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952EEB" w:rsidRPr="00A30656" w14:paraId="47C3C02F" w14:textId="77777777" w:rsidTr="00AD05C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6E7084D" w14:textId="13B6E384" w:rsidR="00952EEB" w:rsidRPr="00417248" w:rsidRDefault="009E7627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sz w:val="30"/>
                <w:szCs w:val="30"/>
              </w:rPr>
              <w:br w:type="column"/>
            </w:r>
            <w:r w:rsidR="00952EEB" w:rsidRPr="00417248">
              <w:rPr>
                <w:b w:val="0"/>
                <w:bCs w:val="0"/>
                <w:sz w:val="30"/>
                <w:szCs w:val="30"/>
              </w:rPr>
              <w:br w:type="page"/>
            </w:r>
            <w:r w:rsidR="00952EEB" w:rsidRPr="00417248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3667E9" w14:textId="77777777" w:rsidR="00952EEB" w:rsidRPr="00417248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A3D2BBC" w14:textId="77777777" w:rsidR="00952EEB" w:rsidRPr="00417248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952EEB" w:rsidRPr="00A30656" w14:paraId="452EE97B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B0B2B3" w14:textId="77777777" w:rsidR="00952EEB" w:rsidRPr="00417248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C45EE3" w14:textId="77777777" w:rsidR="00952EEB" w:rsidRPr="00417248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C78E67B" w14:textId="77777777" w:rsidR="00952EEB" w:rsidRPr="00417248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52EEB" w:rsidRPr="00A30656" w14:paraId="24963474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BFE3A2" w14:textId="1BC27F2E" w:rsidR="00952EEB" w:rsidRPr="00417248" w:rsidRDefault="00C44ED6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38C906C" w14:textId="77777777" w:rsidR="00952EEB" w:rsidRPr="00417248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8D5F85" w14:textId="77777777" w:rsidR="00952EEB" w:rsidRPr="00417248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72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185870" w:rsidRPr="00A30656" w14:paraId="3F91CB37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AC3DE4" w14:textId="144BD79E" w:rsidR="00185870" w:rsidRPr="00417248" w:rsidRDefault="000945EC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8CF2C3E" w14:textId="77777777" w:rsidR="00185870" w:rsidRPr="00417248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E12D41" w14:textId="511CA42B" w:rsidR="00185870" w:rsidRPr="00417248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72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4172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185870" w:rsidRPr="00A30656" w14:paraId="57E5D98C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671664" w14:textId="6C492199" w:rsidR="00185870" w:rsidRPr="00417248" w:rsidRDefault="00C425FA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25F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D2C268" w14:textId="77777777" w:rsidR="00185870" w:rsidRPr="00417248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7905F1" w14:textId="52D2F4BD" w:rsidR="00185870" w:rsidRPr="00417248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724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Pr="004172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และลูกหนี้หมุนเวียนอื่น</w:t>
            </w:r>
          </w:p>
        </w:tc>
      </w:tr>
      <w:tr w:rsidR="00185870" w:rsidRPr="00A30656" w14:paraId="62EDCBD6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D7B863" w14:textId="76DDF32A" w:rsidR="00185870" w:rsidRPr="00417248" w:rsidRDefault="00C44ED6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9C9705B" w14:textId="77777777" w:rsidR="00185870" w:rsidRPr="00417248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E803FC" w14:textId="0203DED1" w:rsidR="00185870" w:rsidRPr="00417248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72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Pr="0041724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บริษัทร่วมและ</w:t>
            </w:r>
            <w:r w:rsidRPr="004172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การร่วมค้า</w:t>
            </w:r>
          </w:p>
        </w:tc>
      </w:tr>
      <w:tr w:rsidR="00185870" w:rsidRPr="00A30656" w14:paraId="287FBB05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B1C328" w14:textId="2A951201" w:rsidR="00185870" w:rsidRPr="00417248" w:rsidRDefault="000945EC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998BD61" w14:textId="77777777" w:rsidR="00185870" w:rsidRPr="00417248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A62900" w14:textId="69879778" w:rsidR="00185870" w:rsidRPr="00417248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72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85870" w:rsidRPr="00A30656" w14:paraId="32BCB568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36765F" w14:textId="488C5D01" w:rsidR="00185870" w:rsidRPr="00417248" w:rsidRDefault="00C44ED6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F680643" w14:textId="77777777" w:rsidR="00185870" w:rsidRPr="00417248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C4F376" w14:textId="57745AC1" w:rsidR="00185870" w:rsidRPr="00417248" w:rsidRDefault="00F44DFC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724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F44DFC" w:rsidRPr="00A30656" w14:paraId="36A469F3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8831D3" w14:textId="4BD8D484" w:rsidR="00F44DFC" w:rsidRPr="00417248" w:rsidRDefault="00C44ED6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FEC135D" w14:textId="77777777" w:rsidR="00F44DFC" w:rsidRPr="00417248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AFBAF6" w14:textId="27328037" w:rsidR="00F44DFC" w:rsidRPr="00417248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72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44DFC" w:rsidRPr="00A30656" w14:paraId="0E969EBB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455E69" w14:textId="585DAE08" w:rsidR="00F44DFC" w:rsidRPr="00417248" w:rsidRDefault="002C771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C771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443E2E0" w14:textId="77777777" w:rsidR="00F44DFC" w:rsidRPr="00417248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B63613F" w14:textId="13ADC248" w:rsidR="00F44DFC" w:rsidRPr="00417248" w:rsidRDefault="00C5600F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03E8A" w:rsidRPr="00A30656" w14:paraId="789B66FA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A8AA7A" w14:textId="1CEA6032" w:rsidR="00B03E8A" w:rsidRPr="00542C3B" w:rsidRDefault="002C771C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C771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AA0D733" w14:textId="77777777" w:rsidR="00B03E8A" w:rsidRPr="00417248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6C80F0" w14:textId="10BA1CCB" w:rsidR="00B03E8A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B03E8A" w:rsidRPr="00A30656" w14:paraId="63A56DDD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C00E49" w14:textId="48001760" w:rsidR="00B03E8A" w:rsidRPr="00417248" w:rsidRDefault="00C44ED6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C425FA" w:rsidRPr="00C425F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AF0ED8C" w14:textId="77777777" w:rsidR="00B03E8A" w:rsidRPr="00417248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D5E454" w14:textId="46480A1E" w:rsidR="00B03E8A" w:rsidRPr="00417248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724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6D7E95" w:rsidRPr="00A30656" w14:paraId="64E2FFC6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1DA874" w14:textId="55FBCA53" w:rsidR="006D7E95" w:rsidRPr="00FE33A6" w:rsidRDefault="00C44ED6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8D467A5" w14:textId="77777777" w:rsidR="006D7E95" w:rsidRPr="00417248" w:rsidRDefault="006D7E95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7990860" w14:textId="741D9523" w:rsidR="006D7E95" w:rsidRPr="00417248" w:rsidRDefault="006D7E95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D7E9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การดำเนินงานที่ยกเลิก</w:t>
            </w:r>
          </w:p>
        </w:tc>
      </w:tr>
      <w:tr w:rsidR="006D7E95" w:rsidRPr="00A30656" w14:paraId="4F74D6EF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9C2574" w14:textId="36A0D2E1" w:rsidR="006D7E95" w:rsidRPr="0060298A" w:rsidRDefault="00C44ED6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0945EC" w:rsidRPr="000945E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1559036" w14:textId="77777777" w:rsidR="006D7E95" w:rsidRPr="0060298A" w:rsidRDefault="006D7E95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A8A1C84" w14:textId="414FC603" w:rsidR="006D7E95" w:rsidRPr="0060298A" w:rsidRDefault="006D7E95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0298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Pr="0060298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60298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(ขาดทุน)</w:t>
            </w:r>
            <w:r w:rsidRPr="0060298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60298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6D7E95" w:rsidRPr="00A30656" w14:paraId="204088C0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4296FC" w14:textId="6B2E7538" w:rsidR="006D7E95" w:rsidRPr="0060298A" w:rsidRDefault="00C44ED6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C425FA" w:rsidRPr="00C425F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7A7055C" w14:textId="77777777" w:rsidR="006D7E95" w:rsidRPr="0060298A" w:rsidRDefault="006D7E95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855CA9" w14:textId="4F262DBF" w:rsidR="006D7E95" w:rsidRPr="0060298A" w:rsidRDefault="006D7E95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0298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6D7E95" w:rsidRPr="00A30656" w14:paraId="5355BB8D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0F4C51" w14:textId="2D0EBA10" w:rsidR="006D7E95" w:rsidRPr="0060298A" w:rsidRDefault="00C44ED6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7AEF6EA1" w14:textId="77777777" w:rsidR="006D7E95" w:rsidRPr="0060298A" w:rsidRDefault="006D7E95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7400F6" w14:textId="27CFB36A" w:rsidR="006D7E95" w:rsidRPr="0060298A" w:rsidRDefault="006D7E95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0298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D7E95" w:rsidRPr="00A30656" w14:paraId="15001C9F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74A128" w14:textId="448DC7D1" w:rsidR="006D7E95" w:rsidRPr="0060298A" w:rsidRDefault="00C44ED6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0945EC" w:rsidRPr="000945E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1576EA0" w14:textId="77777777" w:rsidR="006D7E95" w:rsidRPr="0060298A" w:rsidRDefault="006D7E95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3BA39B" w14:textId="5A9F4DB0" w:rsidR="006D7E95" w:rsidRPr="0060298A" w:rsidRDefault="006D7E95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0298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 w:rsidRPr="0060298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6D7E95" w:rsidRPr="00A30656" w14:paraId="11A429C4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56BE4A" w14:textId="01B3AD19" w:rsidR="006D7E95" w:rsidRPr="0060298A" w:rsidRDefault="00C44ED6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5ACEF9C1" w14:textId="77777777" w:rsidR="006D7E95" w:rsidRPr="0060298A" w:rsidRDefault="006D7E95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50539A" w14:textId="05367B25" w:rsidR="006D7E95" w:rsidRPr="0060298A" w:rsidRDefault="006D7E95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0298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คดีฟ้องร้อง</w:t>
            </w:r>
          </w:p>
        </w:tc>
      </w:tr>
      <w:tr w:rsidR="006D7E95" w:rsidRPr="00A30656" w14:paraId="2131B51E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E3107A" w14:textId="6E4F9B97" w:rsidR="006D7E95" w:rsidRPr="0060298A" w:rsidRDefault="006D7E95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C1513" w14:textId="77777777" w:rsidR="006D7E95" w:rsidRPr="0060298A" w:rsidRDefault="006D7E95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7C1644E" w14:textId="7F10E2A4" w:rsidR="006D7E95" w:rsidRPr="0060298A" w:rsidRDefault="006D7E95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D7E95" w:rsidRPr="00A30656" w14:paraId="2E41C63A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FDFCE5" w14:textId="55CD2AF7" w:rsidR="006D7E95" w:rsidRPr="0060298A" w:rsidRDefault="006D7E95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70" w:type="dxa"/>
          </w:tcPr>
          <w:p w14:paraId="4CDB8B1F" w14:textId="77777777" w:rsidR="006D7E95" w:rsidRPr="0060298A" w:rsidRDefault="006D7E95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</w:p>
        </w:tc>
        <w:tc>
          <w:tcPr>
            <w:tcW w:w="7920" w:type="dxa"/>
          </w:tcPr>
          <w:p w14:paraId="1D750B5E" w14:textId="19AE5D5F" w:rsidR="006D7E95" w:rsidRPr="0060298A" w:rsidRDefault="006D7E95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</w:p>
        </w:tc>
      </w:tr>
      <w:tr w:rsidR="006D7E95" w:rsidRPr="00A30656" w14:paraId="6BA68D83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5E77F0" w14:textId="629F713C" w:rsidR="006D7E95" w:rsidRPr="00A30656" w:rsidRDefault="006D7E95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70" w:type="dxa"/>
          </w:tcPr>
          <w:p w14:paraId="3F2BF5FF" w14:textId="77777777" w:rsidR="006D7E95" w:rsidRPr="00A30656" w:rsidRDefault="006D7E95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14:paraId="1489203D" w14:textId="2D4C6BA7" w:rsidR="006D7E95" w:rsidRPr="00A30656" w:rsidRDefault="006D7E95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</w:p>
        </w:tc>
      </w:tr>
      <w:tr w:rsidR="006D7E95" w:rsidRPr="00A30656" w14:paraId="7743EB3E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8FD41F" w14:textId="77777777" w:rsidR="006D7E95" w:rsidRPr="00A30656" w:rsidRDefault="006D7E95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70" w:type="dxa"/>
          </w:tcPr>
          <w:p w14:paraId="7BC99B13" w14:textId="77777777" w:rsidR="006D7E95" w:rsidRPr="00A30656" w:rsidRDefault="006D7E95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14:paraId="004F24D0" w14:textId="77777777" w:rsidR="006D7E95" w:rsidRPr="00A30656" w:rsidRDefault="006D7E95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</w:tr>
      <w:tr w:rsidR="006D7E95" w:rsidRPr="00A30656" w14:paraId="2F4EAC7F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A4A5C3" w14:textId="77777777" w:rsidR="006D7E95" w:rsidRPr="00A30656" w:rsidRDefault="006D7E95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70" w:type="dxa"/>
          </w:tcPr>
          <w:p w14:paraId="5E77CB7B" w14:textId="77777777" w:rsidR="006D7E95" w:rsidRPr="00A30656" w:rsidRDefault="006D7E95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14:paraId="34C61CE1" w14:textId="77777777" w:rsidR="006D7E95" w:rsidRPr="00A30656" w:rsidRDefault="006D7E95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</w:tr>
      <w:tr w:rsidR="006D7E95" w:rsidRPr="00A30656" w14:paraId="6326B044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3C45EC" w14:textId="77777777" w:rsidR="006D7E95" w:rsidRPr="00A30656" w:rsidRDefault="006D7E95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70" w:type="dxa"/>
          </w:tcPr>
          <w:p w14:paraId="3B535B02" w14:textId="77777777" w:rsidR="006D7E95" w:rsidRPr="00A30656" w:rsidRDefault="006D7E95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14:paraId="07D72157" w14:textId="77777777" w:rsidR="006D7E95" w:rsidRPr="00A30656" w:rsidRDefault="006D7E95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  <w:lang w:val="th-TH"/>
              </w:rPr>
            </w:pPr>
          </w:p>
        </w:tc>
      </w:tr>
      <w:tr w:rsidR="006D7E95" w:rsidRPr="00A30656" w14:paraId="08A27782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E44FA3E" w14:textId="77777777" w:rsidR="006D7E95" w:rsidRPr="00A30656" w:rsidRDefault="006D7E95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70" w:type="dxa"/>
          </w:tcPr>
          <w:p w14:paraId="1740F8B0" w14:textId="77777777" w:rsidR="006D7E95" w:rsidRPr="00A30656" w:rsidRDefault="006D7E95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14:paraId="32913B73" w14:textId="77777777" w:rsidR="006D7E95" w:rsidRPr="00A30656" w:rsidRDefault="006D7E95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  <w:lang w:val="th-TH"/>
              </w:rPr>
            </w:pPr>
          </w:p>
        </w:tc>
      </w:tr>
    </w:tbl>
    <w:p w14:paraId="2259EB61" w14:textId="7967E1E7" w:rsidR="00952EEB" w:rsidRPr="00A30656" w:rsidRDefault="00952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9"/>
          <w:szCs w:val="29"/>
        </w:rPr>
      </w:pPr>
      <w:r w:rsidRPr="00A30656">
        <w:rPr>
          <w:rFonts w:ascii="Angsana New" w:hAnsi="Angsana New"/>
          <w:sz w:val="29"/>
          <w:szCs w:val="29"/>
        </w:rPr>
        <w:br w:type="page"/>
      </w:r>
    </w:p>
    <w:p w14:paraId="04C087AC" w14:textId="77777777" w:rsidR="00276700" w:rsidRPr="00417248" w:rsidRDefault="00276700" w:rsidP="00CA0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9218DA6" w14:textId="77777777" w:rsidR="00276700" w:rsidRPr="00417248" w:rsidRDefault="00276700" w:rsidP="00490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47441409" w14:textId="024C9DF0" w:rsidR="006F68AE" w:rsidRPr="00417248" w:rsidRDefault="00276700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</w:t>
      </w:r>
      <w:r w:rsidRPr="00241254">
        <w:rPr>
          <w:rFonts w:ascii="Angsana New" w:hAnsi="Angsana New"/>
          <w:sz w:val="30"/>
          <w:szCs w:val="30"/>
          <w:cs/>
        </w:rPr>
        <w:t xml:space="preserve">นที่ </w:t>
      </w:r>
      <w:r w:rsidR="00C44ED6" w:rsidRPr="00C44ED6">
        <w:rPr>
          <w:rFonts w:ascii="Angsana New" w:hAnsi="Angsana New"/>
          <w:bCs/>
          <w:sz w:val="30"/>
          <w:szCs w:val="30"/>
        </w:rPr>
        <w:t>11</w:t>
      </w:r>
      <w:r w:rsidR="007F395A" w:rsidRPr="00241254">
        <w:rPr>
          <w:rFonts w:ascii="Angsana New" w:hAnsi="Angsana New"/>
          <w:sz w:val="30"/>
          <w:szCs w:val="30"/>
          <w:cs/>
        </w:rPr>
        <w:t xml:space="preserve"> </w:t>
      </w:r>
      <w:r w:rsidR="00604246" w:rsidRPr="00241254">
        <w:rPr>
          <w:rFonts w:asciiTheme="majorBidi" w:hAnsiTheme="majorBidi" w:cstheme="majorBidi"/>
          <w:b/>
          <w:sz w:val="30"/>
          <w:szCs w:val="30"/>
          <w:cs/>
        </w:rPr>
        <w:t>พฤศจิ</w:t>
      </w:r>
      <w:r w:rsidR="00604246" w:rsidRPr="00D9188F">
        <w:rPr>
          <w:rFonts w:asciiTheme="majorBidi" w:hAnsiTheme="majorBidi" w:cstheme="majorBidi"/>
          <w:b/>
          <w:sz w:val="30"/>
          <w:szCs w:val="30"/>
          <w:cs/>
        </w:rPr>
        <w:t>กายน</w:t>
      </w:r>
      <w:r w:rsidR="007F395A" w:rsidRPr="00280581">
        <w:rPr>
          <w:rFonts w:ascii="Angsana New" w:hAnsi="Angsana New" w:hint="cs"/>
          <w:sz w:val="30"/>
          <w:szCs w:val="30"/>
          <w:cs/>
        </w:rPr>
        <w:t xml:space="preserve"> </w:t>
      </w:r>
      <w:r w:rsidR="000945EC" w:rsidRPr="000945EC">
        <w:rPr>
          <w:rFonts w:ascii="Angsana New" w:hAnsi="Angsana New" w:hint="cs"/>
          <w:sz w:val="30"/>
          <w:szCs w:val="30"/>
        </w:rPr>
        <w:t>25</w:t>
      </w:r>
      <w:r w:rsidR="00C44ED6" w:rsidRPr="00C44ED6">
        <w:rPr>
          <w:rFonts w:ascii="Angsana New" w:hAnsi="Angsana New" w:hint="cs"/>
          <w:sz w:val="30"/>
          <w:szCs w:val="30"/>
        </w:rPr>
        <w:t>6</w:t>
      </w:r>
      <w:r w:rsidR="002C771C" w:rsidRPr="002C771C">
        <w:rPr>
          <w:rFonts w:ascii="Angsana New" w:hAnsi="Angsana New"/>
          <w:sz w:val="30"/>
          <w:szCs w:val="30"/>
        </w:rPr>
        <w:t>8</w:t>
      </w:r>
    </w:p>
    <w:p w14:paraId="19C18B58" w14:textId="77777777" w:rsidR="00661CC0" w:rsidRPr="00417248" w:rsidRDefault="00661CC0" w:rsidP="006F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35D25ABE" w14:textId="77777777" w:rsidR="00661CC0" w:rsidRPr="00417248" w:rsidRDefault="002D761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17248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61EFF38D" w14:textId="77777777" w:rsidR="00661CC0" w:rsidRPr="00417248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BD8D4E1" w14:textId="04B8D8B9" w:rsidR="001512FC" w:rsidRPr="00417248" w:rsidRDefault="001512FC" w:rsidP="00F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281CAD" w:rsidRPr="00417248">
        <w:rPr>
          <w:rFonts w:ascii="Angsana New" w:hAnsi="Angsana New"/>
          <w:sz w:val="30"/>
          <w:szCs w:val="30"/>
          <w:cs/>
        </w:rPr>
        <w:t xml:space="preserve">   </w:t>
      </w:r>
      <w:r w:rsidRPr="00417248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281CAD" w:rsidRPr="00417248">
        <w:rPr>
          <w:rFonts w:ascii="Angsana New" w:hAnsi="Angsana New"/>
          <w:sz w:val="30"/>
          <w:szCs w:val="30"/>
          <w:cs/>
        </w:rPr>
        <w:t xml:space="preserve">        </w:t>
      </w:r>
      <w:r w:rsidRPr="00417248">
        <w:rPr>
          <w:rFonts w:ascii="Angsana New" w:hAnsi="Angsana New"/>
          <w:sz w:val="30"/>
          <w:szCs w:val="30"/>
          <w:cs/>
        </w:rPr>
        <w:t xml:space="preserve">ฉบับที่ </w:t>
      </w:r>
      <w:r w:rsidR="00C425FA" w:rsidRPr="00C425FA">
        <w:rPr>
          <w:rFonts w:ascii="Angsana New" w:hAnsi="Angsana New"/>
          <w:sz w:val="30"/>
          <w:szCs w:val="30"/>
        </w:rPr>
        <w:t>3</w:t>
      </w:r>
      <w:r w:rsidR="00C44ED6" w:rsidRPr="00C44ED6">
        <w:rPr>
          <w:rFonts w:ascii="Angsana New" w:hAnsi="Angsana New"/>
          <w:sz w:val="30"/>
          <w:szCs w:val="30"/>
        </w:rPr>
        <w:t>4</w:t>
      </w:r>
      <w:r w:rsidR="00281CAD" w:rsidRPr="00417248">
        <w:rPr>
          <w:rFonts w:ascii="Angsana New" w:hAnsi="Angsana New"/>
          <w:sz w:val="30"/>
          <w:szCs w:val="30"/>
          <w:cs/>
        </w:rPr>
        <w:t xml:space="preserve"> </w:t>
      </w:r>
      <w:r w:rsidRPr="00417248">
        <w:rPr>
          <w:rFonts w:ascii="Angsana New" w:hAnsi="Angsana New"/>
          <w:sz w:val="30"/>
          <w:szCs w:val="30"/>
          <w:cs/>
        </w:rPr>
        <w:t xml:space="preserve">เรื่อง </w:t>
      </w:r>
      <w:r w:rsidRPr="00417248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417248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F817B9" w:rsidRPr="00417248">
        <w:rPr>
          <w:rFonts w:ascii="Angsana New" w:hAnsi="Angsana New" w:hint="cs"/>
          <w:sz w:val="30"/>
          <w:szCs w:val="30"/>
          <w:cs/>
        </w:rPr>
        <w:t xml:space="preserve"> </w:t>
      </w:r>
      <w:r w:rsidR="00F817B9" w:rsidRPr="00417248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4372A9" w:rsidRPr="00417248">
        <w:rPr>
          <w:rFonts w:ascii="Angsana New" w:hAnsi="Angsana New"/>
          <w:sz w:val="30"/>
          <w:szCs w:val="30"/>
        </w:rPr>
        <w:t xml:space="preserve"> </w:t>
      </w:r>
      <w:r w:rsidR="00F817B9" w:rsidRPr="00417248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4372A9" w:rsidRPr="00417248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281CAD" w:rsidRPr="00417248">
        <w:rPr>
          <w:rFonts w:ascii="Angsana New" w:hAnsi="Angsana New"/>
          <w:sz w:val="30"/>
          <w:szCs w:val="30"/>
          <w:cs/>
        </w:rPr>
        <w:t xml:space="preserve"> </w:t>
      </w:r>
      <w:r w:rsidR="00F817B9" w:rsidRPr="00417248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C425FA" w:rsidRPr="00C425FA">
        <w:rPr>
          <w:rFonts w:ascii="Angsana New" w:hAnsi="Angsana New"/>
          <w:sz w:val="30"/>
          <w:szCs w:val="30"/>
        </w:rPr>
        <w:t>3</w:t>
      </w:r>
      <w:r w:rsidR="00C44ED6" w:rsidRPr="00C44ED6">
        <w:rPr>
          <w:rFonts w:ascii="Angsana New" w:hAnsi="Angsana New"/>
          <w:sz w:val="30"/>
          <w:szCs w:val="30"/>
        </w:rPr>
        <w:t>1</w:t>
      </w:r>
      <w:r w:rsidR="0048484F" w:rsidRPr="0041724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945EC" w:rsidRPr="000945EC">
        <w:rPr>
          <w:rFonts w:ascii="Angsana New" w:hAnsi="Angsana New"/>
          <w:sz w:val="30"/>
          <w:szCs w:val="30"/>
        </w:rPr>
        <w:t>25</w:t>
      </w:r>
      <w:r w:rsidR="00C44ED6" w:rsidRPr="00C44ED6">
        <w:rPr>
          <w:rFonts w:ascii="Angsana New" w:hAnsi="Angsana New"/>
          <w:sz w:val="30"/>
          <w:szCs w:val="30"/>
        </w:rPr>
        <w:t>67</w:t>
      </w:r>
    </w:p>
    <w:p w14:paraId="2983236C" w14:textId="26F2B0F1" w:rsidR="001512FC" w:rsidRPr="00065490" w:rsidRDefault="001512FC" w:rsidP="0006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969D299" w14:textId="4DCE1B5E" w:rsidR="009414E3" w:rsidRPr="00417248" w:rsidRDefault="009414E3" w:rsidP="00941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417248">
        <w:rPr>
          <w:rFonts w:ascii="Angsana New" w:hAnsi="Angsana New" w:hint="cs"/>
          <w:sz w:val="30"/>
          <w:szCs w:val="30"/>
          <w:cs/>
        </w:rPr>
        <w:t>และ</w:t>
      </w:r>
      <w:r w:rsidRPr="00417248">
        <w:rPr>
          <w:rFonts w:ascii="Angsana New" w:hAnsi="Angsana New"/>
          <w:sz w:val="30"/>
          <w:szCs w:val="30"/>
          <w:cs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417248">
        <w:rPr>
          <w:rFonts w:ascii="Angsana New" w:hAnsi="Angsana New" w:hint="cs"/>
          <w:sz w:val="30"/>
          <w:szCs w:val="30"/>
          <w:cs/>
        </w:rPr>
        <w:t>ไว้</w:t>
      </w:r>
      <w:r w:rsidRPr="00417248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C425FA" w:rsidRPr="00C425FA">
        <w:rPr>
          <w:rFonts w:ascii="Angsana New" w:hAnsi="Angsana New"/>
          <w:sz w:val="30"/>
          <w:szCs w:val="30"/>
        </w:rPr>
        <w:t>3</w:t>
      </w:r>
      <w:r w:rsidR="00C44ED6" w:rsidRPr="00C44ED6">
        <w:rPr>
          <w:rFonts w:ascii="Angsana New" w:hAnsi="Angsana New"/>
          <w:sz w:val="30"/>
          <w:szCs w:val="30"/>
        </w:rPr>
        <w:t>1</w:t>
      </w:r>
      <w:r w:rsidR="00281CAD" w:rsidRPr="00417248">
        <w:rPr>
          <w:rFonts w:ascii="Angsana New" w:hAnsi="Angsana New"/>
          <w:sz w:val="30"/>
          <w:szCs w:val="30"/>
          <w:cs/>
        </w:rPr>
        <w:t xml:space="preserve"> </w:t>
      </w:r>
      <w:r w:rsidRPr="00417248">
        <w:rPr>
          <w:rFonts w:ascii="Angsana New" w:hAnsi="Angsana New"/>
          <w:sz w:val="30"/>
          <w:szCs w:val="30"/>
          <w:cs/>
        </w:rPr>
        <w:t xml:space="preserve">ธันวาคม </w:t>
      </w:r>
      <w:r w:rsidR="000945EC" w:rsidRPr="000945EC">
        <w:rPr>
          <w:rFonts w:ascii="Angsana New" w:hAnsi="Angsana New"/>
          <w:sz w:val="30"/>
          <w:szCs w:val="30"/>
        </w:rPr>
        <w:t>25</w:t>
      </w:r>
      <w:r w:rsidR="00C44ED6" w:rsidRPr="00C44ED6">
        <w:rPr>
          <w:rFonts w:ascii="Angsana New" w:hAnsi="Angsana New"/>
          <w:sz w:val="30"/>
          <w:szCs w:val="30"/>
        </w:rPr>
        <w:t>67</w:t>
      </w:r>
    </w:p>
    <w:p w14:paraId="6728B332" w14:textId="77777777" w:rsidR="001E2D8D" w:rsidRPr="00065490" w:rsidRDefault="001E2D8D" w:rsidP="0006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3D43DDE" w14:textId="77777777" w:rsidR="00B81115" w:rsidRPr="00417248" w:rsidRDefault="00B81115" w:rsidP="00B81115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417248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13C6BF8C" w14:textId="77777777" w:rsidR="00533BC3" w:rsidRPr="00065490" w:rsidRDefault="00533BC3" w:rsidP="0006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5F99C634" w14:textId="2C405809" w:rsidR="009723E4" w:rsidRPr="00417248" w:rsidRDefault="002C2BA0" w:rsidP="002C2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E32AD6" w:rsidRPr="00417248">
        <w:rPr>
          <w:rFonts w:ascii="Angsana New" w:hAnsi="Angsana New" w:hint="cs"/>
          <w:sz w:val="30"/>
          <w:szCs w:val="30"/>
          <w:cs/>
        </w:rPr>
        <w:t>ไม่ได้มีการเปลี่ยนแปลงอย่างมีสาระสำคัญ</w:t>
      </w:r>
    </w:p>
    <w:p w14:paraId="48880240" w14:textId="77777777" w:rsidR="00981AB8" w:rsidRPr="00417248" w:rsidRDefault="00981AB8" w:rsidP="002C2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059D5C" w14:textId="40CB7B9C" w:rsidR="00EB2817" w:rsidRDefault="005B6CEC" w:rsidP="00F14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10794E">
        <w:rPr>
          <w:rFonts w:ascii="Angsana New" w:hAnsi="Angsana New" w:hint="cs"/>
          <w:sz w:val="30"/>
          <w:szCs w:val="30"/>
          <w:cs/>
        </w:rPr>
        <w:t>งวดเก้าเดือน</w:t>
      </w:r>
      <w:r w:rsidR="007F395A" w:rsidRPr="00832AE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425FA" w:rsidRPr="00C425FA">
        <w:rPr>
          <w:rFonts w:ascii="Angsana New" w:hAnsi="Angsana New"/>
          <w:sz w:val="30"/>
          <w:szCs w:val="30"/>
        </w:rPr>
        <w:t>30</w:t>
      </w:r>
      <w:r w:rsidR="0010794E">
        <w:rPr>
          <w:rFonts w:ascii="Angsana New" w:hAnsi="Angsana New"/>
          <w:sz w:val="30"/>
          <w:szCs w:val="30"/>
        </w:rPr>
        <w:t xml:space="preserve"> </w:t>
      </w:r>
      <w:r w:rsidR="0010794E">
        <w:rPr>
          <w:rFonts w:ascii="Angsana New" w:hAnsi="Angsana New"/>
          <w:sz w:val="30"/>
          <w:szCs w:val="30"/>
          <w:cs/>
        </w:rPr>
        <w:t>กันยายน</w:t>
      </w:r>
      <w:r w:rsidR="007F395A" w:rsidRPr="000F30D1">
        <w:rPr>
          <w:rFonts w:ascii="Angsana New" w:hAnsi="Angsana New"/>
          <w:sz w:val="30"/>
          <w:szCs w:val="30"/>
          <w:cs/>
        </w:rPr>
        <w:t xml:space="preserve"> </w:t>
      </w:r>
      <w:r w:rsidR="000945EC" w:rsidRPr="000945EC">
        <w:rPr>
          <w:rFonts w:ascii="Angsana New" w:hAnsi="Angsana New"/>
          <w:sz w:val="30"/>
          <w:szCs w:val="30"/>
        </w:rPr>
        <w:t>25</w:t>
      </w:r>
      <w:r w:rsidR="00C44ED6" w:rsidRPr="00C44ED6">
        <w:rPr>
          <w:rFonts w:ascii="Angsana New" w:hAnsi="Angsana New"/>
          <w:sz w:val="30"/>
          <w:szCs w:val="30"/>
        </w:rPr>
        <w:t>6</w:t>
      </w:r>
      <w:r w:rsidR="002C771C" w:rsidRPr="002C771C">
        <w:rPr>
          <w:rFonts w:ascii="Angsana New" w:hAnsi="Angsana New"/>
          <w:sz w:val="30"/>
          <w:szCs w:val="30"/>
        </w:rPr>
        <w:t>8</w:t>
      </w:r>
      <w:r w:rsidR="000F30D1" w:rsidRPr="00417248">
        <w:rPr>
          <w:rFonts w:ascii="Angsana New" w:hAnsi="Angsana New"/>
          <w:sz w:val="30"/>
          <w:szCs w:val="30"/>
        </w:rPr>
        <w:t xml:space="preserve"> </w:t>
      </w:r>
      <w:r w:rsidRPr="00417248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1DD91637" w14:textId="77777777" w:rsidR="00A63A0D" w:rsidRDefault="00A63A0D" w:rsidP="00F14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1A9759" w14:textId="77777777" w:rsidR="00EB2817" w:rsidRPr="00A30656" w:rsidRDefault="00EB2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9"/>
          <w:szCs w:val="29"/>
          <w:cs/>
        </w:rPr>
      </w:pPr>
      <w:r w:rsidRPr="00A30656">
        <w:rPr>
          <w:rFonts w:ascii="Angsana New" w:hAnsi="Angsana New"/>
          <w:b/>
          <w:sz w:val="29"/>
          <w:szCs w:val="29"/>
          <w:cs/>
        </w:rPr>
        <w:br w:type="page"/>
      </w: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59"/>
        <w:gridCol w:w="238"/>
        <w:gridCol w:w="1155"/>
        <w:gridCol w:w="238"/>
        <w:gridCol w:w="1146"/>
        <w:gridCol w:w="238"/>
        <w:gridCol w:w="1153"/>
      </w:tblGrid>
      <w:tr w:rsidR="001321E3" w:rsidRPr="00A30656" w14:paraId="662F7776" w14:textId="77777777" w:rsidTr="002E6859">
        <w:trPr>
          <w:tblHeader/>
        </w:trPr>
        <w:tc>
          <w:tcPr>
            <w:tcW w:w="2132" w:type="pct"/>
          </w:tcPr>
          <w:p w14:paraId="645F6E4A" w14:textId="77777777" w:rsidR="001321E3" w:rsidRPr="00417248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7248">
              <w:rPr>
                <w:rFonts w:ascii="Angsana New" w:hAnsi="Angsana New"/>
                <w:bCs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74" w:type="pct"/>
            <w:gridSpan w:val="3"/>
          </w:tcPr>
          <w:p w14:paraId="3C16ED77" w14:textId="77777777" w:rsidR="001321E3" w:rsidRPr="00417248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2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56A0CD3D" w14:textId="77777777" w:rsidR="001321E3" w:rsidRPr="00417248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71EE8349" w14:textId="77777777" w:rsidR="001321E3" w:rsidRPr="00417248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72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30D1" w:rsidRPr="00A30656" w14:paraId="6808CA4F" w14:textId="77777777" w:rsidTr="002E6859">
        <w:trPr>
          <w:tblHeader/>
        </w:trPr>
        <w:tc>
          <w:tcPr>
            <w:tcW w:w="2132" w:type="pct"/>
          </w:tcPr>
          <w:p w14:paraId="4606D218" w14:textId="36A33653" w:rsidR="000F30D1" w:rsidRPr="00417248" w:rsidRDefault="007F395A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1079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งวดเก้าเดือน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C425FA" w:rsidRPr="00C425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1079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079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4" w:type="pct"/>
          </w:tcPr>
          <w:p w14:paraId="0EB6AF99" w14:textId="0B3F90F0" w:rsidR="000F30D1" w:rsidRPr="00417248" w:rsidRDefault="000945EC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45EC">
              <w:rPr>
                <w:rFonts w:ascii="Angsana New" w:hAnsi="Angsana New" w:hint="cs"/>
                <w:sz w:val="30"/>
                <w:szCs w:val="30"/>
              </w:rPr>
              <w:t>25</w:t>
            </w:r>
            <w:r w:rsidR="00C44ED6" w:rsidRPr="00C44ED6">
              <w:rPr>
                <w:rFonts w:ascii="Angsana New" w:hAnsi="Angsana New" w:hint="cs"/>
                <w:sz w:val="30"/>
                <w:szCs w:val="30"/>
              </w:rPr>
              <w:t>6</w:t>
            </w:r>
            <w:r w:rsidR="002C771C" w:rsidRPr="002C771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117B41FF" w14:textId="77777777" w:rsidR="000F30D1" w:rsidRPr="00417248" w:rsidRDefault="000F30D1" w:rsidP="003C5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09F9D11" w14:textId="695905A2" w:rsidR="000F30D1" w:rsidRPr="00417248" w:rsidRDefault="000945EC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45EC">
              <w:rPr>
                <w:rFonts w:ascii="Angsana New" w:hAnsi="Angsana New"/>
                <w:sz w:val="30"/>
                <w:szCs w:val="30"/>
              </w:rPr>
              <w:t>25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28" w:type="pct"/>
          </w:tcPr>
          <w:p w14:paraId="46596F51" w14:textId="77777777" w:rsidR="000F30D1" w:rsidRPr="00417248" w:rsidRDefault="000F30D1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0103D9B" w14:textId="2641963B" w:rsidR="000F30D1" w:rsidRPr="00417248" w:rsidRDefault="000945EC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45EC">
              <w:rPr>
                <w:rFonts w:ascii="Angsana New" w:hAnsi="Angsana New" w:hint="cs"/>
                <w:sz w:val="30"/>
                <w:szCs w:val="30"/>
              </w:rPr>
              <w:t>25</w:t>
            </w:r>
            <w:r w:rsidR="00C44ED6" w:rsidRPr="00C44ED6">
              <w:rPr>
                <w:rFonts w:ascii="Angsana New" w:hAnsi="Angsana New" w:hint="cs"/>
                <w:sz w:val="30"/>
                <w:szCs w:val="30"/>
              </w:rPr>
              <w:t>6</w:t>
            </w:r>
            <w:r w:rsidR="002C771C" w:rsidRPr="002C771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3A185294" w14:textId="77777777" w:rsidR="000F30D1" w:rsidRPr="00417248" w:rsidRDefault="000F30D1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224C790" w14:textId="07FFF32D" w:rsidR="000F30D1" w:rsidRPr="00417248" w:rsidRDefault="000945EC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45EC">
              <w:rPr>
                <w:rFonts w:ascii="Angsana New" w:hAnsi="Angsana New"/>
                <w:sz w:val="30"/>
                <w:szCs w:val="30"/>
              </w:rPr>
              <w:t>25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1321E3" w:rsidRPr="00A30656" w14:paraId="11680FCC" w14:textId="77777777" w:rsidTr="002E6859">
        <w:trPr>
          <w:tblHeader/>
        </w:trPr>
        <w:tc>
          <w:tcPr>
            <w:tcW w:w="2132" w:type="pct"/>
          </w:tcPr>
          <w:p w14:paraId="3446213A" w14:textId="77777777" w:rsidR="001321E3" w:rsidRPr="00417248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8" w:type="pct"/>
            <w:gridSpan w:val="7"/>
          </w:tcPr>
          <w:p w14:paraId="01757076" w14:textId="77777777" w:rsidR="001321E3" w:rsidRPr="00417248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72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21E3" w:rsidRPr="00A30656" w14:paraId="58E0B0FF" w14:textId="77777777" w:rsidTr="0006056B">
        <w:tc>
          <w:tcPr>
            <w:tcW w:w="2132" w:type="pct"/>
          </w:tcPr>
          <w:p w14:paraId="6032D00A" w14:textId="77777777" w:rsidR="001321E3" w:rsidRPr="004172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2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</w:tcPr>
          <w:p w14:paraId="1863E730" w14:textId="77777777" w:rsidR="001321E3" w:rsidRPr="00417248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BA8EC9C" w14:textId="77777777" w:rsidR="001321E3" w:rsidRPr="00417248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14:paraId="2A8A0426" w14:textId="77777777" w:rsidR="001321E3" w:rsidRPr="00417248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0BCDF9BA" w14:textId="77777777" w:rsidR="001321E3" w:rsidRPr="00417248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</w:tcPr>
          <w:p w14:paraId="77F218D4" w14:textId="77777777" w:rsidR="001321E3" w:rsidRPr="00417248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DAF6911" w14:textId="77777777" w:rsidR="001321E3" w:rsidRPr="00417248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6D5E61F4" w14:textId="77777777" w:rsidR="001321E3" w:rsidRPr="00417248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D0098" w:rsidRPr="00A30656" w14:paraId="238E5FB6" w14:textId="77777777" w:rsidTr="0006056B">
        <w:tc>
          <w:tcPr>
            <w:tcW w:w="2132" w:type="pct"/>
          </w:tcPr>
          <w:p w14:paraId="3EF2FB15" w14:textId="77777777" w:rsidR="00AD0098" w:rsidRPr="00417248" w:rsidRDefault="00AD0098" w:rsidP="00AD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724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4" w:type="pct"/>
          </w:tcPr>
          <w:p w14:paraId="0A97234F" w14:textId="21E528EB" w:rsidR="00AD0098" w:rsidRPr="00FE19B3" w:rsidRDefault="000600B8" w:rsidP="00AD009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3323689" w14:textId="77777777" w:rsidR="00AD0098" w:rsidRPr="00417248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862FF63" w14:textId="3AB7F934" w:rsidR="00AD0098" w:rsidRPr="00417248" w:rsidRDefault="00AD0098" w:rsidP="00AD009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8EC35BC" w14:textId="77777777" w:rsidR="00AD0098" w:rsidRPr="00417248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8D62CB1" w14:textId="4539D4DC" w:rsidR="00AD0098" w:rsidRPr="00FB74D0" w:rsidRDefault="00C425FA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25FA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0600B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44ED6" w:rsidRPr="00C44ED6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28" w:type="pct"/>
          </w:tcPr>
          <w:p w14:paraId="1B7D290B" w14:textId="77777777" w:rsidR="00AD0098" w:rsidRPr="00417248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B9C3AF4" w14:textId="60567D33" w:rsidR="00AD0098" w:rsidRPr="00417248" w:rsidRDefault="00C44ED6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AD0098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AD0098" w:rsidRPr="00A30656" w14:paraId="73706E2D" w14:textId="77777777" w:rsidTr="0006056B">
        <w:tc>
          <w:tcPr>
            <w:tcW w:w="2132" w:type="pct"/>
          </w:tcPr>
          <w:p w14:paraId="27FA7E05" w14:textId="77777777" w:rsidR="00AD0098" w:rsidRPr="00417248" w:rsidRDefault="00AD0098" w:rsidP="00AD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4" w:type="pct"/>
          </w:tcPr>
          <w:p w14:paraId="4FC1426F" w14:textId="4460439A" w:rsidR="00AD0098" w:rsidRPr="00FE19B3" w:rsidRDefault="000600B8" w:rsidP="00AD009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441E7424" w14:textId="77777777" w:rsidR="00AD0098" w:rsidRPr="00417248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F5A5E6B" w14:textId="32EF5325" w:rsidR="00AD0098" w:rsidRPr="005409C2" w:rsidRDefault="00AD0098" w:rsidP="00AD009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28E52ACE" w14:textId="77777777" w:rsidR="00AD0098" w:rsidRPr="00417248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AA7E4F1" w14:textId="41C1ACA0" w:rsidR="00AD0098" w:rsidRPr="00FB74D0" w:rsidRDefault="00C44ED6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4ED6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0600B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3B1D9D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128" w:type="pct"/>
          </w:tcPr>
          <w:p w14:paraId="1606F607" w14:textId="77777777" w:rsidR="00AD0098" w:rsidRPr="00417248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419236A" w14:textId="7F8DCB44" w:rsidR="00AD0098" w:rsidRPr="00417248" w:rsidRDefault="00C44ED6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AD0098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AD0098" w:rsidRPr="00A30656" w14:paraId="39E82640" w14:textId="77777777" w:rsidTr="0006056B">
        <w:tc>
          <w:tcPr>
            <w:tcW w:w="2132" w:type="pct"/>
          </w:tcPr>
          <w:p w14:paraId="3B3F97EE" w14:textId="77777777" w:rsidR="00AD0098" w:rsidRPr="00417248" w:rsidRDefault="00AD0098" w:rsidP="00AD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4" w:type="pct"/>
          </w:tcPr>
          <w:p w14:paraId="11B44860" w14:textId="2E1F011F" w:rsidR="00AD0098" w:rsidRPr="00FE19B3" w:rsidRDefault="000600B8" w:rsidP="00AD009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C494638" w14:textId="77777777" w:rsidR="00AD0098" w:rsidRPr="00417248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217A6CA" w14:textId="46F377D4" w:rsidR="00AD0098" w:rsidRPr="005409C2" w:rsidRDefault="00AD0098" w:rsidP="00AD009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066620F" w14:textId="77777777" w:rsidR="00AD0098" w:rsidRPr="00417248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2CCA8A7" w14:textId="5FA6D633" w:rsidR="00AD0098" w:rsidRPr="00FB74D0" w:rsidRDefault="000945EC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45EC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3B1D9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425FA" w:rsidRPr="00C425F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2C771C" w:rsidRPr="002C771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0945E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8" w:type="pct"/>
          </w:tcPr>
          <w:p w14:paraId="006EC1EC" w14:textId="77777777" w:rsidR="00AD0098" w:rsidRPr="00417248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4123781" w14:textId="6FD992C2" w:rsidR="00AD0098" w:rsidRPr="00417248" w:rsidRDefault="000945EC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AD0098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</w:p>
        </w:tc>
      </w:tr>
      <w:tr w:rsidR="00AD0098" w:rsidRPr="00A30656" w14:paraId="2B86D29A" w14:textId="77777777" w:rsidTr="0006056B">
        <w:tc>
          <w:tcPr>
            <w:tcW w:w="2132" w:type="pct"/>
          </w:tcPr>
          <w:p w14:paraId="1A103C82" w14:textId="77777777" w:rsidR="00AD0098" w:rsidRPr="00417248" w:rsidRDefault="00AD0098" w:rsidP="00AD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4" w:type="pct"/>
          </w:tcPr>
          <w:p w14:paraId="7BEDFB86" w14:textId="26D5CD07" w:rsidR="00AD0098" w:rsidRPr="00FE19B3" w:rsidRDefault="000600B8" w:rsidP="00AD009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3D73BA3" w14:textId="77777777" w:rsidR="00AD0098" w:rsidRPr="00417248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317D514" w14:textId="56C93901" w:rsidR="00AD0098" w:rsidRPr="00417248" w:rsidRDefault="00AD0098" w:rsidP="00AD009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456134A" w14:textId="77777777" w:rsidR="00AD0098" w:rsidRPr="00417248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52EF278" w14:textId="6DB542E0" w:rsidR="00AD0098" w:rsidRPr="00FB74D0" w:rsidRDefault="00C44ED6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44ED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425FA" w:rsidRPr="00C425F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44ED6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8" w:type="pct"/>
          </w:tcPr>
          <w:p w14:paraId="0518D7B7" w14:textId="77777777" w:rsidR="00AD0098" w:rsidRPr="00417248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5182D19" w14:textId="3EFF58DE" w:rsidR="00AD0098" w:rsidRPr="00417248" w:rsidRDefault="002C771C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</w:tr>
      <w:tr w:rsidR="00AD0098" w:rsidRPr="00A30656" w14:paraId="15D89064" w14:textId="77777777" w:rsidTr="0006056B">
        <w:tc>
          <w:tcPr>
            <w:tcW w:w="2132" w:type="pct"/>
          </w:tcPr>
          <w:p w14:paraId="70A71CD5" w14:textId="46D93948" w:rsidR="00AD0098" w:rsidRPr="00417248" w:rsidRDefault="00AD0098" w:rsidP="00AD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 w:rsidRPr="00417248">
              <w:rPr>
                <w:rFonts w:ascii="Angsana New" w:hAnsi="Angsana New" w:hint="cs"/>
                <w:sz w:val="30"/>
                <w:szCs w:val="30"/>
                <w:cs/>
              </w:rPr>
              <w:t>ับ</w:t>
            </w:r>
          </w:p>
        </w:tc>
        <w:tc>
          <w:tcPr>
            <w:tcW w:w="624" w:type="pct"/>
          </w:tcPr>
          <w:p w14:paraId="5609FBB5" w14:textId="65010D32" w:rsidR="00AD0098" w:rsidRPr="00FE19B3" w:rsidRDefault="000600B8" w:rsidP="00AD009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80A30FC" w14:textId="77777777" w:rsidR="00AD0098" w:rsidRPr="00417248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A061269" w14:textId="1A83B3AA" w:rsidR="00AD0098" w:rsidRPr="00417248" w:rsidRDefault="00AD0098" w:rsidP="00AD009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5FCF7F8" w14:textId="77777777" w:rsidR="00AD0098" w:rsidRPr="00417248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4C1DD48" w14:textId="4E8F5503" w:rsidR="00AD0098" w:rsidRPr="00FB74D0" w:rsidRDefault="002C771C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771C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0600B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44ED6" w:rsidRPr="00C44ED6">
              <w:rPr>
                <w:rFonts w:ascii="Angsana New" w:hAnsi="Angsana New"/>
                <w:sz w:val="30"/>
                <w:szCs w:val="30"/>
                <w:lang w:val="en-US" w:bidi="th-TH"/>
              </w:rPr>
              <w:t>74</w:t>
            </w:r>
            <w:r w:rsidRPr="002C771C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28" w:type="pct"/>
          </w:tcPr>
          <w:p w14:paraId="1C52D41F" w14:textId="77777777" w:rsidR="00AD0098" w:rsidRPr="00417248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</w:tcPr>
          <w:p w14:paraId="30A06F3F" w14:textId="008F6234" w:rsidR="00AD0098" w:rsidRPr="00B14494" w:rsidRDefault="00C44ED6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AD0098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AD0098" w:rsidRPr="00A30656" w14:paraId="38EB871D" w14:textId="77777777" w:rsidTr="0006056B">
        <w:tc>
          <w:tcPr>
            <w:tcW w:w="2132" w:type="pct"/>
          </w:tcPr>
          <w:p w14:paraId="2E7F1899" w14:textId="472D3F11" w:rsidR="00AD0098" w:rsidRPr="00417248" w:rsidRDefault="00AD0098" w:rsidP="00AD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4" w:type="pct"/>
          </w:tcPr>
          <w:p w14:paraId="5CDF7E98" w14:textId="57FB6047" w:rsidR="00AD0098" w:rsidRPr="00FE19B3" w:rsidRDefault="000600B8" w:rsidP="00AD009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05088555" w14:textId="77777777" w:rsidR="00AD0098" w:rsidRPr="00417248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2EFC7E0" w14:textId="49903B47" w:rsidR="00AD0098" w:rsidRPr="00417248" w:rsidRDefault="00AD0098" w:rsidP="00AD009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3D3A67B" w14:textId="77777777" w:rsidR="00AD0098" w:rsidRPr="00417248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9A688CF" w14:textId="67A44F02" w:rsidR="00AD0098" w:rsidRPr="00FB74D0" w:rsidRDefault="00C425FA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25FA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8" w:type="pct"/>
          </w:tcPr>
          <w:p w14:paraId="64DB5C04" w14:textId="77777777" w:rsidR="00AD0098" w:rsidRPr="00417248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E65F818" w14:textId="52BB1BEE" w:rsidR="00AD0098" w:rsidRPr="00A743EE" w:rsidRDefault="00AD0098" w:rsidP="00AD009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D0098" w:rsidRPr="00A30656" w14:paraId="00B2370D" w14:textId="77777777" w:rsidTr="0006056B">
        <w:tc>
          <w:tcPr>
            <w:tcW w:w="2132" w:type="pct"/>
          </w:tcPr>
          <w:p w14:paraId="34C47479" w14:textId="2E331FF5" w:rsidR="00AD0098" w:rsidRPr="00417248" w:rsidRDefault="00AD0098" w:rsidP="00AD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624" w:type="pct"/>
          </w:tcPr>
          <w:p w14:paraId="6FB51468" w14:textId="6F2B594B" w:rsidR="00AD0098" w:rsidRPr="00FE19B3" w:rsidRDefault="000600B8" w:rsidP="00AD009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10DCBA71" w14:textId="77777777" w:rsidR="00AD0098" w:rsidRPr="00417248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EE940D0" w14:textId="32F5F9D1" w:rsidR="00AD0098" w:rsidRPr="005409C2" w:rsidRDefault="00AD0098" w:rsidP="00AD009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5685B81" w14:textId="77777777" w:rsidR="00AD0098" w:rsidRPr="00417248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F8B4C17" w14:textId="7185FCBC" w:rsidR="003B1D9D" w:rsidRPr="00FB74D0" w:rsidRDefault="00C44ED6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4ED6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0945EC" w:rsidRPr="000945E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64B7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C771C" w:rsidRPr="002C771C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3B1D9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2C771C" w:rsidRPr="002C771C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28" w:type="pct"/>
          </w:tcPr>
          <w:p w14:paraId="3DF2DB3B" w14:textId="77777777" w:rsidR="00AD0098" w:rsidRPr="00417248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8D14E36" w14:textId="6AF9D1EF" w:rsidR="00AD0098" w:rsidRPr="00417248" w:rsidRDefault="000945EC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="00AD0098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</w:tr>
      <w:tr w:rsidR="00AD0098" w:rsidRPr="00A30656" w14:paraId="78BE9C52" w14:textId="77777777" w:rsidTr="0006056B">
        <w:tc>
          <w:tcPr>
            <w:tcW w:w="2132" w:type="pct"/>
          </w:tcPr>
          <w:p w14:paraId="4FF6A17F" w14:textId="67BBBA0A" w:rsidR="00AD0098" w:rsidRPr="00417248" w:rsidRDefault="00AD0098" w:rsidP="00AD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4" w:type="pct"/>
          </w:tcPr>
          <w:p w14:paraId="439E72AF" w14:textId="59415D42" w:rsidR="00AD0098" w:rsidRPr="00FE19B3" w:rsidRDefault="000600B8" w:rsidP="00AD009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0A277F2" w14:textId="77777777" w:rsidR="00AD0098" w:rsidRPr="00417248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3E0469E" w14:textId="6BC10E8B" w:rsidR="00AD0098" w:rsidRPr="005409C2" w:rsidRDefault="00AD0098" w:rsidP="00F755F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E021515" w14:textId="77777777" w:rsidR="00AD0098" w:rsidRPr="00417248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0EF9FDF" w14:textId="5D851CC5" w:rsidR="00AD0098" w:rsidRPr="00FB74D0" w:rsidRDefault="00C44ED6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4ED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64B7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44ED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425FA" w:rsidRPr="00C425FA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28" w:type="pct"/>
          </w:tcPr>
          <w:p w14:paraId="23D4EE4D" w14:textId="77777777" w:rsidR="00AD0098" w:rsidRPr="00417248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AC6D3F8" w14:textId="36BB40DB" w:rsidR="00AD0098" w:rsidRPr="00417248" w:rsidRDefault="00C44ED6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D0098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FB74D0" w:rsidRPr="005409C2" w14:paraId="15DD9FAC" w14:textId="77777777" w:rsidTr="0006056B">
        <w:tc>
          <w:tcPr>
            <w:tcW w:w="2132" w:type="pct"/>
          </w:tcPr>
          <w:p w14:paraId="437FDDB7" w14:textId="46F019B5" w:rsidR="00FB74D0" w:rsidRPr="005409C2" w:rsidRDefault="00FB74D0" w:rsidP="00FB7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1B698CED" w14:textId="04170D79" w:rsidR="00FB74D0" w:rsidRPr="005409C2" w:rsidRDefault="00FB74D0" w:rsidP="00FB74D0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3B50129A" w14:textId="77777777" w:rsidR="00FB74D0" w:rsidRPr="005409C2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9E661C2" w14:textId="036C90D6" w:rsidR="00FB74D0" w:rsidRPr="005409C2" w:rsidRDefault="00FB74D0" w:rsidP="00FB74D0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664111B6" w14:textId="77777777" w:rsidR="00FB74D0" w:rsidRPr="005409C2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95162D5" w14:textId="76FD05DB" w:rsidR="00FB74D0" w:rsidRPr="00FB74D0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72497EE9" w14:textId="77777777" w:rsidR="00FB74D0" w:rsidRPr="005409C2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896A251" w14:textId="63D69187" w:rsidR="00FB74D0" w:rsidRPr="005409C2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B74D0" w:rsidRPr="00A30656" w14:paraId="797B387A" w14:textId="77777777" w:rsidTr="004E4CDE">
        <w:trPr>
          <w:trHeight w:val="209"/>
        </w:trPr>
        <w:tc>
          <w:tcPr>
            <w:tcW w:w="2132" w:type="pct"/>
          </w:tcPr>
          <w:p w14:paraId="72433D55" w14:textId="3999C255" w:rsidR="00FB74D0" w:rsidRPr="00417248" w:rsidRDefault="00FB74D0" w:rsidP="00FB7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4" w:type="pct"/>
          </w:tcPr>
          <w:p w14:paraId="1894DA65" w14:textId="77777777" w:rsidR="00FB74D0" w:rsidRPr="00D742A4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218B198D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0600D49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2FEAAC45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8DFAB8E" w14:textId="77777777" w:rsidR="00FB74D0" w:rsidRPr="00FB74D0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7C55449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83F2500" w14:textId="0AD4733F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B4E72" w:rsidRPr="00A30656" w14:paraId="6B8C2482" w14:textId="77777777" w:rsidTr="0006056B">
        <w:tc>
          <w:tcPr>
            <w:tcW w:w="2132" w:type="pct"/>
          </w:tcPr>
          <w:p w14:paraId="0732AB77" w14:textId="3AF61CAA" w:rsidR="009B4E72" w:rsidRPr="00417248" w:rsidRDefault="009B4E72" w:rsidP="009B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24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4" w:type="pct"/>
          </w:tcPr>
          <w:p w14:paraId="3DE8B38C" w14:textId="35BCE35F" w:rsidR="009B4E72" w:rsidRPr="00D742A4" w:rsidRDefault="00C425FA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C425FA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0945EC" w:rsidRPr="000945E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64B7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425FA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="002C771C" w:rsidRPr="002C771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8" w:type="pct"/>
          </w:tcPr>
          <w:p w14:paraId="233CC7FF" w14:textId="77777777" w:rsidR="009B4E72" w:rsidRPr="00417248" w:rsidRDefault="009B4E72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DD135B6" w14:textId="39642740" w:rsidR="009B4E72" w:rsidRPr="00417248" w:rsidRDefault="00C425FA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B4E72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28" w:type="pct"/>
          </w:tcPr>
          <w:p w14:paraId="0E066A2D" w14:textId="77777777" w:rsidR="009B4E72" w:rsidRPr="00417248" w:rsidRDefault="009B4E72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723F8EC" w14:textId="78ADA34C" w:rsidR="009B4E72" w:rsidRPr="00FB74D0" w:rsidRDefault="00C425FA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25FA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0945EC" w:rsidRPr="000945E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64B7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425FA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="002C771C" w:rsidRPr="002C771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8" w:type="pct"/>
          </w:tcPr>
          <w:p w14:paraId="2A112E88" w14:textId="77777777" w:rsidR="009B4E72" w:rsidRPr="00417248" w:rsidRDefault="009B4E72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032E51B" w14:textId="6DDE0EC1" w:rsidR="009B4E72" w:rsidRPr="00417248" w:rsidRDefault="00C425FA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B4E72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9B4E72" w:rsidRPr="005409C2" w14:paraId="7A9524C1" w14:textId="77777777" w:rsidTr="0006056B">
        <w:tc>
          <w:tcPr>
            <w:tcW w:w="2132" w:type="pct"/>
          </w:tcPr>
          <w:p w14:paraId="7A61780C" w14:textId="6BBFE08E" w:rsidR="009B4E72" w:rsidRPr="005409C2" w:rsidRDefault="009B4E72" w:rsidP="009B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08476910" w14:textId="3B16A64A" w:rsidR="009B4E72" w:rsidRPr="005409C2" w:rsidRDefault="009B4E72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3696324D" w14:textId="77777777" w:rsidR="009B4E72" w:rsidRPr="005409C2" w:rsidRDefault="009B4E72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B14833F" w14:textId="6EF644B7" w:rsidR="009B4E72" w:rsidRPr="005409C2" w:rsidRDefault="009B4E72" w:rsidP="009B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CFBE879" w14:textId="77777777" w:rsidR="009B4E72" w:rsidRPr="005409C2" w:rsidRDefault="009B4E72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712229B" w14:textId="78B70688" w:rsidR="009B4E72" w:rsidRPr="00FB74D0" w:rsidRDefault="009B4E72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5DC65412" w14:textId="77777777" w:rsidR="009B4E72" w:rsidRPr="005409C2" w:rsidRDefault="009B4E72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C94267C" w14:textId="20827888" w:rsidR="009B4E72" w:rsidRPr="005409C2" w:rsidRDefault="009B4E72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B4E72" w:rsidRPr="00A30656" w14:paraId="644E7DCD" w14:textId="77777777" w:rsidTr="0006056B">
        <w:tc>
          <w:tcPr>
            <w:tcW w:w="2132" w:type="pct"/>
          </w:tcPr>
          <w:p w14:paraId="46B00BC8" w14:textId="4856CD40" w:rsidR="009B4E72" w:rsidRPr="00417248" w:rsidRDefault="009B4E72" w:rsidP="009B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4" w:type="pct"/>
          </w:tcPr>
          <w:p w14:paraId="6AC0C14F" w14:textId="77777777" w:rsidR="009B4E72" w:rsidRPr="00D742A4" w:rsidRDefault="009B4E72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7FC4E2BD" w14:textId="77777777" w:rsidR="009B4E72" w:rsidRPr="00417248" w:rsidRDefault="009B4E72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F3B7435" w14:textId="77777777" w:rsidR="009B4E72" w:rsidRPr="00417248" w:rsidRDefault="009B4E72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66E5DF5B" w14:textId="77777777" w:rsidR="009B4E72" w:rsidRPr="00417248" w:rsidRDefault="009B4E72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BB6988D" w14:textId="77777777" w:rsidR="009B4E72" w:rsidRPr="00FB74D0" w:rsidRDefault="009B4E72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470721AE" w14:textId="77777777" w:rsidR="009B4E72" w:rsidRPr="00417248" w:rsidRDefault="009B4E72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7A3DC7C" w14:textId="77777777" w:rsidR="009B4E72" w:rsidRPr="00417248" w:rsidRDefault="009B4E72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C38AA" w:rsidRPr="00A30656" w14:paraId="556666C8" w14:textId="77777777" w:rsidTr="0006056B">
        <w:tc>
          <w:tcPr>
            <w:tcW w:w="2132" w:type="pct"/>
          </w:tcPr>
          <w:p w14:paraId="323D0BF2" w14:textId="1CF5D517" w:rsidR="003C38AA" w:rsidRPr="00417248" w:rsidRDefault="003C38AA" w:rsidP="003C3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4" w:type="pct"/>
          </w:tcPr>
          <w:p w14:paraId="6B002106" w14:textId="02051B44" w:rsidR="003C38AA" w:rsidRPr="00FE19B3" w:rsidRDefault="000945EC" w:rsidP="003C38A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45EC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3C38AA">
              <w:rPr>
                <w:rFonts w:ascii="Angsana New" w:hAnsi="Angsana New"/>
                <w:sz w:val="30"/>
                <w:szCs w:val="30"/>
                <w:lang w:val="en-US" w:bidi="th-TH"/>
              </w:rPr>
              <w:t>,17</w:t>
            </w:r>
            <w:r w:rsidRPr="000945EC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8" w:type="pct"/>
          </w:tcPr>
          <w:p w14:paraId="7EFFC269" w14:textId="77777777" w:rsidR="003C38AA" w:rsidRPr="00417248" w:rsidRDefault="003C38AA" w:rsidP="003C38A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4D23141" w14:textId="252574A4" w:rsidR="003C38AA" w:rsidRPr="00417248" w:rsidRDefault="003C38AA" w:rsidP="003C38A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28" w:type="pct"/>
          </w:tcPr>
          <w:p w14:paraId="7EB84EDF" w14:textId="77777777" w:rsidR="003C38AA" w:rsidRPr="00417248" w:rsidRDefault="003C38AA" w:rsidP="003C38A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FB6AD0E" w14:textId="3E08DE28" w:rsidR="003C38AA" w:rsidRPr="00FB74D0" w:rsidRDefault="000945EC" w:rsidP="003C38A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945EC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3C38AA">
              <w:rPr>
                <w:rFonts w:ascii="Angsana New" w:hAnsi="Angsana New"/>
                <w:sz w:val="30"/>
                <w:szCs w:val="30"/>
                <w:lang w:val="en-US" w:bidi="th-TH"/>
              </w:rPr>
              <w:t>,17</w:t>
            </w:r>
            <w:r w:rsidRPr="000945EC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8" w:type="pct"/>
          </w:tcPr>
          <w:p w14:paraId="1E19EF98" w14:textId="77777777" w:rsidR="003C38AA" w:rsidRPr="00417248" w:rsidRDefault="003C38AA" w:rsidP="003C38A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4095749" w14:textId="7611ECFD" w:rsidR="003C38AA" w:rsidRPr="00417248" w:rsidRDefault="003C38AA" w:rsidP="003C38A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</w:tr>
      <w:tr w:rsidR="003C38AA" w:rsidRPr="00A30656" w14:paraId="71019C23" w14:textId="77777777" w:rsidTr="0006056B">
        <w:tc>
          <w:tcPr>
            <w:tcW w:w="2132" w:type="pct"/>
          </w:tcPr>
          <w:p w14:paraId="5481E9A3" w14:textId="004ECB01" w:rsidR="003C38AA" w:rsidRPr="00417248" w:rsidRDefault="003C38AA" w:rsidP="003C3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4" w:type="pct"/>
          </w:tcPr>
          <w:p w14:paraId="16ECEA09" w14:textId="217FA2A3" w:rsidR="003C38AA" w:rsidRPr="00FE19B3" w:rsidRDefault="003C38AA" w:rsidP="003C38A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</w:t>
            </w:r>
            <w:r w:rsidR="00C425FA" w:rsidRPr="00C425F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128" w:type="pct"/>
          </w:tcPr>
          <w:p w14:paraId="19DB0A41" w14:textId="77777777" w:rsidR="003C38AA" w:rsidRPr="00417248" w:rsidRDefault="003C38AA" w:rsidP="003C38A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3250ED2" w14:textId="1E47A68D" w:rsidR="003C38AA" w:rsidRPr="00417248" w:rsidRDefault="003C38AA" w:rsidP="003C38A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28" w:type="pct"/>
          </w:tcPr>
          <w:p w14:paraId="3FB65266" w14:textId="77777777" w:rsidR="003C38AA" w:rsidRPr="00417248" w:rsidRDefault="003C38AA" w:rsidP="003C38A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083F12B" w14:textId="63E5DF6C" w:rsidR="003C38AA" w:rsidRPr="00FB74D0" w:rsidRDefault="003C38AA" w:rsidP="003C38A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</w:t>
            </w:r>
            <w:r w:rsidR="00C425FA" w:rsidRPr="00C425F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128" w:type="pct"/>
          </w:tcPr>
          <w:p w14:paraId="70C7CE7E" w14:textId="77777777" w:rsidR="003C38AA" w:rsidRPr="00417248" w:rsidRDefault="003C38AA" w:rsidP="003C38A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C49A9BD" w14:textId="031D6EAB" w:rsidR="003C38AA" w:rsidRPr="00417248" w:rsidRDefault="003C38AA" w:rsidP="003C38A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</w:tr>
      <w:tr w:rsidR="009B4E72" w:rsidRPr="00A30656" w14:paraId="1F7E5180" w14:textId="77777777" w:rsidTr="0006056B">
        <w:tc>
          <w:tcPr>
            <w:tcW w:w="2132" w:type="pct"/>
          </w:tcPr>
          <w:p w14:paraId="65CFDACE" w14:textId="032E30D6" w:rsidR="009B4E72" w:rsidRPr="00417248" w:rsidRDefault="009B4E72" w:rsidP="009B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24" w:type="pct"/>
          </w:tcPr>
          <w:p w14:paraId="720A06D8" w14:textId="4DC87BC4" w:rsidR="009B4E72" w:rsidRPr="00FE19B3" w:rsidRDefault="00C44ED6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4ED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64B7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44ED6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0945EC" w:rsidRPr="000945EC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C425FA" w:rsidRPr="00C425F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8" w:type="pct"/>
          </w:tcPr>
          <w:p w14:paraId="05B58FE6" w14:textId="77777777" w:rsidR="009B4E72" w:rsidRPr="00417248" w:rsidRDefault="009B4E72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15E0EBF" w14:textId="1A8E0317" w:rsidR="009B4E72" w:rsidRPr="00417248" w:rsidRDefault="00C44ED6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B4E72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8" w:type="pct"/>
          </w:tcPr>
          <w:p w14:paraId="306884F6" w14:textId="77777777" w:rsidR="009B4E72" w:rsidRPr="00417248" w:rsidRDefault="009B4E72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4C1A776" w14:textId="45AC98A0" w:rsidR="009B4E72" w:rsidRPr="00FB74D0" w:rsidRDefault="00C44ED6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4ED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64B7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44ED6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0945EC" w:rsidRPr="000945EC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C425FA" w:rsidRPr="00C425F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8" w:type="pct"/>
          </w:tcPr>
          <w:p w14:paraId="04422865" w14:textId="77777777" w:rsidR="009B4E72" w:rsidRPr="00417248" w:rsidRDefault="009B4E72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9146BF3" w14:textId="799C9D82" w:rsidR="009B4E72" w:rsidRPr="00417248" w:rsidRDefault="00C44ED6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B4E72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9B4E72" w:rsidRPr="00A30656" w14:paraId="1287B88E" w14:textId="77777777" w:rsidTr="0006056B">
        <w:tc>
          <w:tcPr>
            <w:tcW w:w="2132" w:type="pct"/>
          </w:tcPr>
          <w:p w14:paraId="70BA0D3C" w14:textId="4A9015BC" w:rsidR="009B4E72" w:rsidRPr="00417248" w:rsidRDefault="009B4E72" w:rsidP="009B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724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4" w:type="pct"/>
          </w:tcPr>
          <w:p w14:paraId="2C9AB02F" w14:textId="6B17FE58" w:rsidR="009B4E72" w:rsidRPr="00FE19B3" w:rsidRDefault="00C44ED6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4ED6">
              <w:rPr>
                <w:rFonts w:ascii="Angsana New" w:hAnsi="Angsana New"/>
                <w:sz w:val="30"/>
                <w:szCs w:val="30"/>
                <w:lang w:val="en-US" w:bidi="th-TH"/>
              </w:rPr>
              <w:t>464</w:t>
            </w:r>
          </w:p>
        </w:tc>
        <w:tc>
          <w:tcPr>
            <w:tcW w:w="128" w:type="pct"/>
          </w:tcPr>
          <w:p w14:paraId="4565B871" w14:textId="77777777" w:rsidR="009B4E72" w:rsidRPr="00417248" w:rsidRDefault="009B4E72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2" w:type="pct"/>
          </w:tcPr>
          <w:p w14:paraId="6A6197D2" w14:textId="7D8F5D8A" w:rsidR="009B4E72" w:rsidRPr="00417248" w:rsidRDefault="00C425FA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B4E72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28" w:type="pct"/>
          </w:tcPr>
          <w:p w14:paraId="3D0A4C26" w14:textId="77777777" w:rsidR="009B4E72" w:rsidRPr="00417248" w:rsidRDefault="009B4E72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7" w:type="pct"/>
          </w:tcPr>
          <w:p w14:paraId="4F18271E" w14:textId="065BF0CA" w:rsidR="009B4E72" w:rsidRPr="00FB74D0" w:rsidRDefault="00C44ED6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4ED6">
              <w:rPr>
                <w:rFonts w:ascii="Angsana New" w:hAnsi="Angsana New"/>
                <w:sz w:val="30"/>
                <w:szCs w:val="30"/>
                <w:lang w:val="en-US" w:bidi="th-TH"/>
              </w:rPr>
              <w:t>464</w:t>
            </w:r>
          </w:p>
        </w:tc>
        <w:tc>
          <w:tcPr>
            <w:tcW w:w="128" w:type="pct"/>
          </w:tcPr>
          <w:p w14:paraId="6CA19784" w14:textId="77777777" w:rsidR="009B4E72" w:rsidRPr="00417248" w:rsidRDefault="009B4E72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</w:tcPr>
          <w:p w14:paraId="0E3E9931" w14:textId="62454B7F" w:rsidR="009B4E72" w:rsidRPr="00417248" w:rsidRDefault="00C425FA" w:rsidP="009B4E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B4E72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8551D6" w:rsidRPr="005409C2" w14:paraId="0173970E" w14:textId="77777777" w:rsidTr="0006056B">
        <w:tc>
          <w:tcPr>
            <w:tcW w:w="2132" w:type="pct"/>
          </w:tcPr>
          <w:p w14:paraId="06124989" w14:textId="13937B9A" w:rsidR="008551D6" w:rsidRPr="005409C2" w:rsidRDefault="008551D6" w:rsidP="0085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069BBFF3" w14:textId="1BF97A9F" w:rsidR="008551D6" w:rsidRPr="005409C2" w:rsidRDefault="008551D6" w:rsidP="008551D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201F8314" w14:textId="77777777" w:rsidR="008551D6" w:rsidRPr="005409C2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3F459C6" w14:textId="4CE1D7AA" w:rsidR="008551D6" w:rsidRPr="005409C2" w:rsidRDefault="008551D6" w:rsidP="008551D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024F406" w14:textId="77777777" w:rsidR="008551D6" w:rsidRPr="005409C2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4B23DA8" w14:textId="0F1B6D8D" w:rsidR="008551D6" w:rsidRPr="00FB74D0" w:rsidRDefault="008551D6" w:rsidP="008551D6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64F427B4" w14:textId="77777777" w:rsidR="008551D6" w:rsidRPr="005409C2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5A40C2C" w14:textId="2A467711" w:rsidR="008551D6" w:rsidRPr="005409C2" w:rsidRDefault="008551D6" w:rsidP="008551D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1D6" w:rsidRPr="00A30656" w14:paraId="19A76404" w14:textId="77777777" w:rsidTr="0006056B">
        <w:tc>
          <w:tcPr>
            <w:tcW w:w="2132" w:type="pct"/>
          </w:tcPr>
          <w:p w14:paraId="0E2A1B26" w14:textId="2331CA9D" w:rsidR="008551D6" w:rsidRPr="00151084" w:rsidRDefault="00D650D2" w:rsidP="0085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</w:t>
            </w:r>
          </w:p>
        </w:tc>
        <w:tc>
          <w:tcPr>
            <w:tcW w:w="624" w:type="pct"/>
          </w:tcPr>
          <w:p w14:paraId="00603C60" w14:textId="77777777" w:rsidR="008551D6" w:rsidRPr="00D742A4" w:rsidRDefault="008551D6" w:rsidP="008551D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06F8F1DD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7636D9A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C706548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EEA5C86" w14:textId="77777777" w:rsidR="008551D6" w:rsidRPr="00FB74D0" w:rsidRDefault="008551D6" w:rsidP="008551D6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5FEC6F46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C75AE2B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1D6" w:rsidRPr="00A30656" w14:paraId="1DD6C3BC" w14:textId="77777777" w:rsidTr="0006056B">
        <w:tc>
          <w:tcPr>
            <w:tcW w:w="2132" w:type="pct"/>
          </w:tcPr>
          <w:p w14:paraId="3687A0D3" w14:textId="033BAB1A" w:rsidR="008551D6" w:rsidRPr="00417248" w:rsidRDefault="008551D6" w:rsidP="0085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4" w:type="pct"/>
          </w:tcPr>
          <w:p w14:paraId="0C318BFB" w14:textId="79720BC7" w:rsidR="008551D6" w:rsidRPr="00D742A4" w:rsidRDefault="00C44ED6" w:rsidP="008551D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C44ED6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="00864B7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C771C" w:rsidRPr="002C771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C425FA" w:rsidRPr="00C425FA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0945EC" w:rsidRPr="000945EC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8" w:type="pct"/>
          </w:tcPr>
          <w:p w14:paraId="63D3E10A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26D3A10" w14:textId="06E6E378" w:rsidR="008551D6" w:rsidRPr="00024237" w:rsidRDefault="00C44E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AD0098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8" w:type="pct"/>
          </w:tcPr>
          <w:p w14:paraId="43595433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50000F1" w14:textId="09688393" w:rsidR="008551D6" w:rsidRPr="00FB74D0" w:rsidRDefault="00C44ED6" w:rsidP="008551D6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4ED6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="00864B7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C771C" w:rsidRPr="002C771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C425FA" w:rsidRPr="00C425FA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0945EC" w:rsidRPr="000945EC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8" w:type="pct"/>
          </w:tcPr>
          <w:p w14:paraId="7C310446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F7DF2C1" w14:textId="3F9B82E5" w:rsidR="008551D6" w:rsidRPr="00417248" w:rsidRDefault="00C44E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AD0098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8551D6" w:rsidRPr="005409C2" w14:paraId="737EBE34" w14:textId="77777777" w:rsidTr="0006056B">
        <w:tc>
          <w:tcPr>
            <w:tcW w:w="2132" w:type="pct"/>
          </w:tcPr>
          <w:p w14:paraId="4C24AD6F" w14:textId="77777777" w:rsidR="008551D6" w:rsidRPr="005409C2" w:rsidRDefault="008551D6" w:rsidP="0085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361E5218" w14:textId="77777777" w:rsidR="008551D6" w:rsidRPr="005409C2" w:rsidRDefault="008551D6" w:rsidP="008551D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4440233B" w14:textId="77777777" w:rsidR="008551D6" w:rsidRPr="005409C2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B947755" w14:textId="77777777" w:rsidR="008551D6" w:rsidRPr="005409C2" w:rsidRDefault="008551D6" w:rsidP="008551D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9B2DD1C" w14:textId="77777777" w:rsidR="008551D6" w:rsidRPr="005409C2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DD93DEF" w14:textId="77777777" w:rsidR="008551D6" w:rsidRPr="00FB74D0" w:rsidRDefault="008551D6" w:rsidP="008551D6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3229CD98" w14:textId="77777777" w:rsidR="008551D6" w:rsidRPr="005409C2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8C11CE9" w14:textId="77777777" w:rsidR="008551D6" w:rsidRPr="005409C2" w:rsidRDefault="008551D6" w:rsidP="008551D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1D6" w:rsidRPr="00A30656" w14:paraId="2460A9A3" w14:textId="77777777" w:rsidTr="00D04A4F">
        <w:tc>
          <w:tcPr>
            <w:tcW w:w="2132" w:type="pct"/>
          </w:tcPr>
          <w:p w14:paraId="07762AB7" w14:textId="4D3EF986" w:rsidR="008551D6" w:rsidRPr="00417248" w:rsidRDefault="008551D6" w:rsidP="0085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2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4" w:type="pct"/>
          </w:tcPr>
          <w:p w14:paraId="5B516EEB" w14:textId="4D4DD281" w:rsidR="008551D6" w:rsidRPr="00D742A4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5E190F4D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26CE653" w14:textId="3D9186B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26CCC077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800658F" w14:textId="12EA01E2" w:rsidR="008551D6" w:rsidRPr="00FB74D0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6244DEA3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71DFC31" w14:textId="3657080E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551D6" w:rsidRPr="00A30656" w14:paraId="02B31EF2" w14:textId="77777777" w:rsidTr="004E4CDE">
        <w:tc>
          <w:tcPr>
            <w:tcW w:w="2132" w:type="pct"/>
          </w:tcPr>
          <w:p w14:paraId="3D12162A" w14:textId="492A173F" w:rsidR="008551D6" w:rsidRPr="00417248" w:rsidRDefault="008551D6" w:rsidP="0085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4" w:type="pct"/>
          </w:tcPr>
          <w:p w14:paraId="79E92C76" w14:textId="4B601097" w:rsidR="008551D6" w:rsidRPr="00D742A4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015B9798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1D344E9" w14:textId="3F694C7E" w:rsidR="008551D6" w:rsidRPr="00417248" w:rsidRDefault="008551D6" w:rsidP="008551D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1077C4F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738A39F" w14:textId="45A85D3B" w:rsidR="008551D6" w:rsidRPr="00FB74D0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02EA06CF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713EE8A" w14:textId="670D8A01" w:rsidR="008551D6" w:rsidRPr="00417248" w:rsidRDefault="008551D6" w:rsidP="008551D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551D6" w:rsidRPr="00A30656" w14:paraId="498A04E5" w14:textId="77777777" w:rsidTr="0006056B">
        <w:trPr>
          <w:trHeight w:val="272"/>
        </w:trPr>
        <w:tc>
          <w:tcPr>
            <w:tcW w:w="2132" w:type="pct"/>
          </w:tcPr>
          <w:p w14:paraId="3796D68D" w14:textId="0A536FDB" w:rsidR="008551D6" w:rsidRPr="00417248" w:rsidRDefault="008551D6" w:rsidP="0085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41724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4" w:type="pct"/>
          </w:tcPr>
          <w:p w14:paraId="30B1BEAF" w14:textId="6666F071" w:rsidR="008551D6" w:rsidRPr="005409C2" w:rsidRDefault="000945EC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45E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245ABB">
              <w:rPr>
                <w:rFonts w:ascii="Angsana New" w:hAnsi="Angsana New"/>
                <w:sz w:val="30"/>
                <w:szCs w:val="30"/>
                <w:lang w:val="en-US" w:bidi="th-TH"/>
              </w:rPr>
              <w:t>6,</w:t>
            </w:r>
            <w:r w:rsidRPr="000945EC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C425FA" w:rsidRPr="00C425FA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8" w:type="pct"/>
          </w:tcPr>
          <w:p w14:paraId="2DED02C9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890B03C" w14:textId="4789684D" w:rsidR="008551D6" w:rsidRPr="00417248" w:rsidRDefault="000945EC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1C62F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647</w:t>
            </w:r>
          </w:p>
        </w:tc>
        <w:tc>
          <w:tcPr>
            <w:tcW w:w="128" w:type="pct"/>
          </w:tcPr>
          <w:p w14:paraId="61C5D81E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E00ED82" w14:textId="571D6FB7" w:rsidR="008551D6" w:rsidRPr="00FB74D0" w:rsidRDefault="000945EC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45E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425FA" w:rsidRPr="00C425FA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45ABB">
              <w:rPr>
                <w:rFonts w:ascii="Angsana New" w:hAnsi="Angsana New"/>
                <w:sz w:val="30"/>
                <w:szCs w:val="30"/>
                <w:lang w:val="en-US" w:bidi="th-TH"/>
              </w:rPr>
              <w:t>,47</w:t>
            </w:r>
            <w:r w:rsidRPr="000945EC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8" w:type="pct"/>
          </w:tcPr>
          <w:p w14:paraId="04A482AD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635D06F" w14:textId="451385B4" w:rsidR="008551D6" w:rsidRPr="00417248" w:rsidRDefault="000945EC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1C62F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8551D6" w:rsidRPr="00A30656" w14:paraId="6DFA7E33" w14:textId="77777777" w:rsidTr="00C84454">
        <w:trPr>
          <w:trHeight w:val="272"/>
        </w:trPr>
        <w:tc>
          <w:tcPr>
            <w:tcW w:w="2132" w:type="pct"/>
          </w:tcPr>
          <w:p w14:paraId="77CF2405" w14:textId="399D334D" w:rsidR="008551D6" w:rsidRPr="00417248" w:rsidRDefault="008551D6" w:rsidP="0085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7248"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</w:t>
            </w:r>
            <w:r w:rsidRPr="00417248">
              <w:rPr>
                <w:rFonts w:ascii="Angsana New" w:hAnsi="Angsana New" w:hint="cs"/>
                <w:sz w:val="30"/>
                <w:szCs w:val="30"/>
                <w:cs/>
              </w:rPr>
              <w:t>ลประโยชน์หลังออกจากงาน</w:t>
            </w:r>
          </w:p>
        </w:tc>
        <w:tc>
          <w:tcPr>
            <w:tcW w:w="624" w:type="pct"/>
          </w:tcPr>
          <w:p w14:paraId="60A5D0DF" w14:textId="40783338" w:rsidR="008551D6" w:rsidRPr="00A743EE" w:rsidRDefault="00C44E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4ED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C061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="Angsana New" w:hAnsi="Angsana New"/>
                <w:sz w:val="30"/>
                <w:szCs w:val="30"/>
                <w:lang w:val="en-US" w:bidi="th-TH"/>
              </w:rPr>
              <w:t>522</w:t>
            </w:r>
          </w:p>
        </w:tc>
        <w:tc>
          <w:tcPr>
            <w:tcW w:w="128" w:type="pct"/>
          </w:tcPr>
          <w:p w14:paraId="544ADAFE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6C03643" w14:textId="6541CF8E" w:rsidR="008551D6" w:rsidRPr="00A743EE" w:rsidRDefault="00C44E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C62F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8" w:type="pct"/>
          </w:tcPr>
          <w:p w14:paraId="26EE8913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80D647D" w14:textId="308BD9B6" w:rsidR="008551D6" w:rsidRPr="00FB74D0" w:rsidRDefault="00245ABB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1,494</w:t>
            </w:r>
          </w:p>
        </w:tc>
        <w:tc>
          <w:tcPr>
            <w:tcW w:w="128" w:type="pct"/>
          </w:tcPr>
          <w:p w14:paraId="24D4C6EF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1E08928" w14:textId="10437BA0" w:rsidR="008551D6" w:rsidRPr="00A743EE" w:rsidRDefault="00C44E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C62F1" w:rsidRPr="00D9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8551D6" w:rsidRPr="00A30656" w14:paraId="0118248B" w14:textId="77777777" w:rsidTr="00C84454">
        <w:trPr>
          <w:trHeight w:val="272"/>
        </w:trPr>
        <w:tc>
          <w:tcPr>
            <w:tcW w:w="2132" w:type="pct"/>
          </w:tcPr>
          <w:p w14:paraId="33D24E15" w14:textId="5D46C60C" w:rsidR="008551D6" w:rsidRPr="00417248" w:rsidRDefault="008551D6" w:rsidP="0085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7248"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260A4AD4" w14:textId="1FDE7E5F" w:rsidR="008551D6" w:rsidRPr="00D742A4" w:rsidRDefault="003C0610" w:rsidP="008551D6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3E580A1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4684839E" w14:textId="44E0F244" w:rsidR="008551D6" w:rsidRPr="00417248" w:rsidRDefault="002C771C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771C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8551D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44ED6" w:rsidRPr="00C44ED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425FA" w:rsidRPr="00C425FA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8" w:type="pct"/>
          </w:tcPr>
          <w:p w14:paraId="64BA2A39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54F2C724" w14:textId="6CB8958F" w:rsidR="008551D6" w:rsidRPr="00FB74D0" w:rsidRDefault="003C0610" w:rsidP="008551D6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00CE8247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0D689B3D" w14:textId="1089C999" w:rsidR="008551D6" w:rsidRPr="00417248" w:rsidRDefault="002C771C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C771C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8551D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44ED6" w:rsidRPr="00C44ED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425FA" w:rsidRPr="00C425FA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8551D6" w:rsidRPr="00A30656" w14:paraId="140C811D" w14:textId="77777777" w:rsidTr="002C086C">
        <w:tc>
          <w:tcPr>
            <w:tcW w:w="2132" w:type="pct"/>
          </w:tcPr>
          <w:p w14:paraId="0A14162A" w14:textId="6242FE88" w:rsidR="008551D6" w:rsidRPr="00417248" w:rsidRDefault="008551D6" w:rsidP="0085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4172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3FA30FB1" w14:textId="251D22A0" w:rsidR="008551D6" w:rsidRPr="0061644E" w:rsidRDefault="000945EC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945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245A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7,77</w:t>
            </w:r>
            <w:r w:rsidRPr="000945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8" w:type="pct"/>
          </w:tcPr>
          <w:p w14:paraId="6D9DC93F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593E6ED2" w14:textId="6E01790A" w:rsidR="008551D6" w:rsidRPr="00417248" w:rsidRDefault="00C425FA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1C62F1"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8" w:type="pct"/>
          </w:tcPr>
          <w:p w14:paraId="4B2E4EB9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4A8EE047" w14:textId="2F520D37" w:rsidR="008551D6" w:rsidRPr="00FB74D0" w:rsidRDefault="000945EC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945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245A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4,969</w:t>
            </w:r>
          </w:p>
        </w:tc>
        <w:tc>
          <w:tcPr>
            <w:tcW w:w="128" w:type="pct"/>
          </w:tcPr>
          <w:p w14:paraId="663EF229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7DCFE17" w14:textId="375BFD7F" w:rsidR="008551D6" w:rsidRPr="00417248" w:rsidRDefault="00C425FA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1C62F1" w:rsidRPr="00D918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102A81EB" w14:textId="45188594" w:rsidR="001062CF" w:rsidRDefault="001062CF" w:rsidP="00537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1D89A3FA" w14:textId="38C29FCC" w:rsidR="005376A0" w:rsidRPr="00417248" w:rsidRDefault="005376A0" w:rsidP="00537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Pr="00417248">
        <w:rPr>
          <w:rFonts w:ascii="Angsana New" w:hAnsi="Angsana New" w:hint="cs"/>
          <w:sz w:val="30"/>
          <w:szCs w:val="30"/>
          <w:cs/>
        </w:rPr>
        <w:t>กับกิจการที่เกี่ยวข้อง</w:t>
      </w:r>
      <w:bookmarkStart w:id="0" w:name="_Hlk132022799"/>
      <w:r w:rsidR="0009598B">
        <w:rPr>
          <w:rFonts w:ascii="Angsana New" w:hAnsi="Angsana New" w:hint="cs"/>
          <w:sz w:val="30"/>
          <w:szCs w:val="30"/>
          <w:cs/>
        </w:rPr>
        <w:t>กัน</w:t>
      </w:r>
      <w:r w:rsidR="0009598B" w:rsidRPr="00C02BB7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C425FA" w:rsidRPr="00C425FA">
        <w:rPr>
          <w:rFonts w:ascii="Angsana New" w:hAnsi="Angsana New"/>
          <w:sz w:val="30"/>
          <w:szCs w:val="30"/>
        </w:rPr>
        <w:t>30</w:t>
      </w:r>
      <w:r w:rsidR="0010794E">
        <w:rPr>
          <w:rFonts w:ascii="Angsana New" w:hAnsi="Angsana New"/>
          <w:sz w:val="30"/>
          <w:szCs w:val="30"/>
        </w:rPr>
        <w:t xml:space="preserve"> </w:t>
      </w:r>
      <w:r w:rsidR="0010794E">
        <w:rPr>
          <w:rFonts w:ascii="Angsana New" w:hAnsi="Angsana New"/>
          <w:sz w:val="30"/>
          <w:szCs w:val="30"/>
          <w:cs/>
        </w:rPr>
        <w:t>กันยายน</w:t>
      </w:r>
      <w:r w:rsidR="0009598B">
        <w:rPr>
          <w:rFonts w:ascii="Angsana New" w:hAnsi="Angsana New"/>
          <w:sz w:val="30"/>
          <w:szCs w:val="30"/>
        </w:rPr>
        <w:t xml:space="preserve"> </w:t>
      </w:r>
      <w:r w:rsidR="000945EC" w:rsidRPr="000945EC">
        <w:rPr>
          <w:rFonts w:ascii="Angsana New" w:hAnsi="Angsana New"/>
          <w:sz w:val="30"/>
          <w:szCs w:val="30"/>
        </w:rPr>
        <w:t>25</w:t>
      </w:r>
      <w:r w:rsidR="00C44ED6" w:rsidRPr="00C44ED6">
        <w:rPr>
          <w:rFonts w:ascii="Angsana New" w:hAnsi="Angsana New"/>
          <w:sz w:val="30"/>
          <w:szCs w:val="30"/>
        </w:rPr>
        <w:t>6</w:t>
      </w:r>
      <w:r w:rsidR="002C771C" w:rsidRPr="002C771C">
        <w:rPr>
          <w:rFonts w:ascii="Angsana New" w:hAnsi="Angsana New"/>
          <w:sz w:val="30"/>
          <w:szCs w:val="30"/>
        </w:rPr>
        <w:t>8</w:t>
      </w:r>
      <w:r w:rsidR="00B13F7E" w:rsidRPr="00417248">
        <w:rPr>
          <w:rFonts w:ascii="Angsana New" w:hAnsi="Angsana New"/>
          <w:sz w:val="30"/>
          <w:szCs w:val="30"/>
          <w:cs/>
        </w:rPr>
        <w:t xml:space="preserve"> และ </w:t>
      </w:r>
      <w:r w:rsidR="00C425FA" w:rsidRPr="00C425FA">
        <w:rPr>
          <w:rFonts w:ascii="Angsana New" w:hAnsi="Angsana New"/>
          <w:sz w:val="30"/>
          <w:szCs w:val="30"/>
        </w:rPr>
        <w:t>3</w:t>
      </w:r>
      <w:r w:rsidR="00C44ED6" w:rsidRPr="00C44ED6">
        <w:rPr>
          <w:rFonts w:ascii="Angsana New" w:hAnsi="Angsana New"/>
          <w:sz w:val="30"/>
          <w:szCs w:val="30"/>
        </w:rPr>
        <w:t>1</w:t>
      </w:r>
      <w:r w:rsidR="00B13F7E" w:rsidRPr="00417248">
        <w:rPr>
          <w:rFonts w:ascii="Angsana New" w:hAnsi="Angsana New"/>
          <w:sz w:val="30"/>
          <w:szCs w:val="30"/>
          <w:cs/>
        </w:rPr>
        <w:t xml:space="preserve"> </w:t>
      </w:r>
      <w:r w:rsidR="00B13F7E" w:rsidRPr="0041724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945EC" w:rsidRPr="000945EC">
        <w:rPr>
          <w:rFonts w:ascii="Angsana New" w:hAnsi="Angsana New" w:hint="cs"/>
          <w:sz w:val="30"/>
          <w:szCs w:val="30"/>
        </w:rPr>
        <w:t>25</w:t>
      </w:r>
      <w:r w:rsidR="00C44ED6" w:rsidRPr="00C44ED6">
        <w:rPr>
          <w:rFonts w:ascii="Angsana New" w:hAnsi="Angsana New" w:hint="cs"/>
          <w:sz w:val="30"/>
          <w:szCs w:val="30"/>
        </w:rPr>
        <w:t>6</w:t>
      </w:r>
      <w:r w:rsidR="00C44ED6" w:rsidRPr="00C44ED6">
        <w:rPr>
          <w:rFonts w:ascii="Angsana New" w:hAnsi="Angsana New"/>
          <w:sz w:val="30"/>
          <w:szCs w:val="30"/>
        </w:rPr>
        <w:t>7</w:t>
      </w:r>
      <w:r w:rsidR="00B13F7E" w:rsidRPr="00417248">
        <w:rPr>
          <w:rFonts w:ascii="Angsana New" w:hAnsi="Angsana New" w:hint="cs"/>
          <w:sz w:val="30"/>
          <w:szCs w:val="30"/>
          <w:cs/>
        </w:rPr>
        <w:t xml:space="preserve"> </w:t>
      </w:r>
      <w:bookmarkEnd w:id="0"/>
      <w:r w:rsidRPr="00417248">
        <w:rPr>
          <w:rFonts w:ascii="Angsana New" w:hAnsi="Angsana New"/>
          <w:sz w:val="30"/>
          <w:szCs w:val="30"/>
          <w:cs/>
        </w:rPr>
        <w:t>มีดังนี้</w:t>
      </w:r>
    </w:p>
    <w:p w14:paraId="43AEF6B2" w14:textId="77777777" w:rsidR="005376A0" w:rsidRPr="00065490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3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5"/>
        <w:gridCol w:w="274"/>
        <w:gridCol w:w="1099"/>
        <w:gridCol w:w="252"/>
        <w:gridCol w:w="1162"/>
        <w:gridCol w:w="277"/>
        <w:gridCol w:w="1108"/>
      </w:tblGrid>
      <w:tr w:rsidR="0097191A" w:rsidRPr="00065490" w14:paraId="5E621358" w14:textId="77777777" w:rsidTr="00E43D61">
        <w:trPr>
          <w:trHeight w:val="29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1AEC642" w14:textId="6FDD9F6F" w:rsidR="0097191A" w:rsidRPr="00065490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F8AD89" w14:textId="77777777" w:rsidR="0097191A" w:rsidRPr="00065490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54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7265FA0" w14:textId="77777777" w:rsidR="0097191A" w:rsidRPr="00065490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2F4476" w14:textId="77777777" w:rsidR="0097191A" w:rsidRPr="00065490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54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598B" w:rsidRPr="00065490" w14:paraId="278B9517" w14:textId="77777777" w:rsidTr="00E43D61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1C0F631" w14:textId="77777777" w:rsidR="0009598B" w:rsidRPr="00065490" w:rsidRDefault="0009598B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2B19569" w14:textId="4A05B4BD" w:rsidR="0009598B" w:rsidRPr="00065490" w:rsidRDefault="00C425FA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25FA">
              <w:rPr>
                <w:rFonts w:ascii="Angsana New" w:hAnsi="Angsana New"/>
                <w:sz w:val="30"/>
                <w:szCs w:val="30"/>
              </w:rPr>
              <w:t>30</w:t>
            </w:r>
            <w:r w:rsidR="001079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0794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11BDAE4C" w14:textId="77777777" w:rsidR="0009598B" w:rsidRPr="00065490" w:rsidRDefault="0009598B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34D44239" w14:textId="0B429F73" w:rsidR="0009598B" w:rsidRPr="00065490" w:rsidRDefault="00C425FA" w:rsidP="005E09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66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25FA">
              <w:rPr>
                <w:rFonts w:ascii="Angsana New" w:hAnsi="Angsana New"/>
                <w:sz w:val="30"/>
                <w:szCs w:val="30"/>
              </w:rPr>
              <w:t>3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1</w:t>
            </w:r>
            <w:r w:rsidR="0009598B" w:rsidRPr="0006549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598B" w:rsidRPr="0006549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DFD496A" w14:textId="77777777" w:rsidR="0009598B" w:rsidRPr="00065490" w:rsidRDefault="0009598B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08F65701" w14:textId="3551B7CE" w:rsidR="0009598B" w:rsidRPr="00065490" w:rsidRDefault="00C425FA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25FA">
              <w:rPr>
                <w:rFonts w:ascii="Angsana New" w:hAnsi="Angsana New"/>
                <w:sz w:val="30"/>
                <w:szCs w:val="30"/>
              </w:rPr>
              <w:t>30</w:t>
            </w:r>
            <w:r w:rsidR="001079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0794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D747FA0" w14:textId="77777777" w:rsidR="0009598B" w:rsidRPr="00065490" w:rsidRDefault="0009598B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29511B28" w14:textId="6B2E87C5" w:rsidR="0009598B" w:rsidRPr="00065490" w:rsidRDefault="00C425FA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25FA">
              <w:rPr>
                <w:rFonts w:ascii="Angsana New" w:hAnsi="Angsana New"/>
                <w:sz w:val="30"/>
                <w:szCs w:val="30"/>
              </w:rPr>
              <w:t>3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1</w:t>
            </w:r>
            <w:r w:rsidR="0009598B" w:rsidRPr="0006549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598B" w:rsidRPr="0006549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E0911" w:rsidRPr="00065490" w14:paraId="0E591EB8" w14:textId="77777777" w:rsidTr="00E43D61">
        <w:trPr>
          <w:trHeight w:val="11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38D04D0" w14:textId="243A57D2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3FE8458" w14:textId="3E83AFA0" w:rsidR="005E0911" w:rsidRPr="00065490" w:rsidRDefault="000945EC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45EC">
              <w:rPr>
                <w:rFonts w:ascii="Angsana New" w:hAnsi="Angsana New"/>
                <w:sz w:val="30"/>
                <w:szCs w:val="30"/>
              </w:rPr>
              <w:t>25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6</w:t>
            </w:r>
            <w:r w:rsidR="002C771C" w:rsidRPr="002C771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5627E348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53472DA7" w14:textId="4DACC134" w:rsidR="005E0911" w:rsidRPr="00065490" w:rsidRDefault="000945EC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45EC">
              <w:rPr>
                <w:rFonts w:ascii="Angsana New" w:hAnsi="Angsana New"/>
                <w:sz w:val="30"/>
                <w:szCs w:val="30"/>
              </w:rPr>
              <w:t>25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CAF3A1B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95500DE" w14:textId="090F89E0" w:rsidR="005E0911" w:rsidRPr="00065490" w:rsidRDefault="000945EC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45EC">
              <w:rPr>
                <w:rFonts w:ascii="Angsana New" w:hAnsi="Angsana New"/>
                <w:sz w:val="30"/>
                <w:szCs w:val="30"/>
              </w:rPr>
              <w:t>25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6</w:t>
            </w:r>
            <w:r w:rsidR="002C771C" w:rsidRPr="002C771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D0EFD38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73152C80" w14:textId="25D8FCF4" w:rsidR="005E0911" w:rsidRPr="00065490" w:rsidRDefault="000945EC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45EC">
              <w:rPr>
                <w:rFonts w:ascii="Angsana New" w:hAnsi="Angsana New"/>
                <w:sz w:val="30"/>
                <w:szCs w:val="30"/>
              </w:rPr>
              <w:t>25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7266CE" w:rsidRPr="00065490" w14:paraId="4837FA90" w14:textId="77777777" w:rsidTr="00E43D61">
        <w:trPr>
          <w:trHeight w:val="155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BFC21D5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24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2AAA991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549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54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6549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266CE" w:rsidRPr="00065490" w14:paraId="002C9E05" w14:textId="77777777" w:rsidTr="00A34F0C">
        <w:trPr>
          <w:trHeight w:val="4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6944CD1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54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47" w:type="dxa"/>
            <w:gridSpan w:val="7"/>
            <w:tcBorders>
              <w:top w:val="nil"/>
              <w:left w:val="nil"/>
              <w:right w:val="nil"/>
            </w:tcBorders>
          </w:tcPr>
          <w:p w14:paraId="2253B3FC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E0911" w:rsidRPr="00065490" w14:paraId="129B9A44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AB6E6A1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549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65BA8CE6" w14:textId="60B602B0" w:rsidR="005E0911" w:rsidRPr="0061644E" w:rsidRDefault="003C0610" w:rsidP="00255AD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0BC36AF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0F8ABD55" w14:textId="249A2FA4" w:rsidR="005E0911" w:rsidRPr="00065490" w:rsidRDefault="005E0911" w:rsidP="00255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03CC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88E0C9E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5C86DFB7" w14:textId="2DBC9223" w:rsidR="005E0911" w:rsidRPr="00956DDD" w:rsidRDefault="000945EC" w:rsidP="00A6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0945EC">
              <w:rPr>
                <w:rFonts w:ascii="Angsana New" w:hAnsi="Angsana New"/>
                <w:sz w:val="30"/>
                <w:szCs w:val="30"/>
              </w:rPr>
              <w:t>2</w:t>
            </w:r>
            <w:r w:rsidR="00C425FA" w:rsidRPr="00C425FA">
              <w:rPr>
                <w:rFonts w:ascii="Angsana New" w:hAnsi="Angsana New"/>
                <w:sz w:val="30"/>
                <w:szCs w:val="30"/>
              </w:rPr>
              <w:t>0</w:t>
            </w:r>
            <w:r w:rsidR="000C14ED">
              <w:rPr>
                <w:rFonts w:ascii="Angsana New" w:hAnsi="Angsana New"/>
                <w:sz w:val="30"/>
                <w:szCs w:val="30"/>
              </w:rPr>
              <w:t>1,</w:t>
            </w:r>
            <w:r w:rsidR="002C771C" w:rsidRPr="002C771C">
              <w:rPr>
                <w:rFonts w:ascii="Angsana New" w:hAnsi="Angsana New"/>
                <w:sz w:val="30"/>
                <w:szCs w:val="30"/>
              </w:rPr>
              <w:t>899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3D4152E9" w14:textId="77777777" w:rsidR="005E0911" w:rsidRPr="00956DDD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0E168FE9" w14:textId="2F655007" w:rsidR="005E0911" w:rsidRPr="00065490" w:rsidRDefault="000945EC" w:rsidP="00255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0945EC">
              <w:rPr>
                <w:rFonts w:ascii="Angsana New" w:hAnsi="Angsana New"/>
                <w:sz w:val="30"/>
                <w:szCs w:val="30"/>
              </w:rPr>
              <w:t>2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16</w:t>
            </w:r>
            <w:r w:rsidR="005E0911" w:rsidRPr="00065490">
              <w:rPr>
                <w:rFonts w:ascii="Angsana New" w:hAnsi="Angsana New"/>
                <w:sz w:val="30"/>
                <w:szCs w:val="30"/>
              </w:rPr>
              <w:t>,</w:t>
            </w:r>
            <w:r w:rsidRPr="000945EC">
              <w:rPr>
                <w:rFonts w:ascii="Angsana New" w:hAnsi="Angsana New"/>
                <w:sz w:val="30"/>
                <w:szCs w:val="30"/>
              </w:rPr>
              <w:t>2</w:t>
            </w:r>
            <w:r w:rsidR="00C425FA" w:rsidRPr="00C425FA">
              <w:rPr>
                <w:rFonts w:ascii="Angsana New" w:hAnsi="Angsana New"/>
                <w:sz w:val="30"/>
                <w:szCs w:val="30"/>
              </w:rPr>
              <w:t>0</w:t>
            </w:r>
            <w:r w:rsidRPr="000945E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E0911" w:rsidRPr="00065490" w14:paraId="2EA7CAF8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679D427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549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3ACCD7E0" w14:textId="2DE5AD72" w:rsidR="005E0911" w:rsidRPr="0061644E" w:rsidRDefault="00C44ED6" w:rsidP="00255AD2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44ED6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3C061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425FA" w:rsidRPr="00C425FA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C44ED6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C425FA" w:rsidRPr="00C425F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5F828204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</w:tcPr>
          <w:p w14:paraId="2CC2C4E5" w14:textId="0FAFC321" w:rsidR="005E0911" w:rsidRPr="00A67119" w:rsidRDefault="00C44ED6" w:rsidP="00255AD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4ED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425FA" w:rsidRPr="00C425F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5E0911"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44ED6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="002C771C" w:rsidRPr="002C771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7085F2E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</w:tcPr>
          <w:p w14:paraId="27384752" w14:textId="224FB822" w:rsidR="005E0911" w:rsidRPr="00956DDD" w:rsidRDefault="00C44ED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C44ED6">
              <w:rPr>
                <w:rFonts w:ascii="Angsana New" w:hAnsi="Angsana New"/>
                <w:sz w:val="30"/>
                <w:szCs w:val="30"/>
              </w:rPr>
              <w:t>7</w:t>
            </w:r>
            <w:r w:rsidR="003C0610">
              <w:rPr>
                <w:rFonts w:ascii="Angsana New" w:hAnsi="Angsana New"/>
                <w:sz w:val="30"/>
                <w:szCs w:val="30"/>
              </w:rPr>
              <w:t>,</w:t>
            </w:r>
            <w:r w:rsidR="00C425FA" w:rsidRPr="00C425FA">
              <w:rPr>
                <w:rFonts w:ascii="Angsana New" w:hAnsi="Angsana New"/>
                <w:sz w:val="30"/>
                <w:szCs w:val="30"/>
              </w:rPr>
              <w:t>3</w:t>
            </w:r>
            <w:r w:rsidRPr="00C44ED6">
              <w:rPr>
                <w:rFonts w:ascii="Angsana New" w:hAnsi="Angsana New"/>
                <w:sz w:val="30"/>
                <w:szCs w:val="30"/>
              </w:rPr>
              <w:t>7</w:t>
            </w:r>
            <w:r w:rsidR="00C425FA" w:rsidRPr="00C425F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3514E5F0" w14:textId="77777777" w:rsidR="005E0911" w:rsidRPr="00956DDD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</w:tcPr>
          <w:p w14:paraId="7DC5F729" w14:textId="2C877BE6" w:rsidR="005E0911" w:rsidRPr="00A67119" w:rsidRDefault="00C44ED6" w:rsidP="00A6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C44ED6">
              <w:rPr>
                <w:rFonts w:ascii="Angsana New" w:hAnsi="Angsana New"/>
                <w:sz w:val="30"/>
                <w:szCs w:val="30"/>
              </w:rPr>
              <w:t>1</w:t>
            </w:r>
            <w:r w:rsidR="00C425FA" w:rsidRPr="00C425FA">
              <w:rPr>
                <w:rFonts w:ascii="Angsana New" w:hAnsi="Angsana New"/>
                <w:sz w:val="30"/>
                <w:szCs w:val="30"/>
              </w:rPr>
              <w:t>0</w:t>
            </w:r>
            <w:r w:rsidR="005E0911" w:rsidRPr="00065490">
              <w:rPr>
                <w:rFonts w:ascii="Angsana New" w:hAnsi="Angsana New"/>
                <w:sz w:val="30"/>
                <w:szCs w:val="30"/>
              </w:rPr>
              <w:t>,</w:t>
            </w:r>
            <w:r w:rsidRPr="00C44ED6">
              <w:rPr>
                <w:rFonts w:ascii="Angsana New" w:hAnsi="Angsana New"/>
                <w:sz w:val="30"/>
                <w:szCs w:val="30"/>
              </w:rPr>
              <w:t>44</w:t>
            </w:r>
            <w:r w:rsidR="002C771C" w:rsidRPr="002C771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E0911" w:rsidRPr="00065490" w14:paraId="5F433C30" w14:textId="77777777" w:rsidTr="00B13B2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92807EC" w14:textId="475FDDF2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54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4FC4C246" w14:textId="4061ACCE" w:rsidR="005E0911" w:rsidRPr="00A67119" w:rsidRDefault="00C44ED6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44ED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3C061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425FA" w:rsidRPr="00C425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C44ED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C425FA" w:rsidRPr="00C425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A5DEA98" w14:textId="77777777" w:rsidR="005E0911" w:rsidRPr="00A67119" w:rsidRDefault="005E0911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vAlign w:val="bottom"/>
          </w:tcPr>
          <w:p w14:paraId="0FFDAA08" w14:textId="75B0EF3F" w:rsidR="005E0911" w:rsidRPr="00A67119" w:rsidRDefault="00C44ED6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ED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425FA" w:rsidRPr="00C425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5E0911"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4ED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</w:t>
            </w:r>
            <w:r w:rsidR="002C771C" w:rsidRPr="002C77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1709C19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28211E7C" w14:textId="2044F924" w:rsidR="005E0911" w:rsidRPr="00956DDD" w:rsidRDefault="000945EC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5E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425FA" w:rsidRPr="00C425F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2C771C" w:rsidRPr="002C771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3C061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945E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C14E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2C771C" w:rsidRPr="002C771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199B45C1" w14:textId="77777777" w:rsidR="005E0911" w:rsidRPr="00956DDD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vAlign w:val="bottom"/>
          </w:tcPr>
          <w:p w14:paraId="74CFB442" w14:textId="4F73ECCC" w:rsidR="005E0911" w:rsidRPr="00A67119" w:rsidRDefault="000945EC" w:rsidP="00A6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5EC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C44ED6" w:rsidRPr="00C44ED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5E0911" w:rsidRPr="00A671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44ED6" w:rsidRPr="00C44ED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0945E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425FA" w:rsidRPr="00C425F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5E0911" w:rsidRPr="00065490" w14:paraId="141B2F3F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4CF3D9B" w14:textId="464B01CC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0654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654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06549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065490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7B0E8A" w14:textId="1B6B62C8" w:rsidR="005E0911" w:rsidRPr="0061644E" w:rsidRDefault="00083ADE" w:rsidP="00F2774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0945EC" w:rsidRPr="000945E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0945EC" w:rsidRPr="000945E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425FA" w:rsidRPr="00C425FA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4E9BCEB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0155B8" w14:textId="570E02D1" w:rsidR="005E0911" w:rsidRPr="00065490" w:rsidRDefault="005E0911" w:rsidP="0064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03CC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C423F38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803D35" w14:textId="46ABED5E" w:rsidR="005E0911" w:rsidRPr="00956DDD" w:rsidRDefault="00083ADE" w:rsidP="00D5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-1" w:line="240" w:lineRule="auto"/>
              <w:ind w:left="-200" w:right="-381" w:firstLine="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C771C" w:rsidRPr="002C771C">
              <w:rPr>
                <w:rFonts w:ascii="Angsana New" w:hAnsi="Angsana New"/>
                <w:sz w:val="30"/>
                <w:szCs w:val="30"/>
              </w:rPr>
              <w:t>9</w:t>
            </w:r>
            <w:r w:rsidR="000945EC" w:rsidRPr="000945EC">
              <w:rPr>
                <w:rFonts w:ascii="Angsana New" w:hAnsi="Angsana New"/>
                <w:sz w:val="30"/>
                <w:szCs w:val="30"/>
              </w:rPr>
              <w:t>5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06B8E975" w14:textId="77777777" w:rsidR="005E0911" w:rsidRPr="00956DDD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E0E0C0" w14:textId="307FEE30" w:rsidR="005E0911" w:rsidRPr="00065490" w:rsidRDefault="005E0911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-1" w:line="240" w:lineRule="auto"/>
              <w:ind w:left="-200" w:right="-381" w:firstLine="70"/>
              <w:rPr>
                <w:rFonts w:ascii="Angsana New" w:hAnsi="Angsana New"/>
                <w:sz w:val="30"/>
                <w:szCs w:val="30"/>
              </w:rPr>
            </w:pPr>
            <w:r w:rsidRPr="00065490">
              <w:rPr>
                <w:rFonts w:ascii="Angsana New" w:hAnsi="Angsana New"/>
                <w:sz w:val="30"/>
                <w:szCs w:val="30"/>
              </w:rPr>
              <w:t>(</w:t>
            </w:r>
            <w:r w:rsidR="00C44ED6" w:rsidRPr="00C44ED6">
              <w:rPr>
                <w:rFonts w:ascii="Angsana New" w:hAnsi="Angsana New" w:hint="cs"/>
                <w:sz w:val="30"/>
                <w:szCs w:val="30"/>
              </w:rPr>
              <w:t>44</w:t>
            </w:r>
            <w:r w:rsidRPr="00065490">
              <w:rPr>
                <w:rFonts w:ascii="Angsana New" w:hAnsi="Angsana New"/>
                <w:sz w:val="30"/>
                <w:szCs w:val="30"/>
              </w:rPr>
              <w:t>,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7</w:t>
            </w:r>
            <w:r w:rsidR="000945EC" w:rsidRPr="000945EC">
              <w:rPr>
                <w:rFonts w:ascii="Angsana New" w:hAnsi="Angsana New"/>
                <w:sz w:val="30"/>
                <w:szCs w:val="30"/>
              </w:rPr>
              <w:t>25</w:t>
            </w:r>
            <w:r w:rsidRPr="0006549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E0911" w:rsidRPr="00065490" w14:paraId="0036409E" w14:textId="77777777" w:rsidTr="00C40B0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2554C" w14:textId="396FCF76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" w:name="_Hlk141176242"/>
            <w:r w:rsidRPr="000654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2F3035" w14:textId="3B70FBC6" w:rsidR="005E0911" w:rsidRPr="0061644E" w:rsidRDefault="000945EC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945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083AD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44ED6" w:rsidRPr="00C44ED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425FA" w:rsidRPr="00C425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C44ED6" w:rsidRPr="00C44ED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35934CD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4B6441" w14:textId="296C7052" w:rsidR="005E0911" w:rsidRPr="00065490" w:rsidRDefault="00C44ED6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ED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425FA" w:rsidRPr="00C425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5E0911"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4ED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</w:t>
            </w:r>
            <w:r w:rsidR="002C771C" w:rsidRPr="002C77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4751EBE7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D3D20A" w14:textId="23F72B64" w:rsidR="005E0911" w:rsidRPr="00D742A4" w:rsidRDefault="00C44ED6" w:rsidP="00A6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C44ED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E6F2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0945EC" w:rsidRPr="000945E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83A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425FA" w:rsidRPr="00C425F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A272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945EC" w:rsidRPr="000945E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552D8A4C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1F5615" w14:textId="2C4176A6" w:rsidR="005E0911" w:rsidRPr="00065490" w:rsidRDefault="00C44ED6" w:rsidP="00A6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C44ED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C771C" w:rsidRPr="002C771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C44ED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E0911" w:rsidRPr="0006549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C771C" w:rsidRPr="002C771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0945EC" w:rsidRPr="000945E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C771C" w:rsidRPr="002C771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bookmarkEnd w:id="1"/>
      <w:tr w:rsidR="007266CE" w:rsidRPr="00065490" w14:paraId="39DD622D" w14:textId="77777777" w:rsidTr="00B916A3">
        <w:trPr>
          <w:trHeight w:val="24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C59B0D6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tcBorders>
              <w:left w:val="nil"/>
              <w:right w:val="nil"/>
            </w:tcBorders>
          </w:tcPr>
          <w:p w14:paraId="57E1C780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BAF65DA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left w:val="nil"/>
              <w:right w:val="nil"/>
            </w:tcBorders>
          </w:tcPr>
          <w:p w14:paraId="62E30255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266CE" w:rsidRPr="00065490" w14:paraId="4D368854" w14:textId="77777777" w:rsidTr="00A34F0C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D0C3661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54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0654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448" w:type="dxa"/>
            <w:gridSpan w:val="3"/>
            <w:tcBorders>
              <w:left w:val="nil"/>
              <w:right w:val="nil"/>
            </w:tcBorders>
          </w:tcPr>
          <w:p w14:paraId="588F25DE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6AC8E98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left w:val="nil"/>
              <w:right w:val="nil"/>
            </w:tcBorders>
          </w:tcPr>
          <w:p w14:paraId="24E701A3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E0911" w:rsidRPr="00065490" w14:paraId="34A1379C" w14:textId="77777777" w:rsidTr="00A34F0C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018EE9C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549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1786A653" w14:textId="78400FE9" w:rsidR="005E0911" w:rsidRPr="00A45E63" w:rsidRDefault="00083ADE" w:rsidP="00184FE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23A774DA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6A3A9999" w14:textId="0C5C1B71" w:rsidR="005E0911" w:rsidRPr="00065490" w:rsidRDefault="005E0911" w:rsidP="00A6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6711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5236A95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1ABCB477" w14:textId="69EAF4DD" w:rsidR="005E0911" w:rsidRPr="00A67119" w:rsidRDefault="00C44ED6" w:rsidP="00F2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C44ED6">
              <w:rPr>
                <w:rFonts w:ascii="Angsana New" w:hAnsi="Angsana New"/>
                <w:sz w:val="30"/>
                <w:szCs w:val="30"/>
              </w:rPr>
              <w:t>17</w:t>
            </w:r>
            <w:r w:rsidR="00083ADE">
              <w:rPr>
                <w:rFonts w:ascii="Angsana New" w:hAnsi="Angsana New"/>
                <w:sz w:val="30"/>
                <w:szCs w:val="30"/>
              </w:rPr>
              <w:t>,</w:t>
            </w:r>
            <w:r w:rsidR="00DE6F2B">
              <w:rPr>
                <w:rFonts w:ascii="Angsana New" w:hAnsi="Angsana New"/>
                <w:sz w:val="30"/>
                <w:szCs w:val="30"/>
              </w:rPr>
              <w:t>7</w:t>
            </w:r>
            <w:r w:rsidR="002C771C" w:rsidRPr="002C771C">
              <w:rPr>
                <w:rFonts w:ascii="Angsana New" w:hAnsi="Angsana New"/>
                <w:sz w:val="30"/>
                <w:szCs w:val="30"/>
              </w:rPr>
              <w:t>9</w:t>
            </w:r>
            <w:r w:rsidR="00DE6F2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54640701" w14:textId="77777777" w:rsidR="005E0911" w:rsidRPr="00065490" w:rsidRDefault="005E0911" w:rsidP="00F2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7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1C6DA009" w14:textId="5D60025E" w:rsidR="005E0911" w:rsidRPr="00A67119" w:rsidRDefault="00C44ED6" w:rsidP="00F755F0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4ED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945EC" w:rsidRPr="000945EC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5E0911"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2C771C" w:rsidRPr="002C771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C425FA" w:rsidRPr="00C425FA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5E0911" w:rsidRPr="00065490" w14:paraId="655946BE" w14:textId="77777777" w:rsidTr="00A34F0C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7DF3A4F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549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39CCABFC" w14:textId="463CF1A2" w:rsidR="005E0911" w:rsidRPr="00A45E63" w:rsidRDefault="002C771C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C771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4C731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2C771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0945EC" w:rsidRPr="000945E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7BEEC0BA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1164AC24" w14:textId="4FB7A26A" w:rsidR="005E0911" w:rsidRPr="00065490" w:rsidRDefault="002C771C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2C771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5E0911"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425FA" w:rsidRPr="00C425F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0945EC" w:rsidRPr="000945E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E2C8B43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6DE76D4B" w14:textId="6D4CAF6B" w:rsidR="005E0911" w:rsidRPr="005874AA" w:rsidRDefault="002C771C" w:rsidP="00D5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2C771C">
              <w:rPr>
                <w:rFonts w:ascii="Angsana New" w:hAnsi="Angsana New"/>
                <w:sz w:val="30"/>
                <w:szCs w:val="30"/>
              </w:rPr>
              <w:t>8</w:t>
            </w:r>
            <w:r w:rsidR="004C7314">
              <w:rPr>
                <w:rFonts w:ascii="Angsana New" w:hAnsi="Angsana New"/>
                <w:sz w:val="30"/>
                <w:szCs w:val="30"/>
              </w:rPr>
              <w:t>,</w:t>
            </w:r>
            <w:r w:rsidR="000945EC" w:rsidRPr="000945EC">
              <w:rPr>
                <w:rFonts w:ascii="Angsana New" w:hAnsi="Angsana New"/>
                <w:sz w:val="30"/>
                <w:szCs w:val="30"/>
              </w:rPr>
              <w:t>5</w:t>
            </w:r>
            <w:r w:rsidRPr="002C771C">
              <w:rPr>
                <w:rFonts w:ascii="Angsana New" w:hAnsi="Angsana New"/>
                <w:sz w:val="30"/>
                <w:szCs w:val="30"/>
              </w:rPr>
              <w:t>8</w:t>
            </w:r>
            <w:r w:rsidR="000945EC" w:rsidRPr="000945E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6258BBEC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012E394F" w14:textId="41B33510" w:rsidR="005E0911" w:rsidRPr="00A67119" w:rsidRDefault="002C771C" w:rsidP="00A67119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771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5E0911"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425FA" w:rsidRPr="00C425F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0945EC" w:rsidRPr="000945E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E0911" w:rsidRPr="00065490" w14:paraId="7CC955E7" w14:textId="77777777" w:rsidTr="00A34F0C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FBC5F6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5490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51E632A0" w14:textId="7661DDBA" w:rsidR="005E0911" w:rsidRPr="00A45E63" w:rsidRDefault="002C771C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C771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4C731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44ED6" w:rsidRPr="00C44ED6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2C771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C44ED6" w:rsidRPr="00C44ED6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0731102D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</w:tcPr>
          <w:p w14:paraId="00463EFB" w14:textId="50F88EB9" w:rsidR="005E0911" w:rsidRPr="00065490" w:rsidRDefault="002C771C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2C771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5E0911"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425FA" w:rsidRPr="00C425FA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 w:rsidR="00C44ED6" w:rsidRPr="00C44ED6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1EAD23E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</w:tcPr>
          <w:p w14:paraId="48904AB3" w14:textId="54AD8C68" w:rsidR="005E0911" w:rsidRPr="00A67119" w:rsidRDefault="002C771C" w:rsidP="00D5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2C771C">
              <w:rPr>
                <w:rFonts w:ascii="Angsana New" w:hAnsi="Angsana New"/>
                <w:sz w:val="30"/>
                <w:szCs w:val="30"/>
              </w:rPr>
              <w:t>8</w:t>
            </w:r>
            <w:r w:rsidR="00083ADE">
              <w:rPr>
                <w:rFonts w:ascii="Angsana New" w:hAnsi="Angsana New"/>
                <w:sz w:val="30"/>
                <w:szCs w:val="30"/>
              </w:rPr>
              <w:t>,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7</w:t>
            </w:r>
            <w:r w:rsidRPr="002C771C">
              <w:rPr>
                <w:rFonts w:ascii="Angsana New" w:hAnsi="Angsana New"/>
                <w:sz w:val="30"/>
                <w:szCs w:val="30"/>
              </w:rPr>
              <w:t>8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628E8367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</w:tcPr>
          <w:p w14:paraId="1053E01C" w14:textId="09A34EE3" w:rsidR="005E0911" w:rsidRPr="00A67119" w:rsidRDefault="002C771C" w:rsidP="00A67119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771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5E0911"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425FA" w:rsidRPr="00C425FA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 w:rsidR="00C44ED6" w:rsidRPr="00C44ED6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5E0911" w:rsidRPr="00065490" w14:paraId="5702EBB8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186E9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54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D18C90" w14:textId="3E07C963" w:rsidR="005E0911" w:rsidRPr="00A67119" w:rsidRDefault="00C44ED6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44ED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083AD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425FA" w:rsidRPr="00C425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C44ED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2C771C" w:rsidRPr="002C77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000A23B8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08EE30" w14:textId="7A73F77B" w:rsidR="005E0911" w:rsidRPr="00A67119" w:rsidRDefault="00C44ED6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ED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5E0911"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C425FA" w:rsidRPr="00C425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2C771C" w:rsidRPr="002C77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11A65E97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877BFB" w14:textId="28397F1D" w:rsidR="005E0911" w:rsidRPr="00A67119" w:rsidRDefault="00C425FA" w:rsidP="00D5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25F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945EC" w:rsidRPr="000945E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83A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E6F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945EC" w:rsidRPr="000945E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2C771C" w:rsidRPr="002C771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06AC1DB6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FC7436" w14:textId="418C70A6" w:rsidR="005E0911" w:rsidRPr="00A67119" w:rsidRDefault="00C425FA" w:rsidP="00A67119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25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C44ED6" w:rsidRPr="00C44ED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5E0911"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2C771C" w:rsidRPr="002C77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0945EC" w:rsidRPr="000945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C44ED6" w:rsidRPr="00C44ED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7266CE" w:rsidRPr="00065490" w14:paraId="2E550488" w14:textId="77777777" w:rsidTr="00E43D61">
        <w:trPr>
          <w:trHeight w:val="1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1BC7A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18531D" w14:textId="77777777" w:rsidR="007266CE" w:rsidRPr="00D742A4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C393B41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A2FD89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39E55134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6908F7" w14:textId="77777777" w:rsidR="007266CE" w:rsidRPr="00D742A4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3189B3BD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C1227E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266CE" w:rsidRPr="00065490" w14:paraId="6E380952" w14:textId="77777777" w:rsidTr="00A34F0C">
        <w:trPr>
          <w:trHeight w:val="34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F471" w14:textId="3268425F" w:rsidR="007266CE" w:rsidRPr="00F2774B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075" w:type="dxa"/>
            <w:tcBorders>
              <w:left w:val="nil"/>
              <w:right w:val="nil"/>
            </w:tcBorders>
            <w:vAlign w:val="bottom"/>
          </w:tcPr>
          <w:p w14:paraId="37F4390A" w14:textId="77777777" w:rsidR="007266CE" w:rsidRPr="00D742A4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F3D11FF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vAlign w:val="bottom"/>
          </w:tcPr>
          <w:p w14:paraId="54E8238D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8A8AFBD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vAlign w:val="bottom"/>
          </w:tcPr>
          <w:p w14:paraId="2A6AC57F" w14:textId="77777777" w:rsidR="007266CE" w:rsidRPr="00D742A4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5D2758D3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vAlign w:val="bottom"/>
          </w:tcPr>
          <w:p w14:paraId="49877FA0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5E0911" w:rsidRPr="00065490" w14:paraId="38841F31" w14:textId="77777777" w:rsidTr="00EA2BD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DA5A9" w14:textId="7483929A" w:rsidR="005E0911" w:rsidRPr="00F2774B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5" w:type="dxa"/>
            <w:tcBorders>
              <w:left w:val="nil"/>
              <w:right w:val="nil"/>
            </w:tcBorders>
            <w:vAlign w:val="bottom"/>
          </w:tcPr>
          <w:p w14:paraId="77D8F791" w14:textId="789CAAC2" w:rsidR="005E0911" w:rsidRPr="00A45E63" w:rsidRDefault="00083ADE" w:rsidP="00184FE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99E7834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2F763D7B" w14:textId="1E431375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6711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621624F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vAlign w:val="bottom"/>
          </w:tcPr>
          <w:p w14:paraId="29C56D9B" w14:textId="552FF971" w:rsidR="005E0911" w:rsidRPr="00CC796D" w:rsidRDefault="000945EC" w:rsidP="004B2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945EC">
              <w:rPr>
                <w:rFonts w:ascii="Angsana New" w:hAnsi="Angsana New"/>
                <w:sz w:val="30"/>
                <w:szCs w:val="30"/>
              </w:rPr>
              <w:t>2</w:t>
            </w:r>
            <w:r w:rsidR="004B2B46">
              <w:rPr>
                <w:rFonts w:ascii="Angsana New" w:hAnsi="Angsana New"/>
                <w:sz w:val="30"/>
                <w:szCs w:val="30"/>
                <w:lang w:val="en-GB"/>
              </w:rPr>
              <w:t>,66</w:t>
            </w:r>
            <w:r w:rsidR="002C771C" w:rsidRPr="002C771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160AA548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31738A0F" w14:textId="78CDBBDB" w:rsidR="005E0911" w:rsidRPr="00065490" w:rsidRDefault="000945EC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0945E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E0911"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44ED6" w:rsidRPr="00C44ED6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  <w:r w:rsidR="002C771C" w:rsidRPr="002C771C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5E0911" w:rsidRPr="00065490" w14:paraId="26828FB8" w14:textId="77777777" w:rsidTr="00EA2BD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01B59" w14:textId="201A3B85" w:rsidR="005E0911" w:rsidRPr="00F2774B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E6162D" w14:textId="1D9AEFAD" w:rsidR="005E0911" w:rsidRPr="00A67119" w:rsidRDefault="00083ADE" w:rsidP="00184FE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9ED851A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181E99" w14:textId="0E4E3DE2" w:rsidR="005E0911" w:rsidRPr="00A67119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711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205A997E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BF3C4E" w14:textId="05F6726C" w:rsidR="005E0911" w:rsidRPr="00CC796D" w:rsidRDefault="000945EC" w:rsidP="004B2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945E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B2B4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,66</w:t>
            </w:r>
            <w:r w:rsidR="002C771C" w:rsidRPr="002C771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19796BC2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27A8C6" w14:textId="6E5442D8" w:rsidR="005E0911" w:rsidRPr="00A67119" w:rsidRDefault="000945EC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5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E0911"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44ED6" w:rsidRPr="00C44ED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</w:t>
            </w:r>
            <w:r w:rsidR="002C771C" w:rsidRPr="002C77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  <w:tr w:rsidR="007266CE" w:rsidRPr="00065490" w14:paraId="2BBA68D9" w14:textId="77777777" w:rsidTr="002966AB">
        <w:trPr>
          <w:trHeight w:val="1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5264C" w14:textId="77777777" w:rsidR="007266CE" w:rsidRPr="00F2774B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  <w:vAlign w:val="bottom"/>
          </w:tcPr>
          <w:p w14:paraId="16EADD85" w14:textId="77777777" w:rsidR="007266CE" w:rsidRPr="00A45E63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4B40FBBA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vAlign w:val="bottom"/>
          </w:tcPr>
          <w:p w14:paraId="1705E231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57C3408D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vAlign w:val="bottom"/>
          </w:tcPr>
          <w:p w14:paraId="78903763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4FA9CCD2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vAlign w:val="bottom"/>
          </w:tcPr>
          <w:p w14:paraId="402377DE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66CE" w:rsidRPr="00065490" w14:paraId="25F46AD9" w14:textId="77777777" w:rsidTr="00847EA3">
        <w:trPr>
          <w:trHeight w:val="4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2604478" w14:textId="464F775F" w:rsidR="007266CE" w:rsidRPr="00F2774B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ลูกหนี้สัญญาเช่าการเงิน</w:t>
            </w:r>
          </w:p>
        </w:tc>
        <w:tc>
          <w:tcPr>
            <w:tcW w:w="5247" w:type="dxa"/>
            <w:gridSpan w:val="7"/>
            <w:tcBorders>
              <w:left w:val="nil"/>
              <w:right w:val="nil"/>
            </w:tcBorders>
          </w:tcPr>
          <w:p w14:paraId="722F91AC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266CE" w:rsidRPr="00065490" w14:paraId="58C7F750" w14:textId="77777777" w:rsidTr="00D579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B3C7F2" w14:textId="1AB73614" w:rsidR="007266CE" w:rsidRPr="00F2774B" w:rsidRDefault="00955822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080A62D6" w14:textId="34C95556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117E7001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3A9B9C0C" w14:textId="2ADB9341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EBE4F59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65F7051D" w14:textId="00DF82BB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508C0612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26D1C6E5" w14:textId="19A6F31D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E05159" w:rsidRPr="00065490" w14:paraId="6FAF9F63" w14:textId="77777777" w:rsidTr="00D579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A6793C7" w14:textId="63E40CA6" w:rsidR="00E05159" w:rsidRPr="00F2774B" w:rsidRDefault="00E05159" w:rsidP="001C533E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55F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429CF95B" w14:textId="32045C75" w:rsidR="00E05159" w:rsidRPr="00A67119" w:rsidRDefault="00083ADE" w:rsidP="00184FE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1B16FD84" w14:textId="77777777" w:rsidR="00E05159" w:rsidRPr="00065490" w:rsidRDefault="00E05159" w:rsidP="00E0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5C08622E" w14:textId="38CC87FB" w:rsidR="00E05159" w:rsidRPr="00065490" w:rsidRDefault="00E05159" w:rsidP="00E0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6711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8AB6583" w14:textId="77777777" w:rsidR="00E05159" w:rsidRPr="00065490" w:rsidRDefault="00E05159" w:rsidP="00E0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72623485" w14:textId="19F0AD2B" w:rsidR="00E05159" w:rsidRPr="00F2774B" w:rsidRDefault="00083ADE" w:rsidP="00F2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2774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3C85BBAB" w14:textId="77777777" w:rsidR="00E05159" w:rsidRPr="00065490" w:rsidRDefault="00E05159" w:rsidP="00E0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717D5194" w14:textId="2163BDE7" w:rsidR="00E05159" w:rsidRPr="00A67119" w:rsidRDefault="00C44ED6" w:rsidP="00E0515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4ED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05159"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44ED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425FA" w:rsidRPr="00C425F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2C771C" w:rsidRPr="002C771C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5E0911" w:rsidRPr="00065490" w14:paraId="587FF031" w14:textId="77777777" w:rsidTr="00620B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2D7AB" w14:textId="77E6D9CC" w:rsidR="005E0911" w:rsidRPr="00F2774B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F87DF5" w14:textId="245E3298" w:rsidR="005E0911" w:rsidRPr="00A67119" w:rsidRDefault="00083ADE" w:rsidP="00184FE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4704FABE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142397" w14:textId="489C10E4" w:rsidR="005E0911" w:rsidRPr="00A67119" w:rsidRDefault="005E0911" w:rsidP="00A6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A6711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10A62629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129F40" w14:textId="223F8FC0" w:rsidR="005E0911" w:rsidRPr="002B629A" w:rsidRDefault="00083ADE" w:rsidP="00F2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774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52744878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D04DA" w14:textId="61A8BE24" w:rsidR="005E0911" w:rsidRPr="00A67119" w:rsidRDefault="00C44ED6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ED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5E0911"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4ED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425FA" w:rsidRPr="00C425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2C771C" w:rsidRPr="002C77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</w:tbl>
    <w:p w14:paraId="47FFE9ED" w14:textId="7B66A09D" w:rsidR="00531BF7" w:rsidRPr="00065490" w:rsidRDefault="00531BF7" w:rsidP="00C0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2B2C9F39" w14:textId="77777777" w:rsidR="00531BF7" w:rsidRPr="00A30656" w:rsidRDefault="00531B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7"/>
          <w:szCs w:val="17"/>
          <w:cs/>
        </w:rPr>
      </w:pPr>
      <w:r w:rsidRPr="00A30656">
        <w:rPr>
          <w:rFonts w:ascii="Angsana New" w:hAnsi="Angsana New"/>
          <w:sz w:val="17"/>
          <w:szCs w:val="17"/>
        </w:rPr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170"/>
        <w:gridCol w:w="239"/>
        <w:gridCol w:w="1201"/>
      </w:tblGrid>
      <w:tr w:rsidR="009F324F" w:rsidRPr="00810FC4" w14:paraId="7722F95C" w14:textId="77777777" w:rsidTr="00F371A6">
        <w:trPr>
          <w:trHeight w:val="351"/>
          <w:tblHeader/>
        </w:trPr>
        <w:tc>
          <w:tcPr>
            <w:tcW w:w="4140" w:type="dxa"/>
            <w:vAlign w:val="bottom"/>
          </w:tcPr>
          <w:p w14:paraId="336AC299" w14:textId="408D2910" w:rsidR="009F324F" w:rsidRPr="00810FC4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947CC1C" w14:textId="787B4AD8" w:rsidR="009F324F" w:rsidRPr="00810FC4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10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958AABB" w14:textId="77777777" w:rsidR="009F324F" w:rsidRPr="00810FC4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31572493" w14:textId="338B126B" w:rsidR="009F324F" w:rsidRPr="00810FC4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10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98B" w:rsidRPr="00810FC4" w14:paraId="310D8C52" w14:textId="77777777" w:rsidTr="008764C4">
        <w:trPr>
          <w:trHeight w:val="398"/>
          <w:tblHeader/>
        </w:trPr>
        <w:tc>
          <w:tcPr>
            <w:tcW w:w="4140" w:type="dxa"/>
            <w:vAlign w:val="bottom"/>
          </w:tcPr>
          <w:p w14:paraId="13C53616" w14:textId="77777777" w:rsidR="0009598B" w:rsidRPr="00810FC4" w:rsidRDefault="0009598B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58B6F73" w14:textId="2D1D76A2" w:rsidR="0009598B" w:rsidRPr="00810FC4" w:rsidRDefault="00C425FA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5FA">
              <w:rPr>
                <w:rFonts w:ascii="Angsana New" w:hAnsi="Angsana New"/>
                <w:sz w:val="30"/>
                <w:szCs w:val="30"/>
              </w:rPr>
              <w:t>30</w:t>
            </w:r>
            <w:r w:rsidR="001079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0794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8E25D95" w14:textId="77777777" w:rsidR="0009598B" w:rsidRPr="00810FC4" w:rsidRDefault="0009598B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A0BF32" w14:textId="0BC60EA4" w:rsidR="0009598B" w:rsidRPr="00810FC4" w:rsidRDefault="00C425FA" w:rsidP="005E09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66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5FA">
              <w:rPr>
                <w:rFonts w:ascii="Angsana New" w:hAnsi="Angsana New"/>
                <w:sz w:val="28"/>
                <w:szCs w:val="28"/>
              </w:rPr>
              <w:t>3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1</w:t>
            </w:r>
            <w:r w:rsidR="0009598B" w:rsidRPr="00810FC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9598B" w:rsidRPr="00810FC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FF1A6EE" w14:textId="77777777" w:rsidR="0009598B" w:rsidRPr="00810FC4" w:rsidRDefault="0009598B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8A5106" w14:textId="311F386A" w:rsidR="0009598B" w:rsidRPr="00810FC4" w:rsidRDefault="00C425FA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5FA">
              <w:rPr>
                <w:rFonts w:ascii="Angsana New" w:hAnsi="Angsana New"/>
                <w:sz w:val="30"/>
                <w:szCs w:val="30"/>
              </w:rPr>
              <w:t>30</w:t>
            </w:r>
            <w:r w:rsidR="001079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0794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</w:tcPr>
          <w:p w14:paraId="613F7F05" w14:textId="44D41DDC" w:rsidR="0009598B" w:rsidRPr="00810FC4" w:rsidRDefault="0009598B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219D77E7" w14:textId="654EFF49" w:rsidR="0009598B" w:rsidRPr="00810FC4" w:rsidRDefault="00C425FA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5FA">
              <w:rPr>
                <w:rFonts w:ascii="Angsana New" w:hAnsi="Angsana New"/>
                <w:sz w:val="28"/>
                <w:szCs w:val="28"/>
              </w:rPr>
              <w:t>3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1</w:t>
            </w:r>
            <w:r w:rsidR="0009598B" w:rsidRPr="00810FC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9598B" w:rsidRPr="00810FC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5E0911" w:rsidRPr="00810FC4" w14:paraId="1F1A44F7" w14:textId="77777777" w:rsidTr="008764C4">
        <w:trPr>
          <w:trHeight w:val="360"/>
          <w:tblHeader/>
        </w:trPr>
        <w:tc>
          <w:tcPr>
            <w:tcW w:w="4140" w:type="dxa"/>
            <w:vAlign w:val="bottom"/>
          </w:tcPr>
          <w:p w14:paraId="6FCCF07D" w14:textId="52E12B96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340D79B" w14:textId="392791F6" w:rsidR="005E0911" w:rsidRPr="00810FC4" w:rsidRDefault="000945EC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25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6</w:t>
            </w:r>
            <w:r w:rsidR="002C771C" w:rsidRPr="002C771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E35F54D" w14:textId="77777777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CD2CA8" w14:textId="2274B68A" w:rsidR="005E0911" w:rsidRPr="00810FC4" w:rsidRDefault="000945EC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25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270" w:type="dxa"/>
          </w:tcPr>
          <w:p w14:paraId="019773D1" w14:textId="77777777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330131" w14:textId="707F893E" w:rsidR="005E0911" w:rsidRPr="00810FC4" w:rsidRDefault="000945EC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25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6</w:t>
            </w:r>
            <w:r w:rsidR="002C771C" w:rsidRPr="002C771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9" w:type="dxa"/>
          </w:tcPr>
          <w:p w14:paraId="699C0DF4" w14:textId="0D530D54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32F5E9E2" w14:textId="70D64EBC" w:rsidR="005E0911" w:rsidRPr="00810FC4" w:rsidRDefault="000945EC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25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7266CE" w:rsidRPr="00810FC4" w14:paraId="05D1F061" w14:textId="77777777" w:rsidTr="00F371A6">
        <w:trPr>
          <w:trHeight w:val="362"/>
          <w:tblHeader/>
        </w:trPr>
        <w:tc>
          <w:tcPr>
            <w:tcW w:w="4140" w:type="dxa"/>
          </w:tcPr>
          <w:p w14:paraId="4DD4849B" w14:textId="77777777" w:rsidR="007266CE" w:rsidRPr="00810FC4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518C136C" w14:textId="2A42D95E" w:rsidR="007266CE" w:rsidRPr="00810FC4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10F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D5A74" w:rsidRPr="00810FC4" w14:paraId="384F94E5" w14:textId="77777777" w:rsidTr="008764C4">
        <w:trPr>
          <w:trHeight w:val="341"/>
        </w:trPr>
        <w:tc>
          <w:tcPr>
            <w:tcW w:w="4140" w:type="dxa"/>
          </w:tcPr>
          <w:p w14:paraId="618373DE" w14:textId="27D3DCFE" w:rsidR="002D5A74" w:rsidRPr="00810FC4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" w:name="_Hlk68479092"/>
            <w:r w:rsidRPr="00810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  <w:bookmarkEnd w:id="2"/>
            <w:r w:rsidR="00A00F3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080" w:type="dxa"/>
          </w:tcPr>
          <w:p w14:paraId="0B00EE08" w14:textId="77777777" w:rsidR="002D5A74" w:rsidRPr="00810FC4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DB86F57" w14:textId="77777777" w:rsidR="002D5A74" w:rsidRPr="00810FC4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7942C8D" w14:textId="77777777" w:rsidR="002D5A74" w:rsidRPr="00810FC4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7E1628" w14:textId="77777777" w:rsidR="002D5A74" w:rsidRPr="00810FC4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224DCD1" w14:textId="77777777" w:rsidR="002D5A74" w:rsidRPr="00810FC4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2B380110" w14:textId="77777777" w:rsidR="002D5A74" w:rsidRPr="00810FC4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14:paraId="1E8D9310" w14:textId="77777777" w:rsidR="002D5A74" w:rsidRPr="00810FC4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0911" w:rsidRPr="00810FC4" w14:paraId="6724ECEE" w14:textId="77777777" w:rsidTr="008764C4">
        <w:trPr>
          <w:trHeight w:val="341"/>
        </w:trPr>
        <w:tc>
          <w:tcPr>
            <w:tcW w:w="4140" w:type="dxa"/>
          </w:tcPr>
          <w:p w14:paraId="41FA0A11" w14:textId="45516003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10F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92EF010" w14:textId="0D4B0C8B" w:rsidR="005E0911" w:rsidRPr="00A45E63" w:rsidRDefault="00404AA5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906C37" w14:textId="77777777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491CA02" w14:textId="07B5C502" w:rsidR="005E0911" w:rsidRPr="00810FC4" w:rsidRDefault="005E0911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after="-1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711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25C20CD" w14:textId="77777777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5D9C137" w14:textId="1D84E03D" w:rsidR="005E0911" w:rsidRPr="00F2375F" w:rsidRDefault="000945EC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0945E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C425FA" w:rsidRPr="00C425F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04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45E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C771C" w:rsidRPr="002C771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44ED6" w:rsidRPr="00C44ED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9" w:type="dxa"/>
          </w:tcPr>
          <w:p w14:paraId="255F4377" w14:textId="1FB535B2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14:paraId="35A71D89" w14:textId="3AF8F7D8" w:rsidR="005E0911" w:rsidRPr="00810FC4" w:rsidRDefault="00C425FA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5FA">
              <w:rPr>
                <w:rFonts w:asciiTheme="majorBidi" w:hAnsiTheme="majorBidi" w:cstheme="majorBidi"/>
                <w:sz w:val="28"/>
                <w:szCs w:val="28"/>
              </w:rPr>
              <w:t>303</w:t>
            </w:r>
            <w:r w:rsidR="005E0911" w:rsidRPr="00810F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5F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44ED6" w:rsidRPr="00C44ED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425F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E0911" w:rsidRPr="00810FC4" w14:paraId="0DE4A68E" w14:textId="77777777" w:rsidTr="008764C4">
        <w:trPr>
          <w:trHeight w:val="396"/>
        </w:trPr>
        <w:tc>
          <w:tcPr>
            <w:tcW w:w="4140" w:type="dxa"/>
          </w:tcPr>
          <w:p w14:paraId="7879C957" w14:textId="16D4C7AE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0F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6729C75" w14:textId="615271BF" w:rsidR="005E0911" w:rsidRPr="00A45E63" w:rsidRDefault="00C425FA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425FA">
              <w:rPr>
                <w:rFonts w:asciiTheme="majorBidi" w:hAnsiTheme="majorBidi" w:cstheme="majorBidi"/>
                <w:sz w:val="28"/>
                <w:szCs w:val="28"/>
              </w:rPr>
              <w:t>330</w:t>
            </w:r>
            <w:r w:rsidR="00404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945EC" w:rsidRPr="000945E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425F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1C1B7411" w14:textId="77777777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45E4E3" w14:textId="3897617C" w:rsidR="005E0911" w:rsidRPr="00810FC4" w:rsidRDefault="00C425FA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C425FA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="005E0911" w:rsidRPr="00810F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945EC" w:rsidRPr="000945E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425F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108AED5B" w14:textId="77777777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40AF57" w14:textId="2833A7A9" w:rsidR="005E0911" w:rsidRPr="00F2375F" w:rsidRDefault="00C425FA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C425FA">
              <w:rPr>
                <w:rFonts w:asciiTheme="majorBidi" w:hAnsiTheme="majorBidi" w:cstheme="majorBidi"/>
                <w:sz w:val="28"/>
                <w:szCs w:val="28"/>
              </w:rPr>
              <w:t>330</w:t>
            </w:r>
            <w:r w:rsidR="00404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945EC" w:rsidRPr="000945E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425F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9" w:type="dxa"/>
          </w:tcPr>
          <w:p w14:paraId="65E8FADC" w14:textId="0DD5FC67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6C9AE8DF" w14:textId="6E2ACB16" w:rsidR="005E0911" w:rsidRPr="00810FC4" w:rsidRDefault="00C425FA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C425FA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="005E0911" w:rsidRPr="00810F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945EC" w:rsidRPr="000945E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425F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5E0911" w:rsidRPr="00810FC4" w14:paraId="436F321E" w14:textId="77777777" w:rsidTr="008764C4">
        <w:trPr>
          <w:trHeight w:val="351"/>
        </w:trPr>
        <w:tc>
          <w:tcPr>
            <w:tcW w:w="4140" w:type="dxa"/>
          </w:tcPr>
          <w:p w14:paraId="702B9A9E" w14:textId="568FCC8D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10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7D7B5C" w14:textId="2E892CEF" w:rsidR="005E0911" w:rsidRPr="00A45E63" w:rsidRDefault="00C425FA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5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</w:t>
            </w:r>
            <w:r w:rsidR="00404A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C425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52FA2112" w14:textId="77777777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AC1A1D" w14:textId="56A1AC0D" w:rsidR="005E0911" w:rsidRPr="00810FC4" w:rsidRDefault="00C425FA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5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333</w:t>
            </w:r>
            <w:r w:rsidR="005E0911" w:rsidRPr="00810F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C425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3EAB48D6" w14:textId="77777777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6926BD" w14:textId="781FDCD1" w:rsidR="005E0911" w:rsidRPr="00F2375F" w:rsidRDefault="000945EC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45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404A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45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39" w:type="dxa"/>
          </w:tcPr>
          <w:p w14:paraId="11F24B25" w14:textId="4F9C6F5D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7DB27CEB" w14:textId="48236DF0" w:rsidR="005E0911" w:rsidRPr="00810FC4" w:rsidRDefault="00C44ED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C44E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5E0911" w:rsidRPr="00810F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7266CE" w:rsidRPr="00E05159" w14:paraId="16CBE99C" w14:textId="77777777" w:rsidTr="00F371A6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3E0F957F" w14:textId="77777777" w:rsidR="007266CE" w:rsidRPr="00E05159" w:rsidRDefault="007266CE" w:rsidP="00726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</w:tcPr>
          <w:p w14:paraId="76E6FEDA" w14:textId="77777777" w:rsidR="007266CE" w:rsidRPr="00E05159" w:rsidRDefault="007266CE" w:rsidP="00726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66CE" w:rsidRPr="00810FC4" w14:paraId="20248E50" w14:textId="77777777" w:rsidTr="00F371A6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02DE4DB" w14:textId="3BC1748F" w:rsidR="007266CE" w:rsidRPr="00810FC4" w:rsidRDefault="007266CE" w:rsidP="00726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10FC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310" w:type="dxa"/>
            <w:gridSpan w:val="7"/>
          </w:tcPr>
          <w:p w14:paraId="54CEE498" w14:textId="05169AC8" w:rsidR="007266CE" w:rsidRPr="00810FC4" w:rsidRDefault="007266CE" w:rsidP="00726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0911" w:rsidRPr="00810FC4" w14:paraId="3A3EDA42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2AA971DD" w14:textId="5EE7A8E9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0FC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181FA2F" w14:textId="6E4EC463" w:rsidR="005E0911" w:rsidRPr="00A67119" w:rsidRDefault="00404AA5" w:rsidP="00B5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67C12E" w14:textId="77777777" w:rsidR="005E0911" w:rsidRPr="00810FC4" w:rsidRDefault="005E0911" w:rsidP="005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6ACEF6" w14:textId="2A7216DA" w:rsidR="005E0911" w:rsidRPr="00A67119" w:rsidRDefault="005E0911" w:rsidP="00B5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6711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099297A0" w14:textId="77777777" w:rsidR="005E0911" w:rsidRPr="00810FC4" w:rsidRDefault="005E0911" w:rsidP="005E091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CF89F3" w14:textId="057D0FB5" w:rsidR="005E0911" w:rsidRPr="00F2375F" w:rsidRDefault="004B2B4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</w:t>
            </w:r>
            <w:r w:rsidR="000945EC" w:rsidRPr="000945EC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9" w:type="dxa"/>
          </w:tcPr>
          <w:p w14:paraId="4FEC0B4A" w14:textId="77777777" w:rsidR="005E0911" w:rsidRPr="00810FC4" w:rsidRDefault="005E0911" w:rsidP="005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14:paraId="2D79F1D2" w14:textId="59572FB9" w:rsidR="005E0911" w:rsidRPr="00810FC4" w:rsidRDefault="00C44ED6" w:rsidP="00F3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 w:rsidRPr="00C44ED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E0911" w:rsidRPr="00810F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C771C" w:rsidRPr="002C771C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</w:tr>
      <w:tr w:rsidR="005E0911" w:rsidRPr="00810FC4" w14:paraId="7482EB52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7646A548" w14:textId="2A6D5DC4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0F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3FA0FD" w14:textId="39EDEC04" w:rsidR="005E0911" w:rsidRPr="00A67119" w:rsidRDefault="00404AA5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0FB7B2" w14:textId="77777777" w:rsidR="005E0911" w:rsidRPr="00810FC4" w:rsidRDefault="005E0911" w:rsidP="005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06DA77" w14:textId="46D3F844" w:rsidR="005E0911" w:rsidRPr="00810FC4" w:rsidRDefault="005E0911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0F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F7E6EB" w14:textId="77777777" w:rsidR="005E0911" w:rsidRPr="00810FC4" w:rsidRDefault="005E0911" w:rsidP="005E091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62771F" w14:textId="3526227D" w:rsidR="005E0911" w:rsidRPr="00F2375F" w:rsidRDefault="004B2B4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</w:t>
            </w:r>
            <w:r w:rsidR="000945EC" w:rsidRPr="000945EC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9" w:type="dxa"/>
          </w:tcPr>
          <w:p w14:paraId="7780D17A" w14:textId="77777777" w:rsidR="005E0911" w:rsidRPr="00810FC4" w:rsidRDefault="005E0911" w:rsidP="005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23F120C5" w14:textId="11EA75DD" w:rsidR="005E0911" w:rsidRPr="00810FC4" w:rsidRDefault="00C44ED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5E0911" w:rsidRPr="00810F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</w:p>
        </w:tc>
      </w:tr>
      <w:tr w:rsidR="00E415D9" w:rsidRPr="00810FC4" w14:paraId="7B24C5FE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45EBAF57" w14:textId="77777777" w:rsidR="00E415D9" w:rsidRPr="00810FC4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DB2759E" w14:textId="77777777" w:rsidR="00E415D9" w:rsidRPr="00D742A4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</w:tcPr>
          <w:p w14:paraId="425731F9" w14:textId="77777777" w:rsidR="00E415D9" w:rsidRPr="00810FC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2624F5CD" w14:textId="77777777" w:rsidR="00E415D9" w:rsidRPr="00810FC4" w:rsidRDefault="00E415D9" w:rsidP="00E415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2F672DD" w14:textId="77777777" w:rsidR="00E415D9" w:rsidRPr="00810FC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73A18DBB" w14:textId="77777777" w:rsidR="00E415D9" w:rsidRPr="00D742A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39" w:type="dxa"/>
          </w:tcPr>
          <w:p w14:paraId="17C72C1B" w14:textId="77777777" w:rsidR="00E415D9" w:rsidRPr="00810FC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1" w:type="dxa"/>
          </w:tcPr>
          <w:p w14:paraId="4EF3D44F" w14:textId="77777777" w:rsidR="00E415D9" w:rsidRPr="00810FC4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E415D9" w:rsidRPr="00810FC4" w14:paraId="0208D343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484A833" w14:textId="7248E0E0" w:rsidR="00E415D9" w:rsidRPr="00810FC4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10F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0355E48" w14:textId="77777777" w:rsidR="00E415D9" w:rsidRPr="00D742A4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A6EBB02" w14:textId="77777777" w:rsidR="00E415D9" w:rsidRPr="00810FC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09272C" w14:textId="77777777" w:rsidR="00E415D9" w:rsidRPr="00810FC4" w:rsidRDefault="00E415D9" w:rsidP="00E415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30AEF5" w14:textId="77777777" w:rsidR="00E415D9" w:rsidRPr="00810FC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B4BD08" w14:textId="77777777" w:rsidR="00E415D9" w:rsidRPr="00D742A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9" w:type="dxa"/>
          </w:tcPr>
          <w:p w14:paraId="01C48F16" w14:textId="77777777" w:rsidR="00E415D9" w:rsidRPr="00810FC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6CB1F4CA" w14:textId="77777777" w:rsidR="00E415D9" w:rsidRPr="00810FC4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E415D9" w:rsidRPr="00810FC4" w14:paraId="6BFFC3D9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79BBAB28" w14:textId="3B6DA1C8" w:rsidR="00E415D9" w:rsidRPr="00810FC4" w:rsidRDefault="0088460B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FA2144B" w14:textId="77777777" w:rsidR="00E415D9" w:rsidRPr="00D742A4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7F15756" w14:textId="77777777" w:rsidR="00E415D9" w:rsidRPr="00810FC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B07322" w14:textId="77777777" w:rsidR="00E415D9" w:rsidRPr="00810FC4" w:rsidRDefault="00E415D9" w:rsidP="00E415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3DA09E" w14:textId="77777777" w:rsidR="00E415D9" w:rsidRPr="00810FC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4788E5" w14:textId="77777777" w:rsidR="00E415D9" w:rsidRPr="00D742A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9" w:type="dxa"/>
          </w:tcPr>
          <w:p w14:paraId="5A5B80B6" w14:textId="77777777" w:rsidR="00E415D9" w:rsidRPr="00810FC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03659B34" w14:textId="77777777" w:rsidR="00E415D9" w:rsidRPr="00810FC4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409C2" w:rsidRPr="00810FC4" w14:paraId="14B74CF7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F919084" w14:textId="18E6660D" w:rsidR="005409C2" w:rsidRPr="00B20803" w:rsidRDefault="005409C2" w:rsidP="001C533E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80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80" w:type="dxa"/>
          </w:tcPr>
          <w:p w14:paraId="2E61EA73" w14:textId="575DF32B" w:rsidR="005409C2" w:rsidRPr="00FD1896" w:rsidRDefault="00404AA5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6C1717" w14:textId="77777777" w:rsidR="005409C2" w:rsidRPr="00810FC4" w:rsidRDefault="005409C2" w:rsidP="0054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BEBAFA" w14:textId="722BACBB" w:rsidR="005409C2" w:rsidRPr="006D37D9" w:rsidRDefault="005409C2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810F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17D8C5" w14:textId="77777777" w:rsidR="005409C2" w:rsidRPr="00810FC4" w:rsidRDefault="005409C2" w:rsidP="0054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E3D024" w14:textId="29610432" w:rsidR="005409C2" w:rsidRPr="00FD1896" w:rsidRDefault="004B2B46" w:rsidP="004B2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after="-1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2C771C" w:rsidRPr="002C771C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9" w:type="dxa"/>
          </w:tcPr>
          <w:p w14:paraId="55B4AEFF" w14:textId="77777777" w:rsidR="005409C2" w:rsidRPr="00810FC4" w:rsidRDefault="005409C2" w:rsidP="0054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0FAA5624" w14:textId="628220E8" w:rsidR="005409C2" w:rsidRPr="00A67119" w:rsidRDefault="00C44ED6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C44ED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945EC" w:rsidRPr="000945EC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  <w:tr w:rsidR="005409C2" w:rsidRPr="00810FC4" w14:paraId="71E3618A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5F5BB0EA" w14:textId="5C6CD821" w:rsidR="005409C2" w:rsidRPr="00B20803" w:rsidRDefault="005409C2" w:rsidP="001C533E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80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9EF119" w14:textId="1FA8F028" w:rsidR="005409C2" w:rsidRPr="00FD1896" w:rsidRDefault="00404AA5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944217" w14:textId="77777777" w:rsidR="005409C2" w:rsidRPr="00810FC4" w:rsidRDefault="005409C2" w:rsidP="0054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B86FC9" w14:textId="108E6FB5" w:rsidR="005409C2" w:rsidRPr="006D37D9" w:rsidRDefault="005409C2" w:rsidP="005409C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sz w:val="28"/>
                <w:szCs w:val="28"/>
              </w:rPr>
            </w:pPr>
            <w:r w:rsidRPr="00810F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A51636" w14:textId="77777777" w:rsidR="005409C2" w:rsidRPr="00810FC4" w:rsidRDefault="005409C2" w:rsidP="0054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51E532" w14:textId="3D2C15ED" w:rsidR="005409C2" w:rsidRPr="007D15E7" w:rsidRDefault="000945EC" w:rsidP="004B2B4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840" w:right="-80"/>
              <w:rPr>
                <w:rFonts w:ascii="Angsana New" w:hAnsi="Angsana New"/>
                <w:sz w:val="28"/>
                <w:szCs w:val="28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3</w:t>
            </w:r>
            <w:r w:rsidR="004B2B46">
              <w:rPr>
                <w:rFonts w:ascii="Angsana New" w:hAnsi="Angsana New"/>
                <w:sz w:val="28"/>
                <w:szCs w:val="28"/>
              </w:rPr>
              <w:t>,47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9" w:type="dxa"/>
          </w:tcPr>
          <w:p w14:paraId="0BD275E6" w14:textId="77777777" w:rsidR="005409C2" w:rsidRPr="00810FC4" w:rsidRDefault="005409C2" w:rsidP="0054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2401BE04" w14:textId="40C88AA9" w:rsidR="005409C2" w:rsidRPr="00A67119" w:rsidRDefault="000945EC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0945E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425FA" w:rsidRPr="00C425F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409C2" w:rsidRPr="005721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</w:tr>
      <w:tr w:rsidR="006D37D9" w:rsidRPr="00810FC4" w14:paraId="09DBCB19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22B0C2EA" w14:textId="0F31C9AD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10F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325DF3" w14:textId="160640C7" w:rsidR="006D37D9" w:rsidRPr="006D37D9" w:rsidRDefault="00404AA5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4B3668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72E277" w14:textId="5639C862" w:rsidR="006D37D9" w:rsidRPr="006D37D9" w:rsidRDefault="006D37D9" w:rsidP="006D37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37D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66A8EE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6B60B0" w14:textId="5AB34DDC" w:rsidR="006D37D9" w:rsidRPr="007D15E7" w:rsidRDefault="000945EC" w:rsidP="004B2B4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945EC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4B2B46">
              <w:rPr>
                <w:rFonts w:ascii="Angsana New" w:hAnsi="Angsana New"/>
                <w:b/>
                <w:bCs/>
                <w:sz w:val="28"/>
                <w:szCs w:val="28"/>
              </w:rPr>
              <w:t>4,1</w:t>
            </w:r>
            <w:r w:rsidRPr="000945EC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4B2B4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9" w:type="dxa"/>
          </w:tcPr>
          <w:p w14:paraId="3E6942EA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6738D1F6" w14:textId="09429FEF" w:rsidR="006D37D9" w:rsidRPr="00A67119" w:rsidRDefault="000945EC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45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6D37D9" w:rsidRPr="00A671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641</w:t>
            </w:r>
          </w:p>
        </w:tc>
      </w:tr>
      <w:tr w:rsidR="006D37D9" w:rsidRPr="00E05159" w14:paraId="4B1E4D6B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EF59A6C" w14:textId="77777777" w:rsidR="006D37D9" w:rsidRPr="00E05159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F31EA10" w14:textId="77777777" w:rsidR="006D37D9" w:rsidRPr="00E05159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ED56EE" w14:textId="77777777" w:rsidR="006D37D9" w:rsidRPr="00E05159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42CD09C" w14:textId="77777777" w:rsidR="006D37D9" w:rsidRPr="00E05159" w:rsidRDefault="006D37D9" w:rsidP="006D37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4BDCF1" w14:textId="77777777" w:rsidR="006D37D9" w:rsidRPr="00E05159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767F573" w14:textId="77777777" w:rsidR="006D37D9" w:rsidRPr="00E05159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2A4005D6" w14:textId="77777777" w:rsidR="006D37D9" w:rsidRPr="00E05159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14:paraId="752C9A09" w14:textId="77777777" w:rsidR="006D37D9" w:rsidRPr="00E05159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D37D9" w:rsidRPr="00810FC4" w14:paraId="089F1874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7977836E" w14:textId="620BCB8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10FC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810F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78FA12C9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AFA4BA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4F4936" w14:textId="77777777" w:rsidR="006D37D9" w:rsidRPr="00810FC4" w:rsidRDefault="006D37D9" w:rsidP="006D37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B88E10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2EAF70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5A0D3B4B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48A8A3C2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D37D9" w:rsidRPr="00810FC4" w14:paraId="43D74D8C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2FC34023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10FC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0803AA8" w14:textId="6223C55D" w:rsidR="006D37D9" w:rsidRPr="006D37D9" w:rsidRDefault="00404AA5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573340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55C73C" w14:textId="3678933E" w:rsidR="006D37D9" w:rsidRPr="00810FC4" w:rsidRDefault="006D37D9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810F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C9305B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50B839" w14:textId="02187812" w:rsidR="006D37D9" w:rsidRPr="0088460B" w:rsidRDefault="00C44ED6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 w:rsidRPr="00C44ED6">
              <w:rPr>
                <w:rFonts w:ascii="Angsana New" w:hAnsi="Angsana New"/>
                <w:sz w:val="28"/>
                <w:szCs w:val="28"/>
              </w:rPr>
              <w:t>1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3</w:t>
            </w:r>
            <w:r w:rsidR="002C771C" w:rsidRPr="002C771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9" w:type="dxa"/>
          </w:tcPr>
          <w:p w14:paraId="2BB84025" w14:textId="77777777" w:rsidR="006D37D9" w:rsidRPr="00A67119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14:paraId="56819253" w14:textId="762D55E9" w:rsidR="006D37D9" w:rsidRPr="00F371A6" w:rsidRDefault="000945EC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0945E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44ED6" w:rsidRPr="00C44ED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425FA" w:rsidRPr="00C425F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6D37D9" w:rsidRPr="008764C4" w14:paraId="24E97FC2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42FDF0C" w14:textId="0DF49EDC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0F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8C82EA" w14:textId="10813D95" w:rsidR="006D37D9" w:rsidRPr="003B04AA" w:rsidRDefault="00404AA5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86FD49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AFAEC9" w14:textId="777A6D81" w:rsidR="006D37D9" w:rsidRPr="00810FC4" w:rsidRDefault="006D37D9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6D37D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D149FC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1010C6" w14:textId="4226328C" w:rsidR="006D37D9" w:rsidRPr="00A67119" w:rsidRDefault="00C44ED6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4ED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C425FA" w:rsidRPr="00C425F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C771C" w:rsidRPr="002C771C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9" w:type="dxa"/>
          </w:tcPr>
          <w:p w14:paraId="4A608007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731C6F5F" w14:textId="6E26FB4F" w:rsidR="006D37D9" w:rsidRPr="008764C4" w:rsidRDefault="000945EC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45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6D37D9" w:rsidRPr="00E05159" w14:paraId="44E979BB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06A567C2" w14:textId="77777777" w:rsidR="006D37D9" w:rsidRPr="00E05159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8A3680" w14:textId="77777777" w:rsidR="006D37D9" w:rsidRPr="00E05159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B5988BE" w14:textId="77777777" w:rsidR="006D37D9" w:rsidRPr="00E05159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DFBC5D" w14:textId="77777777" w:rsidR="006D37D9" w:rsidRPr="00E05159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49FF5E" w14:textId="77777777" w:rsidR="006D37D9" w:rsidRPr="00E05159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D6B335" w14:textId="77777777" w:rsidR="006D37D9" w:rsidRPr="00E05159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9" w:type="dxa"/>
          </w:tcPr>
          <w:p w14:paraId="2AA5CDF9" w14:textId="77777777" w:rsidR="006D37D9" w:rsidRPr="00E05159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35DB9B81" w14:textId="77777777" w:rsidR="006D37D9" w:rsidRPr="00E05159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D37D9" w:rsidRPr="00065490" w14:paraId="3AD24A6A" w14:textId="77777777" w:rsidTr="008764C4">
        <w:trPr>
          <w:trHeight w:val="403"/>
        </w:trPr>
        <w:tc>
          <w:tcPr>
            <w:tcW w:w="4140" w:type="dxa"/>
            <w:vAlign w:val="bottom"/>
          </w:tcPr>
          <w:p w14:paraId="5137753B" w14:textId="6439D285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10F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080" w:type="dxa"/>
          </w:tcPr>
          <w:p w14:paraId="4900DAE9" w14:textId="0B4995C9" w:rsidR="006D37D9" w:rsidRPr="00D742A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5E21C16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965B08" w14:textId="1367AC4C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B62671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34A553" w14:textId="72251370" w:rsidR="006D37D9" w:rsidRPr="00D742A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9" w:type="dxa"/>
          </w:tcPr>
          <w:p w14:paraId="02B752BF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6C05EFED" w14:textId="33417B54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D37D9" w:rsidRPr="00065490" w14:paraId="384380D5" w14:textId="77777777" w:rsidTr="008764C4">
        <w:trPr>
          <w:trHeight w:val="403"/>
        </w:trPr>
        <w:tc>
          <w:tcPr>
            <w:tcW w:w="4140" w:type="dxa"/>
          </w:tcPr>
          <w:p w14:paraId="12450323" w14:textId="7A957C24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810F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B04F1AD" w14:textId="5F93F706" w:rsidR="006D37D9" w:rsidRPr="003B04AA" w:rsidRDefault="00404AA5" w:rsidP="008E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02AD43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209" w:right="61"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7295DD" w14:textId="1609E636" w:rsidR="006D37D9" w:rsidRPr="00810FC4" w:rsidRDefault="006D37D9" w:rsidP="008E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810F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906BBB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209" w:right="61"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C5076B" w14:textId="20A0CA88" w:rsidR="006D37D9" w:rsidRPr="0088460B" w:rsidRDefault="00C425FA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 w:rsidRPr="00C425FA">
              <w:rPr>
                <w:rFonts w:ascii="Angsana New" w:hAnsi="Angsana New"/>
                <w:sz w:val="28"/>
                <w:szCs w:val="28"/>
              </w:rPr>
              <w:t>3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6</w:t>
            </w:r>
            <w:r w:rsidR="00404AA5">
              <w:rPr>
                <w:rFonts w:ascii="Angsana New" w:hAnsi="Angsana New"/>
                <w:sz w:val="28"/>
                <w:szCs w:val="28"/>
              </w:rPr>
              <w:t>,</w:t>
            </w:r>
            <w:r w:rsidRPr="00C425F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9" w:type="dxa"/>
          </w:tcPr>
          <w:p w14:paraId="3FBA7641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390963B9" w14:textId="15F19478" w:rsidR="006D37D9" w:rsidRPr="00F371A6" w:rsidRDefault="000945EC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0945E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44ED6" w:rsidRPr="00C44ED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764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425FA" w:rsidRPr="00C425FA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6D37D9" w:rsidRPr="00B4766D" w14:paraId="319052E8" w14:textId="77777777" w:rsidTr="008764C4">
        <w:trPr>
          <w:trHeight w:val="403"/>
        </w:trPr>
        <w:tc>
          <w:tcPr>
            <w:tcW w:w="4140" w:type="dxa"/>
          </w:tcPr>
          <w:p w14:paraId="41F105F6" w14:textId="612EF313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10F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7E7F4A" w14:textId="5C83EE5B" w:rsidR="006D37D9" w:rsidRPr="00A67119" w:rsidRDefault="00404AA5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E61A51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50"/>
              </w:tabs>
              <w:spacing w:after="0"/>
              <w:ind w:left="-20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8C6680" w14:textId="0D218AEF" w:rsidR="006D37D9" w:rsidRPr="00A67119" w:rsidRDefault="006D37D9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711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6E89F4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50"/>
              </w:tabs>
              <w:spacing w:after="0"/>
              <w:ind w:left="-20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CAB80F" w14:textId="0EB5E3EA" w:rsidR="006D37D9" w:rsidRPr="0088460B" w:rsidRDefault="00C425FA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25F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C44ED6" w:rsidRPr="00C44ED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404AA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425FA">
              <w:rPr>
                <w:rFonts w:ascii="Angsana New" w:hAnsi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39" w:type="dxa"/>
          </w:tcPr>
          <w:p w14:paraId="3E03E034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50"/>
              </w:tabs>
              <w:spacing w:line="240" w:lineRule="auto"/>
              <w:ind w:left="-20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35BD130B" w14:textId="4C9ED1F6" w:rsidR="006D37D9" w:rsidRPr="008764C4" w:rsidRDefault="000945EC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45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6D37D9" w:rsidRPr="008764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</w:tr>
      <w:tr w:rsidR="006D37D9" w:rsidRPr="00E05159" w14:paraId="5F779D01" w14:textId="77777777" w:rsidTr="00D91200">
        <w:trPr>
          <w:trHeight w:val="296"/>
        </w:trPr>
        <w:tc>
          <w:tcPr>
            <w:tcW w:w="4140" w:type="dxa"/>
          </w:tcPr>
          <w:p w14:paraId="510471C7" w14:textId="40A7A9CF" w:rsidR="006D37D9" w:rsidRPr="00E05159" w:rsidRDefault="006D37D9" w:rsidP="00D9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28DB96F" w14:textId="71B08DF5" w:rsidR="006D37D9" w:rsidRPr="00E05159" w:rsidRDefault="006D37D9" w:rsidP="00D9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20F9E83" w14:textId="77777777" w:rsidR="006D37D9" w:rsidRPr="00E05159" w:rsidRDefault="006D37D9" w:rsidP="00D9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C40AA22" w14:textId="061A792F" w:rsidR="006D37D9" w:rsidRPr="00E05159" w:rsidRDefault="006D37D9" w:rsidP="00D9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2B2C06" w14:textId="77777777" w:rsidR="006D37D9" w:rsidRPr="00E05159" w:rsidRDefault="006D37D9" w:rsidP="00D9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B4895EF" w14:textId="77DCF752" w:rsidR="006D37D9" w:rsidRPr="00E05159" w:rsidRDefault="006D37D9" w:rsidP="00D9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5AACD567" w14:textId="77777777" w:rsidR="006D37D9" w:rsidRPr="00D91200" w:rsidRDefault="006D37D9" w:rsidP="00D9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14:paraId="3383B9B1" w14:textId="7173E4B9" w:rsidR="006D37D9" w:rsidRPr="00E05159" w:rsidRDefault="006D37D9" w:rsidP="00D9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37D9" w:rsidRPr="00065490" w14:paraId="6B573A3D" w14:textId="77777777" w:rsidTr="008764C4">
        <w:trPr>
          <w:trHeight w:val="403"/>
        </w:trPr>
        <w:tc>
          <w:tcPr>
            <w:tcW w:w="4140" w:type="dxa"/>
          </w:tcPr>
          <w:p w14:paraId="0DB3D98B" w14:textId="14EB13BC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810F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47AD5A80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75B265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49BAFD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973DC7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29A1CD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1E31439D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62FBA78A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764C4" w:rsidRPr="00065490" w14:paraId="5140A694" w14:textId="77777777" w:rsidTr="008764C4">
        <w:trPr>
          <w:trHeight w:val="403"/>
        </w:trPr>
        <w:tc>
          <w:tcPr>
            <w:tcW w:w="4140" w:type="dxa"/>
          </w:tcPr>
          <w:p w14:paraId="6333F78E" w14:textId="1DA9CDC1" w:rsidR="008764C4" w:rsidRPr="00810FC4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080" w:type="dxa"/>
          </w:tcPr>
          <w:p w14:paraId="5BACDD2C" w14:textId="77777777" w:rsidR="008764C4" w:rsidRPr="00A743EE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ADD1FB" w14:textId="77777777" w:rsidR="008764C4" w:rsidRPr="00FC0F4A" w:rsidRDefault="008764C4" w:rsidP="00876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5D3A5D" w14:textId="77777777" w:rsidR="008764C4" w:rsidRPr="00A743EE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94D3C2" w14:textId="77777777" w:rsidR="008764C4" w:rsidRPr="00FC0F4A" w:rsidRDefault="008764C4" w:rsidP="00876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8C8860" w14:textId="77777777" w:rsidR="008764C4" w:rsidRPr="00A743EE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158AEFC" w14:textId="77777777" w:rsidR="008764C4" w:rsidRPr="00810FC4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423DA06F" w14:textId="77777777" w:rsidR="008764C4" w:rsidRPr="004526A7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64C4" w:rsidRPr="008764C4" w14:paraId="314E17B8" w14:textId="77777777" w:rsidTr="008764C4">
        <w:trPr>
          <w:trHeight w:val="403"/>
        </w:trPr>
        <w:tc>
          <w:tcPr>
            <w:tcW w:w="4140" w:type="dxa"/>
          </w:tcPr>
          <w:p w14:paraId="220F8C57" w14:textId="33C11542" w:rsidR="008764C4" w:rsidRPr="00810FC4" w:rsidRDefault="008764C4" w:rsidP="001C533E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6"/>
              <w:rPr>
                <w:rFonts w:ascii="Angsana New" w:hAnsi="Angsana New"/>
                <w:sz w:val="28"/>
                <w:szCs w:val="28"/>
                <w:cs/>
              </w:rPr>
            </w:pPr>
            <w:r w:rsidRPr="00B2080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80" w:type="dxa"/>
          </w:tcPr>
          <w:p w14:paraId="4987ABBD" w14:textId="06407437" w:rsidR="008764C4" w:rsidRPr="00A743EE" w:rsidRDefault="000945EC" w:rsidP="008E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</w:t>
            </w:r>
            <w:r w:rsidR="00E975D9">
              <w:rPr>
                <w:rFonts w:ascii="Angsana New" w:hAnsi="Angsana New"/>
                <w:sz w:val="28"/>
                <w:szCs w:val="28"/>
              </w:rPr>
              <w:t>98,</w:t>
            </w:r>
            <w:r w:rsidRPr="000945EC">
              <w:rPr>
                <w:rFonts w:ascii="Angsana New" w:hAnsi="Angsana New"/>
                <w:sz w:val="28"/>
                <w:szCs w:val="28"/>
              </w:rPr>
              <w:t>5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74D44C19" w14:textId="77777777" w:rsidR="008764C4" w:rsidRPr="00FC0F4A" w:rsidRDefault="008764C4" w:rsidP="00876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783E24" w14:textId="7EE9A8F0" w:rsidR="008764C4" w:rsidRPr="00A743EE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810F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F4A3A7" w14:textId="77777777" w:rsidR="008764C4" w:rsidRPr="00FC0F4A" w:rsidRDefault="008764C4" w:rsidP="00876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864"/>
              </w:tabs>
              <w:spacing w:after="-1"/>
              <w:ind w:right="-90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36F677" w14:textId="3DA09E0A" w:rsidR="008764C4" w:rsidRPr="00A743EE" w:rsidRDefault="000945EC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</w:t>
            </w:r>
            <w:r w:rsidR="0089402A">
              <w:rPr>
                <w:rFonts w:ascii="Angsana New" w:hAnsi="Angsana New"/>
                <w:sz w:val="28"/>
                <w:szCs w:val="28"/>
              </w:rPr>
              <w:t>98,</w:t>
            </w:r>
            <w:r w:rsidRPr="000945EC">
              <w:rPr>
                <w:rFonts w:ascii="Angsana New" w:hAnsi="Angsana New"/>
                <w:sz w:val="28"/>
                <w:szCs w:val="28"/>
              </w:rPr>
              <w:t>5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9" w:type="dxa"/>
          </w:tcPr>
          <w:p w14:paraId="2D9A00EF" w14:textId="77777777" w:rsidR="008764C4" w:rsidRPr="00810FC4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0822922A" w14:textId="73D685DB" w:rsidR="008764C4" w:rsidRPr="008764C4" w:rsidRDefault="008764C4" w:rsidP="008E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810F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64C4" w:rsidRPr="00065490" w14:paraId="38277A18" w14:textId="77777777" w:rsidTr="008764C4">
        <w:trPr>
          <w:trHeight w:val="403"/>
        </w:trPr>
        <w:tc>
          <w:tcPr>
            <w:tcW w:w="4140" w:type="dxa"/>
          </w:tcPr>
          <w:p w14:paraId="72E65DAC" w14:textId="55928B5D" w:rsidR="008764C4" w:rsidRPr="008764C4" w:rsidRDefault="008764C4" w:rsidP="001C533E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80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A48008" w14:textId="3BAC2661" w:rsidR="008764C4" w:rsidRPr="003B04AA" w:rsidRDefault="0089402A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</w:t>
            </w:r>
            <w:r w:rsidR="000945EC" w:rsidRPr="000945E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63D05FC9" w14:textId="77777777" w:rsidR="008764C4" w:rsidRPr="00FC0F4A" w:rsidRDefault="008764C4" w:rsidP="00876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F79AA7" w14:textId="4321C7B9" w:rsidR="008764C4" w:rsidRPr="00FC0F4A" w:rsidRDefault="00C425FA" w:rsidP="008E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 w:rsidRPr="00C425FA">
              <w:rPr>
                <w:rFonts w:ascii="Angsana New" w:hAnsi="Angsana New"/>
                <w:sz w:val="28"/>
                <w:szCs w:val="28"/>
              </w:rPr>
              <w:t>30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1</w:t>
            </w:r>
            <w:r w:rsidR="008764C4">
              <w:rPr>
                <w:rFonts w:ascii="Angsana New" w:hAnsi="Angsana New"/>
                <w:sz w:val="28"/>
                <w:szCs w:val="28"/>
              </w:rPr>
              <w:t>,</w:t>
            </w:r>
            <w:r w:rsidR="000945EC" w:rsidRPr="000945EC">
              <w:rPr>
                <w:rFonts w:ascii="Angsana New" w:hAnsi="Angsana New"/>
                <w:sz w:val="28"/>
                <w:szCs w:val="28"/>
              </w:rPr>
              <w:t>5</w:t>
            </w:r>
            <w:r w:rsidRPr="00C425FA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74F4E370" w14:textId="77777777" w:rsidR="008764C4" w:rsidRPr="00FC0F4A" w:rsidRDefault="008764C4" w:rsidP="00876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C639AB" w14:textId="42194AD0" w:rsidR="008764C4" w:rsidRPr="0088460B" w:rsidRDefault="008B1E79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</w:t>
            </w:r>
            <w:r w:rsidR="000945EC" w:rsidRPr="000945E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9" w:type="dxa"/>
          </w:tcPr>
          <w:p w14:paraId="5C9F4A3C" w14:textId="77777777" w:rsidR="008764C4" w:rsidRPr="00810FC4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65EFB60A" w14:textId="258A0200" w:rsidR="008764C4" w:rsidRPr="008764C4" w:rsidRDefault="00C425FA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C425F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C44ED6" w:rsidRPr="00C44E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764C4" w:rsidRPr="008764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425FA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8764C4" w:rsidRPr="00065490" w14:paraId="505D6A9F" w14:textId="77777777" w:rsidTr="008764C4">
        <w:trPr>
          <w:trHeight w:val="403"/>
        </w:trPr>
        <w:tc>
          <w:tcPr>
            <w:tcW w:w="4140" w:type="dxa"/>
          </w:tcPr>
          <w:p w14:paraId="5F916ADB" w14:textId="2EFDEEBE" w:rsidR="008764C4" w:rsidRPr="00810FC4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0F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BD3364" w14:textId="6DBD09D4" w:rsidR="008764C4" w:rsidRPr="003B04AA" w:rsidRDefault="00C44ED6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4ED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C425FA" w:rsidRPr="00C425FA">
              <w:rPr>
                <w:rFonts w:ascii="Angsana New" w:hAnsi="Angsana New"/>
                <w:b/>
                <w:bCs/>
                <w:sz w:val="28"/>
                <w:szCs w:val="28"/>
              </w:rPr>
              <w:t>03</w:t>
            </w:r>
            <w:r w:rsidR="00404AA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945EC" w:rsidRPr="000945EC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C425FA" w:rsidRPr="00C425FA">
              <w:rPr>
                <w:rFonts w:ascii="Angsana New" w:hAnsi="Angsana New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3D696962" w14:textId="77777777" w:rsidR="008764C4" w:rsidRPr="00810FC4" w:rsidRDefault="008764C4" w:rsidP="00876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FC9737" w14:textId="4D732011" w:rsidR="008764C4" w:rsidRPr="00810FC4" w:rsidRDefault="00C425FA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25F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C44ED6" w:rsidRPr="00C44ED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8764C4" w:rsidRPr="00810FC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945EC" w:rsidRPr="000945EC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C425FA">
              <w:rPr>
                <w:rFonts w:ascii="Angsana New" w:hAnsi="Angsana New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6841DED0" w14:textId="77777777" w:rsidR="008764C4" w:rsidRPr="00810FC4" w:rsidRDefault="008764C4" w:rsidP="00876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0DB67E" w14:textId="6DA9E23F" w:rsidR="008764C4" w:rsidRPr="004526A7" w:rsidRDefault="00C44ED6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4ED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C425FA" w:rsidRPr="00C425FA">
              <w:rPr>
                <w:rFonts w:ascii="Angsana New" w:hAnsi="Angsana New"/>
                <w:b/>
                <w:bCs/>
                <w:sz w:val="28"/>
                <w:szCs w:val="28"/>
              </w:rPr>
              <w:t>03</w:t>
            </w:r>
            <w:r w:rsidR="00404AA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945EC" w:rsidRPr="000945EC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C425FA" w:rsidRPr="00C425FA">
              <w:rPr>
                <w:rFonts w:ascii="Angsana New" w:hAnsi="Angsana New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39" w:type="dxa"/>
          </w:tcPr>
          <w:p w14:paraId="231ECCF4" w14:textId="77777777" w:rsidR="008764C4" w:rsidRPr="00810FC4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6FA9638F" w14:textId="7B931820" w:rsidR="008764C4" w:rsidRPr="008764C4" w:rsidRDefault="00C425FA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5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764C4" w:rsidRPr="008764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C425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</w:tr>
    </w:tbl>
    <w:p w14:paraId="399F5110" w14:textId="3CF9FBFD" w:rsidR="00184FE4" w:rsidRDefault="00184FE4" w:rsidP="00547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0CC0578E" w14:textId="6E81FE3C" w:rsidR="00F30622" w:rsidRPr="00F236E7" w:rsidRDefault="00F30622" w:rsidP="00CC055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236E7">
        <w:rPr>
          <w:rFonts w:ascii="Angsana New" w:hAnsi="Angsana New" w:hint="cs"/>
          <w:bCs/>
          <w:sz w:val="30"/>
          <w:szCs w:val="30"/>
          <w:cs/>
        </w:rPr>
        <w:lastRenderedPageBreak/>
        <w:t>ลูกหนี้การค้า</w:t>
      </w:r>
      <w:r w:rsidR="00322D32" w:rsidRPr="00F236E7">
        <w:rPr>
          <w:rFonts w:ascii="Angsana New" w:hAnsi="Angsana New" w:hint="cs"/>
          <w:bCs/>
          <w:sz w:val="30"/>
          <w:szCs w:val="30"/>
          <w:cs/>
        </w:rPr>
        <w:t>และลูกหนี้หมุนเวียนอื่น</w:t>
      </w:r>
      <w:r w:rsidR="00273DD2">
        <w:rPr>
          <w:rFonts w:ascii="Angsana New" w:hAnsi="Angsana New"/>
          <w:bCs/>
          <w:sz w:val="30"/>
          <w:szCs w:val="30"/>
        </w:rPr>
        <w:t xml:space="preserve"> </w:t>
      </w:r>
    </w:p>
    <w:p w14:paraId="42721DBF" w14:textId="15C19305" w:rsidR="00F30622" w:rsidRPr="0039086C" w:rsidRDefault="00F30622" w:rsidP="00B81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68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14"/>
        <w:gridCol w:w="1441"/>
        <w:gridCol w:w="1175"/>
        <w:gridCol w:w="185"/>
        <w:gridCol w:w="1166"/>
        <w:gridCol w:w="6"/>
        <w:gridCol w:w="175"/>
        <w:gridCol w:w="6"/>
        <w:gridCol w:w="1161"/>
        <w:gridCol w:w="188"/>
        <w:gridCol w:w="1163"/>
        <w:gridCol w:w="6"/>
      </w:tblGrid>
      <w:tr w:rsidR="003955AD" w:rsidRPr="0039086C" w14:paraId="20D7F101" w14:textId="77777777" w:rsidTr="003B0612">
        <w:trPr>
          <w:gridAfter w:val="1"/>
          <w:wAfter w:w="6" w:type="dxa"/>
          <w:cantSplit/>
          <w:tblHeader/>
        </w:trPr>
        <w:tc>
          <w:tcPr>
            <w:tcW w:w="3014" w:type="dxa"/>
            <w:vAlign w:val="bottom"/>
            <w:hideMark/>
          </w:tcPr>
          <w:p w14:paraId="1404A279" w14:textId="77777777" w:rsidR="003955AD" w:rsidRPr="0039086C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41" w:type="dxa"/>
          </w:tcPr>
          <w:p w14:paraId="10D9BCC6" w14:textId="77777777" w:rsidR="003955AD" w:rsidRPr="0039086C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526" w:type="dxa"/>
            <w:gridSpan w:val="3"/>
            <w:vAlign w:val="bottom"/>
          </w:tcPr>
          <w:p w14:paraId="0C2BAFFB" w14:textId="77777777" w:rsidR="003955AD" w:rsidRPr="0039086C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39086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งบการเงินรวม </w:t>
            </w:r>
          </w:p>
        </w:tc>
        <w:tc>
          <w:tcPr>
            <w:tcW w:w="181" w:type="dxa"/>
            <w:gridSpan w:val="2"/>
          </w:tcPr>
          <w:p w14:paraId="030ADE91" w14:textId="77777777" w:rsidR="003955AD" w:rsidRPr="0039086C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18" w:type="dxa"/>
            <w:gridSpan w:val="4"/>
            <w:vAlign w:val="bottom"/>
          </w:tcPr>
          <w:p w14:paraId="530924DC" w14:textId="77777777" w:rsidR="003955AD" w:rsidRPr="0039086C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39086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09598B" w:rsidRPr="0039086C" w14:paraId="7C036794" w14:textId="77777777" w:rsidTr="003B0612">
        <w:trPr>
          <w:cantSplit/>
          <w:tblHeader/>
        </w:trPr>
        <w:tc>
          <w:tcPr>
            <w:tcW w:w="3014" w:type="dxa"/>
            <w:vAlign w:val="bottom"/>
          </w:tcPr>
          <w:p w14:paraId="17457F1E" w14:textId="77777777" w:rsidR="0009598B" w:rsidRPr="0039086C" w:rsidRDefault="0009598B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441" w:type="dxa"/>
          </w:tcPr>
          <w:p w14:paraId="602A6DE0" w14:textId="77777777" w:rsidR="0009598B" w:rsidRPr="0039086C" w:rsidRDefault="0009598B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5" w:type="dxa"/>
          </w:tcPr>
          <w:p w14:paraId="56C60B42" w14:textId="190CEF98" w:rsidR="0009598B" w:rsidRPr="0039086C" w:rsidRDefault="00C425FA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-79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25FA">
              <w:rPr>
                <w:rFonts w:ascii="Angsana New" w:hAnsi="Angsana New"/>
                <w:sz w:val="30"/>
                <w:szCs w:val="30"/>
              </w:rPr>
              <w:t>30</w:t>
            </w:r>
            <w:r w:rsidR="001079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0794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5" w:type="dxa"/>
          </w:tcPr>
          <w:p w14:paraId="06AAB780" w14:textId="77777777" w:rsidR="0009598B" w:rsidRPr="0039086C" w:rsidRDefault="0009598B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5E4E58C7" w14:textId="1B9CC1CF" w:rsidR="0009598B" w:rsidRPr="0039086C" w:rsidRDefault="00C425FA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25FA">
              <w:rPr>
                <w:rFonts w:ascii="Angsana New" w:hAnsi="Angsana New"/>
                <w:sz w:val="30"/>
                <w:szCs w:val="30"/>
              </w:rPr>
              <w:t>3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1</w:t>
            </w:r>
            <w:r w:rsidR="0009598B" w:rsidRPr="0039086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598B" w:rsidRPr="0039086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1" w:type="dxa"/>
            <w:gridSpan w:val="2"/>
          </w:tcPr>
          <w:p w14:paraId="7EB0BBBB" w14:textId="77777777" w:rsidR="0009598B" w:rsidRPr="0039086C" w:rsidRDefault="0009598B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D1EF549" w14:textId="45FD7D9A" w:rsidR="0009598B" w:rsidRPr="0039086C" w:rsidRDefault="00C425FA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25FA">
              <w:rPr>
                <w:rFonts w:ascii="Angsana New" w:hAnsi="Angsana New"/>
                <w:sz w:val="30"/>
                <w:szCs w:val="30"/>
              </w:rPr>
              <w:t>30</w:t>
            </w:r>
            <w:r w:rsidR="001079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0794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8" w:type="dxa"/>
          </w:tcPr>
          <w:p w14:paraId="07B4D135" w14:textId="77777777" w:rsidR="0009598B" w:rsidRPr="0039086C" w:rsidRDefault="0009598B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3ECA9002" w14:textId="7D04B614" w:rsidR="0009598B" w:rsidRPr="0039086C" w:rsidRDefault="00C425FA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25FA">
              <w:rPr>
                <w:rFonts w:ascii="Angsana New" w:hAnsi="Angsana New"/>
                <w:sz w:val="30"/>
                <w:szCs w:val="30"/>
              </w:rPr>
              <w:t>3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1</w:t>
            </w:r>
            <w:r w:rsidR="0009598B" w:rsidRPr="0039086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598B" w:rsidRPr="0039086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E0911" w:rsidRPr="0039086C" w14:paraId="214ED1AE" w14:textId="77777777" w:rsidTr="003B0612">
        <w:trPr>
          <w:cantSplit/>
          <w:tblHeader/>
        </w:trPr>
        <w:tc>
          <w:tcPr>
            <w:tcW w:w="3014" w:type="dxa"/>
            <w:vAlign w:val="bottom"/>
          </w:tcPr>
          <w:p w14:paraId="29A98437" w14:textId="77777777" w:rsidR="005E0911" w:rsidRPr="0039086C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441" w:type="dxa"/>
          </w:tcPr>
          <w:p w14:paraId="6741F7BD" w14:textId="77777777" w:rsidR="005E0911" w:rsidRPr="0039086C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3908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75" w:type="dxa"/>
          </w:tcPr>
          <w:p w14:paraId="68C9EB9E" w14:textId="37F80D7C" w:rsidR="005E0911" w:rsidRPr="0039086C" w:rsidRDefault="000945EC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945EC">
              <w:rPr>
                <w:rFonts w:ascii="Angsana New" w:hAnsi="Angsana New"/>
                <w:sz w:val="30"/>
                <w:szCs w:val="30"/>
              </w:rPr>
              <w:t>25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6</w:t>
            </w:r>
            <w:r w:rsidR="002C771C" w:rsidRPr="002C771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5" w:type="dxa"/>
          </w:tcPr>
          <w:p w14:paraId="25610410" w14:textId="77777777" w:rsidR="005E0911" w:rsidRPr="0039086C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15E5905D" w14:textId="67B330D7" w:rsidR="005E0911" w:rsidRPr="0039086C" w:rsidRDefault="000945EC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945EC">
              <w:rPr>
                <w:rFonts w:ascii="Angsana New" w:hAnsi="Angsana New"/>
                <w:sz w:val="30"/>
                <w:szCs w:val="30"/>
              </w:rPr>
              <w:t>25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81" w:type="dxa"/>
            <w:gridSpan w:val="2"/>
          </w:tcPr>
          <w:p w14:paraId="22DFFC41" w14:textId="77777777" w:rsidR="005E0911" w:rsidRPr="0039086C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05DD137F" w14:textId="33D1D495" w:rsidR="005E0911" w:rsidRPr="0039086C" w:rsidRDefault="000945EC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bidi="ar-SA"/>
              </w:rPr>
            </w:pPr>
            <w:r w:rsidRPr="000945EC">
              <w:rPr>
                <w:rFonts w:ascii="Angsana New" w:hAnsi="Angsana New"/>
                <w:sz w:val="30"/>
                <w:szCs w:val="30"/>
              </w:rPr>
              <w:t>25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6</w:t>
            </w:r>
            <w:r w:rsidR="002C771C" w:rsidRPr="002C771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8" w:type="dxa"/>
          </w:tcPr>
          <w:p w14:paraId="0D41A65D" w14:textId="77777777" w:rsidR="005E0911" w:rsidRPr="0039086C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2A97EC3E" w14:textId="754C845E" w:rsidR="005E0911" w:rsidRPr="0039086C" w:rsidRDefault="000945EC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945EC">
              <w:rPr>
                <w:rFonts w:ascii="Angsana New" w:hAnsi="Angsana New"/>
                <w:sz w:val="30"/>
                <w:szCs w:val="30"/>
              </w:rPr>
              <w:t>25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2A5EA5" w:rsidRPr="0039086C" w14:paraId="6CFA014D" w14:textId="77777777" w:rsidTr="003B0612">
        <w:trPr>
          <w:cantSplit/>
          <w:trHeight w:val="335"/>
          <w:tblHeader/>
        </w:trPr>
        <w:tc>
          <w:tcPr>
            <w:tcW w:w="3014" w:type="dxa"/>
            <w:vAlign w:val="bottom"/>
            <w:hideMark/>
          </w:tcPr>
          <w:p w14:paraId="67CEBACE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41" w:type="dxa"/>
          </w:tcPr>
          <w:p w14:paraId="00E14C54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231" w:type="dxa"/>
            <w:gridSpan w:val="10"/>
            <w:vAlign w:val="bottom"/>
            <w:hideMark/>
          </w:tcPr>
          <w:p w14:paraId="5E39DDAC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39086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39086C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39086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2A5EA5" w:rsidRPr="0039086C" w14:paraId="72029DD5" w14:textId="77777777" w:rsidTr="003B0612">
        <w:trPr>
          <w:cantSplit/>
        </w:trPr>
        <w:tc>
          <w:tcPr>
            <w:tcW w:w="3014" w:type="dxa"/>
            <w:hideMark/>
          </w:tcPr>
          <w:p w14:paraId="4E10C8E7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1" w:type="dxa"/>
          </w:tcPr>
          <w:p w14:paraId="74F82F57" w14:textId="5DCD37D5" w:rsidR="002A5EA5" w:rsidRPr="0039086C" w:rsidRDefault="000945EC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94" w:right="-80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5" w:type="dxa"/>
          </w:tcPr>
          <w:p w14:paraId="703D0C3F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5" w:type="dxa"/>
          </w:tcPr>
          <w:p w14:paraId="710BBF99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6AC25461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gridSpan w:val="2"/>
          </w:tcPr>
          <w:p w14:paraId="3C2BFA8F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7E381A4F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8" w:type="dxa"/>
          </w:tcPr>
          <w:p w14:paraId="49564B26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0E8DD3CA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A30656" w:rsidRPr="0039086C" w14:paraId="420732B4" w14:textId="77777777" w:rsidTr="003B0612">
        <w:trPr>
          <w:cantSplit/>
        </w:trPr>
        <w:tc>
          <w:tcPr>
            <w:tcW w:w="3014" w:type="dxa"/>
          </w:tcPr>
          <w:p w14:paraId="696DF015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1" w:type="dxa"/>
          </w:tcPr>
          <w:p w14:paraId="39A051A3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5668A54B" w14:textId="267A286E" w:rsidR="00A30656" w:rsidRPr="0039086C" w:rsidRDefault="00C44ED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C73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44ED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5" w:type="dxa"/>
          </w:tcPr>
          <w:p w14:paraId="079A083D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3B3AC568" w14:textId="093C9D2E" w:rsidR="00A30656" w:rsidRPr="0039086C" w:rsidRDefault="00C44ED6" w:rsidP="0064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30656" w:rsidRPr="00390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D6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1" w:type="dxa"/>
            <w:gridSpan w:val="2"/>
          </w:tcPr>
          <w:p w14:paraId="58B3F7ED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0B3B3470" w14:textId="7CAFE6B4" w:rsidR="00A30656" w:rsidRPr="0039086C" w:rsidRDefault="000945EC" w:rsidP="004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945EC">
              <w:rPr>
                <w:rFonts w:ascii="Angsana New" w:hAnsi="Angsana New"/>
                <w:sz w:val="30"/>
                <w:szCs w:val="30"/>
              </w:rPr>
              <w:t>2</w:t>
            </w:r>
            <w:r w:rsidR="00C425FA" w:rsidRPr="00C425FA">
              <w:rPr>
                <w:rFonts w:ascii="Angsana New" w:hAnsi="Angsana New"/>
                <w:sz w:val="30"/>
                <w:szCs w:val="30"/>
              </w:rPr>
              <w:t>0</w:t>
            </w:r>
            <w:r w:rsidR="002C771C" w:rsidRPr="002C771C">
              <w:rPr>
                <w:rFonts w:ascii="Angsana New" w:hAnsi="Angsana New"/>
                <w:sz w:val="30"/>
                <w:szCs w:val="30"/>
              </w:rPr>
              <w:t>9</w:t>
            </w:r>
            <w:r w:rsidR="00CC50CA">
              <w:rPr>
                <w:rFonts w:ascii="Angsana New" w:hAnsi="Angsana New"/>
                <w:sz w:val="30"/>
                <w:szCs w:val="30"/>
              </w:rPr>
              <w:t>,</w:t>
            </w:r>
            <w:r w:rsidRPr="000945EC">
              <w:rPr>
                <w:rFonts w:ascii="Angsana New" w:hAnsi="Angsana New"/>
                <w:sz w:val="30"/>
                <w:szCs w:val="30"/>
              </w:rPr>
              <w:t>2</w:t>
            </w:r>
            <w:r w:rsidR="001F2957">
              <w:rPr>
                <w:rFonts w:ascii="Angsana New" w:hAnsi="Angsana New"/>
                <w:sz w:val="30"/>
                <w:szCs w:val="30"/>
              </w:rPr>
              <w:t>6</w:t>
            </w:r>
            <w:r w:rsidR="002C771C" w:rsidRPr="002C771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8" w:type="dxa"/>
          </w:tcPr>
          <w:p w14:paraId="79577165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2AA61F30" w14:textId="4D1DB837" w:rsidR="00A30656" w:rsidRPr="0039086C" w:rsidRDefault="000945EC" w:rsidP="004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30656" w:rsidRPr="00390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945E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30656" w:rsidRPr="0039086C" w14:paraId="0AAE1BAF" w14:textId="77777777" w:rsidTr="003B0612">
        <w:trPr>
          <w:cantSplit/>
        </w:trPr>
        <w:tc>
          <w:tcPr>
            <w:tcW w:w="3014" w:type="dxa"/>
          </w:tcPr>
          <w:p w14:paraId="2930FB0F" w14:textId="7F2A7456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1F64EC" w:rsidRPr="0039086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41" w:type="dxa"/>
          </w:tcPr>
          <w:p w14:paraId="571C35DB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04AF05E" w14:textId="596171F8" w:rsidR="00A30656" w:rsidRPr="0039086C" w:rsidRDefault="00C21E4A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85" w:type="dxa"/>
          </w:tcPr>
          <w:p w14:paraId="05F42FE0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14:paraId="03DD633E" w14:textId="54EA9BF0" w:rsidR="00A30656" w:rsidRPr="0039086C" w:rsidRDefault="00C44ED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A30656" w:rsidRPr="00390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1" w:type="dxa"/>
            <w:gridSpan w:val="2"/>
          </w:tcPr>
          <w:p w14:paraId="5F350435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FEF586C" w14:textId="3F786977" w:rsidR="00A30656" w:rsidRPr="0039086C" w:rsidRDefault="00C425FA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425FA">
              <w:rPr>
                <w:rFonts w:ascii="Angsana New" w:hAnsi="Angsana New"/>
                <w:sz w:val="30"/>
                <w:szCs w:val="30"/>
              </w:rPr>
              <w:t>3</w:t>
            </w:r>
            <w:r w:rsidR="000945EC" w:rsidRPr="000945EC">
              <w:rPr>
                <w:rFonts w:ascii="Angsana New" w:hAnsi="Angsana New"/>
                <w:sz w:val="30"/>
                <w:szCs w:val="30"/>
              </w:rPr>
              <w:t>5</w:t>
            </w:r>
            <w:r w:rsidR="003A51FC">
              <w:rPr>
                <w:rFonts w:ascii="Angsana New" w:hAnsi="Angsana New"/>
                <w:sz w:val="30"/>
                <w:szCs w:val="30"/>
              </w:rPr>
              <w:t>,</w:t>
            </w:r>
            <w:r w:rsidR="002F6B43">
              <w:rPr>
                <w:rFonts w:ascii="Angsana New" w:hAnsi="Angsana New"/>
                <w:sz w:val="30"/>
                <w:szCs w:val="30"/>
              </w:rPr>
              <w:t>1</w:t>
            </w:r>
            <w:r w:rsidR="000945EC" w:rsidRPr="000945EC">
              <w:rPr>
                <w:rFonts w:ascii="Angsana New" w:hAnsi="Angsana New"/>
                <w:sz w:val="30"/>
                <w:szCs w:val="30"/>
              </w:rPr>
              <w:t>5</w:t>
            </w:r>
            <w:r w:rsidR="002C771C" w:rsidRPr="002C771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8" w:type="dxa"/>
          </w:tcPr>
          <w:p w14:paraId="6C1FE1AD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1E219DC4" w14:textId="172A1219" w:rsidR="00A30656" w:rsidRPr="0039086C" w:rsidRDefault="00C425FA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30656" w:rsidRPr="00390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30656" w:rsidRPr="0039086C" w14:paraId="4826FD74" w14:textId="77777777" w:rsidTr="003B0612">
        <w:trPr>
          <w:cantSplit/>
        </w:trPr>
        <w:tc>
          <w:tcPr>
            <w:tcW w:w="3014" w:type="dxa"/>
          </w:tcPr>
          <w:p w14:paraId="5468B3E2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dxa"/>
          </w:tcPr>
          <w:p w14:paraId="4FC9BE7E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99DB601" w14:textId="11E902A1" w:rsidR="00A30656" w:rsidRPr="0039086C" w:rsidRDefault="000945EC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C7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21E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21E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5" w:type="dxa"/>
          </w:tcPr>
          <w:p w14:paraId="025BE9C2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235D18" w14:textId="39684643" w:rsidR="00A30656" w:rsidRPr="0039086C" w:rsidRDefault="000945EC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A30656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1" w:type="dxa"/>
            <w:gridSpan w:val="2"/>
          </w:tcPr>
          <w:p w14:paraId="36B71C3E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29C33BAF" w14:textId="23CF2FD4" w:rsidR="00A30656" w:rsidRPr="0039086C" w:rsidRDefault="000945EC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0945E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44ED6" w:rsidRPr="00C44ED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F6B4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A51F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F6B4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0945E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C771C" w:rsidRPr="002C771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8" w:type="dxa"/>
          </w:tcPr>
          <w:p w14:paraId="41D57527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FC2512" w14:textId="0FC7D394" w:rsidR="00A30656" w:rsidRPr="0039086C" w:rsidRDefault="000945EC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A30656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</w:t>
            </w:r>
          </w:p>
        </w:tc>
      </w:tr>
      <w:tr w:rsidR="00184FE4" w:rsidRPr="0039086C" w14:paraId="30A61D07" w14:textId="77777777" w:rsidTr="00184FE4">
        <w:trPr>
          <w:cantSplit/>
        </w:trPr>
        <w:tc>
          <w:tcPr>
            <w:tcW w:w="3014" w:type="dxa"/>
          </w:tcPr>
          <w:p w14:paraId="7BA5D5EE" w14:textId="77777777" w:rsidR="00184FE4" w:rsidRPr="0039086C" w:rsidRDefault="00184FE4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dxa"/>
          </w:tcPr>
          <w:p w14:paraId="240D012D" w14:textId="77777777" w:rsidR="00184FE4" w:rsidRPr="0039086C" w:rsidRDefault="00184FE4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21F2DC9D" w14:textId="77777777" w:rsidR="00184FE4" w:rsidRPr="0039086C" w:rsidRDefault="00184FE4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</w:tcPr>
          <w:p w14:paraId="7D062E86" w14:textId="77777777" w:rsidR="00184FE4" w:rsidRPr="0039086C" w:rsidRDefault="00184FE4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7133D36C" w14:textId="77777777" w:rsidR="00184FE4" w:rsidRPr="0039086C" w:rsidRDefault="00184FE4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6C42C31A" w14:textId="77777777" w:rsidR="00184FE4" w:rsidRPr="0039086C" w:rsidRDefault="00184FE4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843B9CD" w14:textId="77777777" w:rsidR="00184FE4" w:rsidRPr="0039086C" w:rsidRDefault="00184FE4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" w:type="dxa"/>
          </w:tcPr>
          <w:p w14:paraId="393BC2F7" w14:textId="77777777" w:rsidR="00184FE4" w:rsidRPr="0039086C" w:rsidRDefault="00184FE4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44B3613C" w14:textId="77777777" w:rsidR="00184FE4" w:rsidRPr="0039086C" w:rsidRDefault="00184FE4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A5EA5" w:rsidRPr="0039086C" w14:paraId="44C632F3" w14:textId="77777777" w:rsidTr="003B0612">
        <w:trPr>
          <w:cantSplit/>
        </w:trPr>
        <w:tc>
          <w:tcPr>
            <w:tcW w:w="3014" w:type="dxa"/>
            <w:hideMark/>
          </w:tcPr>
          <w:p w14:paraId="1FA6D56E" w14:textId="120C9136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3908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9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441" w:type="dxa"/>
          </w:tcPr>
          <w:p w14:paraId="5E568D70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5" w:type="dxa"/>
          </w:tcPr>
          <w:p w14:paraId="397CEF88" w14:textId="77777777" w:rsidR="002A5EA5" w:rsidRPr="0039086C" w:rsidRDefault="002A5EA5" w:rsidP="00CF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85" w:type="dxa"/>
          </w:tcPr>
          <w:p w14:paraId="08FE1930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171905AE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35FBA360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11B77870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8" w:type="dxa"/>
          </w:tcPr>
          <w:p w14:paraId="46941D01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3B2991AB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5EA5" w:rsidRPr="0039086C" w14:paraId="3A03984B" w14:textId="77777777" w:rsidTr="003B0612">
        <w:trPr>
          <w:cantSplit/>
        </w:trPr>
        <w:tc>
          <w:tcPr>
            <w:tcW w:w="3014" w:type="dxa"/>
          </w:tcPr>
          <w:p w14:paraId="029D685A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1" w:type="dxa"/>
          </w:tcPr>
          <w:p w14:paraId="6BB8F087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</w:tcPr>
          <w:p w14:paraId="30F04EDA" w14:textId="417AC724" w:rsidR="002A5EA5" w:rsidRPr="0039086C" w:rsidRDefault="00C425FA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425F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F6B4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A51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25FA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5" w:type="dxa"/>
          </w:tcPr>
          <w:p w14:paraId="0E0DC9A8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41FDD7F2" w14:textId="2F91EB50" w:rsidR="002A5EA5" w:rsidRPr="0039086C" w:rsidRDefault="00C425FA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C425FA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E0911" w:rsidRPr="00390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425F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1" w:type="dxa"/>
            <w:gridSpan w:val="2"/>
          </w:tcPr>
          <w:p w14:paraId="4252354E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66D3DBBB" w14:textId="277F6ED2" w:rsidR="002A5EA5" w:rsidRPr="0039086C" w:rsidRDefault="000945EC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0945EC">
              <w:rPr>
                <w:rFonts w:ascii="Angsana New" w:hAnsi="Angsana New"/>
                <w:sz w:val="30"/>
                <w:szCs w:val="30"/>
              </w:rPr>
              <w:t>2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6</w:t>
            </w:r>
            <w:r w:rsidR="002F6B43">
              <w:rPr>
                <w:rFonts w:ascii="Angsana New" w:hAnsi="Angsana New"/>
                <w:sz w:val="30"/>
                <w:szCs w:val="30"/>
              </w:rPr>
              <w:t>4</w:t>
            </w:r>
            <w:r w:rsidR="003A51FC">
              <w:rPr>
                <w:rFonts w:ascii="Angsana New" w:hAnsi="Angsana New"/>
                <w:sz w:val="30"/>
                <w:szCs w:val="30"/>
              </w:rPr>
              <w:t>,</w:t>
            </w:r>
            <w:r w:rsidR="002C771C" w:rsidRPr="002C771C">
              <w:rPr>
                <w:rFonts w:ascii="Angsana New" w:hAnsi="Angsana New"/>
                <w:sz w:val="30"/>
                <w:szCs w:val="30"/>
              </w:rPr>
              <w:t>8</w:t>
            </w:r>
            <w:r w:rsidR="002F6B43">
              <w:rPr>
                <w:rFonts w:ascii="Angsana New" w:hAnsi="Angsana New"/>
                <w:sz w:val="30"/>
                <w:szCs w:val="30"/>
              </w:rPr>
              <w:t>7</w:t>
            </w:r>
            <w:r w:rsidRPr="000945E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8" w:type="dxa"/>
          </w:tcPr>
          <w:p w14:paraId="68A19270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197BB60C" w14:textId="366A395F" w:rsidR="002A5EA5" w:rsidRPr="0039086C" w:rsidRDefault="000945EC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945E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30656" w:rsidRPr="00390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676893" w:rsidRPr="0039086C" w14:paraId="0996A814" w14:textId="77777777" w:rsidTr="003B0612">
        <w:trPr>
          <w:cantSplit/>
        </w:trPr>
        <w:tc>
          <w:tcPr>
            <w:tcW w:w="3014" w:type="dxa"/>
          </w:tcPr>
          <w:p w14:paraId="46D3B99B" w14:textId="6C98A673" w:rsidR="00676893" w:rsidRPr="0039086C" w:rsidRDefault="00676893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441" w:type="dxa"/>
          </w:tcPr>
          <w:p w14:paraId="43844E3E" w14:textId="77777777" w:rsidR="00676893" w:rsidRPr="0039086C" w:rsidRDefault="00676893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</w:tcPr>
          <w:p w14:paraId="45BA7FAF" w14:textId="0871D9FA" w:rsidR="00676893" w:rsidRPr="0039086C" w:rsidRDefault="00C44ED6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3A51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5" w:type="dxa"/>
          </w:tcPr>
          <w:p w14:paraId="1EC12A47" w14:textId="77777777" w:rsidR="00676893" w:rsidRPr="0039086C" w:rsidRDefault="00676893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737FA721" w14:textId="063C803B" w:rsidR="00676893" w:rsidRPr="0039086C" w:rsidRDefault="000945EC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76893" w:rsidRPr="00390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945EC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81" w:type="dxa"/>
            <w:gridSpan w:val="2"/>
          </w:tcPr>
          <w:p w14:paraId="033B85D1" w14:textId="77777777" w:rsidR="00676893" w:rsidRPr="0039086C" w:rsidRDefault="00676893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1D895AE6" w14:textId="7EBB1B48" w:rsidR="00676893" w:rsidRPr="0039086C" w:rsidRDefault="00C425FA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C425FA">
              <w:rPr>
                <w:rFonts w:ascii="Angsana New" w:hAnsi="Angsana New"/>
                <w:sz w:val="30"/>
                <w:szCs w:val="30"/>
              </w:rPr>
              <w:t>3</w:t>
            </w:r>
            <w:r w:rsidR="003A51FC">
              <w:rPr>
                <w:rFonts w:ascii="Angsana New" w:hAnsi="Angsana New"/>
                <w:sz w:val="30"/>
                <w:szCs w:val="30"/>
              </w:rPr>
              <w:t>,</w:t>
            </w:r>
            <w:r w:rsidR="000945EC" w:rsidRPr="000945EC">
              <w:rPr>
                <w:rFonts w:ascii="Angsana New" w:hAnsi="Angsana New"/>
                <w:sz w:val="30"/>
                <w:szCs w:val="30"/>
              </w:rPr>
              <w:t>55</w:t>
            </w:r>
            <w:r w:rsidR="002C771C" w:rsidRPr="002C771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8" w:type="dxa"/>
          </w:tcPr>
          <w:p w14:paraId="3970F755" w14:textId="77777777" w:rsidR="00676893" w:rsidRPr="0039086C" w:rsidRDefault="00676893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3DCD5730" w14:textId="7AE3F34A" w:rsidR="00676893" w:rsidRPr="0039086C" w:rsidRDefault="00C44ED6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76893" w:rsidRPr="00390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D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  <w:tr w:rsidR="004E0A75" w:rsidRPr="0039086C" w14:paraId="5A396D1A" w14:textId="77777777" w:rsidTr="003B0612">
        <w:trPr>
          <w:cantSplit/>
        </w:trPr>
        <w:tc>
          <w:tcPr>
            <w:tcW w:w="3014" w:type="dxa"/>
          </w:tcPr>
          <w:p w14:paraId="26336426" w14:textId="20709374" w:rsidR="004E0A75" w:rsidRPr="0039086C" w:rsidRDefault="004E0A75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41" w:type="dxa"/>
          </w:tcPr>
          <w:p w14:paraId="1C95C1E6" w14:textId="77777777" w:rsidR="004E0A75" w:rsidRPr="0039086C" w:rsidRDefault="004E0A75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</w:tcPr>
          <w:p w14:paraId="383C61F5" w14:textId="1A5462D0" w:rsidR="004E0A75" w:rsidRPr="0039086C" w:rsidRDefault="00C44ED6" w:rsidP="00CF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3A51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D6"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  <w:tc>
          <w:tcPr>
            <w:tcW w:w="185" w:type="dxa"/>
          </w:tcPr>
          <w:p w14:paraId="7F86BFD4" w14:textId="77777777" w:rsidR="004E0A75" w:rsidRPr="0039086C" w:rsidRDefault="004E0A75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6F7A2152" w14:textId="58AC58C4" w:rsidR="004E0A75" w:rsidRPr="0039086C" w:rsidRDefault="00C44ED6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5E0911" w:rsidRPr="00390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44ED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1" w:type="dxa"/>
            <w:gridSpan w:val="2"/>
          </w:tcPr>
          <w:p w14:paraId="3B5D49FD" w14:textId="77777777" w:rsidR="004E0A75" w:rsidRPr="0039086C" w:rsidRDefault="004E0A75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04EC4ADA" w14:textId="432CB8C5" w:rsidR="004E0A75" w:rsidRPr="0039086C" w:rsidRDefault="002C771C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2C771C">
              <w:rPr>
                <w:rFonts w:ascii="Angsana New" w:hAnsi="Angsana New"/>
                <w:sz w:val="30"/>
                <w:szCs w:val="30"/>
              </w:rPr>
              <w:t>9</w:t>
            </w:r>
            <w:r w:rsidR="003A51FC">
              <w:rPr>
                <w:rFonts w:ascii="Angsana New" w:hAnsi="Angsana New"/>
                <w:sz w:val="30"/>
                <w:szCs w:val="30"/>
              </w:rPr>
              <w:t>,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6</w:t>
            </w:r>
            <w:r w:rsidR="00C425FA" w:rsidRPr="00C425FA">
              <w:rPr>
                <w:rFonts w:ascii="Angsana New" w:hAnsi="Angsana New"/>
                <w:sz w:val="30"/>
                <w:szCs w:val="30"/>
              </w:rPr>
              <w:t>3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8" w:type="dxa"/>
          </w:tcPr>
          <w:p w14:paraId="78003BCC" w14:textId="77777777" w:rsidR="004E0A75" w:rsidRPr="0039086C" w:rsidRDefault="004E0A75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3C030090" w14:textId="4E2A9B78" w:rsidR="004E0A75" w:rsidRPr="0039086C" w:rsidRDefault="002C771C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2C771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30656" w:rsidRPr="00390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30656" w:rsidRPr="0039086C" w14:paraId="78F169F2" w14:textId="77777777" w:rsidTr="003B0612">
        <w:trPr>
          <w:cantSplit/>
        </w:trPr>
        <w:tc>
          <w:tcPr>
            <w:tcW w:w="3014" w:type="dxa"/>
          </w:tcPr>
          <w:p w14:paraId="0A8C169E" w14:textId="0D10E9C6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086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441" w:type="dxa"/>
          </w:tcPr>
          <w:p w14:paraId="3B4C67DE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</w:tcPr>
          <w:p w14:paraId="7D397986" w14:textId="6DE8777D" w:rsidR="00A30656" w:rsidRPr="0039086C" w:rsidRDefault="000945EC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A51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945E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5" w:type="dxa"/>
          </w:tcPr>
          <w:p w14:paraId="20F80DA1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672FAE61" w14:textId="24C6BD3D" w:rsidR="00A30656" w:rsidRPr="0039086C" w:rsidRDefault="00C425FA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30656" w:rsidRPr="00390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81" w:type="dxa"/>
            <w:gridSpan w:val="2"/>
          </w:tcPr>
          <w:p w14:paraId="2B41B7B9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1332110C" w14:textId="14B3CE5A" w:rsidR="00A30656" w:rsidRPr="0039086C" w:rsidRDefault="000945EC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0945EC">
              <w:rPr>
                <w:rFonts w:ascii="Angsana New" w:hAnsi="Angsana New"/>
                <w:sz w:val="30"/>
                <w:szCs w:val="30"/>
              </w:rPr>
              <w:t>2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4</w:t>
            </w:r>
            <w:r w:rsidRPr="000945E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8" w:type="dxa"/>
          </w:tcPr>
          <w:p w14:paraId="02C4AEDD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4E74FBEC" w14:textId="42643CE9" w:rsidR="00A30656" w:rsidRPr="0039086C" w:rsidRDefault="000945EC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945E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30656" w:rsidRPr="0039086C" w14:paraId="73A22D80" w14:textId="77777777" w:rsidTr="00A52FC3">
        <w:trPr>
          <w:cantSplit/>
        </w:trPr>
        <w:tc>
          <w:tcPr>
            <w:tcW w:w="3014" w:type="dxa"/>
          </w:tcPr>
          <w:p w14:paraId="7C4FB7B2" w14:textId="248A7918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86C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เงินมัดจำสินค้า</w:t>
            </w:r>
          </w:p>
        </w:tc>
        <w:tc>
          <w:tcPr>
            <w:tcW w:w="1441" w:type="dxa"/>
          </w:tcPr>
          <w:p w14:paraId="19471B48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</w:tcPr>
          <w:p w14:paraId="57EE571F" w14:textId="4EFBC315" w:rsidR="00A30656" w:rsidRPr="0039086C" w:rsidRDefault="00C44ED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A51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44ED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5" w:type="dxa"/>
          </w:tcPr>
          <w:p w14:paraId="6D91226A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73E23AC2" w14:textId="0C091CCE" w:rsidR="00A30656" w:rsidRPr="0039086C" w:rsidRDefault="002C771C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C771C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1" w:type="dxa"/>
            <w:gridSpan w:val="2"/>
          </w:tcPr>
          <w:p w14:paraId="48F5273A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7FEEB48F" w14:textId="2ED05240" w:rsidR="00A30656" w:rsidRPr="0039086C" w:rsidRDefault="00C425FA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C425FA">
              <w:rPr>
                <w:rFonts w:ascii="Angsana New" w:hAnsi="Angsana New"/>
                <w:sz w:val="30"/>
                <w:szCs w:val="30"/>
              </w:rPr>
              <w:t>3</w:t>
            </w:r>
            <w:r w:rsidR="000945EC" w:rsidRPr="000945EC">
              <w:rPr>
                <w:rFonts w:ascii="Angsana New" w:hAnsi="Angsana New"/>
                <w:sz w:val="30"/>
                <w:szCs w:val="30"/>
              </w:rPr>
              <w:t>5</w:t>
            </w:r>
            <w:r w:rsidR="002C771C" w:rsidRPr="002C771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8" w:type="dxa"/>
          </w:tcPr>
          <w:p w14:paraId="0391BFA6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0971F3C9" w14:textId="303A2B58" w:rsidR="00A30656" w:rsidRPr="0039086C" w:rsidRDefault="000945EC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945E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30656" w:rsidRPr="0039086C" w14:paraId="30E9823D" w14:textId="77777777" w:rsidTr="00A52FC3">
        <w:trPr>
          <w:cantSplit/>
        </w:trPr>
        <w:tc>
          <w:tcPr>
            <w:tcW w:w="3014" w:type="dxa"/>
          </w:tcPr>
          <w:p w14:paraId="7B0C17D3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39086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41" w:type="dxa"/>
          </w:tcPr>
          <w:p w14:paraId="19FAE926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49CF1512" w14:textId="4195274D" w:rsidR="00A30656" w:rsidRPr="0039086C" w:rsidRDefault="000945EC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67EA3">
              <w:rPr>
                <w:rFonts w:asciiTheme="majorBidi" w:hAnsiTheme="majorBidi" w:cstheme="majorBidi"/>
                <w:sz w:val="30"/>
                <w:szCs w:val="30"/>
              </w:rPr>
              <w:t>4,68</w:t>
            </w:r>
            <w:r w:rsidR="006E68A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5" w:type="dxa"/>
          </w:tcPr>
          <w:p w14:paraId="28682B35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14:paraId="3F4E57A9" w14:textId="14CB8528" w:rsidR="00A30656" w:rsidRPr="0039086C" w:rsidRDefault="00C425FA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C425FA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A30656" w:rsidRPr="00390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1" w:type="dxa"/>
            <w:gridSpan w:val="2"/>
          </w:tcPr>
          <w:p w14:paraId="3B85CC35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6F7D09E" w14:textId="0817CBB4" w:rsidR="00A30656" w:rsidRPr="0039086C" w:rsidRDefault="000945EC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0945EC">
              <w:rPr>
                <w:rFonts w:ascii="Angsana New" w:hAnsi="Angsana New"/>
                <w:sz w:val="30"/>
                <w:szCs w:val="30"/>
              </w:rPr>
              <w:t>2</w:t>
            </w:r>
            <w:r w:rsidR="00C425FA" w:rsidRPr="00C425FA">
              <w:rPr>
                <w:rFonts w:ascii="Angsana New" w:hAnsi="Angsana New"/>
                <w:sz w:val="30"/>
                <w:szCs w:val="30"/>
              </w:rPr>
              <w:t>3</w:t>
            </w:r>
            <w:r w:rsidR="003A51FC">
              <w:rPr>
                <w:rFonts w:ascii="Angsana New" w:hAnsi="Angsana New"/>
                <w:sz w:val="30"/>
                <w:szCs w:val="30"/>
              </w:rPr>
              <w:t>,</w:t>
            </w:r>
            <w:r w:rsidRPr="000945EC">
              <w:rPr>
                <w:rFonts w:ascii="Angsana New" w:hAnsi="Angsana New"/>
                <w:sz w:val="30"/>
                <w:szCs w:val="30"/>
              </w:rPr>
              <w:t>5</w:t>
            </w:r>
            <w:r w:rsidR="002F6B43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88" w:type="dxa"/>
          </w:tcPr>
          <w:p w14:paraId="3C0AFC30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2" w:right="-81" w:firstLine="8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0C799F86" w14:textId="348ADDCD" w:rsidR="00A30656" w:rsidRPr="0039086C" w:rsidRDefault="000945EC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30656" w:rsidRPr="00390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30656" w:rsidRPr="0039086C" w14:paraId="5F86D311" w14:textId="77777777" w:rsidTr="003B0612">
        <w:trPr>
          <w:cantSplit/>
        </w:trPr>
        <w:tc>
          <w:tcPr>
            <w:tcW w:w="3014" w:type="dxa"/>
          </w:tcPr>
          <w:p w14:paraId="09363E99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dxa"/>
          </w:tcPr>
          <w:p w14:paraId="010C1E4C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8F2EB41" w14:textId="3B303657" w:rsidR="00A30656" w:rsidRPr="0039086C" w:rsidRDefault="00C425FA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="003A51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</w:p>
        </w:tc>
        <w:tc>
          <w:tcPr>
            <w:tcW w:w="185" w:type="dxa"/>
          </w:tcPr>
          <w:p w14:paraId="2A37E572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6A1AA2" w14:textId="45A03259" w:rsidR="00A30656" w:rsidRPr="0039086C" w:rsidRDefault="00C44ED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30656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181" w:type="dxa"/>
            <w:gridSpan w:val="2"/>
          </w:tcPr>
          <w:p w14:paraId="2A8C98FC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6ED5D71B" w14:textId="136B270A" w:rsidR="00A30656" w:rsidRPr="0039086C" w:rsidRDefault="00C425FA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25FA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0945EC" w:rsidRPr="000945E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A51F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945EC" w:rsidRPr="000945E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F6B4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945EC" w:rsidRPr="000945E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8" w:type="dxa"/>
          </w:tcPr>
          <w:p w14:paraId="1CAA25AA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3B22A" w14:textId="71917688" w:rsidR="00A30656" w:rsidRPr="0039086C" w:rsidRDefault="00C425FA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A30656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A30656" w:rsidRPr="0039086C" w14:paraId="6D985370" w14:textId="77777777" w:rsidTr="003B0612">
        <w:trPr>
          <w:cantSplit/>
        </w:trPr>
        <w:tc>
          <w:tcPr>
            <w:tcW w:w="3014" w:type="dxa"/>
          </w:tcPr>
          <w:p w14:paraId="525C1CE6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dxa"/>
          </w:tcPr>
          <w:p w14:paraId="32CD88B6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20269D7" w14:textId="745E19E9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85" w:type="dxa"/>
          </w:tcPr>
          <w:p w14:paraId="01A307AB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6669E530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078A59E1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1A6B9D8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8" w:type="dxa"/>
          </w:tcPr>
          <w:p w14:paraId="54347AA5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7C51EA59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0656" w:rsidRPr="0039086C" w14:paraId="75C360AD" w14:textId="77777777" w:rsidTr="003B0612">
        <w:trPr>
          <w:cantSplit/>
        </w:trPr>
        <w:tc>
          <w:tcPr>
            <w:tcW w:w="3014" w:type="dxa"/>
            <w:hideMark/>
          </w:tcPr>
          <w:p w14:paraId="07C5DA50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8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1" w:type="dxa"/>
          </w:tcPr>
          <w:p w14:paraId="4C54F4D2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</w:tcPr>
          <w:p w14:paraId="7240FA3F" w14:textId="03BED845" w:rsidR="00A30656" w:rsidRPr="0039086C" w:rsidRDefault="00C425FA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A43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  <w:r w:rsidR="005521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5" w:type="dxa"/>
          </w:tcPr>
          <w:p w14:paraId="41CD3A8C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794BE9D8" w14:textId="0141CC9F" w:rsidR="00A30656" w:rsidRPr="0039086C" w:rsidRDefault="00C44ED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A30656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1" w:type="dxa"/>
            <w:gridSpan w:val="2"/>
          </w:tcPr>
          <w:p w14:paraId="7056ED44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51D935D3" w14:textId="599FBEF2" w:rsidR="00A30656" w:rsidRPr="0039086C" w:rsidRDefault="000945EC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5E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44ED6" w:rsidRPr="00C44ED6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  <w:r w:rsidR="003A51F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44ED6" w:rsidRPr="00C44ED6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  <w:r w:rsidR="00C425FA" w:rsidRPr="00C425F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8" w:type="dxa"/>
          </w:tcPr>
          <w:p w14:paraId="14F2BDB1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3F63E134" w14:textId="041EF8CC" w:rsidR="00A30656" w:rsidRPr="0039086C" w:rsidRDefault="000945EC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A30656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</w:tr>
      <w:tr w:rsidR="00D175AE" w:rsidRPr="0039086C" w14:paraId="4F090297" w14:textId="77777777" w:rsidTr="003B0612">
        <w:trPr>
          <w:cantSplit/>
        </w:trPr>
        <w:tc>
          <w:tcPr>
            <w:tcW w:w="3014" w:type="dxa"/>
          </w:tcPr>
          <w:p w14:paraId="0E7EE5D5" w14:textId="53C1B31D" w:rsidR="00D175AE" w:rsidRPr="0039086C" w:rsidRDefault="00D175AE" w:rsidP="00D17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086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9086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441" w:type="dxa"/>
          </w:tcPr>
          <w:p w14:paraId="3543CE95" w14:textId="77777777" w:rsidR="00D175AE" w:rsidRPr="0039086C" w:rsidRDefault="00D175AE" w:rsidP="00D17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</w:tcPr>
          <w:p w14:paraId="0558F86F" w14:textId="77777777" w:rsidR="00D175AE" w:rsidRPr="002C771C" w:rsidRDefault="00D175AE" w:rsidP="00D17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</w:tcPr>
          <w:p w14:paraId="413F66AF" w14:textId="77777777" w:rsidR="00D175AE" w:rsidRPr="0039086C" w:rsidRDefault="00D175AE" w:rsidP="00D17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38530F6E" w14:textId="77777777" w:rsidR="00D175AE" w:rsidRPr="00C44ED6" w:rsidRDefault="00D175AE" w:rsidP="00D17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6583D037" w14:textId="77777777" w:rsidR="00D175AE" w:rsidRPr="0039086C" w:rsidRDefault="00D175AE" w:rsidP="00D17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0CD7C558" w14:textId="77777777" w:rsidR="00D175AE" w:rsidRPr="002C771C" w:rsidRDefault="00D175AE" w:rsidP="00D17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" w:type="dxa"/>
          </w:tcPr>
          <w:p w14:paraId="4CBA8202" w14:textId="77777777" w:rsidR="00D175AE" w:rsidRPr="0039086C" w:rsidRDefault="00D175AE" w:rsidP="00D17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2A1A53AE" w14:textId="77777777" w:rsidR="00D175AE" w:rsidRPr="002C771C" w:rsidRDefault="00D175AE" w:rsidP="00D17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175AE" w:rsidRPr="0039086C" w14:paraId="0B50D73C" w14:textId="77777777" w:rsidTr="003B0612">
        <w:trPr>
          <w:cantSplit/>
        </w:trPr>
        <w:tc>
          <w:tcPr>
            <w:tcW w:w="4455" w:type="dxa"/>
            <w:gridSpan w:val="2"/>
          </w:tcPr>
          <w:p w14:paraId="150E8D3B" w14:textId="2D0EA71E" w:rsidR="00D175AE" w:rsidRPr="0039086C" w:rsidRDefault="00D175AE" w:rsidP="00D17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right="36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6A4CD969" w14:textId="2600BFFA" w:rsidR="00D175AE" w:rsidRPr="0039086C" w:rsidRDefault="00D175AE" w:rsidP="00D17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C44ED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52162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85" w:type="dxa"/>
          </w:tcPr>
          <w:p w14:paraId="213D8E34" w14:textId="77777777" w:rsidR="00D175AE" w:rsidRPr="0039086C" w:rsidRDefault="00D175AE" w:rsidP="00D17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14:paraId="51851A6F" w14:textId="06BF160C" w:rsidR="00D175AE" w:rsidRPr="0039086C" w:rsidRDefault="00D175AE" w:rsidP="00D17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39086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144</w:t>
            </w:r>
            <w:r w:rsidRPr="0039086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C44ED6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2C771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9086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1" w:type="dxa"/>
            <w:gridSpan w:val="2"/>
          </w:tcPr>
          <w:p w14:paraId="7A540157" w14:textId="77777777" w:rsidR="00D175AE" w:rsidRPr="0039086C" w:rsidRDefault="00D175AE" w:rsidP="00D17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3C471D4" w14:textId="7A525148" w:rsidR="00D175AE" w:rsidRPr="0039086C" w:rsidRDefault="00D175AE" w:rsidP="00D17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44ED6">
              <w:rPr>
                <w:rFonts w:ascii="Angsana New" w:hAnsi="Angsana New"/>
                <w:sz w:val="30"/>
                <w:szCs w:val="30"/>
              </w:rPr>
              <w:t>1</w:t>
            </w:r>
            <w:r w:rsidRPr="002C771C">
              <w:rPr>
                <w:rFonts w:ascii="Angsana New" w:hAnsi="Angsana New"/>
                <w:sz w:val="30"/>
                <w:szCs w:val="30"/>
              </w:rPr>
              <w:t>9</w:t>
            </w:r>
            <w:r w:rsidR="000945EC" w:rsidRPr="000945E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44ED6">
              <w:rPr>
                <w:rFonts w:ascii="Angsana New" w:hAnsi="Angsana New"/>
                <w:sz w:val="30"/>
                <w:szCs w:val="30"/>
              </w:rPr>
              <w:t>77</w:t>
            </w:r>
            <w:r w:rsidRPr="002C771C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8" w:type="dxa"/>
          </w:tcPr>
          <w:p w14:paraId="224F7203" w14:textId="77777777" w:rsidR="00D175AE" w:rsidRPr="0039086C" w:rsidRDefault="00D175AE" w:rsidP="00D17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5CD5A612" w14:textId="2A56445A" w:rsidR="00D175AE" w:rsidRPr="0039086C" w:rsidRDefault="00D175AE" w:rsidP="00D17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39086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C771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44ED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90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C44ED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39086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175AE" w:rsidRPr="0039086C" w14:paraId="4358A4B9" w14:textId="77777777" w:rsidTr="003B0612">
        <w:trPr>
          <w:cantSplit/>
        </w:trPr>
        <w:tc>
          <w:tcPr>
            <w:tcW w:w="3014" w:type="dxa"/>
            <w:hideMark/>
          </w:tcPr>
          <w:p w14:paraId="55D1AF0B" w14:textId="77777777" w:rsidR="00D175AE" w:rsidRPr="0039086C" w:rsidRDefault="00D175AE" w:rsidP="00D17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1" w:type="dxa"/>
          </w:tcPr>
          <w:p w14:paraId="6835262A" w14:textId="77777777" w:rsidR="00D175AE" w:rsidRPr="0039086C" w:rsidRDefault="00D175AE" w:rsidP="00D17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A060C0C" w14:textId="5C3E2E8F" w:rsidR="00D175AE" w:rsidRPr="0039086C" w:rsidRDefault="000945EC" w:rsidP="00D17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175AE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D175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</w:t>
            </w:r>
            <w:r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175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5" w:type="dxa"/>
          </w:tcPr>
          <w:p w14:paraId="35090CB0" w14:textId="04DF7116" w:rsidR="00D175AE" w:rsidRPr="0039086C" w:rsidRDefault="00D175AE" w:rsidP="00D17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389E18" w14:textId="5931D00E" w:rsidR="00D175AE" w:rsidRPr="0039086C" w:rsidRDefault="000945EC" w:rsidP="00D17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175AE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D175AE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D175AE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175AE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175AE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1" w:type="dxa"/>
            <w:gridSpan w:val="2"/>
          </w:tcPr>
          <w:p w14:paraId="1215D69D" w14:textId="77777777" w:rsidR="00D175AE" w:rsidRPr="0039086C" w:rsidRDefault="00D175AE" w:rsidP="00D17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6AD6FAFB" w14:textId="6848041C" w:rsidR="00D175AE" w:rsidRPr="0039086C" w:rsidRDefault="00C425FA" w:rsidP="00D17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25F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945EC" w:rsidRPr="000945E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C425F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175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75AE" w:rsidRPr="002C771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175AE" w:rsidRPr="00C44ED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0945EC" w:rsidRPr="000945E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8" w:type="dxa"/>
          </w:tcPr>
          <w:p w14:paraId="546766FE" w14:textId="77777777" w:rsidR="00D175AE" w:rsidRPr="0039086C" w:rsidRDefault="00D175AE" w:rsidP="00D17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E70933" w14:textId="7FD08165" w:rsidR="00D175AE" w:rsidRPr="0039086C" w:rsidRDefault="00C425FA" w:rsidP="00D17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175AE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="00D175AE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175AE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175AE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7E36F3C9" w14:textId="77777777" w:rsidR="00F236E7" w:rsidRDefault="00F236E7" w:rsidP="00F236E7">
      <w:pPr>
        <w:spacing w:line="240" w:lineRule="auto"/>
        <w:ind w:left="531"/>
        <w:jc w:val="thaiDistribute"/>
        <w:rPr>
          <w:rFonts w:asciiTheme="majorBidi" w:hAnsiTheme="majorBidi" w:cstheme="majorBidi"/>
        </w:rPr>
      </w:pPr>
    </w:p>
    <w:p w14:paraId="06B6F168" w14:textId="77777777" w:rsidR="002A32C7" w:rsidRDefault="002A32C7" w:rsidP="00F236E7">
      <w:pPr>
        <w:spacing w:line="240" w:lineRule="auto"/>
        <w:ind w:left="531"/>
        <w:jc w:val="thaiDistribute"/>
        <w:rPr>
          <w:rFonts w:asciiTheme="majorBidi" w:hAnsiTheme="majorBidi" w:cstheme="majorBidi"/>
        </w:rPr>
      </w:pPr>
    </w:p>
    <w:p w14:paraId="4939D0E0" w14:textId="77777777" w:rsidR="002A32C7" w:rsidRDefault="002A32C7" w:rsidP="00F236E7">
      <w:pPr>
        <w:spacing w:line="240" w:lineRule="auto"/>
        <w:ind w:left="531"/>
        <w:jc w:val="thaiDistribute"/>
        <w:rPr>
          <w:rFonts w:asciiTheme="majorBidi" w:hAnsiTheme="majorBidi" w:cstheme="majorBidi"/>
        </w:rPr>
      </w:pPr>
    </w:p>
    <w:p w14:paraId="3D4F2D11" w14:textId="77777777" w:rsidR="002A32C7" w:rsidRDefault="002A32C7" w:rsidP="00F236E7">
      <w:pPr>
        <w:spacing w:line="240" w:lineRule="auto"/>
        <w:ind w:left="531"/>
        <w:jc w:val="thaiDistribute"/>
        <w:rPr>
          <w:rFonts w:asciiTheme="majorBidi" w:hAnsiTheme="majorBidi" w:cstheme="majorBidi"/>
        </w:rPr>
      </w:pPr>
    </w:p>
    <w:p w14:paraId="5F9AB740" w14:textId="77777777" w:rsidR="002A32C7" w:rsidRDefault="002A32C7" w:rsidP="00F236E7">
      <w:pPr>
        <w:spacing w:line="240" w:lineRule="auto"/>
        <w:ind w:left="531"/>
        <w:jc w:val="thaiDistribute"/>
        <w:rPr>
          <w:rFonts w:asciiTheme="majorBidi" w:hAnsiTheme="majorBidi" w:cstheme="majorBidi"/>
        </w:rPr>
      </w:pPr>
    </w:p>
    <w:p w14:paraId="1A6C7633" w14:textId="77777777" w:rsidR="002A32C7" w:rsidRDefault="002A32C7" w:rsidP="00F236E7">
      <w:pPr>
        <w:spacing w:line="240" w:lineRule="auto"/>
        <w:ind w:left="531"/>
        <w:jc w:val="thaiDistribute"/>
        <w:rPr>
          <w:rFonts w:asciiTheme="majorBidi" w:hAnsiTheme="majorBidi" w:cstheme="majorBidi"/>
        </w:rPr>
      </w:pPr>
    </w:p>
    <w:p w14:paraId="57849F75" w14:textId="77777777" w:rsidR="002A32C7" w:rsidRDefault="002A32C7" w:rsidP="00F236E7">
      <w:pPr>
        <w:spacing w:line="240" w:lineRule="auto"/>
        <w:ind w:left="531"/>
        <w:jc w:val="thaiDistribute"/>
        <w:rPr>
          <w:rFonts w:asciiTheme="majorBidi" w:hAnsiTheme="majorBidi" w:cstheme="majorBidi"/>
        </w:rPr>
      </w:pPr>
    </w:p>
    <w:p w14:paraId="3CF94730" w14:textId="77777777" w:rsidR="002A32C7" w:rsidRPr="00184FE4" w:rsidRDefault="002A32C7" w:rsidP="00F236E7">
      <w:pPr>
        <w:spacing w:line="240" w:lineRule="auto"/>
        <w:ind w:left="531"/>
        <w:jc w:val="thaiDistribute"/>
        <w:rPr>
          <w:rFonts w:asciiTheme="majorBidi" w:hAnsiTheme="majorBidi" w:cstheme="majorBidi"/>
        </w:r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260"/>
        <w:gridCol w:w="180"/>
        <w:gridCol w:w="1170"/>
        <w:gridCol w:w="180"/>
        <w:gridCol w:w="1170"/>
        <w:gridCol w:w="180"/>
        <w:gridCol w:w="1170"/>
      </w:tblGrid>
      <w:tr w:rsidR="00A30656" w:rsidRPr="00095C51" w14:paraId="3618F042" w14:textId="77777777" w:rsidTr="00157CF1">
        <w:trPr>
          <w:cantSplit/>
          <w:trHeight w:val="308"/>
          <w:tblHeader/>
        </w:trPr>
        <w:tc>
          <w:tcPr>
            <w:tcW w:w="4410" w:type="dxa"/>
            <w:vAlign w:val="bottom"/>
            <w:hideMark/>
          </w:tcPr>
          <w:p w14:paraId="2A89DED8" w14:textId="7B6D823E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39086C">
              <w:rPr>
                <w:rFonts w:ascii="Angsana New" w:hAnsi="Angsana New"/>
                <w:bCs/>
                <w:sz w:val="30"/>
                <w:szCs w:val="30"/>
                <w:cs/>
                <w:lang w:val="en-GB" w:bidi="ar-SA"/>
              </w:rPr>
              <w:lastRenderedPageBreak/>
              <w:br w:type="page"/>
            </w:r>
            <w:r w:rsidRPr="0039086C">
              <w:rPr>
                <w:rFonts w:ascii="Times New Roman" w:hAnsi="Times New Roman"/>
                <w:sz w:val="30"/>
                <w:szCs w:val="30"/>
                <w:lang w:val="en-GB" w:bidi="ar-SA"/>
              </w:rPr>
              <w:br w:type="column"/>
            </w:r>
          </w:p>
        </w:tc>
        <w:tc>
          <w:tcPr>
            <w:tcW w:w="2610" w:type="dxa"/>
            <w:gridSpan w:val="3"/>
            <w:vAlign w:val="bottom"/>
          </w:tcPr>
          <w:p w14:paraId="0636BD58" w14:textId="583D3FF1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39086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7D0A92C6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9ADA829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73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39086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09598B" w:rsidRPr="00095C51" w14:paraId="2037B036" w14:textId="77777777" w:rsidTr="00157CF1">
        <w:trPr>
          <w:cantSplit/>
          <w:trHeight w:val="263"/>
          <w:tblHeader/>
        </w:trPr>
        <w:tc>
          <w:tcPr>
            <w:tcW w:w="4410" w:type="dxa"/>
            <w:vAlign w:val="bottom"/>
          </w:tcPr>
          <w:p w14:paraId="75C5D2C3" w14:textId="77777777" w:rsidR="0009598B" w:rsidRPr="0039086C" w:rsidRDefault="0009598B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1338B49" w14:textId="543781FF" w:rsidR="0009598B" w:rsidRPr="0039086C" w:rsidRDefault="00C425FA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25FA">
              <w:rPr>
                <w:rFonts w:ascii="Angsana New" w:hAnsi="Angsana New"/>
                <w:sz w:val="30"/>
                <w:szCs w:val="30"/>
              </w:rPr>
              <w:t>30</w:t>
            </w:r>
            <w:r w:rsidR="001079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0794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71734084" w14:textId="77777777" w:rsidR="0009598B" w:rsidRPr="0039086C" w:rsidRDefault="0009598B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7EEF5A" w14:textId="6CF4C11C" w:rsidR="0009598B" w:rsidRPr="0039086C" w:rsidRDefault="00C425FA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25FA">
              <w:rPr>
                <w:rFonts w:ascii="Angsana New" w:hAnsi="Angsana New"/>
                <w:sz w:val="30"/>
                <w:szCs w:val="30"/>
              </w:rPr>
              <w:t>3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1</w:t>
            </w:r>
            <w:r w:rsidR="0009598B" w:rsidRPr="0039086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598B" w:rsidRPr="0039086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39B14303" w14:textId="77777777" w:rsidR="0009598B" w:rsidRPr="0039086C" w:rsidRDefault="0009598B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64928B" w14:textId="689E2158" w:rsidR="0009598B" w:rsidRPr="0039086C" w:rsidRDefault="00C425FA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25FA">
              <w:rPr>
                <w:rFonts w:ascii="Angsana New" w:hAnsi="Angsana New"/>
                <w:sz w:val="30"/>
                <w:szCs w:val="30"/>
              </w:rPr>
              <w:t>30</w:t>
            </w:r>
            <w:r w:rsidR="001079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0794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0D56D124" w14:textId="77777777" w:rsidR="0009598B" w:rsidRPr="0039086C" w:rsidRDefault="0009598B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A2021B" w14:textId="0D5DCF75" w:rsidR="0009598B" w:rsidRPr="0039086C" w:rsidRDefault="00C425FA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25FA">
              <w:rPr>
                <w:rFonts w:ascii="Angsana New" w:hAnsi="Angsana New"/>
                <w:sz w:val="30"/>
                <w:szCs w:val="30"/>
              </w:rPr>
              <w:t>3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1</w:t>
            </w:r>
            <w:r w:rsidR="0009598B" w:rsidRPr="0039086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598B" w:rsidRPr="0039086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30656" w:rsidRPr="00095C51" w14:paraId="73763DAA" w14:textId="77777777" w:rsidTr="00157CF1">
        <w:trPr>
          <w:cantSplit/>
          <w:tblHeader/>
        </w:trPr>
        <w:tc>
          <w:tcPr>
            <w:tcW w:w="4410" w:type="dxa"/>
            <w:vAlign w:val="bottom"/>
          </w:tcPr>
          <w:p w14:paraId="136FB866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  <w:r w:rsidRPr="003908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4001DE0C" w14:textId="220AB17E" w:rsidR="00A30656" w:rsidRPr="0039086C" w:rsidRDefault="000945EC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945EC">
              <w:rPr>
                <w:rFonts w:ascii="Angsana New" w:hAnsi="Angsana New"/>
                <w:sz w:val="30"/>
                <w:szCs w:val="30"/>
              </w:rPr>
              <w:t>25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6</w:t>
            </w:r>
            <w:r w:rsidR="002C771C" w:rsidRPr="002C771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22B046A8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F935BC5" w14:textId="58DB6814" w:rsidR="00A30656" w:rsidRPr="0039086C" w:rsidRDefault="000945EC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945EC">
              <w:rPr>
                <w:rFonts w:ascii="Angsana New" w:hAnsi="Angsana New"/>
                <w:sz w:val="30"/>
                <w:szCs w:val="30"/>
              </w:rPr>
              <w:t>25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80" w:type="dxa"/>
          </w:tcPr>
          <w:p w14:paraId="33346C02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D206197" w14:textId="22B9331C" w:rsidR="00A30656" w:rsidRPr="0039086C" w:rsidRDefault="000945EC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5EC">
              <w:rPr>
                <w:rFonts w:ascii="Angsana New" w:hAnsi="Angsana New"/>
                <w:sz w:val="30"/>
                <w:szCs w:val="30"/>
              </w:rPr>
              <w:t>25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6</w:t>
            </w:r>
            <w:r w:rsidR="002C771C" w:rsidRPr="002C771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E4CC807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2A29D38" w14:textId="0253348F" w:rsidR="00A30656" w:rsidRPr="0039086C" w:rsidRDefault="000945EC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945EC">
              <w:rPr>
                <w:rFonts w:ascii="Angsana New" w:hAnsi="Angsana New"/>
                <w:sz w:val="30"/>
                <w:szCs w:val="30"/>
              </w:rPr>
              <w:t>25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A30656" w:rsidRPr="00095C51" w14:paraId="3BFD6DA3" w14:textId="77777777" w:rsidTr="00157CF1">
        <w:trPr>
          <w:cantSplit/>
          <w:tblHeader/>
        </w:trPr>
        <w:tc>
          <w:tcPr>
            <w:tcW w:w="4410" w:type="dxa"/>
            <w:vAlign w:val="bottom"/>
            <w:hideMark/>
          </w:tcPr>
          <w:p w14:paraId="1A28982C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14:paraId="22629BBD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39086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39086C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39086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A30656" w:rsidRPr="00095C51" w14:paraId="72F6AF96" w14:textId="77777777" w:rsidTr="00157CF1">
        <w:trPr>
          <w:cantSplit/>
        </w:trPr>
        <w:tc>
          <w:tcPr>
            <w:tcW w:w="4410" w:type="dxa"/>
            <w:vAlign w:val="bottom"/>
          </w:tcPr>
          <w:p w14:paraId="0463E71A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9086C">
              <w:rPr>
                <w:rFonts w:ascii="Angsana New" w:hAnsi="Angsana New"/>
                <w:b/>
                <w:bCs/>
                <w:sz w:val="30"/>
                <w:szCs w:val="30"/>
                <w:cs/>
                <w:lang w:bidi="ar-SA"/>
              </w:rPr>
              <w:t>กิจการที่เกี่ยวข้องกัน</w:t>
            </w:r>
          </w:p>
        </w:tc>
        <w:tc>
          <w:tcPr>
            <w:tcW w:w="5310" w:type="dxa"/>
            <w:gridSpan w:val="7"/>
            <w:vAlign w:val="bottom"/>
          </w:tcPr>
          <w:p w14:paraId="07A57E9B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A30656" w:rsidRPr="00095C51" w14:paraId="55D5D532" w14:textId="77777777" w:rsidTr="00157CF1">
        <w:trPr>
          <w:cantSplit/>
        </w:trPr>
        <w:tc>
          <w:tcPr>
            <w:tcW w:w="4410" w:type="dxa"/>
            <w:hideMark/>
          </w:tcPr>
          <w:p w14:paraId="7CBAFEEE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CD2F0F7" w14:textId="27C0EB6A" w:rsidR="00A30656" w:rsidRPr="00BA4CFF" w:rsidRDefault="00C44ED6" w:rsidP="00940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40F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D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44ED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3372FAFD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D138BC8" w14:textId="6586D872" w:rsidR="00A30656" w:rsidRPr="00BA4CFF" w:rsidRDefault="00C44ED6" w:rsidP="004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  <w:tab w:val="left" w:pos="10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30656" w:rsidRPr="00BA4C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44ED6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80" w:type="dxa"/>
          </w:tcPr>
          <w:p w14:paraId="51E6699F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F6EDD2B" w14:textId="15D024E0" w:rsidR="00A30656" w:rsidRPr="0039086C" w:rsidRDefault="002C771C" w:rsidP="004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C771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D33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D33E7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80" w:type="dxa"/>
          </w:tcPr>
          <w:p w14:paraId="2B277D62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501EC60" w14:textId="0C3F50C6" w:rsidR="00A30656" w:rsidRPr="00AA7F81" w:rsidRDefault="00C44ED6" w:rsidP="004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1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A30656" w:rsidRPr="00AA7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D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44ED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30656" w:rsidRPr="00095C51" w14:paraId="24B03E94" w14:textId="77777777" w:rsidTr="00157CF1">
        <w:trPr>
          <w:cantSplit/>
        </w:trPr>
        <w:tc>
          <w:tcPr>
            <w:tcW w:w="4410" w:type="dxa"/>
            <w:hideMark/>
          </w:tcPr>
          <w:p w14:paraId="0760D375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289CDF63" w14:textId="77777777" w:rsidR="00A30656" w:rsidRPr="0039086C" w:rsidRDefault="00A30656" w:rsidP="00940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25328F11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FA73833" w14:textId="77777777" w:rsidR="00A30656" w:rsidRPr="00BA4CFF" w:rsidRDefault="00A3065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23B8C4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E7438E8" w14:textId="77777777" w:rsidR="00A30656" w:rsidRPr="0039086C" w:rsidRDefault="00A30656" w:rsidP="00711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1BB7DFF2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816FB36" w14:textId="77777777" w:rsidR="00A30656" w:rsidRPr="00AA7F81" w:rsidRDefault="00A30656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0656" w:rsidRPr="00095C51" w14:paraId="69F06875" w14:textId="77777777" w:rsidTr="00157CF1">
        <w:trPr>
          <w:cantSplit/>
        </w:trPr>
        <w:tc>
          <w:tcPr>
            <w:tcW w:w="4410" w:type="dxa"/>
            <w:hideMark/>
          </w:tcPr>
          <w:p w14:paraId="185D8644" w14:textId="230BA021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="00C425FA" w:rsidRPr="00C425FA">
              <w:rPr>
                <w:rFonts w:ascii="Angsana New" w:hAnsi="Angsana New"/>
                <w:sz w:val="30"/>
                <w:szCs w:val="30"/>
              </w:rPr>
              <w:t>3</w:t>
            </w:r>
            <w:r w:rsidRPr="0039086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6F491A7" w14:textId="74CC22BB" w:rsidR="00A30656" w:rsidRPr="00F2774B" w:rsidRDefault="002C771C" w:rsidP="00F2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771C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80" w:type="dxa"/>
          </w:tcPr>
          <w:p w14:paraId="7F84A149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E2C63C2" w14:textId="154E9D27" w:rsidR="00A30656" w:rsidRPr="00BA4CFF" w:rsidRDefault="00A3065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29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4CF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27FBD53B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330046A" w14:textId="09FB2440" w:rsidR="00A30656" w:rsidRPr="00BA4CFF" w:rsidRDefault="00C44ED6" w:rsidP="004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40F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44ED6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80" w:type="dxa"/>
          </w:tcPr>
          <w:p w14:paraId="64261106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3680E11" w14:textId="5B0CADBE" w:rsidR="00A30656" w:rsidRPr="00AA7F81" w:rsidRDefault="00C44ED6" w:rsidP="004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30656" w:rsidRPr="00095C51" w14:paraId="5FE2AD1A" w14:textId="77777777" w:rsidTr="00157CF1">
        <w:trPr>
          <w:cantSplit/>
        </w:trPr>
        <w:tc>
          <w:tcPr>
            <w:tcW w:w="4410" w:type="dxa"/>
            <w:hideMark/>
          </w:tcPr>
          <w:p w14:paraId="46E438E1" w14:textId="0AF1F8F5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C425FA" w:rsidRPr="00C425FA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C44ED6" w:rsidRPr="00C44ED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C66EA8D" w14:textId="0A107FAF" w:rsidR="00A30656" w:rsidRPr="0039086C" w:rsidRDefault="00FC48BE" w:rsidP="00F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298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534102C1" w14:textId="77777777" w:rsidR="00A30656" w:rsidRPr="0039086C" w:rsidRDefault="00A30656" w:rsidP="00BA1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1396A9" w14:textId="14233F64" w:rsidR="00A30656" w:rsidRPr="00BA4CFF" w:rsidRDefault="00C44ED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0" w:type="dxa"/>
          </w:tcPr>
          <w:p w14:paraId="0A877E21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AFE7C54" w14:textId="27439760" w:rsidR="00A30656" w:rsidRPr="00F2774B" w:rsidRDefault="00940FC3" w:rsidP="00F2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29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5FF45675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BA5BA23" w14:textId="0AEB68E3" w:rsidR="00A30656" w:rsidRPr="0039086C" w:rsidRDefault="00A30656" w:rsidP="00B5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29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9086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FA20D8" w:rsidRPr="00095C51" w14:paraId="3B7BEB8C" w14:textId="77777777" w:rsidTr="00157CF1">
        <w:trPr>
          <w:cantSplit/>
        </w:trPr>
        <w:tc>
          <w:tcPr>
            <w:tcW w:w="4410" w:type="dxa"/>
            <w:hideMark/>
          </w:tcPr>
          <w:p w14:paraId="161796DD" w14:textId="7CDF5B4A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6</w:t>
            </w:r>
            <w:r w:rsidRPr="0039086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9086C">
              <w:rPr>
                <w:rFonts w:ascii="Angsana New" w:hAnsi="Angsana New"/>
                <w:sz w:val="30"/>
                <w:szCs w:val="30"/>
              </w:rPr>
              <w:t>-</w:t>
            </w:r>
            <w:r w:rsidRPr="0039086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1</w:t>
            </w:r>
            <w:r w:rsidR="000945EC" w:rsidRPr="000945EC">
              <w:rPr>
                <w:rFonts w:ascii="Angsana New" w:hAnsi="Angsana New"/>
                <w:sz w:val="30"/>
                <w:szCs w:val="30"/>
              </w:rPr>
              <w:t>2</w:t>
            </w:r>
            <w:r w:rsidRPr="0039086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2035CA7" w14:textId="29AB87C9" w:rsidR="00FA20D8" w:rsidRPr="0039086C" w:rsidRDefault="00FC48BE" w:rsidP="00F2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29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76062744" w14:textId="77777777" w:rsidR="00FA20D8" w:rsidRPr="00F2774B" w:rsidRDefault="00FA20D8" w:rsidP="00F2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298" w:firstLine="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651D492C" w14:textId="1BBB71DF" w:rsidR="00FA20D8" w:rsidRPr="00BA4CFF" w:rsidRDefault="00FA20D8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29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4CF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2F8D055C" w14:textId="77777777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013753C" w14:textId="6D28A9A5" w:rsidR="00FA20D8" w:rsidRPr="00F2774B" w:rsidRDefault="00940FC3" w:rsidP="00F2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29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15855E55" w14:textId="77777777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880AD0F" w14:textId="57BD4858" w:rsidR="00FA20D8" w:rsidRPr="00AA7F81" w:rsidRDefault="000945EC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FA20D8" w:rsidRPr="00AA7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FA20D8" w:rsidRPr="00095C51" w14:paraId="4FFA9FB9" w14:textId="77777777" w:rsidTr="00157CF1">
        <w:trPr>
          <w:cantSplit/>
        </w:trPr>
        <w:tc>
          <w:tcPr>
            <w:tcW w:w="4410" w:type="dxa"/>
            <w:hideMark/>
          </w:tcPr>
          <w:p w14:paraId="1C081E32" w14:textId="662713F5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C44ED6" w:rsidRPr="00C44ED6">
              <w:rPr>
                <w:rFonts w:ascii="Angsana New" w:hAnsi="Angsana New" w:hint="cs"/>
                <w:sz w:val="30"/>
                <w:szCs w:val="30"/>
              </w:rPr>
              <w:t>1</w:t>
            </w:r>
            <w:r w:rsidR="000945EC" w:rsidRPr="000945E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B30D0" w14:textId="2A694901" w:rsidR="00FA20D8" w:rsidRPr="0039086C" w:rsidRDefault="000945EC" w:rsidP="00940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C48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45E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945E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570C94CC" w14:textId="77777777" w:rsidR="00FA20D8" w:rsidRPr="0039086C" w:rsidRDefault="00FA20D8" w:rsidP="0031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52C0E" w14:textId="0A0D52C3" w:rsidR="00FA20D8" w:rsidRPr="00BA4CFF" w:rsidRDefault="000945EC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A20D8" w:rsidRPr="00BA4C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45EC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7967D5AC" w14:textId="77777777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D175B" w14:textId="5A5A66BA" w:rsidR="00FA20D8" w:rsidRPr="00BA4CFF" w:rsidRDefault="00C44ED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940F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D6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180" w:type="dxa"/>
          </w:tcPr>
          <w:p w14:paraId="1CF5B8E1" w14:textId="77777777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259C5" w14:textId="1801C1EA" w:rsidR="00FA20D8" w:rsidRPr="00AA7F81" w:rsidRDefault="00C44ED6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A20D8" w:rsidRPr="00AA7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A20D8" w:rsidRPr="00095C51" w14:paraId="126C2223" w14:textId="77777777" w:rsidTr="00157CF1">
        <w:trPr>
          <w:cantSplit/>
        </w:trPr>
        <w:tc>
          <w:tcPr>
            <w:tcW w:w="4410" w:type="dxa"/>
            <w:hideMark/>
          </w:tcPr>
          <w:p w14:paraId="5CCE6F25" w14:textId="77777777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8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8AD0B4" w14:textId="2ED8B48A" w:rsidR="00FA20D8" w:rsidRPr="0039086C" w:rsidRDefault="00C44ED6" w:rsidP="00711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FC48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467589AB" w14:textId="77777777" w:rsidR="00FA20D8" w:rsidRPr="0039086C" w:rsidRDefault="00FA20D8" w:rsidP="00711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F3DC3" w14:textId="7F9096DA" w:rsidR="00FA20D8" w:rsidRPr="00BA4CFF" w:rsidRDefault="00C44ED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FA20D8" w:rsidRPr="00BA4C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7D61371B" w14:textId="77777777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BFBC6" w14:textId="138CBD7A" w:rsidR="00FA20D8" w:rsidRPr="00BA4CFF" w:rsidRDefault="000945EC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940F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83E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3646A33D" w14:textId="77777777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EF11980" w14:textId="68D4CA65" w:rsidR="00FA20D8" w:rsidRPr="00AA7F81" w:rsidRDefault="000945EC" w:rsidP="004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FA20D8" w:rsidRPr="00AA7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FA20D8" w:rsidRPr="00095C51" w14:paraId="668AD879" w14:textId="77777777" w:rsidTr="005D6079">
        <w:trPr>
          <w:cantSplit/>
          <w:trHeight w:val="71"/>
        </w:trPr>
        <w:tc>
          <w:tcPr>
            <w:tcW w:w="4410" w:type="dxa"/>
            <w:vAlign w:val="bottom"/>
            <w:hideMark/>
          </w:tcPr>
          <w:p w14:paraId="59665C00" w14:textId="77777777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97" w:hanging="197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908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6E44A2F" w14:textId="3712FEC8" w:rsidR="00FA20D8" w:rsidRPr="0039086C" w:rsidRDefault="00940FC3" w:rsidP="00F2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277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F277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EFED347" w14:textId="77777777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50FC1B57" w14:textId="0F5C8B47" w:rsidR="00FA20D8" w:rsidRPr="00BA4CFF" w:rsidRDefault="00FA20D8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100" w:afterAutospacing="1" w:line="240" w:lineRule="auto"/>
              <w:ind w:left="-83" w:right="274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4CF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72B1BC8F" w14:textId="77777777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279B9FA1" w14:textId="7F72F6DA" w:rsidR="00FA20D8" w:rsidRPr="004B0750" w:rsidRDefault="00940FC3" w:rsidP="004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847A9B3" w14:textId="77777777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045F313" w14:textId="39B1E55C" w:rsidR="00FA20D8" w:rsidRPr="0039086C" w:rsidRDefault="00FA20D8" w:rsidP="004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07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4B07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4B07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A20D8" w:rsidRPr="00095C51" w14:paraId="65CB3385" w14:textId="77777777" w:rsidTr="00650731">
        <w:trPr>
          <w:cantSplit/>
        </w:trPr>
        <w:tc>
          <w:tcPr>
            <w:tcW w:w="4410" w:type="dxa"/>
            <w:hideMark/>
          </w:tcPr>
          <w:p w14:paraId="779F791D" w14:textId="77777777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3" w:name="_Hlk204258815"/>
            <w:r w:rsidRPr="003908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BF6419A" w14:textId="1AB3ED07" w:rsidR="00FA20D8" w:rsidRPr="0039086C" w:rsidRDefault="000945EC" w:rsidP="00711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C48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713F725B" w14:textId="77777777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A12FCDA" w14:textId="5413C822" w:rsidR="00FA20D8" w:rsidRPr="0039086C" w:rsidRDefault="00C44ED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FA20D8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357B1156" w14:textId="77777777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D54D76C" w14:textId="19E16575" w:rsidR="00FA20D8" w:rsidRPr="0039086C" w:rsidRDefault="00C44ED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83E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40F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83E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4AD93981" w14:textId="77777777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0A7FD997" w14:textId="2AED43F9" w:rsidR="00FA20D8" w:rsidRPr="0039086C" w:rsidRDefault="00C44ED6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A20D8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845497" w:rsidRPr="00095C51" w14:paraId="2816C5B2" w14:textId="77777777" w:rsidTr="00845497">
        <w:trPr>
          <w:cantSplit/>
        </w:trPr>
        <w:tc>
          <w:tcPr>
            <w:tcW w:w="4410" w:type="dxa"/>
          </w:tcPr>
          <w:p w14:paraId="25109D58" w14:textId="77777777" w:rsidR="00845497" w:rsidRPr="00D04597" w:rsidRDefault="00845497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09710E9E" w14:textId="77777777" w:rsidR="00845497" w:rsidRPr="00D04597" w:rsidRDefault="00845497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514A681D" w14:textId="77777777" w:rsidR="00845497" w:rsidRPr="00D04597" w:rsidRDefault="00845497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E88FA87" w14:textId="77777777" w:rsidR="00845497" w:rsidRPr="00D04597" w:rsidRDefault="00845497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57FFC649" w14:textId="77777777" w:rsidR="00845497" w:rsidRPr="00D04597" w:rsidRDefault="00845497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A66D609" w14:textId="77777777" w:rsidR="00845497" w:rsidRPr="00D04597" w:rsidRDefault="00845497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262DBFE2" w14:textId="77777777" w:rsidR="00845497" w:rsidRPr="00D04597" w:rsidRDefault="00845497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42705D0" w14:textId="77777777" w:rsidR="00845497" w:rsidRPr="00D04597" w:rsidRDefault="00845497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bookmarkEnd w:id="3"/>
      <w:tr w:rsidR="002374AB" w:rsidRPr="00095C51" w14:paraId="58F61E73" w14:textId="77777777" w:rsidTr="00845497">
        <w:trPr>
          <w:cantSplit/>
        </w:trPr>
        <w:tc>
          <w:tcPr>
            <w:tcW w:w="4410" w:type="dxa"/>
          </w:tcPr>
          <w:p w14:paraId="193E86D1" w14:textId="3C48141F" w:rsidR="002374AB" w:rsidRPr="0039086C" w:rsidRDefault="00037BA1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EC6B607" w14:textId="2DBD8B05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841E38F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C3EDEC" w14:textId="531A29AC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18B2BB6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318A8B4" w14:textId="7ED882AD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40CD515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B578E2D" w14:textId="3438B730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374AB" w:rsidRPr="00095C51" w14:paraId="2A96666F" w14:textId="77777777" w:rsidTr="00157CF1">
        <w:trPr>
          <w:cantSplit/>
        </w:trPr>
        <w:tc>
          <w:tcPr>
            <w:tcW w:w="4410" w:type="dxa"/>
            <w:hideMark/>
          </w:tcPr>
          <w:p w14:paraId="74FB1444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F456385" w14:textId="70A6BC1E" w:rsidR="002374AB" w:rsidRPr="0039086C" w:rsidRDefault="00C44ED6" w:rsidP="004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3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</w:rPr>
              <w:t>146</w:t>
            </w:r>
            <w:r w:rsidR="009C6F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83E9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0407D809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BF78844" w14:textId="0736E253" w:rsidR="002374AB" w:rsidRPr="00BA4CFF" w:rsidRDefault="00C44ED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</w:rPr>
              <w:t>177</w:t>
            </w:r>
            <w:r w:rsidR="002374AB" w:rsidRPr="00BA4C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44ED6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80" w:type="dxa"/>
          </w:tcPr>
          <w:p w14:paraId="22337EFB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C9B3AB4" w14:textId="5640F58B" w:rsidR="002374AB" w:rsidRPr="00AA7F81" w:rsidRDefault="00C44ED6" w:rsidP="004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FB140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C6F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B140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5A27C4DC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2B811F9" w14:textId="71B711CF" w:rsidR="002374AB" w:rsidRPr="00AA7F81" w:rsidRDefault="00C44ED6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374AB" w:rsidRPr="00AA7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44ED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374AB" w:rsidRPr="00095C51" w14:paraId="1C55D6B6" w14:textId="77777777" w:rsidTr="00157CF1">
        <w:trPr>
          <w:cantSplit/>
        </w:trPr>
        <w:tc>
          <w:tcPr>
            <w:tcW w:w="4410" w:type="dxa"/>
            <w:hideMark/>
          </w:tcPr>
          <w:p w14:paraId="66E47628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595C175" w14:textId="77777777" w:rsidR="002374AB" w:rsidRPr="00BA4CFF" w:rsidRDefault="002374AB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2B990B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C9B1848" w14:textId="77777777" w:rsidR="002374AB" w:rsidRPr="00BA4CFF" w:rsidRDefault="002374AB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FF6176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44AEDDF" w14:textId="77777777" w:rsidR="002374AB" w:rsidRPr="00AA7F81" w:rsidRDefault="002374AB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943D2F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6FBFE41" w14:textId="77777777" w:rsidR="002374AB" w:rsidRPr="00AA7F81" w:rsidRDefault="002374AB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74AB" w:rsidRPr="00095C51" w14:paraId="53443345" w14:textId="77777777" w:rsidTr="00157CF1">
        <w:trPr>
          <w:cantSplit/>
        </w:trPr>
        <w:tc>
          <w:tcPr>
            <w:tcW w:w="4410" w:type="dxa"/>
            <w:hideMark/>
          </w:tcPr>
          <w:p w14:paraId="241AC874" w14:textId="202781EE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="00C425FA" w:rsidRPr="00C425FA">
              <w:rPr>
                <w:rFonts w:ascii="Angsana New" w:hAnsi="Angsana New"/>
                <w:sz w:val="30"/>
                <w:szCs w:val="30"/>
              </w:rPr>
              <w:t>3</w:t>
            </w:r>
            <w:r w:rsidRPr="0039086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288D6CB" w14:textId="5504929A" w:rsidR="002374AB" w:rsidRPr="00BA4CFF" w:rsidRDefault="00C44ED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C6F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D6">
              <w:rPr>
                <w:rFonts w:asciiTheme="majorBidi" w:hAnsiTheme="majorBidi" w:cstheme="majorBidi"/>
                <w:sz w:val="30"/>
                <w:szCs w:val="30"/>
              </w:rPr>
              <w:t>774</w:t>
            </w:r>
          </w:p>
        </w:tc>
        <w:tc>
          <w:tcPr>
            <w:tcW w:w="180" w:type="dxa"/>
          </w:tcPr>
          <w:p w14:paraId="46A4FC9E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27C0F31" w14:textId="5241F5D1" w:rsidR="002374AB" w:rsidRPr="00BA4CFF" w:rsidRDefault="00C44ED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2374AB" w:rsidRPr="00BA4C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C5FA3D1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C1C5AAC" w14:textId="1A1A1A33" w:rsidR="002374AB" w:rsidRPr="00AA7F81" w:rsidRDefault="002C771C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771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C6F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16CF58D8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B9020B9" w14:textId="1E8C5817" w:rsidR="002374AB" w:rsidRPr="00AA7F81" w:rsidRDefault="000945EC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374AB" w:rsidRPr="00AA7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</w:tr>
      <w:tr w:rsidR="002374AB" w:rsidRPr="00095C51" w14:paraId="741375B2" w14:textId="77777777" w:rsidTr="00157CF1">
        <w:trPr>
          <w:cantSplit/>
        </w:trPr>
        <w:tc>
          <w:tcPr>
            <w:tcW w:w="4410" w:type="dxa"/>
            <w:hideMark/>
          </w:tcPr>
          <w:p w14:paraId="7A6FC4A4" w14:textId="207EF68C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C425FA" w:rsidRPr="00C425FA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C44ED6" w:rsidRPr="00C44ED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CD7BAF8" w14:textId="3FFB4AF7" w:rsidR="002374AB" w:rsidRPr="00BA4CFF" w:rsidRDefault="00C425FA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C6F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6B2C8B71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6EE559B" w14:textId="5B42129B" w:rsidR="002374AB" w:rsidRPr="00BA4CFF" w:rsidRDefault="002C771C" w:rsidP="006B0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771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374AB" w:rsidRPr="00BA4C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C771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2056CFFC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D75C49F" w14:textId="7BB9CCEC" w:rsidR="002374AB" w:rsidRPr="00AA7F81" w:rsidRDefault="00C425FA" w:rsidP="006B0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C6F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80" w:type="dxa"/>
          </w:tcPr>
          <w:p w14:paraId="6A04EBF0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9DC50C5" w14:textId="2A59289D" w:rsidR="002374AB" w:rsidRPr="00AA7F81" w:rsidRDefault="002C771C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771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374AB" w:rsidRPr="00AA7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C771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374AB" w:rsidRPr="00095C51" w14:paraId="42ED447B" w14:textId="77777777" w:rsidTr="00157CF1">
        <w:trPr>
          <w:cantSplit/>
        </w:trPr>
        <w:tc>
          <w:tcPr>
            <w:tcW w:w="4410" w:type="dxa"/>
            <w:hideMark/>
          </w:tcPr>
          <w:p w14:paraId="29972F97" w14:textId="0D4925CF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6</w:t>
            </w:r>
            <w:r w:rsidRPr="0039086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9086C">
              <w:rPr>
                <w:rFonts w:ascii="Angsana New" w:hAnsi="Angsana New"/>
                <w:sz w:val="30"/>
                <w:szCs w:val="30"/>
              </w:rPr>
              <w:t>-</w:t>
            </w:r>
            <w:r w:rsidRPr="0039086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1</w:t>
            </w:r>
            <w:r w:rsidR="000945EC" w:rsidRPr="000945EC">
              <w:rPr>
                <w:rFonts w:ascii="Angsana New" w:hAnsi="Angsana New"/>
                <w:sz w:val="30"/>
                <w:szCs w:val="30"/>
              </w:rPr>
              <w:t>2</w:t>
            </w:r>
            <w:r w:rsidRPr="0039086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8098C7F" w14:textId="45FD2444" w:rsidR="002374AB" w:rsidRPr="00BA4CFF" w:rsidRDefault="00C44ED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115FB969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0589962" w14:textId="6F9261D5" w:rsidR="002374AB" w:rsidRPr="00BA4CFF" w:rsidRDefault="00C425FA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374AB" w:rsidRPr="00BA4C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425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02010CD6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D56251C" w14:textId="22BE15A0" w:rsidR="002374AB" w:rsidRPr="00AA7F81" w:rsidRDefault="00C44ED6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6CDAAC4A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C10933D" w14:textId="27D0BB10" w:rsidR="002374AB" w:rsidRPr="00AA7F81" w:rsidRDefault="00C425FA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374AB" w:rsidRPr="00AA7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425FA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2374AB" w:rsidRPr="00095C51" w14:paraId="1C5FFF5A" w14:textId="77777777" w:rsidTr="00157CF1">
        <w:trPr>
          <w:cantSplit/>
        </w:trPr>
        <w:tc>
          <w:tcPr>
            <w:tcW w:w="4410" w:type="dxa"/>
            <w:hideMark/>
          </w:tcPr>
          <w:p w14:paraId="2368FACD" w14:textId="2386D13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C44ED6" w:rsidRPr="00C44ED6">
              <w:rPr>
                <w:rFonts w:ascii="Angsana New" w:hAnsi="Angsana New" w:hint="cs"/>
                <w:sz w:val="30"/>
                <w:szCs w:val="30"/>
              </w:rPr>
              <w:t>1</w:t>
            </w:r>
            <w:r w:rsidR="000945EC" w:rsidRPr="000945E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A5554" w14:textId="2F8891D0" w:rsidR="002374AB" w:rsidRPr="00BA4CFF" w:rsidRDefault="00C44ED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C6F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44ED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43583C9A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9A58E" w14:textId="344ED349" w:rsidR="002374AB" w:rsidRPr="00BA4CFF" w:rsidRDefault="002C771C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771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374AB" w:rsidRPr="00BA4C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2C771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11F1089D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42236" w14:textId="163D97F6" w:rsidR="002374AB" w:rsidRPr="00AA7F81" w:rsidRDefault="00C44ED6" w:rsidP="004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6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C6F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D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59014DC7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1B52B" w14:textId="22A020E9" w:rsidR="002374AB" w:rsidRPr="00AA7F81" w:rsidRDefault="002C771C" w:rsidP="004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6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771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374AB" w:rsidRPr="00AA7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2374AB" w:rsidRPr="00095C51" w14:paraId="34BBB319" w14:textId="77777777" w:rsidTr="00157CF1">
        <w:trPr>
          <w:cantSplit/>
        </w:trPr>
        <w:tc>
          <w:tcPr>
            <w:tcW w:w="4410" w:type="dxa"/>
            <w:hideMark/>
          </w:tcPr>
          <w:p w14:paraId="29D3D32C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8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910A8" w14:textId="5333B839" w:rsidR="002374AB" w:rsidRPr="0039086C" w:rsidRDefault="00C425FA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E83E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9C6F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79E0D66B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EBB76" w14:textId="6BF2D8D8" w:rsidR="002374AB" w:rsidRPr="00BA4CFF" w:rsidRDefault="00C425FA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2374AB" w:rsidRPr="00BA4C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1BBA699F" w14:textId="77777777" w:rsidR="002374AB" w:rsidRPr="00BA4CFF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2C4BD" w14:textId="378B6491" w:rsidR="002374AB" w:rsidRPr="004B0750" w:rsidRDefault="000945EC" w:rsidP="004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FB1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9C6F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8140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2F2678B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87B1404" w14:textId="3833358B" w:rsidR="002374AB" w:rsidRPr="0039086C" w:rsidRDefault="000945EC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374AB" w:rsidRPr="00AA7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</w:tr>
      <w:tr w:rsidR="002374AB" w:rsidRPr="00095C51" w14:paraId="15FFA1AD" w14:textId="77777777" w:rsidTr="00157CF1">
        <w:trPr>
          <w:cantSplit/>
          <w:trHeight w:val="71"/>
        </w:trPr>
        <w:tc>
          <w:tcPr>
            <w:tcW w:w="4410" w:type="dxa"/>
            <w:vAlign w:val="bottom"/>
            <w:hideMark/>
          </w:tcPr>
          <w:p w14:paraId="1FD2912A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97" w:hanging="197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908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7ABE2" w14:textId="169E3805" w:rsidR="002374AB" w:rsidRPr="00BA4CFF" w:rsidRDefault="009C6F62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C48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329DCB5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50343" w14:textId="02D3F095" w:rsidR="002374AB" w:rsidRPr="00BA4CFF" w:rsidRDefault="002374AB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4CF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144</w:t>
            </w:r>
            <w:r w:rsidRPr="00BA4C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A4CF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35B16AD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81D5EB" w14:textId="6CCDA6F3" w:rsidR="002374AB" w:rsidRPr="00AA7F81" w:rsidRDefault="009C6F62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7F887DD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4810DE9" w14:textId="67D3A317" w:rsidR="002374AB" w:rsidRPr="00AA7F81" w:rsidRDefault="002374AB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7F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141</w:t>
            </w:r>
            <w:r w:rsidRPr="00AA7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A7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374AB" w:rsidRPr="00095C51" w14:paraId="176D1FA6" w14:textId="77777777" w:rsidTr="00157CF1">
        <w:trPr>
          <w:cantSplit/>
        </w:trPr>
        <w:tc>
          <w:tcPr>
            <w:tcW w:w="4410" w:type="dxa"/>
            <w:hideMark/>
          </w:tcPr>
          <w:p w14:paraId="0AEA3168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8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6282A" w14:textId="3B7D5FF8" w:rsidR="002374AB" w:rsidRPr="0039086C" w:rsidRDefault="00C44ED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FC48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FB1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30EFB4BE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F59C8F" w14:textId="3D4B4104" w:rsidR="002374AB" w:rsidRPr="00BA4CFF" w:rsidRDefault="00C44ED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374AB" w:rsidRPr="00BA4C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47841B5A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1A19D9" w14:textId="1D02F4B4" w:rsidR="002374AB" w:rsidRPr="0039086C" w:rsidRDefault="00C44ED6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140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8140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8140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2E5E5E9E" w14:textId="2910CB0C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7560A37E" w14:textId="498D37AC" w:rsidR="002374AB" w:rsidRPr="004B0750" w:rsidRDefault="00C44ED6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</w:t>
            </w:r>
            <w:r w:rsidR="002374AB" w:rsidRPr="00AA7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2374AB" w:rsidRPr="00095C51" w14:paraId="582C5D42" w14:textId="77777777" w:rsidTr="00157CF1">
        <w:trPr>
          <w:cantSplit/>
        </w:trPr>
        <w:tc>
          <w:tcPr>
            <w:tcW w:w="4410" w:type="dxa"/>
          </w:tcPr>
          <w:p w14:paraId="5063D4FB" w14:textId="77777777" w:rsidR="002374AB" w:rsidRPr="00D04597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20EE8B6F" w14:textId="4B79E45E" w:rsidR="002374AB" w:rsidRPr="00D04597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7A67EA87" w14:textId="77777777" w:rsidR="002374AB" w:rsidRPr="00D04597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7F9D28A3" w14:textId="77777777" w:rsidR="002374AB" w:rsidRPr="00D04597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B2CEF1F" w14:textId="77777777" w:rsidR="002374AB" w:rsidRPr="00D04597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15DE667C" w14:textId="77777777" w:rsidR="002374AB" w:rsidRPr="00D04597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100E5DF2" w14:textId="77777777" w:rsidR="002374AB" w:rsidRPr="00D04597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236B78D" w14:textId="77777777" w:rsidR="002374AB" w:rsidRPr="00D04597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74AB" w:rsidRPr="00095C51" w14:paraId="736C1920" w14:textId="77777777" w:rsidTr="00157CF1">
        <w:trPr>
          <w:cantSplit/>
        </w:trPr>
        <w:tc>
          <w:tcPr>
            <w:tcW w:w="4410" w:type="dxa"/>
          </w:tcPr>
          <w:p w14:paraId="3902A04B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8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4CC25A1" w14:textId="6077E515" w:rsidR="002374AB" w:rsidRPr="0039086C" w:rsidRDefault="00C44ED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FB1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C48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16CC56CD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382AAAA0" w14:textId="2F23E56E" w:rsidR="002374AB" w:rsidRPr="0039086C" w:rsidRDefault="000945EC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374AB" w:rsidRPr="00BA4C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57E07FC9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5A931CAE" w14:textId="414DAEF1" w:rsidR="002374AB" w:rsidRPr="0039086C" w:rsidRDefault="000945EC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C6F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180" w:type="dxa"/>
          </w:tcPr>
          <w:p w14:paraId="58C0372C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1116567" w14:textId="311D3159" w:rsidR="002374AB" w:rsidRPr="004B0750" w:rsidRDefault="00C425FA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2374AB" w:rsidRPr="00AA7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506411A2" w14:textId="77777777" w:rsidR="001321E3" w:rsidRPr="00D04597" w:rsidRDefault="001321E3" w:rsidP="001321E3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260"/>
        <w:gridCol w:w="180"/>
        <w:gridCol w:w="1170"/>
        <w:gridCol w:w="180"/>
        <w:gridCol w:w="1170"/>
        <w:gridCol w:w="181"/>
        <w:gridCol w:w="1169"/>
      </w:tblGrid>
      <w:tr w:rsidR="001321E3" w:rsidRPr="0039086C" w14:paraId="0A537CF5" w14:textId="77777777" w:rsidTr="006B0344">
        <w:trPr>
          <w:cantSplit/>
          <w:trHeight w:val="416"/>
        </w:trPr>
        <w:tc>
          <w:tcPr>
            <w:tcW w:w="4410" w:type="dxa"/>
            <w:vAlign w:val="bottom"/>
            <w:hideMark/>
          </w:tcPr>
          <w:p w14:paraId="2A05430D" w14:textId="6A2B7001" w:rsidR="001321E3" w:rsidRPr="0039086C" w:rsidRDefault="001321E3" w:rsidP="00703157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908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3908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Pr="003908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610" w:type="dxa"/>
            <w:gridSpan w:val="3"/>
            <w:vAlign w:val="bottom"/>
          </w:tcPr>
          <w:p w14:paraId="26EA2357" w14:textId="77777777" w:rsidR="001321E3" w:rsidRPr="0039086C" w:rsidRDefault="001321E3" w:rsidP="0070315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9086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F5A7D5E" w14:textId="77777777" w:rsidR="001321E3" w:rsidRPr="0039086C" w:rsidRDefault="001321E3" w:rsidP="0070315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D888B44" w14:textId="77777777" w:rsidR="001321E3" w:rsidRPr="0039086C" w:rsidRDefault="001321E3" w:rsidP="0070315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9086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B7721" w:rsidRPr="0039086C" w14:paraId="4E8DE124" w14:textId="77777777" w:rsidTr="006B0344">
        <w:trPr>
          <w:cantSplit/>
        </w:trPr>
        <w:tc>
          <w:tcPr>
            <w:tcW w:w="4410" w:type="dxa"/>
            <w:vAlign w:val="bottom"/>
          </w:tcPr>
          <w:p w14:paraId="3FED80E5" w14:textId="2C94A4F3" w:rsidR="00513BF6" w:rsidRPr="0039086C" w:rsidRDefault="003170C3" w:rsidP="00513BF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908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1079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งวดเก้าเดือน</w:t>
            </w:r>
            <w:r w:rsidRPr="003908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Pr="003908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425FA" w:rsidRPr="00C425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1079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1079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1576AC62" w14:textId="1B926E8D" w:rsidR="009B7721" w:rsidRPr="0039086C" w:rsidRDefault="000945EC" w:rsidP="009B772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945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="00C44ED6" w:rsidRPr="00C44E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  <w:r w:rsidR="002C771C" w:rsidRPr="002C771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4BFE141" w14:textId="77777777" w:rsidR="009B7721" w:rsidRPr="0039086C" w:rsidRDefault="009B7721" w:rsidP="009B772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313030" w14:textId="516B0BEE" w:rsidR="009B7721" w:rsidRPr="0039086C" w:rsidRDefault="000945EC" w:rsidP="009B772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945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="00C44ED6" w:rsidRPr="00C44E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180" w:type="dxa"/>
          </w:tcPr>
          <w:p w14:paraId="0A127669" w14:textId="77777777" w:rsidR="009B7721" w:rsidRPr="0039086C" w:rsidRDefault="009B7721" w:rsidP="009B772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554CE0" w14:textId="570DE311" w:rsidR="009B7721" w:rsidRPr="0039086C" w:rsidRDefault="000945EC" w:rsidP="009B7721">
            <w:pPr>
              <w:spacing w:line="240" w:lineRule="auto"/>
              <w:ind w:left="14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945EC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="00C44ED6" w:rsidRPr="00C44ED6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="002C771C" w:rsidRPr="002C771C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81" w:type="dxa"/>
            <w:vAlign w:val="bottom"/>
          </w:tcPr>
          <w:p w14:paraId="4072DFBA" w14:textId="77777777" w:rsidR="009B7721" w:rsidRPr="0039086C" w:rsidRDefault="009B7721" w:rsidP="009B77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1FDBED0" w14:textId="33E82A5B" w:rsidR="009B7721" w:rsidRPr="0039086C" w:rsidRDefault="000945EC" w:rsidP="009B772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945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="00C44ED6" w:rsidRPr="00C44E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67</w:t>
            </w:r>
          </w:p>
        </w:tc>
      </w:tr>
      <w:tr w:rsidR="001321E3" w:rsidRPr="0039086C" w14:paraId="4DA03A40" w14:textId="77777777" w:rsidTr="006B0344">
        <w:trPr>
          <w:cantSplit/>
        </w:trPr>
        <w:tc>
          <w:tcPr>
            <w:tcW w:w="4410" w:type="dxa"/>
            <w:vAlign w:val="bottom"/>
            <w:hideMark/>
          </w:tcPr>
          <w:p w14:paraId="34030908" w14:textId="77777777" w:rsidR="001321E3" w:rsidRPr="0039086C" w:rsidRDefault="001321E3" w:rsidP="001321E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14:paraId="737E4168" w14:textId="77777777" w:rsidR="001321E3" w:rsidRPr="0039086C" w:rsidRDefault="001321E3" w:rsidP="001321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908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E2CD7" w:rsidRPr="0039086C" w14:paraId="454C0E15" w14:textId="77777777" w:rsidTr="006B0344">
        <w:trPr>
          <w:cantSplit/>
        </w:trPr>
        <w:tc>
          <w:tcPr>
            <w:tcW w:w="4410" w:type="dxa"/>
          </w:tcPr>
          <w:p w14:paraId="16E792AD" w14:textId="32D3A50C" w:rsidR="00EE2CD7" w:rsidRPr="009C350D" w:rsidRDefault="00EE2CD7" w:rsidP="001C533E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680"/>
                <w:tab w:val="left" w:pos="188"/>
              </w:tabs>
              <w:spacing w:line="240" w:lineRule="auto"/>
              <w:ind w:hanging="7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50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CF2C021" w14:textId="435D85C8" w:rsidR="00EE2CD7" w:rsidRPr="0039086C" w:rsidRDefault="00C44ED6" w:rsidP="006B0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C6F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D6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17C17E31" w14:textId="77777777" w:rsidR="00EE2CD7" w:rsidRPr="0039086C" w:rsidRDefault="00EE2CD7" w:rsidP="00EE2CD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512ED39" w14:textId="4D578212" w:rsidR="00EE2CD7" w:rsidRPr="0039086C" w:rsidRDefault="002C771C" w:rsidP="006B0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771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27A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72239239" w14:textId="77777777" w:rsidR="00EE2CD7" w:rsidRPr="0039086C" w:rsidRDefault="00EE2CD7" w:rsidP="00EE2CD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9AD91E9" w14:textId="2514CC5C" w:rsidR="00EE2CD7" w:rsidRPr="0039086C" w:rsidRDefault="00C44ED6" w:rsidP="00BF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C48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1" w:type="dxa"/>
          </w:tcPr>
          <w:p w14:paraId="72C38590" w14:textId="77777777" w:rsidR="00EE2CD7" w:rsidRPr="0039086C" w:rsidRDefault="00EE2CD7" w:rsidP="00EE2CD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51E7D10F" w14:textId="0F389FEF" w:rsidR="00EE2CD7" w:rsidRPr="0039086C" w:rsidRDefault="002C771C" w:rsidP="00BF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771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27A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771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21B95D64" w14:textId="77777777" w:rsidR="00680119" w:rsidRPr="00A30656" w:rsidRDefault="00680119" w:rsidP="001D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055"/>
        <w:rPr>
          <w:rFonts w:ascii="Angsana New" w:hAnsi="Angsana New"/>
          <w:bCs/>
          <w:sz w:val="16"/>
          <w:szCs w:val="16"/>
          <w:cs/>
        </w:rPr>
        <w:sectPr w:rsidR="00680119" w:rsidRPr="00A30656" w:rsidSect="009D2853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4" w:chapStyle="1"/>
          <w:cols w:space="720"/>
          <w:titlePg/>
          <w:docGrid w:linePitch="245"/>
        </w:sectPr>
      </w:pPr>
    </w:p>
    <w:p w14:paraId="434EAD08" w14:textId="0A738E07" w:rsidR="00680119" w:rsidRPr="00B814EC" w:rsidRDefault="0096319B" w:rsidP="0068011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B814EC">
        <w:rPr>
          <w:rFonts w:ascii="Angsana New" w:hAnsi="Angsana New"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14:paraId="3C50F03C" w14:textId="77777777" w:rsidR="00680119" w:rsidRPr="00D91200" w:rsidRDefault="00680119" w:rsidP="00CA229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DF9DB88" w14:textId="1EE26D0E" w:rsidR="00680119" w:rsidRPr="00065490" w:rsidRDefault="0096319B" w:rsidP="0068011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65490">
        <w:rPr>
          <w:rFonts w:ascii="Angsana New" w:hAnsi="Angsana New"/>
          <w:sz w:val="30"/>
          <w:szCs w:val="30"/>
          <w:cs/>
        </w:rPr>
        <w:t>เงินลงทุนใน</w:t>
      </w:r>
      <w:r w:rsidRPr="00065490">
        <w:rPr>
          <w:rFonts w:ascii="Angsana New" w:hAnsi="Angsana New" w:hint="cs"/>
          <w:sz w:val="30"/>
          <w:szCs w:val="30"/>
          <w:cs/>
        </w:rPr>
        <w:t>บริษัทร่วมและ</w:t>
      </w:r>
      <w:r w:rsidRPr="00065490">
        <w:rPr>
          <w:rFonts w:ascii="Angsana New" w:hAnsi="Angsana New"/>
          <w:sz w:val="30"/>
          <w:szCs w:val="30"/>
          <w:cs/>
        </w:rPr>
        <w:t>การร่วมค้า</w:t>
      </w:r>
      <w:r w:rsidR="00680119" w:rsidRPr="00065490">
        <w:rPr>
          <w:rFonts w:ascii="Angsana New" w:hAnsi="Angsana New"/>
          <w:sz w:val="30"/>
          <w:szCs w:val="30"/>
          <w:rtl/>
          <w:cs/>
        </w:rPr>
        <w:t xml:space="preserve"> </w:t>
      </w:r>
      <w:r w:rsidR="003170C3" w:rsidRPr="003748DE">
        <w:rPr>
          <w:rFonts w:ascii="Angsana New" w:hAnsi="Angsana New"/>
          <w:sz w:val="30"/>
          <w:szCs w:val="30"/>
          <w:cs/>
        </w:rPr>
        <w:t>ณ</w:t>
      </w:r>
      <w:r w:rsidR="003170C3" w:rsidRPr="003748DE">
        <w:rPr>
          <w:rFonts w:ascii="Angsana New" w:hAnsi="Angsana New"/>
          <w:sz w:val="30"/>
          <w:szCs w:val="30"/>
          <w:rtl/>
          <w:cs/>
        </w:rPr>
        <w:t xml:space="preserve"> </w:t>
      </w:r>
      <w:r w:rsidR="003170C3" w:rsidRPr="003748DE">
        <w:rPr>
          <w:rFonts w:ascii="Angsana New" w:hAnsi="Angsana New"/>
          <w:sz w:val="30"/>
          <w:szCs w:val="30"/>
          <w:cs/>
        </w:rPr>
        <w:t xml:space="preserve">วันที่ </w:t>
      </w:r>
      <w:r w:rsidR="00C425FA" w:rsidRPr="00C425FA">
        <w:rPr>
          <w:rFonts w:ascii="Angsana New" w:hAnsi="Angsana New"/>
          <w:sz w:val="30"/>
          <w:szCs w:val="30"/>
        </w:rPr>
        <w:t>30</w:t>
      </w:r>
      <w:r w:rsidR="0010794E">
        <w:rPr>
          <w:rFonts w:ascii="Angsana New" w:hAnsi="Angsana New"/>
          <w:sz w:val="30"/>
          <w:szCs w:val="30"/>
        </w:rPr>
        <w:t xml:space="preserve"> </w:t>
      </w:r>
      <w:r w:rsidR="0010794E">
        <w:rPr>
          <w:rFonts w:ascii="Angsana New" w:hAnsi="Angsana New"/>
          <w:sz w:val="30"/>
          <w:szCs w:val="30"/>
          <w:cs/>
        </w:rPr>
        <w:t>กันยายน</w:t>
      </w:r>
      <w:r w:rsidR="003170C3" w:rsidRPr="0045378B">
        <w:rPr>
          <w:rFonts w:ascii="Angsana New" w:hAnsi="Angsana New"/>
          <w:sz w:val="30"/>
          <w:szCs w:val="30"/>
          <w:cs/>
        </w:rPr>
        <w:t xml:space="preserve"> </w:t>
      </w:r>
      <w:r w:rsidR="000945EC" w:rsidRPr="000945EC">
        <w:rPr>
          <w:rFonts w:ascii="Angsana New" w:hAnsi="Angsana New"/>
          <w:sz w:val="30"/>
          <w:szCs w:val="30"/>
        </w:rPr>
        <w:t>25</w:t>
      </w:r>
      <w:r w:rsidR="00C44ED6" w:rsidRPr="00C44ED6">
        <w:rPr>
          <w:rFonts w:ascii="Angsana New" w:hAnsi="Angsana New"/>
          <w:sz w:val="30"/>
          <w:szCs w:val="30"/>
        </w:rPr>
        <w:t>6</w:t>
      </w:r>
      <w:r w:rsidR="002C771C" w:rsidRPr="002C771C">
        <w:rPr>
          <w:rFonts w:ascii="Angsana New" w:hAnsi="Angsana New"/>
          <w:sz w:val="30"/>
          <w:szCs w:val="30"/>
        </w:rPr>
        <w:t>8</w:t>
      </w:r>
      <w:r w:rsidR="0045378B" w:rsidRPr="00065490">
        <w:rPr>
          <w:rFonts w:ascii="Angsana New" w:hAnsi="Angsana New"/>
          <w:sz w:val="30"/>
          <w:szCs w:val="30"/>
        </w:rPr>
        <w:t xml:space="preserve"> </w:t>
      </w:r>
      <w:r w:rsidR="00AB7224" w:rsidRPr="00065490">
        <w:rPr>
          <w:rFonts w:ascii="Angsana New" w:hAnsi="Angsana New"/>
          <w:sz w:val="30"/>
          <w:szCs w:val="30"/>
          <w:cs/>
        </w:rPr>
        <w:t xml:space="preserve">และ </w:t>
      </w:r>
      <w:r w:rsidR="00C425FA" w:rsidRPr="00C425FA">
        <w:rPr>
          <w:rFonts w:ascii="Angsana New" w:hAnsi="Angsana New"/>
          <w:sz w:val="30"/>
          <w:szCs w:val="30"/>
        </w:rPr>
        <w:t>3</w:t>
      </w:r>
      <w:r w:rsidR="00C44ED6" w:rsidRPr="00C44ED6">
        <w:rPr>
          <w:rFonts w:ascii="Angsana New" w:hAnsi="Angsana New"/>
          <w:sz w:val="30"/>
          <w:szCs w:val="30"/>
        </w:rPr>
        <w:t>1</w:t>
      </w:r>
      <w:r w:rsidR="00AB7224" w:rsidRPr="00065490">
        <w:rPr>
          <w:rFonts w:ascii="Angsana New" w:hAnsi="Angsana New"/>
          <w:sz w:val="30"/>
          <w:szCs w:val="30"/>
        </w:rPr>
        <w:t xml:space="preserve"> </w:t>
      </w:r>
      <w:r w:rsidR="00AB7224" w:rsidRPr="00065490">
        <w:rPr>
          <w:rFonts w:ascii="Angsana New" w:hAnsi="Angsana New"/>
          <w:sz w:val="30"/>
          <w:szCs w:val="30"/>
          <w:cs/>
        </w:rPr>
        <w:t xml:space="preserve">ธันวาคม </w:t>
      </w:r>
      <w:r w:rsidR="000945EC" w:rsidRPr="000945EC">
        <w:rPr>
          <w:rFonts w:ascii="Angsana New" w:hAnsi="Angsana New"/>
          <w:sz w:val="30"/>
          <w:szCs w:val="30"/>
        </w:rPr>
        <w:t>25</w:t>
      </w:r>
      <w:r w:rsidR="00C44ED6" w:rsidRPr="00C44ED6">
        <w:rPr>
          <w:rFonts w:ascii="Angsana New" w:hAnsi="Angsana New"/>
          <w:sz w:val="30"/>
          <w:szCs w:val="30"/>
        </w:rPr>
        <w:t>67</w:t>
      </w:r>
      <w:r w:rsidR="00AB7224" w:rsidRPr="00065490">
        <w:rPr>
          <w:rFonts w:ascii="Angsana New" w:hAnsi="Angsana New"/>
          <w:sz w:val="30"/>
          <w:szCs w:val="30"/>
        </w:rPr>
        <w:t xml:space="preserve"> </w:t>
      </w:r>
      <w:r w:rsidR="00AB7224" w:rsidRPr="00065490">
        <w:rPr>
          <w:rFonts w:ascii="Angsana New" w:hAnsi="Angsana New" w:hint="cs"/>
          <w:sz w:val="30"/>
          <w:szCs w:val="30"/>
          <w:cs/>
        </w:rPr>
        <w:t>และ</w:t>
      </w:r>
      <w:r w:rsidR="00680119" w:rsidRPr="00065490">
        <w:rPr>
          <w:rFonts w:ascii="Angsana New" w:hAnsi="Angsana New"/>
          <w:sz w:val="30"/>
          <w:szCs w:val="30"/>
          <w:cs/>
        </w:rPr>
        <w:t>เงินปันผลรับสำหรับ</w:t>
      </w:r>
      <w:r w:rsidR="0010794E">
        <w:rPr>
          <w:rFonts w:ascii="Angsana New" w:hAnsi="Angsana New" w:hint="cs"/>
          <w:sz w:val="30"/>
          <w:szCs w:val="30"/>
          <w:cs/>
        </w:rPr>
        <w:t>งวดเก้าเดือน</w:t>
      </w:r>
      <w:r w:rsidR="003170C3" w:rsidRPr="009433A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425FA" w:rsidRPr="00C425FA">
        <w:rPr>
          <w:rFonts w:ascii="Angsana New" w:hAnsi="Angsana New"/>
          <w:sz w:val="30"/>
          <w:szCs w:val="30"/>
        </w:rPr>
        <w:t>30</w:t>
      </w:r>
      <w:r w:rsidR="0010794E">
        <w:rPr>
          <w:rFonts w:ascii="Angsana New" w:hAnsi="Angsana New"/>
          <w:sz w:val="30"/>
          <w:szCs w:val="30"/>
        </w:rPr>
        <w:t xml:space="preserve"> </w:t>
      </w:r>
      <w:r w:rsidR="0010794E">
        <w:rPr>
          <w:rFonts w:ascii="Angsana New" w:hAnsi="Angsana New"/>
          <w:sz w:val="30"/>
          <w:szCs w:val="30"/>
          <w:cs/>
        </w:rPr>
        <w:t>กันยายน</w:t>
      </w:r>
      <w:r w:rsidR="003170C3">
        <w:rPr>
          <w:rFonts w:ascii="Angsana New" w:hAnsi="Angsana New"/>
          <w:sz w:val="30"/>
          <w:szCs w:val="30"/>
        </w:rPr>
        <w:t xml:space="preserve"> </w:t>
      </w:r>
      <w:r w:rsidR="00680119" w:rsidRPr="00065490">
        <w:rPr>
          <w:rFonts w:ascii="Angsana New" w:hAnsi="Angsana New"/>
          <w:sz w:val="30"/>
          <w:szCs w:val="30"/>
          <w:cs/>
        </w:rPr>
        <w:t>มีดังนี้</w:t>
      </w:r>
      <w:r w:rsidR="00680119" w:rsidRPr="00065490">
        <w:rPr>
          <w:rFonts w:ascii="Angsana New" w:hAnsi="Angsana New"/>
          <w:sz w:val="30"/>
          <w:szCs w:val="30"/>
        </w:rPr>
        <w:t xml:space="preserve"> </w:t>
      </w:r>
    </w:p>
    <w:p w14:paraId="289FEB26" w14:textId="77777777" w:rsidR="005644D0" w:rsidRPr="00D91200" w:rsidRDefault="005644D0" w:rsidP="00065490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1504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2340"/>
        <w:gridCol w:w="900"/>
        <w:gridCol w:w="720"/>
        <w:gridCol w:w="180"/>
        <w:gridCol w:w="720"/>
        <w:gridCol w:w="720"/>
        <w:gridCol w:w="180"/>
        <w:gridCol w:w="720"/>
        <w:gridCol w:w="180"/>
        <w:gridCol w:w="810"/>
        <w:gridCol w:w="180"/>
        <w:gridCol w:w="810"/>
        <w:gridCol w:w="180"/>
        <w:gridCol w:w="900"/>
        <w:gridCol w:w="180"/>
        <w:gridCol w:w="900"/>
        <w:gridCol w:w="183"/>
        <w:gridCol w:w="807"/>
        <w:gridCol w:w="180"/>
        <w:gridCol w:w="819"/>
        <w:gridCol w:w="10"/>
      </w:tblGrid>
      <w:tr w:rsidR="005644D0" w:rsidRPr="00B76231" w14:paraId="0E379606" w14:textId="77777777" w:rsidTr="00096608">
        <w:trPr>
          <w:gridAfter w:val="1"/>
          <w:wAfter w:w="10" w:type="dxa"/>
          <w:cantSplit/>
          <w:tblHeader/>
        </w:trPr>
        <w:tc>
          <w:tcPr>
            <w:tcW w:w="2430" w:type="dxa"/>
          </w:tcPr>
          <w:p w14:paraId="1A0CD032" w14:textId="77777777" w:rsidR="005644D0" w:rsidRPr="00B76231" w:rsidRDefault="005644D0" w:rsidP="00096608">
            <w:pPr>
              <w:tabs>
                <w:tab w:val="clear" w:pos="1644"/>
                <w:tab w:val="left" w:pos="1634"/>
              </w:tabs>
              <w:spacing w:line="240" w:lineRule="auto"/>
              <w:ind w:left="-346" w:right="-173" w:firstLine="34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9" w:type="dxa"/>
            <w:gridSpan w:val="20"/>
            <w:vAlign w:val="bottom"/>
          </w:tcPr>
          <w:p w14:paraId="789BDB43" w14:textId="77777777" w:rsidR="005644D0" w:rsidRPr="00B76231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B76231">
              <w:rPr>
                <w:rFonts w:ascii="Angsana New" w:hAnsi="Angsana New" w:hint="cs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5644D0" w:rsidRPr="00A30656" w14:paraId="3F31A8B4" w14:textId="77777777" w:rsidTr="00096608">
        <w:trPr>
          <w:cantSplit/>
          <w:tblHeader/>
        </w:trPr>
        <w:tc>
          <w:tcPr>
            <w:tcW w:w="2430" w:type="dxa"/>
          </w:tcPr>
          <w:p w14:paraId="05832140" w14:textId="77777777" w:rsidR="005644D0" w:rsidRPr="00B76231" w:rsidRDefault="005644D0" w:rsidP="00096608">
            <w:pPr>
              <w:tabs>
                <w:tab w:val="clear" w:pos="1644"/>
                <w:tab w:val="left" w:pos="1634"/>
              </w:tabs>
              <w:spacing w:line="240" w:lineRule="auto"/>
              <w:ind w:left="-346" w:right="-173" w:firstLine="34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40" w:type="dxa"/>
            <w:vAlign w:val="bottom"/>
          </w:tcPr>
          <w:p w14:paraId="129F4927" w14:textId="77777777" w:rsidR="005644D0" w:rsidRPr="00B76231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76231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3C619CA" w14:textId="77777777" w:rsidR="005644D0" w:rsidRPr="00B76231" w:rsidRDefault="005644D0" w:rsidP="00096608">
            <w:pPr>
              <w:tabs>
                <w:tab w:val="left" w:pos="732"/>
                <w:tab w:val="left" w:pos="822"/>
              </w:tabs>
              <w:spacing w:line="240" w:lineRule="auto"/>
              <w:ind w:lef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76231">
              <w:rPr>
                <w:rFonts w:ascii="Angsana New" w:hAnsi="Angsana New"/>
                <w:sz w:val="20"/>
                <w:szCs w:val="20"/>
                <w:cs/>
              </w:rPr>
              <w:t>ประเทศที่กิจการจัดตั้ง</w:t>
            </w:r>
          </w:p>
        </w:tc>
        <w:tc>
          <w:tcPr>
            <w:tcW w:w="1620" w:type="dxa"/>
            <w:gridSpan w:val="3"/>
          </w:tcPr>
          <w:p w14:paraId="61D80BD5" w14:textId="77777777" w:rsidR="005644D0" w:rsidRPr="00B76231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84AE616" w14:textId="77777777" w:rsidR="005644D0" w:rsidRPr="00B76231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6231">
              <w:rPr>
                <w:rFonts w:ascii="Angsana New" w:hAnsi="Angsana New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3"/>
          </w:tcPr>
          <w:p w14:paraId="2C69AF90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6D80EB6B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ทุนชำระแล้ว</w:t>
            </w:r>
            <w:r w:rsidRPr="00B76231">
              <w:rPr>
                <w:rFonts w:ascii="Angsana New" w:hAnsi="Angsana New"/>
                <w:b w:val="0"/>
                <w:bCs/>
                <w:sz w:val="20"/>
              </w:rPr>
              <w:t xml:space="preserve"> </w:t>
            </w:r>
          </w:p>
        </w:tc>
        <w:tc>
          <w:tcPr>
            <w:tcW w:w="180" w:type="dxa"/>
          </w:tcPr>
          <w:p w14:paraId="05D46C59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800" w:type="dxa"/>
            <w:gridSpan w:val="3"/>
          </w:tcPr>
          <w:p w14:paraId="414D4B34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4D4ADE8F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C48F787" w14:textId="77777777" w:rsidR="005644D0" w:rsidRPr="00B76231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264CDF3F" w14:textId="77777777" w:rsidR="005644D0" w:rsidRPr="00B76231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มูลค่าตาม</w:t>
            </w:r>
          </w:p>
          <w:p w14:paraId="6E1D2842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วิธีส่วนได้เสีย</w:t>
            </w:r>
            <w:r w:rsidRPr="00B76231">
              <w:rPr>
                <w:rFonts w:ascii="Angsana New" w:hAnsi="Angsana New"/>
                <w:b w:val="0"/>
                <w:bCs/>
                <w:sz w:val="20"/>
              </w:rPr>
              <w:t xml:space="preserve"> </w:t>
            </w:r>
          </w:p>
        </w:tc>
        <w:tc>
          <w:tcPr>
            <w:tcW w:w="183" w:type="dxa"/>
          </w:tcPr>
          <w:p w14:paraId="6F9E6AE7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816" w:type="dxa"/>
            <w:gridSpan w:val="4"/>
          </w:tcPr>
          <w:p w14:paraId="3B13FB37" w14:textId="77777777" w:rsidR="00E2608C" w:rsidRPr="00B76231" w:rsidRDefault="005644D0" w:rsidP="00A474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เงินปันผลรับสำหรับ</w:t>
            </w:r>
            <w:r w:rsidR="00330EEF" w:rsidRPr="00B76231">
              <w:rPr>
                <w:rFonts w:ascii="Angsana New" w:hAnsi="Angsana New" w:hint="cs"/>
                <w:sz w:val="20"/>
                <w:cs/>
                <w:lang w:bidi="th-TH"/>
              </w:rPr>
              <w:t>งวด</w:t>
            </w:r>
          </w:p>
          <w:p w14:paraId="38C02AAB" w14:textId="35C212A5" w:rsidR="005644D0" w:rsidRPr="00B76231" w:rsidRDefault="00727AAE" w:rsidP="00A474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เก้าเดือนสิ้นสุดวันที่</w:t>
            </w:r>
          </w:p>
        </w:tc>
      </w:tr>
      <w:tr w:rsidR="003170C3" w:rsidRPr="00A30656" w14:paraId="3BA9E2E0" w14:textId="77777777" w:rsidTr="00E57FD3">
        <w:trPr>
          <w:cantSplit/>
          <w:tblHeader/>
        </w:trPr>
        <w:tc>
          <w:tcPr>
            <w:tcW w:w="2430" w:type="dxa"/>
          </w:tcPr>
          <w:p w14:paraId="6F21DF46" w14:textId="77777777" w:rsidR="003170C3" w:rsidRPr="00B76231" w:rsidRDefault="003170C3" w:rsidP="00A30656">
            <w:pPr>
              <w:pStyle w:val="acctfourfigures"/>
              <w:tabs>
                <w:tab w:val="left" w:pos="1634"/>
              </w:tabs>
              <w:spacing w:line="240" w:lineRule="auto"/>
              <w:ind w:left="-346" w:right="-173" w:firstLine="346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40" w:type="dxa"/>
          </w:tcPr>
          <w:p w14:paraId="017F7120" w14:textId="77777777" w:rsidR="003170C3" w:rsidRPr="00B76231" w:rsidRDefault="003170C3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1123934C" w14:textId="77777777" w:rsidR="003170C3" w:rsidRPr="00B76231" w:rsidRDefault="003170C3" w:rsidP="00A3065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CFA804A" w14:textId="61107FB4" w:rsidR="003170C3" w:rsidRPr="00B76231" w:rsidRDefault="00C425FA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167" w:hanging="90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C425FA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="0010794E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10794E">
              <w:rPr>
                <w:rFonts w:ascii="Angsana New" w:hAnsi="Angsana New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611897B8" w14:textId="77777777" w:rsidR="003170C3" w:rsidRPr="00B76231" w:rsidRDefault="003170C3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A705F28" w14:textId="1544F80C" w:rsidR="003170C3" w:rsidRPr="00B76231" w:rsidRDefault="00C425FA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C425FA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3170C3" w:rsidRPr="00B76231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720" w:type="dxa"/>
            <w:vAlign w:val="bottom"/>
          </w:tcPr>
          <w:p w14:paraId="41EED066" w14:textId="0A5BDBA8" w:rsidR="003170C3" w:rsidRPr="00B76231" w:rsidRDefault="00C425FA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25FA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="0010794E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10794E">
              <w:rPr>
                <w:rFonts w:ascii="Angsana New" w:hAnsi="Angsana New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01BDA0C4" w14:textId="77777777" w:rsidR="003170C3" w:rsidRPr="00B76231" w:rsidRDefault="003170C3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423FA22" w14:textId="4B83CC1B" w:rsidR="003170C3" w:rsidRPr="00B76231" w:rsidRDefault="00C425FA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25FA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3170C3" w:rsidRPr="00B76231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233FE802" w14:textId="77777777" w:rsidR="003170C3" w:rsidRPr="00B76231" w:rsidRDefault="003170C3" w:rsidP="00A3065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3C95BF4" w14:textId="6E5566E1" w:rsidR="003170C3" w:rsidRPr="00B76231" w:rsidRDefault="00C425FA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25FA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="0010794E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10794E">
              <w:rPr>
                <w:rFonts w:ascii="Angsana New" w:hAnsi="Angsana New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6ED9835E" w14:textId="77777777" w:rsidR="003170C3" w:rsidRPr="00B76231" w:rsidRDefault="003170C3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358572A" w14:textId="0304BE6D" w:rsidR="003170C3" w:rsidRPr="00B76231" w:rsidRDefault="00C425FA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9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25FA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3170C3" w:rsidRPr="00B76231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7F14CD81" w14:textId="77777777" w:rsidR="003170C3" w:rsidRPr="00B76231" w:rsidRDefault="003170C3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59D4E001" w14:textId="307819CE" w:rsidR="003170C3" w:rsidRPr="00B76231" w:rsidRDefault="00C425FA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25FA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="0010794E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10794E">
              <w:rPr>
                <w:rFonts w:ascii="Angsana New" w:hAnsi="Angsana New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56A27841" w14:textId="77777777" w:rsidR="003170C3" w:rsidRPr="00B76231" w:rsidRDefault="003170C3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D6F409B" w14:textId="6682DC2B" w:rsidR="003170C3" w:rsidRPr="00B76231" w:rsidRDefault="00C425FA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25FA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3170C3" w:rsidRPr="00B76231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3" w:type="dxa"/>
            <w:vAlign w:val="bottom"/>
          </w:tcPr>
          <w:p w14:paraId="400E4DB4" w14:textId="77777777" w:rsidR="003170C3" w:rsidRPr="00B76231" w:rsidRDefault="003170C3" w:rsidP="00A3065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816" w:type="dxa"/>
            <w:gridSpan w:val="4"/>
            <w:vAlign w:val="bottom"/>
          </w:tcPr>
          <w:p w14:paraId="242BB420" w14:textId="55A0A876" w:rsidR="003170C3" w:rsidRPr="00B76231" w:rsidRDefault="00C425FA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C425FA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="0010794E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10794E">
              <w:rPr>
                <w:rFonts w:ascii="Angsana New" w:hAnsi="Angsana New"/>
                <w:sz w:val="20"/>
                <w:cs/>
                <w:lang w:val="en-US" w:bidi="th-TH"/>
              </w:rPr>
              <w:t>กันยายน</w:t>
            </w:r>
          </w:p>
        </w:tc>
      </w:tr>
      <w:tr w:rsidR="00A30656" w:rsidRPr="00A30656" w14:paraId="33A8DFBB" w14:textId="77777777" w:rsidTr="00096608">
        <w:trPr>
          <w:cantSplit/>
          <w:tblHeader/>
        </w:trPr>
        <w:tc>
          <w:tcPr>
            <w:tcW w:w="2430" w:type="dxa"/>
          </w:tcPr>
          <w:p w14:paraId="7F718E80" w14:textId="77777777" w:rsidR="00A30656" w:rsidRPr="00B76231" w:rsidRDefault="00A30656" w:rsidP="00A30656">
            <w:pPr>
              <w:pStyle w:val="acctfourfigures"/>
              <w:tabs>
                <w:tab w:val="left" w:pos="1634"/>
              </w:tabs>
              <w:spacing w:line="240" w:lineRule="auto"/>
              <w:ind w:left="-346" w:right="-173" w:firstLine="346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40" w:type="dxa"/>
          </w:tcPr>
          <w:p w14:paraId="4274D09E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16740AA7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CC9668E" w14:textId="298E34C0" w:rsidR="00A30656" w:rsidRPr="00B76231" w:rsidRDefault="000945EC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0945EC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0945EC">
              <w:rPr>
                <w:rFonts w:ascii="Angsana New" w:hAnsi="Angsana New"/>
                <w:sz w:val="20"/>
                <w:lang w:val="en-US"/>
              </w:rPr>
              <w:t>5</w:t>
            </w:r>
            <w:r w:rsidR="00C44ED6" w:rsidRPr="00C44ED6">
              <w:rPr>
                <w:rFonts w:ascii="Angsana New" w:hAnsi="Angsana New"/>
                <w:sz w:val="20"/>
                <w:lang w:val="en-US"/>
              </w:rPr>
              <w:t>6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5705723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51CBB5CD" w14:textId="0D8E448F" w:rsidR="00A30656" w:rsidRPr="00B76231" w:rsidRDefault="000945EC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0945EC">
              <w:rPr>
                <w:rFonts w:ascii="Angsana New" w:hAnsi="Angsana New"/>
                <w:sz w:val="20"/>
                <w:lang w:val="en-US"/>
              </w:rPr>
              <w:t>25</w:t>
            </w:r>
            <w:r w:rsidR="00C44ED6" w:rsidRPr="00C44ED6">
              <w:rPr>
                <w:rFonts w:ascii="Angsana New" w:hAnsi="Angsana New"/>
                <w:sz w:val="20"/>
                <w:lang w:val="en-US"/>
              </w:rPr>
              <w:t>67</w:t>
            </w:r>
          </w:p>
        </w:tc>
        <w:tc>
          <w:tcPr>
            <w:tcW w:w="720" w:type="dxa"/>
            <w:vAlign w:val="bottom"/>
          </w:tcPr>
          <w:p w14:paraId="0F0A5C62" w14:textId="72D74B2B" w:rsidR="00A30656" w:rsidRPr="00B76231" w:rsidRDefault="000945EC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0945EC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0945EC">
              <w:rPr>
                <w:rFonts w:ascii="Angsana New" w:hAnsi="Angsana New"/>
                <w:sz w:val="20"/>
                <w:lang w:val="en-US"/>
              </w:rPr>
              <w:t>5</w:t>
            </w:r>
            <w:r w:rsidR="00C44ED6" w:rsidRPr="00C44ED6">
              <w:rPr>
                <w:rFonts w:ascii="Angsana New" w:hAnsi="Angsana New"/>
                <w:sz w:val="20"/>
                <w:lang w:val="en-US"/>
              </w:rPr>
              <w:t>6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1B86C617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C6A1376" w14:textId="65600C80" w:rsidR="00A30656" w:rsidRPr="00B76231" w:rsidRDefault="000945EC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0945EC">
              <w:rPr>
                <w:rFonts w:ascii="Angsana New" w:hAnsi="Angsana New"/>
                <w:sz w:val="20"/>
                <w:lang w:val="en-US"/>
              </w:rPr>
              <w:t>25</w:t>
            </w:r>
            <w:r w:rsidR="00C44ED6" w:rsidRPr="00C44ED6">
              <w:rPr>
                <w:rFonts w:ascii="Angsana New" w:hAnsi="Angsana New"/>
                <w:sz w:val="20"/>
                <w:lang w:val="en-US"/>
              </w:rPr>
              <w:t>67</w:t>
            </w:r>
          </w:p>
        </w:tc>
        <w:tc>
          <w:tcPr>
            <w:tcW w:w="180" w:type="dxa"/>
            <w:vAlign w:val="bottom"/>
          </w:tcPr>
          <w:p w14:paraId="2C7944B3" w14:textId="77777777" w:rsidR="00A30656" w:rsidRPr="00B76231" w:rsidRDefault="00A30656" w:rsidP="00A3065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34D4EA9" w14:textId="2E2938A6" w:rsidR="00A30656" w:rsidRPr="00B76231" w:rsidRDefault="000945EC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0945EC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0945EC">
              <w:rPr>
                <w:rFonts w:ascii="Angsana New" w:hAnsi="Angsana New"/>
                <w:sz w:val="20"/>
                <w:lang w:val="en-US"/>
              </w:rPr>
              <w:t>5</w:t>
            </w:r>
            <w:r w:rsidR="00C44ED6" w:rsidRPr="00C44ED6">
              <w:rPr>
                <w:rFonts w:ascii="Angsana New" w:hAnsi="Angsana New"/>
                <w:sz w:val="20"/>
                <w:lang w:val="en-US"/>
              </w:rPr>
              <w:t>6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7CF75C0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CE4FDBF" w14:textId="016EFCCA" w:rsidR="00A30656" w:rsidRPr="00B76231" w:rsidRDefault="000945EC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0945EC">
              <w:rPr>
                <w:rFonts w:ascii="Angsana New" w:hAnsi="Angsana New"/>
                <w:sz w:val="20"/>
                <w:lang w:val="en-US"/>
              </w:rPr>
              <w:t>25</w:t>
            </w:r>
            <w:r w:rsidR="00C44ED6" w:rsidRPr="00C44ED6">
              <w:rPr>
                <w:rFonts w:ascii="Angsana New" w:hAnsi="Angsana New"/>
                <w:sz w:val="20"/>
                <w:lang w:val="en-US"/>
              </w:rPr>
              <w:t>67</w:t>
            </w:r>
          </w:p>
        </w:tc>
        <w:tc>
          <w:tcPr>
            <w:tcW w:w="180" w:type="dxa"/>
            <w:vAlign w:val="bottom"/>
          </w:tcPr>
          <w:p w14:paraId="37E76EAA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48D4746" w14:textId="6C515A0B" w:rsidR="00A30656" w:rsidRPr="00B76231" w:rsidRDefault="000945EC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0945EC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0945EC">
              <w:rPr>
                <w:rFonts w:ascii="Angsana New" w:hAnsi="Angsana New"/>
                <w:sz w:val="20"/>
                <w:lang w:val="en-US"/>
              </w:rPr>
              <w:t>5</w:t>
            </w:r>
            <w:r w:rsidR="00C44ED6" w:rsidRPr="00C44ED6">
              <w:rPr>
                <w:rFonts w:ascii="Angsana New" w:hAnsi="Angsana New"/>
                <w:sz w:val="20"/>
                <w:lang w:val="en-US"/>
              </w:rPr>
              <w:t>6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AF42842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3B97865" w14:textId="5CE8038C" w:rsidR="00A30656" w:rsidRPr="00B76231" w:rsidRDefault="000945EC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0945EC">
              <w:rPr>
                <w:rFonts w:ascii="Angsana New" w:hAnsi="Angsana New"/>
                <w:sz w:val="20"/>
                <w:lang w:val="en-US"/>
              </w:rPr>
              <w:t>25</w:t>
            </w:r>
            <w:r w:rsidR="00C44ED6" w:rsidRPr="00C44ED6">
              <w:rPr>
                <w:rFonts w:ascii="Angsana New" w:hAnsi="Angsana New"/>
                <w:sz w:val="20"/>
                <w:lang w:val="en-US"/>
              </w:rPr>
              <w:t>67</w:t>
            </w:r>
          </w:p>
        </w:tc>
        <w:tc>
          <w:tcPr>
            <w:tcW w:w="183" w:type="dxa"/>
            <w:vAlign w:val="bottom"/>
          </w:tcPr>
          <w:p w14:paraId="7D4C7D73" w14:textId="77777777" w:rsidR="00A30656" w:rsidRPr="00B76231" w:rsidRDefault="00A30656" w:rsidP="00A3065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07" w:type="dxa"/>
            <w:vAlign w:val="bottom"/>
          </w:tcPr>
          <w:p w14:paraId="7A759EE8" w14:textId="78CEBB38" w:rsidR="00A30656" w:rsidRPr="00B76231" w:rsidRDefault="000945EC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0945EC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0945EC">
              <w:rPr>
                <w:rFonts w:ascii="Angsana New" w:hAnsi="Angsana New"/>
                <w:sz w:val="20"/>
                <w:lang w:val="en-US"/>
              </w:rPr>
              <w:t>5</w:t>
            </w:r>
            <w:r w:rsidR="00C44ED6" w:rsidRPr="00C44ED6">
              <w:rPr>
                <w:rFonts w:ascii="Angsana New" w:hAnsi="Angsana New"/>
                <w:sz w:val="20"/>
                <w:lang w:val="en-US"/>
              </w:rPr>
              <w:t>6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D5E2D7C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7103A39E" w14:textId="1A78BDB7" w:rsidR="00A30656" w:rsidRPr="00B76231" w:rsidRDefault="000945EC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0945EC">
              <w:rPr>
                <w:rFonts w:ascii="Angsana New" w:hAnsi="Angsana New"/>
                <w:sz w:val="20"/>
                <w:lang w:val="en-US"/>
              </w:rPr>
              <w:t>25</w:t>
            </w:r>
            <w:r w:rsidR="00C44ED6" w:rsidRPr="00C44ED6">
              <w:rPr>
                <w:rFonts w:ascii="Angsana New" w:hAnsi="Angsana New"/>
                <w:sz w:val="20"/>
                <w:lang w:val="en-US"/>
              </w:rPr>
              <w:t>67</w:t>
            </w:r>
          </w:p>
        </w:tc>
      </w:tr>
      <w:tr w:rsidR="008C7A58" w:rsidRPr="00A30656" w14:paraId="44369734" w14:textId="77777777" w:rsidTr="00096608">
        <w:trPr>
          <w:cantSplit/>
          <w:trHeight w:val="270"/>
        </w:trPr>
        <w:tc>
          <w:tcPr>
            <w:tcW w:w="2430" w:type="dxa"/>
          </w:tcPr>
          <w:p w14:paraId="709BE22C" w14:textId="77777777" w:rsidR="008C7A58" w:rsidRPr="00B76231" w:rsidRDefault="008C7A58" w:rsidP="008C7A58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</w:tcPr>
          <w:p w14:paraId="274098A3" w14:textId="77777777" w:rsidR="008C7A58" w:rsidRPr="00B76231" w:rsidRDefault="008C7A58" w:rsidP="008C7A5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42C795B" w14:textId="77777777" w:rsidR="008C7A58" w:rsidRPr="00B76231" w:rsidRDefault="008C7A58" w:rsidP="008C7A5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3"/>
          </w:tcPr>
          <w:p w14:paraId="69389796" w14:textId="77777777" w:rsidR="008C7A58" w:rsidRPr="00B76231" w:rsidRDefault="008C7A58" w:rsidP="008C7A58">
            <w:pPr>
              <w:spacing w:line="240" w:lineRule="auto"/>
              <w:ind w:hanging="260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B76231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759" w:type="dxa"/>
            <w:gridSpan w:val="16"/>
          </w:tcPr>
          <w:p w14:paraId="3B1C3553" w14:textId="77777777" w:rsidR="008C7A58" w:rsidRPr="00B76231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  <w:r w:rsidRPr="00B76231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8C7A58" w:rsidRPr="00A30656" w14:paraId="6928CD5A" w14:textId="77777777" w:rsidTr="00096608">
        <w:trPr>
          <w:cantSplit/>
          <w:trHeight w:val="270"/>
        </w:trPr>
        <w:tc>
          <w:tcPr>
            <w:tcW w:w="2430" w:type="dxa"/>
          </w:tcPr>
          <w:p w14:paraId="7D538EDD" w14:textId="77777777" w:rsidR="008C7A58" w:rsidRPr="00B76231" w:rsidRDefault="008C7A58" w:rsidP="008C7A58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76231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340" w:type="dxa"/>
          </w:tcPr>
          <w:p w14:paraId="099CA07C" w14:textId="77777777" w:rsidR="008C7A58" w:rsidRPr="00B76231" w:rsidRDefault="008C7A58" w:rsidP="008C7A58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8C5739C" w14:textId="77777777" w:rsidR="008C7A58" w:rsidRPr="00B76231" w:rsidRDefault="008C7A58" w:rsidP="008C7A58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9F11B37" w14:textId="77777777" w:rsidR="008C7A58" w:rsidRPr="00B76231" w:rsidRDefault="008C7A58" w:rsidP="008C7A58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</w:tcPr>
          <w:p w14:paraId="21ADC3E8" w14:textId="77777777" w:rsidR="008C7A58" w:rsidRPr="00B76231" w:rsidRDefault="008C7A58" w:rsidP="008C7A58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241543B" w14:textId="77777777" w:rsidR="008C7A58" w:rsidRPr="00B76231" w:rsidRDefault="008C7A58" w:rsidP="008C7A58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3F4910B5" w14:textId="77777777" w:rsidR="008C7A58" w:rsidRPr="00B76231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7112CF36" w14:textId="77777777" w:rsidR="008C7A58" w:rsidRPr="00B76231" w:rsidRDefault="008C7A58" w:rsidP="008C7A58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</w:tcPr>
          <w:p w14:paraId="79A43430" w14:textId="77777777" w:rsidR="008C7A58" w:rsidRPr="00B76231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2B731318" w14:textId="77777777" w:rsidR="008C7A58" w:rsidRPr="00B76231" w:rsidRDefault="008C7A58" w:rsidP="008C7A58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</w:tcPr>
          <w:p w14:paraId="78B04AB8" w14:textId="77777777" w:rsidR="008C7A58" w:rsidRPr="00B76231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1E2F6E3B" w14:textId="77777777" w:rsidR="008C7A58" w:rsidRPr="00B76231" w:rsidRDefault="008C7A58" w:rsidP="008C7A58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</w:tcPr>
          <w:p w14:paraId="1CA48ACD" w14:textId="77777777" w:rsidR="008C7A58" w:rsidRPr="00B76231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F6DAB3E" w14:textId="77777777" w:rsidR="008C7A58" w:rsidRPr="00B76231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5D4F6262" w14:textId="77777777" w:rsidR="008C7A58" w:rsidRPr="00B76231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497E22FE" w14:textId="77777777" w:rsidR="008C7A58" w:rsidRPr="00B76231" w:rsidRDefault="008C7A58" w:rsidP="008C7A58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07113881" w14:textId="77777777" w:rsidR="008C7A58" w:rsidRPr="00B76231" w:rsidRDefault="008C7A58" w:rsidP="008C7A5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8"/>
              <w:rPr>
                <w:rFonts w:ascii="Angsana New" w:hAnsi="Angsana New"/>
                <w:sz w:val="20"/>
              </w:rPr>
            </w:pPr>
          </w:p>
        </w:tc>
        <w:tc>
          <w:tcPr>
            <w:tcW w:w="183" w:type="dxa"/>
          </w:tcPr>
          <w:p w14:paraId="3AB15241" w14:textId="77777777" w:rsidR="008C7A58" w:rsidRPr="00B76231" w:rsidRDefault="008C7A58" w:rsidP="008C7A58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07" w:type="dxa"/>
          </w:tcPr>
          <w:p w14:paraId="3FAD5397" w14:textId="77777777" w:rsidR="008C7A58" w:rsidRPr="00B76231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776CA8BC" w14:textId="77777777" w:rsidR="008C7A58" w:rsidRPr="00B76231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829" w:type="dxa"/>
            <w:gridSpan w:val="2"/>
          </w:tcPr>
          <w:p w14:paraId="1E922F2E" w14:textId="77777777" w:rsidR="008C7A58" w:rsidRPr="00B76231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</w:tr>
      <w:tr w:rsidR="004B612D" w:rsidRPr="00A30656" w14:paraId="46FAFFC2" w14:textId="77777777" w:rsidTr="00C45479">
        <w:trPr>
          <w:cantSplit/>
          <w:trHeight w:val="270"/>
        </w:trPr>
        <w:tc>
          <w:tcPr>
            <w:tcW w:w="2430" w:type="dxa"/>
          </w:tcPr>
          <w:p w14:paraId="5D5AE723" w14:textId="77777777" w:rsidR="004B612D" w:rsidRPr="00B76231" w:rsidRDefault="004B612D" w:rsidP="004B612D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B76231">
              <w:rPr>
                <w:rFonts w:ascii="Angsana New" w:hAnsi="Angsana New"/>
                <w:sz w:val="20"/>
                <w:szCs w:val="20"/>
                <w:cs/>
              </w:rPr>
              <w:t>บริษัท กรีนเอิร์ธพาวเวอร์</w:t>
            </w:r>
            <w:r w:rsidRPr="00B76231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Pr="00B76231">
              <w:rPr>
                <w:rFonts w:ascii="Angsana New" w:hAnsi="Angsana New"/>
                <w:sz w:val="20"/>
                <w:szCs w:val="20"/>
                <w:cs/>
              </w:rPr>
              <w:t>ไทยแลนด์</w:t>
            </w:r>
            <w:r w:rsidRPr="00B76231">
              <w:rPr>
                <w:rFonts w:ascii="Angsana New" w:hAnsi="Angsana New"/>
                <w:sz w:val="20"/>
                <w:szCs w:val="20"/>
              </w:rPr>
              <w:t>)</w:t>
            </w:r>
            <w:r w:rsidRPr="00B76231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2340" w:type="dxa"/>
            <w:vAlign w:val="bottom"/>
          </w:tcPr>
          <w:p w14:paraId="036203B5" w14:textId="77777777" w:rsidR="004B612D" w:rsidRPr="00B76231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ธุรกิจเกี่ยวกับการลงทุน</w:t>
            </w:r>
          </w:p>
        </w:tc>
        <w:tc>
          <w:tcPr>
            <w:tcW w:w="900" w:type="dxa"/>
            <w:vAlign w:val="bottom"/>
          </w:tcPr>
          <w:p w14:paraId="6234EFFF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3E80126" w14:textId="2CF45D6B" w:rsidR="004B612D" w:rsidRPr="00B76231" w:rsidRDefault="00C44ED6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4ED6">
              <w:rPr>
                <w:rFonts w:ascii="Angsana New" w:hAnsi="Angsana New"/>
                <w:sz w:val="20"/>
                <w:lang w:val="en-US" w:bidi="th-TH"/>
              </w:rPr>
              <w:t>4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1680DDC8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8C9065D" w14:textId="53C12D6C" w:rsidR="004B612D" w:rsidRPr="00B76231" w:rsidRDefault="00C44ED6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44ED6">
              <w:rPr>
                <w:rFonts w:ascii="Angsana New" w:hAnsi="Angsana New"/>
                <w:sz w:val="20"/>
                <w:lang w:val="en-US" w:bidi="th-TH"/>
              </w:rPr>
              <w:t>4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720" w:type="dxa"/>
            <w:vAlign w:val="bottom"/>
          </w:tcPr>
          <w:p w14:paraId="03060D48" w14:textId="369DF2AC" w:rsidR="004B612D" w:rsidRPr="00C45479" w:rsidRDefault="00C44ED6" w:rsidP="004B612D">
            <w:pPr>
              <w:pStyle w:val="acctfourfigures"/>
              <w:tabs>
                <w:tab w:val="clear" w:pos="765"/>
                <w:tab w:val="left" w:pos="631"/>
              </w:tabs>
              <w:spacing w:line="240" w:lineRule="auto"/>
              <w:ind w:right="-68" w:hanging="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4ED6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9C6F62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44ED6">
              <w:rPr>
                <w:rFonts w:ascii="Angsana New" w:hAnsi="Angsana New"/>
                <w:sz w:val="20"/>
                <w:lang w:val="en-US" w:bidi="th-TH"/>
              </w:rPr>
              <w:t>6</w:t>
            </w:r>
            <w:r w:rsidR="000945EC" w:rsidRPr="000945EC">
              <w:rPr>
                <w:rFonts w:ascii="Angsana New" w:hAnsi="Angsana New"/>
                <w:sz w:val="20"/>
                <w:lang w:val="en-US" w:bidi="th-TH"/>
              </w:rPr>
              <w:t>5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8</w:t>
            </w:r>
            <w:r w:rsidR="009C6F62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0945EC" w:rsidRPr="000945EC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9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1A38416D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B32A3E6" w14:textId="3DD0D7DF" w:rsidR="004B612D" w:rsidRPr="00C45479" w:rsidRDefault="00C44ED6" w:rsidP="004B612D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4ED6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4B612D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44ED6">
              <w:rPr>
                <w:rFonts w:ascii="Angsana New" w:hAnsi="Angsana New"/>
                <w:sz w:val="20"/>
                <w:lang w:val="en-US" w:bidi="th-TH"/>
              </w:rPr>
              <w:t>6</w:t>
            </w:r>
            <w:r w:rsidR="000945EC" w:rsidRPr="000945EC">
              <w:rPr>
                <w:rFonts w:ascii="Angsana New" w:hAnsi="Angsana New"/>
                <w:sz w:val="20"/>
                <w:lang w:val="en-US" w:bidi="th-TH"/>
              </w:rPr>
              <w:t>5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8</w:t>
            </w:r>
            <w:r w:rsidR="004B612D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0945EC" w:rsidRPr="000945EC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9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60C6B353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1DA7242" w14:textId="74C73430" w:rsidR="004B612D" w:rsidRPr="00C45479" w:rsidRDefault="002C771C" w:rsidP="0043310C">
            <w:pPr>
              <w:pStyle w:val="acctfourfigures"/>
              <w:tabs>
                <w:tab w:val="clear" w:pos="765"/>
                <w:tab w:val="decimal" w:pos="426"/>
                <w:tab w:val="left" w:pos="636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2C771C">
              <w:rPr>
                <w:rFonts w:ascii="Angsana New" w:hAnsi="Angsana New"/>
                <w:sz w:val="20"/>
                <w:lang w:val="en-US" w:bidi="th-TH"/>
              </w:rPr>
              <w:t>9</w:t>
            </w:r>
            <w:r w:rsidR="000945EC" w:rsidRPr="000945EC">
              <w:rPr>
                <w:rFonts w:ascii="Angsana New" w:hAnsi="Angsana New"/>
                <w:sz w:val="20"/>
                <w:lang w:val="en-US" w:bidi="th-TH"/>
              </w:rPr>
              <w:t>5</w:t>
            </w:r>
            <w:r w:rsidRPr="002C771C">
              <w:rPr>
                <w:rFonts w:ascii="Angsana New" w:hAnsi="Angsana New"/>
                <w:sz w:val="20"/>
                <w:lang w:val="en-US" w:bidi="th-TH"/>
              </w:rPr>
              <w:t>8</w:t>
            </w:r>
            <w:r w:rsidR="009C6F62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67</w:t>
            </w:r>
            <w:r w:rsidRPr="002C771C">
              <w:rPr>
                <w:rFonts w:ascii="Angsana New" w:hAnsi="Angsana New"/>
                <w:sz w:val="2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745E3886" w14:textId="77777777" w:rsidR="004B612D" w:rsidRPr="00B76231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DAB51C2" w14:textId="7D42751E" w:rsidR="004B612D" w:rsidRPr="00B76231" w:rsidRDefault="002C771C" w:rsidP="0058020A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2C771C">
              <w:rPr>
                <w:rFonts w:ascii="Angsana New" w:hAnsi="Angsana New"/>
                <w:sz w:val="20"/>
                <w:lang w:val="en-US" w:bidi="th-TH"/>
              </w:rPr>
              <w:t>9</w:t>
            </w:r>
            <w:r w:rsidR="000945EC" w:rsidRPr="000945EC">
              <w:rPr>
                <w:rFonts w:ascii="Angsana New" w:hAnsi="Angsana New"/>
                <w:sz w:val="20"/>
                <w:lang w:val="en-US" w:bidi="th-TH"/>
              </w:rPr>
              <w:t>5</w:t>
            </w:r>
            <w:r w:rsidRPr="002C771C">
              <w:rPr>
                <w:rFonts w:ascii="Angsana New" w:hAnsi="Angsana New"/>
                <w:sz w:val="20"/>
                <w:lang w:val="en-US" w:bidi="th-TH"/>
              </w:rPr>
              <w:t>8</w:t>
            </w:r>
            <w:r w:rsidR="004B612D" w:rsidRPr="00B76231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67</w:t>
            </w:r>
            <w:r w:rsidRPr="002C771C">
              <w:rPr>
                <w:rFonts w:ascii="Angsana New" w:hAnsi="Angsana New"/>
                <w:sz w:val="2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106C5AAB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7DF07C6" w14:textId="77B437CA" w:rsidR="004B612D" w:rsidRPr="00C45479" w:rsidRDefault="00C44ED6" w:rsidP="004B612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 w:rsidRPr="00C44ED6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9C6F62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0945EC" w:rsidRPr="000945EC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03</w:t>
            </w:r>
            <w:r w:rsidR="009C6F62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E369EA">
              <w:rPr>
                <w:rFonts w:ascii="Angsana New" w:hAnsi="Angsana New"/>
                <w:sz w:val="20"/>
                <w:lang w:val="en-US" w:bidi="th-TH"/>
              </w:rPr>
              <w:t>8</w:t>
            </w:r>
            <w:r w:rsidR="000945EC" w:rsidRPr="000945EC">
              <w:rPr>
                <w:rFonts w:ascii="Angsana New" w:hAnsi="Angsana New"/>
                <w:sz w:val="20"/>
                <w:lang w:val="en-US" w:bidi="th-TH"/>
              </w:rPr>
              <w:t>5</w:t>
            </w:r>
            <w:r w:rsidR="00E369EA">
              <w:rPr>
                <w:rFonts w:ascii="Angsana New" w:hAnsi="Angsana New"/>
                <w:sz w:val="2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239EC81" w14:textId="77777777" w:rsidR="004B612D" w:rsidRPr="00B76231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332E5D4" w14:textId="6D81F9C6" w:rsidR="004B612D" w:rsidRPr="00B76231" w:rsidRDefault="00C44ED6" w:rsidP="00F36B83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4ED6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A30656" w:rsidRPr="00B76231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0945EC" w:rsidRPr="000945EC">
              <w:rPr>
                <w:rFonts w:ascii="Angsana New" w:hAnsi="Angsana New"/>
                <w:sz w:val="20"/>
                <w:lang w:val="en-US" w:bidi="th-TH"/>
              </w:rPr>
              <w:t>25</w:t>
            </w:r>
            <w:r w:rsidRPr="00C44ED6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A30656" w:rsidRPr="00B76231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9</w:t>
            </w:r>
            <w:r w:rsidRPr="00C44ED6">
              <w:rPr>
                <w:rFonts w:ascii="Angsana New" w:hAnsi="Angsana New"/>
                <w:sz w:val="20"/>
                <w:lang w:val="en-US" w:bidi="th-TH"/>
              </w:rPr>
              <w:t>6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3</w:t>
            </w:r>
          </w:p>
        </w:tc>
        <w:tc>
          <w:tcPr>
            <w:tcW w:w="183" w:type="dxa"/>
            <w:vAlign w:val="bottom"/>
          </w:tcPr>
          <w:p w14:paraId="02A7F579" w14:textId="77777777" w:rsidR="004B612D" w:rsidRPr="00B76231" w:rsidRDefault="004B612D" w:rsidP="004B612D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0080D563" w14:textId="1E58AAD0" w:rsidR="004B612D" w:rsidRPr="00C45479" w:rsidRDefault="009C6F62" w:rsidP="004B612D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86F3CF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7944298D" w14:textId="1890FC39" w:rsidR="004B612D" w:rsidRPr="00B76231" w:rsidRDefault="00A30656" w:rsidP="00C45479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4B612D" w:rsidRPr="00A30656" w14:paraId="21ADDF8C" w14:textId="77777777" w:rsidTr="00C45479">
        <w:trPr>
          <w:cantSplit/>
          <w:trHeight w:val="270"/>
        </w:trPr>
        <w:tc>
          <w:tcPr>
            <w:tcW w:w="2430" w:type="dxa"/>
          </w:tcPr>
          <w:p w14:paraId="7B1EA056" w14:textId="77777777" w:rsidR="004B612D" w:rsidRPr="00D91200" w:rsidRDefault="004B612D" w:rsidP="004B612D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vAlign w:val="bottom"/>
          </w:tcPr>
          <w:p w14:paraId="60FA0444" w14:textId="77777777" w:rsidR="004B612D" w:rsidRPr="00D91200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2829CCF" w14:textId="77777777" w:rsidR="004B612D" w:rsidRPr="00D91200" w:rsidRDefault="004B612D" w:rsidP="004B6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7C6B7EC" w14:textId="77777777" w:rsidR="004B612D" w:rsidRPr="00D91200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D8AA2FD" w14:textId="77777777" w:rsidR="004B612D" w:rsidRPr="00D91200" w:rsidRDefault="004B612D" w:rsidP="004B61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0A9B9DFA" w14:textId="77777777" w:rsidR="004B612D" w:rsidRPr="00D91200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F08400A" w14:textId="77777777" w:rsidR="004B612D" w:rsidRPr="00D91200" w:rsidRDefault="004B612D" w:rsidP="004B612D">
            <w:pPr>
              <w:pStyle w:val="acctfourfigures"/>
              <w:tabs>
                <w:tab w:val="clear" w:pos="765"/>
                <w:tab w:val="left" w:pos="631"/>
              </w:tabs>
              <w:spacing w:line="240" w:lineRule="auto"/>
              <w:ind w:right="-68" w:hanging="3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A8D664C" w14:textId="77777777" w:rsidR="004B612D" w:rsidRPr="00D91200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D9A40F6" w14:textId="77777777" w:rsidR="004B612D" w:rsidRPr="00D91200" w:rsidRDefault="004B612D" w:rsidP="004B612D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BADE8F" w14:textId="77777777" w:rsidR="004B612D" w:rsidRPr="00D91200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8F8C879" w14:textId="77777777" w:rsidR="004B612D" w:rsidRPr="00D91200" w:rsidRDefault="004B612D" w:rsidP="004B612D">
            <w:pPr>
              <w:pStyle w:val="acctfourfigures"/>
              <w:tabs>
                <w:tab w:val="clear" w:pos="765"/>
                <w:tab w:val="decimal" w:pos="426"/>
                <w:tab w:val="left" w:pos="636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2FB076" w14:textId="77777777" w:rsidR="004B612D" w:rsidRPr="00D91200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F9164ED" w14:textId="77777777" w:rsidR="004B612D" w:rsidRPr="00D91200" w:rsidRDefault="004B612D" w:rsidP="004B612D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D9AB91" w14:textId="77777777" w:rsidR="004B612D" w:rsidRPr="00D91200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497C0DB" w14:textId="77777777" w:rsidR="004B612D" w:rsidRPr="00D91200" w:rsidRDefault="004B612D" w:rsidP="004B612D">
            <w:pPr>
              <w:pStyle w:val="acctfourfigures"/>
              <w:tabs>
                <w:tab w:val="clear" w:pos="765"/>
                <w:tab w:val="decimal" w:pos="523"/>
                <w:tab w:val="decimal" w:pos="665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CE499B" w14:textId="77777777" w:rsidR="004B612D" w:rsidRPr="00D91200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0EA940E" w14:textId="77777777" w:rsidR="004B612D" w:rsidRPr="00D91200" w:rsidRDefault="004B612D" w:rsidP="00F36B83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23EA145" w14:textId="77777777" w:rsidR="004B612D" w:rsidRPr="00D91200" w:rsidRDefault="004B612D" w:rsidP="004B612D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17BDB926" w14:textId="77777777" w:rsidR="004B612D" w:rsidRPr="00D91200" w:rsidRDefault="004B612D" w:rsidP="004B612D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749B8D" w14:textId="77777777" w:rsidR="004B612D" w:rsidRPr="00D91200" w:rsidRDefault="004B612D" w:rsidP="004B612D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68806BA1" w14:textId="77777777" w:rsidR="004B612D" w:rsidRPr="00D91200" w:rsidRDefault="004B612D" w:rsidP="004B612D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2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B612D" w:rsidRPr="00A30656" w14:paraId="702A5A4F" w14:textId="77777777" w:rsidTr="00C45479">
        <w:trPr>
          <w:cantSplit/>
        </w:trPr>
        <w:tc>
          <w:tcPr>
            <w:tcW w:w="2430" w:type="dxa"/>
          </w:tcPr>
          <w:p w14:paraId="263280EE" w14:textId="77777777" w:rsidR="004B612D" w:rsidRPr="00B76231" w:rsidRDefault="004B612D" w:rsidP="004B612D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B76231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340" w:type="dxa"/>
            <w:vAlign w:val="bottom"/>
          </w:tcPr>
          <w:p w14:paraId="7A8900ED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4F57576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7A82954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9463FED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70F3AB7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E4C7399" w14:textId="77777777" w:rsidR="004B612D" w:rsidRPr="00C45479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5FB6475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4849DF54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09790C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775B1E6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36BE04" w14:textId="77777777" w:rsidR="004B612D" w:rsidRPr="00B76231" w:rsidRDefault="004B612D" w:rsidP="004B612D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42463CA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548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150908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9087125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E94806" w14:textId="77777777" w:rsidR="004B612D" w:rsidRPr="00B76231" w:rsidRDefault="004B612D" w:rsidP="004B612D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77CCEC5" w14:textId="77777777" w:rsidR="004B612D" w:rsidRPr="00B76231" w:rsidRDefault="004B612D" w:rsidP="00F36B83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1A152513" w14:textId="77777777" w:rsidR="004B612D" w:rsidRPr="00B76231" w:rsidRDefault="004B612D" w:rsidP="004B612D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383C04A6" w14:textId="77777777" w:rsidR="004B612D" w:rsidRPr="00C45479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8B175D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000C3A6F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A30656" w:rsidRPr="00A30656" w14:paraId="4E35E734" w14:textId="77777777" w:rsidTr="00C45479">
        <w:trPr>
          <w:cantSplit/>
        </w:trPr>
        <w:tc>
          <w:tcPr>
            <w:tcW w:w="2430" w:type="dxa"/>
          </w:tcPr>
          <w:p w14:paraId="17669529" w14:textId="77777777" w:rsidR="00A30656" w:rsidRPr="00B76231" w:rsidRDefault="00A30656" w:rsidP="00A30656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B76231">
              <w:rPr>
                <w:rFonts w:ascii="Angsana New" w:hAnsi="Angsana New"/>
                <w:sz w:val="20"/>
                <w:szCs w:val="20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2340" w:type="dxa"/>
            <w:vAlign w:val="bottom"/>
          </w:tcPr>
          <w:p w14:paraId="55750BCD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5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ธุรกิจก๊าซธรรมชาติอัดสำหรั</w:t>
            </w:r>
            <w:r w:rsidRPr="00B76231">
              <w:rPr>
                <w:rFonts w:ascii="Angsana New" w:hAnsi="Angsana New"/>
                <w:sz w:val="20"/>
                <w:cs/>
                <w:lang w:val="en-US" w:bidi="th-TH"/>
              </w:rPr>
              <w:t>บ</w:t>
            </w:r>
            <w:r w:rsidRPr="00B76231">
              <w:rPr>
                <w:rFonts w:ascii="Angsana New" w:hAnsi="Angsana New"/>
                <w:sz w:val="20"/>
                <w:cs/>
                <w:lang w:bidi="th-TH"/>
              </w:rPr>
              <w:t>อุตสาหกรรม</w:t>
            </w:r>
          </w:p>
        </w:tc>
        <w:tc>
          <w:tcPr>
            <w:tcW w:w="900" w:type="dxa"/>
            <w:vAlign w:val="bottom"/>
          </w:tcPr>
          <w:p w14:paraId="0652A360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B523C92" w14:textId="5594E0A4" w:rsidR="00A30656" w:rsidRPr="00B76231" w:rsidRDefault="000945EC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0945EC">
              <w:rPr>
                <w:rFonts w:ascii="Angsana New" w:hAnsi="Angsana New"/>
                <w:sz w:val="20"/>
                <w:lang w:val="en-US" w:bidi="th-TH"/>
              </w:rPr>
              <w:t>5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0CEA6457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7181308" w14:textId="44632E4C" w:rsidR="00A30656" w:rsidRPr="00B76231" w:rsidRDefault="000945EC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0945EC">
              <w:rPr>
                <w:rFonts w:ascii="Angsana New" w:hAnsi="Angsana New"/>
                <w:sz w:val="20"/>
                <w:lang w:val="en-US" w:bidi="th-TH"/>
              </w:rPr>
              <w:t>5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1</w:t>
            </w:r>
          </w:p>
        </w:tc>
        <w:tc>
          <w:tcPr>
            <w:tcW w:w="720" w:type="dxa"/>
            <w:vAlign w:val="bottom"/>
          </w:tcPr>
          <w:p w14:paraId="119EE0F1" w14:textId="444FF240" w:rsidR="00A30656" w:rsidRPr="00C45479" w:rsidRDefault="00C44ED6" w:rsidP="00A30656">
            <w:pPr>
              <w:pStyle w:val="acctfourfigures"/>
              <w:tabs>
                <w:tab w:val="clear" w:pos="765"/>
                <w:tab w:val="left" w:pos="675"/>
              </w:tabs>
              <w:spacing w:line="240" w:lineRule="auto"/>
              <w:ind w:right="-165" w:hanging="4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4ED6">
              <w:rPr>
                <w:rFonts w:ascii="Angsana New" w:hAnsi="Angsana New"/>
                <w:sz w:val="20"/>
                <w:lang w:val="en-US" w:bidi="th-TH"/>
              </w:rPr>
              <w:t>411</w:t>
            </w:r>
            <w:r w:rsidR="009C6F62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0" w:type="dxa"/>
            <w:vAlign w:val="bottom"/>
          </w:tcPr>
          <w:p w14:paraId="17283886" w14:textId="77777777" w:rsidR="00A30656" w:rsidRPr="00C45479" w:rsidRDefault="00A30656" w:rsidP="00A306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D0D1E47" w14:textId="57424C34" w:rsidR="00A30656" w:rsidRPr="00C45479" w:rsidRDefault="00C44ED6" w:rsidP="00A30656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4ED6">
              <w:rPr>
                <w:rFonts w:ascii="Angsana New" w:hAnsi="Angsana New"/>
                <w:sz w:val="20"/>
                <w:lang w:val="en-US" w:bidi="th-TH"/>
              </w:rPr>
              <w:t>411</w:t>
            </w:r>
            <w:r w:rsidR="00A30656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0" w:type="dxa"/>
            <w:vAlign w:val="bottom"/>
          </w:tcPr>
          <w:p w14:paraId="7B4F936F" w14:textId="77777777" w:rsidR="00A30656" w:rsidRPr="00C45479" w:rsidRDefault="00A30656" w:rsidP="00A306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6D7FD17" w14:textId="77677558" w:rsidR="00A30656" w:rsidRPr="00C45479" w:rsidRDefault="00C425FA" w:rsidP="00A30656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25FA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7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9</w:t>
            </w:r>
            <w:r w:rsidR="009C6F62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425FA">
              <w:rPr>
                <w:rFonts w:ascii="Angsana New" w:hAnsi="Angsana New"/>
                <w:sz w:val="20"/>
                <w:lang w:val="en-US" w:bidi="th-TH"/>
              </w:rPr>
              <w:t>03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7152743" w14:textId="77777777" w:rsidR="00A30656" w:rsidRPr="00B76231" w:rsidRDefault="00A30656" w:rsidP="00A30656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18FE8E5" w14:textId="411C7049" w:rsidR="00A30656" w:rsidRPr="00B76231" w:rsidRDefault="00C425FA" w:rsidP="00A30656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25FA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7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9</w:t>
            </w:r>
            <w:r w:rsidR="00A30656" w:rsidRPr="00B76231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425FA">
              <w:rPr>
                <w:rFonts w:ascii="Angsana New" w:hAnsi="Angsana New"/>
                <w:sz w:val="20"/>
                <w:lang w:val="en-US" w:bidi="th-TH"/>
              </w:rPr>
              <w:t>03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8E64B78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5EA0FDD" w14:textId="695E7328" w:rsidR="00A30656" w:rsidRPr="00C45479" w:rsidRDefault="00C425FA" w:rsidP="00A3065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 w:rsidRPr="00C425FA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89</w:t>
            </w:r>
            <w:r w:rsidR="009C6F62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9</w:t>
            </w:r>
            <w:r w:rsidR="000945EC" w:rsidRPr="000945EC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DE5F2D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1F6F5FE3" w14:textId="2DFBD7CC" w:rsidR="00A30656" w:rsidRPr="00B76231" w:rsidRDefault="00A30656" w:rsidP="00A30656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EBE4FB3" w14:textId="015D6251" w:rsidR="00A30656" w:rsidRPr="00B76231" w:rsidRDefault="00C425FA" w:rsidP="009A3C55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 w:rsidRPr="00C425FA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8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7</w:t>
            </w:r>
            <w:r w:rsidR="00A30656" w:rsidRPr="00B76231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988</w:t>
            </w:r>
          </w:p>
        </w:tc>
        <w:tc>
          <w:tcPr>
            <w:tcW w:w="183" w:type="dxa"/>
            <w:vAlign w:val="bottom"/>
          </w:tcPr>
          <w:p w14:paraId="36043D66" w14:textId="77777777" w:rsidR="00A30656" w:rsidRPr="00B76231" w:rsidRDefault="00A30656" w:rsidP="00A30656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5BB454CF" w14:textId="168A44FA" w:rsidR="00A30656" w:rsidRPr="00C45479" w:rsidRDefault="009C6F62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26727A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4E026DAA" w14:textId="21BBA626" w:rsidR="00A30656" w:rsidRPr="00B76231" w:rsidRDefault="00A30656" w:rsidP="00C45479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76231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9A3C55" w:rsidRPr="00A30656" w14:paraId="31800CC1" w14:textId="77777777" w:rsidTr="00C45479">
        <w:trPr>
          <w:cantSplit/>
        </w:trPr>
        <w:tc>
          <w:tcPr>
            <w:tcW w:w="2430" w:type="dxa"/>
          </w:tcPr>
          <w:p w14:paraId="1CEF9D7D" w14:textId="4D5C39C2" w:rsidR="009A3C55" w:rsidRPr="00B76231" w:rsidRDefault="009A3C55" w:rsidP="009A3C55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B76231">
              <w:rPr>
                <w:rFonts w:ascii="Angsana New" w:hAnsi="Angsana New"/>
                <w:sz w:val="20"/>
                <w:szCs w:val="20"/>
                <w:cs/>
              </w:rPr>
              <w:t>บริษัท พืชเภสัชกรรม จำกัด</w:t>
            </w:r>
          </w:p>
        </w:tc>
        <w:tc>
          <w:tcPr>
            <w:tcW w:w="2340" w:type="dxa"/>
            <w:vAlign w:val="bottom"/>
          </w:tcPr>
          <w:p w14:paraId="2F798DC4" w14:textId="77777777" w:rsidR="009A3C55" w:rsidRPr="00B76231" w:rsidRDefault="009A3C55" w:rsidP="009A3C55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ธุรกิจปลูกและจำหน่ายกัญชา กัญชง</w:t>
            </w:r>
          </w:p>
        </w:tc>
        <w:tc>
          <w:tcPr>
            <w:tcW w:w="900" w:type="dxa"/>
            <w:vAlign w:val="bottom"/>
          </w:tcPr>
          <w:p w14:paraId="65406B5F" w14:textId="77777777" w:rsidR="009A3C55" w:rsidRPr="00B76231" w:rsidRDefault="009A3C55" w:rsidP="009A3C5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73640D2D" w14:textId="71A05CC7" w:rsidR="009A3C55" w:rsidRPr="00B76231" w:rsidRDefault="00C44ED6" w:rsidP="009A3C55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4ED6">
              <w:rPr>
                <w:rFonts w:ascii="Angsana New" w:hAnsi="Angsana New"/>
                <w:sz w:val="20"/>
                <w:lang w:val="en-US" w:bidi="th-TH"/>
              </w:rPr>
              <w:t>4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</w:t>
            </w:r>
            <w:r w:rsidR="009C6F62">
              <w:rPr>
                <w:rFonts w:ascii="Angsana New" w:hAnsi="Angsana New"/>
                <w:sz w:val="20"/>
                <w:lang w:val="en-US" w:bidi="th-TH"/>
              </w:rPr>
              <w:t>.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8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605A663D" w14:textId="77777777" w:rsidR="009A3C55" w:rsidRPr="00B76231" w:rsidRDefault="009A3C55" w:rsidP="009A3C5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7112BC6" w14:textId="6A2615E5" w:rsidR="009A3C55" w:rsidRPr="00B76231" w:rsidRDefault="00C44ED6" w:rsidP="009A3C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4ED6">
              <w:rPr>
                <w:rFonts w:ascii="Angsana New" w:hAnsi="Angsana New"/>
                <w:sz w:val="20"/>
                <w:lang w:val="en-US" w:bidi="th-TH"/>
              </w:rPr>
              <w:t>4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</w:t>
            </w:r>
            <w:r w:rsidR="009A3C55" w:rsidRPr="00B76231">
              <w:rPr>
                <w:rFonts w:ascii="Angsana New" w:hAnsi="Angsana New"/>
                <w:sz w:val="20"/>
                <w:lang w:val="en-US" w:bidi="th-TH"/>
              </w:rPr>
              <w:t>.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8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720" w:type="dxa"/>
            <w:vAlign w:val="bottom"/>
          </w:tcPr>
          <w:p w14:paraId="38C8F6D7" w14:textId="1FB75584" w:rsidR="009A3C55" w:rsidRPr="00C45479" w:rsidRDefault="00C44ED6" w:rsidP="009A3C55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4ED6">
              <w:rPr>
                <w:rFonts w:ascii="Angsana New" w:hAnsi="Angsana New"/>
                <w:sz w:val="20"/>
                <w:lang w:val="en-US" w:bidi="th-TH"/>
              </w:rPr>
              <w:t>6</w:t>
            </w:r>
            <w:r w:rsidR="009C6F62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0945EC" w:rsidRPr="000945EC">
              <w:rPr>
                <w:rFonts w:ascii="Angsana New" w:hAnsi="Angsana New"/>
                <w:sz w:val="20"/>
                <w:lang w:val="en-US" w:bidi="th-TH"/>
              </w:rPr>
              <w:t>25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10B25A85" w14:textId="77777777" w:rsidR="009A3C55" w:rsidRPr="00C45479" w:rsidRDefault="009A3C55" w:rsidP="009A3C5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5474D93" w14:textId="751DCB46" w:rsidR="009A3C55" w:rsidRPr="00C45479" w:rsidRDefault="00C44ED6" w:rsidP="009A3C55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4ED6">
              <w:rPr>
                <w:rFonts w:ascii="Angsana New" w:hAnsi="Angsana New"/>
                <w:sz w:val="20"/>
                <w:lang w:val="en-US" w:bidi="th-TH"/>
              </w:rPr>
              <w:t>6</w:t>
            </w:r>
            <w:r w:rsidR="009A3C55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0945EC" w:rsidRPr="000945EC">
              <w:rPr>
                <w:rFonts w:ascii="Angsana New" w:hAnsi="Angsana New"/>
                <w:sz w:val="20"/>
                <w:lang w:val="en-US" w:bidi="th-TH"/>
              </w:rPr>
              <w:t>25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3B77CF27" w14:textId="77777777" w:rsidR="009A3C55" w:rsidRPr="00C45479" w:rsidRDefault="009A3C55" w:rsidP="009A3C5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E52E155" w14:textId="3A89960A" w:rsidR="009A3C55" w:rsidRPr="00C45479" w:rsidRDefault="000945EC" w:rsidP="009A3C55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firstLine="3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0945EC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4</w:t>
            </w:r>
            <w:r w:rsidR="009C6F62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0945EC">
              <w:rPr>
                <w:rFonts w:ascii="Angsana New" w:hAnsi="Angsana New"/>
                <w:sz w:val="20"/>
                <w:lang w:val="en-US" w:bidi="th-TH"/>
              </w:rPr>
              <w:t>5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71</w:t>
            </w:r>
          </w:p>
        </w:tc>
        <w:tc>
          <w:tcPr>
            <w:tcW w:w="180" w:type="dxa"/>
            <w:vAlign w:val="bottom"/>
          </w:tcPr>
          <w:p w14:paraId="4C9B75BC" w14:textId="77777777" w:rsidR="009A3C55" w:rsidRPr="00B76231" w:rsidRDefault="009A3C55" w:rsidP="009A3C5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30090E1" w14:textId="012B32D8" w:rsidR="009A3C55" w:rsidRPr="00B76231" w:rsidRDefault="000945EC" w:rsidP="009A3C55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firstLine="3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0945EC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4</w:t>
            </w:r>
            <w:r w:rsidR="009A3C55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0945EC">
              <w:rPr>
                <w:rFonts w:ascii="Angsana New" w:hAnsi="Angsana New"/>
                <w:sz w:val="20"/>
                <w:lang w:val="en-US" w:bidi="th-TH"/>
              </w:rPr>
              <w:t>5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71</w:t>
            </w:r>
          </w:p>
        </w:tc>
        <w:tc>
          <w:tcPr>
            <w:tcW w:w="180" w:type="dxa"/>
            <w:vAlign w:val="bottom"/>
          </w:tcPr>
          <w:p w14:paraId="47C2CA93" w14:textId="77777777" w:rsidR="009A3C55" w:rsidRPr="00B76231" w:rsidRDefault="009A3C55" w:rsidP="009A3C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6E24425" w14:textId="3DC8CA4E" w:rsidR="009A3C55" w:rsidRPr="00C45479" w:rsidRDefault="00C44ED6" w:rsidP="009A3C5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 w:rsidRPr="00C44ED6">
              <w:rPr>
                <w:rFonts w:ascii="Angsana New" w:hAnsi="Angsana New"/>
                <w:sz w:val="20"/>
                <w:lang w:val="en-US" w:bidi="th-TH"/>
              </w:rPr>
              <w:t>7</w:t>
            </w:r>
            <w:r w:rsidR="009C6F62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0945EC" w:rsidRPr="000945EC">
              <w:rPr>
                <w:rFonts w:ascii="Angsana New" w:hAnsi="Angsana New"/>
                <w:sz w:val="20"/>
                <w:lang w:val="en-US" w:bidi="th-TH"/>
              </w:rPr>
              <w:t>55</w:t>
            </w:r>
            <w:r w:rsidR="00DE5F2D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15D08A7" w14:textId="77777777" w:rsidR="009A3C55" w:rsidRPr="00B76231" w:rsidRDefault="009A3C55" w:rsidP="009A3C5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9218D89" w14:textId="428B97C6" w:rsidR="009A3C55" w:rsidRPr="00B76231" w:rsidRDefault="00C44ED6" w:rsidP="009A3C5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 w:rsidRPr="00C44ED6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0945EC" w:rsidRPr="000945EC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9A3C55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Pr="00C44ED6">
              <w:rPr>
                <w:rFonts w:ascii="Angsana New" w:hAnsi="Angsana New"/>
                <w:sz w:val="20"/>
                <w:lang w:val="en-US" w:bidi="th-TH"/>
              </w:rPr>
              <w:t>71</w:t>
            </w:r>
          </w:p>
        </w:tc>
        <w:tc>
          <w:tcPr>
            <w:tcW w:w="183" w:type="dxa"/>
            <w:vAlign w:val="bottom"/>
          </w:tcPr>
          <w:p w14:paraId="473FBAAE" w14:textId="77777777" w:rsidR="009A3C55" w:rsidRPr="00B76231" w:rsidRDefault="009A3C55" w:rsidP="009A3C55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72E97874" w14:textId="5FD2F32E" w:rsidR="009A3C55" w:rsidRPr="00C45479" w:rsidRDefault="009C6F62" w:rsidP="009A3C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BEF2C8" w14:textId="77777777" w:rsidR="009A3C55" w:rsidRPr="00B76231" w:rsidRDefault="009A3C55" w:rsidP="009A3C55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bottom w:val="single" w:sz="4" w:space="0" w:color="auto"/>
            </w:tcBorders>
            <w:vAlign w:val="bottom"/>
          </w:tcPr>
          <w:p w14:paraId="157480DB" w14:textId="0C3D1C1B" w:rsidR="009A3C55" w:rsidRPr="00B76231" w:rsidRDefault="009A3C55" w:rsidP="009A3C55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76231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A30656" w:rsidRPr="00A30656" w14:paraId="3403C9EB" w14:textId="77777777" w:rsidTr="00C45479">
        <w:trPr>
          <w:cantSplit/>
        </w:trPr>
        <w:tc>
          <w:tcPr>
            <w:tcW w:w="2430" w:type="dxa"/>
          </w:tcPr>
          <w:p w14:paraId="2FBB7013" w14:textId="77777777" w:rsidR="00A30656" w:rsidRPr="00B76231" w:rsidRDefault="00A30656" w:rsidP="00A30656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40" w:type="dxa"/>
            <w:vAlign w:val="bottom"/>
          </w:tcPr>
          <w:p w14:paraId="44C75E66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F7D4333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387D4B0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CF769FC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AA9C0BC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D53E47B" w14:textId="77777777" w:rsidR="00A30656" w:rsidRPr="00C45479" w:rsidRDefault="00A30656" w:rsidP="00A30656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712A02" w14:textId="77777777" w:rsidR="00A30656" w:rsidRPr="00C45479" w:rsidRDefault="00A30656" w:rsidP="00A306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E657B12" w14:textId="77777777" w:rsidR="00A30656" w:rsidRPr="00C45479" w:rsidRDefault="00A30656" w:rsidP="00A30656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2F548E" w14:textId="77777777" w:rsidR="00A30656" w:rsidRPr="00C45479" w:rsidRDefault="00A30656" w:rsidP="00A306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B9E89" w14:textId="43255175" w:rsidR="00A30656" w:rsidRPr="00C45479" w:rsidRDefault="00C44ED6" w:rsidP="00A30656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4ED6">
              <w:rPr>
                <w:rFonts w:ascii="Angsana New" w:hAnsi="Angsana New"/>
                <w:sz w:val="20"/>
                <w:lang w:val="en-US" w:bidi="th-TH"/>
              </w:rPr>
              <w:t>4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03</w:t>
            </w:r>
            <w:r w:rsidR="009C6F62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44ED6">
              <w:rPr>
                <w:rFonts w:ascii="Angsana New" w:hAnsi="Angsana New"/>
                <w:sz w:val="20"/>
                <w:lang w:val="en-US" w:bidi="th-TH"/>
              </w:rPr>
              <w:t>6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</w:t>
            </w:r>
            <w:r w:rsidR="000945EC" w:rsidRPr="000945EC">
              <w:rPr>
                <w:rFonts w:ascii="Angsana New" w:hAnsi="Angsana New"/>
                <w:sz w:val="2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E8DA42B" w14:textId="77777777" w:rsidR="00A30656" w:rsidRPr="00B76231" w:rsidRDefault="00A30656" w:rsidP="00A306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FDA83" w14:textId="23F8BF5D" w:rsidR="00A30656" w:rsidRPr="00B76231" w:rsidRDefault="00C44ED6" w:rsidP="00A30656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4ED6">
              <w:rPr>
                <w:rFonts w:ascii="Angsana New" w:hAnsi="Angsana New"/>
                <w:sz w:val="20"/>
                <w:lang w:val="en-US" w:bidi="th-TH"/>
              </w:rPr>
              <w:t>4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03</w:t>
            </w:r>
            <w:r w:rsidR="00A30656" w:rsidRPr="00B76231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44ED6">
              <w:rPr>
                <w:rFonts w:ascii="Angsana New" w:hAnsi="Angsana New"/>
                <w:sz w:val="20"/>
                <w:lang w:val="en-US" w:bidi="th-TH"/>
              </w:rPr>
              <w:t>6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</w:t>
            </w:r>
            <w:r w:rsidR="000945EC" w:rsidRPr="000945EC">
              <w:rPr>
                <w:rFonts w:ascii="Angsana New" w:hAnsi="Angsana New"/>
                <w:sz w:val="2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8CECC13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7D1BE" w14:textId="0C2FE464" w:rsidR="00A30656" w:rsidRPr="00C45479" w:rsidRDefault="00C425FA" w:rsidP="00A30656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25FA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9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7</w:t>
            </w:r>
            <w:r w:rsidR="009C6F62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4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8</w:t>
            </w:r>
            <w:r w:rsidRPr="00C425FA">
              <w:rPr>
                <w:rFonts w:ascii="Angsana New" w:hAnsi="Angsana New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FB61B85" w14:textId="77777777" w:rsidR="00A30656" w:rsidRPr="00B76231" w:rsidRDefault="00A30656" w:rsidP="00A306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AB1AE" w14:textId="5D38E528" w:rsidR="00A30656" w:rsidRPr="00B76231" w:rsidRDefault="00C44ED6" w:rsidP="00854B4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 w:rsidRPr="00C44ED6">
              <w:rPr>
                <w:rFonts w:ascii="Angsana New" w:hAnsi="Angsana New"/>
                <w:sz w:val="20"/>
                <w:lang w:val="en-US" w:bidi="th-TH"/>
              </w:rPr>
              <w:t>4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00</w:t>
            </w:r>
            <w:r w:rsidR="00A30656" w:rsidRPr="00B76231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="000945EC" w:rsidRPr="000945EC">
              <w:rPr>
                <w:rFonts w:ascii="Angsana New" w:hAnsi="Angsana New"/>
                <w:sz w:val="20"/>
                <w:lang w:val="en-US" w:bidi="th-TH"/>
              </w:rPr>
              <w:t>5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9</w:t>
            </w:r>
          </w:p>
        </w:tc>
        <w:tc>
          <w:tcPr>
            <w:tcW w:w="183" w:type="dxa"/>
            <w:vAlign w:val="bottom"/>
          </w:tcPr>
          <w:p w14:paraId="148F3D6D" w14:textId="77777777" w:rsidR="00A30656" w:rsidRPr="00B76231" w:rsidRDefault="00A30656" w:rsidP="00A30656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43093" w14:textId="057550B8" w:rsidR="00A30656" w:rsidRPr="00C45479" w:rsidRDefault="009C6F62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38572A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49EFB" w14:textId="0C7E468E" w:rsidR="00A30656" w:rsidRPr="00F2774B" w:rsidRDefault="00A30656" w:rsidP="00C45479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2774B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A30656" w:rsidRPr="00A30656" w14:paraId="35E25CCD" w14:textId="77777777" w:rsidTr="00C45479">
        <w:trPr>
          <w:cantSplit/>
        </w:trPr>
        <w:tc>
          <w:tcPr>
            <w:tcW w:w="2430" w:type="dxa"/>
          </w:tcPr>
          <w:p w14:paraId="187625A0" w14:textId="77777777" w:rsidR="00A30656" w:rsidRPr="00B76231" w:rsidRDefault="00A30656" w:rsidP="00A30656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7623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14:paraId="078E38FB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62C9E17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8B9DF4E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DB86C0E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716422F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BF5CA89" w14:textId="77777777" w:rsidR="00A30656" w:rsidRPr="00C45479" w:rsidRDefault="00A30656" w:rsidP="00A30656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67ABDB" w14:textId="77777777" w:rsidR="00A30656" w:rsidRPr="00C45479" w:rsidRDefault="00A30656" w:rsidP="00A306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738D258" w14:textId="77777777" w:rsidR="00A30656" w:rsidRPr="00C45479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EA2F05" w14:textId="77777777" w:rsidR="00A30656" w:rsidRPr="00C45479" w:rsidRDefault="00A30656" w:rsidP="00A306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81A9D5F" w14:textId="510057B6" w:rsidR="00A30656" w:rsidRPr="00C45479" w:rsidRDefault="00C44ED6" w:rsidP="00A30656">
            <w:pPr>
              <w:pStyle w:val="acctfourfigures"/>
              <w:tabs>
                <w:tab w:val="clear" w:pos="765"/>
                <w:tab w:val="left" w:pos="316"/>
              </w:tabs>
              <w:spacing w:line="240" w:lineRule="auto"/>
              <w:ind w:right="-8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C44ED6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9C6F62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="00C425FA" w:rsidRPr="00C425FA">
              <w:rPr>
                <w:rFonts w:ascii="Angsana New" w:hAnsi="Angsana New"/>
                <w:b/>
                <w:bCs/>
                <w:sz w:val="20"/>
                <w:lang w:val="en-US" w:bidi="th-TH"/>
              </w:rPr>
              <w:t>3</w:t>
            </w:r>
            <w:r w:rsidRPr="00C44ED6">
              <w:rPr>
                <w:rFonts w:ascii="Angsana New" w:hAnsi="Angsana New"/>
                <w:b/>
                <w:bCs/>
                <w:sz w:val="20"/>
                <w:lang w:val="en-US" w:bidi="th-TH"/>
              </w:rPr>
              <w:t>6</w:t>
            </w:r>
            <w:r w:rsidR="000945EC" w:rsidRPr="000945EC">
              <w:rPr>
                <w:rFonts w:ascii="Angsana New" w:hAnsi="Angsana New"/>
                <w:b/>
                <w:bCs/>
                <w:sz w:val="20"/>
                <w:lang w:val="en-US" w:bidi="th-TH"/>
              </w:rPr>
              <w:t>2</w:t>
            </w:r>
            <w:r w:rsidR="009C6F62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="000945EC" w:rsidRPr="000945EC">
              <w:rPr>
                <w:rFonts w:ascii="Angsana New" w:hAnsi="Angsana New"/>
                <w:b/>
                <w:bCs/>
                <w:sz w:val="20"/>
                <w:lang w:val="en-US" w:bidi="th-TH"/>
              </w:rPr>
              <w:t>2</w:t>
            </w:r>
            <w:r w:rsidR="002C771C" w:rsidRPr="002C771C">
              <w:rPr>
                <w:rFonts w:ascii="Angsana New" w:hAnsi="Angsana New"/>
                <w:b/>
                <w:bCs/>
                <w:sz w:val="20"/>
                <w:lang w:val="en-US" w:bidi="th-TH"/>
              </w:rPr>
              <w:t>8</w:t>
            </w:r>
            <w:r w:rsidRPr="00C44ED6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0141516" w14:textId="77777777" w:rsidR="00A30656" w:rsidRPr="00B76231" w:rsidRDefault="00A30656" w:rsidP="00A306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D79C316" w14:textId="2FE6BA4A" w:rsidR="00A30656" w:rsidRPr="00B76231" w:rsidRDefault="00C44ED6" w:rsidP="00A30656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123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C44ED6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A30656" w:rsidRPr="00B76231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="00C425FA" w:rsidRPr="00C425FA">
              <w:rPr>
                <w:rFonts w:ascii="Angsana New" w:hAnsi="Angsana New"/>
                <w:b/>
                <w:bCs/>
                <w:sz w:val="20"/>
                <w:lang w:val="en-US" w:bidi="th-TH"/>
              </w:rPr>
              <w:t>3</w:t>
            </w:r>
            <w:r w:rsidRPr="00C44ED6">
              <w:rPr>
                <w:rFonts w:ascii="Angsana New" w:hAnsi="Angsana New"/>
                <w:b/>
                <w:bCs/>
                <w:sz w:val="20"/>
                <w:lang w:val="en-US" w:bidi="th-TH"/>
              </w:rPr>
              <w:t>6</w:t>
            </w:r>
            <w:r w:rsidR="000945EC" w:rsidRPr="000945EC">
              <w:rPr>
                <w:rFonts w:ascii="Angsana New" w:hAnsi="Angsana New"/>
                <w:b/>
                <w:bCs/>
                <w:sz w:val="20"/>
                <w:lang w:val="en-US" w:bidi="th-TH"/>
              </w:rPr>
              <w:t>2</w:t>
            </w:r>
            <w:r w:rsidR="00A30656" w:rsidRPr="00B76231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="000945EC" w:rsidRPr="000945EC">
              <w:rPr>
                <w:rFonts w:ascii="Angsana New" w:hAnsi="Angsana New"/>
                <w:b/>
                <w:bCs/>
                <w:sz w:val="20"/>
                <w:lang w:val="en-US" w:bidi="th-TH"/>
              </w:rPr>
              <w:t>2</w:t>
            </w:r>
            <w:r w:rsidR="002C771C" w:rsidRPr="002C771C">
              <w:rPr>
                <w:rFonts w:ascii="Angsana New" w:hAnsi="Angsana New"/>
                <w:b/>
                <w:bCs/>
                <w:sz w:val="20"/>
                <w:lang w:val="en-US" w:bidi="th-TH"/>
              </w:rPr>
              <w:t>8</w:t>
            </w:r>
            <w:r w:rsidRPr="00C44ED6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33DF185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A673C94" w14:textId="4CE27A9C" w:rsidR="00A30656" w:rsidRPr="00C45479" w:rsidRDefault="00C44ED6" w:rsidP="00A30656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C44ED6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9C6F62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C44ED6">
              <w:rPr>
                <w:rFonts w:ascii="Angsana New" w:hAnsi="Angsana New"/>
                <w:b/>
                <w:bCs/>
                <w:sz w:val="20"/>
                <w:lang w:val="en-US" w:bidi="th-TH"/>
              </w:rPr>
              <w:t>6</w:t>
            </w:r>
            <w:r w:rsidR="00C425FA" w:rsidRPr="00C425FA">
              <w:rPr>
                <w:rFonts w:ascii="Angsana New" w:hAnsi="Angsana New"/>
                <w:b/>
                <w:bCs/>
                <w:sz w:val="20"/>
                <w:lang w:val="en-US" w:bidi="th-TH"/>
              </w:rPr>
              <w:t>0</w:t>
            </w:r>
            <w:r w:rsidR="00DE5F2D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9C6F62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="00C425FA" w:rsidRPr="00C425FA">
              <w:rPr>
                <w:rFonts w:ascii="Angsana New" w:hAnsi="Angsana New"/>
                <w:b/>
                <w:bCs/>
                <w:sz w:val="20"/>
                <w:lang w:val="en-US" w:bidi="th-TH"/>
              </w:rPr>
              <w:t>33</w:t>
            </w:r>
            <w:r w:rsidR="00DE5F2D">
              <w:rPr>
                <w:rFonts w:ascii="Angsana New" w:hAnsi="Angsana New"/>
                <w:b/>
                <w:bCs/>
                <w:sz w:val="2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58BDBA0" w14:textId="77777777" w:rsidR="00A30656" w:rsidRPr="00B76231" w:rsidRDefault="00A30656" w:rsidP="00A306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1754525" w14:textId="08652547" w:rsidR="00A30656" w:rsidRPr="00B76231" w:rsidRDefault="00C44ED6" w:rsidP="009A3C55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  <w:r w:rsidRPr="00C44ED6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A30656" w:rsidRPr="00B76231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C44ED6">
              <w:rPr>
                <w:rFonts w:ascii="Angsana New" w:hAnsi="Angsana New"/>
                <w:b/>
                <w:bCs/>
                <w:sz w:val="20"/>
                <w:lang w:val="en-US" w:bidi="th-TH"/>
              </w:rPr>
              <w:t>6</w:t>
            </w:r>
            <w:r w:rsidR="000945EC" w:rsidRPr="000945EC">
              <w:rPr>
                <w:rFonts w:ascii="Angsana New" w:hAnsi="Angsana New"/>
                <w:b/>
                <w:bCs/>
                <w:sz w:val="20"/>
                <w:lang w:val="en-US" w:bidi="th-TH"/>
              </w:rPr>
              <w:t>52</w:t>
            </w:r>
            <w:r w:rsidR="00A30656" w:rsidRPr="00B76231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="00C425FA" w:rsidRPr="00C425FA">
              <w:rPr>
                <w:rFonts w:ascii="Angsana New" w:hAnsi="Angsana New"/>
                <w:b/>
                <w:bCs/>
                <w:sz w:val="20"/>
                <w:lang w:val="en-US" w:bidi="th-TH"/>
              </w:rPr>
              <w:t>3</w:t>
            </w:r>
            <w:r w:rsidR="000945EC" w:rsidRPr="000945EC">
              <w:rPr>
                <w:rFonts w:ascii="Angsana New" w:hAnsi="Angsana New"/>
                <w:b/>
                <w:bCs/>
                <w:sz w:val="20"/>
                <w:lang w:val="en-US" w:bidi="th-TH"/>
              </w:rPr>
              <w:t>22</w:t>
            </w:r>
          </w:p>
        </w:tc>
        <w:tc>
          <w:tcPr>
            <w:tcW w:w="183" w:type="dxa"/>
            <w:vAlign w:val="bottom"/>
          </w:tcPr>
          <w:p w14:paraId="7AEA62DF" w14:textId="77777777" w:rsidR="00A30656" w:rsidRPr="00B76231" w:rsidRDefault="00A30656" w:rsidP="00A30656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bottom w:val="double" w:sz="4" w:space="0" w:color="auto"/>
            </w:tcBorders>
            <w:vAlign w:val="bottom"/>
          </w:tcPr>
          <w:p w14:paraId="0CDFFB54" w14:textId="7C1BD889" w:rsidR="00A30656" w:rsidRPr="00C45479" w:rsidRDefault="009C6F62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B971CD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bottom w:val="double" w:sz="4" w:space="0" w:color="auto"/>
            </w:tcBorders>
            <w:vAlign w:val="bottom"/>
          </w:tcPr>
          <w:p w14:paraId="704F865C" w14:textId="3C14748C" w:rsidR="00A30656" w:rsidRPr="00C45479" w:rsidRDefault="00A30656" w:rsidP="00C45479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</w:tr>
    </w:tbl>
    <w:p w14:paraId="4D86119A" w14:textId="3A347645" w:rsidR="00D2259E" w:rsidRPr="00A30656" w:rsidRDefault="00D2259E" w:rsidP="00680119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09AA1B1F" w14:textId="77777777" w:rsidR="00D2259E" w:rsidRPr="00A30656" w:rsidRDefault="00D22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 w:rsidRPr="00A30656">
        <w:rPr>
          <w:rFonts w:ascii="Angsana New" w:hAnsi="Angsana New"/>
          <w:sz w:val="16"/>
          <w:szCs w:val="16"/>
        </w:rPr>
        <w:br w:type="page"/>
      </w:r>
    </w:p>
    <w:tbl>
      <w:tblPr>
        <w:tblW w:w="1513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6"/>
        <w:gridCol w:w="2339"/>
        <w:gridCol w:w="900"/>
        <w:gridCol w:w="1080"/>
        <w:gridCol w:w="178"/>
        <w:gridCol w:w="978"/>
        <w:gridCol w:w="12"/>
        <w:gridCol w:w="168"/>
        <w:gridCol w:w="12"/>
        <w:gridCol w:w="900"/>
        <w:gridCol w:w="180"/>
        <w:gridCol w:w="978"/>
        <w:gridCol w:w="12"/>
        <w:gridCol w:w="168"/>
        <w:gridCol w:w="12"/>
        <w:gridCol w:w="990"/>
        <w:gridCol w:w="180"/>
        <w:gridCol w:w="978"/>
        <w:gridCol w:w="12"/>
        <w:gridCol w:w="166"/>
        <w:gridCol w:w="12"/>
        <w:gridCol w:w="990"/>
        <w:gridCol w:w="180"/>
        <w:gridCol w:w="978"/>
        <w:gridCol w:w="15"/>
      </w:tblGrid>
      <w:tr w:rsidR="005644D0" w:rsidRPr="00B76231" w14:paraId="6595350C" w14:textId="77777777" w:rsidTr="001803A2">
        <w:trPr>
          <w:gridAfter w:val="1"/>
          <w:wAfter w:w="15" w:type="dxa"/>
          <w:cantSplit/>
          <w:tblHeader/>
        </w:trPr>
        <w:tc>
          <w:tcPr>
            <w:tcW w:w="2716" w:type="dxa"/>
          </w:tcPr>
          <w:p w14:paraId="3C46FE51" w14:textId="77777777" w:rsidR="005644D0" w:rsidRPr="00B76231" w:rsidRDefault="005644D0" w:rsidP="0009660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03" w:type="dxa"/>
            <w:gridSpan w:val="23"/>
            <w:vAlign w:val="bottom"/>
          </w:tcPr>
          <w:p w14:paraId="0A97333C" w14:textId="77777777" w:rsidR="005644D0" w:rsidRPr="00B76231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B76231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5644D0" w:rsidRPr="00B76231" w14:paraId="388FA33F" w14:textId="77777777" w:rsidTr="001803A2">
        <w:trPr>
          <w:gridAfter w:val="1"/>
          <w:wAfter w:w="15" w:type="dxa"/>
          <w:cantSplit/>
          <w:tblHeader/>
        </w:trPr>
        <w:tc>
          <w:tcPr>
            <w:tcW w:w="2716" w:type="dxa"/>
          </w:tcPr>
          <w:p w14:paraId="28210CAA" w14:textId="77777777" w:rsidR="005644D0" w:rsidRPr="00B76231" w:rsidRDefault="005644D0" w:rsidP="0009660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9" w:type="dxa"/>
            <w:vAlign w:val="bottom"/>
          </w:tcPr>
          <w:p w14:paraId="16EFA08A" w14:textId="77777777" w:rsidR="005644D0" w:rsidRPr="00B76231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76231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1EE8C41" w14:textId="77777777" w:rsidR="005644D0" w:rsidRPr="00B76231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6231">
              <w:rPr>
                <w:rFonts w:ascii="Angsana New" w:hAnsi="Angsana New"/>
                <w:sz w:val="20"/>
                <w:szCs w:val="20"/>
                <w:cs/>
              </w:rPr>
              <w:t>ประเทศที่</w:t>
            </w:r>
          </w:p>
          <w:p w14:paraId="37873CFB" w14:textId="77777777" w:rsidR="005644D0" w:rsidRPr="00B76231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76231">
              <w:rPr>
                <w:rFonts w:ascii="Angsana New" w:hAnsi="Angsana New"/>
                <w:sz w:val="20"/>
                <w:szCs w:val="20"/>
                <w:cs/>
              </w:rPr>
              <w:t>กิจการจัดตั้ง</w:t>
            </w:r>
          </w:p>
        </w:tc>
        <w:tc>
          <w:tcPr>
            <w:tcW w:w="2236" w:type="dxa"/>
            <w:gridSpan w:val="3"/>
          </w:tcPr>
          <w:p w14:paraId="5A3B38D5" w14:textId="77777777" w:rsidR="005644D0" w:rsidRPr="00B76231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D003772" w14:textId="77777777" w:rsidR="005644D0" w:rsidRPr="00B76231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6231">
              <w:rPr>
                <w:rFonts w:ascii="Angsana New" w:hAnsi="Angsana New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gridSpan w:val="2"/>
          </w:tcPr>
          <w:p w14:paraId="7C5BD1C0" w14:textId="77777777" w:rsidR="005644D0" w:rsidRPr="00B76231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70" w:type="dxa"/>
            <w:gridSpan w:val="4"/>
          </w:tcPr>
          <w:p w14:paraId="698A9B93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057F34BE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gridSpan w:val="2"/>
          </w:tcPr>
          <w:p w14:paraId="7C17046F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2160" w:type="dxa"/>
            <w:gridSpan w:val="4"/>
          </w:tcPr>
          <w:p w14:paraId="1A1204FF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4056690D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gridSpan w:val="2"/>
          </w:tcPr>
          <w:p w14:paraId="4E08FD53" w14:textId="77777777" w:rsidR="005644D0" w:rsidRPr="00B76231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160" w:type="dxa"/>
            <w:gridSpan w:val="4"/>
          </w:tcPr>
          <w:p w14:paraId="7DFC2CBF" w14:textId="1B71F71C" w:rsidR="00E2608C" w:rsidRPr="00B76231" w:rsidRDefault="00822F31" w:rsidP="0009660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เงินปันผลรับสำหรับ</w:t>
            </w:r>
            <w:r w:rsidR="00303E97" w:rsidRPr="00B76231">
              <w:rPr>
                <w:rFonts w:ascii="Angsana New" w:hAnsi="Angsana New" w:hint="cs"/>
                <w:sz w:val="20"/>
                <w:cs/>
                <w:lang w:bidi="th-TH"/>
              </w:rPr>
              <w:t>งวด</w:t>
            </w:r>
          </w:p>
          <w:p w14:paraId="60D077C5" w14:textId="160CE43F" w:rsidR="005644D0" w:rsidRPr="00B76231" w:rsidRDefault="00727AAE" w:rsidP="00E2608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เก้าเดือนสิ้นสุดวันที่</w:t>
            </w:r>
          </w:p>
        </w:tc>
      </w:tr>
      <w:tr w:rsidR="003170C3" w:rsidRPr="00A30656" w14:paraId="190A8FE6" w14:textId="77777777" w:rsidTr="003E551D">
        <w:trPr>
          <w:cantSplit/>
          <w:tblHeader/>
        </w:trPr>
        <w:tc>
          <w:tcPr>
            <w:tcW w:w="2716" w:type="dxa"/>
          </w:tcPr>
          <w:p w14:paraId="79768A31" w14:textId="77777777" w:rsidR="003170C3" w:rsidRPr="00B76231" w:rsidRDefault="003170C3" w:rsidP="0045378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39" w:type="dxa"/>
          </w:tcPr>
          <w:p w14:paraId="53A05FA1" w14:textId="77777777" w:rsidR="003170C3" w:rsidRPr="00B76231" w:rsidRDefault="003170C3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4A8177A2" w14:textId="77777777" w:rsidR="003170C3" w:rsidRPr="00B76231" w:rsidRDefault="003170C3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57CB8823" w14:textId="731C28FA" w:rsidR="003170C3" w:rsidRPr="00B76231" w:rsidRDefault="00C425FA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25FA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="0010794E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10794E">
              <w:rPr>
                <w:rFonts w:ascii="Angsana New" w:hAnsi="Angsana New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vAlign w:val="bottom"/>
          </w:tcPr>
          <w:p w14:paraId="36327ED5" w14:textId="77777777" w:rsidR="003170C3" w:rsidRPr="00B76231" w:rsidRDefault="003170C3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402CEE1" w14:textId="5B1ABBEA" w:rsidR="003170C3" w:rsidRPr="00B76231" w:rsidRDefault="00C425FA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 w:rsidRPr="00C425FA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3170C3" w:rsidRPr="00B76231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2AC779B6" w14:textId="77777777" w:rsidR="003170C3" w:rsidRPr="00B76231" w:rsidRDefault="003170C3" w:rsidP="00453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DDC1D7E" w14:textId="7DCA0E40" w:rsidR="003170C3" w:rsidRPr="00B76231" w:rsidRDefault="00C425FA" w:rsidP="00B7623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25FA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="0010794E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10794E">
              <w:rPr>
                <w:rFonts w:ascii="Angsana New" w:hAnsi="Angsana New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50641C73" w14:textId="77777777" w:rsidR="003170C3" w:rsidRPr="00B76231" w:rsidRDefault="003170C3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9EB9FBF" w14:textId="50F82886" w:rsidR="003170C3" w:rsidRPr="00B76231" w:rsidRDefault="00C425FA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 w:rsidRPr="00C425FA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3170C3" w:rsidRPr="00B76231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3F5C4DFC" w14:textId="77777777" w:rsidR="003170C3" w:rsidRPr="00B76231" w:rsidRDefault="003170C3" w:rsidP="00453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562CB080" w14:textId="2CAA047B" w:rsidR="003170C3" w:rsidRPr="00B76231" w:rsidRDefault="00C425FA" w:rsidP="00B7623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25FA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="0010794E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10794E">
              <w:rPr>
                <w:rFonts w:ascii="Angsana New" w:hAnsi="Angsana New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0B7BF8CB" w14:textId="77777777" w:rsidR="003170C3" w:rsidRPr="00B76231" w:rsidRDefault="003170C3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2123F86" w14:textId="0335E5C0" w:rsidR="003170C3" w:rsidRPr="00B76231" w:rsidRDefault="00C425FA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 w:rsidRPr="00C425FA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3170C3" w:rsidRPr="00B76231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  <w:gridSpan w:val="2"/>
            <w:vAlign w:val="bottom"/>
          </w:tcPr>
          <w:p w14:paraId="411BEE84" w14:textId="77777777" w:rsidR="003170C3" w:rsidRPr="00B76231" w:rsidRDefault="003170C3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163" w:type="dxa"/>
            <w:gridSpan w:val="4"/>
            <w:vAlign w:val="bottom"/>
          </w:tcPr>
          <w:p w14:paraId="3F396CAA" w14:textId="2A96E9C3" w:rsidR="003170C3" w:rsidRPr="00B76231" w:rsidRDefault="00C425FA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25FA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="0010794E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10794E">
              <w:rPr>
                <w:rFonts w:ascii="Angsana New" w:hAnsi="Angsana New"/>
                <w:sz w:val="20"/>
                <w:cs/>
                <w:lang w:val="en-US" w:bidi="th-TH"/>
              </w:rPr>
              <w:t>กันยายน</w:t>
            </w:r>
          </w:p>
        </w:tc>
      </w:tr>
      <w:tr w:rsidR="0045378B" w:rsidRPr="00A30656" w14:paraId="7193E9B2" w14:textId="77777777" w:rsidTr="001803A2">
        <w:trPr>
          <w:cantSplit/>
          <w:tblHeader/>
        </w:trPr>
        <w:tc>
          <w:tcPr>
            <w:tcW w:w="2716" w:type="dxa"/>
          </w:tcPr>
          <w:p w14:paraId="453F31BD" w14:textId="77777777" w:rsidR="0045378B" w:rsidRPr="00B76231" w:rsidRDefault="0045378B" w:rsidP="0045378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39" w:type="dxa"/>
          </w:tcPr>
          <w:p w14:paraId="2463E891" w14:textId="77777777" w:rsidR="0045378B" w:rsidRPr="00B76231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27DDD267" w14:textId="77777777" w:rsidR="0045378B" w:rsidRPr="00B76231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03DD7717" w14:textId="687A7829" w:rsidR="0045378B" w:rsidRPr="00B76231" w:rsidRDefault="000945EC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0945EC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0945EC">
              <w:rPr>
                <w:rFonts w:ascii="Angsana New" w:hAnsi="Angsana New"/>
                <w:sz w:val="20"/>
                <w:lang w:val="en-US"/>
              </w:rPr>
              <w:t>5</w:t>
            </w:r>
            <w:r w:rsidR="00C44ED6" w:rsidRPr="00C44ED6">
              <w:rPr>
                <w:rFonts w:ascii="Angsana New" w:hAnsi="Angsana New"/>
                <w:sz w:val="20"/>
                <w:lang w:val="en-US"/>
              </w:rPr>
              <w:t>6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622E4D46" w14:textId="77777777" w:rsidR="0045378B" w:rsidRPr="00B76231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5575ECF" w14:textId="3FD3A154" w:rsidR="0045378B" w:rsidRPr="00B76231" w:rsidRDefault="000945EC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0945EC">
              <w:rPr>
                <w:rFonts w:ascii="Angsana New" w:hAnsi="Angsana New"/>
                <w:sz w:val="20"/>
                <w:lang w:val="en-US"/>
              </w:rPr>
              <w:t>25</w:t>
            </w:r>
            <w:r w:rsidR="00C44ED6" w:rsidRPr="00C44ED6">
              <w:rPr>
                <w:rFonts w:ascii="Angsana New" w:hAnsi="Angsana New"/>
                <w:sz w:val="20"/>
                <w:lang w:val="en-US"/>
              </w:rPr>
              <w:t>6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  <w:gridSpan w:val="2"/>
            <w:vAlign w:val="bottom"/>
          </w:tcPr>
          <w:p w14:paraId="23DCDFA7" w14:textId="77777777" w:rsidR="0045378B" w:rsidRPr="00B76231" w:rsidRDefault="0045378B" w:rsidP="00453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6B7CC2D6" w14:textId="332F970B" w:rsidR="0045378B" w:rsidRPr="00B76231" w:rsidRDefault="000945EC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0945EC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0945EC">
              <w:rPr>
                <w:rFonts w:ascii="Angsana New" w:hAnsi="Angsana New"/>
                <w:sz w:val="20"/>
                <w:lang w:val="en-US"/>
              </w:rPr>
              <w:t>5</w:t>
            </w:r>
            <w:r w:rsidR="00C44ED6" w:rsidRPr="00C44ED6">
              <w:rPr>
                <w:rFonts w:ascii="Angsana New" w:hAnsi="Angsana New"/>
                <w:sz w:val="20"/>
                <w:lang w:val="en-US"/>
              </w:rPr>
              <w:t>6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2C4B7C49" w14:textId="77777777" w:rsidR="0045378B" w:rsidRPr="00B76231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6EBCFC3" w14:textId="108B67C8" w:rsidR="0045378B" w:rsidRPr="00B76231" w:rsidRDefault="000945EC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0945EC">
              <w:rPr>
                <w:rFonts w:ascii="Angsana New" w:hAnsi="Angsana New"/>
                <w:sz w:val="20"/>
                <w:lang w:val="en-US"/>
              </w:rPr>
              <w:t>25</w:t>
            </w:r>
            <w:r w:rsidR="00C44ED6" w:rsidRPr="00C44ED6">
              <w:rPr>
                <w:rFonts w:ascii="Angsana New" w:hAnsi="Angsana New"/>
                <w:sz w:val="20"/>
                <w:lang w:val="en-US"/>
              </w:rPr>
              <w:t>67</w:t>
            </w:r>
          </w:p>
        </w:tc>
        <w:tc>
          <w:tcPr>
            <w:tcW w:w="180" w:type="dxa"/>
            <w:gridSpan w:val="2"/>
            <w:vAlign w:val="bottom"/>
          </w:tcPr>
          <w:p w14:paraId="7F8E6479" w14:textId="77777777" w:rsidR="0045378B" w:rsidRPr="00B76231" w:rsidRDefault="0045378B" w:rsidP="00453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14B160BC" w14:textId="11FDB4FD" w:rsidR="0045378B" w:rsidRPr="00B76231" w:rsidRDefault="000945EC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0945EC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0945EC">
              <w:rPr>
                <w:rFonts w:ascii="Angsana New" w:hAnsi="Angsana New"/>
                <w:sz w:val="20"/>
                <w:lang w:val="en-US"/>
              </w:rPr>
              <w:t>5</w:t>
            </w:r>
            <w:r w:rsidR="00C44ED6" w:rsidRPr="00C44ED6">
              <w:rPr>
                <w:rFonts w:ascii="Angsana New" w:hAnsi="Angsana New"/>
                <w:sz w:val="20"/>
                <w:lang w:val="en-US"/>
              </w:rPr>
              <w:t>6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3D8B9A0" w14:textId="77777777" w:rsidR="0045378B" w:rsidRPr="00B76231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C562B34" w14:textId="3DBA1868" w:rsidR="0045378B" w:rsidRPr="00B76231" w:rsidRDefault="000945EC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0945EC">
              <w:rPr>
                <w:rFonts w:ascii="Angsana New" w:hAnsi="Angsana New"/>
                <w:sz w:val="20"/>
                <w:lang w:val="en-US"/>
              </w:rPr>
              <w:t>25</w:t>
            </w:r>
            <w:r w:rsidR="00C44ED6" w:rsidRPr="00C44ED6">
              <w:rPr>
                <w:rFonts w:ascii="Angsana New" w:hAnsi="Angsana New"/>
                <w:sz w:val="20"/>
                <w:lang w:val="en-US"/>
              </w:rPr>
              <w:t>67</w:t>
            </w:r>
          </w:p>
        </w:tc>
        <w:tc>
          <w:tcPr>
            <w:tcW w:w="178" w:type="dxa"/>
            <w:gridSpan w:val="2"/>
            <w:vAlign w:val="bottom"/>
          </w:tcPr>
          <w:p w14:paraId="70C4624C" w14:textId="77777777" w:rsidR="0045378B" w:rsidRPr="00B76231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38FBF9D7" w14:textId="7137BFE1" w:rsidR="0045378B" w:rsidRPr="00B76231" w:rsidRDefault="000945EC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0945EC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0945EC">
              <w:rPr>
                <w:rFonts w:ascii="Angsana New" w:hAnsi="Angsana New"/>
                <w:sz w:val="20"/>
                <w:lang w:val="en-US"/>
              </w:rPr>
              <w:t>5</w:t>
            </w:r>
            <w:r w:rsidR="00C44ED6" w:rsidRPr="00C44ED6">
              <w:rPr>
                <w:rFonts w:ascii="Angsana New" w:hAnsi="Angsana New"/>
                <w:sz w:val="20"/>
                <w:lang w:val="en-US"/>
              </w:rPr>
              <w:t>6</w:t>
            </w:r>
            <w:r w:rsidR="002C771C" w:rsidRPr="002C771C">
              <w:rPr>
                <w:rFonts w:ascii="Angsana New" w:hAnsi="Angsana New"/>
                <w:sz w:val="20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35AC8D3D" w14:textId="77777777" w:rsidR="0045378B" w:rsidRPr="00B76231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7B338B9" w14:textId="73BA53BB" w:rsidR="0045378B" w:rsidRPr="00B76231" w:rsidRDefault="000945EC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0945EC">
              <w:rPr>
                <w:rFonts w:ascii="Angsana New" w:hAnsi="Angsana New"/>
                <w:sz w:val="20"/>
                <w:lang w:val="en-US"/>
              </w:rPr>
              <w:t>25</w:t>
            </w:r>
            <w:r w:rsidR="00C44ED6" w:rsidRPr="00C44ED6">
              <w:rPr>
                <w:rFonts w:ascii="Angsana New" w:hAnsi="Angsana New"/>
                <w:sz w:val="20"/>
                <w:lang w:val="en-US"/>
              </w:rPr>
              <w:t>67</w:t>
            </w:r>
          </w:p>
        </w:tc>
      </w:tr>
      <w:tr w:rsidR="001321E3" w:rsidRPr="00B76231" w14:paraId="7B8100C5" w14:textId="77777777" w:rsidTr="001803A2">
        <w:trPr>
          <w:gridAfter w:val="1"/>
          <w:wAfter w:w="15" w:type="dxa"/>
          <w:cantSplit/>
          <w:trHeight w:val="270"/>
        </w:trPr>
        <w:tc>
          <w:tcPr>
            <w:tcW w:w="2716" w:type="dxa"/>
          </w:tcPr>
          <w:p w14:paraId="52793F5C" w14:textId="77777777" w:rsidR="001321E3" w:rsidRPr="00B76231" w:rsidRDefault="001321E3" w:rsidP="001321E3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39" w:type="dxa"/>
          </w:tcPr>
          <w:p w14:paraId="10808344" w14:textId="77777777" w:rsidR="001321E3" w:rsidRPr="00B76231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D388F30" w14:textId="77777777" w:rsidR="001321E3" w:rsidRPr="00B76231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236" w:type="dxa"/>
            <w:gridSpan w:val="3"/>
          </w:tcPr>
          <w:p w14:paraId="6DD9E2DA" w14:textId="77777777" w:rsidR="001321E3" w:rsidRPr="00B76231" w:rsidRDefault="001321E3" w:rsidP="001321E3">
            <w:pPr>
              <w:tabs>
                <w:tab w:val="left" w:pos="640"/>
                <w:tab w:val="left" w:pos="730"/>
                <w:tab w:val="left" w:pos="1535"/>
              </w:tabs>
              <w:spacing w:line="240" w:lineRule="auto"/>
              <w:ind w:right="555" w:firstLine="460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B76231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5AE0AACC" w14:textId="77777777" w:rsidR="001321E3" w:rsidRPr="00B76231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6748" w:type="dxa"/>
            <w:gridSpan w:val="16"/>
          </w:tcPr>
          <w:p w14:paraId="780539A2" w14:textId="77777777" w:rsidR="001321E3" w:rsidRPr="00B76231" w:rsidRDefault="001321E3" w:rsidP="001321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  <w:r w:rsidRPr="00B76231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1321E3" w:rsidRPr="00A30656" w14:paraId="68A4FD9D" w14:textId="77777777" w:rsidTr="001803A2">
        <w:trPr>
          <w:cantSplit/>
          <w:trHeight w:val="270"/>
        </w:trPr>
        <w:tc>
          <w:tcPr>
            <w:tcW w:w="2716" w:type="dxa"/>
          </w:tcPr>
          <w:p w14:paraId="1F078EC3" w14:textId="77777777" w:rsidR="001321E3" w:rsidRPr="00B76231" w:rsidRDefault="001321E3" w:rsidP="001321E3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76231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339" w:type="dxa"/>
          </w:tcPr>
          <w:p w14:paraId="7FFC98CA" w14:textId="77777777" w:rsidR="001321E3" w:rsidRPr="00B76231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187E884D" w14:textId="77777777" w:rsidR="001321E3" w:rsidRPr="00B76231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493FC2D2" w14:textId="77777777" w:rsidR="001321E3" w:rsidRPr="00B76231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78" w:type="dxa"/>
          </w:tcPr>
          <w:p w14:paraId="2E21CBC1" w14:textId="77777777" w:rsidR="001321E3" w:rsidRPr="00B76231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6192804E" w14:textId="77777777" w:rsidR="001321E3" w:rsidRPr="00B76231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4C511E55" w14:textId="77777777" w:rsidR="001321E3" w:rsidRPr="00B76231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F056F3B" w14:textId="77777777" w:rsidR="001321E3" w:rsidRPr="00B76231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E8907CB" w14:textId="77777777" w:rsidR="001321E3" w:rsidRPr="00B76231" w:rsidRDefault="001321E3" w:rsidP="001321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</w:tcPr>
          <w:p w14:paraId="19FCDD07" w14:textId="77777777" w:rsidR="001321E3" w:rsidRPr="00B76231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gridSpan w:val="2"/>
          </w:tcPr>
          <w:p w14:paraId="14B806C6" w14:textId="77777777" w:rsidR="001321E3" w:rsidRPr="00B76231" w:rsidRDefault="001321E3" w:rsidP="001321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72E89A5E" w14:textId="77777777" w:rsidR="001321E3" w:rsidRPr="00B76231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076EA14" w14:textId="77777777" w:rsidR="001321E3" w:rsidRPr="00B76231" w:rsidRDefault="001321E3" w:rsidP="001321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</w:tcPr>
          <w:p w14:paraId="4CFEEAB0" w14:textId="77777777" w:rsidR="001321E3" w:rsidRPr="00B76231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78" w:type="dxa"/>
            <w:gridSpan w:val="2"/>
          </w:tcPr>
          <w:p w14:paraId="6A7E5194" w14:textId="77777777" w:rsidR="001321E3" w:rsidRPr="00B76231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0B0C8D56" w14:textId="77777777" w:rsidR="001321E3" w:rsidRPr="00B76231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7B96C54D" w14:textId="77777777" w:rsidR="001321E3" w:rsidRPr="00B76231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3" w:type="dxa"/>
            <w:gridSpan w:val="2"/>
          </w:tcPr>
          <w:p w14:paraId="621C097D" w14:textId="77777777" w:rsidR="001321E3" w:rsidRPr="00B76231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504"/>
              <w:jc w:val="center"/>
              <w:rPr>
                <w:rFonts w:ascii="Angsana New" w:hAnsi="Angsana New"/>
                <w:sz w:val="20"/>
              </w:rPr>
            </w:pPr>
          </w:p>
        </w:tc>
      </w:tr>
      <w:tr w:rsidR="004B612D" w:rsidRPr="00C45479" w14:paraId="0BAB78E6" w14:textId="77777777" w:rsidTr="001803A2">
        <w:trPr>
          <w:cantSplit/>
          <w:trHeight w:val="270"/>
        </w:trPr>
        <w:tc>
          <w:tcPr>
            <w:tcW w:w="2716" w:type="dxa"/>
          </w:tcPr>
          <w:p w14:paraId="1CA25DE2" w14:textId="77777777" w:rsidR="004B612D" w:rsidRPr="00C45479" w:rsidRDefault="004B612D" w:rsidP="004B612D">
            <w:pPr>
              <w:spacing w:line="240" w:lineRule="auto"/>
              <w:ind w:left="191" w:right="-1157" w:hanging="180"/>
              <w:rPr>
                <w:rFonts w:ascii="Angsana New" w:hAnsi="Angsana New"/>
                <w:sz w:val="20"/>
                <w:szCs w:val="20"/>
              </w:rPr>
            </w:pPr>
            <w:r w:rsidRPr="00C45479">
              <w:rPr>
                <w:rFonts w:ascii="Angsana New" w:hAnsi="Angsana New"/>
                <w:sz w:val="20"/>
                <w:szCs w:val="20"/>
                <w:cs/>
              </w:rPr>
              <w:t xml:space="preserve">บริษัท กรีนเอิร์ธพาวเวอร์ </w:t>
            </w:r>
            <w:r w:rsidRPr="00C45479">
              <w:rPr>
                <w:rFonts w:ascii="Angsana New" w:hAnsi="Angsana New"/>
                <w:sz w:val="20"/>
                <w:szCs w:val="20"/>
              </w:rPr>
              <w:t>(</w:t>
            </w:r>
            <w:r w:rsidRPr="00C45479">
              <w:rPr>
                <w:rFonts w:ascii="Angsana New" w:hAnsi="Angsana New"/>
                <w:sz w:val="20"/>
                <w:szCs w:val="20"/>
                <w:cs/>
              </w:rPr>
              <w:t>ไทยแลนด์</w:t>
            </w:r>
            <w:r w:rsidRPr="00C45479">
              <w:rPr>
                <w:rFonts w:ascii="Angsana New" w:hAnsi="Angsana New"/>
                <w:sz w:val="20"/>
                <w:szCs w:val="20"/>
              </w:rPr>
              <w:t>)</w:t>
            </w:r>
            <w:r w:rsidRPr="00C45479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2339" w:type="dxa"/>
            <w:vAlign w:val="bottom"/>
          </w:tcPr>
          <w:p w14:paraId="1BF86585" w14:textId="77777777" w:rsidR="004B612D" w:rsidRPr="00C45479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8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cs/>
                <w:lang w:bidi="th-TH"/>
              </w:rPr>
              <w:t>ธุรกิจเกี่ยวกับการลงทุน</w:t>
            </w:r>
          </w:p>
        </w:tc>
        <w:tc>
          <w:tcPr>
            <w:tcW w:w="900" w:type="dxa"/>
            <w:vAlign w:val="bottom"/>
          </w:tcPr>
          <w:p w14:paraId="235B5E8F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C45479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0347531E" w14:textId="6658E584" w:rsidR="004B612D" w:rsidRPr="00C45479" w:rsidRDefault="00C44ED6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4ED6">
              <w:rPr>
                <w:rFonts w:ascii="Angsana New" w:hAnsi="Angsana New"/>
                <w:sz w:val="20"/>
                <w:lang w:val="en-US" w:bidi="th-TH"/>
              </w:rPr>
              <w:t>4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78" w:type="dxa"/>
          </w:tcPr>
          <w:p w14:paraId="624C5E18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6C2A167" w14:textId="273876DE" w:rsidR="004B612D" w:rsidRPr="00C45479" w:rsidRDefault="00C44ED6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44ED6">
              <w:rPr>
                <w:rFonts w:ascii="Angsana New" w:hAnsi="Angsana New"/>
                <w:sz w:val="20"/>
                <w:lang w:val="en-US" w:bidi="th-TH"/>
              </w:rPr>
              <w:t>4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  <w:gridSpan w:val="2"/>
            <w:vAlign w:val="bottom"/>
          </w:tcPr>
          <w:p w14:paraId="13B6BF5E" w14:textId="77777777" w:rsidR="004B612D" w:rsidRPr="00C45479" w:rsidRDefault="004B612D" w:rsidP="004B612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4D82F8B" w14:textId="536BCB42" w:rsidR="004B612D" w:rsidRPr="00C45479" w:rsidRDefault="00C44ED6" w:rsidP="004B612D">
            <w:pPr>
              <w:pStyle w:val="acctfourfigures"/>
              <w:tabs>
                <w:tab w:val="clear" w:pos="765"/>
                <w:tab w:val="decimal" w:pos="516"/>
              </w:tabs>
              <w:spacing w:after="100" w:afterAutospacing="1" w:line="240" w:lineRule="auto"/>
              <w:ind w:left="-79" w:right="-21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4ED6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A459AC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44ED6">
              <w:rPr>
                <w:rFonts w:ascii="Angsana New" w:hAnsi="Angsana New"/>
                <w:sz w:val="20"/>
                <w:lang w:val="en-US" w:bidi="th-TH"/>
              </w:rPr>
              <w:t>6</w:t>
            </w:r>
            <w:r w:rsidR="000945EC" w:rsidRPr="000945EC">
              <w:rPr>
                <w:rFonts w:ascii="Angsana New" w:hAnsi="Angsana New"/>
                <w:sz w:val="20"/>
                <w:lang w:val="en-US" w:bidi="th-TH"/>
              </w:rPr>
              <w:t>5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8</w:t>
            </w:r>
            <w:r w:rsidR="00A459AC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0945EC" w:rsidRPr="000945EC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9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54A4E2C1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49BD83C" w14:textId="5FD5435E" w:rsidR="004B612D" w:rsidRPr="00C45479" w:rsidRDefault="00C44ED6" w:rsidP="004B612D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68"/>
              <w:rPr>
                <w:rFonts w:ascii="Angsana New" w:hAnsi="Angsana New"/>
                <w:sz w:val="20"/>
                <w:lang w:bidi="th-TH"/>
              </w:rPr>
            </w:pPr>
            <w:r w:rsidRPr="00C44ED6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4B612D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44ED6">
              <w:rPr>
                <w:rFonts w:ascii="Angsana New" w:hAnsi="Angsana New"/>
                <w:sz w:val="20"/>
                <w:lang w:val="en-US" w:bidi="th-TH"/>
              </w:rPr>
              <w:t>6</w:t>
            </w:r>
            <w:r w:rsidR="000945EC" w:rsidRPr="000945EC">
              <w:rPr>
                <w:rFonts w:ascii="Angsana New" w:hAnsi="Angsana New"/>
                <w:sz w:val="20"/>
                <w:lang w:val="en-US" w:bidi="th-TH"/>
              </w:rPr>
              <w:t>5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8</w:t>
            </w:r>
            <w:r w:rsidR="004B612D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0945EC" w:rsidRPr="000945EC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9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  <w:gridSpan w:val="2"/>
            <w:vAlign w:val="bottom"/>
          </w:tcPr>
          <w:p w14:paraId="79C352A1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5545ECB6" w14:textId="4FF62FF8" w:rsidR="004B612D" w:rsidRPr="00C45479" w:rsidRDefault="002C771C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2C771C">
              <w:rPr>
                <w:rFonts w:ascii="Angsana New" w:hAnsi="Angsana New"/>
                <w:sz w:val="20"/>
                <w:lang w:val="en-US" w:bidi="th-TH"/>
              </w:rPr>
              <w:t>9</w:t>
            </w:r>
            <w:r w:rsidR="000945EC" w:rsidRPr="000945EC">
              <w:rPr>
                <w:rFonts w:ascii="Angsana New" w:hAnsi="Angsana New"/>
                <w:sz w:val="20"/>
                <w:lang w:val="en-US" w:bidi="th-TH"/>
              </w:rPr>
              <w:t>5</w:t>
            </w:r>
            <w:r w:rsidRPr="002C771C">
              <w:rPr>
                <w:rFonts w:ascii="Angsana New" w:hAnsi="Angsana New"/>
                <w:sz w:val="20"/>
                <w:lang w:val="en-US" w:bidi="th-TH"/>
              </w:rPr>
              <w:t>8</w:t>
            </w:r>
            <w:r w:rsidR="00A459AC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67</w:t>
            </w:r>
            <w:r w:rsidRPr="002C771C">
              <w:rPr>
                <w:rFonts w:ascii="Angsana New" w:hAnsi="Angsana New"/>
                <w:sz w:val="2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7696F6A1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88069A3" w14:textId="04E52851" w:rsidR="004B612D" w:rsidRPr="00C45479" w:rsidRDefault="002C771C" w:rsidP="0058020A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bidi="th-TH"/>
              </w:rPr>
            </w:pPr>
            <w:r w:rsidRPr="002C771C">
              <w:rPr>
                <w:rFonts w:ascii="Angsana New" w:hAnsi="Angsana New"/>
                <w:sz w:val="20"/>
                <w:lang w:val="en-US" w:bidi="th-TH"/>
              </w:rPr>
              <w:t>9</w:t>
            </w:r>
            <w:r w:rsidR="000945EC" w:rsidRPr="000945EC">
              <w:rPr>
                <w:rFonts w:ascii="Angsana New" w:hAnsi="Angsana New"/>
                <w:sz w:val="20"/>
                <w:lang w:val="en-US" w:bidi="th-TH"/>
              </w:rPr>
              <w:t>5</w:t>
            </w:r>
            <w:r w:rsidRPr="002C771C">
              <w:rPr>
                <w:rFonts w:ascii="Angsana New" w:hAnsi="Angsana New"/>
                <w:sz w:val="20"/>
                <w:lang w:val="en-US" w:bidi="th-TH"/>
              </w:rPr>
              <w:t>8</w:t>
            </w:r>
            <w:r w:rsidR="004B612D" w:rsidRPr="00C45479">
              <w:rPr>
                <w:rFonts w:ascii="Angsana New" w:hAnsi="Angsana New"/>
                <w:sz w:val="20"/>
                <w:lang w:bidi="th-TH"/>
              </w:rPr>
              <w:t>,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67</w:t>
            </w:r>
            <w:r w:rsidRPr="002C771C">
              <w:rPr>
                <w:rFonts w:ascii="Angsana New" w:hAnsi="Angsana New"/>
                <w:sz w:val="20"/>
                <w:lang w:val="en-US" w:bidi="th-TH"/>
              </w:rPr>
              <w:t>9</w:t>
            </w:r>
          </w:p>
        </w:tc>
        <w:tc>
          <w:tcPr>
            <w:tcW w:w="178" w:type="dxa"/>
            <w:gridSpan w:val="2"/>
            <w:vAlign w:val="bottom"/>
          </w:tcPr>
          <w:p w14:paraId="11616277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00B374F" w14:textId="51042A8B" w:rsidR="004B612D" w:rsidRPr="00C45479" w:rsidRDefault="00A459AC" w:rsidP="004B612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55C7DD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5AE12DEB" w14:textId="139B8442" w:rsidR="004B612D" w:rsidRPr="00B20803" w:rsidRDefault="00F36B83" w:rsidP="00F36B83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B20803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4B612D" w:rsidRPr="00C45479" w14:paraId="22ACE6AC" w14:textId="77777777" w:rsidTr="001803A2">
        <w:trPr>
          <w:cantSplit/>
          <w:trHeight w:val="270"/>
        </w:trPr>
        <w:tc>
          <w:tcPr>
            <w:tcW w:w="2716" w:type="dxa"/>
          </w:tcPr>
          <w:p w14:paraId="6896C2B0" w14:textId="77777777" w:rsidR="004B612D" w:rsidRPr="00C45479" w:rsidRDefault="004B612D" w:rsidP="004B612D">
            <w:pPr>
              <w:spacing w:line="240" w:lineRule="auto"/>
              <w:ind w:left="191" w:right="-1157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39" w:type="dxa"/>
            <w:vAlign w:val="bottom"/>
          </w:tcPr>
          <w:p w14:paraId="7AB7DA49" w14:textId="77777777" w:rsidR="004B612D" w:rsidRPr="00C45479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8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A3E287D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DA43AEC" w14:textId="77777777" w:rsidR="004B612D" w:rsidRPr="00C45479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60753EC8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CF670B3" w14:textId="77777777" w:rsidR="004B612D" w:rsidRPr="00C45479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54E4809" w14:textId="77777777" w:rsidR="004B612D" w:rsidRPr="00C45479" w:rsidRDefault="004B612D" w:rsidP="004B612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72E6647" w14:textId="7F3FED9A" w:rsidR="004B612D" w:rsidRPr="00C45479" w:rsidRDefault="004B612D" w:rsidP="004B612D">
            <w:pPr>
              <w:pStyle w:val="acctfourfigures"/>
              <w:tabs>
                <w:tab w:val="clear" w:pos="765"/>
                <w:tab w:val="decimal" w:pos="516"/>
              </w:tabs>
              <w:spacing w:after="100" w:afterAutospacing="1" w:line="240" w:lineRule="auto"/>
              <w:ind w:right="-2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165F94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75D6391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4C1915D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10F24E8A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BBCEFD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20084FE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78FAF03E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DDF70E9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463"/>
              </w:tabs>
              <w:spacing w:after="100" w:afterAutospacing="1" w:line="240" w:lineRule="auto"/>
              <w:ind w:left="144" w:right="21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FFB7430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CA50B3D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4B612D" w:rsidRPr="00C45479" w14:paraId="18E2BC68" w14:textId="77777777" w:rsidTr="001803A2">
        <w:trPr>
          <w:cantSplit/>
        </w:trPr>
        <w:tc>
          <w:tcPr>
            <w:tcW w:w="2716" w:type="dxa"/>
          </w:tcPr>
          <w:p w14:paraId="4C49D1F1" w14:textId="77777777" w:rsidR="004B612D" w:rsidRPr="00C45479" w:rsidRDefault="004B612D" w:rsidP="004B612D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5479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339" w:type="dxa"/>
            <w:vAlign w:val="bottom"/>
          </w:tcPr>
          <w:p w14:paraId="4707E1D8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46FE666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3E6A31C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</w:tcPr>
          <w:p w14:paraId="620C2AA8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7CD65CC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ind w:right="-15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DC6F2C3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45C10C3" w14:textId="46B8231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FBCE4C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9262210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6F57B3C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628561D8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078C63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6A18189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CF36139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FE5BC97" w14:textId="78488F59" w:rsidR="004B612D" w:rsidRPr="00C45479" w:rsidRDefault="004B612D" w:rsidP="004B612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80FAD9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0E241267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488"/>
              </w:tabs>
              <w:spacing w:after="100" w:afterAutospacing="1" w:line="240" w:lineRule="auto"/>
              <w:ind w:right="504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4B612D" w:rsidRPr="00C45479" w14:paraId="1061B6B5" w14:textId="77777777" w:rsidTr="001803A2">
        <w:trPr>
          <w:cantSplit/>
        </w:trPr>
        <w:tc>
          <w:tcPr>
            <w:tcW w:w="2716" w:type="dxa"/>
          </w:tcPr>
          <w:p w14:paraId="4D62A418" w14:textId="77777777" w:rsidR="004B612D" w:rsidRPr="00C45479" w:rsidRDefault="004B612D" w:rsidP="004B612D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5479">
              <w:rPr>
                <w:rFonts w:ascii="Angsana New" w:hAnsi="Angsana New"/>
                <w:sz w:val="20"/>
                <w:szCs w:val="20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2339" w:type="dxa"/>
            <w:vAlign w:val="bottom"/>
          </w:tcPr>
          <w:p w14:paraId="5C3DFD0A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ind w:left="-175" w:right="-16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45479">
              <w:rPr>
                <w:rFonts w:ascii="Angsana New" w:hAnsi="Angsana New"/>
                <w:sz w:val="20"/>
                <w:szCs w:val="20"/>
                <w:cs/>
              </w:rPr>
              <w:t>ธุรกิจก๊าซธรรมชาติอัดสำหรับอุตสาหกรรม</w:t>
            </w:r>
          </w:p>
        </w:tc>
        <w:tc>
          <w:tcPr>
            <w:tcW w:w="900" w:type="dxa"/>
            <w:vAlign w:val="bottom"/>
          </w:tcPr>
          <w:p w14:paraId="51215E0B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45479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0821BE0A" w14:textId="00DAFC31" w:rsidR="004B612D" w:rsidRPr="00C45479" w:rsidRDefault="000945EC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0945EC">
              <w:rPr>
                <w:rFonts w:ascii="Angsana New" w:hAnsi="Angsana New"/>
                <w:sz w:val="20"/>
                <w:lang w:val="en-US" w:bidi="th-TH"/>
              </w:rPr>
              <w:t>5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11844AA5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B305A96" w14:textId="43EC93C6" w:rsidR="004B612D" w:rsidRPr="00C45479" w:rsidRDefault="000945EC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0945EC">
              <w:rPr>
                <w:rFonts w:ascii="Angsana New" w:hAnsi="Angsana New"/>
                <w:sz w:val="20"/>
                <w:lang w:val="en-US" w:bidi="th-TH"/>
              </w:rPr>
              <w:t>5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14:paraId="290FDA46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0358898" w14:textId="6BF3FBB5" w:rsidR="004B612D" w:rsidRPr="00C45479" w:rsidRDefault="00C44ED6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44ED6">
              <w:rPr>
                <w:rFonts w:ascii="Angsana New" w:hAnsi="Angsana New"/>
                <w:sz w:val="20"/>
                <w:lang w:val="en-US" w:bidi="th-TH"/>
              </w:rPr>
              <w:t>411</w:t>
            </w:r>
            <w:r w:rsidR="00A459AC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0" w:type="dxa"/>
            <w:vAlign w:val="bottom"/>
          </w:tcPr>
          <w:p w14:paraId="00C60EE8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9368C09" w14:textId="13F01E0B" w:rsidR="004B612D" w:rsidRPr="00C45479" w:rsidRDefault="00C44ED6" w:rsidP="004B612D">
            <w:pPr>
              <w:pStyle w:val="acctfourfigures"/>
              <w:tabs>
                <w:tab w:val="clear" w:pos="765"/>
                <w:tab w:val="decimal" w:pos="745"/>
              </w:tabs>
              <w:spacing w:after="100" w:afterAutospacing="1" w:line="240" w:lineRule="auto"/>
              <w:ind w:right="144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C44ED6">
              <w:rPr>
                <w:rFonts w:ascii="Angsana New" w:hAnsi="Angsana New"/>
                <w:sz w:val="20"/>
                <w:lang w:val="en-US" w:bidi="th-TH"/>
              </w:rPr>
              <w:t>411</w:t>
            </w:r>
            <w:r w:rsidR="004B612D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0" w:type="dxa"/>
            <w:gridSpan w:val="2"/>
            <w:vAlign w:val="bottom"/>
          </w:tcPr>
          <w:p w14:paraId="4CA70020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3DBC9C2C" w14:textId="23F1607F" w:rsidR="004B612D" w:rsidRPr="00C45479" w:rsidRDefault="000945EC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 w:hanging="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0945EC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</w:t>
            </w:r>
            <w:r w:rsidR="00A459AC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Pr="000945EC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07C027F1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1C907DD" w14:textId="6F38490E" w:rsidR="004B612D" w:rsidRPr="00C45479" w:rsidRDefault="000945EC" w:rsidP="004B612D">
            <w:pPr>
              <w:pStyle w:val="acctfourfigures"/>
              <w:tabs>
                <w:tab w:val="clear" w:pos="765"/>
                <w:tab w:val="decimal" w:pos="757"/>
              </w:tabs>
              <w:spacing w:after="100" w:afterAutospacing="1" w:line="240" w:lineRule="auto"/>
              <w:ind w:right="288"/>
              <w:rPr>
                <w:rFonts w:ascii="Angsana New" w:hAnsi="Angsana New"/>
                <w:sz w:val="20"/>
                <w:lang w:val="en-US" w:bidi="th-TH"/>
              </w:rPr>
            </w:pPr>
            <w:r w:rsidRPr="000945EC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</w:t>
            </w:r>
            <w:r w:rsidR="004B612D" w:rsidRPr="00C45479">
              <w:rPr>
                <w:rFonts w:ascii="Angsana New" w:hAnsi="Angsana New"/>
                <w:sz w:val="20"/>
                <w:lang w:bidi="th-TH"/>
              </w:rPr>
              <w:t>,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Pr="000945EC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78" w:type="dxa"/>
            <w:gridSpan w:val="2"/>
            <w:vAlign w:val="bottom"/>
          </w:tcPr>
          <w:p w14:paraId="483F95C8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A61F418" w14:textId="1B3E4174" w:rsidR="004B612D" w:rsidRPr="00C45479" w:rsidRDefault="00A459AC" w:rsidP="004B612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DE1FC7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2675CDB7" w14:textId="64FDF012" w:rsidR="004B612D" w:rsidRPr="00B20803" w:rsidRDefault="004B612D" w:rsidP="004B612D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B20803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4B612D" w:rsidRPr="00C45479" w14:paraId="0B7E43AB" w14:textId="77777777" w:rsidTr="001803A2">
        <w:trPr>
          <w:cantSplit/>
        </w:trPr>
        <w:tc>
          <w:tcPr>
            <w:tcW w:w="2716" w:type="dxa"/>
          </w:tcPr>
          <w:p w14:paraId="60888D72" w14:textId="20231780" w:rsidR="004B612D" w:rsidRPr="00C45479" w:rsidRDefault="004B612D" w:rsidP="004B612D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5479">
              <w:rPr>
                <w:rFonts w:ascii="Angsana New" w:hAnsi="Angsana New"/>
                <w:sz w:val="20"/>
                <w:szCs w:val="20"/>
                <w:cs/>
              </w:rPr>
              <w:t>บริษัท พืชเภสัชกรรม จำกัด</w:t>
            </w:r>
          </w:p>
        </w:tc>
        <w:tc>
          <w:tcPr>
            <w:tcW w:w="2339" w:type="dxa"/>
            <w:vAlign w:val="bottom"/>
          </w:tcPr>
          <w:p w14:paraId="71A74373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45479">
              <w:rPr>
                <w:rFonts w:ascii="Angsana New" w:hAnsi="Angsana New"/>
                <w:sz w:val="20"/>
                <w:szCs w:val="20"/>
                <w:cs/>
              </w:rPr>
              <w:t>ธุรกิจปลูกและจำหน่ายกัญชา กัญชง</w:t>
            </w:r>
          </w:p>
        </w:tc>
        <w:tc>
          <w:tcPr>
            <w:tcW w:w="900" w:type="dxa"/>
            <w:vAlign w:val="bottom"/>
          </w:tcPr>
          <w:p w14:paraId="38D38857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45479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26224B4C" w14:textId="7C7DA53A" w:rsidR="004B612D" w:rsidRPr="00C45479" w:rsidRDefault="00C44ED6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4ED6">
              <w:rPr>
                <w:rFonts w:ascii="Angsana New" w:hAnsi="Angsana New"/>
                <w:sz w:val="20"/>
                <w:lang w:val="en-US" w:bidi="th-TH"/>
              </w:rPr>
              <w:t>4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</w:t>
            </w:r>
            <w:r w:rsidR="00A459AC">
              <w:rPr>
                <w:rFonts w:ascii="Angsana New" w:hAnsi="Angsana New"/>
                <w:sz w:val="20"/>
                <w:lang w:val="en-US" w:bidi="th-TH"/>
              </w:rPr>
              <w:t>.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8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78" w:type="dxa"/>
          </w:tcPr>
          <w:p w14:paraId="0CAF6659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FF61F9A" w14:textId="534FAE84" w:rsidR="004B612D" w:rsidRPr="00C45479" w:rsidRDefault="00C44ED6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4ED6">
              <w:rPr>
                <w:rFonts w:ascii="Angsana New" w:hAnsi="Angsana New"/>
                <w:sz w:val="20"/>
                <w:lang w:val="en-US" w:bidi="th-TH"/>
              </w:rPr>
              <w:t>4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</w:t>
            </w:r>
            <w:r w:rsidR="004B612D" w:rsidRPr="00C45479">
              <w:rPr>
                <w:rFonts w:ascii="Angsana New" w:hAnsi="Angsana New"/>
                <w:sz w:val="20"/>
                <w:lang w:val="en-US" w:bidi="th-TH"/>
              </w:rPr>
              <w:t>.</w:t>
            </w:r>
            <w:r w:rsidR="002C771C" w:rsidRPr="002C771C">
              <w:rPr>
                <w:rFonts w:ascii="Angsana New" w:hAnsi="Angsana New"/>
                <w:sz w:val="20"/>
                <w:lang w:val="en-US" w:bidi="th-TH"/>
              </w:rPr>
              <w:t>8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  <w:gridSpan w:val="2"/>
            <w:vAlign w:val="bottom"/>
          </w:tcPr>
          <w:p w14:paraId="6027246B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8AD1607" w14:textId="5EA08504" w:rsidR="004B612D" w:rsidRPr="00C45479" w:rsidRDefault="00C44ED6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44ED6">
              <w:rPr>
                <w:rFonts w:ascii="Angsana New" w:hAnsi="Angsana New"/>
                <w:sz w:val="20"/>
                <w:lang w:val="en-US" w:bidi="th-TH"/>
              </w:rPr>
              <w:t>6</w:t>
            </w:r>
            <w:r w:rsidR="00A459AC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0945EC" w:rsidRPr="000945EC">
              <w:rPr>
                <w:rFonts w:ascii="Angsana New" w:hAnsi="Angsana New"/>
                <w:sz w:val="20"/>
                <w:lang w:val="en-US" w:bidi="th-TH"/>
              </w:rPr>
              <w:t>25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0332FFBC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6898612" w14:textId="7C4E08FA" w:rsidR="004B612D" w:rsidRPr="00C45479" w:rsidRDefault="00C44ED6" w:rsidP="004B612D">
            <w:pPr>
              <w:pStyle w:val="acctfourfigures"/>
              <w:tabs>
                <w:tab w:val="clear" w:pos="765"/>
                <w:tab w:val="decimal" w:pos="745"/>
              </w:tabs>
              <w:spacing w:after="100" w:afterAutospacing="1" w:line="240" w:lineRule="auto"/>
              <w:ind w:right="144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C44ED6">
              <w:rPr>
                <w:rFonts w:ascii="Angsana New" w:hAnsi="Angsana New"/>
                <w:sz w:val="20"/>
                <w:lang w:val="en-US" w:bidi="th-TH"/>
              </w:rPr>
              <w:t>6</w:t>
            </w:r>
            <w:r w:rsidR="004B612D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0945EC" w:rsidRPr="000945EC">
              <w:rPr>
                <w:rFonts w:ascii="Angsana New" w:hAnsi="Angsana New"/>
                <w:sz w:val="20"/>
                <w:lang w:val="en-US" w:bidi="th-TH"/>
              </w:rPr>
              <w:t>25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  <w:gridSpan w:val="2"/>
            <w:vAlign w:val="bottom"/>
          </w:tcPr>
          <w:p w14:paraId="74E931E9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2CB287" w14:textId="267003FB" w:rsidR="004B612D" w:rsidRPr="00C45479" w:rsidRDefault="000945EC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 w:hanging="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0945EC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A459AC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0945EC">
              <w:rPr>
                <w:rFonts w:ascii="Angsana New" w:hAnsi="Angsana New"/>
                <w:sz w:val="20"/>
                <w:lang w:val="en-US" w:bidi="th-TH"/>
              </w:rPr>
              <w:t>55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1AC9BAB0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480BBD04" w14:textId="156D426B" w:rsidR="004B612D" w:rsidRPr="00C45479" w:rsidRDefault="000945EC" w:rsidP="004B612D">
            <w:pPr>
              <w:pStyle w:val="acctfourfigures"/>
              <w:tabs>
                <w:tab w:val="clear" w:pos="765"/>
                <w:tab w:val="decimal" w:pos="757"/>
              </w:tabs>
              <w:spacing w:after="100" w:afterAutospacing="1" w:line="240" w:lineRule="auto"/>
              <w:ind w:right="288"/>
              <w:rPr>
                <w:rFonts w:ascii="Angsana New" w:hAnsi="Angsana New"/>
                <w:sz w:val="20"/>
                <w:lang w:val="en-US" w:bidi="th-TH"/>
              </w:rPr>
            </w:pPr>
            <w:r w:rsidRPr="000945EC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4B612D" w:rsidRPr="00C45479">
              <w:rPr>
                <w:rFonts w:ascii="Angsana New" w:hAnsi="Angsana New"/>
                <w:sz w:val="20"/>
                <w:lang w:bidi="th-TH"/>
              </w:rPr>
              <w:t>,</w:t>
            </w:r>
            <w:r w:rsidRPr="000945EC">
              <w:rPr>
                <w:rFonts w:ascii="Angsana New" w:hAnsi="Angsana New"/>
                <w:sz w:val="20"/>
                <w:lang w:val="en-US" w:bidi="th-TH"/>
              </w:rPr>
              <w:t>55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78" w:type="dxa"/>
            <w:gridSpan w:val="2"/>
            <w:vAlign w:val="bottom"/>
          </w:tcPr>
          <w:p w14:paraId="055F1C72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D2FAA9" w14:textId="058620F2" w:rsidR="004B612D" w:rsidRPr="00C45479" w:rsidRDefault="00A459AC" w:rsidP="004B612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E6F68B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1B8D0179" w14:textId="1628AF3F" w:rsidR="004B612D" w:rsidRPr="00B20803" w:rsidRDefault="004B612D" w:rsidP="004B612D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B20803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4B612D" w:rsidRPr="00C45479" w14:paraId="51ABF14F" w14:textId="77777777" w:rsidTr="001803A2">
        <w:trPr>
          <w:cantSplit/>
        </w:trPr>
        <w:tc>
          <w:tcPr>
            <w:tcW w:w="2716" w:type="dxa"/>
          </w:tcPr>
          <w:p w14:paraId="258FCBDA" w14:textId="77777777" w:rsidR="004B612D" w:rsidRPr="00C45479" w:rsidRDefault="004B612D" w:rsidP="004B612D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39" w:type="dxa"/>
            <w:vAlign w:val="bottom"/>
          </w:tcPr>
          <w:p w14:paraId="188C2A90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4498AE9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462FA1E" w14:textId="77777777" w:rsidR="004B612D" w:rsidRPr="00C45479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042212D7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A396F97" w14:textId="77777777" w:rsidR="004B612D" w:rsidRPr="00C45479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87AB125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EAC89D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B1EDF5D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A6BD2B2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745"/>
              </w:tabs>
              <w:spacing w:after="100" w:afterAutospacing="1" w:line="240" w:lineRule="auto"/>
              <w:ind w:right="144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57EBD53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31D7A4" w14:textId="7359E17A" w:rsidR="004B612D" w:rsidRPr="00C45479" w:rsidRDefault="000945EC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 w:hanging="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0945EC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Pr="000945EC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A459AC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67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452A9B26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0E8EE237" w14:textId="616D4A6F" w:rsidR="004B612D" w:rsidRPr="00C45479" w:rsidRDefault="000945EC" w:rsidP="004B612D">
            <w:pPr>
              <w:pStyle w:val="acctfourfigures"/>
              <w:tabs>
                <w:tab w:val="clear" w:pos="765"/>
                <w:tab w:val="decimal" w:pos="757"/>
              </w:tabs>
              <w:spacing w:after="100" w:afterAutospacing="1" w:line="240" w:lineRule="auto"/>
              <w:ind w:right="288"/>
              <w:rPr>
                <w:rFonts w:ascii="Angsana New" w:hAnsi="Angsana New"/>
                <w:sz w:val="20"/>
                <w:lang w:val="en-US" w:bidi="th-TH"/>
              </w:rPr>
            </w:pPr>
            <w:r w:rsidRPr="000945EC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Pr="000945EC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4B612D" w:rsidRPr="00C45479">
              <w:rPr>
                <w:rFonts w:ascii="Angsana New" w:hAnsi="Angsana New"/>
                <w:sz w:val="20"/>
                <w:lang w:bidi="th-TH"/>
              </w:rPr>
              <w:t>,</w:t>
            </w:r>
            <w:r w:rsidR="00C44ED6" w:rsidRPr="00C44ED6">
              <w:rPr>
                <w:rFonts w:ascii="Angsana New" w:hAnsi="Angsana New"/>
                <w:sz w:val="20"/>
                <w:lang w:val="en-US" w:bidi="th-TH"/>
              </w:rPr>
              <w:t>67</w:t>
            </w:r>
            <w:r w:rsidR="00C425FA" w:rsidRPr="00C425FA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78" w:type="dxa"/>
            <w:gridSpan w:val="2"/>
            <w:vAlign w:val="bottom"/>
          </w:tcPr>
          <w:p w14:paraId="1A89108E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4CD062" w14:textId="422D6AF3" w:rsidR="004B612D" w:rsidRPr="00C45479" w:rsidRDefault="00A459AC" w:rsidP="004B612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E30D4D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39822AAD" w14:textId="3D8AE679" w:rsidR="004B612D" w:rsidRPr="00B20803" w:rsidRDefault="004B612D" w:rsidP="004B612D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B20803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4B612D" w:rsidRPr="00A30656" w14:paraId="5143C83B" w14:textId="77777777" w:rsidTr="001803A2">
        <w:trPr>
          <w:cantSplit/>
        </w:trPr>
        <w:tc>
          <w:tcPr>
            <w:tcW w:w="2716" w:type="dxa"/>
          </w:tcPr>
          <w:p w14:paraId="05F6C041" w14:textId="77777777" w:rsidR="004B612D" w:rsidRPr="00C45479" w:rsidRDefault="004B612D" w:rsidP="004B612D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54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339" w:type="dxa"/>
            <w:vAlign w:val="bottom"/>
          </w:tcPr>
          <w:p w14:paraId="663A3BE0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317FE67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A87A331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</w:tcPr>
          <w:p w14:paraId="308C4640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06FC89D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ind w:right="-15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B6FEDD4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00399BD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2D9239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04F4EC7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D8E0730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6AB55" w14:textId="17941239" w:rsidR="004B612D" w:rsidRPr="00C45479" w:rsidRDefault="00C44ED6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C44ED6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A459AC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C44ED6">
              <w:rPr>
                <w:rFonts w:ascii="Angsana New" w:hAnsi="Angsana New"/>
                <w:b/>
                <w:bCs/>
                <w:sz w:val="20"/>
                <w:lang w:val="en-US" w:bidi="th-TH"/>
              </w:rPr>
              <w:t>171</w:t>
            </w:r>
            <w:r w:rsidR="00A459AC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="00C425FA" w:rsidRPr="00C425FA">
              <w:rPr>
                <w:rFonts w:ascii="Angsana New" w:hAnsi="Angsana New"/>
                <w:b/>
                <w:bCs/>
                <w:sz w:val="20"/>
                <w:lang w:val="en-US" w:bidi="th-TH"/>
              </w:rPr>
              <w:t>3</w:t>
            </w:r>
            <w:r w:rsidRPr="00C44ED6">
              <w:rPr>
                <w:rFonts w:ascii="Angsana New" w:hAnsi="Angsana New"/>
                <w:b/>
                <w:bCs/>
                <w:sz w:val="20"/>
                <w:lang w:val="en-US" w:bidi="th-TH"/>
              </w:rPr>
              <w:t>4</w:t>
            </w:r>
            <w:r w:rsidR="002C771C" w:rsidRPr="002C771C">
              <w:rPr>
                <w:rFonts w:ascii="Angsana New" w:hAnsi="Angsana New"/>
                <w:b/>
                <w:bCs/>
                <w:sz w:val="2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76D7AF1F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630E5" w14:textId="5C20FE05" w:rsidR="004B612D" w:rsidRPr="00C45479" w:rsidRDefault="00C44ED6" w:rsidP="004B612D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C44ED6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4B612D" w:rsidRPr="00C45479">
              <w:rPr>
                <w:rFonts w:ascii="Angsana New" w:hAnsi="Angsana New"/>
                <w:b/>
                <w:bCs/>
                <w:sz w:val="20"/>
                <w:lang w:bidi="th-TH"/>
              </w:rPr>
              <w:t>,</w:t>
            </w:r>
            <w:r w:rsidRPr="00C44ED6">
              <w:rPr>
                <w:rFonts w:ascii="Angsana New" w:hAnsi="Angsana New"/>
                <w:b/>
                <w:bCs/>
                <w:sz w:val="20"/>
                <w:lang w:val="en-US" w:bidi="th-TH"/>
              </w:rPr>
              <w:t>171</w:t>
            </w:r>
            <w:r w:rsidR="004B612D" w:rsidRPr="00C45479">
              <w:rPr>
                <w:rFonts w:ascii="Angsana New" w:hAnsi="Angsana New"/>
                <w:b/>
                <w:bCs/>
                <w:sz w:val="20"/>
                <w:lang w:bidi="th-TH"/>
              </w:rPr>
              <w:t>,</w:t>
            </w:r>
            <w:r w:rsidR="00C425FA" w:rsidRPr="00C425FA">
              <w:rPr>
                <w:rFonts w:ascii="Angsana New" w:hAnsi="Angsana New"/>
                <w:b/>
                <w:bCs/>
                <w:sz w:val="20"/>
                <w:lang w:val="en-US" w:bidi="th-TH"/>
              </w:rPr>
              <w:t>3</w:t>
            </w:r>
            <w:r w:rsidRPr="00C44ED6">
              <w:rPr>
                <w:rFonts w:ascii="Angsana New" w:hAnsi="Angsana New"/>
                <w:b/>
                <w:bCs/>
                <w:sz w:val="20"/>
                <w:lang w:val="en-US" w:bidi="th-TH"/>
              </w:rPr>
              <w:t>4</w:t>
            </w:r>
            <w:r w:rsidR="002C771C" w:rsidRPr="002C771C">
              <w:rPr>
                <w:rFonts w:ascii="Angsana New" w:hAnsi="Angsana New"/>
                <w:b/>
                <w:bCs/>
                <w:sz w:val="20"/>
                <w:lang w:val="en-US" w:bidi="th-TH"/>
              </w:rPr>
              <w:t>9</w:t>
            </w:r>
          </w:p>
        </w:tc>
        <w:tc>
          <w:tcPr>
            <w:tcW w:w="178" w:type="dxa"/>
            <w:gridSpan w:val="2"/>
            <w:vAlign w:val="bottom"/>
          </w:tcPr>
          <w:p w14:paraId="2A6EAC1E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DB617" w14:textId="5C6E05C9" w:rsidR="004B612D" w:rsidRPr="00C45479" w:rsidRDefault="00A459AC" w:rsidP="004B612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CF7D3A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3F110" w14:textId="3DB05360" w:rsidR="004B612D" w:rsidRPr="00B76231" w:rsidRDefault="00F36B83" w:rsidP="00F36B83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</w:tr>
    </w:tbl>
    <w:p w14:paraId="53CC077A" w14:textId="5547ABBC" w:rsidR="005644D0" w:rsidRPr="00A30656" w:rsidRDefault="005644D0" w:rsidP="00680119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39943206" w14:textId="054FEB26" w:rsidR="005644D0" w:rsidRPr="00A30656" w:rsidRDefault="005644D0" w:rsidP="00680119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65FCB18C" w14:textId="2A343029" w:rsidR="005644D0" w:rsidRPr="00A30656" w:rsidRDefault="005644D0" w:rsidP="00680119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02687DAE" w14:textId="33171DCD" w:rsidR="00C815D9" w:rsidRPr="00A30656" w:rsidRDefault="00C815D9" w:rsidP="00C815D9">
      <w:pPr>
        <w:rPr>
          <w:rFonts w:ascii="Angsana New" w:hAnsi="Angsana New"/>
          <w:sz w:val="16"/>
          <w:szCs w:val="16"/>
        </w:rPr>
        <w:sectPr w:rsidR="00C815D9" w:rsidRPr="00A30656" w:rsidSect="0095740D">
          <w:pgSz w:w="16834" w:h="11909" w:orient="landscape" w:code="9"/>
          <w:pgMar w:top="691" w:right="576" w:bottom="576" w:left="864" w:header="720" w:footer="720" w:gutter="0"/>
          <w:cols w:space="720"/>
          <w:docGrid w:linePitch="245"/>
        </w:sectPr>
      </w:pPr>
    </w:p>
    <w:p w14:paraId="08899931" w14:textId="6F9E318F" w:rsidR="00BF3DAB" w:rsidRPr="00B76231" w:rsidRDefault="00571348" w:rsidP="00174B2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4" w:name="_Hlk109651150"/>
      <w:r w:rsidRPr="00B76231">
        <w:rPr>
          <w:rFonts w:ascii="Angsana New" w:hAnsi="Angsana New"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E1BBEA5" w14:textId="77777777" w:rsidR="005644D0" w:rsidRPr="00C066BC" w:rsidRDefault="005644D0" w:rsidP="005644D0">
      <w:pPr>
        <w:ind w:left="540"/>
        <w:rPr>
          <w:rFonts w:ascii="Angsana New" w:hAnsi="Angsana New"/>
          <w:bCs/>
          <w:sz w:val="24"/>
          <w:szCs w:val="24"/>
        </w:rPr>
      </w:pPr>
    </w:p>
    <w:p w14:paraId="496D955C" w14:textId="3D763E04" w:rsidR="005644D0" w:rsidRPr="00B76231" w:rsidRDefault="005644D0" w:rsidP="005644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B76231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</w:t>
      </w:r>
      <w:r w:rsidR="003170C3" w:rsidRPr="003748DE">
        <w:rPr>
          <w:rFonts w:ascii="Angsana New" w:hAnsi="Angsana New"/>
          <w:sz w:val="30"/>
          <w:szCs w:val="30"/>
          <w:cs/>
        </w:rPr>
        <w:t xml:space="preserve">วันที่ </w:t>
      </w:r>
      <w:r w:rsidR="00C425FA" w:rsidRPr="00C425FA">
        <w:rPr>
          <w:rFonts w:ascii="Angsana New" w:hAnsi="Angsana New"/>
          <w:sz w:val="30"/>
          <w:szCs w:val="30"/>
        </w:rPr>
        <w:t>30</w:t>
      </w:r>
      <w:r w:rsidR="0010794E">
        <w:rPr>
          <w:rFonts w:ascii="Angsana New" w:hAnsi="Angsana New"/>
          <w:sz w:val="30"/>
          <w:szCs w:val="30"/>
        </w:rPr>
        <w:t xml:space="preserve"> </w:t>
      </w:r>
      <w:r w:rsidR="0010794E">
        <w:rPr>
          <w:rFonts w:ascii="Angsana New" w:hAnsi="Angsana New"/>
          <w:sz w:val="30"/>
          <w:szCs w:val="30"/>
          <w:cs/>
        </w:rPr>
        <w:t>กันยายน</w:t>
      </w:r>
      <w:r w:rsidR="003170C3" w:rsidRPr="00561E5A">
        <w:rPr>
          <w:rFonts w:ascii="Angsana New" w:hAnsi="Angsana New"/>
          <w:sz w:val="30"/>
          <w:szCs w:val="30"/>
          <w:cs/>
        </w:rPr>
        <w:t xml:space="preserve"> </w:t>
      </w:r>
      <w:r w:rsidR="000945EC" w:rsidRPr="000945EC">
        <w:rPr>
          <w:rFonts w:ascii="Angsana New" w:hAnsi="Angsana New"/>
          <w:sz w:val="30"/>
          <w:szCs w:val="30"/>
        </w:rPr>
        <w:t>25</w:t>
      </w:r>
      <w:r w:rsidR="00C44ED6" w:rsidRPr="00C44ED6">
        <w:rPr>
          <w:rFonts w:ascii="Angsana New" w:hAnsi="Angsana New"/>
          <w:sz w:val="30"/>
          <w:szCs w:val="30"/>
        </w:rPr>
        <w:t>6</w:t>
      </w:r>
      <w:r w:rsidR="002C771C" w:rsidRPr="002C771C">
        <w:rPr>
          <w:rFonts w:ascii="Angsana New" w:hAnsi="Angsana New"/>
          <w:sz w:val="30"/>
          <w:szCs w:val="30"/>
        </w:rPr>
        <w:t>8</w:t>
      </w:r>
      <w:r w:rsidR="00561E5A" w:rsidRPr="00B76231">
        <w:rPr>
          <w:rFonts w:ascii="Angsana New" w:hAnsi="Angsana New"/>
          <w:sz w:val="30"/>
          <w:szCs w:val="30"/>
        </w:rPr>
        <w:t xml:space="preserve"> </w:t>
      </w:r>
      <w:r w:rsidR="00561E5A" w:rsidRPr="00B76231">
        <w:rPr>
          <w:rFonts w:ascii="Angsana New" w:hAnsi="Angsana New"/>
          <w:sz w:val="30"/>
          <w:szCs w:val="30"/>
          <w:cs/>
        </w:rPr>
        <w:t xml:space="preserve">และ </w:t>
      </w:r>
      <w:r w:rsidR="00C425FA" w:rsidRPr="00C425FA">
        <w:rPr>
          <w:rFonts w:ascii="Angsana New" w:hAnsi="Angsana New"/>
          <w:sz w:val="30"/>
          <w:szCs w:val="30"/>
        </w:rPr>
        <w:t>3</w:t>
      </w:r>
      <w:r w:rsidR="00C44ED6" w:rsidRPr="00C44ED6">
        <w:rPr>
          <w:rFonts w:ascii="Angsana New" w:hAnsi="Angsana New"/>
          <w:sz w:val="30"/>
          <w:szCs w:val="30"/>
        </w:rPr>
        <w:t>1</w:t>
      </w:r>
      <w:r w:rsidR="00561E5A" w:rsidRPr="00B76231">
        <w:rPr>
          <w:rFonts w:ascii="Angsana New" w:hAnsi="Angsana New"/>
          <w:sz w:val="30"/>
          <w:szCs w:val="30"/>
        </w:rPr>
        <w:t xml:space="preserve"> </w:t>
      </w:r>
      <w:r w:rsidR="00561E5A" w:rsidRPr="00B76231">
        <w:rPr>
          <w:rFonts w:ascii="Angsana New" w:hAnsi="Angsana New"/>
          <w:sz w:val="30"/>
          <w:szCs w:val="30"/>
          <w:cs/>
        </w:rPr>
        <w:t xml:space="preserve">ธันวาคม </w:t>
      </w:r>
      <w:r w:rsidR="000945EC" w:rsidRPr="000945EC">
        <w:rPr>
          <w:rFonts w:ascii="Angsana New" w:hAnsi="Angsana New"/>
          <w:sz w:val="30"/>
          <w:szCs w:val="30"/>
        </w:rPr>
        <w:t>25</w:t>
      </w:r>
      <w:r w:rsidR="00C44ED6" w:rsidRPr="00C44ED6">
        <w:rPr>
          <w:rFonts w:ascii="Angsana New" w:hAnsi="Angsana New"/>
          <w:sz w:val="30"/>
          <w:szCs w:val="30"/>
        </w:rPr>
        <w:t>67</w:t>
      </w:r>
      <w:r w:rsidRPr="00B76231">
        <w:rPr>
          <w:rFonts w:ascii="Angsana New" w:hAnsi="Angsana New"/>
          <w:sz w:val="30"/>
          <w:szCs w:val="30"/>
        </w:rPr>
        <w:t xml:space="preserve"> </w:t>
      </w:r>
      <w:r w:rsidRPr="00B76231">
        <w:rPr>
          <w:rFonts w:ascii="Angsana New" w:hAnsi="Angsana New"/>
          <w:sz w:val="30"/>
          <w:szCs w:val="30"/>
          <w:cs/>
        </w:rPr>
        <w:t>และเงินปันผลรับ</w:t>
      </w:r>
      <w:r w:rsidRPr="00B76231">
        <w:rPr>
          <w:rFonts w:ascii="Angsana New" w:hAnsi="Angsana New" w:hint="cs"/>
          <w:sz w:val="30"/>
          <w:szCs w:val="30"/>
          <w:cs/>
        </w:rPr>
        <w:t>สำหรับ</w:t>
      </w:r>
      <w:r w:rsidR="0010794E">
        <w:rPr>
          <w:rFonts w:ascii="Angsana New" w:hAnsi="Angsana New" w:hint="cs"/>
          <w:sz w:val="30"/>
          <w:szCs w:val="30"/>
          <w:cs/>
        </w:rPr>
        <w:t>งวดเก้าเดือน</w:t>
      </w:r>
      <w:r w:rsidR="003170C3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C425FA" w:rsidRPr="00C425FA">
        <w:rPr>
          <w:rFonts w:ascii="Angsana New" w:hAnsi="Angsana New"/>
          <w:sz w:val="30"/>
          <w:szCs w:val="30"/>
        </w:rPr>
        <w:t>30</w:t>
      </w:r>
      <w:r w:rsidR="0010794E">
        <w:rPr>
          <w:rFonts w:ascii="Angsana New" w:hAnsi="Angsana New"/>
          <w:sz w:val="30"/>
          <w:szCs w:val="30"/>
        </w:rPr>
        <w:t xml:space="preserve"> </w:t>
      </w:r>
      <w:r w:rsidR="0010794E">
        <w:rPr>
          <w:rFonts w:ascii="Angsana New" w:hAnsi="Angsana New"/>
          <w:sz w:val="30"/>
          <w:szCs w:val="30"/>
          <w:cs/>
        </w:rPr>
        <w:t>กันยายน</w:t>
      </w:r>
      <w:r w:rsidR="003170C3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B76231">
        <w:rPr>
          <w:rFonts w:ascii="Angsana New" w:hAnsi="Angsana New"/>
          <w:sz w:val="30"/>
          <w:szCs w:val="30"/>
          <w:cs/>
        </w:rPr>
        <w:t>มีดังนี้</w:t>
      </w:r>
    </w:p>
    <w:p w14:paraId="0C07C6F6" w14:textId="77777777" w:rsidR="005644D0" w:rsidRPr="00C066BC" w:rsidRDefault="005644D0" w:rsidP="005644D0">
      <w:pPr>
        <w:ind w:left="540"/>
        <w:rPr>
          <w:rFonts w:ascii="Angsana New" w:hAnsi="Angsana New"/>
          <w:bCs/>
          <w:sz w:val="24"/>
          <w:szCs w:val="24"/>
        </w:rPr>
      </w:pPr>
    </w:p>
    <w:tbl>
      <w:tblPr>
        <w:tblW w:w="1433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194"/>
      </w:tblGrid>
      <w:tr w:rsidR="005644D0" w:rsidRPr="00A30656" w14:paraId="019CB036" w14:textId="77777777" w:rsidTr="008A4122">
        <w:trPr>
          <w:cantSplit/>
          <w:tblHeader/>
        </w:trPr>
        <w:tc>
          <w:tcPr>
            <w:tcW w:w="4320" w:type="dxa"/>
          </w:tcPr>
          <w:p w14:paraId="21688B5C" w14:textId="77777777" w:rsidR="005644D0" w:rsidRPr="00B76231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014" w:type="dxa"/>
            <w:gridSpan w:val="15"/>
          </w:tcPr>
          <w:p w14:paraId="42B7008B" w14:textId="77777777" w:rsidR="005644D0" w:rsidRPr="00B76231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5644D0" w:rsidRPr="00A30656" w14:paraId="6E471456" w14:textId="77777777" w:rsidTr="008A4122">
        <w:trPr>
          <w:cantSplit/>
          <w:tblHeader/>
        </w:trPr>
        <w:tc>
          <w:tcPr>
            <w:tcW w:w="4320" w:type="dxa"/>
          </w:tcPr>
          <w:p w14:paraId="7320C7AE" w14:textId="77777777" w:rsidR="005644D0" w:rsidRPr="00B76231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340" w:type="dxa"/>
            <w:gridSpan w:val="3"/>
          </w:tcPr>
          <w:p w14:paraId="4B9943AA" w14:textId="77777777" w:rsidR="005644D0" w:rsidRPr="00B76231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สัดส่วนการถือหุ้นโดยตรง</w:t>
            </w:r>
          </w:p>
        </w:tc>
        <w:tc>
          <w:tcPr>
            <w:tcW w:w="180" w:type="dxa"/>
          </w:tcPr>
          <w:p w14:paraId="51C5B3E3" w14:textId="77777777" w:rsidR="005644D0" w:rsidRPr="00B76231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3"/>
          </w:tcPr>
          <w:p w14:paraId="2892F138" w14:textId="77777777" w:rsidR="005644D0" w:rsidRPr="00B76231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283CBE72" w14:textId="77777777" w:rsidR="005644D0" w:rsidRPr="00B76231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3D62F1BB" w14:textId="77777777" w:rsidR="005644D0" w:rsidRPr="00B76231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</w:tcPr>
          <w:p w14:paraId="17E0765E" w14:textId="77777777" w:rsidR="005644D0" w:rsidRPr="00B76231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452" w:type="dxa"/>
            <w:gridSpan w:val="3"/>
          </w:tcPr>
          <w:p w14:paraId="1929A90D" w14:textId="23964876" w:rsidR="005644D0" w:rsidRPr="00B76231" w:rsidRDefault="005644D0" w:rsidP="001E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</w:t>
            </w:r>
            <w:r w:rsidR="00A1306F" w:rsidRPr="00B7623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</w:tr>
      <w:tr w:rsidR="003170C3" w:rsidRPr="003170C3" w14:paraId="378E0333" w14:textId="77777777" w:rsidTr="00FD2929">
        <w:trPr>
          <w:cantSplit/>
          <w:tblHeader/>
        </w:trPr>
        <w:tc>
          <w:tcPr>
            <w:tcW w:w="4320" w:type="dxa"/>
          </w:tcPr>
          <w:p w14:paraId="37E4256C" w14:textId="77777777" w:rsidR="003170C3" w:rsidRPr="00B76231" w:rsidRDefault="003170C3" w:rsidP="0031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67C7594" w14:textId="3D112AC6" w:rsidR="003170C3" w:rsidRPr="00B76231" w:rsidRDefault="00C425FA" w:rsidP="0031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5FA">
              <w:rPr>
                <w:rFonts w:ascii="Angsana New" w:hAnsi="Angsana New"/>
                <w:sz w:val="28"/>
                <w:szCs w:val="28"/>
              </w:rPr>
              <w:t>30</w:t>
            </w:r>
            <w:r w:rsidR="001079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0794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2FB78456" w14:textId="77777777" w:rsidR="003170C3" w:rsidRPr="00B76231" w:rsidRDefault="003170C3" w:rsidP="0031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E5C9B5A" w14:textId="7CB6D3B7" w:rsidR="003170C3" w:rsidRPr="00B76231" w:rsidRDefault="00C425FA" w:rsidP="003170C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5FA">
              <w:rPr>
                <w:rFonts w:ascii="Angsana New" w:hAnsi="Angsana New"/>
                <w:sz w:val="28"/>
                <w:szCs w:val="28"/>
              </w:rPr>
              <w:t>3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1</w:t>
            </w:r>
            <w:r w:rsidR="003170C3" w:rsidRPr="00B7623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31C0A9CE" w14:textId="77777777" w:rsidR="003170C3" w:rsidRPr="00B76231" w:rsidRDefault="003170C3" w:rsidP="0031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473F2312" w14:textId="3C04F731" w:rsidR="003170C3" w:rsidRPr="00B76231" w:rsidRDefault="00C425FA" w:rsidP="0031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5FA">
              <w:rPr>
                <w:rFonts w:ascii="Angsana New" w:hAnsi="Angsana New"/>
                <w:sz w:val="28"/>
                <w:szCs w:val="28"/>
              </w:rPr>
              <w:t>30</w:t>
            </w:r>
            <w:r w:rsidR="001079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0794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5C313E35" w14:textId="77777777" w:rsidR="003170C3" w:rsidRPr="00B76231" w:rsidRDefault="003170C3" w:rsidP="0031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82C5AD5" w14:textId="3B852B04" w:rsidR="003170C3" w:rsidRPr="00B76231" w:rsidRDefault="00C425FA" w:rsidP="0031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5FA">
              <w:rPr>
                <w:rFonts w:ascii="Angsana New" w:hAnsi="Angsana New"/>
                <w:sz w:val="28"/>
                <w:szCs w:val="28"/>
              </w:rPr>
              <w:t>3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1</w:t>
            </w:r>
            <w:r w:rsidR="003170C3" w:rsidRPr="00B7623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08A58695" w14:textId="77777777" w:rsidR="003170C3" w:rsidRPr="00B76231" w:rsidRDefault="003170C3" w:rsidP="0031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128B681" w14:textId="0081499B" w:rsidR="003170C3" w:rsidRPr="00B76231" w:rsidRDefault="00C425FA" w:rsidP="0031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5FA">
              <w:rPr>
                <w:rFonts w:ascii="Angsana New" w:hAnsi="Angsana New"/>
                <w:sz w:val="28"/>
                <w:szCs w:val="28"/>
              </w:rPr>
              <w:t>30</w:t>
            </w:r>
            <w:r w:rsidR="001079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0794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21EE4B6E" w14:textId="77777777" w:rsidR="003170C3" w:rsidRPr="00B76231" w:rsidRDefault="003170C3" w:rsidP="0031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DD08943" w14:textId="257F1B03" w:rsidR="003170C3" w:rsidRPr="00B76231" w:rsidRDefault="00C425FA" w:rsidP="0031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5FA">
              <w:rPr>
                <w:rFonts w:ascii="Angsana New" w:hAnsi="Angsana New"/>
                <w:sz w:val="28"/>
                <w:szCs w:val="28"/>
              </w:rPr>
              <w:t>3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1</w:t>
            </w:r>
            <w:r w:rsidR="003170C3" w:rsidRPr="00B7623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542EA20F" w14:textId="77777777" w:rsidR="003170C3" w:rsidRPr="00B76231" w:rsidRDefault="003170C3" w:rsidP="0031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452" w:type="dxa"/>
            <w:gridSpan w:val="3"/>
          </w:tcPr>
          <w:p w14:paraId="4EDAB63C" w14:textId="18F33B8B" w:rsidR="003170C3" w:rsidRPr="00B76231" w:rsidRDefault="00727AAE" w:rsidP="0031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="003170C3" w:rsidRPr="00E167F0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30</w:t>
            </w:r>
            <w:r w:rsidR="001079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0794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561E5A" w:rsidRPr="00A30656" w14:paraId="3504DB9C" w14:textId="77777777" w:rsidTr="00486628">
        <w:trPr>
          <w:cantSplit/>
          <w:tblHeader/>
        </w:trPr>
        <w:tc>
          <w:tcPr>
            <w:tcW w:w="4320" w:type="dxa"/>
          </w:tcPr>
          <w:p w14:paraId="5E1D887A" w14:textId="77777777" w:rsidR="00561E5A" w:rsidRPr="00B76231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E099F11" w14:textId="5C9BC9CF" w:rsidR="00561E5A" w:rsidRPr="00B76231" w:rsidRDefault="000945EC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25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6</w:t>
            </w:r>
            <w:r w:rsidR="002C771C" w:rsidRPr="002C771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4228147C" w14:textId="77777777" w:rsidR="00561E5A" w:rsidRPr="00B76231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6A6B390" w14:textId="30188AEC" w:rsidR="00561E5A" w:rsidRPr="00B76231" w:rsidRDefault="000945EC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25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80" w:type="dxa"/>
          </w:tcPr>
          <w:p w14:paraId="14435EFA" w14:textId="77777777" w:rsidR="00561E5A" w:rsidRPr="00B76231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779F511E" w14:textId="7B646928" w:rsidR="00561E5A" w:rsidRPr="00B76231" w:rsidRDefault="000945EC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25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6</w:t>
            </w:r>
            <w:r w:rsidR="002C771C" w:rsidRPr="002C771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35F7E3DC" w14:textId="77777777" w:rsidR="00561E5A" w:rsidRPr="00B76231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1ED416C" w14:textId="1C94BB41" w:rsidR="00561E5A" w:rsidRPr="00B76231" w:rsidRDefault="000945EC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25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80" w:type="dxa"/>
          </w:tcPr>
          <w:p w14:paraId="05F37F31" w14:textId="77777777" w:rsidR="00561E5A" w:rsidRPr="00B76231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9631BB2" w14:textId="0CB32E6F" w:rsidR="00561E5A" w:rsidRPr="00B76231" w:rsidRDefault="000945EC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25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6</w:t>
            </w:r>
            <w:r w:rsidR="002C771C" w:rsidRPr="002C771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1A2A6289" w14:textId="77777777" w:rsidR="00561E5A" w:rsidRPr="00B76231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712D505" w14:textId="635E65E9" w:rsidR="00561E5A" w:rsidRPr="00B76231" w:rsidRDefault="000945EC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25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80" w:type="dxa"/>
          </w:tcPr>
          <w:p w14:paraId="588303F2" w14:textId="77777777" w:rsidR="00561E5A" w:rsidRPr="00B76231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53B40AB" w14:textId="24FD73AD" w:rsidR="00561E5A" w:rsidRPr="00B76231" w:rsidRDefault="000945EC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25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6</w:t>
            </w:r>
            <w:r w:rsidR="002C771C" w:rsidRPr="002C771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8" w:type="dxa"/>
            <w:vAlign w:val="bottom"/>
          </w:tcPr>
          <w:p w14:paraId="3D2CAD39" w14:textId="77777777" w:rsidR="00561E5A" w:rsidRPr="00B76231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14:paraId="75FE3A05" w14:textId="2BB8F674" w:rsidR="00561E5A" w:rsidRPr="00B76231" w:rsidRDefault="000945EC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25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EE2CD7" w:rsidRPr="00A30656" w14:paraId="3B393AE6" w14:textId="77777777" w:rsidTr="004D3E98">
        <w:trPr>
          <w:cantSplit/>
          <w:trHeight w:val="254"/>
        </w:trPr>
        <w:tc>
          <w:tcPr>
            <w:tcW w:w="4320" w:type="dxa"/>
          </w:tcPr>
          <w:p w14:paraId="1669CB03" w14:textId="7FC27D71" w:rsidR="00EE2CD7" w:rsidRPr="00B76231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Pr="00B762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</w:t>
            </w:r>
          </w:p>
        </w:tc>
        <w:tc>
          <w:tcPr>
            <w:tcW w:w="2340" w:type="dxa"/>
            <w:gridSpan w:val="3"/>
          </w:tcPr>
          <w:p w14:paraId="739DF5AC" w14:textId="77777777" w:rsidR="00EE2CD7" w:rsidRPr="00B76231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  <w:r w:rsidRPr="00B76231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</w:tcPr>
          <w:p w14:paraId="0DE6C18C" w14:textId="77777777" w:rsidR="00EE2CD7" w:rsidRPr="00B76231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-1" w:line="240" w:lineRule="auto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7494" w:type="dxa"/>
            <w:gridSpan w:val="11"/>
          </w:tcPr>
          <w:p w14:paraId="689BC749" w14:textId="77777777" w:rsidR="00EE2CD7" w:rsidRPr="00B76231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  <w:r w:rsidRPr="00B76231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D76B01" w:rsidRPr="00A30656" w14:paraId="59B62E41" w14:textId="77777777" w:rsidTr="008A4122">
        <w:trPr>
          <w:cantSplit/>
        </w:trPr>
        <w:tc>
          <w:tcPr>
            <w:tcW w:w="4320" w:type="dxa"/>
          </w:tcPr>
          <w:p w14:paraId="1D955B4E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</w:rPr>
              <w:t>บริษัท สยามวาสโก จำกัด</w:t>
            </w:r>
          </w:p>
        </w:tc>
        <w:tc>
          <w:tcPr>
            <w:tcW w:w="1080" w:type="dxa"/>
          </w:tcPr>
          <w:p w14:paraId="05DC7956" w14:textId="727F7EA0" w:rsidR="00D76B01" w:rsidRPr="00B76231" w:rsidRDefault="00C44ED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44ED6">
              <w:rPr>
                <w:rFonts w:ascii="Angsana New" w:hAnsi="Angsana New"/>
                <w:sz w:val="28"/>
                <w:szCs w:val="28"/>
              </w:rPr>
              <w:t>1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</w:t>
            </w:r>
            <w:r w:rsidR="00EB45EA">
              <w:rPr>
                <w:rFonts w:ascii="Angsana New" w:hAnsi="Angsana New"/>
                <w:sz w:val="28"/>
                <w:szCs w:val="28"/>
              </w:rPr>
              <w:t>.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76277BFB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3CC3EAC" w14:textId="30C798AA" w:rsidR="00D76B01" w:rsidRPr="00B76231" w:rsidRDefault="00C44ED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44ED6">
              <w:rPr>
                <w:rFonts w:ascii="Angsana New" w:hAnsi="Angsana New"/>
                <w:sz w:val="28"/>
                <w:szCs w:val="28"/>
              </w:rPr>
              <w:t>1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</w:t>
            </w:r>
            <w:r w:rsidR="00D76B01" w:rsidRPr="00B76231">
              <w:rPr>
                <w:rFonts w:ascii="Angsana New" w:hAnsi="Angsana New"/>
                <w:sz w:val="28"/>
                <w:szCs w:val="28"/>
              </w:rPr>
              <w:t>.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2D8D3B4E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1E28EB9E" w14:textId="31EDE003" w:rsidR="00D76B01" w:rsidRPr="001F2339" w:rsidRDefault="000945EC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</w:t>
            </w:r>
            <w:r w:rsidR="00EB45EA">
              <w:rPr>
                <w:rFonts w:ascii="Angsana New" w:hAnsi="Angsana New"/>
                <w:sz w:val="28"/>
                <w:szCs w:val="28"/>
              </w:rPr>
              <w:t>,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22E3BC6E" w14:textId="77777777" w:rsidR="00D76B01" w:rsidRPr="001F2339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5C08C00" w14:textId="06E4D4CB" w:rsidR="00D76B01" w:rsidRPr="001F2339" w:rsidRDefault="000945EC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</w:t>
            </w:r>
            <w:r w:rsidR="00D76B01" w:rsidRPr="001F2339">
              <w:rPr>
                <w:rFonts w:ascii="Angsana New" w:hAnsi="Angsana New"/>
                <w:sz w:val="28"/>
                <w:szCs w:val="28"/>
              </w:rPr>
              <w:t>,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16C78CC8" w14:textId="77777777" w:rsidR="00D76B01" w:rsidRPr="001F2339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07091A7" w14:textId="6DBD2072" w:rsidR="00D76B01" w:rsidRPr="001F2339" w:rsidRDefault="000945EC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0945EC">
              <w:rPr>
                <w:rFonts w:ascii="Angsana New" w:hAnsi="Angsana New" w:hint="cs"/>
                <w:sz w:val="28"/>
                <w:szCs w:val="28"/>
              </w:rPr>
              <w:t>2</w:t>
            </w:r>
            <w:r w:rsidR="00C425FA" w:rsidRPr="00C425FA">
              <w:rPr>
                <w:rFonts w:ascii="Angsana New" w:hAnsi="Angsana New" w:hint="cs"/>
                <w:sz w:val="28"/>
                <w:szCs w:val="28"/>
              </w:rPr>
              <w:t>00</w:t>
            </w:r>
            <w:r w:rsidR="00EB45EA">
              <w:rPr>
                <w:rFonts w:ascii="Angsana New" w:hAnsi="Angsana New"/>
                <w:sz w:val="28"/>
                <w:szCs w:val="28"/>
              </w:rPr>
              <w:t>,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79906199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32FD11B0" w14:textId="5B80F3B1" w:rsidR="00D76B01" w:rsidRPr="00B76231" w:rsidRDefault="000945EC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</w:t>
            </w:r>
            <w:r w:rsidR="00D76B01" w:rsidRPr="00B76231">
              <w:rPr>
                <w:rFonts w:ascii="Angsana New" w:hAnsi="Angsana New"/>
                <w:sz w:val="28"/>
                <w:szCs w:val="28"/>
              </w:rPr>
              <w:t>,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319C498E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BEA467" w14:textId="39040343" w:rsidR="00D76B01" w:rsidRPr="00B76231" w:rsidRDefault="00EB45EA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</w:tcPr>
          <w:p w14:paraId="53B5D8C3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02498669" w14:textId="1076AF4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B762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6B01" w:rsidRPr="00A30656" w14:paraId="1390BFB3" w14:textId="77777777" w:rsidTr="008A4122">
        <w:trPr>
          <w:cantSplit/>
        </w:trPr>
        <w:tc>
          <w:tcPr>
            <w:tcW w:w="4320" w:type="dxa"/>
          </w:tcPr>
          <w:p w14:paraId="3D1951BA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</w:rPr>
              <w:t>บริษัท คอนโทร์โน จำกัด</w:t>
            </w:r>
          </w:p>
        </w:tc>
        <w:tc>
          <w:tcPr>
            <w:tcW w:w="1080" w:type="dxa"/>
          </w:tcPr>
          <w:p w14:paraId="0F611C72" w14:textId="02668B35" w:rsidR="00D76B01" w:rsidRPr="00B76231" w:rsidRDefault="002C771C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C771C">
              <w:rPr>
                <w:rFonts w:ascii="Angsana New" w:hAnsi="Angsana New"/>
                <w:sz w:val="28"/>
                <w:szCs w:val="28"/>
              </w:rPr>
              <w:t>99</w:t>
            </w:r>
            <w:r w:rsidR="00EB45EA">
              <w:rPr>
                <w:rFonts w:ascii="Angsana New" w:hAnsi="Angsana New"/>
                <w:sz w:val="28"/>
                <w:szCs w:val="28"/>
              </w:rPr>
              <w:t>.</w:t>
            </w:r>
            <w:r w:rsidRPr="002C771C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1B8D0D05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D3936DC" w14:textId="0FB49D56" w:rsidR="00D76B01" w:rsidRPr="00B76231" w:rsidRDefault="002C771C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C771C">
              <w:rPr>
                <w:rFonts w:ascii="Angsana New" w:hAnsi="Angsana New"/>
                <w:sz w:val="28"/>
                <w:szCs w:val="28"/>
              </w:rPr>
              <w:t>99</w:t>
            </w:r>
            <w:r w:rsidR="00D76B01" w:rsidRPr="00B76231">
              <w:rPr>
                <w:rFonts w:ascii="Angsana New" w:hAnsi="Angsana New"/>
                <w:sz w:val="28"/>
                <w:szCs w:val="28"/>
              </w:rPr>
              <w:t>.</w:t>
            </w:r>
            <w:r w:rsidRPr="002C771C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66FA58AE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2D290558" w14:textId="151AD787" w:rsidR="00D76B01" w:rsidRPr="001F2339" w:rsidRDefault="00C44ED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44ED6">
              <w:rPr>
                <w:rFonts w:ascii="Angsana New" w:hAnsi="Angsana New"/>
                <w:sz w:val="28"/>
                <w:szCs w:val="28"/>
              </w:rPr>
              <w:t>1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03</w:t>
            </w:r>
            <w:r w:rsidR="00EB45EA">
              <w:rPr>
                <w:rFonts w:ascii="Angsana New" w:hAnsi="Angsana New"/>
                <w:sz w:val="28"/>
                <w:szCs w:val="28"/>
              </w:rPr>
              <w:t>,</w:t>
            </w:r>
            <w:r w:rsidR="000945EC" w:rsidRPr="000945EC">
              <w:rPr>
                <w:rFonts w:ascii="Angsana New" w:hAnsi="Angsana New"/>
                <w:sz w:val="28"/>
                <w:szCs w:val="28"/>
              </w:rPr>
              <w:t>25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19BEDDA8" w14:textId="77777777" w:rsidR="00D76B01" w:rsidRPr="001F2339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A4A43F5" w14:textId="068CADF7" w:rsidR="00D76B01" w:rsidRPr="001F2339" w:rsidRDefault="00C44ED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44ED6">
              <w:rPr>
                <w:rFonts w:ascii="Angsana New" w:hAnsi="Angsana New"/>
                <w:sz w:val="28"/>
                <w:szCs w:val="28"/>
              </w:rPr>
              <w:t>1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03</w:t>
            </w:r>
            <w:r w:rsidR="00D76B01" w:rsidRPr="001F2339">
              <w:rPr>
                <w:rFonts w:ascii="Angsana New" w:hAnsi="Angsana New"/>
                <w:sz w:val="28"/>
                <w:szCs w:val="28"/>
              </w:rPr>
              <w:t>,</w:t>
            </w:r>
            <w:r w:rsidR="000945EC" w:rsidRPr="000945EC">
              <w:rPr>
                <w:rFonts w:ascii="Angsana New" w:hAnsi="Angsana New"/>
                <w:sz w:val="28"/>
                <w:szCs w:val="28"/>
              </w:rPr>
              <w:t>25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1E1DE440" w14:textId="77777777" w:rsidR="00D76B01" w:rsidRPr="001F2339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BCA2158" w14:textId="2B1D2A3E" w:rsidR="00D76B01" w:rsidRPr="001F2339" w:rsidRDefault="00C44ED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C44ED6">
              <w:rPr>
                <w:rFonts w:ascii="Angsana New" w:hAnsi="Angsana New"/>
                <w:sz w:val="28"/>
                <w:szCs w:val="28"/>
              </w:rPr>
              <w:t>1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03</w:t>
            </w:r>
            <w:r w:rsidR="00EB45EA">
              <w:rPr>
                <w:rFonts w:ascii="Angsana New" w:hAnsi="Angsana New"/>
                <w:sz w:val="28"/>
                <w:szCs w:val="28"/>
              </w:rPr>
              <w:t>,</w:t>
            </w:r>
            <w:r w:rsidR="000945EC" w:rsidRPr="000945EC">
              <w:rPr>
                <w:rFonts w:ascii="Angsana New" w:hAnsi="Angsana New"/>
                <w:sz w:val="28"/>
                <w:szCs w:val="28"/>
              </w:rPr>
              <w:t>25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146E32B8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29C7929" w14:textId="6B95D819" w:rsidR="00D76B01" w:rsidRPr="00B76231" w:rsidRDefault="00C44ED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C44ED6">
              <w:rPr>
                <w:rFonts w:ascii="Angsana New" w:hAnsi="Angsana New"/>
                <w:sz w:val="28"/>
                <w:szCs w:val="28"/>
              </w:rPr>
              <w:t>1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03</w:t>
            </w:r>
            <w:r w:rsidR="00D76B01" w:rsidRPr="00B76231">
              <w:rPr>
                <w:rFonts w:ascii="Angsana New" w:hAnsi="Angsana New"/>
                <w:sz w:val="28"/>
                <w:szCs w:val="28"/>
              </w:rPr>
              <w:t>,</w:t>
            </w:r>
            <w:r w:rsidR="000945EC" w:rsidRPr="000945EC">
              <w:rPr>
                <w:rFonts w:ascii="Angsana New" w:hAnsi="Angsana New"/>
                <w:sz w:val="28"/>
                <w:szCs w:val="28"/>
              </w:rPr>
              <w:t>25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27E0FC34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D38165A" w14:textId="45C596EF" w:rsidR="00D76B01" w:rsidRPr="00B76231" w:rsidRDefault="00EB45EA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</w:tcPr>
          <w:p w14:paraId="6BBE7520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04A04557" w14:textId="342F016C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6B01" w:rsidRPr="00A30656" w14:paraId="3F64743A" w14:textId="77777777" w:rsidTr="008A4122">
        <w:trPr>
          <w:cantSplit/>
        </w:trPr>
        <w:tc>
          <w:tcPr>
            <w:tcW w:w="4320" w:type="dxa"/>
          </w:tcPr>
          <w:p w14:paraId="3316E622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1080" w:type="dxa"/>
          </w:tcPr>
          <w:p w14:paraId="1087715C" w14:textId="518A4410" w:rsidR="00D76B01" w:rsidRPr="00B76231" w:rsidRDefault="002C771C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C771C">
              <w:rPr>
                <w:rFonts w:ascii="Angsana New" w:hAnsi="Angsana New"/>
                <w:sz w:val="28"/>
                <w:szCs w:val="28"/>
              </w:rPr>
              <w:t>99</w:t>
            </w:r>
            <w:r w:rsidR="00EB45EA">
              <w:rPr>
                <w:rFonts w:ascii="Angsana New" w:hAnsi="Angsana New"/>
                <w:sz w:val="28"/>
                <w:szCs w:val="28"/>
              </w:rPr>
              <w:t>.</w:t>
            </w:r>
            <w:r w:rsidRPr="002C771C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37148314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8F579FF" w14:textId="2C949BF7" w:rsidR="00D76B01" w:rsidRPr="00B76231" w:rsidRDefault="002C771C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C771C">
              <w:rPr>
                <w:rFonts w:ascii="Angsana New" w:hAnsi="Angsana New"/>
                <w:sz w:val="28"/>
                <w:szCs w:val="28"/>
              </w:rPr>
              <w:t>99</w:t>
            </w:r>
            <w:r w:rsidR="00D76B01" w:rsidRPr="00B76231">
              <w:rPr>
                <w:rFonts w:ascii="Angsana New" w:hAnsi="Angsana New"/>
                <w:sz w:val="28"/>
                <w:szCs w:val="28"/>
              </w:rPr>
              <w:t>.</w:t>
            </w:r>
            <w:r w:rsidRPr="002C771C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6C55FC68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39C11AA4" w14:textId="39C3C4FB" w:rsidR="00D76B01" w:rsidRPr="001F2339" w:rsidRDefault="00C44ED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C44ED6">
              <w:rPr>
                <w:rFonts w:ascii="Angsana New" w:hAnsi="Angsana New"/>
                <w:sz w:val="28"/>
                <w:szCs w:val="28"/>
              </w:rPr>
              <w:t>6</w:t>
            </w:r>
            <w:r w:rsidR="000945EC" w:rsidRPr="000945EC">
              <w:rPr>
                <w:rFonts w:ascii="Angsana New" w:hAnsi="Angsana New"/>
                <w:sz w:val="28"/>
                <w:szCs w:val="28"/>
              </w:rPr>
              <w:t>5</w:t>
            </w:r>
            <w:r w:rsidR="00EB45EA">
              <w:rPr>
                <w:rFonts w:ascii="Angsana New" w:hAnsi="Angsana New"/>
                <w:sz w:val="28"/>
                <w:szCs w:val="28"/>
              </w:rPr>
              <w:t>,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4027DEF8" w14:textId="77777777" w:rsidR="00D76B01" w:rsidRPr="001F2339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4A19E51" w14:textId="5DE925D1" w:rsidR="00D76B01" w:rsidRPr="001F2339" w:rsidRDefault="00C44ED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C44ED6">
              <w:rPr>
                <w:rFonts w:ascii="Angsana New" w:hAnsi="Angsana New"/>
                <w:sz w:val="28"/>
                <w:szCs w:val="28"/>
              </w:rPr>
              <w:t>6</w:t>
            </w:r>
            <w:r w:rsidR="000945EC" w:rsidRPr="000945EC">
              <w:rPr>
                <w:rFonts w:ascii="Angsana New" w:hAnsi="Angsana New"/>
                <w:sz w:val="28"/>
                <w:szCs w:val="28"/>
              </w:rPr>
              <w:t>5</w:t>
            </w:r>
            <w:r w:rsidR="00D76B01" w:rsidRPr="001F2339">
              <w:rPr>
                <w:rFonts w:ascii="Angsana New" w:hAnsi="Angsana New"/>
                <w:sz w:val="28"/>
                <w:szCs w:val="28"/>
              </w:rPr>
              <w:t>,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57437B8A" w14:textId="77777777" w:rsidR="00D76B01" w:rsidRPr="001F2339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2E74F79" w14:textId="00C013D4" w:rsidR="00D76B01" w:rsidRPr="001F2339" w:rsidRDefault="00C44ED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C44ED6">
              <w:rPr>
                <w:rFonts w:ascii="Angsana New" w:hAnsi="Angsana New"/>
                <w:sz w:val="28"/>
                <w:szCs w:val="28"/>
              </w:rPr>
              <w:t>66</w:t>
            </w:r>
            <w:r w:rsidR="00EB45EA">
              <w:rPr>
                <w:rFonts w:ascii="Angsana New" w:hAnsi="Angsana New"/>
                <w:sz w:val="28"/>
                <w:szCs w:val="28"/>
              </w:rPr>
              <w:t>,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</w:t>
            </w:r>
            <w:r w:rsidR="000945EC" w:rsidRPr="000945EC">
              <w:rPr>
                <w:rFonts w:ascii="Angsana New" w:hAnsi="Angsana New"/>
                <w:sz w:val="28"/>
                <w:szCs w:val="28"/>
              </w:rPr>
              <w:t>5</w:t>
            </w:r>
            <w:r w:rsidRPr="00C44ED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0EE0B5D8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DACCDA0" w14:textId="22DF59A0" w:rsidR="00D76B01" w:rsidRPr="00B76231" w:rsidRDefault="00C44ED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C44ED6">
              <w:rPr>
                <w:rFonts w:ascii="Angsana New" w:hAnsi="Angsana New"/>
                <w:sz w:val="28"/>
                <w:szCs w:val="28"/>
              </w:rPr>
              <w:t>66</w:t>
            </w:r>
            <w:r w:rsidR="00D76B01" w:rsidRPr="00B76231">
              <w:rPr>
                <w:rFonts w:ascii="Angsana New" w:hAnsi="Angsana New"/>
                <w:sz w:val="28"/>
                <w:szCs w:val="28"/>
              </w:rPr>
              <w:t>,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</w:t>
            </w:r>
            <w:r w:rsidR="000945EC" w:rsidRPr="000945EC">
              <w:rPr>
                <w:rFonts w:ascii="Angsana New" w:hAnsi="Angsana New"/>
                <w:sz w:val="28"/>
                <w:szCs w:val="28"/>
              </w:rPr>
              <w:t>5</w:t>
            </w:r>
            <w:r w:rsidRPr="00C44ED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495948C5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14978A6" w14:textId="0415D21C" w:rsidR="00D76B01" w:rsidRPr="00B76231" w:rsidRDefault="00EB45EA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</w:tcPr>
          <w:p w14:paraId="7AA62BED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53F02912" w14:textId="0A5662C8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6B01" w:rsidRPr="00A30656" w14:paraId="7D3F19F8" w14:textId="77777777" w:rsidTr="008A4122">
        <w:trPr>
          <w:cantSplit/>
        </w:trPr>
        <w:tc>
          <w:tcPr>
            <w:tcW w:w="4320" w:type="dxa"/>
          </w:tcPr>
          <w:p w14:paraId="0BCBA300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</w:rPr>
              <w:t>บริษัท วี.โอ.เน็ต ไบโอดีเซล เอเซีย จำกัด</w:t>
            </w:r>
          </w:p>
        </w:tc>
        <w:tc>
          <w:tcPr>
            <w:tcW w:w="1080" w:type="dxa"/>
          </w:tcPr>
          <w:p w14:paraId="1E38E6E2" w14:textId="399458FF" w:rsidR="00D76B01" w:rsidRPr="00B76231" w:rsidRDefault="002C771C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C771C">
              <w:rPr>
                <w:rFonts w:ascii="Angsana New" w:hAnsi="Angsana New"/>
                <w:sz w:val="28"/>
                <w:szCs w:val="28"/>
              </w:rPr>
              <w:t>99</w:t>
            </w:r>
            <w:r w:rsidR="00EB45EA">
              <w:rPr>
                <w:rFonts w:ascii="Angsana New" w:hAnsi="Angsana New"/>
                <w:sz w:val="28"/>
                <w:szCs w:val="28"/>
              </w:rPr>
              <w:t>.</w:t>
            </w:r>
            <w:r w:rsidRPr="002C771C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07FE2234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B72DDE9" w14:textId="365F9620" w:rsidR="00D76B01" w:rsidRPr="00B76231" w:rsidRDefault="002C771C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C771C">
              <w:rPr>
                <w:rFonts w:ascii="Angsana New" w:hAnsi="Angsana New"/>
                <w:sz w:val="28"/>
                <w:szCs w:val="28"/>
              </w:rPr>
              <w:t>99</w:t>
            </w:r>
            <w:r w:rsidR="00D76B01" w:rsidRPr="00B76231">
              <w:rPr>
                <w:rFonts w:ascii="Angsana New" w:hAnsi="Angsana New"/>
                <w:sz w:val="28"/>
                <w:szCs w:val="28"/>
              </w:rPr>
              <w:t>.</w:t>
            </w:r>
            <w:r w:rsidRPr="002C771C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40B81640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713A7096" w14:textId="68562007" w:rsidR="00D76B01" w:rsidRPr="001F2339" w:rsidRDefault="000945EC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</w:t>
            </w:r>
            <w:r w:rsidR="00EB45EA">
              <w:rPr>
                <w:rFonts w:ascii="Angsana New" w:hAnsi="Angsana New"/>
                <w:sz w:val="28"/>
                <w:szCs w:val="28"/>
              </w:rPr>
              <w:t>,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69FE1470" w14:textId="77777777" w:rsidR="00D76B01" w:rsidRPr="001F2339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6306E5" w14:textId="2056D660" w:rsidR="00D76B01" w:rsidRPr="001F2339" w:rsidRDefault="000945EC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</w:t>
            </w:r>
            <w:r w:rsidR="00D76B01" w:rsidRPr="001F2339">
              <w:rPr>
                <w:rFonts w:ascii="Angsana New" w:hAnsi="Angsana New"/>
                <w:sz w:val="28"/>
                <w:szCs w:val="28"/>
              </w:rPr>
              <w:t>,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190C62D9" w14:textId="77777777" w:rsidR="00D76B01" w:rsidRPr="001F2339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B38E8A4" w14:textId="2663AFB6" w:rsidR="00D76B01" w:rsidRPr="001F2339" w:rsidRDefault="000945EC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22</w:t>
            </w:r>
            <w:r w:rsidR="00EB45EA">
              <w:rPr>
                <w:rFonts w:ascii="Angsana New" w:hAnsi="Angsana New"/>
                <w:sz w:val="28"/>
                <w:szCs w:val="28"/>
              </w:rPr>
              <w:t>,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1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180" w:type="dxa"/>
          </w:tcPr>
          <w:p w14:paraId="21418BD6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A9E4351" w14:textId="363BA7B3" w:rsidR="00D76B01" w:rsidRPr="00B76231" w:rsidRDefault="000945EC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22</w:t>
            </w:r>
            <w:r w:rsidR="00D76B01" w:rsidRPr="00B76231">
              <w:rPr>
                <w:rFonts w:ascii="Angsana New" w:hAnsi="Angsana New"/>
                <w:sz w:val="28"/>
                <w:szCs w:val="28"/>
              </w:rPr>
              <w:t>,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1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180" w:type="dxa"/>
          </w:tcPr>
          <w:p w14:paraId="54896B91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6F07E28" w14:textId="77F4E920" w:rsidR="00D76B01" w:rsidRPr="00B76231" w:rsidRDefault="00EB45EA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</w:tcPr>
          <w:p w14:paraId="43248E43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6C726FFC" w14:textId="2F183E44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E1411" w:rsidRPr="00A30656" w14:paraId="56B14150" w14:textId="77777777" w:rsidTr="008A4122">
        <w:trPr>
          <w:cantSplit/>
        </w:trPr>
        <w:tc>
          <w:tcPr>
            <w:tcW w:w="4320" w:type="dxa"/>
          </w:tcPr>
          <w:p w14:paraId="5CFEB3C6" w14:textId="09A0575B" w:rsidR="005E1411" w:rsidRPr="00B76231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5E1411">
              <w:rPr>
                <w:rFonts w:ascii="Angsana New" w:hAnsi="Angsana New"/>
                <w:sz w:val="28"/>
                <w:szCs w:val="28"/>
                <w:cs/>
              </w:rPr>
              <w:t>ภูผา เทรนนิ่ง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080" w:type="dxa"/>
          </w:tcPr>
          <w:p w14:paraId="3243A26D" w14:textId="23E3FE86" w:rsidR="005E1411" w:rsidRDefault="002C771C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C771C">
              <w:rPr>
                <w:rFonts w:ascii="Angsana New" w:hAnsi="Angsana New"/>
                <w:sz w:val="28"/>
                <w:szCs w:val="28"/>
              </w:rPr>
              <w:t>99</w:t>
            </w:r>
            <w:r w:rsidR="005E1411">
              <w:rPr>
                <w:rFonts w:ascii="Angsana New" w:hAnsi="Angsana New"/>
                <w:sz w:val="28"/>
                <w:szCs w:val="28"/>
              </w:rPr>
              <w:t>.</w:t>
            </w:r>
            <w:r w:rsidRPr="002C771C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67BAEDDC" w14:textId="77777777" w:rsidR="005E1411" w:rsidRPr="00B76231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9440EF4" w14:textId="308CD328" w:rsidR="005E1411" w:rsidRPr="00542C3B" w:rsidRDefault="002C771C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C771C">
              <w:rPr>
                <w:rFonts w:ascii="Angsana New" w:hAnsi="Angsana New"/>
                <w:sz w:val="28"/>
                <w:szCs w:val="28"/>
              </w:rPr>
              <w:t>99</w:t>
            </w:r>
            <w:r w:rsidR="005E1411" w:rsidRPr="00B76231">
              <w:rPr>
                <w:rFonts w:ascii="Angsana New" w:hAnsi="Angsana New"/>
                <w:sz w:val="28"/>
                <w:szCs w:val="28"/>
              </w:rPr>
              <w:t>.</w:t>
            </w:r>
            <w:r w:rsidRPr="002C771C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12FE6E0D" w14:textId="77777777" w:rsidR="005E1411" w:rsidRPr="00B76231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45D0A02B" w14:textId="146EAF41" w:rsidR="005E1411" w:rsidRDefault="00C44ED6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C44ED6">
              <w:rPr>
                <w:rFonts w:ascii="Angsana New" w:hAnsi="Angsana New"/>
                <w:sz w:val="28"/>
                <w:szCs w:val="28"/>
              </w:rPr>
              <w:t>1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3</w:t>
            </w:r>
            <w:r w:rsidR="005E1411">
              <w:rPr>
                <w:rFonts w:ascii="Angsana New" w:hAnsi="Angsana New"/>
                <w:sz w:val="28"/>
                <w:szCs w:val="28"/>
              </w:rPr>
              <w:t>,</w:t>
            </w:r>
            <w:r w:rsidRPr="00C44ED6">
              <w:rPr>
                <w:rFonts w:ascii="Angsana New" w:hAnsi="Angsana New"/>
                <w:sz w:val="28"/>
                <w:szCs w:val="28"/>
              </w:rPr>
              <w:t>7</w:t>
            </w:r>
            <w:r w:rsidR="000945EC" w:rsidRPr="000945EC">
              <w:rPr>
                <w:rFonts w:ascii="Angsana New" w:hAnsi="Angsana New"/>
                <w:sz w:val="28"/>
                <w:szCs w:val="28"/>
              </w:rPr>
              <w:t>5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6F9D7B58" w14:textId="77777777" w:rsidR="005E1411" w:rsidRPr="001F2339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791C420" w14:textId="1BA4662F" w:rsidR="005E1411" w:rsidRPr="00FE33A6" w:rsidRDefault="00C44ED6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C44ED6">
              <w:rPr>
                <w:rFonts w:ascii="Angsana New" w:hAnsi="Angsana New"/>
                <w:sz w:val="28"/>
                <w:szCs w:val="28"/>
              </w:rPr>
              <w:t>1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3</w:t>
            </w:r>
            <w:r w:rsidR="005E1411" w:rsidRPr="001F2339">
              <w:rPr>
                <w:rFonts w:ascii="Angsana New" w:hAnsi="Angsana New"/>
                <w:sz w:val="28"/>
                <w:szCs w:val="28"/>
              </w:rPr>
              <w:t>,</w:t>
            </w:r>
            <w:r w:rsidRPr="00C44ED6">
              <w:rPr>
                <w:rFonts w:ascii="Angsana New" w:hAnsi="Angsana New"/>
                <w:sz w:val="28"/>
                <w:szCs w:val="28"/>
              </w:rPr>
              <w:t>7</w:t>
            </w:r>
            <w:r w:rsidR="000945EC" w:rsidRPr="000945EC">
              <w:rPr>
                <w:rFonts w:ascii="Angsana New" w:hAnsi="Angsana New"/>
                <w:sz w:val="28"/>
                <w:szCs w:val="28"/>
              </w:rPr>
              <w:t>5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7E1DBB7D" w14:textId="77777777" w:rsidR="005E1411" w:rsidRPr="001F2339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5AEAFA2" w14:textId="0DD58409" w:rsidR="005E1411" w:rsidRPr="00FE33A6" w:rsidDel="00727AAE" w:rsidRDefault="00C44ED6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C44ED6">
              <w:rPr>
                <w:rFonts w:ascii="Angsana New" w:hAnsi="Angsana New"/>
                <w:sz w:val="28"/>
                <w:szCs w:val="28"/>
              </w:rPr>
              <w:t>1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3</w:t>
            </w:r>
            <w:r w:rsidR="005E1411">
              <w:rPr>
                <w:rFonts w:ascii="Angsana New" w:hAnsi="Angsana New"/>
                <w:sz w:val="28"/>
                <w:szCs w:val="28"/>
              </w:rPr>
              <w:t>,</w:t>
            </w:r>
            <w:r w:rsidRPr="00C44ED6">
              <w:rPr>
                <w:rFonts w:ascii="Angsana New" w:hAnsi="Angsana New"/>
                <w:sz w:val="28"/>
                <w:szCs w:val="28"/>
              </w:rPr>
              <w:t>7</w:t>
            </w:r>
            <w:r w:rsidR="000945EC" w:rsidRPr="000945EC">
              <w:rPr>
                <w:rFonts w:ascii="Angsana New" w:hAnsi="Angsana New"/>
                <w:sz w:val="28"/>
                <w:szCs w:val="28"/>
              </w:rPr>
              <w:t>5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2994B232" w14:textId="77777777" w:rsidR="005E1411" w:rsidRPr="00B76231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884E18F" w14:textId="7FF0B362" w:rsidR="005E1411" w:rsidRPr="00FE33A6" w:rsidRDefault="00C44ED6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C44ED6">
              <w:rPr>
                <w:rFonts w:ascii="Angsana New" w:hAnsi="Angsana New"/>
                <w:sz w:val="28"/>
                <w:szCs w:val="28"/>
              </w:rPr>
              <w:t>1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3</w:t>
            </w:r>
            <w:r w:rsidR="005E1411" w:rsidRPr="00B76231">
              <w:rPr>
                <w:rFonts w:ascii="Angsana New" w:hAnsi="Angsana New"/>
                <w:sz w:val="28"/>
                <w:szCs w:val="28"/>
              </w:rPr>
              <w:t>,</w:t>
            </w:r>
            <w:r w:rsidRPr="00C44ED6">
              <w:rPr>
                <w:rFonts w:ascii="Angsana New" w:hAnsi="Angsana New"/>
                <w:sz w:val="28"/>
                <w:szCs w:val="28"/>
              </w:rPr>
              <w:t>7</w:t>
            </w:r>
            <w:r w:rsidR="000945EC" w:rsidRPr="000945EC">
              <w:rPr>
                <w:rFonts w:ascii="Angsana New" w:hAnsi="Angsana New"/>
                <w:sz w:val="28"/>
                <w:szCs w:val="28"/>
              </w:rPr>
              <w:t>5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2CCE0A09" w14:textId="77777777" w:rsidR="005E1411" w:rsidRPr="00B76231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763C200" w14:textId="407EA691" w:rsidR="005E1411" w:rsidDel="00727AAE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</w:tcPr>
          <w:p w14:paraId="491665D2" w14:textId="77777777" w:rsidR="005E1411" w:rsidRPr="00B76231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7B4D11D0" w14:textId="55C8F0FA" w:rsidR="005E1411" w:rsidRPr="00B76231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B762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E1411" w:rsidRPr="00A30656" w14:paraId="15F6938C" w14:textId="77777777" w:rsidTr="00F2774B">
        <w:trPr>
          <w:cantSplit/>
        </w:trPr>
        <w:tc>
          <w:tcPr>
            <w:tcW w:w="4320" w:type="dxa"/>
          </w:tcPr>
          <w:p w14:paraId="620DD24F" w14:textId="77777777" w:rsidR="005E1411" w:rsidRPr="00B76231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</w:rPr>
              <w:t>บริษัท เก้าก้อง ปิโตรเลียม จำกัด</w:t>
            </w:r>
          </w:p>
        </w:tc>
        <w:tc>
          <w:tcPr>
            <w:tcW w:w="1080" w:type="dxa"/>
          </w:tcPr>
          <w:p w14:paraId="4749F97D" w14:textId="6B7F1BEA" w:rsidR="005E1411" w:rsidRPr="00B76231" w:rsidRDefault="002C771C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C771C">
              <w:rPr>
                <w:rFonts w:ascii="Angsana New" w:hAnsi="Angsana New"/>
                <w:sz w:val="28"/>
                <w:szCs w:val="28"/>
              </w:rPr>
              <w:t>99</w:t>
            </w:r>
            <w:r w:rsidR="005E1411">
              <w:rPr>
                <w:rFonts w:ascii="Angsana New" w:hAnsi="Angsana New"/>
                <w:sz w:val="28"/>
                <w:szCs w:val="28"/>
              </w:rPr>
              <w:t>.</w:t>
            </w:r>
            <w:r w:rsidRPr="002C771C">
              <w:rPr>
                <w:rFonts w:ascii="Angsana New" w:hAnsi="Angsana New"/>
                <w:sz w:val="28"/>
                <w:szCs w:val="28"/>
              </w:rPr>
              <w:t>9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7BF5139D" w14:textId="77777777" w:rsidR="005E1411" w:rsidRPr="00B76231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3FE5AC3" w14:textId="4DCB7F5B" w:rsidR="005E1411" w:rsidRPr="00B76231" w:rsidRDefault="002C771C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C771C">
              <w:rPr>
                <w:rFonts w:ascii="Angsana New" w:hAnsi="Angsana New"/>
                <w:sz w:val="28"/>
                <w:szCs w:val="28"/>
              </w:rPr>
              <w:t>99</w:t>
            </w:r>
            <w:r w:rsidR="005E1411" w:rsidRPr="00B76231">
              <w:rPr>
                <w:rFonts w:ascii="Angsana New" w:hAnsi="Angsana New"/>
                <w:sz w:val="28"/>
                <w:szCs w:val="28"/>
              </w:rPr>
              <w:t>.</w:t>
            </w:r>
            <w:r w:rsidRPr="002C771C">
              <w:rPr>
                <w:rFonts w:ascii="Angsana New" w:hAnsi="Angsana New"/>
                <w:sz w:val="28"/>
                <w:szCs w:val="28"/>
              </w:rPr>
              <w:t>9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4FEC8D88" w14:textId="77777777" w:rsidR="005E1411" w:rsidRPr="00B76231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40FE7811" w14:textId="44E4D3C1" w:rsidR="005E1411" w:rsidRPr="001F2339" w:rsidRDefault="000945EC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25</w:t>
            </w:r>
            <w:r w:rsidR="005E1411">
              <w:rPr>
                <w:rFonts w:ascii="Angsana New" w:hAnsi="Angsana New"/>
                <w:sz w:val="28"/>
                <w:szCs w:val="28"/>
              </w:rPr>
              <w:t>,</w:t>
            </w:r>
            <w:r w:rsidRPr="000945EC">
              <w:rPr>
                <w:rFonts w:ascii="Angsana New" w:hAnsi="Angsana New"/>
                <w:sz w:val="28"/>
                <w:szCs w:val="28"/>
              </w:rPr>
              <w:t>25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7D50FFF6" w14:textId="77777777" w:rsidR="005E1411" w:rsidRPr="001F2339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7786DC4" w14:textId="23BB9F68" w:rsidR="005E1411" w:rsidRPr="001F2339" w:rsidRDefault="000945EC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25</w:t>
            </w:r>
            <w:r w:rsidR="005E1411" w:rsidRPr="001F2339">
              <w:rPr>
                <w:rFonts w:ascii="Angsana New" w:hAnsi="Angsana New"/>
                <w:sz w:val="28"/>
                <w:szCs w:val="28"/>
              </w:rPr>
              <w:t>,</w:t>
            </w:r>
            <w:r w:rsidRPr="000945EC">
              <w:rPr>
                <w:rFonts w:ascii="Angsana New" w:hAnsi="Angsana New"/>
                <w:sz w:val="28"/>
                <w:szCs w:val="28"/>
              </w:rPr>
              <w:t>25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5217B32C" w14:textId="77777777" w:rsidR="005E1411" w:rsidRPr="001F2339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24176F3" w14:textId="729C2944" w:rsidR="005E1411" w:rsidRPr="001F2339" w:rsidRDefault="000945EC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76</w:t>
            </w:r>
            <w:r w:rsidR="005E1411">
              <w:rPr>
                <w:rFonts w:ascii="Angsana New" w:hAnsi="Angsana New"/>
                <w:sz w:val="28"/>
                <w:szCs w:val="28"/>
              </w:rPr>
              <w:t>,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6</w:t>
            </w:r>
            <w:r w:rsidRPr="000945EC">
              <w:rPr>
                <w:rFonts w:ascii="Angsana New" w:hAnsi="Angsana New"/>
                <w:sz w:val="28"/>
                <w:szCs w:val="28"/>
              </w:rPr>
              <w:t>5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547D2B8E" w14:textId="77777777" w:rsidR="005E1411" w:rsidRPr="00B76231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0FCDA59" w14:textId="4163B99D" w:rsidR="005E1411" w:rsidRPr="00B76231" w:rsidRDefault="000945EC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76</w:t>
            </w:r>
            <w:r w:rsidR="005E1411" w:rsidRPr="00B76231">
              <w:rPr>
                <w:rFonts w:ascii="Angsana New" w:hAnsi="Angsana New"/>
                <w:sz w:val="28"/>
                <w:szCs w:val="28"/>
              </w:rPr>
              <w:t>,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6</w:t>
            </w:r>
            <w:r w:rsidRPr="000945EC">
              <w:rPr>
                <w:rFonts w:ascii="Angsana New" w:hAnsi="Angsana New"/>
                <w:sz w:val="28"/>
                <w:szCs w:val="28"/>
              </w:rPr>
              <w:t>5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5F517A85" w14:textId="77777777" w:rsidR="005E1411" w:rsidRPr="00B76231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D639A0" w14:textId="347B2A1F" w:rsidR="005E1411" w:rsidRPr="00B76231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</w:tcPr>
          <w:p w14:paraId="5C6D8BE3" w14:textId="77777777" w:rsidR="005E1411" w:rsidRPr="00B76231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719C585B" w14:textId="7E27490C" w:rsidR="005E1411" w:rsidRPr="00B76231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B762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E1411" w:rsidRPr="00A30656" w14:paraId="1C4408BF" w14:textId="77777777" w:rsidTr="00F2774B">
        <w:trPr>
          <w:cantSplit/>
        </w:trPr>
        <w:tc>
          <w:tcPr>
            <w:tcW w:w="4320" w:type="dxa"/>
          </w:tcPr>
          <w:p w14:paraId="5AD8E512" w14:textId="4EE07156" w:rsidR="005E1411" w:rsidRPr="00F2774B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2774B">
              <w:rPr>
                <w:rFonts w:ascii="Angsana New" w:hAnsi="Angsana New"/>
                <w:sz w:val="28"/>
                <w:szCs w:val="28"/>
                <w:cs/>
              </w:rPr>
              <w:t>บริษัท สแกน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2774B">
              <w:rPr>
                <w:rFonts w:ascii="Angsana New" w:hAnsi="Angsana New"/>
                <w:sz w:val="28"/>
                <w:szCs w:val="28"/>
                <w:cs/>
              </w:rPr>
              <w:t>ชีวาแก็ส จำกัด</w:t>
            </w:r>
          </w:p>
        </w:tc>
        <w:tc>
          <w:tcPr>
            <w:tcW w:w="1080" w:type="dxa"/>
          </w:tcPr>
          <w:p w14:paraId="4DD8D98D" w14:textId="6EF7C53D" w:rsidR="005E1411" w:rsidRPr="00F2774B" w:rsidRDefault="002C771C" w:rsidP="00F2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C771C">
              <w:rPr>
                <w:rFonts w:ascii="Angsana New" w:hAnsi="Angsana New"/>
                <w:sz w:val="28"/>
                <w:szCs w:val="28"/>
              </w:rPr>
              <w:t>99</w:t>
            </w:r>
            <w:r w:rsidR="005E1411" w:rsidRPr="00F2774B">
              <w:rPr>
                <w:rFonts w:ascii="Angsana New" w:hAnsi="Angsana New"/>
                <w:sz w:val="28"/>
                <w:szCs w:val="28"/>
              </w:rPr>
              <w:t>.</w:t>
            </w:r>
            <w:r w:rsidRPr="002C771C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131ED349" w14:textId="77777777" w:rsidR="005E1411" w:rsidRPr="00B76231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09C61ED" w14:textId="6B33E933" w:rsidR="005E1411" w:rsidRPr="00B76231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2A6582BD" w14:textId="77777777" w:rsidR="005E1411" w:rsidRPr="00EB45EA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35544A2" w14:textId="5CB4DCD3" w:rsidR="005E1411" w:rsidRPr="00F2774B" w:rsidDel="00727AAE" w:rsidRDefault="000945EC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25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4936C8A0" w14:textId="77777777" w:rsidR="005E1411" w:rsidRPr="00EB45EA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BB90CB" w14:textId="4159A5C5" w:rsidR="005E1411" w:rsidRPr="00F2774B" w:rsidRDefault="005E1411" w:rsidP="00F2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7AEA074" w14:textId="77777777" w:rsidR="005E1411" w:rsidRPr="00EB45EA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4E3A6A" w14:textId="0C835969" w:rsidR="005E1411" w:rsidRPr="00F2774B" w:rsidDel="00727AAE" w:rsidRDefault="000945EC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25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5123B7CB" w14:textId="77777777" w:rsidR="005E1411" w:rsidRPr="00EB45EA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4EC4EE" w14:textId="137C557F" w:rsidR="005E1411" w:rsidRPr="00F2774B" w:rsidRDefault="005E1411" w:rsidP="00F2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2E5C4AB" w14:textId="77777777" w:rsidR="005E1411" w:rsidRPr="00EB45EA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B67E4E" w14:textId="1180FCB5" w:rsidR="005E1411" w:rsidRPr="00F2774B" w:rsidDel="00727AAE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</w:tcPr>
          <w:p w14:paraId="4B185A4B" w14:textId="77777777" w:rsidR="005E1411" w:rsidRPr="00F2774B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004CC591" w14:textId="00B8B247" w:rsidR="005E1411" w:rsidRPr="00F2774B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E1411" w:rsidRPr="00A30656" w14:paraId="4EE1F069" w14:textId="77777777" w:rsidTr="00F2774B">
        <w:trPr>
          <w:cantSplit/>
        </w:trPr>
        <w:tc>
          <w:tcPr>
            <w:tcW w:w="4320" w:type="dxa"/>
          </w:tcPr>
          <w:p w14:paraId="712352D1" w14:textId="77777777" w:rsidR="005E1411" w:rsidRPr="00B76231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732D1E60" w14:textId="77777777" w:rsidR="005E1411" w:rsidRPr="00B76231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4F32BDB" w14:textId="77777777" w:rsidR="005E1411" w:rsidRPr="00B76231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FE64874" w14:textId="77777777" w:rsidR="005E1411" w:rsidRPr="00B76231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0764016" w14:textId="77777777" w:rsidR="005E1411" w:rsidRPr="00B76231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38583CE" w14:textId="0C469059" w:rsidR="005E1411" w:rsidRPr="001F2339" w:rsidRDefault="00C44ED6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4ED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0945EC" w:rsidRPr="000945EC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C44ED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5E141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945EC" w:rsidRPr="000945EC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C425FA" w:rsidRPr="00C425FA">
              <w:rPr>
                <w:rFonts w:ascii="Angsana New" w:hAnsi="Angsana New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241E3A53" w14:textId="77777777" w:rsidR="005E1411" w:rsidRPr="001F2339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B03661" w14:textId="7FEFC65D" w:rsidR="005E1411" w:rsidRPr="001F2339" w:rsidRDefault="00C44ED6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C44ED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0945EC" w:rsidRPr="000945EC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C44ED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5E1411" w:rsidRPr="001F233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945EC" w:rsidRPr="000945EC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C425FA" w:rsidRPr="00C425FA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2122F1DE" w14:textId="77777777" w:rsidR="005E1411" w:rsidRPr="001F2339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A5A831" w14:textId="24F48F86" w:rsidR="005E1411" w:rsidRPr="001F2339" w:rsidRDefault="00C44ED6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C44ED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2C771C" w:rsidRPr="002C771C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0945EC" w:rsidRPr="000945EC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5E141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425FA" w:rsidRPr="00C425FA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0945EC" w:rsidRPr="000945EC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2C771C" w:rsidRPr="002C771C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723231C5" w14:textId="77777777" w:rsidR="005E1411" w:rsidRPr="00B76231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AC47D5" w14:textId="175F5267" w:rsidR="005E1411" w:rsidRPr="00B76231" w:rsidRDefault="00C44ED6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C44ED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2C771C" w:rsidRPr="002C771C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C44ED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5E1411" w:rsidRPr="00B7623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2C771C" w:rsidRPr="002C771C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C425FA" w:rsidRPr="00C425FA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2C771C" w:rsidRPr="002C771C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0E4C7433" w14:textId="77777777" w:rsidR="005E1411" w:rsidRPr="00B76231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127663" w14:textId="47F548A8" w:rsidR="005E1411" w:rsidRPr="00B76231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</w:tcPr>
          <w:p w14:paraId="2D546DBC" w14:textId="77777777" w:rsidR="005E1411" w:rsidRPr="00B76231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1B02A0DD" w14:textId="12A0EA17" w:rsidR="005E1411" w:rsidRPr="00B76231" w:rsidRDefault="005E1411" w:rsidP="005E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623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007EAB2" w14:textId="77777777" w:rsidR="00C25C90" w:rsidRPr="00C066BC" w:rsidRDefault="00C25C90" w:rsidP="00C066BC">
      <w:pPr>
        <w:ind w:left="540"/>
        <w:rPr>
          <w:rFonts w:ascii="Angsana New" w:hAnsi="Angsana New"/>
          <w:bCs/>
          <w:sz w:val="24"/>
          <w:szCs w:val="24"/>
        </w:rPr>
      </w:pPr>
    </w:p>
    <w:p w14:paraId="268E69A6" w14:textId="77777777" w:rsidR="00C25C90" w:rsidRDefault="00C25C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F2774B">
        <w:rPr>
          <w:rFonts w:ascii="Angsana New" w:hAnsi="Angsana New"/>
          <w:i/>
          <w:iCs/>
          <w:sz w:val="30"/>
          <w:szCs w:val="30"/>
          <w:cs/>
        </w:rPr>
        <w:t>การจัดตั้งบริษัท สแกน ชีวาแก๊ส จำกัด</w:t>
      </w:r>
    </w:p>
    <w:p w14:paraId="6495F085" w14:textId="6451AC1F" w:rsidR="005644D0" w:rsidRPr="00F2774B" w:rsidRDefault="00C25C90" w:rsidP="00F277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F2774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44ED6" w:rsidRPr="00C44ED6">
        <w:rPr>
          <w:rFonts w:ascii="Angsana New" w:hAnsi="Angsana New"/>
          <w:sz w:val="30"/>
          <w:szCs w:val="30"/>
        </w:rPr>
        <w:t>4</w:t>
      </w:r>
      <w:r w:rsidRPr="00F2774B">
        <w:rPr>
          <w:rFonts w:ascii="Angsana New" w:hAnsi="Angsana New"/>
          <w:sz w:val="30"/>
          <w:szCs w:val="30"/>
          <w:cs/>
        </w:rPr>
        <w:t xml:space="preserve"> กรกฎาคม </w:t>
      </w:r>
      <w:r w:rsidR="000945EC" w:rsidRPr="000945EC">
        <w:rPr>
          <w:rFonts w:ascii="Angsana New" w:hAnsi="Angsana New"/>
          <w:sz w:val="30"/>
          <w:szCs w:val="30"/>
        </w:rPr>
        <w:t>25</w:t>
      </w:r>
      <w:r w:rsidR="00C44ED6" w:rsidRPr="00C44ED6">
        <w:rPr>
          <w:rFonts w:ascii="Angsana New" w:hAnsi="Angsana New"/>
          <w:sz w:val="30"/>
          <w:szCs w:val="30"/>
        </w:rPr>
        <w:t>6</w:t>
      </w:r>
      <w:r w:rsidR="002C771C" w:rsidRPr="002C771C">
        <w:rPr>
          <w:rFonts w:ascii="Angsana New" w:hAnsi="Angsana New"/>
          <w:sz w:val="30"/>
          <w:szCs w:val="30"/>
        </w:rPr>
        <w:t>8</w:t>
      </w:r>
      <w:r w:rsidRPr="00F2774B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ที่ประชุมคณะกรรมการบริษัทมีมติอนุมัติให้คณะกรรมการบริหารเป็นผู้ดำเนินการจัดตั้งบริษัทย่อยใหม่ จำนวน </w:t>
      </w:r>
      <w:r w:rsidR="00C44ED6" w:rsidRPr="00C44ED6">
        <w:rPr>
          <w:rFonts w:ascii="Angsana New" w:hAnsi="Angsana New"/>
          <w:sz w:val="30"/>
          <w:szCs w:val="30"/>
        </w:rPr>
        <w:t>1</w:t>
      </w:r>
      <w:r w:rsidRPr="00F2774B">
        <w:rPr>
          <w:rFonts w:ascii="Angsana New" w:hAnsi="Angsana New"/>
          <w:sz w:val="30"/>
          <w:szCs w:val="30"/>
          <w:cs/>
        </w:rPr>
        <w:t xml:space="preserve"> บริษัท ชื่อบริษัท สแกน ชีวาแก๊ส จำกัด โดยบริษัทถือหุ้นสามัญของบริษัทดังกล่าว จำนวน </w:t>
      </w:r>
      <w:r w:rsidR="002C771C" w:rsidRPr="002C771C">
        <w:rPr>
          <w:rFonts w:ascii="Angsana New" w:hAnsi="Angsana New"/>
          <w:sz w:val="30"/>
          <w:szCs w:val="30"/>
        </w:rPr>
        <w:t>99</w:t>
      </w:r>
      <w:r w:rsidRPr="00F2774B">
        <w:rPr>
          <w:rFonts w:ascii="Angsana New" w:hAnsi="Angsana New"/>
          <w:sz w:val="30"/>
          <w:szCs w:val="30"/>
        </w:rPr>
        <w:t>,</w:t>
      </w:r>
      <w:r w:rsidR="002C771C" w:rsidRPr="002C771C">
        <w:rPr>
          <w:rFonts w:ascii="Angsana New" w:hAnsi="Angsana New"/>
          <w:sz w:val="30"/>
          <w:szCs w:val="30"/>
        </w:rPr>
        <w:t>999</w:t>
      </w:r>
      <w:r w:rsidRPr="00F2774B">
        <w:rPr>
          <w:rFonts w:ascii="Angsana New" w:hAnsi="Angsana New"/>
          <w:sz w:val="30"/>
          <w:szCs w:val="30"/>
          <w:cs/>
        </w:rPr>
        <w:t xml:space="preserve"> หุ้น จาก </w:t>
      </w:r>
      <w:r w:rsidR="00C44ED6" w:rsidRPr="00C44ED6">
        <w:rPr>
          <w:rFonts w:ascii="Angsana New" w:hAnsi="Angsana New"/>
          <w:sz w:val="30"/>
          <w:szCs w:val="30"/>
        </w:rPr>
        <w:t>1</w:t>
      </w:r>
      <w:r w:rsidR="00C425FA" w:rsidRPr="00C425FA">
        <w:rPr>
          <w:rFonts w:ascii="Angsana New" w:hAnsi="Angsana New"/>
          <w:sz w:val="30"/>
          <w:szCs w:val="30"/>
        </w:rPr>
        <w:t>00</w:t>
      </w:r>
      <w:r w:rsidRPr="00F2774B">
        <w:rPr>
          <w:rFonts w:ascii="Angsana New" w:hAnsi="Angsana New"/>
          <w:sz w:val="30"/>
          <w:szCs w:val="30"/>
        </w:rPr>
        <w:t>,</w:t>
      </w:r>
      <w:r w:rsidR="00C425FA" w:rsidRPr="00C425FA">
        <w:rPr>
          <w:rFonts w:ascii="Angsana New" w:hAnsi="Angsana New"/>
          <w:sz w:val="30"/>
          <w:szCs w:val="30"/>
        </w:rPr>
        <w:t>000</w:t>
      </w:r>
      <w:r w:rsidRPr="00F2774B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C44ED6" w:rsidRPr="00C44ED6">
        <w:rPr>
          <w:rFonts w:ascii="Angsana New" w:hAnsi="Angsana New"/>
          <w:sz w:val="30"/>
          <w:szCs w:val="30"/>
        </w:rPr>
        <w:t>1</w:t>
      </w:r>
      <w:r w:rsidR="00C425FA" w:rsidRPr="00C425FA">
        <w:rPr>
          <w:rFonts w:ascii="Angsana New" w:hAnsi="Angsana New"/>
          <w:sz w:val="30"/>
          <w:szCs w:val="30"/>
        </w:rPr>
        <w:t>0</w:t>
      </w:r>
      <w:r w:rsidRPr="00F2774B">
        <w:rPr>
          <w:rFonts w:ascii="Angsana New" w:hAnsi="Angsana New"/>
          <w:sz w:val="30"/>
          <w:szCs w:val="30"/>
          <w:cs/>
        </w:rPr>
        <w:t xml:space="preserve"> บาท ต่อมา บริษัท สแกน ชีวาแก๊ส จำกัด ได้ดำเนินการจดทะเบียนจัดตั้งกับกระทรวงพาณิชย์เรียบร้อยแล้วเมื่อวันที่ </w:t>
      </w:r>
      <w:r w:rsidR="00C44ED6" w:rsidRPr="00C44ED6">
        <w:rPr>
          <w:rFonts w:ascii="Angsana New" w:hAnsi="Angsana New"/>
          <w:sz w:val="30"/>
          <w:szCs w:val="30"/>
        </w:rPr>
        <w:t>14</w:t>
      </w:r>
      <w:r w:rsidRPr="00F2774B">
        <w:rPr>
          <w:rFonts w:ascii="Angsana New" w:hAnsi="Angsana New"/>
          <w:sz w:val="30"/>
          <w:szCs w:val="30"/>
          <w:cs/>
        </w:rPr>
        <w:t xml:space="preserve"> กรกฎาคม </w:t>
      </w:r>
      <w:r w:rsidR="000945EC" w:rsidRPr="000945EC">
        <w:rPr>
          <w:rFonts w:ascii="Angsana New" w:hAnsi="Angsana New"/>
          <w:sz w:val="30"/>
          <w:szCs w:val="30"/>
        </w:rPr>
        <w:t>25</w:t>
      </w:r>
      <w:r w:rsidR="00C44ED6" w:rsidRPr="00C44ED6">
        <w:rPr>
          <w:rFonts w:ascii="Angsana New" w:hAnsi="Angsana New"/>
          <w:sz w:val="30"/>
          <w:szCs w:val="30"/>
        </w:rPr>
        <w:t>6</w:t>
      </w:r>
      <w:r w:rsidR="002C771C" w:rsidRPr="002C771C">
        <w:rPr>
          <w:rFonts w:ascii="Angsana New" w:hAnsi="Angsana New"/>
          <w:sz w:val="30"/>
          <w:szCs w:val="30"/>
        </w:rPr>
        <w:t>8</w:t>
      </w:r>
    </w:p>
    <w:tbl>
      <w:tblPr>
        <w:tblW w:w="1469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440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194"/>
      </w:tblGrid>
      <w:tr w:rsidR="00824632" w:rsidRPr="00A30656" w14:paraId="585ECFAE" w14:textId="77777777" w:rsidTr="00F2774B">
        <w:trPr>
          <w:cantSplit/>
          <w:tblHeader/>
        </w:trPr>
        <w:tc>
          <w:tcPr>
            <w:tcW w:w="3240" w:type="dxa"/>
          </w:tcPr>
          <w:p w14:paraId="594C5CD9" w14:textId="77777777" w:rsidR="00824632" w:rsidRPr="00B76231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6C83DC43" w14:textId="77777777" w:rsidR="00824632" w:rsidRPr="00B76231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14" w:type="dxa"/>
            <w:gridSpan w:val="15"/>
          </w:tcPr>
          <w:p w14:paraId="6192D0BD" w14:textId="2A432234" w:rsidR="00824632" w:rsidRPr="00B76231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824632" w:rsidRPr="00A30656" w14:paraId="6998D8E1" w14:textId="77777777" w:rsidTr="00F2774B">
        <w:trPr>
          <w:cantSplit/>
          <w:tblHeader/>
        </w:trPr>
        <w:tc>
          <w:tcPr>
            <w:tcW w:w="3240" w:type="dxa"/>
          </w:tcPr>
          <w:p w14:paraId="48522B10" w14:textId="77777777" w:rsidR="00824632" w:rsidRPr="00B76231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</w:tcPr>
          <w:p w14:paraId="0A865725" w14:textId="77777777" w:rsidR="00824632" w:rsidRPr="00B76231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40" w:type="dxa"/>
            <w:gridSpan w:val="3"/>
          </w:tcPr>
          <w:p w14:paraId="134AF163" w14:textId="19A5D919" w:rsidR="00824632" w:rsidRPr="00B76231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สัดส่วนการถือหุ้น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ทางอ้อม</w:t>
            </w:r>
          </w:p>
        </w:tc>
        <w:tc>
          <w:tcPr>
            <w:tcW w:w="180" w:type="dxa"/>
          </w:tcPr>
          <w:p w14:paraId="3D1B1E02" w14:textId="77777777" w:rsidR="00824632" w:rsidRPr="00B76231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3"/>
          </w:tcPr>
          <w:p w14:paraId="545B11A9" w14:textId="77777777" w:rsidR="00824632" w:rsidRPr="00B76231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44C15F8E" w14:textId="77777777" w:rsidR="00824632" w:rsidRPr="00B76231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497B9849" w14:textId="77777777" w:rsidR="00824632" w:rsidRPr="00B76231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</w:tcPr>
          <w:p w14:paraId="258E1039" w14:textId="77777777" w:rsidR="00824632" w:rsidRPr="00B76231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452" w:type="dxa"/>
            <w:gridSpan w:val="3"/>
          </w:tcPr>
          <w:p w14:paraId="56111D2B" w14:textId="77777777" w:rsidR="00824632" w:rsidRPr="00B76231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</w:t>
            </w:r>
            <w:r w:rsidRPr="00B7623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</w:tr>
      <w:tr w:rsidR="00824632" w:rsidRPr="003170C3" w14:paraId="7F8AF5EC" w14:textId="77777777" w:rsidTr="00F2774B">
        <w:trPr>
          <w:cantSplit/>
          <w:tblHeader/>
        </w:trPr>
        <w:tc>
          <w:tcPr>
            <w:tcW w:w="3240" w:type="dxa"/>
          </w:tcPr>
          <w:p w14:paraId="27C51CE9" w14:textId="77777777" w:rsidR="00824632" w:rsidRPr="00F2774B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</w:tcPr>
          <w:p w14:paraId="03FE586A" w14:textId="77777777" w:rsidR="00824632" w:rsidRPr="00FE33A6" w:rsidDel="0010794E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F2E312" w14:textId="707B426C" w:rsidR="00824632" w:rsidRPr="00B76231" w:rsidRDefault="00C425FA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5FA">
              <w:rPr>
                <w:rFonts w:ascii="Angsana New" w:hAnsi="Angsana New"/>
                <w:sz w:val="28"/>
                <w:szCs w:val="28"/>
              </w:rPr>
              <w:t>30</w:t>
            </w:r>
            <w:r w:rsidR="0082463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2463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33FE0DDE" w14:textId="77777777" w:rsidR="00824632" w:rsidRPr="00B76231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466DFCE" w14:textId="74E2714B" w:rsidR="00824632" w:rsidRPr="00B76231" w:rsidRDefault="00C425FA" w:rsidP="00C746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5FA">
              <w:rPr>
                <w:rFonts w:ascii="Angsana New" w:hAnsi="Angsana New"/>
                <w:sz w:val="28"/>
                <w:szCs w:val="28"/>
              </w:rPr>
              <w:t>3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1</w:t>
            </w:r>
            <w:r w:rsidR="00824632" w:rsidRPr="00B7623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69A4B9B9" w14:textId="77777777" w:rsidR="00824632" w:rsidRPr="00B76231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6F75F0E1" w14:textId="5466EB25" w:rsidR="00824632" w:rsidRPr="00B76231" w:rsidRDefault="00C425FA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5FA">
              <w:rPr>
                <w:rFonts w:ascii="Angsana New" w:hAnsi="Angsana New"/>
                <w:sz w:val="28"/>
                <w:szCs w:val="28"/>
              </w:rPr>
              <w:t>30</w:t>
            </w:r>
            <w:r w:rsidR="0082463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2463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1AA6DF8D" w14:textId="77777777" w:rsidR="00824632" w:rsidRPr="00B76231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EDAE8C9" w14:textId="4E523F86" w:rsidR="00824632" w:rsidRPr="00B76231" w:rsidRDefault="00C425FA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5FA">
              <w:rPr>
                <w:rFonts w:ascii="Angsana New" w:hAnsi="Angsana New"/>
                <w:sz w:val="28"/>
                <w:szCs w:val="28"/>
              </w:rPr>
              <w:t>3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1</w:t>
            </w:r>
            <w:r w:rsidR="00824632" w:rsidRPr="00B7623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7F212236" w14:textId="77777777" w:rsidR="00824632" w:rsidRPr="00B76231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52A5E7D" w14:textId="43D21025" w:rsidR="00824632" w:rsidRPr="00B76231" w:rsidRDefault="00C425FA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5FA">
              <w:rPr>
                <w:rFonts w:ascii="Angsana New" w:hAnsi="Angsana New"/>
                <w:sz w:val="28"/>
                <w:szCs w:val="28"/>
              </w:rPr>
              <w:t>30</w:t>
            </w:r>
            <w:r w:rsidR="0082463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2463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3577B867" w14:textId="77777777" w:rsidR="00824632" w:rsidRPr="00B76231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CEA1CD6" w14:textId="786374C3" w:rsidR="00824632" w:rsidRPr="00B76231" w:rsidRDefault="00C425FA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5FA">
              <w:rPr>
                <w:rFonts w:ascii="Angsana New" w:hAnsi="Angsana New"/>
                <w:sz w:val="28"/>
                <w:szCs w:val="28"/>
              </w:rPr>
              <w:t>3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1</w:t>
            </w:r>
            <w:r w:rsidR="00824632" w:rsidRPr="00B7623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4C611A47" w14:textId="77777777" w:rsidR="00824632" w:rsidRPr="00B76231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452" w:type="dxa"/>
            <w:gridSpan w:val="3"/>
          </w:tcPr>
          <w:p w14:paraId="4439FC25" w14:textId="6F9D12AE" w:rsidR="00824632" w:rsidRPr="00B76231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เก้าเดือนสิ้นสุดวันที่ </w:t>
            </w:r>
            <w:r w:rsidR="00C425FA" w:rsidRPr="00C425F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9188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9188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824632" w:rsidRPr="00A30656" w14:paraId="3328484A" w14:textId="77777777" w:rsidTr="00F2774B">
        <w:trPr>
          <w:cantSplit/>
          <w:tblHeader/>
        </w:trPr>
        <w:tc>
          <w:tcPr>
            <w:tcW w:w="3240" w:type="dxa"/>
          </w:tcPr>
          <w:p w14:paraId="110960D0" w14:textId="77777777" w:rsidR="00824632" w:rsidRPr="00B76231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42CE4032" w14:textId="368B4B03" w:rsidR="00824632" w:rsidRPr="00F2774B" w:rsidDel="006D7E95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2774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2FD3CBA1" w14:textId="061C81A5" w:rsidR="00824632" w:rsidRPr="00B76231" w:rsidRDefault="000945EC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25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6</w:t>
            </w:r>
            <w:r w:rsidR="002C771C" w:rsidRPr="002C771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6B379E93" w14:textId="77777777" w:rsidR="00824632" w:rsidRPr="00B76231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FCB6B5B" w14:textId="1DB54EB5" w:rsidR="00824632" w:rsidRPr="00B76231" w:rsidRDefault="000945EC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25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80" w:type="dxa"/>
          </w:tcPr>
          <w:p w14:paraId="49E268EF" w14:textId="77777777" w:rsidR="00824632" w:rsidRPr="00B76231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0DE081BA" w14:textId="44A6CD63" w:rsidR="00824632" w:rsidRPr="00B76231" w:rsidRDefault="000945EC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25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6</w:t>
            </w:r>
            <w:r w:rsidR="002C771C" w:rsidRPr="002C771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78DD7B6F" w14:textId="77777777" w:rsidR="00824632" w:rsidRPr="00B76231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3D53A5F" w14:textId="0E6D650E" w:rsidR="00824632" w:rsidRPr="00B76231" w:rsidRDefault="000945EC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25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80" w:type="dxa"/>
          </w:tcPr>
          <w:p w14:paraId="062D41D5" w14:textId="77777777" w:rsidR="00824632" w:rsidRPr="00B76231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1432A66" w14:textId="169893F5" w:rsidR="00824632" w:rsidRPr="00B76231" w:rsidRDefault="000945EC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25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6</w:t>
            </w:r>
            <w:r w:rsidR="002C771C" w:rsidRPr="002C771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58BE505D" w14:textId="77777777" w:rsidR="00824632" w:rsidRPr="00B76231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81DDA4D" w14:textId="6437A9CA" w:rsidR="00824632" w:rsidRPr="00B76231" w:rsidRDefault="000945EC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25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80" w:type="dxa"/>
          </w:tcPr>
          <w:p w14:paraId="4C4C7FA2" w14:textId="77777777" w:rsidR="00824632" w:rsidRPr="00B76231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DC94484" w14:textId="416772A2" w:rsidR="00824632" w:rsidRPr="00B76231" w:rsidRDefault="000945EC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25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6</w:t>
            </w:r>
            <w:r w:rsidR="002C771C" w:rsidRPr="002C771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8" w:type="dxa"/>
            <w:vAlign w:val="bottom"/>
          </w:tcPr>
          <w:p w14:paraId="1D564D8D" w14:textId="77777777" w:rsidR="00824632" w:rsidRPr="00B76231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14:paraId="12E9ECA6" w14:textId="4364675A" w:rsidR="00824632" w:rsidRPr="00B76231" w:rsidRDefault="000945EC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25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824632" w:rsidRPr="00A30656" w14:paraId="0E428E85" w14:textId="77777777" w:rsidTr="00F2774B">
        <w:trPr>
          <w:cantSplit/>
          <w:trHeight w:val="254"/>
        </w:trPr>
        <w:tc>
          <w:tcPr>
            <w:tcW w:w="3240" w:type="dxa"/>
          </w:tcPr>
          <w:p w14:paraId="2B6A0A43" w14:textId="7D322771" w:rsidR="00824632" w:rsidRPr="00B76231" w:rsidRDefault="00824632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Pr="00B762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อ้อม</w:t>
            </w:r>
          </w:p>
        </w:tc>
        <w:tc>
          <w:tcPr>
            <w:tcW w:w="1440" w:type="dxa"/>
          </w:tcPr>
          <w:p w14:paraId="6F3B5556" w14:textId="77777777" w:rsidR="00824632" w:rsidRPr="00B76231" w:rsidRDefault="00824632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40" w:type="dxa"/>
            <w:gridSpan w:val="3"/>
          </w:tcPr>
          <w:p w14:paraId="1E187BD7" w14:textId="7D8194ED" w:rsidR="00824632" w:rsidRPr="00B76231" w:rsidRDefault="00824632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  <w:r w:rsidRPr="00B76231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</w:tcPr>
          <w:p w14:paraId="2C53B63B" w14:textId="77777777" w:rsidR="00824632" w:rsidRPr="00B76231" w:rsidRDefault="00824632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-1" w:line="240" w:lineRule="auto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7494" w:type="dxa"/>
            <w:gridSpan w:val="11"/>
          </w:tcPr>
          <w:p w14:paraId="2282C815" w14:textId="77777777" w:rsidR="00824632" w:rsidRPr="00B76231" w:rsidRDefault="00824632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  <w:r w:rsidRPr="00B76231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824632" w:rsidRPr="00A30656" w14:paraId="6D40CB3C" w14:textId="77777777" w:rsidTr="00F2774B">
        <w:trPr>
          <w:cantSplit/>
        </w:trPr>
        <w:tc>
          <w:tcPr>
            <w:tcW w:w="3240" w:type="dxa"/>
          </w:tcPr>
          <w:p w14:paraId="3E808469" w14:textId="342DF7EA" w:rsidR="00824632" w:rsidRPr="004D3E98" w:rsidRDefault="00824632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4D3E9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ถือหุ้นโดยบริษัท สยามวาสโก จำกัด</w:t>
            </w:r>
          </w:p>
        </w:tc>
        <w:tc>
          <w:tcPr>
            <w:tcW w:w="1440" w:type="dxa"/>
          </w:tcPr>
          <w:p w14:paraId="56130340" w14:textId="77777777" w:rsidR="00824632" w:rsidRPr="00B76231" w:rsidRDefault="00824632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36491A0" w14:textId="5245AD37" w:rsidR="00824632" w:rsidRPr="00B76231" w:rsidRDefault="00824632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4338D08" w14:textId="77777777" w:rsidR="00824632" w:rsidRPr="00B76231" w:rsidRDefault="00824632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8B62094" w14:textId="77777777" w:rsidR="00824632" w:rsidRPr="00B76231" w:rsidRDefault="00824632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E0CC235" w14:textId="77777777" w:rsidR="00824632" w:rsidRPr="00B76231" w:rsidRDefault="00824632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3A832912" w14:textId="77777777" w:rsidR="00824632" w:rsidRPr="001F2339" w:rsidRDefault="00824632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CB6BC2" w14:textId="77777777" w:rsidR="00824632" w:rsidRPr="001F2339" w:rsidRDefault="00824632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AF1D19D" w14:textId="77777777" w:rsidR="00824632" w:rsidRPr="001F2339" w:rsidRDefault="00824632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A03293C" w14:textId="77777777" w:rsidR="00824632" w:rsidRPr="001F2339" w:rsidRDefault="00824632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651BB49" w14:textId="77777777" w:rsidR="00824632" w:rsidRPr="001F2339" w:rsidRDefault="00824632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8ACD37" w14:textId="77777777" w:rsidR="00824632" w:rsidRPr="00B76231" w:rsidRDefault="00824632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3FEF8DD3" w14:textId="77777777" w:rsidR="00824632" w:rsidRPr="00B76231" w:rsidRDefault="00824632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209F22" w14:textId="77777777" w:rsidR="00824632" w:rsidRPr="00B76231" w:rsidRDefault="00824632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285C021" w14:textId="77777777" w:rsidR="00824632" w:rsidRDefault="00824632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70289797" w14:textId="77777777" w:rsidR="00824632" w:rsidRPr="00B76231" w:rsidRDefault="00824632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604C6162" w14:textId="77777777" w:rsidR="00824632" w:rsidRPr="00B76231" w:rsidRDefault="00824632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4632" w:rsidRPr="00A30656" w14:paraId="201EF6B1" w14:textId="77777777" w:rsidTr="00F2774B">
        <w:trPr>
          <w:cantSplit/>
        </w:trPr>
        <w:tc>
          <w:tcPr>
            <w:tcW w:w="3240" w:type="dxa"/>
          </w:tcPr>
          <w:p w14:paraId="2A624355" w14:textId="40BBF324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D3E98">
              <w:rPr>
                <w:rFonts w:ascii="Angsana New" w:hAnsi="Angsana New"/>
                <w:sz w:val="28"/>
                <w:szCs w:val="28"/>
                <w:cs/>
              </w:rPr>
              <w:t>บริษัท บี.พี.เอ อินเตอร์เทรด จำกัด</w:t>
            </w:r>
          </w:p>
        </w:tc>
        <w:tc>
          <w:tcPr>
            <w:tcW w:w="1440" w:type="dxa"/>
          </w:tcPr>
          <w:p w14:paraId="24D66CDD" w14:textId="77777777" w:rsidR="00824632" w:rsidDel="006D7E95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BDE481" w14:textId="431DCC79" w:rsidR="00824632" w:rsidRPr="004D3E98" w:rsidRDefault="00C44ED6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C44ED6">
              <w:rPr>
                <w:rFonts w:ascii="Angsana New" w:hAnsi="Angsana New"/>
                <w:sz w:val="28"/>
                <w:szCs w:val="28"/>
              </w:rPr>
              <w:t>1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</w:t>
            </w:r>
            <w:r w:rsidR="00824632">
              <w:rPr>
                <w:rFonts w:ascii="Angsana New" w:hAnsi="Angsana New"/>
                <w:sz w:val="28"/>
                <w:szCs w:val="28"/>
              </w:rPr>
              <w:t>.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0DF3ED6D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1E829CA" w14:textId="7D22C68D" w:rsidR="00824632" w:rsidRPr="006C2EDD" w:rsidRDefault="00C44ED6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C44ED6">
              <w:rPr>
                <w:rFonts w:ascii="Angsana New" w:hAnsi="Angsana New"/>
                <w:sz w:val="28"/>
                <w:szCs w:val="28"/>
              </w:rPr>
              <w:t>1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</w:t>
            </w:r>
            <w:r w:rsidR="00824632">
              <w:rPr>
                <w:rFonts w:ascii="Angsana New" w:hAnsi="Angsana New"/>
                <w:sz w:val="28"/>
                <w:szCs w:val="28"/>
              </w:rPr>
              <w:t>.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22981741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3FC0EF88" w14:textId="7B0E3BE2" w:rsidR="00824632" w:rsidRPr="001F2339" w:rsidRDefault="000945EC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5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</w:t>
            </w:r>
            <w:r w:rsidR="00824632">
              <w:rPr>
                <w:rFonts w:ascii="Angsana New" w:hAnsi="Angsana New"/>
                <w:sz w:val="28"/>
                <w:szCs w:val="28"/>
              </w:rPr>
              <w:t>,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67B202DB" w14:textId="77777777" w:rsidR="00824632" w:rsidRPr="001F2339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3246C38" w14:textId="76DC9CDC" w:rsidR="00824632" w:rsidRPr="001F2339" w:rsidRDefault="000945EC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5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</w:t>
            </w:r>
            <w:r w:rsidR="00824632">
              <w:rPr>
                <w:rFonts w:ascii="Angsana New" w:hAnsi="Angsana New"/>
                <w:sz w:val="28"/>
                <w:szCs w:val="28"/>
              </w:rPr>
              <w:t>,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17585FF6" w14:textId="77777777" w:rsidR="00824632" w:rsidRPr="001F2339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4661C03" w14:textId="5C7D53B7" w:rsidR="00824632" w:rsidRPr="001F2339" w:rsidRDefault="00824632" w:rsidP="00E8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C4D690B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50C3AF8D" w14:textId="4938EFC4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E3284EB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3221D42" w14:textId="4F017BEE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EC970C6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10F84941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B762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4632" w:rsidRPr="00A30656" w14:paraId="3000FC7E" w14:textId="77777777" w:rsidTr="00F2774B">
        <w:trPr>
          <w:cantSplit/>
        </w:trPr>
        <w:tc>
          <w:tcPr>
            <w:tcW w:w="3240" w:type="dxa"/>
          </w:tcPr>
          <w:p w14:paraId="5EEAA0FE" w14:textId="2BB132D8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D3E98">
              <w:rPr>
                <w:rFonts w:ascii="Angsana New" w:hAnsi="Angsana New"/>
                <w:sz w:val="28"/>
                <w:szCs w:val="28"/>
                <w:cs/>
              </w:rPr>
              <w:t>บริษัท เอ็น ที เอนเนอจี ก๊าซ จำกัด</w:t>
            </w:r>
          </w:p>
        </w:tc>
        <w:tc>
          <w:tcPr>
            <w:tcW w:w="1440" w:type="dxa"/>
          </w:tcPr>
          <w:p w14:paraId="167E5CEB" w14:textId="77777777" w:rsidR="00824632" w:rsidDel="006D7E95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2F0F0E" w14:textId="539758D3" w:rsidR="00824632" w:rsidRPr="00B76231" w:rsidRDefault="002C771C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C771C">
              <w:rPr>
                <w:rFonts w:ascii="Angsana New" w:hAnsi="Angsana New"/>
                <w:sz w:val="28"/>
                <w:szCs w:val="28"/>
              </w:rPr>
              <w:t>99</w:t>
            </w:r>
            <w:r w:rsidR="00824632">
              <w:rPr>
                <w:rFonts w:ascii="Angsana New" w:hAnsi="Angsana New"/>
                <w:sz w:val="28"/>
                <w:szCs w:val="28"/>
              </w:rPr>
              <w:t>.</w:t>
            </w:r>
            <w:r w:rsidRPr="002C771C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80" w:type="dxa"/>
          </w:tcPr>
          <w:p w14:paraId="2A6183AC" w14:textId="77777777" w:rsidR="00824632" w:rsidRPr="004D3E98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05336D" w14:textId="6A70B507" w:rsidR="00824632" w:rsidRPr="00B76231" w:rsidRDefault="002C771C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C771C">
              <w:rPr>
                <w:rFonts w:ascii="Angsana New" w:hAnsi="Angsana New"/>
                <w:sz w:val="28"/>
                <w:szCs w:val="28"/>
              </w:rPr>
              <w:t>99</w:t>
            </w:r>
            <w:r w:rsidR="00824632">
              <w:rPr>
                <w:rFonts w:ascii="Angsana New" w:hAnsi="Angsana New"/>
                <w:sz w:val="28"/>
                <w:szCs w:val="28"/>
              </w:rPr>
              <w:t>.</w:t>
            </w:r>
            <w:r w:rsidRPr="002C771C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80" w:type="dxa"/>
          </w:tcPr>
          <w:p w14:paraId="3492C38D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7D64C1E0" w14:textId="0EEFB00E" w:rsidR="00824632" w:rsidRPr="00D953FC" w:rsidRDefault="00C425FA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C425FA">
              <w:rPr>
                <w:rFonts w:ascii="Angsana New" w:hAnsi="Angsana New"/>
                <w:sz w:val="28"/>
                <w:szCs w:val="28"/>
              </w:rPr>
              <w:t>3</w:t>
            </w:r>
            <w:r w:rsidR="000945EC" w:rsidRPr="000945EC">
              <w:rPr>
                <w:rFonts w:ascii="Angsana New" w:hAnsi="Angsana New"/>
                <w:sz w:val="28"/>
                <w:szCs w:val="28"/>
              </w:rPr>
              <w:t>5</w:t>
            </w:r>
            <w:r w:rsidR="00824632">
              <w:rPr>
                <w:rFonts w:ascii="Angsana New" w:hAnsi="Angsana New"/>
                <w:sz w:val="28"/>
                <w:szCs w:val="28"/>
              </w:rPr>
              <w:t>,</w:t>
            </w:r>
            <w:r w:rsidRPr="00C425F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1D6E9D6C" w14:textId="77777777" w:rsidR="00824632" w:rsidRPr="001F2339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799F334" w14:textId="46335506" w:rsidR="00824632" w:rsidRPr="001F2339" w:rsidRDefault="00C425FA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425FA">
              <w:rPr>
                <w:rFonts w:ascii="Angsana New" w:hAnsi="Angsana New"/>
                <w:sz w:val="28"/>
                <w:szCs w:val="28"/>
              </w:rPr>
              <w:t>3</w:t>
            </w:r>
            <w:r w:rsidR="000945EC" w:rsidRPr="000945EC">
              <w:rPr>
                <w:rFonts w:ascii="Angsana New" w:hAnsi="Angsana New"/>
                <w:sz w:val="28"/>
                <w:szCs w:val="28"/>
              </w:rPr>
              <w:t>5</w:t>
            </w:r>
            <w:r w:rsidR="00824632">
              <w:rPr>
                <w:rFonts w:ascii="Angsana New" w:hAnsi="Angsana New"/>
                <w:sz w:val="28"/>
                <w:szCs w:val="28"/>
              </w:rPr>
              <w:t>,</w:t>
            </w:r>
            <w:r w:rsidRPr="00C425F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2813E9DC" w14:textId="77777777" w:rsidR="00824632" w:rsidRPr="001F2339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EFF59D7" w14:textId="09049741" w:rsidR="00824632" w:rsidRPr="001F2339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5265A6E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B68192E" w14:textId="1404DF0D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39AF725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B07FC9D" w14:textId="102B5EF9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C72F963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21D62974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4632" w:rsidRPr="00A30656" w14:paraId="2BA1180A" w14:textId="77777777" w:rsidTr="00F2774B">
        <w:trPr>
          <w:cantSplit/>
        </w:trPr>
        <w:tc>
          <w:tcPr>
            <w:tcW w:w="3240" w:type="dxa"/>
          </w:tcPr>
          <w:p w14:paraId="30E32DD7" w14:textId="367B1C51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D3E98">
              <w:rPr>
                <w:rFonts w:ascii="Angsana New" w:hAnsi="Angsana New"/>
                <w:sz w:val="28"/>
                <w:szCs w:val="28"/>
                <w:cs/>
              </w:rPr>
              <w:t>บริษัท เอ็มมี่ เอ็นจีวี จำกัด</w:t>
            </w:r>
          </w:p>
        </w:tc>
        <w:tc>
          <w:tcPr>
            <w:tcW w:w="1440" w:type="dxa"/>
          </w:tcPr>
          <w:p w14:paraId="3261D2C0" w14:textId="77777777" w:rsidR="00824632" w:rsidDel="006D7E95" w:rsidRDefault="00824632" w:rsidP="00F2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625033" w14:textId="62E4909C" w:rsidR="00824632" w:rsidRPr="00B76231" w:rsidRDefault="002C771C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C771C">
              <w:rPr>
                <w:rFonts w:ascii="Angsana New" w:hAnsi="Angsana New"/>
                <w:sz w:val="28"/>
                <w:szCs w:val="28"/>
              </w:rPr>
              <w:t>99</w:t>
            </w:r>
            <w:r w:rsidR="00824632">
              <w:rPr>
                <w:rFonts w:ascii="Angsana New" w:hAnsi="Angsana New"/>
                <w:sz w:val="28"/>
                <w:szCs w:val="28"/>
              </w:rPr>
              <w:t>.</w:t>
            </w:r>
            <w:r w:rsidRPr="002C771C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80" w:type="dxa"/>
          </w:tcPr>
          <w:p w14:paraId="54AB65C1" w14:textId="77777777" w:rsidR="00824632" w:rsidRPr="004D3E98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6B83EA" w14:textId="08713BD0" w:rsidR="00824632" w:rsidRPr="00B76231" w:rsidRDefault="002C771C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C771C">
              <w:rPr>
                <w:rFonts w:ascii="Angsana New" w:hAnsi="Angsana New"/>
                <w:sz w:val="28"/>
                <w:szCs w:val="28"/>
              </w:rPr>
              <w:t>99</w:t>
            </w:r>
            <w:r w:rsidR="00824632">
              <w:rPr>
                <w:rFonts w:ascii="Angsana New" w:hAnsi="Angsana New"/>
                <w:sz w:val="28"/>
                <w:szCs w:val="28"/>
              </w:rPr>
              <w:t>.</w:t>
            </w:r>
            <w:r w:rsidRPr="002C771C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80" w:type="dxa"/>
          </w:tcPr>
          <w:p w14:paraId="0DB089F1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48A8A589" w14:textId="358523D0" w:rsidR="00824632" w:rsidRPr="001F2339" w:rsidRDefault="00C44ED6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C44ED6">
              <w:rPr>
                <w:rFonts w:ascii="Angsana New" w:hAnsi="Angsana New"/>
                <w:sz w:val="28"/>
                <w:szCs w:val="28"/>
              </w:rPr>
              <w:t>4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3</w:t>
            </w:r>
            <w:r w:rsidR="00824632">
              <w:rPr>
                <w:rFonts w:ascii="Angsana New" w:hAnsi="Angsana New"/>
                <w:sz w:val="28"/>
                <w:szCs w:val="28"/>
              </w:rPr>
              <w:t>,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08E36173" w14:textId="77777777" w:rsidR="00824632" w:rsidRPr="001F2339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61E22BD" w14:textId="6C84C262" w:rsidR="00824632" w:rsidRPr="001F2339" w:rsidRDefault="00C44ED6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C44ED6">
              <w:rPr>
                <w:rFonts w:ascii="Angsana New" w:hAnsi="Angsana New"/>
                <w:sz w:val="28"/>
                <w:szCs w:val="28"/>
              </w:rPr>
              <w:t>4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3</w:t>
            </w:r>
            <w:r w:rsidR="00824632">
              <w:rPr>
                <w:rFonts w:ascii="Angsana New" w:hAnsi="Angsana New"/>
                <w:sz w:val="28"/>
                <w:szCs w:val="28"/>
              </w:rPr>
              <w:t>,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1D277BB6" w14:textId="77777777" w:rsidR="00824632" w:rsidRPr="001F2339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EC1C0CC" w14:textId="02FE18B7" w:rsidR="00824632" w:rsidRPr="001F2339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A0E171E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999BEE7" w14:textId="500A7DF9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A3D7810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333D6FB" w14:textId="6906D28F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6CB1481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77DE70FA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4632" w:rsidRPr="00A30656" w14:paraId="24FD5A6B" w14:textId="77777777" w:rsidTr="00F2774B">
        <w:trPr>
          <w:cantSplit/>
        </w:trPr>
        <w:tc>
          <w:tcPr>
            <w:tcW w:w="3240" w:type="dxa"/>
          </w:tcPr>
          <w:p w14:paraId="5B3A6259" w14:textId="54314485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D3E98">
              <w:rPr>
                <w:rFonts w:ascii="Angsana New" w:hAnsi="Angsana New"/>
                <w:sz w:val="28"/>
                <w:szCs w:val="28"/>
                <w:cs/>
              </w:rPr>
              <w:t xml:space="preserve">บริษัท น้ำพอง เอ็นจีวี </w:t>
            </w:r>
            <w:r w:rsidR="000945EC" w:rsidRPr="000945EC">
              <w:rPr>
                <w:rFonts w:ascii="Angsana New" w:hAnsi="Angsana New"/>
                <w:sz w:val="28"/>
                <w:szCs w:val="28"/>
              </w:rPr>
              <w:t>255</w:t>
            </w:r>
            <w:r w:rsidR="002C771C" w:rsidRPr="002C771C">
              <w:rPr>
                <w:rFonts w:ascii="Angsana New" w:hAnsi="Angsana New"/>
                <w:sz w:val="28"/>
                <w:szCs w:val="28"/>
              </w:rPr>
              <w:t>8</w:t>
            </w:r>
            <w:r w:rsidRPr="004D3E9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1B6C3AC3" w14:textId="77777777" w:rsidR="00824632" w:rsidDel="006D7E95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DBDCC0" w14:textId="4DFCF061" w:rsidR="00824632" w:rsidRPr="00B76231" w:rsidRDefault="00C44ED6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C44ED6">
              <w:rPr>
                <w:rFonts w:ascii="Angsana New" w:hAnsi="Angsana New"/>
                <w:sz w:val="28"/>
                <w:szCs w:val="28"/>
              </w:rPr>
              <w:t>1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</w:t>
            </w:r>
            <w:r w:rsidR="00824632">
              <w:rPr>
                <w:rFonts w:ascii="Angsana New" w:hAnsi="Angsana New"/>
                <w:sz w:val="28"/>
                <w:szCs w:val="28"/>
              </w:rPr>
              <w:t>.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32B0AB96" w14:textId="77777777" w:rsidR="00824632" w:rsidRPr="004D3E98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B35A4E" w14:textId="7D8F9014" w:rsidR="00824632" w:rsidRPr="00B76231" w:rsidRDefault="00C44ED6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C44ED6">
              <w:rPr>
                <w:rFonts w:ascii="Angsana New" w:hAnsi="Angsana New"/>
                <w:sz w:val="28"/>
                <w:szCs w:val="28"/>
              </w:rPr>
              <w:t>1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</w:t>
            </w:r>
            <w:r w:rsidR="00824632">
              <w:rPr>
                <w:rFonts w:ascii="Angsana New" w:hAnsi="Angsana New"/>
                <w:sz w:val="28"/>
                <w:szCs w:val="28"/>
              </w:rPr>
              <w:t>.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019C40C0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626CB421" w14:textId="4DF20FB1" w:rsidR="00824632" w:rsidRPr="001F2339" w:rsidRDefault="002C771C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C771C">
              <w:rPr>
                <w:rFonts w:ascii="Angsana New" w:hAnsi="Angsana New"/>
                <w:sz w:val="28"/>
                <w:szCs w:val="28"/>
              </w:rPr>
              <w:t>9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7</w:t>
            </w:r>
            <w:r w:rsidR="0082463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7F474089" w14:textId="77777777" w:rsidR="00824632" w:rsidRPr="001F2339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B83B84F" w14:textId="56E738FB" w:rsidR="00824632" w:rsidRPr="001F2339" w:rsidRDefault="002C771C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2C771C">
              <w:rPr>
                <w:rFonts w:ascii="Angsana New" w:hAnsi="Angsana New"/>
                <w:sz w:val="28"/>
                <w:szCs w:val="28"/>
              </w:rPr>
              <w:t>9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7</w:t>
            </w:r>
            <w:r w:rsidR="0082463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3742A84F" w14:textId="77777777" w:rsidR="00824632" w:rsidRPr="001F2339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33FB10C" w14:textId="5E0A5A98" w:rsidR="00824632" w:rsidRPr="003A6D5E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D77E4BE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B8EF629" w14:textId="46692F6C" w:rsidR="00824632" w:rsidRPr="003A6D5E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6865205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A055C77" w14:textId="4E4268DD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AB9021F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16931E47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B762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4632" w:rsidRPr="00A30656" w14:paraId="35414875" w14:textId="77777777" w:rsidTr="00F2774B">
        <w:trPr>
          <w:cantSplit/>
        </w:trPr>
        <w:tc>
          <w:tcPr>
            <w:tcW w:w="3240" w:type="dxa"/>
          </w:tcPr>
          <w:p w14:paraId="26827F6F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6B09CE59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75F8084" w14:textId="2217183E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5D234D3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C4159A6" w14:textId="77777777" w:rsidR="00824632" w:rsidRPr="006C2EDD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218E45C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FFD79F5" w14:textId="5F4DF15F" w:rsidR="00824632" w:rsidRPr="001F2339" w:rsidRDefault="000945EC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945EC">
              <w:rPr>
                <w:rFonts w:ascii="Angsana New" w:hAnsi="Angsana New"/>
                <w:b/>
                <w:bCs/>
                <w:sz w:val="28"/>
                <w:szCs w:val="28"/>
              </w:rPr>
              <w:t>225</w:t>
            </w:r>
            <w:r w:rsidR="0082463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425FA" w:rsidRPr="00C425FA">
              <w:rPr>
                <w:rFonts w:ascii="Angsana New" w:hAnsi="Angsana New"/>
                <w:b/>
                <w:bCs/>
                <w:sz w:val="28"/>
                <w:szCs w:val="28"/>
              </w:rPr>
              <w:t>00</w:t>
            </w:r>
            <w:r w:rsidR="00C44ED6" w:rsidRPr="00C44ED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4A3C925B" w14:textId="77777777" w:rsidR="00824632" w:rsidRPr="001F2339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C78B8C" w14:textId="7DCACC93" w:rsidR="00824632" w:rsidRPr="001F2339" w:rsidRDefault="000945EC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0945EC">
              <w:rPr>
                <w:rFonts w:ascii="Angsana New" w:hAnsi="Angsana New"/>
                <w:b/>
                <w:bCs/>
                <w:sz w:val="28"/>
                <w:szCs w:val="28"/>
              </w:rPr>
              <w:t>225</w:t>
            </w:r>
            <w:r w:rsidR="0082463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425FA" w:rsidRPr="00C425FA">
              <w:rPr>
                <w:rFonts w:ascii="Angsana New" w:hAnsi="Angsana New"/>
                <w:b/>
                <w:bCs/>
                <w:sz w:val="28"/>
                <w:szCs w:val="28"/>
              </w:rPr>
              <w:t>00</w:t>
            </w:r>
            <w:r w:rsidR="00C44ED6" w:rsidRPr="00C44ED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52412F35" w14:textId="77777777" w:rsidR="00824632" w:rsidRPr="001F2339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BCEAAF" w14:textId="7D24F930" w:rsidR="00824632" w:rsidRPr="003A6D5E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F83FAAA" w14:textId="77777777" w:rsidR="00824632" w:rsidRPr="003A6D5E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34235A" w14:textId="44941E13" w:rsidR="00824632" w:rsidRPr="003A6D5E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C3CF423" w14:textId="77777777" w:rsidR="00824632" w:rsidRPr="003A6D5E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6E9E49" w14:textId="0E78B029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3BB1981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7BCE5289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623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824632" w:rsidRPr="00A30656" w14:paraId="4C55F573" w14:textId="77777777" w:rsidTr="00F2774B">
        <w:trPr>
          <w:cantSplit/>
        </w:trPr>
        <w:tc>
          <w:tcPr>
            <w:tcW w:w="3240" w:type="dxa"/>
          </w:tcPr>
          <w:p w14:paraId="24857F8E" w14:textId="77777777" w:rsidR="00824632" w:rsidRPr="00B76231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536E16A" w14:textId="77777777" w:rsidR="00824632" w:rsidRPr="00B76231" w:rsidRDefault="00824632" w:rsidP="00F2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07B3644" w14:textId="723E25A3" w:rsidR="00824632" w:rsidRPr="00B76231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01DD93B7" w14:textId="77777777" w:rsidR="00824632" w:rsidRPr="00B76231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C78921F" w14:textId="77777777" w:rsidR="00824632" w:rsidRPr="006C2EDD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8A8369" w14:textId="77777777" w:rsidR="00824632" w:rsidRPr="00B76231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64E01CF2" w14:textId="77777777" w:rsidR="00824632" w:rsidRPr="00FE33A6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4C36CE6" w14:textId="77777777" w:rsidR="00824632" w:rsidRPr="001F2339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8356621" w14:textId="77777777" w:rsidR="00824632" w:rsidRPr="00FE33A6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39BF122" w14:textId="77777777" w:rsidR="00824632" w:rsidRPr="001F2339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07E6377" w14:textId="77777777" w:rsidR="00824632" w:rsidRPr="00542C3B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BBABC52" w14:textId="77777777" w:rsidR="00824632" w:rsidRPr="00B76231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5D78BCC" w14:textId="77777777" w:rsidR="00824632" w:rsidRPr="00542C3B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91B149B" w14:textId="77777777" w:rsidR="00824632" w:rsidRPr="00B76231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EF2761E" w14:textId="77777777" w:rsidR="00824632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46AA47BF" w14:textId="77777777" w:rsidR="00824632" w:rsidRPr="00B76231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0D8F44FA" w14:textId="77777777" w:rsidR="00824632" w:rsidRPr="00B76231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24632" w:rsidRPr="00A30656" w14:paraId="51E31017" w14:textId="77777777" w:rsidTr="00F2774B">
        <w:trPr>
          <w:cantSplit/>
        </w:trPr>
        <w:tc>
          <w:tcPr>
            <w:tcW w:w="3240" w:type="dxa"/>
          </w:tcPr>
          <w:p w14:paraId="18B61352" w14:textId="77777777" w:rsidR="00824632" w:rsidRPr="00B76231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Pr="00B762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อ้อม</w:t>
            </w:r>
          </w:p>
        </w:tc>
        <w:tc>
          <w:tcPr>
            <w:tcW w:w="1440" w:type="dxa"/>
          </w:tcPr>
          <w:p w14:paraId="03F69963" w14:textId="77777777" w:rsidR="00824632" w:rsidRPr="00B76231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C1002C3" w14:textId="35727B72" w:rsidR="00824632" w:rsidRPr="00B76231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D46C1BE" w14:textId="77777777" w:rsidR="00824632" w:rsidRPr="00B76231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E8353C5" w14:textId="77777777" w:rsidR="00824632" w:rsidRPr="006C2EDD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315374" w14:textId="77777777" w:rsidR="00824632" w:rsidRPr="00B76231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</w:tcPr>
          <w:p w14:paraId="025B6D66" w14:textId="77777777" w:rsidR="00824632" w:rsidRPr="00FE33A6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88096E2" w14:textId="77777777" w:rsidR="00824632" w:rsidRPr="001F2339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82911C1" w14:textId="77777777" w:rsidR="00824632" w:rsidRPr="00FE33A6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A9AE5AE" w14:textId="77777777" w:rsidR="00824632" w:rsidRPr="001F2339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6A2731" w14:textId="77777777" w:rsidR="00824632" w:rsidRPr="00542C3B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A6E5A9E" w14:textId="77777777" w:rsidR="00824632" w:rsidRPr="00B76231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69734BD" w14:textId="77777777" w:rsidR="00824632" w:rsidRPr="00542C3B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1CF3297" w14:textId="77777777" w:rsidR="00824632" w:rsidRPr="00B76231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4D4B555" w14:textId="77777777" w:rsidR="00824632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F3D35A0" w14:textId="77777777" w:rsidR="00824632" w:rsidRPr="00B76231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2A3F1A5C" w14:textId="77777777" w:rsidR="00824632" w:rsidRPr="00B76231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24632" w:rsidRPr="00A30656" w14:paraId="652130A2" w14:textId="77777777" w:rsidTr="00F2774B">
        <w:trPr>
          <w:cantSplit/>
        </w:trPr>
        <w:tc>
          <w:tcPr>
            <w:tcW w:w="3240" w:type="dxa"/>
          </w:tcPr>
          <w:p w14:paraId="579BC175" w14:textId="38562AF7" w:rsidR="00824632" w:rsidRPr="00B76231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9120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ถือหุ้นโดยบริษัท คอนโทร์โน จำกัด</w:t>
            </w:r>
          </w:p>
        </w:tc>
        <w:tc>
          <w:tcPr>
            <w:tcW w:w="1440" w:type="dxa"/>
          </w:tcPr>
          <w:p w14:paraId="5CEAE804" w14:textId="77777777" w:rsidR="00824632" w:rsidRPr="00B76231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D5986C4" w14:textId="26671DB1" w:rsidR="00824632" w:rsidRPr="00B76231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3E93B7D6" w14:textId="77777777" w:rsidR="00824632" w:rsidRPr="00B76231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4007425" w14:textId="77777777" w:rsidR="00824632" w:rsidRPr="006C2EDD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747C64" w14:textId="77777777" w:rsidR="00824632" w:rsidRPr="00B76231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</w:tcPr>
          <w:p w14:paraId="6FD4F712" w14:textId="77777777" w:rsidR="00824632" w:rsidRPr="00FE33A6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8175936" w14:textId="77777777" w:rsidR="00824632" w:rsidRPr="001F2339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2C64735" w14:textId="77777777" w:rsidR="00824632" w:rsidRPr="00FE33A6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BA686E2" w14:textId="77777777" w:rsidR="00824632" w:rsidRPr="001F2339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E9162A5" w14:textId="77777777" w:rsidR="00824632" w:rsidRPr="00542C3B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A8225EA" w14:textId="77777777" w:rsidR="00824632" w:rsidRPr="00B76231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DF550E7" w14:textId="77777777" w:rsidR="00824632" w:rsidRPr="00542C3B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72DB863" w14:textId="77777777" w:rsidR="00824632" w:rsidRPr="00B76231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0077B37" w14:textId="77777777" w:rsidR="00824632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A0ED13B" w14:textId="77777777" w:rsidR="00824632" w:rsidRPr="00B76231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257DC5FD" w14:textId="77777777" w:rsidR="00824632" w:rsidRPr="00B76231" w:rsidRDefault="00824632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24632" w:rsidRPr="00A30656" w14:paraId="547FA194" w14:textId="77777777" w:rsidTr="00F2774B">
        <w:trPr>
          <w:cantSplit/>
        </w:trPr>
        <w:tc>
          <w:tcPr>
            <w:tcW w:w="3240" w:type="dxa"/>
          </w:tcPr>
          <w:p w14:paraId="6EBF7656" w14:textId="509BD89B" w:rsidR="00824632" w:rsidRPr="00D91200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91200">
              <w:rPr>
                <w:rFonts w:ascii="Angsana New" w:hAnsi="Angsana New"/>
                <w:sz w:val="28"/>
                <w:szCs w:val="28"/>
                <w:cs/>
              </w:rPr>
              <w:t>บริษัท สแกน เอิร์ธ พาวเวอร์ จำกัด</w:t>
            </w:r>
          </w:p>
        </w:tc>
        <w:tc>
          <w:tcPr>
            <w:tcW w:w="1440" w:type="dxa"/>
          </w:tcPr>
          <w:p w14:paraId="6820F9C7" w14:textId="77777777" w:rsidR="00824632" w:rsidDel="006D7E95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2BBBC0" w14:textId="03BEDFFE" w:rsidR="00824632" w:rsidRPr="006C2EDD" w:rsidRDefault="002C771C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C771C">
              <w:rPr>
                <w:rFonts w:ascii="Angsana New" w:hAnsi="Angsana New"/>
                <w:sz w:val="28"/>
                <w:szCs w:val="28"/>
              </w:rPr>
              <w:t>99</w:t>
            </w:r>
            <w:r w:rsidR="00824632">
              <w:rPr>
                <w:rFonts w:ascii="Angsana New" w:hAnsi="Angsana New"/>
                <w:sz w:val="28"/>
                <w:szCs w:val="28"/>
              </w:rPr>
              <w:t>.</w:t>
            </w:r>
            <w:r w:rsidRPr="002C771C">
              <w:rPr>
                <w:rFonts w:ascii="Angsana New" w:hAnsi="Angsana New"/>
                <w:sz w:val="28"/>
                <w:szCs w:val="28"/>
              </w:rPr>
              <w:t>9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22CE8DFE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92A098F" w14:textId="0C804D1D" w:rsidR="00824632" w:rsidRPr="006C2EDD" w:rsidRDefault="002C771C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C771C">
              <w:rPr>
                <w:rFonts w:ascii="Angsana New" w:hAnsi="Angsana New"/>
                <w:sz w:val="28"/>
                <w:szCs w:val="28"/>
              </w:rPr>
              <w:t>99</w:t>
            </w:r>
            <w:r w:rsidR="00824632" w:rsidRPr="00D91200">
              <w:rPr>
                <w:rFonts w:ascii="Angsana New" w:hAnsi="Angsana New"/>
                <w:sz w:val="28"/>
                <w:szCs w:val="28"/>
              </w:rPr>
              <w:t>.</w:t>
            </w:r>
            <w:r w:rsidRPr="002C771C">
              <w:rPr>
                <w:rFonts w:ascii="Angsana New" w:hAnsi="Angsana New"/>
                <w:sz w:val="28"/>
                <w:szCs w:val="28"/>
              </w:rPr>
              <w:t>9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0CBDAD50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</w:tcPr>
          <w:p w14:paraId="63AE7AED" w14:textId="290A24E5" w:rsidR="00824632" w:rsidRPr="009242FD" w:rsidRDefault="000945EC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6</w:t>
            </w:r>
            <w:r w:rsidR="00824632">
              <w:rPr>
                <w:rFonts w:ascii="Angsana New" w:hAnsi="Angsana New"/>
                <w:sz w:val="28"/>
                <w:szCs w:val="28"/>
              </w:rPr>
              <w:t>,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37AEBE06" w14:textId="77777777" w:rsidR="00824632" w:rsidRPr="001F2339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5BCC38C" w14:textId="765ED2A3" w:rsidR="00824632" w:rsidRPr="00FE33A6" w:rsidRDefault="000945EC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</w:t>
            </w:r>
            <w:r w:rsidR="00C44ED6" w:rsidRPr="00C44ED6">
              <w:rPr>
                <w:rFonts w:ascii="Angsana New" w:hAnsi="Angsana New"/>
                <w:sz w:val="28"/>
                <w:szCs w:val="28"/>
              </w:rPr>
              <w:t>6</w:t>
            </w:r>
            <w:r w:rsidR="00824632" w:rsidRPr="009242FD">
              <w:rPr>
                <w:rFonts w:ascii="Angsana New" w:hAnsi="Angsana New"/>
                <w:sz w:val="28"/>
                <w:szCs w:val="28"/>
              </w:rPr>
              <w:t>,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75A6A3C1" w14:textId="77777777" w:rsidR="00824632" w:rsidRPr="001F2339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4E51169" w14:textId="491523F1" w:rsidR="00824632" w:rsidRPr="009242FD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2D9AB02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382389A" w14:textId="290DA0FE" w:rsidR="00824632" w:rsidRPr="003A6D5E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5C253B9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B12A9A3" w14:textId="4B10BCC7" w:rsidR="00824632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602AC5A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5F9AE63D" w14:textId="6931811B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62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4632" w:rsidRPr="00A30656" w14:paraId="3C1D1355" w14:textId="77777777" w:rsidTr="00F2774B">
        <w:trPr>
          <w:cantSplit/>
        </w:trPr>
        <w:tc>
          <w:tcPr>
            <w:tcW w:w="3240" w:type="dxa"/>
          </w:tcPr>
          <w:p w14:paraId="0EED25F0" w14:textId="7D7B2E89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1200">
              <w:rPr>
                <w:rFonts w:ascii="Angsana New" w:hAnsi="Angsana New"/>
                <w:sz w:val="28"/>
                <w:szCs w:val="28"/>
                <w:cs/>
              </w:rPr>
              <w:t>บริษัท สแกน แอดวานซ์ เพาเวอร์ จำกัด</w:t>
            </w:r>
          </w:p>
        </w:tc>
        <w:tc>
          <w:tcPr>
            <w:tcW w:w="1440" w:type="dxa"/>
          </w:tcPr>
          <w:p w14:paraId="32FD828E" w14:textId="27823110" w:rsidR="00824632" w:rsidRPr="00F2774B" w:rsidDel="006D7E95" w:rsidRDefault="00C44ED6" w:rsidP="00F2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44ED6">
              <w:rPr>
                <w:rFonts w:ascii="Angsana New" w:hAnsi="Angsana New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080" w:type="dxa"/>
          </w:tcPr>
          <w:p w14:paraId="3AD52B06" w14:textId="02DC9290" w:rsidR="00824632" w:rsidRPr="004D3E98" w:rsidRDefault="00C44ED6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C44ED6">
              <w:rPr>
                <w:rFonts w:ascii="Angsana New" w:hAnsi="Angsana New"/>
                <w:sz w:val="28"/>
                <w:szCs w:val="28"/>
              </w:rPr>
              <w:t>6</w:t>
            </w:r>
            <w:r w:rsidR="002C771C" w:rsidRPr="002C771C">
              <w:rPr>
                <w:rFonts w:ascii="Angsana New" w:hAnsi="Angsana New"/>
                <w:sz w:val="28"/>
                <w:szCs w:val="28"/>
              </w:rPr>
              <w:t>8</w:t>
            </w:r>
            <w:r w:rsidR="00824632">
              <w:rPr>
                <w:rFonts w:ascii="Angsana New" w:hAnsi="Angsana New"/>
                <w:sz w:val="28"/>
                <w:szCs w:val="28"/>
              </w:rPr>
              <w:t>.</w:t>
            </w:r>
            <w:r w:rsidR="002C771C" w:rsidRPr="002C771C">
              <w:rPr>
                <w:rFonts w:ascii="Angsana New" w:hAnsi="Angsana New"/>
                <w:sz w:val="28"/>
                <w:szCs w:val="28"/>
              </w:rPr>
              <w:t>9</w:t>
            </w:r>
            <w:r w:rsidR="000945EC" w:rsidRPr="000945E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1EE05FEC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0CC92F0" w14:textId="12EABB02" w:rsidR="00824632" w:rsidRPr="006C2EDD" w:rsidRDefault="00C44ED6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C44ED6">
              <w:rPr>
                <w:rFonts w:ascii="Angsana New" w:hAnsi="Angsana New"/>
                <w:sz w:val="28"/>
                <w:szCs w:val="28"/>
              </w:rPr>
              <w:t>6</w:t>
            </w:r>
            <w:r w:rsidR="002C771C" w:rsidRPr="002C771C">
              <w:rPr>
                <w:rFonts w:ascii="Angsana New" w:hAnsi="Angsana New"/>
                <w:sz w:val="28"/>
                <w:szCs w:val="28"/>
              </w:rPr>
              <w:t>8</w:t>
            </w:r>
            <w:r w:rsidR="00824632" w:rsidRPr="00D91200">
              <w:rPr>
                <w:rFonts w:ascii="Angsana New" w:hAnsi="Angsana New"/>
                <w:sz w:val="28"/>
                <w:szCs w:val="28"/>
              </w:rPr>
              <w:t>.</w:t>
            </w:r>
            <w:r w:rsidR="002C771C" w:rsidRPr="002C771C">
              <w:rPr>
                <w:rFonts w:ascii="Angsana New" w:hAnsi="Angsana New"/>
                <w:sz w:val="28"/>
                <w:szCs w:val="28"/>
              </w:rPr>
              <w:t>9</w:t>
            </w:r>
            <w:r w:rsidR="000945EC" w:rsidRPr="000945E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632DCF7C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F7DC121" w14:textId="217DC25E" w:rsidR="00824632" w:rsidRPr="009242FD" w:rsidRDefault="000945EC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22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</w:t>
            </w:r>
            <w:r w:rsidR="00824632">
              <w:rPr>
                <w:rFonts w:ascii="Angsana New" w:hAnsi="Angsana New"/>
                <w:sz w:val="28"/>
                <w:szCs w:val="28"/>
              </w:rPr>
              <w:t>,</w:t>
            </w:r>
            <w:r w:rsidRPr="000945EC">
              <w:rPr>
                <w:rFonts w:ascii="Angsana New" w:hAnsi="Angsana New"/>
                <w:sz w:val="28"/>
                <w:szCs w:val="28"/>
              </w:rPr>
              <w:t>552</w:t>
            </w:r>
          </w:p>
        </w:tc>
        <w:tc>
          <w:tcPr>
            <w:tcW w:w="180" w:type="dxa"/>
          </w:tcPr>
          <w:p w14:paraId="4666FD35" w14:textId="77777777" w:rsidR="00824632" w:rsidRPr="001F2339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0CBB95" w14:textId="519E6C6C" w:rsidR="00824632" w:rsidRPr="00FE33A6" w:rsidRDefault="000945EC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45EC">
              <w:rPr>
                <w:rFonts w:ascii="Angsana New" w:hAnsi="Angsana New"/>
                <w:sz w:val="28"/>
                <w:szCs w:val="28"/>
              </w:rPr>
              <w:t>22</w:t>
            </w:r>
            <w:r w:rsidR="00C425FA" w:rsidRPr="00C425FA">
              <w:rPr>
                <w:rFonts w:ascii="Angsana New" w:hAnsi="Angsana New"/>
                <w:sz w:val="28"/>
                <w:szCs w:val="28"/>
              </w:rPr>
              <w:t>0</w:t>
            </w:r>
            <w:r w:rsidR="00824632" w:rsidRPr="009242FD">
              <w:rPr>
                <w:rFonts w:ascii="Angsana New" w:hAnsi="Angsana New"/>
                <w:sz w:val="28"/>
                <w:szCs w:val="28"/>
              </w:rPr>
              <w:t>,</w:t>
            </w:r>
            <w:r w:rsidRPr="000945EC">
              <w:rPr>
                <w:rFonts w:ascii="Angsana New" w:hAnsi="Angsana New"/>
                <w:sz w:val="28"/>
                <w:szCs w:val="28"/>
              </w:rPr>
              <w:t>552</w:t>
            </w:r>
          </w:p>
        </w:tc>
        <w:tc>
          <w:tcPr>
            <w:tcW w:w="180" w:type="dxa"/>
          </w:tcPr>
          <w:p w14:paraId="1B854176" w14:textId="77777777" w:rsidR="00824632" w:rsidRPr="001F2339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2D08EF" w14:textId="53C388F5" w:rsidR="00824632" w:rsidRPr="003A6D5E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4BC9416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89F2FA" w14:textId="31FA1BEE" w:rsidR="00824632" w:rsidRPr="003A6D5E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43B125A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3BBCA6" w14:textId="0F69FA32" w:rsidR="00824632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3C0E2E4" w14:textId="77777777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29CD17F6" w14:textId="565680FC" w:rsidR="00824632" w:rsidRPr="00B76231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62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4632" w:rsidRPr="00577522" w14:paraId="72C2BB13" w14:textId="77777777" w:rsidTr="00F2774B">
        <w:trPr>
          <w:cantSplit/>
        </w:trPr>
        <w:tc>
          <w:tcPr>
            <w:tcW w:w="3240" w:type="dxa"/>
          </w:tcPr>
          <w:p w14:paraId="427B6AFC" w14:textId="6A5B15A5" w:rsidR="00824632" w:rsidRPr="00577522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5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35ADCA72" w14:textId="77777777" w:rsidR="00824632" w:rsidRPr="00577522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C42DDA" w14:textId="42864FBC" w:rsidR="00824632" w:rsidRPr="00577522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81FB1AD" w14:textId="77777777" w:rsidR="00824632" w:rsidRPr="00577522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2F01D81" w14:textId="3FC6B8A7" w:rsidR="00824632" w:rsidRPr="00577522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0A8A7AA" w14:textId="77777777" w:rsidR="00824632" w:rsidRPr="00577522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13521BE" w14:textId="0C3397E5" w:rsidR="00824632" w:rsidRPr="00577522" w:rsidRDefault="000945EC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45EC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44ED6" w:rsidRPr="00C44ED6">
              <w:rPr>
                <w:rFonts w:ascii="Angsana New" w:hAnsi="Angsana New"/>
                <w:b/>
                <w:bCs/>
                <w:sz w:val="28"/>
                <w:szCs w:val="28"/>
              </w:rPr>
              <w:t>46</w:t>
            </w:r>
            <w:r w:rsidR="0082463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945EC">
              <w:rPr>
                <w:rFonts w:ascii="Angsana New" w:hAnsi="Angsana New"/>
                <w:b/>
                <w:bCs/>
                <w:sz w:val="28"/>
                <w:szCs w:val="28"/>
              </w:rPr>
              <w:t>552</w:t>
            </w:r>
          </w:p>
        </w:tc>
        <w:tc>
          <w:tcPr>
            <w:tcW w:w="180" w:type="dxa"/>
          </w:tcPr>
          <w:p w14:paraId="3E5C289A" w14:textId="77777777" w:rsidR="00824632" w:rsidRPr="00577522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8E66B9" w14:textId="2117A358" w:rsidR="00824632" w:rsidRPr="00577522" w:rsidRDefault="000945EC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45EC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44ED6" w:rsidRPr="00C44ED6">
              <w:rPr>
                <w:rFonts w:ascii="Angsana New" w:hAnsi="Angsana New"/>
                <w:b/>
                <w:bCs/>
                <w:sz w:val="28"/>
                <w:szCs w:val="28"/>
              </w:rPr>
              <w:t>46</w:t>
            </w:r>
            <w:r w:rsidR="00824632" w:rsidRPr="0057752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945EC">
              <w:rPr>
                <w:rFonts w:ascii="Angsana New" w:hAnsi="Angsana New"/>
                <w:b/>
                <w:bCs/>
                <w:sz w:val="28"/>
                <w:szCs w:val="28"/>
              </w:rPr>
              <w:t>552</w:t>
            </w:r>
          </w:p>
        </w:tc>
        <w:tc>
          <w:tcPr>
            <w:tcW w:w="180" w:type="dxa"/>
          </w:tcPr>
          <w:p w14:paraId="2207ABB0" w14:textId="77777777" w:rsidR="00824632" w:rsidRPr="00577522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5248BF" w14:textId="164F7A83" w:rsidR="00824632" w:rsidRPr="00577522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EBD77A4" w14:textId="77777777" w:rsidR="00824632" w:rsidRPr="00577522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A3A786" w14:textId="35797B59" w:rsidR="00824632" w:rsidRPr="00577522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6D5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25E6418" w14:textId="77777777" w:rsidR="00824632" w:rsidRPr="00577522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32D133" w14:textId="021BC052" w:rsidR="00824632" w:rsidRPr="00577522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A905B54" w14:textId="77777777" w:rsidR="00824632" w:rsidRPr="00577522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0F0CA280" w14:textId="25655A14" w:rsidR="00824632" w:rsidRPr="00577522" w:rsidRDefault="00824632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52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824632" w:rsidRPr="00A30656" w14:paraId="76251CE9" w14:textId="77777777" w:rsidTr="00F2774B">
        <w:trPr>
          <w:cantSplit/>
        </w:trPr>
        <w:tc>
          <w:tcPr>
            <w:tcW w:w="3240" w:type="dxa"/>
          </w:tcPr>
          <w:p w14:paraId="338FB90C" w14:textId="77777777" w:rsidR="00824632" w:rsidRDefault="00824632" w:rsidP="00A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E904D1A" w14:textId="77777777" w:rsidR="00824632" w:rsidRDefault="00824632" w:rsidP="00A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BABFA0" w14:textId="673C4783" w:rsidR="00824632" w:rsidRDefault="00824632" w:rsidP="00A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65634CB" w14:textId="77777777" w:rsidR="00824632" w:rsidRPr="00B76231" w:rsidRDefault="00824632" w:rsidP="00A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4341728" w14:textId="77777777" w:rsidR="00824632" w:rsidRDefault="00824632" w:rsidP="00A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6910FA" w14:textId="77777777" w:rsidR="00824632" w:rsidRPr="00B76231" w:rsidRDefault="00824632" w:rsidP="00A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42BD308B" w14:textId="7BFA97D7" w:rsidR="00824632" w:rsidRPr="00FE33A6" w:rsidRDefault="00824632" w:rsidP="00A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EFC29B9" w14:textId="77777777" w:rsidR="00824632" w:rsidRPr="001F2339" w:rsidRDefault="00824632" w:rsidP="00A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AD98741" w14:textId="77777777" w:rsidR="00824632" w:rsidRPr="00FE33A6" w:rsidRDefault="00824632" w:rsidP="00A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626BBED" w14:textId="77777777" w:rsidR="00824632" w:rsidRPr="001F2339" w:rsidRDefault="00824632" w:rsidP="00A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70461D7" w14:textId="77777777" w:rsidR="00824632" w:rsidRPr="00542C3B" w:rsidRDefault="00824632" w:rsidP="00A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E2A60C6" w14:textId="77777777" w:rsidR="00824632" w:rsidRPr="00B76231" w:rsidRDefault="00824632" w:rsidP="00A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ACF8CE2" w14:textId="77777777" w:rsidR="00824632" w:rsidRPr="00542C3B" w:rsidRDefault="00824632" w:rsidP="00A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75C84CE" w14:textId="77777777" w:rsidR="00824632" w:rsidRPr="00B76231" w:rsidRDefault="00824632" w:rsidP="00A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35FB059" w14:textId="77777777" w:rsidR="00824632" w:rsidRDefault="00824632" w:rsidP="00A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48FD142F" w14:textId="77777777" w:rsidR="00824632" w:rsidRPr="00B76231" w:rsidRDefault="00824632" w:rsidP="00A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2FFC1E5A" w14:textId="77777777" w:rsidR="00824632" w:rsidRPr="00B76231" w:rsidRDefault="00824632" w:rsidP="00A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1F77FDB2" w14:textId="77777777" w:rsidR="004D3E98" w:rsidRPr="004D3E98" w:rsidRDefault="004D3E98" w:rsidP="00DC1B32">
      <w:pPr>
        <w:ind w:left="540"/>
        <w:rPr>
          <w:rFonts w:ascii="Angsana New" w:hAnsi="Angsana New"/>
          <w:bCs/>
          <w:sz w:val="29"/>
          <w:szCs w:val="29"/>
          <w:cs/>
        </w:rPr>
      </w:pPr>
    </w:p>
    <w:p w14:paraId="4AEF6E98" w14:textId="77777777" w:rsidR="0069224B" w:rsidRPr="00A30656" w:rsidRDefault="00692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9"/>
          <w:szCs w:val="29"/>
          <w:cs/>
        </w:rPr>
      </w:pPr>
      <w:r w:rsidRPr="00A30656">
        <w:rPr>
          <w:rFonts w:ascii="Angsana New" w:hAnsi="Angsana New"/>
          <w:bCs/>
          <w:sz w:val="29"/>
          <w:szCs w:val="29"/>
          <w:cs/>
        </w:rPr>
        <w:br w:type="page"/>
      </w:r>
    </w:p>
    <w:p w14:paraId="4DFA1261" w14:textId="7049E4DA" w:rsidR="00D810FD" w:rsidRPr="00A30656" w:rsidRDefault="00D810FD" w:rsidP="00DC1B32">
      <w:pPr>
        <w:ind w:left="540"/>
        <w:rPr>
          <w:rFonts w:ascii="Angsana New" w:hAnsi="Angsana New"/>
          <w:bCs/>
          <w:sz w:val="29"/>
          <w:szCs w:val="29"/>
        </w:rPr>
        <w:sectPr w:rsidR="00D810FD" w:rsidRPr="00A30656" w:rsidSect="0095740D">
          <w:pgSz w:w="16834" w:h="11909" w:orient="landscape" w:code="9"/>
          <w:pgMar w:top="691" w:right="1152" w:bottom="576" w:left="1152" w:header="576" w:footer="720" w:gutter="0"/>
          <w:cols w:space="720"/>
          <w:docGrid w:linePitch="245"/>
        </w:sectPr>
      </w:pPr>
    </w:p>
    <w:p w14:paraId="4CC61404" w14:textId="584A50B3" w:rsidR="005E65C8" w:rsidRPr="00B76231" w:rsidRDefault="005E65C8" w:rsidP="00C2398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5" w:name="OLE_LINK1"/>
      <w:bookmarkEnd w:id="4"/>
      <w:r w:rsidRPr="00B76231">
        <w:rPr>
          <w:rFonts w:ascii="Angsana New" w:hAnsi="Angsana New" w:hint="cs"/>
          <w:bCs/>
          <w:sz w:val="30"/>
          <w:szCs w:val="30"/>
          <w:cs/>
        </w:rPr>
        <w:lastRenderedPageBreak/>
        <w:t>การดำเนินงานร่วมกัน</w:t>
      </w:r>
    </w:p>
    <w:p w14:paraId="6A3EDDB5" w14:textId="77777777" w:rsidR="00765C01" w:rsidRPr="00F2774B" w:rsidRDefault="00765C01" w:rsidP="00765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7F097814" w14:textId="5881C90C" w:rsidR="0013532B" w:rsidRDefault="006A5548" w:rsidP="00B5260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260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44ED6" w:rsidRPr="00C44ED6">
        <w:rPr>
          <w:rFonts w:asciiTheme="majorBidi" w:hAnsiTheme="majorBidi" w:cstheme="majorBidi"/>
          <w:sz w:val="30"/>
          <w:szCs w:val="30"/>
        </w:rPr>
        <w:t>4</w:t>
      </w:r>
      <w:r w:rsidRPr="00B52602">
        <w:rPr>
          <w:rFonts w:asciiTheme="majorBidi" w:hAnsiTheme="majorBidi" w:cstheme="majorBidi"/>
          <w:sz w:val="30"/>
          <w:szCs w:val="30"/>
        </w:rPr>
        <w:t xml:space="preserve"> </w:t>
      </w:r>
      <w:r w:rsidRPr="00B52602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945EC" w:rsidRPr="000945EC">
        <w:rPr>
          <w:rFonts w:asciiTheme="majorBidi" w:hAnsiTheme="majorBidi" w:cstheme="majorBidi"/>
          <w:sz w:val="30"/>
          <w:szCs w:val="30"/>
        </w:rPr>
        <w:t>25</w:t>
      </w:r>
      <w:r w:rsidR="00C44ED6" w:rsidRPr="00C44ED6">
        <w:rPr>
          <w:rFonts w:asciiTheme="majorBidi" w:hAnsiTheme="majorBidi" w:cstheme="majorBidi"/>
          <w:sz w:val="30"/>
          <w:szCs w:val="30"/>
        </w:rPr>
        <w:t>67</w:t>
      </w:r>
      <w:r w:rsidRPr="00B52602">
        <w:rPr>
          <w:rFonts w:asciiTheme="majorBidi" w:hAnsiTheme="majorBidi" w:cstheme="majorBidi"/>
          <w:sz w:val="30"/>
          <w:szCs w:val="30"/>
        </w:rPr>
        <w:t xml:space="preserve"> </w:t>
      </w:r>
      <w:r w:rsidR="00BE32EC" w:rsidRPr="00B52602">
        <w:rPr>
          <w:rFonts w:asciiTheme="majorBidi" w:hAnsiTheme="majorBidi" w:cstheme="majorBidi"/>
          <w:sz w:val="30"/>
          <w:szCs w:val="30"/>
          <w:cs/>
        </w:rPr>
        <w:t>กิจการร่วมค้า</w:t>
      </w:r>
      <w:r w:rsidR="00BE32EC" w:rsidRPr="00B52602">
        <w:rPr>
          <w:rFonts w:asciiTheme="majorBidi" w:hAnsiTheme="majorBidi" w:cstheme="majorBidi"/>
          <w:sz w:val="30"/>
          <w:szCs w:val="30"/>
        </w:rPr>
        <w:t xml:space="preserve"> </w:t>
      </w:r>
      <w:r w:rsidRPr="00B52602">
        <w:rPr>
          <w:rFonts w:asciiTheme="majorBidi" w:hAnsiTheme="majorBidi" w:cstheme="majorBidi"/>
          <w:sz w:val="30"/>
          <w:szCs w:val="30"/>
          <w:cs/>
        </w:rPr>
        <w:t xml:space="preserve">กลุ่มร่วมทำงาน </w:t>
      </w:r>
      <w:r w:rsidRPr="00B52602">
        <w:rPr>
          <w:rFonts w:asciiTheme="majorBidi" w:hAnsiTheme="majorBidi" w:cstheme="majorBidi"/>
          <w:sz w:val="30"/>
          <w:szCs w:val="30"/>
        </w:rPr>
        <w:t xml:space="preserve">SCN-CHO </w:t>
      </w:r>
      <w:r w:rsidRPr="00B52602">
        <w:rPr>
          <w:rFonts w:asciiTheme="majorBidi" w:hAnsiTheme="majorBidi" w:cstheme="majorBidi"/>
          <w:sz w:val="30"/>
          <w:szCs w:val="30"/>
          <w:cs/>
        </w:rPr>
        <w:t>ได้ส่งหนังสือบอกเลิกสัญญาซื้อขายและซ่อมแซมบำรุงรักษารถยนต์โดยสารปรับอากาศใช้เชื้อเพลิงก๊าซธรรมชาติ (</w:t>
      </w:r>
      <w:r w:rsidRPr="00B52602">
        <w:rPr>
          <w:rFonts w:asciiTheme="majorBidi" w:hAnsiTheme="majorBidi" w:cstheme="majorBidi"/>
          <w:sz w:val="30"/>
          <w:szCs w:val="30"/>
        </w:rPr>
        <w:t xml:space="preserve">NGV) </w:t>
      </w:r>
      <w:r w:rsidRPr="00B52602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C44ED6" w:rsidRPr="00C44ED6">
        <w:rPr>
          <w:rFonts w:asciiTheme="majorBidi" w:hAnsiTheme="majorBidi" w:cstheme="majorBidi"/>
          <w:sz w:val="30"/>
          <w:szCs w:val="30"/>
        </w:rPr>
        <w:t>4</w:t>
      </w:r>
      <w:r w:rsidR="002C771C" w:rsidRPr="002C771C">
        <w:rPr>
          <w:rFonts w:asciiTheme="majorBidi" w:hAnsiTheme="majorBidi" w:cstheme="majorBidi"/>
          <w:sz w:val="30"/>
          <w:szCs w:val="30"/>
        </w:rPr>
        <w:t>89</w:t>
      </w:r>
      <w:r w:rsidRPr="00B52602">
        <w:rPr>
          <w:rFonts w:asciiTheme="majorBidi" w:hAnsiTheme="majorBidi" w:cstheme="majorBidi"/>
          <w:sz w:val="30"/>
          <w:szCs w:val="30"/>
        </w:rPr>
        <w:t xml:space="preserve"> </w:t>
      </w:r>
      <w:r w:rsidRPr="00B52602">
        <w:rPr>
          <w:rFonts w:asciiTheme="majorBidi" w:hAnsiTheme="majorBidi" w:cstheme="majorBidi"/>
          <w:sz w:val="30"/>
          <w:szCs w:val="30"/>
          <w:cs/>
        </w:rPr>
        <w:t>คัน กับองค์การขนส่งมวลชนกรุงเทพ</w:t>
      </w:r>
      <w:r w:rsidR="002542D1">
        <w:rPr>
          <w:rFonts w:asciiTheme="majorBidi" w:hAnsiTheme="majorBidi" w:cstheme="majorBidi" w:hint="cs"/>
          <w:sz w:val="30"/>
          <w:szCs w:val="30"/>
          <w:cs/>
        </w:rPr>
        <w:t xml:space="preserve"> (ขสมก.)</w:t>
      </w:r>
      <w:r w:rsidRPr="00B52602">
        <w:rPr>
          <w:rFonts w:asciiTheme="majorBidi" w:hAnsiTheme="majorBidi" w:cstheme="majorBidi"/>
          <w:sz w:val="30"/>
          <w:szCs w:val="30"/>
          <w:cs/>
        </w:rPr>
        <w:t xml:space="preserve"> อันเนื่องมาจากมีสาเหตุบางประการซึ่งทำให้</w:t>
      </w:r>
      <w:r w:rsidR="008743FA" w:rsidRPr="00B52602">
        <w:rPr>
          <w:rFonts w:asciiTheme="majorBidi" w:hAnsiTheme="majorBidi" w:cstheme="majorBidi"/>
          <w:sz w:val="30"/>
          <w:szCs w:val="30"/>
          <w:cs/>
        </w:rPr>
        <w:t>กิจการร่วมค้า</w:t>
      </w:r>
      <w:r w:rsidR="008743FA" w:rsidRPr="00B52602">
        <w:rPr>
          <w:rFonts w:asciiTheme="majorBidi" w:hAnsiTheme="majorBidi" w:cstheme="majorBidi"/>
          <w:sz w:val="30"/>
          <w:szCs w:val="30"/>
        </w:rPr>
        <w:t xml:space="preserve"> </w:t>
      </w:r>
      <w:r w:rsidR="008743FA" w:rsidRPr="00B52602">
        <w:rPr>
          <w:rFonts w:asciiTheme="majorBidi" w:hAnsiTheme="majorBidi" w:cstheme="majorBidi"/>
          <w:sz w:val="30"/>
          <w:szCs w:val="30"/>
          <w:cs/>
        </w:rPr>
        <w:t xml:space="preserve">กลุ่มร่วมทำงาน </w:t>
      </w:r>
      <w:r w:rsidR="008743FA" w:rsidRPr="00B52602">
        <w:rPr>
          <w:rFonts w:asciiTheme="majorBidi" w:hAnsiTheme="majorBidi" w:cstheme="majorBidi"/>
          <w:sz w:val="30"/>
          <w:szCs w:val="30"/>
        </w:rPr>
        <w:t>SCN-CHO</w:t>
      </w:r>
      <w:r w:rsidR="008743FA" w:rsidRPr="00B526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7722">
        <w:rPr>
          <w:rFonts w:asciiTheme="majorBidi" w:hAnsiTheme="majorBidi" w:cstheme="majorBidi"/>
          <w:sz w:val="30"/>
          <w:szCs w:val="30"/>
        </w:rPr>
        <w:t xml:space="preserve"> </w:t>
      </w:r>
      <w:r w:rsidRPr="00B52602">
        <w:rPr>
          <w:rFonts w:asciiTheme="majorBidi" w:hAnsiTheme="majorBidi" w:cstheme="majorBidi"/>
          <w:sz w:val="30"/>
          <w:szCs w:val="30"/>
          <w:cs/>
        </w:rPr>
        <w:t>ไม่สามารถดำเนินงานตามข้อกำหนดในสัญญาได้</w:t>
      </w:r>
      <w:r w:rsidR="00AB2324" w:rsidRPr="00B52602">
        <w:rPr>
          <w:rFonts w:asciiTheme="majorBidi" w:hAnsiTheme="majorBidi" w:cstheme="majorBidi"/>
          <w:sz w:val="30"/>
          <w:szCs w:val="30"/>
        </w:rPr>
        <w:t xml:space="preserve"> </w:t>
      </w:r>
    </w:p>
    <w:p w14:paraId="12207BBE" w14:textId="77777777" w:rsidR="0013532B" w:rsidRPr="00F2774B" w:rsidRDefault="0013532B" w:rsidP="00135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4314BF58" w14:textId="67203835" w:rsidR="00765C01" w:rsidRDefault="00B52602" w:rsidP="00B554E8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2602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="00C44ED6" w:rsidRPr="00C44ED6">
        <w:rPr>
          <w:rFonts w:asciiTheme="majorBidi" w:hAnsiTheme="majorBidi" w:cstheme="majorBidi"/>
          <w:sz w:val="30"/>
          <w:szCs w:val="30"/>
        </w:rPr>
        <w:t>1</w:t>
      </w:r>
      <w:r w:rsidR="000945EC" w:rsidRPr="000945EC">
        <w:rPr>
          <w:rFonts w:asciiTheme="majorBidi" w:hAnsiTheme="majorBidi" w:cstheme="majorBidi"/>
          <w:sz w:val="30"/>
          <w:szCs w:val="30"/>
        </w:rPr>
        <w:t>5</w:t>
      </w:r>
      <w:r w:rsidRPr="00B52602">
        <w:rPr>
          <w:rFonts w:asciiTheme="majorBidi" w:hAnsiTheme="majorBidi" w:cstheme="majorBidi"/>
          <w:sz w:val="30"/>
          <w:szCs w:val="30"/>
        </w:rPr>
        <w:t xml:space="preserve"> </w:t>
      </w:r>
      <w:r w:rsidRPr="00B52602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="000945EC" w:rsidRPr="000945EC">
        <w:rPr>
          <w:rFonts w:asciiTheme="majorBidi" w:hAnsiTheme="majorBidi" w:cstheme="majorBidi"/>
          <w:sz w:val="30"/>
          <w:szCs w:val="30"/>
        </w:rPr>
        <w:t>25</w:t>
      </w:r>
      <w:r w:rsidR="00C44ED6" w:rsidRPr="00C44ED6">
        <w:rPr>
          <w:rFonts w:asciiTheme="majorBidi" w:hAnsiTheme="majorBidi" w:cstheme="majorBidi"/>
          <w:sz w:val="30"/>
          <w:szCs w:val="30"/>
        </w:rPr>
        <w:t>67</w:t>
      </w:r>
      <w:r w:rsidRPr="00B52602">
        <w:rPr>
          <w:rFonts w:asciiTheme="majorBidi" w:hAnsiTheme="majorBidi" w:cstheme="majorBidi"/>
          <w:sz w:val="30"/>
          <w:szCs w:val="30"/>
        </w:rPr>
        <w:t xml:space="preserve"> </w:t>
      </w:r>
      <w:r w:rsidRPr="00B52602">
        <w:rPr>
          <w:rFonts w:asciiTheme="majorBidi" w:hAnsiTheme="majorBidi" w:cstheme="majorBidi"/>
          <w:sz w:val="30"/>
          <w:szCs w:val="30"/>
          <w:cs/>
        </w:rPr>
        <w:t>กลุ่มร่วมทำงานได้ดำเนินกระบวนการ</w:t>
      </w:r>
      <w:bookmarkStart w:id="6" w:name="_Hlk204348714"/>
      <w:r w:rsidRPr="00B52602">
        <w:rPr>
          <w:rFonts w:asciiTheme="majorBidi" w:hAnsiTheme="majorBidi" w:cstheme="majorBidi"/>
          <w:sz w:val="30"/>
          <w:szCs w:val="30"/>
          <w:cs/>
        </w:rPr>
        <w:t>ยื่นคำฟ้องต่อศาลปกครอง</w:t>
      </w:r>
      <w:bookmarkEnd w:id="6"/>
      <w:r w:rsidRPr="00B52602">
        <w:rPr>
          <w:rFonts w:asciiTheme="majorBidi" w:hAnsiTheme="majorBidi" w:cstheme="majorBidi"/>
          <w:sz w:val="30"/>
          <w:szCs w:val="30"/>
          <w:cs/>
        </w:rPr>
        <w:t>กลาง</w:t>
      </w:r>
      <w:r w:rsidRPr="00B52602">
        <w:rPr>
          <w:rFonts w:asciiTheme="majorBidi" w:hAnsiTheme="majorBidi" w:cstheme="majorBidi"/>
          <w:sz w:val="30"/>
          <w:szCs w:val="30"/>
        </w:rPr>
        <w:t xml:space="preserve"> </w:t>
      </w:r>
      <w:r w:rsidR="0013532B">
        <w:rPr>
          <w:rFonts w:asciiTheme="majorBidi" w:hAnsiTheme="majorBidi" w:cstheme="majorBidi" w:hint="cs"/>
          <w:sz w:val="30"/>
          <w:szCs w:val="30"/>
          <w:cs/>
        </w:rPr>
        <w:t xml:space="preserve">                  </w:t>
      </w:r>
      <w:r w:rsidRPr="00B52602">
        <w:rPr>
          <w:rFonts w:asciiTheme="majorBidi" w:hAnsiTheme="majorBidi" w:cstheme="majorBidi"/>
          <w:sz w:val="30"/>
          <w:szCs w:val="30"/>
          <w:cs/>
        </w:rPr>
        <w:t xml:space="preserve">คดีหมายเลขดำที่ </w:t>
      </w:r>
      <w:r w:rsidR="00C44ED6" w:rsidRPr="00C44ED6">
        <w:rPr>
          <w:rFonts w:asciiTheme="majorBidi" w:hAnsiTheme="majorBidi" w:cstheme="majorBidi"/>
          <w:sz w:val="30"/>
          <w:szCs w:val="30"/>
        </w:rPr>
        <w:t>14</w:t>
      </w:r>
      <w:r w:rsidR="002C771C" w:rsidRPr="002C771C">
        <w:rPr>
          <w:rFonts w:asciiTheme="majorBidi" w:hAnsiTheme="majorBidi" w:cstheme="majorBidi"/>
          <w:sz w:val="30"/>
          <w:szCs w:val="30"/>
        </w:rPr>
        <w:t>8</w:t>
      </w:r>
      <w:r w:rsidR="000945EC" w:rsidRPr="000945EC">
        <w:rPr>
          <w:rFonts w:asciiTheme="majorBidi" w:hAnsiTheme="majorBidi" w:cstheme="majorBidi"/>
          <w:sz w:val="30"/>
          <w:szCs w:val="30"/>
        </w:rPr>
        <w:t>2</w:t>
      </w:r>
      <w:r w:rsidRPr="00B52602">
        <w:rPr>
          <w:rFonts w:asciiTheme="majorBidi" w:hAnsiTheme="majorBidi" w:cstheme="majorBidi"/>
          <w:sz w:val="30"/>
          <w:szCs w:val="30"/>
        </w:rPr>
        <w:t>/</w:t>
      </w:r>
      <w:r w:rsidR="000945EC" w:rsidRPr="000945EC">
        <w:rPr>
          <w:rFonts w:asciiTheme="majorBidi" w:hAnsiTheme="majorBidi" w:cstheme="majorBidi"/>
          <w:sz w:val="30"/>
          <w:szCs w:val="30"/>
        </w:rPr>
        <w:t>25</w:t>
      </w:r>
      <w:r w:rsidR="00C44ED6" w:rsidRPr="00C44ED6">
        <w:rPr>
          <w:rFonts w:asciiTheme="majorBidi" w:hAnsiTheme="majorBidi" w:cstheme="majorBidi"/>
          <w:sz w:val="30"/>
          <w:szCs w:val="30"/>
        </w:rPr>
        <w:t>67</w:t>
      </w:r>
      <w:r w:rsidRPr="00B52602">
        <w:rPr>
          <w:rFonts w:asciiTheme="majorBidi" w:hAnsiTheme="majorBidi" w:cstheme="majorBidi"/>
          <w:sz w:val="30"/>
          <w:szCs w:val="30"/>
        </w:rPr>
        <w:t xml:space="preserve"> </w:t>
      </w:r>
      <w:r w:rsidRPr="00B52602">
        <w:rPr>
          <w:rFonts w:asciiTheme="majorBidi" w:hAnsiTheme="majorBidi" w:cstheme="majorBidi"/>
          <w:sz w:val="30"/>
          <w:szCs w:val="30"/>
          <w:cs/>
        </w:rPr>
        <w:t xml:space="preserve">เพื่อเรียกให้ ขสมก. คืนเงินหลักประกันการปฎิบัติตามสัญญาจำนวน </w:t>
      </w:r>
      <w:r w:rsidR="00C44ED6" w:rsidRPr="00C44ED6">
        <w:rPr>
          <w:rFonts w:asciiTheme="majorBidi" w:hAnsiTheme="majorBidi" w:cstheme="majorBidi"/>
          <w:sz w:val="30"/>
          <w:szCs w:val="30"/>
        </w:rPr>
        <w:t>4</w:t>
      </w:r>
      <w:r w:rsidR="000945EC" w:rsidRPr="000945EC">
        <w:rPr>
          <w:rFonts w:asciiTheme="majorBidi" w:hAnsiTheme="majorBidi" w:cstheme="majorBidi"/>
          <w:sz w:val="30"/>
          <w:szCs w:val="30"/>
        </w:rPr>
        <w:t>2</w:t>
      </w:r>
      <w:r w:rsidR="00C44ED6" w:rsidRPr="00C44ED6">
        <w:rPr>
          <w:rFonts w:asciiTheme="majorBidi" w:hAnsiTheme="majorBidi" w:cstheme="majorBidi"/>
          <w:sz w:val="30"/>
          <w:szCs w:val="30"/>
        </w:rPr>
        <w:t>6</w:t>
      </w:r>
      <w:r w:rsidRPr="00B52602">
        <w:rPr>
          <w:rFonts w:asciiTheme="majorBidi" w:hAnsiTheme="majorBidi" w:cstheme="majorBidi"/>
          <w:sz w:val="30"/>
          <w:szCs w:val="30"/>
        </w:rPr>
        <w:t>.</w:t>
      </w:r>
      <w:r w:rsidR="00C425FA" w:rsidRPr="00C425FA">
        <w:rPr>
          <w:rFonts w:asciiTheme="majorBidi" w:hAnsiTheme="majorBidi" w:cstheme="majorBidi"/>
          <w:sz w:val="30"/>
          <w:szCs w:val="30"/>
        </w:rPr>
        <w:t>0</w:t>
      </w:r>
      <w:r w:rsidR="002C771C" w:rsidRPr="002C771C">
        <w:rPr>
          <w:rFonts w:asciiTheme="majorBidi" w:hAnsiTheme="majorBidi" w:cstheme="majorBidi"/>
          <w:sz w:val="30"/>
          <w:szCs w:val="30"/>
        </w:rPr>
        <w:t>8</w:t>
      </w:r>
      <w:r w:rsidRPr="00B52602">
        <w:rPr>
          <w:rFonts w:asciiTheme="majorBidi" w:hAnsiTheme="majorBidi" w:cstheme="majorBidi"/>
          <w:sz w:val="30"/>
          <w:szCs w:val="30"/>
        </w:rPr>
        <w:t xml:space="preserve"> </w:t>
      </w:r>
      <w:r w:rsidRPr="00B52602">
        <w:rPr>
          <w:rFonts w:asciiTheme="majorBidi" w:hAnsiTheme="majorBidi" w:cstheme="majorBidi"/>
          <w:sz w:val="30"/>
          <w:szCs w:val="30"/>
          <w:cs/>
        </w:rPr>
        <w:t xml:space="preserve">ล้านบาทและชำระค่าเสียหายต่าง ๆ ซึ่งรวมเงินหลักประกันดังกล่าวแล้วเป็นจำนวนเงินรวม </w:t>
      </w:r>
      <w:r w:rsidR="00C44ED6" w:rsidRPr="00C44ED6">
        <w:rPr>
          <w:rFonts w:asciiTheme="majorBidi" w:hAnsiTheme="majorBidi" w:cstheme="majorBidi"/>
          <w:sz w:val="30"/>
          <w:szCs w:val="30"/>
        </w:rPr>
        <w:t>1</w:t>
      </w:r>
      <w:r w:rsidRPr="00B52602">
        <w:rPr>
          <w:rFonts w:asciiTheme="majorBidi" w:hAnsiTheme="majorBidi" w:cstheme="majorBidi"/>
          <w:sz w:val="30"/>
          <w:szCs w:val="30"/>
        </w:rPr>
        <w:t>,</w:t>
      </w:r>
      <w:r w:rsidR="00C425FA" w:rsidRPr="00C425FA">
        <w:rPr>
          <w:rFonts w:asciiTheme="majorBidi" w:hAnsiTheme="majorBidi" w:cstheme="majorBidi"/>
          <w:sz w:val="30"/>
          <w:szCs w:val="30"/>
        </w:rPr>
        <w:t>30</w:t>
      </w:r>
      <w:r w:rsidR="00C44ED6" w:rsidRPr="00C44ED6">
        <w:rPr>
          <w:rFonts w:asciiTheme="majorBidi" w:hAnsiTheme="majorBidi" w:cstheme="majorBidi"/>
          <w:sz w:val="30"/>
          <w:szCs w:val="30"/>
        </w:rPr>
        <w:t>1</w:t>
      </w:r>
      <w:r w:rsidRPr="00B52602">
        <w:rPr>
          <w:rFonts w:asciiTheme="majorBidi" w:hAnsiTheme="majorBidi" w:cstheme="majorBidi"/>
          <w:sz w:val="30"/>
          <w:szCs w:val="30"/>
        </w:rPr>
        <w:t>.</w:t>
      </w:r>
      <w:r w:rsidR="00C425FA" w:rsidRPr="00C425FA">
        <w:rPr>
          <w:rFonts w:asciiTheme="majorBidi" w:hAnsiTheme="majorBidi" w:cstheme="majorBidi"/>
          <w:sz w:val="30"/>
          <w:szCs w:val="30"/>
        </w:rPr>
        <w:t>0</w:t>
      </w:r>
      <w:r w:rsidR="00C44ED6" w:rsidRPr="00C44ED6">
        <w:rPr>
          <w:rFonts w:asciiTheme="majorBidi" w:hAnsiTheme="majorBidi" w:cstheme="majorBidi"/>
          <w:sz w:val="30"/>
          <w:szCs w:val="30"/>
        </w:rPr>
        <w:t>7</w:t>
      </w:r>
      <w:r w:rsidRPr="00B52602">
        <w:rPr>
          <w:rFonts w:asciiTheme="majorBidi" w:hAnsiTheme="majorBidi" w:cstheme="majorBidi"/>
          <w:sz w:val="30"/>
          <w:szCs w:val="30"/>
        </w:rPr>
        <w:t xml:space="preserve"> </w:t>
      </w:r>
      <w:r w:rsidRPr="00B52602">
        <w:rPr>
          <w:rFonts w:asciiTheme="majorBidi" w:hAnsiTheme="majorBidi" w:cstheme="majorBidi"/>
          <w:sz w:val="30"/>
          <w:szCs w:val="30"/>
          <w:cs/>
        </w:rPr>
        <w:t>ล้านบาท พร้อมดอกเบี้ยตามกฎหมาย</w:t>
      </w:r>
      <w:r w:rsidRPr="00B5260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FE58B42" w14:textId="77777777" w:rsidR="00B554E8" w:rsidRPr="00F2774B" w:rsidRDefault="00B554E8" w:rsidP="00B554E8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6F1B0D9B" w14:textId="14639EDD" w:rsidR="00B554E8" w:rsidRPr="0013532B" w:rsidRDefault="00BE3625" w:rsidP="00B554E8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248E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="000945EC" w:rsidRPr="000945EC">
        <w:rPr>
          <w:rFonts w:asciiTheme="majorBidi" w:hAnsiTheme="majorBidi" w:cstheme="majorBidi"/>
          <w:sz w:val="30"/>
          <w:szCs w:val="30"/>
        </w:rPr>
        <w:t>2</w:t>
      </w:r>
      <w:r w:rsidR="00C425FA" w:rsidRPr="00C425FA">
        <w:rPr>
          <w:rFonts w:asciiTheme="majorBidi" w:hAnsiTheme="majorBidi" w:cstheme="majorBidi"/>
          <w:sz w:val="30"/>
          <w:szCs w:val="30"/>
        </w:rPr>
        <w:t>0</w:t>
      </w:r>
      <w:r w:rsidRPr="005E248E">
        <w:rPr>
          <w:rFonts w:asciiTheme="majorBidi" w:hAnsiTheme="majorBidi" w:cstheme="majorBidi"/>
          <w:sz w:val="30"/>
          <w:szCs w:val="30"/>
        </w:rPr>
        <w:t xml:space="preserve"> </w:t>
      </w:r>
      <w:r w:rsidR="00255A1B" w:rsidRPr="005E248E">
        <w:rPr>
          <w:rFonts w:asciiTheme="majorBidi" w:hAnsiTheme="majorBidi" w:cstheme="majorBidi" w:hint="cs"/>
          <w:sz w:val="30"/>
          <w:szCs w:val="30"/>
          <w:cs/>
        </w:rPr>
        <w:t>พฤษภา</w:t>
      </w:r>
      <w:r w:rsidRPr="005E248E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="000945EC" w:rsidRPr="000945EC">
        <w:rPr>
          <w:rFonts w:asciiTheme="majorBidi" w:hAnsiTheme="majorBidi" w:cstheme="majorBidi"/>
          <w:sz w:val="30"/>
          <w:szCs w:val="30"/>
        </w:rPr>
        <w:t>25</w:t>
      </w:r>
      <w:r w:rsidR="00C44ED6" w:rsidRPr="005E248E">
        <w:rPr>
          <w:rFonts w:asciiTheme="majorBidi" w:hAnsiTheme="majorBidi" w:cstheme="majorBidi"/>
          <w:sz w:val="30"/>
          <w:szCs w:val="30"/>
        </w:rPr>
        <w:t>6</w:t>
      </w:r>
      <w:r w:rsidR="002C771C" w:rsidRPr="005E248E">
        <w:rPr>
          <w:rFonts w:asciiTheme="majorBidi" w:hAnsiTheme="majorBidi" w:cstheme="majorBidi"/>
          <w:sz w:val="30"/>
          <w:szCs w:val="30"/>
        </w:rPr>
        <w:t>8</w:t>
      </w:r>
      <w:r w:rsidR="00434339" w:rsidRPr="005E248E">
        <w:rPr>
          <w:rFonts w:asciiTheme="majorBidi" w:hAnsiTheme="majorBidi" w:cstheme="majorBidi"/>
          <w:sz w:val="30"/>
          <w:szCs w:val="30"/>
        </w:rPr>
        <w:t xml:space="preserve"> </w:t>
      </w:r>
      <w:r w:rsidR="00F6254F" w:rsidRPr="005E248E">
        <w:rPr>
          <w:rFonts w:asciiTheme="majorBidi" w:hAnsiTheme="majorBidi" w:cstheme="majorBidi" w:hint="cs"/>
          <w:sz w:val="30"/>
          <w:szCs w:val="30"/>
          <w:cs/>
        </w:rPr>
        <w:t>ขสมก</w:t>
      </w:r>
      <w:r w:rsidR="00F6254F" w:rsidRPr="005E248E">
        <w:rPr>
          <w:rFonts w:asciiTheme="majorBidi" w:hAnsiTheme="majorBidi" w:cstheme="majorBidi"/>
          <w:sz w:val="30"/>
          <w:szCs w:val="30"/>
        </w:rPr>
        <w:t>.</w:t>
      </w:r>
      <w:r w:rsidR="00F6254F" w:rsidRPr="005E248E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F6254F" w:rsidRPr="005E248E">
        <w:rPr>
          <w:rFonts w:asciiTheme="majorBidi" w:hAnsiTheme="majorBidi" w:cstheme="majorBidi"/>
          <w:sz w:val="30"/>
          <w:szCs w:val="30"/>
          <w:cs/>
        </w:rPr>
        <w:t>ยื่นคำ</w:t>
      </w:r>
      <w:r w:rsidR="005F6B8C" w:rsidRPr="005E248E">
        <w:rPr>
          <w:rFonts w:asciiTheme="majorBidi" w:hAnsiTheme="majorBidi" w:cstheme="majorBidi" w:hint="cs"/>
          <w:sz w:val="30"/>
          <w:szCs w:val="30"/>
          <w:cs/>
        </w:rPr>
        <w:t>ให้การ</w:t>
      </w:r>
      <w:r w:rsidR="00F6254F" w:rsidRPr="005E248E">
        <w:rPr>
          <w:rFonts w:asciiTheme="majorBidi" w:hAnsiTheme="majorBidi" w:cstheme="majorBidi"/>
          <w:sz w:val="30"/>
          <w:szCs w:val="30"/>
          <w:cs/>
        </w:rPr>
        <w:t>ต่อศาลปกครอง</w:t>
      </w:r>
      <w:r w:rsidR="006F76BB" w:rsidRPr="005E248E">
        <w:rPr>
          <w:rFonts w:asciiTheme="majorBidi" w:hAnsiTheme="majorBidi" w:cstheme="majorBidi" w:hint="cs"/>
          <w:sz w:val="30"/>
          <w:szCs w:val="30"/>
          <w:cs/>
        </w:rPr>
        <w:t>กลาง</w:t>
      </w:r>
      <w:r w:rsidR="00C3444F" w:rsidRPr="005E248E">
        <w:rPr>
          <w:rFonts w:asciiTheme="majorBidi" w:hAnsiTheme="majorBidi" w:cstheme="majorBidi" w:hint="cs"/>
          <w:sz w:val="30"/>
          <w:szCs w:val="30"/>
          <w:cs/>
        </w:rPr>
        <w:t xml:space="preserve">แล้ว </w:t>
      </w:r>
      <w:r w:rsidR="005F4563" w:rsidRPr="005E248E">
        <w:rPr>
          <w:rFonts w:asciiTheme="majorBidi" w:hAnsiTheme="majorBidi" w:cstheme="majorBidi" w:hint="cs"/>
          <w:sz w:val="30"/>
          <w:szCs w:val="30"/>
          <w:cs/>
        </w:rPr>
        <w:t>โดยได้ขอให้ศาลพิจารณา</w:t>
      </w:r>
      <w:r w:rsidR="00824632" w:rsidRPr="005E248E">
        <w:rPr>
          <w:rFonts w:asciiTheme="majorBidi" w:hAnsiTheme="majorBidi" w:cstheme="majorBidi"/>
          <w:sz w:val="30"/>
          <w:szCs w:val="30"/>
        </w:rPr>
        <w:t xml:space="preserve">       </w:t>
      </w:r>
      <w:r w:rsidR="005F4563" w:rsidRPr="005E248E">
        <w:rPr>
          <w:rFonts w:asciiTheme="majorBidi" w:hAnsiTheme="majorBidi" w:cstheme="majorBidi" w:hint="cs"/>
          <w:sz w:val="30"/>
          <w:szCs w:val="30"/>
          <w:cs/>
        </w:rPr>
        <w:t xml:space="preserve">ยกฟ้องและขอฟ้องแย้งแก่กิจการร่วมค้า กลุ่มร่วมทำงาน </w:t>
      </w:r>
      <w:r w:rsidR="005F4563" w:rsidRPr="005E248E">
        <w:rPr>
          <w:rFonts w:asciiTheme="majorBidi" w:hAnsiTheme="majorBidi" w:cstheme="majorBidi"/>
          <w:sz w:val="30"/>
          <w:szCs w:val="30"/>
        </w:rPr>
        <w:t xml:space="preserve">SCN-CHO </w:t>
      </w:r>
      <w:r w:rsidR="005F4563" w:rsidRPr="005E248E">
        <w:rPr>
          <w:rFonts w:asciiTheme="majorBidi" w:hAnsiTheme="majorBidi" w:cstheme="majorBidi" w:hint="cs"/>
          <w:sz w:val="30"/>
          <w:szCs w:val="30"/>
          <w:cs/>
        </w:rPr>
        <w:t xml:space="preserve">ปัจจุบันอยู่ระหว่างกลุ่มร่วมทำงาน </w:t>
      </w:r>
      <w:r w:rsidR="005F4563" w:rsidRPr="005E248E">
        <w:rPr>
          <w:rFonts w:asciiTheme="majorBidi" w:hAnsiTheme="majorBidi" w:cstheme="majorBidi"/>
          <w:sz w:val="30"/>
          <w:szCs w:val="30"/>
        </w:rPr>
        <w:t xml:space="preserve">SCN-CHO </w:t>
      </w:r>
      <w:r w:rsidR="005F4563" w:rsidRPr="005E248E">
        <w:rPr>
          <w:rFonts w:asciiTheme="majorBidi" w:hAnsiTheme="majorBidi" w:cstheme="majorBidi" w:hint="cs"/>
          <w:sz w:val="30"/>
          <w:szCs w:val="30"/>
          <w:cs/>
        </w:rPr>
        <w:t>ขอขยายระยะเวลายื่นคำคัดค้านต่อคำให้การฟ้องแย้ง</w:t>
      </w:r>
      <w:r w:rsidR="00B82B9D" w:rsidRPr="005E248E">
        <w:rPr>
          <w:rFonts w:asciiTheme="majorBidi" w:hAnsiTheme="majorBidi" w:cstheme="majorBidi" w:hint="cs"/>
          <w:sz w:val="30"/>
          <w:szCs w:val="30"/>
          <w:cs/>
        </w:rPr>
        <w:t xml:space="preserve"> ศาลปกครองกลาง</w:t>
      </w:r>
      <w:r w:rsidR="00CD3962" w:rsidRPr="005E248E">
        <w:rPr>
          <w:rFonts w:asciiTheme="majorBidi" w:hAnsiTheme="majorBidi" w:cstheme="majorBidi" w:hint="cs"/>
          <w:sz w:val="30"/>
          <w:szCs w:val="30"/>
          <w:cs/>
        </w:rPr>
        <w:t xml:space="preserve">มีคำสั่งอนุญาตให้ขยายระยะเวลาไปถึงวันที่ </w:t>
      </w:r>
      <w:r w:rsidR="000945EC" w:rsidRPr="000945EC">
        <w:rPr>
          <w:rFonts w:asciiTheme="majorBidi" w:hAnsiTheme="majorBidi" w:cstheme="majorBidi"/>
          <w:sz w:val="30"/>
          <w:szCs w:val="30"/>
        </w:rPr>
        <w:t>2</w:t>
      </w:r>
      <w:r w:rsidR="007E415F" w:rsidRPr="005E248E">
        <w:rPr>
          <w:rFonts w:asciiTheme="majorBidi" w:hAnsiTheme="majorBidi" w:cstheme="majorBidi"/>
          <w:sz w:val="30"/>
          <w:szCs w:val="30"/>
        </w:rPr>
        <w:t>9</w:t>
      </w:r>
      <w:r w:rsidR="00CD3962" w:rsidRPr="005E248E">
        <w:rPr>
          <w:rFonts w:asciiTheme="majorBidi" w:hAnsiTheme="majorBidi" w:cstheme="majorBidi"/>
          <w:sz w:val="30"/>
          <w:szCs w:val="30"/>
        </w:rPr>
        <w:t xml:space="preserve"> </w:t>
      </w:r>
      <w:r w:rsidR="00CD3962" w:rsidRPr="005E248E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0945EC" w:rsidRPr="000945EC">
        <w:rPr>
          <w:rFonts w:asciiTheme="majorBidi" w:hAnsiTheme="majorBidi" w:cstheme="majorBidi"/>
          <w:sz w:val="30"/>
          <w:szCs w:val="30"/>
        </w:rPr>
        <w:t>25</w:t>
      </w:r>
      <w:r w:rsidR="00C44ED6" w:rsidRPr="005E248E">
        <w:rPr>
          <w:rFonts w:asciiTheme="majorBidi" w:hAnsiTheme="majorBidi" w:cstheme="majorBidi"/>
          <w:sz w:val="30"/>
          <w:szCs w:val="30"/>
        </w:rPr>
        <w:t>6</w:t>
      </w:r>
      <w:r w:rsidR="002C771C" w:rsidRPr="005E248E">
        <w:rPr>
          <w:rFonts w:asciiTheme="majorBidi" w:hAnsiTheme="majorBidi" w:cstheme="majorBidi"/>
          <w:sz w:val="30"/>
          <w:szCs w:val="30"/>
        </w:rPr>
        <w:t>8</w:t>
      </w:r>
      <w:r w:rsidR="008F6D87">
        <w:rPr>
          <w:rFonts w:asciiTheme="majorBidi" w:hAnsiTheme="majorBidi" w:cstheme="majorBidi"/>
          <w:sz w:val="30"/>
          <w:szCs w:val="30"/>
        </w:rPr>
        <w:t xml:space="preserve"> </w:t>
      </w:r>
    </w:p>
    <w:p w14:paraId="2348652D" w14:textId="3B634C50" w:rsidR="00FA3358" w:rsidRPr="00F2774B" w:rsidRDefault="00FA3358" w:rsidP="00765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p w14:paraId="0BE1D6E8" w14:textId="009E1CDE" w:rsidR="00297A37" w:rsidRPr="00B76231" w:rsidRDefault="00297A37" w:rsidP="00C2398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B76231">
        <w:rPr>
          <w:rFonts w:ascii="Angsana New" w:hAnsi="Angsana New"/>
          <w:bCs/>
          <w:sz w:val="30"/>
          <w:szCs w:val="30"/>
          <w:cs/>
        </w:rPr>
        <w:t>ที่ดิน อาคารและอุปกรณ์</w:t>
      </w:r>
    </w:p>
    <w:p w14:paraId="50755672" w14:textId="77777777" w:rsidR="005644D0" w:rsidRPr="00F2774B" w:rsidRDefault="005644D0" w:rsidP="00B76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432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990"/>
        <w:gridCol w:w="1350"/>
        <w:gridCol w:w="180"/>
        <w:gridCol w:w="1692"/>
      </w:tblGrid>
      <w:tr w:rsidR="0053419F" w:rsidRPr="00A30656" w14:paraId="5665955B" w14:textId="77777777" w:rsidTr="0053419F">
        <w:trPr>
          <w:cantSplit/>
          <w:tblHeader/>
        </w:trPr>
        <w:tc>
          <w:tcPr>
            <w:tcW w:w="5220" w:type="dxa"/>
            <w:vAlign w:val="bottom"/>
          </w:tcPr>
          <w:p w14:paraId="408235DF" w14:textId="39755135" w:rsidR="0053419F" w:rsidRPr="00B76231" w:rsidRDefault="0053419F" w:rsidP="003A7AAE">
            <w:pPr>
              <w:pStyle w:val="acctfourfigures"/>
              <w:tabs>
                <w:tab w:val="left" w:pos="720"/>
              </w:tabs>
              <w:spacing w:line="240" w:lineRule="auto"/>
              <w:ind w:left="193" w:firstLine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E1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งวดเก้าเดือน</w:t>
            </w:r>
            <w:r w:rsidRPr="007E1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Pr="007E1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425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7E1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945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</w:t>
            </w:r>
            <w:r w:rsidRPr="00C44E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  <w:r w:rsidRPr="002C77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990" w:type="dxa"/>
          </w:tcPr>
          <w:p w14:paraId="32B7B0A4" w14:textId="77777777" w:rsidR="0053419F" w:rsidRDefault="0053419F" w:rsidP="00FA7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DE7BA83" w14:textId="6A738171" w:rsidR="0053419F" w:rsidRPr="00B76231" w:rsidRDefault="0053419F" w:rsidP="00FA7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8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2993A356" w14:textId="3275D7E2" w:rsidR="0053419F" w:rsidRPr="00B76231" w:rsidRDefault="0053419F" w:rsidP="00FA7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62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FEDED31" w14:textId="77777777" w:rsidR="0053419F" w:rsidRPr="00B76231" w:rsidRDefault="0053419F" w:rsidP="00FA759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692" w:type="dxa"/>
            <w:vAlign w:val="bottom"/>
          </w:tcPr>
          <w:p w14:paraId="05B12734" w14:textId="77777777" w:rsidR="0053419F" w:rsidRPr="00B76231" w:rsidRDefault="0053419F" w:rsidP="00FA759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762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839A46B" w14:textId="77777777" w:rsidR="0053419F" w:rsidRPr="00B76231" w:rsidRDefault="0053419F" w:rsidP="00FA759C">
            <w:pPr>
              <w:pStyle w:val="acctmergecolhdg"/>
              <w:spacing w:line="240" w:lineRule="auto"/>
              <w:ind w:right="-12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762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53419F" w:rsidRPr="00A30656" w14:paraId="54A58934" w14:textId="77777777" w:rsidTr="0053419F">
        <w:trPr>
          <w:cantSplit/>
        </w:trPr>
        <w:tc>
          <w:tcPr>
            <w:tcW w:w="5220" w:type="dxa"/>
          </w:tcPr>
          <w:p w14:paraId="121FA0E6" w14:textId="77777777" w:rsidR="0053419F" w:rsidRPr="00B76231" w:rsidRDefault="0053419F" w:rsidP="00FA759C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0B940BD" w14:textId="77777777" w:rsidR="0053419F" w:rsidRPr="00B76231" w:rsidRDefault="0053419F" w:rsidP="00FA75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222" w:type="dxa"/>
            <w:gridSpan w:val="3"/>
          </w:tcPr>
          <w:p w14:paraId="6FD4E015" w14:textId="6DEB2361" w:rsidR="0053419F" w:rsidRPr="00B76231" w:rsidRDefault="0053419F" w:rsidP="00FA75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762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3419F" w:rsidRPr="00A30656" w14:paraId="59A19167" w14:textId="77777777" w:rsidTr="0053419F">
        <w:trPr>
          <w:cantSplit/>
        </w:trPr>
        <w:tc>
          <w:tcPr>
            <w:tcW w:w="5220" w:type="dxa"/>
          </w:tcPr>
          <w:p w14:paraId="6D8D683B" w14:textId="4CC3E007" w:rsidR="0053419F" w:rsidRPr="00B76231" w:rsidRDefault="0053419F" w:rsidP="00952C6A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7623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B76231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B7623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และการโอนเข้า</w:t>
            </w:r>
            <w:r w:rsidRPr="00B762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7623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1E471A1B" w14:textId="77777777" w:rsidR="0053419F" w:rsidRPr="000945EC" w:rsidRDefault="0053419F" w:rsidP="00952C6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CF05A09" w14:textId="0DF58049" w:rsidR="0053419F" w:rsidRPr="001B78C8" w:rsidRDefault="0053419F" w:rsidP="00952C6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</w:t>
            </w:r>
            <w:r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80" w:type="dxa"/>
          </w:tcPr>
          <w:p w14:paraId="1BBADFF1" w14:textId="77777777" w:rsidR="0053419F" w:rsidRPr="00B76231" w:rsidRDefault="0053419F" w:rsidP="00952C6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6B2DDDC4" w14:textId="6B53B9E3" w:rsidR="0053419F" w:rsidRPr="00B76231" w:rsidRDefault="0053419F" w:rsidP="00952C6A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464</w:t>
            </w:r>
          </w:p>
        </w:tc>
      </w:tr>
      <w:tr w:rsidR="0053419F" w:rsidRPr="00A30656" w14:paraId="7DC536D8" w14:textId="77777777" w:rsidTr="0053419F">
        <w:trPr>
          <w:cantSplit/>
        </w:trPr>
        <w:tc>
          <w:tcPr>
            <w:tcW w:w="5220" w:type="dxa"/>
          </w:tcPr>
          <w:p w14:paraId="44AA1A43" w14:textId="31A55511" w:rsidR="0053419F" w:rsidRPr="00B76231" w:rsidRDefault="0053419F" w:rsidP="00952C6A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623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จำหน่ายและการ</w:t>
            </w:r>
            <w:r w:rsidRPr="00B762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โอนออก </w:t>
            </w:r>
            <w:r w:rsidRPr="00B7623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7623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1B357986" w14:textId="77777777" w:rsidR="0053419F" w:rsidRDefault="0053419F" w:rsidP="00952C6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CBE54D4" w14:textId="28C15062" w:rsidR="0053419F" w:rsidRPr="001B78C8" w:rsidRDefault="0053419F" w:rsidP="00952C6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45)</w:t>
            </w:r>
          </w:p>
        </w:tc>
        <w:tc>
          <w:tcPr>
            <w:tcW w:w="180" w:type="dxa"/>
          </w:tcPr>
          <w:p w14:paraId="3CC936B6" w14:textId="77777777" w:rsidR="0053419F" w:rsidRPr="00B76231" w:rsidRDefault="0053419F" w:rsidP="00952C6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E44BAF6" w14:textId="54083BD4" w:rsidR="0053419F" w:rsidRPr="00B76231" w:rsidRDefault="0053419F" w:rsidP="00952C6A">
            <w:pPr>
              <w:pStyle w:val="acctfourfigures"/>
              <w:tabs>
                <w:tab w:val="clear" w:pos="765"/>
                <w:tab w:val="decimal" w:pos="134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6)</w:t>
            </w:r>
          </w:p>
        </w:tc>
      </w:tr>
      <w:tr w:rsidR="0053419F" w:rsidRPr="00A30656" w14:paraId="319832A8" w14:textId="77777777" w:rsidTr="0053419F">
        <w:trPr>
          <w:cantSplit/>
        </w:trPr>
        <w:tc>
          <w:tcPr>
            <w:tcW w:w="5220" w:type="dxa"/>
          </w:tcPr>
          <w:p w14:paraId="0A52169A" w14:textId="0EEFD0C0" w:rsidR="0053419F" w:rsidRPr="00B76231" w:rsidRDefault="0053419F" w:rsidP="00952C6A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การโอนจัดประเภท</w:t>
            </w:r>
            <w:r w:rsidRPr="0022712B">
              <w:rPr>
                <w:rFonts w:asciiTheme="majorBidi" w:hAnsiTheme="majorBidi"/>
                <w:sz w:val="30"/>
                <w:szCs w:val="30"/>
                <w:cs/>
              </w:rPr>
              <w:t>เป็นกลุ่มสินทรัพย์ที่ถือไว้เพื่อขาย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74553E2C" w14:textId="51CBB9BF" w:rsidR="0053419F" w:rsidRPr="0053419F" w:rsidRDefault="0053419F" w:rsidP="005341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3419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350" w:type="dxa"/>
          </w:tcPr>
          <w:p w14:paraId="0A39C3ED" w14:textId="6D83CCD0" w:rsidR="0053419F" w:rsidRDefault="0053419F" w:rsidP="00952C6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(27)</w:t>
            </w:r>
          </w:p>
        </w:tc>
        <w:tc>
          <w:tcPr>
            <w:tcW w:w="180" w:type="dxa"/>
          </w:tcPr>
          <w:p w14:paraId="651E147E" w14:textId="77777777" w:rsidR="0053419F" w:rsidRPr="00B76231" w:rsidRDefault="0053419F" w:rsidP="00952C6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4E0504DB" w14:textId="7381F2FE" w:rsidR="0053419F" w:rsidRDefault="0053419F" w:rsidP="00952C6A">
            <w:pPr>
              <w:pStyle w:val="acctfourfigures"/>
              <w:tabs>
                <w:tab w:val="clear" w:pos="765"/>
                <w:tab w:val="decimal" w:pos="134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63BFC02" w14:textId="763FC8E4" w:rsidR="005644D0" w:rsidRPr="00F2774B" w:rsidRDefault="005644D0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Cs/>
          <w:sz w:val="30"/>
          <w:szCs w:val="30"/>
        </w:rPr>
      </w:pPr>
    </w:p>
    <w:p w14:paraId="71415920" w14:textId="315EDA3F" w:rsidR="00A72734" w:rsidRPr="00B76231" w:rsidRDefault="00A72734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76231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กลุ่มบริษัทและบริษัทรับรู้ค่าเสื่อมราคาของที่ดิน อาคารและอุปกรณ์ไม่รวมสินทรัพย์สิทธิการใช้สำหรับ</w:t>
      </w:r>
      <w:r w:rsidR="0010794E">
        <w:rPr>
          <w:rFonts w:asciiTheme="majorBidi" w:hAnsiTheme="majorBidi" w:cstheme="majorBidi"/>
          <w:sz w:val="30"/>
          <w:szCs w:val="30"/>
          <w:cs/>
        </w:rPr>
        <w:t>งวดเก้าเดือน</w:t>
      </w:r>
      <w:r w:rsidR="00EE2CD7" w:rsidRPr="00B76231">
        <w:rPr>
          <w:rFonts w:ascii="Angsana New" w:hAnsi="Angsana New"/>
          <w:sz w:val="30"/>
          <w:szCs w:val="30"/>
          <w:cs/>
        </w:rPr>
        <w:t>สิ้นสุดวันที่</w:t>
      </w:r>
      <w:r w:rsidR="000B7843" w:rsidRPr="00B76231">
        <w:rPr>
          <w:rFonts w:ascii="Angsana New" w:hAnsi="Angsana New" w:hint="cs"/>
          <w:sz w:val="30"/>
          <w:szCs w:val="30"/>
          <w:cs/>
        </w:rPr>
        <w:t xml:space="preserve"> </w:t>
      </w:r>
      <w:r w:rsidR="00C425FA" w:rsidRPr="00C425FA">
        <w:rPr>
          <w:rFonts w:asciiTheme="majorBidi" w:hAnsiTheme="majorBidi" w:cstheme="majorBidi"/>
          <w:sz w:val="30"/>
          <w:szCs w:val="30"/>
        </w:rPr>
        <w:t>30</w:t>
      </w:r>
      <w:r w:rsidR="0010794E">
        <w:rPr>
          <w:rFonts w:asciiTheme="majorBidi" w:hAnsiTheme="majorBidi" w:cstheme="majorBidi"/>
          <w:sz w:val="30"/>
          <w:szCs w:val="30"/>
        </w:rPr>
        <w:t xml:space="preserve"> </w:t>
      </w:r>
      <w:r w:rsidR="0010794E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3170C3" w:rsidRPr="002F3B0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945EC" w:rsidRPr="000945EC">
        <w:rPr>
          <w:rFonts w:asciiTheme="majorBidi" w:hAnsiTheme="majorBidi" w:cstheme="majorBidi"/>
          <w:sz w:val="30"/>
          <w:szCs w:val="30"/>
        </w:rPr>
        <w:t>25</w:t>
      </w:r>
      <w:r w:rsidR="00C44ED6" w:rsidRPr="00C44ED6">
        <w:rPr>
          <w:rFonts w:asciiTheme="majorBidi" w:hAnsiTheme="majorBidi" w:cstheme="majorBidi"/>
          <w:sz w:val="30"/>
          <w:szCs w:val="30"/>
        </w:rPr>
        <w:t>6</w:t>
      </w:r>
      <w:r w:rsidR="002C771C" w:rsidRPr="002C771C">
        <w:rPr>
          <w:rFonts w:asciiTheme="majorBidi" w:hAnsiTheme="majorBidi" w:cstheme="majorBidi"/>
          <w:sz w:val="30"/>
          <w:szCs w:val="30"/>
        </w:rPr>
        <w:t>8</w:t>
      </w:r>
      <w:r w:rsidR="000B7843" w:rsidRPr="00B762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944AF">
        <w:rPr>
          <w:rFonts w:asciiTheme="majorBidi" w:hAnsiTheme="majorBidi" w:cstheme="majorBidi"/>
          <w:sz w:val="30"/>
          <w:szCs w:val="30"/>
          <w:cs/>
        </w:rPr>
        <w:t>จำนว</w:t>
      </w:r>
      <w:r w:rsidR="00222375" w:rsidRPr="00F944AF">
        <w:rPr>
          <w:rFonts w:asciiTheme="majorBidi" w:hAnsiTheme="majorBidi" w:cstheme="majorBidi" w:hint="cs"/>
          <w:sz w:val="30"/>
          <w:szCs w:val="30"/>
          <w:cs/>
        </w:rPr>
        <w:t>น</w:t>
      </w:r>
      <w:r w:rsidR="00FC3954" w:rsidRPr="00F944AF">
        <w:rPr>
          <w:rFonts w:asciiTheme="majorBidi" w:hAnsiTheme="majorBidi" w:cstheme="majorBidi"/>
          <w:sz w:val="30"/>
          <w:szCs w:val="30"/>
        </w:rPr>
        <w:t xml:space="preserve"> </w:t>
      </w:r>
      <w:r w:rsidR="000945EC" w:rsidRPr="000945EC">
        <w:rPr>
          <w:rFonts w:asciiTheme="majorBidi" w:hAnsiTheme="majorBidi" w:cstheme="majorBidi"/>
          <w:sz w:val="30"/>
          <w:szCs w:val="30"/>
        </w:rPr>
        <w:t>55</w:t>
      </w:r>
      <w:r w:rsidR="00E275BF">
        <w:rPr>
          <w:rFonts w:asciiTheme="majorBidi" w:hAnsiTheme="majorBidi" w:cstheme="majorBidi"/>
          <w:sz w:val="30"/>
          <w:szCs w:val="30"/>
        </w:rPr>
        <w:t>.</w:t>
      </w:r>
      <w:r w:rsidR="002C771C" w:rsidRPr="002C771C">
        <w:rPr>
          <w:rFonts w:asciiTheme="majorBidi" w:hAnsiTheme="majorBidi" w:cstheme="majorBidi"/>
          <w:sz w:val="30"/>
          <w:szCs w:val="30"/>
        </w:rPr>
        <w:t>8</w:t>
      </w:r>
      <w:r w:rsidR="000945EC" w:rsidRPr="000945EC">
        <w:rPr>
          <w:rFonts w:asciiTheme="majorBidi" w:hAnsiTheme="majorBidi" w:cstheme="majorBidi"/>
          <w:sz w:val="30"/>
          <w:szCs w:val="30"/>
        </w:rPr>
        <w:t>2</w:t>
      </w:r>
      <w:r w:rsidR="00E275BF">
        <w:rPr>
          <w:rFonts w:asciiTheme="majorBidi" w:hAnsiTheme="majorBidi" w:cstheme="majorBidi"/>
          <w:sz w:val="30"/>
          <w:szCs w:val="30"/>
        </w:rPr>
        <w:t xml:space="preserve"> </w:t>
      </w:r>
      <w:r w:rsidRPr="00F944AF">
        <w:rPr>
          <w:rFonts w:asciiTheme="majorBidi" w:hAnsiTheme="majorBidi" w:cstheme="majorBidi"/>
          <w:sz w:val="30"/>
          <w:szCs w:val="30"/>
          <w:cs/>
        </w:rPr>
        <w:t>ล้าน</w:t>
      </w:r>
      <w:r w:rsidRPr="00B76231">
        <w:rPr>
          <w:rFonts w:asciiTheme="majorBidi" w:hAnsiTheme="majorBidi" w:cstheme="majorBidi"/>
          <w:sz w:val="30"/>
          <w:szCs w:val="30"/>
          <w:cs/>
        </w:rPr>
        <w:t>บาท และจำนว</w:t>
      </w:r>
      <w:r w:rsidR="00222375" w:rsidRPr="00B76231">
        <w:rPr>
          <w:rFonts w:asciiTheme="majorBidi" w:hAnsiTheme="majorBidi" w:cstheme="majorBidi" w:hint="cs"/>
          <w:sz w:val="30"/>
          <w:szCs w:val="30"/>
          <w:cs/>
        </w:rPr>
        <w:t>น</w:t>
      </w:r>
      <w:r w:rsidR="00753E29">
        <w:rPr>
          <w:rFonts w:asciiTheme="majorBidi" w:hAnsiTheme="majorBidi" w:cstheme="majorBidi"/>
          <w:sz w:val="30"/>
          <w:szCs w:val="30"/>
        </w:rPr>
        <w:t xml:space="preserve"> </w:t>
      </w:r>
      <w:r w:rsidR="000945EC" w:rsidRPr="000945EC">
        <w:rPr>
          <w:rFonts w:asciiTheme="majorBidi" w:hAnsiTheme="majorBidi" w:cstheme="majorBidi"/>
          <w:sz w:val="30"/>
          <w:szCs w:val="30"/>
        </w:rPr>
        <w:t>2</w:t>
      </w:r>
      <w:r w:rsidR="002C771C" w:rsidRPr="002C771C">
        <w:rPr>
          <w:rFonts w:asciiTheme="majorBidi" w:hAnsiTheme="majorBidi" w:cstheme="majorBidi"/>
          <w:sz w:val="30"/>
          <w:szCs w:val="30"/>
        </w:rPr>
        <w:t>9</w:t>
      </w:r>
      <w:r w:rsidR="00E275BF">
        <w:rPr>
          <w:rFonts w:asciiTheme="majorBidi" w:hAnsiTheme="majorBidi" w:cstheme="majorBidi"/>
          <w:sz w:val="30"/>
          <w:szCs w:val="30"/>
        </w:rPr>
        <w:t>.</w:t>
      </w:r>
      <w:r w:rsidR="000945EC" w:rsidRPr="000945EC">
        <w:rPr>
          <w:rFonts w:asciiTheme="majorBidi" w:hAnsiTheme="majorBidi" w:cstheme="majorBidi"/>
          <w:sz w:val="30"/>
          <w:szCs w:val="30"/>
        </w:rPr>
        <w:t>5</w:t>
      </w:r>
      <w:r w:rsidR="00C44ED6" w:rsidRPr="00C44ED6">
        <w:rPr>
          <w:rFonts w:asciiTheme="majorBidi" w:hAnsiTheme="majorBidi" w:cstheme="majorBidi"/>
          <w:sz w:val="30"/>
          <w:szCs w:val="30"/>
        </w:rPr>
        <w:t>7</w:t>
      </w:r>
      <w:r w:rsidR="00FC3954" w:rsidRPr="00B76231">
        <w:rPr>
          <w:rFonts w:asciiTheme="majorBidi" w:hAnsiTheme="majorBidi" w:cstheme="majorBidi"/>
          <w:sz w:val="30"/>
          <w:szCs w:val="30"/>
        </w:rPr>
        <w:t xml:space="preserve"> </w:t>
      </w:r>
      <w:r w:rsidRPr="00B76231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38D789E8" w14:textId="77777777" w:rsidR="006C06DD" w:rsidRPr="00F2774B" w:rsidRDefault="006C06DD" w:rsidP="005644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9060C0A" w14:textId="2D2DD0D8" w:rsidR="002430EB" w:rsidRDefault="003170C3" w:rsidP="007A5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5E3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425FA" w:rsidRPr="00C425FA">
        <w:rPr>
          <w:rFonts w:asciiTheme="majorBidi" w:hAnsiTheme="majorBidi" w:cstheme="majorBidi"/>
          <w:sz w:val="30"/>
          <w:szCs w:val="30"/>
        </w:rPr>
        <w:t>30</w:t>
      </w:r>
      <w:r w:rsidR="0010794E">
        <w:rPr>
          <w:rFonts w:asciiTheme="majorBidi" w:hAnsiTheme="majorBidi" w:cstheme="majorBidi"/>
          <w:sz w:val="30"/>
          <w:szCs w:val="30"/>
        </w:rPr>
        <w:t xml:space="preserve"> </w:t>
      </w:r>
      <w:r w:rsidR="0010794E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7A5E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945EC" w:rsidRPr="000945EC">
        <w:rPr>
          <w:rFonts w:asciiTheme="majorBidi" w:hAnsiTheme="majorBidi" w:cstheme="majorBidi"/>
          <w:sz w:val="30"/>
          <w:szCs w:val="30"/>
        </w:rPr>
        <w:t>25</w:t>
      </w:r>
      <w:r w:rsidR="00C44ED6" w:rsidRPr="00C44ED6">
        <w:rPr>
          <w:rFonts w:asciiTheme="majorBidi" w:hAnsiTheme="majorBidi" w:cstheme="majorBidi"/>
          <w:sz w:val="30"/>
          <w:szCs w:val="30"/>
        </w:rPr>
        <w:t>6</w:t>
      </w:r>
      <w:r w:rsidR="002C771C" w:rsidRPr="002C771C">
        <w:rPr>
          <w:rFonts w:asciiTheme="majorBidi" w:hAnsiTheme="majorBidi" w:cstheme="majorBidi"/>
          <w:sz w:val="30"/>
          <w:szCs w:val="30"/>
        </w:rPr>
        <w:t>8</w:t>
      </w:r>
      <w:r w:rsidR="00F36B83" w:rsidRPr="00D02C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430EB" w:rsidRPr="007A5E33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อาคารและอุปกรณ์ของกลุ่มบริษัทมูลค่าสุทธิตามบัญชีจำนวน</w:t>
      </w:r>
      <w:r w:rsidR="00E25796" w:rsidRPr="007A5E33">
        <w:rPr>
          <w:rFonts w:asciiTheme="majorBidi" w:hAnsiTheme="majorBidi" w:cstheme="majorBidi"/>
          <w:sz w:val="30"/>
          <w:szCs w:val="30"/>
        </w:rPr>
        <w:t xml:space="preserve"> </w:t>
      </w:r>
      <w:r w:rsidR="000945EC" w:rsidRPr="000945EC">
        <w:rPr>
          <w:rFonts w:asciiTheme="majorBidi" w:hAnsiTheme="majorBidi" w:cstheme="majorBidi"/>
          <w:sz w:val="30"/>
          <w:szCs w:val="30"/>
        </w:rPr>
        <w:t>5</w:t>
      </w:r>
      <w:r w:rsidR="002C771C" w:rsidRPr="002C771C">
        <w:rPr>
          <w:rFonts w:asciiTheme="majorBidi" w:hAnsiTheme="majorBidi" w:cstheme="majorBidi"/>
          <w:sz w:val="30"/>
          <w:szCs w:val="30"/>
        </w:rPr>
        <w:t>9</w:t>
      </w:r>
      <w:r w:rsidR="000945EC" w:rsidRPr="000945EC">
        <w:rPr>
          <w:rFonts w:asciiTheme="majorBidi" w:hAnsiTheme="majorBidi" w:cstheme="majorBidi"/>
          <w:sz w:val="30"/>
          <w:szCs w:val="30"/>
        </w:rPr>
        <w:t>5</w:t>
      </w:r>
      <w:r w:rsidR="005F4563">
        <w:rPr>
          <w:rFonts w:asciiTheme="majorBidi" w:hAnsiTheme="majorBidi" w:cstheme="majorBidi"/>
          <w:sz w:val="30"/>
          <w:szCs w:val="30"/>
        </w:rPr>
        <w:t>.</w:t>
      </w:r>
      <w:r w:rsidR="00C44ED6" w:rsidRPr="00C44ED6">
        <w:rPr>
          <w:rFonts w:asciiTheme="majorBidi" w:hAnsiTheme="majorBidi" w:cstheme="majorBidi"/>
          <w:sz w:val="30"/>
          <w:szCs w:val="30"/>
        </w:rPr>
        <w:t>16</w:t>
      </w:r>
      <w:r w:rsidR="00EE2CD7" w:rsidRPr="007A5E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30EB" w:rsidRPr="007A5E3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430EB" w:rsidRPr="00D02C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81CAD" w:rsidRPr="00D02C24">
        <w:rPr>
          <w:rFonts w:asciiTheme="majorBidi" w:hAnsiTheme="majorBidi" w:cstheme="majorBidi"/>
          <w:sz w:val="30"/>
          <w:szCs w:val="30"/>
          <w:cs/>
        </w:rPr>
        <w:t xml:space="preserve">         </w:t>
      </w:r>
      <w:r w:rsidR="00B027A1">
        <w:rPr>
          <w:rFonts w:asciiTheme="majorBidi" w:hAnsiTheme="majorBidi" w:cstheme="majorBidi"/>
          <w:sz w:val="30"/>
          <w:szCs w:val="30"/>
        </w:rPr>
        <w:br/>
      </w:r>
      <w:r w:rsidR="002430EB" w:rsidRPr="007A5E3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425FA" w:rsidRPr="00C425FA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C44ED6" w:rsidRPr="00C44ED6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2430EB" w:rsidRPr="007A5E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0945EC" w:rsidRPr="000945EC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C44ED6" w:rsidRPr="00C44ED6">
        <w:rPr>
          <w:rFonts w:asciiTheme="majorBidi" w:hAnsiTheme="majorBidi" w:cstheme="majorBidi"/>
          <w:i/>
          <w:iCs/>
          <w:sz w:val="30"/>
          <w:szCs w:val="30"/>
        </w:rPr>
        <w:t>67</w:t>
      </w:r>
      <w:r w:rsidR="002430EB" w:rsidRPr="007A5E33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A2055" w:rsidRPr="007A5E3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44ED6" w:rsidRPr="00C44ED6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0945EC" w:rsidRPr="000945EC">
        <w:rPr>
          <w:rFonts w:asciiTheme="majorBidi" w:hAnsiTheme="majorBidi" w:cstheme="majorBidi"/>
          <w:i/>
          <w:iCs/>
          <w:sz w:val="30"/>
          <w:szCs w:val="30"/>
        </w:rPr>
        <w:t>22</w:t>
      </w:r>
      <w:r w:rsidR="000168D7" w:rsidRPr="007A5E3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945EC" w:rsidRPr="000945EC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C44ED6" w:rsidRPr="00C44ED6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0168D7" w:rsidRPr="007A5E3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430EB" w:rsidRPr="007A5E3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2430EB" w:rsidRPr="007A5E33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2430EB" w:rsidRPr="007A5E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2759" w:rsidRPr="00D02C24">
        <w:rPr>
          <w:rFonts w:asciiTheme="majorBidi" w:hAnsiTheme="majorBidi" w:cstheme="majorBidi"/>
          <w:sz w:val="30"/>
          <w:szCs w:val="30"/>
          <w:cs/>
        </w:rPr>
        <w:t>ใช้ในการ</w:t>
      </w:r>
      <w:r w:rsidR="002430EB" w:rsidRPr="00D02C24">
        <w:rPr>
          <w:rFonts w:asciiTheme="majorBidi" w:hAnsiTheme="majorBidi" w:cstheme="majorBidi"/>
          <w:sz w:val="30"/>
          <w:szCs w:val="30"/>
          <w:cs/>
        </w:rPr>
        <w:t>ค้ำประกันวงเงินสินเชื่อ วงเงินเบิกเกินบัญชี</w:t>
      </w:r>
      <w:r w:rsidR="00FD5468" w:rsidRPr="00D02C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30EB" w:rsidRPr="00D02C24">
        <w:rPr>
          <w:rFonts w:asciiTheme="majorBidi" w:hAnsiTheme="majorBidi" w:cstheme="majorBidi"/>
          <w:sz w:val="30"/>
          <w:szCs w:val="30"/>
          <w:cs/>
        </w:rPr>
        <w:t>วงเงินกู้ยืม</w:t>
      </w:r>
      <w:r w:rsidR="00793200">
        <w:rPr>
          <w:rFonts w:asciiTheme="majorBidi" w:hAnsiTheme="majorBidi" w:cstheme="majorBidi" w:hint="cs"/>
          <w:sz w:val="30"/>
          <w:szCs w:val="30"/>
          <w:cs/>
        </w:rPr>
        <w:t>และหุ้นกู้</w:t>
      </w:r>
      <w:r w:rsidR="002430EB" w:rsidRPr="00D02C24">
        <w:rPr>
          <w:rFonts w:asciiTheme="majorBidi" w:hAnsiTheme="majorBidi" w:cstheme="majorBidi"/>
          <w:sz w:val="30"/>
          <w:szCs w:val="30"/>
          <w:cs/>
        </w:rPr>
        <w:t>ของ</w:t>
      </w:r>
      <w:r w:rsidR="007A223B" w:rsidRPr="00D02C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30EB" w:rsidRPr="00D02C24">
        <w:rPr>
          <w:rFonts w:asciiTheme="majorBidi" w:hAnsiTheme="majorBidi" w:cstheme="majorBidi"/>
          <w:sz w:val="30"/>
          <w:szCs w:val="30"/>
          <w:cs/>
        </w:rPr>
        <w:t>กลุ่มบริษัทกับสถาบันการเงินในประเทศหลายแห่ง</w:t>
      </w:r>
    </w:p>
    <w:bookmarkEnd w:id="5"/>
    <w:p w14:paraId="0759DBBC" w14:textId="70FFAB80" w:rsidR="00016D17" w:rsidRPr="00CD7A2E" w:rsidRDefault="008D721A" w:rsidP="00A17E9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CD7A2E">
        <w:rPr>
          <w:rFonts w:asciiTheme="majorBidi" w:hAnsiTheme="majorBidi" w:cstheme="majorBidi" w:hint="cs"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387A9EDE" w14:textId="77777777" w:rsidR="00277B7E" w:rsidRPr="00F2774B" w:rsidRDefault="00277B7E" w:rsidP="00B604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B883FA" w14:textId="50A7205E" w:rsidR="005508C1" w:rsidRPr="00CD7A2E" w:rsidRDefault="005508C1" w:rsidP="00550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CD7A2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เงินกู้ยืมระยะสั้นจากสถาบันการเงิน</w:t>
      </w:r>
    </w:p>
    <w:p w14:paraId="404057A1" w14:textId="36F744BD" w:rsidR="00F37C93" w:rsidRDefault="003170C3" w:rsidP="00CD7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80F42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C425FA" w:rsidRPr="00C425FA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10794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0794E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Pr="00480F4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0945EC" w:rsidRPr="000945EC">
        <w:rPr>
          <w:rFonts w:asciiTheme="majorBidi" w:hAnsiTheme="majorBidi" w:cstheme="majorBidi"/>
          <w:spacing w:val="-2"/>
          <w:sz w:val="30"/>
          <w:szCs w:val="30"/>
        </w:rPr>
        <w:t>25</w:t>
      </w:r>
      <w:r w:rsidR="00C44ED6" w:rsidRPr="00C44ED6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2C771C" w:rsidRPr="002C771C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F36B83" w:rsidRPr="00480F4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D7E8E" w:rsidRPr="00480F42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กลุ่มบริษัทและ</w:t>
      </w:r>
      <w:r w:rsidR="00C26110" w:rsidRPr="00480F42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1D25E4" w:rsidRPr="00480F42">
        <w:rPr>
          <w:rFonts w:asciiTheme="majorBidi" w:hAnsiTheme="majorBidi" w:cstheme="majorBidi"/>
          <w:spacing w:val="-2"/>
          <w:sz w:val="30"/>
          <w:szCs w:val="30"/>
          <w:cs/>
        </w:rPr>
        <w:t>มี</w:t>
      </w:r>
      <w:r w:rsidR="00D5638C" w:rsidRPr="00480F42">
        <w:rPr>
          <w:rFonts w:asciiTheme="majorBidi" w:hAnsiTheme="majorBidi" w:cstheme="majorBidi"/>
          <w:spacing w:val="-2"/>
          <w:sz w:val="30"/>
          <w:szCs w:val="30"/>
          <w:cs/>
        </w:rPr>
        <w:t>สัญญากู้ยืม</w:t>
      </w:r>
      <w:r w:rsidR="00B859AF" w:rsidRPr="00480F42">
        <w:rPr>
          <w:rFonts w:asciiTheme="majorBidi" w:hAnsiTheme="majorBidi" w:cstheme="majorBidi"/>
          <w:spacing w:val="-2"/>
          <w:sz w:val="30"/>
          <w:szCs w:val="30"/>
          <w:cs/>
        </w:rPr>
        <w:t>เงิน</w:t>
      </w:r>
      <w:r w:rsidR="00D5638C" w:rsidRPr="00480F42">
        <w:rPr>
          <w:rFonts w:asciiTheme="majorBidi" w:hAnsiTheme="majorBidi" w:cstheme="majorBidi"/>
          <w:spacing w:val="-2"/>
          <w:sz w:val="30"/>
          <w:szCs w:val="30"/>
          <w:cs/>
        </w:rPr>
        <w:t>ระยะสั้นจากสถาบันการเงิน</w:t>
      </w:r>
      <w:r w:rsidR="00B859AF" w:rsidRPr="00480F42">
        <w:rPr>
          <w:rFonts w:asciiTheme="majorBidi" w:hAnsiTheme="majorBidi" w:cstheme="majorBidi"/>
          <w:spacing w:val="-2"/>
          <w:sz w:val="30"/>
          <w:szCs w:val="30"/>
          <w:cs/>
        </w:rPr>
        <w:t>ในประเทศหลายแห่ง</w:t>
      </w:r>
      <w:r w:rsidR="00B859AF" w:rsidRPr="00CD7A2E">
        <w:rPr>
          <w:rFonts w:asciiTheme="majorBidi" w:hAnsiTheme="majorBidi" w:cstheme="majorBidi"/>
          <w:spacing w:val="4"/>
          <w:sz w:val="30"/>
          <w:szCs w:val="30"/>
          <w:cs/>
        </w:rPr>
        <w:t>เป็น</w:t>
      </w:r>
      <w:r w:rsidR="00D5638C" w:rsidRPr="00CD7A2E">
        <w:rPr>
          <w:rFonts w:asciiTheme="majorBidi" w:hAnsiTheme="majorBidi" w:cstheme="majorBidi"/>
          <w:spacing w:val="4"/>
          <w:sz w:val="30"/>
          <w:szCs w:val="30"/>
          <w:cs/>
        </w:rPr>
        <w:t>จำนวน</w:t>
      </w:r>
      <w:r w:rsidR="00753E2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C44ED6" w:rsidRPr="00C44ED6">
        <w:rPr>
          <w:rFonts w:asciiTheme="majorBidi" w:hAnsiTheme="majorBidi" w:cstheme="majorBidi"/>
          <w:spacing w:val="4"/>
          <w:sz w:val="30"/>
          <w:szCs w:val="30"/>
        </w:rPr>
        <w:t>1</w:t>
      </w:r>
      <w:r w:rsidR="00E275BF">
        <w:rPr>
          <w:rFonts w:asciiTheme="majorBidi" w:hAnsiTheme="majorBidi" w:cstheme="majorBidi"/>
          <w:spacing w:val="4"/>
          <w:sz w:val="30"/>
          <w:szCs w:val="30"/>
        </w:rPr>
        <w:t>,</w:t>
      </w:r>
      <w:r w:rsidR="00C425FA" w:rsidRPr="00C425FA">
        <w:rPr>
          <w:rFonts w:asciiTheme="majorBidi" w:hAnsiTheme="majorBidi" w:cstheme="majorBidi"/>
          <w:spacing w:val="4"/>
          <w:sz w:val="30"/>
          <w:szCs w:val="30"/>
        </w:rPr>
        <w:t>3</w:t>
      </w:r>
      <w:r w:rsidR="002C771C" w:rsidRPr="002C771C">
        <w:rPr>
          <w:rFonts w:asciiTheme="majorBidi" w:hAnsiTheme="majorBidi" w:cstheme="majorBidi"/>
          <w:spacing w:val="4"/>
          <w:sz w:val="30"/>
          <w:szCs w:val="30"/>
        </w:rPr>
        <w:t>9</w:t>
      </w:r>
      <w:r w:rsidR="00C425FA" w:rsidRPr="00C425FA">
        <w:rPr>
          <w:rFonts w:asciiTheme="majorBidi" w:hAnsiTheme="majorBidi" w:cstheme="majorBidi"/>
          <w:spacing w:val="4"/>
          <w:sz w:val="30"/>
          <w:szCs w:val="30"/>
        </w:rPr>
        <w:t>0</w:t>
      </w:r>
      <w:r w:rsidR="004A2722">
        <w:rPr>
          <w:rFonts w:asciiTheme="majorBidi" w:hAnsiTheme="majorBidi" w:cstheme="majorBidi"/>
          <w:spacing w:val="4"/>
          <w:sz w:val="30"/>
          <w:szCs w:val="30"/>
        </w:rPr>
        <w:t>.67</w:t>
      </w:r>
      <w:r w:rsidR="00AA3835" w:rsidRPr="00CD7A2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5397F" w:rsidRPr="00CD7A2E">
        <w:rPr>
          <w:rFonts w:asciiTheme="majorBidi" w:hAnsiTheme="majorBidi" w:cstheme="majorBidi" w:hint="cs"/>
          <w:spacing w:val="4"/>
          <w:sz w:val="30"/>
          <w:szCs w:val="30"/>
          <w:cs/>
        </w:rPr>
        <w:t>ล้านบาทและ</w:t>
      </w:r>
      <w:r w:rsidR="002E2682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C44ED6" w:rsidRPr="00C44ED6">
        <w:rPr>
          <w:rFonts w:asciiTheme="majorBidi" w:hAnsiTheme="majorBidi" w:cstheme="majorBidi"/>
          <w:sz w:val="30"/>
          <w:szCs w:val="30"/>
        </w:rPr>
        <w:t>1</w:t>
      </w:r>
      <w:r w:rsidR="00E275BF">
        <w:rPr>
          <w:rFonts w:asciiTheme="majorBidi" w:hAnsiTheme="majorBidi" w:cstheme="majorBidi"/>
          <w:sz w:val="30"/>
          <w:szCs w:val="30"/>
        </w:rPr>
        <w:t>,</w:t>
      </w:r>
      <w:r w:rsidR="00C425FA" w:rsidRPr="00C425FA">
        <w:rPr>
          <w:rFonts w:asciiTheme="majorBidi" w:hAnsiTheme="majorBidi" w:cstheme="majorBidi"/>
          <w:sz w:val="30"/>
          <w:szCs w:val="30"/>
        </w:rPr>
        <w:t>3</w:t>
      </w:r>
      <w:r w:rsidR="002C771C" w:rsidRPr="002C771C">
        <w:rPr>
          <w:rFonts w:asciiTheme="majorBidi" w:hAnsiTheme="majorBidi" w:cstheme="majorBidi"/>
          <w:sz w:val="30"/>
          <w:szCs w:val="30"/>
        </w:rPr>
        <w:t>8</w:t>
      </w:r>
      <w:r w:rsidR="00C425FA" w:rsidRPr="00C425FA">
        <w:rPr>
          <w:rFonts w:asciiTheme="majorBidi" w:hAnsiTheme="majorBidi" w:cstheme="majorBidi"/>
          <w:sz w:val="30"/>
          <w:szCs w:val="30"/>
        </w:rPr>
        <w:t>0</w:t>
      </w:r>
      <w:r w:rsidR="00E275BF">
        <w:rPr>
          <w:rFonts w:asciiTheme="majorBidi" w:hAnsiTheme="majorBidi" w:cstheme="majorBidi"/>
          <w:sz w:val="30"/>
          <w:szCs w:val="30"/>
        </w:rPr>
        <w:t>.</w:t>
      </w:r>
      <w:r w:rsidR="00C44ED6" w:rsidRPr="00C44ED6">
        <w:rPr>
          <w:rFonts w:asciiTheme="majorBidi" w:hAnsiTheme="majorBidi" w:cstheme="majorBidi"/>
          <w:sz w:val="30"/>
          <w:szCs w:val="30"/>
        </w:rPr>
        <w:t>4</w:t>
      </w:r>
      <w:r w:rsidR="002C771C" w:rsidRPr="002C771C">
        <w:rPr>
          <w:rFonts w:asciiTheme="majorBidi" w:hAnsiTheme="majorBidi" w:cstheme="majorBidi"/>
          <w:sz w:val="30"/>
          <w:szCs w:val="30"/>
        </w:rPr>
        <w:t>8</w:t>
      </w:r>
      <w:r w:rsidR="00E275BF">
        <w:rPr>
          <w:rFonts w:asciiTheme="majorBidi" w:hAnsiTheme="majorBidi" w:cstheme="majorBidi"/>
          <w:sz w:val="30"/>
          <w:szCs w:val="30"/>
        </w:rPr>
        <w:t xml:space="preserve"> </w:t>
      </w:r>
      <w:r w:rsidR="00B859AF" w:rsidRPr="00CD7A2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582B24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582B24" w:rsidRPr="00CD7A2E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281CAD" w:rsidRPr="00CD7A2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581B" w:rsidRPr="00CD7A2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425FA" w:rsidRPr="00C425FA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C44ED6" w:rsidRPr="00C44ED6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281CAD" w:rsidRPr="00CD7A2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6581B" w:rsidRPr="00CD7A2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0945EC" w:rsidRPr="000945EC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C44ED6" w:rsidRPr="00C44ED6">
        <w:rPr>
          <w:rFonts w:asciiTheme="majorBidi" w:hAnsiTheme="majorBidi" w:cstheme="majorBidi"/>
          <w:i/>
          <w:iCs/>
          <w:sz w:val="30"/>
          <w:szCs w:val="30"/>
        </w:rPr>
        <w:t>67</w:t>
      </w:r>
      <w:r w:rsidR="0016581B" w:rsidRPr="00CD7A2E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B5621" w:rsidRPr="00CD7A2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44ED6" w:rsidRPr="00C44ED6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2E2682" w:rsidRPr="00CD7A2E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C425FA" w:rsidRPr="00C425FA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2C771C" w:rsidRPr="002C771C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C44ED6" w:rsidRPr="00C44ED6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2E2682" w:rsidRPr="00CD7A2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425FA" w:rsidRPr="00C425FA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0945EC" w:rsidRPr="000945EC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2E2682" w:rsidRPr="00CD7A2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6581B" w:rsidRPr="00CD7A2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8733BD" w:rsidRPr="00CD7A2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</w:t>
      </w:r>
      <w:r w:rsidR="00C43B2D" w:rsidRPr="00CD7A2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C44ED6" w:rsidRPr="00C44ED6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2E2682" w:rsidRPr="00CD7A2E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C425FA" w:rsidRPr="00C425FA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C44ED6" w:rsidRPr="00C44ED6">
        <w:rPr>
          <w:rFonts w:asciiTheme="majorBidi" w:hAnsiTheme="majorBidi" w:cstheme="majorBidi"/>
          <w:i/>
          <w:iCs/>
          <w:sz w:val="30"/>
          <w:szCs w:val="30"/>
        </w:rPr>
        <w:t>74</w:t>
      </w:r>
      <w:r w:rsidR="002E2682" w:rsidRPr="00CD7A2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44ED6" w:rsidRPr="00C44ED6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C425FA" w:rsidRPr="00C425FA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2E2682" w:rsidRPr="00CD7A2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43B2D" w:rsidRPr="00CD7A2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C43B2D" w:rsidRPr="00CD7A2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="0016581B" w:rsidRPr="00CD7A2E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B859AF" w:rsidRPr="00CD7A2E">
        <w:rPr>
          <w:rFonts w:asciiTheme="majorBidi" w:hAnsiTheme="majorBidi" w:cstheme="majorBidi"/>
          <w:sz w:val="30"/>
          <w:szCs w:val="30"/>
          <w:cs/>
        </w:rPr>
        <w:t xml:space="preserve"> เงินกู้ยืมดังกล่าวมีอัตราดอกเบี้ยร้อยละ</w:t>
      </w:r>
      <w:r w:rsidR="00C442D2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C44ED6" w:rsidRPr="00C44ED6">
        <w:rPr>
          <w:rFonts w:asciiTheme="majorBidi" w:hAnsiTheme="majorBidi" w:cstheme="majorBidi"/>
          <w:sz w:val="30"/>
          <w:szCs w:val="30"/>
        </w:rPr>
        <w:t>4</w:t>
      </w:r>
      <w:r w:rsidR="00E275BF">
        <w:rPr>
          <w:rFonts w:asciiTheme="majorBidi" w:hAnsiTheme="majorBidi" w:cstheme="majorBidi"/>
          <w:sz w:val="30"/>
          <w:szCs w:val="30"/>
        </w:rPr>
        <w:t>.</w:t>
      </w:r>
      <w:r w:rsidR="000945EC" w:rsidRPr="000945EC">
        <w:rPr>
          <w:rFonts w:asciiTheme="majorBidi" w:hAnsiTheme="majorBidi" w:cstheme="majorBidi"/>
          <w:sz w:val="30"/>
          <w:szCs w:val="30"/>
        </w:rPr>
        <w:t>25</w:t>
      </w:r>
      <w:r w:rsidR="000D0BDF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7A65D8" w:rsidRPr="00CD7A2E">
        <w:rPr>
          <w:rFonts w:asciiTheme="majorBidi" w:hAnsiTheme="majorBidi" w:cstheme="majorBidi" w:hint="cs"/>
          <w:sz w:val="30"/>
          <w:szCs w:val="30"/>
          <w:cs/>
        </w:rPr>
        <w:t>ต่</w:t>
      </w:r>
      <w:r w:rsidR="0016581B" w:rsidRPr="00CD7A2E">
        <w:rPr>
          <w:rFonts w:asciiTheme="majorBidi" w:hAnsiTheme="majorBidi" w:cstheme="majorBidi"/>
          <w:spacing w:val="4"/>
          <w:sz w:val="30"/>
          <w:szCs w:val="30"/>
          <w:cs/>
        </w:rPr>
        <w:t>อปี</w:t>
      </w:r>
      <w:r w:rsidR="00942D5F" w:rsidRPr="00CD7A2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942D5F" w:rsidRPr="00CD7A2E">
        <w:rPr>
          <w:rFonts w:asciiTheme="majorBidi" w:hAnsiTheme="majorBidi" w:cstheme="majorBidi" w:hint="cs"/>
          <w:spacing w:val="4"/>
          <w:sz w:val="30"/>
          <w:szCs w:val="30"/>
          <w:cs/>
        </w:rPr>
        <w:t>ถึง</w:t>
      </w:r>
      <w:r w:rsidR="00F815B6" w:rsidRPr="00CD7A2E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F815B6" w:rsidRPr="00CD7A2E">
        <w:rPr>
          <w:rFonts w:asciiTheme="majorBidi" w:hAnsiTheme="majorBidi" w:cstheme="majorBidi"/>
          <w:spacing w:val="4"/>
          <w:sz w:val="30"/>
          <w:szCs w:val="30"/>
        </w:rPr>
        <w:t xml:space="preserve">MLR </w:t>
      </w:r>
      <w:r w:rsidR="00F815B6" w:rsidRPr="00CD7A2E">
        <w:rPr>
          <w:rFonts w:asciiTheme="majorBidi" w:hAnsiTheme="majorBidi"/>
          <w:spacing w:val="4"/>
          <w:sz w:val="30"/>
          <w:szCs w:val="30"/>
          <w:cs/>
        </w:rPr>
        <w:t>บวกด้วยร้อยละ</w:t>
      </w:r>
      <w:r w:rsidR="00E275BF">
        <w:rPr>
          <w:rFonts w:asciiTheme="majorBidi" w:hAnsiTheme="majorBidi"/>
          <w:spacing w:val="4"/>
          <w:sz w:val="30"/>
          <w:szCs w:val="30"/>
        </w:rPr>
        <w:t xml:space="preserve"> </w:t>
      </w:r>
      <w:r w:rsidR="00C44ED6" w:rsidRPr="00C44ED6">
        <w:rPr>
          <w:rFonts w:asciiTheme="majorBidi" w:hAnsiTheme="majorBidi"/>
          <w:spacing w:val="4"/>
          <w:sz w:val="30"/>
          <w:szCs w:val="30"/>
        </w:rPr>
        <w:t>1</w:t>
      </w:r>
      <w:r w:rsidR="00753E29">
        <w:rPr>
          <w:rFonts w:asciiTheme="majorBidi" w:hAnsiTheme="majorBidi"/>
          <w:spacing w:val="4"/>
          <w:sz w:val="30"/>
          <w:szCs w:val="30"/>
        </w:rPr>
        <w:t xml:space="preserve"> </w:t>
      </w:r>
      <w:r w:rsidR="00F815B6" w:rsidRPr="00CD7A2E">
        <w:rPr>
          <w:rFonts w:asciiTheme="majorBidi" w:hAnsiTheme="majorBidi"/>
          <w:spacing w:val="4"/>
          <w:sz w:val="30"/>
          <w:szCs w:val="30"/>
          <w:cs/>
        </w:rPr>
        <w:t>ต่อปี</w:t>
      </w:r>
      <w:r w:rsidR="00281CAD" w:rsidRPr="00CD7A2E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16581B" w:rsidRPr="00CD7A2E">
        <w:rPr>
          <w:rFonts w:asciiTheme="majorBidi" w:hAnsiTheme="majorBidi" w:cstheme="majorBidi"/>
          <w:i/>
          <w:iCs/>
          <w:spacing w:val="4"/>
          <w:sz w:val="30"/>
          <w:szCs w:val="30"/>
        </w:rPr>
        <w:t>(</w:t>
      </w:r>
      <w:r w:rsidR="00C425FA" w:rsidRPr="00C425FA">
        <w:rPr>
          <w:rFonts w:asciiTheme="majorBidi" w:hAnsiTheme="majorBidi" w:cstheme="majorBidi"/>
          <w:i/>
          <w:iCs/>
          <w:spacing w:val="4"/>
          <w:sz w:val="30"/>
          <w:szCs w:val="30"/>
        </w:rPr>
        <w:t>3</w:t>
      </w:r>
      <w:r w:rsidR="00C44ED6" w:rsidRPr="00C44ED6">
        <w:rPr>
          <w:rFonts w:asciiTheme="majorBidi" w:hAnsiTheme="majorBidi" w:cstheme="majorBidi"/>
          <w:i/>
          <w:iCs/>
          <w:spacing w:val="4"/>
          <w:sz w:val="30"/>
          <w:szCs w:val="30"/>
        </w:rPr>
        <w:t>1</w:t>
      </w:r>
      <w:r w:rsidR="00281CAD" w:rsidRPr="00CD7A2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16581B" w:rsidRPr="00CD7A2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ธันวาคม </w:t>
      </w:r>
      <w:r w:rsidR="000945EC" w:rsidRPr="000945EC">
        <w:rPr>
          <w:rFonts w:asciiTheme="majorBidi" w:hAnsiTheme="majorBidi" w:cstheme="majorBidi"/>
          <w:i/>
          <w:iCs/>
          <w:spacing w:val="4"/>
          <w:sz w:val="30"/>
          <w:szCs w:val="30"/>
        </w:rPr>
        <w:t>25</w:t>
      </w:r>
      <w:r w:rsidR="00C44ED6" w:rsidRPr="00C44ED6">
        <w:rPr>
          <w:rFonts w:asciiTheme="majorBidi" w:hAnsiTheme="majorBidi" w:cstheme="majorBidi"/>
          <w:i/>
          <w:iCs/>
          <w:spacing w:val="4"/>
          <w:sz w:val="30"/>
          <w:szCs w:val="30"/>
        </w:rPr>
        <w:t>67</w:t>
      </w:r>
      <w:r w:rsidR="0016581B" w:rsidRPr="00CD7A2E">
        <w:rPr>
          <w:rFonts w:asciiTheme="majorBidi" w:hAnsiTheme="majorBidi" w:cstheme="majorBidi"/>
          <w:i/>
          <w:iCs/>
          <w:spacing w:val="4"/>
          <w:sz w:val="30"/>
          <w:szCs w:val="30"/>
        </w:rPr>
        <w:t>:</w:t>
      </w:r>
      <w:r w:rsidR="0016581B" w:rsidRPr="00CD7A2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ร้อยละ</w:t>
      </w:r>
      <w:r w:rsidR="000B017A" w:rsidRPr="00CD7A2E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C44ED6" w:rsidRPr="00C44ED6">
        <w:rPr>
          <w:rFonts w:asciiTheme="majorBidi" w:hAnsiTheme="majorBidi" w:cstheme="majorBidi"/>
          <w:i/>
          <w:iCs/>
          <w:spacing w:val="4"/>
          <w:sz w:val="30"/>
          <w:szCs w:val="30"/>
        </w:rPr>
        <w:t>4</w:t>
      </w:r>
      <w:r w:rsidR="00135F40" w:rsidRPr="00CD7A2E">
        <w:rPr>
          <w:rFonts w:asciiTheme="majorBidi" w:hAnsiTheme="majorBidi" w:cstheme="majorBidi"/>
          <w:i/>
          <w:iCs/>
          <w:spacing w:val="4"/>
          <w:sz w:val="30"/>
          <w:szCs w:val="30"/>
        </w:rPr>
        <w:t>.</w:t>
      </w:r>
      <w:r w:rsidR="000945EC" w:rsidRPr="000945EC">
        <w:rPr>
          <w:rFonts w:asciiTheme="majorBidi" w:hAnsiTheme="majorBidi" w:cstheme="majorBidi"/>
          <w:i/>
          <w:iCs/>
          <w:spacing w:val="4"/>
          <w:sz w:val="30"/>
          <w:szCs w:val="30"/>
        </w:rPr>
        <w:t>25</w:t>
      </w:r>
      <w:r w:rsidR="000B017A" w:rsidRPr="00CD7A2E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0B017A" w:rsidRPr="00CD7A2E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ต่อปี ถึงร้อยละ </w:t>
      </w:r>
      <w:r w:rsidR="000945EC" w:rsidRPr="000945EC">
        <w:rPr>
          <w:rFonts w:asciiTheme="majorBidi" w:hAnsiTheme="majorBidi" w:cstheme="majorBidi"/>
          <w:i/>
          <w:iCs/>
          <w:spacing w:val="4"/>
          <w:sz w:val="30"/>
          <w:szCs w:val="30"/>
        </w:rPr>
        <w:t>5</w:t>
      </w:r>
      <w:r w:rsidR="00C442D2" w:rsidRPr="00CD7A2E">
        <w:rPr>
          <w:rFonts w:asciiTheme="majorBidi" w:hAnsiTheme="majorBidi" w:cstheme="majorBidi"/>
          <w:i/>
          <w:iCs/>
          <w:spacing w:val="4"/>
          <w:sz w:val="30"/>
          <w:szCs w:val="30"/>
        </w:rPr>
        <w:t>.</w:t>
      </w:r>
      <w:r w:rsidR="00C44ED6" w:rsidRPr="00C44ED6">
        <w:rPr>
          <w:rFonts w:asciiTheme="majorBidi" w:hAnsiTheme="majorBidi" w:cstheme="majorBidi"/>
          <w:i/>
          <w:iCs/>
          <w:spacing w:val="4"/>
          <w:sz w:val="30"/>
          <w:szCs w:val="30"/>
        </w:rPr>
        <w:t>77</w:t>
      </w:r>
      <w:r w:rsidR="0021092F" w:rsidRPr="00CD7A2E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 </w:t>
      </w:r>
      <w:r w:rsidR="0016581B" w:rsidRPr="00CD7A2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ต่อปี</w:t>
      </w:r>
      <w:r w:rsidR="0016581B" w:rsidRPr="00CD7A2E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  <w:r w:rsidR="0016581B" w:rsidRPr="00CD7A2E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D02A12" w:rsidRPr="00CD7A2E">
        <w:rPr>
          <w:rFonts w:asciiTheme="majorBidi" w:hAnsiTheme="majorBidi" w:cstheme="majorBidi"/>
          <w:spacing w:val="4"/>
          <w:sz w:val="30"/>
          <w:szCs w:val="30"/>
          <w:cs/>
        </w:rPr>
        <w:t>เงินกู้ยืมระยะสั้นนี้มีหลักประกัน</w:t>
      </w:r>
    </w:p>
    <w:p w14:paraId="29AB672D" w14:textId="77777777" w:rsidR="00911A6D" w:rsidRDefault="00911A6D" w:rsidP="00F27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</w:p>
    <w:p w14:paraId="2522F565" w14:textId="5E0C951D" w:rsidR="007C76B0" w:rsidRPr="00F2774B" w:rsidRDefault="007C76B0" w:rsidP="00F27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774B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5F98A954" w14:textId="652E62B5" w:rsidR="00A90F58" w:rsidRPr="00CD7A2E" w:rsidRDefault="003170C3" w:rsidP="00905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644D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425FA" w:rsidRPr="00C425FA">
        <w:rPr>
          <w:rFonts w:asciiTheme="majorBidi" w:hAnsiTheme="majorBidi" w:cstheme="majorBidi"/>
          <w:sz w:val="30"/>
          <w:szCs w:val="30"/>
        </w:rPr>
        <w:t>30</w:t>
      </w:r>
      <w:r w:rsidR="0010794E">
        <w:rPr>
          <w:rFonts w:asciiTheme="majorBidi" w:hAnsiTheme="majorBidi" w:cstheme="majorBidi"/>
          <w:sz w:val="30"/>
          <w:szCs w:val="30"/>
        </w:rPr>
        <w:t xml:space="preserve"> </w:t>
      </w:r>
      <w:r w:rsidR="0010794E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B142C">
        <w:rPr>
          <w:rFonts w:asciiTheme="majorBidi" w:hAnsiTheme="majorBidi"/>
          <w:sz w:val="30"/>
          <w:szCs w:val="30"/>
          <w:cs/>
        </w:rPr>
        <w:t xml:space="preserve"> </w:t>
      </w:r>
      <w:r w:rsidR="000945EC" w:rsidRPr="000945EC">
        <w:rPr>
          <w:rFonts w:asciiTheme="majorBidi" w:hAnsiTheme="majorBidi" w:cstheme="majorBidi"/>
          <w:sz w:val="30"/>
          <w:szCs w:val="30"/>
        </w:rPr>
        <w:t>25</w:t>
      </w:r>
      <w:r w:rsidR="00C44ED6" w:rsidRPr="00C44ED6">
        <w:rPr>
          <w:rFonts w:asciiTheme="majorBidi" w:hAnsiTheme="majorBidi" w:cstheme="majorBidi"/>
          <w:sz w:val="30"/>
          <w:szCs w:val="30"/>
        </w:rPr>
        <w:t>6</w:t>
      </w:r>
      <w:r w:rsidR="002C771C" w:rsidRPr="002C771C">
        <w:rPr>
          <w:rFonts w:asciiTheme="majorBidi" w:hAnsiTheme="majorBidi" w:cstheme="majorBidi"/>
          <w:sz w:val="30"/>
          <w:szCs w:val="30"/>
        </w:rPr>
        <w:t>8</w:t>
      </w:r>
      <w:r w:rsidR="00C26110" w:rsidRPr="00CD7A2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26FE6" w:rsidRPr="00CD7A2E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="00C26110" w:rsidRPr="00CD7A2E">
        <w:rPr>
          <w:rFonts w:asciiTheme="majorBidi" w:hAnsiTheme="majorBidi" w:cstheme="majorBidi"/>
          <w:sz w:val="30"/>
          <w:szCs w:val="30"/>
          <w:cs/>
        </w:rPr>
        <w:t>บริษัทมีสัญญากู้ยืมเงินระยะยาวจากสถาบันการเงินในประเทศหลา</w:t>
      </w:r>
      <w:r w:rsidR="006E1EC3" w:rsidRPr="00CD7A2E">
        <w:rPr>
          <w:rFonts w:asciiTheme="majorBidi" w:hAnsiTheme="majorBidi" w:cstheme="majorBidi"/>
          <w:sz w:val="30"/>
          <w:szCs w:val="30"/>
          <w:cs/>
        </w:rPr>
        <w:t>ย</w:t>
      </w:r>
      <w:r w:rsidR="00C26110" w:rsidRPr="00CD7A2E">
        <w:rPr>
          <w:rFonts w:asciiTheme="majorBidi" w:hAnsiTheme="majorBidi" w:cstheme="majorBidi"/>
          <w:sz w:val="30"/>
          <w:szCs w:val="30"/>
          <w:cs/>
        </w:rPr>
        <w:t>แห่ง</w:t>
      </w:r>
      <w:r w:rsidR="006E1EC3" w:rsidRPr="00CD7A2E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="009A7488" w:rsidRPr="00CD7A2E">
        <w:rPr>
          <w:rFonts w:asciiTheme="majorBidi" w:hAnsiTheme="majorBidi" w:cstheme="majorBidi"/>
          <w:sz w:val="30"/>
          <w:szCs w:val="30"/>
          <w:cs/>
        </w:rPr>
        <w:t>เพื่อใช้ในการดำเนินงานซื้อเครื่องจักร และก่อสร้างอาคารโรงงาน</w:t>
      </w:r>
      <w:r w:rsidR="00C26110" w:rsidRPr="00CD7A2E">
        <w:rPr>
          <w:rFonts w:asciiTheme="majorBidi" w:hAnsiTheme="majorBidi" w:cstheme="majorBidi"/>
          <w:sz w:val="30"/>
          <w:szCs w:val="30"/>
          <w:cs/>
        </w:rPr>
        <w:t>เป็น</w:t>
      </w:r>
      <w:r w:rsidR="007C76B0" w:rsidRPr="00CD7A2E">
        <w:rPr>
          <w:rFonts w:asciiTheme="majorBidi" w:hAnsiTheme="majorBidi" w:cstheme="majorBidi"/>
          <w:sz w:val="30"/>
          <w:szCs w:val="30"/>
          <w:cs/>
        </w:rPr>
        <w:t>จำนวน</w:t>
      </w:r>
      <w:r w:rsidR="00922D84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2A1E8B">
        <w:rPr>
          <w:rFonts w:asciiTheme="majorBidi" w:hAnsiTheme="majorBidi" w:cstheme="majorBidi"/>
          <w:sz w:val="30"/>
          <w:szCs w:val="30"/>
        </w:rPr>
        <w:t>147.7</w:t>
      </w:r>
      <w:r w:rsidR="000945EC" w:rsidRPr="000945EC">
        <w:rPr>
          <w:rFonts w:asciiTheme="majorBidi" w:hAnsiTheme="majorBidi" w:cstheme="majorBidi"/>
          <w:sz w:val="30"/>
          <w:szCs w:val="30"/>
        </w:rPr>
        <w:t>5</w:t>
      </w:r>
      <w:r w:rsidR="00E32A96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7C76B0" w:rsidRPr="00CD7A2E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61295D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C44ED6" w:rsidRPr="00C44ED6">
        <w:rPr>
          <w:rFonts w:asciiTheme="majorBidi" w:hAnsiTheme="majorBidi" w:cstheme="majorBidi"/>
          <w:sz w:val="30"/>
          <w:szCs w:val="30"/>
        </w:rPr>
        <w:t>147</w:t>
      </w:r>
      <w:r w:rsidR="005C7143">
        <w:rPr>
          <w:rFonts w:asciiTheme="majorBidi" w:hAnsiTheme="majorBidi" w:cstheme="majorBidi"/>
          <w:sz w:val="30"/>
          <w:szCs w:val="30"/>
        </w:rPr>
        <w:t>.</w:t>
      </w:r>
      <w:r w:rsidR="00C44ED6" w:rsidRPr="00C44ED6">
        <w:rPr>
          <w:rFonts w:asciiTheme="majorBidi" w:hAnsiTheme="majorBidi" w:cstheme="majorBidi"/>
          <w:sz w:val="30"/>
          <w:szCs w:val="30"/>
        </w:rPr>
        <w:t>7</w:t>
      </w:r>
      <w:r w:rsidR="000945EC" w:rsidRPr="000945EC">
        <w:rPr>
          <w:rFonts w:asciiTheme="majorBidi" w:hAnsiTheme="majorBidi" w:cstheme="majorBidi"/>
          <w:sz w:val="30"/>
          <w:szCs w:val="30"/>
        </w:rPr>
        <w:t>5</w:t>
      </w:r>
      <w:r w:rsidR="005C7143">
        <w:rPr>
          <w:rFonts w:asciiTheme="majorBidi" w:hAnsiTheme="majorBidi" w:cstheme="majorBidi"/>
          <w:sz w:val="30"/>
          <w:szCs w:val="30"/>
        </w:rPr>
        <w:t xml:space="preserve"> </w:t>
      </w:r>
      <w:r w:rsidR="007C76B0" w:rsidRPr="00CD7A2E">
        <w:rPr>
          <w:rFonts w:asciiTheme="majorBidi" w:hAnsiTheme="majorBidi" w:cstheme="majorBidi"/>
          <w:spacing w:val="-10"/>
          <w:sz w:val="30"/>
          <w:szCs w:val="30"/>
          <w:cs/>
        </w:rPr>
        <w:t>ล้านบาท</w:t>
      </w:r>
      <w:r w:rsidR="007C76B0" w:rsidRPr="00CD7A2E">
        <w:rPr>
          <w:rFonts w:asciiTheme="majorBidi" w:hAnsiTheme="majorBidi" w:cstheme="majorBidi"/>
          <w:sz w:val="30"/>
          <w:szCs w:val="30"/>
          <w:cs/>
        </w:rPr>
        <w:t xml:space="preserve"> ตามลำดับ </w:t>
      </w:r>
      <w:r w:rsidR="007C76B0" w:rsidRPr="00CD7A2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425FA" w:rsidRPr="00C425FA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C44ED6" w:rsidRPr="00C44ED6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7C76B0" w:rsidRPr="00CD7A2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0945EC" w:rsidRPr="000945EC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C44ED6" w:rsidRPr="00C44ED6">
        <w:rPr>
          <w:rFonts w:asciiTheme="majorBidi" w:hAnsiTheme="majorBidi" w:cstheme="majorBidi"/>
          <w:i/>
          <w:iCs/>
          <w:sz w:val="30"/>
          <w:szCs w:val="30"/>
        </w:rPr>
        <w:t>67</w:t>
      </w:r>
      <w:r w:rsidR="007C76B0" w:rsidRPr="00CD7A2E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2A1E8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44ED6" w:rsidRPr="00C44ED6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0945EC" w:rsidRPr="000945EC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C425FA" w:rsidRPr="00C425FA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8615F5" w:rsidRPr="00CD7A2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945EC" w:rsidRPr="000945EC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C44ED6" w:rsidRPr="00C44ED6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0B142C" w:rsidRPr="00CD7A2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C08E9" w:rsidRPr="00CD7A2E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CE41E1" w:rsidRPr="00CD7A2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945EC" w:rsidRPr="000945EC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C44ED6" w:rsidRPr="00C44ED6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0945EC" w:rsidRPr="000945EC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363B35" w:rsidRPr="00CD7A2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C771C" w:rsidRPr="002C771C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C44ED6" w:rsidRPr="00C44ED6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7C76B0" w:rsidRPr="00CD7A2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ตามลำดับ)</w:t>
      </w:r>
      <w:r w:rsidR="007C76B0" w:rsidRPr="00CD7A2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6110" w:rsidRPr="00CD7A2E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เงินกู้ยืมดังกล่าวมีอัตราดอกเบี้</w:t>
      </w:r>
      <w:r w:rsidR="000876EA" w:rsidRPr="00CD7A2E">
        <w:rPr>
          <w:rFonts w:asciiTheme="majorBidi" w:hAnsiTheme="majorBidi" w:cstheme="majorBidi"/>
          <w:sz w:val="30"/>
          <w:szCs w:val="30"/>
          <w:cs/>
        </w:rPr>
        <w:t>ยเท่ากับที่ระบุในสัญญา</w:t>
      </w:r>
      <w:r w:rsidR="00754E77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9A7488" w:rsidRPr="00CD7A2E">
        <w:rPr>
          <w:rFonts w:asciiTheme="majorBidi" w:hAnsiTheme="majorBidi" w:cstheme="majorBidi"/>
          <w:sz w:val="30"/>
          <w:szCs w:val="30"/>
          <w:cs/>
        </w:rPr>
        <w:t>เงินกู้ยืมระยะยาวของกลุ่มบริษัท</w:t>
      </w:r>
      <w:r w:rsidR="00DE64A2" w:rsidRPr="00CD7A2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7488" w:rsidRPr="00CD7A2E">
        <w:rPr>
          <w:rFonts w:asciiTheme="majorBidi" w:hAnsiTheme="majorBidi" w:cstheme="majorBidi"/>
          <w:sz w:val="30"/>
          <w:szCs w:val="30"/>
          <w:cs/>
        </w:rPr>
        <w:t>ค้ำประกันโดยอสังหาริมทรัพย์เพื่อการลงทุน</w:t>
      </w:r>
      <w:r w:rsidR="00905C68">
        <w:rPr>
          <w:rFonts w:asciiTheme="majorBidi" w:hAnsiTheme="majorBidi" w:cstheme="majorBidi" w:hint="cs"/>
          <w:sz w:val="30"/>
          <w:szCs w:val="30"/>
          <w:cs/>
        </w:rPr>
        <w:t xml:space="preserve">ของกลุ่มบริษัทเป็นจำนวน </w:t>
      </w:r>
      <w:r w:rsidR="00905C68">
        <w:rPr>
          <w:rFonts w:asciiTheme="majorBidi" w:hAnsiTheme="majorBidi" w:cstheme="majorBidi"/>
          <w:sz w:val="30"/>
          <w:szCs w:val="30"/>
        </w:rPr>
        <w:t>1.5</w:t>
      </w:r>
      <w:r w:rsidR="00905C68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="00905C68" w:rsidRPr="00905C68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905C68" w:rsidRPr="00905C6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905C68" w:rsidRPr="00905C68">
        <w:rPr>
          <w:rFonts w:asciiTheme="majorBidi" w:hAnsiTheme="majorBidi" w:cstheme="majorBidi"/>
          <w:i/>
          <w:iCs/>
          <w:sz w:val="30"/>
          <w:szCs w:val="30"/>
        </w:rPr>
        <w:t>2567 : 1.5</w:t>
      </w:r>
      <w:r w:rsidR="009A7488" w:rsidRPr="00905C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905C68" w:rsidRPr="00905C68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905C68" w:rsidRPr="00905C68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905C68">
        <w:rPr>
          <w:rFonts w:asciiTheme="majorBidi" w:hAnsiTheme="majorBidi" w:cstheme="majorBidi"/>
          <w:sz w:val="30"/>
          <w:szCs w:val="30"/>
        </w:rPr>
        <w:t xml:space="preserve"> </w:t>
      </w:r>
      <w:r w:rsidR="009A7488" w:rsidRPr="00CD7A2E">
        <w:rPr>
          <w:rFonts w:asciiTheme="majorBidi" w:hAnsiTheme="majorBidi" w:cstheme="majorBidi"/>
          <w:sz w:val="30"/>
          <w:szCs w:val="30"/>
          <w:cs/>
        </w:rPr>
        <w:t>และที่ดิน อาคารและอุปกรณ์ของกลุ่มบริษัท</w:t>
      </w:r>
      <w:r w:rsidR="003A09A1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="003A09A1" w:rsidRPr="003A09A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(ดูหมายเหตุ </w:t>
      </w:r>
      <w:r w:rsidR="003A09A1" w:rsidRPr="003A09A1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3A09A1" w:rsidRPr="003A09A1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7121FE6C" w14:textId="77777777" w:rsidR="003F440C" w:rsidRPr="00CD7A2E" w:rsidRDefault="003F440C" w:rsidP="001C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5C5425" w14:textId="35282108" w:rsidR="008D721A" w:rsidRPr="00CD7A2E" w:rsidRDefault="008D721A" w:rsidP="008D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623">
        <w:rPr>
          <w:rFonts w:asciiTheme="majorBidi" w:hAnsiTheme="majorBidi" w:cstheme="majorBidi"/>
          <w:i/>
          <w:iCs/>
          <w:sz w:val="30"/>
          <w:szCs w:val="30"/>
          <w:cs/>
        </w:rPr>
        <w:t>หุ้นกู้</w:t>
      </w:r>
    </w:p>
    <w:p w14:paraId="00EF7DFC" w14:textId="240E6630" w:rsidR="002178F7" w:rsidRPr="00CD7A2E" w:rsidRDefault="003170C3" w:rsidP="00217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44D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425FA" w:rsidRPr="00C425FA">
        <w:rPr>
          <w:rFonts w:asciiTheme="majorBidi" w:hAnsiTheme="majorBidi" w:cstheme="majorBidi"/>
          <w:sz w:val="30"/>
          <w:szCs w:val="30"/>
        </w:rPr>
        <w:t>30</w:t>
      </w:r>
      <w:r w:rsidR="0010794E">
        <w:rPr>
          <w:rFonts w:asciiTheme="majorBidi" w:hAnsiTheme="majorBidi" w:cstheme="majorBidi"/>
          <w:sz w:val="30"/>
          <w:szCs w:val="30"/>
        </w:rPr>
        <w:t xml:space="preserve"> </w:t>
      </w:r>
      <w:r w:rsidR="0010794E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B142C">
        <w:rPr>
          <w:rFonts w:asciiTheme="majorBidi" w:hAnsiTheme="majorBidi"/>
          <w:sz w:val="30"/>
          <w:szCs w:val="30"/>
          <w:cs/>
        </w:rPr>
        <w:t xml:space="preserve"> </w:t>
      </w:r>
      <w:r w:rsidR="000945EC" w:rsidRPr="000945EC">
        <w:rPr>
          <w:rFonts w:asciiTheme="majorBidi" w:hAnsiTheme="majorBidi" w:cstheme="majorBidi"/>
          <w:sz w:val="30"/>
          <w:szCs w:val="30"/>
        </w:rPr>
        <w:t>25</w:t>
      </w:r>
      <w:r w:rsidR="00C44ED6" w:rsidRPr="00C44ED6">
        <w:rPr>
          <w:rFonts w:asciiTheme="majorBidi" w:hAnsiTheme="majorBidi" w:cstheme="majorBidi"/>
          <w:sz w:val="30"/>
          <w:szCs w:val="30"/>
        </w:rPr>
        <w:t>6</w:t>
      </w:r>
      <w:r w:rsidR="002C771C" w:rsidRPr="002C771C">
        <w:rPr>
          <w:rFonts w:asciiTheme="majorBidi" w:hAnsiTheme="majorBidi" w:cstheme="majorBidi"/>
          <w:sz w:val="30"/>
          <w:szCs w:val="30"/>
        </w:rPr>
        <w:t>8</w:t>
      </w:r>
      <w:r w:rsidR="002178F7" w:rsidRPr="00CD7A2E">
        <w:rPr>
          <w:rFonts w:asciiTheme="majorBidi" w:hAnsiTheme="majorBidi" w:cstheme="majorBidi"/>
          <w:sz w:val="30"/>
          <w:szCs w:val="30"/>
          <w:cs/>
        </w:rPr>
        <w:t xml:space="preserve"> บริษัทมียอดคงเหลือจากการออกหุ้นกู้ระบุชื่อผู้ถือประเภทไม่ด้อยสิทธิ มีหลักประกัน</w:t>
      </w:r>
      <w:r w:rsidR="00D31168" w:rsidRPr="00CD7A2E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="002178F7" w:rsidRPr="00CD7A2E">
        <w:rPr>
          <w:rFonts w:asciiTheme="majorBidi" w:hAnsiTheme="majorBidi" w:cstheme="majorBidi"/>
          <w:sz w:val="30"/>
          <w:szCs w:val="30"/>
          <w:cs/>
        </w:rPr>
        <w:t>โดยมีรายละเอียดดังนี้</w:t>
      </w:r>
    </w:p>
    <w:p w14:paraId="7EC0D1EF" w14:textId="77777777" w:rsidR="002178F7" w:rsidRPr="00CD7A2E" w:rsidRDefault="002178F7" w:rsidP="002178F7">
      <w:pPr>
        <w:spacing w:line="240" w:lineRule="auto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090" w:type="dxa"/>
        <w:tblInd w:w="567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2178F7" w:rsidRPr="00CD7A2E" w14:paraId="019811AF" w14:textId="77777777" w:rsidTr="002178F7">
        <w:tc>
          <w:tcPr>
            <w:tcW w:w="3510" w:type="dxa"/>
          </w:tcPr>
          <w:p w14:paraId="4642B02A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14:paraId="076D27AF" w14:textId="712B4C67" w:rsidR="002178F7" w:rsidRPr="0026219C" w:rsidRDefault="002178F7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219C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0945EC" w:rsidRPr="000945EC">
              <w:rPr>
                <w:rFonts w:ascii="Angsana New" w:hAnsi="Angsana New"/>
                <w:sz w:val="30"/>
                <w:szCs w:val="30"/>
              </w:rPr>
              <w:t>2</w:t>
            </w:r>
            <w:r w:rsidR="002C771C" w:rsidRPr="002C771C">
              <w:rPr>
                <w:rFonts w:ascii="Angsana New" w:hAnsi="Angsana New"/>
                <w:sz w:val="30"/>
                <w:szCs w:val="30"/>
              </w:rPr>
              <w:t>8</w:t>
            </w:r>
            <w:r w:rsidRPr="002621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219C">
              <w:rPr>
                <w:rFonts w:ascii="Angsana New" w:hAnsi="Angsana New" w:hint="cs"/>
                <w:sz w:val="30"/>
                <w:szCs w:val="30"/>
                <w:cs/>
              </w:rPr>
              <w:t>กุมภาพันธ์</w:t>
            </w:r>
            <w:r w:rsidRPr="0026219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945EC" w:rsidRPr="000945EC">
              <w:rPr>
                <w:rFonts w:ascii="Angsana New" w:hAnsi="Angsana New"/>
                <w:sz w:val="30"/>
                <w:szCs w:val="30"/>
              </w:rPr>
              <w:t>25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6</w:t>
            </w:r>
            <w:r w:rsidR="002C771C" w:rsidRPr="002C771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178F7" w:rsidRPr="00CD7A2E" w14:paraId="07504616" w14:textId="77777777" w:rsidTr="002178F7">
        <w:tc>
          <w:tcPr>
            <w:tcW w:w="3510" w:type="dxa"/>
          </w:tcPr>
          <w:p w14:paraId="41EB2763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14:paraId="7552DF5F" w14:textId="18697890" w:rsidR="002178F7" w:rsidRPr="0026219C" w:rsidRDefault="000945EC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45EC">
              <w:rPr>
                <w:rFonts w:ascii="Angsana New" w:hAnsi="Angsana New"/>
                <w:sz w:val="30"/>
                <w:szCs w:val="30"/>
              </w:rPr>
              <w:t>5</w:t>
            </w:r>
            <w:r w:rsidR="00C425FA" w:rsidRPr="00C425FA">
              <w:rPr>
                <w:rFonts w:ascii="Angsana New" w:hAnsi="Angsana New"/>
                <w:sz w:val="30"/>
                <w:szCs w:val="30"/>
              </w:rPr>
              <w:t>0</w:t>
            </w:r>
            <w:r w:rsidR="002E6614" w:rsidRPr="0026219C">
              <w:rPr>
                <w:rFonts w:ascii="Angsana New" w:hAnsi="Angsana New"/>
                <w:sz w:val="30"/>
                <w:szCs w:val="30"/>
              </w:rPr>
              <w:t>,</w:t>
            </w:r>
            <w:r w:rsidR="00C425FA" w:rsidRPr="00C425FA">
              <w:rPr>
                <w:rFonts w:ascii="Angsana New" w:hAnsi="Angsana New"/>
                <w:sz w:val="30"/>
                <w:szCs w:val="30"/>
              </w:rPr>
              <w:t>000</w:t>
            </w:r>
            <w:r w:rsidR="002178F7" w:rsidRPr="0026219C">
              <w:rPr>
                <w:rFonts w:ascii="Angsana New" w:hAnsi="Angsana New"/>
                <w:sz w:val="30"/>
                <w:szCs w:val="30"/>
                <w:cs/>
              </w:rPr>
              <w:t xml:space="preserve"> หน่วย หน่วยละ 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1</w:t>
            </w:r>
            <w:r w:rsidR="002178F7" w:rsidRPr="0026219C">
              <w:rPr>
                <w:rFonts w:ascii="Angsana New" w:hAnsi="Angsana New"/>
                <w:sz w:val="30"/>
                <w:szCs w:val="30"/>
              </w:rPr>
              <w:t>,</w:t>
            </w:r>
            <w:r w:rsidR="00C425FA" w:rsidRPr="00C425FA">
              <w:rPr>
                <w:rFonts w:ascii="Angsana New" w:hAnsi="Angsana New"/>
                <w:sz w:val="30"/>
                <w:szCs w:val="30"/>
              </w:rPr>
              <w:t>000</w:t>
            </w:r>
            <w:r w:rsidR="002178F7" w:rsidRPr="0026219C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2178F7" w:rsidRPr="00CD7A2E" w14:paraId="5CB11368" w14:textId="77777777" w:rsidTr="002178F7">
        <w:tc>
          <w:tcPr>
            <w:tcW w:w="3510" w:type="dxa"/>
          </w:tcPr>
          <w:p w14:paraId="2D9D7629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14:paraId="0CCAD744" w14:textId="20111D38" w:rsidR="002178F7" w:rsidRPr="0026219C" w:rsidRDefault="000945EC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45EC">
              <w:rPr>
                <w:rFonts w:ascii="Angsana New" w:hAnsi="Angsana New"/>
                <w:sz w:val="30"/>
                <w:szCs w:val="30"/>
              </w:rPr>
              <w:t>5</w:t>
            </w:r>
            <w:r w:rsidR="00C425FA" w:rsidRPr="00C425FA">
              <w:rPr>
                <w:rFonts w:ascii="Angsana New" w:hAnsi="Angsana New"/>
                <w:sz w:val="30"/>
                <w:szCs w:val="30"/>
              </w:rPr>
              <w:t>0</w:t>
            </w:r>
            <w:r w:rsidR="002178F7" w:rsidRPr="0026219C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2178F7" w:rsidRPr="00CD7A2E" w14:paraId="6264BE3E" w14:textId="77777777" w:rsidTr="002178F7">
        <w:tc>
          <w:tcPr>
            <w:tcW w:w="3510" w:type="dxa"/>
          </w:tcPr>
          <w:p w14:paraId="10427678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 w:hint="cs"/>
                <w:sz w:val="30"/>
                <w:szCs w:val="30"/>
                <w:cs/>
              </w:rPr>
              <w:t>มูลค่าหุ้นกู้ที่ออกและจำหน่าย</w:t>
            </w:r>
          </w:p>
        </w:tc>
        <w:tc>
          <w:tcPr>
            <w:tcW w:w="5580" w:type="dxa"/>
          </w:tcPr>
          <w:p w14:paraId="60C78C78" w14:textId="064947C4" w:rsidR="002178F7" w:rsidRPr="0026219C" w:rsidRDefault="000945EC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45EC">
              <w:rPr>
                <w:rFonts w:ascii="Angsana New" w:hAnsi="Angsana New"/>
                <w:sz w:val="30"/>
                <w:szCs w:val="30"/>
              </w:rPr>
              <w:t>2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4</w:t>
            </w:r>
            <w:r w:rsidR="002178F7" w:rsidRPr="0026219C">
              <w:rPr>
                <w:rFonts w:ascii="Angsana New" w:hAnsi="Angsana New"/>
                <w:sz w:val="30"/>
                <w:szCs w:val="30"/>
              </w:rPr>
              <w:t>.</w:t>
            </w:r>
            <w:r w:rsidR="00C425FA" w:rsidRPr="00C425FA">
              <w:rPr>
                <w:rFonts w:ascii="Angsana New" w:hAnsi="Angsana New"/>
                <w:sz w:val="30"/>
                <w:szCs w:val="30"/>
              </w:rPr>
              <w:t>30</w:t>
            </w:r>
            <w:r w:rsidR="002178F7" w:rsidRPr="002621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178F7" w:rsidRPr="0026219C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2178F7" w:rsidRPr="00CD7A2E" w14:paraId="1339FD72" w14:textId="77777777" w:rsidTr="002178F7">
        <w:tc>
          <w:tcPr>
            <w:tcW w:w="3510" w:type="dxa"/>
          </w:tcPr>
          <w:p w14:paraId="4DE34AE1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14:paraId="23BC8B55" w14:textId="452049DA" w:rsidR="002178F7" w:rsidRPr="0026219C" w:rsidRDefault="00C44ED6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4ED6">
              <w:rPr>
                <w:rFonts w:ascii="Angsana New" w:hAnsi="Angsana New"/>
                <w:sz w:val="30"/>
                <w:szCs w:val="30"/>
              </w:rPr>
              <w:t>1</w:t>
            </w:r>
            <w:r w:rsidR="002178F7" w:rsidRPr="0026219C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  <w:r w:rsidRPr="00C44ED6">
              <w:rPr>
                <w:rFonts w:ascii="Angsana New" w:hAnsi="Angsana New"/>
                <w:sz w:val="30"/>
                <w:szCs w:val="30"/>
              </w:rPr>
              <w:t>6</w:t>
            </w:r>
            <w:r w:rsidR="002178F7" w:rsidRPr="0026219C">
              <w:rPr>
                <w:rFonts w:ascii="Angsana New" w:hAnsi="Angsana New"/>
                <w:sz w:val="30"/>
                <w:szCs w:val="30"/>
                <w:cs/>
              </w:rPr>
              <w:t xml:space="preserve"> เดือน ครบกำหนดไถ่ถอนในวันที่ </w:t>
            </w:r>
            <w:r w:rsidR="000945EC" w:rsidRPr="000945EC">
              <w:rPr>
                <w:rFonts w:ascii="Angsana New" w:hAnsi="Angsana New"/>
                <w:sz w:val="30"/>
                <w:szCs w:val="30"/>
              </w:rPr>
              <w:t>2</w:t>
            </w:r>
            <w:r w:rsidR="002C771C" w:rsidRPr="002C771C">
              <w:rPr>
                <w:rFonts w:ascii="Angsana New" w:hAnsi="Angsana New"/>
                <w:sz w:val="30"/>
                <w:szCs w:val="30"/>
              </w:rPr>
              <w:t>8</w:t>
            </w:r>
            <w:r w:rsidR="002178F7" w:rsidRPr="0026219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B5638" w:rsidRPr="0026219C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="002178F7" w:rsidRPr="0026219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945EC" w:rsidRPr="000945EC">
              <w:rPr>
                <w:rFonts w:ascii="Angsana New" w:hAnsi="Angsana New"/>
                <w:sz w:val="30"/>
                <w:szCs w:val="30"/>
              </w:rPr>
              <w:t>25</w:t>
            </w:r>
            <w:r w:rsidRPr="00C44ED6">
              <w:rPr>
                <w:rFonts w:ascii="Angsana New" w:hAnsi="Angsana New"/>
                <w:sz w:val="30"/>
                <w:szCs w:val="30"/>
              </w:rPr>
              <w:t>6</w:t>
            </w:r>
            <w:r w:rsidR="002C771C" w:rsidRPr="002C771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178F7" w:rsidRPr="00CD7A2E" w14:paraId="7159E67F" w14:textId="77777777" w:rsidTr="002178F7">
        <w:tc>
          <w:tcPr>
            <w:tcW w:w="3510" w:type="dxa"/>
          </w:tcPr>
          <w:p w14:paraId="32BCAF6B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0BA26DC5" w14:textId="1DB5F40C" w:rsidR="002178F7" w:rsidRPr="0026219C" w:rsidRDefault="002178F7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219C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อัตราดอกเบี้ยคงที่ร้อยละ 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7</w:t>
            </w:r>
            <w:r w:rsidRPr="0026219C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2178F7" w:rsidRPr="00CD7A2E" w14:paraId="607C550A" w14:textId="77777777" w:rsidTr="002178F7">
        <w:tc>
          <w:tcPr>
            <w:tcW w:w="3510" w:type="dxa"/>
          </w:tcPr>
          <w:p w14:paraId="20EC7E5D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14:paraId="2BB882BD" w14:textId="05D5CBAE" w:rsidR="002178F7" w:rsidRPr="0026219C" w:rsidRDefault="002178F7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219C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="00C425FA" w:rsidRPr="00C425FA">
              <w:rPr>
                <w:rFonts w:ascii="Angsana New" w:hAnsi="Angsana New"/>
                <w:sz w:val="30"/>
                <w:szCs w:val="30"/>
              </w:rPr>
              <w:t>3</w:t>
            </w:r>
            <w:r w:rsidRPr="0026219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</w:tr>
    </w:tbl>
    <w:p w14:paraId="0561ACA7" w14:textId="4ACC23C9" w:rsidR="000E0370" w:rsidRDefault="000E0370" w:rsidP="008D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485C5BE" w14:textId="77777777" w:rsidR="000E0370" w:rsidRDefault="000E0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6E3CEE38" w14:textId="3AFDC326" w:rsidR="00D31168" w:rsidRPr="00CD7A2E" w:rsidRDefault="003170C3" w:rsidP="00D31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44D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C425FA" w:rsidRPr="00C425FA">
        <w:rPr>
          <w:rFonts w:asciiTheme="majorBidi" w:hAnsiTheme="majorBidi" w:cstheme="majorBidi"/>
          <w:sz w:val="30"/>
          <w:szCs w:val="30"/>
        </w:rPr>
        <w:t>30</w:t>
      </w:r>
      <w:r w:rsidR="0010794E">
        <w:rPr>
          <w:rFonts w:asciiTheme="majorBidi" w:hAnsiTheme="majorBidi" w:cstheme="majorBidi"/>
          <w:sz w:val="30"/>
          <w:szCs w:val="30"/>
        </w:rPr>
        <w:t xml:space="preserve"> </w:t>
      </w:r>
      <w:r w:rsidR="0010794E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B142C">
        <w:rPr>
          <w:rFonts w:asciiTheme="majorBidi" w:hAnsiTheme="majorBidi"/>
          <w:sz w:val="30"/>
          <w:szCs w:val="30"/>
          <w:cs/>
        </w:rPr>
        <w:t xml:space="preserve"> </w:t>
      </w:r>
      <w:r w:rsidR="000945EC" w:rsidRPr="000945EC">
        <w:rPr>
          <w:rFonts w:asciiTheme="majorBidi" w:hAnsiTheme="majorBidi" w:cstheme="majorBidi"/>
          <w:sz w:val="30"/>
          <w:szCs w:val="30"/>
        </w:rPr>
        <w:t>25</w:t>
      </w:r>
      <w:r w:rsidR="00C44ED6" w:rsidRPr="00C44ED6">
        <w:rPr>
          <w:rFonts w:asciiTheme="majorBidi" w:hAnsiTheme="majorBidi" w:cstheme="majorBidi"/>
          <w:sz w:val="30"/>
          <w:szCs w:val="30"/>
        </w:rPr>
        <w:t>6</w:t>
      </w:r>
      <w:r w:rsidR="002C771C" w:rsidRPr="002C771C">
        <w:rPr>
          <w:rFonts w:asciiTheme="majorBidi" w:hAnsiTheme="majorBidi" w:cstheme="majorBidi"/>
          <w:sz w:val="30"/>
          <w:szCs w:val="30"/>
        </w:rPr>
        <w:t>8</w:t>
      </w:r>
      <w:r w:rsidR="00D31168" w:rsidRPr="00CD7A2E">
        <w:rPr>
          <w:rFonts w:asciiTheme="majorBidi" w:hAnsiTheme="majorBidi" w:cstheme="majorBidi"/>
          <w:sz w:val="30"/>
          <w:szCs w:val="30"/>
          <w:cs/>
        </w:rPr>
        <w:t xml:space="preserve"> บริษัทมียอดคงเหลือจากการออกหุ้นกู้ระบุชื่อผู้ถือประเภทไม่ด้อยสิทธิ </w:t>
      </w:r>
      <w:r w:rsidR="00D31168" w:rsidRPr="00CD7A2E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="00D31168" w:rsidRPr="00CD7A2E">
        <w:rPr>
          <w:rFonts w:asciiTheme="majorBidi" w:hAnsiTheme="majorBidi" w:cstheme="majorBidi"/>
          <w:sz w:val="30"/>
          <w:szCs w:val="30"/>
          <w:cs/>
        </w:rPr>
        <w:t>มีหลักประกัน     โดยมีรายละเอียดดังนี้</w:t>
      </w:r>
    </w:p>
    <w:p w14:paraId="3BFA9272" w14:textId="570A3A41" w:rsidR="002E6614" w:rsidRPr="00CD7A2E" w:rsidRDefault="002E6614" w:rsidP="002E6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090" w:type="dxa"/>
        <w:tblInd w:w="567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2178F7" w:rsidRPr="00CD7A2E" w14:paraId="59E18849" w14:textId="77777777" w:rsidTr="00EC6DCA">
        <w:tc>
          <w:tcPr>
            <w:tcW w:w="3510" w:type="dxa"/>
          </w:tcPr>
          <w:p w14:paraId="7075AD7A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14:paraId="6D8D1EBF" w14:textId="64C659C6" w:rsidR="002178F7" w:rsidRPr="0026219C" w:rsidRDefault="002178F7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219C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0945EC" w:rsidRPr="000945EC">
              <w:rPr>
                <w:rFonts w:ascii="Angsana New" w:hAnsi="Angsana New"/>
                <w:sz w:val="30"/>
                <w:szCs w:val="30"/>
              </w:rPr>
              <w:t>2</w:t>
            </w:r>
            <w:r w:rsidR="002C771C" w:rsidRPr="002C771C">
              <w:rPr>
                <w:rFonts w:ascii="Angsana New" w:hAnsi="Angsana New"/>
                <w:sz w:val="30"/>
                <w:szCs w:val="30"/>
              </w:rPr>
              <w:t>8</w:t>
            </w:r>
            <w:r w:rsidRPr="002621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B5638" w:rsidRPr="0026219C">
              <w:rPr>
                <w:rFonts w:ascii="Angsana New" w:hAnsi="Angsana New" w:hint="cs"/>
                <w:sz w:val="30"/>
                <w:szCs w:val="30"/>
                <w:cs/>
              </w:rPr>
              <w:t>กุมภาพันธ์</w:t>
            </w:r>
            <w:r w:rsidRPr="0026219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945EC" w:rsidRPr="000945EC">
              <w:rPr>
                <w:rFonts w:ascii="Angsana New" w:hAnsi="Angsana New"/>
                <w:sz w:val="30"/>
                <w:szCs w:val="30"/>
              </w:rPr>
              <w:t>25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6</w:t>
            </w:r>
            <w:r w:rsidR="002C771C" w:rsidRPr="002C771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178F7" w:rsidRPr="00CD7A2E" w14:paraId="5C6980BD" w14:textId="77777777" w:rsidTr="002E6614">
        <w:tc>
          <w:tcPr>
            <w:tcW w:w="3510" w:type="dxa"/>
          </w:tcPr>
          <w:p w14:paraId="3C363EF2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14:paraId="0819AF5F" w14:textId="09DC0531" w:rsidR="002178F7" w:rsidRPr="0026219C" w:rsidRDefault="00C44ED6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4ED6">
              <w:rPr>
                <w:rFonts w:ascii="Angsana New" w:hAnsi="Angsana New"/>
                <w:sz w:val="30"/>
                <w:szCs w:val="30"/>
              </w:rPr>
              <w:t>1</w:t>
            </w:r>
            <w:r w:rsidR="00C425FA" w:rsidRPr="00C425FA">
              <w:rPr>
                <w:rFonts w:ascii="Angsana New" w:hAnsi="Angsana New"/>
                <w:sz w:val="30"/>
                <w:szCs w:val="30"/>
              </w:rPr>
              <w:t>00</w:t>
            </w:r>
            <w:r w:rsidR="002178F7" w:rsidRPr="0026219C">
              <w:rPr>
                <w:rFonts w:ascii="Angsana New" w:hAnsi="Angsana New"/>
                <w:sz w:val="30"/>
                <w:szCs w:val="30"/>
              </w:rPr>
              <w:t>,</w:t>
            </w:r>
            <w:r w:rsidR="00C425FA" w:rsidRPr="00C425FA">
              <w:rPr>
                <w:rFonts w:ascii="Angsana New" w:hAnsi="Angsana New"/>
                <w:sz w:val="30"/>
                <w:szCs w:val="30"/>
              </w:rPr>
              <w:t>000</w:t>
            </w:r>
            <w:r w:rsidR="002178F7" w:rsidRPr="0026219C">
              <w:rPr>
                <w:rFonts w:ascii="Angsana New" w:hAnsi="Angsana New"/>
                <w:sz w:val="30"/>
                <w:szCs w:val="30"/>
                <w:cs/>
              </w:rPr>
              <w:t xml:space="preserve"> หน่วย หน่วยละ </w:t>
            </w:r>
            <w:r w:rsidRPr="00C44ED6">
              <w:rPr>
                <w:rFonts w:ascii="Angsana New" w:hAnsi="Angsana New"/>
                <w:sz w:val="30"/>
                <w:szCs w:val="30"/>
              </w:rPr>
              <w:t>1</w:t>
            </w:r>
            <w:r w:rsidR="002178F7" w:rsidRPr="0026219C">
              <w:rPr>
                <w:rFonts w:ascii="Angsana New" w:hAnsi="Angsana New"/>
                <w:sz w:val="30"/>
                <w:szCs w:val="30"/>
              </w:rPr>
              <w:t>,</w:t>
            </w:r>
            <w:r w:rsidR="00C425FA" w:rsidRPr="00C425FA">
              <w:rPr>
                <w:rFonts w:ascii="Angsana New" w:hAnsi="Angsana New"/>
                <w:sz w:val="30"/>
                <w:szCs w:val="30"/>
              </w:rPr>
              <w:t>000</w:t>
            </w:r>
            <w:r w:rsidR="002178F7" w:rsidRPr="0026219C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2178F7" w:rsidRPr="00CD7A2E" w14:paraId="02280C76" w14:textId="77777777" w:rsidTr="002E6614">
        <w:tc>
          <w:tcPr>
            <w:tcW w:w="3510" w:type="dxa"/>
          </w:tcPr>
          <w:p w14:paraId="567CB976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14:paraId="09E3C5CD" w14:textId="033DDAF7" w:rsidR="002178F7" w:rsidRPr="0026219C" w:rsidRDefault="00C44ED6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4ED6">
              <w:rPr>
                <w:rFonts w:ascii="Angsana New" w:hAnsi="Angsana New"/>
                <w:sz w:val="30"/>
                <w:szCs w:val="30"/>
              </w:rPr>
              <w:t>1</w:t>
            </w:r>
            <w:r w:rsidR="00C425FA" w:rsidRPr="00C425FA">
              <w:rPr>
                <w:rFonts w:ascii="Angsana New" w:hAnsi="Angsana New"/>
                <w:sz w:val="30"/>
                <w:szCs w:val="30"/>
              </w:rPr>
              <w:t>00</w:t>
            </w:r>
            <w:r w:rsidR="002178F7" w:rsidRPr="0026219C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2178F7" w:rsidRPr="00CD7A2E" w14:paraId="2990F553" w14:textId="77777777" w:rsidTr="00EC6DCA">
        <w:tc>
          <w:tcPr>
            <w:tcW w:w="3510" w:type="dxa"/>
          </w:tcPr>
          <w:p w14:paraId="5572CD2E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 w:hint="cs"/>
                <w:sz w:val="30"/>
                <w:szCs w:val="30"/>
                <w:cs/>
              </w:rPr>
              <w:t>มูลค่าหุ้นกู้ที่ออกและจำหน่าย</w:t>
            </w:r>
          </w:p>
        </w:tc>
        <w:tc>
          <w:tcPr>
            <w:tcW w:w="5580" w:type="dxa"/>
          </w:tcPr>
          <w:p w14:paraId="30362E0A" w14:textId="36B1205F" w:rsidR="002178F7" w:rsidRPr="0026219C" w:rsidRDefault="000945EC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45EC">
              <w:rPr>
                <w:rFonts w:ascii="Angsana New" w:hAnsi="Angsana New"/>
                <w:sz w:val="30"/>
                <w:szCs w:val="30"/>
              </w:rPr>
              <w:t>5</w:t>
            </w:r>
            <w:r w:rsidR="000B5638" w:rsidRPr="0026219C">
              <w:rPr>
                <w:rFonts w:ascii="Angsana New" w:hAnsi="Angsana New"/>
                <w:sz w:val="30"/>
                <w:szCs w:val="30"/>
              </w:rPr>
              <w:t>.</w:t>
            </w:r>
            <w:r w:rsidR="00C425FA" w:rsidRPr="00C425FA">
              <w:rPr>
                <w:rFonts w:ascii="Angsana New" w:hAnsi="Angsana New"/>
                <w:sz w:val="30"/>
                <w:szCs w:val="30"/>
              </w:rPr>
              <w:t>30</w:t>
            </w:r>
            <w:r w:rsidR="002178F7" w:rsidRPr="002621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178F7" w:rsidRPr="0026219C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2178F7" w:rsidRPr="00CD7A2E" w14:paraId="67CABA32" w14:textId="77777777" w:rsidTr="00EC6DCA">
        <w:tc>
          <w:tcPr>
            <w:tcW w:w="3510" w:type="dxa"/>
          </w:tcPr>
          <w:p w14:paraId="392033C4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14:paraId="236EAC0A" w14:textId="0EC3A56F" w:rsidR="002178F7" w:rsidRPr="0026219C" w:rsidRDefault="00C44ED6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4ED6">
              <w:rPr>
                <w:rFonts w:ascii="Angsana New" w:hAnsi="Angsana New"/>
                <w:sz w:val="30"/>
                <w:szCs w:val="30"/>
              </w:rPr>
              <w:t>11</w:t>
            </w:r>
            <w:r w:rsidR="002178F7" w:rsidRPr="0026219C">
              <w:rPr>
                <w:rFonts w:ascii="Angsana New" w:hAnsi="Angsana New"/>
                <w:sz w:val="30"/>
                <w:szCs w:val="30"/>
                <w:cs/>
              </w:rPr>
              <w:t xml:space="preserve"> เดือน ครบกำหนดไถ่ถอนในวันที่ </w:t>
            </w:r>
            <w:r w:rsidR="000945EC" w:rsidRPr="000945EC">
              <w:rPr>
                <w:rFonts w:ascii="Angsana New" w:hAnsi="Angsana New"/>
                <w:sz w:val="30"/>
                <w:szCs w:val="30"/>
              </w:rPr>
              <w:t>2</w:t>
            </w:r>
            <w:r w:rsidR="002C771C" w:rsidRPr="002C771C">
              <w:rPr>
                <w:rFonts w:ascii="Angsana New" w:hAnsi="Angsana New"/>
                <w:sz w:val="30"/>
                <w:szCs w:val="30"/>
              </w:rPr>
              <w:t>8</w:t>
            </w:r>
            <w:r w:rsidR="002178F7" w:rsidRPr="0026219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B5638" w:rsidRPr="0026219C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="002178F7" w:rsidRPr="0026219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945EC" w:rsidRPr="000945EC">
              <w:rPr>
                <w:rFonts w:ascii="Angsana New" w:hAnsi="Angsana New"/>
                <w:sz w:val="30"/>
                <w:szCs w:val="30"/>
              </w:rPr>
              <w:t>25</w:t>
            </w:r>
            <w:r w:rsidRPr="00C44ED6">
              <w:rPr>
                <w:rFonts w:ascii="Angsana New" w:hAnsi="Angsana New"/>
                <w:sz w:val="30"/>
                <w:szCs w:val="30"/>
              </w:rPr>
              <w:t>6</w:t>
            </w:r>
            <w:r w:rsidR="002C771C" w:rsidRPr="002C771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178F7" w:rsidRPr="00CD7A2E" w14:paraId="4222E528" w14:textId="77777777" w:rsidTr="00EC6DCA">
        <w:tc>
          <w:tcPr>
            <w:tcW w:w="3510" w:type="dxa"/>
          </w:tcPr>
          <w:p w14:paraId="675603B4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69D8EDAD" w14:textId="72B0FA36" w:rsidR="002178F7" w:rsidRPr="0026219C" w:rsidRDefault="002178F7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219C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อัตราดอกเบี้ยคงที่ร้อยละ 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7</w:t>
            </w:r>
            <w:r w:rsidRPr="0026219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945EC" w:rsidRPr="000945EC">
              <w:rPr>
                <w:rFonts w:ascii="Angsana New" w:hAnsi="Angsana New"/>
                <w:sz w:val="30"/>
                <w:szCs w:val="30"/>
              </w:rPr>
              <w:t>25</w:t>
            </w:r>
            <w:r w:rsidRPr="0026219C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2178F7" w:rsidRPr="00CD7A2E" w14:paraId="6E6FF8D6" w14:textId="77777777" w:rsidTr="00EC6DCA">
        <w:tc>
          <w:tcPr>
            <w:tcW w:w="3510" w:type="dxa"/>
          </w:tcPr>
          <w:p w14:paraId="4FBE0B2B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14:paraId="48BF5014" w14:textId="5BB77614" w:rsidR="002178F7" w:rsidRPr="0026219C" w:rsidRDefault="002178F7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219C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="00C425FA" w:rsidRPr="00C425FA">
              <w:rPr>
                <w:rFonts w:ascii="Angsana New" w:hAnsi="Angsana New"/>
                <w:sz w:val="30"/>
                <w:szCs w:val="30"/>
              </w:rPr>
              <w:t>3</w:t>
            </w:r>
            <w:r w:rsidRPr="0026219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</w:tr>
    </w:tbl>
    <w:p w14:paraId="4791FB36" w14:textId="77777777" w:rsidR="00F716E3" w:rsidRDefault="00F71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</w:rPr>
      </w:pPr>
    </w:p>
    <w:p w14:paraId="2BCEF3EA" w14:textId="470D850B" w:rsidR="0088764A" w:rsidRDefault="00F716E3" w:rsidP="00F71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16E3">
        <w:rPr>
          <w:rFonts w:asciiTheme="majorBidi" w:hAnsiTheme="majorBidi" w:cstheme="majorBidi"/>
          <w:sz w:val="30"/>
          <w:szCs w:val="30"/>
          <w:cs/>
        </w:rPr>
        <w:t>โดยกลุ่มบริษัทจะต้องปฏิบัติตามเงื่อนไขที่ระบุไว้ใ</w:t>
      </w:r>
      <w:r w:rsidR="0021568D">
        <w:rPr>
          <w:rFonts w:asciiTheme="majorBidi" w:hAnsiTheme="majorBidi" w:cstheme="majorBidi" w:hint="cs"/>
          <w:sz w:val="30"/>
          <w:szCs w:val="30"/>
          <w:cs/>
        </w:rPr>
        <w:t>นข้อกำหนดว่าด้วยสิทธิและหน้าที่ของผู้ออกหุ้นกู้และผู้ถือหุ้นกู้</w:t>
      </w:r>
      <w:r w:rsidRPr="00F716E3">
        <w:rPr>
          <w:rFonts w:asciiTheme="majorBidi" w:hAnsiTheme="majorBidi" w:cstheme="majorBidi"/>
          <w:sz w:val="30"/>
          <w:szCs w:val="30"/>
          <w:cs/>
        </w:rPr>
        <w:t>รวมทั้งรักษาอัตราส่วนทางการเงินบางประการ</w:t>
      </w:r>
      <w:r w:rsidR="003D1ADC">
        <w:rPr>
          <w:rFonts w:asciiTheme="majorBidi" w:hAnsiTheme="majorBidi" w:cstheme="majorBidi" w:hint="cs"/>
          <w:sz w:val="30"/>
          <w:szCs w:val="30"/>
          <w:cs/>
        </w:rPr>
        <w:t>โดยพิจารณาเป็น</w:t>
      </w:r>
      <w:r w:rsidR="00163E41">
        <w:rPr>
          <w:rFonts w:asciiTheme="majorBidi" w:hAnsiTheme="majorBidi" w:cstheme="majorBidi" w:hint="cs"/>
          <w:sz w:val="30"/>
          <w:szCs w:val="30"/>
          <w:cs/>
        </w:rPr>
        <w:t>รายไตรมาส</w:t>
      </w:r>
    </w:p>
    <w:p w14:paraId="5231BD03" w14:textId="77777777" w:rsidR="00F716E3" w:rsidRPr="00F716E3" w:rsidRDefault="00F716E3" w:rsidP="00F71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D855E2" w14:textId="6B30E7D0" w:rsidR="005508C1" w:rsidRPr="00CD7A2E" w:rsidRDefault="005508C1" w:rsidP="00277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7A2E">
        <w:rPr>
          <w:rFonts w:asciiTheme="majorBidi" w:hAnsiTheme="majorBidi" w:cstheme="majorBidi"/>
          <w:i/>
          <w:iCs/>
          <w:sz w:val="30"/>
          <w:szCs w:val="30"/>
          <w:cs/>
        </w:rPr>
        <w:t>วงเงินสินเชื่อ</w:t>
      </w:r>
    </w:p>
    <w:p w14:paraId="5664FFAF" w14:textId="6FF33B90" w:rsidR="000F5205" w:rsidRPr="00CD7A2E" w:rsidRDefault="003170C3" w:rsidP="00013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644D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425FA" w:rsidRPr="00C425FA">
        <w:rPr>
          <w:rFonts w:asciiTheme="majorBidi" w:hAnsiTheme="majorBidi" w:cstheme="majorBidi"/>
          <w:sz w:val="30"/>
          <w:szCs w:val="30"/>
        </w:rPr>
        <w:t>30</w:t>
      </w:r>
      <w:r w:rsidR="0010794E">
        <w:rPr>
          <w:rFonts w:asciiTheme="majorBidi" w:hAnsiTheme="majorBidi" w:cstheme="majorBidi"/>
          <w:sz w:val="30"/>
          <w:szCs w:val="30"/>
        </w:rPr>
        <w:t xml:space="preserve"> </w:t>
      </w:r>
      <w:r w:rsidR="0010794E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B142C">
        <w:rPr>
          <w:rFonts w:asciiTheme="majorBidi" w:hAnsiTheme="majorBidi"/>
          <w:sz w:val="30"/>
          <w:szCs w:val="30"/>
          <w:cs/>
        </w:rPr>
        <w:t xml:space="preserve"> </w:t>
      </w:r>
      <w:r w:rsidR="000945EC" w:rsidRPr="000945EC">
        <w:rPr>
          <w:rFonts w:asciiTheme="majorBidi" w:hAnsiTheme="majorBidi" w:cstheme="majorBidi"/>
          <w:sz w:val="30"/>
          <w:szCs w:val="30"/>
        </w:rPr>
        <w:t>25</w:t>
      </w:r>
      <w:r w:rsidR="00C44ED6" w:rsidRPr="00C44ED6">
        <w:rPr>
          <w:rFonts w:asciiTheme="majorBidi" w:hAnsiTheme="majorBidi" w:cstheme="majorBidi"/>
          <w:sz w:val="30"/>
          <w:szCs w:val="30"/>
        </w:rPr>
        <w:t>6</w:t>
      </w:r>
      <w:r w:rsidR="002C771C" w:rsidRPr="002C771C">
        <w:rPr>
          <w:rFonts w:asciiTheme="majorBidi" w:hAnsiTheme="majorBidi" w:cstheme="majorBidi"/>
          <w:sz w:val="30"/>
          <w:szCs w:val="30"/>
        </w:rPr>
        <w:t>8</w:t>
      </w:r>
      <w:r w:rsidR="000F5205" w:rsidRPr="00CD7A2E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กลุ่มบริษัทและบริษัทมีวงเงินสินเชื่อที่ยังไม่ได้เบิกใช้เป็นจำนวนเงิน </w:t>
      </w:r>
      <w:r w:rsidR="00B02C4B">
        <w:rPr>
          <w:rFonts w:asciiTheme="majorBidi" w:hAnsiTheme="majorBidi" w:cstheme="majorBidi"/>
          <w:sz w:val="30"/>
          <w:szCs w:val="30"/>
        </w:rPr>
        <w:t>764.9</w:t>
      </w:r>
      <w:r w:rsidR="000945EC" w:rsidRPr="000945EC">
        <w:rPr>
          <w:rFonts w:asciiTheme="majorBidi" w:hAnsiTheme="majorBidi" w:cstheme="majorBidi"/>
          <w:sz w:val="30"/>
          <w:szCs w:val="30"/>
        </w:rPr>
        <w:t>2</w:t>
      </w:r>
      <w:r w:rsidR="00E32A96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0F5205" w:rsidRPr="00CD7A2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7017E">
        <w:rPr>
          <w:rFonts w:asciiTheme="majorBidi" w:hAnsiTheme="majorBidi" w:cstheme="majorBidi"/>
          <w:sz w:val="30"/>
          <w:szCs w:val="30"/>
        </w:rPr>
        <w:t xml:space="preserve"> </w:t>
      </w:r>
      <w:r w:rsidR="000F5205" w:rsidRPr="00CD7A2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C44ED6" w:rsidRPr="00C44ED6">
        <w:rPr>
          <w:rFonts w:asciiTheme="majorBidi" w:hAnsiTheme="majorBidi" w:cstheme="majorBidi"/>
          <w:sz w:val="30"/>
          <w:szCs w:val="30"/>
        </w:rPr>
        <w:t>7</w:t>
      </w:r>
      <w:r w:rsidR="00C425FA" w:rsidRPr="00C425FA">
        <w:rPr>
          <w:rFonts w:asciiTheme="majorBidi" w:hAnsiTheme="majorBidi" w:cstheme="majorBidi"/>
          <w:sz w:val="30"/>
          <w:szCs w:val="30"/>
        </w:rPr>
        <w:t>00</w:t>
      </w:r>
      <w:r w:rsidR="007160A2">
        <w:rPr>
          <w:rFonts w:asciiTheme="majorBidi" w:hAnsiTheme="majorBidi" w:cstheme="majorBidi"/>
          <w:sz w:val="30"/>
          <w:szCs w:val="30"/>
        </w:rPr>
        <w:t>.</w:t>
      </w:r>
      <w:r w:rsidR="002C771C" w:rsidRPr="002C771C">
        <w:rPr>
          <w:rFonts w:asciiTheme="majorBidi" w:hAnsiTheme="majorBidi" w:cstheme="majorBidi"/>
          <w:sz w:val="30"/>
          <w:szCs w:val="30"/>
        </w:rPr>
        <w:t>9</w:t>
      </w:r>
      <w:r w:rsidR="00C425FA" w:rsidRPr="00C425FA">
        <w:rPr>
          <w:rFonts w:asciiTheme="majorBidi" w:hAnsiTheme="majorBidi" w:cstheme="majorBidi"/>
          <w:sz w:val="30"/>
          <w:szCs w:val="30"/>
        </w:rPr>
        <w:t>3</w:t>
      </w:r>
      <w:r w:rsidR="00F529E9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0F5205" w:rsidRPr="00CD7A2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F5205" w:rsidRPr="00CD7A2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0F5205" w:rsidRPr="00CD7A2E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0F5205" w:rsidRPr="00CD7A2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C425FA" w:rsidRPr="00C425FA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C44ED6" w:rsidRPr="00C44ED6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7E364C" w:rsidRPr="00CD7A2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E364C" w:rsidRPr="00CD7A2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0945EC" w:rsidRPr="000945EC">
        <w:rPr>
          <w:rFonts w:asciiTheme="majorBidi" w:hAnsiTheme="majorBidi" w:cstheme="majorBidi"/>
          <w:i/>
          <w:iCs/>
          <w:sz w:val="30"/>
          <w:szCs w:val="30"/>
        </w:rPr>
        <w:t>25</w:t>
      </w:r>
      <w:bookmarkStart w:id="7" w:name="_Hlk141177982"/>
      <w:r w:rsidR="00C44ED6" w:rsidRPr="00C44ED6">
        <w:rPr>
          <w:rFonts w:asciiTheme="majorBidi" w:hAnsiTheme="majorBidi" w:cstheme="majorBidi"/>
          <w:i/>
          <w:iCs/>
          <w:sz w:val="30"/>
          <w:szCs w:val="30"/>
        </w:rPr>
        <w:t>67</w:t>
      </w:r>
      <w:r w:rsidR="000F5205" w:rsidRPr="00CD7A2E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0B017A" w:rsidRPr="00CD7A2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44ED6" w:rsidRPr="00C44ED6">
        <w:rPr>
          <w:rFonts w:asciiTheme="majorBidi" w:hAnsiTheme="majorBidi" w:cstheme="majorBidi"/>
          <w:i/>
          <w:iCs/>
          <w:sz w:val="30"/>
          <w:szCs w:val="30"/>
        </w:rPr>
        <w:t>67</w:t>
      </w:r>
      <w:r w:rsidR="000945EC" w:rsidRPr="000945EC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512F63" w:rsidRPr="00CD7A2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425FA" w:rsidRPr="00C425FA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0945EC" w:rsidRPr="000945EC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0B017A" w:rsidRPr="00CD7A2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bookmarkEnd w:id="7"/>
      <w:r w:rsidR="000B017A" w:rsidRPr="00CD7A2E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0F5205" w:rsidRPr="00CD7A2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 </w:t>
      </w:r>
      <w:r w:rsidR="000945EC" w:rsidRPr="000945EC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C44ED6" w:rsidRPr="00C44ED6">
        <w:rPr>
          <w:rFonts w:asciiTheme="majorBidi" w:hAnsiTheme="majorBidi" w:cstheme="majorBidi"/>
          <w:i/>
          <w:iCs/>
          <w:sz w:val="30"/>
          <w:szCs w:val="30"/>
        </w:rPr>
        <w:t>64</w:t>
      </w:r>
      <w:r w:rsidR="004129DE" w:rsidRPr="00CD7A2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44ED6" w:rsidRPr="00C44ED6">
        <w:rPr>
          <w:rFonts w:asciiTheme="majorBidi" w:hAnsiTheme="majorBidi" w:cstheme="majorBidi"/>
          <w:i/>
          <w:iCs/>
          <w:sz w:val="30"/>
          <w:szCs w:val="30"/>
        </w:rPr>
        <w:t>11</w:t>
      </w:r>
      <w:r w:rsidR="000B142C" w:rsidRPr="00CD7A2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F5205" w:rsidRPr="00CD7A2E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61289C29" w14:textId="6696A4C6" w:rsidR="00C153B0" w:rsidRPr="00D91200" w:rsidRDefault="00C153B0" w:rsidP="00D912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cs/>
        </w:rPr>
      </w:pPr>
    </w:p>
    <w:p w14:paraId="004C7354" w14:textId="77777777" w:rsidR="003820A1" w:rsidRDefault="003820A1" w:rsidP="003820A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ทุนเรือนหุ้น</w:t>
      </w:r>
    </w:p>
    <w:p w14:paraId="67075BBE" w14:textId="77777777" w:rsidR="003820A1" w:rsidRPr="00264283" w:rsidRDefault="003820A1" w:rsidP="003820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810"/>
        <w:gridCol w:w="266"/>
        <w:gridCol w:w="994"/>
        <w:gridCol w:w="265"/>
        <w:gridCol w:w="995"/>
        <w:gridCol w:w="265"/>
        <w:gridCol w:w="992"/>
        <w:gridCol w:w="265"/>
        <w:gridCol w:w="908"/>
      </w:tblGrid>
      <w:tr w:rsidR="003820A1" w:rsidRPr="00225E3B" w14:paraId="04B366F3" w14:textId="77777777" w:rsidTr="004D1B19">
        <w:trPr>
          <w:tblHeader/>
        </w:trPr>
        <w:tc>
          <w:tcPr>
            <w:tcW w:w="3960" w:type="dxa"/>
          </w:tcPr>
          <w:p w14:paraId="091D7043" w14:textId="77777777" w:rsidR="003820A1" w:rsidRPr="00225E3B" w:rsidRDefault="003820A1" w:rsidP="004D1B19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4968730F" w14:textId="77777777" w:rsidR="003820A1" w:rsidRPr="00225E3B" w:rsidRDefault="003820A1" w:rsidP="004D1B1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6" w:type="dxa"/>
          </w:tcPr>
          <w:p w14:paraId="4712F38B" w14:textId="77777777" w:rsidR="003820A1" w:rsidRPr="00225E3B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4" w:type="dxa"/>
            <w:gridSpan w:val="3"/>
            <w:tcBorders>
              <w:bottom w:val="single" w:sz="4" w:space="0" w:color="auto"/>
            </w:tcBorders>
          </w:tcPr>
          <w:p w14:paraId="3D160752" w14:textId="5F4C8F18" w:rsidR="003820A1" w:rsidRPr="00225E3B" w:rsidRDefault="000945EC" w:rsidP="004D1B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65" w:type="dxa"/>
          </w:tcPr>
          <w:p w14:paraId="112396E1" w14:textId="77777777" w:rsidR="003820A1" w:rsidRPr="00225E3B" w:rsidRDefault="003820A1" w:rsidP="004D1B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5" w:type="dxa"/>
            <w:gridSpan w:val="3"/>
            <w:tcBorders>
              <w:bottom w:val="single" w:sz="4" w:space="0" w:color="auto"/>
            </w:tcBorders>
          </w:tcPr>
          <w:p w14:paraId="1D5FF129" w14:textId="6A4115EC" w:rsidR="003820A1" w:rsidRPr="00225E3B" w:rsidRDefault="000945EC" w:rsidP="004D1B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</w:p>
        </w:tc>
      </w:tr>
      <w:tr w:rsidR="003820A1" w:rsidRPr="00225E3B" w14:paraId="0CC0ABDD" w14:textId="77777777" w:rsidTr="004D1B19">
        <w:trPr>
          <w:tblHeader/>
        </w:trPr>
        <w:tc>
          <w:tcPr>
            <w:tcW w:w="3960" w:type="dxa"/>
          </w:tcPr>
          <w:p w14:paraId="71811C77" w14:textId="77777777" w:rsidR="003820A1" w:rsidRPr="00225E3B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012DF72C" w14:textId="77777777" w:rsidR="003820A1" w:rsidRPr="00225E3B" w:rsidRDefault="003820A1" w:rsidP="004D1B1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66" w:type="dxa"/>
          </w:tcPr>
          <w:p w14:paraId="5B7002DD" w14:textId="77777777" w:rsidR="003820A1" w:rsidRPr="00225E3B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32AB4BF" w14:textId="77777777" w:rsidR="003820A1" w:rsidRPr="00225E3B" w:rsidRDefault="003820A1" w:rsidP="004D1B19">
            <w:pPr>
              <w:ind w:left="-108" w:right="-13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4864EE3C" w14:textId="77777777" w:rsidR="003820A1" w:rsidRPr="00225E3B" w:rsidRDefault="003820A1" w:rsidP="004D1B1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63144E89" w14:textId="77777777" w:rsidR="003820A1" w:rsidRPr="00225E3B" w:rsidRDefault="003820A1" w:rsidP="004D1B19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5" w:type="dxa"/>
          </w:tcPr>
          <w:p w14:paraId="1D15B656" w14:textId="77777777" w:rsidR="003820A1" w:rsidRPr="00225E3B" w:rsidRDefault="003820A1" w:rsidP="004D1B1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500CF8A" w14:textId="77777777" w:rsidR="003820A1" w:rsidRPr="00225E3B" w:rsidRDefault="003820A1" w:rsidP="004D1B19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6B26DA37" w14:textId="77777777" w:rsidR="003820A1" w:rsidRPr="00225E3B" w:rsidRDefault="003820A1" w:rsidP="004D1B1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4C8E5E33" w14:textId="77777777" w:rsidR="003820A1" w:rsidRPr="00225E3B" w:rsidRDefault="003820A1" w:rsidP="004D1B19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3820A1" w:rsidRPr="00225E3B" w14:paraId="023F4AAD" w14:textId="77777777" w:rsidTr="004D1B19">
        <w:trPr>
          <w:tblHeader/>
        </w:trPr>
        <w:tc>
          <w:tcPr>
            <w:tcW w:w="3960" w:type="dxa"/>
          </w:tcPr>
          <w:p w14:paraId="568DEEE3" w14:textId="77777777" w:rsidR="003820A1" w:rsidRPr="00225E3B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1E125DBF" w14:textId="77777777" w:rsidR="003820A1" w:rsidRPr="00225E3B" w:rsidRDefault="003820A1" w:rsidP="004D1B1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6" w:type="dxa"/>
          </w:tcPr>
          <w:p w14:paraId="41A335B7" w14:textId="77777777" w:rsidR="003820A1" w:rsidRPr="00225E3B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684" w:type="dxa"/>
            <w:gridSpan w:val="7"/>
          </w:tcPr>
          <w:p w14:paraId="2D507257" w14:textId="77777777" w:rsidR="003820A1" w:rsidRPr="00225E3B" w:rsidRDefault="003820A1" w:rsidP="004D1B1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225E3B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225E3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225E3B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225E3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820A1" w:rsidRPr="00225E3B" w14:paraId="4BFBB070" w14:textId="77777777" w:rsidTr="004D1B19">
        <w:tc>
          <w:tcPr>
            <w:tcW w:w="3960" w:type="dxa"/>
          </w:tcPr>
          <w:p w14:paraId="512084DF" w14:textId="77777777" w:rsidR="003820A1" w:rsidRPr="00225E3B" w:rsidRDefault="003820A1" w:rsidP="004D1B19">
            <w:pPr>
              <w:pStyle w:val="BodyText"/>
              <w:spacing w:after="0"/>
              <w:ind w:hanging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6796376D" w14:textId="77777777" w:rsidR="003820A1" w:rsidRPr="00225E3B" w:rsidRDefault="003820A1" w:rsidP="004D1B1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08D94E55" w14:textId="77777777" w:rsidR="003820A1" w:rsidRPr="00225E3B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684" w:type="dxa"/>
            <w:gridSpan w:val="7"/>
          </w:tcPr>
          <w:p w14:paraId="139EBE6A" w14:textId="77777777" w:rsidR="003820A1" w:rsidRPr="00225E3B" w:rsidRDefault="003820A1" w:rsidP="004D1B1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3820A1" w:rsidRPr="00225E3B" w14:paraId="532C4A63" w14:textId="77777777" w:rsidTr="004D1B19">
        <w:tc>
          <w:tcPr>
            <w:tcW w:w="3960" w:type="dxa"/>
          </w:tcPr>
          <w:p w14:paraId="11ACA0EA" w14:textId="27AB4401" w:rsidR="003820A1" w:rsidRPr="00225E3B" w:rsidRDefault="003820A1" w:rsidP="004D1B1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25E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225E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26A5FDE3" w14:textId="69337DE3" w:rsidR="003820A1" w:rsidRPr="00225E3B" w:rsidRDefault="00C425FA" w:rsidP="004D1B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25FA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3820A1" w:rsidRPr="00225E3B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0945EC" w:rsidRPr="000945EC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C425FA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266" w:type="dxa"/>
          </w:tcPr>
          <w:p w14:paraId="4909AEE1" w14:textId="77777777" w:rsidR="003820A1" w:rsidRPr="00225E3B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1386B72C" w14:textId="2B1C81E2" w:rsidR="003820A1" w:rsidRPr="00225E3B" w:rsidRDefault="00C44ED6" w:rsidP="004D1B1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820A1" w:rsidRPr="00685D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820A1" w:rsidRPr="00685D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5" w:type="dxa"/>
          </w:tcPr>
          <w:p w14:paraId="322DC6C3" w14:textId="77777777" w:rsidR="003820A1" w:rsidRPr="00225E3B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5" w:type="dxa"/>
          </w:tcPr>
          <w:p w14:paraId="212EEE06" w14:textId="5F32652D" w:rsidR="003820A1" w:rsidRPr="00225E3B" w:rsidRDefault="002C771C" w:rsidP="004043D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2C77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="003820A1" w:rsidRPr="00685D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</w:p>
        </w:tc>
        <w:tc>
          <w:tcPr>
            <w:tcW w:w="265" w:type="dxa"/>
          </w:tcPr>
          <w:p w14:paraId="206E2516" w14:textId="77777777" w:rsidR="003820A1" w:rsidRPr="00225E3B" w:rsidRDefault="003820A1" w:rsidP="004D1B19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3C918CB7" w14:textId="11B059B4" w:rsidR="003820A1" w:rsidRPr="00E32725" w:rsidRDefault="00C44ED6" w:rsidP="004043DD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820A1" w:rsidRPr="00E327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3820A1" w:rsidRPr="00E327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5" w:type="dxa"/>
          </w:tcPr>
          <w:p w14:paraId="36D02C83" w14:textId="77777777" w:rsidR="003820A1" w:rsidRPr="00E32725" w:rsidRDefault="003820A1" w:rsidP="004D1B19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8" w:type="dxa"/>
          </w:tcPr>
          <w:p w14:paraId="6B4863DF" w14:textId="29D3843D" w:rsidR="003820A1" w:rsidRPr="00E32725" w:rsidRDefault="00C44ED6" w:rsidP="00BF596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3820A1" w:rsidRPr="00E327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3820A1" w:rsidRPr="00225E3B" w14:paraId="006C00BA" w14:textId="77777777" w:rsidTr="004D1B19">
        <w:tc>
          <w:tcPr>
            <w:tcW w:w="3960" w:type="dxa"/>
          </w:tcPr>
          <w:p w14:paraId="652E92DA" w14:textId="77777777" w:rsidR="003820A1" w:rsidRPr="00225E3B" w:rsidRDefault="003820A1" w:rsidP="004D1B1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810" w:type="dxa"/>
          </w:tcPr>
          <w:p w14:paraId="46C49BB2" w14:textId="479C8833" w:rsidR="003820A1" w:rsidRPr="00225E3B" w:rsidRDefault="00C425FA" w:rsidP="004D1B1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425FA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3820A1" w:rsidRPr="00225E3B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0945EC" w:rsidRPr="000945EC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C425FA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266" w:type="dxa"/>
          </w:tcPr>
          <w:p w14:paraId="7F95E815" w14:textId="77777777" w:rsidR="003820A1" w:rsidRPr="00225E3B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34F56777" w14:textId="3E3C1992" w:rsidR="003820A1" w:rsidRPr="00E11480" w:rsidRDefault="00C44ED6" w:rsidP="004043D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3D11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5" w:type="dxa"/>
          </w:tcPr>
          <w:p w14:paraId="458F0131" w14:textId="77777777" w:rsidR="003820A1" w:rsidRPr="00E11480" w:rsidRDefault="003820A1" w:rsidP="004D1B19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1A2DA126" w14:textId="01A5158F" w:rsidR="003820A1" w:rsidRPr="00E11480" w:rsidRDefault="000945EC" w:rsidP="004D1B1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D11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5" w:type="dxa"/>
          </w:tcPr>
          <w:p w14:paraId="638BFB4E" w14:textId="77777777" w:rsidR="003820A1" w:rsidRPr="00225E3B" w:rsidRDefault="003820A1" w:rsidP="004D1B19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C34CAA3" w14:textId="23490F8E" w:rsidR="003820A1" w:rsidRPr="00E32725" w:rsidRDefault="00C44ED6" w:rsidP="004043DD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41</w:t>
            </w:r>
            <w:r w:rsidR="000945EC" w:rsidRPr="000945E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3820A1" w:rsidRPr="00E3272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0945EC" w:rsidRPr="000945E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22</w:t>
            </w:r>
            <w:r w:rsidRPr="00C44ED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5" w:type="dxa"/>
          </w:tcPr>
          <w:p w14:paraId="604E86E3" w14:textId="77777777" w:rsidR="003820A1" w:rsidRPr="00E32725" w:rsidRDefault="003820A1" w:rsidP="003820A1">
            <w:pPr>
              <w:pStyle w:val="30"/>
              <w:tabs>
                <w:tab w:val="clear" w:pos="360"/>
                <w:tab w:val="clear" w:pos="720"/>
                <w:tab w:val="decimal" w:pos="742"/>
                <w:tab w:val="decimal" w:pos="77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8" w:type="dxa"/>
            <w:vAlign w:val="bottom"/>
          </w:tcPr>
          <w:p w14:paraId="3F998ABB" w14:textId="5F39ADBE" w:rsidR="003820A1" w:rsidRPr="00E32725" w:rsidRDefault="000945EC" w:rsidP="004043D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5E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C425FA" w:rsidRPr="00C425F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="00C44ED6" w:rsidRPr="00C44ED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="003820A1" w:rsidRPr="00E3272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C44ED6" w:rsidRPr="00C44ED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114</w:t>
            </w:r>
          </w:p>
        </w:tc>
      </w:tr>
      <w:tr w:rsidR="003820A1" w:rsidRPr="00225E3B" w14:paraId="6E2FCB97" w14:textId="77777777" w:rsidTr="004D1B19">
        <w:tc>
          <w:tcPr>
            <w:tcW w:w="3960" w:type="dxa"/>
          </w:tcPr>
          <w:p w14:paraId="4A649C69" w14:textId="77777777" w:rsidR="003820A1" w:rsidRPr="00225E3B" w:rsidRDefault="003820A1" w:rsidP="004D1B1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ลดทุนจดทะเบียน</w:t>
            </w:r>
          </w:p>
        </w:tc>
        <w:tc>
          <w:tcPr>
            <w:tcW w:w="810" w:type="dxa"/>
          </w:tcPr>
          <w:p w14:paraId="10D154DF" w14:textId="5C3658F7" w:rsidR="003820A1" w:rsidRPr="00225E3B" w:rsidRDefault="00C425FA" w:rsidP="004D1B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25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820A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425F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6" w:type="dxa"/>
          </w:tcPr>
          <w:p w14:paraId="49B19D18" w14:textId="77777777" w:rsidR="003820A1" w:rsidRPr="00225E3B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3DE47065" w14:textId="66F73276" w:rsidR="003820A1" w:rsidRPr="00225E3B" w:rsidRDefault="003D1189" w:rsidP="00E1148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5" w:type="dxa"/>
          </w:tcPr>
          <w:p w14:paraId="7FB8A1E3" w14:textId="77777777" w:rsidR="003820A1" w:rsidRPr="00225E3B" w:rsidRDefault="003820A1" w:rsidP="004D1B19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69278171" w14:textId="2399B423" w:rsidR="003820A1" w:rsidRPr="00E11480" w:rsidRDefault="003D1189" w:rsidP="00E1148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</w:tcPr>
          <w:p w14:paraId="2B9DAF2F" w14:textId="77777777" w:rsidR="003820A1" w:rsidRPr="00225E3B" w:rsidRDefault="003820A1" w:rsidP="004D1B19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B565D76" w14:textId="755F0083" w:rsidR="003820A1" w:rsidRPr="00E32725" w:rsidRDefault="003820A1" w:rsidP="004043DD">
            <w:pPr>
              <w:pStyle w:val="acctfourfigures"/>
              <w:tabs>
                <w:tab w:val="clear" w:pos="765"/>
              </w:tabs>
              <w:spacing w:line="240" w:lineRule="atLeast"/>
              <w:ind w:left="-911" w:right="3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27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</w:tcPr>
          <w:p w14:paraId="1B4C6B56" w14:textId="77777777" w:rsidR="003820A1" w:rsidRPr="00E32725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5DBE7232" w14:textId="17AE0411" w:rsidR="003820A1" w:rsidRPr="00E32725" w:rsidRDefault="003820A1" w:rsidP="00E32725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E327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820A1" w:rsidRPr="00225E3B" w14:paraId="7C2CDB0C" w14:textId="77777777" w:rsidTr="004D1B19">
        <w:tc>
          <w:tcPr>
            <w:tcW w:w="3960" w:type="dxa"/>
          </w:tcPr>
          <w:p w14:paraId="3AA2617B" w14:textId="13577531" w:rsidR="003820A1" w:rsidRDefault="003820A1" w:rsidP="004D1B19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1079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079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="00C425FA" w:rsidRPr="00C425F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44ED6" w:rsidRPr="00C44ED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25E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25E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225E3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2828ED1" w14:textId="77777777" w:rsidR="003820A1" w:rsidRPr="00225E3B" w:rsidRDefault="003820A1" w:rsidP="004D1B19">
            <w:pPr>
              <w:tabs>
                <w:tab w:val="left" w:pos="372"/>
              </w:tabs>
              <w:ind w:left="1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5E3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65ADA750" w14:textId="77777777" w:rsidR="003820A1" w:rsidRDefault="003820A1" w:rsidP="004D1B1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1F89B87" w14:textId="738D9329" w:rsidR="003820A1" w:rsidRPr="00225E3B" w:rsidRDefault="00C425FA" w:rsidP="004D1B1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25FA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="003820A1" w:rsidRPr="00225E3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="000945EC" w:rsidRPr="000945E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Pr="00C425FA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6" w:type="dxa"/>
          </w:tcPr>
          <w:p w14:paraId="4973775D" w14:textId="77777777" w:rsidR="003820A1" w:rsidRPr="00225E3B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B70525" w14:textId="59ACA92E" w:rsidR="003820A1" w:rsidRPr="00E11480" w:rsidRDefault="00C44ED6" w:rsidP="004D1B1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3D11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3D11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65" w:type="dxa"/>
          </w:tcPr>
          <w:p w14:paraId="214D5EE5" w14:textId="77777777" w:rsidR="003820A1" w:rsidRPr="00E11480" w:rsidRDefault="003820A1" w:rsidP="004D1B19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7C4E9DD4" w14:textId="77777777" w:rsidR="003D1189" w:rsidRPr="00E11480" w:rsidRDefault="003D1189" w:rsidP="004D1B1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5D566404" w14:textId="0FF54FC2" w:rsidR="003820A1" w:rsidRPr="00E11480" w:rsidRDefault="002C771C" w:rsidP="004D1B1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C7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2C7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3D11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5" w:type="dxa"/>
          </w:tcPr>
          <w:p w14:paraId="5647C2CC" w14:textId="77777777" w:rsidR="003820A1" w:rsidRPr="00225E3B" w:rsidRDefault="003820A1" w:rsidP="004D1B19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08E1AE" w14:textId="5A169007" w:rsidR="003820A1" w:rsidRPr="0028795D" w:rsidRDefault="00C44ED6" w:rsidP="004043DD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820A1" w:rsidRPr="00287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3820A1" w:rsidRPr="00287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65" w:type="dxa"/>
          </w:tcPr>
          <w:p w14:paraId="61C69452" w14:textId="77777777" w:rsidR="003820A1" w:rsidRPr="0028795D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389B7671" w14:textId="77777777" w:rsidR="003820A1" w:rsidRPr="0028795D" w:rsidRDefault="003820A1" w:rsidP="003820A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7B4AB5C9" w14:textId="30AA868E" w:rsidR="003820A1" w:rsidRPr="0028795D" w:rsidRDefault="002C771C" w:rsidP="003820A1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C771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</w:t>
            </w:r>
            <w:r w:rsidR="00C44ED6" w:rsidRPr="00C44ED6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66</w:t>
            </w:r>
            <w:r w:rsidR="003820A1" w:rsidRPr="002879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="00C44ED6" w:rsidRPr="00C44ED6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114</w:t>
            </w:r>
          </w:p>
        </w:tc>
      </w:tr>
      <w:tr w:rsidR="003820A1" w:rsidRPr="00CD72E6" w14:paraId="00C43A30" w14:textId="77777777" w:rsidTr="00CA0E04">
        <w:tc>
          <w:tcPr>
            <w:tcW w:w="3960" w:type="dxa"/>
          </w:tcPr>
          <w:p w14:paraId="5FDC6573" w14:textId="77777777" w:rsidR="003820A1" w:rsidRPr="00264283" w:rsidRDefault="003820A1" w:rsidP="004D1B1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52CE3FD" w14:textId="77777777" w:rsidR="003820A1" w:rsidRPr="00264283" w:rsidRDefault="003820A1" w:rsidP="004D1B1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46333A60" w14:textId="77777777" w:rsidR="003820A1" w:rsidRPr="00264283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4" w:type="dxa"/>
          </w:tcPr>
          <w:p w14:paraId="36534A12" w14:textId="77777777" w:rsidR="003820A1" w:rsidRPr="00264283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344D5C2C" w14:textId="77777777" w:rsidR="003820A1" w:rsidRPr="00264283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16D5D057" w14:textId="54DD9449" w:rsidR="003820A1" w:rsidRPr="00264283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23A6509B" w14:textId="77777777" w:rsidR="003820A1" w:rsidRPr="00264283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3E6F0A39" w14:textId="77777777" w:rsidR="003820A1" w:rsidRPr="00264283" w:rsidRDefault="003820A1" w:rsidP="004043D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44E80439" w14:textId="77777777" w:rsidR="003820A1" w:rsidRPr="00264283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13F6DE8B" w14:textId="77777777" w:rsidR="003820A1" w:rsidRPr="00264283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B6BE9" w:rsidRPr="00CD72E6" w14:paraId="4ECE8908" w14:textId="77777777" w:rsidTr="00CA0E04">
        <w:tc>
          <w:tcPr>
            <w:tcW w:w="3960" w:type="dxa"/>
          </w:tcPr>
          <w:p w14:paraId="3ADBD00C" w14:textId="77777777" w:rsidR="00AB6BE9" w:rsidRPr="00264283" w:rsidRDefault="00AB6BE9" w:rsidP="004D1B1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DC93D9E" w14:textId="77777777" w:rsidR="00AB6BE9" w:rsidRPr="00264283" w:rsidRDefault="00AB6BE9" w:rsidP="004D1B1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4C4DA765" w14:textId="77777777" w:rsidR="00AB6BE9" w:rsidRPr="00264283" w:rsidRDefault="00AB6BE9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4" w:type="dxa"/>
          </w:tcPr>
          <w:p w14:paraId="5A1BB517" w14:textId="77777777" w:rsidR="00AB6BE9" w:rsidRPr="00264283" w:rsidRDefault="00AB6BE9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73FF26AB" w14:textId="77777777" w:rsidR="00AB6BE9" w:rsidRPr="00264283" w:rsidRDefault="00AB6BE9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1E7B5CDE" w14:textId="77777777" w:rsidR="00AB6BE9" w:rsidRPr="00264283" w:rsidRDefault="00AB6BE9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7DA6761B" w14:textId="77777777" w:rsidR="00AB6BE9" w:rsidRPr="00264283" w:rsidRDefault="00AB6BE9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760DD241" w14:textId="77777777" w:rsidR="00AB6BE9" w:rsidRPr="00264283" w:rsidRDefault="00AB6BE9" w:rsidP="004043D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0B480FE9" w14:textId="77777777" w:rsidR="00AB6BE9" w:rsidRPr="00264283" w:rsidRDefault="00AB6BE9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8" w:type="dxa"/>
          </w:tcPr>
          <w:p w14:paraId="669720B4" w14:textId="77777777" w:rsidR="00AB6BE9" w:rsidRPr="00264283" w:rsidRDefault="00AB6BE9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B6BE9" w:rsidRPr="00CD72E6" w14:paraId="6EA9BCBD" w14:textId="77777777" w:rsidTr="00CA0E04">
        <w:tc>
          <w:tcPr>
            <w:tcW w:w="3960" w:type="dxa"/>
          </w:tcPr>
          <w:p w14:paraId="6C9B771B" w14:textId="77777777" w:rsidR="00AB6BE9" w:rsidRPr="00264283" w:rsidRDefault="00AB6BE9" w:rsidP="004D1B1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3352C30" w14:textId="77777777" w:rsidR="00AB6BE9" w:rsidRPr="00264283" w:rsidRDefault="00AB6BE9" w:rsidP="004D1B1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49ECFE23" w14:textId="77777777" w:rsidR="00AB6BE9" w:rsidRPr="00264283" w:rsidRDefault="00AB6BE9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4" w:type="dxa"/>
          </w:tcPr>
          <w:p w14:paraId="23DE503F" w14:textId="77777777" w:rsidR="00AB6BE9" w:rsidRPr="00264283" w:rsidRDefault="00AB6BE9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22B937F6" w14:textId="77777777" w:rsidR="00AB6BE9" w:rsidRPr="00264283" w:rsidRDefault="00AB6BE9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36A49F40" w14:textId="77777777" w:rsidR="00AB6BE9" w:rsidRPr="00264283" w:rsidRDefault="00AB6BE9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647E2DA5" w14:textId="77777777" w:rsidR="00AB6BE9" w:rsidRPr="00264283" w:rsidRDefault="00AB6BE9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57A9F326" w14:textId="77777777" w:rsidR="00AB6BE9" w:rsidRPr="00264283" w:rsidRDefault="00AB6BE9" w:rsidP="004043D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2DE1DB56" w14:textId="77777777" w:rsidR="00AB6BE9" w:rsidRPr="00264283" w:rsidRDefault="00AB6BE9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8" w:type="dxa"/>
          </w:tcPr>
          <w:p w14:paraId="4CA8469C" w14:textId="77777777" w:rsidR="00AB6BE9" w:rsidRPr="00264283" w:rsidRDefault="00AB6BE9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820A1" w:rsidRPr="00225E3B" w14:paraId="0C06B4B5" w14:textId="77777777" w:rsidTr="004D1B19">
        <w:tc>
          <w:tcPr>
            <w:tcW w:w="3960" w:type="dxa"/>
          </w:tcPr>
          <w:p w14:paraId="02F9060E" w14:textId="77777777" w:rsidR="003820A1" w:rsidRPr="00225E3B" w:rsidRDefault="003820A1" w:rsidP="004D1B1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810" w:type="dxa"/>
          </w:tcPr>
          <w:p w14:paraId="2669E68F" w14:textId="77777777" w:rsidR="003820A1" w:rsidRPr="00225E3B" w:rsidRDefault="003820A1" w:rsidP="004D1B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7BEC603" w14:textId="77777777" w:rsidR="003820A1" w:rsidRPr="00225E3B" w:rsidRDefault="003820A1" w:rsidP="004D1B1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7CBF4C45" w14:textId="77777777" w:rsidR="003820A1" w:rsidRPr="00225E3B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51DE003B" w14:textId="77777777" w:rsidR="003820A1" w:rsidRPr="00225E3B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4CBBB95D" w14:textId="77777777" w:rsidR="003820A1" w:rsidRPr="00225E3B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58C30E22" w14:textId="77777777" w:rsidR="003820A1" w:rsidRPr="00225E3B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4E021707" w14:textId="77777777" w:rsidR="003820A1" w:rsidRPr="00225E3B" w:rsidRDefault="003820A1" w:rsidP="004043D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413A37DE" w14:textId="77777777" w:rsidR="003820A1" w:rsidRPr="00225E3B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8" w:type="dxa"/>
          </w:tcPr>
          <w:p w14:paraId="717E0EB2" w14:textId="77777777" w:rsidR="003820A1" w:rsidRPr="00225E3B" w:rsidRDefault="003820A1" w:rsidP="004D1B19">
            <w:pPr>
              <w:pStyle w:val="30"/>
              <w:tabs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820A1" w:rsidRPr="00225E3B" w14:paraId="36184461" w14:textId="77777777" w:rsidTr="004D1B19">
        <w:tc>
          <w:tcPr>
            <w:tcW w:w="3960" w:type="dxa"/>
          </w:tcPr>
          <w:p w14:paraId="784F48E9" w14:textId="18F8B401" w:rsidR="003820A1" w:rsidRPr="00225E3B" w:rsidRDefault="003820A1" w:rsidP="004D1B1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25E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225E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14AD0596" w14:textId="5F6C784F" w:rsidR="003820A1" w:rsidRPr="00225E3B" w:rsidRDefault="00C425FA" w:rsidP="004D1B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25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820A1" w:rsidRPr="00225E3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425F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6" w:type="dxa"/>
          </w:tcPr>
          <w:p w14:paraId="4CBC178B" w14:textId="77777777" w:rsidR="003820A1" w:rsidRPr="00225E3B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4" w:type="dxa"/>
          </w:tcPr>
          <w:p w14:paraId="66E01758" w14:textId="5638BDE8" w:rsidR="003820A1" w:rsidRPr="00E11480" w:rsidRDefault="00C44ED6" w:rsidP="004D1B1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820A1" w:rsidRPr="00E114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820A1" w:rsidRPr="00E114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716</w:t>
            </w:r>
          </w:p>
        </w:tc>
        <w:tc>
          <w:tcPr>
            <w:tcW w:w="265" w:type="dxa"/>
          </w:tcPr>
          <w:p w14:paraId="3DEC81BB" w14:textId="77777777" w:rsidR="003820A1" w:rsidRPr="00E11480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5" w:type="dxa"/>
          </w:tcPr>
          <w:p w14:paraId="3539B8F4" w14:textId="2B11CD39" w:rsidR="003820A1" w:rsidRPr="00E11480" w:rsidRDefault="00C44ED6" w:rsidP="004D1B1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3820A1" w:rsidRPr="00E114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65" w:type="dxa"/>
          </w:tcPr>
          <w:p w14:paraId="02793034" w14:textId="77777777" w:rsidR="003820A1" w:rsidRPr="00225E3B" w:rsidRDefault="003820A1" w:rsidP="004D1B19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7E3AD9E8" w14:textId="49974E4C" w:rsidR="003820A1" w:rsidRPr="0028795D" w:rsidRDefault="00C44ED6" w:rsidP="004043DD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820A1" w:rsidRPr="002879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 w:rsidR="003820A1" w:rsidRPr="002879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5" w:type="dxa"/>
          </w:tcPr>
          <w:p w14:paraId="32C6A121" w14:textId="77777777" w:rsidR="003820A1" w:rsidRPr="0028795D" w:rsidRDefault="003820A1" w:rsidP="004D1B19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8" w:type="dxa"/>
          </w:tcPr>
          <w:p w14:paraId="09204589" w14:textId="43652D13" w:rsidR="003820A1" w:rsidRPr="0028795D" w:rsidRDefault="00C44ED6" w:rsidP="004D1B19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3820A1" w:rsidRPr="002879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3820A1" w:rsidRPr="00225E3B" w14:paraId="20CFFB25" w14:textId="77777777" w:rsidTr="004D1B19">
        <w:tc>
          <w:tcPr>
            <w:tcW w:w="3960" w:type="dxa"/>
          </w:tcPr>
          <w:p w14:paraId="5C040C23" w14:textId="7EE2C59D" w:rsidR="003820A1" w:rsidRPr="005651DC" w:rsidRDefault="005651DC" w:rsidP="004D1B1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1DC">
              <w:rPr>
                <w:rFonts w:asciiTheme="majorBidi" w:hAnsiTheme="majorBidi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810" w:type="dxa"/>
          </w:tcPr>
          <w:p w14:paraId="22527ED2" w14:textId="464C3F7E" w:rsidR="003820A1" w:rsidRPr="005651DC" w:rsidRDefault="00C425FA" w:rsidP="004D1B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1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820A1" w:rsidRPr="005651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945EC" w:rsidRPr="005651D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651D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6" w:type="dxa"/>
          </w:tcPr>
          <w:p w14:paraId="51D80B8A" w14:textId="77777777" w:rsidR="003820A1" w:rsidRPr="005651DC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83F9162" w14:textId="18A40303" w:rsidR="003820A1" w:rsidRPr="005651DC" w:rsidRDefault="000945EC" w:rsidP="004D1B1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51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5" w:type="dxa"/>
          </w:tcPr>
          <w:p w14:paraId="69B95E26" w14:textId="77777777" w:rsidR="003820A1" w:rsidRPr="005651DC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075DDA2F" w14:textId="2779AFD4" w:rsidR="003820A1" w:rsidRPr="005651DC" w:rsidRDefault="00C425FA" w:rsidP="004D1B1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51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5" w:type="dxa"/>
          </w:tcPr>
          <w:p w14:paraId="3687F2A6" w14:textId="77777777" w:rsidR="003820A1" w:rsidRPr="005651DC" w:rsidRDefault="003820A1" w:rsidP="004D1B19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8749F47" w14:textId="7F49B397" w:rsidR="003820A1" w:rsidRPr="005651DC" w:rsidRDefault="00C44ED6" w:rsidP="004043DD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51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425FA" w:rsidRPr="005651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820A1" w:rsidRPr="005651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651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716</w:t>
            </w:r>
          </w:p>
        </w:tc>
        <w:tc>
          <w:tcPr>
            <w:tcW w:w="265" w:type="dxa"/>
          </w:tcPr>
          <w:p w14:paraId="4D0F1985" w14:textId="77777777" w:rsidR="003820A1" w:rsidRPr="005651DC" w:rsidRDefault="003820A1" w:rsidP="004D1B19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5752DC08" w14:textId="11CC4FD9" w:rsidR="003820A1" w:rsidRPr="005651DC" w:rsidRDefault="00C44ED6" w:rsidP="004043D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51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3820A1" w:rsidRPr="005651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C771C" w:rsidRPr="005651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0945EC" w:rsidRPr="005651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2C771C" w:rsidRPr="005651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3820A1" w:rsidRPr="005A75E3" w14:paraId="79C271BD" w14:textId="77777777" w:rsidTr="004D1B19">
        <w:tc>
          <w:tcPr>
            <w:tcW w:w="3960" w:type="dxa"/>
          </w:tcPr>
          <w:p w14:paraId="65E284EB" w14:textId="286EE2FA" w:rsidR="003820A1" w:rsidRDefault="003820A1" w:rsidP="004D1B19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1079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079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="00C425FA" w:rsidRPr="00C425F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44ED6" w:rsidRPr="00C44ED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25E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25E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225E3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E121A57" w14:textId="77777777" w:rsidR="003820A1" w:rsidRPr="00225E3B" w:rsidRDefault="003820A1" w:rsidP="004D1B19">
            <w:pPr>
              <w:tabs>
                <w:tab w:val="left" w:pos="372"/>
              </w:tabs>
              <w:ind w:left="1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5E3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578955D1" w14:textId="77777777" w:rsidR="003820A1" w:rsidRDefault="003820A1" w:rsidP="004D1B1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AAE2770" w14:textId="62F9C8A4" w:rsidR="003820A1" w:rsidRPr="00225E3B" w:rsidRDefault="00C425FA" w:rsidP="004D1B1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3820A1" w:rsidRPr="00225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6" w:type="dxa"/>
          </w:tcPr>
          <w:p w14:paraId="162BDED6" w14:textId="77777777" w:rsidR="003820A1" w:rsidRPr="00225E3B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7B36827F" w14:textId="77777777" w:rsidR="003D1189" w:rsidRPr="00E11480" w:rsidRDefault="003D1189" w:rsidP="004D1B1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138239E" w14:textId="03988FA8" w:rsidR="003820A1" w:rsidRPr="00E11480" w:rsidRDefault="00C44ED6" w:rsidP="004D1B1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3D11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3D11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5" w:type="dxa"/>
          </w:tcPr>
          <w:p w14:paraId="31BB1614" w14:textId="77777777" w:rsidR="003820A1" w:rsidRPr="00E11480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3A46DF2B" w14:textId="77777777" w:rsidR="003D1189" w:rsidRPr="00E11480" w:rsidRDefault="003D1189" w:rsidP="004D1B1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5BE0BE5F" w14:textId="5F725B78" w:rsidR="003820A1" w:rsidRPr="00E11480" w:rsidRDefault="00C44ED6" w:rsidP="004D1B1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3D11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65" w:type="dxa"/>
          </w:tcPr>
          <w:p w14:paraId="57F42E2F" w14:textId="77777777" w:rsidR="003820A1" w:rsidRPr="00225E3B" w:rsidRDefault="003820A1" w:rsidP="004D1B19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D9C9B96" w14:textId="77777777" w:rsidR="003820A1" w:rsidRPr="0028795D" w:rsidRDefault="003820A1" w:rsidP="004043DD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0C09B385" w14:textId="3B785FAB" w:rsidR="003820A1" w:rsidRPr="0028795D" w:rsidRDefault="00C44ED6" w:rsidP="004043DD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3820A1" w:rsidRPr="002879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3820A1" w:rsidRPr="002879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716</w:t>
            </w:r>
          </w:p>
        </w:tc>
        <w:tc>
          <w:tcPr>
            <w:tcW w:w="265" w:type="dxa"/>
          </w:tcPr>
          <w:p w14:paraId="6B38A99D" w14:textId="77777777" w:rsidR="003820A1" w:rsidRPr="0028795D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77CFE3FE" w14:textId="77777777" w:rsidR="003820A1" w:rsidRPr="0028795D" w:rsidRDefault="003820A1" w:rsidP="004D1B19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D6A8021" w14:textId="4DE6F0FA" w:rsidR="003820A1" w:rsidRPr="0028795D" w:rsidRDefault="00C44ED6" w:rsidP="004D1B19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3820A1" w:rsidRPr="00287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</w:tbl>
    <w:p w14:paraId="32EA6388" w14:textId="77777777" w:rsidR="00662B44" w:rsidRDefault="00662B44" w:rsidP="006D2B4E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52DE0B" w14:textId="6D6E67D2" w:rsidR="006D2B4E" w:rsidRDefault="006D2B4E" w:rsidP="006D2B4E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D2B4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945EC" w:rsidRPr="000945EC">
        <w:rPr>
          <w:rFonts w:ascii="Angsana New" w:hAnsi="Angsana New"/>
          <w:sz w:val="30"/>
          <w:szCs w:val="30"/>
        </w:rPr>
        <w:t>2</w:t>
      </w:r>
      <w:r w:rsidR="00C425FA" w:rsidRPr="00C425FA">
        <w:rPr>
          <w:rFonts w:ascii="Angsana New" w:hAnsi="Angsana New"/>
          <w:sz w:val="30"/>
          <w:szCs w:val="30"/>
        </w:rPr>
        <w:t>3</w:t>
      </w:r>
      <w:r w:rsidRPr="006D2B4E">
        <w:rPr>
          <w:rFonts w:ascii="Angsana New" w:hAnsi="Angsana New"/>
          <w:sz w:val="30"/>
          <w:szCs w:val="30"/>
          <w:cs/>
        </w:rPr>
        <w:t xml:space="preserve"> เมษายน </w:t>
      </w:r>
      <w:r w:rsidR="000945EC" w:rsidRPr="000945EC">
        <w:rPr>
          <w:rFonts w:ascii="Angsana New" w:hAnsi="Angsana New"/>
          <w:sz w:val="30"/>
          <w:szCs w:val="30"/>
        </w:rPr>
        <w:t>25</w:t>
      </w:r>
      <w:r w:rsidR="00C44ED6" w:rsidRPr="00C44ED6">
        <w:rPr>
          <w:rFonts w:ascii="Angsana New" w:hAnsi="Angsana New"/>
          <w:sz w:val="30"/>
          <w:szCs w:val="30"/>
        </w:rPr>
        <w:t>6</w:t>
      </w:r>
      <w:r w:rsidR="002C771C" w:rsidRPr="002C771C">
        <w:rPr>
          <w:rFonts w:ascii="Angsana New" w:hAnsi="Angsana New"/>
          <w:sz w:val="30"/>
          <w:szCs w:val="30"/>
        </w:rPr>
        <w:t>8</w:t>
      </w:r>
      <w:r w:rsidRPr="006D2B4E">
        <w:rPr>
          <w:rFonts w:ascii="Angsana New" w:hAnsi="Angsana New"/>
          <w:sz w:val="30"/>
          <w:szCs w:val="30"/>
          <w:cs/>
        </w:rPr>
        <w:t xml:space="preserve"> ที่ประชุมผู้ถือหุ้นมีมติอนุมัติ</w:t>
      </w:r>
      <w:r>
        <w:rPr>
          <w:rFonts w:ascii="Angsana New" w:hAnsi="Angsana New" w:hint="cs"/>
          <w:sz w:val="30"/>
          <w:szCs w:val="30"/>
          <w:cs/>
        </w:rPr>
        <w:t>การลดทุนจดทะเบียน</w:t>
      </w:r>
      <w:r w:rsidRPr="006D2B4E">
        <w:rPr>
          <w:rFonts w:ascii="Angsana New" w:hAnsi="Angsana New"/>
          <w:sz w:val="30"/>
          <w:szCs w:val="30"/>
          <w:cs/>
        </w:rPr>
        <w:t xml:space="preserve">ของบริษัทจากทุนจดทะเบียนเดิม </w:t>
      </w:r>
      <w:r w:rsidR="002C771C" w:rsidRPr="002C771C">
        <w:rPr>
          <w:rFonts w:ascii="Angsana New" w:hAnsi="Angsana New"/>
          <w:sz w:val="30"/>
          <w:szCs w:val="30"/>
        </w:rPr>
        <w:t>8</w:t>
      </w:r>
      <w:r w:rsidR="00C44ED6" w:rsidRPr="00C44ED6">
        <w:rPr>
          <w:rFonts w:ascii="Angsana New" w:hAnsi="Angsana New"/>
          <w:sz w:val="30"/>
          <w:szCs w:val="30"/>
        </w:rPr>
        <w:t>66</w:t>
      </w:r>
      <w:r w:rsidRPr="006D2B4E">
        <w:rPr>
          <w:rFonts w:ascii="Angsana New" w:hAnsi="Angsana New"/>
          <w:sz w:val="30"/>
          <w:szCs w:val="30"/>
        </w:rPr>
        <w:t>,</w:t>
      </w:r>
      <w:r w:rsidR="00C44ED6" w:rsidRPr="00C44ED6">
        <w:rPr>
          <w:rFonts w:ascii="Angsana New" w:hAnsi="Angsana New"/>
          <w:sz w:val="30"/>
          <w:szCs w:val="30"/>
        </w:rPr>
        <w:t>11</w:t>
      </w:r>
      <w:r w:rsidR="00C425FA" w:rsidRPr="00C425FA">
        <w:rPr>
          <w:rFonts w:ascii="Angsana New" w:hAnsi="Angsana New"/>
          <w:sz w:val="30"/>
          <w:szCs w:val="30"/>
        </w:rPr>
        <w:t>3</w:t>
      </w:r>
      <w:r w:rsidRPr="006D2B4E">
        <w:rPr>
          <w:rFonts w:ascii="Angsana New" w:hAnsi="Angsana New"/>
          <w:sz w:val="30"/>
          <w:szCs w:val="30"/>
        </w:rPr>
        <w:t>,</w:t>
      </w:r>
      <w:r w:rsidR="00C44ED6" w:rsidRPr="00C44ED6">
        <w:rPr>
          <w:rFonts w:ascii="Angsana New" w:hAnsi="Angsana New"/>
          <w:sz w:val="30"/>
          <w:szCs w:val="30"/>
        </w:rPr>
        <w:t>67</w:t>
      </w:r>
      <w:r w:rsidR="00C425FA" w:rsidRPr="00C425FA">
        <w:rPr>
          <w:rFonts w:ascii="Angsana New" w:hAnsi="Angsana New"/>
          <w:sz w:val="30"/>
          <w:szCs w:val="30"/>
        </w:rPr>
        <w:t>3</w:t>
      </w:r>
      <w:r w:rsidRPr="006D2B4E">
        <w:rPr>
          <w:rFonts w:ascii="Angsana New" w:hAnsi="Angsana New"/>
          <w:sz w:val="30"/>
          <w:szCs w:val="30"/>
          <w:cs/>
        </w:rPr>
        <w:t xml:space="preserve"> บาท เป็น </w:t>
      </w:r>
      <w:r w:rsidR="00C44ED6" w:rsidRPr="00C44ED6">
        <w:rPr>
          <w:rFonts w:ascii="Angsana New" w:hAnsi="Angsana New"/>
          <w:sz w:val="30"/>
          <w:szCs w:val="30"/>
        </w:rPr>
        <w:t>666</w:t>
      </w:r>
      <w:r w:rsidRPr="006D2B4E">
        <w:rPr>
          <w:rFonts w:ascii="Angsana New" w:hAnsi="Angsana New"/>
          <w:sz w:val="30"/>
          <w:szCs w:val="30"/>
        </w:rPr>
        <w:t>,</w:t>
      </w:r>
      <w:r w:rsidR="002C771C" w:rsidRPr="002C771C">
        <w:rPr>
          <w:rFonts w:ascii="Angsana New" w:hAnsi="Angsana New"/>
          <w:sz w:val="30"/>
          <w:szCs w:val="30"/>
        </w:rPr>
        <w:t>8</w:t>
      </w:r>
      <w:r w:rsidR="000945EC" w:rsidRPr="000945EC">
        <w:rPr>
          <w:rFonts w:ascii="Angsana New" w:hAnsi="Angsana New"/>
          <w:sz w:val="30"/>
          <w:szCs w:val="30"/>
        </w:rPr>
        <w:t>5</w:t>
      </w:r>
      <w:r w:rsidR="002C771C" w:rsidRPr="002C771C">
        <w:rPr>
          <w:rFonts w:ascii="Angsana New" w:hAnsi="Angsana New"/>
          <w:sz w:val="30"/>
          <w:szCs w:val="30"/>
        </w:rPr>
        <w:t>8</w:t>
      </w:r>
      <w:r w:rsidRPr="006D2B4E">
        <w:rPr>
          <w:rFonts w:ascii="Angsana New" w:hAnsi="Angsana New"/>
          <w:sz w:val="30"/>
          <w:szCs w:val="30"/>
        </w:rPr>
        <w:t>,</w:t>
      </w:r>
      <w:r w:rsidR="00C425FA" w:rsidRPr="00C425FA">
        <w:rPr>
          <w:rFonts w:ascii="Angsana New" w:hAnsi="Angsana New"/>
          <w:sz w:val="30"/>
          <w:szCs w:val="30"/>
        </w:rPr>
        <w:t>3</w:t>
      </w:r>
      <w:r w:rsidR="002C771C" w:rsidRPr="002C771C">
        <w:rPr>
          <w:rFonts w:ascii="Angsana New" w:hAnsi="Angsana New"/>
          <w:sz w:val="30"/>
          <w:szCs w:val="30"/>
        </w:rPr>
        <w:t>99</w:t>
      </w:r>
      <w:r w:rsidRPr="006D2B4E">
        <w:rPr>
          <w:rFonts w:ascii="Angsana New" w:hAnsi="Angsana New"/>
          <w:sz w:val="30"/>
          <w:szCs w:val="30"/>
          <w:cs/>
        </w:rPr>
        <w:t xml:space="preserve"> บาท</w:t>
      </w:r>
      <w:r>
        <w:rPr>
          <w:rFonts w:ascii="Angsana New" w:hAnsi="Angsana New"/>
          <w:sz w:val="30"/>
          <w:szCs w:val="30"/>
        </w:rPr>
        <w:t xml:space="preserve"> </w:t>
      </w:r>
      <w:r w:rsidRPr="006D2B4E">
        <w:rPr>
          <w:rFonts w:ascii="Angsana New" w:hAnsi="Angsana New"/>
          <w:sz w:val="30"/>
          <w:szCs w:val="30"/>
          <w:cs/>
        </w:rPr>
        <w:t xml:space="preserve">โดยลดหุ้นสามัญจดทะเบียนที่ยังไม่ได้จำหน่าย จำนวน </w:t>
      </w:r>
      <w:r w:rsidR="00C425FA" w:rsidRPr="00C425FA">
        <w:rPr>
          <w:rFonts w:ascii="Angsana New" w:hAnsi="Angsana New"/>
          <w:sz w:val="30"/>
          <w:szCs w:val="30"/>
        </w:rPr>
        <w:t>3</w:t>
      </w:r>
      <w:r w:rsidR="002C771C" w:rsidRPr="002C771C">
        <w:rPr>
          <w:rFonts w:ascii="Angsana New" w:hAnsi="Angsana New"/>
          <w:sz w:val="30"/>
          <w:szCs w:val="30"/>
        </w:rPr>
        <w:t>98</w:t>
      </w:r>
      <w:r w:rsidRPr="006D2B4E">
        <w:rPr>
          <w:rFonts w:ascii="Angsana New" w:hAnsi="Angsana New"/>
          <w:sz w:val="30"/>
          <w:szCs w:val="30"/>
        </w:rPr>
        <w:t>,</w:t>
      </w:r>
      <w:r w:rsidR="000945EC" w:rsidRPr="000945EC">
        <w:rPr>
          <w:rFonts w:ascii="Angsana New" w:hAnsi="Angsana New"/>
          <w:sz w:val="30"/>
          <w:szCs w:val="30"/>
        </w:rPr>
        <w:t>5</w:t>
      </w:r>
      <w:r w:rsidR="00C44ED6" w:rsidRPr="00C44ED6">
        <w:rPr>
          <w:rFonts w:ascii="Angsana New" w:hAnsi="Angsana New"/>
          <w:sz w:val="30"/>
          <w:szCs w:val="30"/>
        </w:rPr>
        <w:t>1</w:t>
      </w:r>
      <w:r w:rsidR="00C425FA" w:rsidRPr="00C425FA">
        <w:rPr>
          <w:rFonts w:ascii="Angsana New" w:hAnsi="Angsana New"/>
          <w:sz w:val="30"/>
          <w:szCs w:val="30"/>
        </w:rPr>
        <w:t>0</w:t>
      </w:r>
      <w:r w:rsidRPr="006D2B4E">
        <w:rPr>
          <w:rFonts w:ascii="Angsana New" w:hAnsi="Angsana New"/>
          <w:sz w:val="30"/>
          <w:szCs w:val="30"/>
        </w:rPr>
        <w:t>,</w:t>
      </w:r>
      <w:r w:rsidR="000945EC" w:rsidRPr="000945EC">
        <w:rPr>
          <w:rFonts w:ascii="Angsana New" w:hAnsi="Angsana New"/>
          <w:sz w:val="30"/>
          <w:szCs w:val="30"/>
        </w:rPr>
        <w:t>5</w:t>
      </w:r>
      <w:r w:rsidR="00C44ED6" w:rsidRPr="00C44ED6">
        <w:rPr>
          <w:rFonts w:ascii="Angsana New" w:hAnsi="Angsana New"/>
          <w:sz w:val="30"/>
          <w:szCs w:val="30"/>
        </w:rPr>
        <w:t>4</w:t>
      </w:r>
      <w:r w:rsidR="002C771C" w:rsidRPr="002C771C">
        <w:rPr>
          <w:rFonts w:ascii="Angsana New" w:hAnsi="Angsana New"/>
          <w:sz w:val="30"/>
          <w:szCs w:val="30"/>
        </w:rPr>
        <w:t>8</w:t>
      </w:r>
      <w:r w:rsidRPr="006D2B4E">
        <w:rPr>
          <w:rFonts w:ascii="Angsana New" w:hAnsi="Angsana New"/>
          <w:sz w:val="30"/>
          <w:szCs w:val="30"/>
        </w:rPr>
        <w:t xml:space="preserve"> </w:t>
      </w:r>
      <w:r w:rsidRPr="006D2B4E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C425FA" w:rsidRPr="00C425FA">
        <w:rPr>
          <w:rFonts w:ascii="Angsana New" w:hAnsi="Angsana New"/>
          <w:sz w:val="30"/>
          <w:szCs w:val="30"/>
        </w:rPr>
        <w:t>0</w:t>
      </w:r>
      <w:r w:rsidRPr="006D2B4E">
        <w:rPr>
          <w:rFonts w:ascii="Angsana New" w:hAnsi="Angsana New"/>
          <w:sz w:val="30"/>
          <w:szCs w:val="30"/>
        </w:rPr>
        <w:t>.</w:t>
      </w:r>
      <w:r w:rsidR="000945EC" w:rsidRPr="000945EC">
        <w:rPr>
          <w:rFonts w:ascii="Angsana New" w:hAnsi="Angsana New"/>
          <w:sz w:val="30"/>
          <w:szCs w:val="30"/>
        </w:rPr>
        <w:t>5</w:t>
      </w:r>
      <w:r w:rsidR="00C425FA" w:rsidRPr="00C425FA">
        <w:rPr>
          <w:rFonts w:ascii="Angsana New" w:hAnsi="Angsana New"/>
          <w:sz w:val="30"/>
          <w:szCs w:val="30"/>
        </w:rPr>
        <w:t>0</w:t>
      </w:r>
      <w:r w:rsidRPr="006D2B4E">
        <w:rPr>
          <w:rFonts w:ascii="Angsana New" w:hAnsi="Angsana New"/>
          <w:sz w:val="30"/>
          <w:szCs w:val="30"/>
        </w:rPr>
        <w:t xml:space="preserve"> </w:t>
      </w:r>
      <w:r w:rsidRPr="006D2B4E">
        <w:rPr>
          <w:rFonts w:ascii="Angsana New" w:hAnsi="Angsana New"/>
          <w:sz w:val="30"/>
          <w:szCs w:val="30"/>
          <w:cs/>
        </w:rPr>
        <w:t xml:space="preserve">บาท ซี่งเป็นหุ้นคงเหลือจากการรองรับการใช้สิทธิตามใบสำคัญแสดงสิทธิที่จะซื้อหุ้นสามัญของบริษัท ครั้งที่ </w:t>
      </w:r>
      <w:r w:rsidR="00C425FA" w:rsidRPr="00C425FA">
        <w:rPr>
          <w:rFonts w:ascii="Angsana New" w:hAnsi="Angsana New"/>
          <w:sz w:val="30"/>
          <w:szCs w:val="30"/>
        </w:rPr>
        <w:t>3</w:t>
      </w:r>
      <w:r w:rsidRPr="006D2B4E">
        <w:rPr>
          <w:rFonts w:ascii="Angsana New" w:hAnsi="Angsana New"/>
          <w:sz w:val="30"/>
          <w:szCs w:val="30"/>
        </w:rPr>
        <w:t xml:space="preserve"> (“SCN-W</w:t>
      </w:r>
      <w:r w:rsidR="00C425FA" w:rsidRPr="00C425FA">
        <w:rPr>
          <w:rFonts w:ascii="Angsana New" w:hAnsi="Angsana New"/>
          <w:sz w:val="30"/>
          <w:szCs w:val="30"/>
        </w:rPr>
        <w:t>3</w:t>
      </w:r>
      <w:r w:rsidRPr="006D2B4E">
        <w:rPr>
          <w:rFonts w:ascii="Angsana New" w:hAnsi="Angsana New"/>
          <w:sz w:val="30"/>
          <w:szCs w:val="30"/>
        </w:rPr>
        <w:t xml:space="preserve">”) </w:t>
      </w:r>
      <w:r w:rsidRPr="006D2B4E">
        <w:rPr>
          <w:rFonts w:ascii="Angsana New" w:hAnsi="Angsana New"/>
          <w:sz w:val="30"/>
          <w:szCs w:val="30"/>
          <w:cs/>
        </w:rPr>
        <w:t xml:space="preserve">ซึ่งหมดอายุระยะเวลาใช้สิทธิแล้วเมื่อวันที่ </w:t>
      </w:r>
      <w:r w:rsidR="000945EC" w:rsidRPr="000945EC">
        <w:rPr>
          <w:rFonts w:ascii="Angsana New" w:hAnsi="Angsana New"/>
          <w:sz w:val="30"/>
          <w:szCs w:val="30"/>
        </w:rPr>
        <w:t>2</w:t>
      </w:r>
      <w:r w:rsidR="00C44ED6" w:rsidRPr="00C44ED6">
        <w:rPr>
          <w:rFonts w:ascii="Angsana New" w:hAnsi="Angsana New"/>
          <w:sz w:val="30"/>
          <w:szCs w:val="30"/>
        </w:rPr>
        <w:t>6</w:t>
      </w:r>
      <w:r w:rsidRPr="006D2B4E">
        <w:rPr>
          <w:rFonts w:ascii="Angsana New" w:hAnsi="Angsana New"/>
          <w:sz w:val="30"/>
          <w:szCs w:val="30"/>
        </w:rPr>
        <w:t xml:space="preserve"> </w:t>
      </w:r>
      <w:r w:rsidRPr="006D2B4E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0945EC" w:rsidRPr="000945EC">
        <w:rPr>
          <w:rFonts w:ascii="Angsana New" w:hAnsi="Angsana New"/>
          <w:sz w:val="30"/>
          <w:szCs w:val="30"/>
        </w:rPr>
        <w:t>25</w:t>
      </w:r>
      <w:r w:rsidR="00C44ED6" w:rsidRPr="00C44ED6">
        <w:rPr>
          <w:rFonts w:ascii="Angsana New" w:hAnsi="Angsana New"/>
          <w:sz w:val="30"/>
          <w:szCs w:val="30"/>
        </w:rPr>
        <w:t>67</w:t>
      </w:r>
      <w:r w:rsidRPr="006D2B4E">
        <w:rPr>
          <w:rFonts w:ascii="Angsana New" w:hAnsi="Angsana New"/>
          <w:sz w:val="30"/>
          <w:szCs w:val="30"/>
        </w:rPr>
        <w:t xml:space="preserve"> </w:t>
      </w:r>
      <w:r w:rsidRPr="006D2B4E">
        <w:rPr>
          <w:rFonts w:ascii="Angsana New" w:hAnsi="Angsana New"/>
          <w:sz w:val="30"/>
          <w:szCs w:val="30"/>
          <w:cs/>
        </w:rPr>
        <w:t xml:space="preserve">โดยบริษัทได้จดทะเบียนลดทุนกับกระทรวงพาณิชย์เมื่อวันที่ </w:t>
      </w:r>
      <w:r w:rsidR="000945EC" w:rsidRPr="000945EC">
        <w:rPr>
          <w:rFonts w:ascii="Angsana New" w:hAnsi="Angsana New"/>
          <w:sz w:val="30"/>
          <w:szCs w:val="30"/>
        </w:rPr>
        <w:t>2</w:t>
      </w:r>
      <w:r w:rsidR="00C44ED6" w:rsidRPr="00C44ED6">
        <w:rPr>
          <w:rFonts w:ascii="Angsana New" w:hAnsi="Angsana New"/>
          <w:sz w:val="30"/>
          <w:szCs w:val="30"/>
        </w:rPr>
        <w:t>4</w:t>
      </w:r>
      <w:r w:rsidRPr="006D2B4E">
        <w:rPr>
          <w:rFonts w:ascii="Angsana New" w:hAnsi="Angsana New"/>
          <w:sz w:val="30"/>
          <w:szCs w:val="30"/>
        </w:rPr>
        <w:t xml:space="preserve"> </w:t>
      </w:r>
      <w:r w:rsidRPr="006D2B4E">
        <w:rPr>
          <w:rFonts w:ascii="Angsana New" w:hAnsi="Angsana New"/>
          <w:sz w:val="30"/>
          <w:szCs w:val="30"/>
          <w:cs/>
        </w:rPr>
        <w:t xml:space="preserve">เมษายน </w:t>
      </w:r>
      <w:r w:rsidR="000945EC" w:rsidRPr="000945EC">
        <w:rPr>
          <w:rFonts w:ascii="Angsana New" w:hAnsi="Angsana New"/>
          <w:sz w:val="30"/>
          <w:szCs w:val="30"/>
        </w:rPr>
        <w:t>25</w:t>
      </w:r>
      <w:r w:rsidR="00C44ED6" w:rsidRPr="00C44ED6">
        <w:rPr>
          <w:rFonts w:ascii="Angsana New" w:hAnsi="Angsana New"/>
          <w:sz w:val="30"/>
          <w:szCs w:val="30"/>
        </w:rPr>
        <w:t>6</w:t>
      </w:r>
      <w:r w:rsidR="002C771C" w:rsidRPr="002C771C">
        <w:rPr>
          <w:rFonts w:ascii="Angsana New" w:hAnsi="Angsana New"/>
          <w:sz w:val="30"/>
          <w:szCs w:val="30"/>
        </w:rPr>
        <w:t>8</w:t>
      </w:r>
    </w:p>
    <w:p w14:paraId="663E748B" w14:textId="77777777" w:rsidR="006D2B4E" w:rsidRPr="00F97458" w:rsidRDefault="006D2B4E" w:rsidP="006D2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7217FC25" w14:textId="32CD8485" w:rsidR="003820A1" w:rsidRPr="001521E6" w:rsidRDefault="006D2B4E" w:rsidP="006D2B4E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D2B4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945EC" w:rsidRPr="000945EC">
        <w:rPr>
          <w:rFonts w:ascii="Angsana New" w:hAnsi="Angsana New"/>
          <w:sz w:val="30"/>
          <w:szCs w:val="30"/>
        </w:rPr>
        <w:t>2</w:t>
      </w:r>
      <w:r w:rsidR="00C425FA" w:rsidRPr="00C425FA">
        <w:rPr>
          <w:rFonts w:ascii="Angsana New" w:hAnsi="Angsana New"/>
          <w:sz w:val="30"/>
          <w:szCs w:val="30"/>
        </w:rPr>
        <w:t>3</w:t>
      </w:r>
      <w:r w:rsidRPr="006D2B4E">
        <w:rPr>
          <w:rFonts w:ascii="Angsana New" w:hAnsi="Angsana New"/>
          <w:sz w:val="30"/>
          <w:szCs w:val="30"/>
          <w:cs/>
        </w:rPr>
        <w:t xml:space="preserve"> เมษายน </w:t>
      </w:r>
      <w:r w:rsidR="000945EC" w:rsidRPr="000945EC">
        <w:rPr>
          <w:rFonts w:ascii="Angsana New" w:hAnsi="Angsana New"/>
          <w:sz w:val="30"/>
          <w:szCs w:val="30"/>
        </w:rPr>
        <w:t>25</w:t>
      </w:r>
      <w:r w:rsidR="00C44ED6" w:rsidRPr="00C44ED6">
        <w:rPr>
          <w:rFonts w:ascii="Angsana New" w:hAnsi="Angsana New"/>
          <w:sz w:val="30"/>
          <w:szCs w:val="30"/>
        </w:rPr>
        <w:t>6</w:t>
      </w:r>
      <w:r w:rsidR="002C771C" w:rsidRPr="002C771C">
        <w:rPr>
          <w:rFonts w:ascii="Angsana New" w:hAnsi="Angsana New"/>
          <w:sz w:val="30"/>
          <w:szCs w:val="30"/>
        </w:rPr>
        <w:t>8</w:t>
      </w:r>
      <w:r w:rsidRPr="006D2B4E">
        <w:rPr>
          <w:rFonts w:ascii="Angsana New" w:hAnsi="Angsana New"/>
          <w:sz w:val="30"/>
          <w:szCs w:val="30"/>
          <w:cs/>
        </w:rPr>
        <w:t xml:space="preserve"> ที่ประชุมผู้ถือหุ้นมีมติอนุมัติการเพิ่มทุนจดทะเบียนจากทุนจดทะเบียน </w:t>
      </w:r>
      <w:r w:rsidR="00C44ED6" w:rsidRPr="00C44ED6">
        <w:rPr>
          <w:rFonts w:ascii="Angsana New" w:hAnsi="Angsana New"/>
          <w:sz w:val="30"/>
          <w:szCs w:val="30"/>
        </w:rPr>
        <w:t>666</w:t>
      </w:r>
      <w:r w:rsidRPr="006D2B4E">
        <w:rPr>
          <w:rFonts w:ascii="Angsana New" w:hAnsi="Angsana New"/>
          <w:sz w:val="30"/>
          <w:szCs w:val="30"/>
          <w:cs/>
        </w:rPr>
        <w:t>,</w:t>
      </w:r>
      <w:r w:rsidR="002C771C" w:rsidRPr="002C771C">
        <w:rPr>
          <w:rFonts w:ascii="Angsana New" w:hAnsi="Angsana New"/>
          <w:sz w:val="30"/>
          <w:szCs w:val="30"/>
        </w:rPr>
        <w:t>8</w:t>
      </w:r>
      <w:r w:rsidR="000945EC" w:rsidRPr="000945EC">
        <w:rPr>
          <w:rFonts w:ascii="Angsana New" w:hAnsi="Angsana New"/>
          <w:sz w:val="30"/>
          <w:szCs w:val="30"/>
        </w:rPr>
        <w:t>5</w:t>
      </w:r>
      <w:r w:rsidR="002C771C" w:rsidRPr="002C771C">
        <w:rPr>
          <w:rFonts w:ascii="Angsana New" w:hAnsi="Angsana New"/>
          <w:sz w:val="30"/>
          <w:szCs w:val="30"/>
        </w:rPr>
        <w:t>8</w:t>
      </w:r>
      <w:r w:rsidRPr="006D2B4E">
        <w:rPr>
          <w:rFonts w:ascii="Angsana New" w:hAnsi="Angsana New"/>
          <w:sz w:val="30"/>
          <w:szCs w:val="30"/>
          <w:cs/>
        </w:rPr>
        <w:t>,</w:t>
      </w:r>
      <w:r w:rsidR="00C425FA" w:rsidRPr="00C425FA">
        <w:rPr>
          <w:rFonts w:ascii="Angsana New" w:hAnsi="Angsana New"/>
          <w:sz w:val="30"/>
          <w:szCs w:val="30"/>
        </w:rPr>
        <w:t>3</w:t>
      </w:r>
      <w:r w:rsidR="002C771C" w:rsidRPr="002C771C">
        <w:rPr>
          <w:rFonts w:ascii="Angsana New" w:hAnsi="Angsana New"/>
          <w:sz w:val="30"/>
          <w:szCs w:val="30"/>
        </w:rPr>
        <w:t>99</w:t>
      </w:r>
      <w:r w:rsidRPr="006D2B4E">
        <w:rPr>
          <w:rFonts w:ascii="Angsana New" w:hAnsi="Angsana New"/>
          <w:sz w:val="30"/>
          <w:szCs w:val="30"/>
          <w:cs/>
        </w:rPr>
        <w:t xml:space="preserve"> บาท เป็น </w:t>
      </w:r>
      <w:r w:rsidR="002C771C" w:rsidRPr="002C771C">
        <w:rPr>
          <w:rFonts w:ascii="Angsana New" w:hAnsi="Angsana New"/>
          <w:sz w:val="30"/>
          <w:szCs w:val="30"/>
        </w:rPr>
        <w:t>8</w:t>
      </w:r>
      <w:r w:rsidR="00C44ED6" w:rsidRPr="00C44ED6">
        <w:rPr>
          <w:rFonts w:ascii="Angsana New" w:hAnsi="Angsana New"/>
          <w:sz w:val="30"/>
          <w:szCs w:val="30"/>
        </w:rPr>
        <w:t>6</w:t>
      </w:r>
      <w:r w:rsidR="002C771C" w:rsidRPr="002C771C">
        <w:rPr>
          <w:rFonts w:ascii="Angsana New" w:hAnsi="Angsana New"/>
          <w:sz w:val="30"/>
          <w:szCs w:val="30"/>
        </w:rPr>
        <w:t>9</w:t>
      </w:r>
      <w:r w:rsidRPr="006D2B4E">
        <w:rPr>
          <w:rFonts w:ascii="Angsana New" w:hAnsi="Angsana New"/>
          <w:sz w:val="30"/>
          <w:szCs w:val="30"/>
          <w:cs/>
        </w:rPr>
        <w:t>,</w:t>
      </w:r>
      <w:r w:rsidR="00C44ED6" w:rsidRPr="00C44ED6">
        <w:rPr>
          <w:rFonts w:ascii="Angsana New" w:hAnsi="Angsana New"/>
          <w:sz w:val="30"/>
          <w:szCs w:val="30"/>
        </w:rPr>
        <w:t>144</w:t>
      </w:r>
      <w:r w:rsidRPr="006D2B4E">
        <w:rPr>
          <w:rFonts w:ascii="Angsana New" w:hAnsi="Angsana New"/>
          <w:sz w:val="30"/>
          <w:szCs w:val="30"/>
          <w:cs/>
        </w:rPr>
        <w:t>,</w:t>
      </w:r>
      <w:r w:rsidR="000945EC" w:rsidRPr="000945EC">
        <w:rPr>
          <w:rFonts w:ascii="Angsana New" w:hAnsi="Angsana New"/>
          <w:sz w:val="30"/>
          <w:szCs w:val="30"/>
        </w:rPr>
        <w:t>5</w:t>
      </w:r>
      <w:r w:rsidR="00C425FA" w:rsidRPr="00C425FA">
        <w:rPr>
          <w:rFonts w:ascii="Angsana New" w:hAnsi="Angsana New"/>
          <w:sz w:val="30"/>
          <w:szCs w:val="30"/>
        </w:rPr>
        <w:t>3</w:t>
      </w:r>
      <w:r w:rsidR="000945EC" w:rsidRPr="000945EC">
        <w:rPr>
          <w:rFonts w:ascii="Angsana New" w:hAnsi="Angsana New"/>
          <w:sz w:val="30"/>
          <w:szCs w:val="30"/>
        </w:rPr>
        <w:t>2</w:t>
      </w:r>
      <w:r w:rsidRPr="006D2B4E">
        <w:rPr>
          <w:rFonts w:ascii="Angsana New" w:hAnsi="Angsana New"/>
          <w:sz w:val="30"/>
          <w:szCs w:val="30"/>
          <w:cs/>
        </w:rPr>
        <w:t xml:space="preserve"> บาท โดยการออกหุ้นสามัญเพิ่มทุนใหม่จำนวนไม่เกิน </w:t>
      </w:r>
      <w:r w:rsidR="00C44ED6" w:rsidRPr="00C44ED6">
        <w:rPr>
          <w:rFonts w:ascii="Angsana New" w:hAnsi="Angsana New"/>
          <w:sz w:val="30"/>
          <w:szCs w:val="30"/>
        </w:rPr>
        <w:t>4</w:t>
      </w:r>
      <w:r w:rsidR="00C425FA" w:rsidRPr="00C425FA">
        <w:rPr>
          <w:rFonts w:ascii="Angsana New" w:hAnsi="Angsana New"/>
          <w:sz w:val="30"/>
          <w:szCs w:val="30"/>
        </w:rPr>
        <w:t>0</w:t>
      </w:r>
      <w:r w:rsidR="00C44ED6" w:rsidRPr="00C44ED6">
        <w:rPr>
          <w:rFonts w:ascii="Angsana New" w:hAnsi="Angsana New"/>
          <w:sz w:val="30"/>
          <w:szCs w:val="30"/>
        </w:rPr>
        <w:t>4</w:t>
      </w:r>
      <w:r w:rsidRPr="006D2B4E">
        <w:rPr>
          <w:rFonts w:ascii="Angsana New" w:hAnsi="Angsana New"/>
          <w:sz w:val="30"/>
          <w:szCs w:val="30"/>
          <w:cs/>
        </w:rPr>
        <w:t>,</w:t>
      </w:r>
      <w:r w:rsidR="000945EC" w:rsidRPr="000945EC">
        <w:rPr>
          <w:rFonts w:ascii="Angsana New" w:hAnsi="Angsana New"/>
          <w:sz w:val="30"/>
          <w:szCs w:val="30"/>
        </w:rPr>
        <w:t>5</w:t>
      </w:r>
      <w:r w:rsidR="00C44ED6" w:rsidRPr="00C44ED6">
        <w:rPr>
          <w:rFonts w:ascii="Angsana New" w:hAnsi="Angsana New"/>
          <w:sz w:val="30"/>
          <w:szCs w:val="30"/>
        </w:rPr>
        <w:t>7</w:t>
      </w:r>
      <w:r w:rsidR="000945EC" w:rsidRPr="000945EC">
        <w:rPr>
          <w:rFonts w:ascii="Angsana New" w:hAnsi="Angsana New"/>
          <w:sz w:val="30"/>
          <w:szCs w:val="30"/>
        </w:rPr>
        <w:t>2</w:t>
      </w:r>
      <w:r w:rsidRPr="006D2B4E">
        <w:rPr>
          <w:rFonts w:ascii="Angsana New" w:hAnsi="Angsana New"/>
          <w:sz w:val="30"/>
          <w:szCs w:val="30"/>
          <w:cs/>
        </w:rPr>
        <w:t>,</w:t>
      </w:r>
      <w:r w:rsidR="000945EC" w:rsidRPr="000945EC">
        <w:rPr>
          <w:rFonts w:ascii="Angsana New" w:hAnsi="Angsana New"/>
          <w:sz w:val="30"/>
          <w:szCs w:val="30"/>
        </w:rPr>
        <w:t>2</w:t>
      </w:r>
      <w:r w:rsidR="00C44ED6" w:rsidRPr="00C44ED6">
        <w:rPr>
          <w:rFonts w:ascii="Angsana New" w:hAnsi="Angsana New"/>
          <w:sz w:val="30"/>
          <w:szCs w:val="30"/>
        </w:rPr>
        <w:t>66</w:t>
      </w:r>
      <w:r w:rsidRPr="006D2B4E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C425FA" w:rsidRPr="00C425FA">
        <w:rPr>
          <w:rFonts w:ascii="Angsana New" w:hAnsi="Angsana New"/>
          <w:sz w:val="30"/>
          <w:szCs w:val="30"/>
        </w:rPr>
        <w:t>0</w:t>
      </w:r>
      <w:r w:rsidRPr="006D2B4E">
        <w:rPr>
          <w:rFonts w:ascii="Angsana New" w:hAnsi="Angsana New"/>
          <w:sz w:val="30"/>
          <w:szCs w:val="30"/>
          <w:cs/>
        </w:rPr>
        <w:t>.</w:t>
      </w:r>
      <w:r w:rsidR="000945EC" w:rsidRPr="000945EC">
        <w:rPr>
          <w:rFonts w:ascii="Angsana New" w:hAnsi="Angsana New"/>
          <w:sz w:val="30"/>
          <w:szCs w:val="30"/>
        </w:rPr>
        <w:t>5</w:t>
      </w:r>
      <w:r w:rsidR="00C425FA" w:rsidRPr="00C425FA">
        <w:rPr>
          <w:rFonts w:ascii="Angsana New" w:hAnsi="Angsana New"/>
          <w:sz w:val="30"/>
          <w:szCs w:val="30"/>
        </w:rPr>
        <w:t>0</w:t>
      </w:r>
      <w:r w:rsidRPr="006D2B4E">
        <w:rPr>
          <w:rFonts w:ascii="Angsana New" w:hAnsi="Angsana New"/>
          <w:sz w:val="30"/>
          <w:szCs w:val="30"/>
          <w:cs/>
        </w:rPr>
        <w:t xml:space="preserve"> บาท โดยบริษัทได้จดทะเบียนเพิ่มทุนกับกระทรวงพาณิชย์เมื่อวันที่ </w:t>
      </w:r>
      <w:r w:rsidR="000945EC" w:rsidRPr="000945EC">
        <w:rPr>
          <w:rFonts w:ascii="Angsana New" w:hAnsi="Angsana New"/>
          <w:sz w:val="30"/>
          <w:szCs w:val="30"/>
        </w:rPr>
        <w:t>25</w:t>
      </w:r>
      <w:r w:rsidRPr="006D2B4E">
        <w:rPr>
          <w:rFonts w:ascii="Angsana New" w:hAnsi="Angsana New"/>
          <w:sz w:val="30"/>
          <w:szCs w:val="30"/>
          <w:cs/>
        </w:rPr>
        <w:t xml:space="preserve"> เมษายน </w:t>
      </w:r>
      <w:r w:rsidR="000945EC" w:rsidRPr="000945EC">
        <w:rPr>
          <w:rFonts w:ascii="Angsana New" w:hAnsi="Angsana New"/>
          <w:sz w:val="30"/>
          <w:szCs w:val="30"/>
        </w:rPr>
        <w:t>25</w:t>
      </w:r>
      <w:r w:rsidR="00C44ED6" w:rsidRPr="00C44ED6">
        <w:rPr>
          <w:rFonts w:ascii="Angsana New" w:hAnsi="Angsana New"/>
          <w:sz w:val="30"/>
          <w:szCs w:val="30"/>
        </w:rPr>
        <w:t>6</w:t>
      </w:r>
      <w:r w:rsidR="002C771C" w:rsidRPr="002C771C">
        <w:rPr>
          <w:rFonts w:ascii="Angsana New" w:hAnsi="Angsana New"/>
          <w:sz w:val="30"/>
          <w:szCs w:val="30"/>
        </w:rPr>
        <w:t>8</w:t>
      </w:r>
    </w:p>
    <w:p w14:paraId="4020EEEF" w14:textId="77777777" w:rsidR="006D2B4E" w:rsidRPr="00F97458" w:rsidRDefault="006D2B4E" w:rsidP="006D2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  <w:bookmarkStart w:id="8" w:name="_Hlk204691493"/>
    </w:p>
    <w:p w14:paraId="6191080B" w14:textId="0C13B868" w:rsidR="006D2B4E" w:rsidRDefault="006D2B4E" w:rsidP="006D2B4E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DF1AF8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="000945EC" w:rsidRPr="00DF1AF8">
        <w:rPr>
          <w:rFonts w:ascii="Angsana New" w:hAnsi="Angsana New"/>
          <w:spacing w:val="-6"/>
          <w:sz w:val="30"/>
          <w:szCs w:val="30"/>
        </w:rPr>
        <w:t>2</w:t>
      </w:r>
      <w:r w:rsidR="00C425FA" w:rsidRPr="00C425FA">
        <w:rPr>
          <w:rFonts w:ascii="Angsana New" w:hAnsi="Angsana New"/>
          <w:spacing w:val="-6"/>
          <w:sz w:val="30"/>
          <w:szCs w:val="30"/>
        </w:rPr>
        <w:t>3</w:t>
      </w:r>
      <w:r w:rsidRPr="00DF1AF8">
        <w:rPr>
          <w:rFonts w:ascii="Angsana New" w:hAnsi="Angsana New"/>
          <w:spacing w:val="-6"/>
          <w:sz w:val="30"/>
          <w:szCs w:val="30"/>
          <w:cs/>
        </w:rPr>
        <w:t xml:space="preserve"> เมษายน </w:t>
      </w:r>
      <w:r w:rsidR="000945EC" w:rsidRPr="00DF1AF8">
        <w:rPr>
          <w:rFonts w:ascii="Angsana New" w:hAnsi="Angsana New"/>
          <w:spacing w:val="-6"/>
          <w:sz w:val="30"/>
          <w:szCs w:val="30"/>
        </w:rPr>
        <w:t>25</w:t>
      </w:r>
      <w:r w:rsidR="00C44ED6" w:rsidRPr="00DF1AF8">
        <w:rPr>
          <w:rFonts w:ascii="Angsana New" w:hAnsi="Angsana New"/>
          <w:spacing w:val="-6"/>
          <w:sz w:val="30"/>
          <w:szCs w:val="30"/>
        </w:rPr>
        <w:t>6</w:t>
      </w:r>
      <w:r w:rsidR="002C771C" w:rsidRPr="00DF1AF8">
        <w:rPr>
          <w:rFonts w:ascii="Angsana New" w:hAnsi="Angsana New"/>
          <w:spacing w:val="-6"/>
          <w:sz w:val="30"/>
          <w:szCs w:val="30"/>
        </w:rPr>
        <w:t>8</w:t>
      </w:r>
      <w:r w:rsidRPr="00DF1AF8">
        <w:rPr>
          <w:rFonts w:ascii="Angsana New" w:hAnsi="Angsana New"/>
          <w:spacing w:val="-6"/>
          <w:sz w:val="30"/>
          <w:szCs w:val="30"/>
          <w:cs/>
        </w:rPr>
        <w:t xml:space="preserve"> ที่ประชุมผู้ถือหุ้นมีมติอนุมัติการจัดสรรหุ้นสามัญเพิ่มทุนของบริษัทจำนวน </w:t>
      </w:r>
      <w:r w:rsidR="00C44ED6" w:rsidRPr="00DF1AF8">
        <w:rPr>
          <w:rFonts w:ascii="Angsana New" w:hAnsi="Angsana New"/>
          <w:spacing w:val="-6"/>
          <w:sz w:val="30"/>
          <w:szCs w:val="30"/>
        </w:rPr>
        <w:t>4</w:t>
      </w:r>
      <w:r w:rsidR="00C425FA" w:rsidRPr="00C425FA">
        <w:rPr>
          <w:rFonts w:ascii="Angsana New" w:hAnsi="Angsana New"/>
          <w:spacing w:val="-6"/>
          <w:sz w:val="30"/>
          <w:szCs w:val="30"/>
        </w:rPr>
        <w:t>0</w:t>
      </w:r>
      <w:r w:rsidR="00C44ED6" w:rsidRPr="00DF1AF8">
        <w:rPr>
          <w:rFonts w:ascii="Angsana New" w:hAnsi="Angsana New"/>
          <w:spacing w:val="-6"/>
          <w:sz w:val="30"/>
          <w:szCs w:val="30"/>
        </w:rPr>
        <w:t>4</w:t>
      </w:r>
      <w:r w:rsidRPr="00DF1AF8">
        <w:rPr>
          <w:rFonts w:ascii="Angsana New" w:hAnsi="Angsana New"/>
          <w:spacing w:val="-6"/>
          <w:sz w:val="30"/>
          <w:szCs w:val="30"/>
          <w:cs/>
        </w:rPr>
        <w:t>,</w:t>
      </w:r>
      <w:r w:rsidR="000945EC" w:rsidRPr="00DF1AF8">
        <w:rPr>
          <w:rFonts w:ascii="Angsana New" w:hAnsi="Angsana New"/>
          <w:spacing w:val="-6"/>
          <w:sz w:val="30"/>
          <w:szCs w:val="30"/>
        </w:rPr>
        <w:t>5</w:t>
      </w:r>
      <w:r w:rsidR="00C44ED6" w:rsidRPr="00DF1AF8">
        <w:rPr>
          <w:rFonts w:ascii="Angsana New" w:hAnsi="Angsana New"/>
          <w:spacing w:val="-6"/>
          <w:sz w:val="30"/>
          <w:szCs w:val="30"/>
        </w:rPr>
        <w:t>7</w:t>
      </w:r>
      <w:r w:rsidR="000945EC" w:rsidRPr="00DF1AF8">
        <w:rPr>
          <w:rFonts w:ascii="Angsana New" w:hAnsi="Angsana New"/>
          <w:spacing w:val="-6"/>
          <w:sz w:val="30"/>
          <w:szCs w:val="30"/>
        </w:rPr>
        <w:t>2</w:t>
      </w:r>
      <w:r w:rsidRPr="00DF1AF8">
        <w:rPr>
          <w:rFonts w:ascii="Angsana New" w:hAnsi="Angsana New"/>
          <w:spacing w:val="-6"/>
          <w:sz w:val="30"/>
          <w:szCs w:val="30"/>
          <w:cs/>
        </w:rPr>
        <w:t>,</w:t>
      </w:r>
      <w:r w:rsidR="000945EC" w:rsidRPr="00DF1AF8">
        <w:rPr>
          <w:rFonts w:ascii="Angsana New" w:hAnsi="Angsana New"/>
          <w:spacing w:val="-6"/>
          <w:sz w:val="30"/>
          <w:szCs w:val="30"/>
        </w:rPr>
        <w:t>2</w:t>
      </w:r>
      <w:r w:rsidR="00C44ED6" w:rsidRPr="00DF1AF8">
        <w:rPr>
          <w:rFonts w:ascii="Angsana New" w:hAnsi="Angsana New"/>
          <w:spacing w:val="-6"/>
          <w:sz w:val="30"/>
          <w:szCs w:val="30"/>
        </w:rPr>
        <w:t>66</w:t>
      </w:r>
      <w:r w:rsidRPr="00DF1AF8">
        <w:rPr>
          <w:rFonts w:ascii="Angsana New" w:hAnsi="Angsana New"/>
          <w:spacing w:val="-6"/>
          <w:sz w:val="30"/>
          <w:szCs w:val="30"/>
          <w:cs/>
        </w:rPr>
        <w:t xml:space="preserve"> หุ้น มูลค่าที่ตราไว้หุ้นละ </w:t>
      </w:r>
      <w:r w:rsidR="00C425FA" w:rsidRPr="00C425FA">
        <w:rPr>
          <w:rFonts w:ascii="Angsana New" w:hAnsi="Angsana New"/>
          <w:spacing w:val="-6"/>
          <w:sz w:val="30"/>
          <w:szCs w:val="30"/>
        </w:rPr>
        <w:t>0</w:t>
      </w:r>
      <w:r w:rsidRPr="00DF1AF8">
        <w:rPr>
          <w:rFonts w:ascii="Angsana New" w:hAnsi="Angsana New"/>
          <w:spacing w:val="-6"/>
          <w:sz w:val="30"/>
          <w:szCs w:val="30"/>
          <w:cs/>
        </w:rPr>
        <w:t>.</w:t>
      </w:r>
      <w:r w:rsidR="000945EC" w:rsidRPr="00DF1AF8">
        <w:rPr>
          <w:rFonts w:ascii="Angsana New" w:hAnsi="Angsana New"/>
          <w:spacing w:val="-6"/>
          <w:sz w:val="30"/>
          <w:szCs w:val="30"/>
        </w:rPr>
        <w:t>5</w:t>
      </w:r>
      <w:r w:rsidR="00C425FA" w:rsidRPr="00C425FA">
        <w:rPr>
          <w:rFonts w:ascii="Angsana New" w:hAnsi="Angsana New"/>
          <w:spacing w:val="-6"/>
          <w:sz w:val="30"/>
          <w:szCs w:val="30"/>
        </w:rPr>
        <w:t>0</w:t>
      </w:r>
      <w:r w:rsidRPr="00DF1AF8">
        <w:rPr>
          <w:rFonts w:ascii="Angsana New" w:hAnsi="Angsana New"/>
          <w:spacing w:val="-6"/>
          <w:sz w:val="30"/>
          <w:szCs w:val="30"/>
          <w:cs/>
        </w:rPr>
        <w:t xml:space="preserve"> บาท เพื่อเสนอขายให้แก่ผู้ถือหุ้นเดิมตามสัดส่วนการถือหุ้น (</w:t>
      </w:r>
      <w:r w:rsidRPr="00DF1AF8">
        <w:rPr>
          <w:rFonts w:ascii="Angsana New" w:hAnsi="Angsana New"/>
          <w:spacing w:val="-6"/>
          <w:sz w:val="30"/>
          <w:szCs w:val="30"/>
        </w:rPr>
        <w:t xml:space="preserve">Right Offering) </w:t>
      </w:r>
      <w:r w:rsidR="00512BBF" w:rsidRPr="00DF1AF8">
        <w:rPr>
          <w:rFonts w:ascii="Angsana New" w:hAnsi="Angsana New"/>
          <w:spacing w:val="-6"/>
          <w:sz w:val="30"/>
          <w:szCs w:val="30"/>
        </w:rPr>
        <w:br/>
      </w:r>
      <w:r w:rsidRPr="00DF1AF8">
        <w:rPr>
          <w:rFonts w:ascii="Angsana New" w:hAnsi="Angsana New"/>
          <w:spacing w:val="-6"/>
          <w:sz w:val="30"/>
          <w:szCs w:val="30"/>
          <w:cs/>
        </w:rPr>
        <w:t xml:space="preserve">ในอัตราส่วน </w:t>
      </w:r>
      <w:r w:rsidR="00C425FA" w:rsidRPr="00C425FA">
        <w:rPr>
          <w:rFonts w:ascii="Angsana New" w:hAnsi="Angsana New"/>
          <w:spacing w:val="-6"/>
          <w:sz w:val="30"/>
          <w:szCs w:val="30"/>
        </w:rPr>
        <w:t>3</w:t>
      </w:r>
      <w:r w:rsidRPr="00DF1AF8">
        <w:rPr>
          <w:rFonts w:ascii="Angsana New" w:hAnsi="Angsana New"/>
          <w:spacing w:val="-6"/>
          <w:sz w:val="30"/>
          <w:szCs w:val="30"/>
          <w:cs/>
        </w:rPr>
        <w:t xml:space="preserve"> หุ้นสามัญเดิมต่อ </w:t>
      </w:r>
      <w:r w:rsidR="00C44ED6" w:rsidRPr="00DF1AF8">
        <w:rPr>
          <w:rFonts w:ascii="Angsana New" w:hAnsi="Angsana New"/>
          <w:spacing w:val="-6"/>
          <w:sz w:val="30"/>
          <w:szCs w:val="30"/>
        </w:rPr>
        <w:t>1</w:t>
      </w:r>
      <w:r w:rsidRPr="00DF1AF8">
        <w:rPr>
          <w:rFonts w:ascii="Angsana New" w:hAnsi="Angsana New"/>
          <w:spacing w:val="-6"/>
          <w:sz w:val="30"/>
          <w:szCs w:val="30"/>
          <w:cs/>
        </w:rPr>
        <w:t xml:space="preserve"> หุ้นสามัญใหม่ ที่ราคาเสนอขายหุ้นละ </w:t>
      </w:r>
      <w:r w:rsidR="00C425FA" w:rsidRPr="00C425FA">
        <w:rPr>
          <w:rFonts w:ascii="Angsana New" w:hAnsi="Angsana New"/>
          <w:spacing w:val="-6"/>
          <w:sz w:val="30"/>
          <w:szCs w:val="30"/>
        </w:rPr>
        <w:t>0</w:t>
      </w:r>
      <w:r w:rsidRPr="00DF1AF8">
        <w:rPr>
          <w:rFonts w:ascii="Angsana New" w:hAnsi="Angsana New"/>
          <w:spacing w:val="-6"/>
          <w:sz w:val="30"/>
          <w:szCs w:val="30"/>
          <w:cs/>
        </w:rPr>
        <w:t>.</w:t>
      </w:r>
      <w:r w:rsidR="000945EC" w:rsidRPr="00DF1AF8">
        <w:rPr>
          <w:rFonts w:ascii="Angsana New" w:hAnsi="Angsana New"/>
          <w:spacing w:val="-6"/>
          <w:sz w:val="30"/>
          <w:szCs w:val="30"/>
        </w:rPr>
        <w:t>5</w:t>
      </w:r>
      <w:r w:rsidR="00C425FA" w:rsidRPr="00C425FA">
        <w:rPr>
          <w:rFonts w:ascii="Angsana New" w:hAnsi="Angsana New"/>
          <w:spacing w:val="-6"/>
          <w:sz w:val="30"/>
          <w:szCs w:val="30"/>
        </w:rPr>
        <w:t>0</w:t>
      </w:r>
      <w:r w:rsidRPr="00DF1AF8">
        <w:rPr>
          <w:rFonts w:ascii="Angsana New" w:hAnsi="Angsana New"/>
          <w:spacing w:val="-6"/>
          <w:sz w:val="30"/>
          <w:szCs w:val="30"/>
          <w:cs/>
        </w:rPr>
        <w:t xml:space="preserve"> บาท มูลค่ารวมไม่เกิน </w:t>
      </w:r>
      <w:r w:rsidR="000945EC" w:rsidRPr="00DF1AF8">
        <w:rPr>
          <w:rFonts w:ascii="Angsana New" w:hAnsi="Angsana New"/>
          <w:spacing w:val="-6"/>
          <w:sz w:val="30"/>
          <w:szCs w:val="30"/>
        </w:rPr>
        <w:t>2</w:t>
      </w:r>
      <w:r w:rsidR="00C425FA" w:rsidRPr="00C425FA">
        <w:rPr>
          <w:rFonts w:ascii="Angsana New" w:hAnsi="Angsana New"/>
          <w:spacing w:val="-6"/>
          <w:sz w:val="30"/>
          <w:szCs w:val="30"/>
        </w:rPr>
        <w:t>0</w:t>
      </w:r>
      <w:r w:rsidR="000945EC" w:rsidRPr="00DF1AF8">
        <w:rPr>
          <w:rFonts w:ascii="Angsana New" w:hAnsi="Angsana New"/>
          <w:spacing w:val="-6"/>
          <w:sz w:val="30"/>
          <w:szCs w:val="30"/>
        </w:rPr>
        <w:t>2</w:t>
      </w:r>
      <w:r w:rsidRPr="00DF1AF8">
        <w:rPr>
          <w:rFonts w:ascii="Angsana New" w:hAnsi="Angsana New"/>
          <w:spacing w:val="-6"/>
          <w:sz w:val="30"/>
          <w:szCs w:val="30"/>
          <w:cs/>
        </w:rPr>
        <w:t>,</w:t>
      </w:r>
      <w:r w:rsidR="000945EC" w:rsidRPr="00DF1AF8">
        <w:rPr>
          <w:rFonts w:ascii="Angsana New" w:hAnsi="Angsana New"/>
          <w:spacing w:val="-6"/>
          <w:sz w:val="30"/>
          <w:szCs w:val="30"/>
        </w:rPr>
        <w:t>2</w:t>
      </w:r>
      <w:r w:rsidR="002C771C" w:rsidRPr="00DF1AF8">
        <w:rPr>
          <w:rFonts w:ascii="Angsana New" w:hAnsi="Angsana New"/>
          <w:spacing w:val="-6"/>
          <w:sz w:val="30"/>
          <w:szCs w:val="30"/>
        </w:rPr>
        <w:t>8</w:t>
      </w:r>
      <w:r w:rsidR="00C44ED6" w:rsidRPr="00DF1AF8">
        <w:rPr>
          <w:rFonts w:ascii="Angsana New" w:hAnsi="Angsana New"/>
          <w:spacing w:val="-6"/>
          <w:sz w:val="30"/>
          <w:szCs w:val="30"/>
        </w:rPr>
        <w:t>6</w:t>
      </w:r>
      <w:r w:rsidRPr="00DF1AF8">
        <w:rPr>
          <w:rFonts w:ascii="Angsana New" w:hAnsi="Angsana New"/>
          <w:spacing w:val="-6"/>
          <w:sz w:val="30"/>
          <w:szCs w:val="30"/>
          <w:cs/>
        </w:rPr>
        <w:t>,</w:t>
      </w:r>
      <w:r w:rsidR="00C44ED6" w:rsidRPr="00DF1AF8">
        <w:rPr>
          <w:rFonts w:ascii="Angsana New" w:hAnsi="Angsana New"/>
          <w:spacing w:val="-6"/>
          <w:sz w:val="30"/>
          <w:szCs w:val="30"/>
        </w:rPr>
        <w:t>1</w:t>
      </w:r>
      <w:r w:rsidR="00C425FA" w:rsidRPr="00C425FA">
        <w:rPr>
          <w:rFonts w:ascii="Angsana New" w:hAnsi="Angsana New"/>
          <w:spacing w:val="-6"/>
          <w:sz w:val="30"/>
          <w:szCs w:val="30"/>
        </w:rPr>
        <w:t>33</w:t>
      </w:r>
      <w:r w:rsidRPr="00DF1AF8">
        <w:rPr>
          <w:rFonts w:ascii="Angsana New" w:hAnsi="Angsana New"/>
          <w:spacing w:val="-6"/>
          <w:sz w:val="30"/>
          <w:szCs w:val="30"/>
          <w:cs/>
        </w:rPr>
        <w:t xml:space="preserve"> บาท โดยกำหนดให้วันกําหนดรายชื่อผู้ถือหุ้นที่มีสิทธิได้รับการจัดสรรและเสนอขายหุ้นสามัญเพิ่มทุนเป็นวันที่ </w:t>
      </w:r>
      <w:r w:rsidR="00102F0E" w:rsidRPr="00DF1AF8">
        <w:rPr>
          <w:rFonts w:ascii="Angsana New" w:hAnsi="Angsana New"/>
          <w:spacing w:val="-6"/>
          <w:sz w:val="30"/>
          <w:szCs w:val="30"/>
        </w:rPr>
        <w:br/>
      </w:r>
      <w:r w:rsidR="00C425FA" w:rsidRPr="00C425FA">
        <w:rPr>
          <w:rFonts w:ascii="Angsana New" w:hAnsi="Angsana New"/>
          <w:spacing w:val="-6"/>
          <w:sz w:val="30"/>
          <w:szCs w:val="30"/>
        </w:rPr>
        <w:t>30</w:t>
      </w:r>
      <w:r w:rsidRPr="00DF1AF8">
        <w:rPr>
          <w:rFonts w:ascii="Angsana New" w:hAnsi="Angsana New"/>
          <w:spacing w:val="-6"/>
          <w:sz w:val="30"/>
          <w:szCs w:val="30"/>
          <w:cs/>
        </w:rPr>
        <w:t xml:space="preserve"> เมษายน </w:t>
      </w:r>
      <w:r w:rsidR="000945EC" w:rsidRPr="00DF1AF8">
        <w:rPr>
          <w:rFonts w:ascii="Angsana New" w:hAnsi="Angsana New"/>
          <w:spacing w:val="-6"/>
          <w:sz w:val="30"/>
          <w:szCs w:val="30"/>
        </w:rPr>
        <w:t>25</w:t>
      </w:r>
      <w:r w:rsidR="00C44ED6" w:rsidRPr="00DF1AF8">
        <w:rPr>
          <w:rFonts w:ascii="Angsana New" w:hAnsi="Angsana New"/>
          <w:spacing w:val="-6"/>
          <w:sz w:val="30"/>
          <w:szCs w:val="30"/>
        </w:rPr>
        <w:t>6</w:t>
      </w:r>
      <w:r w:rsidR="002C771C" w:rsidRPr="00DF1AF8">
        <w:rPr>
          <w:rFonts w:ascii="Angsana New" w:hAnsi="Angsana New"/>
          <w:spacing w:val="-6"/>
          <w:sz w:val="30"/>
          <w:szCs w:val="30"/>
        </w:rPr>
        <w:t>8</w:t>
      </w:r>
      <w:r w:rsidR="00835FEF" w:rsidRPr="00DF1AF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A346F" w:rsidRPr="00DF1AF8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A96833" w:rsidRPr="00DF1AF8">
        <w:rPr>
          <w:rFonts w:ascii="Angsana New" w:hAnsi="Angsana New"/>
          <w:spacing w:val="-6"/>
          <w:sz w:val="30"/>
          <w:szCs w:val="30"/>
        </w:rPr>
        <w:t xml:space="preserve"> </w:t>
      </w:r>
      <w:r w:rsidR="00835FEF" w:rsidRPr="00DF1AF8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="00C425FA" w:rsidRPr="00C425FA">
        <w:rPr>
          <w:rFonts w:ascii="Angsana New" w:hAnsi="Angsana New"/>
          <w:spacing w:val="-6"/>
          <w:sz w:val="30"/>
          <w:szCs w:val="30"/>
        </w:rPr>
        <w:t>30</w:t>
      </w:r>
      <w:r w:rsidR="0010794E" w:rsidRPr="00DF1AF8">
        <w:rPr>
          <w:rFonts w:ascii="Angsana New" w:hAnsi="Angsana New"/>
          <w:spacing w:val="-6"/>
          <w:sz w:val="30"/>
          <w:szCs w:val="30"/>
        </w:rPr>
        <w:t xml:space="preserve"> </w:t>
      </w:r>
      <w:r w:rsidR="0010794E" w:rsidRPr="00DF1AF8">
        <w:rPr>
          <w:rFonts w:ascii="Angsana New" w:hAnsi="Angsana New"/>
          <w:spacing w:val="-6"/>
          <w:sz w:val="30"/>
          <w:szCs w:val="30"/>
          <w:cs/>
        </w:rPr>
        <w:t>กันยายน</w:t>
      </w:r>
      <w:r w:rsidR="00835FEF" w:rsidRPr="00DF1AF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0945EC" w:rsidRPr="00DF1AF8">
        <w:rPr>
          <w:rFonts w:ascii="Angsana New" w:hAnsi="Angsana New"/>
          <w:spacing w:val="-6"/>
          <w:sz w:val="30"/>
          <w:szCs w:val="30"/>
        </w:rPr>
        <w:t>25</w:t>
      </w:r>
      <w:r w:rsidR="00C44ED6" w:rsidRPr="00DF1AF8">
        <w:rPr>
          <w:rFonts w:ascii="Angsana New" w:hAnsi="Angsana New"/>
          <w:spacing w:val="-6"/>
          <w:sz w:val="30"/>
          <w:szCs w:val="30"/>
        </w:rPr>
        <w:t>6</w:t>
      </w:r>
      <w:r w:rsidR="002C771C" w:rsidRPr="00DF1AF8">
        <w:rPr>
          <w:rFonts w:ascii="Angsana New" w:hAnsi="Angsana New"/>
          <w:spacing w:val="-6"/>
          <w:sz w:val="30"/>
          <w:szCs w:val="30"/>
        </w:rPr>
        <w:t>8</w:t>
      </w:r>
      <w:r w:rsidR="00835FEF" w:rsidRPr="00DF1AF8">
        <w:rPr>
          <w:rFonts w:ascii="Angsana New" w:hAnsi="Angsana New"/>
          <w:spacing w:val="-6"/>
          <w:sz w:val="30"/>
          <w:szCs w:val="30"/>
        </w:rPr>
        <w:t xml:space="preserve"> </w:t>
      </w:r>
      <w:r w:rsidR="00A20AED" w:rsidRPr="00DF1AF8">
        <w:rPr>
          <w:rFonts w:ascii="Angsana New" w:hAnsi="Angsana New" w:hint="cs"/>
          <w:spacing w:val="-6"/>
          <w:sz w:val="30"/>
          <w:szCs w:val="30"/>
          <w:cs/>
        </w:rPr>
        <w:t>มีผู้ใช้สิทธิ</w:t>
      </w:r>
      <w:r w:rsidR="00835FEF" w:rsidRPr="00DF1AF8">
        <w:rPr>
          <w:rFonts w:ascii="Angsana New" w:hAnsi="Angsana New" w:hint="cs"/>
          <w:spacing w:val="-6"/>
          <w:sz w:val="30"/>
          <w:szCs w:val="30"/>
          <w:cs/>
        </w:rPr>
        <w:t>ดังกล่าวแล้วทั้งสิ้น</w:t>
      </w:r>
      <w:r w:rsidR="00A20AED" w:rsidRPr="00DF1AF8">
        <w:rPr>
          <w:rFonts w:ascii="Angsana New" w:hAnsi="Angsana New" w:hint="cs"/>
          <w:spacing w:val="-6"/>
          <w:sz w:val="30"/>
          <w:szCs w:val="30"/>
          <w:cs/>
        </w:rPr>
        <w:t xml:space="preserve">จำนวน </w:t>
      </w:r>
      <w:r w:rsidR="000945EC" w:rsidRPr="00DF1AF8">
        <w:rPr>
          <w:rFonts w:ascii="Angsana New" w:hAnsi="Angsana New"/>
          <w:spacing w:val="-6"/>
          <w:sz w:val="30"/>
          <w:szCs w:val="30"/>
        </w:rPr>
        <w:t>5</w:t>
      </w:r>
      <w:r w:rsidR="007160A2" w:rsidRPr="00DF1AF8">
        <w:rPr>
          <w:rFonts w:ascii="Angsana New" w:hAnsi="Angsana New"/>
          <w:spacing w:val="-6"/>
          <w:sz w:val="30"/>
          <w:szCs w:val="30"/>
        </w:rPr>
        <w:t>,</w:t>
      </w:r>
      <w:r w:rsidR="000945EC" w:rsidRPr="00DF1AF8">
        <w:rPr>
          <w:rFonts w:ascii="Angsana New" w:hAnsi="Angsana New"/>
          <w:spacing w:val="-6"/>
          <w:sz w:val="30"/>
          <w:szCs w:val="30"/>
        </w:rPr>
        <w:t>2</w:t>
      </w:r>
      <w:r w:rsidR="00C44ED6" w:rsidRPr="00DF1AF8">
        <w:rPr>
          <w:rFonts w:ascii="Angsana New" w:hAnsi="Angsana New"/>
          <w:spacing w:val="-6"/>
          <w:sz w:val="30"/>
          <w:szCs w:val="30"/>
        </w:rPr>
        <w:t>41</w:t>
      </w:r>
      <w:r w:rsidR="00A20AED" w:rsidRPr="00DF1AF8">
        <w:rPr>
          <w:rFonts w:ascii="Angsana New" w:hAnsi="Angsana New"/>
          <w:spacing w:val="-6"/>
          <w:sz w:val="30"/>
          <w:szCs w:val="30"/>
        </w:rPr>
        <w:t xml:space="preserve"> </w:t>
      </w:r>
      <w:r w:rsidR="00A20AED" w:rsidRPr="00DF1AF8">
        <w:rPr>
          <w:rFonts w:ascii="Angsana New" w:hAnsi="Angsana New" w:hint="cs"/>
          <w:spacing w:val="-6"/>
          <w:sz w:val="30"/>
          <w:szCs w:val="30"/>
          <w:cs/>
        </w:rPr>
        <w:t xml:space="preserve">หุ้น มูลค่ารวม </w:t>
      </w:r>
      <w:r w:rsidR="000945EC" w:rsidRPr="00DF1AF8">
        <w:rPr>
          <w:rFonts w:ascii="Angsana New" w:hAnsi="Angsana New"/>
          <w:spacing w:val="-6"/>
          <w:sz w:val="30"/>
          <w:szCs w:val="30"/>
        </w:rPr>
        <w:t>2</w:t>
      </w:r>
      <w:r w:rsidR="007160A2" w:rsidRPr="00DF1AF8">
        <w:rPr>
          <w:rFonts w:ascii="Angsana New" w:hAnsi="Angsana New"/>
          <w:spacing w:val="-6"/>
          <w:sz w:val="30"/>
          <w:szCs w:val="30"/>
        </w:rPr>
        <w:t>,</w:t>
      </w:r>
      <w:r w:rsidR="00C44ED6" w:rsidRPr="00DF1AF8">
        <w:rPr>
          <w:rFonts w:ascii="Angsana New" w:hAnsi="Angsana New"/>
          <w:spacing w:val="-6"/>
          <w:sz w:val="30"/>
          <w:szCs w:val="30"/>
        </w:rPr>
        <w:t>6</w:t>
      </w:r>
      <w:r w:rsidR="000945EC" w:rsidRPr="00DF1AF8">
        <w:rPr>
          <w:rFonts w:ascii="Angsana New" w:hAnsi="Angsana New"/>
          <w:spacing w:val="-6"/>
          <w:sz w:val="30"/>
          <w:szCs w:val="30"/>
        </w:rPr>
        <w:t>2</w:t>
      </w:r>
      <w:r w:rsidR="00C425FA" w:rsidRPr="00C425FA">
        <w:rPr>
          <w:rFonts w:ascii="Angsana New" w:hAnsi="Angsana New"/>
          <w:spacing w:val="-6"/>
          <w:sz w:val="30"/>
          <w:szCs w:val="30"/>
        </w:rPr>
        <w:t>0</w:t>
      </w:r>
      <w:r w:rsidR="007160A2" w:rsidRPr="00DF1AF8">
        <w:rPr>
          <w:rFonts w:ascii="Angsana New" w:hAnsi="Angsana New"/>
          <w:spacing w:val="-6"/>
          <w:sz w:val="30"/>
          <w:szCs w:val="30"/>
        </w:rPr>
        <w:t>.</w:t>
      </w:r>
      <w:r w:rsidR="000945EC" w:rsidRPr="00DF1AF8">
        <w:rPr>
          <w:rFonts w:ascii="Angsana New" w:hAnsi="Angsana New"/>
          <w:spacing w:val="-6"/>
          <w:sz w:val="30"/>
          <w:szCs w:val="30"/>
        </w:rPr>
        <w:t>5</w:t>
      </w:r>
      <w:r w:rsidR="00C425FA" w:rsidRPr="00C425FA">
        <w:rPr>
          <w:rFonts w:ascii="Angsana New" w:hAnsi="Angsana New"/>
          <w:spacing w:val="-6"/>
          <w:sz w:val="30"/>
          <w:szCs w:val="30"/>
        </w:rPr>
        <w:t>0</w:t>
      </w:r>
      <w:r w:rsidR="00A20AED" w:rsidRPr="00DF1AF8">
        <w:rPr>
          <w:rFonts w:ascii="Angsana New" w:hAnsi="Angsana New"/>
          <w:spacing w:val="-6"/>
          <w:sz w:val="30"/>
          <w:szCs w:val="30"/>
        </w:rPr>
        <w:t xml:space="preserve"> </w:t>
      </w:r>
      <w:r w:rsidR="00A20AED" w:rsidRPr="00DF1AF8">
        <w:rPr>
          <w:rFonts w:ascii="Angsana New" w:hAnsi="Angsana New" w:hint="cs"/>
          <w:spacing w:val="-6"/>
          <w:sz w:val="30"/>
          <w:szCs w:val="30"/>
          <w:cs/>
        </w:rPr>
        <w:t>บาท</w:t>
      </w:r>
    </w:p>
    <w:p w14:paraId="70E89E55" w14:textId="77777777" w:rsidR="00756A0E" w:rsidRDefault="00756A0E" w:rsidP="006D2B4E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545928B" w14:textId="1414B120" w:rsidR="00756A0E" w:rsidRPr="00756A0E" w:rsidRDefault="00756A0E" w:rsidP="006D2B4E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756A0E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756A0E">
        <w:rPr>
          <w:rFonts w:ascii="Angsana New" w:hAnsi="Angsana New"/>
          <w:spacing w:val="-6"/>
          <w:sz w:val="30"/>
          <w:szCs w:val="30"/>
        </w:rPr>
        <w:t xml:space="preserve">30 </w:t>
      </w:r>
      <w:r w:rsidRPr="00756A0E">
        <w:rPr>
          <w:rFonts w:ascii="Angsana New" w:hAnsi="Angsana New"/>
          <w:spacing w:val="-6"/>
          <w:sz w:val="30"/>
          <w:szCs w:val="30"/>
          <w:cs/>
        </w:rPr>
        <w:t xml:space="preserve">กันยายน </w:t>
      </w:r>
      <w:r w:rsidRPr="00756A0E">
        <w:rPr>
          <w:rFonts w:ascii="Angsana New" w:hAnsi="Angsana New"/>
          <w:spacing w:val="-6"/>
          <w:sz w:val="30"/>
          <w:szCs w:val="30"/>
        </w:rPr>
        <w:t xml:space="preserve">2568 </w:t>
      </w:r>
      <w:r w:rsidRPr="00756A0E">
        <w:rPr>
          <w:rFonts w:ascii="Angsana New" w:hAnsi="Angsana New"/>
          <w:spacing w:val="-6"/>
          <w:sz w:val="30"/>
          <w:szCs w:val="30"/>
          <w:cs/>
        </w:rPr>
        <w:t xml:space="preserve">บริษัทมีใบสำคัญแสดงสิทธิ </w:t>
      </w:r>
      <w:r w:rsidRPr="00756A0E">
        <w:rPr>
          <w:rFonts w:ascii="Angsana New" w:hAnsi="Angsana New"/>
          <w:spacing w:val="-6"/>
          <w:sz w:val="30"/>
          <w:szCs w:val="30"/>
        </w:rPr>
        <w:t xml:space="preserve">SCN-W2 </w:t>
      </w:r>
      <w:r w:rsidRPr="00756A0E">
        <w:rPr>
          <w:rFonts w:ascii="Angsana New" w:hAnsi="Angsana New"/>
          <w:spacing w:val="-6"/>
          <w:sz w:val="30"/>
          <w:szCs w:val="30"/>
          <w:cs/>
        </w:rPr>
        <w:t xml:space="preserve">คงเหลือจำนวน </w:t>
      </w:r>
      <w:r w:rsidRPr="00756A0E">
        <w:rPr>
          <w:rFonts w:ascii="Angsana New" w:hAnsi="Angsana New"/>
          <w:spacing w:val="-6"/>
          <w:sz w:val="30"/>
          <w:szCs w:val="30"/>
        </w:rPr>
        <w:t xml:space="preserve">119,996,757 </w:t>
      </w:r>
      <w:r w:rsidRPr="00756A0E">
        <w:rPr>
          <w:rFonts w:ascii="Angsana New" w:hAnsi="Angsana New"/>
          <w:spacing w:val="-6"/>
          <w:sz w:val="30"/>
          <w:szCs w:val="30"/>
          <w:cs/>
        </w:rPr>
        <w:t xml:space="preserve">หน่วย ซึ่งมีกำหนดหมดอายุในวันที่ </w:t>
      </w:r>
      <w:r w:rsidRPr="00756A0E">
        <w:rPr>
          <w:rFonts w:ascii="Angsana New" w:hAnsi="Angsana New"/>
          <w:spacing w:val="-6"/>
          <w:sz w:val="30"/>
          <w:szCs w:val="30"/>
        </w:rPr>
        <w:t xml:space="preserve">14 </w:t>
      </w:r>
      <w:r w:rsidRPr="00756A0E">
        <w:rPr>
          <w:rFonts w:ascii="Angsana New" w:hAnsi="Angsana New"/>
          <w:spacing w:val="-6"/>
          <w:sz w:val="30"/>
          <w:szCs w:val="30"/>
          <w:cs/>
        </w:rPr>
        <w:t xml:space="preserve">มกราคม </w:t>
      </w:r>
      <w:r w:rsidRPr="00756A0E">
        <w:rPr>
          <w:rFonts w:ascii="Angsana New" w:hAnsi="Angsana New"/>
          <w:spacing w:val="-6"/>
          <w:sz w:val="30"/>
          <w:szCs w:val="30"/>
        </w:rPr>
        <w:t>2569</w:t>
      </w:r>
    </w:p>
    <w:bookmarkEnd w:id="8"/>
    <w:p w14:paraId="50A463C6" w14:textId="33869A18" w:rsidR="00F97458" w:rsidRDefault="00F9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6AE9B7A" w14:textId="77777777" w:rsidR="00756A0E" w:rsidRDefault="00756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FB6875F" w14:textId="77777777" w:rsidR="00756A0E" w:rsidRDefault="00756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55C42FA" w14:textId="77777777" w:rsidR="00756A0E" w:rsidRDefault="00756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57F7B2B" w14:textId="77777777" w:rsidR="00756A0E" w:rsidRDefault="00756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A541CEC" w14:textId="5916B4BD" w:rsidR="00626AEE" w:rsidRPr="00CD7A2E" w:rsidRDefault="002D4EF1" w:rsidP="007804B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CD7A2E">
        <w:rPr>
          <w:rFonts w:ascii="Angsana New" w:hAnsi="Angsana New" w:hint="cs"/>
          <w:bCs/>
          <w:sz w:val="30"/>
          <w:szCs w:val="30"/>
          <w:cs/>
        </w:rPr>
        <w:lastRenderedPageBreak/>
        <w:t>ส่วนงานดำเนินงาน</w:t>
      </w:r>
      <w:r w:rsidR="002A559D" w:rsidRPr="00CD7A2E">
        <w:rPr>
          <w:rFonts w:ascii="Angsana New" w:hAnsi="Angsana New" w:hint="cs"/>
          <w:bCs/>
          <w:sz w:val="30"/>
          <w:szCs w:val="30"/>
          <w:cs/>
        </w:rPr>
        <w:t>และการจำแนกรายได้</w:t>
      </w:r>
    </w:p>
    <w:p w14:paraId="57E63F3B" w14:textId="7B930338" w:rsidR="00C70F92" w:rsidRPr="00F97458" w:rsidRDefault="00C70F92" w:rsidP="000B5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76"/>
        <w:rPr>
          <w:rFonts w:ascii="Angsana New" w:hAnsi="Angsana New"/>
          <w:sz w:val="30"/>
          <w:szCs w:val="30"/>
          <w:cs/>
        </w:rPr>
      </w:pPr>
    </w:p>
    <w:p w14:paraId="1F3C2641" w14:textId="1DA13D7F" w:rsidR="00064DED" w:rsidRDefault="00064DED" w:rsidP="00D0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017E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C44ED6" w:rsidRPr="00C44ED6">
        <w:rPr>
          <w:rFonts w:asciiTheme="majorBidi" w:hAnsiTheme="majorBidi" w:cstheme="majorBidi"/>
          <w:sz w:val="30"/>
          <w:szCs w:val="30"/>
        </w:rPr>
        <w:t>4</w:t>
      </w:r>
      <w:r w:rsidRPr="0037017E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หน่วยงานที่สำคัญมีขนาดของกิจการที่แตกต่างกัน โดยมีการพิจารณาจากการจัดกลุ่มโดยทั่วไปของผลิตภัณฑ์และการบริการเป็นเกณฑ์ในการกำหนดส่วนงาน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ซึ่งพิจารณาว่าคือกรรมการผู้จัดการใหญ่</w:t>
      </w:r>
    </w:p>
    <w:p w14:paraId="2C2E3996" w14:textId="77777777" w:rsidR="0058795E" w:rsidRDefault="0058795E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EF76AD" w14:textId="4CFD4ADF" w:rsidR="00064DED" w:rsidRPr="00CD7A2E" w:rsidRDefault="00064DED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D7A2E">
        <w:rPr>
          <w:rFonts w:ascii="Angsana New" w:hAnsi="Angsana New"/>
          <w:sz w:val="30"/>
          <w:szCs w:val="30"/>
          <w:cs/>
        </w:rPr>
        <w:t>ส่วนงานธุรกิจที่สำคัญของกลุ่มบริษัท มีดังนี้</w:t>
      </w:r>
    </w:p>
    <w:p w14:paraId="6C2A4CEC" w14:textId="642B5259" w:rsidR="00064DED" w:rsidRPr="00F97458" w:rsidRDefault="00064DED" w:rsidP="00395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76"/>
        <w:rPr>
          <w:rFonts w:ascii="Angsana New" w:hAnsi="Angsana New"/>
          <w:sz w:val="30"/>
          <w:szCs w:val="30"/>
        </w:rPr>
      </w:pPr>
    </w:p>
    <w:tbl>
      <w:tblPr>
        <w:tblW w:w="91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40"/>
        <w:gridCol w:w="7719"/>
      </w:tblGrid>
      <w:tr w:rsidR="00064DED" w:rsidRPr="00CD7A2E" w14:paraId="49158658" w14:textId="77777777" w:rsidTr="006E35F5">
        <w:trPr>
          <w:cantSplit/>
          <w:trHeight w:val="1829"/>
        </w:trPr>
        <w:tc>
          <w:tcPr>
            <w:tcW w:w="1440" w:type="dxa"/>
          </w:tcPr>
          <w:p w14:paraId="5B0A8DDD" w14:textId="7F53A712" w:rsidR="00064DED" w:rsidRPr="00CD7A2E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CD7A2E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C44ED6" w:rsidRPr="00C44ED6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719" w:type="dxa"/>
          </w:tcPr>
          <w:p w14:paraId="3EF145F4" w14:textId="1605C6CC" w:rsidR="006E35F5" w:rsidRPr="00CD7A2E" w:rsidRDefault="00064DED" w:rsidP="006E35F5">
            <w:pPr>
              <w:pStyle w:val="BodyText"/>
              <w:ind w:right="-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ธุรกิจที่เกี่ยวเนื่องกับผลิตภัณฑ์ก๊าซธรรมชาติ</w:t>
            </w:r>
            <w:r w:rsidR="00422C39" w:rsidRPr="00CD7A2E">
              <w:rPr>
                <w:rFonts w:ascii="Angsana New" w:hAnsi="Angsana New" w:hint="cs"/>
                <w:sz w:val="30"/>
                <w:szCs w:val="30"/>
                <w:cs/>
              </w:rPr>
              <w:t>และน้ำมัน</w:t>
            </w:r>
            <w:r w:rsidRPr="00CD7A2E">
              <w:rPr>
                <w:rFonts w:ascii="Angsana New" w:hAnsi="Angsana New"/>
                <w:sz w:val="30"/>
                <w:szCs w:val="30"/>
                <w:cs/>
              </w:rPr>
              <w:t xml:space="preserve"> ได้แก่ ธุรกิจการค้าก๊าซทางสถานีบริการก๊าซธรรมชาติสำหรับยานยนต์ (</w:t>
            </w:r>
            <w:r w:rsidRPr="00CD7A2E">
              <w:rPr>
                <w:rFonts w:ascii="Angsana New" w:hAnsi="Angsana New"/>
                <w:sz w:val="30"/>
                <w:szCs w:val="30"/>
                <w:lang w:bidi="ar-SA"/>
              </w:rPr>
              <w:t>NGV)</w:t>
            </w:r>
            <w:r w:rsidRPr="00CD7A2E">
              <w:rPr>
                <w:rFonts w:ascii="Angsana New" w:hAnsi="Angsana New"/>
                <w:sz w:val="30"/>
                <w:szCs w:val="30"/>
                <w:cs/>
              </w:rPr>
              <w:t xml:space="preserve"> ธุรกิจบริการปรับปรุงคุณภาพก๊าซธรรมชาติ (</w:t>
            </w:r>
            <w:r w:rsidRPr="00CD7A2E">
              <w:rPr>
                <w:rFonts w:ascii="Angsana New" w:hAnsi="Angsana New"/>
                <w:sz w:val="30"/>
                <w:szCs w:val="30"/>
                <w:lang w:bidi="ar-SA"/>
              </w:rPr>
              <w:t>PMS)</w:t>
            </w:r>
            <w:r w:rsidR="004A33B7" w:rsidRPr="00CD7A2E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CD7A2E">
              <w:rPr>
                <w:rFonts w:ascii="Angsana New" w:hAnsi="Angsana New"/>
                <w:sz w:val="30"/>
                <w:szCs w:val="30"/>
                <w:cs/>
              </w:rPr>
              <w:t xml:space="preserve"> ธุรกิจ</w:t>
            </w:r>
            <w:r w:rsidR="00422C39" w:rsidRPr="00CD7A2E">
              <w:rPr>
                <w:rFonts w:ascii="Angsana New" w:hAnsi="Angsana New" w:hint="cs"/>
                <w:sz w:val="30"/>
                <w:szCs w:val="30"/>
                <w:cs/>
              </w:rPr>
              <w:t>ซ่อมบำรุงสถานีก๊าซธรรมชาติ ธุรกิจการค้าอะไหล่อุปกรณ์ที่เกี่ยวข้องกับก๊าซธรรมชาติ</w:t>
            </w:r>
            <w:r w:rsidRPr="00CD7A2E">
              <w:rPr>
                <w:rFonts w:ascii="Angsana New" w:hAnsi="Angsana New"/>
                <w:sz w:val="30"/>
                <w:szCs w:val="30"/>
                <w:cs/>
              </w:rPr>
              <w:t xml:space="preserve"> และธุรกิจติดตั้งระบบก๊าซในรถยนต์และทดสอบถังบรรจุก๊าซ</w:t>
            </w:r>
          </w:p>
        </w:tc>
      </w:tr>
      <w:tr w:rsidR="00064DED" w:rsidRPr="00CD7A2E" w14:paraId="74AB2A67" w14:textId="77777777" w:rsidTr="00AA2C28">
        <w:trPr>
          <w:cantSplit/>
          <w:trHeight w:val="983"/>
        </w:trPr>
        <w:tc>
          <w:tcPr>
            <w:tcW w:w="1440" w:type="dxa"/>
          </w:tcPr>
          <w:p w14:paraId="59CFBC9A" w14:textId="4670A2B7" w:rsidR="00064DED" w:rsidRPr="00CD7A2E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CD7A2E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0945EC" w:rsidRPr="000945EC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719" w:type="dxa"/>
          </w:tcPr>
          <w:p w14:paraId="11834999" w14:textId="73895677" w:rsidR="00064DED" w:rsidRPr="00CD7A2E" w:rsidRDefault="00064DED" w:rsidP="00A45880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CD7A2E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ธุรกิจที่เกี่ยวเนื่องกับ</w:t>
            </w:r>
            <w:r w:rsidR="0014423D" w:rsidRPr="00CD7A2E"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ยานพาหนะ</w:t>
            </w:r>
            <w:r w:rsidRPr="00CD7A2E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ที่ใช้เชื้อเพลิงก๊าซธรรมชาติ ได้แก่ ธุรกิจการจำหน่ายอะไหล่</w:t>
            </w:r>
            <w:r w:rsidR="00422C39" w:rsidRPr="00CD7A2E"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และอุปกรณ์</w:t>
            </w:r>
            <w:r w:rsidRPr="00CD7A2E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รถยนต์ รวมถึงการให้บริการซ่อมแซมและบำรุงรักษารถยนต์และรถโดยสาร</w:t>
            </w:r>
          </w:p>
        </w:tc>
      </w:tr>
      <w:tr w:rsidR="00064DED" w:rsidRPr="00CD7A2E" w14:paraId="24E7DDA8" w14:textId="77777777" w:rsidTr="00AA2C28">
        <w:trPr>
          <w:cantSplit/>
          <w:trHeight w:val="641"/>
        </w:trPr>
        <w:tc>
          <w:tcPr>
            <w:tcW w:w="1440" w:type="dxa"/>
          </w:tcPr>
          <w:p w14:paraId="6586979E" w14:textId="4C2BD284" w:rsidR="00064DED" w:rsidRPr="00CD7A2E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CD7A2E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C425FA" w:rsidRPr="00C425FA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719" w:type="dxa"/>
          </w:tcPr>
          <w:p w14:paraId="77737F4E" w14:textId="75C5C36B" w:rsidR="00064DED" w:rsidRPr="00CD7A2E" w:rsidRDefault="00064DED" w:rsidP="00C40008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ธุรกิจพลังงานหมุนเวียน ได้แก่ ธุรกิจโรงไฟฟ้าพลังงานแสงอาทิตย์</w:t>
            </w:r>
            <w:r w:rsidR="00422C39" w:rsidRPr="00CD7A2E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="003C3D5B" w:rsidRPr="00CD7A2E">
              <w:rPr>
                <w:rFonts w:ascii="Angsana New" w:hAnsi="Angsana New"/>
                <w:sz w:val="30"/>
                <w:szCs w:val="30"/>
                <w:cs/>
              </w:rPr>
              <w:t>ธุรกิจผลิตและจำหน่ายกระแสไฟฟ้าจากพลังงานแสงอาทิตย์</w:t>
            </w:r>
          </w:p>
        </w:tc>
      </w:tr>
      <w:tr w:rsidR="00AB43AE" w:rsidRPr="00CD7A2E" w14:paraId="07A3EA98" w14:textId="77777777" w:rsidTr="006E35F5">
        <w:trPr>
          <w:cantSplit/>
          <w:trHeight w:val="542"/>
        </w:trPr>
        <w:tc>
          <w:tcPr>
            <w:tcW w:w="1440" w:type="dxa"/>
          </w:tcPr>
          <w:p w14:paraId="53196725" w14:textId="59BEEE40" w:rsidR="00AB43AE" w:rsidRPr="00CD7A2E" w:rsidRDefault="00AB43AE" w:rsidP="00AB43AE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CD7A2E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C44ED6" w:rsidRPr="00C44ED6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719" w:type="dxa"/>
          </w:tcPr>
          <w:p w14:paraId="1096E38A" w14:textId="4DE936ED" w:rsidR="00AB43AE" w:rsidRPr="00CD7A2E" w:rsidRDefault="00326C0D" w:rsidP="00AB43AE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 w:hint="cs"/>
                <w:sz w:val="30"/>
                <w:szCs w:val="30"/>
                <w:cs/>
              </w:rPr>
              <w:t>ธุรกิจขนส่ง</w:t>
            </w:r>
          </w:p>
        </w:tc>
      </w:tr>
      <w:tr w:rsidR="00AB43AE" w:rsidRPr="001104EF" w14:paraId="18814C9A" w14:textId="77777777" w:rsidTr="006E35F5">
        <w:trPr>
          <w:cantSplit/>
          <w:trHeight w:val="533"/>
        </w:trPr>
        <w:tc>
          <w:tcPr>
            <w:tcW w:w="1440" w:type="dxa"/>
          </w:tcPr>
          <w:p w14:paraId="6E2F357E" w14:textId="77777777" w:rsidR="00AB43AE" w:rsidRPr="00AE0DD0" w:rsidRDefault="00AB43AE" w:rsidP="00AB43AE">
            <w:pPr>
              <w:pStyle w:val="headingitalic"/>
              <w:spacing w:after="100" w:afterAutospacing="1" w:line="240" w:lineRule="auto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AE0DD0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ส่วนงานอื่น ๆ</w:t>
            </w:r>
          </w:p>
        </w:tc>
        <w:tc>
          <w:tcPr>
            <w:tcW w:w="7719" w:type="dxa"/>
          </w:tcPr>
          <w:p w14:paraId="24241D35" w14:textId="6D031F8F" w:rsidR="00AB43AE" w:rsidRPr="00AE0DD0" w:rsidRDefault="00AB43AE" w:rsidP="00AB43AE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DD0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/>
              </w:rPr>
              <w:t xml:space="preserve">ธุรกิจอื่น ๆ </w:t>
            </w:r>
          </w:p>
        </w:tc>
      </w:tr>
    </w:tbl>
    <w:p w14:paraId="3AF8409B" w14:textId="77777777" w:rsidR="00AE1CE7" w:rsidRDefault="00AE1CE7" w:rsidP="008D7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9"/>
          <w:szCs w:val="29"/>
        </w:rPr>
      </w:pPr>
    </w:p>
    <w:p w14:paraId="025BA2A3" w14:textId="4A1E7B63" w:rsidR="00E70FEE" w:rsidRPr="00E70FEE" w:rsidRDefault="00E70FEE" w:rsidP="00E70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70FEE">
        <w:rPr>
          <w:rFonts w:asciiTheme="majorBidi" w:hAnsiTheme="majorBidi" w:cstheme="majorBidi"/>
          <w:sz w:val="30"/>
          <w:szCs w:val="30"/>
        </w:rPr>
        <w:t xml:space="preserve">SAP </w:t>
      </w:r>
      <w:r w:rsidRPr="00E70FEE">
        <w:rPr>
          <w:rFonts w:asciiTheme="majorBidi" w:hAnsiTheme="majorBidi" w:cstheme="majorBidi"/>
          <w:sz w:val="30"/>
          <w:szCs w:val="30"/>
          <w:cs/>
        </w:rPr>
        <w:t>มีธุรกิจออกแบบและติดตั้งระบบไฟฟ้าบนหลังคา (</w:t>
      </w:r>
      <w:r w:rsidRPr="00E70FEE">
        <w:rPr>
          <w:rFonts w:asciiTheme="majorBidi" w:hAnsiTheme="majorBidi" w:cstheme="majorBidi"/>
          <w:sz w:val="30"/>
          <w:szCs w:val="30"/>
        </w:rPr>
        <w:t xml:space="preserve">Solar rooftop) </w:t>
      </w:r>
      <w:r w:rsidRPr="00E70FEE">
        <w:rPr>
          <w:rFonts w:asciiTheme="majorBidi" w:hAnsiTheme="majorBidi" w:cstheme="majorBidi"/>
          <w:sz w:val="30"/>
          <w:szCs w:val="30"/>
          <w:cs/>
        </w:rPr>
        <w:t>ซึ่งเป็นตัวแทนของสายธุรกิจหลักประเภทหนึ่งที่แยกออกจากกันโดยชัดเจนที่เคยรวมแสดงอยู่ในส่วนงานที่</w:t>
      </w:r>
      <w:r>
        <w:rPr>
          <w:rFonts w:asciiTheme="majorBidi" w:hAnsiTheme="majorBidi" w:cstheme="majorBidi"/>
          <w:sz w:val="30"/>
          <w:szCs w:val="30"/>
        </w:rPr>
        <w:t xml:space="preserve"> 3</w:t>
      </w:r>
      <w:r w:rsidRPr="00E70FEE">
        <w:rPr>
          <w:rFonts w:asciiTheme="majorBidi" w:hAnsiTheme="majorBidi" w:cstheme="majorBidi"/>
          <w:sz w:val="30"/>
          <w:szCs w:val="30"/>
          <w:cs/>
        </w:rPr>
        <w:t xml:space="preserve"> ธุรกิจพลังงานหมุนเวียน ก่อนการจัดประเภท เป็นการดำเนินงานที่ยกเลิก</w:t>
      </w:r>
      <w:r w:rsidR="00D94F7B">
        <w:rPr>
          <w:rFonts w:asciiTheme="majorBidi" w:hAnsiTheme="majorBidi" w:cstheme="majorBidi"/>
          <w:sz w:val="30"/>
          <w:szCs w:val="30"/>
        </w:rPr>
        <w:t xml:space="preserve"> </w:t>
      </w:r>
      <w:r w:rsidR="00D94F7B" w:rsidRPr="00D94F7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(ดูหมายเหตุข้อ </w:t>
      </w:r>
      <w:r w:rsidR="00D94F7B" w:rsidRPr="00D94F7B">
        <w:rPr>
          <w:rFonts w:asciiTheme="majorBidi" w:hAnsiTheme="majorBidi" w:cstheme="majorBidi"/>
          <w:i/>
          <w:iCs/>
          <w:sz w:val="30"/>
          <w:szCs w:val="30"/>
        </w:rPr>
        <w:t>11</w:t>
      </w:r>
      <w:r w:rsidR="00D94F7B" w:rsidRPr="00D94F7B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330B887C" w14:textId="77777777" w:rsidR="00E70FEE" w:rsidRDefault="00E70FEE" w:rsidP="0058795E">
      <w:pPr>
        <w:jc w:val="thaiDistribute"/>
        <w:rPr>
          <w:rFonts w:ascii="Angsana New" w:hAnsi="Angsana New"/>
          <w:sz w:val="30"/>
          <w:szCs w:val="30"/>
        </w:rPr>
      </w:pPr>
    </w:p>
    <w:p w14:paraId="5ABA1C9C" w14:textId="77777777" w:rsidR="00E70FEE" w:rsidRDefault="00E70FEE" w:rsidP="0058795E">
      <w:pPr>
        <w:jc w:val="thaiDistribute"/>
        <w:rPr>
          <w:rFonts w:ascii="Angsana New" w:hAnsi="Angsana New"/>
          <w:sz w:val="30"/>
          <w:szCs w:val="30"/>
        </w:rPr>
      </w:pPr>
    </w:p>
    <w:p w14:paraId="6299D441" w14:textId="77777777" w:rsidR="00E70FEE" w:rsidRDefault="00E70FEE" w:rsidP="0058795E">
      <w:pPr>
        <w:jc w:val="thaiDistribute"/>
        <w:rPr>
          <w:rFonts w:ascii="Angsana New" w:hAnsi="Angsana New"/>
          <w:sz w:val="30"/>
          <w:szCs w:val="30"/>
        </w:rPr>
      </w:pPr>
    </w:p>
    <w:p w14:paraId="5272E5FF" w14:textId="14997780" w:rsidR="00E70FEE" w:rsidRPr="0058795E" w:rsidRDefault="00E70FEE" w:rsidP="0058795E">
      <w:pPr>
        <w:jc w:val="thaiDistribute"/>
        <w:rPr>
          <w:rFonts w:ascii="Angsana New" w:hAnsi="Angsana New"/>
          <w:sz w:val="30"/>
          <w:szCs w:val="30"/>
        </w:rPr>
        <w:sectPr w:rsidR="00E70FEE" w:rsidRPr="0058795E" w:rsidSect="0095740D">
          <w:head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47088F3" w14:textId="789AFD40" w:rsidR="00633C25" w:rsidRDefault="000A4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76231">
        <w:rPr>
          <w:rFonts w:ascii="Angsana New" w:hAnsi="Angsana New"/>
          <w:sz w:val="30"/>
          <w:szCs w:val="30"/>
          <w:cs/>
        </w:rPr>
        <w:lastRenderedPageBreak/>
        <w:t>ข้อมูล</w:t>
      </w:r>
      <w:r w:rsidR="00B71C72">
        <w:rPr>
          <w:rFonts w:ascii="Angsana New" w:hAnsi="Angsana New" w:hint="cs"/>
          <w:sz w:val="30"/>
          <w:szCs w:val="30"/>
          <w:cs/>
        </w:rPr>
        <w:t>เกี่ยวกับส่วนงานที่รายงาน</w:t>
      </w:r>
      <w:r w:rsidRPr="00B76231">
        <w:rPr>
          <w:rFonts w:ascii="Angsana New" w:hAnsi="Angsana New"/>
          <w:sz w:val="30"/>
          <w:szCs w:val="30"/>
          <w:cs/>
        </w:rPr>
        <w:t>สำหรับ</w:t>
      </w:r>
      <w:r w:rsidR="0010794E">
        <w:rPr>
          <w:rFonts w:ascii="Angsana New" w:hAnsi="Angsana New"/>
          <w:sz w:val="30"/>
          <w:szCs w:val="30"/>
          <w:cs/>
        </w:rPr>
        <w:t>งวดเก้าเดือน</w:t>
      </w:r>
      <w:r w:rsidRPr="00B7623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425FA" w:rsidRPr="00C425FA">
        <w:rPr>
          <w:rFonts w:ascii="Angsana New" w:hAnsi="Angsana New"/>
          <w:sz w:val="30"/>
          <w:szCs w:val="30"/>
        </w:rPr>
        <w:t>30</w:t>
      </w:r>
      <w:r w:rsidR="0010794E">
        <w:rPr>
          <w:rFonts w:ascii="Angsana New" w:hAnsi="Angsana New"/>
          <w:sz w:val="30"/>
          <w:szCs w:val="30"/>
        </w:rPr>
        <w:t xml:space="preserve"> </w:t>
      </w:r>
      <w:r w:rsidR="0010794E">
        <w:rPr>
          <w:rFonts w:ascii="Angsana New" w:hAnsi="Angsana New"/>
          <w:sz w:val="30"/>
          <w:szCs w:val="30"/>
          <w:cs/>
        </w:rPr>
        <w:t>กันยายน</w:t>
      </w:r>
      <w:r w:rsidR="00807EE7">
        <w:rPr>
          <w:rFonts w:ascii="Angsana New" w:hAnsi="Angsana New" w:hint="cs"/>
          <w:sz w:val="30"/>
          <w:szCs w:val="30"/>
          <w:cs/>
        </w:rPr>
        <w:t xml:space="preserve"> </w:t>
      </w:r>
      <w:r w:rsidR="000945EC" w:rsidRPr="000945EC">
        <w:rPr>
          <w:rFonts w:ascii="Angsana New" w:hAnsi="Angsana New"/>
          <w:sz w:val="30"/>
          <w:szCs w:val="30"/>
        </w:rPr>
        <w:t>25</w:t>
      </w:r>
      <w:r w:rsidR="00C44ED6" w:rsidRPr="00C44ED6">
        <w:rPr>
          <w:rFonts w:ascii="Angsana New" w:hAnsi="Angsana New"/>
          <w:sz w:val="30"/>
          <w:szCs w:val="30"/>
        </w:rPr>
        <w:t>6</w:t>
      </w:r>
      <w:r w:rsidR="002C771C" w:rsidRPr="002C771C">
        <w:rPr>
          <w:rFonts w:ascii="Angsana New" w:hAnsi="Angsana New"/>
          <w:sz w:val="30"/>
          <w:szCs w:val="30"/>
        </w:rPr>
        <w:t>8</w:t>
      </w:r>
      <w:r w:rsidR="00807EE7">
        <w:rPr>
          <w:rFonts w:ascii="Angsana New" w:hAnsi="Angsana New"/>
          <w:sz w:val="30"/>
          <w:szCs w:val="30"/>
        </w:rPr>
        <w:t xml:space="preserve"> </w:t>
      </w:r>
      <w:r w:rsidR="00807EE7">
        <w:rPr>
          <w:rFonts w:ascii="Angsana New" w:hAnsi="Angsana New" w:hint="cs"/>
          <w:sz w:val="30"/>
          <w:szCs w:val="30"/>
          <w:cs/>
        </w:rPr>
        <w:t xml:space="preserve">และ </w:t>
      </w:r>
      <w:r w:rsidR="000945EC" w:rsidRPr="000945EC">
        <w:rPr>
          <w:rFonts w:ascii="Angsana New" w:hAnsi="Angsana New"/>
          <w:sz w:val="30"/>
          <w:szCs w:val="30"/>
        </w:rPr>
        <w:t>25</w:t>
      </w:r>
      <w:r w:rsidR="00C44ED6" w:rsidRPr="00C44ED6">
        <w:rPr>
          <w:rFonts w:ascii="Angsana New" w:hAnsi="Angsana New"/>
          <w:sz w:val="30"/>
          <w:szCs w:val="30"/>
        </w:rPr>
        <w:t>67</w:t>
      </w:r>
      <w:r w:rsidR="003128E3" w:rsidRPr="00B76231">
        <w:rPr>
          <w:rFonts w:ascii="Angsana New" w:hAnsi="Angsana New" w:hint="cs"/>
          <w:sz w:val="30"/>
          <w:szCs w:val="30"/>
          <w:cs/>
        </w:rPr>
        <w:t xml:space="preserve"> </w:t>
      </w:r>
      <w:r w:rsidRPr="00B76231">
        <w:rPr>
          <w:rFonts w:ascii="Angsana New" w:hAnsi="Angsana New"/>
          <w:sz w:val="30"/>
          <w:szCs w:val="30"/>
          <w:cs/>
        </w:rPr>
        <w:t>มีดังนี้</w:t>
      </w:r>
    </w:p>
    <w:p w14:paraId="5BE7711E" w14:textId="77777777" w:rsidR="00D91200" w:rsidRPr="007C2374" w:rsidRDefault="00D91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tbl>
      <w:tblPr>
        <w:tblW w:w="15822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070"/>
        <w:gridCol w:w="630"/>
        <w:gridCol w:w="539"/>
        <w:gridCol w:w="246"/>
        <w:gridCol w:w="558"/>
        <w:gridCol w:w="238"/>
        <w:gridCol w:w="573"/>
        <w:gridCol w:w="236"/>
        <w:gridCol w:w="583"/>
        <w:gridCol w:w="268"/>
        <w:gridCol w:w="544"/>
        <w:gridCol w:w="242"/>
        <w:gridCol w:w="570"/>
        <w:gridCol w:w="236"/>
        <w:gridCol w:w="575"/>
        <w:gridCol w:w="236"/>
        <w:gridCol w:w="579"/>
        <w:gridCol w:w="236"/>
        <w:gridCol w:w="565"/>
        <w:gridCol w:w="237"/>
        <w:gridCol w:w="575"/>
        <w:gridCol w:w="236"/>
        <w:gridCol w:w="747"/>
        <w:gridCol w:w="240"/>
        <w:gridCol w:w="653"/>
        <w:gridCol w:w="236"/>
        <w:gridCol w:w="518"/>
        <w:gridCol w:w="236"/>
        <w:gridCol w:w="638"/>
        <w:gridCol w:w="270"/>
        <w:gridCol w:w="630"/>
        <w:gridCol w:w="243"/>
        <w:gridCol w:w="606"/>
        <w:gridCol w:w="21"/>
        <w:gridCol w:w="12"/>
      </w:tblGrid>
      <w:tr w:rsidR="002A1E8B" w:rsidRPr="00B76231" w14:paraId="64C93306" w14:textId="77777777" w:rsidTr="000A7275">
        <w:trPr>
          <w:gridAfter w:val="2"/>
          <w:wAfter w:w="33" w:type="dxa"/>
          <w:trHeight w:val="225"/>
          <w:tblHeader/>
        </w:trPr>
        <w:tc>
          <w:tcPr>
            <w:tcW w:w="2070" w:type="dxa"/>
            <w:noWrap/>
          </w:tcPr>
          <w:p w14:paraId="310C792F" w14:textId="77777777" w:rsidR="002A1E8B" w:rsidRPr="005F54A7" w:rsidRDefault="002A1E8B" w:rsidP="006F6398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</w:pPr>
          </w:p>
        </w:tc>
        <w:tc>
          <w:tcPr>
            <w:tcW w:w="630" w:type="dxa"/>
          </w:tcPr>
          <w:p w14:paraId="324927B5" w14:textId="77777777" w:rsidR="002A1E8B" w:rsidRPr="00B76231" w:rsidRDefault="002A1E8B" w:rsidP="006F63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3089" w:type="dxa"/>
            <w:gridSpan w:val="31"/>
          </w:tcPr>
          <w:p w14:paraId="4691DC9C" w14:textId="2C32C1FF" w:rsidR="002A1E8B" w:rsidRPr="00B76231" w:rsidRDefault="002A1E8B" w:rsidP="006F63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</w:pPr>
            <w:r w:rsidRPr="00B76231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  <w:lang w:val="en-GB"/>
              </w:rPr>
              <w:t>งบการเงินรวม</w:t>
            </w:r>
            <w:r w:rsidRPr="00B76231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2A1E8B" w:rsidRPr="00A30656" w14:paraId="037C284E" w14:textId="77777777" w:rsidTr="000A7275">
        <w:tblPrEx>
          <w:tblLook w:val="01E0" w:firstRow="1" w:lastRow="1" w:firstColumn="1" w:lastColumn="1" w:noHBand="0" w:noVBand="0"/>
        </w:tblPrEx>
        <w:trPr>
          <w:gridAfter w:val="1"/>
          <w:wAfter w:w="12" w:type="dxa"/>
          <w:tblHeader/>
        </w:trPr>
        <w:tc>
          <w:tcPr>
            <w:tcW w:w="2070" w:type="dxa"/>
            <w:vAlign w:val="bottom"/>
          </w:tcPr>
          <w:p w14:paraId="15B74BAB" w14:textId="12797B9A" w:rsidR="002A1E8B" w:rsidRPr="005F54A7" w:rsidRDefault="002A1E8B" w:rsidP="007F6763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</w:pPr>
            <w:r w:rsidRPr="005F54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งวดเก้าเดือน</w:t>
            </w:r>
            <w:r w:rsidRPr="005F54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สิ้นสุด</w:t>
            </w:r>
            <w:r w:rsidRPr="005F54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       </w:t>
            </w:r>
          </w:p>
        </w:tc>
        <w:tc>
          <w:tcPr>
            <w:tcW w:w="630" w:type="dxa"/>
          </w:tcPr>
          <w:p w14:paraId="7CB47A14" w14:textId="77777777" w:rsidR="002A1E8B" w:rsidRPr="00B76231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1343" w:type="dxa"/>
            <w:gridSpan w:val="3"/>
          </w:tcPr>
          <w:p w14:paraId="33DE9479" w14:textId="59878C99" w:rsidR="002A1E8B" w:rsidRPr="00B76231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B76231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C44ED6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38" w:type="dxa"/>
          </w:tcPr>
          <w:p w14:paraId="7CF2A604" w14:textId="77777777" w:rsidR="002A1E8B" w:rsidRPr="00B76231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92" w:type="dxa"/>
            <w:gridSpan w:val="3"/>
          </w:tcPr>
          <w:p w14:paraId="03D7F346" w14:textId="5085B94C" w:rsidR="002A1E8B" w:rsidRPr="00B76231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B76231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68" w:type="dxa"/>
          </w:tcPr>
          <w:p w14:paraId="0E9C75D0" w14:textId="77777777" w:rsidR="002A1E8B" w:rsidRPr="00B76231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56" w:type="dxa"/>
            <w:gridSpan w:val="3"/>
          </w:tcPr>
          <w:p w14:paraId="23605494" w14:textId="289A337D" w:rsidR="002A1E8B" w:rsidRPr="00B76231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B76231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41996517" w14:textId="77777777" w:rsidR="002A1E8B" w:rsidRPr="00B76231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90" w:type="dxa"/>
            <w:gridSpan w:val="3"/>
          </w:tcPr>
          <w:p w14:paraId="34C80D74" w14:textId="6597A7BA" w:rsidR="002A1E8B" w:rsidRPr="00B76231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B76231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C44ED6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79B8FCC5" w14:textId="77777777" w:rsidR="002A1E8B" w:rsidRPr="00B76231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77" w:type="dxa"/>
            <w:gridSpan w:val="3"/>
          </w:tcPr>
          <w:p w14:paraId="48C60568" w14:textId="77777777" w:rsidR="002A1E8B" w:rsidRPr="00B76231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B76231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 w:rsidRPr="00B76231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B76231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6FCA39B9" w14:textId="77777777" w:rsidR="002A1E8B" w:rsidRPr="00B76231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640" w:type="dxa"/>
            <w:gridSpan w:val="3"/>
          </w:tcPr>
          <w:p w14:paraId="3C157155" w14:textId="77777777" w:rsidR="002A1E8B" w:rsidRPr="00B76231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B76231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236" w:type="dxa"/>
          </w:tcPr>
          <w:p w14:paraId="1DA99EED" w14:textId="77777777" w:rsidR="002A1E8B" w:rsidRPr="00B76231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92" w:type="dxa"/>
            <w:gridSpan w:val="3"/>
          </w:tcPr>
          <w:p w14:paraId="0F42A3CC" w14:textId="77777777" w:rsidR="002A1E8B" w:rsidRPr="00B76231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B76231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รายการตัดบัญชี</w:t>
            </w:r>
          </w:p>
        </w:tc>
        <w:tc>
          <w:tcPr>
            <w:tcW w:w="270" w:type="dxa"/>
          </w:tcPr>
          <w:p w14:paraId="0A927758" w14:textId="77777777" w:rsidR="002A1E8B" w:rsidRPr="00B76231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1500" w:type="dxa"/>
            <w:gridSpan w:val="4"/>
          </w:tcPr>
          <w:p w14:paraId="2FF92138" w14:textId="77777777" w:rsidR="002A1E8B" w:rsidRPr="00B76231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B76231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สุทธิ</w:t>
            </w:r>
          </w:p>
        </w:tc>
      </w:tr>
      <w:tr w:rsidR="002A1E8B" w:rsidRPr="00A30656" w14:paraId="44BBBF43" w14:textId="77777777" w:rsidTr="000A7275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070" w:type="dxa"/>
            <w:vAlign w:val="bottom"/>
            <w:hideMark/>
          </w:tcPr>
          <w:p w14:paraId="4FD17B54" w14:textId="2D0BC157" w:rsidR="002A1E8B" w:rsidRPr="005F54A7" w:rsidRDefault="002A1E8B" w:rsidP="00D540B1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lang w:eastAsia="en-GB"/>
              </w:rPr>
            </w:pPr>
            <w:r w:rsidRPr="005F54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วันที่ </w:t>
            </w:r>
            <w:r w:rsidR="00C425FA" w:rsidRPr="00C425F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</w:rPr>
              <w:t>กันยายน</w:t>
            </w:r>
          </w:p>
        </w:tc>
        <w:tc>
          <w:tcPr>
            <w:tcW w:w="630" w:type="dxa"/>
          </w:tcPr>
          <w:p w14:paraId="7D3DBDF5" w14:textId="6EF0D922" w:rsidR="002A1E8B" w:rsidRPr="004A2722" w:rsidDel="006D7E95" w:rsidRDefault="002A1E8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4A2722">
              <w:rPr>
                <w:rFonts w:asciiTheme="majorBidi" w:hAnsiTheme="majorBidi" w:cstheme="majorBidi" w:hint="cs"/>
                <w:i/>
                <w:iCs/>
                <w:sz w:val="19"/>
                <w:szCs w:val="19"/>
                <w:cs/>
                <w:lang w:eastAsia="en-GB"/>
              </w:rPr>
              <w:t>หมายเหตุ</w:t>
            </w:r>
          </w:p>
        </w:tc>
        <w:tc>
          <w:tcPr>
            <w:tcW w:w="539" w:type="dxa"/>
          </w:tcPr>
          <w:p w14:paraId="539C8815" w14:textId="49FD22AE" w:rsidR="002A1E8B" w:rsidRPr="00B76231" w:rsidRDefault="000945E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</w:p>
        </w:tc>
        <w:tc>
          <w:tcPr>
            <w:tcW w:w="246" w:type="dxa"/>
          </w:tcPr>
          <w:p w14:paraId="371D6718" w14:textId="77777777" w:rsidR="002A1E8B" w:rsidRPr="00B76231" w:rsidRDefault="002A1E8B" w:rsidP="000C433B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347650A4" w14:textId="1563249B" w:rsidR="002A1E8B" w:rsidRPr="00B76231" w:rsidRDefault="000945E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67</w:t>
            </w:r>
          </w:p>
        </w:tc>
        <w:tc>
          <w:tcPr>
            <w:tcW w:w="238" w:type="dxa"/>
          </w:tcPr>
          <w:p w14:paraId="3A006FEE" w14:textId="77777777" w:rsidR="002A1E8B" w:rsidRPr="00B76231" w:rsidRDefault="002A1E8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5D219091" w14:textId="284C659A" w:rsidR="002A1E8B" w:rsidRPr="00B76231" w:rsidRDefault="000945E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</w:p>
        </w:tc>
        <w:tc>
          <w:tcPr>
            <w:tcW w:w="236" w:type="dxa"/>
          </w:tcPr>
          <w:p w14:paraId="6BB3E231" w14:textId="77777777" w:rsidR="002A1E8B" w:rsidRPr="00B76231" w:rsidRDefault="002A1E8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6DBD99FA" w14:textId="30266B63" w:rsidR="002A1E8B" w:rsidRPr="00B76231" w:rsidRDefault="000945E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67</w:t>
            </w:r>
          </w:p>
        </w:tc>
        <w:tc>
          <w:tcPr>
            <w:tcW w:w="268" w:type="dxa"/>
          </w:tcPr>
          <w:p w14:paraId="1DC8FBD7" w14:textId="77777777" w:rsidR="002A1E8B" w:rsidRPr="00B76231" w:rsidRDefault="002A1E8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31A2F313" w14:textId="0BA03D16" w:rsidR="002A1E8B" w:rsidRPr="00B76231" w:rsidRDefault="000945E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</w:p>
        </w:tc>
        <w:tc>
          <w:tcPr>
            <w:tcW w:w="242" w:type="dxa"/>
          </w:tcPr>
          <w:p w14:paraId="5353E5CF" w14:textId="77777777" w:rsidR="002A1E8B" w:rsidRPr="00B76231" w:rsidRDefault="002A1E8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37BCE223" w14:textId="4278C00E" w:rsidR="002A1E8B" w:rsidRPr="00B76231" w:rsidRDefault="000945E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67</w:t>
            </w:r>
          </w:p>
        </w:tc>
        <w:tc>
          <w:tcPr>
            <w:tcW w:w="236" w:type="dxa"/>
          </w:tcPr>
          <w:p w14:paraId="643C3660" w14:textId="77777777" w:rsidR="002A1E8B" w:rsidRPr="00B76231" w:rsidRDefault="002A1E8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70642CCA" w14:textId="403B2733" w:rsidR="002A1E8B" w:rsidRPr="00B76231" w:rsidRDefault="000945E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</w:p>
        </w:tc>
        <w:tc>
          <w:tcPr>
            <w:tcW w:w="236" w:type="dxa"/>
          </w:tcPr>
          <w:p w14:paraId="4E1722B7" w14:textId="77777777" w:rsidR="002A1E8B" w:rsidRPr="00B76231" w:rsidRDefault="002A1E8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351D3E91" w14:textId="2D1068C2" w:rsidR="002A1E8B" w:rsidRPr="00B76231" w:rsidRDefault="000945E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67</w:t>
            </w:r>
          </w:p>
        </w:tc>
        <w:tc>
          <w:tcPr>
            <w:tcW w:w="236" w:type="dxa"/>
          </w:tcPr>
          <w:p w14:paraId="3DF609E2" w14:textId="77777777" w:rsidR="002A1E8B" w:rsidRPr="00B76231" w:rsidRDefault="002A1E8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690EFEC9" w14:textId="445F4EA3" w:rsidR="002A1E8B" w:rsidRPr="00B76231" w:rsidRDefault="000945E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</w:p>
        </w:tc>
        <w:tc>
          <w:tcPr>
            <w:tcW w:w="237" w:type="dxa"/>
          </w:tcPr>
          <w:p w14:paraId="7F515329" w14:textId="77777777" w:rsidR="002A1E8B" w:rsidRPr="00B76231" w:rsidRDefault="002A1E8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36B56C0E" w14:textId="4034553D" w:rsidR="002A1E8B" w:rsidRPr="00B76231" w:rsidRDefault="000945E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67</w:t>
            </w:r>
          </w:p>
        </w:tc>
        <w:tc>
          <w:tcPr>
            <w:tcW w:w="236" w:type="dxa"/>
          </w:tcPr>
          <w:p w14:paraId="68FF1CCA" w14:textId="77777777" w:rsidR="002A1E8B" w:rsidRPr="00B76231" w:rsidRDefault="002A1E8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1118446B" w14:textId="2A7F2CBA" w:rsidR="002A1E8B" w:rsidRPr="00B76231" w:rsidRDefault="000945E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</w:p>
        </w:tc>
        <w:tc>
          <w:tcPr>
            <w:tcW w:w="240" w:type="dxa"/>
          </w:tcPr>
          <w:p w14:paraId="6B057D28" w14:textId="77777777" w:rsidR="002A1E8B" w:rsidRPr="00B76231" w:rsidRDefault="002A1E8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3" w:type="dxa"/>
          </w:tcPr>
          <w:p w14:paraId="197B3322" w14:textId="198550E3" w:rsidR="002A1E8B" w:rsidRPr="00B76231" w:rsidRDefault="000945E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67</w:t>
            </w:r>
          </w:p>
        </w:tc>
        <w:tc>
          <w:tcPr>
            <w:tcW w:w="236" w:type="dxa"/>
          </w:tcPr>
          <w:p w14:paraId="266567E2" w14:textId="77777777" w:rsidR="002A1E8B" w:rsidRPr="00B76231" w:rsidRDefault="002A1E8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44FF549A" w14:textId="14258B27" w:rsidR="002A1E8B" w:rsidRPr="00B76231" w:rsidRDefault="000945E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</w:p>
        </w:tc>
        <w:tc>
          <w:tcPr>
            <w:tcW w:w="236" w:type="dxa"/>
          </w:tcPr>
          <w:p w14:paraId="125D82B9" w14:textId="77777777" w:rsidR="002A1E8B" w:rsidRPr="00B76231" w:rsidRDefault="002A1E8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6A54C3FA" w14:textId="6EF6751D" w:rsidR="002A1E8B" w:rsidRPr="00B76231" w:rsidRDefault="000945E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67</w:t>
            </w:r>
          </w:p>
        </w:tc>
        <w:tc>
          <w:tcPr>
            <w:tcW w:w="270" w:type="dxa"/>
          </w:tcPr>
          <w:p w14:paraId="50EF4A5A" w14:textId="77777777" w:rsidR="002A1E8B" w:rsidRPr="00B76231" w:rsidRDefault="002A1E8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752F8F1" w14:textId="5DEB2D23" w:rsidR="002A1E8B" w:rsidRPr="00B76231" w:rsidRDefault="000945E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</w:p>
        </w:tc>
        <w:tc>
          <w:tcPr>
            <w:tcW w:w="243" w:type="dxa"/>
          </w:tcPr>
          <w:p w14:paraId="552517C8" w14:textId="77777777" w:rsidR="002A1E8B" w:rsidRPr="00B76231" w:rsidRDefault="002A1E8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9" w:type="dxa"/>
            <w:gridSpan w:val="3"/>
          </w:tcPr>
          <w:p w14:paraId="3AB4CA25" w14:textId="11F31CF3" w:rsidR="002A1E8B" w:rsidRPr="00B76231" w:rsidRDefault="000945E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67</w:t>
            </w:r>
          </w:p>
        </w:tc>
      </w:tr>
      <w:tr w:rsidR="00321F0C" w:rsidRPr="00A30656" w14:paraId="7479EF3B" w14:textId="77777777" w:rsidTr="000A7275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070" w:type="dxa"/>
            <w:vAlign w:val="bottom"/>
          </w:tcPr>
          <w:p w14:paraId="02F2AE3C" w14:textId="77777777" w:rsidR="00321F0C" w:rsidRPr="005F54A7" w:rsidRDefault="00321F0C" w:rsidP="00D540B1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630" w:type="dxa"/>
          </w:tcPr>
          <w:p w14:paraId="3312DC7C" w14:textId="77777777" w:rsidR="00321F0C" w:rsidRPr="004A2722" w:rsidRDefault="00321F0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539" w:type="dxa"/>
          </w:tcPr>
          <w:p w14:paraId="75A14CB9" w14:textId="77777777" w:rsidR="00321F0C" w:rsidRPr="000945EC" w:rsidRDefault="00321F0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</w:tcPr>
          <w:p w14:paraId="48095795" w14:textId="77777777" w:rsidR="00321F0C" w:rsidRPr="00B76231" w:rsidRDefault="00321F0C" w:rsidP="000C433B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2971CB11" w14:textId="392604D8" w:rsidR="00321F0C" w:rsidRPr="000945EC" w:rsidRDefault="00321F0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38" w:type="dxa"/>
          </w:tcPr>
          <w:p w14:paraId="0D882026" w14:textId="77777777" w:rsidR="00321F0C" w:rsidRPr="00B76231" w:rsidRDefault="00321F0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3A460488" w14:textId="77777777" w:rsidR="00321F0C" w:rsidRPr="000945EC" w:rsidRDefault="00321F0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B28AE1F" w14:textId="77777777" w:rsidR="00321F0C" w:rsidRPr="00B76231" w:rsidRDefault="00321F0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52ACB77F" w14:textId="77777777" w:rsidR="00321F0C" w:rsidRPr="000945EC" w:rsidRDefault="00321F0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470873FB" w14:textId="77777777" w:rsidR="00321F0C" w:rsidRPr="00B76231" w:rsidRDefault="00321F0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2A562CCA" w14:textId="77777777" w:rsidR="00321F0C" w:rsidRPr="000945EC" w:rsidRDefault="00321F0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7011B99" w14:textId="77777777" w:rsidR="00321F0C" w:rsidRPr="00B76231" w:rsidRDefault="00321F0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108C8ABC" w14:textId="64D1988B" w:rsidR="00321F0C" w:rsidRPr="000945EC" w:rsidRDefault="00321F0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ปรับปรุงใหม่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7AB31314" w14:textId="77777777" w:rsidR="00321F0C" w:rsidRPr="00B76231" w:rsidRDefault="00321F0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42EFDCBA" w14:textId="77777777" w:rsidR="00321F0C" w:rsidRPr="000945EC" w:rsidRDefault="00321F0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6F3AC28" w14:textId="77777777" w:rsidR="00321F0C" w:rsidRPr="00B76231" w:rsidRDefault="00321F0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4D20332D" w14:textId="77777777" w:rsidR="00321F0C" w:rsidRPr="000945EC" w:rsidRDefault="00321F0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7582B79" w14:textId="77777777" w:rsidR="00321F0C" w:rsidRPr="00B76231" w:rsidRDefault="00321F0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3C88B0E7" w14:textId="77777777" w:rsidR="00321F0C" w:rsidRPr="000945EC" w:rsidRDefault="00321F0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62F74FA1" w14:textId="77777777" w:rsidR="00321F0C" w:rsidRPr="00B76231" w:rsidRDefault="00321F0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44B6B8CB" w14:textId="77777777" w:rsidR="00321F0C" w:rsidRPr="000945EC" w:rsidRDefault="00321F0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0DC0D67" w14:textId="77777777" w:rsidR="00321F0C" w:rsidRPr="00B76231" w:rsidRDefault="00321F0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04FAF11A" w14:textId="77777777" w:rsidR="00321F0C" w:rsidRPr="000945EC" w:rsidRDefault="00321F0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2A002D44" w14:textId="77777777" w:rsidR="00321F0C" w:rsidRPr="00B76231" w:rsidRDefault="00321F0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3" w:type="dxa"/>
          </w:tcPr>
          <w:p w14:paraId="63D553BB" w14:textId="46F1C062" w:rsidR="00321F0C" w:rsidRPr="000945EC" w:rsidRDefault="00321F0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ปรับปรุงใหม่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09FA1876" w14:textId="77777777" w:rsidR="00321F0C" w:rsidRPr="00B76231" w:rsidRDefault="00321F0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5A890D14" w14:textId="77777777" w:rsidR="00321F0C" w:rsidRPr="000945EC" w:rsidRDefault="00321F0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6C7AA88" w14:textId="77777777" w:rsidR="00321F0C" w:rsidRPr="00B76231" w:rsidRDefault="00321F0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44E5FD52" w14:textId="0763CE68" w:rsidR="00321F0C" w:rsidRPr="000945EC" w:rsidRDefault="00321F0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6340B6E" w14:textId="77777777" w:rsidR="00321F0C" w:rsidRPr="00B76231" w:rsidRDefault="00321F0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5A7503A" w14:textId="77777777" w:rsidR="00321F0C" w:rsidRPr="000945EC" w:rsidRDefault="00321F0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3" w:type="dxa"/>
          </w:tcPr>
          <w:p w14:paraId="0EBDB609" w14:textId="77777777" w:rsidR="00321F0C" w:rsidRPr="00B76231" w:rsidRDefault="00321F0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9" w:type="dxa"/>
            <w:gridSpan w:val="3"/>
          </w:tcPr>
          <w:p w14:paraId="1EFD3F81" w14:textId="7AC7916A" w:rsidR="00321F0C" w:rsidRPr="000945EC" w:rsidRDefault="00321F0C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ปรับปรุงใหม่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2A1E8B" w:rsidRPr="00B76231" w14:paraId="20FADA76" w14:textId="77777777" w:rsidTr="000A7275">
        <w:tblPrEx>
          <w:tblLook w:val="01E0" w:firstRow="1" w:lastRow="1" w:firstColumn="1" w:lastColumn="1" w:noHBand="0" w:noVBand="0"/>
        </w:tblPrEx>
        <w:trPr>
          <w:gridAfter w:val="2"/>
          <w:wAfter w:w="33" w:type="dxa"/>
          <w:trHeight w:val="245"/>
          <w:tblHeader/>
        </w:trPr>
        <w:tc>
          <w:tcPr>
            <w:tcW w:w="2070" w:type="dxa"/>
            <w:vAlign w:val="bottom"/>
          </w:tcPr>
          <w:p w14:paraId="71A554AA" w14:textId="77777777" w:rsidR="002A1E8B" w:rsidRPr="00B76231" w:rsidRDefault="002A1E8B" w:rsidP="00F2774B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630" w:type="dxa"/>
          </w:tcPr>
          <w:p w14:paraId="4B56374E" w14:textId="77777777" w:rsidR="002A1E8B" w:rsidRPr="00B76231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13089" w:type="dxa"/>
            <w:gridSpan w:val="31"/>
          </w:tcPr>
          <w:p w14:paraId="6EADEA1A" w14:textId="44AD6706" w:rsidR="002A1E8B" w:rsidRPr="00B76231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B76231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en-GB"/>
              </w:rPr>
              <w:t>(พันบาท)</w:t>
            </w:r>
          </w:p>
        </w:tc>
      </w:tr>
      <w:tr w:rsidR="002A1E8B" w:rsidRPr="00A30656" w14:paraId="40E6D7C3" w14:textId="77777777" w:rsidTr="000A7275">
        <w:tblPrEx>
          <w:tblLook w:val="01E0" w:firstRow="1" w:lastRow="1" w:firstColumn="1" w:lastColumn="1" w:noHBand="0" w:noVBand="0"/>
        </w:tblPrEx>
        <w:trPr>
          <w:gridAfter w:val="1"/>
          <w:wAfter w:w="12" w:type="dxa"/>
        </w:trPr>
        <w:tc>
          <w:tcPr>
            <w:tcW w:w="2070" w:type="dxa"/>
            <w:vAlign w:val="bottom"/>
          </w:tcPr>
          <w:p w14:paraId="529BB3D0" w14:textId="77777777" w:rsidR="002A1E8B" w:rsidRPr="00C42711" w:rsidRDefault="002A1E8B" w:rsidP="00C14B61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C4271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</w:tcPr>
          <w:p w14:paraId="7115DADE" w14:textId="77777777" w:rsidR="002A1E8B" w:rsidDel="006D7E95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  <w:vAlign w:val="bottom"/>
          </w:tcPr>
          <w:p w14:paraId="3A4E0F53" w14:textId="617D76E1" w:rsidR="002A1E8B" w:rsidRPr="00C42711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41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</w:p>
        </w:tc>
        <w:tc>
          <w:tcPr>
            <w:tcW w:w="246" w:type="dxa"/>
            <w:vAlign w:val="bottom"/>
          </w:tcPr>
          <w:p w14:paraId="5FAEB80B" w14:textId="77777777" w:rsidR="002A1E8B" w:rsidRPr="00C42711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vAlign w:val="bottom"/>
          </w:tcPr>
          <w:p w14:paraId="4CD7767B" w14:textId="5229128A" w:rsidR="002A1E8B" w:rsidRPr="00C42711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44</w:t>
            </w:r>
          </w:p>
        </w:tc>
        <w:tc>
          <w:tcPr>
            <w:tcW w:w="238" w:type="dxa"/>
            <w:vAlign w:val="bottom"/>
          </w:tcPr>
          <w:p w14:paraId="00E92986" w14:textId="77777777" w:rsidR="002A1E8B" w:rsidRPr="00C42711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0BEAAF2F" w14:textId="47F58A68" w:rsidR="002A1E8B" w:rsidRPr="00C42711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54F45B6" w14:textId="77777777" w:rsidR="002A1E8B" w:rsidRPr="00C42711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0D323FD5" w14:textId="337A0CBC" w:rsidR="002A1E8B" w:rsidRPr="00C42711" w:rsidRDefault="00C425FA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2A1E8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68" w:type="dxa"/>
            <w:vAlign w:val="bottom"/>
          </w:tcPr>
          <w:p w14:paraId="5BC78EF7" w14:textId="77777777" w:rsidR="002A1E8B" w:rsidRPr="00C42711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11C4899A" w14:textId="54268F0E" w:rsidR="002A1E8B" w:rsidRPr="007160A2" w:rsidRDefault="00F57979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,7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42" w:type="dxa"/>
            <w:vAlign w:val="bottom"/>
          </w:tcPr>
          <w:p w14:paraId="3BDF93B1" w14:textId="77777777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0B31B05D" w14:textId="667417F4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  <w:vAlign w:val="bottom"/>
          </w:tcPr>
          <w:p w14:paraId="0C47A912" w14:textId="77777777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342DBD61" w14:textId="21854AA2" w:rsidR="002A1E8B" w:rsidRPr="00EB3E6A" w:rsidRDefault="000945EC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="002A1E8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36" w:type="dxa"/>
            <w:vAlign w:val="bottom"/>
          </w:tcPr>
          <w:p w14:paraId="59C701A9" w14:textId="77777777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42979EEA" w14:textId="663D798B" w:rsidR="002A1E8B" w:rsidRPr="00EB3E6A" w:rsidRDefault="000945EC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2A1E8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4DB84DC6" w14:textId="77777777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328C8BCF" w14:textId="336C09B3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4C389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</w:p>
        </w:tc>
        <w:tc>
          <w:tcPr>
            <w:tcW w:w="237" w:type="dxa"/>
          </w:tcPr>
          <w:p w14:paraId="54DC46BC" w14:textId="77777777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21927F87" w14:textId="329545FB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36" w:type="dxa"/>
            <w:vAlign w:val="bottom"/>
          </w:tcPr>
          <w:p w14:paraId="0C3320BC" w14:textId="77777777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207B72BD" w14:textId="5EE96E98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033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4C5EE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</w:t>
            </w:r>
          </w:p>
        </w:tc>
        <w:tc>
          <w:tcPr>
            <w:tcW w:w="240" w:type="dxa"/>
            <w:vAlign w:val="bottom"/>
          </w:tcPr>
          <w:p w14:paraId="3AED771B" w14:textId="77777777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3" w:type="dxa"/>
          </w:tcPr>
          <w:p w14:paraId="42FF145C" w14:textId="2FBCDC9A" w:rsidR="002A1E8B" w:rsidRPr="00EB3E6A" w:rsidRDefault="002A1E8B" w:rsidP="00C14B6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36" w:type="dxa"/>
            <w:vAlign w:val="bottom"/>
          </w:tcPr>
          <w:p w14:paraId="4EBCE72F" w14:textId="77777777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3FFDE724" w14:textId="60E8AFA1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A992D98" w14:textId="77777777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3176C7B5" w14:textId="59A68EF9" w:rsidR="002A1E8B" w:rsidRPr="00EB3E6A" w:rsidRDefault="002A1E8B" w:rsidP="00F27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34D83A07" w14:textId="77777777" w:rsidR="002A1E8B" w:rsidRPr="00EB3E6A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636FF20" w14:textId="5AAA7F39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033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6C3C3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</w:t>
            </w:r>
          </w:p>
        </w:tc>
        <w:tc>
          <w:tcPr>
            <w:tcW w:w="243" w:type="dxa"/>
          </w:tcPr>
          <w:p w14:paraId="66E64DA2" w14:textId="77777777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</w:tcPr>
          <w:p w14:paraId="2C3D25FB" w14:textId="72EC2EA9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4C0C1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</w:p>
        </w:tc>
      </w:tr>
      <w:tr w:rsidR="002A1E8B" w:rsidRPr="00A30656" w14:paraId="753E8916" w14:textId="77777777" w:rsidTr="000A7275">
        <w:tblPrEx>
          <w:tblLook w:val="01E0" w:firstRow="1" w:lastRow="1" w:firstColumn="1" w:lastColumn="1" w:noHBand="0" w:noVBand="0"/>
        </w:tblPrEx>
        <w:trPr>
          <w:gridAfter w:val="1"/>
          <w:wAfter w:w="12" w:type="dxa"/>
        </w:trPr>
        <w:tc>
          <w:tcPr>
            <w:tcW w:w="2070" w:type="dxa"/>
            <w:vAlign w:val="bottom"/>
          </w:tcPr>
          <w:p w14:paraId="72F03BEA" w14:textId="77777777" w:rsidR="002A1E8B" w:rsidRPr="00C42711" w:rsidRDefault="002A1E8B" w:rsidP="00C14B61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4271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14:paraId="6726694B" w14:textId="77777777" w:rsidR="002A1E8B" w:rsidDel="006D7E95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14:paraId="05376551" w14:textId="453B8640" w:rsidR="002A1E8B" w:rsidRPr="00C42711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</w:p>
        </w:tc>
        <w:tc>
          <w:tcPr>
            <w:tcW w:w="246" w:type="dxa"/>
            <w:vAlign w:val="bottom"/>
          </w:tcPr>
          <w:p w14:paraId="393677B8" w14:textId="77777777" w:rsidR="002A1E8B" w:rsidRPr="00C42711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799B9685" w14:textId="1407417D" w:rsidR="002A1E8B" w:rsidRPr="00C42711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</w:p>
        </w:tc>
        <w:tc>
          <w:tcPr>
            <w:tcW w:w="238" w:type="dxa"/>
            <w:vAlign w:val="bottom"/>
          </w:tcPr>
          <w:p w14:paraId="60EA73DC" w14:textId="77777777" w:rsidR="002A1E8B" w:rsidRPr="00C42711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1D6BAF64" w14:textId="4DDE96F0" w:rsidR="002A1E8B" w:rsidRPr="00C42711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7345B75" w14:textId="77777777" w:rsidR="002A1E8B" w:rsidRPr="00C42711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3EA55FF6" w14:textId="6F515BE9" w:rsidR="002A1E8B" w:rsidRPr="00C42711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695F2CA4" w14:textId="77777777" w:rsidR="002A1E8B" w:rsidRPr="00C42711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</w:tcPr>
          <w:p w14:paraId="03408C56" w14:textId="02B63462" w:rsidR="002A1E8B" w:rsidRPr="007160A2" w:rsidRDefault="002C771C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2A1E8B" w:rsidRPr="00F2774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55</w:t>
            </w:r>
          </w:p>
        </w:tc>
        <w:tc>
          <w:tcPr>
            <w:tcW w:w="242" w:type="dxa"/>
            <w:vAlign w:val="bottom"/>
          </w:tcPr>
          <w:p w14:paraId="5E548347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14:paraId="6B3D11EF" w14:textId="328041F1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</w:p>
        </w:tc>
        <w:tc>
          <w:tcPr>
            <w:tcW w:w="236" w:type="dxa"/>
            <w:vAlign w:val="bottom"/>
          </w:tcPr>
          <w:p w14:paraId="20E5F82F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316EEE61" w14:textId="4CA8F262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33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</w:p>
        </w:tc>
        <w:tc>
          <w:tcPr>
            <w:tcW w:w="236" w:type="dxa"/>
            <w:vAlign w:val="bottom"/>
          </w:tcPr>
          <w:p w14:paraId="07BBC7C6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14:paraId="49EBA3D0" w14:textId="1417AAD5" w:rsidR="002A1E8B" w:rsidRPr="00EB3E6A" w:rsidRDefault="000945EC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="002A1E8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6FF834D5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14:paraId="200FBA27" w14:textId="075B6474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37" w:type="dxa"/>
          </w:tcPr>
          <w:p w14:paraId="16653DDE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45031D01" w14:textId="0431C2D0" w:rsidR="002A1E8B" w:rsidRPr="00EB3E6A" w:rsidRDefault="000945EC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="002A1E8B"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67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  <w:vAlign w:val="bottom"/>
          </w:tcPr>
          <w:p w14:paraId="237C8169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7A7D6F02" w14:textId="3279DA5D" w:rsidR="002A1E8B" w:rsidRPr="00EB3E6A" w:rsidRDefault="002C771C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="002A1E8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</w:p>
        </w:tc>
        <w:tc>
          <w:tcPr>
            <w:tcW w:w="240" w:type="dxa"/>
          </w:tcPr>
          <w:p w14:paraId="3918A613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</w:tcPr>
          <w:p w14:paraId="01A7F49B" w14:textId="04E4BF11" w:rsidR="002A1E8B" w:rsidRPr="00EB3E6A" w:rsidRDefault="002A1E8B" w:rsidP="00C14B6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36" w:type="dxa"/>
            <w:vAlign w:val="bottom"/>
          </w:tcPr>
          <w:p w14:paraId="235F9FA6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</w:tcPr>
          <w:p w14:paraId="267C65C5" w14:textId="2B98F7B2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  <w:vAlign w:val="bottom"/>
          </w:tcPr>
          <w:p w14:paraId="0D58F9F8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297A4E30" w14:textId="3B6824FE" w:rsidR="002A1E8B" w:rsidRPr="00EB3E6A" w:rsidRDefault="002A1E8B" w:rsidP="00F27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54165447" w14:textId="77777777" w:rsidR="002A1E8B" w:rsidRPr="00EB3E6A" w:rsidRDefault="002A1E8B" w:rsidP="00C14B61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7ABF8E6" w14:textId="1F6DD760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3" w:type="dxa"/>
          </w:tcPr>
          <w:p w14:paraId="1B7894A1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bottom w:val="single" w:sz="4" w:space="0" w:color="auto"/>
            </w:tcBorders>
          </w:tcPr>
          <w:p w14:paraId="7BEAAEBD" w14:textId="53EC3326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C0C1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</w:tr>
      <w:tr w:rsidR="002A1E8B" w:rsidRPr="00A30656" w14:paraId="56657515" w14:textId="77777777" w:rsidTr="000A7275">
        <w:tblPrEx>
          <w:tblLook w:val="01E0" w:firstRow="1" w:lastRow="1" w:firstColumn="1" w:lastColumn="1" w:noHBand="0" w:noVBand="0"/>
        </w:tblPrEx>
        <w:trPr>
          <w:gridAfter w:val="1"/>
          <w:wAfter w:w="12" w:type="dxa"/>
        </w:trPr>
        <w:tc>
          <w:tcPr>
            <w:tcW w:w="2070" w:type="dxa"/>
            <w:vAlign w:val="bottom"/>
          </w:tcPr>
          <w:p w14:paraId="7B1DF7B7" w14:textId="7E2B4D67" w:rsidR="002A1E8B" w:rsidRPr="00C42711" w:rsidRDefault="002A1E8B" w:rsidP="00C14B61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42711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รายได้</w:t>
            </w:r>
            <w:r w:rsidRPr="00C4271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630" w:type="dxa"/>
          </w:tcPr>
          <w:p w14:paraId="391844F0" w14:textId="77777777" w:rsidR="002A1E8B" w:rsidDel="006D7E95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  <w:tcBorders>
              <w:top w:val="single" w:sz="4" w:space="0" w:color="auto"/>
            </w:tcBorders>
          </w:tcPr>
          <w:p w14:paraId="47B528E2" w14:textId="3C7FB837" w:rsidR="002A1E8B" w:rsidRPr="00C42711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</w:p>
        </w:tc>
        <w:tc>
          <w:tcPr>
            <w:tcW w:w="246" w:type="dxa"/>
          </w:tcPr>
          <w:p w14:paraId="0BEE3441" w14:textId="77777777" w:rsidR="002A1E8B" w:rsidRPr="00C42711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14:paraId="4C576666" w14:textId="4570AA97" w:rsidR="002A1E8B" w:rsidRPr="00C42711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52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8" w:type="dxa"/>
          </w:tcPr>
          <w:p w14:paraId="50002727" w14:textId="77777777" w:rsidR="002A1E8B" w:rsidRPr="00C42711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top w:val="single" w:sz="4" w:space="0" w:color="auto"/>
            </w:tcBorders>
          </w:tcPr>
          <w:p w14:paraId="30EAE3AD" w14:textId="7F63AF9F" w:rsidR="002A1E8B" w:rsidRPr="00C42711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E2D3BE4" w14:textId="77777777" w:rsidR="002A1E8B" w:rsidRPr="00C42711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</w:tcPr>
          <w:p w14:paraId="685F5DB6" w14:textId="775C643C" w:rsidR="002A1E8B" w:rsidRPr="00C42711" w:rsidRDefault="00C425FA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2A1E8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68" w:type="dxa"/>
          </w:tcPr>
          <w:p w14:paraId="2D9AFEB0" w14:textId="77777777" w:rsidR="002A1E8B" w:rsidRPr="00C42711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</w:tcPr>
          <w:p w14:paraId="2E296B2C" w14:textId="296567B0" w:rsidR="002A1E8B" w:rsidRPr="007160A2" w:rsidRDefault="000945EC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F5797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="00F5797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</w:p>
        </w:tc>
        <w:tc>
          <w:tcPr>
            <w:tcW w:w="242" w:type="dxa"/>
          </w:tcPr>
          <w:p w14:paraId="06014A89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</w:tcPr>
          <w:p w14:paraId="7A950B2F" w14:textId="2E7FB116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42DB0ABA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</w:tcPr>
          <w:p w14:paraId="683756C3" w14:textId="34C1D432" w:rsidR="002A1E8B" w:rsidRPr="00EB3E6A" w:rsidRDefault="00C425FA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2A1E8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71</w:t>
            </w:r>
          </w:p>
        </w:tc>
        <w:tc>
          <w:tcPr>
            <w:tcW w:w="236" w:type="dxa"/>
          </w:tcPr>
          <w:p w14:paraId="2E0864D6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  <w:tcBorders>
              <w:top w:val="single" w:sz="4" w:space="0" w:color="auto"/>
            </w:tcBorders>
          </w:tcPr>
          <w:p w14:paraId="13113219" w14:textId="0831A9F2" w:rsidR="002A1E8B" w:rsidRPr="00EB3E6A" w:rsidRDefault="00C425FA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330</w:t>
            </w:r>
            <w:r w:rsidR="002A1E8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00</w:t>
            </w:r>
          </w:p>
        </w:tc>
        <w:tc>
          <w:tcPr>
            <w:tcW w:w="236" w:type="dxa"/>
          </w:tcPr>
          <w:p w14:paraId="15BBA015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</w:tcPr>
          <w:p w14:paraId="59F9058B" w14:textId="2D98C0C0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114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501D3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37" w:type="dxa"/>
          </w:tcPr>
          <w:p w14:paraId="41567D03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</w:tcPr>
          <w:p w14:paraId="2E06BBED" w14:textId="7074B872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536432C9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45FD31FE" w14:textId="32760D5E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</w:t>
            </w:r>
            <w:r w:rsidR="004C5EE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9,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40" w:type="dxa"/>
          </w:tcPr>
          <w:p w14:paraId="1D73C979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3" w:type="dxa"/>
            <w:tcBorders>
              <w:top w:val="single" w:sz="4" w:space="0" w:color="auto"/>
            </w:tcBorders>
          </w:tcPr>
          <w:p w14:paraId="7E04E585" w14:textId="0E02853C" w:rsidR="002A1E8B" w:rsidRPr="00EB3E6A" w:rsidRDefault="002A1E8B" w:rsidP="00C14B6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144</w:t>
            </w:r>
          </w:p>
        </w:tc>
        <w:tc>
          <w:tcPr>
            <w:tcW w:w="236" w:type="dxa"/>
          </w:tcPr>
          <w:p w14:paraId="1CE612DC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top w:val="single" w:sz="4" w:space="0" w:color="auto"/>
            </w:tcBorders>
          </w:tcPr>
          <w:p w14:paraId="416E38FF" w14:textId="29F7ABCE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3C8D5585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516A2B7" w14:textId="6C587980" w:rsidR="002A1E8B" w:rsidRPr="00EB3E6A" w:rsidRDefault="002A1E8B" w:rsidP="00F27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206D0054" w14:textId="77777777" w:rsidR="002A1E8B" w:rsidRPr="00EB3E6A" w:rsidRDefault="002A1E8B" w:rsidP="00C14B61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0B252B0" w14:textId="562A1AC1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033</w:t>
            </w:r>
            <w:r w:rsidR="006C3C3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,6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</w:t>
            </w:r>
          </w:p>
        </w:tc>
        <w:tc>
          <w:tcPr>
            <w:tcW w:w="243" w:type="dxa"/>
          </w:tcPr>
          <w:p w14:paraId="241AD7F2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top w:val="single" w:sz="4" w:space="0" w:color="auto"/>
            </w:tcBorders>
          </w:tcPr>
          <w:p w14:paraId="34DB269F" w14:textId="524915DE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4C0C1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</w:p>
        </w:tc>
      </w:tr>
      <w:tr w:rsidR="002A1E8B" w:rsidRPr="00A30656" w14:paraId="3E209B50" w14:textId="77777777" w:rsidTr="000A7275">
        <w:tblPrEx>
          <w:tblLook w:val="01E0" w:firstRow="1" w:lastRow="1" w:firstColumn="1" w:lastColumn="1" w:noHBand="0" w:noVBand="0"/>
        </w:tblPrEx>
        <w:trPr>
          <w:gridAfter w:val="1"/>
          <w:wAfter w:w="12" w:type="dxa"/>
        </w:trPr>
        <w:tc>
          <w:tcPr>
            <w:tcW w:w="2070" w:type="dxa"/>
            <w:vAlign w:val="bottom"/>
          </w:tcPr>
          <w:p w14:paraId="0D497FDF" w14:textId="77777777" w:rsidR="002A1E8B" w:rsidRPr="00C42711" w:rsidRDefault="002A1E8B" w:rsidP="00C14B61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4271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ต้นทุนขายและบริการ</w:t>
            </w:r>
          </w:p>
        </w:tc>
        <w:tc>
          <w:tcPr>
            <w:tcW w:w="630" w:type="dxa"/>
          </w:tcPr>
          <w:p w14:paraId="3214919E" w14:textId="77777777" w:rsidR="002A1E8B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14:paraId="57BB4E4D" w14:textId="0F818136" w:rsidR="002A1E8B" w:rsidRPr="00C42711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6" w:type="dxa"/>
          </w:tcPr>
          <w:p w14:paraId="47B7B3F8" w14:textId="77777777" w:rsidR="002A1E8B" w:rsidRPr="00C42711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6D7FFC52" w14:textId="1351A85D" w:rsidR="002A1E8B" w:rsidRPr="00C42711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44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8" w:type="dxa"/>
          </w:tcPr>
          <w:p w14:paraId="61FFBDB6" w14:textId="77777777" w:rsidR="002A1E8B" w:rsidRPr="00C42711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2B1DECEC" w14:textId="56E3C1A9" w:rsidR="002A1E8B" w:rsidRPr="00C42711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616F29A" w14:textId="77777777" w:rsidR="002A1E8B" w:rsidRPr="00C42711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2965C1C2" w14:textId="517D544E" w:rsidR="002A1E8B" w:rsidRPr="00C42711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68" w:type="dxa"/>
          </w:tcPr>
          <w:p w14:paraId="3FC6F1B7" w14:textId="77777777" w:rsidR="002A1E8B" w:rsidRPr="00C42711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</w:tcPr>
          <w:p w14:paraId="4E33C2D6" w14:textId="622B5A9A" w:rsidR="002A1E8B" w:rsidRPr="007160A2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2774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F2774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55</w:t>
            </w:r>
            <w:r w:rsidRPr="00F2774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2" w:type="dxa"/>
          </w:tcPr>
          <w:p w14:paraId="32C65EEA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14:paraId="7F34024F" w14:textId="24D86C29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33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09497F99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63B0BD76" w14:textId="348DF5D7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71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0E615081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14:paraId="465A2946" w14:textId="0781089E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0BEE360E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14:paraId="4C9C5F79" w14:textId="7D160875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7" w:type="dxa"/>
          </w:tcPr>
          <w:p w14:paraId="26077B20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080B501F" w14:textId="446430F4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64</w:t>
            </w:r>
            <w:r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350D7267" w14:textId="77777777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5FEABBA6" w14:textId="680A88F1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98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676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0" w:type="dxa"/>
          </w:tcPr>
          <w:p w14:paraId="4B2DAE2A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</w:tcPr>
          <w:p w14:paraId="327F5973" w14:textId="05A67406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22</w:t>
            </w:r>
            <w:r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5A976299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</w:tcPr>
          <w:p w14:paraId="7CAE6EE8" w14:textId="4DEDDB14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36" w:type="dxa"/>
          </w:tcPr>
          <w:p w14:paraId="4AE1A6A1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4DC23B24" w14:textId="7778FC7F" w:rsidR="002A1E8B" w:rsidRPr="00EB3E6A" w:rsidRDefault="002C771C" w:rsidP="00F2774B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98</w:t>
            </w:r>
            <w:r w:rsidR="002A1E8B"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70" w:type="dxa"/>
          </w:tcPr>
          <w:p w14:paraId="2F63A6F3" w14:textId="77777777" w:rsidR="002A1E8B" w:rsidRPr="00EB3E6A" w:rsidRDefault="002A1E8B" w:rsidP="00C14B61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D088E13" w14:textId="52E82A4A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3" w:type="dxa"/>
          </w:tcPr>
          <w:p w14:paraId="6C3F218D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bottom w:val="single" w:sz="4" w:space="0" w:color="auto"/>
            </w:tcBorders>
          </w:tcPr>
          <w:p w14:paraId="4CF71655" w14:textId="568EEBD3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C0C1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4C0C1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</w:t>
            </w:r>
            <w:r w:rsidRPr="004C0C1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2A1E8B" w:rsidRPr="00A30656" w14:paraId="55A973C0" w14:textId="77777777" w:rsidTr="000A7275">
        <w:tblPrEx>
          <w:tblLook w:val="01E0" w:firstRow="1" w:lastRow="1" w:firstColumn="1" w:lastColumn="1" w:noHBand="0" w:noVBand="0"/>
        </w:tblPrEx>
        <w:trPr>
          <w:gridAfter w:val="1"/>
          <w:wAfter w:w="12" w:type="dxa"/>
          <w:trHeight w:val="163"/>
        </w:trPr>
        <w:tc>
          <w:tcPr>
            <w:tcW w:w="2070" w:type="dxa"/>
            <w:vAlign w:val="bottom"/>
          </w:tcPr>
          <w:p w14:paraId="03F31D24" w14:textId="5979AC45" w:rsidR="002A1E8B" w:rsidRPr="00C42711" w:rsidRDefault="002A1E8B" w:rsidP="00C14B61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4271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</w:t>
            </w:r>
            <w:r w:rsidRPr="00C42711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(ขาดทุน) </w:t>
            </w:r>
            <w:r w:rsidRPr="00C4271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ขั้นต้น</w:t>
            </w:r>
          </w:p>
        </w:tc>
        <w:tc>
          <w:tcPr>
            <w:tcW w:w="630" w:type="dxa"/>
          </w:tcPr>
          <w:p w14:paraId="1113F6CE" w14:textId="77777777" w:rsidR="002A1E8B" w:rsidDel="006D7E95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  <w:tcBorders>
              <w:top w:val="single" w:sz="4" w:space="0" w:color="auto"/>
              <w:bottom w:val="double" w:sz="4" w:space="0" w:color="auto"/>
            </w:tcBorders>
          </w:tcPr>
          <w:p w14:paraId="20B18FB9" w14:textId="0621F7E2" w:rsidR="002A1E8B" w:rsidRPr="00C42711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77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64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46" w:type="dxa"/>
          </w:tcPr>
          <w:p w14:paraId="56E37509" w14:textId="77777777" w:rsidR="002A1E8B" w:rsidRPr="00C42711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double" w:sz="4" w:space="0" w:color="auto"/>
            </w:tcBorders>
          </w:tcPr>
          <w:p w14:paraId="6F0DC963" w14:textId="657EAF68" w:rsidR="002A1E8B" w:rsidRPr="00C42711" w:rsidRDefault="002C771C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98</w:t>
            </w:r>
            <w:r w:rsidR="002A1E8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38" w:type="dxa"/>
          </w:tcPr>
          <w:p w14:paraId="7EF3C31D" w14:textId="77777777" w:rsidR="002A1E8B" w:rsidRPr="00C42711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double" w:sz="4" w:space="0" w:color="auto"/>
            </w:tcBorders>
          </w:tcPr>
          <w:p w14:paraId="68911BF4" w14:textId="34A05798" w:rsidR="002A1E8B" w:rsidRPr="00C42711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1EA598D" w14:textId="77777777" w:rsidR="002A1E8B" w:rsidRPr="00C42711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uble" w:sz="4" w:space="0" w:color="auto"/>
            </w:tcBorders>
          </w:tcPr>
          <w:p w14:paraId="367A3E01" w14:textId="1343084D" w:rsidR="002A1E8B" w:rsidRPr="00C42711" w:rsidRDefault="002C771C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2A1E8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</w:p>
        </w:tc>
        <w:tc>
          <w:tcPr>
            <w:tcW w:w="268" w:type="dxa"/>
          </w:tcPr>
          <w:p w14:paraId="0AA986A8" w14:textId="77777777" w:rsidR="002A1E8B" w:rsidRPr="00C42711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double" w:sz="4" w:space="0" w:color="auto"/>
            </w:tcBorders>
          </w:tcPr>
          <w:p w14:paraId="249F89CA" w14:textId="39831A2B" w:rsidR="002A1E8B" w:rsidRPr="007160A2" w:rsidRDefault="00C425FA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F5797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</w:t>
            </w:r>
            <w:r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33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42" w:type="dxa"/>
          </w:tcPr>
          <w:p w14:paraId="1775CB0C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double" w:sz="4" w:space="0" w:color="auto"/>
            </w:tcBorders>
          </w:tcPr>
          <w:p w14:paraId="1CFB5BD6" w14:textId="15247B99" w:rsidR="002A1E8B" w:rsidRPr="00EB3E6A" w:rsidRDefault="000945EC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2A1E8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36" w:type="dxa"/>
          </w:tcPr>
          <w:p w14:paraId="71FED75D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5898F495" w14:textId="1B6BB647" w:rsidR="002A1E8B" w:rsidRPr="00EB3E6A" w:rsidRDefault="000945EC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22</w:t>
            </w:r>
            <w:r w:rsidR="002A1E8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00</w:t>
            </w:r>
          </w:p>
        </w:tc>
        <w:tc>
          <w:tcPr>
            <w:tcW w:w="236" w:type="dxa"/>
          </w:tcPr>
          <w:p w14:paraId="7EEBE43F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  <w:tcBorders>
              <w:top w:val="single" w:sz="4" w:space="0" w:color="auto"/>
              <w:bottom w:val="double" w:sz="4" w:space="0" w:color="auto"/>
            </w:tcBorders>
          </w:tcPr>
          <w:p w14:paraId="3AA04936" w14:textId="7CA6C4A2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36" w:type="dxa"/>
          </w:tcPr>
          <w:p w14:paraId="32256E11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</w:tcPr>
          <w:p w14:paraId="60FC46A9" w14:textId="40E7442D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="00501D3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37" w:type="dxa"/>
          </w:tcPr>
          <w:p w14:paraId="492F9BFC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427FDD2D" w14:textId="4AA9E6AB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Pr="00F44EF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3E54DDE4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58D145CC" w14:textId="231CCF4E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4C5EE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,8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="00F0066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</w:p>
        </w:tc>
        <w:tc>
          <w:tcPr>
            <w:tcW w:w="240" w:type="dxa"/>
          </w:tcPr>
          <w:p w14:paraId="6F6F985F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3" w:type="dxa"/>
            <w:tcBorders>
              <w:top w:val="single" w:sz="4" w:space="0" w:color="auto"/>
              <w:bottom w:val="double" w:sz="4" w:space="0" w:color="auto"/>
            </w:tcBorders>
          </w:tcPr>
          <w:p w14:paraId="2735589E" w14:textId="3D5C6BDC" w:rsidR="002A1E8B" w:rsidRPr="00EB3E6A" w:rsidRDefault="002C771C" w:rsidP="00C14B6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2A1E8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22</w:t>
            </w:r>
          </w:p>
        </w:tc>
        <w:tc>
          <w:tcPr>
            <w:tcW w:w="236" w:type="dxa"/>
          </w:tcPr>
          <w:p w14:paraId="449572A6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double" w:sz="4" w:space="0" w:color="auto"/>
            </w:tcBorders>
          </w:tcPr>
          <w:p w14:paraId="345C2E8F" w14:textId="5B3C6370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47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4F72FF23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double" w:sz="4" w:space="0" w:color="auto"/>
            </w:tcBorders>
          </w:tcPr>
          <w:p w14:paraId="09B2BDBB" w14:textId="548685DD" w:rsidR="002A1E8B" w:rsidRPr="00EB3E6A" w:rsidRDefault="002A1E8B" w:rsidP="00F27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</w:t>
            </w: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Pr="000F4E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29256482" w14:textId="77777777" w:rsidR="002A1E8B" w:rsidRPr="00EB3E6A" w:rsidRDefault="002A1E8B" w:rsidP="00C14B61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A8DA433" w14:textId="6E1D6A6D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CF21D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CF21D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="00F0066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43" w:type="dxa"/>
          </w:tcPr>
          <w:p w14:paraId="46E0EB41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top w:val="single" w:sz="4" w:space="0" w:color="auto"/>
            </w:tcBorders>
          </w:tcPr>
          <w:p w14:paraId="3DADF554" w14:textId="3CE1EEDC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</w:p>
        </w:tc>
      </w:tr>
      <w:tr w:rsidR="002A1E8B" w:rsidRPr="00A30656" w14:paraId="3D9FA1EA" w14:textId="77777777" w:rsidTr="000A7275">
        <w:tblPrEx>
          <w:tblLook w:val="01E0" w:firstRow="1" w:lastRow="1" w:firstColumn="1" w:lastColumn="1" w:noHBand="0" w:noVBand="0"/>
        </w:tblPrEx>
        <w:trPr>
          <w:gridAfter w:val="1"/>
          <w:wAfter w:w="12" w:type="dxa"/>
          <w:trHeight w:val="143"/>
        </w:trPr>
        <w:tc>
          <w:tcPr>
            <w:tcW w:w="2070" w:type="dxa"/>
            <w:vAlign w:val="bottom"/>
          </w:tcPr>
          <w:p w14:paraId="60CA7D97" w14:textId="77777777" w:rsidR="002A1E8B" w:rsidRPr="00C42711" w:rsidRDefault="002A1E8B" w:rsidP="00C14B61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4271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630" w:type="dxa"/>
          </w:tcPr>
          <w:p w14:paraId="212DBB60" w14:textId="77777777" w:rsidR="002A1E8B" w:rsidRPr="00C42711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  <w:tcBorders>
              <w:top w:val="double" w:sz="4" w:space="0" w:color="auto"/>
            </w:tcBorders>
          </w:tcPr>
          <w:p w14:paraId="5340F8D3" w14:textId="45EFF243" w:rsidR="002A1E8B" w:rsidRPr="00C42711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  <w:vAlign w:val="bottom"/>
          </w:tcPr>
          <w:p w14:paraId="7E9690DD" w14:textId="77777777" w:rsidR="002A1E8B" w:rsidRPr="00C42711" w:rsidRDefault="002A1E8B" w:rsidP="00C14B61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tcBorders>
              <w:top w:val="double" w:sz="4" w:space="0" w:color="auto"/>
            </w:tcBorders>
          </w:tcPr>
          <w:p w14:paraId="714062CC" w14:textId="77777777" w:rsidR="002A1E8B" w:rsidRPr="00C42711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E1B1755" w14:textId="77777777" w:rsidR="002A1E8B" w:rsidRPr="00C42711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top w:val="double" w:sz="4" w:space="0" w:color="auto"/>
            </w:tcBorders>
          </w:tcPr>
          <w:p w14:paraId="005AEF06" w14:textId="77777777" w:rsidR="002A1E8B" w:rsidRPr="00C42711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B90762C" w14:textId="77777777" w:rsidR="002A1E8B" w:rsidRPr="00C42711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top w:val="double" w:sz="4" w:space="0" w:color="auto"/>
            </w:tcBorders>
          </w:tcPr>
          <w:p w14:paraId="30124A48" w14:textId="77777777" w:rsidR="002A1E8B" w:rsidRPr="00C42711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  <w:vAlign w:val="bottom"/>
          </w:tcPr>
          <w:p w14:paraId="48B87B48" w14:textId="77777777" w:rsidR="002A1E8B" w:rsidRPr="00C42711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tcBorders>
              <w:top w:val="double" w:sz="4" w:space="0" w:color="auto"/>
            </w:tcBorders>
          </w:tcPr>
          <w:p w14:paraId="685E4BCD" w14:textId="77777777" w:rsidR="002A1E8B" w:rsidRPr="00F2774B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green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048EDEBA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tcBorders>
              <w:top w:val="double" w:sz="4" w:space="0" w:color="auto"/>
            </w:tcBorders>
          </w:tcPr>
          <w:p w14:paraId="78034495" w14:textId="77777777" w:rsidR="002A1E8B" w:rsidRPr="00EB3E6A" w:rsidRDefault="002A1E8B" w:rsidP="00C14B61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06AFF1E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13C9E676" w14:textId="77777777" w:rsidR="002A1E8B" w:rsidRPr="00EB3E6A" w:rsidRDefault="002A1E8B" w:rsidP="00C14B61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39AF810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  <w:tcBorders>
              <w:top w:val="double" w:sz="4" w:space="0" w:color="auto"/>
            </w:tcBorders>
          </w:tcPr>
          <w:p w14:paraId="2B2B4452" w14:textId="77777777" w:rsidR="002A1E8B" w:rsidRPr="00EB3E6A" w:rsidRDefault="002A1E8B" w:rsidP="00C14B61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5E8D4B5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  <w:tcBorders>
              <w:top w:val="double" w:sz="4" w:space="0" w:color="auto"/>
            </w:tcBorders>
          </w:tcPr>
          <w:p w14:paraId="4034F234" w14:textId="77777777" w:rsidR="002A1E8B" w:rsidRPr="00EB3E6A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4A3C958C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114201D7" w14:textId="77777777" w:rsidR="002A1E8B" w:rsidRPr="00EB3E6A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C4D50C0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  <w:tcBorders>
              <w:top w:val="double" w:sz="4" w:space="0" w:color="auto"/>
            </w:tcBorders>
          </w:tcPr>
          <w:p w14:paraId="2D1F9FB5" w14:textId="77777777" w:rsidR="002A1E8B" w:rsidRPr="00EB3E6A" w:rsidRDefault="002A1E8B" w:rsidP="00C14B61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38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13EA0F2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3" w:type="dxa"/>
            <w:tcBorders>
              <w:top w:val="double" w:sz="4" w:space="0" w:color="auto"/>
            </w:tcBorders>
          </w:tcPr>
          <w:p w14:paraId="4AB1349D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B3C3691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top w:val="double" w:sz="4" w:space="0" w:color="auto"/>
            </w:tcBorders>
          </w:tcPr>
          <w:p w14:paraId="20060FC0" w14:textId="77777777" w:rsidR="002A1E8B" w:rsidRPr="00EB3E6A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396FFA2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  <w:tcBorders>
              <w:top w:val="double" w:sz="4" w:space="0" w:color="auto"/>
            </w:tcBorders>
          </w:tcPr>
          <w:p w14:paraId="72D9BD3E" w14:textId="77777777" w:rsidR="002A1E8B" w:rsidRPr="00EB3E6A" w:rsidRDefault="002A1E8B" w:rsidP="00C14B61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63DFA19" w14:textId="77777777" w:rsidR="002A1E8B" w:rsidRPr="00EB3E6A" w:rsidRDefault="002A1E8B" w:rsidP="00C14B61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2B04D40" w14:textId="245C1708" w:rsidR="002A1E8B" w:rsidRPr="00EB3E6A" w:rsidRDefault="000945EC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55</w:t>
            </w:r>
            <w:r w:rsidR="002A1E8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2A1E8B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</w:t>
            </w:r>
          </w:p>
        </w:tc>
        <w:tc>
          <w:tcPr>
            <w:tcW w:w="243" w:type="dxa"/>
          </w:tcPr>
          <w:p w14:paraId="3090649F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gridSpan w:val="2"/>
          </w:tcPr>
          <w:p w14:paraId="2E70EF78" w14:textId="1AB27321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88</w:t>
            </w:r>
          </w:p>
        </w:tc>
      </w:tr>
      <w:tr w:rsidR="002A1E8B" w:rsidRPr="00A30656" w14:paraId="17196823" w14:textId="77777777" w:rsidTr="000A7275">
        <w:tblPrEx>
          <w:tblLook w:val="01E0" w:firstRow="1" w:lastRow="1" w:firstColumn="1" w:lastColumn="1" w:noHBand="0" w:noVBand="0"/>
        </w:tblPrEx>
        <w:trPr>
          <w:gridAfter w:val="1"/>
          <w:wAfter w:w="12" w:type="dxa"/>
        </w:trPr>
        <w:tc>
          <w:tcPr>
            <w:tcW w:w="2070" w:type="dxa"/>
            <w:vAlign w:val="bottom"/>
          </w:tcPr>
          <w:p w14:paraId="27605216" w14:textId="75A4B1C4" w:rsidR="002A1E8B" w:rsidRPr="00C42711" w:rsidRDefault="002A1E8B" w:rsidP="00C14B61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กำไรก่อนค่าใช้จ่าย</w:t>
            </w:r>
          </w:p>
        </w:tc>
        <w:tc>
          <w:tcPr>
            <w:tcW w:w="630" w:type="dxa"/>
          </w:tcPr>
          <w:p w14:paraId="3FF7C460" w14:textId="77777777" w:rsidR="002A1E8B" w:rsidRPr="00C42711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</w:tcPr>
          <w:p w14:paraId="3539E2DF" w14:textId="69BAD7DA" w:rsidR="002A1E8B" w:rsidRPr="00C42711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</w:tcPr>
          <w:p w14:paraId="08C1466E" w14:textId="77777777" w:rsidR="002A1E8B" w:rsidRPr="00C42711" w:rsidRDefault="002A1E8B" w:rsidP="00C14B61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79B78D06" w14:textId="77777777" w:rsidR="002A1E8B" w:rsidRPr="00C42711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11AA1FAF" w14:textId="77777777" w:rsidR="002A1E8B" w:rsidRPr="00C42711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468E43D5" w14:textId="77777777" w:rsidR="002A1E8B" w:rsidRPr="00C42711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ACD1240" w14:textId="77777777" w:rsidR="002A1E8B" w:rsidRPr="00C42711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08421338" w14:textId="77777777" w:rsidR="002A1E8B" w:rsidRPr="00C42711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69E80962" w14:textId="77777777" w:rsidR="002A1E8B" w:rsidRPr="00C42711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05BCDDBB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992FC57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56E7724A" w14:textId="77777777" w:rsidR="002A1E8B" w:rsidRPr="00EB3E6A" w:rsidRDefault="002A1E8B" w:rsidP="00C14B61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818752D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2D53EF3A" w14:textId="77777777" w:rsidR="002A1E8B" w:rsidRPr="00EB3E6A" w:rsidRDefault="002A1E8B" w:rsidP="00C14B61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80D6089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043D20CB" w14:textId="77777777" w:rsidR="002A1E8B" w:rsidRPr="00EB3E6A" w:rsidRDefault="002A1E8B" w:rsidP="00C14B61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81FC7FD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36481040" w14:textId="77777777" w:rsidR="002A1E8B" w:rsidRPr="00EB3E6A" w:rsidRDefault="002A1E8B" w:rsidP="00C14B61">
            <w:pPr>
              <w:pStyle w:val="NoSpacing"/>
              <w:tabs>
                <w:tab w:val="clear" w:pos="454"/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05A42AD7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060C2771" w14:textId="77777777" w:rsidR="002A1E8B" w:rsidRPr="00EB3E6A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649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B51C968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2BA86CD4" w14:textId="77777777" w:rsidR="002A1E8B" w:rsidRPr="00EB3E6A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40" w:type="dxa"/>
          </w:tcPr>
          <w:p w14:paraId="7763D6E1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3" w:type="dxa"/>
          </w:tcPr>
          <w:p w14:paraId="4C377C16" w14:textId="77777777" w:rsidR="002A1E8B" w:rsidRPr="00EB3E6A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7A025B2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25D2DF01" w14:textId="77777777" w:rsidR="002A1E8B" w:rsidRPr="00EB3E6A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5C1EBD4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1B80DBEA" w14:textId="77777777" w:rsidR="002A1E8B" w:rsidRPr="00EB3E6A" w:rsidRDefault="002A1E8B" w:rsidP="00C14B61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398166D1" w14:textId="77777777" w:rsidR="002A1E8B" w:rsidRPr="00EB3E6A" w:rsidRDefault="002A1E8B" w:rsidP="00C14B61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34522C5B" w14:textId="36A91F32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</w:t>
            </w:r>
            <w:r w:rsidR="00CF21D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9,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="00CF21D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F0066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43" w:type="dxa"/>
          </w:tcPr>
          <w:p w14:paraId="4F7C5D06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top w:val="single" w:sz="4" w:space="0" w:color="auto"/>
            </w:tcBorders>
          </w:tcPr>
          <w:p w14:paraId="71099155" w14:textId="5AC92E17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</w:rPr>
              <w:t>17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Pr="00C44ED6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</w:rPr>
              <w:t>0</w:t>
            </w:r>
          </w:p>
        </w:tc>
      </w:tr>
      <w:tr w:rsidR="002A1E8B" w:rsidRPr="00A30656" w14:paraId="33168CE0" w14:textId="77777777" w:rsidTr="000A7275">
        <w:tblPrEx>
          <w:tblLook w:val="01E0" w:firstRow="1" w:lastRow="1" w:firstColumn="1" w:lastColumn="1" w:noHBand="0" w:noVBand="0"/>
        </w:tblPrEx>
        <w:trPr>
          <w:gridAfter w:val="1"/>
          <w:wAfter w:w="12" w:type="dxa"/>
        </w:trPr>
        <w:tc>
          <w:tcPr>
            <w:tcW w:w="2070" w:type="dxa"/>
            <w:vAlign w:val="bottom"/>
          </w:tcPr>
          <w:p w14:paraId="33E28218" w14:textId="3F62DA05" w:rsidR="002A1E8B" w:rsidRPr="00C42711" w:rsidRDefault="002A1E8B" w:rsidP="00C14B61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946403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ต้นทุนการจัดจำหน่ายและ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br/>
            </w:r>
            <w:r w:rsidRPr="00946403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630" w:type="dxa"/>
          </w:tcPr>
          <w:p w14:paraId="5F8575E9" w14:textId="77777777" w:rsidR="002A1E8B" w:rsidRPr="00C42711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</w:tcPr>
          <w:p w14:paraId="13A598C8" w14:textId="1F356C38" w:rsidR="002A1E8B" w:rsidRPr="00C42711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</w:tcPr>
          <w:p w14:paraId="52E2DDC3" w14:textId="77777777" w:rsidR="002A1E8B" w:rsidRPr="00C42711" w:rsidRDefault="002A1E8B" w:rsidP="00C14B61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64626904" w14:textId="77777777" w:rsidR="002A1E8B" w:rsidRPr="00C42711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2E639CDD" w14:textId="77777777" w:rsidR="002A1E8B" w:rsidRPr="00C42711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3E859F08" w14:textId="77777777" w:rsidR="002A1E8B" w:rsidRPr="00C42711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732BA18" w14:textId="77777777" w:rsidR="002A1E8B" w:rsidRPr="00C42711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6019E96F" w14:textId="77777777" w:rsidR="002A1E8B" w:rsidRPr="00C42711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5D1D2270" w14:textId="77777777" w:rsidR="002A1E8B" w:rsidRPr="00C42711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41BEF7BB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5632A0FE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6F5704DD" w14:textId="77777777" w:rsidR="002A1E8B" w:rsidRPr="00EB3E6A" w:rsidRDefault="002A1E8B" w:rsidP="00C14B61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8629542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7904F24B" w14:textId="77777777" w:rsidR="002A1E8B" w:rsidRPr="00EB3E6A" w:rsidRDefault="002A1E8B" w:rsidP="00C14B61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DD0280C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459D377D" w14:textId="77777777" w:rsidR="002A1E8B" w:rsidRPr="00EB3E6A" w:rsidRDefault="002A1E8B" w:rsidP="00C14B61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B669C2A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6A81C45B" w14:textId="77777777" w:rsidR="002A1E8B" w:rsidRPr="00EB3E6A" w:rsidRDefault="002A1E8B" w:rsidP="00C14B61">
            <w:pPr>
              <w:pStyle w:val="NoSpacing"/>
              <w:tabs>
                <w:tab w:val="clear" w:pos="454"/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0F56D3BE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1105DD18" w14:textId="77777777" w:rsidR="002A1E8B" w:rsidRPr="00EB3E6A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649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8FF969F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70420E60" w14:textId="77777777" w:rsidR="002A1E8B" w:rsidRPr="00EB3E6A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40" w:type="dxa"/>
          </w:tcPr>
          <w:p w14:paraId="312E770E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3" w:type="dxa"/>
          </w:tcPr>
          <w:p w14:paraId="5E9A296D" w14:textId="77777777" w:rsidR="002A1E8B" w:rsidRPr="00EB3E6A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B343687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7D1CC383" w14:textId="77777777" w:rsidR="002A1E8B" w:rsidRPr="00EB3E6A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3857D10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431BAE0C" w14:textId="77777777" w:rsidR="002A1E8B" w:rsidRPr="00EB3E6A" w:rsidRDefault="002A1E8B" w:rsidP="00C14B61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7F0D708" w14:textId="77777777" w:rsidR="002A1E8B" w:rsidRPr="00EB3E6A" w:rsidRDefault="002A1E8B" w:rsidP="00C14B61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54B1D5F" w14:textId="77777777" w:rsidR="00561F4E" w:rsidRDefault="00561F4E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0D760B20" w14:textId="0E0E705D" w:rsidR="002A1E8B" w:rsidDel="000373CE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85257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(11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Pr="0085257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,41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Pr="0085257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3" w:type="dxa"/>
          </w:tcPr>
          <w:p w14:paraId="04958D77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</w:tcPr>
          <w:p w14:paraId="79D44323" w14:textId="77777777" w:rsidR="00561F4E" w:rsidRDefault="00561F4E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7860C29A" w14:textId="7EAB6D61" w:rsidR="002A1E8B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6403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EA44AE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EA44AE">
              <w:rPr>
                <w:rFonts w:asciiTheme="majorBidi" w:hAnsiTheme="majorBidi" w:cstheme="majorBidi"/>
                <w:sz w:val="19"/>
                <w:szCs w:val="19"/>
              </w:rPr>
              <w:t>4,1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</w:rPr>
              <w:t>0</w:t>
            </w:r>
            <w:r w:rsidR="00EA44AE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Pr="00946403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</w:tr>
      <w:tr w:rsidR="002A1E8B" w:rsidRPr="00A30656" w14:paraId="0214DE3D" w14:textId="77777777" w:rsidTr="000A7275">
        <w:tblPrEx>
          <w:tblLook w:val="01E0" w:firstRow="1" w:lastRow="1" w:firstColumn="1" w:lastColumn="1" w:noHBand="0" w:noVBand="0"/>
        </w:tblPrEx>
        <w:trPr>
          <w:gridAfter w:val="1"/>
          <w:wAfter w:w="12" w:type="dxa"/>
        </w:trPr>
        <w:tc>
          <w:tcPr>
            <w:tcW w:w="2070" w:type="dxa"/>
            <w:vAlign w:val="bottom"/>
          </w:tcPr>
          <w:p w14:paraId="71AB5304" w14:textId="3C23D23D" w:rsidR="002A1E8B" w:rsidRPr="00C42711" w:rsidRDefault="002A1E8B" w:rsidP="00C14B61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14:paraId="67399B02" w14:textId="77777777" w:rsidR="002A1E8B" w:rsidRPr="00C42711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</w:tcPr>
          <w:p w14:paraId="549CABAD" w14:textId="1E09561F" w:rsidR="002A1E8B" w:rsidRPr="00C42711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</w:tcPr>
          <w:p w14:paraId="1972E2FE" w14:textId="77777777" w:rsidR="002A1E8B" w:rsidRPr="00C42711" w:rsidRDefault="002A1E8B" w:rsidP="00C14B61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677AE743" w14:textId="77777777" w:rsidR="002A1E8B" w:rsidRPr="00C42711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7106EFFF" w14:textId="77777777" w:rsidR="002A1E8B" w:rsidRPr="00C42711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3231F0BD" w14:textId="77777777" w:rsidR="002A1E8B" w:rsidRPr="00C42711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0ED5A1A" w14:textId="77777777" w:rsidR="002A1E8B" w:rsidRPr="00C42711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6CA6704F" w14:textId="77777777" w:rsidR="002A1E8B" w:rsidRPr="00C42711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482F70DF" w14:textId="77777777" w:rsidR="002A1E8B" w:rsidRPr="00C42711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5F0A03AF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1E3C4743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0986A465" w14:textId="77777777" w:rsidR="002A1E8B" w:rsidRPr="00EB3E6A" w:rsidRDefault="002A1E8B" w:rsidP="00C14B61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D5D5C02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519F7DBC" w14:textId="77777777" w:rsidR="002A1E8B" w:rsidRPr="00EB3E6A" w:rsidRDefault="002A1E8B" w:rsidP="00C14B61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EA77A4C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2A0BB01E" w14:textId="77777777" w:rsidR="002A1E8B" w:rsidRPr="00EB3E6A" w:rsidRDefault="002A1E8B" w:rsidP="00C14B61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D704824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778C4D5D" w14:textId="77777777" w:rsidR="002A1E8B" w:rsidRPr="00EB3E6A" w:rsidRDefault="002A1E8B" w:rsidP="00C14B61">
            <w:pPr>
              <w:pStyle w:val="NoSpacing"/>
              <w:tabs>
                <w:tab w:val="clear" w:pos="454"/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5C80E324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5796CDBE" w14:textId="77777777" w:rsidR="002A1E8B" w:rsidRPr="00EB3E6A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649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F5FE0EB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2C446A9E" w14:textId="77777777" w:rsidR="002A1E8B" w:rsidRPr="00EB3E6A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40" w:type="dxa"/>
          </w:tcPr>
          <w:p w14:paraId="57BB01AB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3" w:type="dxa"/>
          </w:tcPr>
          <w:p w14:paraId="3C3BE7E5" w14:textId="77777777" w:rsidR="002A1E8B" w:rsidRPr="00EB3E6A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13C0FCF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58376D50" w14:textId="77777777" w:rsidR="002A1E8B" w:rsidRPr="00EB3E6A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1696C3A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2469E8EE" w14:textId="77777777" w:rsidR="002A1E8B" w:rsidRPr="00EB3E6A" w:rsidRDefault="002A1E8B" w:rsidP="00C14B61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E19AF9B" w14:textId="77777777" w:rsidR="002A1E8B" w:rsidRPr="00EB3E6A" w:rsidRDefault="002A1E8B" w:rsidP="00C14B61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A72892E" w14:textId="2AB3FABD" w:rsidR="002A1E8B" w:rsidDel="000373CE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85257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Pr="0085257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Pr="0085257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6)</w:t>
            </w:r>
          </w:p>
        </w:tc>
        <w:tc>
          <w:tcPr>
            <w:tcW w:w="243" w:type="dxa"/>
          </w:tcPr>
          <w:p w14:paraId="67056234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</w:tcPr>
          <w:p w14:paraId="54956372" w14:textId="19764919" w:rsidR="002A1E8B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C0C1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22</w:t>
            </w:r>
            <w:r w:rsidRPr="004C0C1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2A1E8B" w:rsidRPr="00A30656" w14:paraId="607DBD82" w14:textId="77777777" w:rsidTr="000A7275">
        <w:tblPrEx>
          <w:tblLook w:val="01E0" w:firstRow="1" w:lastRow="1" w:firstColumn="1" w:lastColumn="1" w:noHBand="0" w:noVBand="0"/>
        </w:tblPrEx>
        <w:trPr>
          <w:gridAfter w:val="1"/>
          <w:wAfter w:w="12" w:type="dxa"/>
        </w:trPr>
        <w:tc>
          <w:tcPr>
            <w:tcW w:w="2070" w:type="dxa"/>
            <w:vAlign w:val="bottom"/>
          </w:tcPr>
          <w:p w14:paraId="17A17714" w14:textId="6810E3F6" w:rsidR="002A1E8B" w:rsidRPr="00B76231" w:rsidRDefault="002A1E8B" w:rsidP="00F2774B">
            <w:pPr>
              <w:pStyle w:val="NoSpacing"/>
              <w:tabs>
                <w:tab w:val="clear" w:pos="227"/>
                <w:tab w:val="clear" w:pos="1871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ผลขาดทุนจากการด้อยค่า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ซึ่งเป็นไปตาม 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TFRS </w:t>
            </w:r>
            <w:r w:rsidR="002C771C" w:rsidRPr="002C771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</w:t>
            </w:r>
          </w:p>
        </w:tc>
        <w:tc>
          <w:tcPr>
            <w:tcW w:w="630" w:type="dxa"/>
          </w:tcPr>
          <w:p w14:paraId="313925EE" w14:textId="77777777" w:rsidR="002A1E8B" w:rsidRPr="00764D1C" w:rsidRDefault="002A1E8B" w:rsidP="00764D1C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  <w:p w14:paraId="1C06040A" w14:textId="63D77996" w:rsidR="00764D1C" w:rsidRPr="00764D1C" w:rsidRDefault="00764D1C" w:rsidP="00764D1C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539" w:type="dxa"/>
          </w:tcPr>
          <w:p w14:paraId="2861FAA1" w14:textId="27FC7AF6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</w:tcPr>
          <w:p w14:paraId="51D8CD73" w14:textId="77777777" w:rsidR="002A1E8B" w:rsidRPr="00EB3E6A" w:rsidRDefault="002A1E8B" w:rsidP="00C14B61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054EA240" w14:textId="77777777" w:rsidR="002A1E8B" w:rsidRPr="00EB3E6A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34B33330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59BF8C48" w14:textId="77777777" w:rsidR="002A1E8B" w:rsidRPr="00EB3E6A" w:rsidRDefault="002A1E8B" w:rsidP="00C14B61">
            <w:pPr>
              <w:pStyle w:val="BodyText"/>
              <w:tabs>
                <w:tab w:val="clear" w:pos="454"/>
                <w:tab w:val="clear" w:pos="680"/>
                <w:tab w:val="left" w:pos="37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47589D0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4C34BA5E" w14:textId="77777777" w:rsidR="002A1E8B" w:rsidRPr="00EB3E6A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1DDE7EC5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7BB1FE24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766F9C38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32C8F4F9" w14:textId="77777777" w:rsidR="002A1E8B" w:rsidRPr="00EB3E6A" w:rsidRDefault="002A1E8B" w:rsidP="00C14B61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26ACC32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36288EE7" w14:textId="77777777" w:rsidR="002A1E8B" w:rsidRPr="00EB3E6A" w:rsidRDefault="002A1E8B" w:rsidP="00C14B61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CFF0D9B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6FB9DD68" w14:textId="77777777" w:rsidR="002A1E8B" w:rsidRPr="00EB3E6A" w:rsidRDefault="002A1E8B" w:rsidP="00C14B61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86FC06A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02357010" w14:textId="77777777" w:rsidR="002A1E8B" w:rsidRPr="00EB3E6A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5718C936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6CEC0DAF" w14:textId="77777777" w:rsidR="002A1E8B" w:rsidRPr="00EB3E6A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6D5E717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470F2237" w14:textId="77777777" w:rsidR="002A1E8B" w:rsidRPr="00EB3E6A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2AA06F0C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3" w:type="dxa"/>
          </w:tcPr>
          <w:p w14:paraId="67D0FBBE" w14:textId="77777777" w:rsidR="002A1E8B" w:rsidRPr="00EB3E6A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756A6CD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3249ED33" w14:textId="77777777" w:rsidR="002A1E8B" w:rsidRPr="00EB3E6A" w:rsidRDefault="002A1E8B" w:rsidP="00C14B61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91D987D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5F6FE0E1" w14:textId="77777777" w:rsidR="002A1E8B" w:rsidRPr="00EB3E6A" w:rsidRDefault="002A1E8B" w:rsidP="00C14B61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2130009" w14:textId="77777777" w:rsidR="002A1E8B" w:rsidRPr="00EB3E6A" w:rsidRDefault="002A1E8B" w:rsidP="00C14B61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E04549E" w14:textId="406CB2E3" w:rsidR="002A1E8B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179052FA" w14:textId="15893D81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85257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E214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7,147</w:t>
            </w:r>
            <w:r w:rsidRPr="0085257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3" w:type="dxa"/>
          </w:tcPr>
          <w:p w14:paraId="16CC0AA1" w14:textId="77777777" w:rsidR="002A1E8B" w:rsidRPr="00EB3E6A" w:rsidRDefault="002A1E8B" w:rsidP="00C14B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</w:tcPr>
          <w:p w14:paraId="540EED64" w14:textId="25177546" w:rsidR="002A1E8B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DFEBBF6" w14:textId="7D6540E2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C0C1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2C771C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Pr="004C0C1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161</w:t>
            </w:r>
            <w:r w:rsidRPr="004C0C1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2A1E8B" w:rsidRPr="00A30656" w14:paraId="1FC308C2" w14:textId="77777777" w:rsidTr="000A7275">
        <w:tblPrEx>
          <w:tblLook w:val="01E0" w:firstRow="1" w:lastRow="1" w:firstColumn="1" w:lastColumn="1" w:noHBand="0" w:noVBand="0"/>
        </w:tblPrEx>
        <w:trPr>
          <w:gridAfter w:val="1"/>
          <w:wAfter w:w="12" w:type="dxa"/>
        </w:trPr>
        <w:tc>
          <w:tcPr>
            <w:tcW w:w="2070" w:type="dxa"/>
            <w:vAlign w:val="bottom"/>
          </w:tcPr>
          <w:p w14:paraId="6D588A0B" w14:textId="57CA096E" w:rsidR="002A1E8B" w:rsidRDefault="002F11C5" w:rsidP="00C14B61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>ผล</w:t>
            </w:r>
            <w:r w:rsidR="002A1E8B" w:rsidRPr="00946403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ขาดทุนจากการด้อยค่าของ</w:t>
            </w:r>
            <w:r w:rsidR="002A1E8B"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>สินทรัพย์</w:t>
            </w:r>
          </w:p>
        </w:tc>
        <w:tc>
          <w:tcPr>
            <w:tcW w:w="630" w:type="dxa"/>
          </w:tcPr>
          <w:p w14:paraId="79EE5E07" w14:textId="77777777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</w:tcPr>
          <w:p w14:paraId="78B4C413" w14:textId="2DD5B0DA" w:rsidR="002A1E8B" w:rsidRPr="00EB3E6A" w:rsidRDefault="002A1E8B" w:rsidP="00C14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</w:tcPr>
          <w:p w14:paraId="49D30550" w14:textId="77777777" w:rsidR="002A1E8B" w:rsidRPr="00EB3E6A" w:rsidRDefault="002A1E8B" w:rsidP="00C14B61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3F7FA401" w14:textId="77777777" w:rsidR="002A1E8B" w:rsidRPr="00EB3E6A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1EC3A151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521069EE" w14:textId="77777777" w:rsidR="002A1E8B" w:rsidRPr="00EB3E6A" w:rsidRDefault="002A1E8B" w:rsidP="00C14B61">
            <w:pPr>
              <w:pStyle w:val="BodyText"/>
              <w:tabs>
                <w:tab w:val="clear" w:pos="454"/>
                <w:tab w:val="clear" w:pos="680"/>
                <w:tab w:val="left" w:pos="37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ABCB091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13CE941A" w14:textId="77777777" w:rsidR="002A1E8B" w:rsidRPr="00EB3E6A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771472B9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668215C5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278A1C6E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78717715" w14:textId="77777777" w:rsidR="002A1E8B" w:rsidRPr="00EB3E6A" w:rsidRDefault="002A1E8B" w:rsidP="00C14B61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3F259A4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7365A98A" w14:textId="77777777" w:rsidR="002A1E8B" w:rsidRPr="00EB3E6A" w:rsidRDefault="002A1E8B" w:rsidP="00C14B61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E25FF7B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32C6DE56" w14:textId="77777777" w:rsidR="002A1E8B" w:rsidRPr="00EB3E6A" w:rsidRDefault="002A1E8B" w:rsidP="00C14B61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24C5C1E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16769A55" w14:textId="77777777" w:rsidR="002A1E8B" w:rsidRPr="00EB3E6A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5F0B6187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52A97027" w14:textId="77777777" w:rsidR="002A1E8B" w:rsidRPr="00EB3E6A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9406887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46F6CD26" w14:textId="77777777" w:rsidR="002A1E8B" w:rsidRPr="00EB3E6A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0528F6F0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3" w:type="dxa"/>
          </w:tcPr>
          <w:p w14:paraId="0F95F748" w14:textId="77777777" w:rsidR="002A1E8B" w:rsidRPr="00EB3E6A" w:rsidRDefault="002A1E8B" w:rsidP="00C14B61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73C5170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300CE5B8" w14:textId="77777777" w:rsidR="002A1E8B" w:rsidRPr="00EB3E6A" w:rsidRDefault="002A1E8B" w:rsidP="00C14B61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9D587E0" w14:textId="77777777" w:rsidR="002A1E8B" w:rsidRPr="00EB3E6A" w:rsidRDefault="002A1E8B" w:rsidP="00C14B61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0FCA99E2" w14:textId="77777777" w:rsidR="002A1E8B" w:rsidRPr="00EB3E6A" w:rsidRDefault="002A1E8B" w:rsidP="00C14B61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A7E302A" w14:textId="77777777" w:rsidR="002A1E8B" w:rsidRPr="00EB3E6A" w:rsidRDefault="002A1E8B" w:rsidP="00C14B61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60ABCE3" w14:textId="0F66CCAC" w:rsidR="002A1E8B" w:rsidDel="000373CE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3" w:type="dxa"/>
          </w:tcPr>
          <w:p w14:paraId="64FD0D14" w14:textId="77777777" w:rsidR="002A1E8B" w:rsidRPr="00EB3E6A" w:rsidRDefault="002A1E8B" w:rsidP="00F2774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</w:tcPr>
          <w:p w14:paraId="5AEBB672" w14:textId="636DF81E" w:rsidR="002A1E8B" w:rsidRDefault="00EA44AE" w:rsidP="00EA44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(11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966F16" w:rsidRPr="00A30656" w14:paraId="2E38FD61" w14:textId="77777777" w:rsidTr="000A7275">
        <w:tblPrEx>
          <w:tblLook w:val="01E0" w:firstRow="1" w:lastRow="1" w:firstColumn="1" w:lastColumn="1" w:noHBand="0" w:noVBand="0"/>
        </w:tblPrEx>
        <w:trPr>
          <w:gridAfter w:val="1"/>
          <w:wAfter w:w="12" w:type="dxa"/>
        </w:trPr>
        <w:tc>
          <w:tcPr>
            <w:tcW w:w="2070" w:type="dxa"/>
            <w:vAlign w:val="bottom"/>
          </w:tcPr>
          <w:p w14:paraId="52DC08DB" w14:textId="7A370B30" w:rsidR="00966F16" w:rsidRPr="00B76231" w:rsidRDefault="00966F16" w:rsidP="00966F16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B7623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ส่วนแบ่งกำไรจากเงินลงทุนในบริษัทร่วมแล</w:t>
            </w: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ะ</w:t>
            </w:r>
            <w:r w:rsidRPr="00B7623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การร่วมค้าที่ใช้วิธีส่วนได้เสีย</w:t>
            </w:r>
          </w:p>
        </w:tc>
        <w:tc>
          <w:tcPr>
            <w:tcW w:w="630" w:type="dxa"/>
          </w:tcPr>
          <w:p w14:paraId="5EBC1994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</w:tcPr>
          <w:p w14:paraId="5E4C9139" w14:textId="489A33A5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</w:tcPr>
          <w:p w14:paraId="3A6C257A" w14:textId="77777777" w:rsidR="00966F16" w:rsidRPr="00EB3E6A" w:rsidRDefault="00966F16" w:rsidP="00966F16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61E69721" w14:textId="77777777" w:rsidR="00966F16" w:rsidRPr="00EB3E6A" w:rsidRDefault="00966F16" w:rsidP="00966F16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6640B6B6" w14:textId="77777777" w:rsidR="00966F16" w:rsidRPr="00EB3E6A" w:rsidRDefault="00966F16" w:rsidP="00966F16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5BAE4945" w14:textId="77777777" w:rsidR="00966F16" w:rsidRPr="00EB3E6A" w:rsidRDefault="00966F16" w:rsidP="00966F16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83DBE26" w14:textId="77777777" w:rsidR="00966F16" w:rsidRPr="00EB3E6A" w:rsidRDefault="00966F16" w:rsidP="00966F16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03B488BB" w14:textId="77777777" w:rsidR="00966F16" w:rsidRPr="00EB3E6A" w:rsidRDefault="00966F16" w:rsidP="00966F16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3FEE2801" w14:textId="77777777" w:rsidR="00966F16" w:rsidRPr="00EB3E6A" w:rsidRDefault="00966F16" w:rsidP="00966F16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2E817F70" w14:textId="77777777" w:rsidR="00966F16" w:rsidRPr="00EB3E6A" w:rsidRDefault="00966F16" w:rsidP="00966F16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902B3B2" w14:textId="77777777" w:rsidR="00966F16" w:rsidRPr="00EB3E6A" w:rsidRDefault="00966F16" w:rsidP="00966F16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37B47C7F" w14:textId="77777777" w:rsidR="00966F16" w:rsidRPr="00EB3E6A" w:rsidRDefault="00966F16" w:rsidP="00966F16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218DCE5" w14:textId="77777777" w:rsidR="00966F16" w:rsidRPr="00EB3E6A" w:rsidRDefault="00966F16" w:rsidP="00966F16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2EDEFEFB" w14:textId="77777777" w:rsidR="00966F16" w:rsidRPr="00EB3E6A" w:rsidRDefault="00966F16" w:rsidP="00966F16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BE8A918" w14:textId="77777777" w:rsidR="00966F16" w:rsidRPr="00EB3E6A" w:rsidRDefault="00966F16" w:rsidP="00966F16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67ABC340" w14:textId="77777777" w:rsidR="00966F16" w:rsidRPr="00EB3E6A" w:rsidRDefault="00966F16" w:rsidP="00966F16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36E5DAB" w14:textId="77777777" w:rsidR="00966F16" w:rsidRPr="00EB3E6A" w:rsidRDefault="00966F16" w:rsidP="00966F16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7C0C46C7" w14:textId="77777777" w:rsidR="00966F16" w:rsidRPr="00EB3E6A" w:rsidRDefault="00966F16" w:rsidP="00966F16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7E044271" w14:textId="77777777" w:rsidR="00966F16" w:rsidRPr="00EB3E6A" w:rsidRDefault="00966F16" w:rsidP="00966F16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0475D686" w14:textId="77777777" w:rsidR="00966F16" w:rsidRPr="00EB3E6A" w:rsidRDefault="00966F16" w:rsidP="00966F16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7B394B1" w14:textId="77777777" w:rsidR="00966F16" w:rsidRPr="00EB3E6A" w:rsidRDefault="00966F16" w:rsidP="00966F16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7F5C251C" w14:textId="77777777" w:rsidR="00966F16" w:rsidRPr="00EB3E6A" w:rsidRDefault="00966F16" w:rsidP="00966F16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0D08A912" w14:textId="77777777" w:rsidR="00966F16" w:rsidRPr="00EB3E6A" w:rsidRDefault="00966F16" w:rsidP="00966F16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3" w:type="dxa"/>
          </w:tcPr>
          <w:p w14:paraId="204AE1CC" w14:textId="77777777" w:rsidR="00966F16" w:rsidRPr="00EB3E6A" w:rsidRDefault="00966F16" w:rsidP="00966F16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3C502CF" w14:textId="77777777" w:rsidR="00966F16" w:rsidRPr="00EB3E6A" w:rsidRDefault="00966F16" w:rsidP="00966F16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6809A5C6" w14:textId="77777777" w:rsidR="00966F16" w:rsidRPr="00EB3E6A" w:rsidRDefault="00966F16" w:rsidP="00966F16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5299065" w14:textId="77777777" w:rsidR="00966F16" w:rsidRPr="00EB3E6A" w:rsidRDefault="00966F16" w:rsidP="00966F16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36954902" w14:textId="77777777" w:rsidR="00966F16" w:rsidRPr="00EB3E6A" w:rsidRDefault="00966F16" w:rsidP="00966F16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81EB529" w14:textId="77777777" w:rsidR="00966F16" w:rsidRPr="00EB3E6A" w:rsidRDefault="00966F16" w:rsidP="00966F16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4A67E84" w14:textId="77777777" w:rsidR="00966F16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3F740B9" w14:textId="4FC753DF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43" w:type="dxa"/>
          </w:tcPr>
          <w:p w14:paraId="1F7AF777" w14:textId="77777777" w:rsidR="00966F16" w:rsidRPr="00EB3E6A" w:rsidRDefault="00966F16" w:rsidP="00966F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</w:tcPr>
          <w:p w14:paraId="1503676A" w14:textId="77777777" w:rsidR="00966F16" w:rsidRPr="004C0C12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46B52428" w14:textId="1200BA30" w:rsidR="00966F16" w:rsidRPr="00EB3E6A" w:rsidRDefault="00C425FA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="00966F16" w:rsidRPr="004C0C1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966F16" w:rsidRPr="002C77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966F16"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66</w:t>
            </w:r>
          </w:p>
        </w:tc>
      </w:tr>
      <w:tr w:rsidR="00966F16" w:rsidRPr="00A30656" w14:paraId="09DC2242" w14:textId="77777777" w:rsidTr="000A7275">
        <w:tblPrEx>
          <w:tblLook w:val="01E0" w:firstRow="1" w:lastRow="1" w:firstColumn="1" w:lastColumn="1" w:noHBand="0" w:noVBand="0"/>
        </w:tblPrEx>
        <w:trPr>
          <w:gridAfter w:val="1"/>
          <w:wAfter w:w="12" w:type="dxa"/>
        </w:trPr>
        <w:tc>
          <w:tcPr>
            <w:tcW w:w="2070" w:type="dxa"/>
            <w:vAlign w:val="bottom"/>
          </w:tcPr>
          <w:p w14:paraId="5B5D4CD3" w14:textId="3E010947" w:rsidR="00966F16" w:rsidRPr="00DF2E12" w:rsidRDefault="00966F16" w:rsidP="00966F16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ขาดทุน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ก่อนภาษีเงินได้</w:t>
            </w:r>
          </w:p>
        </w:tc>
        <w:tc>
          <w:tcPr>
            <w:tcW w:w="630" w:type="dxa"/>
          </w:tcPr>
          <w:p w14:paraId="161C9DA8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  <w:vAlign w:val="bottom"/>
          </w:tcPr>
          <w:p w14:paraId="25592BA5" w14:textId="712E3E65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  <w:vAlign w:val="bottom"/>
          </w:tcPr>
          <w:p w14:paraId="68EC2F7B" w14:textId="77777777" w:rsidR="00966F16" w:rsidRPr="00EB3E6A" w:rsidRDefault="00966F16" w:rsidP="00966F16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vAlign w:val="bottom"/>
          </w:tcPr>
          <w:p w14:paraId="47E67A05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6FE3E0B7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1430B096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AF337BF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vAlign w:val="bottom"/>
          </w:tcPr>
          <w:p w14:paraId="4FAE5847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  <w:vAlign w:val="bottom"/>
          </w:tcPr>
          <w:p w14:paraId="6E7D76FA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vAlign w:val="bottom"/>
          </w:tcPr>
          <w:p w14:paraId="5E4A5732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64FFF519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vAlign w:val="bottom"/>
          </w:tcPr>
          <w:p w14:paraId="4A6ABB6A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BA4AA98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vAlign w:val="bottom"/>
          </w:tcPr>
          <w:p w14:paraId="7731884B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246A7D9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2BA1FA63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00F778B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6C69BF39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2FD9E299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54D6D6A1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0F4D087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5AF0B66A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F92E582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3" w:type="dxa"/>
            <w:vAlign w:val="bottom"/>
          </w:tcPr>
          <w:p w14:paraId="217BA6BD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FB85377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vAlign w:val="bottom"/>
          </w:tcPr>
          <w:p w14:paraId="7D66B58C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84FBA56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55AC6675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1E381F3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FFD3340" w14:textId="7569F3FA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Pr="00C44E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E2141C">
              <w:rPr>
                <w:rFonts w:asciiTheme="majorBidi" w:hAnsiTheme="majorBidi" w:cstheme="majorBidi"/>
                <w:sz w:val="19"/>
                <w:szCs w:val="19"/>
              </w:rPr>
              <w:t>8,513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243" w:type="dxa"/>
          </w:tcPr>
          <w:p w14:paraId="4FA3EE46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top w:val="single" w:sz="4" w:space="0" w:color="auto"/>
            </w:tcBorders>
          </w:tcPr>
          <w:p w14:paraId="5EF8CCF8" w14:textId="12AC48C6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C0C12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</w:rPr>
              <w:t>22</w:t>
            </w:r>
            <w:r w:rsidRPr="002C771C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44E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2C771C">
              <w:rPr>
                <w:rFonts w:asciiTheme="majorBidi" w:hAnsiTheme="majorBidi" w:cstheme="majorBidi"/>
                <w:sz w:val="19"/>
                <w:szCs w:val="19"/>
              </w:rPr>
              <w:t>98</w:t>
            </w:r>
            <w:r w:rsidRPr="004C0C12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</w:tr>
      <w:tr w:rsidR="00966F16" w:rsidRPr="00A30656" w14:paraId="085E0D7A" w14:textId="77777777" w:rsidTr="000A7275">
        <w:tblPrEx>
          <w:tblLook w:val="01E0" w:firstRow="1" w:lastRow="1" w:firstColumn="1" w:lastColumn="1" w:noHBand="0" w:noVBand="0"/>
        </w:tblPrEx>
        <w:trPr>
          <w:gridAfter w:val="1"/>
          <w:wAfter w:w="12" w:type="dxa"/>
        </w:trPr>
        <w:tc>
          <w:tcPr>
            <w:tcW w:w="2070" w:type="dxa"/>
            <w:vAlign w:val="bottom"/>
          </w:tcPr>
          <w:p w14:paraId="5D1B017C" w14:textId="65AAA3BD" w:rsidR="00966F16" w:rsidRPr="00DF2E12" w:rsidRDefault="00966F16" w:rsidP="00966F16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รายได้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ภาษีเงินได้</w:t>
            </w:r>
          </w:p>
        </w:tc>
        <w:tc>
          <w:tcPr>
            <w:tcW w:w="630" w:type="dxa"/>
          </w:tcPr>
          <w:p w14:paraId="39A20DF2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  <w:vAlign w:val="bottom"/>
          </w:tcPr>
          <w:p w14:paraId="7014E522" w14:textId="62D8FE56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  <w:vAlign w:val="bottom"/>
          </w:tcPr>
          <w:p w14:paraId="6CA7498D" w14:textId="77777777" w:rsidR="00966F16" w:rsidRPr="00EB3E6A" w:rsidRDefault="00966F16" w:rsidP="00966F16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68BD9E55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D700350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5D3BE522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DD237B8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64B07D09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61B9B163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2BD70B1E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73D243CE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648021BB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29AF25B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2D50445B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B5B32D8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74BA75DC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048809E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687B0570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528C83EF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73AE5764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25B82EE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0BBA91A5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0F722EBA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3" w:type="dxa"/>
          </w:tcPr>
          <w:p w14:paraId="2A77607E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0BD7E94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40ADC9D2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6245B8C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1BD8F708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D89BA55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7BE3335" w14:textId="432C8E90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44ED6">
              <w:rPr>
                <w:rFonts w:asciiTheme="majorBidi" w:hAnsiTheme="majorBidi" w:cstheme="majorBidi"/>
                <w:sz w:val="19"/>
                <w:szCs w:val="19"/>
              </w:rPr>
              <w:t>66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243" w:type="dxa"/>
          </w:tcPr>
          <w:p w14:paraId="36BF5A7C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bottom w:val="single" w:sz="4" w:space="0" w:color="auto"/>
            </w:tcBorders>
          </w:tcPr>
          <w:p w14:paraId="65FF25E7" w14:textId="58C835AE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44ED6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Pr="004C0C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44ED6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</w:rPr>
              <w:t>22</w:t>
            </w:r>
          </w:p>
        </w:tc>
      </w:tr>
      <w:tr w:rsidR="00966F16" w:rsidRPr="00A30656" w14:paraId="4B3D0A8C" w14:textId="77777777" w:rsidTr="000A7275">
        <w:tblPrEx>
          <w:tblLook w:val="01E0" w:firstRow="1" w:lastRow="1" w:firstColumn="1" w:lastColumn="1" w:noHBand="0" w:noVBand="0"/>
        </w:tblPrEx>
        <w:trPr>
          <w:gridAfter w:val="1"/>
          <w:wAfter w:w="12" w:type="dxa"/>
        </w:trPr>
        <w:tc>
          <w:tcPr>
            <w:tcW w:w="2070" w:type="dxa"/>
            <w:vAlign w:val="bottom"/>
          </w:tcPr>
          <w:p w14:paraId="57AFD0C9" w14:textId="71104864" w:rsidR="00966F16" w:rsidRPr="00F2774B" w:rsidRDefault="00966F16" w:rsidP="00966F16">
            <w:pPr>
              <w:pStyle w:val="NoSpacing"/>
              <w:tabs>
                <w:tab w:val="clear" w:pos="227"/>
                <w:tab w:val="clear" w:pos="1871"/>
                <w:tab w:val="left" w:pos="16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ขาดทุนสำหรับงวดจาก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การดำเนินงานต่อเนื่อง </w:t>
            </w:r>
          </w:p>
        </w:tc>
        <w:tc>
          <w:tcPr>
            <w:tcW w:w="630" w:type="dxa"/>
          </w:tcPr>
          <w:p w14:paraId="3F60F7BA" w14:textId="77777777" w:rsidR="003D1ADC" w:rsidRDefault="003D1ADC" w:rsidP="003D1ADC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  <w:p w14:paraId="5DDC7382" w14:textId="3E867A09" w:rsidR="00966F16" w:rsidRPr="003D1ADC" w:rsidRDefault="00966F16" w:rsidP="003D1ADC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  <w:vAlign w:val="bottom"/>
          </w:tcPr>
          <w:p w14:paraId="0EE99A8C" w14:textId="18FDDB8D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  <w:vAlign w:val="bottom"/>
          </w:tcPr>
          <w:p w14:paraId="32DA9313" w14:textId="77777777" w:rsidR="00966F16" w:rsidRPr="00EB3E6A" w:rsidRDefault="00966F16" w:rsidP="00966F16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06490BCF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3B56B7C0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08D41965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BDEE699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41414A2F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00C7B54F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08834F13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07D484C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514B5A05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2C9622C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12C806CE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EB9D7FE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5A9FE5DE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3425123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622F7D3C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52E4589D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1D285581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F6500DE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50DF17AB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199BDEDA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3" w:type="dxa"/>
          </w:tcPr>
          <w:p w14:paraId="0BC121F9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B40F998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56B3EF2B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FEB323E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0CF34467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B93C8A8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3FAC0CF" w14:textId="6ED14D7B" w:rsidR="00966F16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1F85B970" w14:textId="60B24524" w:rsidR="00966F16" w:rsidRPr="00F2774B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2774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E2141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0.848</w:t>
            </w:r>
            <w:r w:rsidRPr="00F2774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3" w:type="dxa"/>
          </w:tcPr>
          <w:p w14:paraId="6827C072" w14:textId="77777777" w:rsidR="00966F16" w:rsidRPr="00F2774B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top w:val="single" w:sz="4" w:space="0" w:color="auto"/>
            </w:tcBorders>
          </w:tcPr>
          <w:p w14:paraId="59F29FA5" w14:textId="6E9664F7" w:rsidR="00966F16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580ECF8C" w14:textId="2305C1C6" w:rsidR="00966F16" w:rsidRPr="00F2774B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Pr="00C44ED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966F16" w:rsidRPr="008F16B0" w14:paraId="31290C2A" w14:textId="77777777" w:rsidTr="000A7275">
        <w:tblPrEx>
          <w:tblLook w:val="01E0" w:firstRow="1" w:lastRow="1" w:firstColumn="1" w:lastColumn="1" w:noHBand="0" w:noVBand="0"/>
        </w:tblPrEx>
        <w:trPr>
          <w:gridAfter w:val="1"/>
          <w:wAfter w:w="12" w:type="dxa"/>
        </w:trPr>
        <w:tc>
          <w:tcPr>
            <w:tcW w:w="2070" w:type="dxa"/>
            <w:vAlign w:val="bottom"/>
          </w:tcPr>
          <w:p w14:paraId="39FB0F08" w14:textId="42C6E817" w:rsidR="00966F16" w:rsidRPr="00F2774B" w:rsidRDefault="00966F16" w:rsidP="00966F16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2774B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ขาดทุนสำหรับ</w:t>
            </w:r>
            <w:r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 xml:space="preserve">งวดจากการดำเนินงานที่ยกเลิก </w:t>
            </w:r>
            <w:r>
              <w:rPr>
                <w:rFonts w:asciiTheme="majorBidi" w:hAnsiTheme="majorBidi"/>
                <w:color w:val="000000"/>
                <w:sz w:val="19"/>
                <w:szCs w:val="19"/>
              </w:rPr>
              <w:t>-</w:t>
            </w:r>
            <w:r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 xml:space="preserve"> สุทธิจากภาษี</w:t>
            </w:r>
          </w:p>
        </w:tc>
        <w:tc>
          <w:tcPr>
            <w:tcW w:w="630" w:type="dxa"/>
          </w:tcPr>
          <w:p w14:paraId="5891969D" w14:textId="77777777" w:rsidR="00966F16" w:rsidRPr="002A1E8B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  <w:p w14:paraId="0310425A" w14:textId="4D6D0C26" w:rsidR="00966F16" w:rsidRPr="002A1E8B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2A1E8B"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  <w:t>11</w:t>
            </w:r>
          </w:p>
        </w:tc>
        <w:tc>
          <w:tcPr>
            <w:tcW w:w="539" w:type="dxa"/>
            <w:vAlign w:val="bottom"/>
          </w:tcPr>
          <w:p w14:paraId="6F7C80A4" w14:textId="6D482069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  <w:vAlign w:val="bottom"/>
          </w:tcPr>
          <w:p w14:paraId="16601282" w14:textId="77777777" w:rsidR="00966F16" w:rsidRPr="00EB3E6A" w:rsidRDefault="00966F16" w:rsidP="00966F16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7EB2D3AC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2D6F7482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27D55EFE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FA9FFDA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77C93645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7D33DA5E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494D382A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2709261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23AC5507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546B374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245F2EAD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28E6BE6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5CCE5A94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375BBB3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06AEBD5D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78A34BA9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2B9A790C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0229581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29CE4F08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6ABA9F39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3" w:type="dxa"/>
          </w:tcPr>
          <w:p w14:paraId="147B4C30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926984A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38AD3A55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8A3947C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66844F6E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7CE82EDC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</w:tcPr>
          <w:p w14:paraId="6E053655" w14:textId="77777777" w:rsidR="00966F16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725AB072" w14:textId="3357F9F7" w:rsidR="00966F16" w:rsidRPr="00F2774B" w:rsidRDefault="00E2141C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(106,529)</w:t>
            </w:r>
          </w:p>
        </w:tc>
        <w:tc>
          <w:tcPr>
            <w:tcW w:w="243" w:type="dxa"/>
          </w:tcPr>
          <w:p w14:paraId="1C2FEF71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bottom w:val="double" w:sz="4" w:space="0" w:color="auto"/>
            </w:tcBorders>
          </w:tcPr>
          <w:p w14:paraId="3D0AA82B" w14:textId="77777777" w:rsidR="00966F16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7601766C" w14:textId="4A4F58FC" w:rsidR="00966F16" w:rsidRPr="00F2774B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C425FA" w:rsidRPr="00C425FA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44ED6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0945EC" w:rsidRPr="000945EC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Pr="00C44ED6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</w:tr>
      <w:tr w:rsidR="00966F16" w:rsidRPr="00A30656" w14:paraId="5939A528" w14:textId="77777777" w:rsidTr="000A7275">
        <w:tblPrEx>
          <w:tblLook w:val="01E0" w:firstRow="1" w:lastRow="1" w:firstColumn="1" w:lastColumn="1" w:noHBand="0" w:noVBand="0"/>
        </w:tblPrEx>
        <w:trPr>
          <w:gridAfter w:val="1"/>
          <w:wAfter w:w="12" w:type="dxa"/>
        </w:trPr>
        <w:tc>
          <w:tcPr>
            <w:tcW w:w="2070" w:type="dxa"/>
            <w:vAlign w:val="bottom"/>
          </w:tcPr>
          <w:p w14:paraId="1B37ACC8" w14:textId="3103E855" w:rsidR="00966F16" w:rsidRPr="008A4A35" w:rsidRDefault="00966F16" w:rsidP="00966F16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ขาดทุน</w:t>
            </w:r>
            <w:r w:rsidRPr="00212ED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สำหรับงวด</w:t>
            </w:r>
          </w:p>
        </w:tc>
        <w:tc>
          <w:tcPr>
            <w:tcW w:w="630" w:type="dxa"/>
          </w:tcPr>
          <w:p w14:paraId="7BD03BB1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  <w:vAlign w:val="bottom"/>
          </w:tcPr>
          <w:p w14:paraId="41EC359F" w14:textId="21CE20E2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  <w:vAlign w:val="bottom"/>
          </w:tcPr>
          <w:p w14:paraId="1DD1DABF" w14:textId="77777777" w:rsidR="00966F16" w:rsidRPr="00EB3E6A" w:rsidRDefault="00966F16" w:rsidP="00966F16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16C19DE4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1CD2F8C4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649E2EDF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3791FA5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78BFAF5D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6CB78C5A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5890456A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1C3E2ED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42E57BC2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8C99D43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69A300BC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D600DA1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58F7B174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15F926C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3A810690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02E5872D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3A7F7A0D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77A211D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33551E97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63836484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3" w:type="dxa"/>
          </w:tcPr>
          <w:p w14:paraId="42B3F7BE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D33FB0F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1E33296C" w14:textId="3B56166B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BC8C5D7" w14:textId="77777777" w:rsidR="00966F16" w:rsidRPr="00EB3E6A" w:rsidRDefault="00966F16" w:rsidP="00966F1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505A8606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3BD46182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DAD7D16" w14:textId="1202C04E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(</w:t>
            </w:r>
            <w:r w:rsidRPr="00C44ED6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11</w:t>
            </w:r>
            <w:r w:rsidR="003D1ADC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,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3</w:t>
            </w:r>
            <w:r w:rsidR="003D1ADC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7</w:t>
            </w:r>
            <w:r w:rsidRPr="00C44ED6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243" w:type="dxa"/>
          </w:tcPr>
          <w:p w14:paraId="63A48C0F" w14:textId="77777777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9DF7D6" w14:textId="053CE9AF" w:rsidR="00966F16" w:rsidRPr="00EB3E6A" w:rsidRDefault="00966F16" w:rsidP="00966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4C0C1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(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</w:t>
            </w:r>
            <w:r w:rsidRPr="00C44ED6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16</w:t>
            </w:r>
            <w:r w:rsidRPr="004C0C1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,</w:t>
            </w:r>
            <w:r w:rsidRPr="002C771C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8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0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</w:t>
            </w:r>
            <w:r w:rsidRPr="004C0C1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)</w:t>
            </w:r>
          </w:p>
        </w:tc>
      </w:tr>
    </w:tbl>
    <w:p w14:paraId="59F59493" w14:textId="4CFADE26" w:rsidR="00A72734" w:rsidRPr="00A30656" w:rsidRDefault="00A72734" w:rsidP="008F5515">
      <w:pPr>
        <w:rPr>
          <w:rFonts w:ascii="Angsana New" w:hAnsi="Angsana New"/>
          <w:sz w:val="29"/>
          <w:szCs w:val="29"/>
          <w:cs/>
        </w:rPr>
        <w:sectPr w:rsidR="00A72734" w:rsidRPr="00A30656" w:rsidSect="0095740D">
          <w:headerReference w:type="default" r:id="rId16"/>
          <w:pgSz w:w="16834" w:h="11909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p w14:paraId="3872C388" w14:textId="3FB89BDB" w:rsidR="006D7E95" w:rsidRDefault="006D7E95" w:rsidP="005E75C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9" w:name="_Hlk101883478"/>
      <w:bookmarkStart w:id="10" w:name="OLE_LINK4"/>
      <w:r w:rsidRPr="006D7E95">
        <w:rPr>
          <w:rFonts w:ascii="Angsana New" w:hAnsi="Angsana New"/>
          <w:bCs/>
          <w:sz w:val="30"/>
          <w:szCs w:val="30"/>
          <w:cs/>
        </w:rPr>
        <w:lastRenderedPageBreak/>
        <w:t>การดำเนินงานที่ยกเลิก</w:t>
      </w:r>
    </w:p>
    <w:p w14:paraId="5542C0B4" w14:textId="77777777" w:rsidR="006D7E95" w:rsidRPr="000945EC" w:rsidRDefault="006D7E95" w:rsidP="006D7E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CDF84E9" w14:textId="77777777" w:rsidR="00BE6E75" w:rsidRPr="00164201" w:rsidRDefault="00BE6E75" w:rsidP="00BE6E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64201">
        <w:rPr>
          <w:rFonts w:ascii="Angsana New" w:hAnsi="Angsana New"/>
          <w:i/>
          <w:iCs/>
          <w:sz w:val="30"/>
          <w:szCs w:val="30"/>
          <w:cs/>
        </w:rPr>
        <w:t>นโยบายการบัญชีที่สำคัญ</w:t>
      </w:r>
    </w:p>
    <w:p w14:paraId="771A6BB2" w14:textId="49CBB45D" w:rsidR="00BE6E75" w:rsidRPr="00F2774B" w:rsidRDefault="00BE6E75" w:rsidP="00BE6E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774B">
        <w:rPr>
          <w:rFonts w:ascii="Angsana New" w:hAnsi="Angsana New"/>
          <w:sz w:val="30"/>
          <w:szCs w:val="30"/>
          <w:cs/>
        </w:rPr>
        <w:t>การดำเนินงาน</w:t>
      </w:r>
      <w:r w:rsidR="00D27AFF">
        <w:rPr>
          <w:rFonts w:ascii="Angsana New" w:hAnsi="Angsana New"/>
          <w:sz w:val="30"/>
          <w:szCs w:val="30"/>
        </w:rPr>
        <w:tab/>
      </w:r>
      <w:r w:rsidRPr="00F2774B">
        <w:rPr>
          <w:rFonts w:ascii="Angsana New" w:hAnsi="Angsana New"/>
          <w:sz w:val="30"/>
          <w:szCs w:val="30"/>
          <w:cs/>
        </w:rPr>
        <w:t>ที่ยกเลิกเป็นส่วนประกอบของธุรกิจของกลุ่มบริษัท เป็นสายงานธุรกิจที่สำคัญที่ยกเลิกหรือถือไว้เพื่อขาย โดยจัดประเภทเป็นการดำเนินงานที่ยกเลิกเมื่อมีการขาย หรือเมื่อเข้าเงื่อนไขของการถือไว้เพื่อขาย แล้วแต่เวลาใดจะเกิดขึ้นก่อน  เมื่อมีการจัดประเภทเป็นการดำเนินงานที่ยกเลิก 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p w14:paraId="7A790361" w14:textId="77777777" w:rsidR="00BE6E75" w:rsidRPr="000945EC" w:rsidRDefault="00BE6E75" w:rsidP="006D7E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7CE7ABA7" w14:textId="77777777" w:rsidR="006D7E95" w:rsidRPr="00F2774B" w:rsidRDefault="006D7E95" w:rsidP="006D7E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2774B">
        <w:rPr>
          <w:rFonts w:ascii="Angsana New" w:hAnsi="Angsana New"/>
          <w:i/>
          <w:iCs/>
          <w:sz w:val="30"/>
          <w:szCs w:val="30"/>
          <w:cs/>
        </w:rPr>
        <w:t>การทำสัญญาซื้อขายหุ้นของบริษัท สแกน แอดวานซ์ เพาเวอร์ จำกัด ("</w:t>
      </w:r>
      <w:r w:rsidRPr="00F2774B">
        <w:rPr>
          <w:rFonts w:ascii="Angsana New" w:hAnsi="Angsana New"/>
          <w:i/>
          <w:iCs/>
          <w:sz w:val="30"/>
          <w:szCs w:val="30"/>
        </w:rPr>
        <w:t>SAP")</w:t>
      </w:r>
    </w:p>
    <w:p w14:paraId="16304F4F" w14:textId="2CE51B20" w:rsidR="002E1CB8" w:rsidRPr="00074479" w:rsidRDefault="006D7E95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2774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44ED6" w:rsidRPr="00C44ED6">
        <w:rPr>
          <w:rFonts w:ascii="Angsana New" w:hAnsi="Angsana New"/>
          <w:sz w:val="30"/>
          <w:szCs w:val="30"/>
        </w:rPr>
        <w:t>4</w:t>
      </w:r>
      <w:r w:rsidRPr="00F2774B">
        <w:rPr>
          <w:rFonts w:ascii="Angsana New" w:hAnsi="Angsana New"/>
          <w:sz w:val="30"/>
          <w:szCs w:val="30"/>
        </w:rPr>
        <w:t xml:space="preserve"> </w:t>
      </w:r>
      <w:r w:rsidRPr="00F2774B">
        <w:rPr>
          <w:rFonts w:ascii="Angsana New" w:hAnsi="Angsana New"/>
          <w:sz w:val="30"/>
          <w:szCs w:val="30"/>
          <w:cs/>
        </w:rPr>
        <w:t xml:space="preserve">กรกฎาคม </w:t>
      </w:r>
      <w:r w:rsidR="000945EC" w:rsidRPr="000945EC">
        <w:rPr>
          <w:rFonts w:ascii="Angsana New" w:hAnsi="Angsana New"/>
          <w:sz w:val="30"/>
          <w:szCs w:val="30"/>
        </w:rPr>
        <w:t>25</w:t>
      </w:r>
      <w:r w:rsidR="00C44ED6" w:rsidRPr="00C44ED6">
        <w:rPr>
          <w:rFonts w:ascii="Angsana New" w:hAnsi="Angsana New"/>
          <w:sz w:val="30"/>
          <w:szCs w:val="30"/>
        </w:rPr>
        <w:t>6</w:t>
      </w:r>
      <w:r w:rsidR="002C771C" w:rsidRPr="002C771C">
        <w:rPr>
          <w:rFonts w:ascii="Angsana New" w:hAnsi="Angsana New"/>
          <w:sz w:val="30"/>
          <w:szCs w:val="30"/>
        </w:rPr>
        <w:t>8</w:t>
      </w:r>
      <w:r w:rsidRPr="00F2774B">
        <w:rPr>
          <w:rFonts w:ascii="Angsana New" w:hAnsi="Angsana New"/>
          <w:sz w:val="30"/>
          <w:szCs w:val="30"/>
        </w:rPr>
        <w:t xml:space="preserve"> </w:t>
      </w:r>
      <w:r w:rsidRPr="00F2774B">
        <w:rPr>
          <w:rFonts w:ascii="Angsana New" w:hAnsi="Angsana New"/>
          <w:sz w:val="30"/>
          <w:szCs w:val="30"/>
          <w:cs/>
        </w:rPr>
        <w:t>ที่ประชุมคณะกรรมการบริษัทมีมติอนุมัติเรื่องการทำสัญญาซื้อขายหุ้นของ</w:t>
      </w:r>
      <w:r w:rsidRPr="00F2774B">
        <w:rPr>
          <w:rFonts w:ascii="Angsana New" w:hAnsi="Angsana New"/>
          <w:sz w:val="30"/>
          <w:szCs w:val="30"/>
        </w:rPr>
        <w:t xml:space="preserve">                      </w:t>
      </w:r>
      <w:r w:rsidRPr="00F2774B">
        <w:rPr>
          <w:rFonts w:ascii="Angsana New" w:hAnsi="Angsana New"/>
          <w:sz w:val="30"/>
          <w:szCs w:val="30"/>
          <w:cs/>
        </w:rPr>
        <w:t>บริษัท สแกน แอดวานซ์ เพาเวอร์ จำกัด (“</w:t>
      </w:r>
      <w:r w:rsidRPr="00F2774B">
        <w:rPr>
          <w:rFonts w:ascii="Angsana New" w:hAnsi="Angsana New"/>
          <w:sz w:val="30"/>
          <w:szCs w:val="30"/>
        </w:rPr>
        <w:t xml:space="preserve">SAP”) </w:t>
      </w:r>
      <w:r w:rsidRPr="00F2774B">
        <w:rPr>
          <w:rFonts w:ascii="Angsana New" w:hAnsi="Angsana New"/>
          <w:sz w:val="30"/>
          <w:szCs w:val="30"/>
          <w:cs/>
        </w:rPr>
        <w:t>บริษัทย่อยทางอ้อมในกลุ่มบริษัท ซึ่งถือหุ้นโดย</w:t>
      </w:r>
      <w:r w:rsidRPr="00F2774B">
        <w:rPr>
          <w:rFonts w:ascii="Angsana New" w:hAnsi="Angsana New"/>
          <w:sz w:val="30"/>
          <w:szCs w:val="30"/>
        </w:rPr>
        <w:t xml:space="preserve">                            </w:t>
      </w:r>
      <w:r w:rsidRPr="00F2774B">
        <w:rPr>
          <w:rFonts w:ascii="Angsana New" w:hAnsi="Angsana New"/>
          <w:sz w:val="30"/>
          <w:szCs w:val="30"/>
          <w:cs/>
        </w:rPr>
        <w:t>บริษัท คอนโทร์โน จำกัด (“</w:t>
      </w:r>
      <w:r w:rsidRPr="00F2774B">
        <w:rPr>
          <w:rFonts w:ascii="Angsana New" w:hAnsi="Angsana New"/>
          <w:sz w:val="30"/>
          <w:szCs w:val="30"/>
        </w:rPr>
        <w:t xml:space="preserve">CCL”) </w:t>
      </w:r>
      <w:r w:rsidRPr="00F2774B">
        <w:rPr>
          <w:rFonts w:ascii="Angsana New" w:hAnsi="Angsana New"/>
          <w:sz w:val="30"/>
          <w:szCs w:val="30"/>
          <w:cs/>
        </w:rPr>
        <w:t>บริษัทย่อยทางตรงในกลุ่มบริษัท ออกไปในสัดส่วนร้อยล</w:t>
      </w:r>
      <w:r w:rsidRPr="000945EC">
        <w:rPr>
          <w:rFonts w:ascii="Angsana New" w:hAnsi="Angsana New"/>
          <w:sz w:val="30"/>
          <w:szCs w:val="30"/>
          <w:cs/>
        </w:rPr>
        <w:t xml:space="preserve">ะ </w:t>
      </w:r>
      <w:r w:rsidR="00C44ED6" w:rsidRPr="000945EC">
        <w:rPr>
          <w:rFonts w:ascii="Angsana New" w:hAnsi="Angsana New"/>
          <w:sz w:val="30"/>
          <w:szCs w:val="30"/>
        </w:rPr>
        <w:t>6</w:t>
      </w:r>
      <w:r w:rsidR="00831AE2" w:rsidRPr="000945EC">
        <w:rPr>
          <w:rFonts w:ascii="Angsana New" w:hAnsi="Angsana New"/>
          <w:sz w:val="30"/>
          <w:szCs w:val="30"/>
        </w:rPr>
        <w:t>9</w:t>
      </w:r>
      <w:r w:rsidRPr="00F2774B">
        <w:rPr>
          <w:rFonts w:ascii="Angsana New" w:hAnsi="Angsana New"/>
          <w:sz w:val="30"/>
          <w:szCs w:val="30"/>
        </w:rPr>
        <w:t xml:space="preserve"> </w:t>
      </w:r>
      <w:r w:rsidRPr="00F2774B">
        <w:rPr>
          <w:rFonts w:ascii="Angsana New" w:hAnsi="Angsana New"/>
          <w:sz w:val="30"/>
          <w:szCs w:val="30"/>
          <w:cs/>
        </w:rPr>
        <w:t xml:space="preserve">มูลค่ารวมไม่เกิน </w:t>
      </w:r>
      <w:r w:rsidR="00C44ED6" w:rsidRPr="00C44ED6">
        <w:rPr>
          <w:rFonts w:ascii="Angsana New" w:hAnsi="Angsana New"/>
          <w:sz w:val="30"/>
          <w:szCs w:val="30"/>
        </w:rPr>
        <w:t>14</w:t>
      </w:r>
      <w:r w:rsidR="000945EC" w:rsidRPr="000945EC">
        <w:rPr>
          <w:rFonts w:ascii="Angsana New" w:hAnsi="Angsana New"/>
          <w:sz w:val="30"/>
          <w:szCs w:val="30"/>
        </w:rPr>
        <w:t>5</w:t>
      </w:r>
      <w:r w:rsidRPr="00F2774B">
        <w:rPr>
          <w:rFonts w:ascii="Angsana New" w:hAnsi="Angsana New"/>
          <w:sz w:val="30"/>
          <w:szCs w:val="30"/>
        </w:rPr>
        <w:t>.</w:t>
      </w:r>
      <w:r w:rsidR="002C771C" w:rsidRPr="002C771C">
        <w:rPr>
          <w:rFonts w:ascii="Angsana New" w:hAnsi="Angsana New"/>
          <w:sz w:val="30"/>
          <w:szCs w:val="30"/>
        </w:rPr>
        <w:t>8</w:t>
      </w:r>
      <w:r w:rsidR="00C425FA" w:rsidRPr="00C425FA">
        <w:rPr>
          <w:rFonts w:ascii="Angsana New" w:hAnsi="Angsana New"/>
          <w:sz w:val="30"/>
          <w:szCs w:val="30"/>
        </w:rPr>
        <w:t>0</w:t>
      </w:r>
      <w:r w:rsidRPr="00F2774B">
        <w:rPr>
          <w:rFonts w:ascii="Angsana New" w:hAnsi="Angsana New"/>
          <w:sz w:val="30"/>
          <w:szCs w:val="30"/>
        </w:rPr>
        <w:t xml:space="preserve"> </w:t>
      </w:r>
      <w:r w:rsidRPr="00F2774B">
        <w:rPr>
          <w:rFonts w:ascii="Angsana New" w:hAnsi="Angsana New"/>
          <w:sz w:val="30"/>
          <w:szCs w:val="30"/>
          <w:cs/>
        </w:rPr>
        <w:t>ล้าน</w:t>
      </w:r>
      <w:r w:rsidRPr="00074479">
        <w:rPr>
          <w:rFonts w:ascii="Angsana New" w:hAnsi="Angsana New"/>
          <w:sz w:val="30"/>
          <w:szCs w:val="30"/>
          <w:cs/>
        </w:rPr>
        <w:t xml:space="preserve">บาท ให้แก่กิจการที่ไม่เกี่ยวข้องกัน </w:t>
      </w:r>
      <w:r w:rsidR="00EE457E" w:rsidRPr="00074479">
        <w:rPr>
          <w:rFonts w:ascii="Angsana New" w:hAnsi="Angsana New" w:hint="cs"/>
          <w:sz w:val="30"/>
          <w:szCs w:val="30"/>
          <w:cs/>
        </w:rPr>
        <w:t>ต่อมาใน</w:t>
      </w:r>
      <w:r w:rsidRPr="00074479">
        <w:rPr>
          <w:rFonts w:ascii="Angsana New" w:hAnsi="Angsana New"/>
          <w:sz w:val="30"/>
          <w:szCs w:val="30"/>
          <w:cs/>
        </w:rPr>
        <w:t xml:space="preserve">วันที่ </w:t>
      </w:r>
      <w:r w:rsidR="00C44ED6" w:rsidRPr="00074479">
        <w:rPr>
          <w:rFonts w:ascii="Angsana New" w:hAnsi="Angsana New"/>
          <w:sz w:val="30"/>
          <w:szCs w:val="30"/>
        </w:rPr>
        <w:t>14</w:t>
      </w:r>
      <w:r w:rsidRPr="00074479">
        <w:rPr>
          <w:rFonts w:ascii="Angsana New" w:hAnsi="Angsana New"/>
          <w:sz w:val="30"/>
          <w:szCs w:val="30"/>
        </w:rPr>
        <w:t xml:space="preserve"> </w:t>
      </w:r>
      <w:r w:rsidRPr="00074479">
        <w:rPr>
          <w:rFonts w:ascii="Angsana New" w:hAnsi="Angsana New"/>
          <w:sz w:val="30"/>
          <w:szCs w:val="30"/>
          <w:cs/>
        </w:rPr>
        <w:t xml:space="preserve">กรกฎาคม </w:t>
      </w:r>
      <w:r w:rsidR="000945EC" w:rsidRPr="00074479">
        <w:rPr>
          <w:rFonts w:ascii="Angsana New" w:hAnsi="Angsana New"/>
          <w:sz w:val="30"/>
          <w:szCs w:val="30"/>
        </w:rPr>
        <w:t>25</w:t>
      </w:r>
      <w:r w:rsidR="00C44ED6" w:rsidRPr="00074479">
        <w:rPr>
          <w:rFonts w:ascii="Angsana New" w:hAnsi="Angsana New"/>
          <w:sz w:val="30"/>
          <w:szCs w:val="30"/>
        </w:rPr>
        <w:t>6</w:t>
      </w:r>
      <w:r w:rsidR="002C771C" w:rsidRPr="00074479">
        <w:rPr>
          <w:rFonts w:ascii="Angsana New" w:hAnsi="Angsana New"/>
          <w:sz w:val="30"/>
          <w:szCs w:val="30"/>
        </w:rPr>
        <w:t>8</w:t>
      </w:r>
      <w:r w:rsidRPr="00074479">
        <w:rPr>
          <w:rFonts w:ascii="Angsana New" w:hAnsi="Angsana New"/>
          <w:sz w:val="30"/>
          <w:szCs w:val="30"/>
        </w:rPr>
        <w:t xml:space="preserve"> </w:t>
      </w:r>
      <w:r w:rsidRPr="00074479">
        <w:rPr>
          <w:rFonts w:ascii="Angsana New" w:hAnsi="Angsana New"/>
          <w:sz w:val="30"/>
          <w:szCs w:val="30"/>
          <w:cs/>
        </w:rPr>
        <w:t>บริษัทได้ลงนามสัญญาซื้อขายหุ้น</w:t>
      </w:r>
      <w:r w:rsidR="00753DBD" w:rsidRPr="00074479">
        <w:rPr>
          <w:rFonts w:ascii="Angsana New" w:hAnsi="Angsana New"/>
          <w:sz w:val="30"/>
          <w:szCs w:val="30"/>
        </w:rPr>
        <w:t xml:space="preserve"> SAP </w:t>
      </w:r>
      <w:r w:rsidRPr="00074479">
        <w:rPr>
          <w:rFonts w:ascii="Angsana New" w:hAnsi="Angsana New"/>
          <w:sz w:val="30"/>
          <w:szCs w:val="30"/>
          <w:cs/>
        </w:rPr>
        <w:t>เรียบร้อยแล้ว</w:t>
      </w:r>
      <w:r w:rsidRPr="00074479">
        <w:rPr>
          <w:rFonts w:ascii="Angsana New" w:hAnsi="Angsana New"/>
          <w:sz w:val="30"/>
          <w:szCs w:val="30"/>
        </w:rPr>
        <w:t xml:space="preserve"> </w:t>
      </w:r>
      <w:r w:rsidR="002C4988" w:rsidRPr="00074479">
        <w:rPr>
          <w:rFonts w:ascii="Angsana New" w:hAnsi="Angsana New" w:hint="cs"/>
          <w:sz w:val="30"/>
          <w:szCs w:val="30"/>
          <w:cs/>
        </w:rPr>
        <w:t>โดย</w:t>
      </w:r>
      <w:r w:rsidR="00662A33" w:rsidRPr="00074479">
        <w:rPr>
          <w:rFonts w:ascii="Angsana New" w:hAnsi="Angsana New" w:hint="cs"/>
          <w:sz w:val="30"/>
          <w:szCs w:val="30"/>
          <w:cs/>
        </w:rPr>
        <w:t>ปัจจุบันกลุ่มบริษัทอยู่ระหว่างการปฏิบัติตามเงื่อนไขเบื้องต้น</w:t>
      </w:r>
      <w:r w:rsidR="00662A33" w:rsidRPr="00074479">
        <w:rPr>
          <w:rFonts w:ascii="Angsana New" w:hAnsi="Angsana New"/>
          <w:sz w:val="30"/>
          <w:szCs w:val="30"/>
        </w:rPr>
        <w:t xml:space="preserve"> (“Conditions precedent”) </w:t>
      </w:r>
      <w:r w:rsidR="00662A33" w:rsidRPr="00074479">
        <w:rPr>
          <w:rFonts w:ascii="Angsana New" w:hAnsi="Angsana New" w:hint="cs"/>
          <w:sz w:val="30"/>
          <w:szCs w:val="30"/>
          <w:cs/>
        </w:rPr>
        <w:t>ตาม</w:t>
      </w:r>
      <w:r w:rsidR="00BB3EB2" w:rsidRPr="00074479">
        <w:rPr>
          <w:rFonts w:ascii="Angsana New" w:hAnsi="Angsana New" w:hint="cs"/>
          <w:sz w:val="30"/>
          <w:szCs w:val="30"/>
          <w:cs/>
        </w:rPr>
        <w:t>ที่</w:t>
      </w:r>
      <w:r w:rsidR="00A13B29" w:rsidRPr="00074479">
        <w:rPr>
          <w:rFonts w:ascii="Angsana New" w:hAnsi="Angsana New" w:hint="cs"/>
          <w:sz w:val="30"/>
          <w:szCs w:val="30"/>
          <w:cs/>
        </w:rPr>
        <w:t>กำหนดใน</w:t>
      </w:r>
      <w:r w:rsidR="00662A33" w:rsidRPr="00074479">
        <w:rPr>
          <w:rFonts w:ascii="Angsana New" w:hAnsi="Angsana New" w:hint="cs"/>
          <w:sz w:val="30"/>
          <w:szCs w:val="30"/>
          <w:cs/>
        </w:rPr>
        <w:t>สัญญาซื้อขายหุ้น</w:t>
      </w:r>
      <w:r w:rsidR="00A13B29" w:rsidRPr="00074479">
        <w:rPr>
          <w:rFonts w:ascii="Angsana New" w:hAnsi="Angsana New" w:hint="cs"/>
          <w:sz w:val="30"/>
          <w:szCs w:val="30"/>
          <w:cs/>
        </w:rPr>
        <w:t>ก่อนการดำเนิน</w:t>
      </w:r>
      <w:r w:rsidR="00F9736B" w:rsidRPr="00074479">
        <w:rPr>
          <w:rFonts w:ascii="Angsana New" w:hAnsi="Angsana New" w:hint="cs"/>
          <w:sz w:val="30"/>
          <w:szCs w:val="30"/>
          <w:cs/>
        </w:rPr>
        <w:t>ซื้อ</w:t>
      </w:r>
      <w:r w:rsidR="003571F5" w:rsidRPr="00074479">
        <w:rPr>
          <w:rFonts w:ascii="Angsana New" w:hAnsi="Angsana New" w:hint="cs"/>
          <w:sz w:val="30"/>
          <w:szCs w:val="30"/>
          <w:cs/>
        </w:rPr>
        <w:t>ขายหุ้นในขั้นตอนสุดท้าย</w:t>
      </w:r>
    </w:p>
    <w:p w14:paraId="65C3FA87" w14:textId="77777777" w:rsidR="000E0BFD" w:rsidRPr="00074479" w:rsidRDefault="000E0BFD" w:rsidP="000E0BFD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EB125F2" w14:textId="41F0CC45" w:rsidR="006D7E95" w:rsidRPr="00074479" w:rsidRDefault="006D7E95" w:rsidP="002E1CB8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4479">
        <w:rPr>
          <w:rFonts w:ascii="Angsana New" w:hAnsi="Angsana New"/>
          <w:sz w:val="30"/>
          <w:szCs w:val="30"/>
          <w:cs/>
        </w:rPr>
        <w:t xml:space="preserve">วันที่ </w:t>
      </w:r>
      <w:r w:rsidR="00C425FA" w:rsidRPr="00C425FA">
        <w:rPr>
          <w:rFonts w:ascii="Angsana New" w:hAnsi="Angsana New"/>
          <w:sz w:val="30"/>
          <w:szCs w:val="30"/>
        </w:rPr>
        <w:t>30</w:t>
      </w:r>
      <w:r w:rsidRPr="00074479">
        <w:rPr>
          <w:rFonts w:ascii="Angsana New" w:hAnsi="Angsana New"/>
          <w:sz w:val="30"/>
          <w:szCs w:val="30"/>
        </w:rPr>
        <w:t xml:space="preserve"> </w:t>
      </w:r>
      <w:r w:rsidRPr="00074479">
        <w:rPr>
          <w:rFonts w:ascii="Angsana New" w:hAnsi="Angsana New"/>
          <w:sz w:val="30"/>
          <w:szCs w:val="30"/>
          <w:cs/>
        </w:rPr>
        <w:t xml:space="preserve">กันยายน </w:t>
      </w:r>
      <w:r w:rsidR="000945EC" w:rsidRPr="00074479">
        <w:rPr>
          <w:rFonts w:ascii="Angsana New" w:hAnsi="Angsana New"/>
          <w:sz w:val="30"/>
          <w:szCs w:val="30"/>
        </w:rPr>
        <w:t>25</w:t>
      </w:r>
      <w:r w:rsidR="00C44ED6" w:rsidRPr="00074479">
        <w:rPr>
          <w:rFonts w:ascii="Angsana New" w:hAnsi="Angsana New"/>
          <w:sz w:val="30"/>
          <w:szCs w:val="30"/>
        </w:rPr>
        <w:t>6</w:t>
      </w:r>
      <w:r w:rsidR="002C771C" w:rsidRPr="00074479">
        <w:rPr>
          <w:rFonts w:ascii="Angsana New" w:hAnsi="Angsana New"/>
          <w:sz w:val="30"/>
          <w:szCs w:val="30"/>
        </w:rPr>
        <w:t>8</w:t>
      </w:r>
      <w:r w:rsidRPr="00074479">
        <w:rPr>
          <w:rFonts w:ascii="Angsana New" w:hAnsi="Angsana New"/>
          <w:sz w:val="30"/>
          <w:szCs w:val="30"/>
        </w:rPr>
        <w:t xml:space="preserve"> </w:t>
      </w:r>
      <w:r w:rsidRPr="00074479">
        <w:rPr>
          <w:rFonts w:ascii="Angsana New" w:hAnsi="Angsana New"/>
          <w:sz w:val="30"/>
          <w:szCs w:val="30"/>
          <w:cs/>
        </w:rPr>
        <w:t>ฝ่ายบริหารของบริษัทฯ ได้ประเมินและเห็นว่ามีความเป็นไปได้ค่อนข้างแน่นอนที่สัญญาจะมีผลสมบูรณ์</w:t>
      </w:r>
      <w:r w:rsidR="00FC6FB2" w:rsidRPr="00074479">
        <w:rPr>
          <w:rFonts w:ascii="Angsana New" w:hAnsi="Angsana New" w:hint="cs"/>
          <w:sz w:val="30"/>
          <w:szCs w:val="30"/>
          <w:cs/>
        </w:rPr>
        <w:t>ภายในระยะเวลา</w:t>
      </w:r>
      <w:r w:rsidR="00FC6FB2" w:rsidRPr="00074479">
        <w:rPr>
          <w:rFonts w:ascii="Angsana New" w:hAnsi="Angsana New"/>
          <w:sz w:val="30"/>
          <w:szCs w:val="30"/>
        </w:rPr>
        <w:t xml:space="preserve"> 1</w:t>
      </w:r>
      <w:r w:rsidR="00FC6FB2" w:rsidRPr="00074479">
        <w:rPr>
          <w:rFonts w:ascii="Angsana New" w:hAnsi="Angsana New" w:hint="cs"/>
          <w:sz w:val="30"/>
          <w:szCs w:val="30"/>
          <w:cs/>
        </w:rPr>
        <w:t xml:space="preserve"> ปี</w:t>
      </w:r>
      <w:r w:rsidRPr="00074479">
        <w:rPr>
          <w:rFonts w:ascii="Angsana New" w:hAnsi="Angsana New"/>
          <w:sz w:val="30"/>
          <w:szCs w:val="30"/>
          <w:cs/>
        </w:rPr>
        <w:t xml:space="preserve"> ดังนั้น บริษัทจึงได้จัดประเภท</w:t>
      </w:r>
      <w:r w:rsidR="00D3665C" w:rsidRPr="00074479">
        <w:rPr>
          <w:rFonts w:ascii="Angsana New" w:hAnsi="Angsana New" w:hint="cs"/>
          <w:sz w:val="30"/>
          <w:szCs w:val="30"/>
          <w:cs/>
        </w:rPr>
        <w:t>กลุ่ม</w:t>
      </w:r>
      <w:r w:rsidRPr="00074479">
        <w:rPr>
          <w:rFonts w:ascii="Angsana New" w:hAnsi="Angsana New"/>
          <w:sz w:val="30"/>
          <w:szCs w:val="30"/>
          <w:cs/>
        </w:rPr>
        <w:t>สินทรัพย์และ</w:t>
      </w:r>
      <w:r w:rsidR="00D3665C" w:rsidRPr="00074479">
        <w:rPr>
          <w:rFonts w:ascii="Angsana New" w:hAnsi="Angsana New" w:hint="cs"/>
          <w:sz w:val="30"/>
          <w:szCs w:val="30"/>
          <w:cs/>
        </w:rPr>
        <w:t>กลุ่ม</w:t>
      </w:r>
      <w:r w:rsidRPr="00074479">
        <w:rPr>
          <w:rFonts w:ascii="Angsana New" w:hAnsi="Angsana New"/>
          <w:sz w:val="30"/>
          <w:szCs w:val="30"/>
          <w:cs/>
        </w:rPr>
        <w:t>หนี้สินที่เกี่ยวข้องเป็นสินทรัพย์และหนี้สินที่</w:t>
      </w:r>
      <w:r w:rsidR="00D3665C" w:rsidRPr="00074479">
        <w:rPr>
          <w:rFonts w:ascii="Angsana New" w:hAnsi="Angsana New" w:hint="cs"/>
          <w:sz w:val="30"/>
          <w:szCs w:val="30"/>
          <w:cs/>
        </w:rPr>
        <w:t>ถือไว้เ</w:t>
      </w:r>
      <w:r w:rsidR="00243D5A" w:rsidRPr="00074479">
        <w:rPr>
          <w:rFonts w:ascii="Angsana New" w:hAnsi="Angsana New" w:hint="cs"/>
          <w:sz w:val="30"/>
          <w:szCs w:val="30"/>
          <w:cs/>
        </w:rPr>
        <w:t>พื่</w:t>
      </w:r>
      <w:r w:rsidR="00D3665C" w:rsidRPr="00074479">
        <w:rPr>
          <w:rFonts w:ascii="Angsana New" w:hAnsi="Angsana New" w:hint="cs"/>
          <w:sz w:val="30"/>
          <w:szCs w:val="30"/>
          <w:cs/>
        </w:rPr>
        <w:t>อขาย</w:t>
      </w:r>
      <w:r w:rsidRPr="00074479">
        <w:rPr>
          <w:rFonts w:ascii="Angsana New" w:hAnsi="Angsana New"/>
          <w:sz w:val="30"/>
          <w:szCs w:val="30"/>
          <w:cs/>
        </w:rPr>
        <w:t>อยู่ใน</w:t>
      </w:r>
      <w:r w:rsidR="000945EC" w:rsidRPr="00074479">
        <w:rPr>
          <w:rFonts w:ascii="Angsana New" w:hAnsi="Angsana New" w:hint="cs"/>
          <w:sz w:val="30"/>
          <w:szCs w:val="30"/>
          <w:cs/>
        </w:rPr>
        <w:t>งบ</w:t>
      </w:r>
      <w:r w:rsidRPr="00074479">
        <w:rPr>
          <w:rFonts w:ascii="Angsana New" w:hAnsi="Angsana New"/>
          <w:sz w:val="30"/>
          <w:szCs w:val="30"/>
          <w:cs/>
        </w:rPr>
        <w:t>แสดงฐานะการเงินรวมและวัดมูลค่าสินทรัพย์และหนี้สินที่เกี่ยวข้องด้วยจำนวนที่</w:t>
      </w:r>
      <w:r w:rsidR="000945EC" w:rsidRPr="00074479">
        <w:rPr>
          <w:rFonts w:ascii="Angsana New" w:hAnsi="Angsana New" w:hint="cs"/>
          <w:sz w:val="30"/>
          <w:szCs w:val="30"/>
          <w:cs/>
        </w:rPr>
        <w:t>ต่ำกว่าระหว่าง</w:t>
      </w:r>
      <w:r w:rsidRPr="00074479">
        <w:rPr>
          <w:rFonts w:ascii="Angsana New" w:hAnsi="Angsana New"/>
          <w:sz w:val="30"/>
          <w:szCs w:val="30"/>
          <w:cs/>
        </w:rPr>
        <w:t>มูลค่าตามบัญชี</w:t>
      </w:r>
      <w:r w:rsidR="000945EC" w:rsidRPr="00074479">
        <w:rPr>
          <w:rFonts w:ascii="Angsana New" w:hAnsi="Angsana New" w:hint="cs"/>
          <w:sz w:val="30"/>
          <w:szCs w:val="30"/>
          <w:cs/>
        </w:rPr>
        <w:t>กับ</w:t>
      </w:r>
      <w:r w:rsidRPr="00074479">
        <w:rPr>
          <w:rFonts w:ascii="Angsana New" w:hAnsi="Angsana New"/>
          <w:sz w:val="30"/>
          <w:szCs w:val="30"/>
          <w:cs/>
        </w:rPr>
        <w:t>มูลค่ายุติธรรม หักต้นทุนในการขาย</w:t>
      </w:r>
      <w:r w:rsidR="00E70FEE">
        <w:rPr>
          <w:rFonts w:ascii="Angsana New" w:hAnsi="Angsana New"/>
          <w:sz w:val="30"/>
          <w:szCs w:val="30"/>
        </w:rPr>
        <w:t xml:space="preserve"> </w:t>
      </w:r>
      <w:r w:rsidR="00E70FEE" w:rsidRPr="00E70FEE">
        <w:rPr>
          <w:rFonts w:ascii="Angsana New" w:hAnsi="Angsana New"/>
          <w:sz w:val="30"/>
          <w:szCs w:val="30"/>
          <w:cs/>
        </w:rPr>
        <w:t>โดยมีผลขาดทุนและค่าเผื่อ</w:t>
      </w:r>
      <w:r w:rsidR="00843ABC">
        <w:rPr>
          <w:rFonts w:ascii="Angsana New" w:hAnsi="Angsana New" w:hint="cs"/>
          <w:sz w:val="30"/>
          <w:szCs w:val="30"/>
          <w:cs/>
        </w:rPr>
        <w:t>ผลขาดทุน</w:t>
      </w:r>
      <w:r w:rsidR="00E70FEE" w:rsidRPr="00E70FEE">
        <w:rPr>
          <w:rFonts w:ascii="Angsana New" w:hAnsi="Angsana New"/>
          <w:sz w:val="30"/>
          <w:szCs w:val="30"/>
          <w:cs/>
        </w:rPr>
        <w:t>จากการ</w:t>
      </w:r>
      <w:r w:rsidR="007A3D14">
        <w:rPr>
          <w:rFonts w:ascii="Angsana New" w:hAnsi="Angsana New" w:hint="cs"/>
          <w:sz w:val="30"/>
          <w:szCs w:val="30"/>
          <w:cs/>
        </w:rPr>
        <w:t>ลดมูลค่า</w:t>
      </w:r>
      <w:r w:rsidR="00E70FEE" w:rsidRPr="00E70FEE">
        <w:rPr>
          <w:rFonts w:ascii="Angsana New" w:hAnsi="Angsana New"/>
          <w:sz w:val="30"/>
          <w:szCs w:val="30"/>
          <w:cs/>
        </w:rPr>
        <w:t>ของกลุ่มสินทรัพย์ดังกล่าวจำนวน</w:t>
      </w:r>
      <w:r w:rsidR="00E70FEE" w:rsidRPr="00E70FEE">
        <w:rPr>
          <w:rFonts w:ascii="Angsana New" w:hAnsi="Angsana New"/>
          <w:sz w:val="30"/>
          <w:szCs w:val="30"/>
        </w:rPr>
        <w:t xml:space="preserve"> 110.42</w:t>
      </w:r>
      <w:r w:rsidR="00E70FEE" w:rsidRPr="00E70FEE">
        <w:rPr>
          <w:rFonts w:ascii="Angsana New" w:hAnsi="Angsana New"/>
          <w:sz w:val="30"/>
          <w:szCs w:val="30"/>
          <w:cs/>
        </w:rPr>
        <w:t xml:space="preserve"> ล้านบาท ซึ่งรับรู้อยู่ในส่วนของการดำเนินงานที่ยกเลิกของงวดไตรมาส</w:t>
      </w:r>
      <w:r w:rsidR="00E70FEE" w:rsidRPr="00E70FEE">
        <w:rPr>
          <w:rFonts w:ascii="Angsana New" w:hAnsi="Angsana New"/>
          <w:sz w:val="30"/>
          <w:szCs w:val="30"/>
        </w:rPr>
        <w:t xml:space="preserve"> 3</w:t>
      </w:r>
      <w:r w:rsidR="00E70FEE" w:rsidRPr="00E70FEE">
        <w:rPr>
          <w:rFonts w:ascii="Angsana New" w:hAnsi="Angsana New"/>
          <w:sz w:val="30"/>
          <w:szCs w:val="30"/>
          <w:cs/>
        </w:rPr>
        <w:t xml:space="preserve"> ของปี</w:t>
      </w:r>
      <w:r w:rsidR="00E70FEE" w:rsidRPr="00E70FEE">
        <w:rPr>
          <w:rFonts w:ascii="Angsana New" w:hAnsi="Angsana New"/>
          <w:sz w:val="30"/>
          <w:szCs w:val="30"/>
        </w:rPr>
        <w:t xml:space="preserve"> 2568</w:t>
      </w:r>
      <w:r w:rsidR="00E70FEE">
        <w:rPr>
          <w:rFonts w:ascii="Angsana New" w:hAnsi="Angsana New"/>
          <w:sz w:val="30"/>
          <w:szCs w:val="30"/>
        </w:rPr>
        <w:t xml:space="preserve">      </w:t>
      </w:r>
    </w:p>
    <w:p w14:paraId="4D098D8E" w14:textId="77777777" w:rsidR="006D7E95" w:rsidRPr="00074479" w:rsidRDefault="006D7E95" w:rsidP="006D7E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0"/>
          <w:szCs w:val="20"/>
        </w:rPr>
      </w:pPr>
    </w:p>
    <w:p w14:paraId="7B101369" w14:textId="576FB880" w:rsidR="001D7659" w:rsidRDefault="00E70FEE" w:rsidP="001D7659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245C">
        <w:rPr>
          <w:rFonts w:ascii="Angsana New" w:hAnsi="Angsana New"/>
          <w:sz w:val="30"/>
          <w:szCs w:val="30"/>
        </w:rPr>
        <w:t xml:space="preserve">SAP </w:t>
      </w:r>
      <w:r w:rsidRPr="003A245C">
        <w:rPr>
          <w:rFonts w:ascii="Angsana New" w:hAnsi="Angsana New"/>
          <w:sz w:val="30"/>
          <w:szCs w:val="30"/>
          <w:cs/>
        </w:rPr>
        <w:t>มีธุรกิจออกแบบและติดตั้งระบบไฟฟ้าบนหลังคา (</w:t>
      </w:r>
      <w:r w:rsidRPr="003A245C">
        <w:rPr>
          <w:rFonts w:ascii="Angsana New" w:hAnsi="Angsana New"/>
          <w:sz w:val="30"/>
          <w:szCs w:val="30"/>
        </w:rPr>
        <w:t xml:space="preserve">Solar rooftop) </w:t>
      </w:r>
      <w:r w:rsidRPr="003A245C">
        <w:rPr>
          <w:rFonts w:ascii="Angsana New" w:hAnsi="Angsana New"/>
          <w:sz w:val="30"/>
          <w:szCs w:val="30"/>
          <w:cs/>
        </w:rPr>
        <w:t>ซึ่งเป็นตัวแทนของสายธุรกิจหลักที่แยกออกจากกันโดยชัดเจนที่เคยรวมแสดงอยู่ในส่วนงานที่</w:t>
      </w:r>
      <w:r w:rsidRPr="003A245C">
        <w:rPr>
          <w:rFonts w:ascii="Angsana New" w:hAnsi="Angsana New"/>
          <w:sz w:val="30"/>
          <w:szCs w:val="30"/>
        </w:rPr>
        <w:t xml:space="preserve"> 3</w:t>
      </w:r>
      <w:r w:rsidRPr="003A245C">
        <w:rPr>
          <w:rFonts w:ascii="Angsana New" w:hAnsi="Angsana New"/>
          <w:sz w:val="30"/>
          <w:szCs w:val="30"/>
          <w:cs/>
        </w:rPr>
        <w:t xml:space="preserve"> ธุรกิจพลังงานหมุนเวียน ก่อนการจัดประเภท เป็นการดำเนินงานที่ยกเลิก</w:t>
      </w:r>
      <w:r w:rsidRPr="00E70FEE">
        <w:rPr>
          <w:rFonts w:ascii="Angsana New" w:hAnsi="Angsana New"/>
          <w:sz w:val="30"/>
          <w:szCs w:val="30"/>
          <w:cs/>
        </w:rPr>
        <w:t xml:space="preserve"> โดยมี</w:t>
      </w:r>
      <w:r w:rsidR="006D7E95" w:rsidRPr="00074479">
        <w:rPr>
          <w:rFonts w:ascii="Angsana New" w:hAnsi="Angsana New"/>
          <w:sz w:val="30"/>
          <w:szCs w:val="30"/>
          <w:cs/>
        </w:rPr>
        <w:t>กำไร</w:t>
      </w:r>
      <w:r w:rsidR="002A1E8B" w:rsidRPr="00074479">
        <w:rPr>
          <w:rFonts w:ascii="Angsana New" w:hAnsi="Angsana New"/>
          <w:sz w:val="30"/>
          <w:szCs w:val="30"/>
        </w:rPr>
        <w:t xml:space="preserve"> (</w:t>
      </w:r>
      <w:r w:rsidR="002A1E8B" w:rsidRPr="00074479">
        <w:rPr>
          <w:rFonts w:ascii="Angsana New" w:hAnsi="Angsana New" w:hint="cs"/>
          <w:sz w:val="30"/>
          <w:szCs w:val="30"/>
          <w:cs/>
        </w:rPr>
        <w:t xml:space="preserve">ขาดทุน) </w:t>
      </w:r>
      <w:r w:rsidR="006D7E95" w:rsidRPr="00074479">
        <w:rPr>
          <w:rFonts w:ascii="Angsana New" w:hAnsi="Angsana New"/>
          <w:sz w:val="30"/>
          <w:szCs w:val="30"/>
          <w:cs/>
        </w:rPr>
        <w:t>จากการดำเนินงานที่ยกเลิกในงบกำไรขาดทุน</w:t>
      </w:r>
      <w:r w:rsidRPr="00E70FEE">
        <w:rPr>
          <w:rFonts w:ascii="Angsana New" w:hAnsi="Angsana New"/>
          <w:sz w:val="30"/>
          <w:szCs w:val="30"/>
          <w:cs/>
        </w:rPr>
        <w:t>เบ็ดเสร็จ</w:t>
      </w:r>
      <w:r w:rsidR="006D7E95" w:rsidRPr="00074479">
        <w:rPr>
          <w:rFonts w:ascii="Angsana New" w:hAnsi="Angsana New"/>
          <w:sz w:val="30"/>
          <w:szCs w:val="30"/>
          <w:cs/>
        </w:rPr>
        <w:t xml:space="preserve">รวมสำหรับงวดสามเดือนและเก้าเดือนสิ้นสุดวันที่ </w:t>
      </w:r>
      <w:r w:rsidR="00C425FA" w:rsidRPr="00C425FA">
        <w:rPr>
          <w:rFonts w:ascii="Angsana New" w:hAnsi="Angsana New"/>
          <w:sz w:val="30"/>
          <w:szCs w:val="30"/>
        </w:rPr>
        <w:t>30</w:t>
      </w:r>
      <w:r w:rsidR="006D7E95" w:rsidRPr="00074479">
        <w:rPr>
          <w:rFonts w:ascii="Angsana New" w:hAnsi="Angsana New"/>
          <w:sz w:val="30"/>
          <w:szCs w:val="30"/>
        </w:rPr>
        <w:t xml:space="preserve"> </w:t>
      </w:r>
      <w:r w:rsidR="006D7E95" w:rsidRPr="00074479">
        <w:rPr>
          <w:rFonts w:ascii="Angsana New" w:hAnsi="Angsana New"/>
          <w:sz w:val="30"/>
          <w:szCs w:val="30"/>
          <w:cs/>
        </w:rPr>
        <w:t xml:space="preserve">กันยายน </w:t>
      </w:r>
      <w:r w:rsidR="000945EC" w:rsidRPr="00074479">
        <w:rPr>
          <w:rFonts w:ascii="Angsana New" w:hAnsi="Angsana New"/>
          <w:sz w:val="30"/>
          <w:szCs w:val="30"/>
        </w:rPr>
        <w:t>25</w:t>
      </w:r>
      <w:r w:rsidR="00C44ED6" w:rsidRPr="00074479">
        <w:rPr>
          <w:rFonts w:ascii="Angsana New" w:hAnsi="Angsana New"/>
          <w:sz w:val="30"/>
          <w:szCs w:val="30"/>
        </w:rPr>
        <w:t>6</w:t>
      </w:r>
      <w:r w:rsidR="002C771C" w:rsidRPr="00074479">
        <w:rPr>
          <w:rFonts w:ascii="Angsana New" w:hAnsi="Angsana New"/>
          <w:sz w:val="30"/>
          <w:szCs w:val="30"/>
        </w:rPr>
        <w:t>8</w:t>
      </w:r>
      <w:r w:rsidR="006D7E95" w:rsidRPr="00074479">
        <w:rPr>
          <w:rFonts w:ascii="Angsana New" w:hAnsi="Angsana New"/>
          <w:sz w:val="30"/>
          <w:szCs w:val="30"/>
        </w:rPr>
        <w:t xml:space="preserve"> </w:t>
      </w:r>
      <w:r w:rsidR="006D7E95" w:rsidRPr="00074479">
        <w:rPr>
          <w:rFonts w:ascii="Angsana New" w:hAnsi="Angsana New"/>
          <w:sz w:val="30"/>
          <w:szCs w:val="30"/>
          <w:cs/>
        </w:rPr>
        <w:t xml:space="preserve">และ </w:t>
      </w:r>
      <w:r w:rsidR="000945EC" w:rsidRPr="00074479">
        <w:rPr>
          <w:rFonts w:ascii="Angsana New" w:hAnsi="Angsana New"/>
          <w:sz w:val="30"/>
          <w:szCs w:val="30"/>
        </w:rPr>
        <w:t>25</w:t>
      </w:r>
      <w:r w:rsidR="00C44ED6" w:rsidRPr="00074479">
        <w:rPr>
          <w:rFonts w:ascii="Angsana New" w:hAnsi="Angsana New"/>
          <w:sz w:val="30"/>
          <w:szCs w:val="30"/>
        </w:rPr>
        <w:t>67</w:t>
      </w:r>
      <w:r w:rsidR="00662A33" w:rsidRPr="00074479">
        <w:rPr>
          <w:rFonts w:ascii="Angsana New" w:hAnsi="Angsana New" w:hint="cs"/>
          <w:sz w:val="30"/>
          <w:szCs w:val="30"/>
          <w:cs/>
        </w:rPr>
        <w:t xml:space="preserve"> </w:t>
      </w:r>
      <w:r w:rsidR="006D7E95" w:rsidRPr="00F2774B">
        <w:rPr>
          <w:rFonts w:ascii="Angsana New" w:hAnsi="Angsana New"/>
          <w:sz w:val="30"/>
          <w:szCs w:val="30"/>
          <w:cs/>
        </w:rPr>
        <w:t>มีรายละเอียดดังต่อไปนี้</w:t>
      </w:r>
    </w:p>
    <w:p w14:paraId="025C1A84" w14:textId="56F11DC6" w:rsidR="001D7659" w:rsidRDefault="001D7659" w:rsidP="001D7659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180"/>
        <w:gridCol w:w="1170"/>
        <w:gridCol w:w="180"/>
        <w:gridCol w:w="1170"/>
        <w:gridCol w:w="180"/>
        <w:gridCol w:w="1170"/>
      </w:tblGrid>
      <w:tr w:rsidR="00BE6E75" w:rsidRPr="00095C51" w14:paraId="6310760B" w14:textId="77777777" w:rsidTr="00831AE2">
        <w:trPr>
          <w:cantSplit/>
          <w:trHeight w:val="308"/>
          <w:tblHeader/>
        </w:trPr>
        <w:tc>
          <w:tcPr>
            <w:tcW w:w="4050" w:type="dxa"/>
            <w:vAlign w:val="bottom"/>
            <w:hideMark/>
          </w:tcPr>
          <w:p w14:paraId="37BEAE78" w14:textId="77777777" w:rsidR="00BE6E75" w:rsidRPr="0039086C" w:rsidRDefault="00BE6E75" w:rsidP="001D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100" w:afterAutospacing="1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39086C">
              <w:rPr>
                <w:rFonts w:ascii="Angsana New" w:hAnsi="Angsana New"/>
                <w:bCs/>
                <w:sz w:val="30"/>
                <w:szCs w:val="30"/>
                <w:cs/>
                <w:lang w:val="en-GB" w:bidi="ar-SA"/>
              </w:rPr>
              <w:lastRenderedPageBreak/>
              <w:br w:type="page"/>
            </w:r>
            <w:r w:rsidRPr="0039086C">
              <w:rPr>
                <w:rFonts w:ascii="Times New Roman" w:hAnsi="Times New Roman"/>
                <w:sz w:val="30"/>
                <w:szCs w:val="30"/>
                <w:lang w:val="en-GB" w:bidi="ar-SA"/>
              </w:rPr>
              <w:br w:type="column"/>
            </w:r>
          </w:p>
        </w:tc>
        <w:tc>
          <w:tcPr>
            <w:tcW w:w="5310" w:type="dxa"/>
            <w:gridSpan w:val="7"/>
            <w:vAlign w:val="bottom"/>
          </w:tcPr>
          <w:p w14:paraId="2937F721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73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39086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งบการเงินรวม </w:t>
            </w:r>
          </w:p>
        </w:tc>
      </w:tr>
      <w:tr w:rsidR="00BE6E75" w:rsidRPr="00095C51" w14:paraId="443519C3" w14:textId="77777777" w:rsidTr="00831AE2">
        <w:trPr>
          <w:cantSplit/>
          <w:trHeight w:val="263"/>
          <w:tblHeader/>
        </w:trPr>
        <w:tc>
          <w:tcPr>
            <w:tcW w:w="4050" w:type="dxa"/>
            <w:vAlign w:val="bottom"/>
          </w:tcPr>
          <w:p w14:paraId="098D61A9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FE845D2" w14:textId="77777777" w:rsidR="00BE6E75" w:rsidRPr="002B2A3E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2A3E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5CCB5052" w14:textId="61A9A2C4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2A3E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C425FA" w:rsidRPr="00C425FA">
              <w:rPr>
                <w:rFonts w:ascii="Angsana New" w:hAnsi="Angsana New"/>
                <w:sz w:val="30"/>
                <w:szCs w:val="30"/>
              </w:rPr>
              <w:t>30</w:t>
            </w:r>
            <w:r w:rsidRPr="002B2A3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7ED53B1E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549EC3A" w14:textId="77777777" w:rsidR="00BE6E75" w:rsidRPr="002B2A3E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2A3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2B2A3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0FF85081" w14:textId="0746576E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2A3E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C425FA" w:rsidRPr="00C425FA">
              <w:rPr>
                <w:rFonts w:ascii="Angsana New" w:hAnsi="Angsana New"/>
                <w:sz w:val="30"/>
                <w:szCs w:val="30"/>
              </w:rPr>
              <w:t>30</w:t>
            </w:r>
            <w:r w:rsidRPr="002B2A3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BE6E75" w:rsidRPr="00095C51" w14:paraId="5B3E847C" w14:textId="77777777" w:rsidTr="00831AE2">
        <w:trPr>
          <w:cantSplit/>
          <w:tblHeader/>
        </w:trPr>
        <w:tc>
          <w:tcPr>
            <w:tcW w:w="4050" w:type="dxa"/>
            <w:vAlign w:val="bottom"/>
          </w:tcPr>
          <w:p w14:paraId="442A30D2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219FC01B" w14:textId="22C6B574" w:rsidR="00BE6E75" w:rsidRPr="0039086C" w:rsidRDefault="000945EC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945EC">
              <w:rPr>
                <w:rFonts w:ascii="Angsana New" w:hAnsi="Angsana New"/>
                <w:sz w:val="30"/>
                <w:szCs w:val="30"/>
              </w:rPr>
              <w:t>25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6</w:t>
            </w:r>
            <w:r w:rsidR="002C771C" w:rsidRPr="002C771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0899A128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8C82ABD" w14:textId="7C19B76F" w:rsidR="00BE6E75" w:rsidRPr="0039086C" w:rsidRDefault="000945EC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945EC">
              <w:rPr>
                <w:rFonts w:ascii="Angsana New" w:hAnsi="Angsana New"/>
                <w:sz w:val="30"/>
                <w:szCs w:val="30"/>
              </w:rPr>
              <w:t>25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80" w:type="dxa"/>
          </w:tcPr>
          <w:p w14:paraId="021C58C6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4865BAE" w14:textId="4EAD07B1" w:rsidR="00BE6E75" w:rsidRPr="0039086C" w:rsidRDefault="000945EC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5EC">
              <w:rPr>
                <w:rFonts w:ascii="Angsana New" w:hAnsi="Angsana New"/>
                <w:sz w:val="30"/>
                <w:szCs w:val="30"/>
              </w:rPr>
              <w:t>25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6</w:t>
            </w:r>
            <w:r w:rsidR="002C771C" w:rsidRPr="002C771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0177DB17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E1CA04C" w14:textId="0D2FC685" w:rsidR="00BE6E75" w:rsidRPr="0039086C" w:rsidRDefault="000945EC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945EC">
              <w:rPr>
                <w:rFonts w:ascii="Angsana New" w:hAnsi="Angsana New"/>
                <w:sz w:val="30"/>
                <w:szCs w:val="30"/>
              </w:rPr>
              <w:t>25</w:t>
            </w:r>
            <w:r w:rsidR="00C44ED6" w:rsidRPr="00C44ED6"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BE6E75" w:rsidRPr="00095C51" w14:paraId="4DDAD3A6" w14:textId="77777777" w:rsidTr="00831AE2">
        <w:trPr>
          <w:cantSplit/>
          <w:tblHeader/>
        </w:trPr>
        <w:tc>
          <w:tcPr>
            <w:tcW w:w="4050" w:type="dxa"/>
            <w:vAlign w:val="bottom"/>
            <w:hideMark/>
          </w:tcPr>
          <w:p w14:paraId="086D7E9D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14:paraId="6B9F0049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39086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39086C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39086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BE6E75" w:rsidRPr="00095C51" w14:paraId="2EE01BE5" w14:textId="77777777" w:rsidTr="00831AE2">
        <w:trPr>
          <w:cantSplit/>
        </w:trPr>
        <w:tc>
          <w:tcPr>
            <w:tcW w:w="4050" w:type="dxa"/>
          </w:tcPr>
          <w:p w14:paraId="0A1329C5" w14:textId="77777777" w:rsidR="00BE6E75" w:rsidRPr="00F2774B" w:rsidRDefault="00BE6E75" w:rsidP="00F2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</w:tcPr>
          <w:p w14:paraId="1C361BF2" w14:textId="77777777" w:rsidR="00BE6E75" w:rsidRPr="00DA2964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DAE14A" w14:textId="77777777" w:rsidR="00BE6E75" w:rsidRPr="00DA2964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201AD93" w14:textId="77777777" w:rsidR="00BE6E75" w:rsidRPr="00DA2964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  <w:tab w:val="left" w:pos="10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6CA424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3E1B45A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04D09ED1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2695B4B" w14:textId="77777777" w:rsidR="00BE6E75" w:rsidRPr="00AA7F81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1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6E75" w:rsidRPr="00095C51" w14:paraId="3B73FD2B" w14:textId="77777777" w:rsidTr="00831AE2">
        <w:trPr>
          <w:cantSplit/>
        </w:trPr>
        <w:tc>
          <w:tcPr>
            <w:tcW w:w="4050" w:type="dxa"/>
          </w:tcPr>
          <w:p w14:paraId="669AFD40" w14:textId="28CE41F8" w:rsidR="00BE6E75" w:rsidRPr="0059173F" w:rsidRDefault="00BE6E75" w:rsidP="00F2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17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62F27104" w14:textId="2624C6DB" w:rsidR="00BE6E75" w:rsidRPr="002F0F74" w:rsidRDefault="00C44ED6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C425FA" w:rsidRPr="00C425F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  <w:r w:rsidR="00BE6E75" w:rsidRPr="002F0F7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0945EC" w:rsidRPr="000945E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52</w:t>
            </w:r>
            <w:r w:rsidRPr="00C44ED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09E68E75" w14:textId="77777777" w:rsidR="00BE6E75" w:rsidRPr="002F0F74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CF3D679" w14:textId="150E90A2" w:rsidR="00BE6E75" w:rsidRPr="002F0F74" w:rsidRDefault="00C44ED6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  <w:tab w:val="left" w:pos="10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BE6E75" w:rsidRPr="002F0F7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2C771C" w:rsidRPr="002C771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</w:t>
            </w:r>
            <w:r w:rsidRPr="00C44ED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  <w:r w:rsidR="00C425FA" w:rsidRPr="00C425F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6177D418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D108B8A" w14:textId="31A7990B" w:rsidR="00BE6E75" w:rsidRPr="00E0132F" w:rsidRDefault="00C44ED6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E6E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0EC5F96A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BFE0789" w14:textId="76D41C08" w:rsidR="00BE6E75" w:rsidRPr="00AA7F81" w:rsidRDefault="00C44ED6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1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E6E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E6E75" w:rsidRPr="00095C51" w14:paraId="50D28239" w14:textId="77777777" w:rsidTr="00831AE2">
        <w:trPr>
          <w:cantSplit/>
        </w:trPr>
        <w:tc>
          <w:tcPr>
            <w:tcW w:w="4050" w:type="dxa"/>
          </w:tcPr>
          <w:p w14:paraId="6BC431C3" w14:textId="36655F3D" w:rsidR="00BE6E75" w:rsidRPr="0059173F" w:rsidRDefault="00BE6E75" w:rsidP="00F2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17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B5E931" w14:textId="4A784C04" w:rsidR="00BE6E75" w:rsidRPr="002F0F74" w:rsidRDefault="00C44ED6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  <w:r w:rsidR="00BE6E75" w:rsidRPr="002F0F7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2C771C" w:rsidRPr="002C771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  <w:r w:rsidRPr="00C44ED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74</w:t>
            </w:r>
          </w:p>
        </w:tc>
        <w:tc>
          <w:tcPr>
            <w:tcW w:w="180" w:type="dxa"/>
          </w:tcPr>
          <w:p w14:paraId="3DBFF79C" w14:textId="77777777" w:rsidR="00BE6E75" w:rsidRPr="002F0F74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8AEA5A" w14:textId="29036DAD" w:rsidR="00BE6E75" w:rsidRPr="002F0F74" w:rsidRDefault="000945EC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  <w:tab w:val="left" w:pos="10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  <w:r w:rsidR="002C771C" w:rsidRPr="002C771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  <w:r w:rsidR="00BE6E75" w:rsidRPr="002F0F7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C44ED6" w:rsidRPr="00C44ED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  <w:r w:rsidR="002C771C" w:rsidRPr="002C771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98</w:t>
            </w:r>
          </w:p>
        </w:tc>
        <w:tc>
          <w:tcPr>
            <w:tcW w:w="180" w:type="dxa"/>
          </w:tcPr>
          <w:p w14:paraId="544D2788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F26606" w14:textId="2D9792B9" w:rsidR="00BE6E75" w:rsidRPr="0039086C" w:rsidRDefault="000945EC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BE6E7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  <w:tc>
          <w:tcPr>
            <w:tcW w:w="180" w:type="dxa"/>
          </w:tcPr>
          <w:p w14:paraId="2440B0F3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D119AA" w14:textId="56FEBE2B" w:rsidR="00BE6E75" w:rsidRPr="00AA7F81" w:rsidRDefault="00C44ED6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1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E6E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44ED6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BE6E75" w:rsidRPr="00095C51" w14:paraId="0DB8EFCA" w14:textId="77777777" w:rsidTr="00831AE2">
        <w:trPr>
          <w:cantSplit/>
        </w:trPr>
        <w:tc>
          <w:tcPr>
            <w:tcW w:w="4050" w:type="dxa"/>
          </w:tcPr>
          <w:p w14:paraId="36DA9B06" w14:textId="77777777" w:rsidR="00BE6E75" w:rsidRPr="0059173F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7A189B" w14:textId="73604CF2" w:rsidR="00BE6E75" w:rsidRPr="002F0F74" w:rsidRDefault="000945EC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  <w:r w:rsidR="00C425FA" w:rsidRPr="00C425F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</w:t>
            </w:r>
            <w:r w:rsidR="00BE6E75" w:rsidRPr="002F0F7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C425FA" w:rsidRPr="00C425F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  <w:r w:rsidR="002C771C" w:rsidRPr="002C771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</w:t>
            </w:r>
            <w:r w:rsidRPr="000945E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160EF3F0" w14:textId="77777777" w:rsidR="00BE6E75" w:rsidRPr="002F0F74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B0FAF4" w14:textId="2E4DF614" w:rsidR="00BE6E75" w:rsidRPr="002F0F74" w:rsidRDefault="00C425FA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  <w:tab w:val="left" w:pos="10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5F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  <w:r w:rsidR="00BE6E75" w:rsidRPr="002F0F7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C44ED6" w:rsidRPr="00C44ED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761</w:t>
            </w:r>
          </w:p>
        </w:tc>
        <w:tc>
          <w:tcPr>
            <w:tcW w:w="180" w:type="dxa"/>
          </w:tcPr>
          <w:p w14:paraId="5E984864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1E17CC" w14:textId="3C084D90" w:rsidR="00BE6E75" w:rsidRPr="0039086C" w:rsidRDefault="00C425FA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E6E7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C425F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04839D11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2D523E" w14:textId="209A2214" w:rsidR="00BE6E75" w:rsidRPr="00AA7F81" w:rsidRDefault="000945EC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1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BE6E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BE6E75" w:rsidRPr="002B629A" w14:paraId="6000006E" w14:textId="77777777" w:rsidTr="00831AE2">
        <w:trPr>
          <w:cantSplit/>
        </w:trPr>
        <w:tc>
          <w:tcPr>
            <w:tcW w:w="4050" w:type="dxa"/>
          </w:tcPr>
          <w:p w14:paraId="0AD3D501" w14:textId="77777777" w:rsidR="00BE6E75" w:rsidRPr="002B629A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29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60" w:type="dxa"/>
          </w:tcPr>
          <w:p w14:paraId="7B9F38D0" w14:textId="466635F2" w:rsidR="00BE6E75" w:rsidRPr="002B629A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B629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C44ED6" w:rsidRPr="002B629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</w:t>
            </w:r>
            <w:r w:rsidRPr="002B629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0945EC" w:rsidRPr="000945E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="00C44ED6" w:rsidRPr="002B629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  <w:r w:rsidR="00C425FA" w:rsidRPr="00C425F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</w:t>
            </w:r>
            <w:r w:rsidRPr="002B629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6537F45" w14:textId="77777777" w:rsidR="00BE6E75" w:rsidRPr="002B629A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C464FB5" w14:textId="20512A66" w:rsidR="00BE6E75" w:rsidRPr="002B629A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  <w:tab w:val="left" w:pos="10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B629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C44ED6" w:rsidRPr="002B629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2C771C" w:rsidRPr="002C771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  <w:r w:rsidRPr="002B629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C44ED6" w:rsidRPr="002B629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  <w:r w:rsidR="000945EC" w:rsidRPr="000945E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  <w:r w:rsidR="00C44ED6" w:rsidRPr="002B629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  <w:r w:rsidRPr="002B629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06CC432" w14:textId="77777777" w:rsidR="00BE6E75" w:rsidRPr="002B629A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7AF8C4D" w14:textId="0F7E8375" w:rsidR="00BE6E75" w:rsidRPr="002B629A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B629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C44ED6" w:rsidRPr="002B629A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2B629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44ED6" w:rsidRPr="002B629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B629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</w:tcPr>
          <w:p w14:paraId="34A65385" w14:textId="77777777" w:rsidR="00BE6E75" w:rsidRPr="002B629A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BDEDE38" w14:textId="40BF3010" w:rsidR="00BE6E75" w:rsidRPr="002B629A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1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629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2B62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44ED6" w:rsidRPr="002B629A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Pr="002B629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E6E75" w:rsidRPr="00095C51" w14:paraId="2AAB472A" w14:textId="77777777" w:rsidTr="00831AE2">
        <w:trPr>
          <w:cantSplit/>
        </w:trPr>
        <w:tc>
          <w:tcPr>
            <w:tcW w:w="4050" w:type="dxa"/>
          </w:tcPr>
          <w:p w14:paraId="7B1D5FFD" w14:textId="77777777" w:rsidR="00BE6E75" w:rsidRPr="0059173F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173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F8598F" w14:textId="7DC4C04A" w:rsidR="00BE6E75" w:rsidRPr="002F0F74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F0F7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0945EC" w:rsidRPr="000945E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  <w:r w:rsidR="00C425FA" w:rsidRPr="00C425F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</w:t>
            </w:r>
            <w:r w:rsidR="00C44ED6" w:rsidRPr="00C44ED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  <w:r w:rsidRPr="002F0F7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290851C" w14:textId="77777777" w:rsidR="00BE6E75" w:rsidRPr="002F0F74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4F6BEC" w14:textId="1F679B29" w:rsidR="00BE6E75" w:rsidRPr="002F0F74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  <w:tab w:val="left" w:pos="10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F0F7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0945EC" w:rsidRPr="000945E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="002C771C" w:rsidRPr="002C771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  <w:r w:rsidR="00C425FA" w:rsidRPr="00C425F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  <w:r w:rsidRPr="002F0F7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AEC1407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C91B79" w14:textId="7B2825E4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</w:tcPr>
          <w:p w14:paraId="672FBD02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72DD94" w14:textId="6B5D5CC1" w:rsidR="00BE6E75" w:rsidRPr="00AA7F81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1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E6E75" w:rsidRPr="00095C51" w14:paraId="661CBC83" w14:textId="77777777" w:rsidTr="00831AE2">
        <w:trPr>
          <w:cantSplit/>
        </w:trPr>
        <w:tc>
          <w:tcPr>
            <w:tcW w:w="4050" w:type="dxa"/>
          </w:tcPr>
          <w:p w14:paraId="582CACA3" w14:textId="77777777" w:rsidR="00BE6E75" w:rsidRPr="00F2774B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260" w:type="dxa"/>
          </w:tcPr>
          <w:p w14:paraId="44E7C4C7" w14:textId="00002A08" w:rsidR="00BE6E75" w:rsidRPr="00F2774B" w:rsidRDefault="002C771C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C771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8</w:t>
            </w:r>
            <w:r w:rsidR="00BE6E75" w:rsidRPr="00F2774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="00C44ED6" w:rsidRPr="00C44ED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64</w:t>
            </w:r>
            <w:r w:rsidRPr="002C771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0A74DEC9" w14:textId="77777777" w:rsidR="00BE6E75" w:rsidRPr="00F2774B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0938C5A" w14:textId="0C9FE07C" w:rsidR="00BE6E75" w:rsidRPr="00F2774B" w:rsidRDefault="00C44ED6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  <w:tab w:val="left" w:pos="10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11</w:t>
            </w:r>
            <w:r w:rsidR="00BE6E75" w:rsidRPr="00F2774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C44ED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7</w:t>
            </w:r>
            <w:r w:rsidR="000945EC" w:rsidRPr="000945E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</w:t>
            </w:r>
            <w:r w:rsidRPr="00C44ED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777C2F89" w14:textId="77777777" w:rsidR="00BE6E75" w:rsidRPr="00F2774B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238889D" w14:textId="2EB86FF6" w:rsidR="00BE6E75" w:rsidRPr="00F2774B" w:rsidRDefault="000945EC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E6E75"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DDDD3F6" w14:textId="77777777" w:rsidR="00BE6E75" w:rsidRPr="00F2774B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21977FB" w14:textId="43F46CA1" w:rsidR="00BE6E75" w:rsidRPr="00F2774B" w:rsidRDefault="000945EC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1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BE6E75" w:rsidRPr="00F27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BE6E75" w:rsidRPr="00095C51" w14:paraId="744B66F6" w14:textId="77777777" w:rsidTr="00831AE2">
        <w:trPr>
          <w:cantSplit/>
        </w:trPr>
        <w:tc>
          <w:tcPr>
            <w:tcW w:w="4050" w:type="dxa"/>
          </w:tcPr>
          <w:p w14:paraId="7778CFBE" w14:textId="77777777" w:rsidR="00BE6E75" w:rsidRPr="0059173F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0C6AA46" w14:textId="77777777" w:rsidR="00BE6E75" w:rsidRPr="002F0F74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7F422F" w14:textId="77777777" w:rsidR="00BE6E75" w:rsidRPr="002F0F74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D1AB733" w14:textId="77777777" w:rsidR="00BE6E75" w:rsidRPr="002F0F74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  <w:tab w:val="left" w:pos="10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F30D3A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B4F1A8C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24BA5AB5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C369052" w14:textId="77777777" w:rsidR="00BE6E75" w:rsidRPr="00AA7F81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1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6E75" w:rsidRPr="00095C51" w14:paraId="6C3E12DE" w14:textId="77777777" w:rsidTr="00831AE2">
        <w:trPr>
          <w:cantSplit/>
        </w:trPr>
        <w:tc>
          <w:tcPr>
            <w:tcW w:w="4050" w:type="dxa"/>
          </w:tcPr>
          <w:p w14:paraId="0BB9EF05" w14:textId="77777777" w:rsidR="00BE6E75" w:rsidRPr="0059173F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17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77134BD5" w14:textId="059AB5BE" w:rsidR="00BE6E75" w:rsidRPr="002F0F74" w:rsidRDefault="000945EC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="00C44ED6" w:rsidRPr="00C44ED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14</w:t>
            </w:r>
          </w:p>
        </w:tc>
        <w:tc>
          <w:tcPr>
            <w:tcW w:w="180" w:type="dxa"/>
          </w:tcPr>
          <w:p w14:paraId="3A513359" w14:textId="77777777" w:rsidR="00BE6E75" w:rsidRPr="002F0F74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82BB8AB" w14:textId="51C65A4A" w:rsidR="00BE6E75" w:rsidRPr="002F0F74" w:rsidRDefault="00C44ED6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  <w:tab w:val="left" w:pos="10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20586212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9B7203B" w14:textId="55520A75" w:rsidR="00BE6E75" w:rsidRPr="0039086C" w:rsidRDefault="00C44ED6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E6E7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015C7385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2C86100" w14:textId="0BCC38D5" w:rsidR="00BE6E75" w:rsidRPr="00AA7F81" w:rsidRDefault="00C425FA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1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E6E75" w:rsidRPr="00095C51" w14:paraId="1A9F7F60" w14:textId="77777777" w:rsidTr="00831AE2">
        <w:trPr>
          <w:cantSplit/>
        </w:trPr>
        <w:tc>
          <w:tcPr>
            <w:tcW w:w="4050" w:type="dxa"/>
          </w:tcPr>
          <w:p w14:paraId="2466BA19" w14:textId="77777777" w:rsidR="00BE6E75" w:rsidRPr="0059173F" w:rsidRDefault="00BE6E75" w:rsidP="00F2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173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FE16D8" w14:textId="453E0D08" w:rsidR="00BE6E75" w:rsidRPr="002F0F74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F0F7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C44ED6" w:rsidRPr="00C44ED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2F0F7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C44ED6" w:rsidRPr="00C44ED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  <w:r w:rsidR="002C771C" w:rsidRPr="002C771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88</w:t>
            </w:r>
            <w:r w:rsidRPr="002F0F7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5BF1412" w14:textId="77777777" w:rsidR="00BE6E75" w:rsidRPr="002F0F74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71A179" w14:textId="6493CB1C" w:rsidR="00BE6E75" w:rsidRPr="002F0F74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  <w:tab w:val="left" w:pos="10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F0F7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C44ED6" w:rsidRPr="00C44ED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  <w:r w:rsidRPr="002F0F7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C44ED6" w:rsidRPr="00C44ED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2C771C" w:rsidRPr="002C771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  <w:r w:rsidR="00C44ED6" w:rsidRPr="00C44ED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  <w:r w:rsidRPr="002F0F7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84C7BDE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38D67B" w14:textId="3E711C4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</w:tcPr>
          <w:p w14:paraId="5488F690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67CFE6" w14:textId="7CBD8EBF" w:rsidR="00BE6E75" w:rsidRPr="00AA7F81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1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E6E75" w:rsidRPr="00095C51" w14:paraId="7E9C7D0E" w14:textId="77777777" w:rsidTr="00831AE2">
        <w:trPr>
          <w:cantSplit/>
        </w:trPr>
        <w:tc>
          <w:tcPr>
            <w:tcW w:w="4050" w:type="dxa"/>
          </w:tcPr>
          <w:p w14:paraId="73E65106" w14:textId="39583A88" w:rsidR="00BE6E75" w:rsidRPr="00F2774B" w:rsidRDefault="00BE6E75" w:rsidP="00F2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กำไรจากกิจกรรมการดำเนินงานที่ยกเลิก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5BF5A80" w14:textId="7B97F2D3" w:rsidR="00BE6E75" w:rsidRPr="00F2774B" w:rsidRDefault="00C44ED6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7</w:t>
            </w:r>
            <w:r w:rsidR="00BE6E75" w:rsidRPr="00F2774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C44ED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67</w:t>
            </w:r>
            <w:r w:rsidR="000945EC" w:rsidRPr="000945E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8FFBC22" w14:textId="77777777" w:rsidR="00BE6E75" w:rsidRPr="00F2774B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E16A2D" w14:textId="5D138AA8" w:rsidR="00BE6E75" w:rsidRPr="00F2774B" w:rsidRDefault="00C44ED6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  <w:tab w:val="left" w:pos="10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7</w:t>
            </w:r>
            <w:r w:rsidR="00BE6E75" w:rsidRPr="00F2774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="000945EC" w:rsidRPr="000945E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</w:t>
            </w:r>
            <w:r w:rsidRPr="00C44ED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6</w:t>
            </w:r>
            <w:r w:rsidR="002C771C" w:rsidRPr="002C771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33B303B6" w14:textId="77777777" w:rsidR="00BE6E75" w:rsidRPr="00F2774B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A21BE7" w14:textId="3079215F" w:rsidR="00BE6E75" w:rsidRPr="00F2774B" w:rsidRDefault="00C44ED6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BE6E75"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6715755C" w14:textId="77777777" w:rsidR="00BE6E75" w:rsidRPr="00F2774B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4441C8" w14:textId="32206360" w:rsidR="00BE6E75" w:rsidRPr="00F2774B" w:rsidRDefault="002C771C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1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BE6E75" w:rsidRPr="00F27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2C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BE6E75" w:rsidRPr="00095C51" w14:paraId="38E06CBC" w14:textId="77777777" w:rsidTr="00831AE2">
        <w:trPr>
          <w:cantSplit/>
        </w:trPr>
        <w:tc>
          <w:tcPr>
            <w:tcW w:w="4050" w:type="dxa"/>
          </w:tcPr>
          <w:p w14:paraId="54767566" w14:textId="77777777" w:rsidR="00BE6E75" w:rsidRPr="0059173F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F82B8DF" w14:textId="77777777" w:rsidR="00BE6E75" w:rsidRPr="002F0F74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FB35A7" w14:textId="77777777" w:rsidR="00BE6E75" w:rsidRPr="002F0F74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4461E10" w14:textId="77777777" w:rsidR="00BE6E75" w:rsidRPr="002F0F74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  <w:tab w:val="left" w:pos="10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FC0FD9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0F8CEF9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742909CF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56A44DB" w14:textId="77777777" w:rsidR="00BE6E75" w:rsidRPr="00AA7F81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1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6E75" w:rsidRPr="00095C51" w14:paraId="0E75034A" w14:textId="77777777" w:rsidTr="00831AE2">
        <w:trPr>
          <w:cantSplit/>
        </w:trPr>
        <w:tc>
          <w:tcPr>
            <w:tcW w:w="4050" w:type="dxa"/>
          </w:tcPr>
          <w:p w14:paraId="14B846B6" w14:textId="77777777" w:rsidR="00BE6E75" w:rsidRPr="0059173F" w:rsidRDefault="00BE6E75" w:rsidP="00F2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173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7C7D627F" w14:textId="6ED720BB" w:rsidR="00BE6E75" w:rsidRPr="002F0F74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F0F7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2C771C" w:rsidRPr="002C771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98</w:t>
            </w:r>
            <w:r w:rsidR="00C44ED6" w:rsidRPr="00C44ED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2F0F7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1388CAF" w14:textId="77777777" w:rsidR="00BE6E75" w:rsidRPr="002F0F74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179FACE" w14:textId="6DB75C80" w:rsidR="00BE6E75" w:rsidRPr="002F0F74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  <w:tab w:val="left" w:pos="10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F0F7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C425FA" w:rsidRPr="00C425F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  <w:r w:rsidRPr="002F0F7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C44ED6" w:rsidRPr="00C44ED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  <w:r w:rsidR="000945EC" w:rsidRPr="000945E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="00C44ED6" w:rsidRPr="00C44ED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  <w:r w:rsidRPr="002F0F7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F977398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03A885A" w14:textId="44B99443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(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</w:tcPr>
          <w:p w14:paraId="708DC161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9409A88" w14:textId="61931F89" w:rsidR="00BE6E75" w:rsidRPr="00AA7F81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1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E6E75" w:rsidRPr="00095C51" w14:paraId="59798789" w14:textId="77777777" w:rsidTr="00831AE2">
        <w:trPr>
          <w:cantSplit/>
        </w:trPr>
        <w:tc>
          <w:tcPr>
            <w:tcW w:w="4050" w:type="dxa"/>
          </w:tcPr>
          <w:p w14:paraId="2ABAF363" w14:textId="51E18C2C" w:rsidR="00BE6E75" w:rsidRPr="00BA5E47" w:rsidRDefault="00BA5E47" w:rsidP="00F2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5E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ผลขาดทุนจากการด้อยค่าซึ่งเป็นไปตาม </w:t>
            </w:r>
            <w:r w:rsidRPr="00BA5E47">
              <w:rPr>
                <w:rFonts w:asciiTheme="majorBidi" w:hAnsiTheme="majorBidi" w:cstheme="majorBidi"/>
                <w:sz w:val="30"/>
                <w:szCs w:val="30"/>
              </w:rPr>
              <w:t>TFRS 9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17F887" w14:textId="10400A7E" w:rsidR="00BE6E75" w:rsidRPr="00BA5E47" w:rsidRDefault="00BA5E47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A5E4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(110,345)</w:t>
            </w:r>
          </w:p>
        </w:tc>
        <w:tc>
          <w:tcPr>
            <w:tcW w:w="180" w:type="dxa"/>
          </w:tcPr>
          <w:p w14:paraId="6FA62B88" w14:textId="77777777" w:rsidR="00BE6E75" w:rsidRPr="00BA5E47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E0EE1A" w14:textId="7B985FDB" w:rsidR="00BE6E75" w:rsidRPr="00BA5E47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  <w:tab w:val="left" w:pos="10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A5E4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C44ED6" w:rsidRPr="00BA5E4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  <w:r w:rsidR="00C425FA" w:rsidRPr="00BA5E4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</w:t>
            </w:r>
            <w:r w:rsidR="002C771C" w:rsidRPr="00BA5E4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</w:t>
            </w:r>
            <w:r w:rsidRPr="00BA5E4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41B3249" w14:textId="77777777" w:rsidR="00BE6E75" w:rsidRPr="00BA5E47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65085E" w14:textId="739E163F" w:rsidR="00BE6E75" w:rsidRPr="00BA5E47" w:rsidRDefault="00BA5E47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5E47">
              <w:rPr>
                <w:rFonts w:asciiTheme="majorBidi" w:hAnsiTheme="majorBidi" w:cstheme="majorBidi"/>
                <w:sz w:val="30"/>
                <w:szCs w:val="30"/>
              </w:rPr>
              <w:t>(108,400)</w:t>
            </w:r>
          </w:p>
        </w:tc>
        <w:tc>
          <w:tcPr>
            <w:tcW w:w="180" w:type="dxa"/>
          </w:tcPr>
          <w:p w14:paraId="68FEBC90" w14:textId="77777777" w:rsidR="00BE6E75" w:rsidRPr="00BA5E47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94C5EB" w14:textId="7EF52C89" w:rsidR="00BE6E75" w:rsidRPr="00BA5E47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1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5E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4ED6" w:rsidRPr="00BA5E47">
              <w:rPr>
                <w:rFonts w:asciiTheme="majorBidi" w:hAnsiTheme="majorBidi" w:cstheme="majorBidi"/>
                <w:sz w:val="30"/>
                <w:szCs w:val="30"/>
              </w:rPr>
              <w:t>667</w:t>
            </w:r>
            <w:r w:rsidRPr="00BA5E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E6E75" w:rsidRPr="00095C51" w14:paraId="5FFC3FCC" w14:textId="77777777" w:rsidTr="00831AE2">
        <w:trPr>
          <w:cantSplit/>
        </w:trPr>
        <w:tc>
          <w:tcPr>
            <w:tcW w:w="4050" w:type="dxa"/>
          </w:tcPr>
          <w:p w14:paraId="26517155" w14:textId="77777777" w:rsidR="00BE6E75" w:rsidRPr="003B60B0" w:rsidRDefault="00BE6E75" w:rsidP="00F2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6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3B6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3B6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ขาดทุน) ก่อนภาษีเงินได้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D758633" w14:textId="20220B57" w:rsidR="00BE6E75" w:rsidRPr="003B60B0" w:rsidRDefault="00BA5E47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3B60B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(1</w:t>
            </w:r>
            <w:r w:rsidR="003B60B0" w:rsidRPr="003B60B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03</w:t>
            </w:r>
            <w:r w:rsidRPr="003B60B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="003B60B0" w:rsidRPr="003B60B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65</w:t>
            </w:r>
            <w:r w:rsidRPr="003B60B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1)</w:t>
            </w:r>
          </w:p>
        </w:tc>
        <w:tc>
          <w:tcPr>
            <w:tcW w:w="180" w:type="dxa"/>
          </w:tcPr>
          <w:p w14:paraId="40AA0E78" w14:textId="77777777" w:rsidR="00BE6E75" w:rsidRPr="003B60B0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F9F76C" w14:textId="2CA6C8A6" w:rsidR="00BE6E75" w:rsidRPr="003B60B0" w:rsidRDefault="00C425FA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  <w:tab w:val="left" w:pos="10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3B60B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="00BE6E75" w:rsidRPr="003B60B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="00C44ED6" w:rsidRPr="003B60B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Pr="003B60B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03</w:t>
            </w:r>
          </w:p>
        </w:tc>
        <w:tc>
          <w:tcPr>
            <w:tcW w:w="180" w:type="dxa"/>
          </w:tcPr>
          <w:p w14:paraId="4E95BE4E" w14:textId="77777777" w:rsidR="00BE6E75" w:rsidRPr="003B60B0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B28888" w14:textId="4367BF5A" w:rsidR="00BE6E75" w:rsidRPr="003B60B0" w:rsidRDefault="00BA5E47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6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(102,412)</w:t>
            </w:r>
          </w:p>
        </w:tc>
        <w:tc>
          <w:tcPr>
            <w:tcW w:w="180" w:type="dxa"/>
          </w:tcPr>
          <w:p w14:paraId="192CAD37" w14:textId="77777777" w:rsidR="00BE6E75" w:rsidRPr="003B60B0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FDC85B" w14:textId="5EB97CC7" w:rsidR="00BE6E75" w:rsidRPr="003B60B0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1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6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44ED6" w:rsidRPr="003B6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3B6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425FA" w:rsidRPr="003B6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44ED6" w:rsidRPr="003B6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Pr="003B6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BE6E75" w:rsidRPr="00095C51" w14:paraId="03C58787" w14:textId="77777777" w:rsidTr="00831AE2">
        <w:trPr>
          <w:cantSplit/>
        </w:trPr>
        <w:tc>
          <w:tcPr>
            <w:tcW w:w="4050" w:type="dxa"/>
          </w:tcPr>
          <w:p w14:paraId="6B284ECC" w14:textId="77777777" w:rsidR="00BE6E75" w:rsidRPr="003B60B0" w:rsidRDefault="00BE6E75" w:rsidP="00F2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60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 </w:t>
            </w:r>
            <w:r w:rsidRPr="003B6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B60B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3B60B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3B60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B60B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63D236" w14:textId="27CF2DE8" w:rsidR="00BE6E75" w:rsidRPr="003B60B0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B60B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C425FA" w:rsidRPr="003B60B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  <w:r w:rsidRPr="003B60B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C44ED6" w:rsidRPr="003B60B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  <w:r w:rsidR="000945EC" w:rsidRPr="003B60B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="00C44ED6" w:rsidRPr="003B60B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  <w:r w:rsidRPr="003B60B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4841CE4" w14:textId="77777777" w:rsidR="00BE6E75" w:rsidRPr="003B60B0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54FDF0" w14:textId="764261E5" w:rsidR="00BE6E75" w:rsidRPr="003B60B0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  <w:tab w:val="left" w:pos="10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B60B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C44ED6" w:rsidRPr="003B60B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666</w:t>
            </w:r>
            <w:r w:rsidRPr="003B60B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69ED958" w14:textId="77777777" w:rsidR="00BE6E75" w:rsidRPr="003B60B0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04FA27" w14:textId="2F141ED8" w:rsidR="00BE6E75" w:rsidRPr="003B60B0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B60B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C44ED6" w:rsidRPr="003B60B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B60B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C44ED6" w:rsidRPr="003B60B0">
              <w:rPr>
                <w:rFonts w:asciiTheme="majorBidi" w:hAnsiTheme="majorBidi" w:cstheme="majorBidi"/>
                <w:sz w:val="30"/>
                <w:szCs w:val="30"/>
              </w:rPr>
              <w:t>117</w:t>
            </w:r>
            <w:r w:rsidRPr="003B60B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</w:tcPr>
          <w:p w14:paraId="14FDADAC" w14:textId="77777777" w:rsidR="00BE6E75" w:rsidRPr="003B60B0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FC4A91" w14:textId="3D04BF51" w:rsidR="00BE6E75" w:rsidRPr="003B60B0" w:rsidRDefault="00C44ED6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1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60B0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</w:tr>
      <w:tr w:rsidR="00BE6E75" w:rsidRPr="00095C51" w14:paraId="7F07E1FC" w14:textId="77777777" w:rsidTr="00831AE2">
        <w:trPr>
          <w:cantSplit/>
        </w:trPr>
        <w:tc>
          <w:tcPr>
            <w:tcW w:w="4050" w:type="dxa"/>
          </w:tcPr>
          <w:p w14:paraId="4BECFA45" w14:textId="77777777" w:rsidR="00BE6E75" w:rsidRPr="00F2774B" w:rsidRDefault="00BE6E75" w:rsidP="00F2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สำหรับงวดจากการดำเนินงาน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49F3B2" w14:textId="77777777" w:rsidR="00BE6E75" w:rsidRPr="002F0F74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16CA34" w14:textId="77777777" w:rsidR="00BE6E75" w:rsidRPr="002F0F74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582539" w14:textId="77777777" w:rsidR="00BE6E75" w:rsidRPr="002F0F74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  <w:tab w:val="left" w:pos="1065"/>
              </w:tabs>
              <w:spacing w:after="-1" w:line="240" w:lineRule="auto"/>
              <w:ind w:left="-83" w:right="45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98F11F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066FE03" w14:textId="77777777" w:rsidR="00BE6E75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A2BAB6E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5C7BD8" w14:textId="77777777" w:rsidR="00BE6E75" w:rsidRPr="00AA7F81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1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6E75" w:rsidRPr="00095C51" w14:paraId="0C2EDFCC" w14:textId="77777777" w:rsidTr="00831AE2">
        <w:trPr>
          <w:cantSplit/>
        </w:trPr>
        <w:tc>
          <w:tcPr>
            <w:tcW w:w="4050" w:type="dxa"/>
          </w:tcPr>
          <w:p w14:paraId="6C757C8D" w14:textId="2BA23A81" w:rsidR="00BE6E75" w:rsidRPr="00F2774B" w:rsidRDefault="00BE6E75" w:rsidP="00F2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ที่ยกเลิก - สุทธิจากภาษี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2381EBC" w14:textId="47E7CCE2" w:rsidR="00BE6E75" w:rsidRPr="00F2774B" w:rsidRDefault="00BA5E47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(107,307)</w:t>
            </w:r>
          </w:p>
        </w:tc>
        <w:tc>
          <w:tcPr>
            <w:tcW w:w="180" w:type="dxa"/>
          </w:tcPr>
          <w:p w14:paraId="6E0019B1" w14:textId="77777777" w:rsidR="00BE6E75" w:rsidRPr="00F2774B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E67DD6" w14:textId="553AB7C7" w:rsidR="00BE6E75" w:rsidRPr="00F2774B" w:rsidRDefault="000945EC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  <w:tab w:val="left" w:pos="10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BE6E75" w:rsidRPr="00F2774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="00C44ED6" w:rsidRPr="00C44ED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C425FA" w:rsidRPr="00C425F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="00C44ED6" w:rsidRPr="00C44ED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97628D2" w14:textId="77777777" w:rsidR="00BE6E75" w:rsidRPr="00F2774B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508F553" w14:textId="78CA755A" w:rsidR="00BE6E75" w:rsidRPr="00F2774B" w:rsidRDefault="00BA5E47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(106,</w:t>
            </w:r>
            <w:r w:rsidR="003B6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529)</w:t>
            </w:r>
          </w:p>
        </w:tc>
        <w:tc>
          <w:tcPr>
            <w:tcW w:w="180" w:type="dxa"/>
          </w:tcPr>
          <w:p w14:paraId="73B866B6" w14:textId="77777777" w:rsidR="00BE6E75" w:rsidRPr="00F2774B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449542C" w14:textId="01719921" w:rsidR="00BE6E75" w:rsidRPr="00F2774B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1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44ED6" w:rsidRPr="00C44E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BE6E75" w:rsidRPr="00095C51" w14:paraId="08048B3D" w14:textId="77777777" w:rsidTr="00831AE2">
        <w:trPr>
          <w:cantSplit/>
        </w:trPr>
        <w:tc>
          <w:tcPr>
            <w:tcW w:w="4050" w:type="dxa"/>
          </w:tcPr>
          <w:p w14:paraId="7D4C5758" w14:textId="77777777" w:rsidR="00BE6E75" w:rsidRPr="00F2774B" w:rsidRDefault="00BE6E75" w:rsidP="00F2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774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กำไร (ขาดทุน) ต่อหุ้นจากการดำเนินงาน</w:t>
            </w: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4BFBAAF" w14:textId="77777777" w:rsidR="00BE6E75" w:rsidRPr="002F0F74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298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7A69C52E" w14:textId="77777777" w:rsidR="00BE6E75" w:rsidRPr="002F0F74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6BE6E6C" w14:textId="77777777" w:rsidR="00BE6E75" w:rsidRPr="002F0F74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298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129EF0B1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6846667" w14:textId="77777777" w:rsidR="00BE6E75" w:rsidRPr="00BA4CFF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596EC9" w14:textId="77777777" w:rsidR="00BE6E75" w:rsidRPr="0039086C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1FBE81E" w14:textId="77777777" w:rsidR="00BE6E75" w:rsidRPr="00AA7F81" w:rsidRDefault="00BE6E75" w:rsidP="004B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6E75" w:rsidRPr="00095C51" w14:paraId="2F45CC85" w14:textId="77777777" w:rsidTr="00831AE2">
        <w:trPr>
          <w:cantSplit/>
        </w:trPr>
        <w:tc>
          <w:tcPr>
            <w:tcW w:w="4050" w:type="dxa"/>
          </w:tcPr>
          <w:p w14:paraId="315E4973" w14:textId="64530019" w:rsidR="00BE6E75" w:rsidRPr="00F2774B" w:rsidRDefault="00BE6E75" w:rsidP="00F2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774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ที่ยกเลิก </w:t>
            </w:r>
            <w:r w:rsidRPr="00DE78A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(บาท / หุ้น)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93493A7" w14:textId="52331441" w:rsidR="00BE6E75" w:rsidRPr="0096418B" w:rsidRDefault="00DE78A0" w:rsidP="007C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34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="00C425FA" w:rsidRPr="00C425F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0</w:t>
            </w:r>
            <w:r w:rsidR="0096418B" w:rsidRPr="0096418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088)</w:t>
            </w:r>
          </w:p>
        </w:tc>
        <w:tc>
          <w:tcPr>
            <w:tcW w:w="180" w:type="dxa"/>
          </w:tcPr>
          <w:p w14:paraId="41111D19" w14:textId="77777777" w:rsidR="00BE6E75" w:rsidRPr="0096418B" w:rsidRDefault="00BE6E75" w:rsidP="00964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8962119" w14:textId="6525EA4B" w:rsidR="00BE6E75" w:rsidRPr="0096418B" w:rsidRDefault="00C425FA" w:rsidP="007C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4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C425F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0</w:t>
            </w:r>
            <w:r w:rsidR="0096418B" w:rsidRPr="0096418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/>
              </w:rPr>
              <w:t>.</w:t>
            </w:r>
            <w:r w:rsidRPr="00C425F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00</w:t>
            </w:r>
            <w:r w:rsidR="000945EC" w:rsidRPr="000945E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42808DD4" w14:textId="77777777" w:rsidR="00BE6E75" w:rsidRPr="0096418B" w:rsidRDefault="00BE6E75" w:rsidP="00964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8CDDE5F" w14:textId="61276C54" w:rsidR="00BE6E75" w:rsidRPr="0096418B" w:rsidRDefault="00DE78A0" w:rsidP="007C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8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C425F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0</w:t>
            </w:r>
            <w:r w:rsidRPr="0096418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088)</w:t>
            </w:r>
          </w:p>
        </w:tc>
        <w:tc>
          <w:tcPr>
            <w:tcW w:w="180" w:type="dxa"/>
          </w:tcPr>
          <w:p w14:paraId="6CD8D2FA" w14:textId="77777777" w:rsidR="00BE6E75" w:rsidRPr="0096418B" w:rsidRDefault="00BE6E75" w:rsidP="00964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522B34F" w14:textId="195A7E2F" w:rsidR="00BE6E75" w:rsidRPr="0096418B" w:rsidRDefault="0096418B" w:rsidP="007C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5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41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9641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  <w:r w:rsidRPr="009641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0BB20082" w14:textId="03EB79F0" w:rsidR="00D71150" w:rsidRDefault="00D71150" w:rsidP="00F2774B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BB1A940" w14:textId="77777777" w:rsidR="00D71150" w:rsidRDefault="00D71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F2C2AF8" w14:textId="473C53FF" w:rsidR="00F2774B" w:rsidRDefault="00F2774B" w:rsidP="00F2774B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945EC">
        <w:rPr>
          <w:rFonts w:ascii="Angsana New" w:hAnsi="Angsana New" w:hint="cs"/>
          <w:sz w:val="30"/>
          <w:szCs w:val="30"/>
          <w:cs/>
        </w:rPr>
        <w:lastRenderedPageBreak/>
        <w:t>ประเภทหลักของสินทรัพย์และหนี้สิน</w:t>
      </w:r>
      <w:r w:rsidR="00D71150" w:rsidRPr="000945EC">
        <w:rPr>
          <w:rFonts w:ascii="Angsana New" w:hAnsi="Angsana New" w:hint="cs"/>
          <w:sz w:val="30"/>
          <w:szCs w:val="30"/>
          <w:cs/>
        </w:rPr>
        <w:t>ของ</w:t>
      </w:r>
      <w:r w:rsidR="00D71150" w:rsidRPr="000945EC">
        <w:rPr>
          <w:rFonts w:ascii="Angsana New" w:hAnsi="Angsana New"/>
          <w:sz w:val="30"/>
          <w:szCs w:val="30"/>
          <w:cs/>
        </w:rPr>
        <w:t>บริษัท สแกน แอดวานซ์ เพาเวอร์ จำกัด</w:t>
      </w:r>
      <w:r w:rsidR="00C12996" w:rsidRPr="000945EC">
        <w:rPr>
          <w:rFonts w:ascii="Angsana New" w:hAnsi="Angsana New"/>
          <w:sz w:val="30"/>
          <w:szCs w:val="30"/>
        </w:rPr>
        <w:t xml:space="preserve"> (“SAP”)</w:t>
      </w:r>
      <w:r w:rsidR="00D71150" w:rsidRPr="000945EC">
        <w:rPr>
          <w:rFonts w:ascii="Angsana New" w:hAnsi="Angsana New"/>
          <w:sz w:val="30"/>
          <w:szCs w:val="30"/>
          <w:cs/>
        </w:rPr>
        <w:t xml:space="preserve"> </w:t>
      </w:r>
      <w:r w:rsidRPr="000945EC">
        <w:rPr>
          <w:rFonts w:ascii="Angsana New" w:hAnsi="Angsana New" w:hint="cs"/>
          <w:sz w:val="30"/>
          <w:szCs w:val="30"/>
          <w:cs/>
        </w:rPr>
        <w:t>ที่จัดประเภทเป็น</w:t>
      </w:r>
      <w:r w:rsidR="000435ED" w:rsidRPr="000945EC">
        <w:rPr>
          <w:rFonts w:ascii="Angsana New" w:hAnsi="Angsana New" w:hint="cs"/>
          <w:sz w:val="30"/>
          <w:szCs w:val="30"/>
          <w:cs/>
        </w:rPr>
        <w:t>กลุ่ม</w:t>
      </w:r>
      <w:r w:rsidR="00D71150" w:rsidRPr="000945EC">
        <w:rPr>
          <w:rFonts w:ascii="Angsana New" w:hAnsi="Angsana New"/>
          <w:sz w:val="30"/>
          <w:szCs w:val="30"/>
          <w:cs/>
        </w:rPr>
        <w:t>สินทรัพย์</w:t>
      </w:r>
      <w:r w:rsidR="00D71150" w:rsidRPr="000945EC">
        <w:rPr>
          <w:rFonts w:ascii="Angsana New" w:hAnsi="Angsana New" w:hint="cs"/>
          <w:sz w:val="30"/>
          <w:szCs w:val="30"/>
          <w:cs/>
        </w:rPr>
        <w:t>และ</w:t>
      </w:r>
      <w:r w:rsidR="000435ED" w:rsidRPr="000945EC">
        <w:rPr>
          <w:rFonts w:ascii="Angsana New" w:hAnsi="Angsana New" w:hint="cs"/>
          <w:sz w:val="30"/>
          <w:szCs w:val="30"/>
          <w:cs/>
        </w:rPr>
        <w:t>กลุ่ม</w:t>
      </w:r>
      <w:r w:rsidR="00D71150" w:rsidRPr="000945EC">
        <w:rPr>
          <w:rFonts w:ascii="Angsana New" w:hAnsi="Angsana New" w:hint="cs"/>
          <w:sz w:val="30"/>
          <w:szCs w:val="30"/>
          <w:cs/>
        </w:rPr>
        <w:t>หนี้สินที่</w:t>
      </w:r>
      <w:r w:rsidR="00D71150" w:rsidRPr="000945EC">
        <w:rPr>
          <w:rFonts w:ascii="Angsana New" w:hAnsi="Angsana New"/>
          <w:sz w:val="30"/>
          <w:szCs w:val="30"/>
          <w:cs/>
        </w:rPr>
        <w:t>ถือไว้เพื่อขาย</w:t>
      </w:r>
      <w:r w:rsidR="00AD582F">
        <w:rPr>
          <w:rFonts w:ascii="Angsana New" w:hAnsi="Angsana New"/>
          <w:sz w:val="30"/>
          <w:szCs w:val="30"/>
        </w:rPr>
        <w:t xml:space="preserve"> </w:t>
      </w:r>
    </w:p>
    <w:p w14:paraId="5F5E5E34" w14:textId="77777777" w:rsidR="00F2774B" w:rsidRPr="00B9165E" w:rsidRDefault="00F2774B" w:rsidP="00F2774B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1890"/>
        <w:gridCol w:w="2340"/>
      </w:tblGrid>
      <w:tr w:rsidR="00AB1BBE" w14:paraId="14F6CAEC" w14:textId="77777777" w:rsidTr="00D3665C">
        <w:tc>
          <w:tcPr>
            <w:tcW w:w="4950" w:type="dxa"/>
          </w:tcPr>
          <w:p w14:paraId="07C5BDFC" w14:textId="2374C440" w:rsid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BE72B75" w14:textId="77777777" w:rsidR="00AB1BBE" w:rsidRPr="00AB1BBE" w:rsidRDefault="00AB1BBE" w:rsidP="00AB1BBE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48162784" w14:textId="1C88B960" w:rsidR="00AB1BBE" w:rsidRPr="00AB1BBE" w:rsidRDefault="00B9165E" w:rsidP="00AB1BBE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425FA" w:rsidRPr="00C425FA">
              <w:rPr>
                <w:rFonts w:ascii="Angsana New" w:hAnsi="Angsana New"/>
                <w:sz w:val="30"/>
                <w:szCs w:val="30"/>
              </w:rPr>
              <w:t>30</w:t>
            </w:r>
            <w:r w:rsidR="00AB1BBE" w:rsidRPr="00AB1BB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B1BBE" w:rsidRPr="00AB1BBE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0945EC" w:rsidRPr="000945EC">
              <w:rPr>
                <w:rFonts w:ascii="Angsana New" w:hAnsi="Angsana New"/>
                <w:sz w:val="30"/>
                <w:szCs w:val="30"/>
              </w:rPr>
              <w:t>25</w:t>
            </w:r>
            <w:r w:rsidR="00AB1BBE" w:rsidRPr="00AB1BBE"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AB1BBE" w14:paraId="2847A12F" w14:textId="77777777" w:rsidTr="00D3665C">
        <w:tc>
          <w:tcPr>
            <w:tcW w:w="4950" w:type="dxa"/>
          </w:tcPr>
          <w:p w14:paraId="62A1E158" w14:textId="77777777" w:rsid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74ECD2C" w14:textId="77777777" w:rsidR="00AB1BBE" w:rsidRPr="00AB1BBE" w:rsidRDefault="00AB1BBE" w:rsidP="00AB1BBE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252219E1" w14:textId="2C38BA5C" w:rsidR="00AB1BBE" w:rsidRPr="00AB1BBE" w:rsidRDefault="00AB1BBE" w:rsidP="00AB1BBE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1BB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1B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B1BBE" w14:paraId="0BDAFE80" w14:textId="77777777" w:rsidTr="00D3665C">
        <w:tc>
          <w:tcPr>
            <w:tcW w:w="4950" w:type="dxa"/>
          </w:tcPr>
          <w:p w14:paraId="5AD37CA6" w14:textId="4E2CD7D9" w:rsid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1B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90" w:type="dxa"/>
          </w:tcPr>
          <w:p w14:paraId="08AB9251" w14:textId="77777777" w:rsid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7E61DFFE" w14:textId="3E7AD0DD" w:rsid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B1BBE" w14:paraId="51089E40" w14:textId="77777777" w:rsidTr="00D3665C">
        <w:tc>
          <w:tcPr>
            <w:tcW w:w="4950" w:type="dxa"/>
          </w:tcPr>
          <w:p w14:paraId="6B622547" w14:textId="341480E3" w:rsidR="00AB1BBE" w:rsidRP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1BBE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</w:tcPr>
          <w:p w14:paraId="0D4A4F22" w14:textId="77777777" w:rsid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2F3CF826" w14:textId="6972B4B0" w:rsidR="00AB1BBE" w:rsidRPr="00D71150" w:rsidRDefault="00D71150" w:rsidP="00D71150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150">
              <w:rPr>
                <w:rFonts w:ascii="Angsana New" w:hAnsi="Angsana New"/>
                <w:sz w:val="30"/>
                <w:szCs w:val="30"/>
              </w:rPr>
              <w:t>1,</w:t>
            </w:r>
            <w:r w:rsidR="00C425FA" w:rsidRPr="00C425FA">
              <w:rPr>
                <w:rFonts w:ascii="Angsana New" w:hAnsi="Angsana New"/>
                <w:sz w:val="30"/>
                <w:szCs w:val="30"/>
              </w:rPr>
              <w:t>3</w:t>
            </w:r>
            <w:r w:rsidRPr="00D71150"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AB1BBE" w14:paraId="7D84083C" w14:textId="77777777" w:rsidTr="00D3665C">
        <w:tc>
          <w:tcPr>
            <w:tcW w:w="4950" w:type="dxa"/>
          </w:tcPr>
          <w:p w14:paraId="241CB8D7" w14:textId="394EBF03" w:rsidR="00AB1BBE" w:rsidRP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1BBE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890" w:type="dxa"/>
          </w:tcPr>
          <w:p w14:paraId="7ED6483E" w14:textId="77777777" w:rsid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7CEBCF7E" w14:textId="1F19DE78" w:rsidR="00AB1BBE" w:rsidRPr="00D71150" w:rsidRDefault="00AF0EE9" w:rsidP="00D71150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486,910</w:t>
            </w:r>
          </w:p>
        </w:tc>
      </w:tr>
      <w:tr w:rsidR="00AB1BBE" w14:paraId="39CEFBC6" w14:textId="77777777" w:rsidTr="00D3665C">
        <w:tc>
          <w:tcPr>
            <w:tcW w:w="4950" w:type="dxa"/>
          </w:tcPr>
          <w:p w14:paraId="4D3CE28D" w14:textId="08D7AB7C" w:rsidR="00AB1BBE" w:rsidRP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1BB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890" w:type="dxa"/>
          </w:tcPr>
          <w:p w14:paraId="44928513" w14:textId="77777777" w:rsid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33CC25B2" w14:textId="7B6B0A79" w:rsidR="00AB1BBE" w:rsidRPr="00D71150" w:rsidRDefault="004A0EBD" w:rsidP="00D71150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6,144</w:t>
            </w:r>
          </w:p>
        </w:tc>
      </w:tr>
      <w:tr w:rsidR="00AB1BBE" w14:paraId="7B02E66C" w14:textId="77777777" w:rsidTr="00D3665C">
        <w:tc>
          <w:tcPr>
            <w:tcW w:w="4950" w:type="dxa"/>
          </w:tcPr>
          <w:p w14:paraId="18DF2FCD" w14:textId="4CA80EA6" w:rsidR="00AB1BBE" w:rsidRP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1BBE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890" w:type="dxa"/>
          </w:tcPr>
          <w:p w14:paraId="453990EE" w14:textId="77777777" w:rsid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4C79E2E9" w14:textId="592641BA" w:rsidR="00AB1BBE" w:rsidRPr="00D71150" w:rsidRDefault="00D71150" w:rsidP="00D71150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1150">
              <w:rPr>
                <w:rFonts w:ascii="Angsana New" w:hAnsi="Angsana New"/>
                <w:sz w:val="30"/>
                <w:szCs w:val="30"/>
              </w:rPr>
              <w:t>9</w:t>
            </w:r>
            <w:r w:rsidR="00C425FA" w:rsidRPr="00C425FA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AB1BBE" w14:paraId="61703FAE" w14:textId="77777777" w:rsidTr="00D3665C">
        <w:tc>
          <w:tcPr>
            <w:tcW w:w="4950" w:type="dxa"/>
          </w:tcPr>
          <w:p w14:paraId="77A7894F" w14:textId="7D5DB015" w:rsidR="00AB1BBE" w:rsidRP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1BBE">
              <w:rPr>
                <w:rFonts w:ascii="Angsana New" w:hAnsi="Angsana New"/>
                <w:sz w:val="30"/>
                <w:szCs w:val="30"/>
                <w:cs/>
              </w:rPr>
              <w:t>เงินฝากประจำที่มีข้อจำกัดในการใช้</w:t>
            </w:r>
          </w:p>
        </w:tc>
        <w:tc>
          <w:tcPr>
            <w:tcW w:w="1890" w:type="dxa"/>
          </w:tcPr>
          <w:p w14:paraId="714B8652" w14:textId="77777777" w:rsid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796CE3E8" w14:textId="52C0E65D" w:rsidR="00AB1BBE" w:rsidRPr="00D71150" w:rsidRDefault="00D71150" w:rsidP="00D71150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150">
              <w:rPr>
                <w:rFonts w:ascii="Angsana New" w:hAnsi="Angsana New"/>
                <w:sz w:val="30"/>
                <w:szCs w:val="30"/>
              </w:rPr>
              <w:t>4,</w:t>
            </w:r>
            <w:r w:rsidR="000945EC" w:rsidRPr="000945EC">
              <w:rPr>
                <w:rFonts w:ascii="Angsana New" w:hAnsi="Angsana New"/>
                <w:sz w:val="30"/>
                <w:szCs w:val="30"/>
              </w:rPr>
              <w:t>25</w:t>
            </w:r>
            <w:r w:rsidRPr="00D7115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F4ECF" w14:paraId="0490CDBC" w14:textId="77777777" w:rsidTr="00D3665C">
        <w:tc>
          <w:tcPr>
            <w:tcW w:w="4950" w:type="dxa"/>
          </w:tcPr>
          <w:p w14:paraId="26515DA7" w14:textId="4BA4CA74" w:rsidR="00CF4ECF" w:rsidRPr="00AB1BBE" w:rsidRDefault="00CF4ECF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890" w:type="dxa"/>
          </w:tcPr>
          <w:p w14:paraId="1A82925B" w14:textId="77777777" w:rsidR="00CF4ECF" w:rsidRDefault="00CF4ECF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1E3579DD" w14:textId="47DF4DF7" w:rsidR="00CF4ECF" w:rsidRPr="00D71150" w:rsidRDefault="00CF4ECF" w:rsidP="00D71150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AB1BBE" w14:paraId="2597F19A" w14:textId="77777777" w:rsidTr="00D3665C">
        <w:tc>
          <w:tcPr>
            <w:tcW w:w="4950" w:type="dxa"/>
          </w:tcPr>
          <w:p w14:paraId="19A617E2" w14:textId="54A8742F" w:rsidR="00AB1BBE" w:rsidRP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1BBE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90" w:type="dxa"/>
          </w:tcPr>
          <w:p w14:paraId="13EEFE0A" w14:textId="77777777" w:rsid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52947D4E" w14:textId="62D9744D" w:rsidR="00AB1BBE" w:rsidRPr="00D71150" w:rsidRDefault="00D71150" w:rsidP="00D71150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150">
              <w:rPr>
                <w:rFonts w:ascii="Angsana New" w:hAnsi="Angsana New"/>
                <w:sz w:val="30"/>
                <w:szCs w:val="30"/>
              </w:rPr>
              <w:t>11,</w:t>
            </w:r>
            <w:r w:rsidR="00C425FA" w:rsidRPr="00C425FA">
              <w:rPr>
                <w:rFonts w:ascii="Angsana New" w:hAnsi="Angsana New"/>
                <w:sz w:val="30"/>
                <w:szCs w:val="30"/>
              </w:rPr>
              <w:t>0</w:t>
            </w:r>
            <w:r w:rsidR="00CF4ECF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AB1BBE" w14:paraId="7F4DC05C" w14:textId="77777777" w:rsidTr="00D3665C">
        <w:tc>
          <w:tcPr>
            <w:tcW w:w="4950" w:type="dxa"/>
          </w:tcPr>
          <w:p w14:paraId="24683980" w14:textId="4B8FDC05" w:rsidR="00AB1BBE" w:rsidRPr="000945EC" w:rsidRDefault="00D3665C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45EC">
              <w:rPr>
                <w:rFonts w:ascii="Angsana New" w:hAnsi="Angsana New" w:hint="cs"/>
                <w:sz w:val="30"/>
                <w:szCs w:val="30"/>
                <w:cs/>
              </w:rPr>
              <w:t>กลุ่มสินทรัพย์ที่จัดประเภทเป็นสินทรัพย์ที่ถือไว้เพื่อขาย</w:t>
            </w:r>
          </w:p>
        </w:tc>
        <w:tc>
          <w:tcPr>
            <w:tcW w:w="1890" w:type="dxa"/>
          </w:tcPr>
          <w:p w14:paraId="4D72AD74" w14:textId="77777777" w:rsidR="00AB1BBE" w:rsidRPr="00D3665C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43751FB2" w14:textId="31F63227" w:rsidR="00AB1BBE" w:rsidRPr="00D3665C" w:rsidRDefault="000945EC" w:rsidP="00D71150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45EC">
              <w:rPr>
                <w:rFonts w:ascii="Angsana New" w:hAnsi="Angsana New"/>
                <w:sz w:val="30"/>
                <w:szCs w:val="30"/>
              </w:rPr>
              <w:t>5</w:t>
            </w:r>
            <w:r w:rsidR="00101A66" w:rsidRPr="00D3665C">
              <w:rPr>
                <w:rFonts w:ascii="Angsana New" w:hAnsi="Angsana New"/>
                <w:sz w:val="30"/>
                <w:szCs w:val="30"/>
              </w:rPr>
              <w:t>1</w:t>
            </w:r>
            <w:r w:rsidR="00C425FA" w:rsidRPr="00C425FA">
              <w:rPr>
                <w:rFonts w:ascii="Angsana New" w:hAnsi="Angsana New"/>
                <w:sz w:val="30"/>
                <w:szCs w:val="30"/>
              </w:rPr>
              <w:t>0</w:t>
            </w:r>
            <w:r w:rsidR="00101A66" w:rsidRPr="00D3665C">
              <w:rPr>
                <w:rFonts w:ascii="Angsana New" w:hAnsi="Angsana New"/>
                <w:sz w:val="30"/>
                <w:szCs w:val="30"/>
              </w:rPr>
              <w:t>,7</w:t>
            </w:r>
            <w:r w:rsidR="00C425FA" w:rsidRPr="00C425FA">
              <w:rPr>
                <w:rFonts w:ascii="Angsana New" w:hAnsi="Angsana New"/>
                <w:sz w:val="30"/>
                <w:szCs w:val="30"/>
              </w:rPr>
              <w:t>0</w:t>
            </w:r>
            <w:r w:rsidR="00101A66" w:rsidRPr="00D3665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B1BBE" w:rsidRPr="00831AE2" w14:paraId="189093FF" w14:textId="77777777" w:rsidTr="00D3665C">
        <w:tc>
          <w:tcPr>
            <w:tcW w:w="4950" w:type="dxa"/>
          </w:tcPr>
          <w:p w14:paraId="26CF31B5" w14:textId="77777777" w:rsidR="00AB1BBE" w:rsidRPr="00831AE2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</w:tcPr>
          <w:p w14:paraId="75B2BD26" w14:textId="77777777" w:rsidR="00AB1BBE" w:rsidRPr="00831AE2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</w:tcPr>
          <w:p w14:paraId="650F572F" w14:textId="77777777" w:rsidR="00AB1BBE" w:rsidRPr="00831AE2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B1BBE" w14:paraId="476B87BC" w14:textId="77777777" w:rsidTr="00D3665C">
        <w:tc>
          <w:tcPr>
            <w:tcW w:w="4950" w:type="dxa"/>
          </w:tcPr>
          <w:p w14:paraId="026BD96E" w14:textId="69C03CA9" w:rsidR="00AB1BBE" w:rsidRP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1B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890" w:type="dxa"/>
          </w:tcPr>
          <w:p w14:paraId="7E810748" w14:textId="77777777" w:rsid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37014973" w14:textId="77777777" w:rsid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B1BBE" w14:paraId="17855977" w14:textId="77777777" w:rsidTr="00D3665C">
        <w:tc>
          <w:tcPr>
            <w:tcW w:w="4950" w:type="dxa"/>
          </w:tcPr>
          <w:p w14:paraId="51BFBB51" w14:textId="0709C2C7" w:rsidR="00AB1BBE" w:rsidRP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1BBE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90" w:type="dxa"/>
          </w:tcPr>
          <w:p w14:paraId="438202BE" w14:textId="77777777" w:rsid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6DB01793" w14:textId="59105E21" w:rsidR="00AB1BBE" w:rsidRPr="00D71150" w:rsidRDefault="00D71150" w:rsidP="00D71150">
            <w:pPr>
              <w:pStyle w:val="ListParagraph"/>
              <w:tabs>
                <w:tab w:val="left" w:pos="630"/>
              </w:tabs>
              <w:spacing w:line="240" w:lineRule="auto"/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150">
              <w:rPr>
                <w:rFonts w:ascii="Angsana New" w:hAnsi="Angsana New"/>
                <w:sz w:val="30"/>
                <w:szCs w:val="30"/>
              </w:rPr>
              <w:t>(</w:t>
            </w:r>
            <w:r w:rsidR="00101A66">
              <w:rPr>
                <w:rFonts w:ascii="Angsana New" w:hAnsi="Angsana New"/>
                <w:sz w:val="30"/>
                <w:szCs w:val="30"/>
              </w:rPr>
              <w:t>16,486</w:t>
            </w:r>
            <w:r w:rsidRPr="00D7115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B1BBE" w14:paraId="6E82DD4A" w14:textId="77777777" w:rsidTr="00D3665C">
        <w:tc>
          <w:tcPr>
            <w:tcW w:w="4950" w:type="dxa"/>
          </w:tcPr>
          <w:p w14:paraId="66E625E7" w14:textId="04FE4DEE" w:rsidR="00AB1BBE" w:rsidRP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1BB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90" w:type="dxa"/>
          </w:tcPr>
          <w:p w14:paraId="2648ECCE" w14:textId="77777777" w:rsid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56B1652A" w14:textId="7E257C51" w:rsidR="00AB1BBE" w:rsidRPr="00D71150" w:rsidRDefault="00D71150" w:rsidP="00D71150">
            <w:pPr>
              <w:pStyle w:val="ListParagraph"/>
              <w:tabs>
                <w:tab w:val="left" w:pos="630"/>
              </w:tabs>
              <w:spacing w:line="240" w:lineRule="auto"/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150">
              <w:rPr>
                <w:rFonts w:ascii="Angsana New" w:hAnsi="Angsana New"/>
                <w:sz w:val="30"/>
                <w:szCs w:val="30"/>
              </w:rPr>
              <w:t>(</w:t>
            </w:r>
            <w:r w:rsidR="000945EC" w:rsidRPr="000945EC">
              <w:rPr>
                <w:rFonts w:ascii="Angsana New" w:hAnsi="Angsana New"/>
                <w:sz w:val="30"/>
                <w:szCs w:val="30"/>
              </w:rPr>
              <w:t>2</w:t>
            </w:r>
            <w:r w:rsidR="00C425FA" w:rsidRPr="00C425FA">
              <w:rPr>
                <w:rFonts w:ascii="Angsana New" w:hAnsi="Angsana New"/>
                <w:sz w:val="30"/>
                <w:szCs w:val="30"/>
              </w:rPr>
              <w:t>0</w:t>
            </w:r>
            <w:r w:rsidRPr="00D71150">
              <w:rPr>
                <w:rFonts w:ascii="Angsana New" w:hAnsi="Angsana New"/>
                <w:sz w:val="30"/>
                <w:szCs w:val="30"/>
              </w:rPr>
              <w:t>,661)</w:t>
            </w:r>
          </w:p>
        </w:tc>
      </w:tr>
      <w:tr w:rsidR="00AB1BBE" w14:paraId="79C24DD3" w14:textId="77777777" w:rsidTr="00D3665C">
        <w:tc>
          <w:tcPr>
            <w:tcW w:w="4950" w:type="dxa"/>
          </w:tcPr>
          <w:p w14:paraId="33F654F3" w14:textId="17D9FB1D" w:rsidR="00AB1BBE" w:rsidRP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AB1BBE">
              <w:rPr>
                <w:rFonts w:ascii="Angsana New" w:hAnsi="Angsana New"/>
                <w:sz w:val="30"/>
                <w:szCs w:val="30"/>
                <w:cs/>
              </w:rPr>
              <w:t>งินกู้ยืมระยะยาวจากสถาบันการเงิน</w:t>
            </w:r>
          </w:p>
        </w:tc>
        <w:tc>
          <w:tcPr>
            <w:tcW w:w="1890" w:type="dxa"/>
          </w:tcPr>
          <w:p w14:paraId="0C25B816" w14:textId="77777777" w:rsid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1E13D440" w14:textId="2FF71805" w:rsidR="00AB1BBE" w:rsidRPr="00D71150" w:rsidRDefault="00D71150" w:rsidP="00D71150">
            <w:pPr>
              <w:pStyle w:val="ListParagraph"/>
              <w:tabs>
                <w:tab w:val="left" w:pos="630"/>
              </w:tabs>
              <w:spacing w:line="240" w:lineRule="auto"/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150">
              <w:rPr>
                <w:rFonts w:ascii="Angsana New" w:hAnsi="Angsana New"/>
                <w:sz w:val="30"/>
                <w:szCs w:val="30"/>
              </w:rPr>
              <w:t>(1</w:t>
            </w:r>
            <w:r w:rsidR="000945EC" w:rsidRPr="000945EC">
              <w:rPr>
                <w:rFonts w:ascii="Angsana New" w:hAnsi="Angsana New"/>
                <w:sz w:val="30"/>
                <w:szCs w:val="30"/>
              </w:rPr>
              <w:t>5</w:t>
            </w:r>
            <w:r w:rsidRPr="00D71150">
              <w:rPr>
                <w:rFonts w:ascii="Angsana New" w:hAnsi="Angsana New"/>
                <w:sz w:val="30"/>
                <w:szCs w:val="30"/>
              </w:rPr>
              <w:t>7,649)</w:t>
            </w:r>
          </w:p>
        </w:tc>
      </w:tr>
      <w:tr w:rsidR="00AB1BBE" w14:paraId="761C34BA" w14:textId="77777777" w:rsidTr="00D3665C">
        <w:tc>
          <w:tcPr>
            <w:tcW w:w="4950" w:type="dxa"/>
          </w:tcPr>
          <w:p w14:paraId="4587D629" w14:textId="08DFDB76" w:rsidR="00AB1BBE" w:rsidRP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1BBE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1890" w:type="dxa"/>
          </w:tcPr>
          <w:p w14:paraId="072FB458" w14:textId="77777777" w:rsid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4C265874" w14:textId="04654E46" w:rsidR="00AB1BBE" w:rsidRPr="00D71150" w:rsidRDefault="00D71150" w:rsidP="00D71150">
            <w:pPr>
              <w:pStyle w:val="ListParagraph"/>
              <w:tabs>
                <w:tab w:val="left" w:pos="630"/>
              </w:tabs>
              <w:spacing w:line="240" w:lineRule="auto"/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150">
              <w:rPr>
                <w:rFonts w:ascii="Angsana New" w:hAnsi="Angsana New"/>
                <w:sz w:val="30"/>
                <w:szCs w:val="30"/>
              </w:rPr>
              <w:t>(147)</w:t>
            </w:r>
          </w:p>
        </w:tc>
      </w:tr>
      <w:tr w:rsidR="00AB1BBE" w14:paraId="5637FC20" w14:textId="77777777" w:rsidTr="00D3665C">
        <w:tc>
          <w:tcPr>
            <w:tcW w:w="4950" w:type="dxa"/>
          </w:tcPr>
          <w:p w14:paraId="59918A98" w14:textId="546DF988" w:rsidR="00AB1BBE" w:rsidRP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1BBE">
              <w:rPr>
                <w:rFonts w:ascii="Angsana New" w:hAnsi="Angsana New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890" w:type="dxa"/>
          </w:tcPr>
          <w:p w14:paraId="3F7ED27E" w14:textId="77777777" w:rsid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7F5E0D7A" w14:textId="3ADA92A9" w:rsidR="00AB1BBE" w:rsidRPr="00D71150" w:rsidRDefault="00D71150" w:rsidP="00D71150">
            <w:pPr>
              <w:pStyle w:val="ListParagraph"/>
              <w:tabs>
                <w:tab w:val="left" w:pos="630"/>
              </w:tabs>
              <w:spacing w:line="240" w:lineRule="auto"/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150">
              <w:rPr>
                <w:rFonts w:ascii="Angsana New" w:hAnsi="Angsana New"/>
                <w:sz w:val="30"/>
                <w:szCs w:val="30"/>
              </w:rPr>
              <w:t>(</w:t>
            </w:r>
            <w:r w:rsidR="004E12E0">
              <w:rPr>
                <w:rFonts w:ascii="Angsana New" w:hAnsi="Angsana New"/>
                <w:sz w:val="30"/>
                <w:szCs w:val="30"/>
              </w:rPr>
              <w:t>8,7</w:t>
            </w:r>
            <w:r w:rsidR="000945EC" w:rsidRPr="000945EC">
              <w:rPr>
                <w:rFonts w:ascii="Angsana New" w:hAnsi="Angsana New"/>
                <w:sz w:val="30"/>
                <w:szCs w:val="30"/>
              </w:rPr>
              <w:t>2</w:t>
            </w:r>
            <w:r w:rsidR="00C425FA" w:rsidRPr="00C425FA">
              <w:rPr>
                <w:rFonts w:ascii="Angsana New" w:hAnsi="Angsana New"/>
                <w:sz w:val="30"/>
                <w:szCs w:val="30"/>
              </w:rPr>
              <w:t>3</w:t>
            </w:r>
            <w:r w:rsidRPr="00D7115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B1BBE" w14:paraId="22CEC455" w14:textId="77777777" w:rsidTr="00D3665C">
        <w:tc>
          <w:tcPr>
            <w:tcW w:w="4950" w:type="dxa"/>
          </w:tcPr>
          <w:p w14:paraId="1D2C421D" w14:textId="44201A24" w:rsidR="00AB1BBE" w:rsidRP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1BBE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1890" w:type="dxa"/>
          </w:tcPr>
          <w:p w14:paraId="45F113A6" w14:textId="77777777" w:rsid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4C8B9B39" w14:textId="71E26790" w:rsidR="00AB1BBE" w:rsidRPr="00D71150" w:rsidRDefault="00D71150" w:rsidP="00D71150">
            <w:pPr>
              <w:pStyle w:val="ListParagraph"/>
              <w:tabs>
                <w:tab w:val="left" w:pos="630"/>
              </w:tabs>
              <w:spacing w:line="240" w:lineRule="auto"/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150">
              <w:rPr>
                <w:rFonts w:ascii="Angsana New" w:hAnsi="Angsana New"/>
                <w:sz w:val="30"/>
                <w:szCs w:val="30"/>
              </w:rPr>
              <w:t>(4</w:t>
            </w:r>
            <w:r w:rsidR="000945EC" w:rsidRPr="000945EC">
              <w:rPr>
                <w:rFonts w:ascii="Angsana New" w:hAnsi="Angsana New"/>
                <w:sz w:val="30"/>
                <w:szCs w:val="30"/>
              </w:rPr>
              <w:t>5</w:t>
            </w:r>
            <w:r w:rsidRPr="00D71150">
              <w:rPr>
                <w:rFonts w:ascii="Angsana New" w:hAnsi="Angsana New"/>
                <w:sz w:val="30"/>
                <w:szCs w:val="30"/>
              </w:rPr>
              <w:t>,688)</w:t>
            </w:r>
          </w:p>
        </w:tc>
      </w:tr>
      <w:tr w:rsidR="00AB1BBE" w14:paraId="2081C6A9" w14:textId="77777777" w:rsidTr="00D3665C">
        <w:tc>
          <w:tcPr>
            <w:tcW w:w="4950" w:type="dxa"/>
          </w:tcPr>
          <w:p w14:paraId="25F6E676" w14:textId="3B64B707" w:rsidR="00AB1BBE" w:rsidRPr="00AB1BBE" w:rsidRDefault="00D3665C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="00AB1BBE">
              <w:rPr>
                <w:rFonts w:ascii="Angsana New" w:hAnsi="Angsana New" w:hint="cs"/>
                <w:sz w:val="30"/>
                <w:szCs w:val="30"/>
                <w:cs/>
              </w:rPr>
              <w:t>หนี้สินที่รวมในกลุ่มสินทรัพย์ที่จะจำหน่าย</w:t>
            </w:r>
          </w:p>
        </w:tc>
        <w:tc>
          <w:tcPr>
            <w:tcW w:w="1890" w:type="dxa"/>
          </w:tcPr>
          <w:p w14:paraId="0BF41224" w14:textId="77777777" w:rsid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2D689751" w14:textId="30B629E7" w:rsidR="00AB1BBE" w:rsidRPr="00D71150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1BBE" w14:paraId="7B819C0D" w14:textId="77777777" w:rsidTr="00D3665C">
        <w:tc>
          <w:tcPr>
            <w:tcW w:w="4950" w:type="dxa"/>
          </w:tcPr>
          <w:p w14:paraId="7E54E058" w14:textId="0E89112D" w:rsidR="00AB1BBE" w:rsidRP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D3665C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จัดประเภทเป็น</w:t>
            </w:r>
            <w:r w:rsidRPr="00AB1BBE">
              <w:rPr>
                <w:rFonts w:ascii="Angsana New" w:hAnsi="Angsana New"/>
                <w:sz w:val="30"/>
                <w:szCs w:val="30"/>
                <w:cs/>
              </w:rPr>
              <w:t>สินทรัพย์ที่ถือไว้เพื่อขาย</w:t>
            </w:r>
          </w:p>
        </w:tc>
        <w:tc>
          <w:tcPr>
            <w:tcW w:w="1890" w:type="dxa"/>
          </w:tcPr>
          <w:p w14:paraId="192F80AA" w14:textId="77777777" w:rsidR="00AB1BBE" w:rsidRDefault="00AB1BBE" w:rsidP="00F2774B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4E67B46D" w14:textId="22230054" w:rsidR="00AB1BBE" w:rsidRPr="00D71150" w:rsidRDefault="00D71150" w:rsidP="00D71150">
            <w:pPr>
              <w:pStyle w:val="ListParagraph"/>
              <w:tabs>
                <w:tab w:val="left" w:pos="630"/>
              </w:tabs>
              <w:spacing w:line="240" w:lineRule="auto"/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150">
              <w:rPr>
                <w:rFonts w:ascii="Angsana New" w:hAnsi="Angsana New"/>
                <w:sz w:val="30"/>
                <w:szCs w:val="30"/>
              </w:rPr>
              <w:t>(</w:t>
            </w:r>
            <w:r w:rsidR="000945EC" w:rsidRPr="000945EC">
              <w:rPr>
                <w:rFonts w:ascii="Angsana New" w:hAnsi="Angsana New"/>
                <w:sz w:val="30"/>
                <w:szCs w:val="30"/>
              </w:rPr>
              <w:t>2</w:t>
            </w:r>
            <w:r w:rsidRPr="00D71150">
              <w:rPr>
                <w:rFonts w:ascii="Angsana New" w:hAnsi="Angsana New"/>
                <w:sz w:val="30"/>
                <w:szCs w:val="30"/>
              </w:rPr>
              <w:t>4</w:t>
            </w:r>
            <w:r w:rsidR="00CF2A3F">
              <w:rPr>
                <w:rFonts w:ascii="Angsana New" w:hAnsi="Angsana New"/>
                <w:sz w:val="30"/>
                <w:szCs w:val="30"/>
              </w:rPr>
              <w:t>9</w:t>
            </w:r>
            <w:r w:rsidRPr="00D71150">
              <w:rPr>
                <w:rFonts w:ascii="Angsana New" w:hAnsi="Angsana New"/>
                <w:sz w:val="30"/>
                <w:szCs w:val="30"/>
              </w:rPr>
              <w:t>,</w:t>
            </w:r>
            <w:r w:rsidR="00C425FA" w:rsidRPr="00C425FA">
              <w:rPr>
                <w:rFonts w:ascii="Angsana New" w:hAnsi="Angsana New"/>
                <w:sz w:val="30"/>
                <w:szCs w:val="30"/>
              </w:rPr>
              <w:t>3</w:t>
            </w:r>
            <w:r w:rsidR="000945EC" w:rsidRPr="000945EC">
              <w:rPr>
                <w:rFonts w:ascii="Angsana New" w:hAnsi="Angsana New"/>
                <w:sz w:val="30"/>
                <w:szCs w:val="30"/>
              </w:rPr>
              <w:t>5</w:t>
            </w:r>
            <w:r w:rsidR="00CF2A3F">
              <w:rPr>
                <w:rFonts w:ascii="Angsana New" w:hAnsi="Angsana New"/>
                <w:sz w:val="30"/>
                <w:szCs w:val="30"/>
              </w:rPr>
              <w:t>4</w:t>
            </w:r>
            <w:r w:rsidRPr="00D7115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71150" w14:paraId="34184249" w14:textId="77777777" w:rsidTr="00D3665C">
        <w:tc>
          <w:tcPr>
            <w:tcW w:w="4950" w:type="dxa"/>
          </w:tcPr>
          <w:p w14:paraId="09028C40" w14:textId="4F1633B3" w:rsidR="00D71150" w:rsidRPr="00C34927" w:rsidRDefault="001042C4" w:rsidP="00D71150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กลุ่มของ</w:t>
            </w:r>
            <w:r w:rsidR="00D71150" w:rsidRPr="00C349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สินทรัพย์สุทธิ</w:t>
            </w:r>
            <w:r w:rsidR="00264F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ที่เกี่ยวกับการดำเนินงานที่ยกเลิก</w:t>
            </w:r>
          </w:p>
        </w:tc>
        <w:tc>
          <w:tcPr>
            <w:tcW w:w="1890" w:type="dxa"/>
          </w:tcPr>
          <w:p w14:paraId="41CB1EEF" w14:textId="77777777" w:rsidR="00D71150" w:rsidRDefault="00D71150" w:rsidP="00D71150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286E8CB2" w14:textId="59881D60" w:rsidR="00D71150" w:rsidRDefault="000945EC" w:rsidP="00D71150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5E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F2A3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C14C5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F2A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425FA" w:rsidRPr="00C425F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14C5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CF2A3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38385144" w14:textId="77777777" w:rsidR="00AF7333" w:rsidRPr="00831AE2" w:rsidRDefault="00AF7333" w:rsidP="00F2774B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A28A7EA" w14:textId="674E2972" w:rsidR="006D7E95" w:rsidRDefault="006D7E95" w:rsidP="00F2774B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774B">
        <w:rPr>
          <w:rFonts w:ascii="Angsana New" w:hAnsi="Angsana New"/>
          <w:sz w:val="30"/>
          <w:szCs w:val="30"/>
          <w:cs/>
        </w:rPr>
        <w:t xml:space="preserve">กระแสเงินสดสุทธิจากการดำเนินงานที่ยกเลิกสำหรับงวดเก้าเดือนสิ้นสุดวันที่ </w:t>
      </w:r>
      <w:r w:rsidR="00C425FA" w:rsidRPr="00C425FA">
        <w:rPr>
          <w:rFonts w:ascii="Angsana New" w:hAnsi="Angsana New"/>
          <w:sz w:val="30"/>
          <w:szCs w:val="30"/>
        </w:rPr>
        <w:t>30</w:t>
      </w:r>
      <w:r w:rsidRPr="00F2774B">
        <w:rPr>
          <w:rFonts w:ascii="Angsana New" w:hAnsi="Angsana New"/>
          <w:sz w:val="30"/>
          <w:szCs w:val="30"/>
        </w:rPr>
        <w:t xml:space="preserve"> </w:t>
      </w:r>
      <w:r w:rsidRPr="00F2774B">
        <w:rPr>
          <w:rFonts w:ascii="Angsana New" w:hAnsi="Angsana New"/>
          <w:sz w:val="30"/>
          <w:szCs w:val="30"/>
          <w:cs/>
        </w:rPr>
        <w:t xml:space="preserve">กันยายน </w:t>
      </w:r>
      <w:r w:rsidR="000945EC" w:rsidRPr="000945EC">
        <w:rPr>
          <w:rFonts w:ascii="Angsana New" w:hAnsi="Angsana New"/>
          <w:sz w:val="30"/>
          <w:szCs w:val="30"/>
        </w:rPr>
        <w:t>25</w:t>
      </w:r>
      <w:r w:rsidR="00C44ED6" w:rsidRPr="00C44ED6">
        <w:rPr>
          <w:rFonts w:ascii="Angsana New" w:hAnsi="Angsana New"/>
          <w:sz w:val="30"/>
          <w:szCs w:val="30"/>
        </w:rPr>
        <w:t>6</w:t>
      </w:r>
      <w:r w:rsidR="002C771C" w:rsidRPr="002C771C">
        <w:rPr>
          <w:rFonts w:ascii="Angsana New" w:hAnsi="Angsana New"/>
          <w:sz w:val="30"/>
          <w:szCs w:val="30"/>
        </w:rPr>
        <w:t>8</w:t>
      </w:r>
      <w:r w:rsidRPr="00F2774B">
        <w:rPr>
          <w:rFonts w:ascii="Angsana New" w:hAnsi="Angsana New"/>
          <w:sz w:val="30"/>
          <w:szCs w:val="30"/>
        </w:rPr>
        <w:t xml:space="preserve"> </w:t>
      </w:r>
      <w:r w:rsidRPr="00F2774B">
        <w:rPr>
          <w:rFonts w:ascii="Angsana New" w:hAnsi="Angsana New"/>
          <w:sz w:val="30"/>
          <w:szCs w:val="30"/>
          <w:cs/>
        </w:rPr>
        <w:t xml:space="preserve">และ </w:t>
      </w:r>
      <w:r w:rsidR="000945EC" w:rsidRPr="000945EC">
        <w:rPr>
          <w:rFonts w:ascii="Angsana New" w:hAnsi="Angsana New"/>
          <w:sz w:val="30"/>
          <w:szCs w:val="30"/>
        </w:rPr>
        <w:t>25</w:t>
      </w:r>
      <w:r w:rsidR="00C44ED6" w:rsidRPr="00C44ED6">
        <w:rPr>
          <w:rFonts w:ascii="Angsana New" w:hAnsi="Angsana New"/>
          <w:sz w:val="30"/>
          <w:szCs w:val="30"/>
        </w:rPr>
        <w:t>67</w:t>
      </w:r>
      <w:r w:rsidR="00E0210C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F2774B">
        <w:rPr>
          <w:rFonts w:ascii="Angsana New" w:hAnsi="Angsana New"/>
          <w:sz w:val="30"/>
          <w:szCs w:val="30"/>
        </w:rPr>
        <w:t xml:space="preserve"> </w:t>
      </w:r>
      <w:r w:rsidRPr="00F2774B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2B7B0D28" w14:textId="77777777" w:rsidR="00AF0EE9" w:rsidRDefault="00AF0EE9" w:rsidP="00F2774B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C48B58" w14:textId="77777777" w:rsidR="00AF0EE9" w:rsidRDefault="00AF0EE9" w:rsidP="00AF0EE9">
      <w:pPr>
        <w:tabs>
          <w:tab w:val="left" w:pos="6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D3B68D" w14:textId="77777777" w:rsidR="00AF0EE9" w:rsidRDefault="00AF0EE9" w:rsidP="00AF0EE9">
      <w:pPr>
        <w:tabs>
          <w:tab w:val="left" w:pos="6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541FA87" w14:textId="77777777" w:rsidR="00AF0EE9" w:rsidRPr="00AF0EE9" w:rsidRDefault="00AF0EE9" w:rsidP="00AF0EE9">
      <w:pPr>
        <w:tabs>
          <w:tab w:val="left" w:pos="6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792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660"/>
        <w:gridCol w:w="1512"/>
        <w:gridCol w:w="180"/>
        <w:gridCol w:w="1440"/>
      </w:tblGrid>
      <w:tr w:rsidR="006D7E95" w:rsidRPr="00A30656" w14:paraId="5E5A33B4" w14:textId="77777777" w:rsidTr="00831AE2">
        <w:trPr>
          <w:cantSplit/>
          <w:tblHeader/>
        </w:trPr>
        <w:tc>
          <w:tcPr>
            <w:tcW w:w="6660" w:type="dxa"/>
            <w:vAlign w:val="bottom"/>
          </w:tcPr>
          <w:p w14:paraId="4E313B62" w14:textId="4F8382BB" w:rsidR="006D7E95" w:rsidRPr="00C048DA" w:rsidRDefault="006D7E95" w:rsidP="00F24482">
            <w:pPr>
              <w:pStyle w:val="acctfourfigures"/>
              <w:tabs>
                <w:tab w:val="left" w:pos="720"/>
              </w:tabs>
              <w:spacing w:line="240" w:lineRule="auto"/>
              <w:ind w:left="193" w:firstLine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048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สำหรับงวดเก้าเดือนสิ้นสุดวันที่</w:t>
            </w:r>
            <w:r w:rsidRPr="00C048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425FA" w:rsidRPr="00C048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C048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C048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C048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51C00088" w14:textId="29319347" w:rsidR="006D7E95" w:rsidRPr="0087574C" w:rsidRDefault="000945EC" w:rsidP="00F2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44ED6" w:rsidRPr="0087574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C771C" w:rsidRPr="0087574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4DE14AC1" w14:textId="77777777" w:rsidR="006D7E95" w:rsidRPr="0087574C" w:rsidRDefault="006D7E95" w:rsidP="00F2448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6FDB6C9" w14:textId="0DC5EB7E" w:rsidR="006D7E95" w:rsidRPr="0087574C" w:rsidRDefault="000945EC" w:rsidP="00F24482">
            <w:pPr>
              <w:pStyle w:val="acctmergecolhdg"/>
              <w:spacing w:line="240" w:lineRule="auto"/>
              <w:ind w:right="-12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0945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</w:t>
            </w:r>
            <w:r w:rsidR="00C44ED6" w:rsidRPr="0087574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67</w:t>
            </w:r>
          </w:p>
        </w:tc>
      </w:tr>
      <w:tr w:rsidR="006D7E95" w:rsidRPr="00A30656" w14:paraId="2CE42BF7" w14:textId="77777777" w:rsidTr="00831AE2">
        <w:trPr>
          <w:cantSplit/>
        </w:trPr>
        <w:tc>
          <w:tcPr>
            <w:tcW w:w="6660" w:type="dxa"/>
          </w:tcPr>
          <w:p w14:paraId="457E75CE" w14:textId="77777777" w:rsidR="006D7E95" w:rsidRPr="0087574C" w:rsidRDefault="006D7E95" w:rsidP="00F24482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32" w:type="dxa"/>
            <w:gridSpan w:val="3"/>
          </w:tcPr>
          <w:p w14:paraId="1F7A2B84" w14:textId="77777777" w:rsidR="006D7E95" w:rsidRPr="0087574C" w:rsidRDefault="006D7E95" w:rsidP="00F2448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757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D7E95" w:rsidRPr="00A30656" w14:paraId="022E5CF4" w14:textId="77777777" w:rsidTr="00831AE2">
        <w:trPr>
          <w:cantSplit/>
        </w:trPr>
        <w:tc>
          <w:tcPr>
            <w:tcW w:w="6660" w:type="dxa"/>
          </w:tcPr>
          <w:p w14:paraId="4877615F" w14:textId="29383A25" w:rsidR="006D7E95" w:rsidRPr="0087574C" w:rsidRDefault="006D7E95" w:rsidP="00F24482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7574C">
              <w:rPr>
                <w:rFonts w:asciiTheme="majorBidi" w:hAnsiTheme="majorBidi"/>
                <w:sz w:val="30"/>
                <w:szCs w:val="30"/>
                <w:cs/>
              </w:rPr>
              <w:t>กระแสเงินสดสุทธิ</w:t>
            </w:r>
            <w:r w:rsidR="00FF7973">
              <w:rPr>
                <w:rFonts w:asciiTheme="majorBidi" w:hAnsiTheme="majorBidi" w:hint="cs"/>
                <w:sz w:val="30"/>
                <w:szCs w:val="30"/>
                <w:cs/>
              </w:rPr>
              <w:t>ได้มาจา</w:t>
            </w:r>
            <w:r w:rsidR="003D0317">
              <w:rPr>
                <w:rFonts w:asciiTheme="majorBidi" w:hAnsiTheme="majorBidi" w:hint="cs"/>
                <w:sz w:val="30"/>
                <w:szCs w:val="30"/>
                <w:cs/>
              </w:rPr>
              <w:t>ก</w:t>
            </w:r>
            <w:r w:rsidRPr="0087574C">
              <w:rPr>
                <w:rFonts w:asciiTheme="majorBidi" w:hAnsiTheme="majorBidi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512" w:type="dxa"/>
          </w:tcPr>
          <w:p w14:paraId="26DF4DA8" w14:textId="2EAA0772" w:rsidR="006D7E95" w:rsidRPr="005A3701" w:rsidRDefault="000945EC" w:rsidP="00F2448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13C48" w:rsidRPr="005A3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9,61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FB2FF32" w14:textId="77777777" w:rsidR="006D7E95" w:rsidRPr="005A3701" w:rsidRDefault="006D7E95" w:rsidP="00F24482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F500D8" w14:textId="6A558420" w:rsidR="006D7E95" w:rsidRPr="005A3701" w:rsidRDefault="000945EC" w:rsidP="00271D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5A3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7,448</w:t>
            </w:r>
          </w:p>
        </w:tc>
      </w:tr>
      <w:tr w:rsidR="006D7E95" w:rsidRPr="00A30656" w14:paraId="31F8E3D3" w14:textId="77777777" w:rsidTr="00831AE2">
        <w:trPr>
          <w:cantSplit/>
        </w:trPr>
        <w:tc>
          <w:tcPr>
            <w:tcW w:w="6660" w:type="dxa"/>
          </w:tcPr>
          <w:p w14:paraId="47B0A121" w14:textId="1787A29A" w:rsidR="006D7E95" w:rsidRPr="0087574C" w:rsidRDefault="006D7E95" w:rsidP="00F24482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574C">
              <w:rPr>
                <w:rFonts w:asciiTheme="majorBidi" w:hAnsiTheme="majorBidi"/>
                <w:sz w:val="30"/>
                <w:szCs w:val="30"/>
                <w:cs/>
              </w:rPr>
              <w:t>กระแสเงินสดสุทธิ</w:t>
            </w:r>
            <w:r w:rsidR="003D0317">
              <w:rPr>
                <w:rFonts w:asciiTheme="majorBidi" w:hAnsiTheme="majorBidi" w:hint="cs"/>
                <w:sz w:val="30"/>
                <w:szCs w:val="30"/>
                <w:cs/>
              </w:rPr>
              <w:t>ใช้ไปใน</w:t>
            </w:r>
            <w:r w:rsidRPr="0087574C">
              <w:rPr>
                <w:rFonts w:asciiTheme="majorBidi" w:hAnsiTheme="majorBidi"/>
                <w:sz w:val="30"/>
                <w:szCs w:val="30"/>
                <w:cs/>
              </w:rPr>
              <w:t>กิจกรร</w:t>
            </w:r>
            <w:r w:rsidRPr="0087574C">
              <w:rPr>
                <w:rFonts w:asciiTheme="majorBidi" w:hAnsiTheme="majorBidi" w:hint="cs"/>
                <w:sz w:val="30"/>
                <w:szCs w:val="30"/>
                <w:cs/>
              </w:rPr>
              <w:t>มลงทุน</w:t>
            </w:r>
          </w:p>
        </w:tc>
        <w:tc>
          <w:tcPr>
            <w:tcW w:w="1512" w:type="dxa"/>
          </w:tcPr>
          <w:p w14:paraId="5E225A70" w14:textId="0C8496E2" w:rsidR="006D7E95" w:rsidRPr="005A3701" w:rsidRDefault="00213C48" w:rsidP="005A3701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A3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F4574C" w14:textId="77777777" w:rsidR="006D7E95" w:rsidRPr="005A3701" w:rsidRDefault="006D7E95" w:rsidP="00F24482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C5EBEE" w14:textId="48C7B08C" w:rsidR="006D7E95" w:rsidRPr="005A3701" w:rsidRDefault="005A3701" w:rsidP="00271D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4)</w:t>
            </w:r>
          </w:p>
        </w:tc>
      </w:tr>
      <w:tr w:rsidR="006D7E95" w:rsidRPr="00A30656" w14:paraId="6DD7A381" w14:textId="77777777" w:rsidTr="00831AE2">
        <w:trPr>
          <w:cantSplit/>
        </w:trPr>
        <w:tc>
          <w:tcPr>
            <w:tcW w:w="6660" w:type="dxa"/>
          </w:tcPr>
          <w:p w14:paraId="3448F1BE" w14:textId="21E75238" w:rsidR="006D7E95" w:rsidRPr="0087574C" w:rsidRDefault="006D7E95" w:rsidP="00F24482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574C">
              <w:rPr>
                <w:rFonts w:asciiTheme="majorBidi" w:hAnsiTheme="majorBidi"/>
                <w:sz w:val="30"/>
                <w:szCs w:val="30"/>
                <w:cs/>
              </w:rPr>
              <w:t>กระแสเงินสดสุทธิ</w:t>
            </w:r>
            <w:r w:rsidR="003D0317">
              <w:rPr>
                <w:rFonts w:asciiTheme="majorBidi" w:hAnsiTheme="majorBidi" w:hint="cs"/>
                <w:sz w:val="30"/>
                <w:szCs w:val="30"/>
                <w:cs/>
              </w:rPr>
              <w:t>ใช้ไปใน</w:t>
            </w:r>
            <w:r w:rsidRPr="0087574C">
              <w:rPr>
                <w:rFonts w:asciiTheme="majorBidi" w:hAnsiTheme="majorBidi"/>
                <w:sz w:val="30"/>
                <w:szCs w:val="30"/>
                <w:cs/>
              </w:rPr>
              <w:t>กิจกรร</w:t>
            </w:r>
            <w:r w:rsidRPr="0087574C">
              <w:rPr>
                <w:rFonts w:asciiTheme="majorBidi" w:hAnsiTheme="majorBidi" w:hint="cs"/>
                <w:sz w:val="30"/>
                <w:szCs w:val="30"/>
                <w:cs/>
              </w:rPr>
              <w:t>มจัดหาเงิน</w:t>
            </w:r>
          </w:p>
        </w:tc>
        <w:tc>
          <w:tcPr>
            <w:tcW w:w="1512" w:type="dxa"/>
          </w:tcPr>
          <w:p w14:paraId="6D6EC290" w14:textId="2B07BC36" w:rsidR="006D7E95" w:rsidRPr="005A3701" w:rsidRDefault="005A3701" w:rsidP="00F2448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3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5A3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5A3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5A3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D2B0586" w14:textId="77777777" w:rsidR="006D7E95" w:rsidRPr="005A3701" w:rsidRDefault="006D7E95" w:rsidP="00F24482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7FBF39" w14:textId="4BC11854" w:rsidR="006D7E95" w:rsidRPr="005A3701" w:rsidRDefault="005A3701" w:rsidP="00271D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16B11D4B" w14:textId="77777777" w:rsidR="00AF7333" w:rsidRDefault="00AF7333" w:rsidP="00AF73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6"/>
          <w:szCs w:val="6"/>
        </w:rPr>
      </w:pPr>
    </w:p>
    <w:p w14:paraId="1BD03198" w14:textId="77777777" w:rsidR="00831AE2" w:rsidRPr="00AF7333" w:rsidRDefault="00831AE2" w:rsidP="00AF73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6"/>
          <w:szCs w:val="6"/>
        </w:rPr>
      </w:pPr>
    </w:p>
    <w:p w14:paraId="0BB7FDFE" w14:textId="31E0C34D" w:rsidR="00541200" w:rsidRPr="000E192B" w:rsidRDefault="00541200" w:rsidP="005E75C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0E192B">
        <w:rPr>
          <w:rFonts w:ascii="Angsana New" w:hAnsi="Angsana New" w:hint="cs"/>
          <w:bCs/>
          <w:sz w:val="30"/>
          <w:szCs w:val="30"/>
          <w:cs/>
        </w:rPr>
        <w:t>กำไร</w:t>
      </w:r>
      <w:r w:rsidR="00C35C5F" w:rsidRPr="000E192B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C35C5F" w:rsidRPr="000E192B">
        <w:rPr>
          <w:rFonts w:ascii="Angsana New" w:hAnsi="Angsana New"/>
          <w:bCs/>
          <w:sz w:val="30"/>
          <w:szCs w:val="30"/>
        </w:rPr>
        <w:t>(</w:t>
      </w:r>
      <w:r w:rsidR="00C35C5F" w:rsidRPr="000E192B">
        <w:rPr>
          <w:rFonts w:ascii="Angsana New" w:hAnsi="Angsana New" w:hint="cs"/>
          <w:bCs/>
          <w:sz w:val="30"/>
          <w:szCs w:val="30"/>
          <w:cs/>
        </w:rPr>
        <w:t>ขาดทุน</w:t>
      </w:r>
      <w:r w:rsidR="00C35C5F" w:rsidRPr="000E192B">
        <w:rPr>
          <w:rFonts w:ascii="Angsana New" w:hAnsi="Angsana New"/>
          <w:bCs/>
          <w:sz w:val="30"/>
          <w:szCs w:val="30"/>
        </w:rPr>
        <w:t xml:space="preserve">) </w:t>
      </w:r>
      <w:r w:rsidRPr="000E192B">
        <w:rPr>
          <w:rFonts w:ascii="Angsana New" w:hAnsi="Angsana New" w:hint="cs"/>
          <w:bCs/>
          <w:sz w:val="30"/>
          <w:szCs w:val="30"/>
          <w:cs/>
        </w:rPr>
        <w:t>ต่อหุ้น</w:t>
      </w:r>
    </w:p>
    <w:p w14:paraId="410759C1" w14:textId="7DC2E92C" w:rsidR="006D58A4" w:rsidRPr="00377FD1" w:rsidRDefault="006D58A4" w:rsidP="00831AE2">
      <w:pPr>
        <w:pStyle w:val="NoSpacing"/>
        <w:rPr>
          <w:sz w:val="12"/>
          <w:szCs w:val="12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990"/>
        <w:gridCol w:w="270"/>
        <w:gridCol w:w="990"/>
        <w:gridCol w:w="270"/>
        <w:gridCol w:w="990"/>
        <w:gridCol w:w="270"/>
        <w:gridCol w:w="990"/>
      </w:tblGrid>
      <w:tr w:rsidR="00D3575C" w:rsidRPr="00116178" w14:paraId="03F5353D" w14:textId="77777777" w:rsidTr="00AF7333">
        <w:tc>
          <w:tcPr>
            <w:tcW w:w="4950" w:type="dxa"/>
          </w:tcPr>
          <w:bookmarkEnd w:id="9"/>
          <w:p w14:paraId="1ECBCFC2" w14:textId="2C18138D" w:rsidR="00D3575C" w:rsidRPr="00F2774B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425FA" w:rsidRPr="00C425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F277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277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50" w:type="dxa"/>
            <w:gridSpan w:val="3"/>
          </w:tcPr>
          <w:p w14:paraId="0BEE1B46" w14:textId="77777777" w:rsidR="00D3575C" w:rsidRPr="00F2774B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774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2774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898FF15" w14:textId="77777777" w:rsidR="00D3575C" w:rsidRPr="00F2774B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07E9A60" w14:textId="77777777" w:rsidR="00D3575C" w:rsidRPr="00F2774B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774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2774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D3575C" w:rsidRPr="00116178" w14:paraId="2A624965" w14:textId="77777777" w:rsidTr="00AF7333">
        <w:tc>
          <w:tcPr>
            <w:tcW w:w="4950" w:type="dxa"/>
          </w:tcPr>
          <w:p w14:paraId="710808E6" w14:textId="77777777" w:rsidR="00D3575C" w:rsidRPr="00F2774B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5C4A520B" w14:textId="220F6CFA" w:rsidR="00D3575C" w:rsidRPr="00F2774B" w:rsidRDefault="000945E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2A3A5ED1" w14:textId="77777777" w:rsidR="00D3575C" w:rsidRPr="00F2774B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C544435" w14:textId="24160B54" w:rsidR="00D3575C" w:rsidRPr="00F2774B" w:rsidRDefault="000945E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67C95548" w14:textId="77777777" w:rsidR="00D3575C" w:rsidRPr="00F2774B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1D9958E" w14:textId="09B66F9F" w:rsidR="00D3575C" w:rsidRPr="00F2774B" w:rsidRDefault="000945E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034B3FBB" w14:textId="77777777" w:rsidR="00D3575C" w:rsidRPr="00F2774B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8D8A5EC" w14:textId="07B443E2" w:rsidR="00D3575C" w:rsidRPr="00F2774B" w:rsidRDefault="000945E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D3575C" w:rsidRPr="00116178" w14:paraId="11F613B8" w14:textId="77777777" w:rsidTr="00AF7333">
        <w:tc>
          <w:tcPr>
            <w:tcW w:w="4950" w:type="dxa"/>
          </w:tcPr>
          <w:p w14:paraId="17A67F6F" w14:textId="77777777" w:rsidR="00D3575C" w:rsidRPr="00F2774B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697393B2" w14:textId="77777777" w:rsidR="00D3575C" w:rsidRPr="00F2774B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774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F2774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/ </w:t>
            </w:r>
            <w:r w:rsidRPr="00F2774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D3575C" w:rsidRPr="00116178" w14:paraId="79D6B76B" w14:textId="77777777" w:rsidTr="00AF7333">
        <w:tc>
          <w:tcPr>
            <w:tcW w:w="4950" w:type="dxa"/>
          </w:tcPr>
          <w:p w14:paraId="285F3D95" w14:textId="77777777" w:rsidR="00D3575C" w:rsidRPr="00F2774B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Pr="00F277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F277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Pr="00F277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  <w:r w:rsidRPr="00F277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ที่เป็นส่วนของผู้ถือหุ้นสามัญ</w:t>
            </w:r>
          </w:p>
        </w:tc>
        <w:tc>
          <w:tcPr>
            <w:tcW w:w="990" w:type="dxa"/>
            <w:vAlign w:val="bottom"/>
          </w:tcPr>
          <w:p w14:paraId="68CA3865" w14:textId="77777777" w:rsidR="00D3575C" w:rsidRPr="00F2774B" w:rsidRDefault="00D3575C" w:rsidP="00F213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E26E88" w14:textId="77777777" w:rsidR="00D3575C" w:rsidRPr="00F2774B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B72A33" w14:textId="77777777" w:rsidR="00D3575C" w:rsidRPr="00F2774B" w:rsidRDefault="00D3575C" w:rsidP="00F213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ADBB8" w14:textId="77777777" w:rsidR="00D3575C" w:rsidRPr="00F2774B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2BD89E" w14:textId="77777777" w:rsidR="00D3575C" w:rsidRPr="00F2774B" w:rsidRDefault="00D3575C" w:rsidP="00F213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21F6C6" w14:textId="77777777" w:rsidR="00D3575C" w:rsidRPr="00F2774B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04DE72" w14:textId="77777777" w:rsidR="00D3575C" w:rsidRPr="00F2774B" w:rsidRDefault="00D3575C" w:rsidP="00F213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575C" w:rsidRPr="00116178" w14:paraId="64C55193" w14:textId="77777777" w:rsidTr="00AF7333">
        <w:tc>
          <w:tcPr>
            <w:tcW w:w="4950" w:type="dxa"/>
          </w:tcPr>
          <w:p w14:paraId="40E945B5" w14:textId="47E2CE74" w:rsidR="00D3575C" w:rsidRPr="00B27FBC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1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FB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ขาดทุนสำหรับงวดที่เป็นส่วนของผู้ถือหุ้นสามัญของบริษัทจากการดำเนินงานต่อเนื่อง</w:t>
            </w:r>
          </w:p>
        </w:tc>
        <w:tc>
          <w:tcPr>
            <w:tcW w:w="990" w:type="dxa"/>
            <w:vAlign w:val="bottom"/>
          </w:tcPr>
          <w:p w14:paraId="502412E9" w14:textId="598E1E9C" w:rsidR="00D3575C" w:rsidRPr="00B27FBC" w:rsidRDefault="00D3575C" w:rsidP="00F2774B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7F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B14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B27FBC" w:rsidRPr="00B27F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B14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016</w:t>
            </w:r>
            <w:r w:rsidRPr="00B27F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2F64C8A" w14:textId="77777777" w:rsidR="00D3575C" w:rsidRPr="00B27FBC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E30016" w14:textId="40B2D5A3" w:rsidR="00D3575C" w:rsidRPr="00B27FBC" w:rsidRDefault="00D3575C" w:rsidP="00D3575C">
            <w:pPr>
              <w:pStyle w:val="acctfourfigures"/>
              <w:tabs>
                <w:tab w:val="clear" w:pos="765"/>
                <w:tab w:val="left" w:pos="752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7FB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945EC" w:rsidRPr="00B27F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44ED6" w:rsidRPr="00B27F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6B14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B27FB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6B14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212</w:t>
            </w:r>
            <w:r w:rsidRPr="00B27FB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886F713" w14:textId="77777777" w:rsidR="00D3575C" w:rsidRPr="00B27FBC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C17EC0" w14:textId="6D59C6DC" w:rsidR="00D3575C" w:rsidRPr="00B27FBC" w:rsidRDefault="00D3575C" w:rsidP="00F2774B">
            <w:pPr>
              <w:pStyle w:val="acctfourfigures"/>
              <w:tabs>
                <w:tab w:val="clear" w:pos="765"/>
                <w:tab w:val="decimal" w:pos="733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7F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945EC" w:rsidRPr="00B27F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425FA" w:rsidRPr="00B27F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B27F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4ED6" w:rsidRPr="00B27F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2C771C" w:rsidRPr="00B27F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C44ED6" w:rsidRPr="00B27F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27F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6286657" w14:textId="77777777" w:rsidR="00D3575C" w:rsidRPr="00B27FBC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EAE23C" w14:textId="378CD107" w:rsidR="00D3575C" w:rsidRPr="00B27FBC" w:rsidRDefault="00D3575C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7F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4ED6" w:rsidRPr="00B27F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C771C" w:rsidRPr="00B27F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0945EC" w:rsidRPr="00B27F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B27F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4ED6" w:rsidRPr="00B27F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</w:t>
            </w:r>
            <w:r w:rsidRPr="00B27F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3575C" w:rsidRPr="00116178" w14:paraId="0F537122" w14:textId="77777777" w:rsidTr="00AF7333">
        <w:tc>
          <w:tcPr>
            <w:tcW w:w="4950" w:type="dxa"/>
          </w:tcPr>
          <w:p w14:paraId="2777CD19" w14:textId="5123C3D2" w:rsidR="00D3575C" w:rsidRPr="00B27FBC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1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FBC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B93D6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B93D6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B93D6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B27FB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สำหรับงวดเป็นส่วนของผู้ถือหุ้นสามัญของบริษัทจากการดำเนินงานที่ยกเลิก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03F18D" w14:textId="51E8868A" w:rsidR="00D3575C" w:rsidRPr="00B27FBC" w:rsidRDefault="006B14B3" w:rsidP="006B14B3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(107,307)</w:t>
            </w:r>
          </w:p>
        </w:tc>
        <w:tc>
          <w:tcPr>
            <w:tcW w:w="270" w:type="dxa"/>
          </w:tcPr>
          <w:p w14:paraId="44569446" w14:textId="77777777" w:rsidR="00D3575C" w:rsidRPr="00B27FBC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832A67" w14:textId="08FB1432" w:rsidR="00D3575C" w:rsidRPr="00B27FBC" w:rsidRDefault="00E44008" w:rsidP="00937D29">
            <w:pPr>
              <w:pStyle w:val="acctfourfigures"/>
              <w:tabs>
                <w:tab w:val="clear" w:pos="765"/>
              </w:tabs>
              <w:spacing w:line="240" w:lineRule="atLeast"/>
              <w:ind w:left="-109" w:right="5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2,437</w:t>
            </w:r>
          </w:p>
        </w:tc>
        <w:tc>
          <w:tcPr>
            <w:tcW w:w="270" w:type="dxa"/>
          </w:tcPr>
          <w:p w14:paraId="6AFE9D9D" w14:textId="77777777" w:rsidR="00D3575C" w:rsidRPr="00B27FBC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4F174F7" w14:textId="74721255" w:rsidR="00D3575C" w:rsidRPr="00B27FBC" w:rsidRDefault="00D3575C" w:rsidP="00F2774B">
            <w:pPr>
              <w:pStyle w:val="acctfourfigures"/>
              <w:tabs>
                <w:tab w:val="clear" w:pos="765"/>
                <w:tab w:val="decimal" w:pos="418"/>
                <w:tab w:val="decimal" w:pos="800"/>
              </w:tabs>
              <w:spacing w:line="240" w:lineRule="atLeast"/>
              <w:ind w:left="-109" w:right="-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7F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E20F4FA" w14:textId="77777777" w:rsidR="00D3575C" w:rsidRPr="00B27FBC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632570" w14:textId="168BE359" w:rsidR="00D3575C" w:rsidRPr="00B27FBC" w:rsidRDefault="00D3575C" w:rsidP="00F2774B">
            <w:pPr>
              <w:pStyle w:val="acctfourfigures"/>
              <w:tabs>
                <w:tab w:val="clear" w:pos="765"/>
                <w:tab w:val="decimal" w:pos="418"/>
                <w:tab w:val="decimal" w:pos="800"/>
              </w:tabs>
              <w:spacing w:line="240" w:lineRule="atLeast"/>
              <w:ind w:left="-109" w:right="-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7F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3575C" w:rsidRPr="00AB37D1" w14:paraId="3BCC1EBC" w14:textId="536AA7B8" w:rsidTr="00AF7333">
        <w:tc>
          <w:tcPr>
            <w:tcW w:w="4950" w:type="dxa"/>
          </w:tcPr>
          <w:p w14:paraId="3D477563" w14:textId="05C72253" w:rsidR="00D3575C" w:rsidRPr="00F2774B" w:rsidRDefault="00D3575C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1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ขาดทุนสำหรับงวด</w:t>
            </w:r>
            <w:r w:rsidR="006B14B3" w:rsidRPr="006B14B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F37FE" w14:textId="30C1708E" w:rsidR="00D3575C" w:rsidRPr="00F2774B" w:rsidRDefault="00D3575C" w:rsidP="00F2774B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C44ED6" w:rsidRPr="00AB37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6B14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B14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323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AC41418" w14:textId="77777777" w:rsidR="00D3575C" w:rsidRPr="00F2774B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3AA46" w14:textId="1DBAF473" w:rsidR="00D3575C" w:rsidRPr="00F2774B" w:rsidRDefault="00D3575C" w:rsidP="00F2774B">
            <w:pPr>
              <w:pStyle w:val="acctfourfigures"/>
              <w:tabs>
                <w:tab w:val="clear" w:pos="765"/>
                <w:tab w:val="left" w:pos="752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C44ED6" w:rsidRPr="00AB37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7C3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7C3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775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31E7F2D5" w14:textId="77777777" w:rsidR="00D3575C" w:rsidRPr="00F2774B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BA016" w14:textId="2AA0E6FA" w:rsidR="00D3575C" w:rsidRPr="00F2774B" w:rsidRDefault="00D3575C" w:rsidP="00F2774B">
            <w:pPr>
              <w:pStyle w:val="acctfourfigures"/>
              <w:tabs>
                <w:tab w:val="clear" w:pos="765"/>
                <w:tab w:val="decimal" w:pos="706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C44ED6" w:rsidRPr="00AB37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2C771C" w:rsidRPr="00AB37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C44ED6" w:rsidRPr="00AB37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8192324" w14:textId="77777777" w:rsidR="00D3575C" w:rsidRPr="00F2774B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5E9EE" w14:textId="52BFD90B" w:rsidR="00D3575C" w:rsidRPr="00F2774B" w:rsidRDefault="00D3575C" w:rsidP="00F277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44ED6" w:rsidRPr="00AB37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C771C" w:rsidRPr="00AB37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44ED6" w:rsidRPr="00AB37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467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D3575C" w:rsidRPr="00CF1B82" w14:paraId="419FE872" w14:textId="77777777" w:rsidTr="00AF7333">
        <w:trPr>
          <w:trHeight w:val="254"/>
        </w:trPr>
        <w:tc>
          <w:tcPr>
            <w:tcW w:w="4950" w:type="dxa"/>
          </w:tcPr>
          <w:p w14:paraId="20C3F2E2" w14:textId="77777777" w:rsidR="00D3575C" w:rsidRPr="00377FD1" w:rsidRDefault="00D3575C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84980C0" w14:textId="77777777" w:rsidR="00D3575C" w:rsidRPr="00377FD1" w:rsidRDefault="00D3575C" w:rsidP="00D3575C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56DD0583" w14:textId="77777777" w:rsidR="00D3575C" w:rsidRPr="00377FD1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8296288" w14:textId="77777777" w:rsidR="00D3575C" w:rsidRPr="00377FD1" w:rsidRDefault="00D3575C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6"/>
                <w:szCs w:val="6"/>
                <w:highlight w:val="yellow"/>
              </w:rPr>
            </w:pPr>
          </w:p>
        </w:tc>
        <w:tc>
          <w:tcPr>
            <w:tcW w:w="270" w:type="dxa"/>
          </w:tcPr>
          <w:p w14:paraId="66B5E37B" w14:textId="77777777" w:rsidR="00D3575C" w:rsidRPr="00377FD1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AE4CB0F" w14:textId="77777777" w:rsidR="00D3575C" w:rsidRPr="00377FD1" w:rsidRDefault="00D3575C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664EF56F" w14:textId="77777777" w:rsidR="00D3575C" w:rsidRPr="00377FD1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E2A8E3E" w14:textId="77777777" w:rsidR="00D3575C" w:rsidRPr="00377FD1" w:rsidRDefault="00D3575C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6"/>
                <w:szCs w:val="6"/>
                <w:highlight w:val="yellow"/>
              </w:rPr>
            </w:pPr>
          </w:p>
        </w:tc>
      </w:tr>
      <w:tr w:rsidR="00D3575C" w:rsidRPr="00116178" w14:paraId="6244900F" w14:textId="77777777" w:rsidTr="00AF7333">
        <w:tc>
          <w:tcPr>
            <w:tcW w:w="4950" w:type="dxa"/>
          </w:tcPr>
          <w:p w14:paraId="2EA52413" w14:textId="77777777" w:rsidR="00D3575C" w:rsidRPr="00F2774B" w:rsidRDefault="00D3575C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vAlign w:val="bottom"/>
          </w:tcPr>
          <w:p w14:paraId="1065AB65" w14:textId="77777777" w:rsidR="00D3575C" w:rsidRPr="00F2774B" w:rsidRDefault="00D3575C" w:rsidP="00D3575C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6D07E7" w14:textId="77777777" w:rsidR="00D3575C" w:rsidRPr="00F2774B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D4E3F7" w14:textId="77777777" w:rsidR="00D3575C" w:rsidRPr="00F2774B" w:rsidRDefault="00D3575C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E3A334E" w14:textId="77777777" w:rsidR="00D3575C" w:rsidRPr="00F2774B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CEF023" w14:textId="77777777" w:rsidR="00D3575C" w:rsidRPr="00F2774B" w:rsidRDefault="00D3575C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DF160D" w14:textId="77777777" w:rsidR="00D3575C" w:rsidRPr="00F2774B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5DD86D" w14:textId="77777777" w:rsidR="00D3575C" w:rsidRPr="00F2774B" w:rsidRDefault="00D3575C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3575C" w:rsidRPr="00116178" w14:paraId="6A122230" w14:textId="77777777" w:rsidTr="00AF7333">
        <w:tc>
          <w:tcPr>
            <w:tcW w:w="4950" w:type="dxa"/>
            <w:vAlign w:val="bottom"/>
          </w:tcPr>
          <w:p w14:paraId="7B576DB5" w14:textId="022D1FFA" w:rsidR="00D3575C" w:rsidRPr="00F2774B" w:rsidRDefault="00D3575C" w:rsidP="0021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77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774B">
              <w:rPr>
                <w:rFonts w:asciiTheme="majorBidi" w:hAnsiTheme="majorBidi" w:cstheme="majorBidi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990" w:type="dxa"/>
            <w:vAlign w:val="bottom"/>
          </w:tcPr>
          <w:p w14:paraId="6418A5EC" w14:textId="101AAA75" w:rsidR="00D3575C" w:rsidRPr="00F2774B" w:rsidRDefault="00C44ED6" w:rsidP="00D2736A">
            <w:pPr>
              <w:pStyle w:val="acctfourfigures"/>
              <w:tabs>
                <w:tab w:val="clear" w:pos="765"/>
              </w:tabs>
              <w:spacing w:line="240" w:lineRule="atLeast"/>
              <w:ind w:left="-109" w:right="5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3575C"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D3575C"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716</w:t>
            </w:r>
          </w:p>
        </w:tc>
        <w:tc>
          <w:tcPr>
            <w:tcW w:w="270" w:type="dxa"/>
          </w:tcPr>
          <w:p w14:paraId="20A2419A" w14:textId="77777777" w:rsidR="00D3575C" w:rsidRPr="00F2774B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BB75E2" w14:textId="2FBF1AB1" w:rsidR="00D3575C" w:rsidRPr="00F2774B" w:rsidRDefault="00C44ED6" w:rsidP="00937D29">
            <w:pPr>
              <w:pStyle w:val="acctfourfigures"/>
              <w:tabs>
                <w:tab w:val="clear" w:pos="765"/>
              </w:tabs>
              <w:spacing w:line="240" w:lineRule="atLeast"/>
              <w:ind w:left="-10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3575C"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D3575C"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1A616C6" w14:textId="77777777" w:rsidR="00D3575C" w:rsidRPr="00F2774B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C48232" w14:textId="1BEB7D29" w:rsidR="00D3575C" w:rsidRPr="00F2774B" w:rsidRDefault="00C44ED6" w:rsidP="00C46C2B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09"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3575C" w:rsidRPr="00F277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3575C" w:rsidRPr="00F277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716</w:t>
            </w:r>
          </w:p>
        </w:tc>
        <w:tc>
          <w:tcPr>
            <w:tcW w:w="270" w:type="dxa"/>
          </w:tcPr>
          <w:p w14:paraId="4CC390F4" w14:textId="77777777" w:rsidR="00D3575C" w:rsidRPr="00F2774B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9CC3D9" w14:textId="64FC032B" w:rsidR="00D3575C" w:rsidRPr="00F2774B" w:rsidRDefault="00C44ED6" w:rsidP="00C46C2B">
            <w:pPr>
              <w:pStyle w:val="acctfourfigures"/>
              <w:tabs>
                <w:tab w:val="clear" w:pos="765"/>
              </w:tabs>
              <w:spacing w:line="240" w:lineRule="atLeast"/>
              <w:ind w:left="-10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3575C"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D3575C"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D3575C" w:rsidRPr="00116178" w14:paraId="3FA19E76" w14:textId="77777777" w:rsidTr="00AF7333">
        <w:tc>
          <w:tcPr>
            <w:tcW w:w="4950" w:type="dxa"/>
            <w:vAlign w:val="bottom"/>
          </w:tcPr>
          <w:p w14:paraId="54B67AC8" w14:textId="77777777" w:rsidR="00D3575C" w:rsidRPr="00F2774B" w:rsidRDefault="00D3575C" w:rsidP="0021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ผลกระทบจากการออกหุ้น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7912158" w14:textId="6899FDEB" w:rsidR="00D3575C" w:rsidRPr="00F2774B" w:rsidRDefault="00CF4ECF" w:rsidP="00D2736A">
            <w:pPr>
              <w:pStyle w:val="acctfourfigures"/>
              <w:tabs>
                <w:tab w:val="clear" w:pos="765"/>
              </w:tabs>
              <w:spacing w:line="240" w:lineRule="atLeast"/>
              <w:ind w:left="-109" w:right="5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5B9333E" w14:textId="77777777" w:rsidR="00D3575C" w:rsidRPr="00F2774B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EF982D" w14:textId="49737130" w:rsidR="00D3575C" w:rsidRPr="00F2774B" w:rsidRDefault="00C44ED6" w:rsidP="00937D29">
            <w:pPr>
              <w:pStyle w:val="acctfourfigures"/>
              <w:tabs>
                <w:tab w:val="clear" w:pos="765"/>
              </w:tabs>
              <w:spacing w:line="240" w:lineRule="atLeast"/>
              <w:ind w:left="-10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D3575C"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EAE0191" w14:textId="77777777" w:rsidR="00D3575C" w:rsidRPr="00F2774B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47EDE09" w14:textId="7F91EB5F" w:rsidR="00D3575C" w:rsidRPr="00F2774B" w:rsidRDefault="00CF4ECF" w:rsidP="00C46C2B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09" w:right="5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218C840" w14:textId="77777777" w:rsidR="00D3575C" w:rsidRPr="00F2774B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C715F2" w14:textId="2259B337" w:rsidR="00D3575C" w:rsidRPr="00F2774B" w:rsidRDefault="00C44ED6" w:rsidP="00C46C2B">
            <w:pPr>
              <w:pStyle w:val="acctfourfigures"/>
              <w:tabs>
                <w:tab w:val="clear" w:pos="765"/>
              </w:tabs>
              <w:spacing w:line="240" w:lineRule="atLeast"/>
              <w:ind w:left="-10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D3575C"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D3575C" w:rsidRPr="00116178" w14:paraId="26774B3E" w14:textId="77777777" w:rsidTr="00AF7333">
        <w:tc>
          <w:tcPr>
            <w:tcW w:w="4950" w:type="dxa"/>
          </w:tcPr>
          <w:p w14:paraId="3648DB87" w14:textId="77777777" w:rsidR="00D3575C" w:rsidRPr="00F2774B" w:rsidRDefault="00D3575C" w:rsidP="0021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(ขั้นพื้นฐาน) </w:t>
            </w:r>
          </w:p>
          <w:p w14:paraId="241A8889" w14:textId="64E4C8B1" w:rsidR="00D3575C" w:rsidRPr="00F2774B" w:rsidRDefault="00D3575C" w:rsidP="0021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8F4B5FB" w14:textId="36032A47" w:rsidR="00D3575C" w:rsidRPr="00F2774B" w:rsidRDefault="00C44ED6" w:rsidP="00937D29">
            <w:pPr>
              <w:pStyle w:val="acctfourfigures"/>
              <w:tabs>
                <w:tab w:val="clear" w:pos="765"/>
              </w:tabs>
              <w:spacing w:line="240" w:lineRule="atLeast"/>
              <w:ind w:left="-109"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37D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3575C"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937D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D3575C"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37D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CF4E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EF6193A" w14:textId="77777777" w:rsidR="00D3575C" w:rsidRPr="00F2774B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232A501" w14:textId="032492AB" w:rsidR="00D3575C" w:rsidRPr="00F2774B" w:rsidRDefault="00C44ED6" w:rsidP="00937D29">
            <w:pPr>
              <w:pStyle w:val="acctfourfigures"/>
              <w:tabs>
                <w:tab w:val="clear" w:pos="765"/>
              </w:tabs>
              <w:spacing w:line="240" w:lineRule="atLeast"/>
              <w:ind w:left="-109"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37D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3575C"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937D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D3575C"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37D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BF0F685" w14:textId="77777777" w:rsidR="00D3575C" w:rsidRPr="00F2774B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62E4061" w14:textId="2D630C7E" w:rsidR="00D3575C" w:rsidRPr="00F2774B" w:rsidRDefault="00C44ED6" w:rsidP="00C46C2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09"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3575C"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D3575C"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CF4E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</w:tcPr>
          <w:p w14:paraId="1768B104" w14:textId="77777777" w:rsidR="00D3575C" w:rsidRPr="00F2774B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65BAFE2" w14:textId="19CF9C87" w:rsidR="00D3575C" w:rsidRPr="00F2774B" w:rsidRDefault="00C44ED6" w:rsidP="00C46C2B">
            <w:pPr>
              <w:pStyle w:val="acctfourfigures"/>
              <w:tabs>
                <w:tab w:val="clear" w:pos="765"/>
              </w:tabs>
              <w:spacing w:line="240" w:lineRule="atLeast"/>
              <w:ind w:left="-10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3575C"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D3575C"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D3575C" w:rsidRPr="00116178" w14:paraId="70673640" w14:textId="77777777" w:rsidTr="00AF7333">
        <w:tc>
          <w:tcPr>
            <w:tcW w:w="4950" w:type="dxa"/>
          </w:tcPr>
          <w:p w14:paraId="498E50B4" w14:textId="77777777" w:rsidR="00D3575C" w:rsidRPr="00F2774B" w:rsidRDefault="00D3575C" w:rsidP="0021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3BAF8A8" w14:textId="5BBD4EA3" w:rsidR="00D3575C" w:rsidRPr="00F2774B" w:rsidRDefault="00AF47F6" w:rsidP="00F2774B">
            <w:pPr>
              <w:pStyle w:val="acctfourfigures"/>
              <w:tabs>
                <w:tab w:val="clear" w:pos="765"/>
                <w:tab w:val="decimal" w:pos="447"/>
                <w:tab w:val="decimal" w:pos="800"/>
              </w:tabs>
              <w:spacing w:line="240" w:lineRule="atLeast"/>
              <w:ind w:left="-109" w:right="-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E23B1E" w14:textId="77777777" w:rsidR="00D3575C" w:rsidRPr="00F2774B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002D1EE" w14:textId="4B392837" w:rsidR="00D3575C" w:rsidRPr="00F2774B" w:rsidRDefault="00C425FA" w:rsidP="00937D29">
            <w:pPr>
              <w:pStyle w:val="acctfourfigures"/>
              <w:tabs>
                <w:tab w:val="clear" w:pos="765"/>
              </w:tabs>
              <w:spacing w:line="240" w:lineRule="atLeast"/>
              <w:ind w:left="-10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  <w:r w:rsidR="00D3575C"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73C5DBE" w14:textId="77777777" w:rsidR="00D3575C" w:rsidRPr="00F2774B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E52A66" w14:textId="1D98AA3F" w:rsidR="00D3575C" w:rsidRPr="00F2774B" w:rsidRDefault="00AF47F6" w:rsidP="00F2774B">
            <w:pPr>
              <w:pStyle w:val="acctfourfigures"/>
              <w:tabs>
                <w:tab w:val="clear" w:pos="765"/>
                <w:tab w:val="decimal" w:pos="418"/>
                <w:tab w:val="decimal" w:pos="800"/>
              </w:tabs>
              <w:spacing w:line="240" w:lineRule="atLeast"/>
              <w:ind w:left="-109" w:right="-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9865DF" w14:textId="77777777" w:rsidR="00D3575C" w:rsidRPr="00F2774B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488D52E" w14:textId="2F5459B1" w:rsidR="00D3575C" w:rsidRPr="00F2774B" w:rsidRDefault="00C425FA" w:rsidP="00C46C2B">
            <w:pPr>
              <w:pStyle w:val="acctfourfigures"/>
              <w:tabs>
                <w:tab w:val="clear" w:pos="765"/>
              </w:tabs>
              <w:spacing w:line="240" w:lineRule="atLeast"/>
              <w:ind w:left="-109"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  <w:r w:rsidR="00D3575C"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D3575C" w:rsidRPr="00116178" w14:paraId="5EBD517A" w14:textId="77777777" w:rsidTr="00AF7333">
        <w:trPr>
          <w:trHeight w:val="200"/>
        </w:trPr>
        <w:tc>
          <w:tcPr>
            <w:tcW w:w="4950" w:type="dxa"/>
          </w:tcPr>
          <w:p w14:paraId="42992EB5" w14:textId="77777777" w:rsidR="00D3575C" w:rsidRPr="00F2774B" w:rsidRDefault="00D3575C" w:rsidP="0021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09A1C088" w14:textId="28DA93E3" w:rsidR="00D3575C" w:rsidRPr="00F2774B" w:rsidRDefault="00D3575C" w:rsidP="0021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D63CEAA" w14:textId="72E03717" w:rsidR="00D3575C" w:rsidRPr="00F2774B" w:rsidRDefault="00C44ED6" w:rsidP="00937D29">
            <w:pPr>
              <w:pStyle w:val="acctfourfigures"/>
              <w:tabs>
                <w:tab w:val="clear" w:pos="765"/>
              </w:tabs>
              <w:spacing w:line="240" w:lineRule="atLeast"/>
              <w:ind w:left="-109"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3575C"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D3575C"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2723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8FC1E83" w14:textId="77777777" w:rsidR="00D3575C" w:rsidRPr="00F2774B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2B3766" w14:textId="3C459537" w:rsidR="00D3575C" w:rsidRPr="00F2774B" w:rsidRDefault="00C44ED6" w:rsidP="00937D29">
            <w:pPr>
              <w:pStyle w:val="acctfourfigures"/>
              <w:tabs>
                <w:tab w:val="clear" w:pos="765"/>
              </w:tabs>
              <w:spacing w:line="240" w:lineRule="atLeast"/>
              <w:ind w:left="-109"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3575C"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D3575C"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3F8F32F" w14:textId="77777777" w:rsidR="00D3575C" w:rsidRPr="00F2774B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63594" w14:textId="24BF17EC" w:rsidR="00D3575C" w:rsidRPr="00F2774B" w:rsidRDefault="00C44ED6" w:rsidP="00F2774B">
            <w:pPr>
              <w:pStyle w:val="acctfourfigures"/>
              <w:tabs>
                <w:tab w:val="clear" w:pos="765"/>
              </w:tabs>
              <w:spacing w:line="240" w:lineRule="atLeast"/>
              <w:ind w:left="-109" w:right="43" w:hanging="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3575C"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D3575C"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2723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D9250FE" w14:textId="77777777" w:rsidR="00D3575C" w:rsidRPr="00F2774B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13A257E" w14:textId="4F97CB54" w:rsidR="00D3575C" w:rsidRPr="00F2774B" w:rsidRDefault="00C44ED6" w:rsidP="00C46C2B">
            <w:pPr>
              <w:pStyle w:val="acctfourfigures"/>
              <w:tabs>
                <w:tab w:val="clear" w:pos="765"/>
              </w:tabs>
              <w:spacing w:line="240" w:lineRule="atLeast"/>
              <w:ind w:left="-109"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3575C" w:rsidRPr="00F27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D3575C" w:rsidRPr="00F27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D3575C" w:rsidRPr="00CF1B82" w14:paraId="1E8F853E" w14:textId="77777777" w:rsidTr="00AF7333">
        <w:trPr>
          <w:trHeight w:val="200"/>
        </w:trPr>
        <w:tc>
          <w:tcPr>
            <w:tcW w:w="4950" w:type="dxa"/>
          </w:tcPr>
          <w:p w14:paraId="1FEB9528" w14:textId="77777777" w:rsidR="00D3575C" w:rsidRPr="00377FD1" w:rsidRDefault="00D3575C" w:rsidP="0021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BC5DF39" w14:textId="77777777" w:rsidR="00D3575C" w:rsidRPr="00377FD1" w:rsidRDefault="00D3575C" w:rsidP="00D3575C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14:paraId="61115051" w14:textId="77777777" w:rsidR="00D3575C" w:rsidRPr="00377FD1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0431F9F" w14:textId="77777777" w:rsidR="00D3575C" w:rsidRPr="00377FD1" w:rsidRDefault="00D3575C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14:paraId="5A20FBB0" w14:textId="77777777" w:rsidR="00D3575C" w:rsidRPr="00377FD1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E64828D" w14:textId="77777777" w:rsidR="00D3575C" w:rsidRPr="00377FD1" w:rsidRDefault="00D3575C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14:paraId="30F13F7A" w14:textId="77777777" w:rsidR="00D3575C" w:rsidRPr="00377FD1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21D0682" w14:textId="77777777" w:rsidR="00D3575C" w:rsidRPr="00377FD1" w:rsidRDefault="00D3575C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D3575C" w:rsidRPr="00B20407" w14:paraId="38CEBABF" w14:textId="77777777" w:rsidTr="00AF7333">
        <w:tc>
          <w:tcPr>
            <w:tcW w:w="4950" w:type="dxa"/>
          </w:tcPr>
          <w:p w14:paraId="53499E12" w14:textId="6DD8D2B4" w:rsidR="00D3575C" w:rsidRPr="00F2774B" w:rsidRDefault="00D3575C" w:rsidP="0021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990" w:type="dxa"/>
            <w:vAlign w:val="bottom"/>
          </w:tcPr>
          <w:p w14:paraId="4A41F021" w14:textId="77145EDE" w:rsidR="00D3575C" w:rsidRPr="00F2774B" w:rsidRDefault="00D3575C" w:rsidP="00D3575C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B27F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017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EA608CA" w14:textId="77777777" w:rsidR="00D3575C" w:rsidRPr="00F2774B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AC0F51" w14:textId="4702400F" w:rsidR="00D3575C" w:rsidRPr="00F2774B" w:rsidRDefault="00D3575C" w:rsidP="00937D29">
            <w:pPr>
              <w:pStyle w:val="acctfourfigures"/>
              <w:tabs>
                <w:tab w:val="clear" w:pos="765"/>
                <w:tab w:val="left" w:pos="763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B27F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DD4596A" w14:textId="77777777" w:rsidR="00D3575C" w:rsidRPr="00F2774B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76F9D2" w14:textId="780489FC" w:rsidR="00D3575C" w:rsidRPr="00F2774B" w:rsidRDefault="00D3575C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D5ABD9C" w14:textId="77777777" w:rsidR="00D3575C" w:rsidRPr="00F2774B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28FF16" w14:textId="0C09E94F" w:rsidR="00D3575C" w:rsidRPr="00F2774B" w:rsidRDefault="00D3575C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D3575C" w:rsidRPr="00B20407" w14:paraId="7141CF9C" w14:textId="77777777" w:rsidTr="00AF7333">
        <w:tc>
          <w:tcPr>
            <w:tcW w:w="4950" w:type="dxa"/>
          </w:tcPr>
          <w:p w14:paraId="2E431148" w14:textId="396C1F65" w:rsidR="00D3575C" w:rsidRPr="00F2774B" w:rsidRDefault="00D3575C" w:rsidP="0021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DFAC275" w14:textId="3CDDD45B" w:rsidR="00D3575C" w:rsidRPr="00F2774B" w:rsidRDefault="00B27FBC" w:rsidP="00B27FBC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(0.088)</w:t>
            </w:r>
          </w:p>
        </w:tc>
        <w:tc>
          <w:tcPr>
            <w:tcW w:w="270" w:type="dxa"/>
          </w:tcPr>
          <w:p w14:paraId="7802F165" w14:textId="77777777" w:rsidR="00D3575C" w:rsidRPr="00F2774B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F3A94D" w14:textId="2EF254D3" w:rsidR="00D3575C" w:rsidRPr="00F2774B" w:rsidRDefault="00C425FA" w:rsidP="00937D29">
            <w:pPr>
              <w:pStyle w:val="acctfourfigures"/>
              <w:tabs>
                <w:tab w:val="clear" w:pos="765"/>
              </w:tabs>
              <w:spacing w:line="240" w:lineRule="atLeast"/>
              <w:ind w:left="-10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D3575C"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5B2C151" w14:textId="77777777" w:rsidR="00D3575C" w:rsidRPr="00F2774B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AF322B" w14:textId="3DA6583A" w:rsidR="00D3575C" w:rsidRPr="00F2774B" w:rsidRDefault="00D3575C" w:rsidP="00F2774B">
            <w:pPr>
              <w:pStyle w:val="acctfourfigures"/>
              <w:tabs>
                <w:tab w:val="clear" w:pos="765"/>
                <w:tab w:val="decimal" w:pos="418"/>
                <w:tab w:val="decimal" w:pos="800"/>
              </w:tabs>
              <w:spacing w:line="240" w:lineRule="atLeast"/>
              <w:ind w:left="-109" w:right="-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246B1E" w14:textId="77777777" w:rsidR="00D3575C" w:rsidRPr="00F2774B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92E5363" w14:textId="15A29BD9" w:rsidR="00D3575C" w:rsidRPr="00F2774B" w:rsidRDefault="000C43A7" w:rsidP="000C43A7">
            <w:pPr>
              <w:pStyle w:val="acctfourfigures"/>
              <w:tabs>
                <w:tab w:val="clear" w:pos="765"/>
                <w:tab w:val="decimal" w:pos="418"/>
                <w:tab w:val="decimal" w:pos="800"/>
              </w:tabs>
              <w:spacing w:line="240" w:lineRule="atLeast"/>
              <w:ind w:left="-109" w:right="-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43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A2722" w:rsidRPr="00116178" w14:paraId="61723D96" w14:textId="77777777" w:rsidTr="00AF7333">
        <w:tc>
          <w:tcPr>
            <w:tcW w:w="4950" w:type="dxa"/>
          </w:tcPr>
          <w:p w14:paraId="3AEABD84" w14:textId="77777777" w:rsidR="004A2722" w:rsidRPr="00F2774B" w:rsidRDefault="004A2722" w:rsidP="0026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ขาดทุนต่อหุ้น </w:t>
            </w:r>
            <w:r w:rsidRPr="00F277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54240" w14:textId="0C32E14B" w:rsidR="004A2722" w:rsidRPr="00F2774B" w:rsidRDefault="004A2722" w:rsidP="002650E2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F949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F7B6E29" w14:textId="77777777" w:rsidR="004A2722" w:rsidRPr="00F2774B" w:rsidRDefault="004A2722" w:rsidP="0026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DFDBA" w14:textId="56B024AB" w:rsidR="004A2722" w:rsidRPr="00F2774B" w:rsidRDefault="004A2722" w:rsidP="00F2774B">
            <w:pPr>
              <w:pStyle w:val="acctfourfigures"/>
              <w:tabs>
                <w:tab w:val="clear" w:pos="765"/>
                <w:tab w:val="left" w:pos="763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B27F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E3B9272" w14:textId="77777777" w:rsidR="004A2722" w:rsidRPr="00F2774B" w:rsidRDefault="004A2722" w:rsidP="0026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E235C" w14:textId="6AB022FB" w:rsidR="004A2722" w:rsidRPr="00F2774B" w:rsidRDefault="004A2722" w:rsidP="002650E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24F7BAD" w14:textId="77777777" w:rsidR="004A2722" w:rsidRPr="00F2774B" w:rsidRDefault="004A2722" w:rsidP="0026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89469" w14:textId="4C5A0467" w:rsidR="004A2722" w:rsidRPr="00F2774B" w:rsidRDefault="004A2722" w:rsidP="00F277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3575C" w:rsidRPr="00116178" w14:paraId="4E9F74FD" w14:textId="77777777" w:rsidTr="00AF7333">
        <w:tc>
          <w:tcPr>
            <w:tcW w:w="4950" w:type="dxa"/>
          </w:tcPr>
          <w:p w14:paraId="02639C16" w14:textId="77777777" w:rsidR="00D3575C" w:rsidRPr="00377FD1" w:rsidRDefault="00D3575C" w:rsidP="0021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267AB05" w14:textId="77777777" w:rsidR="00D3575C" w:rsidRPr="00377FD1" w:rsidRDefault="00D3575C" w:rsidP="00D3575C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  <w:lang w:val="en-US" w:bidi="th-TH"/>
              </w:rPr>
            </w:pPr>
          </w:p>
        </w:tc>
        <w:tc>
          <w:tcPr>
            <w:tcW w:w="270" w:type="dxa"/>
          </w:tcPr>
          <w:p w14:paraId="1E18AD0C" w14:textId="77777777" w:rsidR="00D3575C" w:rsidRPr="00377FD1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3B361C1" w14:textId="77777777" w:rsidR="00D3575C" w:rsidRPr="00377FD1" w:rsidRDefault="00D3575C" w:rsidP="00D3575C">
            <w:pPr>
              <w:pStyle w:val="acctfourfigures"/>
              <w:tabs>
                <w:tab w:val="clear" w:pos="765"/>
                <w:tab w:val="left" w:pos="763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270" w:type="dxa"/>
          </w:tcPr>
          <w:p w14:paraId="03B9EC07" w14:textId="77777777" w:rsidR="00D3575C" w:rsidRPr="00377FD1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EA083E4" w14:textId="77777777" w:rsidR="00D3575C" w:rsidRPr="00377FD1" w:rsidRDefault="00D3575C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270" w:type="dxa"/>
          </w:tcPr>
          <w:p w14:paraId="3EF06FE9" w14:textId="77777777" w:rsidR="00D3575C" w:rsidRPr="00377FD1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9020C52" w14:textId="77777777" w:rsidR="00D3575C" w:rsidRPr="00377FD1" w:rsidRDefault="00D3575C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  <w:lang w:bidi="th-TH"/>
              </w:rPr>
            </w:pPr>
          </w:p>
        </w:tc>
      </w:tr>
      <w:tr w:rsidR="001654C5" w:rsidRPr="00CF1B82" w14:paraId="08B8F814" w14:textId="77777777" w:rsidTr="00AF7333">
        <w:tc>
          <w:tcPr>
            <w:tcW w:w="4950" w:type="dxa"/>
          </w:tcPr>
          <w:p w14:paraId="04CED274" w14:textId="477BAF86" w:rsidR="001654C5" w:rsidRPr="00F2774B" w:rsidRDefault="001654C5" w:rsidP="0016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990" w:type="dxa"/>
            <w:vAlign w:val="bottom"/>
          </w:tcPr>
          <w:p w14:paraId="0D6C658A" w14:textId="66BA9ECF" w:rsidR="001654C5" w:rsidRPr="001654C5" w:rsidRDefault="001654C5" w:rsidP="001654C5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017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28017DB" w14:textId="77777777" w:rsidR="001654C5" w:rsidRPr="00F2774B" w:rsidRDefault="001654C5" w:rsidP="0016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71FF34A" w14:textId="3D30C5C0" w:rsidR="001654C5" w:rsidRPr="00F2774B" w:rsidRDefault="001654C5" w:rsidP="001654C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425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F2774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945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F277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C549B3" w14:textId="77777777" w:rsidR="001654C5" w:rsidRPr="00F2774B" w:rsidRDefault="001654C5" w:rsidP="0016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EA966D7" w14:textId="2456CD72" w:rsidR="001654C5" w:rsidRPr="00F2774B" w:rsidRDefault="001654C5" w:rsidP="001654C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425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F2774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425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Pr="00F277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DB2809" w14:textId="77777777" w:rsidR="001654C5" w:rsidRPr="00F2774B" w:rsidRDefault="001654C5" w:rsidP="0016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99BCA9F" w14:textId="7421B79D" w:rsidR="001654C5" w:rsidRPr="00F2774B" w:rsidRDefault="001654C5" w:rsidP="001654C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425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F2774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C425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277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654C5" w:rsidRPr="00CF1B82" w14:paraId="6958F311" w14:textId="77777777" w:rsidTr="00AF7333">
        <w:tc>
          <w:tcPr>
            <w:tcW w:w="4950" w:type="dxa"/>
          </w:tcPr>
          <w:p w14:paraId="2B8D8B38" w14:textId="4AD3A0F3" w:rsidR="001654C5" w:rsidRPr="00F2774B" w:rsidRDefault="001654C5" w:rsidP="0016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022A92D" w14:textId="51F337E3" w:rsidR="001654C5" w:rsidRPr="001654C5" w:rsidRDefault="001654C5" w:rsidP="001654C5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(0.088)</w:t>
            </w:r>
          </w:p>
        </w:tc>
        <w:tc>
          <w:tcPr>
            <w:tcW w:w="270" w:type="dxa"/>
          </w:tcPr>
          <w:p w14:paraId="7CC10846" w14:textId="77777777" w:rsidR="001654C5" w:rsidRPr="00F2774B" w:rsidRDefault="001654C5" w:rsidP="0016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67590C" w14:textId="45AE6C2B" w:rsidR="001654C5" w:rsidRPr="00F2774B" w:rsidRDefault="001654C5" w:rsidP="001654C5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9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25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F2774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425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Pr="000945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BCFDF53" w14:textId="77777777" w:rsidR="001654C5" w:rsidRPr="00F2774B" w:rsidRDefault="001654C5" w:rsidP="0016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0B7554F" w14:textId="5A80A2BB" w:rsidR="001654C5" w:rsidRPr="00F2774B" w:rsidRDefault="001654C5" w:rsidP="001654C5">
            <w:pPr>
              <w:pStyle w:val="acctfourfigures"/>
              <w:tabs>
                <w:tab w:val="clear" w:pos="765"/>
                <w:tab w:val="decimal" w:pos="418"/>
                <w:tab w:val="decimal" w:pos="800"/>
              </w:tabs>
              <w:spacing w:line="240" w:lineRule="atLeast"/>
              <w:ind w:left="-109" w:right="-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508F98" w14:textId="77777777" w:rsidR="001654C5" w:rsidRPr="00F2774B" w:rsidRDefault="001654C5" w:rsidP="0016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A1702B" w14:textId="4CE6A529" w:rsidR="001654C5" w:rsidRPr="00F2774B" w:rsidRDefault="001654C5" w:rsidP="001654C5">
            <w:pPr>
              <w:pStyle w:val="acctfourfigures"/>
              <w:tabs>
                <w:tab w:val="clear" w:pos="765"/>
                <w:tab w:val="decimal" w:pos="418"/>
                <w:tab w:val="decimal" w:pos="800"/>
              </w:tabs>
              <w:spacing w:line="240" w:lineRule="atLeast"/>
              <w:ind w:left="-109" w:right="-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04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A2722" w:rsidRPr="00116178" w14:paraId="126BB8FE" w14:textId="77777777" w:rsidTr="00AF7333">
        <w:tc>
          <w:tcPr>
            <w:tcW w:w="4950" w:type="dxa"/>
          </w:tcPr>
          <w:p w14:paraId="6CF565C1" w14:textId="77777777" w:rsidR="004A2722" w:rsidRPr="00F2774B" w:rsidRDefault="004A2722" w:rsidP="0026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ขาดทุนต่อหุ้น (ปรับลด) </w:t>
            </w:r>
            <w:r w:rsidRPr="00F277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4D8125" w14:textId="0C060597" w:rsidR="004A2722" w:rsidRPr="00F2774B" w:rsidRDefault="004A2722" w:rsidP="002650E2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F949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1602ECD" w14:textId="77777777" w:rsidR="004A2722" w:rsidRPr="00F2774B" w:rsidRDefault="004A2722" w:rsidP="0026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03774" w14:textId="545EADB4" w:rsidR="004A2722" w:rsidRPr="00F2774B" w:rsidRDefault="004A2722" w:rsidP="00F2774B">
            <w:pPr>
              <w:pStyle w:val="acctfourfigures"/>
              <w:tabs>
                <w:tab w:val="clear" w:pos="765"/>
                <w:tab w:val="left" w:pos="763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78C33D6" w14:textId="77777777" w:rsidR="004A2722" w:rsidRPr="00F2774B" w:rsidRDefault="004A2722" w:rsidP="0026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D5249" w14:textId="068C01CA" w:rsidR="004A2722" w:rsidRPr="00F2774B" w:rsidRDefault="004A2722" w:rsidP="002650E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C3AA78B" w14:textId="77777777" w:rsidR="004A2722" w:rsidRPr="00F2774B" w:rsidRDefault="004A2722" w:rsidP="0026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A3E0F" w14:textId="19D0AFC5" w:rsidR="004A2722" w:rsidRPr="00F2774B" w:rsidRDefault="004A2722" w:rsidP="00F277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D732BC" w:rsidRPr="00CF1B82" w14:paraId="41826147" w14:textId="77777777" w:rsidTr="00AF7333">
        <w:tc>
          <w:tcPr>
            <w:tcW w:w="4950" w:type="dxa"/>
          </w:tcPr>
          <w:p w14:paraId="5737238F" w14:textId="268B40CA" w:rsidR="00D732BC" w:rsidRPr="00C425FA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C425F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Pr="00C425F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425F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425FA" w:rsidRPr="00C425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C425F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C425F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50" w:type="dxa"/>
            <w:gridSpan w:val="3"/>
          </w:tcPr>
          <w:p w14:paraId="2971386D" w14:textId="5BA151CF" w:rsidR="00D732BC" w:rsidRPr="00D732BC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774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2774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78E638B" w14:textId="77777777" w:rsidR="00D732BC" w:rsidRPr="00D732BC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B4E2F89" w14:textId="5BEDB65E" w:rsidR="00D732BC" w:rsidRPr="00D732BC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774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2BC" w:rsidRPr="00CF1B82" w14:paraId="38D658AF" w14:textId="77777777" w:rsidTr="00AF7333">
        <w:tc>
          <w:tcPr>
            <w:tcW w:w="4950" w:type="dxa"/>
          </w:tcPr>
          <w:p w14:paraId="1637501C" w14:textId="77777777" w:rsidR="00D732BC" w:rsidRPr="0085257D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6308EE61" w14:textId="07DB0ABE" w:rsidR="00D732BC" w:rsidRPr="0085257D" w:rsidRDefault="000945E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732BC" w:rsidRPr="00C44ED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732BC" w:rsidRPr="002C771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68ADDF85" w14:textId="77777777" w:rsidR="00D732BC" w:rsidRPr="0085257D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7164DAD0" w14:textId="6D671141" w:rsidR="00D732BC" w:rsidRPr="0085257D" w:rsidRDefault="000945E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732BC" w:rsidRPr="00C44ED6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452B542D" w14:textId="77777777" w:rsidR="00D732BC" w:rsidRPr="0085257D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2A490A81" w14:textId="7E6C2BE0" w:rsidR="00D732BC" w:rsidRPr="0085257D" w:rsidRDefault="000945E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732BC" w:rsidRPr="00C44ED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732BC" w:rsidRPr="002C771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4F24CDA1" w14:textId="77777777" w:rsidR="00D732BC" w:rsidRPr="00D732BC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1F1805D" w14:textId="1A2079FE" w:rsidR="00D732BC" w:rsidRPr="0085257D" w:rsidRDefault="000945E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732BC" w:rsidRPr="00C44ED6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D732BC" w:rsidRPr="00116178" w14:paraId="577D4207" w14:textId="090105E0" w:rsidTr="00AF7333">
        <w:tc>
          <w:tcPr>
            <w:tcW w:w="4950" w:type="dxa"/>
          </w:tcPr>
          <w:p w14:paraId="2ABE0EFD" w14:textId="0F5BA6E6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61CED990" w14:textId="2DADB05C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774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F2774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/ </w:t>
            </w:r>
            <w:r w:rsidRPr="00F2774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D732BC" w:rsidRPr="00116178" w14:paraId="115CCBE6" w14:textId="77777777" w:rsidTr="00AF7333">
        <w:tc>
          <w:tcPr>
            <w:tcW w:w="4950" w:type="dxa"/>
          </w:tcPr>
          <w:p w14:paraId="7B5AE2C7" w14:textId="446A86F8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ขาดทุนที่เป็นส่วนของผู้ถือหุ้นสามัญ</w:t>
            </w:r>
          </w:p>
        </w:tc>
        <w:tc>
          <w:tcPr>
            <w:tcW w:w="990" w:type="dxa"/>
            <w:vAlign w:val="bottom"/>
          </w:tcPr>
          <w:p w14:paraId="68BADD22" w14:textId="77777777" w:rsidR="00D732BC" w:rsidRPr="00F2774B" w:rsidRDefault="00D732BC" w:rsidP="00D732BC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C25078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95F3BF" w14:textId="77777777" w:rsidR="00D732BC" w:rsidRPr="00F2774B" w:rsidRDefault="00D732BC" w:rsidP="00D732B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3B4AC4C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42A525" w14:textId="77777777" w:rsidR="00D732BC" w:rsidRPr="00F2774B" w:rsidRDefault="00D732BC" w:rsidP="00D732B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C64580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64F6CC" w14:textId="77777777" w:rsidR="00D732BC" w:rsidRPr="00F2774B" w:rsidRDefault="00D732BC" w:rsidP="00D732B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732BC" w:rsidRPr="00116178" w14:paraId="2358FCC4" w14:textId="77777777" w:rsidTr="00AF7333">
        <w:tc>
          <w:tcPr>
            <w:tcW w:w="4950" w:type="dxa"/>
          </w:tcPr>
          <w:p w14:paraId="3006FD97" w14:textId="0D207D65" w:rsidR="00D732BC" w:rsidRPr="004A495A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1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495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ขาดทุนสำหรับงวดที่เป็นส่วนของผู้ถือหุ้นสามัญของบริษัทจากการดำเนินงานต่อเนื่อง</w:t>
            </w:r>
          </w:p>
        </w:tc>
        <w:tc>
          <w:tcPr>
            <w:tcW w:w="990" w:type="dxa"/>
            <w:vAlign w:val="bottom"/>
          </w:tcPr>
          <w:p w14:paraId="173B44D4" w14:textId="45034FCB" w:rsidR="00D732BC" w:rsidRPr="00494256" w:rsidRDefault="00494256" w:rsidP="00D732BC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42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(13,357)</w:t>
            </w:r>
          </w:p>
        </w:tc>
        <w:tc>
          <w:tcPr>
            <w:tcW w:w="270" w:type="dxa"/>
          </w:tcPr>
          <w:p w14:paraId="57CC2A9E" w14:textId="77777777" w:rsidR="00D732BC" w:rsidRPr="00494256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4E8BD2AE" w14:textId="75780F1F" w:rsidR="00D732BC" w:rsidRPr="00494256" w:rsidRDefault="00494256" w:rsidP="00F2774B">
            <w:pPr>
              <w:pStyle w:val="acctfourfigures"/>
              <w:tabs>
                <w:tab w:val="clear" w:pos="765"/>
                <w:tab w:val="left" w:pos="763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425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(217,538)</w:t>
            </w:r>
          </w:p>
        </w:tc>
        <w:tc>
          <w:tcPr>
            <w:tcW w:w="270" w:type="dxa"/>
          </w:tcPr>
          <w:p w14:paraId="651E2A89" w14:textId="77777777" w:rsidR="00D732BC" w:rsidRPr="004A495A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52B4FE" w14:textId="05567884" w:rsidR="00D732BC" w:rsidRPr="004A495A" w:rsidRDefault="00D732BC" w:rsidP="00D732B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49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425FA" w:rsidRPr="004A49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4A49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4A49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A49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998</w:t>
            </w:r>
            <w:r w:rsidRPr="004A49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CF64B56" w14:textId="77777777" w:rsidR="00D732BC" w:rsidRPr="004A495A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B524FE" w14:textId="6F3A143B" w:rsidR="00D732BC" w:rsidRPr="004A495A" w:rsidRDefault="00D732BC" w:rsidP="00F2774B">
            <w:pPr>
              <w:pStyle w:val="acctfourfigures"/>
              <w:tabs>
                <w:tab w:val="clear" w:pos="765"/>
                <w:tab w:val="left" w:pos="429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49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A49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198</w:t>
            </w:r>
            <w:r w:rsidRPr="004A49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25FA" w:rsidRPr="004A49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  <w:r w:rsidRPr="004A49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732BC" w:rsidRPr="00CF1B82" w14:paraId="3CEB2B44" w14:textId="77777777" w:rsidTr="00AF7333">
        <w:tc>
          <w:tcPr>
            <w:tcW w:w="4950" w:type="dxa"/>
          </w:tcPr>
          <w:p w14:paraId="036E3118" w14:textId="4336BC2F" w:rsidR="00D732BC" w:rsidRPr="004A495A" w:rsidRDefault="00D732BC" w:rsidP="00F2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1" w:hanging="162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  <w:r w:rsidRPr="004A495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ขาดทุนสำหรับงวดเป็นส่วนของผู้ถือหุ้นสามัญของบริษัทจากการดำเนินงานที่ยกเลิก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55E2196" w14:textId="24A26000" w:rsidR="00D732BC" w:rsidRPr="00494256" w:rsidRDefault="00494256" w:rsidP="00494256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42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(106,529)</w:t>
            </w:r>
          </w:p>
        </w:tc>
        <w:tc>
          <w:tcPr>
            <w:tcW w:w="270" w:type="dxa"/>
          </w:tcPr>
          <w:p w14:paraId="773B5659" w14:textId="77777777" w:rsidR="00D732BC" w:rsidRPr="00494256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6C92E3" w14:textId="5B17C2EC" w:rsidR="00D732BC" w:rsidRPr="00494256" w:rsidRDefault="00D732BC" w:rsidP="00D732B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425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25FA" w:rsidRPr="004942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4942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42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0945EC" w:rsidRPr="004942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942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4942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24BE05C" w14:textId="77777777" w:rsidR="00D732BC" w:rsidRPr="004A495A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3EB17B7" w14:textId="6C028940" w:rsidR="00D732BC" w:rsidRPr="0066643D" w:rsidRDefault="00D732BC" w:rsidP="0066643D">
            <w:pPr>
              <w:pStyle w:val="acctfourfigures"/>
              <w:tabs>
                <w:tab w:val="clear" w:pos="765"/>
                <w:tab w:val="decimal" w:pos="247"/>
              </w:tabs>
              <w:spacing w:line="240" w:lineRule="atLeast"/>
              <w:ind w:left="-109" w:right="-1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43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CF9AFB5" w14:textId="77777777" w:rsidR="00D732BC" w:rsidRPr="004A495A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1D67FA2" w14:textId="19BE8553" w:rsidR="00D732BC" w:rsidRPr="0066643D" w:rsidRDefault="00D732BC" w:rsidP="0066643D">
            <w:pPr>
              <w:pStyle w:val="acctfourfigures"/>
              <w:tabs>
                <w:tab w:val="clear" w:pos="765"/>
                <w:tab w:val="decimal" w:pos="247"/>
              </w:tabs>
              <w:spacing w:line="240" w:lineRule="atLeast"/>
              <w:ind w:left="-109" w:right="-1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43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732BC" w:rsidRPr="00AB37D1" w14:paraId="2644AA2C" w14:textId="77777777" w:rsidTr="00AF7333">
        <w:tc>
          <w:tcPr>
            <w:tcW w:w="4950" w:type="dxa"/>
          </w:tcPr>
          <w:p w14:paraId="27E5B289" w14:textId="4300F4DA" w:rsidR="00D732BC" w:rsidRPr="00F2774B" w:rsidRDefault="00494256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ขาดทุนสำหรับงวด</w:t>
            </w:r>
            <w:r w:rsidRPr="006B14B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1FF089D" w14:textId="361D95DB" w:rsidR="00D732BC" w:rsidRPr="00494256" w:rsidRDefault="00D732BC" w:rsidP="00D732BC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42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4942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494256" w:rsidRPr="004942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Pr="004942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94256" w:rsidRPr="004942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886</w:t>
            </w:r>
            <w:r w:rsidRPr="004942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FFA3685" w14:textId="77777777" w:rsidR="00D732BC" w:rsidRPr="00494256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D0A4ABB" w14:textId="31136FEE" w:rsidR="00D732BC" w:rsidRPr="00494256" w:rsidRDefault="00D732BC" w:rsidP="00D732B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42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945EC" w:rsidRPr="004942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494256" w:rsidRPr="004942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21,264</w:t>
            </w:r>
            <w:r w:rsidRPr="004942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EE1CD89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796E64C" w14:textId="2663D6D9" w:rsidR="00D732BC" w:rsidRPr="00F2774B" w:rsidRDefault="00D732BC" w:rsidP="00D732B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AB37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37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998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30DD03F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3FAC42C" w14:textId="201E70E1" w:rsidR="00D732BC" w:rsidRPr="00F2774B" w:rsidRDefault="00D732BC" w:rsidP="00D732B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AB37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198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333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D732BC" w:rsidRPr="004A2722" w14:paraId="029BF5EC" w14:textId="77777777" w:rsidTr="00AF7333">
        <w:tc>
          <w:tcPr>
            <w:tcW w:w="4950" w:type="dxa"/>
          </w:tcPr>
          <w:p w14:paraId="37EFDDFA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8239AB7" w14:textId="77777777" w:rsidR="00D732BC" w:rsidRPr="00F2774B" w:rsidRDefault="00D732BC" w:rsidP="00D732BC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F303B8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DE28E3F" w14:textId="77777777" w:rsidR="00D732BC" w:rsidRPr="00F2774B" w:rsidRDefault="00D732BC" w:rsidP="00D732B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7777F002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F3F76EF" w14:textId="77777777" w:rsidR="00D732BC" w:rsidRPr="00F2774B" w:rsidRDefault="00D732BC" w:rsidP="00D732B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C2928E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37D225C" w14:textId="77777777" w:rsidR="00D732BC" w:rsidRPr="00F2774B" w:rsidRDefault="00D732BC" w:rsidP="00D732B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D732BC" w:rsidRPr="00116178" w14:paraId="3935E847" w14:textId="77777777" w:rsidTr="00AF7333">
        <w:tc>
          <w:tcPr>
            <w:tcW w:w="4950" w:type="dxa"/>
          </w:tcPr>
          <w:p w14:paraId="334119D3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F277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vAlign w:val="bottom"/>
          </w:tcPr>
          <w:p w14:paraId="63888433" w14:textId="77777777" w:rsidR="00D732BC" w:rsidRPr="00F2774B" w:rsidRDefault="00D732BC" w:rsidP="00D732BC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447C7C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68605C" w14:textId="77777777" w:rsidR="00D732BC" w:rsidRPr="00F2774B" w:rsidRDefault="00D732BC" w:rsidP="00D732B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44595EB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9532CF" w14:textId="77777777" w:rsidR="00D732BC" w:rsidRPr="00F2774B" w:rsidRDefault="00D732BC" w:rsidP="00D732B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B1241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882666" w14:textId="77777777" w:rsidR="00D732BC" w:rsidRPr="00F2774B" w:rsidRDefault="00D732BC" w:rsidP="00D732B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732BC" w:rsidRPr="00116178" w14:paraId="0B59F1B2" w14:textId="77777777" w:rsidTr="00AF7333">
        <w:tc>
          <w:tcPr>
            <w:tcW w:w="4950" w:type="dxa"/>
            <w:vAlign w:val="bottom"/>
          </w:tcPr>
          <w:p w14:paraId="641CC1BC" w14:textId="5A1D0CEB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C44E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77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774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3E413040" w14:textId="208C3198" w:rsidR="00D732BC" w:rsidRPr="00F2774B" w:rsidRDefault="00D732BC" w:rsidP="00D732BC">
            <w:pPr>
              <w:pStyle w:val="acctfourfigures"/>
              <w:tabs>
                <w:tab w:val="clear" w:pos="765"/>
              </w:tabs>
              <w:spacing w:line="240" w:lineRule="atLeast"/>
              <w:ind w:left="-109" w:right="5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716</w:t>
            </w:r>
          </w:p>
        </w:tc>
        <w:tc>
          <w:tcPr>
            <w:tcW w:w="270" w:type="dxa"/>
          </w:tcPr>
          <w:p w14:paraId="65E4D0C1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295D39" w14:textId="1EA22BDD" w:rsidR="00D732BC" w:rsidRPr="00F2774B" w:rsidRDefault="00D732BC" w:rsidP="00D732BC">
            <w:pPr>
              <w:pStyle w:val="acctfourfigures"/>
              <w:tabs>
                <w:tab w:val="clear" w:pos="765"/>
              </w:tabs>
              <w:spacing w:line="240" w:lineRule="atLeast"/>
              <w:ind w:left="-10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4BEA16C4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784CD8" w14:textId="59326027" w:rsidR="00D732BC" w:rsidRPr="00F2774B" w:rsidRDefault="00D732BC" w:rsidP="00D732BC">
            <w:pPr>
              <w:pStyle w:val="acctfourfigures"/>
              <w:tabs>
                <w:tab w:val="clear" w:pos="765"/>
              </w:tabs>
              <w:spacing w:line="240" w:lineRule="atLeast"/>
              <w:ind w:left="-109" w:right="5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716</w:t>
            </w:r>
          </w:p>
        </w:tc>
        <w:tc>
          <w:tcPr>
            <w:tcW w:w="270" w:type="dxa"/>
          </w:tcPr>
          <w:p w14:paraId="1828ED09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1A41C4" w14:textId="643F77CA" w:rsidR="00D732BC" w:rsidRPr="00F2774B" w:rsidRDefault="00D732BC" w:rsidP="00D732BC">
            <w:pPr>
              <w:pStyle w:val="acctfourfigures"/>
              <w:tabs>
                <w:tab w:val="clear" w:pos="765"/>
              </w:tabs>
              <w:spacing w:line="240" w:lineRule="atLeast"/>
              <w:ind w:left="-10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D732BC" w:rsidRPr="00116178" w14:paraId="3CA435E6" w14:textId="77777777" w:rsidTr="00AF7333">
        <w:tc>
          <w:tcPr>
            <w:tcW w:w="4950" w:type="dxa"/>
            <w:vAlign w:val="bottom"/>
          </w:tcPr>
          <w:p w14:paraId="1499E5F3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ผลกระทบจากการออกหุ้น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F175C2A" w14:textId="6496DDC7" w:rsidR="00D732BC" w:rsidRPr="00F2774B" w:rsidRDefault="000945EC" w:rsidP="00D732BC">
            <w:pPr>
              <w:pStyle w:val="acctfourfigures"/>
              <w:tabs>
                <w:tab w:val="clear" w:pos="765"/>
              </w:tabs>
              <w:spacing w:line="240" w:lineRule="atLeast"/>
              <w:ind w:left="-109" w:right="5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E379CA2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80E9E9" w14:textId="65229147" w:rsidR="00D732BC" w:rsidRPr="00F2774B" w:rsidRDefault="00D732BC" w:rsidP="00D732BC">
            <w:pPr>
              <w:pStyle w:val="acctfourfigures"/>
              <w:tabs>
                <w:tab w:val="clear" w:pos="765"/>
              </w:tabs>
              <w:spacing w:line="240" w:lineRule="atLeast"/>
              <w:ind w:left="-10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7A9A819B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6B2214" w14:textId="0F96F56E" w:rsidR="00D732BC" w:rsidRPr="00F2774B" w:rsidRDefault="000945EC" w:rsidP="00D732BC">
            <w:pPr>
              <w:pStyle w:val="acctfourfigures"/>
              <w:tabs>
                <w:tab w:val="clear" w:pos="765"/>
              </w:tabs>
              <w:spacing w:line="240" w:lineRule="atLeast"/>
              <w:ind w:left="-109" w:right="5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D071C06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4CB0C50" w14:textId="7E161D29" w:rsidR="00D732BC" w:rsidRPr="00F2774B" w:rsidRDefault="00D732BC" w:rsidP="00D732BC">
            <w:pPr>
              <w:pStyle w:val="acctfourfigures"/>
              <w:tabs>
                <w:tab w:val="clear" w:pos="765"/>
              </w:tabs>
              <w:spacing w:line="240" w:lineRule="atLeast"/>
              <w:ind w:left="-10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D732BC" w:rsidRPr="00116178" w14:paraId="2E170466" w14:textId="77777777" w:rsidTr="00AF7333">
        <w:tc>
          <w:tcPr>
            <w:tcW w:w="4950" w:type="dxa"/>
          </w:tcPr>
          <w:p w14:paraId="02B4946C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  <w:p w14:paraId="64AE9ADF" w14:textId="3A6DA9DA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9783A3A" w14:textId="412B7B06" w:rsidR="00D732BC" w:rsidRPr="00F2774B" w:rsidRDefault="00D732BC" w:rsidP="00D732BC">
            <w:pPr>
              <w:pStyle w:val="acctfourfigures"/>
              <w:tabs>
                <w:tab w:val="clear" w:pos="765"/>
              </w:tabs>
              <w:spacing w:line="240" w:lineRule="atLeast"/>
              <w:ind w:left="-109"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</w:t>
            </w:r>
            <w:r w:rsidRPr="002C7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45E8C0D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A2FA56B" w14:textId="6D6382DB" w:rsidR="00D732BC" w:rsidRPr="00F2774B" w:rsidRDefault="00D732BC" w:rsidP="00D732BC">
            <w:pPr>
              <w:pStyle w:val="acctfourfigures"/>
              <w:tabs>
                <w:tab w:val="clear" w:pos="765"/>
              </w:tabs>
              <w:spacing w:line="240" w:lineRule="atLeast"/>
              <w:ind w:left="-109"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Pr="002C7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00E9B36C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094D688" w14:textId="00DE42C1" w:rsidR="00D732BC" w:rsidRPr="00F2774B" w:rsidRDefault="00D732BC" w:rsidP="00D732BC">
            <w:pPr>
              <w:pStyle w:val="acctfourfigures"/>
              <w:tabs>
                <w:tab w:val="clear" w:pos="765"/>
              </w:tabs>
              <w:spacing w:line="240" w:lineRule="atLeast"/>
              <w:ind w:left="-109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</w:t>
            </w:r>
            <w:r w:rsidRPr="002C7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8F6DDE7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1AB9245" w14:textId="6B2899AB" w:rsidR="00D732BC" w:rsidRPr="00F2774B" w:rsidRDefault="00D732BC" w:rsidP="00D732BC">
            <w:pPr>
              <w:pStyle w:val="acctfourfigures"/>
              <w:tabs>
                <w:tab w:val="clear" w:pos="765"/>
              </w:tabs>
              <w:spacing w:line="240" w:lineRule="atLeast"/>
              <w:ind w:left="-109"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Pr="002C7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  <w:tr w:rsidR="00D732BC" w:rsidRPr="00116178" w14:paraId="60E84D53" w14:textId="77777777" w:rsidTr="00AF7333">
        <w:tc>
          <w:tcPr>
            <w:tcW w:w="4950" w:type="dxa"/>
          </w:tcPr>
          <w:p w14:paraId="4410760A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68D4093" w14:textId="528AFCCA" w:rsidR="00D732BC" w:rsidRPr="0066643D" w:rsidRDefault="00D732BC" w:rsidP="0066643D">
            <w:pPr>
              <w:pStyle w:val="acctfourfigures"/>
              <w:tabs>
                <w:tab w:val="clear" w:pos="765"/>
                <w:tab w:val="decimal" w:pos="247"/>
              </w:tabs>
              <w:spacing w:line="240" w:lineRule="atLeast"/>
              <w:ind w:left="-109" w:right="-1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43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3F32EF4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5D2188" w14:textId="2ACFFF41" w:rsidR="00D732BC" w:rsidRPr="00F2774B" w:rsidRDefault="00C425FA" w:rsidP="00D732BC">
            <w:pPr>
              <w:pStyle w:val="acctfourfigures"/>
              <w:tabs>
                <w:tab w:val="clear" w:pos="765"/>
              </w:tabs>
              <w:spacing w:line="240" w:lineRule="atLeast"/>
              <w:ind w:left="-10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D732BC"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D732BC"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732BC"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D732BC"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D732BC"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76DC1E8B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8CA6EA" w14:textId="298F0679" w:rsidR="00D732BC" w:rsidRPr="0066643D" w:rsidRDefault="00D732BC" w:rsidP="0066643D">
            <w:pPr>
              <w:pStyle w:val="acctfourfigures"/>
              <w:tabs>
                <w:tab w:val="clear" w:pos="765"/>
                <w:tab w:val="decimal" w:pos="247"/>
              </w:tabs>
              <w:spacing w:line="240" w:lineRule="atLeast"/>
              <w:ind w:left="-109" w:right="-1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43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FEC58EB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1BF73B" w14:textId="36EE0CBE" w:rsidR="00D732BC" w:rsidRPr="00F2774B" w:rsidRDefault="00C425FA" w:rsidP="00D732BC">
            <w:pPr>
              <w:pStyle w:val="acctfourfigures"/>
              <w:tabs>
                <w:tab w:val="clear" w:pos="765"/>
              </w:tabs>
              <w:spacing w:line="240" w:lineRule="atLeast"/>
              <w:ind w:left="-10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D732BC"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D732BC"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732BC"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D732BC"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D732BC"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D732BC" w:rsidRPr="00116178" w14:paraId="1FE6A814" w14:textId="77777777" w:rsidTr="00AF7333">
        <w:tc>
          <w:tcPr>
            <w:tcW w:w="4950" w:type="dxa"/>
          </w:tcPr>
          <w:p w14:paraId="4AEB6083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42E268FE" w14:textId="2A875DAF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2A53B" w14:textId="759A97B4" w:rsidR="00D732BC" w:rsidRPr="00F2774B" w:rsidRDefault="00D732BC" w:rsidP="00D732BC">
            <w:pPr>
              <w:pStyle w:val="acctfourfigures"/>
              <w:tabs>
                <w:tab w:val="clear" w:pos="765"/>
              </w:tabs>
              <w:spacing w:line="240" w:lineRule="atLeast"/>
              <w:ind w:left="-109"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</w:t>
            </w:r>
            <w:r w:rsidRPr="002C7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BE96A73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A5A973" w14:textId="079D4701" w:rsidR="00D732BC" w:rsidRPr="00F2774B" w:rsidRDefault="00D732BC" w:rsidP="00D732BC">
            <w:pPr>
              <w:pStyle w:val="acctfourfigures"/>
              <w:tabs>
                <w:tab w:val="clear" w:pos="765"/>
              </w:tabs>
              <w:spacing w:line="240" w:lineRule="atLeast"/>
              <w:ind w:left="-109"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262924A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32834" w14:textId="65CAD6BC" w:rsidR="00D732BC" w:rsidRPr="00F2774B" w:rsidRDefault="00D732BC" w:rsidP="00D732BC">
            <w:pPr>
              <w:pStyle w:val="acctfourfigures"/>
              <w:tabs>
                <w:tab w:val="clear" w:pos="765"/>
              </w:tabs>
              <w:spacing w:line="240" w:lineRule="atLeast"/>
              <w:ind w:left="-109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</w:t>
            </w:r>
            <w:r w:rsidRPr="002C7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A7A2E88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7D081" w14:textId="6A41F4AA" w:rsidR="00D732BC" w:rsidRPr="00F2774B" w:rsidRDefault="00D732BC" w:rsidP="00D732BC">
            <w:pPr>
              <w:pStyle w:val="acctfourfigures"/>
              <w:tabs>
                <w:tab w:val="clear" w:pos="765"/>
              </w:tabs>
              <w:spacing w:line="240" w:lineRule="atLeast"/>
              <w:ind w:left="-109"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6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</w:t>
            </w:r>
            <w:r w:rsidRPr="00C46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6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D732BC" w:rsidRPr="004A2722" w14:paraId="0C90F56D" w14:textId="77777777" w:rsidTr="00AF7333">
        <w:trPr>
          <w:trHeight w:val="260"/>
        </w:trPr>
        <w:tc>
          <w:tcPr>
            <w:tcW w:w="4950" w:type="dxa"/>
          </w:tcPr>
          <w:p w14:paraId="6ECAB81E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2064138" w14:textId="77777777" w:rsidR="00D732BC" w:rsidRPr="00F2774B" w:rsidRDefault="00D732BC" w:rsidP="00D732BC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500F7F4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1353A29" w14:textId="77777777" w:rsidR="00D732BC" w:rsidRPr="00F2774B" w:rsidRDefault="00D732BC" w:rsidP="00D732B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32050DBD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6ECD325" w14:textId="77777777" w:rsidR="00D732BC" w:rsidRPr="00F2774B" w:rsidRDefault="00D732BC" w:rsidP="00D732B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66CF0DB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C60E729" w14:textId="77777777" w:rsidR="00D732BC" w:rsidRPr="00F2774B" w:rsidRDefault="00D732BC" w:rsidP="00D732B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D732BC" w:rsidRPr="00116178" w14:paraId="7E4F1FAF" w14:textId="77777777" w:rsidTr="00AF7333">
        <w:tc>
          <w:tcPr>
            <w:tcW w:w="4950" w:type="dxa"/>
          </w:tcPr>
          <w:p w14:paraId="21C9CB6F" w14:textId="0DFF39C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990" w:type="dxa"/>
            <w:vAlign w:val="bottom"/>
          </w:tcPr>
          <w:p w14:paraId="558E1D1E" w14:textId="7925C2EE" w:rsidR="00D732BC" w:rsidRPr="00F2774B" w:rsidRDefault="00D732BC" w:rsidP="00D732BC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165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4942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7FFDFCA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3924B2" w14:textId="228B3FF9" w:rsidR="00D732BC" w:rsidRPr="00F2774B" w:rsidRDefault="00D732BC" w:rsidP="00D732BC">
            <w:pPr>
              <w:pStyle w:val="acctfourfigures"/>
              <w:tabs>
                <w:tab w:val="clear" w:pos="765"/>
                <w:tab w:val="left" w:pos="763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E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141921D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8F2705" w14:textId="58397FD0" w:rsidR="00D732BC" w:rsidRPr="00F2774B" w:rsidRDefault="00D732BC" w:rsidP="00D732B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030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DD8C567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19F16A" w14:textId="7F43809B" w:rsidR="00D732BC" w:rsidRPr="00F2774B" w:rsidRDefault="00D732BC" w:rsidP="00D732B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D732BC" w:rsidRPr="00116178" w14:paraId="102D80B0" w14:textId="77777777" w:rsidTr="00AF7333">
        <w:tc>
          <w:tcPr>
            <w:tcW w:w="4950" w:type="dxa"/>
          </w:tcPr>
          <w:p w14:paraId="4910B279" w14:textId="0F0DCCBC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9BB4DC" w14:textId="31994F3E" w:rsidR="00D732BC" w:rsidRPr="00F2774B" w:rsidRDefault="001654C5" w:rsidP="001654C5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(0.088)</w:t>
            </w:r>
          </w:p>
        </w:tc>
        <w:tc>
          <w:tcPr>
            <w:tcW w:w="270" w:type="dxa"/>
          </w:tcPr>
          <w:p w14:paraId="10761ACA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DEE7A12" w14:textId="09EE6C89" w:rsidR="00D732BC" w:rsidRPr="00F2774B" w:rsidRDefault="00D732BC" w:rsidP="00D732BC">
            <w:pPr>
              <w:pStyle w:val="acctfourfigures"/>
              <w:tabs>
                <w:tab w:val="clear" w:pos="765"/>
                <w:tab w:val="left" w:pos="763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003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0CDD157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E4D769" w14:textId="6C046D33" w:rsidR="00D732BC" w:rsidRPr="00F2774B" w:rsidRDefault="00D732BC" w:rsidP="00F2774B">
            <w:pPr>
              <w:pStyle w:val="acctfourfigures"/>
              <w:tabs>
                <w:tab w:val="clear" w:pos="765"/>
                <w:tab w:val="decimal" w:pos="247"/>
              </w:tabs>
              <w:spacing w:line="240" w:lineRule="atLeast"/>
              <w:ind w:left="-109" w:right="-1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028CB0F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02D837" w14:textId="60ADFBFD" w:rsidR="00D732BC" w:rsidRPr="00F2774B" w:rsidRDefault="00D732BC" w:rsidP="0066643D">
            <w:pPr>
              <w:pStyle w:val="acctfourfigures"/>
              <w:tabs>
                <w:tab w:val="clear" w:pos="765"/>
                <w:tab w:val="decimal" w:pos="247"/>
              </w:tabs>
              <w:spacing w:line="240" w:lineRule="atLeast"/>
              <w:ind w:left="-109" w:right="-1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732BC" w:rsidRPr="00116178" w14:paraId="0974671B" w14:textId="77777777" w:rsidTr="00AF7333">
        <w:tc>
          <w:tcPr>
            <w:tcW w:w="4950" w:type="dxa"/>
          </w:tcPr>
          <w:p w14:paraId="5220AE48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ขาดทุนต่อหุ้น </w:t>
            </w:r>
            <w:r w:rsidRPr="00F277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AEDB3" w14:textId="220ED37F" w:rsidR="00D732BC" w:rsidRPr="00F2774B" w:rsidRDefault="00D732BC" w:rsidP="00D732BC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2C7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4942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60DDB4B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2C255" w14:textId="0D90CE9F" w:rsidR="00D732BC" w:rsidRPr="00F2774B" w:rsidRDefault="00D732BC" w:rsidP="00F2774B">
            <w:pPr>
              <w:pStyle w:val="acctfourfigures"/>
              <w:tabs>
                <w:tab w:val="clear" w:pos="765"/>
                <w:tab w:val="left" w:pos="763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1E41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B061AE8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322ED" w14:textId="7D98C466" w:rsidR="00D732BC" w:rsidRPr="00F2774B" w:rsidRDefault="00D732BC" w:rsidP="00D732B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030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E9FC679" w14:textId="77777777" w:rsidR="00D732BC" w:rsidRPr="00F2774B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8DEAC5" w14:textId="49299B1A" w:rsidR="00D732BC" w:rsidRPr="00F2774B" w:rsidRDefault="00D732BC" w:rsidP="00F277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164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732BC" w:rsidRPr="004A2722" w14:paraId="3FBAFC3C" w14:textId="77777777" w:rsidTr="00AF7333">
        <w:tc>
          <w:tcPr>
            <w:tcW w:w="4950" w:type="dxa"/>
          </w:tcPr>
          <w:p w14:paraId="2D3B4EB4" w14:textId="77777777" w:rsidR="00D732BC" w:rsidRPr="004A2722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7470916" w14:textId="77777777" w:rsidR="00D732BC" w:rsidRPr="004A2722" w:rsidRDefault="00D732BC" w:rsidP="00D732BC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B346596" w14:textId="77777777" w:rsidR="00D732BC" w:rsidRPr="004A2722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42A081C" w14:textId="77777777" w:rsidR="00D732BC" w:rsidRPr="004A2722" w:rsidRDefault="00D732BC" w:rsidP="00D732BC">
            <w:pPr>
              <w:pStyle w:val="acctfourfigures"/>
              <w:tabs>
                <w:tab w:val="clear" w:pos="765"/>
                <w:tab w:val="left" w:pos="763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B85BAC4" w14:textId="77777777" w:rsidR="00D732BC" w:rsidRPr="004A2722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45ACB91" w14:textId="77777777" w:rsidR="00D732BC" w:rsidRPr="004A2722" w:rsidRDefault="00D732BC" w:rsidP="00D732B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A4055C4" w14:textId="77777777" w:rsidR="00D732BC" w:rsidRPr="004A2722" w:rsidRDefault="00D732BC" w:rsidP="00D73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126FCBF" w14:textId="77777777" w:rsidR="00D732BC" w:rsidRPr="004A2722" w:rsidRDefault="00D732BC" w:rsidP="00D732B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1E41CF" w:rsidRPr="00116178" w14:paraId="3758390A" w14:textId="77777777" w:rsidTr="00AF7333">
        <w:tc>
          <w:tcPr>
            <w:tcW w:w="4950" w:type="dxa"/>
          </w:tcPr>
          <w:p w14:paraId="3CEC4E56" w14:textId="1E775330" w:rsidR="001E41CF" w:rsidRPr="00F2774B" w:rsidRDefault="001E41CF" w:rsidP="001E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990" w:type="dxa"/>
            <w:vAlign w:val="bottom"/>
          </w:tcPr>
          <w:p w14:paraId="5086054B" w14:textId="255DB578" w:rsidR="001E41CF" w:rsidRPr="00F2774B" w:rsidRDefault="001E41CF" w:rsidP="001E41CF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011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085F619" w14:textId="77777777" w:rsidR="001E41CF" w:rsidRPr="00F2774B" w:rsidRDefault="001E41CF" w:rsidP="001E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3EED7A" w14:textId="3BE3A1EF" w:rsidR="001E41CF" w:rsidRPr="00F2774B" w:rsidRDefault="001E41CF" w:rsidP="001E41CF">
            <w:pPr>
              <w:pStyle w:val="acctfourfigures"/>
              <w:tabs>
                <w:tab w:val="clear" w:pos="765"/>
                <w:tab w:val="left" w:pos="763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945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F295DB3" w14:textId="77777777" w:rsidR="001E41CF" w:rsidRPr="00F2774B" w:rsidRDefault="001E41CF" w:rsidP="001E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FC89F2" w14:textId="37CBCF56" w:rsidR="001E41CF" w:rsidRPr="00F2774B" w:rsidRDefault="001E41CF" w:rsidP="001E41C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030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344F4BD" w14:textId="77777777" w:rsidR="001E41CF" w:rsidRPr="00F2774B" w:rsidRDefault="001E41CF" w:rsidP="001E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6DB8D3" w14:textId="7EC4409E" w:rsidR="001E41CF" w:rsidRPr="00F2774B" w:rsidRDefault="001E41CF" w:rsidP="001E41C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1E41CF" w:rsidRPr="00116178" w14:paraId="587E3C0C" w14:textId="77777777" w:rsidTr="00AF7333">
        <w:tc>
          <w:tcPr>
            <w:tcW w:w="4950" w:type="dxa"/>
          </w:tcPr>
          <w:p w14:paraId="04E40318" w14:textId="5417066F" w:rsidR="001E41CF" w:rsidRPr="00F2774B" w:rsidRDefault="001E41CF" w:rsidP="001E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5761B2" w14:textId="180C1E8B" w:rsidR="001E41CF" w:rsidRPr="00F2774B" w:rsidRDefault="001E41CF" w:rsidP="001E41CF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(0.088)</w:t>
            </w:r>
          </w:p>
        </w:tc>
        <w:tc>
          <w:tcPr>
            <w:tcW w:w="270" w:type="dxa"/>
          </w:tcPr>
          <w:p w14:paraId="454BC96C" w14:textId="77777777" w:rsidR="001E41CF" w:rsidRPr="00F2774B" w:rsidRDefault="001E41CF" w:rsidP="001E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77B1352" w14:textId="6536B27E" w:rsidR="001E41CF" w:rsidRPr="00F2774B" w:rsidRDefault="001E41CF" w:rsidP="001E41CF">
            <w:pPr>
              <w:pStyle w:val="acctfourfigures"/>
              <w:tabs>
                <w:tab w:val="clear" w:pos="765"/>
                <w:tab w:val="left" w:pos="763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 w:rsidR="008945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7A0F786" w14:textId="77777777" w:rsidR="001E41CF" w:rsidRPr="00F2774B" w:rsidRDefault="001E41CF" w:rsidP="001E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5449524" w14:textId="71710CF1" w:rsidR="001E41CF" w:rsidRPr="00F2774B" w:rsidRDefault="001E41CF" w:rsidP="0066643D">
            <w:pPr>
              <w:pStyle w:val="acctfourfigures"/>
              <w:tabs>
                <w:tab w:val="clear" w:pos="765"/>
                <w:tab w:val="decimal" w:pos="247"/>
              </w:tabs>
              <w:spacing w:line="240" w:lineRule="atLeast"/>
              <w:ind w:left="-109" w:right="-1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31A482B" w14:textId="77777777" w:rsidR="001E41CF" w:rsidRPr="00F2774B" w:rsidRDefault="001E41CF" w:rsidP="001E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24F550B" w14:textId="0ED55EAF" w:rsidR="001E41CF" w:rsidRPr="00F2774B" w:rsidRDefault="001E41CF" w:rsidP="0066643D">
            <w:pPr>
              <w:pStyle w:val="acctfourfigures"/>
              <w:tabs>
                <w:tab w:val="clear" w:pos="765"/>
                <w:tab w:val="decimal" w:pos="247"/>
              </w:tabs>
              <w:spacing w:line="240" w:lineRule="atLeast"/>
              <w:ind w:left="-109" w:right="-1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77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654C5" w:rsidRPr="00116178" w14:paraId="6924B583" w14:textId="77777777" w:rsidTr="00AF7333">
        <w:tc>
          <w:tcPr>
            <w:tcW w:w="4950" w:type="dxa"/>
          </w:tcPr>
          <w:p w14:paraId="171DB5F2" w14:textId="77777777" w:rsidR="001654C5" w:rsidRPr="00F2774B" w:rsidRDefault="001654C5" w:rsidP="0016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ขาดทุนต่อหุ้น (ปรับลด) </w:t>
            </w:r>
            <w:r w:rsidRPr="00F277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9D10A" w14:textId="286C801A" w:rsidR="001654C5" w:rsidRPr="00F2774B" w:rsidRDefault="001654C5" w:rsidP="001654C5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2C7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1E41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4355B73" w14:textId="77777777" w:rsidR="001654C5" w:rsidRPr="00F2774B" w:rsidRDefault="001654C5" w:rsidP="0016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23D6A" w14:textId="3EA15FFC" w:rsidR="001654C5" w:rsidRPr="00F2774B" w:rsidRDefault="001654C5" w:rsidP="001654C5">
            <w:pPr>
              <w:pStyle w:val="acctfourfigures"/>
              <w:tabs>
                <w:tab w:val="clear" w:pos="765"/>
                <w:tab w:val="left" w:pos="763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945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6FB0843" w14:textId="77777777" w:rsidR="001654C5" w:rsidRPr="00F2774B" w:rsidRDefault="001654C5" w:rsidP="0016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8DCD0" w14:textId="664C054D" w:rsidR="001654C5" w:rsidRPr="00F2774B" w:rsidRDefault="001654C5" w:rsidP="001654C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030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2BBF5AD" w14:textId="77777777" w:rsidR="001654C5" w:rsidRPr="00F2774B" w:rsidRDefault="001654C5" w:rsidP="0016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CA6B7" w14:textId="49B43D36" w:rsidR="001654C5" w:rsidRPr="00F2774B" w:rsidRDefault="001654C5" w:rsidP="001654C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 w:rsidRPr="00F277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6E2EBC0C" w14:textId="77777777" w:rsidR="002A6A5A" w:rsidRPr="004A2722" w:rsidRDefault="002A6A5A" w:rsidP="000E4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28"/>
          <w:szCs w:val="28"/>
        </w:rPr>
      </w:pPr>
    </w:p>
    <w:p w14:paraId="24EB4EC9" w14:textId="3E1CB3E9" w:rsidR="006D5B6B" w:rsidRPr="003274C5" w:rsidRDefault="006D5B6B" w:rsidP="000E4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91213B">
        <w:rPr>
          <w:rFonts w:ascii="Angsana New" w:hAnsi="Angsana New"/>
          <w:i/>
          <w:iCs/>
          <w:sz w:val="30"/>
          <w:szCs w:val="30"/>
          <w:cs/>
        </w:rPr>
        <w:t>กำไรต่อหุ้นปรับลด</w:t>
      </w:r>
    </w:p>
    <w:p w14:paraId="723A38C1" w14:textId="00744786" w:rsidR="00BB0933" w:rsidRDefault="006D5B6B" w:rsidP="000E422B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274C5">
        <w:rPr>
          <w:rFonts w:ascii="Angsana New" w:hAnsi="Angsana New"/>
          <w:sz w:val="30"/>
          <w:szCs w:val="30"/>
          <w:cs/>
        </w:rPr>
        <w:t>กลุ่มบริษัทและบริษัทไม่ได้คำนวณกำไรต่อหุ้นปรับลดจากใบสำคัญแสดงสิทธิที่จะซื้อหุ้นสามัญสำหรับ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F949F8">
        <w:rPr>
          <w:rFonts w:ascii="Angsana New" w:hAnsi="Angsana New" w:hint="cs"/>
          <w:sz w:val="30"/>
          <w:szCs w:val="30"/>
          <w:cs/>
        </w:rPr>
        <w:t>สามเดือนและเก้าเดือน</w:t>
      </w:r>
      <w:r w:rsidRPr="003274C5">
        <w:rPr>
          <w:rFonts w:ascii="Angsana New" w:hAnsi="Angsana New" w:hint="cs"/>
          <w:sz w:val="30"/>
          <w:szCs w:val="30"/>
          <w:cs/>
        </w:rPr>
        <w:t>สิ้</w:t>
      </w:r>
      <w:r w:rsidRPr="003274C5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="00C425FA" w:rsidRPr="00C425FA">
        <w:rPr>
          <w:rFonts w:ascii="Angsana New" w:hAnsi="Angsana New"/>
          <w:sz w:val="30"/>
          <w:szCs w:val="30"/>
        </w:rPr>
        <w:t>30</w:t>
      </w:r>
      <w:r w:rsidR="0010794E">
        <w:rPr>
          <w:rFonts w:ascii="Angsana New" w:hAnsi="Angsana New"/>
          <w:sz w:val="30"/>
          <w:szCs w:val="30"/>
        </w:rPr>
        <w:t xml:space="preserve"> </w:t>
      </w:r>
      <w:r w:rsidR="0010794E">
        <w:rPr>
          <w:rFonts w:ascii="Angsana New" w:hAnsi="Angsana New"/>
          <w:sz w:val="30"/>
          <w:szCs w:val="30"/>
          <w:cs/>
        </w:rPr>
        <w:t>กันยายน</w:t>
      </w:r>
      <w:r w:rsidRPr="003274C5">
        <w:rPr>
          <w:rFonts w:ascii="Angsana New" w:hAnsi="Angsana New"/>
          <w:sz w:val="30"/>
          <w:szCs w:val="30"/>
          <w:cs/>
        </w:rPr>
        <w:t xml:space="preserve"> </w:t>
      </w:r>
      <w:r w:rsidR="000945EC" w:rsidRPr="000945EC">
        <w:rPr>
          <w:rFonts w:ascii="Angsana New" w:hAnsi="Angsana New"/>
          <w:sz w:val="30"/>
          <w:szCs w:val="30"/>
        </w:rPr>
        <w:t>25</w:t>
      </w:r>
      <w:r w:rsidR="00C44ED6" w:rsidRPr="00C44ED6">
        <w:rPr>
          <w:rFonts w:ascii="Angsana New" w:hAnsi="Angsana New"/>
          <w:sz w:val="30"/>
          <w:szCs w:val="30"/>
        </w:rPr>
        <w:t>6</w:t>
      </w:r>
      <w:r w:rsidR="002C771C" w:rsidRPr="002C771C">
        <w:rPr>
          <w:rFonts w:ascii="Angsana New" w:hAnsi="Angsana New"/>
          <w:sz w:val="30"/>
          <w:szCs w:val="30"/>
        </w:rPr>
        <w:t>8</w:t>
      </w:r>
      <w:r w:rsidRPr="003274C5">
        <w:rPr>
          <w:rFonts w:ascii="Angsana New" w:hAnsi="Angsana New"/>
          <w:sz w:val="30"/>
          <w:szCs w:val="30"/>
        </w:rPr>
        <w:t xml:space="preserve"> </w:t>
      </w:r>
      <w:r w:rsidRPr="003274C5">
        <w:rPr>
          <w:rFonts w:ascii="Angsana New" w:hAnsi="Angsana New"/>
          <w:sz w:val="30"/>
          <w:szCs w:val="30"/>
          <w:cs/>
        </w:rPr>
        <w:t>เนื่องจากราคาหุ้นสามัญถัวเฉลี่ยในระหว่าง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Pr="003274C5">
        <w:rPr>
          <w:rFonts w:ascii="Angsana New" w:hAnsi="Angsana New"/>
          <w:sz w:val="30"/>
          <w:szCs w:val="30"/>
          <w:cs/>
        </w:rPr>
        <w:t>ต่ำกว่าราคาใช้สิทธิของใบสำคัญแสดงสิทธิที่จะซื้อหุ้นสามัญ</w:t>
      </w:r>
    </w:p>
    <w:p w14:paraId="1327082C" w14:textId="77777777" w:rsidR="00BB0933" w:rsidRDefault="00BB0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FDA65B8" w14:textId="42D67441" w:rsidR="00642061" w:rsidRDefault="00642061" w:rsidP="00E167F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เงินปันผล</w:t>
      </w:r>
    </w:p>
    <w:p w14:paraId="1F61FCDB" w14:textId="77777777" w:rsidR="00642061" w:rsidRPr="00D91200" w:rsidRDefault="00642061" w:rsidP="006420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Style w:val="TableGrid"/>
        <w:tblW w:w="90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980"/>
        <w:gridCol w:w="270"/>
        <w:gridCol w:w="1800"/>
        <w:gridCol w:w="270"/>
        <w:gridCol w:w="1066"/>
        <w:gridCol w:w="238"/>
        <w:gridCol w:w="1152"/>
      </w:tblGrid>
      <w:tr w:rsidR="00642061" w:rsidRPr="008A7575" w:rsidDel="00D43E7A" w14:paraId="075553C9" w14:textId="77777777" w:rsidTr="00F2133C">
        <w:trPr>
          <w:tblHeader/>
        </w:trPr>
        <w:tc>
          <w:tcPr>
            <w:tcW w:w="2250" w:type="dxa"/>
            <w:vAlign w:val="bottom"/>
          </w:tcPr>
          <w:p w14:paraId="5E1046BF" w14:textId="77777777" w:rsidR="00642061" w:rsidRPr="008A7575" w:rsidRDefault="00642061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176EC79" w14:textId="77777777" w:rsidR="00642061" w:rsidRPr="008A7575" w:rsidRDefault="00642061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3A5AA4B1" w14:textId="77777777" w:rsidR="00642061" w:rsidRPr="008A7575" w:rsidRDefault="00642061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26CDFC2" w14:textId="77777777" w:rsidR="00642061" w:rsidRPr="008A7575" w:rsidRDefault="00642061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70" w:type="dxa"/>
          </w:tcPr>
          <w:p w14:paraId="65D0FDED" w14:textId="77777777" w:rsidR="00642061" w:rsidRPr="008A7575" w:rsidRDefault="00642061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  <w:vAlign w:val="bottom"/>
          </w:tcPr>
          <w:p w14:paraId="1DAA4EE2" w14:textId="77777777" w:rsidR="00642061" w:rsidRPr="008A7575" w:rsidRDefault="00642061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8" w:type="dxa"/>
          </w:tcPr>
          <w:p w14:paraId="29A0E927" w14:textId="77777777" w:rsidR="00642061" w:rsidRPr="008A7575" w:rsidRDefault="00642061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1D1D47B9" w14:textId="77777777" w:rsidR="00642061" w:rsidRPr="008A7575" w:rsidDel="00D43E7A" w:rsidRDefault="00642061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642061" w:rsidRPr="008A7575" w14:paraId="7E49823A" w14:textId="77777777" w:rsidTr="00F2133C">
        <w:trPr>
          <w:tblHeader/>
        </w:trPr>
        <w:tc>
          <w:tcPr>
            <w:tcW w:w="2250" w:type="dxa"/>
          </w:tcPr>
          <w:p w14:paraId="6F7BF5BF" w14:textId="5FCC9FA1" w:rsidR="00642061" w:rsidRPr="008A7575" w:rsidRDefault="00642061" w:rsidP="0064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18F9547" w14:textId="77777777" w:rsidR="00642061" w:rsidRPr="008A7575" w:rsidRDefault="00642061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E860D" w14:textId="77777777" w:rsidR="00642061" w:rsidRPr="008A7575" w:rsidRDefault="00642061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149A8F1" w14:textId="77777777" w:rsidR="00642061" w:rsidRPr="008A7575" w:rsidRDefault="00642061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E31379" w14:textId="77777777" w:rsidR="00642061" w:rsidRPr="008A7575" w:rsidRDefault="00642061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4F6ECE57" w14:textId="77777777" w:rsidR="00642061" w:rsidRPr="008A7575" w:rsidRDefault="00642061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8" w:type="dxa"/>
          </w:tcPr>
          <w:p w14:paraId="68EEC116" w14:textId="77777777" w:rsidR="00642061" w:rsidRPr="008A7575" w:rsidRDefault="00642061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A724EE5" w14:textId="77777777" w:rsidR="00642061" w:rsidRPr="008A7575" w:rsidRDefault="00642061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17C6" w:rsidRPr="008A7575" w14:paraId="7B44BC11" w14:textId="77777777" w:rsidTr="00F2133C">
        <w:trPr>
          <w:tblHeader/>
        </w:trPr>
        <w:tc>
          <w:tcPr>
            <w:tcW w:w="2250" w:type="dxa"/>
          </w:tcPr>
          <w:p w14:paraId="2A13206E" w14:textId="6544C369" w:rsidR="00EF17C6" w:rsidRPr="008A7575" w:rsidRDefault="000945EC" w:rsidP="00F2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5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="00C44ED6" w:rsidRPr="00C44E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67</w:t>
            </w:r>
          </w:p>
        </w:tc>
        <w:tc>
          <w:tcPr>
            <w:tcW w:w="1980" w:type="dxa"/>
          </w:tcPr>
          <w:p w14:paraId="3ACFF6ED" w14:textId="77777777" w:rsidR="00EF17C6" w:rsidRPr="00FE33A6" w:rsidRDefault="00EF17C6" w:rsidP="00EF1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40A934" w14:textId="77777777" w:rsidR="00EF17C6" w:rsidRPr="008A7575" w:rsidRDefault="00EF17C6" w:rsidP="00EF1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6A81830" w14:textId="77777777" w:rsidR="00EF17C6" w:rsidRPr="00FE33A6" w:rsidRDefault="00EF17C6" w:rsidP="00EF1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B4E3A5" w14:textId="77777777" w:rsidR="00EF17C6" w:rsidRPr="008A7575" w:rsidRDefault="00EF17C6" w:rsidP="00EF1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0B8E1499" w14:textId="77777777" w:rsidR="00EF17C6" w:rsidRPr="00FE33A6" w:rsidRDefault="00EF17C6" w:rsidP="00EF1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4B8FB62" w14:textId="77777777" w:rsidR="00EF17C6" w:rsidRPr="008A7575" w:rsidRDefault="00EF17C6" w:rsidP="00EF1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790DB95" w14:textId="77777777" w:rsidR="00EF17C6" w:rsidRPr="00FE33A6" w:rsidRDefault="00EF17C6" w:rsidP="00EF1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7C6" w:rsidRPr="008A7575" w14:paraId="4965A613" w14:textId="77777777" w:rsidTr="00F2133C">
        <w:trPr>
          <w:tblHeader/>
        </w:trPr>
        <w:tc>
          <w:tcPr>
            <w:tcW w:w="2250" w:type="dxa"/>
          </w:tcPr>
          <w:p w14:paraId="09C1E82C" w14:textId="76FA2D77" w:rsidR="00EF17C6" w:rsidRPr="008A7575" w:rsidRDefault="00EF17C6" w:rsidP="00EF1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A75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980" w:type="dxa"/>
          </w:tcPr>
          <w:p w14:paraId="6EF49F12" w14:textId="38DA528E" w:rsidR="00EF17C6" w:rsidRPr="00FE33A6" w:rsidRDefault="000945EC" w:rsidP="00EF1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5E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2C771C" w:rsidRPr="002C771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EF17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17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0945E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3987737F" w14:textId="77777777" w:rsidR="00EF17C6" w:rsidRPr="008A7575" w:rsidRDefault="00EF17C6" w:rsidP="00EF1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C668FA7" w14:textId="15F9D851" w:rsidR="00EF17C6" w:rsidRPr="00FE33A6" w:rsidRDefault="000945EC" w:rsidP="00EF1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5E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C425FA" w:rsidRPr="00C425FA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EF17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17C6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EF17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45E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25A1BC35" w14:textId="77777777" w:rsidR="00EF17C6" w:rsidRPr="008A7575" w:rsidRDefault="00EF17C6" w:rsidP="00EF1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48BDFC1E" w14:textId="28DC041B" w:rsidR="00EF17C6" w:rsidRPr="00FE33A6" w:rsidRDefault="00C425FA" w:rsidP="00EF1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25FA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EF17C6" w:rsidRPr="004F4FB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C425FA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C44ED6" w:rsidRPr="00C44ED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0945EC" w:rsidRPr="000945E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C44ED6" w:rsidRPr="00C44ED6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3B7DF3F3" w14:textId="77777777" w:rsidR="00EF17C6" w:rsidRPr="008A7575" w:rsidRDefault="00EF17C6" w:rsidP="00EF1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A047E14" w14:textId="50AC77CA" w:rsidR="00EF17C6" w:rsidRPr="00FE33A6" w:rsidRDefault="00C44ED6" w:rsidP="00EF1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D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0945EC" w:rsidRPr="000945EC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</w:tr>
    </w:tbl>
    <w:p w14:paraId="4E78F417" w14:textId="77777777" w:rsidR="00831AE2" w:rsidRPr="00C62A89" w:rsidRDefault="00831AE2" w:rsidP="0083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2"/>
          <w:szCs w:val="22"/>
          <w:cs/>
        </w:rPr>
      </w:pPr>
    </w:p>
    <w:p w14:paraId="113905DA" w14:textId="37B81035" w:rsidR="00831AE2" w:rsidRPr="00831AE2" w:rsidRDefault="001654C5" w:rsidP="00831AE2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เครื่องมือทางการเงิน</w:t>
      </w:r>
    </w:p>
    <w:p w14:paraId="53A23A76" w14:textId="77777777" w:rsidR="00831AE2" w:rsidRPr="00C62A89" w:rsidRDefault="00831AE2" w:rsidP="0083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20"/>
          <w:szCs w:val="20"/>
        </w:rPr>
      </w:pPr>
    </w:p>
    <w:p w14:paraId="11A99889" w14:textId="77777777" w:rsidR="00831AE2" w:rsidRPr="001D6133" w:rsidRDefault="00831AE2" w:rsidP="00831AE2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D6133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24D872D" w14:textId="77777777" w:rsidR="00831AE2" w:rsidRPr="00831AE2" w:rsidRDefault="00831AE2" w:rsidP="0083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10118" w:type="dxa"/>
        <w:tblLayout w:type="fixed"/>
        <w:tblLook w:val="04A0" w:firstRow="1" w:lastRow="0" w:firstColumn="1" w:lastColumn="0" w:noHBand="0" w:noVBand="1"/>
      </w:tblPr>
      <w:tblGrid>
        <w:gridCol w:w="2520"/>
        <w:gridCol w:w="270"/>
        <w:gridCol w:w="1170"/>
        <w:gridCol w:w="270"/>
        <w:gridCol w:w="1170"/>
        <w:gridCol w:w="270"/>
        <w:gridCol w:w="1027"/>
        <w:gridCol w:w="241"/>
        <w:gridCol w:w="839"/>
        <w:gridCol w:w="360"/>
        <w:gridCol w:w="810"/>
        <w:gridCol w:w="360"/>
        <w:gridCol w:w="811"/>
      </w:tblGrid>
      <w:tr w:rsidR="004A495A" w:rsidRPr="00831AE2" w14:paraId="31F209C5" w14:textId="77777777" w:rsidTr="00EB613F">
        <w:trPr>
          <w:trHeight w:val="144"/>
        </w:trPr>
        <w:tc>
          <w:tcPr>
            <w:tcW w:w="2790" w:type="dxa"/>
            <w:gridSpan w:val="2"/>
            <w:vAlign w:val="bottom"/>
          </w:tcPr>
          <w:p w14:paraId="6347A728" w14:textId="77777777" w:rsidR="004A495A" w:rsidRPr="00831AE2" w:rsidRDefault="004A495A" w:rsidP="0002340C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6C5671" w14:textId="77777777" w:rsidR="004A495A" w:rsidRPr="00831AE2" w:rsidRDefault="004A495A" w:rsidP="0002340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679A6E6F" w14:textId="77777777" w:rsidR="004A495A" w:rsidRPr="00831AE2" w:rsidRDefault="004A495A" w:rsidP="0002340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888" w:type="dxa"/>
            <w:gridSpan w:val="9"/>
            <w:vAlign w:val="bottom"/>
          </w:tcPr>
          <w:p w14:paraId="4EE49341" w14:textId="33F8B73D" w:rsidR="004A495A" w:rsidRPr="00831AE2" w:rsidRDefault="004A495A" w:rsidP="0002340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31AE2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 w:rsidRPr="00831AE2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 xml:space="preserve"> / </w:t>
            </w:r>
            <w:r w:rsidRPr="00831AE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A495A" w:rsidRPr="00831AE2" w14:paraId="6C6B2D6A" w14:textId="77777777" w:rsidTr="00EB613F">
        <w:trPr>
          <w:trHeight w:val="180"/>
        </w:trPr>
        <w:tc>
          <w:tcPr>
            <w:tcW w:w="2790" w:type="dxa"/>
            <w:gridSpan w:val="2"/>
            <w:vAlign w:val="bottom"/>
          </w:tcPr>
          <w:p w14:paraId="2D6D8649" w14:textId="77777777" w:rsidR="004A495A" w:rsidRPr="00831AE2" w:rsidRDefault="004A495A" w:rsidP="0002340C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761C5A17" w14:textId="77777777" w:rsidR="004A495A" w:rsidRPr="00831AE2" w:rsidRDefault="004A495A" w:rsidP="0002340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43AA3B4A" w14:textId="77777777" w:rsidR="004A495A" w:rsidRPr="00831AE2" w:rsidRDefault="004A495A" w:rsidP="0002340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67" w:type="dxa"/>
            <w:gridSpan w:val="3"/>
            <w:vAlign w:val="bottom"/>
          </w:tcPr>
          <w:p w14:paraId="5DC56F71" w14:textId="2A8B78E9" w:rsidR="004A495A" w:rsidRPr="00831AE2" w:rsidRDefault="004A495A" w:rsidP="0002340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31AE2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</w:tcPr>
          <w:p w14:paraId="7A51227B" w14:textId="77777777" w:rsidR="004A495A" w:rsidRPr="00831AE2" w:rsidRDefault="004A495A" w:rsidP="0002340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180" w:type="dxa"/>
            <w:gridSpan w:val="5"/>
            <w:vAlign w:val="bottom"/>
          </w:tcPr>
          <w:p w14:paraId="15A4C01F" w14:textId="77777777" w:rsidR="004A495A" w:rsidRPr="00831AE2" w:rsidRDefault="004A495A" w:rsidP="0002340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31AE2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A495A" w:rsidRPr="00831AE2" w14:paraId="32D274EF" w14:textId="77777777" w:rsidTr="00EB613F">
        <w:trPr>
          <w:trHeight w:val="657"/>
        </w:trPr>
        <w:tc>
          <w:tcPr>
            <w:tcW w:w="2520" w:type="dxa"/>
            <w:vAlign w:val="bottom"/>
          </w:tcPr>
          <w:p w14:paraId="66BA38A3" w14:textId="6DAD1882" w:rsidR="004A495A" w:rsidRPr="00831AE2" w:rsidRDefault="004A495A" w:rsidP="004A495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31A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</w:t>
            </w:r>
            <w:r w:rsidRPr="00831AE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C425F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 w:rsidRPr="00831AE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831AE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831AE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0945E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</w:t>
            </w:r>
            <w:r w:rsidRPr="00831AE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68</w:t>
            </w:r>
          </w:p>
        </w:tc>
        <w:tc>
          <w:tcPr>
            <w:tcW w:w="270" w:type="dxa"/>
            <w:vAlign w:val="bottom"/>
          </w:tcPr>
          <w:p w14:paraId="111BAC3F" w14:textId="77777777" w:rsidR="004A495A" w:rsidRPr="00831AE2" w:rsidRDefault="004A495A" w:rsidP="004A495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EF94A71" w14:textId="41383383" w:rsidR="004A495A" w:rsidRPr="003A09A1" w:rsidRDefault="004A495A" w:rsidP="004A49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1AE2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</w:t>
            </w:r>
            <w:r w:rsidRPr="002C5C5B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</w:t>
            </w:r>
            <w:r w:rsidR="003A09A1">
              <w:rPr>
                <w:rFonts w:ascii="Angsana New" w:hAnsi="Angsana New"/>
                <w:sz w:val="26"/>
                <w:szCs w:val="26"/>
                <w:lang w:bidi="th-TH"/>
              </w:rPr>
              <w:t xml:space="preserve"> FVTPL</w:t>
            </w:r>
          </w:p>
        </w:tc>
        <w:tc>
          <w:tcPr>
            <w:tcW w:w="270" w:type="dxa"/>
          </w:tcPr>
          <w:p w14:paraId="558978AB" w14:textId="77777777" w:rsidR="004A495A" w:rsidRPr="00831AE2" w:rsidRDefault="004A495A" w:rsidP="004A49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ACC919F" w14:textId="2BA4357D" w:rsidR="004A495A" w:rsidRPr="00831AE2" w:rsidRDefault="004A495A" w:rsidP="004A49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1AE2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</w:t>
            </w:r>
            <w:r w:rsidRPr="002C5C5B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</w:t>
            </w:r>
            <w:r w:rsidR="00EB613F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วัดมูลค่า </w:t>
            </w:r>
            <w:r w:rsidR="003A09A1">
              <w:rPr>
                <w:rFonts w:ascii="Angsana New" w:hAnsi="Angsana New"/>
                <w:sz w:val="26"/>
                <w:szCs w:val="26"/>
                <w:lang w:bidi="th-TH"/>
              </w:rPr>
              <w:t>FVTOCI</w:t>
            </w:r>
          </w:p>
        </w:tc>
        <w:tc>
          <w:tcPr>
            <w:tcW w:w="270" w:type="dxa"/>
          </w:tcPr>
          <w:p w14:paraId="44FB6AA3" w14:textId="77777777" w:rsidR="004A495A" w:rsidRPr="00831AE2" w:rsidRDefault="004A495A" w:rsidP="004A49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26" w:type="dxa"/>
            <w:vAlign w:val="bottom"/>
          </w:tcPr>
          <w:p w14:paraId="7C36BC03" w14:textId="77777777" w:rsidR="004A495A" w:rsidRPr="00831AE2" w:rsidRDefault="004A495A" w:rsidP="004A49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31AE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1" w:type="dxa"/>
          </w:tcPr>
          <w:p w14:paraId="5AD7C642" w14:textId="77777777" w:rsidR="004A495A" w:rsidRPr="00831AE2" w:rsidRDefault="004A495A" w:rsidP="004A49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39" w:type="dxa"/>
            <w:vAlign w:val="bottom"/>
          </w:tcPr>
          <w:p w14:paraId="22DDC5E5" w14:textId="7E5D42D5" w:rsidR="004A495A" w:rsidRPr="00831AE2" w:rsidRDefault="004A495A" w:rsidP="004A49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31AE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831A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945EC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360" w:type="dxa"/>
          </w:tcPr>
          <w:p w14:paraId="30FD9598" w14:textId="77777777" w:rsidR="004A495A" w:rsidRPr="00831AE2" w:rsidRDefault="004A495A" w:rsidP="004A49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B60B2ED" w14:textId="20CBAC59" w:rsidR="004A495A" w:rsidRPr="00831AE2" w:rsidRDefault="004A495A" w:rsidP="004A49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1AE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831A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425F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360" w:type="dxa"/>
          </w:tcPr>
          <w:p w14:paraId="17BCE53F" w14:textId="77777777" w:rsidR="004A495A" w:rsidRPr="00831AE2" w:rsidRDefault="004A495A" w:rsidP="004A495A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1" w:type="dxa"/>
            <w:vAlign w:val="bottom"/>
          </w:tcPr>
          <w:p w14:paraId="44B36FBD" w14:textId="77777777" w:rsidR="004A495A" w:rsidRPr="00831AE2" w:rsidRDefault="004A495A" w:rsidP="004A495A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1AE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A495A" w:rsidRPr="00831AE2" w14:paraId="58E4472B" w14:textId="77777777" w:rsidTr="00EB613F">
        <w:trPr>
          <w:trHeight w:val="64"/>
        </w:trPr>
        <w:tc>
          <w:tcPr>
            <w:tcW w:w="2520" w:type="dxa"/>
          </w:tcPr>
          <w:p w14:paraId="4EDCD568" w14:textId="77777777" w:rsidR="004A495A" w:rsidRPr="00831AE2" w:rsidRDefault="004A495A" w:rsidP="004A495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08F3D5CB" w14:textId="77777777" w:rsidR="004A495A" w:rsidRPr="00831AE2" w:rsidRDefault="004A495A" w:rsidP="004A495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7F5394F1" w14:textId="77777777" w:rsidR="004A495A" w:rsidRPr="00831AE2" w:rsidRDefault="004A495A" w:rsidP="004A49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5ED0C335" w14:textId="77777777" w:rsidR="004A495A" w:rsidRPr="00831AE2" w:rsidRDefault="004A495A" w:rsidP="004A49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888" w:type="dxa"/>
            <w:gridSpan w:val="9"/>
          </w:tcPr>
          <w:p w14:paraId="0D5D8C83" w14:textId="15E72059" w:rsidR="004A495A" w:rsidRPr="00831AE2" w:rsidRDefault="004A495A" w:rsidP="004A49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831AE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A495A" w:rsidRPr="00831AE2" w14:paraId="2B564EB0" w14:textId="77777777" w:rsidTr="00EB613F">
        <w:trPr>
          <w:trHeight w:val="180"/>
        </w:trPr>
        <w:tc>
          <w:tcPr>
            <w:tcW w:w="2520" w:type="dxa"/>
          </w:tcPr>
          <w:p w14:paraId="488B24B2" w14:textId="77777777" w:rsidR="004A495A" w:rsidRPr="00831AE2" w:rsidRDefault="004A495A" w:rsidP="004A495A">
            <w:pPr>
              <w:ind w:left="160" w:right="-9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31A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</w:t>
            </w:r>
            <w:r w:rsidRPr="00831AE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270" w:type="dxa"/>
          </w:tcPr>
          <w:p w14:paraId="1D0BA5F8" w14:textId="77777777" w:rsidR="004A495A" w:rsidRPr="00831AE2" w:rsidRDefault="004A495A" w:rsidP="004A495A">
            <w:pPr>
              <w:ind w:left="160" w:right="-9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06BCCB0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18B6EC57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62EAE4BF" w14:textId="09DDB009" w:rsidR="004A495A" w:rsidRPr="00831AE2" w:rsidRDefault="004A495A" w:rsidP="004A495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6856626E" w14:textId="77777777" w:rsidR="004A495A" w:rsidRPr="00831AE2" w:rsidRDefault="004A495A" w:rsidP="004A495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</w:tcPr>
          <w:p w14:paraId="550AF724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20B81079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9" w:type="dxa"/>
          </w:tcPr>
          <w:p w14:paraId="505CB71D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60" w:type="dxa"/>
          </w:tcPr>
          <w:p w14:paraId="0FE9C67A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670023A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</w:tcPr>
          <w:p w14:paraId="62121E9F" w14:textId="77777777" w:rsidR="004A495A" w:rsidRPr="00831AE2" w:rsidRDefault="004A495A" w:rsidP="004A495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</w:tcPr>
          <w:p w14:paraId="6C2D9266" w14:textId="77777777" w:rsidR="004A495A" w:rsidRPr="00831AE2" w:rsidRDefault="004A495A" w:rsidP="004A495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A495A" w:rsidRPr="00831AE2" w14:paraId="4293ACE6" w14:textId="77777777" w:rsidTr="00EB613F">
        <w:trPr>
          <w:trHeight w:val="180"/>
        </w:trPr>
        <w:tc>
          <w:tcPr>
            <w:tcW w:w="2520" w:type="dxa"/>
          </w:tcPr>
          <w:p w14:paraId="291584B0" w14:textId="77777777" w:rsidR="004A495A" w:rsidRPr="00831AE2" w:rsidRDefault="004A495A" w:rsidP="004A495A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31AE2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เงินลงทุนอื่นในตราสารทุนที่ไม่อยู่ในความต้องการของตลาด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39902A1B" w14:textId="77777777" w:rsidR="004A495A" w:rsidRPr="00831AE2" w:rsidRDefault="004A495A" w:rsidP="004A495A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5636CAC1" w14:textId="77777777" w:rsidR="004A495A" w:rsidRDefault="004A495A" w:rsidP="004A49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ABA9279" w14:textId="56495460" w:rsidR="004A495A" w:rsidRDefault="004A495A" w:rsidP="003A09A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1AE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D5E6BC8" w14:textId="77777777" w:rsidR="004A495A" w:rsidRDefault="004A495A" w:rsidP="004A495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62FC687B" w14:textId="3C957962" w:rsidR="004A495A" w:rsidRDefault="004A495A" w:rsidP="003A09A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6AAC234D" w14:textId="0D1B14DF" w:rsidR="004A495A" w:rsidRPr="00831AE2" w:rsidRDefault="004A495A" w:rsidP="003A09A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1AE2">
              <w:rPr>
                <w:rFonts w:ascii="Angsana New" w:hAnsi="Angsana New"/>
                <w:sz w:val="26"/>
                <w:szCs w:val="26"/>
                <w:lang w:val="en-US" w:bidi="th-TH"/>
              </w:rPr>
              <w:t>11</w:t>
            </w:r>
            <w:r w:rsidRPr="000945EC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831AE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425FA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8D3247A" w14:textId="77777777" w:rsidR="004A495A" w:rsidRPr="00831AE2" w:rsidRDefault="004A495A" w:rsidP="004A495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</w:tcPr>
          <w:p w14:paraId="44F84145" w14:textId="77777777" w:rsidR="004A495A" w:rsidRDefault="004A495A" w:rsidP="005F6FC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43" w:right="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072B3E8E" w14:textId="08411CBD" w:rsidR="004A495A" w:rsidRPr="00831AE2" w:rsidRDefault="004A495A" w:rsidP="005F6FC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19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31AE2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Pr="000945E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831AE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C425FA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241" w:type="dxa"/>
          </w:tcPr>
          <w:p w14:paraId="210B8616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</w:tcPr>
          <w:p w14:paraId="54644F44" w14:textId="77777777" w:rsidR="004A495A" w:rsidRDefault="004A495A" w:rsidP="004A49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223ABD2" w14:textId="02ECE044" w:rsidR="004A495A" w:rsidRPr="00831AE2" w:rsidRDefault="004A495A" w:rsidP="003A09A1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172" w:right="-86"/>
              <w:jc w:val="both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31AE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360" w:type="dxa"/>
          </w:tcPr>
          <w:p w14:paraId="3D83691C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3EB59D0" w14:textId="77777777" w:rsidR="004A495A" w:rsidRDefault="004A495A" w:rsidP="004A495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75643E7F" w14:textId="2741D73F" w:rsidR="004A495A" w:rsidRPr="00831AE2" w:rsidRDefault="004A495A" w:rsidP="001E159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31AE2">
              <w:rPr>
                <w:rFonts w:ascii="Angsana New" w:hAnsi="Angsana New"/>
                <w:sz w:val="26"/>
                <w:szCs w:val="26"/>
                <w:lang w:val="en-US" w:bidi="th-TH"/>
              </w:rPr>
              <w:t>11</w:t>
            </w:r>
            <w:r w:rsidRPr="000945EC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831AE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425FA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360" w:type="dxa"/>
          </w:tcPr>
          <w:p w14:paraId="21BE7A7C" w14:textId="77777777" w:rsidR="004A495A" w:rsidRPr="00831AE2" w:rsidRDefault="004A495A" w:rsidP="004A495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1" w:type="dxa"/>
          </w:tcPr>
          <w:p w14:paraId="5DCBF94C" w14:textId="77777777" w:rsidR="004A495A" w:rsidRDefault="004A495A" w:rsidP="004A495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236DB3B3" w14:textId="16E156CF" w:rsidR="004A495A" w:rsidRPr="00831AE2" w:rsidRDefault="004A495A" w:rsidP="001E159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31AE2">
              <w:rPr>
                <w:rFonts w:ascii="Angsana New" w:hAnsi="Angsana New"/>
                <w:sz w:val="26"/>
                <w:szCs w:val="26"/>
                <w:lang w:val="en-US" w:bidi="th-TH"/>
              </w:rPr>
              <w:t>11</w:t>
            </w:r>
            <w:r w:rsidRPr="000945EC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831AE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425FA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</w:tr>
      <w:tr w:rsidR="004A495A" w:rsidRPr="00831AE2" w14:paraId="7EEF2466" w14:textId="77777777" w:rsidTr="00EB613F">
        <w:trPr>
          <w:trHeight w:val="180"/>
        </w:trPr>
        <w:tc>
          <w:tcPr>
            <w:tcW w:w="2520" w:type="dxa"/>
          </w:tcPr>
          <w:p w14:paraId="365CC959" w14:textId="77777777" w:rsidR="004A495A" w:rsidRPr="00831AE2" w:rsidRDefault="004A495A" w:rsidP="004A495A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31AE2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สิทธิการขายหุ้น</w:t>
            </w:r>
          </w:p>
        </w:tc>
        <w:tc>
          <w:tcPr>
            <w:tcW w:w="270" w:type="dxa"/>
          </w:tcPr>
          <w:p w14:paraId="20A53459" w14:textId="77777777" w:rsidR="004A495A" w:rsidRPr="00831AE2" w:rsidRDefault="004A495A" w:rsidP="004A495A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D02D7B" w14:textId="4DF24AAD" w:rsidR="004A495A" w:rsidRPr="00831AE2" w:rsidRDefault="004A495A" w:rsidP="004A495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1AE2">
              <w:rPr>
                <w:rFonts w:ascii="Angsana New" w:hAnsi="Angsana New"/>
                <w:sz w:val="26"/>
                <w:szCs w:val="26"/>
                <w:lang w:val="en-US" w:bidi="th-TH"/>
              </w:rPr>
              <w:t>9,</w:t>
            </w:r>
            <w:r w:rsidRPr="00C425FA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831AE2">
              <w:rPr>
                <w:rFonts w:ascii="Angsana New" w:hAnsi="Angsana New"/>
                <w:sz w:val="26"/>
                <w:szCs w:val="26"/>
                <w:lang w:val="en-US" w:bidi="th-TH"/>
              </w:rPr>
              <w:t>78</w:t>
            </w:r>
          </w:p>
        </w:tc>
        <w:tc>
          <w:tcPr>
            <w:tcW w:w="270" w:type="dxa"/>
          </w:tcPr>
          <w:p w14:paraId="213141D3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D60C13" w14:textId="0AB94D6D" w:rsidR="004A495A" w:rsidRPr="00831AE2" w:rsidRDefault="004A495A" w:rsidP="003A09A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1AE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A9A3BA0" w14:textId="77777777" w:rsidR="004A495A" w:rsidRPr="00831AE2" w:rsidRDefault="004A495A" w:rsidP="004A495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49EE3361" w14:textId="5FA312C6" w:rsidR="004A495A" w:rsidRPr="001E1597" w:rsidRDefault="004A495A" w:rsidP="005F6FC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31AE2">
              <w:rPr>
                <w:rFonts w:ascii="Angsana New" w:hAnsi="Angsana New"/>
                <w:sz w:val="26"/>
                <w:szCs w:val="26"/>
                <w:lang w:val="en-US"/>
              </w:rPr>
              <w:t>9,</w:t>
            </w:r>
            <w:r w:rsidRPr="00C425FA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831AE2">
              <w:rPr>
                <w:rFonts w:ascii="Angsana New" w:hAnsi="Angsana New"/>
                <w:sz w:val="26"/>
                <w:szCs w:val="26"/>
                <w:lang w:val="en-US"/>
              </w:rPr>
              <w:t>78</w:t>
            </w:r>
          </w:p>
        </w:tc>
        <w:tc>
          <w:tcPr>
            <w:tcW w:w="241" w:type="dxa"/>
          </w:tcPr>
          <w:p w14:paraId="5235EA4D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</w:tcPr>
          <w:p w14:paraId="796A728C" w14:textId="32AAEA5E" w:rsidR="004A495A" w:rsidRPr="00831AE2" w:rsidRDefault="004A495A" w:rsidP="001E1597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31AE2">
              <w:rPr>
                <w:rFonts w:ascii="Angsana New" w:hAnsi="Angsana New"/>
                <w:sz w:val="26"/>
                <w:szCs w:val="26"/>
                <w:lang w:val="en-US" w:bidi="th-TH"/>
              </w:rPr>
              <w:t>9,</w:t>
            </w:r>
            <w:r w:rsidRPr="00C425FA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831AE2">
              <w:rPr>
                <w:rFonts w:ascii="Angsana New" w:hAnsi="Angsana New"/>
                <w:sz w:val="26"/>
                <w:szCs w:val="26"/>
                <w:lang w:val="en-US" w:bidi="th-TH"/>
              </w:rPr>
              <w:t>78</w:t>
            </w:r>
          </w:p>
        </w:tc>
        <w:tc>
          <w:tcPr>
            <w:tcW w:w="360" w:type="dxa"/>
          </w:tcPr>
          <w:p w14:paraId="03B95841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87B5E99" w14:textId="77777777" w:rsidR="004A495A" w:rsidRPr="00831AE2" w:rsidRDefault="004A495A" w:rsidP="003A09A1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31A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60" w:type="dxa"/>
          </w:tcPr>
          <w:p w14:paraId="2FE8FB22" w14:textId="77777777" w:rsidR="004A495A" w:rsidRPr="00831AE2" w:rsidRDefault="004A495A" w:rsidP="004A495A">
            <w:pPr>
              <w:tabs>
                <w:tab w:val="decimal" w:pos="524"/>
                <w:tab w:val="decimal" w:pos="595"/>
              </w:tabs>
              <w:ind w:left="-43" w:right="-86"/>
              <w:jc w:val="both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1" w:type="dxa"/>
          </w:tcPr>
          <w:p w14:paraId="17F72264" w14:textId="00F62240" w:rsidR="004A495A" w:rsidRPr="00831AE2" w:rsidRDefault="004A495A" w:rsidP="001E159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31AE2">
              <w:rPr>
                <w:rFonts w:ascii="Angsana New" w:hAnsi="Angsana New"/>
                <w:sz w:val="26"/>
                <w:szCs w:val="26"/>
                <w:lang w:val="en-US"/>
              </w:rPr>
              <w:t>9,</w:t>
            </w:r>
            <w:r w:rsidRPr="00C425FA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831AE2">
              <w:rPr>
                <w:rFonts w:ascii="Angsana New" w:hAnsi="Angsana New"/>
                <w:sz w:val="26"/>
                <w:szCs w:val="26"/>
                <w:lang w:val="en-US"/>
              </w:rPr>
              <w:t>78</w:t>
            </w:r>
          </w:p>
        </w:tc>
      </w:tr>
      <w:tr w:rsidR="004A495A" w:rsidRPr="00831AE2" w14:paraId="4C7542FD" w14:textId="77777777" w:rsidTr="00EB613F">
        <w:trPr>
          <w:trHeight w:val="180"/>
        </w:trPr>
        <w:tc>
          <w:tcPr>
            <w:tcW w:w="2520" w:type="dxa"/>
          </w:tcPr>
          <w:p w14:paraId="37546799" w14:textId="77777777" w:rsidR="004A495A" w:rsidRPr="00831AE2" w:rsidRDefault="004A495A" w:rsidP="004A495A">
            <w:pPr>
              <w:ind w:left="160" w:right="-9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831AE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3C172CE0" w14:textId="77777777" w:rsidR="004A495A" w:rsidRPr="00831AE2" w:rsidRDefault="004A495A" w:rsidP="004A495A">
            <w:pPr>
              <w:ind w:left="160" w:right="-9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C5C1BB" w14:textId="1D422432" w:rsidR="004A495A" w:rsidRPr="00831AE2" w:rsidRDefault="001E1597" w:rsidP="001E159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9,078</w:t>
            </w:r>
          </w:p>
        </w:tc>
        <w:tc>
          <w:tcPr>
            <w:tcW w:w="270" w:type="dxa"/>
          </w:tcPr>
          <w:p w14:paraId="7B878512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21747A" w14:textId="0B0E8814" w:rsidR="004A495A" w:rsidRPr="00831AE2" w:rsidRDefault="004A495A" w:rsidP="003A09A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831AE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12,000</w:t>
            </w:r>
          </w:p>
        </w:tc>
        <w:tc>
          <w:tcPr>
            <w:tcW w:w="270" w:type="dxa"/>
          </w:tcPr>
          <w:p w14:paraId="7E7E43C2" w14:textId="77777777" w:rsidR="004A495A" w:rsidRPr="00831AE2" w:rsidRDefault="004A495A" w:rsidP="004A495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4CFA68B4" w14:textId="58A12299" w:rsidR="004A495A" w:rsidRPr="001E1597" w:rsidRDefault="004A495A" w:rsidP="005F6FC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1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E159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121,078</w:t>
            </w:r>
          </w:p>
        </w:tc>
        <w:tc>
          <w:tcPr>
            <w:tcW w:w="241" w:type="dxa"/>
          </w:tcPr>
          <w:p w14:paraId="3D8FABB7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9" w:type="dxa"/>
          </w:tcPr>
          <w:p w14:paraId="4BBB5BA7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60" w:type="dxa"/>
          </w:tcPr>
          <w:p w14:paraId="6DB7FD24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677485C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</w:tcPr>
          <w:p w14:paraId="691FDC0B" w14:textId="77777777" w:rsidR="004A495A" w:rsidRPr="00831AE2" w:rsidRDefault="004A495A" w:rsidP="004A495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</w:tcPr>
          <w:p w14:paraId="06497E0C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495A" w:rsidRPr="00831AE2" w14:paraId="7F53B11E" w14:textId="77777777" w:rsidTr="00EB613F">
        <w:trPr>
          <w:trHeight w:val="180"/>
        </w:trPr>
        <w:tc>
          <w:tcPr>
            <w:tcW w:w="2520" w:type="dxa"/>
          </w:tcPr>
          <w:p w14:paraId="4997B954" w14:textId="77777777" w:rsidR="004A495A" w:rsidRPr="00831AE2" w:rsidRDefault="004A495A" w:rsidP="004A495A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5CADA80D" w14:textId="77777777" w:rsidR="004A495A" w:rsidRPr="00831AE2" w:rsidRDefault="004A495A" w:rsidP="004A495A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67587EF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6550AA4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D14E114" w14:textId="1908EC11" w:rsidR="004A495A" w:rsidRPr="00831AE2" w:rsidRDefault="004A495A" w:rsidP="003A09A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0B7462" w14:textId="77777777" w:rsidR="004A495A" w:rsidRPr="00831AE2" w:rsidRDefault="004A495A" w:rsidP="004A495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537CD5AD" w14:textId="77777777" w:rsidR="004A495A" w:rsidRPr="00831AE2" w:rsidRDefault="004A495A" w:rsidP="005F6FC7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1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771E3446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9" w:type="dxa"/>
          </w:tcPr>
          <w:p w14:paraId="5CC846E2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60" w:type="dxa"/>
          </w:tcPr>
          <w:p w14:paraId="0A5423D9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8EFE3D8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</w:tcPr>
          <w:p w14:paraId="0604AF29" w14:textId="77777777" w:rsidR="004A495A" w:rsidRPr="00831AE2" w:rsidRDefault="004A495A" w:rsidP="004A495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</w:tcPr>
          <w:p w14:paraId="7CC07BA0" w14:textId="77777777" w:rsidR="004A495A" w:rsidRPr="00831AE2" w:rsidRDefault="004A495A" w:rsidP="004A495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A495A" w:rsidRPr="00831AE2" w14:paraId="142C90BF" w14:textId="77777777" w:rsidTr="00EB613F">
        <w:trPr>
          <w:trHeight w:val="64"/>
        </w:trPr>
        <w:tc>
          <w:tcPr>
            <w:tcW w:w="2520" w:type="dxa"/>
          </w:tcPr>
          <w:p w14:paraId="48BEBFD0" w14:textId="449AB3D3" w:rsidR="004A495A" w:rsidRPr="00831AE2" w:rsidRDefault="004A495A" w:rsidP="004A495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31A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</w:t>
            </w:r>
            <w:r w:rsidRPr="00831AE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C425F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  <w:r w:rsidRPr="00831AE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1 </w:t>
            </w:r>
            <w:r w:rsidRPr="00831AE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831A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0945E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</w:t>
            </w:r>
            <w:r w:rsidRPr="00831AE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67</w:t>
            </w:r>
          </w:p>
        </w:tc>
        <w:tc>
          <w:tcPr>
            <w:tcW w:w="270" w:type="dxa"/>
          </w:tcPr>
          <w:p w14:paraId="58D16866" w14:textId="77777777" w:rsidR="004A495A" w:rsidRPr="00831AE2" w:rsidRDefault="004A495A" w:rsidP="004A495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2968D9BC" w14:textId="77777777" w:rsidR="004A495A" w:rsidRPr="00831AE2" w:rsidRDefault="004A495A" w:rsidP="004A49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7F42821" w14:textId="77777777" w:rsidR="004A495A" w:rsidRPr="00831AE2" w:rsidRDefault="004A495A" w:rsidP="004A49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888" w:type="dxa"/>
            <w:gridSpan w:val="9"/>
          </w:tcPr>
          <w:p w14:paraId="749F0916" w14:textId="0785ED7A" w:rsidR="004A495A" w:rsidRPr="00831AE2" w:rsidRDefault="004A495A" w:rsidP="005F6FC7">
            <w:pPr>
              <w:pStyle w:val="acctfourfigures"/>
              <w:tabs>
                <w:tab w:val="clear" w:pos="765"/>
              </w:tabs>
              <w:spacing w:line="240" w:lineRule="atLeast"/>
              <w:ind w:left="-43" w:right="19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</w:tr>
      <w:tr w:rsidR="004A495A" w:rsidRPr="00831AE2" w14:paraId="51E93A82" w14:textId="77777777" w:rsidTr="00EB613F">
        <w:trPr>
          <w:trHeight w:val="64"/>
        </w:trPr>
        <w:tc>
          <w:tcPr>
            <w:tcW w:w="2520" w:type="dxa"/>
          </w:tcPr>
          <w:p w14:paraId="0CB9BDB1" w14:textId="77777777" w:rsidR="004A495A" w:rsidRPr="00831AE2" w:rsidRDefault="004A495A" w:rsidP="004A495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CAEDBA8" w14:textId="77777777" w:rsidR="004A495A" w:rsidRPr="00831AE2" w:rsidRDefault="004A495A" w:rsidP="004A495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1B26767" w14:textId="77777777" w:rsidR="004A495A" w:rsidRPr="00831AE2" w:rsidRDefault="004A495A" w:rsidP="004A49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1AFE34D7" w14:textId="77777777" w:rsidR="004A495A" w:rsidRPr="00831AE2" w:rsidRDefault="004A495A" w:rsidP="004A49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888" w:type="dxa"/>
            <w:gridSpan w:val="9"/>
          </w:tcPr>
          <w:p w14:paraId="6B2DAA40" w14:textId="2CB4466B" w:rsidR="004A495A" w:rsidRPr="00831AE2" w:rsidRDefault="004A495A" w:rsidP="005F6FC7">
            <w:pPr>
              <w:pStyle w:val="acctfourfigures"/>
              <w:tabs>
                <w:tab w:val="clear" w:pos="765"/>
              </w:tabs>
              <w:spacing w:line="240" w:lineRule="atLeast"/>
              <w:ind w:left="-43" w:right="19"/>
              <w:jc w:val="right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4A495A" w:rsidRPr="00831AE2" w14:paraId="01944566" w14:textId="77777777" w:rsidTr="00EB613F">
        <w:trPr>
          <w:trHeight w:val="180"/>
        </w:trPr>
        <w:tc>
          <w:tcPr>
            <w:tcW w:w="2520" w:type="dxa"/>
          </w:tcPr>
          <w:p w14:paraId="7B765E5F" w14:textId="77777777" w:rsidR="004A495A" w:rsidRPr="00831AE2" w:rsidRDefault="004A495A" w:rsidP="004A495A">
            <w:pPr>
              <w:ind w:left="160" w:right="-9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31A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</w:t>
            </w:r>
            <w:r w:rsidRPr="00831AE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270" w:type="dxa"/>
          </w:tcPr>
          <w:p w14:paraId="070F57DA" w14:textId="77777777" w:rsidR="004A495A" w:rsidRPr="00831AE2" w:rsidRDefault="004A495A" w:rsidP="004A495A">
            <w:pPr>
              <w:ind w:left="160" w:right="-9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F0B6EB6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0906A72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AA0B0D" w14:textId="253DD7E6" w:rsidR="004A495A" w:rsidRPr="00831AE2" w:rsidRDefault="004A495A" w:rsidP="003A09A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076EF28" w14:textId="77777777" w:rsidR="004A495A" w:rsidRPr="00831AE2" w:rsidRDefault="004A495A" w:rsidP="004A495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</w:tcPr>
          <w:p w14:paraId="6DC187B4" w14:textId="77777777" w:rsidR="004A495A" w:rsidRPr="00831AE2" w:rsidRDefault="004A495A" w:rsidP="005F6FC7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1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347FEABF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9" w:type="dxa"/>
          </w:tcPr>
          <w:p w14:paraId="2A5D650C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</w:tcPr>
          <w:p w14:paraId="5BFA5805" w14:textId="77777777" w:rsidR="004A495A" w:rsidRPr="00831AE2" w:rsidRDefault="004A495A" w:rsidP="004A495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E0FAFC7" w14:textId="77777777" w:rsidR="004A495A" w:rsidRPr="00831AE2" w:rsidRDefault="004A495A" w:rsidP="004A495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</w:tcPr>
          <w:p w14:paraId="2AD737B7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</w:tcPr>
          <w:p w14:paraId="1D8139D4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A495A" w:rsidRPr="00831AE2" w14:paraId="72319818" w14:textId="77777777" w:rsidTr="00EB613F">
        <w:trPr>
          <w:trHeight w:val="180"/>
        </w:trPr>
        <w:tc>
          <w:tcPr>
            <w:tcW w:w="2520" w:type="dxa"/>
          </w:tcPr>
          <w:p w14:paraId="30370331" w14:textId="77777777" w:rsidR="004A495A" w:rsidRPr="00831AE2" w:rsidRDefault="004A495A" w:rsidP="004A495A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31AE2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เงินลงทุนอื่นในตราสารทุนที่ไม่อยู่ในความต้องการของตลาด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49823DED" w14:textId="77777777" w:rsidR="004A495A" w:rsidRPr="00831AE2" w:rsidRDefault="004A495A" w:rsidP="004A495A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54A4B801" w14:textId="77777777" w:rsidR="004A495A" w:rsidRDefault="004A495A" w:rsidP="003A09A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16B5449" w14:textId="4E33D308" w:rsidR="004A495A" w:rsidRPr="003A09A1" w:rsidRDefault="004A495A" w:rsidP="003A09A1">
            <w:pPr>
              <w:pStyle w:val="acctfourfigures"/>
              <w:tabs>
                <w:tab w:val="clear" w:pos="765"/>
              </w:tabs>
              <w:spacing w:line="240" w:lineRule="atLeast"/>
              <w:ind w:left="-290" w:right="250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31AE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C747804" w14:textId="77777777" w:rsidR="004A495A" w:rsidRDefault="004A495A" w:rsidP="004A495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1CF92740" w14:textId="77777777" w:rsidR="004A495A" w:rsidRDefault="004A495A" w:rsidP="003A09A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248E8B3F" w14:textId="1D6376A1" w:rsidR="004A495A" w:rsidRPr="00831AE2" w:rsidRDefault="004A495A" w:rsidP="003A09A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1AE2">
              <w:rPr>
                <w:rFonts w:ascii="Angsana New" w:hAnsi="Angsana New"/>
                <w:sz w:val="26"/>
                <w:szCs w:val="26"/>
                <w:lang w:val="en-US" w:bidi="th-TH"/>
              </w:rPr>
              <w:t>11</w:t>
            </w:r>
            <w:r w:rsidRPr="000945EC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831AE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425FA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0B80BF77" w14:textId="77777777" w:rsidR="004A495A" w:rsidRPr="00831AE2" w:rsidRDefault="004A495A" w:rsidP="004A495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</w:tcPr>
          <w:p w14:paraId="6B92D840" w14:textId="77777777" w:rsidR="004A495A" w:rsidRDefault="004A495A" w:rsidP="005F6FC7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1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53DE7F5" w14:textId="3636B38C" w:rsidR="004A495A" w:rsidRPr="00831AE2" w:rsidRDefault="004A495A" w:rsidP="005F6FC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1AE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Pr="000945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831A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25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41" w:type="dxa"/>
          </w:tcPr>
          <w:p w14:paraId="12F896E5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</w:tcPr>
          <w:p w14:paraId="513C2C72" w14:textId="77777777" w:rsidR="004A495A" w:rsidRDefault="004A495A" w:rsidP="004A495A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C19074" w14:textId="7B7EF9A5" w:rsidR="004A495A" w:rsidRPr="00831AE2" w:rsidRDefault="004A495A" w:rsidP="003A09A1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172" w:right="-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09A1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360" w:type="dxa"/>
          </w:tcPr>
          <w:p w14:paraId="4DCF93FF" w14:textId="77777777" w:rsidR="004A495A" w:rsidRPr="00831AE2" w:rsidRDefault="004A495A" w:rsidP="004A495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09ADDBB" w14:textId="77777777" w:rsidR="004A495A" w:rsidRDefault="004A495A" w:rsidP="004A495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F6D8005" w14:textId="0C81F4D9" w:rsidR="004A495A" w:rsidRPr="00831AE2" w:rsidRDefault="004A495A" w:rsidP="001E159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31AE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Pr="000945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831A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25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360" w:type="dxa"/>
          </w:tcPr>
          <w:p w14:paraId="16D50640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1" w:type="dxa"/>
          </w:tcPr>
          <w:p w14:paraId="2D3CB5E6" w14:textId="77777777" w:rsidR="004A495A" w:rsidRPr="001E1597" w:rsidRDefault="004A495A" w:rsidP="001E159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055D9534" w14:textId="003931EB" w:rsidR="004A495A" w:rsidRPr="001E1597" w:rsidRDefault="004A495A" w:rsidP="001E159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1597">
              <w:rPr>
                <w:rFonts w:ascii="Angsana New" w:hAnsi="Angsana New"/>
                <w:sz w:val="26"/>
                <w:szCs w:val="26"/>
                <w:lang w:val="en-US"/>
              </w:rPr>
              <w:t>112,000</w:t>
            </w:r>
          </w:p>
        </w:tc>
      </w:tr>
      <w:tr w:rsidR="004A495A" w:rsidRPr="00831AE2" w14:paraId="5C9C2A1E" w14:textId="77777777" w:rsidTr="00EB613F">
        <w:trPr>
          <w:trHeight w:val="180"/>
        </w:trPr>
        <w:tc>
          <w:tcPr>
            <w:tcW w:w="2520" w:type="dxa"/>
          </w:tcPr>
          <w:p w14:paraId="73A4D75D" w14:textId="77777777" w:rsidR="004A495A" w:rsidRPr="00831AE2" w:rsidRDefault="004A495A" w:rsidP="004A495A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31AE2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สิทธิการขายหุ้น</w:t>
            </w:r>
          </w:p>
        </w:tc>
        <w:tc>
          <w:tcPr>
            <w:tcW w:w="270" w:type="dxa"/>
          </w:tcPr>
          <w:p w14:paraId="15E6F45D" w14:textId="77777777" w:rsidR="004A495A" w:rsidRPr="00831AE2" w:rsidRDefault="004A495A" w:rsidP="004A495A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D357CF0" w14:textId="456A01CE" w:rsidR="004A495A" w:rsidRPr="00831AE2" w:rsidRDefault="004A495A" w:rsidP="004A495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1AE2">
              <w:rPr>
                <w:rFonts w:ascii="Angsana New" w:hAnsi="Angsana New"/>
                <w:sz w:val="26"/>
                <w:szCs w:val="26"/>
                <w:lang w:val="en-US" w:bidi="th-TH"/>
              </w:rPr>
              <w:t>9,</w:t>
            </w:r>
            <w:r w:rsidR="00936738">
              <w:rPr>
                <w:rFonts w:ascii="Angsana New" w:hAnsi="Angsana New"/>
                <w:sz w:val="26"/>
                <w:szCs w:val="26"/>
                <w:lang w:val="en-US" w:bidi="th-TH"/>
              </w:rPr>
              <w:t>749</w:t>
            </w:r>
          </w:p>
        </w:tc>
        <w:tc>
          <w:tcPr>
            <w:tcW w:w="270" w:type="dxa"/>
          </w:tcPr>
          <w:p w14:paraId="0CA39090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3944B6" w14:textId="04F99AAC" w:rsidR="004A495A" w:rsidRPr="003A09A1" w:rsidRDefault="004A495A" w:rsidP="003A09A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31AE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80DEB69" w14:textId="77777777" w:rsidR="004A495A" w:rsidRPr="00831AE2" w:rsidRDefault="004A495A" w:rsidP="004A495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90CE733" w14:textId="77777777" w:rsidR="004A495A" w:rsidRPr="00831AE2" w:rsidRDefault="004A495A" w:rsidP="005F6FC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1AE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831A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1AE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749</w:t>
            </w:r>
          </w:p>
        </w:tc>
        <w:tc>
          <w:tcPr>
            <w:tcW w:w="241" w:type="dxa"/>
          </w:tcPr>
          <w:p w14:paraId="3F0E5104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</w:tcPr>
          <w:p w14:paraId="2346D6DA" w14:textId="77777777" w:rsidR="004A495A" w:rsidRPr="00831AE2" w:rsidRDefault="004A495A" w:rsidP="001E1597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31AE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831A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1AE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749</w:t>
            </w:r>
          </w:p>
        </w:tc>
        <w:tc>
          <w:tcPr>
            <w:tcW w:w="360" w:type="dxa"/>
          </w:tcPr>
          <w:p w14:paraId="6FAD3F36" w14:textId="77777777" w:rsidR="004A495A" w:rsidRPr="00831AE2" w:rsidRDefault="004A495A" w:rsidP="004A495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5EE889" w14:textId="77777777" w:rsidR="004A495A" w:rsidRPr="00831AE2" w:rsidRDefault="004A495A" w:rsidP="003A09A1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09A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60" w:type="dxa"/>
          </w:tcPr>
          <w:p w14:paraId="280BBB98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1" w:type="dxa"/>
          </w:tcPr>
          <w:p w14:paraId="6528784E" w14:textId="77777777" w:rsidR="004A495A" w:rsidRPr="001E1597" w:rsidRDefault="004A495A" w:rsidP="001E159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1597">
              <w:rPr>
                <w:rFonts w:ascii="Angsana New" w:hAnsi="Angsana New"/>
                <w:sz w:val="26"/>
                <w:szCs w:val="26"/>
                <w:lang w:val="en-US"/>
              </w:rPr>
              <w:t>9,749</w:t>
            </w:r>
          </w:p>
        </w:tc>
      </w:tr>
      <w:tr w:rsidR="004A495A" w:rsidRPr="00831AE2" w14:paraId="27FC1FCF" w14:textId="77777777" w:rsidTr="00EB613F">
        <w:trPr>
          <w:trHeight w:val="180"/>
        </w:trPr>
        <w:tc>
          <w:tcPr>
            <w:tcW w:w="2520" w:type="dxa"/>
          </w:tcPr>
          <w:p w14:paraId="6E089C4F" w14:textId="77777777" w:rsidR="004A495A" w:rsidRPr="00831AE2" w:rsidRDefault="004A495A" w:rsidP="004A495A">
            <w:pPr>
              <w:ind w:left="160" w:right="-9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831AE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5B61739D" w14:textId="77777777" w:rsidR="004A495A" w:rsidRPr="00831AE2" w:rsidRDefault="004A495A" w:rsidP="004A495A">
            <w:pPr>
              <w:ind w:left="160" w:right="-9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6ED6EA9" w14:textId="530757AF" w:rsidR="004A495A" w:rsidRPr="00831AE2" w:rsidRDefault="001E1597" w:rsidP="001E159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9,</w:t>
            </w:r>
            <w:r w:rsidR="009367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749</w:t>
            </w:r>
          </w:p>
        </w:tc>
        <w:tc>
          <w:tcPr>
            <w:tcW w:w="270" w:type="dxa"/>
          </w:tcPr>
          <w:p w14:paraId="2E6009F7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9D440C" w14:textId="701E8196" w:rsidR="004A495A" w:rsidRPr="00831AE2" w:rsidRDefault="004A495A" w:rsidP="003A09A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831AE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1E15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12,000</w:t>
            </w:r>
          </w:p>
        </w:tc>
        <w:tc>
          <w:tcPr>
            <w:tcW w:w="270" w:type="dxa"/>
          </w:tcPr>
          <w:p w14:paraId="60485D6B" w14:textId="77777777" w:rsidR="004A495A" w:rsidRPr="00831AE2" w:rsidRDefault="004A495A" w:rsidP="004A495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5334C2A3" w14:textId="65BD8D3C" w:rsidR="004A495A" w:rsidRPr="00831AE2" w:rsidRDefault="004A495A" w:rsidP="005F6FC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1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31AE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0945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831AE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831A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1AE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749</w:t>
            </w:r>
          </w:p>
        </w:tc>
        <w:tc>
          <w:tcPr>
            <w:tcW w:w="241" w:type="dxa"/>
          </w:tcPr>
          <w:p w14:paraId="2A1BCF38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9" w:type="dxa"/>
          </w:tcPr>
          <w:p w14:paraId="07E94F52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</w:tcPr>
          <w:p w14:paraId="1C94A434" w14:textId="77777777" w:rsidR="004A495A" w:rsidRPr="00831AE2" w:rsidRDefault="004A495A" w:rsidP="004A495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0D6C2733" w14:textId="77777777" w:rsidR="004A495A" w:rsidRPr="00831AE2" w:rsidRDefault="004A495A" w:rsidP="004A495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</w:tcPr>
          <w:p w14:paraId="09288DDF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</w:tcPr>
          <w:p w14:paraId="73D75C48" w14:textId="77777777" w:rsidR="004A495A" w:rsidRPr="00831AE2" w:rsidRDefault="004A495A" w:rsidP="004A49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03C03333" w14:textId="77777777" w:rsidR="00831AE2" w:rsidRDefault="00831AE2" w:rsidP="006420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209E013E" w14:textId="77777777" w:rsidR="00831AE2" w:rsidRDefault="00831AE2" w:rsidP="006420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cs/>
        </w:rPr>
        <w:sectPr w:rsidR="00831AE2" w:rsidSect="0095740D">
          <w:head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00A97DD" w14:textId="159648A6" w:rsidR="00BD602B" w:rsidRPr="001D6133" w:rsidRDefault="00BF37A4" w:rsidP="001042C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1D6133">
        <w:rPr>
          <w:rFonts w:ascii="Angsana New" w:hAnsi="Angsana New" w:hint="cs"/>
          <w:bCs/>
          <w:sz w:val="30"/>
          <w:szCs w:val="30"/>
          <w:cs/>
        </w:rPr>
        <w:lastRenderedPageBreak/>
        <w:t>ภา</w:t>
      </w:r>
      <w:r w:rsidR="00A06FD7" w:rsidRPr="001D6133">
        <w:rPr>
          <w:rFonts w:ascii="Angsana New" w:hAnsi="Angsana New"/>
          <w:bCs/>
          <w:sz w:val="30"/>
          <w:szCs w:val="30"/>
          <w:cs/>
        </w:rPr>
        <w:t>ระผูกพัน</w:t>
      </w:r>
      <w:bookmarkEnd w:id="10"/>
      <w:r w:rsidR="0051442E" w:rsidRPr="001D6133">
        <w:rPr>
          <w:rFonts w:ascii="Angsana New" w:hAnsi="Angsana New" w:hint="cs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3170A92A" w14:textId="6B6C9796" w:rsidR="00A9387A" w:rsidRPr="00D91200" w:rsidRDefault="00A9387A" w:rsidP="00CB7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621"/>
        <w:gridCol w:w="241"/>
        <w:gridCol w:w="1650"/>
      </w:tblGrid>
      <w:tr w:rsidR="00664D13" w:rsidRPr="00A30656" w14:paraId="561CDC28" w14:textId="77777777" w:rsidTr="006D108A">
        <w:trPr>
          <w:trHeight w:val="659"/>
          <w:tblHeader/>
        </w:trPr>
        <w:tc>
          <w:tcPr>
            <w:tcW w:w="3106" w:type="pct"/>
            <w:vAlign w:val="bottom"/>
          </w:tcPr>
          <w:p w14:paraId="6B24CCEE" w14:textId="6A1F25E8" w:rsidR="00664D13" w:rsidRPr="00AB7556" w:rsidRDefault="00BE70EE" w:rsidP="00B4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75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AB7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C425FA" w:rsidRPr="00C425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1079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079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AB7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945EC" w:rsidRPr="000945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C44ED6" w:rsidRPr="00C44E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2C771C" w:rsidRPr="002C77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874" w:type="pct"/>
            <w:vAlign w:val="bottom"/>
          </w:tcPr>
          <w:p w14:paraId="7DD6BF77" w14:textId="10E44836" w:rsidR="00664D13" w:rsidRPr="001D6133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61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81CAD" w:rsidRPr="001D61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vAlign w:val="bottom"/>
          </w:tcPr>
          <w:p w14:paraId="327C45EC" w14:textId="77777777" w:rsidR="00664D13" w:rsidRPr="001D6133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vAlign w:val="bottom"/>
          </w:tcPr>
          <w:p w14:paraId="649334CA" w14:textId="77777777" w:rsidR="00664D13" w:rsidRPr="001D6133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61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E5D2336" w14:textId="7C978E10" w:rsidR="00664D13" w:rsidRPr="001D6133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61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664D13" w:rsidRPr="00A30656" w14:paraId="0EBD83B0" w14:textId="77777777" w:rsidTr="00E75182">
        <w:trPr>
          <w:tblHeader/>
        </w:trPr>
        <w:tc>
          <w:tcPr>
            <w:tcW w:w="3106" w:type="pct"/>
          </w:tcPr>
          <w:p w14:paraId="2C36C904" w14:textId="77777777" w:rsidR="00664D13" w:rsidRPr="001D6133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4" w:type="pct"/>
            <w:gridSpan w:val="3"/>
          </w:tcPr>
          <w:p w14:paraId="4CCA7A2A" w14:textId="62F58526" w:rsidR="00664D13" w:rsidRPr="001D6133" w:rsidRDefault="00664D13" w:rsidP="00B43F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D61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52174" w:rsidRPr="001D613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D61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A3A77" w:rsidRPr="00A30656" w14:paraId="65083312" w14:textId="77777777" w:rsidTr="006D108A">
        <w:tc>
          <w:tcPr>
            <w:tcW w:w="3106" w:type="pct"/>
          </w:tcPr>
          <w:p w14:paraId="7EFE59D1" w14:textId="174EDBDD" w:rsidR="003A3A77" w:rsidRPr="001D6133" w:rsidRDefault="003A3A77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D6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1D61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D6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874" w:type="pct"/>
          </w:tcPr>
          <w:p w14:paraId="7EC89C09" w14:textId="77777777" w:rsidR="003A3A77" w:rsidRPr="00D742A4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30" w:type="pct"/>
          </w:tcPr>
          <w:p w14:paraId="711701DF" w14:textId="77777777" w:rsidR="003A3A77" w:rsidRPr="001D6133" w:rsidRDefault="003A3A77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90" w:type="pct"/>
          </w:tcPr>
          <w:p w14:paraId="1AAFCAEA" w14:textId="77777777" w:rsidR="003A3A77" w:rsidRPr="001D6133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6D14E8" w:rsidRPr="00A30656" w14:paraId="1E74776F" w14:textId="77777777" w:rsidTr="00257774">
        <w:tc>
          <w:tcPr>
            <w:tcW w:w="3106" w:type="pct"/>
          </w:tcPr>
          <w:p w14:paraId="4E92345F" w14:textId="2B4496F9" w:rsidR="006D14E8" w:rsidRPr="001D6133" w:rsidRDefault="006D14E8" w:rsidP="006D1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1D61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74" w:type="pct"/>
          </w:tcPr>
          <w:p w14:paraId="59EFF182" w14:textId="7BE9C3A6" w:rsidR="00DE3AE7" w:rsidRPr="00257774" w:rsidRDefault="000945EC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50522" w:rsidRPr="00350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30" w:type="pct"/>
          </w:tcPr>
          <w:p w14:paraId="6510EFA0" w14:textId="77777777" w:rsidR="006D14E8" w:rsidRPr="001D6133" w:rsidRDefault="006D14E8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55C5C070" w14:textId="74BD7B4C" w:rsidR="006D14E8" w:rsidRPr="001D6133" w:rsidRDefault="000945EC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350522" w:rsidRPr="00350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EF452B" w:rsidRPr="00A30656" w14:paraId="30EB47D3" w14:textId="77777777" w:rsidTr="00257774">
        <w:tc>
          <w:tcPr>
            <w:tcW w:w="3106" w:type="pct"/>
          </w:tcPr>
          <w:p w14:paraId="3B3A18F9" w14:textId="4A6868BE" w:rsidR="00EF452B" w:rsidRPr="001D6133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D6133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74" w:type="pct"/>
          </w:tcPr>
          <w:p w14:paraId="3EDCCAEB" w14:textId="4C6B725D" w:rsidR="00EF452B" w:rsidRPr="00257774" w:rsidRDefault="00C44ED6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90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="000945EC"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0" w:type="pct"/>
          </w:tcPr>
          <w:p w14:paraId="376177A2" w14:textId="77777777" w:rsidR="00EF452B" w:rsidRPr="001D6133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313748A9" w14:textId="61407EE6" w:rsidR="00EF452B" w:rsidRPr="001D6133" w:rsidRDefault="00C44ED6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190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</w:tr>
      <w:tr w:rsidR="00EF452B" w:rsidRPr="00A30656" w14:paraId="50D50827" w14:textId="77777777" w:rsidTr="00257774">
        <w:tc>
          <w:tcPr>
            <w:tcW w:w="3106" w:type="pct"/>
          </w:tcPr>
          <w:p w14:paraId="30CFC79B" w14:textId="5F2E252E" w:rsidR="00EF452B" w:rsidRPr="001D6133" w:rsidRDefault="00927635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6133"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  <w:r w:rsidR="00EF452B" w:rsidRPr="001D6133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874" w:type="pct"/>
          </w:tcPr>
          <w:p w14:paraId="2E295F73" w14:textId="4D64E801" w:rsidR="00EF452B" w:rsidRPr="00E66FC2" w:rsidRDefault="000945EC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90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C771C"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094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C425FA" w:rsidRPr="00C42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0" w:type="pct"/>
          </w:tcPr>
          <w:p w14:paraId="043F85F7" w14:textId="77777777" w:rsidR="00EF452B" w:rsidRPr="001D6133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1402F747" w14:textId="485D8709" w:rsidR="00EF452B" w:rsidRPr="001D6133" w:rsidRDefault="002C771C" w:rsidP="00A32C93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  <w:r w:rsidR="00C44ED6" w:rsidRPr="00C4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EF452B" w:rsidRPr="00A30656" w14:paraId="35CFED2A" w14:textId="77777777" w:rsidTr="006D108A">
        <w:tc>
          <w:tcPr>
            <w:tcW w:w="3106" w:type="pct"/>
          </w:tcPr>
          <w:p w14:paraId="7B6B4FEC" w14:textId="77777777" w:rsidR="00EF452B" w:rsidRPr="001D6133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61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6004D" w14:textId="3BCADC79" w:rsidR="00EF452B" w:rsidRPr="00E66FC2" w:rsidRDefault="00C44ED6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C425FA" w:rsidRPr="00C42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350522" w:rsidRPr="003505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C771C" w:rsidRPr="002C7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30" w:type="pct"/>
            <w:vAlign w:val="bottom"/>
          </w:tcPr>
          <w:p w14:paraId="38A675A5" w14:textId="77777777" w:rsidR="00EF452B" w:rsidRPr="001D6133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C1574" w14:textId="10D5CCCF" w:rsidR="00EF452B" w:rsidRPr="001D6133" w:rsidRDefault="00C44ED6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411</w:t>
            </w:r>
            <w:r w:rsidR="003505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945EC" w:rsidRPr="00094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C44E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</w:p>
        </w:tc>
      </w:tr>
    </w:tbl>
    <w:p w14:paraId="6C2CF954" w14:textId="1CB5DFA3" w:rsidR="003B2301" w:rsidRPr="00D91200" w:rsidRDefault="003B2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14:paraId="37BC9EFC" w14:textId="7B75E727" w:rsidR="00F06B11" w:rsidRPr="008F3066" w:rsidRDefault="00F06B11" w:rsidP="001042C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8F3066">
        <w:rPr>
          <w:rFonts w:ascii="Angsana New" w:hAnsi="Angsana New" w:hint="cs"/>
          <w:bCs/>
          <w:sz w:val="30"/>
          <w:szCs w:val="30"/>
          <w:cs/>
        </w:rPr>
        <w:t>คดีฟ้องร้อง</w:t>
      </w:r>
    </w:p>
    <w:p w14:paraId="587D69FB" w14:textId="77777777" w:rsidR="00C6080F" w:rsidRPr="00D91200" w:rsidRDefault="00C6080F" w:rsidP="00201E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B174EC5" w14:textId="71DA4A13" w:rsidR="0067082E" w:rsidRPr="001D6133" w:rsidRDefault="0067082E" w:rsidP="0067082E">
      <w:pPr>
        <w:tabs>
          <w:tab w:val="left" w:pos="540"/>
        </w:tabs>
        <w:ind w:left="536"/>
        <w:jc w:val="thaiDistribute"/>
        <w:rPr>
          <w:rFonts w:ascii="Angsana New" w:hAnsi="Angsana New"/>
          <w:sz w:val="30"/>
          <w:szCs w:val="30"/>
        </w:rPr>
      </w:pPr>
      <w:r w:rsidRPr="008F3066">
        <w:rPr>
          <w:rFonts w:ascii="Angsana New" w:hAnsi="Angsana New"/>
          <w:sz w:val="30"/>
          <w:szCs w:val="30"/>
          <w:cs/>
        </w:rPr>
        <w:t xml:space="preserve">บริษัทถูกฟ้องร้องในฐานะจำเลยร่วมในศาลชั้นต้นในคดีแพ่งเพื่อเรียกร้องค่าสินไหมทดแทนเป็นจำนวนเงินรวม </w:t>
      </w:r>
      <w:r w:rsidR="00C44ED6" w:rsidRPr="00C44ED6">
        <w:rPr>
          <w:rFonts w:ascii="Angsana New" w:hAnsi="Angsana New"/>
          <w:sz w:val="30"/>
          <w:szCs w:val="30"/>
        </w:rPr>
        <w:t>17</w:t>
      </w:r>
      <w:r w:rsidRPr="008F3066">
        <w:rPr>
          <w:rFonts w:ascii="Angsana New" w:hAnsi="Angsana New"/>
          <w:sz w:val="30"/>
          <w:szCs w:val="30"/>
        </w:rPr>
        <w:t>.</w:t>
      </w:r>
      <w:r w:rsidR="000945EC" w:rsidRPr="000945EC">
        <w:rPr>
          <w:rFonts w:ascii="Angsana New" w:hAnsi="Angsana New"/>
          <w:sz w:val="30"/>
          <w:szCs w:val="30"/>
        </w:rPr>
        <w:t>5</w:t>
      </w:r>
      <w:r w:rsidR="002C771C" w:rsidRPr="002C771C">
        <w:rPr>
          <w:rFonts w:ascii="Angsana New" w:hAnsi="Angsana New"/>
          <w:sz w:val="30"/>
          <w:szCs w:val="30"/>
        </w:rPr>
        <w:t>9</w:t>
      </w:r>
      <w:r w:rsidRPr="008F3066">
        <w:rPr>
          <w:rFonts w:ascii="Angsana New" w:hAnsi="Angsana New"/>
          <w:sz w:val="30"/>
          <w:szCs w:val="30"/>
          <w:cs/>
        </w:rPr>
        <w:t xml:space="preserve"> ล้านบาทให้แก่โจทก์จากกรณีอุบัติเหตุของพนักงานของบริษัท โดยบริษัทได้รับความคุ้มครองตามประกันวินาศภัยตามวงเงินกรมธรรม์ อย่างไรก็ตาม ส่วนต่างของค่าสินไหมทดแทนและวงเงินกรมธรรม์ที่อาจเกิดขึ้นบริษัทต้องรับผิดชอบร่วมกับพนักงานดังกล่าว ซึ่งได้รับคำตัดสินจากศาลชั้นต้นสำหรับคดีมูลทรัพย์ที่ฟ้อง </w:t>
      </w:r>
      <w:r w:rsidR="00C44ED6" w:rsidRPr="00C44ED6">
        <w:rPr>
          <w:rFonts w:ascii="Angsana New" w:hAnsi="Angsana New"/>
          <w:sz w:val="30"/>
          <w:szCs w:val="30"/>
        </w:rPr>
        <w:t>4</w:t>
      </w:r>
      <w:r w:rsidRPr="008F3066">
        <w:rPr>
          <w:rFonts w:ascii="Angsana New" w:hAnsi="Angsana New"/>
          <w:sz w:val="30"/>
          <w:szCs w:val="30"/>
        </w:rPr>
        <w:t>.</w:t>
      </w:r>
      <w:r w:rsidR="002C771C" w:rsidRPr="002C771C">
        <w:rPr>
          <w:rFonts w:ascii="Angsana New" w:hAnsi="Angsana New"/>
          <w:sz w:val="30"/>
          <w:szCs w:val="30"/>
        </w:rPr>
        <w:t>8</w:t>
      </w:r>
      <w:r w:rsidR="000945EC" w:rsidRPr="000945EC">
        <w:rPr>
          <w:rFonts w:ascii="Angsana New" w:hAnsi="Angsana New"/>
          <w:sz w:val="30"/>
          <w:szCs w:val="30"/>
        </w:rPr>
        <w:t>2</w:t>
      </w:r>
      <w:r w:rsidRPr="008F3066">
        <w:rPr>
          <w:rFonts w:ascii="Angsana New" w:hAnsi="Angsana New"/>
          <w:sz w:val="30"/>
          <w:szCs w:val="30"/>
          <w:cs/>
        </w:rPr>
        <w:t xml:space="preserve"> ล้านบาทเมื่อวันที่ </w:t>
      </w:r>
      <w:r w:rsidR="00C44ED6" w:rsidRPr="00C44ED6">
        <w:rPr>
          <w:rFonts w:ascii="Angsana New" w:hAnsi="Angsana New"/>
          <w:sz w:val="30"/>
          <w:szCs w:val="30"/>
        </w:rPr>
        <w:t>1</w:t>
      </w:r>
      <w:r w:rsidR="002C771C" w:rsidRPr="002C771C">
        <w:rPr>
          <w:rFonts w:ascii="Angsana New" w:hAnsi="Angsana New"/>
          <w:sz w:val="30"/>
          <w:szCs w:val="30"/>
        </w:rPr>
        <w:t>8</w:t>
      </w:r>
      <w:r w:rsidRPr="008F3066">
        <w:rPr>
          <w:rFonts w:ascii="Angsana New" w:hAnsi="Angsana New"/>
          <w:sz w:val="30"/>
          <w:szCs w:val="30"/>
          <w:cs/>
        </w:rPr>
        <w:t xml:space="preserve"> กรกฎาคม </w:t>
      </w:r>
      <w:r w:rsidR="000945EC" w:rsidRPr="000945EC">
        <w:rPr>
          <w:rFonts w:ascii="Angsana New" w:hAnsi="Angsana New"/>
          <w:sz w:val="30"/>
          <w:szCs w:val="30"/>
        </w:rPr>
        <w:t>25</w:t>
      </w:r>
      <w:r w:rsidR="00C44ED6" w:rsidRPr="00C44ED6">
        <w:rPr>
          <w:rFonts w:ascii="Angsana New" w:hAnsi="Angsana New"/>
          <w:sz w:val="30"/>
          <w:szCs w:val="30"/>
        </w:rPr>
        <w:t>6</w:t>
      </w:r>
      <w:r w:rsidR="000945EC" w:rsidRPr="000945EC">
        <w:rPr>
          <w:rFonts w:ascii="Angsana New" w:hAnsi="Angsana New"/>
          <w:sz w:val="30"/>
          <w:szCs w:val="30"/>
        </w:rPr>
        <w:t>5</w:t>
      </w:r>
      <w:r w:rsidRPr="008F3066">
        <w:rPr>
          <w:rFonts w:ascii="Angsana New" w:hAnsi="Angsana New"/>
          <w:sz w:val="30"/>
          <w:szCs w:val="30"/>
          <w:cs/>
        </w:rPr>
        <w:t xml:space="preserve"> ให้ชำระเงินแก่โจทย์เป็นจำนวนเงิน </w:t>
      </w:r>
      <w:r w:rsidR="00C425FA" w:rsidRPr="00C425FA">
        <w:rPr>
          <w:rFonts w:ascii="Angsana New" w:hAnsi="Angsana New"/>
          <w:sz w:val="30"/>
          <w:szCs w:val="30"/>
        </w:rPr>
        <w:t>0</w:t>
      </w:r>
      <w:r w:rsidRPr="008F3066">
        <w:rPr>
          <w:rFonts w:ascii="Angsana New" w:hAnsi="Angsana New"/>
          <w:sz w:val="30"/>
          <w:szCs w:val="30"/>
        </w:rPr>
        <w:t>.</w:t>
      </w:r>
      <w:r w:rsidR="00C44ED6" w:rsidRPr="00C44ED6">
        <w:rPr>
          <w:rFonts w:ascii="Angsana New" w:hAnsi="Angsana New"/>
          <w:sz w:val="30"/>
          <w:szCs w:val="30"/>
        </w:rPr>
        <w:t>6</w:t>
      </w:r>
      <w:r w:rsidR="00C425FA" w:rsidRPr="00C425FA">
        <w:rPr>
          <w:rFonts w:ascii="Angsana New" w:hAnsi="Angsana New"/>
          <w:sz w:val="30"/>
          <w:szCs w:val="30"/>
        </w:rPr>
        <w:t>3</w:t>
      </w:r>
      <w:r w:rsidRPr="008F3066">
        <w:rPr>
          <w:rFonts w:ascii="Angsana New" w:hAnsi="Angsana New"/>
          <w:sz w:val="30"/>
          <w:szCs w:val="30"/>
          <w:cs/>
        </w:rPr>
        <w:t xml:space="preserve"> ล้านบาท โดยรวมดอกเบี้ยล่าช้าเป็นจำนวนเงิน </w:t>
      </w:r>
      <w:r w:rsidR="00C425FA" w:rsidRPr="00C425FA">
        <w:rPr>
          <w:rFonts w:ascii="Angsana New" w:hAnsi="Angsana New"/>
          <w:sz w:val="30"/>
          <w:szCs w:val="30"/>
        </w:rPr>
        <w:t>0</w:t>
      </w:r>
      <w:r w:rsidRPr="008F3066">
        <w:rPr>
          <w:rFonts w:ascii="Angsana New" w:hAnsi="Angsana New"/>
          <w:sz w:val="30"/>
          <w:szCs w:val="30"/>
        </w:rPr>
        <w:t>.</w:t>
      </w:r>
      <w:r w:rsidR="00C425FA" w:rsidRPr="00C425FA">
        <w:rPr>
          <w:rFonts w:ascii="Angsana New" w:hAnsi="Angsana New"/>
          <w:sz w:val="30"/>
          <w:szCs w:val="30"/>
        </w:rPr>
        <w:t>0</w:t>
      </w:r>
      <w:r w:rsidR="002C771C" w:rsidRPr="002C771C">
        <w:rPr>
          <w:rFonts w:ascii="Angsana New" w:hAnsi="Angsana New"/>
          <w:sz w:val="30"/>
          <w:szCs w:val="30"/>
        </w:rPr>
        <w:t>9</w:t>
      </w:r>
      <w:r w:rsidRPr="008F3066">
        <w:rPr>
          <w:rFonts w:ascii="Angsana New" w:hAnsi="Angsana New"/>
          <w:sz w:val="30"/>
          <w:szCs w:val="30"/>
          <w:cs/>
        </w:rPr>
        <w:t xml:space="preserve"> ล้านบาท อย่างไรก็ตาม บริษัทได้รับความคุ้มครองตามประกันวินาศภัยตามวงเงินกรมธรรม์บางส่วน ต่อมาเมื่อวันที่ </w:t>
      </w:r>
      <w:r w:rsidR="00C44ED6" w:rsidRPr="00C44ED6">
        <w:rPr>
          <w:rFonts w:ascii="Angsana New" w:hAnsi="Angsana New"/>
          <w:sz w:val="30"/>
          <w:szCs w:val="30"/>
        </w:rPr>
        <w:t>1</w:t>
      </w:r>
      <w:r w:rsidR="002C771C" w:rsidRPr="002C771C">
        <w:rPr>
          <w:rFonts w:ascii="Angsana New" w:hAnsi="Angsana New"/>
          <w:sz w:val="30"/>
          <w:szCs w:val="30"/>
        </w:rPr>
        <w:t>8</w:t>
      </w:r>
      <w:r w:rsidRPr="008F306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945EC" w:rsidRPr="000945EC">
        <w:rPr>
          <w:rFonts w:ascii="Angsana New" w:hAnsi="Angsana New"/>
          <w:sz w:val="30"/>
          <w:szCs w:val="30"/>
        </w:rPr>
        <w:t>25</w:t>
      </w:r>
      <w:r w:rsidR="00C44ED6" w:rsidRPr="00C44ED6">
        <w:rPr>
          <w:rFonts w:ascii="Angsana New" w:hAnsi="Angsana New"/>
          <w:sz w:val="30"/>
          <w:szCs w:val="30"/>
        </w:rPr>
        <w:t>66</w:t>
      </w:r>
      <w:r w:rsidRPr="008F3066">
        <w:rPr>
          <w:rFonts w:ascii="Angsana New" w:hAnsi="Angsana New"/>
          <w:sz w:val="30"/>
          <w:szCs w:val="30"/>
          <w:cs/>
        </w:rPr>
        <w:t xml:space="preserve"> ศาลแพ่งกรุงเทพใต้ได้มีคำพิพากษาให้บริษัทและพนักงานของบริษัท (จำเลยที่ </w:t>
      </w:r>
      <w:r w:rsidR="00C44ED6" w:rsidRPr="00C44ED6">
        <w:rPr>
          <w:rFonts w:ascii="Angsana New" w:hAnsi="Angsana New"/>
          <w:sz w:val="30"/>
          <w:szCs w:val="30"/>
        </w:rPr>
        <w:t>1</w:t>
      </w:r>
      <w:r w:rsidRPr="008F3066">
        <w:rPr>
          <w:rFonts w:ascii="Angsana New" w:hAnsi="Angsana New"/>
          <w:sz w:val="30"/>
          <w:szCs w:val="30"/>
          <w:cs/>
        </w:rPr>
        <w:t xml:space="preserve">) ร่วมกันชำระเงินเป็นจำนวน </w:t>
      </w:r>
      <w:r w:rsidR="00C44ED6" w:rsidRPr="00C44ED6">
        <w:rPr>
          <w:rFonts w:ascii="Angsana New" w:hAnsi="Angsana New"/>
          <w:sz w:val="30"/>
          <w:szCs w:val="30"/>
        </w:rPr>
        <w:t>4</w:t>
      </w:r>
      <w:r w:rsidRPr="008F3066">
        <w:rPr>
          <w:rFonts w:ascii="Angsana New" w:hAnsi="Angsana New"/>
          <w:sz w:val="30"/>
          <w:szCs w:val="30"/>
          <w:cs/>
        </w:rPr>
        <w:t>.</w:t>
      </w:r>
      <w:r w:rsidR="00C44ED6" w:rsidRPr="00C44ED6">
        <w:rPr>
          <w:rFonts w:ascii="Angsana New" w:hAnsi="Angsana New"/>
          <w:sz w:val="30"/>
          <w:szCs w:val="30"/>
        </w:rPr>
        <w:t>1</w:t>
      </w:r>
      <w:r w:rsidR="002C771C" w:rsidRPr="002C771C">
        <w:rPr>
          <w:rFonts w:ascii="Angsana New" w:hAnsi="Angsana New"/>
          <w:sz w:val="30"/>
          <w:szCs w:val="30"/>
        </w:rPr>
        <w:t>8</w:t>
      </w:r>
      <w:r w:rsidRPr="008F3066">
        <w:rPr>
          <w:rFonts w:ascii="Angsana New" w:hAnsi="Angsana New"/>
          <w:sz w:val="30"/>
          <w:szCs w:val="30"/>
          <w:cs/>
        </w:rPr>
        <w:t xml:space="preserve"> ล้านบาท พร้อมดอกเบี้ยอัตราร้อยละ </w:t>
      </w:r>
      <w:r w:rsidR="00C44ED6" w:rsidRPr="00C44ED6">
        <w:rPr>
          <w:rFonts w:ascii="Angsana New" w:hAnsi="Angsana New"/>
          <w:sz w:val="30"/>
          <w:szCs w:val="30"/>
        </w:rPr>
        <w:t>7</w:t>
      </w:r>
      <w:r w:rsidRPr="008F3066">
        <w:rPr>
          <w:rFonts w:ascii="Angsana New" w:hAnsi="Angsana New"/>
          <w:sz w:val="30"/>
          <w:szCs w:val="30"/>
        </w:rPr>
        <w:t>.</w:t>
      </w:r>
      <w:r w:rsidR="000945EC" w:rsidRPr="000945EC">
        <w:rPr>
          <w:rFonts w:ascii="Angsana New" w:hAnsi="Angsana New"/>
          <w:sz w:val="30"/>
          <w:szCs w:val="30"/>
        </w:rPr>
        <w:t>5</w:t>
      </w:r>
      <w:r w:rsidRPr="008F3066">
        <w:rPr>
          <w:rFonts w:ascii="Angsana New" w:hAnsi="Angsana New"/>
          <w:sz w:val="30"/>
          <w:szCs w:val="30"/>
          <w:cs/>
        </w:rPr>
        <w:t xml:space="preserve"> ต่อปีนับแต่วันฟ้องเป็นต้นไปจนถึงวันที่ </w:t>
      </w:r>
      <w:r w:rsidR="00C44ED6" w:rsidRPr="00C44ED6">
        <w:rPr>
          <w:rFonts w:ascii="Angsana New" w:hAnsi="Angsana New"/>
          <w:sz w:val="30"/>
          <w:szCs w:val="30"/>
        </w:rPr>
        <w:t>1</w:t>
      </w:r>
      <w:r w:rsidR="00C425FA" w:rsidRPr="00C425FA">
        <w:rPr>
          <w:rFonts w:ascii="Angsana New" w:hAnsi="Angsana New"/>
          <w:sz w:val="30"/>
          <w:szCs w:val="30"/>
        </w:rPr>
        <w:t>0</w:t>
      </w:r>
      <w:r w:rsidRPr="008F3066">
        <w:rPr>
          <w:rFonts w:ascii="Angsana New" w:hAnsi="Angsana New"/>
          <w:sz w:val="30"/>
          <w:szCs w:val="30"/>
          <w:cs/>
        </w:rPr>
        <w:t xml:space="preserve"> เมษายน </w:t>
      </w:r>
      <w:r w:rsidR="000945EC" w:rsidRPr="000945EC">
        <w:rPr>
          <w:rFonts w:ascii="Angsana New" w:hAnsi="Angsana New"/>
          <w:sz w:val="30"/>
          <w:szCs w:val="30"/>
        </w:rPr>
        <w:t>25</w:t>
      </w:r>
      <w:r w:rsidR="00C44ED6" w:rsidRPr="00C44ED6">
        <w:rPr>
          <w:rFonts w:ascii="Angsana New" w:hAnsi="Angsana New"/>
          <w:sz w:val="30"/>
          <w:szCs w:val="30"/>
        </w:rPr>
        <w:t>64</w:t>
      </w:r>
      <w:r w:rsidRPr="008F3066">
        <w:rPr>
          <w:rFonts w:ascii="Angsana New" w:hAnsi="Angsana New"/>
          <w:sz w:val="30"/>
          <w:szCs w:val="30"/>
          <w:cs/>
        </w:rPr>
        <w:t xml:space="preserve"> และอัตราร้อยละ </w:t>
      </w:r>
      <w:r w:rsidR="000945EC" w:rsidRPr="000945EC">
        <w:rPr>
          <w:rFonts w:ascii="Angsana New" w:hAnsi="Angsana New"/>
          <w:sz w:val="30"/>
          <w:szCs w:val="30"/>
        </w:rPr>
        <w:t>5</w:t>
      </w:r>
      <w:r w:rsidRPr="008F3066">
        <w:rPr>
          <w:rFonts w:ascii="Angsana New" w:hAnsi="Angsana New"/>
          <w:sz w:val="30"/>
          <w:szCs w:val="30"/>
          <w:cs/>
        </w:rPr>
        <w:t xml:space="preserve"> ต่อปีนับตั้งแต่วันที่ </w:t>
      </w:r>
      <w:r w:rsidR="00C44ED6" w:rsidRPr="00C44ED6">
        <w:rPr>
          <w:rFonts w:ascii="Angsana New" w:hAnsi="Angsana New"/>
          <w:sz w:val="30"/>
          <w:szCs w:val="30"/>
        </w:rPr>
        <w:t>11</w:t>
      </w:r>
      <w:r w:rsidRPr="008F3066">
        <w:rPr>
          <w:rFonts w:ascii="Angsana New" w:hAnsi="Angsana New"/>
          <w:sz w:val="30"/>
          <w:szCs w:val="30"/>
          <w:cs/>
        </w:rPr>
        <w:t xml:space="preserve"> เมษายน </w:t>
      </w:r>
      <w:r w:rsidR="000945EC" w:rsidRPr="000945EC">
        <w:rPr>
          <w:rFonts w:ascii="Angsana New" w:hAnsi="Angsana New"/>
          <w:sz w:val="30"/>
          <w:szCs w:val="30"/>
        </w:rPr>
        <w:t>25</w:t>
      </w:r>
      <w:r w:rsidR="00C44ED6" w:rsidRPr="00C44ED6">
        <w:rPr>
          <w:rFonts w:ascii="Angsana New" w:hAnsi="Angsana New"/>
          <w:sz w:val="30"/>
          <w:szCs w:val="30"/>
        </w:rPr>
        <w:t>64</w:t>
      </w:r>
      <w:r w:rsidRPr="008F3066">
        <w:rPr>
          <w:rFonts w:ascii="Angsana New" w:hAnsi="Angsana New"/>
          <w:sz w:val="30"/>
          <w:szCs w:val="30"/>
          <w:cs/>
        </w:rPr>
        <w:t xml:space="preserve"> เป็นต้นไปจนกว่าจะชำระเสร็จแก่โจทย์               โดยในมูลทรัพย์ที่ฟ้องดังกล่าวบริษัทได้รับความคุ้มครองตามประกันวินาศภัยเป็นวงเงินเป็นจำนวนเงิน </w:t>
      </w:r>
      <w:r w:rsidR="00C425FA" w:rsidRPr="00C425FA">
        <w:rPr>
          <w:rFonts w:ascii="Angsana New" w:hAnsi="Angsana New"/>
          <w:sz w:val="30"/>
          <w:szCs w:val="30"/>
        </w:rPr>
        <w:t>0</w:t>
      </w:r>
      <w:r w:rsidRPr="008F3066">
        <w:rPr>
          <w:rFonts w:ascii="Angsana New" w:hAnsi="Angsana New"/>
          <w:sz w:val="30"/>
          <w:szCs w:val="30"/>
        </w:rPr>
        <w:t>.</w:t>
      </w:r>
      <w:r w:rsidR="002C771C" w:rsidRPr="002C771C">
        <w:rPr>
          <w:rFonts w:ascii="Angsana New" w:hAnsi="Angsana New"/>
          <w:sz w:val="30"/>
          <w:szCs w:val="30"/>
        </w:rPr>
        <w:t>8</w:t>
      </w:r>
      <w:r w:rsidR="000945EC" w:rsidRPr="000945EC">
        <w:rPr>
          <w:rFonts w:ascii="Angsana New" w:hAnsi="Angsana New"/>
          <w:sz w:val="30"/>
          <w:szCs w:val="30"/>
        </w:rPr>
        <w:t>5</w:t>
      </w:r>
      <w:r w:rsidRPr="008F3066">
        <w:rPr>
          <w:rFonts w:ascii="Angsana New" w:hAnsi="Angsana New"/>
          <w:sz w:val="30"/>
          <w:szCs w:val="30"/>
          <w:cs/>
        </w:rPr>
        <w:t xml:space="preserve"> ล้านบาทพร้อมดอกเบี้ยในอัตราเดียวกัน รวมถึงค่าทนายความและค่าฤชาธรรมเนียมแทนโจทย์ </w:t>
      </w:r>
      <w:r w:rsidR="00C608BB" w:rsidRPr="008F3066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="007072BD" w:rsidRPr="008F3066">
        <w:rPr>
          <w:rFonts w:ascii="Angsana New" w:hAnsi="Angsana New"/>
          <w:sz w:val="30"/>
          <w:szCs w:val="30"/>
        </w:rPr>
        <w:t xml:space="preserve">               </w:t>
      </w:r>
      <w:r w:rsidR="00C44ED6" w:rsidRPr="00C44ED6">
        <w:rPr>
          <w:rFonts w:ascii="Angsana New" w:hAnsi="Angsana New"/>
          <w:sz w:val="30"/>
          <w:szCs w:val="30"/>
        </w:rPr>
        <w:t>1</w:t>
      </w:r>
      <w:r w:rsidR="002C771C" w:rsidRPr="002C771C">
        <w:rPr>
          <w:rFonts w:ascii="Angsana New" w:hAnsi="Angsana New"/>
          <w:sz w:val="30"/>
          <w:szCs w:val="30"/>
        </w:rPr>
        <w:t>8</w:t>
      </w:r>
      <w:r w:rsidR="00C608BB" w:rsidRPr="008F3066">
        <w:rPr>
          <w:rFonts w:ascii="Angsana New" w:hAnsi="Angsana New"/>
          <w:sz w:val="30"/>
          <w:szCs w:val="30"/>
          <w:cs/>
        </w:rPr>
        <w:t xml:space="preserve"> </w:t>
      </w:r>
      <w:r w:rsidR="00C608BB" w:rsidRPr="008F3066">
        <w:rPr>
          <w:rFonts w:ascii="Angsana New" w:hAnsi="Angsana New" w:hint="cs"/>
          <w:sz w:val="30"/>
          <w:szCs w:val="30"/>
          <w:cs/>
        </w:rPr>
        <w:t>เมษายน</w:t>
      </w:r>
      <w:r w:rsidR="00C608BB" w:rsidRPr="008F3066">
        <w:rPr>
          <w:rFonts w:ascii="Angsana New" w:hAnsi="Angsana New"/>
          <w:sz w:val="30"/>
          <w:szCs w:val="30"/>
          <w:cs/>
        </w:rPr>
        <w:t xml:space="preserve"> </w:t>
      </w:r>
      <w:r w:rsidR="000945EC" w:rsidRPr="000945EC">
        <w:rPr>
          <w:rFonts w:ascii="Angsana New" w:hAnsi="Angsana New"/>
          <w:sz w:val="30"/>
          <w:szCs w:val="30"/>
        </w:rPr>
        <w:t>25</w:t>
      </w:r>
      <w:r w:rsidR="00C44ED6" w:rsidRPr="00C44ED6">
        <w:rPr>
          <w:rFonts w:ascii="Angsana New" w:hAnsi="Angsana New"/>
          <w:sz w:val="30"/>
          <w:szCs w:val="30"/>
        </w:rPr>
        <w:t>67</w:t>
      </w:r>
      <w:r w:rsidR="00C608BB" w:rsidRPr="008F3066">
        <w:rPr>
          <w:rFonts w:ascii="Angsana New" w:hAnsi="Angsana New"/>
          <w:sz w:val="30"/>
          <w:szCs w:val="30"/>
          <w:cs/>
        </w:rPr>
        <w:t xml:space="preserve"> บริษัทได้ยื่นอุทธรณ์</w:t>
      </w:r>
      <w:r w:rsidR="00F106B8" w:rsidRPr="008F3066">
        <w:rPr>
          <w:rFonts w:ascii="Angsana New" w:hAnsi="Angsana New" w:hint="cs"/>
          <w:sz w:val="30"/>
          <w:szCs w:val="30"/>
          <w:cs/>
        </w:rPr>
        <w:t>ต่อ</w:t>
      </w:r>
      <w:r w:rsidR="00A443DC" w:rsidRPr="008F3066">
        <w:rPr>
          <w:rFonts w:ascii="Angsana New" w:hAnsi="Angsana New"/>
          <w:sz w:val="30"/>
          <w:szCs w:val="30"/>
          <w:cs/>
        </w:rPr>
        <w:t>ศาล</w:t>
      </w:r>
      <w:r w:rsidR="0021305E" w:rsidRPr="008F3066">
        <w:rPr>
          <w:rFonts w:ascii="Angsana New" w:hAnsi="Angsana New" w:hint="cs"/>
          <w:sz w:val="30"/>
          <w:szCs w:val="30"/>
          <w:cs/>
        </w:rPr>
        <w:t>แพ่งกรุงเทพใต้</w:t>
      </w:r>
      <w:r w:rsidR="00E36B19" w:rsidRPr="008F3066">
        <w:rPr>
          <w:rFonts w:ascii="Angsana New" w:hAnsi="Angsana New"/>
          <w:sz w:val="30"/>
          <w:szCs w:val="30"/>
        </w:rPr>
        <w:t xml:space="preserve"> </w:t>
      </w:r>
      <w:r w:rsidR="00A5208C" w:rsidRPr="008F3066">
        <w:rPr>
          <w:rFonts w:ascii="Angsana New" w:hAnsi="Angsana New"/>
          <w:sz w:val="30"/>
          <w:szCs w:val="30"/>
          <w:cs/>
        </w:rPr>
        <w:t>ปัจจุบันคดีอยู่ระหว่างการพิจารณาคดีของศาล</w:t>
      </w:r>
      <w:r w:rsidR="002637DF" w:rsidRPr="008F3066">
        <w:rPr>
          <w:rFonts w:ascii="Angsana New" w:hAnsi="Angsana New"/>
          <w:sz w:val="30"/>
          <w:szCs w:val="30"/>
        </w:rPr>
        <w:t xml:space="preserve"> </w:t>
      </w:r>
      <w:r w:rsidR="002637DF" w:rsidRPr="008F3066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8F3066">
        <w:rPr>
          <w:rFonts w:ascii="Angsana New" w:hAnsi="Angsana New"/>
          <w:sz w:val="30"/>
          <w:szCs w:val="30"/>
          <w:cs/>
        </w:rPr>
        <w:t>ผลของคดียังไม่ถึงที่สุดและไม่แน่นอน บริษัทจึงยังไม่ได้บันทึกค่าเผื่อผลเสียหายที่อาจเกิดขึ้นจากคดีดังกล่าว</w:t>
      </w:r>
    </w:p>
    <w:p w14:paraId="2F62DDFA" w14:textId="77777777" w:rsidR="001D6133" w:rsidRDefault="001D6133" w:rsidP="001D6133">
      <w:pPr>
        <w:tabs>
          <w:tab w:val="left" w:pos="540"/>
        </w:tabs>
        <w:ind w:right="-115"/>
        <w:jc w:val="thaiDistribute"/>
        <w:rPr>
          <w:rFonts w:ascii="Angsana New" w:hAnsi="Angsana New"/>
          <w:sz w:val="30"/>
          <w:szCs w:val="30"/>
        </w:rPr>
      </w:pPr>
    </w:p>
    <w:p w14:paraId="0E798D55" w14:textId="77777777" w:rsidR="009D3EB3" w:rsidRDefault="009D3EB3" w:rsidP="001D6133">
      <w:pPr>
        <w:tabs>
          <w:tab w:val="left" w:pos="540"/>
        </w:tabs>
        <w:ind w:right="-115"/>
        <w:jc w:val="thaiDistribute"/>
        <w:rPr>
          <w:rFonts w:ascii="Angsana New" w:hAnsi="Angsana New"/>
          <w:sz w:val="30"/>
          <w:szCs w:val="30"/>
        </w:rPr>
      </w:pPr>
    </w:p>
    <w:p w14:paraId="09D99EB4" w14:textId="77777777" w:rsidR="009D3EB3" w:rsidRDefault="009D3EB3" w:rsidP="001D6133">
      <w:pPr>
        <w:tabs>
          <w:tab w:val="left" w:pos="540"/>
        </w:tabs>
        <w:ind w:right="-115"/>
        <w:jc w:val="thaiDistribute"/>
        <w:rPr>
          <w:rFonts w:ascii="Angsana New" w:hAnsi="Angsana New"/>
          <w:sz w:val="30"/>
          <w:szCs w:val="30"/>
        </w:rPr>
      </w:pPr>
    </w:p>
    <w:p w14:paraId="26B91CC2" w14:textId="77777777" w:rsidR="009D3EB3" w:rsidRDefault="009D3EB3" w:rsidP="001D6133">
      <w:pPr>
        <w:tabs>
          <w:tab w:val="left" w:pos="540"/>
        </w:tabs>
        <w:ind w:right="-115"/>
        <w:jc w:val="thaiDistribute"/>
        <w:rPr>
          <w:rFonts w:ascii="Angsana New" w:hAnsi="Angsana New"/>
          <w:sz w:val="30"/>
          <w:szCs w:val="30"/>
        </w:rPr>
      </w:pPr>
    </w:p>
    <w:p w14:paraId="24341192" w14:textId="77777777" w:rsidR="009D3EB3" w:rsidRDefault="009D3EB3" w:rsidP="001D6133">
      <w:pPr>
        <w:tabs>
          <w:tab w:val="left" w:pos="540"/>
        </w:tabs>
        <w:ind w:right="-115"/>
        <w:jc w:val="thaiDistribute"/>
        <w:rPr>
          <w:rFonts w:ascii="Angsana New" w:hAnsi="Angsana New"/>
          <w:sz w:val="30"/>
          <w:szCs w:val="30"/>
        </w:rPr>
      </w:pPr>
    </w:p>
    <w:p w14:paraId="26A4C5D8" w14:textId="3695E516" w:rsidR="00914E88" w:rsidRPr="00A30656" w:rsidRDefault="00914E88" w:rsidP="001D6133">
      <w:pPr>
        <w:tabs>
          <w:tab w:val="left" w:pos="540"/>
        </w:tabs>
        <w:ind w:right="-115"/>
        <w:jc w:val="thaiDistribute"/>
        <w:rPr>
          <w:rFonts w:ascii="Angsana New" w:hAnsi="Angsana New"/>
          <w:sz w:val="29"/>
          <w:szCs w:val="29"/>
          <w:cs/>
        </w:rPr>
      </w:pPr>
    </w:p>
    <w:sectPr w:rsidR="00914E88" w:rsidRPr="00A30656" w:rsidSect="0095740D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23705" w14:textId="77777777" w:rsidR="004C5B1C" w:rsidRPr="00A30656" w:rsidRDefault="004C5B1C">
      <w:pPr>
        <w:rPr>
          <w:sz w:val="17"/>
          <w:szCs w:val="17"/>
        </w:rPr>
      </w:pPr>
      <w:r w:rsidRPr="00A30656">
        <w:rPr>
          <w:sz w:val="17"/>
          <w:szCs w:val="17"/>
        </w:rPr>
        <w:separator/>
      </w:r>
    </w:p>
  </w:endnote>
  <w:endnote w:type="continuationSeparator" w:id="0">
    <w:p w14:paraId="0718952F" w14:textId="77777777" w:rsidR="004C5B1C" w:rsidRPr="00A30656" w:rsidRDefault="004C5B1C">
      <w:pPr>
        <w:rPr>
          <w:sz w:val="17"/>
          <w:szCs w:val="17"/>
        </w:rPr>
      </w:pPr>
      <w:r w:rsidRPr="00A30656">
        <w:rPr>
          <w:sz w:val="17"/>
          <w:szCs w:val="17"/>
        </w:rPr>
        <w:continuationSeparator/>
      </w:r>
    </w:p>
  </w:endnote>
  <w:endnote w:type="continuationNotice" w:id="1">
    <w:p w14:paraId="43D2AA41" w14:textId="77777777" w:rsidR="004C5B1C" w:rsidRPr="00A30656" w:rsidRDefault="004C5B1C">
      <w:pPr>
        <w:spacing w:line="240" w:lineRule="auto"/>
        <w:rPr>
          <w:sz w:val="17"/>
          <w:szCs w:val="1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noProof/>
        <w:sz w:val="32"/>
        <w:szCs w:val="32"/>
        <w:lang w:val="en-US"/>
      </w:rPr>
      <w:id w:val="251478363"/>
      <w:docPartObj>
        <w:docPartGallery w:val="Page Numbers (Bottom of Page)"/>
        <w:docPartUnique/>
      </w:docPartObj>
    </w:sdtPr>
    <w:sdtContent>
      <w:p w14:paraId="23BB1597" w14:textId="71FCBA29" w:rsidR="00E71BBA" w:rsidRPr="00E71BBA" w:rsidRDefault="00E71BBA">
        <w:pPr>
          <w:pStyle w:val="Footer"/>
          <w:jc w:val="center"/>
          <w:rPr>
            <w:rFonts w:asciiTheme="majorBidi" w:hAnsiTheme="majorBidi" w:cstheme="majorBidi"/>
            <w:noProof/>
            <w:sz w:val="32"/>
            <w:szCs w:val="32"/>
            <w:lang w:val="en-US"/>
          </w:rPr>
        </w:pPr>
        <w:r w:rsidRPr="00E71BBA">
          <w:rPr>
            <w:rFonts w:asciiTheme="majorBidi" w:hAnsiTheme="majorBidi" w:cstheme="majorBidi"/>
            <w:noProof/>
            <w:sz w:val="32"/>
            <w:szCs w:val="32"/>
            <w:lang w:val="en-US"/>
          </w:rPr>
          <w:fldChar w:fldCharType="begin"/>
        </w:r>
        <w:r w:rsidRPr="00E71BBA">
          <w:rPr>
            <w:rFonts w:asciiTheme="majorBidi" w:hAnsiTheme="majorBidi" w:cstheme="majorBidi"/>
            <w:noProof/>
            <w:sz w:val="32"/>
            <w:szCs w:val="32"/>
            <w:lang w:val="en-US"/>
          </w:rPr>
          <w:instrText xml:space="preserve"> PAGE   \* MERGEFORMAT </w:instrText>
        </w:r>
        <w:r w:rsidRPr="00E71BBA">
          <w:rPr>
            <w:rFonts w:asciiTheme="majorBidi" w:hAnsiTheme="majorBidi" w:cstheme="majorBidi"/>
            <w:noProof/>
            <w:sz w:val="32"/>
            <w:szCs w:val="32"/>
            <w:lang w:val="en-US"/>
          </w:rPr>
          <w:fldChar w:fldCharType="separate"/>
        </w:r>
        <w:r w:rsidRPr="00E71BBA">
          <w:rPr>
            <w:rFonts w:asciiTheme="majorBidi" w:hAnsiTheme="majorBidi" w:cstheme="majorBidi"/>
            <w:noProof/>
            <w:sz w:val="32"/>
            <w:szCs w:val="32"/>
            <w:lang w:val="en-US"/>
          </w:rPr>
          <w:t>2</w:t>
        </w:r>
        <w:r w:rsidRPr="00E71BBA">
          <w:rPr>
            <w:rFonts w:asciiTheme="majorBidi" w:hAnsiTheme="majorBidi" w:cstheme="majorBidi"/>
            <w:noProof/>
            <w:sz w:val="32"/>
            <w:szCs w:val="32"/>
            <w:lang w:val="en-US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8594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5CB857C0" w14:textId="3B72C5E5" w:rsidR="0039427C" w:rsidRPr="00F2774B" w:rsidRDefault="0039427C" w:rsidP="00F2774B">
        <w:pPr>
          <w:pStyle w:val="Footer"/>
          <w:jc w:val="center"/>
          <w:rPr>
            <w:rFonts w:asciiTheme="majorBidi" w:hAnsiTheme="majorBidi" w:cstheme="majorBidi"/>
            <w:sz w:val="32"/>
            <w:szCs w:val="32"/>
          </w:rPr>
        </w:pPr>
        <w:r w:rsidRPr="00F2774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2774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2774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C44ED6" w:rsidRPr="00C44ED6">
          <w:rPr>
            <w:rFonts w:asciiTheme="majorBidi" w:hAnsiTheme="majorBidi" w:cstheme="majorBidi"/>
            <w:noProof/>
            <w:sz w:val="32"/>
            <w:szCs w:val="32"/>
            <w:lang w:val="en-US"/>
          </w:rPr>
          <w:t>2</w:t>
        </w:r>
        <w:r w:rsidRPr="00F2774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C5817" w14:textId="77777777" w:rsidR="004C5B1C" w:rsidRPr="00A30656" w:rsidRDefault="004C5B1C">
      <w:pPr>
        <w:rPr>
          <w:sz w:val="17"/>
          <w:szCs w:val="17"/>
        </w:rPr>
      </w:pPr>
      <w:r w:rsidRPr="00A30656">
        <w:rPr>
          <w:sz w:val="17"/>
          <w:szCs w:val="17"/>
        </w:rPr>
        <w:separator/>
      </w:r>
    </w:p>
  </w:footnote>
  <w:footnote w:type="continuationSeparator" w:id="0">
    <w:p w14:paraId="016E4B3A" w14:textId="77777777" w:rsidR="004C5B1C" w:rsidRPr="00A30656" w:rsidRDefault="004C5B1C">
      <w:pPr>
        <w:rPr>
          <w:sz w:val="17"/>
          <w:szCs w:val="17"/>
        </w:rPr>
      </w:pPr>
      <w:r w:rsidRPr="00A30656">
        <w:rPr>
          <w:sz w:val="17"/>
          <w:szCs w:val="17"/>
        </w:rPr>
        <w:continuationSeparator/>
      </w:r>
    </w:p>
  </w:footnote>
  <w:footnote w:type="continuationNotice" w:id="1">
    <w:p w14:paraId="225AB0A7" w14:textId="77777777" w:rsidR="004C5B1C" w:rsidRPr="00A30656" w:rsidRDefault="004C5B1C">
      <w:pPr>
        <w:spacing w:line="240" w:lineRule="auto"/>
        <w:rPr>
          <w:sz w:val="17"/>
          <w:szCs w:val="17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9DD8C" w14:textId="77777777" w:rsidR="00E71BBA" w:rsidRPr="00BF596C" w:rsidRDefault="00E71BBA" w:rsidP="00E71BBA">
    <w:pPr>
      <w:pStyle w:val="Header"/>
      <w:rPr>
        <w:rFonts w:ascii="Angsana New" w:hAnsi="Angsana New"/>
        <w:b/>
        <w:bCs/>
        <w:sz w:val="32"/>
        <w:szCs w:val="32"/>
      </w:rPr>
    </w:pPr>
    <w:r w:rsidRPr="00BF596C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3FB5136F" w14:textId="77777777" w:rsidR="00E71BBA" w:rsidRPr="00BF596C" w:rsidRDefault="00E71BBA" w:rsidP="00E71BBA">
    <w:pPr>
      <w:pStyle w:val="Header"/>
      <w:rPr>
        <w:rFonts w:ascii="Angsana New" w:hAnsi="Angsana New"/>
        <w:b/>
        <w:bCs/>
        <w:sz w:val="32"/>
        <w:szCs w:val="32"/>
      </w:rPr>
    </w:pPr>
    <w:r w:rsidRPr="00BF596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0B75F6B" w14:textId="77777777" w:rsidR="00E71BBA" w:rsidRDefault="00E71BBA" w:rsidP="00E71BBA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2C771C">
      <w:rPr>
        <w:rFonts w:ascii="Angsana New" w:hAnsi="Angsana New"/>
        <w:b/>
        <w:bCs/>
        <w:sz w:val="32"/>
        <w:szCs w:val="32"/>
      </w:rPr>
      <w:t>3</w:t>
    </w:r>
    <w:r w:rsidRPr="00C44ED6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  <w:cs/>
      </w:rPr>
      <w:t xml:space="preserve"> กันยายน</w:t>
    </w:r>
    <w:r w:rsidRPr="00BF596C">
      <w:rPr>
        <w:rFonts w:ascii="Angsana New" w:hAnsi="Angsana New"/>
        <w:b/>
        <w:bCs/>
        <w:sz w:val="32"/>
        <w:szCs w:val="32"/>
        <w:cs/>
      </w:rPr>
      <w:t xml:space="preserve"> </w:t>
    </w:r>
    <w:r w:rsidRPr="00C44ED6">
      <w:rPr>
        <w:rFonts w:ascii="Angsana New" w:hAnsi="Angsana New"/>
        <w:b/>
        <w:bCs/>
        <w:sz w:val="32"/>
        <w:szCs w:val="32"/>
      </w:rPr>
      <w:t>2</w:t>
    </w:r>
    <w:r w:rsidRPr="002C771C">
      <w:rPr>
        <w:rFonts w:ascii="Angsana New" w:hAnsi="Angsana New"/>
        <w:b/>
        <w:bCs/>
        <w:sz w:val="32"/>
        <w:szCs w:val="32"/>
      </w:rPr>
      <w:t>5</w:t>
    </w:r>
    <w:r w:rsidRPr="00C44ED6">
      <w:rPr>
        <w:rFonts w:ascii="Angsana New" w:hAnsi="Angsana New"/>
        <w:b/>
        <w:bCs/>
        <w:sz w:val="32"/>
        <w:szCs w:val="32"/>
      </w:rPr>
      <w:t>6</w:t>
    </w:r>
    <w:r w:rsidRPr="002C771C">
      <w:rPr>
        <w:rFonts w:ascii="Angsana New" w:hAnsi="Angsana New"/>
        <w:b/>
        <w:bCs/>
        <w:sz w:val="32"/>
        <w:szCs w:val="32"/>
      </w:rPr>
      <w:t>8</w:t>
    </w:r>
    <w:r w:rsidRPr="00BF596C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6BCBCD94" w14:textId="77777777" w:rsidR="0059146A" w:rsidRPr="00C066BC" w:rsidRDefault="0059146A" w:rsidP="00E71BBA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3A4CB" w14:textId="77777777" w:rsidR="0016508F" w:rsidRPr="00BF596C" w:rsidRDefault="0016508F" w:rsidP="0016508F">
    <w:pPr>
      <w:pStyle w:val="Header"/>
      <w:rPr>
        <w:rFonts w:ascii="Angsana New" w:hAnsi="Angsana New"/>
        <w:b/>
        <w:bCs/>
        <w:sz w:val="32"/>
        <w:szCs w:val="32"/>
      </w:rPr>
    </w:pPr>
    <w:r w:rsidRPr="00BF596C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72C5D5D6" w14:textId="77777777" w:rsidR="0016508F" w:rsidRPr="00BF596C" w:rsidRDefault="0016508F" w:rsidP="0016508F">
    <w:pPr>
      <w:pStyle w:val="Header"/>
      <w:rPr>
        <w:rFonts w:ascii="Angsana New" w:hAnsi="Angsana New"/>
        <w:b/>
        <w:bCs/>
        <w:sz w:val="32"/>
        <w:szCs w:val="32"/>
      </w:rPr>
    </w:pPr>
    <w:r w:rsidRPr="00BF596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AA967A2" w14:textId="7B11EE67" w:rsidR="0016508F" w:rsidRDefault="0016508F" w:rsidP="0016508F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="002C771C" w:rsidRPr="002C771C">
      <w:rPr>
        <w:rFonts w:ascii="Angsana New" w:hAnsi="Angsana New"/>
        <w:b/>
        <w:bCs/>
        <w:sz w:val="32"/>
        <w:szCs w:val="32"/>
      </w:rPr>
      <w:t>3</w:t>
    </w:r>
    <w:r w:rsidR="00C44ED6" w:rsidRPr="00C44ED6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  <w:cs/>
      </w:rPr>
      <w:t xml:space="preserve"> กันยายน</w:t>
    </w:r>
    <w:r w:rsidRPr="00BF596C">
      <w:rPr>
        <w:rFonts w:ascii="Angsana New" w:hAnsi="Angsana New"/>
        <w:b/>
        <w:bCs/>
        <w:sz w:val="32"/>
        <w:szCs w:val="32"/>
        <w:cs/>
      </w:rPr>
      <w:t xml:space="preserve"> </w:t>
    </w:r>
    <w:r w:rsidR="00C44ED6" w:rsidRPr="00C44ED6">
      <w:rPr>
        <w:rFonts w:ascii="Angsana New" w:hAnsi="Angsana New"/>
        <w:b/>
        <w:bCs/>
        <w:sz w:val="32"/>
        <w:szCs w:val="32"/>
      </w:rPr>
      <w:t>2</w:t>
    </w:r>
    <w:r w:rsidR="002C771C" w:rsidRPr="002C771C">
      <w:rPr>
        <w:rFonts w:ascii="Angsana New" w:hAnsi="Angsana New"/>
        <w:b/>
        <w:bCs/>
        <w:sz w:val="32"/>
        <w:szCs w:val="32"/>
      </w:rPr>
      <w:t>5</w:t>
    </w:r>
    <w:r w:rsidR="00C44ED6" w:rsidRPr="00C44ED6">
      <w:rPr>
        <w:rFonts w:ascii="Angsana New" w:hAnsi="Angsana New"/>
        <w:b/>
        <w:bCs/>
        <w:sz w:val="32"/>
        <w:szCs w:val="32"/>
      </w:rPr>
      <w:t>6</w:t>
    </w:r>
    <w:r w:rsidR="002C771C" w:rsidRPr="002C771C">
      <w:rPr>
        <w:rFonts w:ascii="Angsana New" w:hAnsi="Angsana New"/>
        <w:b/>
        <w:bCs/>
        <w:sz w:val="32"/>
        <w:szCs w:val="32"/>
      </w:rPr>
      <w:t>8</w:t>
    </w:r>
    <w:r w:rsidRPr="00BF596C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543B4BD2" w14:textId="77777777" w:rsidR="0016508F" w:rsidRPr="00F2774B" w:rsidRDefault="0016508F" w:rsidP="0016508F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C72D8" w14:textId="77777777" w:rsidR="00C75F2F" w:rsidRPr="00B76231" w:rsidRDefault="00C75F2F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6231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0D3EBE8F" w14:textId="77777777" w:rsidR="00C75F2F" w:rsidRPr="00B76231" w:rsidRDefault="00C75F2F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623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2A81423" w14:textId="72C22DEB" w:rsidR="00B22FF0" w:rsidRPr="00B76231" w:rsidRDefault="00A35BC7" w:rsidP="00B22FF0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</w:t>
    </w:r>
    <w:r w:rsidR="003170C3" w:rsidRPr="00940DC7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2C771C" w:rsidRPr="002C771C">
      <w:rPr>
        <w:rFonts w:ascii="Angsana New" w:hAnsi="Angsana New"/>
        <w:b/>
        <w:bCs/>
        <w:sz w:val="32"/>
        <w:szCs w:val="32"/>
      </w:rPr>
      <w:t>3</w:t>
    </w:r>
    <w:r w:rsidR="00C44ED6" w:rsidRPr="00C44ED6">
      <w:rPr>
        <w:rFonts w:ascii="Angsana New" w:hAnsi="Angsana New"/>
        <w:b/>
        <w:bCs/>
        <w:sz w:val="32"/>
        <w:szCs w:val="32"/>
      </w:rPr>
      <w:t>0</w:t>
    </w:r>
    <w:r w:rsidR="0010794E">
      <w:rPr>
        <w:rFonts w:ascii="Angsana New" w:hAnsi="Angsana New"/>
        <w:b/>
        <w:bCs/>
        <w:sz w:val="32"/>
        <w:szCs w:val="32"/>
      </w:rPr>
      <w:t xml:space="preserve"> </w:t>
    </w:r>
    <w:r w:rsidR="0010794E">
      <w:rPr>
        <w:rFonts w:ascii="Angsana New" w:hAnsi="Angsana New"/>
        <w:b/>
        <w:bCs/>
        <w:sz w:val="32"/>
        <w:szCs w:val="32"/>
        <w:cs/>
      </w:rPr>
      <w:t>กันยายน</w:t>
    </w:r>
    <w:r w:rsidR="003170C3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C44ED6" w:rsidRPr="00C44ED6">
      <w:rPr>
        <w:rFonts w:ascii="Angsana New" w:hAnsi="Angsana New"/>
        <w:b/>
        <w:bCs/>
        <w:sz w:val="32"/>
        <w:szCs w:val="32"/>
      </w:rPr>
      <w:t>2</w:t>
    </w:r>
    <w:r w:rsidR="002C771C" w:rsidRPr="002C771C">
      <w:rPr>
        <w:rFonts w:ascii="Angsana New" w:hAnsi="Angsana New"/>
        <w:b/>
        <w:bCs/>
        <w:sz w:val="32"/>
        <w:szCs w:val="32"/>
      </w:rPr>
      <w:t>5</w:t>
    </w:r>
    <w:r w:rsidR="00C44ED6" w:rsidRPr="00C44ED6">
      <w:rPr>
        <w:rFonts w:ascii="Angsana New" w:hAnsi="Angsana New"/>
        <w:b/>
        <w:bCs/>
        <w:sz w:val="32"/>
        <w:szCs w:val="32"/>
      </w:rPr>
      <w:t>6</w:t>
    </w:r>
    <w:r w:rsidR="002C771C" w:rsidRPr="002C771C">
      <w:rPr>
        <w:rFonts w:ascii="Angsana New" w:hAnsi="Angsana New"/>
        <w:b/>
        <w:bCs/>
        <w:sz w:val="32"/>
        <w:szCs w:val="32"/>
      </w:rPr>
      <w:t>8</w:t>
    </w:r>
    <w:r w:rsidR="00E7444B" w:rsidRPr="00B76231">
      <w:rPr>
        <w:rFonts w:ascii="Angsana New" w:hAnsi="Angsana New"/>
        <w:b/>
        <w:bCs/>
        <w:sz w:val="32"/>
        <w:szCs w:val="32"/>
      </w:rPr>
      <w:t xml:space="preserve"> </w:t>
    </w:r>
    <w:r w:rsidR="00B22FF0" w:rsidRPr="00B76231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37940AF" w14:textId="77777777" w:rsidR="00C75F2F" w:rsidRPr="00F2774B" w:rsidRDefault="00C75F2F" w:rsidP="00710A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1D40F" w14:textId="77777777" w:rsidR="00AA6007" w:rsidRPr="00A30656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1"/>
        <w:szCs w:val="31"/>
      </w:rPr>
    </w:pPr>
    <w:r w:rsidRPr="00A30656">
      <w:rPr>
        <w:rFonts w:ascii="Angsana New" w:hAnsi="Angsana New"/>
        <w:b/>
        <w:bCs/>
        <w:sz w:val="31"/>
        <w:szCs w:val="31"/>
        <w:cs/>
      </w:rPr>
      <w:t xml:space="preserve">บริษัท </w:t>
    </w:r>
    <w:r w:rsidRPr="00A30656">
      <w:rPr>
        <w:rFonts w:ascii="Angsana New" w:hAnsi="Angsana New"/>
        <w:b/>
        <w:bCs/>
        <w:sz w:val="31"/>
        <w:szCs w:val="31"/>
        <w:cs/>
      </w:rPr>
      <w:t>สแกน อินเตอร์ จำกัด (มหาชน) และบริษัทย่อย</w:t>
    </w:r>
  </w:p>
  <w:p w14:paraId="6EF13483" w14:textId="77777777" w:rsidR="00AA6007" w:rsidRPr="00A30656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1"/>
        <w:szCs w:val="31"/>
      </w:rPr>
    </w:pPr>
    <w:r w:rsidRPr="00A30656">
      <w:rPr>
        <w:rFonts w:ascii="Angsana New" w:hAnsi="Angsana New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6035866A" w14:textId="5A77D363" w:rsidR="00B22FF0" w:rsidRPr="00A30656" w:rsidRDefault="00A35BC7" w:rsidP="00B22FF0">
    <w:pPr>
      <w:pStyle w:val="Header"/>
      <w:spacing w:line="240" w:lineRule="auto"/>
      <w:rPr>
        <w:rFonts w:ascii="Angsana New" w:hAnsi="Angsana New"/>
        <w:b/>
        <w:bCs/>
        <w:sz w:val="31"/>
        <w:szCs w:val="31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</w:t>
    </w:r>
    <w:r w:rsidR="007F6763" w:rsidRPr="00940DC7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2C771C" w:rsidRPr="002C771C">
      <w:rPr>
        <w:rFonts w:ascii="Angsana New" w:hAnsi="Angsana New"/>
        <w:b/>
        <w:bCs/>
        <w:sz w:val="32"/>
        <w:szCs w:val="32"/>
      </w:rPr>
      <w:t>3</w:t>
    </w:r>
    <w:r w:rsidR="00C44ED6" w:rsidRPr="00C44ED6">
      <w:rPr>
        <w:rFonts w:ascii="Angsana New" w:hAnsi="Angsana New"/>
        <w:b/>
        <w:bCs/>
        <w:sz w:val="32"/>
        <w:szCs w:val="32"/>
      </w:rPr>
      <w:t>0</w:t>
    </w:r>
    <w:r w:rsidR="0010794E">
      <w:rPr>
        <w:rFonts w:ascii="Angsana New" w:hAnsi="Angsana New"/>
        <w:b/>
        <w:bCs/>
        <w:sz w:val="32"/>
        <w:szCs w:val="32"/>
      </w:rPr>
      <w:t xml:space="preserve"> </w:t>
    </w:r>
    <w:r w:rsidR="0010794E">
      <w:rPr>
        <w:rFonts w:ascii="Angsana New" w:hAnsi="Angsana New"/>
        <w:b/>
        <w:bCs/>
        <w:sz w:val="32"/>
        <w:szCs w:val="32"/>
        <w:cs/>
      </w:rPr>
      <w:t>กันยายน</w:t>
    </w:r>
    <w:r w:rsidR="007F6763">
      <w:rPr>
        <w:rFonts w:ascii="Angsana New" w:hAnsi="Angsana New"/>
        <w:b/>
        <w:bCs/>
        <w:sz w:val="32"/>
        <w:szCs w:val="32"/>
      </w:rPr>
      <w:t xml:space="preserve"> </w:t>
    </w:r>
    <w:r w:rsidR="00C44ED6" w:rsidRPr="00C44ED6">
      <w:rPr>
        <w:rFonts w:ascii="Angsana New" w:hAnsi="Angsana New"/>
        <w:b/>
        <w:bCs/>
        <w:sz w:val="31"/>
        <w:szCs w:val="31"/>
      </w:rPr>
      <w:t>2</w:t>
    </w:r>
    <w:r w:rsidR="002C771C" w:rsidRPr="002C771C">
      <w:rPr>
        <w:rFonts w:ascii="Angsana New" w:hAnsi="Angsana New"/>
        <w:b/>
        <w:bCs/>
        <w:sz w:val="31"/>
        <w:szCs w:val="31"/>
      </w:rPr>
      <w:t>5</w:t>
    </w:r>
    <w:r w:rsidR="00C44ED6" w:rsidRPr="00C44ED6">
      <w:rPr>
        <w:rFonts w:ascii="Angsana New" w:hAnsi="Angsana New"/>
        <w:b/>
        <w:bCs/>
        <w:sz w:val="31"/>
        <w:szCs w:val="31"/>
      </w:rPr>
      <w:t>6</w:t>
    </w:r>
    <w:r w:rsidR="002C771C" w:rsidRPr="002C771C">
      <w:rPr>
        <w:rFonts w:ascii="Angsana New" w:hAnsi="Angsana New"/>
        <w:b/>
        <w:bCs/>
        <w:sz w:val="31"/>
        <w:szCs w:val="31"/>
      </w:rPr>
      <w:t>8</w:t>
    </w:r>
    <w:r w:rsidR="00530F0B" w:rsidRPr="00A30656">
      <w:rPr>
        <w:rFonts w:ascii="Angsana New" w:hAnsi="Angsana New" w:hint="cs"/>
        <w:b/>
        <w:bCs/>
        <w:sz w:val="31"/>
        <w:szCs w:val="31"/>
        <w:cs/>
      </w:rPr>
      <w:t xml:space="preserve"> </w:t>
    </w:r>
    <w:r w:rsidR="00B22FF0" w:rsidRPr="00A30656">
      <w:rPr>
        <w:rFonts w:ascii="Angsana New" w:hAnsi="Angsana New"/>
        <w:b/>
        <w:bCs/>
        <w:sz w:val="31"/>
        <w:szCs w:val="31"/>
        <w:cs/>
      </w:rPr>
      <w:t>(ไม่ได้ตรวจสอบ)</w:t>
    </w:r>
  </w:p>
  <w:p w14:paraId="493E6815" w14:textId="73B47C40" w:rsidR="00AA6007" w:rsidRPr="00A30656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1"/>
        <w:szCs w:val="31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BBCE6" w14:textId="77777777" w:rsidR="00AA6007" w:rsidRPr="00B76231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623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76231">
      <w:rPr>
        <w:rFonts w:ascii="Angsana New" w:hAnsi="Angsana New"/>
        <w:b/>
        <w:bCs/>
        <w:sz w:val="32"/>
        <w:szCs w:val="32"/>
        <w:cs/>
      </w:rPr>
      <w:t>สแกน อินเตอร์ จำกัด (มหาชน) และบริษัทย่อย</w:t>
    </w:r>
  </w:p>
  <w:p w14:paraId="7AFACA7F" w14:textId="77777777" w:rsidR="00AA6007" w:rsidRPr="00B76231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623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25AC83E" w14:textId="386E7F75" w:rsidR="00B22FF0" w:rsidRPr="00B76231" w:rsidRDefault="00A35BC7" w:rsidP="00B22FF0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</w:t>
    </w:r>
    <w:r w:rsidR="007F6763" w:rsidRPr="00940DC7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2C771C" w:rsidRPr="002C771C">
      <w:rPr>
        <w:rFonts w:ascii="Angsana New" w:hAnsi="Angsana New"/>
        <w:b/>
        <w:bCs/>
        <w:sz w:val="32"/>
        <w:szCs w:val="32"/>
      </w:rPr>
      <w:t>3</w:t>
    </w:r>
    <w:r w:rsidR="00C44ED6" w:rsidRPr="00C44ED6">
      <w:rPr>
        <w:rFonts w:ascii="Angsana New" w:hAnsi="Angsana New"/>
        <w:b/>
        <w:bCs/>
        <w:sz w:val="32"/>
        <w:szCs w:val="32"/>
      </w:rPr>
      <w:t>0</w:t>
    </w:r>
    <w:r w:rsidR="0010794E">
      <w:rPr>
        <w:rFonts w:ascii="Angsana New" w:hAnsi="Angsana New"/>
        <w:b/>
        <w:bCs/>
        <w:sz w:val="32"/>
        <w:szCs w:val="32"/>
      </w:rPr>
      <w:t xml:space="preserve"> </w:t>
    </w:r>
    <w:r w:rsidR="0010794E">
      <w:rPr>
        <w:rFonts w:ascii="Angsana New" w:hAnsi="Angsana New"/>
        <w:b/>
        <w:bCs/>
        <w:sz w:val="32"/>
        <w:szCs w:val="32"/>
        <w:cs/>
      </w:rPr>
      <w:t>กันยายน</w:t>
    </w:r>
    <w:r w:rsidR="007F6763">
      <w:rPr>
        <w:rFonts w:ascii="Angsana New" w:hAnsi="Angsana New"/>
        <w:b/>
        <w:bCs/>
        <w:sz w:val="32"/>
        <w:szCs w:val="32"/>
      </w:rPr>
      <w:t xml:space="preserve"> </w:t>
    </w:r>
    <w:r w:rsidR="00C44ED6" w:rsidRPr="00C44ED6">
      <w:rPr>
        <w:rFonts w:ascii="Angsana New" w:hAnsi="Angsana New"/>
        <w:b/>
        <w:bCs/>
        <w:sz w:val="32"/>
        <w:szCs w:val="32"/>
      </w:rPr>
      <w:t>2</w:t>
    </w:r>
    <w:r w:rsidR="002C771C" w:rsidRPr="002C771C">
      <w:rPr>
        <w:rFonts w:ascii="Angsana New" w:hAnsi="Angsana New"/>
        <w:b/>
        <w:bCs/>
        <w:sz w:val="32"/>
        <w:szCs w:val="32"/>
      </w:rPr>
      <w:t>5</w:t>
    </w:r>
    <w:r w:rsidR="00C44ED6" w:rsidRPr="00C44ED6">
      <w:rPr>
        <w:rFonts w:ascii="Angsana New" w:hAnsi="Angsana New"/>
        <w:b/>
        <w:bCs/>
        <w:sz w:val="32"/>
        <w:szCs w:val="32"/>
      </w:rPr>
      <w:t>6</w:t>
    </w:r>
    <w:r w:rsidR="002C771C" w:rsidRPr="002C771C">
      <w:rPr>
        <w:rFonts w:ascii="Angsana New" w:hAnsi="Angsana New"/>
        <w:b/>
        <w:bCs/>
        <w:sz w:val="32"/>
        <w:szCs w:val="32"/>
      </w:rPr>
      <w:t>8</w:t>
    </w:r>
    <w:r w:rsidR="00530F0B" w:rsidRPr="00B7623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B22FF0" w:rsidRPr="00B76231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3C0944D" w14:textId="77777777" w:rsidR="00AA6007" w:rsidRPr="00A30656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1"/>
        <w:szCs w:val="3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723E0D99"/>
    <w:multiLevelType w:val="hybridMultilevel"/>
    <w:tmpl w:val="B09CC1A0"/>
    <w:lvl w:ilvl="0" w:tplc="FBDE328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172840236">
    <w:abstractNumId w:val="6"/>
  </w:num>
  <w:num w:numId="2" w16cid:durableId="1288123405">
    <w:abstractNumId w:val="5"/>
  </w:num>
  <w:num w:numId="3" w16cid:durableId="2080050974">
    <w:abstractNumId w:val="9"/>
  </w:num>
  <w:num w:numId="4" w16cid:durableId="375468538">
    <w:abstractNumId w:val="7"/>
  </w:num>
  <w:num w:numId="5" w16cid:durableId="413283390">
    <w:abstractNumId w:val="8"/>
  </w:num>
  <w:num w:numId="6" w16cid:durableId="280764331">
    <w:abstractNumId w:val="3"/>
  </w:num>
  <w:num w:numId="7" w16cid:durableId="1401439974">
    <w:abstractNumId w:val="2"/>
  </w:num>
  <w:num w:numId="8" w16cid:durableId="1086851439">
    <w:abstractNumId w:val="0"/>
  </w:num>
  <w:num w:numId="9" w16cid:durableId="1039554294">
    <w:abstractNumId w:val="1"/>
  </w:num>
  <w:num w:numId="10" w16cid:durableId="685711845">
    <w:abstractNumId w:val="4"/>
  </w:num>
  <w:num w:numId="11" w16cid:durableId="1005668796">
    <w:abstractNumId w:val="12"/>
  </w:num>
  <w:num w:numId="12" w16cid:durableId="2139253517">
    <w:abstractNumId w:val="10"/>
  </w:num>
  <w:num w:numId="13" w16cid:durableId="1437015661">
    <w:abstractNumId w:val="15"/>
  </w:num>
  <w:num w:numId="14" w16cid:durableId="1868524526">
    <w:abstractNumId w:val="11"/>
  </w:num>
  <w:num w:numId="15" w16cid:durableId="121074807">
    <w:abstractNumId w:val="13"/>
  </w:num>
  <w:num w:numId="16" w16cid:durableId="723989179">
    <w:abstractNumId w:val="17"/>
  </w:num>
  <w:num w:numId="17" w16cid:durableId="795441836">
    <w:abstractNumId w:val="18"/>
  </w:num>
  <w:num w:numId="18" w16cid:durableId="880673726">
    <w:abstractNumId w:val="14"/>
  </w:num>
  <w:num w:numId="19" w16cid:durableId="1419061186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4C0"/>
    <w:rsid w:val="00000835"/>
    <w:rsid w:val="00000839"/>
    <w:rsid w:val="00000CAE"/>
    <w:rsid w:val="00000D00"/>
    <w:rsid w:val="00000D9E"/>
    <w:rsid w:val="00000F80"/>
    <w:rsid w:val="0000124A"/>
    <w:rsid w:val="000013CE"/>
    <w:rsid w:val="00001572"/>
    <w:rsid w:val="00001828"/>
    <w:rsid w:val="00001892"/>
    <w:rsid w:val="0000196C"/>
    <w:rsid w:val="00001BE7"/>
    <w:rsid w:val="00001C7E"/>
    <w:rsid w:val="00001CDC"/>
    <w:rsid w:val="00001E99"/>
    <w:rsid w:val="00001FBA"/>
    <w:rsid w:val="00002300"/>
    <w:rsid w:val="000023A2"/>
    <w:rsid w:val="000025E7"/>
    <w:rsid w:val="00002639"/>
    <w:rsid w:val="00003458"/>
    <w:rsid w:val="00003605"/>
    <w:rsid w:val="00003643"/>
    <w:rsid w:val="00003DA8"/>
    <w:rsid w:val="00003EC0"/>
    <w:rsid w:val="00003EED"/>
    <w:rsid w:val="00003FF3"/>
    <w:rsid w:val="0000414B"/>
    <w:rsid w:val="00004282"/>
    <w:rsid w:val="00004310"/>
    <w:rsid w:val="0000481B"/>
    <w:rsid w:val="0000494E"/>
    <w:rsid w:val="00004A25"/>
    <w:rsid w:val="0000505B"/>
    <w:rsid w:val="00005144"/>
    <w:rsid w:val="00005218"/>
    <w:rsid w:val="00005481"/>
    <w:rsid w:val="00006056"/>
    <w:rsid w:val="00006270"/>
    <w:rsid w:val="00006398"/>
    <w:rsid w:val="00006482"/>
    <w:rsid w:val="00006A2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A83"/>
    <w:rsid w:val="00007C76"/>
    <w:rsid w:val="00010063"/>
    <w:rsid w:val="0001023B"/>
    <w:rsid w:val="00010410"/>
    <w:rsid w:val="00010826"/>
    <w:rsid w:val="000108A9"/>
    <w:rsid w:val="00010A61"/>
    <w:rsid w:val="00010C8C"/>
    <w:rsid w:val="00010CEF"/>
    <w:rsid w:val="00010E04"/>
    <w:rsid w:val="000110B0"/>
    <w:rsid w:val="00011705"/>
    <w:rsid w:val="00011773"/>
    <w:rsid w:val="00011FC3"/>
    <w:rsid w:val="000121EE"/>
    <w:rsid w:val="00012901"/>
    <w:rsid w:val="00012C22"/>
    <w:rsid w:val="000131EC"/>
    <w:rsid w:val="00013250"/>
    <w:rsid w:val="0001330E"/>
    <w:rsid w:val="000133DE"/>
    <w:rsid w:val="00013633"/>
    <w:rsid w:val="00013C06"/>
    <w:rsid w:val="00013D36"/>
    <w:rsid w:val="00013E97"/>
    <w:rsid w:val="00014341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607"/>
    <w:rsid w:val="00016775"/>
    <w:rsid w:val="000168D7"/>
    <w:rsid w:val="00016D17"/>
    <w:rsid w:val="000171A8"/>
    <w:rsid w:val="000171E2"/>
    <w:rsid w:val="0001721D"/>
    <w:rsid w:val="000172E6"/>
    <w:rsid w:val="00017314"/>
    <w:rsid w:val="00017BEF"/>
    <w:rsid w:val="00017C5A"/>
    <w:rsid w:val="00017DA6"/>
    <w:rsid w:val="0002007E"/>
    <w:rsid w:val="000200AA"/>
    <w:rsid w:val="000200EE"/>
    <w:rsid w:val="00020243"/>
    <w:rsid w:val="000205E4"/>
    <w:rsid w:val="0002085B"/>
    <w:rsid w:val="0002093D"/>
    <w:rsid w:val="00020A03"/>
    <w:rsid w:val="00020A73"/>
    <w:rsid w:val="00020CB7"/>
    <w:rsid w:val="00020D51"/>
    <w:rsid w:val="00020F44"/>
    <w:rsid w:val="00021113"/>
    <w:rsid w:val="000212FC"/>
    <w:rsid w:val="00021395"/>
    <w:rsid w:val="00021412"/>
    <w:rsid w:val="000216AD"/>
    <w:rsid w:val="00021B38"/>
    <w:rsid w:val="000222C3"/>
    <w:rsid w:val="0002243D"/>
    <w:rsid w:val="00022643"/>
    <w:rsid w:val="0002274C"/>
    <w:rsid w:val="00022D01"/>
    <w:rsid w:val="000233EE"/>
    <w:rsid w:val="00023407"/>
    <w:rsid w:val="0002344C"/>
    <w:rsid w:val="0002370E"/>
    <w:rsid w:val="00023900"/>
    <w:rsid w:val="00023A10"/>
    <w:rsid w:val="00023A77"/>
    <w:rsid w:val="00023AEC"/>
    <w:rsid w:val="00023C91"/>
    <w:rsid w:val="00023D94"/>
    <w:rsid w:val="00024237"/>
    <w:rsid w:val="00024486"/>
    <w:rsid w:val="0002461D"/>
    <w:rsid w:val="00024621"/>
    <w:rsid w:val="0002477D"/>
    <w:rsid w:val="00024A58"/>
    <w:rsid w:val="00024AB2"/>
    <w:rsid w:val="00024D2D"/>
    <w:rsid w:val="00024ED3"/>
    <w:rsid w:val="00024F6A"/>
    <w:rsid w:val="000250D1"/>
    <w:rsid w:val="000251DD"/>
    <w:rsid w:val="00025222"/>
    <w:rsid w:val="0002528C"/>
    <w:rsid w:val="00025587"/>
    <w:rsid w:val="000255EF"/>
    <w:rsid w:val="000258CA"/>
    <w:rsid w:val="00025BCA"/>
    <w:rsid w:val="00025BFA"/>
    <w:rsid w:val="00025C53"/>
    <w:rsid w:val="00025C88"/>
    <w:rsid w:val="00025F0B"/>
    <w:rsid w:val="00026636"/>
    <w:rsid w:val="000267F3"/>
    <w:rsid w:val="00026900"/>
    <w:rsid w:val="0002691B"/>
    <w:rsid w:val="000270B7"/>
    <w:rsid w:val="00027598"/>
    <w:rsid w:val="00027A4F"/>
    <w:rsid w:val="00030168"/>
    <w:rsid w:val="000301EE"/>
    <w:rsid w:val="00030326"/>
    <w:rsid w:val="00030697"/>
    <w:rsid w:val="00030A73"/>
    <w:rsid w:val="00030CCE"/>
    <w:rsid w:val="00030CF2"/>
    <w:rsid w:val="00030F46"/>
    <w:rsid w:val="00030F85"/>
    <w:rsid w:val="0003115F"/>
    <w:rsid w:val="0003123A"/>
    <w:rsid w:val="000313C7"/>
    <w:rsid w:val="00031428"/>
    <w:rsid w:val="000316E8"/>
    <w:rsid w:val="00031B6D"/>
    <w:rsid w:val="00031DC0"/>
    <w:rsid w:val="0003243D"/>
    <w:rsid w:val="00032622"/>
    <w:rsid w:val="00032659"/>
    <w:rsid w:val="00032A0B"/>
    <w:rsid w:val="00032E07"/>
    <w:rsid w:val="000335D3"/>
    <w:rsid w:val="0003361F"/>
    <w:rsid w:val="0003363B"/>
    <w:rsid w:val="000337A2"/>
    <w:rsid w:val="0003474C"/>
    <w:rsid w:val="00034DDD"/>
    <w:rsid w:val="000352FE"/>
    <w:rsid w:val="0003539B"/>
    <w:rsid w:val="00035427"/>
    <w:rsid w:val="000354EC"/>
    <w:rsid w:val="00035686"/>
    <w:rsid w:val="00035930"/>
    <w:rsid w:val="00035D4B"/>
    <w:rsid w:val="000366A2"/>
    <w:rsid w:val="00036CE0"/>
    <w:rsid w:val="00036E89"/>
    <w:rsid w:val="00036EE5"/>
    <w:rsid w:val="00036F17"/>
    <w:rsid w:val="0003705E"/>
    <w:rsid w:val="000372BE"/>
    <w:rsid w:val="000373CE"/>
    <w:rsid w:val="00037A0B"/>
    <w:rsid w:val="00037B3A"/>
    <w:rsid w:val="00037BA1"/>
    <w:rsid w:val="00037FD4"/>
    <w:rsid w:val="00040229"/>
    <w:rsid w:val="0004048C"/>
    <w:rsid w:val="00040512"/>
    <w:rsid w:val="00040649"/>
    <w:rsid w:val="0004072C"/>
    <w:rsid w:val="00040A31"/>
    <w:rsid w:val="00040CB2"/>
    <w:rsid w:val="000413CC"/>
    <w:rsid w:val="00041697"/>
    <w:rsid w:val="00041AFC"/>
    <w:rsid w:val="00041C33"/>
    <w:rsid w:val="00041C99"/>
    <w:rsid w:val="000420C6"/>
    <w:rsid w:val="00042373"/>
    <w:rsid w:val="000424F2"/>
    <w:rsid w:val="0004277E"/>
    <w:rsid w:val="00042C10"/>
    <w:rsid w:val="00042CB9"/>
    <w:rsid w:val="00043076"/>
    <w:rsid w:val="00043227"/>
    <w:rsid w:val="00043277"/>
    <w:rsid w:val="00043422"/>
    <w:rsid w:val="000434EF"/>
    <w:rsid w:val="00043561"/>
    <w:rsid w:val="000435ED"/>
    <w:rsid w:val="00043790"/>
    <w:rsid w:val="0004379D"/>
    <w:rsid w:val="00043A0B"/>
    <w:rsid w:val="00043D2E"/>
    <w:rsid w:val="00044636"/>
    <w:rsid w:val="000447B8"/>
    <w:rsid w:val="00044981"/>
    <w:rsid w:val="00044AC7"/>
    <w:rsid w:val="00044F20"/>
    <w:rsid w:val="00044F77"/>
    <w:rsid w:val="00045126"/>
    <w:rsid w:val="0004539A"/>
    <w:rsid w:val="00045483"/>
    <w:rsid w:val="0004560C"/>
    <w:rsid w:val="0004570C"/>
    <w:rsid w:val="000459F3"/>
    <w:rsid w:val="00045B5F"/>
    <w:rsid w:val="00045B61"/>
    <w:rsid w:val="00045C80"/>
    <w:rsid w:val="00045CBF"/>
    <w:rsid w:val="00045CC0"/>
    <w:rsid w:val="00045DD1"/>
    <w:rsid w:val="00045EBB"/>
    <w:rsid w:val="0004662B"/>
    <w:rsid w:val="00046899"/>
    <w:rsid w:val="00046CD4"/>
    <w:rsid w:val="00046D17"/>
    <w:rsid w:val="00046EB9"/>
    <w:rsid w:val="00046EE5"/>
    <w:rsid w:val="000472DA"/>
    <w:rsid w:val="00047559"/>
    <w:rsid w:val="00047600"/>
    <w:rsid w:val="000476C0"/>
    <w:rsid w:val="0004783D"/>
    <w:rsid w:val="00047962"/>
    <w:rsid w:val="00047C76"/>
    <w:rsid w:val="00047C82"/>
    <w:rsid w:val="00050015"/>
    <w:rsid w:val="000500C3"/>
    <w:rsid w:val="000502EE"/>
    <w:rsid w:val="00050684"/>
    <w:rsid w:val="00050760"/>
    <w:rsid w:val="00050962"/>
    <w:rsid w:val="00050AE9"/>
    <w:rsid w:val="00050CD9"/>
    <w:rsid w:val="00050DC8"/>
    <w:rsid w:val="00051079"/>
    <w:rsid w:val="0005109F"/>
    <w:rsid w:val="0005113F"/>
    <w:rsid w:val="00051184"/>
    <w:rsid w:val="00052303"/>
    <w:rsid w:val="0005244D"/>
    <w:rsid w:val="00052B60"/>
    <w:rsid w:val="00052BF4"/>
    <w:rsid w:val="00052DC7"/>
    <w:rsid w:val="00052F3E"/>
    <w:rsid w:val="000530DE"/>
    <w:rsid w:val="0005383B"/>
    <w:rsid w:val="000539B9"/>
    <w:rsid w:val="00053AEE"/>
    <w:rsid w:val="00053DFC"/>
    <w:rsid w:val="00054235"/>
    <w:rsid w:val="000543AC"/>
    <w:rsid w:val="0005478B"/>
    <w:rsid w:val="00054875"/>
    <w:rsid w:val="00054990"/>
    <w:rsid w:val="00054E9A"/>
    <w:rsid w:val="00054FB7"/>
    <w:rsid w:val="000550A4"/>
    <w:rsid w:val="000550BC"/>
    <w:rsid w:val="00055276"/>
    <w:rsid w:val="000554FF"/>
    <w:rsid w:val="0005590F"/>
    <w:rsid w:val="00055FCC"/>
    <w:rsid w:val="00055FE1"/>
    <w:rsid w:val="000565D9"/>
    <w:rsid w:val="00056815"/>
    <w:rsid w:val="0005686A"/>
    <w:rsid w:val="00056A9B"/>
    <w:rsid w:val="00056FE1"/>
    <w:rsid w:val="0005779F"/>
    <w:rsid w:val="000577CD"/>
    <w:rsid w:val="00057891"/>
    <w:rsid w:val="00057AAC"/>
    <w:rsid w:val="00057B67"/>
    <w:rsid w:val="00057DFB"/>
    <w:rsid w:val="000600B8"/>
    <w:rsid w:val="000604CC"/>
    <w:rsid w:val="0006056B"/>
    <w:rsid w:val="000605D7"/>
    <w:rsid w:val="00060600"/>
    <w:rsid w:val="0006060D"/>
    <w:rsid w:val="00060AA7"/>
    <w:rsid w:val="00060AD0"/>
    <w:rsid w:val="00060E6E"/>
    <w:rsid w:val="000612F6"/>
    <w:rsid w:val="00061503"/>
    <w:rsid w:val="000615AA"/>
    <w:rsid w:val="00061877"/>
    <w:rsid w:val="0006189A"/>
    <w:rsid w:val="00061EB7"/>
    <w:rsid w:val="0006242A"/>
    <w:rsid w:val="00062A87"/>
    <w:rsid w:val="00062B9E"/>
    <w:rsid w:val="00062C1C"/>
    <w:rsid w:val="00063026"/>
    <w:rsid w:val="00063068"/>
    <w:rsid w:val="000630B6"/>
    <w:rsid w:val="000636F7"/>
    <w:rsid w:val="00063CB4"/>
    <w:rsid w:val="00063CF4"/>
    <w:rsid w:val="00063FAA"/>
    <w:rsid w:val="0006441C"/>
    <w:rsid w:val="00064784"/>
    <w:rsid w:val="000648DD"/>
    <w:rsid w:val="00064ABA"/>
    <w:rsid w:val="00064B8B"/>
    <w:rsid w:val="00064C88"/>
    <w:rsid w:val="00064DED"/>
    <w:rsid w:val="00064FCF"/>
    <w:rsid w:val="000651B1"/>
    <w:rsid w:val="000653B7"/>
    <w:rsid w:val="00065490"/>
    <w:rsid w:val="00065586"/>
    <w:rsid w:val="00065D4B"/>
    <w:rsid w:val="00065E39"/>
    <w:rsid w:val="00065E3D"/>
    <w:rsid w:val="00065E74"/>
    <w:rsid w:val="0006610F"/>
    <w:rsid w:val="00066B57"/>
    <w:rsid w:val="00066EAF"/>
    <w:rsid w:val="00067227"/>
    <w:rsid w:val="0006722E"/>
    <w:rsid w:val="000676D9"/>
    <w:rsid w:val="00067739"/>
    <w:rsid w:val="00070152"/>
    <w:rsid w:val="00070792"/>
    <w:rsid w:val="00070C00"/>
    <w:rsid w:val="00070E96"/>
    <w:rsid w:val="00070F1D"/>
    <w:rsid w:val="00070F9A"/>
    <w:rsid w:val="00070FC5"/>
    <w:rsid w:val="00071317"/>
    <w:rsid w:val="00071332"/>
    <w:rsid w:val="00071601"/>
    <w:rsid w:val="0007191E"/>
    <w:rsid w:val="00071958"/>
    <w:rsid w:val="00071A91"/>
    <w:rsid w:val="00072203"/>
    <w:rsid w:val="00072463"/>
    <w:rsid w:val="0007255C"/>
    <w:rsid w:val="00072895"/>
    <w:rsid w:val="00072CBA"/>
    <w:rsid w:val="000731D0"/>
    <w:rsid w:val="000732C1"/>
    <w:rsid w:val="0007346C"/>
    <w:rsid w:val="00073B38"/>
    <w:rsid w:val="00074479"/>
    <w:rsid w:val="00074BF4"/>
    <w:rsid w:val="00074C22"/>
    <w:rsid w:val="00074CF8"/>
    <w:rsid w:val="00074FF3"/>
    <w:rsid w:val="000751DA"/>
    <w:rsid w:val="00075675"/>
    <w:rsid w:val="000756A6"/>
    <w:rsid w:val="0007587A"/>
    <w:rsid w:val="00075ABC"/>
    <w:rsid w:val="00075ADA"/>
    <w:rsid w:val="00075BFB"/>
    <w:rsid w:val="00076391"/>
    <w:rsid w:val="000763DA"/>
    <w:rsid w:val="00076491"/>
    <w:rsid w:val="000765E6"/>
    <w:rsid w:val="000772E9"/>
    <w:rsid w:val="000774D8"/>
    <w:rsid w:val="000777A4"/>
    <w:rsid w:val="000778C5"/>
    <w:rsid w:val="000779B6"/>
    <w:rsid w:val="000779C5"/>
    <w:rsid w:val="000779FA"/>
    <w:rsid w:val="00077D2D"/>
    <w:rsid w:val="00077E2E"/>
    <w:rsid w:val="00080938"/>
    <w:rsid w:val="00080EF3"/>
    <w:rsid w:val="0008123C"/>
    <w:rsid w:val="00081618"/>
    <w:rsid w:val="00081DC0"/>
    <w:rsid w:val="00082023"/>
    <w:rsid w:val="0008234D"/>
    <w:rsid w:val="00082364"/>
    <w:rsid w:val="000824E2"/>
    <w:rsid w:val="000824E7"/>
    <w:rsid w:val="00082C79"/>
    <w:rsid w:val="00082CB4"/>
    <w:rsid w:val="00082D49"/>
    <w:rsid w:val="00083356"/>
    <w:rsid w:val="000834DE"/>
    <w:rsid w:val="0008358B"/>
    <w:rsid w:val="00083891"/>
    <w:rsid w:val="000838CE"/>
    <w:rsid w:val="000839F7"/>
    <w:rsid w:val="00083A01"/>
    <w:rsid w:val="00083ADE"/>
    <w:rsid w:val="00083C22"/>
    <w:rsid w:val="0008432C"/>
    <w:rsid w:val="0008450E"/>
    <w:rsid w:val="0008455A"/>
    <w:rsid w:val="000846D1"/>
    <w:rsid w:val="000847D4"/>
    <w:rsid w:val="00084DA6"/>
    <w:rsid w:val="00084DE7"/>
    <w:rsid w:val="00084EBE"/>
    <w:rsid w:val="00084EC4"/>
    <w:rsid w:val="00084ED6"/>
    <w:rsid w:val="000850E7"/>
    <w:rsid w:val="000850F0"/>
    <w:rsid w:val="00085678"/>
    <w:rsid w:val="00085A5D"/>
    <w:rsid w:val="00085AFC"/>
    <w:rsid w:val="00085BCA"/>
    <w:rsid w:val="00085DB0"/>
    <w:rsid w:val="00085E88"/>
    <w:rsid w:val="00086094"/>
    <w:rsid w:val="000862DF"/>
    <w:rsid w:val="00086C66"/>
    <w:rsid w:val="00086DF9"/>
    <w:rsid w:val="00086E2D"/>
    <w:rsid w:val="0008702A"/>
    <w:rsid w:val="000876EA"/>
    <w:rsid w:val="00087771"/>
    <w:rsid w:val="00087AAB"/>
    <w:rsid w:val="00087C21"/>
    <w:rsid w:val="00087CF8"/>
    <w:rsid w:val="00087EA8"/>
    <w:rsid w:val="00087FD1"/>
    <w:rsid w:val="00090028"/>
    <w:rsid w:val="0009010F"/>
    <w:rsid w:val="000902FD"/>
    <w:rsid w:val="00090466"/>
    <w:rsid w:val="00090572"/>
    <w:rsid w:val="0009061F"/>
    <w:rsid w:val="0009089C"/>
    <w:rsid w:val="00090A0D"/>
    <w:rsid w:val="00090C1E"/>
    <w:rsid w:val="00090C71"/>
    <w:rsid w:val="00090D9D"/>
    <w:rsid w:val="00091CF4"/>
    <w:rsid w:val="00091E98"/>
    <w:rsid w:val="000921D7"/>
    <w:rsid w:val="00092367"/>
    <w:rsid w:val="00092593"/>
    <w:rsid w:val="0009263F"/>
    <w:rsid w:val="0009273C"/>
    <w:rsid w:val="00092AA5"/>
    <w:rsid w:val="00092E3F"/>
    <w:rsid w:val="00092FD0"/>
    <w:rsid w:val="0009325E"/>
    <w:rsid w:val="000934A0"/>
    <w:rsid w:val="00093716"/>
    <w:rsid w:val="00093881"/>
    <w:rsid w:val="00093E2A"/>
    <w:rsid w:val="000944F9"/>
    <w:rsid w:val="000945EC"/>
    <w:rsid w:val="00095192"/>
    <w:rsid w:val="0009598B"/>
    <w:rsid w:val="00095B29"/>
    <w:rsid w:val="00095B78"/>
    <w:rsid w:val="00095BE5"/>
    <w:rsid w:val="00095C51"/>
    <w:rsid w:val="00095CD4"/>
    <w:rsid w:val="00095DC6"/>
    <w:rsid w:val="00095FDD"/>
    <w:rsid w:val="000960D5"/>
    <w:rsid w:val="00096333"/>
    <w:rsid w:val="00096528"/>
    <w:rsid w:val="0009689B"/>
    <w:rsid w:val="000969D5"/>
    <w:rsid w:val="00096B4B"/>
    <w:rsid w:val="00096BD0"/>
    <w:rsid w:val="00096E05"/>
    <w:rsid w:val="000970D5"/>
    <w:rsid w:val="000971B0"/>
    <w:rsid w:val="00097220"/>
    <w:rsid w:val="0009728E"/>
    <w:rsid w:val="00097421"/>
    <w:rsid w:val="000974DA"/>
    <w:rsid w:val="00097F05"/>
    <w:rsid w:val="000A02B7"/>
    <w:rsid w:val="000A044E"/>
    <w:rsid w:val="000A04B4"/>
    <w:rsid w:val="000A0541"/>
    <w:rsid w:val="000A0947"/>
    <w:rsid w:val="000A099D"/>
    <w:rsid w:val="000A0BEC"/>
    <w:rsid w:val="000A10CD"/>
    <w:rsid w:val="000A117A"/>
    <w:rsid w:val="000A13B7"/>
    <w:rsid w:val="000A1787"/>
    <w:rsid w:val="000A18E6"/>
    <w:rsid w:val="000A198C"/>
    <w:rsid w:val="000A1BE0"/>
    <w:rsid w:val="000A2350"/>
    <w:rsid w:val="000A2359"/>
    <w:rsid w:val="000A2A55"/>
    <w:rsid w:val="000A2DA1"/>
    <w:rsid w:val="000A2DA2"/>
    <w:rsid w:val="000A2DC1"/>
    <w:rsid w:val="000A2FC6"/>
    <w:rsid w:val="000A31EF"/>
    <w:rsid w:val="000A3384"/>
    <w:rsid w:val="000A339A"/>
    <w:rsid w:val="000A358E"/>
    <w:rsid w:val="000A386C"/>
    <w:rsid w:val="000A391A"/>
    <w:rsid w:val="000A3A4C"/>
    <w:rsid w:val="000A3E1B"/>
    <w:rsid w:val="000A435D"/>
    <w:rsid w:val="000A43C2"/>
    <w:rsid w:val="000A4443"/>
    <w:rsid w:val="000A45E8"/>
    <w:rsid w:val="000A4922"/>
    <w:rsid w:val="000A4C33"/>
    <w:rsid w:val="000A4D0B"/>
    <w:rsid w:val="000A5192"/>
    <w:rsid w:val="000A5261"/>
    <w:rsid w:val="000A533B"/>
    <w:rsid w:val="000A5553"/>
    <w:rsid w:val="000A5C60"/>
    <w:rsid w:val="000A5FA5"/>
    <w:rsid w:val="000A64D4"/>
    <w:rsid w:val="000A6642"/>
    <w:rsid w:val="000A6974"/>
    <w:rsid w:val="000A700A"/>
    <w:rsid w:val="000A70CB"/>
    <w:rsid w:val="000A7164"/>
    <w:rsid w:val="000A71CD"/>
    <w:rsid w:val="000A7275"/>
    <w:rsid w:val="000A75C3"/>
    <w:rsid w:val="000A78FE"/>
    <w:rsid w:val="000A7946"/>
    <w:rsid w:val="000A79C0"/>
    <w:rsid w:val="000B017A"/>
    <w:rsid w:val="000B054E"/>
    <w:rsid w:val="000B0631"/>
    <w:rsid w:val="000B08A2"/>
    <w:rsid w:val="000B0D72"/>
    <w:rsid w:val="000B142C"/>
    <w:rsid w:val="000B16D4"/>
    <w:rsid w:val="000B180C"/>
    <w:rsid w:val="000B1BCF"/>
    <w:rsid w:val="000B1D42"/>
    <w:rsid w:val="000B2BED"/>
    <w:rsid w:val="000B31C2"/>
    <w:rsid w:val="000B3226"/>
    <w:rsid w:val="000B3287"/>
    <w:rsid w:val="000B3549"/>
    <w:rsid w:val="000B359C"/>
    <w:rsid w:val="000B35BC"/>
    <w:rsid w:val="000B374D"/>
    <w:rsid w:val="000B3794"/>
    <w:rsid w:val="000B3ACB"/>
    <w:rsid w:val="000B3B42"/>
    <w:rsid w:val="000B3F46"/>
    <w:rsid w:val="000B405A"/>
    <w:rsid w:val="000B407D"/>
    <w:rsid w:val="000B454E"/>
    <w:rsid w:val="000B4702"/>
    <w:rsid w:val="000B4788"/>
    <w:rsid w:val="000B47E1"/>
    <w:rsid w:val="000B481F"/>
    <w:rsid w:val="000B4A40"/>
    <w:rsid w:val="000B4CEA"/>
    <w:rsid w:val="000B4D96"/>
    <w:rsid w:val="000B5293"/>
    <w:rsid w:val="000B5390"/>
    <w:rsid w:val="000B53D5"/>
    <w:rsid w:val="000B5568"/>
    <w:rsid w:val="000B5638"/>
    <w:rsid w:val="000B58BF"/>
    <w:rsid w:val="000B59AD"/>
    <w:rsid w:val="000B5A4E"/>
    <w:rsid w:val="000B5C77"/>
    <w:rsid w:val="000B6262"/>
    <w:rsid w:val="000B6529"/>
    <w:rsid w:val="000B7135"/>
    <w:rsid w:val="000B71B7"/>
    <w:rsid w:val="000B76D6"/>
    <w:rsid w:val="000B7843"/>
    <w:rsid w:val="000B7CAE"/>
    <w:rsid w:val="000B7EA8"/>
    <w:rsid w:val="000B7F3D"/>
    <w:rsid w:val="000C009C"/>
    <w:rsid w:val="000C01EE"/>
    <w:rsid w:val="000C0290"/>
    <w:rsid w:val="000C037D"/>
    <w:rsid w:val="000C0551"/>
    <w:rsid w:val="000C08E9"/>
    <w:rsid w:val="000C0B73"/>
    <w:rsid w:val="000C11BF"/>
    <w:rsid w:val="000C1261"/>
    <w:rsid w:val="000C1434"/>
    <w:rsid w:val="000C14ED"/>
    <w:rsid w:val="000C16C9"/>
    <w:rsid w:val="000C17A0"/>
    <w:rsid w:val="000C17A3"/>
    <w:rsid w:val="000C1C6C"/>
    <w:rsid w:val="000C1D2B"/>
    <w:rsid w:val="000C260D"/>
    <w:rsid w:val="000C2777"/>
    <w:rsid w:val="000C2819"/>
    <w:rsid w:val="000C2855"/>
    <w:rsid w:val="000C2965"/>
    <w:rsid w:val="000C2D64"/>
    <w:rsid w:val="000C3306"/>
    <w:rsid w:val="000C361C"/>
    <w:rsid w:val="000C3670"/>
    <w:rsid w:val="000C3816"/>
    <w:rsid w:val="000C38BD"/>
    <w:rsid w:val="000C39C6"/>
    <w:rsid w:val="000C411E"/>
    <w:rsid w:val="000C433B"/>
    <w:rsid w:val="000C43A7"/>
    <w:rsid w:val="000C44F5"/>
    <w:rsid w:val="000C45A2"/>
    <w:rsid w:val="000C4855"/>
    <w:rsid w:val="000C4A19"/>
    <w:rsid w:val="000C4EB2"/>
    <w:rsid w:val="000C4F93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6D5"/>
    <w:rsid w:val="000C673E"/>
    <w:rsid w:val="000C6760"/>
    <w:rsid w:val="000C690E"/>
    <w:rsid w:val="000C71B6"/>
    <w:rsid w:val="000C77C3"/>
    <w:rsid w:val="000C7B6E"/>
    <w:rsid w:val="000C7D8F"/>
    <w:rsid w:val="000C7F5A"/>
    <w:rsid w:val="000D0159"/>
    <w:rsid w:val="000D06FD"/>
    <w:rsid w:val="000D0BDF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082"/>
    <w:rsid w:val="000D3189"/>
    <w:rsid w:val="000D339B"/>
    <w:rsid w:val="000D3536"/>
    <w:rsid w:val="000D3B20"/>
    <w:rsid w:val="000D3B36"/>
    <w:rsid w:val="000D3B85"/>
    <w:rsid w:val="000D3C8D"/>
    <w:rsid w:val="000D3C9A"/>
    <w:rsid w:val="000D404F"/>
    <w:rsid w:val="000D45DD"/>
    <w:rsid w:val="000D46B0"/>
    <w:rsid w:val="000D4BD1"/>
    <w:rsid w:val="000D4C3C"/>
    <w:rsid w:val="000D4EA8"/>
    <w:rsid w:val="000D55CE"/>
    <w:rsid w:val="000D56FA"/>
    <w:rsid w:val="000D57C0"/>
    <w:rsid w:val="000D5891"/>
    <w:rsid w:val="000D5970"/>
    <w:rsid w:val="000D5BBA"/>
    <w:rsid w:val="000D6381"/>
    <w:rsid w:val="000D6438"/>
    <w:rsid w:val="000D680A"/>
    <w:rsid w:val="000D69DF"/>
    <w:rsid w:val="000D6B87"/>
    <w:rsid w:val="000D6D1F"/>
    <w:rsid w:val="000D6F10"/>
    <w:rsid w:val="000D6F65"/>
    <w:rsid w:val="000D70DA"/>
    <w:rsid w:val="000D72EE"/>
    <w:rsid w:val="000D7679"/>
    <w:rsid w:val="000D76D5"/>
    <w:rsid w:val="000D76F6"/>
    <w:rsid w:val="000D77CE"/>
    <w:rsid w:val="000D7807"/>
    <w:rsid w:val="000D7924"/>
    <w:rsid w:val="000D79B6"/>
    <w:rsid w:val="000D7C6A"/>
    <w:rsid w:val="000D7E8E"/>
    <w:rsid w:val="000E012E"/>
    <w:rsid w:val="000E0370"/>
    <w:rsid w:val="000E0434"/>
    <w:rsid w:val="000E049A"/>
    <w:rsid w:val="000E0656"/>
    <w:rsid w:val="000E0AF5"/>
    <w:rsid w:val="000E0BFD"/>
    <w:rsid w:val="000E0D87"/>
    <w:rsid w:val="000E1031"/>
    <w:rsid w:val="000E12CF"/>
    <w:rsid w:val="000E192B"/>
    <w:rsid w:val="000E1C24"/>
    <w:rsid w:val="000E1CE4"/>
    <w:rsid w:val="000E20F7"/>
    <w:rsid w:val="000E2755"/>
    <w:rsid w:val="000E2B77"/>
    <w:rsid w:val="000E2D4F"/>
    <w:rsid w:val="000E2F15"/>
    <w:rsid w:val="000E2FA3"/>
    <w:rsid w:val="000E31B5"/>
    <w:rsid w:val="000E339D"/>
    <w:rsid w:val="000E3706"/>
    <w:rsid w:val="000E3804"/>
    <w:rsid w:val="000E380F"/>
    <w:rsid w:val="000E38FF"/>
    <w:rsid w:val="000E3A23"/>
    <w:rsid w:val="000E3BFC"/>
    <w:rsid w:val="000E3EE5"/>
    <w:rsid w:val="000E4006"/>
    <w:rsid w:val="000E4192"/>
    <w:rsid w:val="000E41B8"/>
    <w:rsid w:val="000E422B"/>
    <w:rsid w:val="000E4751"/>
    <w:rsid w:val="000E47E5"/>
    <w:rsid w:val="000E483C"/>
    <w:rsid w:val="000E48A5"/>
    <w:rsid w:val="000E4D2B"/>
    <w:rsid w:val="000E4D3E"/>
    <w:rsid w:val="000E4D7F"/>
    <w:rsid w:val="000E4DF1"/>
    <w:rsid w:val="000E509E"/>
    <w:rsid w:val="000E5349"/>
    <w:rsid w:val="000E565C"/>
    <w:rsid w:val="000E5B2F"/>
    <w:rsid w:val="000E5CB4"/>
    <w:rsid w:val="000E5CBF"/>
    <w:rsid w:val="000E5E10"/>
    <w:rsid w:val="000E6117"/>
    <w:rsid w:val="000E6210"/>
    <w:rsid w:val="000E62C4"/>
    <w:rsid w:val="000E66F0"/>
    <w:rsid w:val="000E6AEA"/>
    <w:rsid w:val="000E6AFF"/>
    <w:rsid w:val="000E7138"/>
    <w:rsid w:val="000E720A"/>
    <w:rsid w:val="000E73B6"/>
    <w:rsid w:val="000E7425"/>
    <w:rsid w:val="000E79F1"/>
    <w:rsid w:val="000E7D75"/>
    <w:rsid w:val="000F0F93"/>
    <w:rsid w:val="000F13D7"/>
    <w:rsid w:val="000F1450"/>
    <w:rsid w:val="000F16E1"/>
    <w:rsid w:val="000F174E"/>
    <w:rsid w:val="000F1F65"/>
    <w:rsid w:val="000F249B"/>
    <w:rsid w:val="000F267C"/>
    <w:rsid w:val="000F287E"/>
    <w:rsid w:val="000F290C"/>
    <w:rsid w:val="000F2947"/>
    <w:rsid w:val="000F2A50"/>
    <w:rsid w:val="000F3093"/>
    <w:rsid w:val="000F30D1"/>
    <w:rsid w:val="000F3136"/>
    <w:rsid w:val="000F31BE"/>
    <w:rsid w:val="000F3366"/>
    <w:rsid w:val="000F339D"/>
    <w:rsid w:val="000F3756"/>
    <w:rsid w:val="000F37A5"/>
    <w:rsid w:val="000F39E1"/>
    <w:rsid w:val="000F3AD1"/>
    <w:rsid w:val="000F3D1D"/>
    <w:rsid w:val="000F447C"/>
    <w:rsid w:val="000F468B"/>
    <w:rsid w:val="000F4D17"/>
    <w:rsid w:val="000F4E27"/>
    <w:rsid w:val="000F5205"/>
    <w:rsid w:val="000F53DE"/>
    <w:rsid w:val="000F54A1"/>
    <w:rsid w:val="000F5522"/>
    <w:rsid w:val="000F55BE"/>
    <w:rsid w:val="000F56CF"/>
    <w:rsid w:val="000F579D"/>
    <w:rsid w:val="000F5E15"/>
    <w:rsid w:val="000F6019"/>
    <w:rsid w:val="000F609E"/>
    <w:rsid w:val="000F6405"/>
    <w:rsid w:val="000F65CB"/>
    <w:rsid w:val="000F6A64"/>
    <w:rsid w:val="000F6C17"/>
    <w:rsid w:val="000F71ED"/>
    <w:rsid w:val="000F724C"/>
    <w:rsid w:val="000F7497"/>
    <w:rsid w:val="000F7A31"/>
    <w:rsid w:val="000F7BC6"/>
    <w:rsid w:val="000F7C1F"/>
    <w:rsid w:val="000F7C52"/>
    <w:rsid w:val="000F7CCB"/>
    <w:rsid w:val="000F7DB9"/>
    <w:rsid w:val="001000D4"/>
    <w:rsid w:val="001005A5"/>
    <w:rsid w:val="00100D38"/>
    <w:rsid w:val="00100D7B"/>
    <w:rsid w:val="00100DEB"/>
    <w:rsid w:val="00101481"/>
    <w:rsid w:val="0010150D"/>
    <w:rsid w:val="00101576"/>
    <w:rsid w:val="001015E1"/>
    <w:rsid w:val="001018AD"/>
    <w:rsid w:val="00101A66"/>
    <w:rsid w:val="00101E73"/>
    <w:rsid w:val="001021FF"/>
    <w:rsid w:val="001022B4"/>
    <w:rsid w:val="001022EC"/>
    <w:rsid w:val="001027BB"/>
    <w:rsid w:val="001027E9"/>
    <w:rsid w:val="00102BE5"/>
    <w:rsid w:val="00102F0E"/>
    <w:rsid w:val="001030D5"/>
    <w:rsid w:val="0010326D"/>
    <w:rsid w:val="00103861"/>
    <w:rsid w:val="0010386E"/>
    <w:rsid w:val="00103AD6"/>
    <w:rsid w:val="001042C4"/>
    <w:rsid w:val="001042F3"/>
    <w:rsid w:val="00104377"/>
    <w:rsid w:val="001043FA"/>
    <w:rsid w:val="001044D1"/>
    <w:rsid w:val="0010463A"/>
    <w:rsid w:val="00104B2F"/>
    <w:rsid w:val="00104B54"/>
    <w:rsid w:val="00104BF1"/>
    <w:rsid w:val="00104DE9"/>
    <w:rsid w:val="00104F6C"/>
    <w:rsid w:val="00105064"/>
    <w:rsid w:val="001055A7"/>
    <w:rsid w:val="00105617"/>
    <w:rsid w:val="00105673"/>
    <w:rsid w:val="001058DF"/>
    <w:rsid w:val="00105A0B"/>
    <w:rsid w:val="00105AC0"/>
    <w:rsid w:val="00105AFF"/>
    <w:rsid w:val="00105B28"/>
    <w:rsid w:val="00105C87"/>
    <w:rsid w:val="00105EA8"/>
    <w:rsid w:val="00105F1A"/>
    <w:rsid w:val="001062CF"/>
    <w:rsid w:val="0010664E"/>
    <w:rsid w:val="001067C2"/>
    <w:rsid w:val="00106883"/>
    <w:rsid w:val="00106D56"/>
    <w:rsid w:val="001070AA"/>
    <w:rsid w:val="00107118"/>
    <w:rsid w:val="001073C6"/>
    <w:rsid w:val="00107541"/>
    <w:rsid w:val="0010794E"/>
    <w:rsid w:val="001101F3"/>
    <w:rsid w:val="00110253"/>
    <w:rsid w:val="001102AB"/>
    <w:rsid w:val="001103BB"/>
    <w:rsid w:val="001104EF"/>
    <w:rsid w:val="0011062F"/>
    <w:rsid w:val="0011080B"/>
    <w:rsid w:val="00110956"/>
    <w:rsid w:val="001109FD"/>
    <w:rsid w:val="00110BE3"/>
    <w:rsid w:val="00110D4A"/>
    <w:rsid w:val="00110F3B"/>
    <w:rsid w:val="00110F57"/>
    <w:rsid w:val="00111416"/>
    <w:rsid w:val="00111614"/>
    <w:rsid w:val="0011183F"/>
    <w:rsid w:val="0011197B"/>
    <w:rsid w:val="00111B28"/>
    <w:rsid w:val="00111E90"/>
    <w:rsid w:val="00111F09"/>
    <w:rsid w:val="00112379"/>
    <w:rsid w:val="00112411"/>
    <w:rsid w:val="001124CD"/>
    <w:rsid w:val="00112916"/>
    <w:rsid w:val="00112B31"/>
    <w:rsid w:val="00112C55"/>
    <w:rsid w:val="00112F85"/>
    <w:rsid w:val="00113044"/>
    <w:rsid w:val="00113D14"/>
    <w:rsid w:val="00113FD7"/>
    <w:rsid w:val="00114124"/>
    <w:rsid w:val="0011441A"/>
    <w:rsid w:val="0011460E"/>
    <w:rsid w:val="00114B53"/>
    <w:rsid w:val="00114C40"/>
    <w:rsid w:val="00114CC4"/>
    <w:rsid w:val="00114ED1"/>
    <w:rsid w:val="0011501A"/>
    <w:rsid w:val="00115D81"/>
    <w:rsid w:val="00116178"/>
    <w:rsid w:val="00116284"/>
    <w:rsid w:val="0011660D"/>
    <w:rsid w:val="001169C8"/>
    <w:rsid w:val="001169F0"/>
    <w:rsid w:val="001169FA"/>
    <w:rsid w:val="00116ED5"/>
    <w:rsid w:val="00117303"/>
    <w:rsid w:val="001174A8"/>
    <w:rsid w:val="00117C00"/>
    <w:rsid w:val="001201C4"/>
    <w:rsid w:val="00120B99"/>
    <w:rsid w:val="00120DED"/>
    <w:rsid w:val="001214CF"/>
    <w:rsid w:val="001216F2"/>
    <w:rsid w:val="00121A52"/>
    <w:rsid w:val="00121A83"/>
    <w:rsid w:val="00121AAD"/>
    <w:rsid w:val="00121B82"/>
    <w:rsid w:val="001223CC"/>
    <w:rsid w:val="001225B9"/>
    <w:rsid w:val="001229C5"/>
    <w:rsid w:val="00122C75"/>
    <w:rsid w:val="00122E9D"/>
    <w:rsid w:val="00123177"/>
    <w:rsid w:val="001232BD"/>
    <w:rsid w:val="00123433"/>
    <w:rsid w:val="00123462"/>
    <w:rsid w:val="0012368A"/>
    <w:rsid w:val="001238CD"/>
    <w:rsid w:val="00123928"/>
    <w:rsid w:val="00123947"/>
    <w:rsid w:val="001240CE"/>
    <w:rsid w:val="00124227"/>
    <w:rsid w:val="00124417"/>
    <w:rsid w:val="0012456C"/>
    <w:rsid w:val="001247DD"/>
    <w:rsid w:val="00124912"/>
    <w:rsid w:val="00124DF3"/>
    <w:rsid w:val="00125036"/>
    <w:rsid w:val="001251F6"/>
    <w:rsid w:val="001255ED"/>
    <w:rsid w:val="0012566B"/>
    <w:rsid w:val="00125673"/>
    <w:rsid w:val="00125ABD"/>
    <w:rsid w:val="0012609F"/>
    <w:rsid w:val="00126155"/>
    <w:rsid w:val="001263DC"/>
    <w:rsid w:val="0012651D"/>
    <w:rsid w:val="001266D2"/>
    <w:rsid w:val="00126722"/>
    <w:rsid w:val="00126B4F"/>
    <w:rsid w:val="00127198"/>
    <w:rsid w:val="00127447"/>
    <w:rsid w:val="00127586"/>
    <w:rsid w:val="0012772A"/>
    <w:rsid w:val="001278BC"/>
    <w:rsid w:val="00127EB0"/>
    <w:rsid w:val="001300E0"/>
    <w:rsid w:val="00130135"/>
    <w:rsid w:val="001303C2"/>
    <w:rsid w:val="0013075F"/>
    <w:rsid w:val="00130F28"/>
    <w:rsid w:val="00130FBC"/>
    <w:rsid w:val="00130FF9"/>
    <w:rsid w:val="0013101C"/>
    <w:rsid w:val="001313BB"/>
    <w:rsid w:val="00131E2C"/>
    <w:rsid w:val="001321E3"/>
    <w:rsid w:val="001324D5"/>
    <w:rsid w:val="001326A6"/>
    <w:rsid w:val="00132F72"/>
    <w:rsid w:val="00133071"/>
    <w:rsid w:val="001330D0"/>
    <w:rsid w:val="001331C6"/>
    <w:rsid w:val="001334AD"/>
    <w:rsid w:val="00133523"/>
    <w:rsid w:val="0013359B"/>
    <w:rsid w:val="00133906"/>
    <w:rsid w:val="001339CC"/>
    <w:rsid w:val="00133AC7"/>
    <w:rsid w:val="00133D33"/>
    <w:rsid w:val="00134579"/>
    <w:rsid w:val="001345F0"/>
    <w:rsid w:val="0013462C"/>
    <w:rsid w:val="0013467C"/>
    <w:rsid w:val="00134828"/>
    <w:rsid w:val="00134A8E"/>
    <w:rsid w:val="00134D08"/>
    <w:rsid w:val="00134E8C"/>
    <w:rsid w:val="0013532B"/>
    <w:rsid w:val="001354E5"/>
    <w:rsid w:val="001357C6"/>
    <w:rsid w:val="001358B1"/>
    <w:rsid w:val="00135A39"/>
    <w:rsid w:val="00135F40"/>
    <w:rsid w:val="00135F62"/>
    <w:rsid w:val="00135FDB"/>
    <w:rsid w:val="0013620C"/>
    <w:rsid w:val="00136469"/>
    <w:rsid w:val="00136482"/>
    <w:rsid w:val="001365A3"/>
    <w:rsid w:val="00136609"/>
    <w:rsid w:val="00136698"/>
    <w:rsid w:val="001368DD"/>
    <w:rsid w:val="001369BF"/>
    <w:rsid w:val="00136E62"/>
    <w:rsid w:val="00136FE4"/>
    <w:rsid w:val="001371B7"/>
    <w:rsid w:val="0013750A"/>
    <w:rsid w:val="001376F5"/>
    <w:rsid w:val="00137748"/>
    <w:rsid w:val="00137A62"/>
    <w:rsid w:val="00137A8F"/>
    <w:rsid w:val="00137DE9"/>
    <w:rsid w:val="0014041E"/>
    <w:rsid w:val="00140513"/>
    <w:rsid w:val="001406A1"/>
    <w:rsid w:val="00140907"/>
    <w:rsid w:val="00141102"/>
    <w:rsid w:val="00141104"/>
    <w:rsid w:val="001411B7"/>
    <w:rsid w:val="001413E0"/>
    <w:rsid w:val="00141557"/>
    <w:rsid w:val="001416E5"/>
    <w:rsid w:val="00141891"/>
    <w:rsid w:val="00141BB6"/>
    <w:rsid w:val="00141BF7"/>
    <w:rsid w:val="00141E84"/>
    <w:rsid w:val="00141E88"/>
    <w:rsid w:val="00142168"/>
    <w:rsid w:val="0014230E"/>
    <w:rsid w:val="00142906"/>
    <w:rsid w:val="00142D63"/>
    <w:rsid w:val="00142EB3"/>
    <w:rsid w:val="0014301C"/>
    <w:rsid w:val="00143053"/>
    <w:rsid w:val="00143466"/>
    <w:rsid w:val="001435EA"/>
    <w:rsid w:val="001436EA"/>
    <w:rsid w:val="00143B5C"/>
    <w:rsid w:val="00143B7A"/>
    <w:rsid w:val="00143F59"/>
    <w:rsid w:val="0014423D"/>
    <w:rsid w:val="00144504"/>
    <w:rsid w:val="00144508"/>
    <w:rsid w:val="00144699"/>
    <w:rsid w:val="00144883"/>
    <w:rsid w:val="00144C5F"/>
    <w:rsid w:val="00145623"/>
    <w:rsid w:val="00145875"/>
    <w:rsid w:val="00145AB2"/>
    <w:rsid w:val="00145D0B"/>
    <w:rsid w:val="00145D9B"/>
    <w:rsid w:val="00145ECD"/>
    <w:rsid w:val="001460BA"/>
    <w:rsid w:val="00146470"/>
    <w:rsid w:val="00146587"/>
    <w:rsid w:val="001465B4"/>
    <w:rsid w:val="001466EA"/>
    <w:rsid w:val="00146898"/>
    <w:rsid w:val="00146AFC"/>
    <w:rsid w:val="00146D54"/>
    <w:rsid w:val="00147634"/>
    <w:rsid w:val="0014777E"/>
    <w:rsid w:val="001477F2"/>
    <w:rsid w:val="00147D7B"/>
    <w:rsid w:val="00147DF2"/>
    <w:rsid w:val="00147E7A"/>
    <w:rsid w:val="0015039A"/>
    <w:rsid w:val="0015041B"/>
    <w:rsid w:val="00150BC8"/>
    <w:rsid w:val="00150FB9"/>
    <w:rsid w:val="00151084"/>
    <w:rsid w:val="00151196"/>
    <w:rsid w:val="001512F9"/>
    <w:rsid w:val="001512FC"/>
    <w:rsid w:val="001514ED"/>
    <w:rsid w:val="0015153F"/>
    <w:rsid w:val="001516B9"/>
    <w:rsid w:val="00151837"/>
    <w:rsid w:val="00151C04"/>
    <w:rsid w:val="00151D3D"/>
    <w:rsid w:val="00151DCE"/>
    <w:rsid w:val="00151F02"/>
    <w:rsid w:val="00152175"/>
    <w:rsid w:val="001521E6"/>
    <w:rsid w:val="00152557"/>
    <w:rsid w:val="0015273A"/>
    <w:rsid w:val="00152A56"/>
    <w:rsid w:val="00152AA3"/>
    <w:rsid w:val="00152ACF"/>
    <w:rsid w:val="00152B13"/>
    <w:rsid w:val="00152DDA"/>
    <w:rsid w:val="00153394"/>
    <w:rsid w:val="0015368B"/>
    <w:rsid w:val="00153772"/>
    <w:rsid w:val="0015397F"/>
    <w:rsid w:val="001539C1"/>
    <w:rsid w:val="00154089"/>
    <w:rsid w:val="001542B4"/>
    <w:rsid w:val="0015487B"/>
    <w:rsid w:val="00154B5C"/>
    <w:rsid w:val="00154C47"/>
    <w:rsid w:val="00154E63"/>
    <w:rsid w:val="0015535B"/>
    <w:rsid w:val="00155615"/>
    <w:rsid w:val="0015562D"/>
    <w:rsid w:val="00155F6D"/>
    <w:rsid w:val="00156259"/>
    <w:rsid w:val="001562C6"/>
    <w:rsid w:val="001563F3"/>
    <w:rsid w:val="00156402"/>
    <w:rsid w:val="00156714"/>
    <w:rsid w:val="0015685B"/>
    <w:rsid w:val="0015692A"/>
    <w:rsid w:val="00156935"/>
    <w:rsid w:val="00156D8E"/>
    <w:rsid w:val="00156EA4"/>
    <w:rsid w:val="00157374"/>
    <w:rsid w:val="00157389"/>
    <w:rsid w:val="001573C4"/>
    <w:rsid w:val="00157A0A"/>
    <w:rsid w:val="00157CF1"/>
    <w:rsid w:val="00157E82"/>
    <w:rsid w:val="00160158"/>
    <w:rsid w:val="001608C2"/>
    <w:rsid w:val="00160906"/>
    <w:rsid w:val="0016090C"/>
    <w:rsid w:val="00160952"/>
    <w:rsid w:val="00160D2A"/>
    <w:rsid w:val="00160E3E"/>
    <w:rsid w:val="00160EBD"/>
    <w:rsid w:val="001611C0"/>
    <w:rsid w:val="001611EF"/>
    <w:rsid w:val="00161623"/>
    <w:rsid w:val="00161796"/>
    <w:rsid w:val="00161DE8"/>
    <w:rsid w:val="00161FA4"/>
    <w:rsid w:val="001621ED"/>
    <w:rsid w:val="00162222"/>
    <w:rsid w:val="00162338"/>
    <w:rsid w:val="0016272D"/>
    <w:rsid w:val="0016295B"/>
    <w:rsid w:val="001630C3"/>
    <w:rsid w:val="0016318A"/>
    <w:rsid w:val="00163E41"/>
    <w:rsid w:val="00163FE8"/>
    <w:rsid w:val="001641B8"/>
    <w:rsid w:val="00164201"/>
    <w:rsid w:val="00164B2C"/>
    <w:rsid w:val="00164C87"/>
    <w:rsid w:val="00164E37"/>
    <w:rsid w:val="0016508F"/>
    <w:rsid w:val="001654C5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AE2"/>
    <w:rsid w:val="00166DED"/>
    <w:rsid w:val="00166E4C"/>
    <w:rsid w:val="00166FCB"/>
    <w:rsid w:val="00167163"/>
    <w:rsid w:val="001676AF"/>
    <w:rsid w:val="0016792D"/>
    <w:rsid w:val="00167956"/>
    <w:rsid w:val="00167BFA"/>
    <w:rsid w:val="00170200"/>
    <w:rsid w:val="00170293"/>
    <w:rsid w:val="001706FA"/>
    <w:rsid w:val="00170855"/>
    <w:rsid w:val="00170D3B"/>
    <w:rsid w:val="00170E60"/>
    <w:rsid w:val="0017111F"/>
    <w:rsid w:val="00171139"/>
    <w:rsid w:val="001711BC"/>
    <w:rsid w:val="001713CE"/>
    <w:rsid w:val="0017162A"/>
    <w:rsid w:val="00171BBA"/>
    <w:rsid w:val="00171BC8"/>
    <w:rsid w:val="00171CF4"/>
    <w:rsid w:val="00171E41"/>
    <w:rsid w:val="00171FE9"/>
    <w:rsid w:val="001727E6"/>
    <w:rsid w:val="00172BF0"/>
    <w:rsid w:val="00172EA9"/>
    <w:rsid w:val="0017314A"/>
    <w:rsid w:val="001732A2"/>
    <w:rsid w:val="001733B8"/>
    <w:rsid w:val="00173AA9"/>
    <w:rsid w:val="0017436B"/>
    <w:rsid w:val="0017455E"/>
    <w:rsid w:val="00174590"/>
    <w:rsid w:val="00174B23"/>
    <w:rsid w:val="00175132"/>
    <w:rsid w:val="001753DF"/>
    <w:rsid w:val="0017547C"/>
    <w:rsid w:val="00175EC3"/>
    <w:rsid w:val="00176023"/>
    <w:rsid w:val="00176AAB"/>
    <w:rsid w:val="00176C97"/>
    <w:rsid w:val="00176FF3"/>
    <w:rsid w:val="00177047"/>
    <w:rsid w:val="00177131"/>
    <w:rsid w:val="00177382"/>
    <w:rsid w:val="001775B9"/>
    <w:rsid w:val="0017761B"/>
    <w:rsid w:val="001776EA"/>
    <w:rsid w:val="00177801"/>
    <w:rsid w:val="00177B90"/>
    <w:rsid w:val="00177CEB"/>
    <w:rsid w:val="00177F84"/>
    <w:rsid w:val="0018029D"/>
    <w:rsid w:val="001802C7"/>
    <w:rsid w:val="0018033A"/>
    <w:rsid w:val="001803A2"/>
    <w:rsid w:val="00181159"/>
    <w:rsid w:val="001815B4"/>
    <w:rsid w:val="0018181A"/>
    <w:rsid w:val="00181DA1"/>
    <w:rsid w:val="00181F58"/>
    <w:rsid w:val="00182D8A"/>
    <w:rsid w:val="00182EC6"/>
    <w:rsid w:val="0018356E"/>
    <w:rsid w:val="0018372C"/>
    <w:rsid w:val="00184121"/>
    <w:rsid w:val="00184166"/>
    <w:rsid w:val="00184230"/>
    <w:rsid w:val="0018434C"/>
    <w:rsid w:val="0018457E"/>
    <w:rsid w:val="0018466B"/>
    <w:rsid w:val="0018468D"/>
    <w:rsid w:val="001847BF"/>
    <w:rsid w:val="00184B12"/>
    <w:rsid w:val="00184FE4"/>
    <w:rsid w:val="00185184"/>
    <w:rsid w:val="00185277"/>
    <w:rsid w:val="00185485"/>
    <w:rsid w:val="00185500"/>
    <w:rsid w:val="0018571B"/>
    <w:rsid w:val="00185813"/>
    <w:rsid w:val="00185870"/>
    <w:rsid w:val="00185A57"/>
    <w:rsid w:val="00185AFF"/>
    <w:rsid w:val="00185B1D"/>
    <w:rsid w:val="00185CF9"/>
    <w:rsid w:val="00185E07"/>
    <w:rsid w:val="00186501"/>
    <w:rsid w:val="00186657"/>
    <w:rsid w:val="001868CC"/>
    <w:rsid w:val="00186AB1"/>
    <w:rsid w:val="0018727D"/>
    <w:rsid w:val="001873B0"/>
    <w:rsid w:val="00187A94"/>
    <w:rsid w:val="00190502"/>
    <w:rsid w:val="0019051A"/>
    <w:rsid w:val="00190598"/>
    <w:rsid w:val="00190676"/>
    <w:rsid w:val="00190759"/>
    <w:rsid w:val="00190C8B"/>
    <w:rsid w:val="00190DA4"/>
    <w:rsid w:val="001912A1"/>
    <w:rsid w:val="001914DC"/>
    <w:rsid w:val="00191547"/>
    <w:rsid w:val="00191AF1"/>
    <w:rsid w:val="0019210E"/>
    <w:rsid w:val="00192366"/>
    <w:rsid w:val="00192493"/>
    <w:rsid w:val="001924CB"/>
    <w:rsid w:val="001925C6"/>
    <w:rsid w:val="0019279A"/>
    <w:rsid w:val="0019297F"/>
    <w:rsid w:val="00192A50"/>
    <w:rsid w:val="00192B62"/>
    <w:rsid w:val="00192EB0"/>
    <w:rsid w:val="00192F3F"/>
    <w:rsid w:val="00192F46"/>
    <w:rsid w:val="0019303E"/>
    <w:rsid w:val="001933C2"/>
    <w:rsid w:val="0019345E"/>
    <w:rsid w:val="0019384A"/>
    <w:rsid w:val="00193A08"/>
    <w:rsid w:val="00193B07"/>
    <w:rsid w:val="00193D1D"/>
    <w:rsid w:val="001940B5"/>
    <w:rsid w:val="0019414B"/>
    <w:rsid w:val="001941FB"/>
    <w:rsid w:val="001943AD"/>
    <w:rsid w:val="00194524"/>
    <w:rsid w:val="001949A1"/>
    <w:rsid w:val="00194BBC"/>
    <w:rsid w:val="00194C38"/>
    <w:rsid w:val="0019522F"/>
    <w:rsid w:val="0019530A"/>
    <w:rsid w:val="00195644"/>
    <w:rsid w:val="0019565F"/>
    <w:rsid w:val="00195692"/>
    <w:rsid w:val="001956B8"/>
    <w:rsid w:val="001957A6"/>
    <w:rsid w:val="00195AB6"/>
    <w:rsid w:val="00195D12"/>
    <w:rsid w:val="001962AA"/>
    <w:rsid w:val="0019642C"/>
    <w:rsid w:val="001964F1"/>
    <w:rsid w:val="001967E5"/>
    <w:rsid w:val="00196BD8"/>
    <w:rsid w:val="00196E59"/>
    <w:rsid w:val="00197559"/>
    <w:rsid w:val="00197874"/>
    <w:rsid w:val="00197CA7"/>
    <w:rsid w:val="00197D3F"/>
    <w:rsid w:val="00197EB4"/>
    <w:rsid w:val="00197FD6"/>
    <w:rsid w:val="001A07B1"/>
    <w:rsid w:val="001A0B0C"/>
    <w:rsid w:val="001A0D1E"/>
    <w:rsid w:val="001A0F79"/>
    <w:rsid w:val="001A1744"/>
    <w:rsid w:val="001A1C98"/>
    <w:rsid w:val="001A1D83"/>
    <w:rsid w:val="001A1DFA"/>
    <w:rsid w:val="001A1F09"/>
    <w:rsid w:val="001A1FDC"/>
    <w:rsid w:val="001A1FFF"/>
    <w:rsid w:val="001A202B"/>
    <w:rsid w:val="001A20DC"/>
    <w:rsid w:val="001A230C"/>
    <w:rsid w:val="001A2608"/>
    <w:rsid w:val="001A2910"/>
    <w:rsid w:val="001A2ADB"/>
    <w:rsid w:val="001A2BD2"/>
    <w:rsid w:val="001A2BFB"/>
    <w:rsid w:val="001A2CEC"/>
    <w:rsid w:val="001A2F00"/>
    <w:rsid w:val="001A3196"/>
    <w:rsid w:val="001A31F6"/>
    <w:rsid w:val="001A3E3D"/>
    <w:rsid w:val="001A41E7"/>
    <w:rsid w:val="001A42B2"/>
    <w:rsid w:val="001A43B3"/>
    <w:rsid w:val="001A4431"/>
    <w:rsid w:val="001A464A"/>
    <w:rsid w:val="001A479F"/>
    <w:rsid w:val="001A4812"/>
    <w:rsid w:val="001A49F1"/>
    <w:rsid w:val="001A4A2C"/>
    <w:rsid w:val="001A4A70"/>
    <w:rsid w:val="001A4D96"/>
    <w:rsid w:val="001A4DA1"/>
    <w:rsid w:val="001A4F49"/>
    <w:rsid w:val="001A5206"/>
    <w:rsid w:val="001A52E9"/>
    <w:rsid w:val="001A563E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92"/>
    <w:rsid w:val="001B07AA"/>
    <w:rsid w:val="001B08C1"/>
    <w:rsid w:val="001B0942"/>
    <w:rsid w:val="001B09E7"/>
    <w:rsid w:val="001B09FD"/>
    <w:rsid w:val="001B0EA6"/>
    <w:rsid w:val="001B0EDC"/>
    <w:rsid w:val="001B1117"/>
    <w:rsid w:val="001B1697"/>
    <w:rsid w:val="001B17EF"/>
    <w:rsid w:val="001B1A6B"/>
    <w:rsid w:val="001B1A81"/>
    <w:rsid w:val="001B1B05"/>
    <w:rsid w:val="001B1B66"/>
    <w:rsid w:val="001B2633"/>
    <w:rsid w:val="001B2BC8"/>
    <w:rsid w:val="001B2DBA"/>
    <w:rsid w:val="001B3178"/>
    <w:rsid w:val="001B366C"/>
    <w:rsid w:val="001B42C4"/>
    <w:rsid w:val="001B446B"/>
    <w:rsid w:val="001B44BD"/>
    <w:rsid w:val="001B48F3"/>
    <w:rsid w:val="001B4BA2"/>
    <w:rsid w:val="001B4DBB"/>
    <w:rsid w:val="001B594F"/>
    <w:rsid w:val="001B5EC8"/>
    <w:rsid w:val="001B62FE"/>
    <w:rsid w:val="001B6373"/>
    <w:rsid w:val="001B6856"/>
    <w:rsid w:val="001B6966"/>
    <w:rsid w:val="001B6A5E"/>
    <w:rsid w:val="001B6AAC"/>
    <w:rsid w:val="001B6B8A"/>
    <w:rsid w:val="001B6C2A"/>
    <w:rsid w:val="001B6F56"/>
    <w:rsid w:val="001B72FB"/>
    <w:rsid w:val="001B7305"/>
    <w:rsid w:val="001B7847"/>
    <w:rsid w:val="001B785F"/>
    <w:rsid w:val="001B78C8"/>
    <w:rsid w:val="001B7C8F"/>
    <w:rsid w:val="001B7D20"/>
    <w:rsid w:val="001B7E57"/>
    <w:rsid w:val="001B7F17"/>
    <w:rsid w:val="001C0319"/>
    <w:rsid w:val="001C0619"/>
    <w:rsid w:val="001C0849"/>
    <w:rsid w:val="001C0AF4"/>
    <w:rsid w:val="001C0B2C"/>
    <w:rsid w:val="001C0CEE"/>
    <w:rsid w:val="001C10FA"/>
    <w:rsid w:val="001C1ABE"/>
    <w:rsid w:val="001C1CC3"/>
    <w:rsid w:val="001C2283"/>
    <w:rsid w:val="001C22A1"/>
    <w:rsid w:val="001C2336"/>
    <w:rsid w:val="001C2527"/>
    <w:rsid w:val="001C2822"/>
    <w:rsid w:val="001C28CF"/>
    <w:rsid w:val="001C29EA"/>
    <w:rsid w:val="001C2CAD"/>
    <w:rsid w:val="001C2D61"/>
    <w:rsid w:val="001C2F8C"/>
    <w:rsid w:val="001C3041"/>
    <w:rsid w:val="001C3525"/>
    <w:rsid w:val="001C3769"/>
    <w:rsid w:val="001C3B3F"/>
    <w:rsid w:val="001C3D06"/>
    <w:rsid w:val="001C3D21"/>
    <w:rsid w:val="001C3F64"/>
    <w:rsid w:val="001C40AC"/>
    <w:rsid w:val="001C4215"/>
    <w:rsid w:val="001C46B4"/>
    <w:rsid w:val="001C49BC"/>
    <w:rsid w:val="001C4FBC"/>
    <w:rsid w:val="001C5110"/>
    <w:rsid w:val="001C51F4"/>
    <w:rsid w:val="001C5256"/>
    <w:rsid w:val="001C533E"/>
    <w:rsid w:val="001C53B6"/>
    <w:rsid w:val="001C5742"/>
    <w:rsid w:val="001C5847"/>
    <w:rsid w:val="001C5A1B"/>
    <w:rsid w:val="001C5B07"/>
    <w:rsid w:val="001C5E11"/>
    <w:rsid w:val="001C60C5"/>
    <w:rsid w:val="001C62F1"/>
    <w:rsid w:val="001C682F"/>
    <w:rsid w:val="001C6853"/>
    <w:rsid w:val="001C6D02"/>
    <w:rsid w:val="001C6DBB"/>
    <w:rsid w:val="001C6ED7"/>
    <w:rsid w:val="001C6F14"/>
    <w:rsid w:val="001C7066"/>
    <w:rsid w:val="001C70E5"/>
    <w:rsid w:val="001C711F"/>
    <w:rsid w:val="001C7301"/>
    <w:rsid w:val="001C73DC"/>
    <w:rsid w:val="001C73FB"/>
    <w:rsid w:val="001C7527"/>
    <w:rsid w:val="001C7770"/>
    <w:rsid w:val="001C77AA"/>
    <w:rsid w:val="001C7DF7"/>
    <w:rsid w:val="001C7E97"/>
    <w:rsid w:val="001D0194"/>
    <w:rsid w:val="001D01A1"/>
    <w:rsid w:val="001D02F9"/>
    <w:rsid w:val="001D0B95"/>
    <w:rsid w:val="001D0C44"/>
    <w:rsid w:val="001D0C64"/>
    <w:rsid w:val="001D10EE"/>
    <w:rsid w:val="001D1267"/>
    <w:rsid w:val="001D1863"/>
    <w:rsid w:val="001D1960"/>
    <w:rsid w:val="001D1B04"/>
    <w:rsid w:val="001D1C62"/>
    <w:rsid w:val="001D2017"/>
    <w:rsid w:val="001D213E"/>
    <w:rsid w:val="001D2186"/>
    <w:rsid w:val="001D21CA"/>
    <w:rsid w:val="001D2286"/>
    <w:rsid w:val="001D25E4"/>
    <w:rsid w:val="001D29BC"/>
    <w:rsid w:val="001D2AC1"/>
    <w:rsid w:val="001D2AD7"/>
    <w:rsid w:val="001D2C14"/>
    <w:rsid w:val="001D2F56"/>
    <w:rsid w:val="001D311E"/>
    <w:rsid w:val="001D3475"/>
    <w:rsid w:val="001D3887"/>
    <w:rsid w:val="001D44E9"/>
    <w:rsid w:val="001D47D8"/>
    <w:rsid w:val="001D49CC"/>
    <w:rsid w:val="001D51C7"/>
    <w:rsid w:val="001D54D5"/>
    <w:rsid w:val="001D5630"/>
    <w:rsid w:val="001D572C"/>
    <w:rsid w:val="001D57A7"/>
    <w:rsid w:val="001D585D"/>
    <w:rsid w:val="001D58F0"/>
    <w:rsid w:val="001D5A61"/>
    <w:rsid w:val="001D5AB6"/>
    <w:rsid w:val="001D6133"/>
    <w:rsid w:val="001D6286"/>
    <w:rsid w:val="001D6640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659"/>
    <w:rsid w:val="001D79CA"/>
    <w:rsid w:val="001D7AB1"/>
    <w:rsid w:val="001D7B79"/>
    <w:rsid w:val="001D7D35"/>
    <w:rsid w:val="001D7DFA"/>
    <w:rsid w:val="001D7F95"/>
    <w:rsid w:val="001E0000"/>
    <w:rsid w:val="001E036B"/>
    <w:rsid w:val="001E09D3"/>
    <w:rsid w:val="001E0B64"/>
    <w:rsid w:val="001E0C2D"/>
    <w:rsid w:val="001E0C99"/>
    <w:rsid w:val="001E0CA6"/>
    <w:rsid w:val="001E0DDD"/>
    <w:rsid w:val="001E0FC0"/>
    <w:rsid w:val="001E10D1"/>
    <w:rsid w:val="001E13E3"/>
    <w:rsid w:val="001E1597"/>
    <w:rsid w:val="001E168C"/>
    <w:rsid w:val="001E18B3"/>
    <w:rsid w:val="001E19C6"/>
    <w:rsid w:val="001E1B56"/>
    <w:rsid w:val="001E1C20"/>
    <w:rsid w:val="001E21B6"/>
    <w:rsid w:val="001E21C4"/>
    <w:rsid w:val="001E229B"/>
    <w:rsid w:val="001E2A3C"/>
    <w:rsid w:val="001E2A7F"/>
    <w:rsid w:val="001E2B18"/>
    <w:rsid w:val="001E2D8D"/>
    <w:rsid w:val="001E320A"/>
    <w:rsid w:val="001E330B"/>
    <w:rsid w:val="001E336F"/>
    <w:rsid w:val="001E341F"/>
    <w:rsid w:val="001E3510"/>
    <w:rsid w:val="001E3731"/>
    <w:rsid w:val="001E3A07"/>
    <w:rsid w:val="001E3A97"/>
    <w:rsid w:val="001E40B9"/>
    <w:rsid w:val="001E41CF"/>
    <w:rsid w:val="001E4E14"/>
    <w:rsid w:val="001E52AE"/>
    <w:rsid w:val="001E536A"/>
    <w:rsid w:val="001E537F"/>
    <w:rsid w:val="001E539B"/>
    <w:rsid w:val="001E5408"/>
    <w:rsid w:val="001E575E"/>
    <w:rsid w:val="001E5A90"/>
    <w:rsid w:val="001E5AE2"/>
    <w:rsid w:val="001E5CEB"/>
    <w:rsid w:val="001E5E85"/>
    <w:rsid w:val="001E6179"/>
    <w:rsid w:val="001E67BC"/>
    <w:rsid w:val="001E6AC3"/>
    <w:rsid w:val="001E6B93"/>
    <w:rsid w:val="001E6CB6"/>
    <w:rsid w:val="001E6E89"/>
    <w:rsid w:val="001E6FFD"/>
    <w:rsid w:val="001E7186"/>
    <w:rsid w:val="001E7815"/>
    <w:rsid w:val="001E7825"/>
    <w:rsid w:val="001E797D"/>
    <w:rsid w:val="001E7D45"/>
    <w:rsid w:val="001E7DCB"/>
    <w:rsid w:val="001F0082"/>
    <w:rsid w:val="001F0276"/>
    <w:rsid w:val="001F05F8"/>
    <w:rsid w:val="001F0737"/>
    <w:rsid w:val="001F0A31"/>
    <w:rsid w:val="001F0B22"/>
    <w:rsid w:val="001F0C23"/>
    <w:rsid w:val="001F0CBD"/>
    <w:rsid w:val="001F13D4"/>
    <w:rsid w:val="001F177D"/>
    <w:rsid w:val="001F1B69"/>
    <w:rsid w:val="001F1F48"/>
    <w:rsid w:val="001F21CC"/>
    <w:rsid w:val="001F2339"/>
    <w:rsid w:val="001F26BF"/>
    <w:rsid w:val="001F2717"/>
    <w:rsid w:val="001F28ED"/>
    <w:rsid w:val="001F290B"/>
    <w:rsid w:val="001F2957"/>
    <w:rsid w:val="001F2AE5"/>
    <w:rsid w:val="001F32C0"/>
    <w:rsid w:val="001F335E"/>
    <w:rsid w:val="001F33D5"/>
    <w:rsid w:val="001F364E"/>
    <w:rsid w:val="001F3889"/>
    <w:rsid w:val="001F40FE"/>
    <w:rsid w:val="001F44C6"/>
    <w:rsid w:val="001F48F1"/>
    <w:rsid w:val="001F4B91"/>
    <w:rsid w:val="001F4D40"/>
    <w:rsid w:val="001F59E7"/>
    <w:rsid w:val="001F5E02"/>
    <w:rsid w:val="001F63DA"/>
    <w:rsid w:val="001F64EC"/>
    <w:rsid w:val="001F6551"/>
    <w:rsid w:val="001F65E7"/>
    <w:rsid w:val="001F6AAE"/>
    <w:rsid w:val="001F6BA2"/>
    <w:rsid w:val="001F6C60"/>
    <w:rsid w:val="001F6FD5"/>
    <w:rsid w:val="001F71AF"/>
    <w:rsid w:val="001F7A4C"/>
    <w:rsid w:val="001F7BE9"/>
    <w:rsid w:val="001F7CCE"/>
    <w:rsid w:val="001F7E2D"/>
    <w:rsid w:val="0020017B"/>
    <w:rsid w:val="002001B7"/>
    <w:rsid w:val="0020065D"/>
    <w:rsid w:val="00200763"/>
    <w:rsid w:val="00200B54"/>
    <w:rsid w:val="00200C31"/>
    <w:rsid w:val="00200DD3"/>
    <w:rsid w:val="00200DF3"/>
    <w:rsid w:val="00200F14"/>
    <w:rsid w:val="0020143E"/>
    <w:rsid w:val="00201745"/>
    <w:rsid w:val="00201757"/>
    <w:rsid w:val="002018BC"/>
    <w:rsid w:val="00201985"/>
    <w:rsid w:val="00201A3A"/>
    <w:rsid w:val="00201E47"/>
    <w:rsid w:val="00201EB2"/>
    <w:rsid w:val="00202105"/>
    <w:rsid w:val="00202157"/>
    <w:rsid w:val="0020230A"/>
    <w:rsid w:val="00202A1C"/>
    <w:rsid w:val="00202EA2"/>
    <w:rsid w:val="00202F87"/>
    <w:rsid w:val="00203290"/>
    <w:rsid w:val="002032AE"/>
    <w:rsid w:val="00203AA1"/>
    <w:rsid w:val="00203B89"/>
    <w:rsid w:val="00203CA9"/>
    <w:rsid w:val="00203DD8"/>
    <w:rsid w:val="00204214"/>
    <w:rsid w:val="0020448E"/>
    <w:rsid w:val="0020455B"/>
    <w:rsid w:val="002046A1"/>
    <w:rsid w:val="002048C9"/>
    <w:rsid w:val="00204B0C"/>
    <w:rsid w:val="00204BCD"/>
    <w:rsid w:val="00204CB9"/>
    <w:rsid w:val="00204F81"/>
    <w:rsid w:val="00204FAD"/>
    <w:rsid w:val="00205195"/>
    <w:rsid w:val="0020569D"/>
    <w:rsid w:val="0020577D"/>
    <w:rsid w:val="002057FB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472"/>
    <w:rsid w:val="0020750B"/>
    <w:rsid w:val="0020790E"/>
    <w:rsid w:val="00207CB8"/>
    <w:rsid w:val="002100A3"/>
    <w:rsid w:val="002100FD"/>
    <w:rsid w:val="0021012B"/>
    <w:rsid w:val="00210135"/>
    <w:rsid w:val="0021042A"/>
    <w:rsid w:val="00210629"/>
    <w:rsid w:val="0021065B"/>
    <w:rsid w:val="0021092F"/>
    <w:rsid w:val="00210A49"/>
    <w:rsid w:val="00210DF2"/>
    <w:rsid w:val="00210F45"/>
    <w:rsid w:val="00211274"/>
    <w:rsid w:val="002117E5"/>
    <w:rsid w:val="00211810"/>
    <w:rsid w:val="00211E6A"/>
    <w:rsid w:val="00211EE8"/>
    <w:rsid w:val="00211FCE"/>
    <w:rsid w:val="002122F8"/>
    <w:rsid w:val="002123A2"/>
    <w:rsid w:val="0021288D"/>
    <w:rsid w:val="00212A50"/>
    <w:rsid w:val="00212B7D"/>
    <w:rsid w:val="00212E7B"/>
    <w:rsid w:val="00212ED2"/>
    <w:rsid w:val="0021305E"/>
    <w:rsid w:val="00213245"/>
    <w:rsid w:val="002135F5"/>
    <w:rsid w:val="0021371F"/>
    <w:rsid w:val="002139EA"/>
    <w:rsid w:val="00213C37"/>
    <w:rsid w:val="00213C48"/>
    <w:rsid w:val="00213E67"/>
    <w:rsid w:val="00213F76"/>
    <w:rsid w:val="00214318"/>
    <w:rsid w:val="002146D7"/>
    <w:rsid w:val="00214809"/>
    <w:rsid w:val="002148E9"/>
    <w:rsid w:val="00214E41"/>
    <w:rsid w:val="00214EE7"/>
    <w:rsid w:val="0021551A"/>
    <w:rsid w:val="0021568D"/>
    <w:rsid w:val="0021580A"/>
    <w:rsid w:val="0021580C"/>
    <w:rsid w:val="00215BD0"/>
    <w:rsid w:val="00215D2F"/>
    <w:rsid w:val="002161D5"/>
    <w:rsid w:val="002161EA"/>
    <w:rsid w:val="00216BDB"/>
    <w:rsid w:val="00216D00"/>
    <w:rsid w:val="00216EF8"/>
    <w:rsid w:val="00216FE2"/>
    <w:rsid w:val="0021724A"/>
    <w:rsid w:val="00217294"/>
    <w:rsid w:val="0021751F"/>
    <w:rsid w:val="002177CC"/>
    <w:rsid w:val="002177EB"/>
    <w:rsid w:val="002178F5"/>
    <w:rsid w:val="002178F7"/>
    <w:rsid w:val="0021792C"/>
    <w:rsid w:val="00217C29"/>
    <w:rsid w:val="00217FA2"/>
    <w:rsid w:val="00220010"/>
    <w:rsid w:val="00220251"/>
    <w:rsid w:val="002202BB"/>
    <w:rsid w:val="00220645"/>
    <w:rsid w:val="00220797"/>
    <w:rsid w:val="002207B1"/>
    <w:rsid w:val="00220852"/>
    <w:rsid w:val="00220B41"/>
    <w:rsid w:val="00220C15"/>
    <w:rsid w:val="00220D76"/>
    <w:rsid w:val="00220D8C"/>
    <w:rsid w:val="00220F42"/>
    <w:rsid w:val="0022102C"/>
    <w:rsid w:val="002211E8"/>
    <w:rsid w:val="002212AA"/>
    <w:rsid w:val="00221322"/>
    <w:rsid w:val="00221445"/>
    <w:rsid w:val="002214C6"/>
    <w:rsid w:val="002217D6"/>
    <w:rsid w:val="00221852"/>
    <w:rsid w:val="0022197F"/>
    <w:rsid w:val="002219A8"/>
    <w:rsid w:val="00221A28"/>
    <w:rsid w:val="00221A4F"/>
    <w:rsid w:val="00221BD4"/>
    <w:rsid w:val="00221DC2"/>
    <w:rsid w:val="00221E29"/>
    <w:rsid w:val="002222E4"/>
    <w:rsid w:val="00222375"/>
    <w:rsid w:val="002228C6"/>
    <w:rsid w:val="002229B7"/>
    <w:rsid w:val="00223301"/>
    <w:rsid w:val="0022352C"/>
    <w:rsid w:val="0022354B"/>
    <w:rsid w:val="00223BAD"/>
    <w:rsid w:val="00223F14"/>
    <w:rsid w:val="00224AE6"/>
    <w:rsid w:val="00224DD8"/>
    <w:rsid w:val="00224E19"/>
    <w:rsid w:val="002257DF"/>
    <w:rsid w:val="00225D95"/>
    <w:rsid w:val="00225EC1"/>
    <w:rsid w:val="00225ED4"/>
    <w:rsid w:val="002265F1"/>
    <w:rsid w:val="00226950"/>
    <w:rsid w:val="00226EA0"/>
    <w:rsid w:val="002270A6"/>
    <w:rsid w:val="0022712B"/>
    <w:rsid w:val="002274E3"/>
    <w:rsid w:val="00227A71"/>
    <w:rsid w:val="00227D0B"/>
    <w:rsid w:val="00227F2D"/>
    <w:rsid w:val="002302EF"/>
    <w:rsid w:val="00230309"/>
    <w:rsid w:val="0023075C"/>
    <w:rsid w:val="00231172"/>
    <w:rsid w:val="00231300"/>
    <w:rsid w:val="00231365"/>
    <w:rsid w:val="00231866"/>
    <w:rsid w:val="002318B1"/>
    <w:rsid w:val="00231A71"/>
    <w:rsid w:val="00231E2C"/>
    <w:rsid w:val="00232181"/>
    <w:rsid w:val="002323DB"/>
    <w:rsid w:val="002324A3"/>
    <w:rsid w:val="0023265A"/>
    <w:rsid w:val="0023282E"/>
    <w:rsid w:val="00232AA5"/>
    <w:rsid w:val="00232BED"/>
    <w:rsid w:val="00232F11"/>
    <w:rsid w:val="00232F45"/>
    <w:rsid w:val="00233586"/>
    <w:rsid w:val="002337A5"/>
    <w:rsid w:val="00233AD5"/>
    <w:rsid w:val="002343FF"/>
    <w:rsid w:val="00234822"/>
    <w:rsid w:val="00234C6C"/>
    <w:rsid w:val="00234CA0"/>
    <w:rsid w:val="00234CAD"/>
    <w:rsid w:val="00234F4A"/>
    <w:rsid w:val="00235099"/>
    <w:rsid w:val="00235311"/>
    <w:rsid w:val="0023532E"/>
    <w:rsid w:val="00235491"/>
    <w:rsid w:val="002355BC"/>
    <w:rsid w:val="00235903"/>
    <w:rsid w:val="00235B58"/>
    <w:rsid w:val="00235C18"/>
    <w:rsid w:val="00235D2A"/>
    <w:rsid w:val="00235EED"/>
    <w:rsid w:val="0023640F"/>
    <w:rsid w:val="002365DF"/>
    <w:rsid w:val="00236F53"/>
    <w:rsid w:val="00236FB9"/>
    <w:rsid w:val="002373E2"/>
    <w:rsid w:val="002374AB"/>
    <w:rsid w:val="0023794F"/>
    <w:rsid w:val="00237A39"/>
    <w:rsid w:val="00237EBC"/>
    <w:rsid w:val="00237EF0"/>
    <w:rsid w:val="0024004C"/>
    <w:rsid w:val="00240062"/>
    <w:rsid w:val="002401AC"/>
    <w:rsid w:val="00240359"/>
    <w:rsid w:val="002403CB"/>
    <w:rsid w:val="00240426"/>
    <w:rsid w:val="00240564"/>
    <w:rsid w:val="002406F3"/>
    <w:rsid w:val="0024074F"/>
    <w:rsid w:val="00240990"/>
    <w:rsid w:val="00240BF2"/>
    <w:rsid w:val="00240D33"/>
    <w:rsid w:val="00240DF5"/>
    <w:rsid w:val="00240F21"/>
    <w:rsid w:val="00241164"/>
    <w:rsid w:val="00241254"/>
    <w:rsid w:val="0024186D"/>
    <w:rsid w:val="00241E0F"/>
    <w:rsid w:val="00242404"/>
    <w:rsid w:val="00242556"/>
    <w:rsid w:val="002426E1"/>
    <w:rsid w:val="00242D13"/>
    <w:rsid w:val="00242D1A"/>
    <w:rsid w:val="00242DCF"/>
    <w:rsid w:val="00242F12"/>
    <w:rsid w:val="00242F51"/>
    <w:rsid w:val="002430EB"/>
    <w:rsid w:val="002432FF"/>
    <w:rsid w:val="00243338"/>
    <w:rsid w:val="00243356"/>
    <w:rsid w:val="00243485"/>
    <w:rsid w:val="002434B9"/>
    <w:rsid w:val="002436C1"/>
    <w:rsid w:val="002438FA"/>
    <w:rsid w:val="00243A30"/>
    <w:rsid w:val="00243B15"/>
    <w:rsid w:val="00243D5A"/>
    <w:rsid w:val="00243D66"/>
    <w:rsid w:val="0024421A"/>
    <w:rsid w:val="00244499"/>
    <w:rsid w:val="00244DDA"/>
    <w:rsid w:val="00244FBD"/>
    <w:rsid w:val="00245146"/>
    <w:rsid w:val="00245568"/>
    <w:rsid w:val="00245898"/>
    <w:rsid w:val="002458C2"/>
    <w:rsid w:val="0024595A"/>
    <w:rsid w:val="00245ABB"/>
    <w:rsid w:val="00245E7C"/>
    <w:rsid w:val="00245E95"/>
    <w:rsid w:val="00245EDE"/>
    <w:rsid w:val="00245F57"/>
    <w:rsid w:val="00246281"/>
    <w:rsid w:val="00246708"/>
    <w:rsid w:val="00246833"/>
    <w:rsid w:val="00246B0E"/>
    <w:rsid w:val="00247310"/>
    <w:rsid w:val="00247884"/>
    <w:rsid w:val="00247C48"/>
    <w:rsid w:val="00247C8F"/>
    <w:rsid w:val="00247E5A"/>
    <w:rsid w:val="00247FEE"/>
    <w:rsid w:val="002502CE"/>
    <w:rsid w:val="00250943"/>
    <w:rsid w:val="00250980"/>
    <w:rsid w:val="002509D6"/>
    <w:rsid w:val="00250C82"/>
    <w:rsid w:val="0025127C"/>
    <w:rsid w:val="00251362"/>
    <w:rsid w:val="002514ED"/>
    <w:rsid w:val="002515A4"/>
    <w:rsid w:val="002516B4"/>
    <w:rsid w:val="0025186E"/>
    <w:rsid w:val="002518CC"/>
    <w:rsid w:val="00251BE2"/>
    <w:rsid w:val="002523BA"/>
    <w:rsid w:val="00252456"/>
    <w:rsid w:val="00252974"/>
    <w:rsid w:val="002529E5"/>
    <w:rsid w:val="002531A2"/>
    <w:rsid w:val="002532C8"/>
    <w:rsid w:val="002532FC"/>
    <w:rsid w:val="002535D2"/>
    <w:rsid w:val="00253635"/>
    <w:rsid w:val="00253780"/>
    <w:rsid w:val="00253B17"/>
    <w:rsid w:val="00253B9B"/>
    <w:rsid w:val="002542D1"/>
    <w:rsid w:val="002543A0"/>
    <w:rsid w:val="00254568"/>
    <w:rsid w:val="002548A1"/>
    <w:rsid w:val="00254955"/>
    <w:rsid w:val="00254B5A"/>
    <w:rsid w:val="00254B5F"/>
    <w:rsid w:val="00254BD4"/>
    <w:rsid w:val="00254CB2"/>
    <w:rsid w:val="002553D8"/>
    <w:rsid w:val="00255A1B"/>
    <w:rsid w:val="00255AD2"/>
    <w:rsid w:val="00255BC1"/>
    <w:rsid w:val="00255FA0"/>
    <w:rsid w:val="002562E0"/>
    <w:rsid w:val="00256337"/>
    <w:rsid w:val="00256484"/>
    <w:rsid w:val="002564DF"/>
    <w:rsid w:val="00256F35"/>
    <w:rsid w:val="00256F8E"/>
    <w:rsid w:val="00257186"/>
    <w:rsid w:val="00257229"/>
    <w:rsid w:val="002574D9"/>
    <w:rsid w:val="002576C2"/>
    <w:rsid w:val="0025772F"/>
    <w:rsid w:val="00257774"/>
    <w:rsid w:val="0025797E"/>
    <w:rsid w:val="00257D12"/>
    <w:rsid w:val="00257DE7"/>
    <w:rsid w:val="00257F3E"/>
    <w:rsid w:val="00260155"/>
    <w:rsid w:val="0026032B"/>
    <w:rsid w:val="00260598"/>
    <w:rsid w:val="00260715"/>
    <w:rsid w:val="00260C86"/>
    <w:rsid w:val="00260EAA"/>
    <w:rsid w:val="00261431"/>
    <w:rsid w:val="0026183B"/>
    <w:rsid w:val="00261D31"/>
    <w:rsid w:val="00261DB6"/>
    <w:rsid w:val="00261DC2"/>
    <w:rsid w:val="0026219C"/>
    <w:rsid w:val="002623C2"/>
    <w:rsid w:val="0026241D"/>
    <w:rsid w:val="00262849"/>
    <w:rsid w:val="002629F1"/>
    <w:rsid w:val="00262A0C"/>
    <w:rsid w:val="00262D1D"/>
    <w:rsid w:val="00262FB4"/>
    <w:rsid w:val="00263117"/>
    <w:rsid w:val="002631AF"/>
    <w:rsid w:val="00263274"/>
    <w:rsid w:val="00263337"/>
    <w:rsid w:val="002635A2"/>
    <w:rsid w:val="002637DF"/>
    <w:rsid w:val="002639A0"/>
    <w:rsid w:val="00263E45"/>
    <w:rsid w:val="00264044"/>
    <w:rsid w:val="00264128"/>
    <w:rsid w:val="00264283"/>
    <w:rsid w:val="002649CC"/>
    <w:rsid w:val="00264E79"/>
    <w:rsid w:val="00264EC4"/>
    <w:rsid w:val="00264FCC"/>
    <w:rsid w:val="00265765"/>
    <w:rsid w:val="00265871"/>
    <w:rsid w:val="002658EF"/>
    <w:rsid w:val="002659F0"/>
    <w:rsid w:val="00265B42"/>
    <w:rsid w:val="00265B62"/>
    <w:rsid w:val="00265C29"/>
    <w:rsid w:val="00265D3C"/>
    <w:rsid w:val="00265EC7"/>
    <w:rsid w:val="00265F27"/>
    <w:rsid w:val="00265FCE"/>
    <w:rsid w:val="00266059"/>
    <w:rsid w:val="002663AB"/>
    <w:rsid w:val="002663DE"/>
    <w:rsid w:val="002673C5"/>
    <w:rsid w:val="00267462"/>
    <w:rsid w:val="00267B1B"/>
    <w:rsid w:val="00267D70"/>
    <w:rsid w:val="00267DAF"/>
    <w:rsid w:val="00267FB1"/>
    <w:rsid w:val="00270455"/>
    <w:rsid w:val="0027046C"/>
    <w:rsid w:val="002704F7"/>
    <w:rsid w:val="00270777"/>
    <w:rsid w:val="00270AA2"/>
    <w:rsid w:val="002714F4"/>
    <w:rsid w:val="00271905"/>
    <w:rsid w:val="00271A3B"/>
    <w:rsid w:val="00271C14"/>
    <w:rsid w:val="00271CD5"/>
    <w:rsid w:val="00271DEC"/>
    <w:rsid w:val="00271DF1"/>
    <w:rsid w:val="00271F27"/>
    <w:rsid w:val="00271FD3"/>
    <w:rsid w:val="002720A0"/>
    <w:rsid w:val="002723BA"/>
    <w:rsid w:val="002723E0"/>
    <w:rsid w:val="002732CE"/>
    <w:rsid w:val="00273855"/>
    <w:rsid w:val="00273B2C"/>
    <w:rsid w:val="00273DD2"/>
    <w:rsid w:val="00273E03"/>
    <w:rsid w:val="00273EB4"/>
    <w:rsid w:val="00273F69"/>
    <w:rsid w:val="00273F86"/>
    <w:rsid w:val="002741BE"/>
    <w:rsid w:val="00274740"/>
    <w:rsid w:val="00274B04"/>
    <w:rsid w:val="00274FC5"/>
    <w:rsid w:val="002750B5"/>
    <w:rsid w:val="002752D6"/>
    <w:rsid w:val="002753B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72C"/>
    <w:rsid w:val="0027687A"/>
    <w:rsid w:val="002768FA"/>
    <w:rsid w:val="00277064"/>
    <w:rsid w:val="00277125"/>
    <w:rsid w:val="00277387"/>
    <w:rsid w:val="002774E0"/>
    <w:rsid w:val="0027765B"/>
    <w:rsid w:val="002779FB"/>
    <w:rsid w:val="00277A0B"/>
    <w:rsid w:val="00277B6B"/>
    <w:rsid w:val="00277B7E"/>
    <w:rsid w:val="0028009D"/>
    <w:rsid w:val="00280120"/>
    <w:rsid w:val="00280462"/>
    <w:rsid w:val="00280581"/>
    <w:rsid w:val="0028063F"/>
    <w:rsid w:val="002806BD"/>
    <w:rsid w:val="002807A4"/>
    <w:rsid w:val="00280807"/>
    <w:rsid w:val="00280A48"/>
    <w:rsid w:val="00280C5E"/>
    <w:rsid w:val="0028104B"/>
    <w:rsid w:val="00281097"/>
    <w:rsid w:val="002812E0"/>
    <w:rsid w:val="002814AF"/>
    <w:rsid w:val="00281581"/>
    <w:rsid w:val="002819EB"/>
    <w:rsid w:val="00281CAD"/>
    <w:rsid w:val="002821A5"/>
    <w:rsid w:val="0028236E"/>
    <w:rsid w:val="002825E7"/>
    <w:rsid w:val="002826C4"/>
    <w:rsid w:val="0028278E"/>
    <w:rsid w:val="00282831"/>
    <w:rsid w:val="00282CE1"/>
    <w:rsid w:val="00283086"/>
    <w:rsid w:val="002831FA"/>
    <w:rsid w:val="00283345"/>
    <w:rsid w:val="002835BA"/>
    <w:rsid w:val="00283B01"/>
    <w:rsid w:val="00283B03"/>
    <w:rsid w:val="00283BB0"/>
    <w:rsid w:val="00284087"/>
    <w:rsid w:val="00284580"/>
    <w:rsid w:val="00284664"/>
    <w:rsid w:val="00284681"/>
    <w:rsid w:val="002855D9"/>
    <w:rsid w:val="002858EF"/>
    <w:rsid w:val="00285AF1"/>
    <w:rsid w:val="00285ECD"/>
    <w:rsid w:val="002860D5"/>
    <w:rsid w:val="00286159"/>
    <w:rsid w:val="002864C5"/>
    <w:rsid w:val="002865DF"/>
    <w:rsid w:val="00286708"/>
    <w:rsid w:val="00286CB3"/>
    <w:rsid w:val="00287311"/>
    <w:rsid w:val="0028795D"/>
    <w:rsid w:val="00287ABE"/>
    <w:rsid w:val="00287AE0"/>
    <w:rsid w:val="00287CAB"/>
    <w:rsid w:val="00287D6C"/>
    <w:rsid w:val="00287FAB"/>
    <w:rsid w:val="002904DC"/>
    <w:rsid w:val="002904EE"/>
    <w:rsid w:val="002904EF"/>
    <w:rsid w:val="002905F1"/>
    <w:rsid w:val="002905F7"/>
    <w:rsid w:val="002906F5"/>
    <w:rsid w:val="002907FC"/>
    <w:rsid w:val="0029083C"/>
    <w:rsid w:val="002908C0"/>
    <w:rsid w:val="00290BA4"/>
    <w:rsid w:val="00290C70"/>
    <w:rsid w:val="00290D62"/>
    <w:rsid w:val="00291034"/>
    <w:rsid w:val="002910EA"/>
    <w:rsid w:val="00291482"/>
    <w:rsid w:val="002914F6"/>
    <w:rsid w:val="002920FC"/>
    <w:rsid w:val="002924C2"/>
    <w:rsid w:val="002924D6"/>
    <w:rsid w:val="002925A8"/>
    <w:rsid w:val="002925CB"/>
    <w:rsid w:val="0029276F"/>
    <w:rsid w:val="0029282D"/>
    <w:rsid w:val="00292902"/>
    <w:rsid w:val="00292C76"/>
    <w:rsid w:val="00292CA0"/>
    <w:rsid w:val="00292FA1"/>
    <w:rsid w:val="00293227"/>
    <w:rsid w:val="00293381"/>
    <w:rsid w:val="002933DF"/>
    <w:rsid w:val="0029358E"/>
    <w:rsid w:val="002938CA"/>
    <w:rsid w:val="00293E62"/>
    <w:rsid w:val="00293EA4"/>
    <w:rsid w:val="002941ED"/>
    <w:rsid w:val="002942E7"/>
    <w:rsid w:val="0029449F"/>
    <w:rsid w:val="00294518"/>
    <w:rsid w:val="002948B1"/>
    <w:rsid w:val="0029528F"/>
    <w:rsid w:val="00295C7E"/>
    <w:rsid w:val="00295DAC"/>
    <w:rsid w:val="0029602D"/>
    <w:rsid w:val="002962F0"/>
    <w:rsid w:val="00296445"/>
    <w:rsid w:val="00296532"/>
    <w:rsid w:val="002965FD"/>
    <w:rsid w:val="002966AB"/>
    <w:rsid w:val="00296D32"/>
    <w:rsid w:val="00296E70"/>
    <w:rsid w:val="00297009"/>
    <w:rsid w:val="00297196"/>
    <w:rsid w:val="0029731F"/>
    <w:rsid w:val="00297717"/>
    <w:rsid w:val="00297A37"/>
    <w:rsid w:val="002A03BF"/>
    <w:rsid w:val="002A04C0"/>
    <w:rsid w:val="002A0952"/>
    <w:rsid w:val="002A0F3D"/>
    <w:rsid w:val="002A1019"/>
    <w:rsid w:val="002A129F"/>
    <w:rsid w:val="002A1567"/>
    <w:rsid w:val="002A161C"/>
    <w:rsid w:val="002A1E70"/>
    <w:rsid w:val="002A1E8B"/>
    <w:rsid w:val="002A240A"/>
    <w:rsid w:val="002A2505"/>
    <w:rsid w:val="002A2548"/>
    <w:rsid w:val="002A28CB"/>
    <w:rsid w:val="002A2BAC"/>
    <w:rsid w:val="002A2D9D"/>
    <w:rsid w:val="002A32C7"/>
    <w:rsid w:val="002A3304"/>
    <w:rsid w:val="002A3556"/>
    <w:rsid w:val="002A36AC"/>
    <w:rsid w:val="002A3778"/>
    <w:rsid w:val="002A41ED"/>
    <w:rsid w:val="002A42DF"/>
    <w:rsid w:val="002A4861"/>
    <w:rsid w:val="002A493B"/>
    <w:rsid w:val="002A4DB0"/>
    <w:rsid w:val="002A5027"/>
    <w:rsid w:val="002A50E5"/>
    <w:rsid w:val="002A536A"/>
    <w:rsid w:val="002A559D"/>
    <w:rsid w:val="002A55E3"/>
    <w:rsid w:val="002A562C"/>
    <w:rsid w:val="002A5EA5"/>
    <w:rsid w:val="002A6117"/>
    <w:rsid w:val="002A613D"/>
    <w:rsid w:val="002A6429"/>
    <w:rsid w:val="002A6506"/>
    <w:rsid w:val="002A6585"/>
    <w:rsid w:val="002A658D"/>
    <w:rsid w:val="002A6A5A"/>
    <w:rsid w:val="002A6A88"/>
    <w:rsid w:val="002A6CCC"/>
    <w:rsid w:val="002A710F"/>
    <w:rsid w:val="002A7147"/>
    <w:rsid w:val="002A7495"/>
    <w:rsid w:val="002A77C7"/>
    <w:rsid w:val="002A7C81"/>
    <w:rsid w:val="002B011F"/>
    <w:rsid w:val="002B0196"/>
    <w:rsid w:val="002B036F"/>
    <w:rsid w:val="002B04F6"/>
    <w:rsid w:val="002B05EC"/>
    <w:rsid w:val="002B0A11"/>
    <w:rsid w:val="002B0A5D"/>
    <w:rsid w:val="002B10BC"/>
    <w:rsid w:val="002B13B9"/>
    <w:rsid w:val="002B1A50"/>
    <w:rsid w:val="002B1B5B"/>
    <w:rsid w:val="002B1D4B"/>
    <w:rsid w:val="002B1EFD"/>
    <w:rsid w:val="002B2333"/>
    <w:rsid w:val="002B23C4"/>
    <w:rsid w:val="002B24BA"/>
    <w:rsid w:val="002B251F"/>
    <w:rsid w:val="002B2752"/>
    <w:rsid w:val="002B27A1"/>
    <w:rsid w:val="002B27DB"/>
    <w:rsid w:val="002B29FF"/>
    <w:rsid w:val="002B2CA6"/>
    <w:rsid w:val="002B2D28"/>
    <w:rsid w:val="002B3078"/>
    <w:rsid w:val="002B3107"/>
    <w:rsid w:val="002B31DA"/>
    <w:rsid w:val="002B3356"/>
    <w:rsid w:val="002B33EF"/>
    <w:rsid w:val="002B35A5"/>
    <w:rsid w:val="002B35BF"/>
    <w:rsid w:val="002B3A37"/>
    <w:rsid w:val="002B3BF5"/>
    <w:rsid w:val="002B3DD9"/>
    <w:rsid w:val="002B3F9C"/>
    <w:rsid w:val="002B408C"/>
    <w:rsid w:val="002B41E1"/>
    <w:rsid w:val="002B43BA"/>
    <w:rsid w:val="002B4411"/>
    <w:rsid w:val="002B4472"/>
    <w:rsid w:val="002B48B5"/>
    <w:rsid w:val="002B5123"/>
    <w:rsid w:val="002B5568"/>
    <w:rsid w:val="002B58A9"/>
    <w:rsid w:val="002B5AF1"/>
    <w:rsid w:val="002B5D59"/>
    <w:rsid w:val="002B608F"/>
    <w:rsid w:val="002B629A"/>
    <w:rsid w:val="002B654D"/>
    <w:rsid w:val="002B6AAE"/>
    <w:rsid w:val="002B6BCB"/>
    <w:rsid w:val="002B6D08"/>
    <w:rsid w:val="002B6D22"/>
    <w:rsid w:val="002B6D7D"/>
    <w:rsid w:val="002B7146"/>
    <w:rsid w:val="002B72A3"/>
    <w:rsid w:val="002B72A9"/>
    <w:rsid w:val="002B7A60"/>
    <w:rsid w:val="002B7D94"/>
    <w:rsid w:val="002C04AF"/>
    <w:rsid w:val="002C05A7"/>
    <w:rsid w:val="002C2031"/>
    <w:rsid w:val="002C2422"/>
    <w:rsid w:val="002C2748"/>
    <w:rsid w:val="002C284C"/>
    <w:rsid w:val="002C2BA0"/>
    <w:rsid w:val="002C2CEB"/>
    <w:rsid w:val="002C2E67"/>
    <w:rsid w:val="002C31AF"/>
    <w:rsid w:val="002C351B"/>
    <w:rsid w:val="002C3938"/>
    <w:rsid w:val="002C3B9F"/>
    <w:rsid w:val="002C3BFE"/>
    <w:rsid w:val="002C3EB3"/>
    <w:rsid w:val="002C3EE9"/>
    <w:rsid w:val="002C4492"/>
    <w:rsid w:val="002C44D5"/>
    <w:rsid w:val="002C4988"/>
    <w:rsid w:val="002C4C10"/>
    <w:rsid w:val="002C4D7A"/>
    <w:rsid w:val="002C4DEE"/>
    <w:rsid w:val="002C4FEE"/>
    <w:rsid w:val="002C5163"/>
    <w:rsid w:val="002C5181"/>
    <w:rsid w:val="002C51C2"/>
    <w:rsid w:val="002C55E6"/>
    <w:rsid w:val="002C55F5"/>
    <w:rsid w:val="002C5BBD"/>
    <w:rsid w:val="002C5C5B"/>
    <w:rsid w:val="002C5EE0"/>
    <w:rsid w:val="002C61DB"/>
    <w:rsid w:val="002C64A8"/>
    <w:rsid w:val="002C64C1"/>
    <w:rsid w:val="002C6A16"/>
    <w:rsid w:val="002C6DB3"/>
    <w:rsid w:val="002C6F0A"/>
    <w:rsid w:val="002C70DA"/>
    <w:rsid w:val="002C70F4"/>
    <w:rsid w:val="002C771C"/>
    <w:rsid w:val="002C7C3D"/>
    <w:rsid w:val="002C7C8B"/>
    <w:rsid w:val="002C7FD1"/>
    <w:rsid w:val="002D0135"/>
    <w:rsid w:val="002D01CC"/>
    <w:rsid w:val="002D02A8"/>
    <w:rsid w:val="002D1610"/>
    <w:rsid w:val="002D171D"/>
    <w:rsid w:val="002D17B5"/>
    <w:rsid w:val="002D17C3"/>
    <w:rsid w:val="002D1804"/>
    <w:rsid w:val="002D1B8C"/>
    <w:rsid w:val="002D1BE9"/>
    <w:rsid w:val="002D1D51"/>
    <w:rsid w:val="002D1F26"/>
    <w:rsid w:val="002D2003"/>
    <w:rsid w:val="002D20D7"/>
    <w:rsid w:val="002D2334"/>
    <w:rsid w:val="002D23E0"/>
    <w:rsid w:val="002D27F9"/>
    <w:rsid w:val="002D285F"/>
    <w:rsid w:val="002D2BC7"/>
    <w:rsid w:val="002D2CB3"/>
    <w:rsid w:val="002D2EB4"/>
    <w:rsid w:val="002D2FC6"/>
    <w:rsid w:val="002D3072"/>
    <w:rsid w:val="002D3265"/>
    <w:rsid w:val="002D32FA"/>
    <w:rsid w:val="002D37D9"/>
    <w:rsid w:val="002D3B10"/>
    <w:rsid w:val="002D3C90"/>
    <w:rsid w:val="002D3D9B"/>
    <w:rsid w:val="002D44CE"/>
    <w:rsid w:val="002D453F"/>
    <w:rsid w:val="002D4792"/>
    <w:rsid w:val="002D4A06"/>
    <w:rsid w:val="002D4B9B"/>
    <w:rsid w:val="002D4EF1"/>
    <w:rsid w:val="002D4F13"/>
    <w:rsid w:val="002D5298"/>
    <w:rsid w:val="002D5392"/>
    <w:rsid w:val="002D58AF"/>
    <w:rsid w:val="002D5A74"/>
    <w:rsid w:val="002D5B32"/>
    <w:rsid w:val="002D5D17"/>
    <w:rsid w:val="002D5EA1"/>
    <w:rsid w:val="002D68E9"/>
    <w:rsid w:val="002D6909"/>
    <w:rsid w:val="002D69A9"/>
    <w:rsid w:val="002D6AE1"/>
    <w:rsid w:val="002D6D07"/>
    <w:rsid w:val="002D755F"/>
    <w:rsid w:val="002D7611"/>
    <w:rsid w:val="002D7C32"/>
    <w:rsid w:val="002E00A5"/>
    <w:rsid w:val="002E02E4"/>
    <w:rsid w:val="002E05D8"/>
    <w:rsid w:val="002E0630"/>
    <w:rsid w:val="002E0AE7"/>
    <w:rsid w:val="002E0EFA"/>
    <w:rsid w:val="002E0F47"/>
    <w:rsid w:val="002E11F7"/>
    <w:rsid w:val="002E1433"/>
    <w:rsid w:val="002E1489"/>
    <w:rsid w:val="002E1891"/>
    <w:rsid w:val="002E1CB8"/>
    <w:rsid w:val="002E2162"/>
    <w:rsid w:val="002E2174"/>
    <w:rsid w:val="002E21C3"/>
    <w:rsid w:val="002E25C1"/>
    <w:rsid w:val="002E2682"/>
    <w:rsid w:val="002E26A8"/>
    <w:rsid w:val="002E297C"/>
    <w:rsid w:val="002E299B"/>
    <w:rsid w:val="002E2A9E"/>
    <w:rsid w:val="002E2C96"/>
    <w:rsid w:val="002E2DDA"/>
    <w:rsid w:val="002E326C"/>
    <w:rsid w:val="002E33A1"/>
    <w:rsid w:val="002E3570"/>
    <w:rsid w:val="002E3635"/>
    <w:rsid w:val="002E37C0"/>
    <w:rsid w:val="002E392D"/>
    <w:rsid w:val="002E3CEF"/>
    <w:rsid w:val="002E3D97"/>
    <w:rsid w:val="002E3EA0"/>
    <w:rsid w:val="002E4001"/>
    <w:rsid w:val="002E400F"/>
    <w:rsid w:val="002E4185"/>
    <w:rsid w:val="002E43CC"/>
    <w:rsid w:val="002E449D"/>
    <w:rsid w:val="002E450A"/>
    <w:rsid w:val="002E4705"/>
    <w:rsid w:val="002E4BC6"/>
    <w:rsid w:val="002E4BFA"/>
    <w:rsid w:val="002E4F4A"/>
    <w:rsid w:val="002E520D"/>
    <w:rsid w:val="002E5502"/>
    <w:rsid w:val="002E556D"/>
    <w:rsid w:val="002E5999"/>
    <w:rsid w:val="002E5B07"/>
    <w:rsid w:val="002E5E80"/>
    <w:rsid w:val="002E5F8C"/>
    <w:rsid w:val="002E6614"/>
    <w:rsid w:val="002E675A"/>
    <w:rsid w:val="002E6859"/>
    <w:rsid w:val="002E68A3"/>
    <w:rsid w:val="002E68E6"/>
    <w:rsid w:val="002E6902"/>
    <w:rsid w:val="002E6AF0"/>
    <w:rsid w:val="002E6C38"/>
    <w:rsid w:val="002E6CAE"/>
    <w:rsid w:val="002E6CE2"/>
    <w:rsid w:val="002E6D40"/>
    <w:rsid w:val="002E7247"/>
    <w:rsid w:val="002E73A9"/>
    <w:rsid w:val="002E7A37"/>
    <w:rsid w:val="002E7A83"/>
    <w:rsid w:val="002E7B3F"/>
    <w:rsid w:val="002E7FF6"/>
    <w:rsid w:val="002F00D4"/>
    <w:rsid w:val="002F0218"/>
    <w:rsid w:val="002F02D7"/>
    <w:rsid w:val="002F030B"/>
    <w:rsid w:val="002F0999"/>
    <w:rsid w:val="002F0B4E"/>
    <w:rsid w:val="002F0B81"/>
    <w:rsid w:val="002F1027"/>
    <w:rsid w:val="002F11C5"/>
    <w:rsid w:val="002F192C"/>
    <w:rsid w:val="002F1B1D"/>
    <w:rsid w:val="002F2027"/>
    <w:rsid w:val="002F2033"/>
    <w:rsid w:val="002F2209"/>
    <w:rsid w:val="002F23F5"/>
    <w:rsid w:val="002F2532"/>
    <w:rsid w:val="002F276B"/>
    <w:rsid w:val="002F2907"/>
    <w:rsid w:val="002F29E7"/>
    <w:rsid w:val="002F34FD"/>
    <w:rsid w:val="002F3698"/>
    <w:rsid w:val="002F3703"/>
    <w:rsid w:val="002F3AF5"/>
    <w:rsid w:val="002F3B04"/>
    <w:rsid w:val="002F3C25"/>
    <w:rsid w:val="002F3C6C"/>
    <w:rsid w:val="002F3D10"/>
    <w:rsid w:val="002F3E0A"/>
    <w:rsid w:val="002F4344"/>
    <w:rsid w:val="002F4575"/>
    <w:rsid w:val="002F462C"/>
    <w:rsid w:val="002F4A08"/>
    <w:rsid w:val="002F4A5E"/>
    <w:rsid w:val="002F4C72"/>
    <w:rsid w:val="002F54C2"/>
    <w:rsid w:val="002F5D29"/>
    <w:rsid w:val="002F5DC4"/>
    <w:rsid w:val="002F5F39"/>
    <w:rsid w:val="002F6075"/>
    <w:rsid w:val="002F6B43"/>
    <w:rsid w:val="002F6DCA"/>
    <w:rsid w:val="002F6ECF"/>
    <w:rsid w:val="002F7101"/>
    <w:rsid w:val="002F7191"/>
    <w:rsid w:val="002F748E"/>
    <w:rsid w:val="002F7666"/>
    <w:rsid w:val="002F7E32"/>
    <w:rsid w:val="002F7F20"/>
    <w:rsid w:val="0030001E"/>
    <w:rsid w:val="00300129"/>
    <w:rsid w:val="00300228"/>
    <w:rsid w:val="0030059F"/>
    <w:rsid w:val="003009AB"/>
    <w:rsid w:val="003009CD"/>
    <w:rsid w:val="00300BAA"/>
    <w:rsid w:val="00301082"/>
    <w:rsid w:val="0030115D"/>
    <w:rsid w:val="00301215"/>
    <w:rsid w:val="00301630"/>
    <w:rsid w:val="003018C8"/>
    <w:rsid w:val="003019DB"/>
    <w:rsid w:val="00301A5E"/>
    <w:rsid w:val="00301CC6"/>
    <w:rsid w:val="00301EB1"/>
    <w:rsid w:val="003020DB"/>
    <w:rsid w:val="003021AC"/>
    <w:rsid w:val="00302323"/>
    <w:rsid w:val="0030237E"/>
    <w:rsid w:val="00302411"/>
    <w:rsid w:val="00302738"/>
    <w:rsid w:val="00302F4B"/>
    <w:rsid w:val="00303067"/>
    <w:rsid w:val="00303243"/>
    <w:rsid w:val="0030341D"/>
    <w:rsid w:val="0030365C"/>
    <w:rsid w:val="0030393F"/>
    <w:rsid w:val="00303B8E"/>
    <w:rsid w:val="00303E65"/>
    <w:rsid w:val="00303E97"/>
    <w:rsid w:val="003041D9"/>
    <w:rsid w:val="00304582"/>
    <w:rsid w:val="0030478A"/>
    <w:rsid w:val="003048C3"/>
    <w:rsid w:val="00304AD6"/>
    <w:rsid w:val="00304E36"/>
    <w:rsid w:val="00304EAD"/>
    <w:rsid w:val="00304EF3"/>
    <w:rsid w:val="0030567F"/>
    <w:rsid w:val="0030595D"/>
    <w:rsid w:val="0030596C"/>
    <w:rsid w:val="00305BE7"/>
    <w:rsid w:val="0030605F"/>
    <w:rsid w:val="00306246"/>
    <w:rsid w:val="00306267"/>
    <w:rsid w:val="003062C1"/>
    <w:rsid w:val="0030630A"/>
    <w:rsid w:val="003066E0"/>
    <w:rsid w:val="003067CA"/>
    <w:rsid w:val="003067D6"/>
    <w:rsid w:val="003068CC"/>
    <w:rsid w:val="003069E6"/>
    <w:rsid w:val="00306B9D"/>
    <w:rsid w:val="00306DD1"/>
    <w:rsid w:val="00306E15"/>
    <w:rsid w:val="003070A0"/>
    <w:rsid w:val="00307175"/>
    <w:rsid w:val="00307261"/>
    <w:rsid w:val="0030731E"/>
    <w:rsid w:val="00307407"/>
    <w:rsid w:val="003074B8"/>
    <w:rsid w:val="0030756E"/>
    <w:rsid w:val="00307873"/>
    <w:rsid w:val="0030789F"/>
    <w:rsid w:val="0030793F"/>
    <w:rsid w:val="00307B8D"/>
    <w:rsid w:val="00307BD7"/>
    <w:rsid w:val="00307D66"/>
    <w:rsid w:val="00310296"/>
    <w:rsid w:val="003102E4"/>
    <w:rsid w:val="003105A9"/>
    <w:rsid w:val="0031083D"/>
    <w:rsid w:val="003109EF"/>
    <w:rsid w:val="00310C3F"/>
    <w:rsid w:val="00310C5B"/>
    <w:rsid w:val="00311026"/>
    <w:rsid w:val="00311335"/>
    <w:rsid w:val="0031141B"/>
    <w:rsid w:val="00311432"/>
    <w:rsid w:val="003118FC"/>
    <w:rsid w:val="00311974"/>
    <w:rsid w:val="00312413"/>
    <w:rsid w:val="00312482"/>
    <w:rsid w:val="00312654"/>
    <w:rsid w:val="00312868"/>
    <w:rsid w:val="003128E3"/>
    <w:rsid w:val="003129E8"/>
    <w:rsid w:val="00312AFD"/>
    <w:rsid w:val="00312D02"/>
    <w:rsid w:val="00312F2D"/>
    <w:rsid w:val="00313134"/>
    <w:rsid w:val="0031368E"/>
    <w:rsid w:val="00313888"/>
    <w:rsid w:val="003138C8"/>
    <w:rsid w:val="003138D3"/>
    <w:rsid w:val="00313C6C"/>
    <w:rsid w:val="00313FD0"/>
    <w:rsid w:val="00314116"/>
    <w:rsid w:val="00314437"/>
    <w:rsid w:val="0031455E"/>
    <w:rsid w:val="0031459B"/>
    <w:rsid w:val="00314A16"/>
    <w:rsid w:val="00314A3F"/>
    <w:rsid w:val="003151C2"/>
    <w:rsid w:val="0031521A"/>
    <w:rsid w:val="003152E7"/>
    <w:rsid w:val="00315419"/>
    <w:rsid w:val="0031542C"/>
    <w:rsid w:val="00315509"/>
    <w:rsid w:val="0031585A"/>
    <w:rsid w:val="00315922"/>
    <w:rsid w:val="00315EB4"/>
    <w:rsid w:val="00316262"/>
    <w:rsid w:val="00316780"/>
    <w:rsid w:val="003168F1"/>
    <w:rsid w:val="00316925"/>
    <w:rsid w:val="00316A72"/>
    <w:rsid w:val="00316BA3"/>
    <w:rsid w:val="00316CE3"/>
    <w:rsid w:val="00316E55"/>
    <w:rsid w:val="003170A4"/>
    <w:rsid w:val="003170C3"/>
    <w:rsid w:val="003173ED"/>
    <w:rsid w:val="0031768E"/>
    <w:rsid w:val="00317C27"/>
    <w:rsid w:val="00317E19"/>
    <w:rsid w:val="003200EE"/>
    <w:rsid w:val="003205BD"/>
    <w:rsid w:val="003205BF"/>
    <w:rsid w:val="0032065D"/>
    <w:rsid w:val="00320B7D"/>
    <w:rsid w:val="00320D7E"/>
    <w:rsid w:val="00320F8D"/>
    <w:rsid w:val="00320FA8"/>
    <w:rsid w:val="00321106"/>
    <w:rsid w:val="003214F0"/>
    <w:rsid w:val="003215BF"/>
    <w:rsid w:val="003218C3"/>
    <w:rsid w:val="00321934"/>
    <w:rsid w:val="00321938"/>
    <w:rsid w:val="00321995"/>
    <w:rsid w:val="00321A90"/>
    <w:rsid w:val="00321B17"/>
    <w:rsid w:val="00321BCE"/>
    <w:rsid w:val="00321DBC"/>
    <w:rsid w:val="00321F0C"/>
    <w:rsid w:val="00321FC8"/>
    <w:rsid w:val="00322040"/>
    <w:rsid w:val="0032220C"/>
    <w:rsid w:val="003228B3"/>
    <w:rsid w:val="00322B7A"/>
    <w:rsid w:val="00322D32"/>
    <w:rsid w:val="00323012"/>
    <w:rsid w:val="00323302"/>
    <w:rsid w:val="00323435"/>
    <w:rsid w:val="003235E5"/>
    <w:rsid w:val="00323CD4"/>
    <w:rsid w:val="00323E6A"/>
    <w:rsid w:val="00323EE8"/>
    <w:rsid w:val="00323FE9"/>
    <w:rsid w:val="003243B6"/>
    <w:rsid w:val="003245B6"/>
    <w:rsid w:val="003247D9"/>
    <w:rsid w:val="00324913"/>
    <w:rsid w:val="0032498D"/>
    <w:rsid w:val="003249AE"/>
    <w:rsid w:val="003249EA"/>
    <w:rsid w:val="00325171"/>
    <w:rsid w:val="00325351"/>
    <w:rsid w:val="00325601"/>
    <w:rsid w:val="00325C97"/>
    <w:rsid w:val="003261B9"/>
    <w:rsid w:val="00326304"/>
    <w:rsid w:val="0032636A"/>
    <w:rsid w:val="00326836"/>
    <w:rsid w:val="00326C0D"/>
    <w:rsid w:val="00326F36"/>
    <w:rsid w:val="003276B1"/>
    <w:rsid w:val="003279E0"/>
    <w:rsid w:val="00327F50"/>
    <w:rsid w:val="003300C4"/>
    <w:rsid w:val="0033040E"/>
    <w:rsid w:val="00330427"/>
    <w:rsid w:val="00330AAE"/>
    <w:rsid w:val="00330B25"/>
    <w:rsid w:val="00330C19"/>
    <w:rsid w:val="00330D48"/>
    <w:rsid w:val="00330D56"/>
    <w:rsid w:val="00330EEF"/>
    <w:rsid w:val="003311F9"/>
    <w:rsid w:val="00331213"/>
    <w:rsid w:val="003316E3"/>
    <w:rsid w:val="003317EA"/>
    <w:rsid w:val="0033184F"/>
    <w:rsid w:val="003318AF"/>
    <w:rsid w:val="00331AA0"/>
    <w:rsid w:val="00331AE5"/>
    <w:rsid w:val="00331B92"/>
    <w:rsid w:val="00331D3E"/>
    <w:rsid w:val="00331F0E"/>
    <w:rsid w:val="00331F66"/>
    <w:rsid w:val="003324D0"/>
    <w:rsid w:val="00332500"/>
    <w:rsid w:val="003328E2"/>
    <w:rsid w:val="00332B2B"/>
    <w:rsid w:val="0033338E"/>
    <w:rsid w:val="003336E9"/>
    <w:rsid w:val="00333762"/>
    <w:rsid w:val="00333996"/>
    <w:rsid w:val="00333BBB"/>
    <w:rsid w:val="00333CF5"/>
    <w:rsid w:val="00333D08"/>
    <w:rsid w:val="00333F73"/>
    <w:rsid w:val="00334D06"/>
    <w:rsid w:val="00334D16"/>
    <w:rsid w:val="00334D2A"/>
    <w:rsid w:val="00334D99"/>
    <w:rsid w:val="00334F86"/>
    <w:rsid w:val="00335523"/>
    <w:rsid w:val="00335846"/>
    <w:rsid w:val="00335A11"/>
    <w:rsid w:val="00335B4B"/>
    <w:rsid w:val="00335C6E"/>
    <w:rsid w:val="003366FB"/>
    <w:rsid w:val="00336DDE"/>
    <w:rsid w:val="0033733C"/>
    <w:rsid w:val="00337519"/>
    <w:rsid w:val="0033759A"/>
    <w:rsid w:val="00337CF4"/>
    <w:rsid w:val="00337D71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9B9"/>
    <w:rsid w:val="00341A05"/>
    <w:rsid w:val="00341C62"/>
    <w:rsid w:val="0034272A"/>
    <w:rsid w:val="003427D4"/>
    <w:rsid w:val="0034298C"/>
    <w:rsid w:val="0034299D"/>
    <w:rsid w:val="00342EC7"/>
    <w:rsid w:val="00342F34"/>
    <w:rsid w:val="00342F4E"/>
    <w:rsid w:val="0034318E"/>
    <w:rsid w:val="0034369A"/>
    <w:rsid w:val="00343742"/>
    <w:rsid w:val="00343876"/>
    <w:rsid w:val="00343A9D"/>
    <w:rsid w:val="00343E75"/>
    <w:rsid w:val="003440EB"/>
    <w:rsid w:val="003440F2"/>
    <w:rsid w:val="003441DE"/>
    <w:rsid w:val="003445D6"/>
    <w:rsid w:val="00344873"/>
    <w:rsid w:val="0034493D"/>
    <w:rsid w:val="00344E41"/>
    <w:rsid w:val="00344EB9"/>
    <w:rsid w:val="00344EDF"/>
    <w:rsid w:val="00345220"/>
    <w:rsid w:val="0034574C"/>
    <w:rsid w:val="00345973"/>
    <w:rsid w:val="00345E56"/>
    <w:rsid w:val="00345E67"/>
    <w:rsid w:val="0034665C"/>
    <w:rsid w:val="00346C66"/>
    <w:rsid w:val="00346E38"/>
    <w:rsid w:val="0034732C"/>
    <w:rsid w:val="00347B40"/>
    <w:rsid w:val="00347B51"/>
    <w:rsid w:val="0035034A"/>
    <w:rsid w:val="0035039A"/>
    <w:rsid w:val="00350522"/>
    <w:rsid w:val="003506AD"/>
    <w:rsid w:val="00350797"/>
    <w:rsid w:val="00350958"/>
    <w:rsid w:val="00350BFB"/>
    <w:rsid w:val="00350F11"/>
    <w:rsid w:val="003510C6"/>
    <w:rsid w:val="0035126C"/>
    <w:rsid w:val="0035127E"/>
    <w:rsid w:val="00351666"/>
    <w:rsid w:val="00351A87"/>
    <w:rsid w:val="00351BD4"/>
    <w:rsid w:val="00351FCD"/>
    <w:rsid w:val="00352778"/>
    <w:rsid w:val="0035289B"/>
    <w:rsid w:val="003529D6"/>
    <w:rsid w:val="00352D78"/>
    <w:rsid w:val="003530F2"/>
    <w:rsid w:val="00353285"/>
    <w:rsid w:val="003532F0"/>
    <w:rsid w:val="0035330B"/>
    <w:rsid w:val="003534B1"/>
    <w:rsid w:val="003535F7"/>
    <w:rsid w:val="003537EE"/>
    <w:rsid w:val="00353950"/>
    <w:rsid w:val="003540CE"/>
    <w:rsid w:val="0035428F"/>
    <w:rsid w:val="0035475C"/>
    <w:rsid w:val="00355156"/>
    <w:rsid w:val="00355524"/>
    <w:rsid w:val="003556FB"/>
    <w:rsid w:val="00355EC7"/>
    <w:rsid w:val="003560B6"/>
    <w:rsid w:val="00356188"/>
    <w:rsid w:val="00356322"/>
    <w:rsid w:val="003565CD"/>
    <w:rsid w:val="003566D6"/>
    <w:rsid w:val="00356708"/>
    <w:rsid w:val="0035672E"/>
    <w:rsid w:val="0035711B"/>
    <w:rsid w:val="003571F5"/>
    <w:rsid w:val="003572DB"/>
    <w:rsid w:val="0035765A"/>
    <w:rsid w:val="00357763"/>
    <w:rsid w:val="003577C0"/>
    <w:rsid w:val="003577D4"/>
    <w:rsid w:val="00357DE5"/>
    <w:rsid w:val="00357E6C"/>
    <w:rsid w:val="00357E75"/>
    <w:rsid w:val="00357ED5"/>
    <w:rsid w:val="00357F84"/>
    <w:rsid w:val="0036038E"/>
    <w:rsid w:val="003603A5"/>
    <w:rsid w:val="0036128C"/>
    <w:rsid w:val="00361439"/>
    <w:rsid w:val="00361658"/>
    <w:rsid w:val="00361715"/>
    <w:rsid w:val="00361778"/>
    <w:rsid w:val="00361917"/>
    <w:rsid w:val="00361AE2"/>
    <w:rsid w:val="00361C42"/>
    <w:rsid w:val="003620F0"/>
    <w:rsid w:val="00362154"/>
    <w:rsid w:val="00362268"/>
    <w:rsid w:val="00362842"/>
    <w:rsid w:val="00362C01"/>
    <w:rsid w:val="00362CDB"/>
    <w:rsid w:val="0036300B"/>
    <w:rsid w:val="003631CE"/>
    <w:rsid w:val="003636E4"/>
    <w:rsid w:val="0036378F"/>
    <w:rsid w:val="00363B35"/>
    <w:rsid w:val="00363CD2"/>
    <w:rsid w:val="00363E93"/>
    <w:rsid w:val="00363FA2"/>
    <w:rsid w:val="0036421F"/>
    <w:rsid w:val="003645EF"/>
    <w:rsid w:val="003647CD"/>
    <w:rsid w:val="00364843"/>
    <w:rsid w:val="00364870"/>
    <w:rsid w:val="00364D3D"/>
    <w:rsid w:val="00364FFF"/>
    <w:rsid w:val="00365045"/>
    <w:rsid w:val="003656CA"/>
    <w:rsid w:val="003657B8"/>
    <w:rsid w:val="00365AB9"/>
    <w:rsid w:val="00365BB7"/>
    <w:rsid w:val="00365CE0"/>
    <w:rsid w:val="00365E58"/>
    <w:rsid w:val="00365E85"/>
    <w:rsid w:val="00366040"/>
    <w:rsid w:val="0036604E"/>
    <w:rsid w:val="003662A5"/>
    <w:rsid w:val="003663FA"/>
    <w:rsid w:val="003669C7"/>
    <w:rsid w:val="00366E59"/>
    <w:rsid w:val="00367315"/>
    <w:rsid w:val="00367600"/>
    <w:rsid w:val="003676AD"/>
    <w:rsid w:val="00367974"/>
    <w:rsid w:val="00367EA3"/>
    <w:rsid w:val="0037017E"/>
    <w:rsid w:val="003702BA"/>
    <w:rsid w:val="0037038D"/>
    <w:rsid w:val="00370723"/>
    <w:rsid w:val="003708A3"/>
    <w:rsid w:val="00370A6B"/>
    <w:rsid w:val="003711D3"/>
    <w:rsid w:val="00371F78"/>
    <w:rsid w:val="00372067"/>
    <w:rsid w:val="003721BB"/>
    <w:rsid w:val="0037231B"/>
    <w:rsid w:val="0037287D"/>
    <w:rsid w:val="00372952"/>
    <w:rsid w:val="0037297D"/>
    <w:rsid w:val="00372BAC"/>
    <w:rsid w:val="00372D79"/>
    <w:rsid w:val="0037311E"/>
    <w:rsid w:val="00373ABD"/>
    <w:rsid w:val="00373DD4"/>
    <w:rsid w:val="00373F11"/>
    <w:rsid w:val="0037441E"/>
    <w:rsid w:val="003745F0"/>
    <w:rsid w:val="0037465A"/>
    <w:rsid w:val="00374707"/>
    <w:rsid w:val="003747D0"/>
    <w:rsid w:val="003748DE"/>
    <w:rsid w:val="00374BFA"/>
    <w:rsid w:val="00374C0A"/>
    <w:rsid w:val="00374DB7"/>
    <w:rsid w:val="00374EC7"/>
    <w:rsid w:val="00375015"/>
    <w:rsid w:val="0037533E"/>
    <w:rsid w:val="003754B4"/>
    <w:rsid w:val="003756F9"/>
    <w:rsid w:val="00375A84"/>
    <w:rsid w:val="00375D0E"/>
    <w:rsid w:val="00376067"/>
    <w:rsid w:val="003763B2"/>
    <w:rsid w:val="00376679"/>
    <w:rsid w:val="00376877"/>
    <w:rsid w:val="003768D2"/>
    <w:rsid w:val="003769E7"/>
    <w:rsid w:val="00376CCD"/>
    <w:rsid w:val="00376D4D"/>
    <w:rsid w:val="00377207"/>
    <w:rsid w:val="0037740B"/>
    <w:rsid w:val="00377510"/>
    <w:rsid w:val="00377794"/>
    <w:rsid w:val="00377A94"/>
    <w:rsid w:val="00377E04"/>
    <w:rsid w:val="00377E75"/>
    <w:rsid w:val="00377EEE"/>
    <w:rsid w:val="00377FD1"/>
    <w:rsid w:val="00380110"/>
    <w:rsid w:val="0038029F"/>
    <w:rsid w:val="003803DD"/>
    <w:rsid w:val="003806A8"/>
    <w:rsid w:val="00380B46"/>
    <w:rsid w:val="00380C1C"/>
    <w:rsid w:val="00380E63"/>
    <w:rsid w:val="00380EC6"/>
    <w:rsid w:val="0038124D"/>
    <w:rsid w:val="00381385"/>
    <w:rsid w:val="003814D7"/>
    <w:rsid w:val="003816E3"/>
    <w:rsid w:val="00381988"/>
    <w:rsid w:val="00381F12"/>
    <w:rsid w:val="003820A1"/>
    <w:rsid w:val="0038215B"/>
    <w:rsid w:val="003822F7"/>
    <w:rsid w:val="00382700"/>
    <w:rsid w:val="003827F9"/>
    <w:rsid w:val="00382E54"/>
    <w:rsid w:val="00382EB4"/>
    <w:rsid w:val="00382EC1"/>
    <w:rsid w:val="00383068"/>
    <w:rsid w:val="003831CE"/>
    <w:rsid w:val="0038364A"/>
    <w:rsid w:val="0038381D"/>
    <w:rsid w:val="00383A77"/>
    <w:rsid w:val="00383BA2"/>
    <w:rsid w:val="00383CEC"/>
    <w:rsid w:val="00383D5D"/>
    <w:rsid w:val="00383FB7"/>
    <w:rsid w:val="00384775"/>
    <w:rsid w:val="00384E4C"/>
    <w:rsid w:val="00384E8C"/>
    <w:rsid w:val="00384EE1"/>
    <w:rsid w:val="00385B49"/>
    <w:rsid w:val="00385BD9"/>
    <w:rsid w:val="00385FF9"/>
    <w:rsid w:val="0038609B"/>
    <w:rsid w:val="003862AA"/>
    <w:rsid w:val="003864E6"/>
    <w:rsid w:val="00386865"/>
    <w:rsid w:val="00386975"/>
    <w:rsid w:val="00386AC6"/>
    <w:rsid w:val="00386C4D"/>
    <w:rsid w:val="0038759E"/>
    <w:rsid w:val="003876B9"/>
    <w:rsid w:val="00387710"/>
    <w:rsid w:val="003877DF"/>
    <w:rsid w:val="00387830"/>
    <w:rsid w:val="00387856"/>
    <w:rsid w:val="0038791E"/>
    <w:rsid w:val="003879F2"/>
    <w:rsid w:val="00387B1B"/>
    <w:rsid w:val="00387CC6"/>
    <w:rsid w:val="00387ED1"/>
    <w:rsid w:val="00390381"/>
    <w:rsid w:val="003904F8"/>
    <w:rsid w:val="0039086C"/>
    <w:rsid w:val="00391098"/>
    <w:rsid w:val="00391303"/>
    <w:rsid w:val="003916AF"/>
    <w:rsid w:val="0039192B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E22"/>
    <w:rsid w:val="003940BF"/>
    <w:rsid w:val="0039411B"/>
    <w:rsid w:val="0039427C"/>
    <w:rsid w:val="003944B8"/>
    <w:rsid w:val="00394703"/>
    <w:rsid w:val="00394D10"/>
    <w:rsid w:val="00394DF7"/>
    <w:rsid w:val="00395250"/>
    <w:rsid w:val="003953A8"/>
    <w:rsid w:val="0039542C"/>
    <w:rsid w:val="00395431"/>
    <w:rsid w:val="003954C7"/>
    <w:rsid w:val="003955AD"/>
    <w:rsid w:val="00395733"/>
    <w:rsid w:val="003957D3"/>
    <w:rsid w:val="003958EE"/>
    <w:rsid w:val="00395B89"/>
    <w:rsid w:val="00395BC7"/>
    <w:rsid w:val="00396341"/>
    <w:rsid w:val="00396CB4"/>
    <w:rsid w:val="00396D2E"/>
    <w:rsid w:val="00396EBD"/>
    <w:rsid w:val="00397291"/>
    <w:rsid w:val="00397473"/>
    <w:rsid w:val="00397484"/>
    <w:rsid w:val="003976CC"/>
    <w:rsid w:val="00397AF7"/>
    <w:rsid w:val="003A0090"/>
    <w:rsid w:val="003A0132"/>
    <w:rsid w:val="003A08F5"/>
    <w:rsid w:val="003A09A1"/>
    <w:rsid w:val="003A0B72"/>
    <w:rsid w:val="003A0F18"/>
    <w:rsid w:val="003A125D"/>
    <w:rsid w:val="003A1B1A"/>
    <w:rsid w:val="003A1E80"/>
    <w:rsid w:val="003A245C"/>
    <w:rsid w:val="003A2C25"/>
    <w:rsid w:val="003A2C66"/>
    <w:rsid w:val="003A2CF7"/>
    <w:rsid w:val="003A2D4E"/>
    <w:rsid w:val="003A3058"/>
    <w:rsid w:val="003A319B"/>
    <w:rsid w:val="003A324B"/>
    <w:rsid w:val="003A3260"/>
    <w:rsid w:val="003A3404"/>
    <w:rsid w:val="003A347A"/>
    <w:rsid w:val="003A3A77"/>
    <w:rsid w:val="003A3CB7"/>
    <w:rsid w:val="003A3EA2"/>
    <w:rsid w:val="003A3FD2"/>
    <w:rsid w:val="003A4044"/>
    <w:rsid w:val="003A440C"/>
    <w:rsid w:val="003A4584"/>
    <w:rsid w:val="003A4588"/>
    <w:rsid w:val="003A47A0"/>
    <w:rsid w:val="003A4A49"/>
    <w:rsid w:val="003A51FC"/>
    <w:rsid w:val="003A560B"/>
    <w:rsid w:val="003A5F19"/>
    <w:rsid w:val="003A6079"/>
    <w:rsid w:val="003A61A3"/>
    <w:rsid w:val="003A64D6"/>
    <w:rsid w:val="003A652F"/>
    <w:rsid w:val="003A6663"/>
    <w:rsid w:val="003A69CE"/>
    <w:rsid w:val="003A6CD2"/>
    <w:rsid w:val="003A6D5E"/>
    <w:rsid w:val="003A6E67"/>
    <w:rsid w:val="003A7145"/>
    <w:rsid w:val="003A71A6"/>
    <w:rsid w:val="003A720E"/>
    <w:rsid w:val="003A74AE"/>
    <w:rsid w:val="003A763A"/>
    <w:rsid w:val="003A7912"/>
    <w:rsid w:val="003A7AAE"/>
    <w:rsid w:val="003A7C98"/>
    <w:rsid w:val="003A7DCF"/>
    <w:rsid w:val="003A7FA9"/>
    <w:rsid w:val="003B0158"/>
    <w:rsid w:val="003B01BF"/>
    <w:rsid w:val="003B04AA"/>
    <w:rsid w:val="003B0612"/>
    <w:rsid w:val="003B0A9F"/>
    <w:rsid w:val="003B0EC2"/>
    <w:rsid w:val="003B0EC3"/>
    <w:rsid w:val="003B0FF9"/>
    <w:rsid w:val="003B142F"/>
    <w:rsid w:val="003B166B"/>
    <w:rsid w:val="003B1ABB"/>
    <w:rsid w:val="003B1D9D"/>
    <w:rsid w:val="003B1EBD"/>
    <w:rsid w:val="003B2301"/>
    <w:rsid w:val="003B23ED"/>
    <w:rsid w:val="003B27C4"/>
    <w:rsid w:val="003B2844"/>
    <w:rsid w:val="003B28AD"/>
    <w:rsid w:val="003B28FD"/>
    <w:rsid w:val="003B2905"/>
    <w:rsid w:val="003B2907"/>
    <w:rsid w:val="003B2A57"/>
    <w:rsid w:val="003B2AF3"/>
    <w:rsid w:val="003B31A4"/>
    <w:rsid w:val="003B35C4"/>
    <w:rsid w:val="003B3B48"/>
    <w:rsid w:val="003B4252"/>
    <w:rsid w:val="003B49BA"/>
    <w:rsid w:val="003B4F77"/>
    <w:rsid w:val="003B4F78"/>
    <w:rsid w:val="003B51B3"/>
    <w:rsid w:val="003B51F1"/>
    <w:rsid w:val="003B5251"/>
    <w:rsid w:val="003B5254"/>
    <w:rsid w:val="003B5459"/>
    <w:rsid w:val="003B5BD7"/>
    <w:rsid w:val="003B5C4F"/>
    <w:rsid w:val="003B5C8F"/>
    <w:rsid w:val="003B5E44"/>
    <w:rsid w:val="003B5F28"/>
    <w:rsid w:val="003B5F7D"/>
    <w:rsid w:val="003B60B0"/>
    <w:rsid w:val="003B667D"/>
    <w:rsid w:val="003B6775"/>
    <w:rsid w:val="003B68C6"/>
    <w:rsid w:val="003B6D6D"/>
    <w:rsid w:val="003B6EC2"/>
    <w:rsid w:val="003B702C"/>
    <w:rsid w:val="003B72FD"/>
    <w:rsid w:val="003B7350"/>
    <w:rsid w:val="003B751D"/>
    <w:rsid w:val="003B7736"/>
    <w:rsid w:val="003B77B7"/>
    <w:rsid w:val="003B7C01"/>
    <w:rsid w:val="003B7E84"/>
    <w:rsid w:val="003C0610"/>
    <w:rsid w:val="003C073A"/>
    <w:rsid w:val="003C07E9"/>
    <w:rsid w:val="003C0AB2"/>
    <w:rsid w:val="003C0B6E"/>
    <w:rsid w:val="003C0CE6"/>
    <w:rsid w:val="003C1335"/>
    <w:rsid w:val="003C13A2"/>
    <w:rsid w:val="003C1896"/>
    <w:rsid w:val="003C19CD"/>
    <w:rsid w:val="003C1C0F"/>
    <w:rsid w:val="003C208A"/>
    <w:rsid w:val="003C21FA"/>
    <w:rsid w:val="003C250C"/>
    <w:rsid w:val="003C29A8"/>
    <w:rsid w:val="003C2B79"/>
    <w:rsid w:val="003C2BC4"/>
    <w:rsid w:val="003C319B"/>
    <w:rsid w:val="003C31D2"/>
    <w:rsid w:val="003C3463"/>
    <w:rsid w:val="003C384B"/>
    <w:rsid w:val="003C38AA"/>
    <w:rsid w:val="003C3AFA"/>
    <w:rsid w:val="003C3D5B"/>
    <w:rsid w:val="003C3D85"/>
    <w:rsid w:val="003C463A"/>
    <w:rsid w:val="003C4E25"/>
    <w:rsid w:val="003C515B"/>
    <w:rsid w:val="003C5207"/>
    <w:rsid w:val="003C5286"/>
    <w:rsid w:val="003C5419"/>
    <w:rsid w:val="003C547B"/>
    <w:rsid w:val="003C559C"/>
    <w:rsid w:val="003C5CB8"/>
    <w:rsid w:val="003C5F0B"/>
    <w:rsid w:val="003C5F2F"/>
    <w:rsid w:val="003C608B"/>
    <w:rsid w:val="003C6279"/>
    <w:rsid w:val="003C62DF"/>
    <w:rsid w:val="003C644A"/>
    <w:rsid w:val="003C6723"/>
    <w:rsid w:val="003C6AF0"/>
    <w:rsid w:val="003C7017"/>
    <w:rsid w:val="003C7019"/>
    <w:rsid w:val="003C7565"/>
    <w:rsid w:val="003C7744"/>
    <w:rsid w:val="003C778E"/>
    <w:rsid w:val="003C77D1"/>
    <w:rsid w:val="003C78D8"/>
    <w:rsid w:val="003C79BC"/>
    <w:rsid w:val="003C7AB7"/>
    <w:rsid w:val="003C7D8E"/>
    <w:rsid w:val="003D02A1"/>
    <w:rsid w:val="003D0317"/>
    <w:rsid w:val="003D0540"/>
    <w:rsid w:val="003D0596"/>
    <w:rsid w:val="003D06D0"/>
    <w:rsid w:val="003D086F"/>
    <w:rsid w:val="003D0877"/>
    <w:rsid w:val="003D08EB"/>
    <w:rsid w:val="003D0EAE"/>
    <w:rsid w:val="003D1159"/>
    <w:rsid w:val="003D1189"/>
    <w:rsid w:val="003D122D"/>
    <w:rsid w:val="003D13AE"/>
    <w:rsid w:val="003D1464"/>
    <w:rsid w:val="003D167A"/>
    <w:rsid w:val="003D16A5"/>
    <w:rsid w:val="003D17AF"/>
    <w:rsid w:val="003D188A"/>
    <w:rsid w:val="003D1AB0"/>
    <w:rsid w:val="003D1ADC"/>
    <w:rsid w:val="003D1AE3"/>
    <w:rsid w:val="003D2108"/>
    <w:rsid w:val="003D25FE"/>
    <w:rsid w:val="003D2B8F"/>
    <w:rsid w:val="003D2CAB"/>
    <w:rsid w:val="003D2DA8"/>
    <w:rsid w:val="003D2DB4"/>
    <w:rsid w:val="003D3007"/>
    <w:rsid w:val="003D303D"/>
    <w:rsid w:val="003D333C"/>
    <w:rsid w:val="003D3527"/>
    <w:rsid w:val="003D35F4"/>
    <w:rsid w:val="003D3606"/>
    <w:rsid w:val="003D3836"/>
    <w:rsid w:val="003D39A1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9A7"/>
    <w:rsid w:val="003D6B6E"/>
    <w:rsid w:val="003D6F1F"/>
    <w:rsid w:val="003D6F2B"/>
    <w:rsid w:val="003D7536"/>
    <w:rsid w:val="003D76CE"/>
    <w:rsid w:val="003D7C8E"/>
    <w:rsid w:val="003D7D51"/>
    <w:rsid w:val="003E012A"/>
    <w:rsid w:val="003E0777"/>
    <w:rsid w:val="003E085D"/>
    <w:rsid w:val="003E0AE0"/>
    <w:rsid w:val="003E0B5D"/>
    <w:rsid w:val="003E0C96"/>
    <w:rsid w:val="003E0F04"/>
    <w:rsid w:val="003E1003"/>
    <w:rsid w:val="003E138B"/>
    <w:rsid w:val="003E1619"/>
    <w:rsid w:val="003E16EF"/>
    <w:rsid w:val="003E199B"/>
    <w:rsid w:val="003E20E4"/>
    <w:rsid w:val="003E21B6"/>
    <w:rsid w:val="003E21E5"/>
    <w:rsid w:val="003E2253"/>
    <w:rsid w:val="003E286A"/>
    <w:rsid w:val="003E295F"/>
    <w:rsid w:val="003E29BC"/>
    <w:rsid w:val="003E2C86"/>
    <w:rsid w:val="003E2EEC"/>
    <w:rsid w:val="003E2F54"/>
    <w:rsid w:val="003E3020"/>
    <w:rsid w:val="003E33F2"/>
    <w:rsid w:val="003E35FD"/>
    <w:rsid w:val="003E3919"/>
    <w:rsid w:val="003E3C26"/>
    <w:rsid w:val="003E3D77"/>
    <w:rsid w:val="003E3DDE"/>
    <w:rsid w:val="003E42C9"/>
    <w:rsid w:val="003E4674"/>
    <w:rsid w:val="003E47B4"/>
    <w:rsid w:val="003E4871"/>
    <w:rsid w:val="003E4B56"/>
    <w:rsid w:val="003E4CF3"/>
    <w:rsid w:val="003E4F84"/>
    <w:rsid w:val="003E51C4"/>
    <w:rsid w:val="003E5340"/>
    <w:rsid w:val="003E5434"/>
    <w:rsid w:val="003E55E1"/>
    <w:rsid w:val="003E5789"/>
    <w:rsid w:val="003E5A42"/>
    <w:rsid w:val="003E5DDE"/>
    <w:rsid w:val="003E610B"/>
    <w:rsid w:val="003E6821"/>
    <w:rsid w:val="003E6E38"/>
    <w:rsid w:val="003E6F1E"/>
    <w:rsid w:val="003E71F2"/>
    <w:rsid w:val="003E72C6"/>
    <w:rsid w:val="003E7758"/>
    <w:rsid w:val="003E786D"/>
    <w:rsid w:val="003E7AAE"/>
    <w:rsid w:val="003E7BD7"/>
    <w:rsid w:val="003F0241"/>
    <w:rsid w:val="003F0251"/>
    <w:rsid w:val="003F086D"/>
    <w:rsid w:val="003F0B00"/>
    <w:rsid w:val="003F0C55"/>
    <w:rsid w:val="003F0EDA"/>
    <w:rsid w:val="003F1582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2F48"/>
    <w:rsid w:val="003F2F73"/>
    <w:rsid w:val="003F3A09"/>
    <w:rsid w:val="003F3B18"/>
    <w:rsid w:val="003F3F2B"/>
    <w:rsid w:val="003F4074"/>
    <w:rsid w:val="003F43FE"/>
    <w:rsid w:val="003F440C"/>
    <w:rsid w:val="003F5611"/>
    <w:rsid w:val="003F5A9D"/>
    <w:rsid w:val="003F5BA4"/>
    <w:rsid w:val="003F5C21"/>
    <w:rsid w:val="003F5D31"/>
    <w:rsid w:val="003F5EAD"/>
    <w:rsid w:val="003F6305"/>
    <w:rsid w:val="003F6486"/>
    <w:rsid w:val="003F6636"/>
    <w:rsid w:val="003F6684"/>
    <w:rsid w:val="003F6CE4"/>
    <w:rsid w:val="003F6D5E"/>
    <w:rsid w:val="003F7438"/>
    <w:rsid w:val="003F78B7"/>
    <w:rsid w:val="003F7A1A"/>
    <w:rsid w:val="003F7B0E"/>
    <w:rsid w:val="003F7BDA"/>
    <w:rsid w:val="003F7F8C"/>
    <w:rsid w:val="00400043"/>
    <w:rsid w:val="00400091"/>
    <w:rsid w:val="004002B0"/>
    <w:rsid w:val="004003B0"/>
    <w:rsid w:val="00400435"/>
    <w:rsid w:val="004004C1"/>
    <w:rsid w:val="00400D12"/>
    <w:rsid w:val="00401218"/>
    <w:rsid w:val="0040125B"/>
    <w:rsid w:val="004012C9"/>
    <w:rsid w:val="00401491"/>
    <w:rsid w:val="004015BB"/>
    <w:rsid w:val="00401931"/>
    <w:rsid w:val="00401E14"/>
    <w:rsid w:val="0040209E"/>
    <w:rsid w:val="00402166"/>
    <w:rsid w:val="004023E6"/>
    <w:rsid w:val="00402C44"/>
    <w:rsid w:val="00402CA4"/>
    <w:rsid w:val="00402EE7"/>
    <w:rsid w:val="00402F8A"/>
    <w:rsid w:val="004035F3"/>
    <w:rsid w:val="00403706"/>
    <w:rsid w:val="0040370A"/>
    <w:rsid w:val="00403A05"/>
    <w:rsid w:val="004041C3"/>
    <w:rsid w:val="004043DD"/>
    <w:rsid w:val="00404435"/>
    <w:rsid w:val="00404A38"/>
    <w:rsid w:val="00404A52"/>
    <w:rsid w:val="00404AA5"/>
    <w:rsid w:val="00404B58"/>
    <w:rsid w:val="00404B67"/>
    <w:rsid w:val="004050F7"/>
    <w:rsid w:val="0040515F"/>
    <w:rsid w:val="00405491"/>
    <w:rsid w:val="0040556C"/>
    <w:rsid w:val="00405723"/>
    <w:rsid w:val="004059F5"/>
    <w:rsid w:val="00405A86"/>
    <w:rsid w:val="00405DCB"/>
    <w:rsid w:val="00406004"/>
    <w:rsid w:val="0040605B"/>
    <w:rsid w:val="004064EF"/>
    <w:rsid w:val="00406509"/>
    <w:rsid w:val="004069AA"/>
    <w:rsid w:val="00406CFA"/>
    <w:rsid w:val="00406DFF"/>
    <w:rsid w:val="00406E4C"/>
    <w:rsid w:val="00407010"/>
    <w:rsid w:val="004072B0"/>
    <w:rsid w:val="00407B54"/>
    <w:rsid w:val="00407C1C"/>
    <w:rsid w:val="00407C75"/>
    <w:rsid w:val="00410011"/>
    <w:rsid w:val="004104A8"/>
    <w:rsid w:val="004105B5"/>
    <w:rsid w:val="0041082D"/>
    <w:rsid w:val="00410852"/>
    <w:rsid w:val="00410A96"/>
    <w:rsid w:val="00410B4C"/>
    <w:rsid w:val="00410D18"/>
    <w:rsid w:val="00410E69"/>
    <w:rsid w:val="00411206"/>
    <w:rsid w:val="0041129F"/>
    <w:rsid w:val="00411388"/>
    <w:rsid w:val="00411C99"/>
    <w:rsid w:val="00411FE5"/>
    <w:rsid w:val="00412018"/>
    <w:rsid w:val="0041205C"/>
    <w:rsid w:val="00412629"/>
    <w:rsid w:val="004129DE"/>
    <w:rsid w:val="00412B6F"/>
    <w:rsid w:val="0041307B"/>
    <w:rsid w:val="004131DE"/>
    <w:rsid w:val="00413302"/>
    <w:rsid w:val="00413468"/>
    <w:rsid w:val="00413561"/>
    <w:rsid w:val="00413A8B"/>
    <w:rsid w:val="00413AE3"/>
    <w:rsid w:val="00413BF3"/>
    <w:rsid w:val="00413C29"/>
    <w:rsid w:val="0041418F"/>
    <w:rsid w:val="004141D1"/>
    <w:rsid w:val="004143ED"/>
    <w:rsid w:val="00414690"/>
    <w:rsid w:val="00414819"/>
    <w:rsid w:val="00414CC8"/>
    <w:rsid w:val="00414DD4"/>
    <w:rsid w:val="0041500A"/>
    <w:rsid w:val="00415061"/>
    <w:rsid w:val="0041513A"/>
    <w:rsid w:val="00415AD9"/>
    <w:rsid w:val="00415C3B"/>
    <w:rsid w:val="00415D2E"/>
    <w:rsid w:val="00415E4F"/>
    <w:rsid w:val="00415EEA"/>
    <w:rsid w:val="00415EFE"/>
    <w:rsid w:val="0041602A"/>
    <w:rsid w:val="004164FB"/>
    <w:rsid w:val="00416531"/>
    <w:rsid w:val="0041663A"/>
    <w:rsid w:val="00416647"/>
    <w:rsid w:val="004166F8"/>
    <w:rsid w:val="00416929"/>
    <w:rsid w:val="0041699A"/>
    <w:rsid w:val="00416BFA"/>
    <w:rsid w:val="00416F11"/>
    <w:rsid w:val="0041700E"/>
    <w:rsid w:val="00417099"/>
    <w:rsid w:val="004170BA"/>
    <w:rsid w:val="004171A9"/>
    <w:rsid w:val="00417248"/>
    <w:rsid w:val="004177C0"/>
    <w:rsid w:val="004177D9"/>
    <w:rsid w:val="00417C0A"/>
    <w:rsid w:val="00417CD6"/>
    <w:rsid w:val="004201B2"/>
    <w:rsid w:val="0042036F"/>
    <w:rsid w:val="004204CB"/>
    <w:rsid w:val="00420510"/>
    <w:rsid w:val="0042060A"/>
    <w:rsid w:val="0042069A"/>
    <w:rsid w:val="00420EFC"/>
    <w:rsid w:val="00421647"/>
    <w:rsid w:val="004218A6"/>
    <w:rsid w:val="0042195E"/>
    <w:rsid w:val="00421B96"/>
    <w:rsid w:val="00421B9D"/>
    <w:rsid w:val="00421E35"/>
    <w:rsid w:val="00421ED3"/>
    <w:rsid w:val="00421EDE"/>
    <w:rsid w:val="00422314"/>
    <w:rsid w:val="0042276D"/>
    <w:rsid w:val="00422C39"/>
    <w:rsid w:val="004231F5"/>
    <w:rsid w:val="0042330F"/>
    <w:rsid w:val="004238DD"/>
    <w:rsid w:val="004239D1"/>
    <w:rsid w:val="00423E86"/>
    <w:rsid w:val="0042499C"/>
    <w:rsid w:val="00424AAD"/>
    <w:rsid w:val="00424AD7"/>
    <w:rsid w:val="00424CF8"/>
    <w:rsid w:val="00424D17"/>
    <w:rsid w:val="00424D61"/>
    <w:rsid w:val="00424EB0"/>
    <w:rsid w:val="0042514C"/>
    <w:rsid w:val="0042533D"/>
    <w:rsid w:val="00425716"/>
    <w:rsid w:val="00425726"/>
    <w:rsid w:val="00425CB9"/>
    <w:rsid w:val="00425E9D"/>
    <w:rsid w:val="00425F67"/>
    <w:rsid w:val="0042601B"/>
    <w:rsid w:val="00426249"/>
    <w:rsid w:val="00426C04"/>
    <w:rsid w:val="00426D97"/>
    <w:rsid w:val="00427064"/>
    <w:rsid w:val="0042728C"/>
    <w:rsid w:val="004274D7"/>
    <w:rsid w:val="00427732"/>
    <w:rsid w:val="00427B5B"/>
    <w:rsid w:val="00427D0F"/>
    <w:rsid w:val="00427D86"/>
    <w:rsid w:val="00427F92"/>
    <w:rsid w:val="004301F5"/>
    <w:rsid w:val="0043024B"/>
    <w:rsid w:val="004305BA"/>
    <w:rsid w:val="0043069B"/>
    <w:rsid w:val="004306AC"/>
    <w:rsid w:val="00430C73"/>
    <w:rsid w:val="00431054"/>
    <w:rsid w:val="00431237"/>
    <w:rsid w:val="004319B5"/>
    <w:rsid w:val="00431EDE"/>
    <w:rsid w:val="00431EEE"/>
    <w:rsid w:val="00431F34"/>
    <w:rsid w:val="004321EB"/>
    <w:rsid w:val="0043262A"/>
    <w:rsid w:val="00432A01"/>
    <w:rsid w:val="00432A8C"/>
    <w:rsid w:val="00432B02"/>
    <w:rsid w:val="0043310C"/>
    <w:rsid w:val="004332F2"/>
    <w:rsid w:val="0043341C"/>
    <w:rsid w:val="00433478"/>
    <w:rsid w:val="00433BCB"/>
    <w:rsid w:val="00433C86"/>
    <w:rsid w:val="00433DEB"/>
    <w:rsid w:val="00433F0B"/>
    <w:rsid w:val="004341C8"/>
    <w:rsid w:val="00434339"/>
    <w:rsid w:val="00434538"/>
    <w:rsid w:val="00434667"/>
    <w:rsid w:val="004348DA"/>
    <w:rsid w:val="00434A03"/>
    <w:rsid w:val="00434E2F"/>
    <w:rsid w:val="00434FD3"/>
    <w:rsid w:val="00435000"/>
    <w:rsid w:val="004356F4"/>
    <w:rsid w:val="0043585E"/>
    <w:rsid w:val="00435D53"/>
    <w:rsid w:val="00435FBF"/>
    <w:rsid w:val="00436168"/>
    <w:rsid w:val="00436224"/>
    <w:rsid w:val="004362F5"/>
    <w:rsid w:val="00436EB3"/>
    <w:rsid w:val="0043702B"/>
    <w:rsid w:val="004370C4"/>
    <w:rsid w:val="004372A9"/>
    <w:rsid w:val="004372AC"/>
    <w:rsid w:val="004373A2"/>
    <w:rsid w:val="00437768"/>
    <w:rsid w:val="0043796B"/>
    <w:rsid w:val="00437BB4"/>
    <w:rsid w:val="00437C77"/>
    <w:rsid w:val="00437CA5"/>
    <w:rsid w:val="00437D55"/>
    <w:rsid w:val="00440263"/>
    <w:rsid w:val="004402F0"/>
    <w:rsid w:val="004406E0"/>
    <w:rsid w:val="00440848"/>
    <w:rsid w:val="0044085B"/>
    <w:rsid w:val="004409AE"/>
    <w:rsid w:val="00440B74"/>
    <w:rsid w:val="00440CBF"/>
    <w:rsid w:val="0044153D"/>
    <w:rsid w:val="004418A7"/>
    <w:rsid w:val="00441C81"/>
    <w:rsid w:val="00441DED"/>
    <w:rsid w:val="0044225D"/>
    <w:rsid w:val="004426E9"/>
    <w:rsid w:val="00442894"/>
    <w:rsid w:val="00442C20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449"/>
    <w:rsid w:val="0044469F"/>
    <w:rsid w:val="004449E7"/>
    <w:rsid w:val="00445034"/>
    <w:rsid w:val="004450BB"/>
    <w:rsid w:val="00445380"/>
    <w:rsid w:val="00445912"/>
    <w:rsid w:val="00445AE9"/>
    <w:rsid w:val="00445CF0"/>
    <w:rsid w:val="00445D95"/>
    <w:rsid w:val="00445E50"/>
    <w:rsid w:val="004463FA"/>
    <w:rsid w:val="0044666E"/>
    <w:rsid w:val="004466C5"/>
    <w:rsid w:val="00446830"/>
    <w:rsid w:val="004468AC"/>
    <w:rsid w:val="00446AA6"/>
    <w:rsid w:val="00446DC8"/>
    <w:rsid w:val="00446E91"/>
    <w:rsid w:val="00446EFB"/>
    <w:rsid w:val="00446FB1"/>
    <w:rsid w:val="0044723D"/>
    <w:rsid w:val="004477AD"/>
    <w:rsid w:val="0044787F"/>
    <w:rsid w:val="00447F89"/>
    <w:rsid w:val="00450236"/>
    <w:rsid w:val="0045041F"/>
    <w:rsid w:val="0045077B"/>
    <w:rsid w:val="004507B9"/>
    <w:rsid w:val="00450C00"/>
    <w:rsid w:val="00450EE7"/>
    <w:rsid w:val="00450F7B"/>
    <w:rsid w:val="004512D4"/>
    <w:rsid w:val="004513BF"/>
    <w:rsid w:val="00451460"/>
    <w:rsid w:val="0045166E"/>
    <w:rsid w:val="00451E38"/>
    <w:rsid w:val="00452071"/>
    <w:rsid w:val="00452125"/>
    <w:rsid w:val="004521B0"/>
    <w:rsid w:val="00452636"/>
    <w:rsid w:val="0045264A"/>
    <w:rsid w:val="004526A7"/>
    <w:rsid w:val="004528D3"/>
    <w:rsid w:val="004528DB"/>
    <w:rsid w:val="0045291C"/>
    <w:rsid w:val="00452D61"/>
    <w:rsid w:val="00452E79"/>
    <w:rsid w:val="00453385"/>
    <w:rsid w:val="0045378B"/>
    <w:rsid w:val="0045399F"/>
    <w:rsid w:val="00453B66"/>
    <w:rsid w:val="00453FC4"/>
    <w:rsid w:val="0045435A"/>
    <w:rsid w:val="0045436A"/>
    <w:rsid w:val="004549F6"/>
    <w:rsid w:val="00454FFC"/>
    <w:rsid w:val="004551BF"/>
    <w:rsid w:val="00455372"/>
    <w:rsid w:val="004555CE"/>
    <w:rsid w:val="0045585E"/>
    <w:rsid w:val="00455A22"/>
    <w:rsid w:val="00455C1B"/>
    <w:rsid w:val="00455CEF"/>
    <w:rsid w:val="00455EDE"/>
    <w:rsid w:val="00455EF7"/>
    <w:rsid w:val="004563AF"/>
    <w:rsid w:val="0045670E"/>
    <w:rsid w:val="004568AF"/>
    <w:rsid w:val="00456B3E"/>
    <w:rsid w:val="00456C65"/>
    <w:rsid w:val="00456E67"/>
    <w:rsid w:val="0045711F"/>
    <w:rsid w:val="00457547"/>
    <w:rsid w:val="0045792C"/>
    <w:rsid w:val="00457C4C"/>
    <w:rsid w:val="00460022"/>
    <w:rsid w:val="004601EB"/>
    <w:rsid w:val="0046020B"/>
    <w:rsid w:val="0046032E"/>
    <w:rsid w:val="0046058F"/>
    <w:rsid w:val="00460C99"/>
    <w:rsid w:val="00460D4C"/>
    <w:rsid w:val="00460D77"/>
    <w:rsid w:val="0046102B"/>
    <w:rsid w:val="004613BA"/>
    <w:rsid w:val="004614B8"/>
    <w:rsid w:val="00461A33"/>
    <w:rsid w:val="00461BB7"/>
    <w:rsid w:val="004620CD"/>
    <w:rsid w:val="004621D8"/>
    <w:rsid w:val="00462359"/>
    <w:rsid w:val="004623B8"/>
    <w:rsid w:val="0046252B"/>
    <w:rsid w:val="004628AD"/>
    <w:rsid w:val="004628E1"/>
    <w:rsid w:val="004628F8"/>
    <w:rsid w:val="00462951"/>
    <w:rsid w:val="00462B98"/>
    <w:rsid w:val="00462BBA"/>
    <w:rsid w:val="00462BF2"/>
    <w:rsid w:val="00462C8C"/>
    <w:rsid w:val="00462E56"/>
    <w:rsid w:val="00462EDC"/>
    <w:rsid w:val="00462F45"/>
    <w:rsid w:val="00463255"/>
    <w:rsid w:val="00463459"/>
    <w:rsid w:val="0046351B"/>
    <w:rsid w:val="0046358A"/>
    <w:rsid w:val="004635F4"/>
    <w:rsid w:val="00463780"/>
    <w:rsid w:val="004638E0"/>
    <w:rsid w:val="0046392C"/>
    <w:rsid w:val="00463D30"/>
    <w:rsid w:val="00463DFA"/>
    <w:rsid w:val="004643E9"/>
    <w:rsid w:val="0046462A"/>
    <w:rsid w:val="004648BA"/>
    <w:rsid w:val="00464A14"/>
    <w:rsid w:val="00464A7F"/>
    <w:rsid w:val="00464B7A"/>
    <w:rsid w:val="00464BB8"/>
    <w:rsid w:val="00464F7D"/>
    <w:rsid w:val="00464F85"/>
    <w:rsid w:val="00465490"/>
    <w:rsid w:val="004657B3"/>
    <w:rsid w:val="00465AEE"/>
    <w:rsid w:val="00465D73"/>
    <w:rsid w:val="00465DBB"/>
    <w:rsid w:val="0046649C"/>
    <w:rsid w:val="0046673A"/>
    <w:rsid w:val="004668EF"/>
    <w:rsid w:val="00466932"/>
    <w:rsid w:val="004670EB"/>
    <w:rsid w:val="004672D6"/>
    <w:rsid w:val="004674E4"/>
    <w:rsid w:val="004677D3"/>
    <w:rsid w:val="00467C42"/>
    <w:rsid w:val="00467CBB"/>
    <w:rsid w:val="0047031C"/>
    <w:rsid w:val="0047045F"/>
    <w:rsid w:val="004704A6"/>
    <w:rsid w:val="00470655"/>
    <w:rsid w:val="004709D0"/>
    <w:rsid w:val="00470ACE"/>
    <w:rsid w:val="00471001"/>
    <w:rsid w:val="004710A1"/>
    <w:rsid w:val="004712A8"/>
    <w:rsid w:val="004712C9"/>
    <w:rsid w:val="004713E6"/>
    <w:rsid w:val="004715DE"/>
    <w:rsid w:val="00471622"/>
    <w:rsid w:val="004717A2"/>
    <w:rsid w:val="0047182F"/>
    <w:rsid w:val="00471946"/>
    <w:rsid w:val="00471A84"/>
    <w:rsid w:val="00471C0F"/>
    <w:rsid w:val="00471E86"/>
    <w:rsid w:val="00471F1B"/>
    <w:rsid w:val="0047208E"/>
    <w:rsid w:val="004721CC"/>
    <w:rsid w:val="00472548"/>
    <w:rsid w:val="004725FF"/>
    <w:rsid w:val="004729D0"/>
    <w:rsid w:val="00472CBA"/>
    <w:rsid w:val="00472D1C"/>
    <w:rsid w:val="0047352F"/>
    <w:rsid w:val="004736AD"/>
    <w:rsid w:val="00473734"/>
    <w:rsid w:val="0047407A"/>
    <w:rsid w:val="00474092"/>
    <w:rsid w:val="00474626"/>
    <w:rsid w:val="004746C4"/>
    <w:rsid w:val="00474910"/>
    <w:rsid w:val="004749CF"/>
    <w:rsid w:val="00474A72"/>
    <w:rsid w:val="00474DDB"/>
    <w:rsid w:val="00475244"/>
    <w:rsid w:val="004753B4"/>
    <w:rsid w:val="00475625"/>
    <w:rsid w:val="00475748"/>
    <w:rsid w:val="004757E1"/>
    <w:rsid w:val="00475807"/>
    <w:rsid w:val="00475899"/>
    <w:rsid w:val="00475AC8"/>
    <w:rsid w:val="00475ACF"/>
    <w:rsid w:val="00475B19"/>
    <w:rsid w:val="00475C9E"/>
    <w:rsid w:val="00475FF7"/>
    <w:rsid w:val="004761C8"/>
    <w:rsid w:val="00476421"/>
    <w:rsid w:val="004767C4"/>
    <w:rsid w:val="004769AD"/>
    <w:rsid w:val="00476B98"/>
    <w:rsid w:val="00476E13"/>
    <w:rsid w:val="00476F13"/>
    <w:rsid w:val="004779CF"/>
    <w:rsid w:val="004802D4"/>
    <w:rsid w:val="004808AF"/>
    <w:rsid w:val="00480C15"/>
    <w:rsid w:val="00480F42"/>
    <w:rsid w:val="00481084"/>
    <w:rsid w:val="004810C8"/>
    <w:rsid w:val="00481280"/>
    <w:rsid w:val="004813E5"/>
    <w:rsid w:val="00481617"/>
    <w:rsid w:val="004816E2"/>
    <w:rsid w:val="004819E1"/>
    <w:rsid w:val="00481BD1"/>
    <w:rsid w:val="00481D1E"/>
    <w:rsid w:val="00482010"/>
    <w:rsid w:val="00482057"/>
    <w:rsid w:val="00482647"/>
    <w:rsid w:val="004828AE"/>
    <w:rsid w:val="00482B97"/>
    <w:rsid w:val="00482EF4"/>
    <w:rsid w:val="00483026"/>
    <w:rsid w:val="004831A8"/>
    <w:rsid w:val="004831E7"/>
    <w:rsid w:val="004832D2"/>
    <w:rsid w:val="0048351D"/>
    <w:rsid w:val="00483A41"/>
    <w:rsid w:val="00483B37"/>
    <w:rsid w:val="00483CD5"/>
    <w:rsid w:val="00483D3A"/>
    <w:rsid w:val="00483D60"/>
    <w:rsid w:val="00483D71"/>
    <w:rsid w:val="004843D4"/>
    <w:rsid w:val="0048484F"/>
    <w:rsid w:val="00484BCF"/>
    <w:rsid w:val="00484C3D"/>
    <w:rsid w:val="00484EF3"/>
    <w:rsid w:val="00484F6C"/>
    <w:rsid w:val="00485023"/>
    <w:rsid w:val="004851CE"/>
    <w:rsid w:val="00485256"/>
    <w:rsid w:val="00485486"/>
    <w:rsid w:val="004855F6"/>
    <w:rsid w:val="00485A8C"/>
    <w:rsid w:val="00485CA6"/>
    <w:rsid w:val="00485E22"/>
    <w:rsid w:val="00485E50"/>
    <w:rsid w:val="00486073"/>
    <w:rsid w:val="0048629F"/>
    <w:rsid w:val="004862A7"/>
    <w:rsid w:val="004864C0"/>
    <w:rsid w:val="0048675D"/>
    <w:rsid w:val="00486816"/>
    <w:rsid w:val="004868C7"/>
    <w:rsid w:val="00486F64"/>
    <w:rsid w:val="004872C7"/>
    <w:rsid w:val="00487349"/>
    <w:rsid w:val="00487419"/>
    <w:rsid w:val="00487621"/>
    <w:rsid w:val="004876BC"/>
    <w:rsid w:val="00487718"/>
    <w:rsid w:val="00487822"/>
    <w:rsid w:val="0048786E"/>
    <w:rsid w:val="00487A31"/>
    <w:rsid w:val="00487A72"/>
    <w:rsid w:val="00487B08"/>
    <w:rsid w:val="00490018"/>
    <w:rsid w:val="004903BE"/>
    <w:rsid w:val="004906CD"/>
    <w:rsid w:val="00490851"/>
    <w:rsid w:val="00490B14"/>
    <w:rsid w:val="00490D74"/>
    <w:rsid w:val="00491159"/>
    <w:rsid w:val="004911BE"/>
    <w:rsid w:val="00491362"/>
    <w:rsid w:val="00491477"/>
    <w:rsid w:val="00491600"/>
    <w:rsid w:val="0049190B"/>
    <w:rsid w:val="00491CB9"/>
    <w:rsid w:val="00491D79"/>
    <w:rsid w:val="00491F71"/>
    <w:rsid w:val="00491F73"/>
    <w:rsid w:val="004926C7"/>
    <w:rsid w:val="004927F6"/>
    <w:rsid w:val="0049290E"/>
    <w:rsid w:val="00492A47"/>
    <w:rsid w:val="00492AC2"/>
    <w:rsid w:val="00492B34"/>
    <w:rsid w:val="00492CDE"/>
    <w:rsid w:val="00493035"/>
    <w:rsid w:val="0049321B"/>
    <w:rsid w:val="0049325A"/>
    <w:rsid w:val="00493A4C"/>
    <w:rsid w:val="00493D06"/>
    <w:rsid w:val="00493DB6"/>
    <w:rsid w:val="00493F63"/>
    <w:rsid w:val="00494256"/>
    <w:rsid w:val="004946F5"/>
    <w:rsid w:val="00494AE8"/>
    <w:rsid w:val="00495526"/>
    <w:rsid w:val="004956F7"/>
    <w:rsid w:val="004957EC"/>
    <w:rsid w:val="00495838"/>
    <w:rsid w:val="00495C19"/>
    <w:rsid w:val="00495CE2"/>
    <w:rsid w:val="00495D54"/>
    <w:rsid w:val="00496099"/>
    <w:rsid w:val="0049653B"/>
    <w:rsid w:val="00496ACF"/>
    <w:rsid w:val="00496AD9"/>
    <w:rsid w:val="00496B06"/>
    <w:rsid w:val="00496B25"/>
    <w:rsid w:val="00496B99"/>
    <w:rsid w:val="00496BBF"/>
    <w:rsid w:val="00496BC0"/>
    <w:rsid w:val="00496CF0"/>
    <w:rsid w:val="00496D90"/>
    <w:rsid w:val="00496F15"/>
    <w:rsid w:val="00496F9B"/>
    <w:rsid w:val="00497237"/>
    <w:rsid w:val="004974B7"/>
    <w:rsid w:val="00497510"/>
    <w:rsid w:val="0049763F"/>
    <w:rsid w:val="004978AA"/>
    <w:rsid w:val="004A00CD"/>
    <w:rsid w:val="004A0287"/>
    <w:rsid w:val="004A08F9"/>
    <w:rsid w:val="004A09EF"/>
    <w:rsid w:val="004A0DD4"/>
    <w:rsid w:val="004A0E38"/>
    <w:rsid w:val="004A0EBD"/>
    <w:rsid w:val="004A0F3E"/>
    <w:rsid w:val="004A104E"/>
    <w:rsid w:val="004A1353"/>
    <w:rsid w:val="004A13B4"/>
    <w:rsid w:val="004A15DE"/>
    <w:rsid w:val="004A1930"/>
    <w:rsid w:val="004A23BA"/>
    <w:rsid w:val="004A248B"/>
    <w:rsid w:val="004A2704"/>
    <w:rsid w:val="004A2722"/>
    <w:rsid w:val="004A29A2"/>
    <w:rsid w:val="004A2B23"/>
    <w:rsid w:val="004A2E67"/>
    <w:rsid w:val="004A2E9C"/>
    <w:rsid w:val="004A33B7"/>
    <w:rsid w:val="004A3935"/>
    <w:rsid w:val="004A3A7C"/>
    <w:rsid w:val="004A3CB2"/>
    <w:rsid w:val="004A402F"/>
    <w:rsid w:val="004A4514"/>
    <w:rsid w:val="004A45E1"/>
    <w:rsid w:val="004A461C"/>
    <w:rsid w:val="004A467E"/>
    <w:rsid w:val="004A4878"/>
    <w:rsid w:val="004A495A"/>
    <w:rsid w:val="004A4A47"/>
    <w:rsid w:val="004A50D3"/>
    <w:rsid w:val="004A53CA"/>
    <w:rsid w:val="004A5491"/>
    <w:rsid w:val="004A59C0"/>
    <w:rsid w:val="004A5AB4"/>
    <w:rsid w:val="004A5B56"/>
    <w:rsid w:val="004A5C40"/>
    <w:rsid w:val="004A5DA7"/>
    <w:rsid w:val="004A5F47"/>
    <w:rsid w:val="004A64DC"/>
    <w:rsid w:val="004A69BB"/>
    <w:rsid w:val="004A6B5F"/>
    <w:rsid w:val="004A6D2A"/>
    <w:rsid w:val="004A70A7"/>
    <w:rsid w:val="004A73C3"/>
    <w:rsid w:val="004A755F"/>
    <w:rsid w:val="004A7AC2"/>
    <w:rsid w:val="004A7AC8"/>
    <w:rsid w:val="004B06D5"/>
    <w:rsid w:val="004B0750"/>
    <w:rsid w:val="004B1136"/>
    <w:rsid w:val="004B1171"/>
    <w:rsid w:val="004B16DD"/>
    <w:rsid w:val="004B1F1A"/>
    <w:rsid w:val="004B20B3"/>
    <w:rsid w:val="004B21BE"/>
    <w:rsid w:val="004B2967"/>
    <w:rsid w:val="004B2B46"/>
    <w:rsid w:val="004B2FE9"/>
    <w:rsid w:val="004B3202"/>
    <w:rsid w:val="004B365A"/>
    <w:rsid w:val="004B3926"/>
    <w:rsid w:val="004B3AC6"/>
    <w:rsid w:val="004B3B9F"/>
    <w:rsid w:val="004B3C70"/>
    <w:rsid w:val="004B3E44"/>
    <w:rsid w:val="004B3EBA"/>
    <w:rsid w:val="004B3F82"/>
    <w:rsid w:val="004B3FB8"/>
    <w:rsid w:val="004B4028"/>
    <w:rsid w:val="004B4209"/>
    <w:rsid w:val="004B45C6"/>
    <w:rsid w:val="004B48DA"/>
    <w:rsid w:val="004B4D98"/>
    <w:rsid w:val="004B4E8A"/>
    <w:rsid w:val="004B5144"/>
    <w:rsid w:val="004B526A"/>
    <w:rsid w:val="004B5299"/>
    <w:rsid w:val="004B5555"/>
    <w:rsid w:val="004B5630"/>
    <w:rsid w:val="004B5756"/>
    <w:rsid w:val="004B612D"/>
    <w:rsid w:val="004B6207"/>
    <w:rsid w:val="004B6924"/>
    <w:rsid w:val="004B6992"/>
    <w:rsid w:val="004B6DB7"/>
    <w:rsid w:val="004B6F2C"/>
    <w:rsid w:val="004B6FCD"/>
    <w:rsid w:val="004B72E8"/>
    <w:rsid w:val="004C0277"/>
    <w:rsid w:val="004C041E"/>
    <w:rsid w:val="004C0493"/>
    <w:rsid w:val="004C04EC"/>
    <w:rsid w:val="004C0E5B"/>
    <w:rsid w:val="004C12C5"/>
    <w:rsid w:val="004C1D3B"/>
    <w:rsid w:val="004C1E8E"/>
    <w:rsid w:val="004C1F0F"/>
    <w:rsid w:val="004C25C6"/>
    <w:rsid w:val="004C2836"/>
    <w:rsid w:val="004C2964"/>
    <w:rsid w:val="004C2A06"/>
    <w:rsid w:val="004C2B73"/>
    <w:rsid w:val="004C3228"/>
    <w:rsid w:val="004C3273"/>
    <w:rsid w:val="004C3363"/>
    <w:rsid w:val="004C3368"/>
    <w:rsid w:val="004C36D1"/>
    <w:rsid w:val="004C3895"/>
    <w:rsid w:val="004C3A41"/>
    <w:rsid w:val="004C3CC7"/>
    <w:rsid w:val="004C41CE"/>
    <w:rsid w:val="004C4312"/>
    <w:rsid w:val="004C4632"/>
    <w:rsid w:val="004C484F"/>
    <w:rsid w:val="004C4A64"/>
    <w:rsid w:val="004C4A77"/>
    <w:rsid w:val="004C4B4B"/>
    <w:rsid w:val="004C4C01"/>
    <w:rsid w:val="004C4DB3"/>
    <w:rsid w:val="004C514F"/>
    <w:rsid w:val="004C5154"/>
    <w:rsid w:val="004C51CF"/>
    <w:rsid w:val="004C542D"/>
    <w:rsid w:val="004C5468"/>
    <w:rsid w:val="004C561A"/>
    <w:rsid w:val="004C5672"/>
    <w:rsid w:val="004C5A2F"/>
    <w:rsid w:val="004C5AA8"/>
    <w:rsid w:val="004C5B1C"/>
    <w:rsid w:val="004C5C9B"/>
    <w:rsid w:val="004C5D49"/>
    <w:rsid w:val="004C5ED4"/>
    <w:rsid w:val="004C5EE4"/>
    <w:rsid w:val="004C5FE8"/>
    <w:rsid w:val="004C61EA"/>
    <w:rsid w:val="004C6244"/>
    <w:rsid w:val="004C6317"/>
    <w:rsid w:val="004C69A1"/>
    <w:rsid w:val="004C6ACD"/>
    <w:rsid w:val="004C6C80"/>
    <w:rsid w:val="004C7314"/>
    <w:rsid w:val="004C7634"/>
    <w:rsid w:val="004C7875"/>
    <w:rsid w:val="004C791D"/>
    <w:rsid w:val="004C79FE"/>
    <w:rsid w:val="004D000E"/>
    <w:rsid w:val="004D02D4"/>
    <w:rsid w:val="004D0469"/>
    <w:rsid w:val="004D077C"/>
    <w:rsid w:val="004D09DB"/>
    <w:rsid w:val="004D09ED"/>
    <w:rsid w:val="004D0DAB"/>
    <w:rsid w:val="004D108A"/>
    <w:rsid w:val="004D1102"/>
    <w:rsid w:val="004D1182"/>
    <w:rsid w:val="004D11E2"/>
    <w:rsid w:val="004D12C7"/>
    <w:rsid w:val="004D1462"/>
    <w:rsid w:val="004D1642"/>
    <w:rsid w:val="004D1962"/>
    <w:rsid w:val="004D1B76"/>
    <w:rsid w:val="004D1F15"/>
    <w:rsid w:val="004D2297"/>
    <w:rsid w:val="004D2478"/>
    <w:rsid w:val="004D29B5"/>
    <w:rsid w:val="004D3279"/>
    <w:rsid w:val="004D3341"/>
    <w:rsid w:val="004D34BE"/>
    <w:rsid w:val="004D3766"/>
    <w:rsid w:val="004D3878"/>
    <w:rsid w:val="004D3B9B"/>
    <w:rsid w:val="004D3D6A"/>
    <w:rsid w:val="004D3E98"/>
    <w:rsid w:val="004D3FDF"/>
    <w:rsid w:val="004D40C6"/>
    <w:rsid w:val="004D41D2"/>
    <w:rsid w:val="004D4212"/>
    <w:rsid w:val="004D46F8"/>
    <w:rsid w:val="004D479D"/>
    <w:rsid w:val="004D4970"/>
    <w:rsid w:val="004D4A25"/>
    <w:rsid w:val="004D4CDC"/>
    <w:rsid w:val="004D4D94"/>
    <w:rsid w:val="004D4E01"/>
    <w:rsid w:val="004D4E6C"/>
    <w:rsid w:val="004D508D"/>
    <w:rsid w:val="004D50E9"/>
    <w:rsid w:val="004D544B"/>
    <w:rsid w:val="004D5766"/>
    <w:rsid w:val="004D59F1"/>
    <w:rsid w:val="004D59FC"/>
    <w:rsid w:val="004D5DCF"/>
    <w:rsid w:val="004D5E26"/>
    <w:rsid w:val="004D633C"/>
    <w:rsid w:val="004D642C"/>
    <w:rsid w:val="004D64D4"/>
    <w:rsid w:val="004D651E"/>
    <w:rsid w:val="004D65C5"/>
    <w:rsid w:val="004D67B0"/>
    <w:rsid w:val="004D71A4"/>
    <w:rsid w:val="004D75A1"/>
    <w:rsid w:val="004D79F8"/>
    <w:rsid w:val="004D7C64"/>
    <w:rsid w:val="004D7E9A"/>
    <w:rsid w:val="004D7FB1"/>
    <w:rsid w:val="004E016B"/>
    <w:rsid w:val="004E02CB"/>
    <w:rsid w:val="004E0A75"/>
    <w:rsid w:val="004E0D6D"/>
    <w:rsid w:val="004E101C"/>
    <w:rsid w:val="004E12E0"/>
    <w:rsid w:val="004E16F5"/>
    <w:rsid w:val="004E180B"/>
    <w:rsid w:val="004E1A66"/>
    <w:rsid w:val="004E1F4F"/>
    <w:rsid w:val="004E201B"/>
    <w:rsid w:val="004E230D"/>
    <w:rsid w:val="004E2676"/>
    <w:rsid w:val="004E2B44"/>
    <w:rsid w:val="004E2F83"/>
    <w:rsid w:val="004E30D4"/>
    <w:rsid w:val="004E31DD"/>
    <w:rsid w:val="004E32B4"/>
    <w:rsid w:val="004E32E5"/>
    <w:rsid w:val="004E35DF"/>
    <w:rsid w:val="004E3A64"/>
    <w:rsid w:val="004E3AAF"/>
    <w:rsid w:val="004E3DC5"/>
    <w:rsid w:val="004E42C8"/>
    <w:rsid w:val="004E4961"/>
    <w:rsid w:val="004E4D5A"/>
    <w:rsid w:val="004E4D5E"/>
    <w:rsid w:val="004E4D60"/>
    <w:rsid w:val="004E4D82"/>
    <w:rsid w:val="004E5264"/>
    <w:rsid w:val="004E52FC"/>
    <w:rsid w:val="004E537B"/>
    <w:rsid w:val="004E54B1"/>
    <w:rsid w:val="004E5D85"/>
    <w:rsid w:val="004E60CC"/>
    <w:rsid w:val="004E6206"/>
    <w:rsid w:val="004E62BD"/>
    <w:rsid w:val="004E63E3"/>
    <w:rsid w:val="004E6416"/>
    <w:rsid w:val="004E6AF8"/>
    <w:rsid w:val="004E6C19"/>
    <w:rsid w:val="004E6D71"/>
    <w:rsid w:val="004E6D85"/>
    <w:rsid w:val="004E6DEA"/>
    <w:rsid w:val="004E7130"/>
    <w:rsid w:val="004E715D"/>
    <w:rsid w:val="004E75A9"/>
    <w:rsid w:val="004E77C8"/>
    <w:rsid w:val="004E7B1A"/>
    <w:rsid w:val="004E7B40"/>
    <w:rsid w:val="004F0068"/>
    <w:rsid w:val="004F012C"/>
    <w:rsid w:val="004F05F6"/>
    <w:rsid w:val="004F08A3"/>
    <w:rsid w:val="004F0EA0"/>
    <w:rsid w:val="004F0F0C"/>
    <w:rsid w:val="004F0F30"/>
    <w:rsid w:val="004F104D"/>
    <w:rsid w:val="004F11AC"/>
    <w:rsid w:val="004F15D7"/>
    <w:rsid w:val="004F19D8"/>
    <w:rsid w:val="004F1AA9"/>
    <w:rsid w:val="004F20E3"/>
    <w:rsid w:val="004F224A"/>
    <w:rsid w:val="004F2416"/>
    <w:rsid w:val="004F2A08"/>
    <w:rsid w:val="004F2A89"/>
    <w:rsid w:val="004F2C00"/>
    <w:rsid w:val="004F2C0C"/>
    <w:rsid w:val="004F2DAB"/>
    <w:rsid w:val="004F3019"/>
    <w:rsid w:val="004F311C"/>
    <w:rsid w:val="004F322F"/>
    <w:rsid w:val="004F32E2"/>
    <w:rsid w:val="004F3536"/>
    <w:rsid w:val="004F3671"/>
    <w:rsid w:val="004F3827"/>
    <w:rsid w:val="004F388E"/>
    <w:rsid w:val="004F3A12"/>
    <w:rsid w:val="004F40A5"/>
    <w:rsid w:val="004F4531"/>
    <w:rsid w:val="004F4682"/>
    <w:rsid w:val="004F4930"/>
    <w:rsid w:val="004F49BD"/>
    <w:rsid w:val="004F49CB"/>
    <w:rsid w:val="004F4AE4"/>
    <w:rsid w:val="004F4AF1"/>
    <w:rsid w:val="004F4F75"/>
    <w:rsid w:val="004F4FBF"/>
    <w:rsid w:val="004F522A"/>
    <w:rsid w:val="004F5237"/>
    <w:rsid w:val="004F523B"/>
    <w:rsid w:val="004F553E"/>
    <w:rsid w:val="004F57D5"/>
    <w:rsid w:val="004F6190"/>
    <w:rsid w:val="004F6284"/>
    <w:rsid w:val="004F6296"/>
    <w:rsid w:val="004F63A2"/>
    <w:rsid w:val="004F652B"/>
    <w:rsid w:val="004F65EE"/>
    <w:rsid w:val="004F65F9"/>
    <w:rsid w:val="004F68B8"/>
    <w:rsid w:val="004F6C42"/>
    <w:rsid w:val="004F6CF0"/>
    <w:rsid w:val="004F6ECC"/>
    <w:rsid w:val="004F7055"/>
    <w:rsid w:val="004F70F9"/>
    <w:rsid w:val="004F7328"/>
    <w:rsid w:val="004F7441"/>
    <w:rsid w:val="004F750C"/>
    <w:rsid w:val="004F7D00"/>
    <w:rsid w:val="004F7E55"/>
    <w:rsid w:val="005004C8"/>
    <w:rsid w:val="005005CF"/>
    <w:rsid w:val="005005F2"/>
    <w:rsid w:val="005006EE"/>
    <w:rsid w:val="00500F4B"/>
    <w:rsid w:val="0050174F"/>
    <w:rsid w:val="0050178E"/>
    <w:rsid w:val="005017BA"/>
    <w:rsid w:val="00501823"/>
    <w:rsid w:val="00501CB7"/>
    <w:rsid w:val="00501D38"/>
    <w:rsid w:val="00501E5B"/>
    <w:rsid w:val="00502514"/>
    <w:rsid w:val="00502567"/>
    <w:rsid w:val="0050281E"/>
    <w:rsid w:val="00502C50"/>
    <w:rsid w:val="00503017"/>
    <w:rsid w:val="0050322F"/>
    <w:rsid w:val="00503385"/>
    <w:rsid w:val="0050348A"/>
    <w:rsid w:val="00503583"/>
    <w:rsid w:val="005035FC"/>
    <w:rsid w:val="005037FB"/>
    <w:rsid w:val="005039E5"/>
    <w:rsid w:val="00503B4C"/>
    <w:rsid w:val="00503BD6"/>
    <w:rsid w:val="00503CCB"/>
    <w:rsid w:val="00503E85"/>
    <w:rsid w:val="00503F50"/>
    <w:rsid w:val="005042D3"/>
    <w:rsid w:val="0050438F"/>
    <w:rsid w:val="00504A1D"/>
    <w:rsid w:val="00504C9D"/>
    <w:rsid w:val="005052DB"/>
    <w:rsid w:val="0050532F"/>
    <w:rsid w:val="005058A5"/>
    <w:rsid w:val="00505A93"/>
    <w:rsid w:val="00505BC9"/>
    <w:rsid w:val="00505C2B"/>
    <w:rsid w:val="00505D12"/>
    <w:rsid w:val="0050628F"/>
    <w:rsid w:val="00506418"/>
    <w:rsid w:val="005064B6"/>
    <w:rsid w:val="00506574"/>
    <w:rsid w:val="00506966"/>
    <w:rsid w:val="005077E6"/>
    <w:rsid w:val="00507956"/>
    <w:rsid w:val="00507A41"/>
    <w:rsid w:val="00507A49"/>
    <w:rsid w:val="00507EB3"/>
    <w:rsid w:val="00507F97"/>
    <w:rsid w:val="005100B0"/>
    <w:rsid w:val="005100F5"/>
    <w:rsid w:val="00510B86"/>
    <w:rsid w:val="00510C7D"/>
    <w:rsid w:val="00510F2A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30B"/>
    <w:rsid w:val="005125C3"/>
    <w:rsid w:val="00512645"/>
    <w:rsid w:val="005126A6"/>
    <w:rsid w:val="00512721"/>
    <w:rsid w:val="00512BBF"/>
    <w:rsid w:val="00512D25"/>
    <w:rsid w:val="00512F63"/>
    <w:rsid w:val="00513332"/>
    <w:rsid w:val="00513508"/>
    <w:rsid w:val="005137AB"/>
    <w:rsid w:val="005139DF"/>
    <w:rsid w:val="00513A7E"/>
    <w:rsid w:val="00513BF6"/>
    <w:rsid w:val="00513CED"/>
    <w:rsid w:val="0051405E"/>
    <w:rsid w:val="00514234"/>
    <w:rsid w:val="0051439C"/>
    <w:rsid w:val="0051442E"/>
    <w:rsid w:val="00514568"/>
    <w:rsid w:val="00514C8C"/>
    <w:rsid w:val="00514CFA"/>
    <w:rsid w:val="00514E4A"/>
    <w:rsid w:val="00515115"/>
    <w:rsid w:val="00515139"/>
    <w:rsid w:val="00515372"/>
    <w:rsid w:val="005155D8"/>
    <w:rsid w:val="0051567C"/>
    <w:rsid w:val="005157DA"/>
    <w:rsid w:val="005159B0"/>
    <w:rsid w:val="00515CBF"/>
    <w:rsid w:val="00515D46"/>
    <w:rsid w:val="00515DFA"/>
    <w:rsid w:val="00516126"/>
    <w:rsid w:val="005161BC"/>
    <w:rsid w:val="0051644D"/>
    <w:rsid w:val="00516660"/>
    <w:rsid w:val="0051698A"/>
    <w:rsid w:val="00516B7E"/>
    <w:rsid w:val="00516BA8"/>
    <w:rsid w:val="00517237"/>
    <w:rsid w:val="00517967"/>
    <w:rsid w:val="00517A34"/>
    <w:rsid w:val="00517BAB"/>
    <w:rsid w:val="00517C91"/>
    <w:rsid w:val="00517F78"/>
    <w:rsid w:val="00520058"/>
    <w:rsid w:val="00520682"/>
    <w:rsid w:val="00520CD3"/>
    <w:rsid w:val="005211E1"/>
    <w:rsid w:val="0052144E"/>
    <w:rsid w:val="0052146A"/>
    <w:rsid w:val="005215DC"/>
    <w:rsid w:val="005216AA"/>
    <w:rsid w:val="00521AA8"/>
    <w:rsid w:val="00522209"/>
    <w:rsid w:val="0052254E"/>
    <w:rsid w:val="005225E0"/>
    <w:rsid w:val="00522691"/>
    <w:rsid w:val="005227C0"/>
    <w:rsid w:val="00522C97"/>
    <w:rsid w:val="00522CD2"/>
    <w:rsid w:val="00522E24"/>
    <w:rsid w:val="00522FA1"/>
    <w:rsid w:val="0052370C"/>
    <w:rsid w:val="0052387D"/>
    <w:rsid w:val="005238AE"/>
    <w:rsid w:val="005239E9"/>
    <w:rsid w:val="00523A52"/>
    <w:rsid w:val="00523E77"/>
    <w:rsid w:val="00523F45"/>
    <w:rsid w:val="00524976"/>
    <w:rsid w:val="00524E7F"/>
    <w:rsid w:val="00524E9C"/>
    <w:rsid w:val="005250B4"/>
    <w:rsid w:val="005251DE"/>
    <w:rsid w:val="00525335"/>
    <w:rsid w:val="00525528"/>
    <w:rsid w:val="00525659"/>
    <w:rsid w:val="005258EB"/>
    <w:rsid w:val="00525AE3"/>
    <w:rsid w:val="00525BBA"/>
    <w:rsid w:val="00525C04"/>
    <w:rsid w:val="00525C3F"/>
    <w:rsid w:val="00525F00"/>
    <w:rsid w:val="00525FEA"/>
    <w:rsid w:val="005263A6"/>
    <w:rsid w:val="00526479"/>
    <w:rsid w:val="00526873"/>
    <w:rsid w:val="0052692C"/>
    <w:rsid w:val="00526D0D"/>
    <w:rsid w:val="00526F1D"/>
    <w:rsid w:val="00527091"/>
    <w:rsid w:val="005272DF"/>
    <w:rsid w:val="005274E5"/>
    <w:rsid w:val="0052751B"/>
    <w:rsid w:val="0052766D"/>
    <w:rsid w:val="005304BF"/>
    <w:rsid w:val="005306CB"/>
    <w:rsid w:val="0053089E"/>
    <w:rsid w:val="00530AC8"/>
    <w:rsid w:val="00530C60"/>
    <w:rsid w:val="00530F0B"/>
    <w:rsid w:val="00531109"/>
    <w:rsid w:val="0053133F"/>
    <w:rsid w:val="0053161A"/>
    <w:rsid w:val="00531A10"/>
    <w:rsid w:val="00531BF7"/>
    <w:rsid w:val="00531E3C"/>
    <w:rsid w:val="00532777"/>
    <w:rsid w:val="00532FCA"/>
    <w:rsid w:val="00533029"/>
    <w:rsid w:val="0053323A"/>
    <w:rsid w:val="00533273"/>
    <w:rsid w:val="0053332C"/>
    <w:rsid w:val="00533491"/>
    <w:rsid w:val="005334DA"/>
    <w:rsid w:val="00533763"/>
    <w:rsid w:val="0053390F"/>
    <w:rsid w:val="00533B61"/>
    <w:rsid w:val="00533B7D"/>
    <w:rsid w:val="00533BC3"/>
    <w:rsid w:val="00533F02"/>
    <w:rsid w:val="0053418C"/>
    <w:rsid w:val="0053418D"/>
    <w:rsid w:val="0053419F"/>
    <w:rsid w:val="0053447D"/>
    <w:rsid w:val="005344EB"/>
    <w:rsid w:val="00534718"/>
    <w:rsid w:val="005349B8"/>
    <w:rsid w:val="00535064"/>
    <w:rsid w:val="00535383"/>
    <w:rsid w:val="00535455"/>
    <w:rsid w:val="005356AC"/>
    <w:rsid w:val="00535733"/>
    <w:rsid w:val="0053573A"/>
    <w:rsid w:val="005358D7"/>
    <w:rsid w:val="00535B8F"/>
    <w:rsid w:val="00535D86"/>
    <w:rsid w:val="005360DE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6A0"/>
    <w:rsid w:val="00537845"/>
    <w:rsid w:val="00537E7E"/>
    <w:rsid w:val="00537F5A"/>
    <w:rsid w:val="0054001E"/>
    <w:rsid w:val="005400EA"/>
    <w:rsid w:val="0054066E"/>
    <w:rsid w:val="00540688"/>
    <w:rsid w:val="005409C2"/>
    <w:rsid w:val="00540A5D"/>
    <w:rsid w:val="00540AF2"/>
    <w:rsid w:val="00540CE9"/>
    <w:rsid w:val="00540F18"/>
    <w:rsid w:val="0054110C"/>
    <w:rsid w:val="00541200"/>
    <w:rsid w:val="00541241"/>
    <w:rsid w:val="00541299"/>
    <w:rsid w:val="005414A7"/>
    <w:rsid w:val="005414EE"/>
    <w:rsid w:val="00541963"/>
    <w:rsid w:val="00541D82"/>
    <w:rsid w:val="00541EE1"/>
    <w:rsid w:val="00541FB5"/>
    <w:rsid w:val="00541FC2"/>
    <w:rsid w:val="00542266"/>
    <w:rsid w:val="00542C3B"/>
    <w:rsid w:val="00542C3E"/>
    <w:rsid w:val="00542CDB"/>
    <w:rsid w:val="00542DAF"/>
    <w:rsid w:val="0054316C"/>
    <w:rsid w:val="00543709"/>
    <w:rsid w:val="00543BDA"/>
    <w:rsid w:val="00543C32"/>
    <w:rsid w:val="00543C74"/>
    <w:rsid w:val="00543CCF"/>
    <w:rsid w:val="00543EE1"/>
    <w:rsid w:val="0054440A"/>
    <w:rsid w:val="00544506"/>
    <w:rsid w:val="005447F3"/>
    <w:rsid w:val="005449D3"/>
    <w:rsid w:val="00545235"/>
    <w:rsid w:val="005452D5"/>
    <w:rsid w:val="00545380"/>
    <w:rsid w:val="0054559C"/>
    <w:rsid w:val="00545860"/>
    <w:rsid w:val="00545964"/>
    <w:rsid w:val="00545C28"/>
    <w:rsid w:val="00545CB8"/>
    <w:rsid w:val="0054665D"/>
    <w:rsid w:val="005469E3"/>
    <w:rsid w:val="00546D8E"/>
    <w:rsid w:val="00546DA8"/>
    <w:rsid w:val="00547079"/>
    <w:rsid w:val="005471E1"/>
    <w:rsid w:val="005476C1"/>
    <w:rsid w:val="0054776B"/>
    <w:rsid w:val="0054780A"/>
    <w:rsid w:val="00547AF8"/>
    <w:rsid w:val="00547E15"/>
    <w:rsid w:val="00547E9A"/>
    <w:rsid w:val="00547EEF"/>
    <w:rsid w:val="00547F27"/>
    <w:rsid w:val="00547F7C"/>
    <w:rsid w:val="005500CD"/>
    <w:rsid w:val="005500E2"/>
    <w:rsid w:val="005505F5"/>
    <w:rsid w:val="00550816"/>
    <w:rsid w:val="005508C1"/>
    <w:rsid w:val="00551307"/>
    <w:rsid w:val="00551373"/>
    <w:rsid w:val="0055190D"/>
    <w:rsid w:val="00551A2D"/>
    <w:rsid w:val="00551B81"/>
    <w:rsid w:val="00551DA4"/>
    <w:rsid w:val="00551E40"/>
    <w:rsid w:val="00552162"/>
    <w:rsid w:val="0055263B"/>
    <w:rsid w:val="0055285D"/>
    <w:rsid w:val="00552CE7"/>
    <w:rsid w:val="00552F24"/>
    <w:rsid w:val="005533D9"/>
    <w:rsid w:val="00553C48"/>
    <w:rsid w:val="005540D2"/>
    <w:rsid w:val="00554327"/>
    <w:rsid w:val="005543DE"/>
    <w:rsid w:val="005546D2"/>
    <w:rsid w:val="00554813"/>
    <w:rsid w:val="00554D3B"/>
    <w:rsid w:val="00555EFF"/>
    <w:rsid w:val="0055617D"/>
    <w:rsid w:val="00556A82"/>
    <w:rsid w:val="00556CDF"/>
    <w:rsid w:val="005572F6"/>
    <w:rsid w:val="00557433"/>
    <w:rsid w:val="0055753C"/>
    <w:rsid w:val="0055757C"/>
    <w:rsid w:val="0055797B"/>
    <w:rsid w:val="0056002C"/>
    <w:rsid w:val="00560234"/>
    <w:rsid w:val="00560B14"/>
    <w:rsid w:val="00560CA0"/>
    <w:rsid w:val="00560ED2"/>
    <w:rsid w:val="00561015"/>
    <w:rsid w:val="00561179"/>
    <w:rsid w:val="00561185"/>
    <w:rsid w:val="00561776"/>
    <w:rsid w:val="005617C4"/>
    <w:rsid w:val="00561814"/>
    <w:rsid w:val="0056192E"/>
    <w:rsid w:val="00561969"/>
    <w:rsid w:val="005619B0"/>
    <w:rsid w:val="00561B4C"/>
    <w:rsid w:val="00561B70"/>
    <w:rsid w:val="00561B75"/>
    <w:rsid w:val="00561E5A"/>
    <w:rsid w:val="00561F4E"/>
    <w:rsid w:val="005620DF"/>
    <w:rsid w:val="00562124"/>
    <w:rsid w:val="00562534"/>
    <w:rsid w:val="00562A7A"/>
    <w:rsid w:val="00562B65"/>
    <w:rsid w:val="00562EB7"/>
    <w:rsid w:val="005637B4"/>
    <w:rsid w:val="00563B05"/>
    <w:rsid w:val="00563C41"/>
    <w:rsid w:val="00563FF6"/>
    <w:rsid w:val="005644D0"/>
    <w:rsid w:val="005645C6"/>
    <w:rsid w:val="005647A7"/>
    <w:rsid w:val="005648C4"/>
    <w:rsid w:val="00564A1C"/>
    <w:rsid w:val="00564BD3"/>
    <w:rsid w:val="00564C34"/>
    <w:rsid w:val="00564DC9"/>
    <w:rsid w:val="00564E8A"/>
    <w:rsid w:val="00565115"/>
    <w:rsid w:val="005651CA"/>
    <w:rsid w:val="005651DC"/>
    <w:rsid w:val="005654A4"/>
    <w:rsid w:val="0056564B"/>
    <w:rsid w:val="00565875"/>
    <w:rsid w:val="00565D95"/>
    <w:rsid w:val="00565DFB"/>
    <w:rsid w:val="00565F56"/>
    <w:rsid w:val="005662CD"/>
    <w:rsid w:val="00566398"/>
    <w:rsid w:val="005664BD"/>
    <w:rsid w:val="00566617"/>
    <w:rsid w:val="00566899"/>
    <w:rsid w:val="00566A00"/>
    <w:rsid w:val="00566EDA"/>
    <w:rsid w:val="00566F08"/>
    <w:rsid w:val="0056732A"/>
    <w:rsid w:val="00567AA0"/>
    <w:rsid w:val="005702C9"/>
    <w:rsid w:val="005703A3"/>
    <w:rsid w:val="005708B3"/>
    <w:rsid w:val="00570969"/>
    <w:rsid w:val="00570996"/>
    <w:rsid w:val="0057109C"/>
    <w:rsid w:val="00571170"/>
    <w:rsid w:val="00571348"/>
    <w:rsid w:val="005717B0"/>
    <w:rsid w:val="00571B9D"/>
    <w:rsid w:val="00571C0B"/>
    <w:rsid w:val="00571EFA"/>
    <w:rsid w:val="00572143"/>
    <w:rsid w:val="0057217C"/>
    <w:rsid w:val="005731AF"/>
    <w:rsid w:val="00573367"/>
    <w:rsid w:val="005735B3"/>
    <w:rsid w:val="005736DC"/>
    <w:rsid w:val="0057397B"/>
    <w:rsid w:val="00573CA1"/>
    <w:rsid w:val="00573E96"/>
    <w:rsid w:val="005740D3"/>
    <w:rsid w:val="0057417C"/>
    <w:rsid w:val="00574270"/>
    <w:rsid w:val="00574905"/>
    <w:rsid w:val="00574B94"/>
    <w:rsid w:val="00574DA3"/>
    <w:rsid w:val="00574F79"/>
    <w:rsid w:val="00574FA0"/>
    <w:rsid w:val="00575143"/>
    <w:rsid w:val="00575C6C"/>
    <w:rsid w:val="00575E73"/>
    <w:rsid w:val="00576948"/>
    <w:rsid w:val="005769A8"/>
    <w:rsid w:val="005769B7"/>
    <w:rsid w:val="00576AD5"/>
    <w:rsid w:val="00576BB7"/>
    <w:rsid w:val="00576CC0"/>
    <w:rsid w:val="00576D7F"/>
    <w:rsid w:val="0057734F"/>
    <w:rsid w:val="005773A2"/>
    <w:rsid w:val="00577498"/>
    <w:rsid w:val="0057749A"/>
    <w:rsid w:val="00577522"/>
    <w:rsid w:val="0057761D"/>
    <w:rsid w:val="00577B3A"/>
    <w:rsid w:val="00577B47"/>
    <w:rsid w:val="00577BAD"/>
    <w:rsid w:val="00577BE4"/>
    <w:rsid w:val="0058020A"/>
    <w:rsid w:val="005802EA"/>
    <w:rsid w:val="00580754"/>
    <w:rsid w:val="005808C7"/>
    <w:rsid w:val="00580B8D"/>
    <w:rsid w:val="0058123A"/>
    <w:rsid w:val="00581517"/>
    <w:rsid w:val="005815E4"/>
    <w:rsid w:val="00581890"/>
    <w:rsid w:val="0058191D"/>
    <w:rsid w:val="00581C9B"/>
    <w:rsid w:val="00581D3E"/>
    <w:rsid w:val="00581F49"/>
    <w:rsid w:val="005825CF"/>
    <w:rsid w:val="00582641"/>
    <w:rsid w:val="00582671"/>
    <w:rsid w:val="005827CA"/>
    <w:rsid w:val="00582A5D"/>
    <w:rsid w:val="00582B24"/>
    <w:rsid w:val="0058308D"/>
    <w:rsid w:val="00583624"/>
    <w:rsid w:val="0058385F"/>
    <w:rsid w:val="005841F9"/>
    <w:rsid w:val="00584634"/>
    <w:rsid w:val="0058496B"/>
    <w:rsid w:val="00584B21"/>
    <w:rsid w:val="00584DB5"/>
    <w:rsid w:val="00584EC3"/>
    <w:rsid w:val="00585565"/>
    <w:rsid w:val="00585642"/>
    <w:rsid w:val="00585A7A"/>
    <w:rsid w:val="00585FE8"/>
    <w:rsid w:val="00586787"/>
    <w:rsid w:val="005867A4"/>
    <w:rsid w:val="00586835"/>
    <w:rsid w:val="00586A95"/>
    <w:rsid w:val="00587177"/>
    <w:rsid w:val="0058723F"/>
    <w:rsid w:val="00587271"/>
    <w:rsid w:val="005874AA"/>
    <w:rsid w:val="00587635"/>
    <w:rsid w:val="005877DF"/>
    <w:rsid w:val="0058795E"/>
    <w:rsid w:val="00587BB9"/>
    <w:rsid w:val="00587D19"/>
    <w:rsid w:val="00590324"/>
    <w:rsid w:val="00590507"/>
    <w:rsid w:val="005905FD"/>
    <w:rsid w:val="00590CEA"/>
    <w:rsid w:val="00590D83"/>
    <w:rsid w:val="00590E37"/>
    <w:rsid w:val="00591221"/>
    <w:rsid w:val="0059136C"/>
    <w:rsid w:val="0059140F"/>
    <w:rsid w:val="0059146A"/>
    <w:rsid w:val="005915BB"/>
    <w:rsid w:val="005917A6"/>
    <w:rsid w:val="00591C8A"/>
    <w:rsid w:val="00592043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843"/>
    <w:rsid w:val="0059496B"/>
    <w:rsid w:val="00594979"/>
    <w:rsid w:val="00594A15"/>
    <w:rsid w:val="00594CDB"/>
    <w:rsid w:val="0059512D"/>
    <w:rsid w:val="00595144"/>
    <w:rsid w:val="005951F4"/>
    <w:rsid w:val="005952D1"/>
    <w:rsid w:val="005958A1"/>
    <w:rsid w:val="00595CD7"/>
    <w:rsid w:val="00596209"/>
    <w:rsid w:val="00596285"/>
    <w:rsid w:val="00596781"/>
    <w:rsid w:val="00596941"/>
    <w:rsid w:val="00596DBD"/>
    <w:rsid w:val="00596EF4"/>
    <w:rsid w:val="005971F4"/>
    <w:rsid w:val="005974B8"/>
    <w:rsid w:val="0059760A"/>
    <w:rsid w:val="0059782C"/>
    <w:rsid w:val="00597830"/>
    <w:rsid w:val="00597A29"/>
    <w:rsid w:val="00597BC9"/>
    <w:rsid w:val="00597E57"/>
    <w:rsid w:val="005A02CF"/>
    <w:rsid w:val="005A059F"/>
    <w:rsid w:val="005A14E4"/>
    <w:rsid w:val="005A1712"/>
    <w:rsid w:val="005A180E"/>
    <w:rsid w:val="005A1B5D"/>
    <w:rsid w:val="005A212C"/>
    <w:rsid w:val="005A239D"/>
    <w:rsid w:val="005A2484"/>
    <w:rsid w:val="005A24ED"/>
    <w:rsid w:val="005A25BF"/>
    <w:rsid w:val="005A2770"/>
    <w:rsid w:val="005A28CA"/>
    <w:rsid w:val="005A2942"/>
    <w:rsid w:val="005A2948"/>
    <w:rsid w:val="005A2FF8"/>
    <w:rsid w:val="005A32FD"/>
    <w:rsid w:val="005A3701"/>
    <w:rsid w:val="005A395D"/>
    <w:rsid w:val="005A3B1F"/>
    <w:rsid w:val="005A3B8F"/>
    <w:rsid w:val="005A3E6D"/>
    <w:rsid w:val="005A44E2"/>
    <w:rsid w:val="005A4DF1"/>
    <w:rsid w:val="005A4F1E"/>
    <w:rsid w:val="005A5046"/>
    <w:rsid w:val="005A51C5"/>
    <w:rsid w:val="005A5319"/>
    <w:rsid w:val="005A54CB"/>
    <w:rsid w:val="005A5722"/>
    <w:rsid w:val="005A5995"/>
    <w:rsid w:val="005A59FE"/>
    <w:rsid w:val="005A5BF4"/>
    <w:rsid w:val="005A5F7A"/>
    <w:rsid w:val="005A6156"/>
    <w:rsid w:val="005A6353"/>
    <w:rsid w:val="005A650D"/>
    <w:rsid w:val="005A6609"/>
    <w:rsid w:val="005A6670"/>
    <w:rsid w:val="005A6BF9"/>
    <w:rsid w:val="005A6C9F"/>
    <w:rsid w:val="005A736E"/>
    <w:rsid w:val="005A74D3"/>
    <w:rsid w:val="005A75BA"/>
    <w:rsid w:val="005A76D6"/>
    <w:rsid w:val="005A775B"/>
    <w:rsid w:val="005A7888"/>
    <w:rsid w:val="005A7942"/>
    <w:rsid w:val="005A7A05"/>
    <w:rsid w:val="005A7B46"/>
    <w:rsid w:val="005A7CD8"/>
    <w:rsid w:val="005A7EA2"/>
    <w:rsid w:val="005B027C"/>
    <w:rsid w:val="005B035C"/>
    <w:rsid w:val="005B0471"/>
    <w:rsid w:val="005B04A7"/>
    <w:rsid w:val="005B0675"/>
    <w:rsid w:val="005B08DB"/>
    <w:rsid w:val="005B0AC1"/>
    <w:rsid w:val="005B0CC2"/>
    <w:rsid w:val="005B0F26"/>
    <w:rsid w:val="005B0F42"/>
    <w:rsid w:val="005B142E"/>
    <w:rsid w:val="005B16AB"/>
    <w:rsid w:val="005B16C7"/>
    <w:rsid w:val="005B18EF"/>
    <w:rsid w:val="005B1989"/>
    <w:rsid w:val="005B236D"/>
    <w:rsid w:val="005B26A5"/>
    <w:rsid w:val="005B2A46"/>
    <w:rsid w:val="005B2C1D"/>
    <w:rsid w:val="005B311A"/>
    <w:rsid w:val="005B3192"/>
    <w:rsid w:val="005B3475"/>
    <w:rsid w:val="005B3A37"/>
    <w:rsid w:val="005B3AFD"/>
    <w:rsid w:val="005B3BBE"/>
    <w:rsid w:val="005B4150"/>
    <w:rsid w:val="005B416D"/>
    <w:rsid w:val="005B46DA"/>
    <w:rsid w:val="005B4D2D"/>
    <w:rsid w:val="005B4F0D"/>
    <w:rsid w:val="005B55B4"/>
    <w:rsid w:val="005B5988"/>
    <w:rsid w:val="005B5BB3"/>
    <w:rsid w:val="005B5F5E"/>
    <w:rsid w:val="005B6168"/>
    <w:rsid w:val="005B65C7"/>
    <w:rsid w:val="005B6613"/>
    <w:rsid w:val="005B66CA"/>
    <w:rsid w:val="005B68D4"/>
    <w:rsid w:val="005B6926"/>
    <w:rsid w:val="005B6975"/>
    <w:rsid w:val="005B6CEC"/>
    <w:rsid w:val="005B70EC"/>
    <w:rsid w:val="005B7CF7"/>
    <w:rsid w:val="005B7E65"/>
    <w:rsid w:val="005C05C3"/>
    <w:rsid w:val="005C06FC"/>
    <w:rsid w:val="005C0874"/>
    <w:rsid w:val="005C0AC3"/>
    <w:rsid w:val="005C0E86"/>
    <w:rsid w:val="005C0F84"/>
    <w:rsid w:val="005C10D0"/>
    <w:rsid w:val="005C11E0"/>
    <w:rsid w:val="005C1533"/>
    <w:rsid w:val="005C1661"/>
    <w:rsid w:val="005C19D4"/>
    <w:rsid w:val="005C1A5A"/>
    <w:rsid w:val="005C1A5E"/>
    <w:rsid w:val="005C1D33"/>
    <w:rsid w:val="005C1D99"/>
    <w:rsid w:val="005C1FB4"/>
    <w:rsid w:val="005C2462"/>
    <w:rsid w:val="005C27AF"/>
    <w:rsid w:val="005C2BA4"/>
    <w:rsid w:val="005C2C8C"/>
    <w:rsid w:val="005C2F52"/>
    <w:rsid w:val="005C3162"/>
    <w:rsid w:val="005C34D0"/>
    <w:rsid w:val="005C3A4F"/>
    <w:rsid w:val="005C3ABF"/>
    <w:rsid w:val="005C3E3B"/>
    <w:rsid w:val="005C40AC"/>
    <w:rsid w:val="005C40B9"/>
    <w:rsid w:val="005C41CC"/>
    <w:rsid w:val="005C4443"/>
    <w:rsid w:val="005C44CB"/>
    <w:rsid w:val="005C4BD0"/>
    <w:rsid w:val="005C4D66"/>
    <w:rsid w:val="005C549D"/>
    <w:rsid w:val="005C5888"/>
    <w:rsid w:val="005C58D2"/>
    <w:rsid w:val="005C5C29"/>
    <w:rsid w:val="005C5EE5"/>
    <w:rsid w:val="005C5FDA"/>
    <w:rsid w:val="005C60B7"/>
    <w:rsid w:val="005C6432"/>
    <w:rsid w:val="005C6630"/>
    <w:rsid w:val="005C6712"/>
    <w:rsid w:val="005C678A"/>
    <w:rsid w:val="005C69AC"/>
    <w:rsid w:val="005C6A42"/>
    <w:rsid w:val="005C6A6B"/>
    <w:rsid w:val="005C6C35"/>
    <w:rsid w:val="005C6C53"/>
    <w:rsid w:val="005C6E1A"/>
    <w:rsid w:val="005C6FA4"/>
    <w:rsid w:val="005C7019"/>
    <w:rsid w:val="005C701D"/>
    <w:rsid w:val="005C7097"/>
    <w:rsid w:val="005C7143"/>
    <w:rsid w:val="005C7239"/>
    <w:rsid w:val="005C74EC"/>
    <w:rsid w:val="005C77B8"/>
    <w:rsid w:val="005C7B72"/>
    <w:rsid w:val="005C7E42"/>
    <w:rsid w:val="005C7E58"/>
    <w:rsid w:val="005C7F43"/>
    <w:rsid w:val="005C7F9D"/>
    <w:rsid w:val="005D0166"/>
    <w:rsid w:val="005D0834"/>
    <w:rsid w:val="005D0D09"/>
    <w:rsid w:val="005D0F73"/>
    <w:rsid w:val="005D112F"/>
    <w:rsid w:val="005D115D"/>
    <w:rsid w:val="005D1344"/>
    <w:rsid w:val="005D1606"/>
    <w:rsid w:val="005D1966"/>
    <w:rsid w:val="005D1D4A"/>
    <w:rsid w:val="005D1D4D"/>
    <w:rsid w:val="005D2007"/>
    <w:rsid w:val="005D2369"/>
    <w:rsid w:val="005D2560"/>
    <w:rsid w:val="005D266B"/>
    <w:rsid w:val="005D2855"/>
    <w:rsid w:val="005D29DC"/>
    <w:rsid w:val="005D2ECF"/>
    <w:rsid w:val="005D33E7"/>
    <w:rsid w:val="005D3583"/>
    <w:rsid w:val="005D37BA"/>
    <w:rsid w:val="005D3A6A"/>
    <w:rsid w:val="005D3B11"/>
    <w:rsid w:val="005D3B72"/>
    <w:rsid w:val="005D3C29"/>
    <w:rsid w:val="005D3C91"/>
    <w:rsid w:val="005D3D9F"/>
    <w:rsid w:val="005D3E31"/>
    <w:rsid w:val="005D4378"/>
    <w:rsid w:val="005D44C9"/>
    <w:rsid w:val="005D450A"/>
    <w:rsid w:val="005D4C40"/>
    <w:rsid w:val="005D4E77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079"/>
    <w:rsid w:val="005D60EA"/>
    <w:rsid w:val="005D6128"/>
    <w:rsid w:val="005D6B55"/>
    <w:rsid w:val="005D6C46"/>
    <w:rsid w:val="005D6DFC"/>
    <w:rsid w:val="005D707A"/>
    <w:rsid w:val="005D7421"/>
    <w:rsid w:val="005D7431"/>
    <w:rsid w:val="005D7575"/>
    <w:rsid w:val="005D7727"/>
    <w:rsid w:val="005D7810"/>
    <w:rsid w:val="005D79D3"/>
    <w:rsid w:val="005E0911"/>
    <w:rsid w:val="005E1103"/>
    <w:rsid w:val="005E1339"/>
    <w:rsid w:val="005E13CA"/>
    <w:rsid w:val="005E1411"/>
    <w:rsid w:val="005E144D"/>
    <w:rsid w:val="005E16B9"/>
    <w:rsid w:val="005E1CB9"/>
    <w:rsid w:val="005E248E"/>
    <w:rsid w:val="005E2E27"/>
    <w:rsid w:val="005E35D2"/>
    <w:rsid w:val="005E3856"/>
    <w:rsid w:val="005E39C0"/>
    <w:rsid w:val="005E3DAC"/>
    <w:rsid w:val="005E3DD7"/>
    <w:rsid w:val="005E4873"/>
    <w:rsid w:val="005E4926"/>
    <w:rsid w:val="005E4989"/>
    <w:rsid w:val="005E4A62"/>
    <w:rsid w:val="005E4B5B"/>
    <w:rsid w:val="005E4C0E"/>
    <w:rsid w:val="005E4D92"/>
    <w:rsid w:val="005E4E97"/>
    <w:rsid w:val="005E53EC"/>
    <w:rsid w:val="005E53F6"/>
    <w:rsid w:val="005E583D"/>
    <w:rsid w:val="005E5B09"/>
    <w:rsid w:val="005E5C3C"/>
    <w:rsid w:val="005E5E78"/>
    <w:rsid w:val="005E5ED8"/>
    <w:rsid w:val="005E5F2A"/>
    <w:rsid w:val="005E6122"/>
    <w:rsid w:val="005E65C8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04"/>
    <w:rsid w:val="005F0E45"/>
    <w:rsid w:val="005F0F08"/>
    <w:rsid w:val="005F0FBB"/>
    <w:rsid w:val="005F1083"/>
    <w:rsid w:val="005F174F"/>
    <w:rsid w:val="005F18EF"/>
    <w:rsid w:val="005F1BD2"/>
    <w:rsid w:val="005F1D89"/>
    <w:rsid w:val="005F2B0C"/>
    <w:rsid w:val="005F2D54"/>
    <w:rsid w:val="005F2E13"/>
    <w:rsid w:val="005F2EF5"/>
    <w:rsid w:val="005F2F6F"/>
    <w:rsid w:val="005F3024"/>
    <w:rsid w:val="005F3170"/>
    <w:rsid w:val="005F31FD"/>
    <w:rsid w:val="005F33A2"/>
    <w:rsid w:val="005F36E2"/>
    <w:rsid w:val="005F3804"/>
    <w:rsid w:val="005F3F49"/>
    <w:rsid w:val="005F422C"/>
    <w:rsid w:val="005F44E5"/>
    <w:rsid w:val="005F4563"/>
    <w:rsid w:val="005F47FC"/>
    <w:rsid w:val="005F4850"/>
    <w:rsid w:val="005F4934"/>
    <w:rsid w:val="005F4AE6"/>
    <w:rsid w:val="005F4C4F"/>
    <w:rsid w:val="005F4FA0"/>
    <w:rsid w:val="005F511D"/>
    <w:rsid w:val="005F5344"/>
    <w:rsid w:val="005F5437"/>
    <w:rsid w:val="005F54A7"/>
    <w:rsid w:val="005F5B6D"/>
    <w:rsid w:val="005F65A9"/>
    <w:rsid w:val="005F69CC"/>
    <w:rsid w:val="005F6B8C"/>
    <w:rsid w:val="005F6FC7"/>
    <w:rsid w:val="005F7087"/>
    <w:rsid w:val="005F720F"/>
    <w:rsid w:val="005F7328"/>
    <w:rsid w:val="005F74A4"/>
    <w:rsid w:val="005F765B"/>
    <w:rsid w:val="005F76F5"/>
    <w:rsid w:val="005F7787"/>
    <w:rsid w:val="005F78D3"/>
    <w:rsid w:val="005F7D32"/>
    <w:rsid w:val="005F7F0F"/>
    <w:rsid w:val="006005C9"/>
    <w:rsid w:val="006005F2"/>
    <w:rsid w:val="00600670"/>
    <w:rsid w:val="00600F8A"/>
    <w:rsid w:val="00600FFF"/>
    <w:rsid w:val="0060161F"/>
    <w:rsid w:val="00601AA9"/>
    <w:rsid w:val="00601B35"/>
    <w:rsid w:val="00601D10"/>
    <w:rsid w:val="00601D76"/>
    <w:rsid w:val="00601EDA"/>
    <w:rsid w:val="00601F68"/>
    <w:rsid w:val="0060298A"/>
    <w:rsid w:val="006029FA"/>
    <w:rsid w:val="00602A13"/>
    <w:rsid w:val="00602B07"/>
    <w:rsid w:val="00602EF6"/>
    <w:rsid w:val="006031F9"/>
    <w:rsid w:val="00603216"/>
    <w:rsid w:val="00603545"/>
    <w:rsid w:val="00603756"/>
    <w:rsid w:val="0060377B"/>
    <w:rsid w:val="00603883"/>
    <w:rsid w:val="00603EDF"/>
    <w:rsid w:val="00603F5F"/>
    <w:rsid w:val="00604246"/>
    <w:rsid w:val="00604248"/>
    <w:rsid w:val="00604BD4"/>
    <w:rsid w:val="00604F8A"/>
    <w:rsid w:val="00605014"/>
    <w:rsid w:val="00605087"/>
    <w:rsid w:val="00605139"/>
    <w:rsid w:val="00605196"/>
    <w:rsid w:val="00605758"/>
    <w:rsid w:val="006057F8"/>
    <w:rsid w:val="00605AA0"/>
    <w:rsid w:val="00605C7D"/>
    <w:rsid w:val="00605E05"/>
    <w:rsid w:val="00605E2A"/>
    <w:rsid w:val="00605FBD"/>
    <w:rsid w:val="00606191"/>
    <w:rsid w:val="00606436"/>
    <w:rsid w:val="00606D41"/>
    <w:rsid w:val="006075DC"/>
    <w:rsid w:val="00607B1A"/>
    <w:rsid w:val="00607FA5"/>
    <w:rsid w:val="00607FAE"/>
    <w:rsid w:val="0061021F"/>
    <w:rsid w:val="006102DD"/>
    <w:rsid w:val="00610443"/>
    <w:rsid w:val="0061079F"/>
    <w:rsid w:val="00610A2B"/>
    <w:rsid w:val="00610A7E"/>
    <w:rsid w:val="00610FD1"/>
    <w:rsid w:val="00611352"/>
    <w:rsid w:val="00611363"/>
    <w:rsid w:val="006114E5"/>
    <w:rsid w:val="006116E5"/>
    <w:rsid w:val="00611B09"/>
    <w:rsid w:val="00611B18"/>
    <w:rsid w:val="00611B74"/>
    <w:rsid w:val="00611B92"/>
    <w:rsid w:val="00611C52"/>
    <w:rsid w:val="00611D04"/>
    <w:rsid w:val="00612130"/>
    <w:rsid w:val="0061220A"/>
    <w:rsid w:val="00612351"/>
    <w:rsid w:val="0061241F"/>
    <w:rsid w:val="00612598"/>
    <w:rsid w:val="0061295D"/>
    <w:rsid w:val="00612ABA"/>
    <w:rsid w:val="00612B23"/>
    <w:rsid w:val="00612DA1"/>
    <w:rsid w:val="00612E09"/>
    <w:rsid w:val="00612FEC"/>
    <w:rsid w:val="0061311C"/>
    <w:rsid w:val="00613130"/>
    <w:rsid w:val="00613246"/>
    <w:rsid w:val="006133E1"/>
    <w:rsid w:val="00613788"/>
    <w:rsid w:val="00613B97"/>
    <w:rsid w:val="006142B5"/>
    <w:rsid w:val="0061442C"/>
    <w:rsid w:val="00614C29"/>
    <w:rsid w:val="00614F1E"/>
    <w:rsid w:val="00615822"/>
    <w:rsid w:val="00615890"/>
    <w:rsid w:val="00615B5C"/>
    <w:rsid w:val="00615B8A"/>
    <w:rsid w:val="00615E91"/>
    <w:rsid w:val="00615EAB"/>
    <w:rsid w:val="00615EDB"/>
    <w:rsid w:val="0061629D"/>
    <w:rsid w:val="0061644E"/>
    <w:rsid w:val="0061651E"/>
    <w:rsid w:val="00616692"/>
    <w:rsid w:val="006167C5"/>
    <w:rsid w:val="006167F7"/>
    <w:rsid w:val="006168EB"/>
    <w:rsid w:val="00616918"/>
    <w:rsid w:val="00616BFC"/>
    <w:rsid w:val="00616D1E"/>
    <w:rsid w:val="00616D63"/>
    <w:rsid w:val="00616F5D"/>
    <w:rsid w:val="0061700D"/>
    <w:rsid w:val="00617452"/>
    <w:rsid w:val="00617563"/>
    <w:rsid w:val="006175AF"/>
    <w:rsid w:val="006177D2"/>
    <w:rsid w:val="0061798A"/>
    <w:rsid w:val="00617CAE"/>
    <w:rsid w:val="00617DAD"/>
    <w:rsid w:val="00617F0D"/>
    <w:rsid w:val="00617F11"/>
    <w:rsid w:val="00617F29"/>
    <w:rsid w:val="00620248"/>
    <w:rsid w:val="00620355"/>
    <w:rsid w:val="006204ED"/>
    <w:rsid w:val="00620533"/>
    <w:rsid w:val="00620597"/>
    <w:rsid w:val="006205B7"/>
    <w:rsid w:val="006208BE"/>
    <w:rsid w:val="00620B36"/>
    <w:rsid w:val="00620B80"/>
    <w:rsid w:val="00620F74"/>
    <w:rsid w:val="0062156F"/>
    <w:rsid w:val="006218D7"/>
    <w:rsid w:val="00621932"/>
    <w:rsid w:val="00621B23"/>
    <w:rsid w:val="00621B2B"/>
    <w:rsid w:val="00621B34"/>
    <w:rsid w:val="00621E0C"/>
    <w:rsid w:val="0062232F"/>
    <w:rsid w:val="00622355"/>
    <w:rsid w:val="0062276E"/>
    <w:rsid w:val="00622851"/>
    <w:rsid w:val="006228F8"/>
    <w:rsid w:val="0062298F"/>
    <w:rsid w:val="006229B8"/>
    <w:rsid w:val="00622B73"/>
    <w:rsid w:val="00622BFC"/>
    <w:rsid w:val="00622DA0"/>
    <w:rsid w:val="00622F46"/>
    <w:rsid w:val="0062323A"/>
    <w:rsid w:val="006233FD"/>
    <w:rsid w:val="00623436"/>
    <w:rsid w:val="006235DE"/>
    <w:rsid w:val="00623627"/>
    <w:rsid w:val="00623A9E"/>
    <w:rsid w:val="00624073"/>
    <w:rsid w:val="0062438C"/>
    <w:rsid w:val="006246BE"/>
    <w:rsid w:val="006247E4"/>
    <w:rsid w:val="0062485A"/>
    <w:rsid w:val="006249A6"/>
    <w:rsid w:val="00624F6A"/>
    <w:rsid w:val="00625002"/>
    <w:rsid w:val="006252FF"/>
    <w:rsid w:val="006256A3"/>
    <w:rsid w:val="006257C5"/>
    <w:rsid w:val="00625B40"/>
    <w:rsid w:val="00625C8B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27017"/>
    <w:rsid w:val="00627AB8"/>
    <w:rsid w:val="00627BCD"/>
    <w:rsid w:val="006300D8"/>
    <w:rsid w:val="006300F6"/>
    <w:rsid w:val="00630333"/>
    <w:rsid w:val="00630ABF"/>
    <w:rsid w:val="00630F30"/>
    <w:rsid w:val="006310F3"/>
    <w:rsid w:val="006315E0"/>
    <w:rsid w:val="00631B93"/>
    <w:rsid w:val="00631D56"/>
    <w:rsid w:val="00631E18"/>
    <w:rsid w:val="00631EAE"/>
    <w:rsid w:val="0063245F"/>
    <w:rsid w:val="006324FB"/>
    <w:rsid w:val="0063289D"/>
    <w:rsid w:val="00633717"/>
    <w:rsid w:val="00633AAC"/>
    <w:rsid w:val="00633C25"/>
    <w:rsid w:val="00633E5D"/>
    <w:rsid w:val="006341BA"/>
    <w:rsid w:val="00634B03"/>
    <w:rsid w:val="006358FF"/>
    <w:rsid w:val="0063591A"/>
    <w:rsid w:val="00635A7B"/>
    <w:rsid w:val="00635B6D"/>
    <w:rsid w:val="006361E9"/>
    <w:rsid w:val="006362DE"/>
    <w:rsid w:val="00636474"/>
    <w:rsid w:val="00636488"/>
    <w:rsid w:val="006364ED"/>
    <w:rsid w:val="00636AAC"/>
    <w:rsid w:val="006370EC"/>
    <w:rsid w:val="00637350"/>
    <w:rsid w:val="0063749E"/>
    <w:rsid w:val="00637567"/>
    <w:rsid w:val="0063768B"/>
    <w:rsid w:val="0063770A"/>
    <w:rsid w:val="006379EB"/>
    <w:rsid w:val="00637BB4"/>
    <w:rsid w:val="00637D99"/>
    <w:rsid w:val="006404FC"/>
    <w:rsid w:val="0064099E"/>
    <w:rsid w:val="00640A69"/>
    <w:rsid w:val="00640C5B"/>
    <w:rsid w:val="00640CD2"/>
    <w:rsid w:val="00640DC9"/>
    <w:rsid w:val="006410BA"/>
    <w:rsid w:val="00641387"/>
    <w:rsid w:val="00641668"/>
    <w:rsid w:val="006416D5"/>
    <w:rsid w:val="0064183F"/>
    <w:rsid w:val="006418E2"/>
    <w:rsid w:val="00641C5F"/>
    <w:rsid w:val="00642061"/>
    <w:rsid w:val="00642245"/>
    <w:rsid w:val="00642517"/>
    <w:rsid w:val="00642887"/>
    <w:rsid w:val="00642D31"/>
    <w:rsid w:val="00642D6A"/>
    <w:rsid w:val="00642ECF"/>
    <w:rsid w:val="00642EEA"/>
    <w:rsid w:val="00642F48"/>
    <w:rsid w:val="00643097"/>
    <w:rsid w:val="00643178"/>
    <w:rsid w:val="00643284"/>
    <w:rsid w:val="00643BA2"/>
    <w:rsid w:val="00643BAF"/>
    <w:rsid w:val="00643DC9"/>
    <w:rsid w:val="00644124"/>
    <w:rsid w:val="006441CF"/>
    <w:rsid w:val="00645092"/>
    <w:rsid w:val="006453AC"/>
    <w:rsid w:val="006454EA"/>
    <w:rsid w:val="006455E5"/>
    <w:rsid w:val="0064581A"/>
    <w:rsid w:val="00645835"/>
    <w:rsid w:val="006459A5"/>
    <w:rsid w:val="00645A14"/>
    <w:rsid w:val="00645A57"/>
    <w:rsid w:val="00645E8E"/>
    <w:rsid w:val="00646118"/>
    <w:rsid w:val="00646574"/>
    <w:rsid w:val="0064659D"/>
    <w:rsid w:val="006469F7"/>
    <w:rsid w:val="00647205"/>
    <w:rsid w:val="00647322"/>
    <w:rsid w:val="00647348"/>
    <w:rsid w:val="006475CB"/>
    <w:rsid w:val="006477A3"/>
    <w:rsid w:val="00647B07"/>
    <w:rsid w:val="00647BC6"/>
    <w:rsid w:val="00647DE8"/>
    <w:rsid w:val="00647E68"/>
    <w:rsid w:val="0065008B"/>
    <w:rsid w:val="006503C8"/>
    <w:rsid w:val="006504EA"/>
    <w:rsid w:val="00650731"/>
    <w:rsid w:val="00650832"/>
    <w:rsid w:val="00650C75"/>
    <w:rsid w:val="00650E36"/>
    <w:rsid w:val="0065115B"/>
    <w:rsid w:val="006511A3"/>
    <w:rsid w:val="0065124E"/>
    <w:rsid w:val="0065127C"/>
    <w:rsid w:val="00651457"/>
    <w:rsid w:val="00651D21"/>
    <w:rsid w:val="00651DC0"/>
    <w:rsid w:val="00652392"/>
    <w:rsid w:val="006524CA"/>
    <w:rsid w:val="00652A60"/>
    <w:rsid w:val="00652E21"/>
    <w:rsid w:val="00652F36"/>
    <w:rsid w:val="00653046"/>
    <w:rsid w:val="00653092"/>
    <w:rsid w:val="0065329F"/>
    <w:rsid w:val="0065346C"/>
    <w:rsid w:val="00653937"/>
    <w:rsid w:val="00653D18"/>
    <w:rsid w:val="00653EFA"/>
    <w:rsid w:val="00653FF8"/>
    <w:rsid w:val="0065409E"/>
    <w:rsid w:val="00654236"/>
    <w:rsid w:val="0065444E"/>
    <w:rsid w:val="00654C28"/>
    <w:rsid w:val="00654D0A"/>
    <w:rsid w:val="00654D90"/>
    <w:rsid w:val="006557AB"/>
    <w:rsid w:val="00655CD1"/>
    <w:rsid w:val="00655EA2"/>
    <w:rsid w:val="00655F52"/>
    <w:rsid w:val="00656289"/>
    <w:rsid w:val="0065631D"/>
    <w:rsid w:val="0065653C"/>
    <w:rsid w:val="00656993"/>
    <w:rsid w:val="00656BE8"/>
    <w:rsid w:val="006570B5"/>
    <w:rsid w:val="006570C7"/>
    <w:rsid w:val="006571B0"/>
    <w:rsid w:val="006572A2"/>
    <w:rsid w:val="00657526"/>
    <w:rsid w:val="00657914"/>
    <w:rsid w:val="00657B35"/>
    <w:rsid w:val="00657B56"/>
    <w:rsid w:val="00657FE5"/>
    <w:rsid w:val="006608F1"/>
    <w:rsid w:val="00660A32"/>
    <w:rsid w:val="00660A59"/>
    <w:rsid w:val="00660AF3"/>
    <w:rsid w:val="00661ACE"/>
    <w:rsid w:val="00661CC0"/>
    <w:rsid w:val="00661CD7"/>
    <w:rsid w:val="00661DB0"/>
    <w:rsid w:val="006621A9"/>
    <w:rsid w:val="00662387"/>
    <w:rsid w:val="0066251C"/>
    <w:rsid w:val="0066271E"/>
    <w:rsid w:val="00662A33"/>
    <w:rsid w:val="00662B44"/>
    <w:rsid w:val="00662C4C"/>
    <w:rsid w:val="00662CD3"/>
    <w:rsid w:val="00662CEF"/>
    <w:rsid w:val="00662CF3"/>
    <w:rsid w:val="00662D48"/>
    <w:rsid w:val="00663402"/>
    <w:rsid w:val="0066344F"/>
    <w:rsid w:val="0066359C"/>
    <w:rsid w:val="006638F9"/>
    <w:rsid w:val="00663C29"/>
    <w:rsid w:val="00663C6F"/>
    <w:rsid w:val="00663D11"/>
    <w:rsid w:val="006641C2"/>
    <w:rsid w:val="006642AC"/>
    <w:rsid w:val="00664512"/>
    <w:rsid w:val="006645E6"/>
    <w:rsid w:val="0066475A"/>
    <w:rsid w:val="00664D13"/>
    <w:rsid w:val="00664F4C"/>
    <w:rsid w:val="00665379"/>
    <w:rsid w:val="006653E3"/>
    <w:rsid w:val="006654FA"/>
    <w:rsid w:val="006657E0"/>
    <w:rsid w:val="00665A67"/>
    <w:rsid w:val="00665B4B"/>
    <w:rsid w:val="0066625D"/>
    <w:rsid w:val="00666363"/>
    <w:rsid w:val="0066643D"/>
    <w:rsid w:val="00666696"/>
    <w:rsid w:val="0066697D"/>
    <w:rsid w:val="00666E89"/>
    <w:rsid w:val="00667303"/>
    <w:rsid w:val="00667338"/>
    <w:rsid w:val="00667687"/>
    <w:rsid w:val="00667857"/>
    <w:rsid w:val="006678CB"/>
    <w:rsid w:val="0066799A"/>
    <w:rsid w:val="00667AD0"/>
    <w:rsid w:val="00667DE6"/>
    <w:rsid w:val="0067001F"/>
    <w:rsid w:val="006701EA"/>
    <w:rsid w:val="00670797"/>
    <w:rsid w:val="0067082E"/>
    <w:rsid w:val="00670925"/>
    <w:rsid w:val="00670A81"/>
    <w:rsid w:val="00670B6E"/>
    <w:rsid w:val="00670DE3"/>
    <w:rsid w:val="00671448"/>
    <w:rsid w:val="00671714"/>
    <w:rsid w:val="00671876"/>
    <w:rsid w:val="00671951"/>
    <w:rsid w:val="00671A79"/>
    <w:rsid w:val="00671B42"/>
    <w:rsid w:val="006721E6"/>
    <w:rsid w:val="006722D3"/>
    <w:rsid w:val="006725B5"/>
    <w:rsid w:val="00672716"/>
    <w:rsid w:val="00672CAD"/>
    <w:rsid w:val="00672D22"/>
    <w:rsid w:val="00673123"/>
    <w:rsid w:val="0067365E"/>
    <w:rsid w:val="00673871"/>
    <w:rsid w:val="006738FC"/>
    <w:rsid w:val="00673FCB"/>
    <w:rsid w:val="0067407E"/>
    <w:rsid w:val="006740A1"/>
    <w:rsid w:val="006746D8"/>
    <w:rsid w:val="006748FB"/>
    <w:rsid w:val="00674B12"/>
    <w:rsid w:val="00674B66"/>
    <w:rsid w:val="00674EA3"/>
    <w:rsid w:val="006753D0"/>
    <w:rsid w:val="006757F0"/>
    <w:rsid w:val="00675B9D"/>
    <w:rsid w:val="00675EC6"/>
    <w:rsid w:val="006760E2"/>
    <w:rsid w:val="00676893"/>
    <w:rsid w:val="006769B7"/>
    <w:rsid w:val="00676B89"/>
    <w:rsid w:val="00676DD5"/>
    <w:rsid w:val="006770AD"/>
    <w:rsid w:val="006770C5"/>
    <w:rsid w:val="006770E5"/>
    <w:rsid w:val="006771A1"/>
    <w:rsid w:val="00677390"/>
    <w:rsid w:val="006774E2"/>
    <w:rsid w:val="00677592"/>
    <w:rsid w:val="00677778"/>
    <w:rsid w:val="006778C1"/>
    <w:rsid w:val="00677B36"/>
    <w:rsid w:val="00677D91"/>
    <w:rsid w:val="00677DE4"/>
    <w:rsid w:val="00680119"/>
    <w:rsid w:val="006802B8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36E"/>
    <w:rsid w:val="0068292A"/>
    <w:rsid w:val="00682F8D"/>
    <w:rsid w:val="00682FBC"/>
    <w:rsid w:val="006831E9"/>
    <w:rsid w:val="00683277"/>
    <w:rsid w:val="0068332B"/>
    <w:rsid w:val="00683531"/>
    <w:rsid w:val="0068392B"/>
    <w:rsid w:val="00683BA9"/>
    <w:rsid w:val="00683BB6"/>
    <w:rsid w:val="00683EF0"/>
    <w:rsid w:val="006841E1"/>
    <w:rsid w:val="0068431F"/>
    <w:rsid w:val="0068452E"/>
    <w:rsid w:val="0068478B"/>
    <w:rsid w:val="0068487A"/>
    <w:rsid w:val="00684A6D"/>
    <w:rsid w:val="00684AED"/>
    <w:rsid w:val="00685E79"/>
    <w:rsid w:val="00686B0C"/>
    <w:rsid w:val="0068700C"/>
    <w:rsid w:val="006870D5"/>
    <w:rsid w:val="006871AC"/>
    <w:rsid w:val="0068735C"/>
    <w:rsid w:val="00687379"/>
    <w:rsid w:val="00687685"/>
    <w:rsid w:val="00687D56"/>
    <w:rsid w:val="00687DE4"/>
    <w:rsid w:val="00687F3E"/>
    <w:rsid w:val="00687F55"/>
    <w:rsid w:val="00690022"/>
    <w:rsid w:val="0069021C"/>
    <w:rsid w:val="00690439"/>
    <w:rsid w:val="00690514"/>
    <w:rsid w:val="00690795"/>
    <w:rsid w:val="00690853"/>
    <w:rsid w:val="00690ACE"/>
    <w:rsid w:val="00690ADC"/>
    <w:rsid w:val="00690B8B"/>
    <w:rsid w:val="006910FA"/>
    <w:rsid w:val="006918E2"/>
    <w:rsid w:val="00691DDA"/>
    <w:rsid w:val="0069224B"/>
    <w:rsid w:val="006922E6"/>
    <w:rsid w:val="00692582"/>
    <w:rsid w:val="00692781"/>
    <w:rsid w:val="0069294D"/>
    <w:rsid w:val="00692A4D"/>
    <w:rsid w:val="00692D6E"/>
    <w:rsid w:val="006933F7"/>
    <w:rsid w:val="00693537"/>
    <w:rsid w:val="00693A8C"/>
    <w:rsid w:val="00693E53"/>
    <w:rsid w:val="00694245"/>
    <w:rsid w:val="006942AA"/>
    <w:rsid w:val="00694346"/>
    <w:rsid w:val="006949F1"/>
    <w:rsid w:val="00694E62"/>
    <w:rsid w:val="0069504E"/>
    <w:rsid w:val="00695726"/>
    <w:rsid w:val="006957A5"/>
    <w:rsid w:val="00695E94"/>
    <w:rsid w:val="00695F90"/>
    <w:rsid w:val="00696015"/>
    <w:rsid w:val="0069604A"/>
    <w:rsid w:val="006962A9"/>
    <w:rsid w:val="00696627"/>
    <w:rsid w:val="00696722"/>
    <w:rsid w:val="0069695D"/>
    <w:rsid w:val="00696AED"/>
    <w:rsid w:val="00696BF9"/>
    <w:rsid w:val="00696C17"/>
    <w:rsid w:val="00697449"/>
    <w:rsid w:val="00697536"/>
    <w:rsid w:val="006A0026"/>
    <w:rsid w:val="006A007A"/>
    <w:rsid w:val="006A0724"/>
    <w:rsid w:val="006A073F"/>
    <w:rsid w:val="006A0A00"/>
    <w:rsid w:val="006A0E25"/>
    <w:rsid w:val="006A10E9"/>
    <w:rsid w:val="006A1230"/>
    <w:rsid w:val="006A2055"/>
    <w:rsid w:val="006A21CF"/>
    <w:rsid w:val="006A239B"/>
    <w:rsid w:val="006A287F"/>
    <w:rsid w:val="006A29CD"/>
    <w:rsid w:val="006A2C86"/>
    <w:rsid w:val="006A2E5D"/>
    <w:rsid w:val="006A2FF9"/>
    <w:rsid w:val="006A30C8"/>
    <w:rsid w:val="006A3259"/>
    <w:rsid w:val="006A339F"/>
    <w:rsid w:val="006A37ED"/>
    <w:rsid w:val="006A390D"/>
    <w:rsid w:val="006A39F4"/>
    <w:rsid w:val="006A3DFE"/>
    <w:rsid w:val="006A485C"/>
    <w:rsid w:val="006A48B3"/>
    <w:rsid w:val="006A4AD4"/>
    <w:rsid w:val="006A4B53"/>
    <w:rsid w:val="006A4C8C"/>
    <w:rsid w:val="006A4CEC"/>
    <w:rsid w:val="006A4DB3"/>
    <w:rsid w:val="006A5548"/>
    <w:rsid w:val="006A5590"/>
    <w:rsid w:val="006A5794"/>
    <w:rsid w:val="006A5927"/>
    <w:rsid w:val="006A5A0E"/>
    <w:rsid w:val="006A5B86"/>
    <w:rsid w:val="006A5BBB"/>
    <w:rsid w:val="006A5DDF"/>
    <w:rsid w:val="006A5E13"/>
    <w:rsid w:val="006A6448"/>
    <w:rsid w:val="006A64DE"/>
    <w:rsid w:val="006A6BC4"/>
    <w:rsid w:val="006A6D7A"/>
    <w:rsid w:val="006A7090"/>
    <w:rsid w:val="006A70DE"/>
    <w:rsid w:val="006A72B7"/>
    <w:rsid w:val="006A72C2"/>
    <w:rsid w:val="006A743D"/>
    <w:rsid w:val="006A79DF"/>
    <w:rsid w:val="006A7DE0"/>
    <w:rsid w:val="006A7F17"/>
    <w:rsid w:val="006B00FC"/>
    <w:rsid w:val="006B0344"/>
    <w:rsid w:val="006B04EF"/>
    <w:rsid w:val="006B0574"/>
    <w:rsid w:val="006B0594"/>
    <w:rsid w:val="006B0827"/>
    <w:rsid w:val="006B0B22"/>
    <w:rsid w:val="006B0B6D"/>
    <w:rsid w:val="006B0BE7"/>
    <w:rsid w:val="006B0F33"/>
    <w:rsid w:val="006B0F95"/>
    <w:rsid w:val="006B10EB"/>
    <w:rsid w:val="006B1359"/>
    <w:rsid w:val="006B13E3"/>
    <w:rsid w:val="006B14B3"/>
    <w:rsid w:val="006B1A87"/>
    <w:rsid w:val="006B1C1A"/>
    <w:rsid w:val="006B1CDE"/>
    <w:rsid w:val="006B21E5"/>
    <w:rsid w:val="006B22D8"/>
    <w:rsid w:val="006B2A9D"/>
    <w:rsid w:val="006B2FBC"/>
    <w:rsid w:val="006B33D9"/>
    <w:rsid w:val="006B3674"/>
    <w:rsid w:val="006B379E"/>
    <w:rsid w:val="006B3B0D"/>
    <w:rsid w:val="006B3D30"/>
    <w:rsid w:val="006B3E98"/>
    <w:rsid w:val="006B4043"/>
    <w:rsid w:val="006B40D8"/>
    <w:rsid w:val="006B4278"/>
    <w:rsid w:val="006B43A2"/>
    <w:rsid w:val="006B4543"/>
    <w:rsid w:val="006B4AEC"/>
    <w:rsid w:val="006B4E4F"/>
    <w:rsid w:val="006B5054"/>
    <w:rsid w:val="006B62A2"/>
    <w:rsid w:val="006B63C0"/>
    <w:rsid w:val="006B6576"/>
    <w:rsid w:val="006B66E2"/>
    <w:rsid w:val="006B67EC"/>
    <w:rsid w:val="006B6893"/>
    <w:rsid w:val="006B6985"/>
    <w:rsid w:val="006B6ACB"/>
    <w:rsid w:val="006B6B3A"/>
    <w:rsid w:val="006B6D42"/>
    <w:rsid w:val="006B6DC0"/>
    <w:rsid w:val="006B6E0E"/>
    <w:rsid w:val="006B6E83"/>
    <w:rsid w:val="006B7046"/>
    <w:rsid w:val="006B7068"/>
    <w:rsid w:val="006B771F"/>
    <w:rsid w:val="006B7A9B"/>
    <w:rsid w:val="006B7FDD"/>
    <w:rsid w:val="006C00C8"/>
    <w:rsid w:val="006C06DD"/>
    <w:rsid w:val="006C0E48"/>
    <w:rsid w:val="006C0F10"/>
    <w:rsid w:val="006C12BB"/>
    <w:rsid w:val="006C1359"/>
    <w:rsid w:val="006C1481"/>
    <w:rsid w:val="006C1A77"/>
    <w:rsid w:val="006C1B65"/>
    <w:rsid w:val="006C1E32"/>
    <w:rsid w:val="006C1F85"/>
    <w:rsid w:val="006C1FA1"/>
    <w:rsid w:val="006C22CB"/>
    <w:rsid w:val="006C2573"/>
    <w:rsid w:val="006C2613"/>
    <w:rsid w:val="006C27A5"/>
    <w:rsid w:val="006C2BD3"/>
    <w:rsid w:val="006C2CCC"/>
    <w:rsid w:val="006C2EDD"/>
    <w:rsid w:val="006C2F63"/>
    <w:rsid w:val="006C310C"/>
    <w:rsid w:val="006C3119"/>
    <w:rsid w:val="006C3571"/>
    <w:rsid w:val="006C3597"/>
    <w:rsid w:val="006C3617"/>
    <w:rsid w:val="006C382C"/>
    <w:rsid w:val="006C3C30"/>
    <w:rsid w:val="006C3E8F"/>
    <w:rsid w:val="006C3F7A"/>
    <w:rsid w:val="006C42E0"/>
    <w:rsid w:val="006C447E"/>
    <w:rsid w:val="006C4A2D"/>
    <w:rsid w:val="006C4A3C"/>
    <w:rsid w:val="006C4D90"/>
    <w:rsid w:val="006C5357"/>
    <w:rsid w:val="006C561E"/>
    <w:rsid w:val="006C564F"/>
    <w:rsid w:val="006C5DD8"/>
    <w:rsid w:val="006C60A6"/>
    <w:rsid w:val="006C6138"/>
    <w:rsid w:val="006C70B3"/>
    <w:rsid w:val="006C71E4"/>
    <w:rsid w:val="006C7673"/>
    <w:rsid w:val="006C777B"/>
    <w:rsid w:val="006C7910"/>
    <w:rsid w:val="006C798A"/>
    <w:rsid w:val="006C7CA2"/>
    <w:rsid w:val="006C7D17"/>
    <w:rsid w:val="006C7F65"/>
    <w:rsid w:val="006D00B4"/>
    <w:rsid w:val="006D0522"/>
    <w:rsid w:val="006D06C8"/>
    <w:rsid w:val="006D07EE"/>
    <w:rsid w:val="006D098E"/>
    <w:rsid w:val="006D0B95"/>
    <w:rsid w:val="006D0CCC"/>
    <w:rsid w:val="006D0CDD"/>
    <w:rsid w:val="006D0F85"/>
    <w:rsid w:val="006D107C"/>
    <w:rsid w:val="006D108A"/>
    <w:rsid w:val="006D12A1"/>
    <w:rsid w:val="006D13ED"/>
    <w:rsid w:val="006D14E8"/>
    <w:rsid w:val="006D15FE"/>
    <w:rsid w:val="006D1712"/>
    <w:rsid w:val="006D199F"/>
    <w:rsid w:val="006D1C4E"/>
    <w:rsid w:val="006D2137"/>
    <w:rsid w:val="006D2329"/>
    <w:rsid w:val="006D2412"/>
    <w:rsid w:val="006D282C"/>
    <w:rsid w:val="006D287C"/>
    <w:rsid w:val="006D2969"/>
    <w:rsid w:val="006D2B4E"/>
    <w:rsid w:val="006D2FBD"/>
    <w:rsid w:val="006D2FF6"/>
    <w:rsid w:val="006D32A6"/>
    <w:rsid w:val="006D32F7"/>
    <w:rsid w:val="006D37D9"/>
    <w:rsid w:val="006D37F9"/>
    <w:rsid w:val="006D393E"/>
    <w:rsid w:val="006D3B2E"/>
    <w:rsid w:val="006D3C69"/>
    <w:rsid w:val="006D3D7F"/>
    <w:rsid w:val="006D3F5A"/>
    <w:rsid w:val="006D43B6"/>
    <w:rsid w:val="006D48C7"/>
    <w:rsid w:val="006D4D1A"/>
    <w:rsid w:val="006D4DA4"/>
    <w:rsid w:val="006D4E5C"/>
    <w:rsid w:val="006D4E82"/>
    <w:rsid w:val="006D545A"/>
    <w:rsid w:val="006D56A9"/>
    <w:rsid w:val="006D57A5"/>
    <w:rsid w:val="006D57CE"/>
    <w:rsid w:val="006D58A4"/>
    <w:rsid w:val="006D5A07"/>
    <w:rsid w:val="006D5B6B"/>
    <w:rsid w:val="006D5E4D"/>
    <w:rsid w:val="006D5F2D"/>
    <w:rsid w:val="006D60A9"/>
    <w:rsid w:val="006D61BF"/>
    <w:rsid w:val="006D620C"/>
    <w:rsid w:val="006D638B"/>
    <w:rsid w:val="006D63A8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D7CB5"/>
    <w:rsid w:val="006D7E95"/>
    <w:rsid w:val="006D7F80"/>
    <w:rsid w:val="006E0589"/>
    <w:rsid w:val="006E05CF"/>
    <w:rsid w:val="006E05F6"/>
    <w:rsid w:val="006E06F3"/>
    <w:rsid w:val="006E12BC"/>
    <w:rsid w:val="006E1395"/>
    <w:rsid w:val="006E1407"/>
    <w:rsid w:val="006E1491"/>
    <w:rsid w:val="006E14F2"/>
    <w:rsid w:val="006E15A4"/>
    <w:rsid w:val="006E15E0"/>
    <w:rsid w:val="006E16D8"/>
    <w:rsid w:val="006E1818"/>
    <w:rsid w:val="006E1892"/>
    <w:rsid w:val="006E196B"/>
    <w:rsid w:val="006E19E8"/>
    <w:rsid w:val="006E1A65"/>
    <w:rsid w:val="006E1D00"/>
    <w:rsid w:val="006E1E1C"/>
    <w:rsid w:val="006E1EC3"/>
    <w:rsid w:val="006E1F99"/>
    <w:rsid w:val="006E2131"/>
    <w:rsid w:val="006E21CC"/>
    <w:rsid w:val="006E226F"/>
    <w:rsid w:val="006E2397"/>
    <w:rsid w:val="006E249A"/>
    <w:rsid w:val="006E254A"/>
    <w:rsid w:val="006E27BF"/>
    <w:rsid w:val="006E27DC"/>
    <w:rsid w:val="006E2910"/>
    <w:rsid w:val="006E295A"/>
    <w:rsid w:val="006E2B67"/>
    <w:rsid w:val="006E2D30"/>
    <w:rsid w:val="006E2E1A"/>
    <w:rsid w:val="006E2EA6"/>
    <w:rsid w:val="006E315B"/>
    <w:rsid w:val="006E327F"/>
    <w:rsid w:val="006E335F"/>
    <w:rsid w:val="006E35F5"/>
    <w:rsid w:val="006E4678"/>
    <w:rsid w:val="006E4809"/>
    <w:rsid w:val="006E482F"/>
    <w:rsid w:val="006E4873"/>
    <w:rsid w:val="006E4B3B"/>
    <w:rsid w:val="006E4ECA"/>
    <w:rsid w:val="006E5141"/>
    <w:rsid w:val="006E521E"/>
    <w:rsid w:val="006E561B"/>
    <w:rsid w:val="006E5817"/>
    <w:rsid w:val="006E599C"/>
    <w:rsid w:val="006E5BA8"/>
    <w:rsid w:val="006E5C8A"/>
    <w:rsid w:val="006E5DBF"/>
    <w:rsid w:val="006E5EA2"/>
    <w:rsid w:val="006E65BB"/>
    <w:rsid w:val="006E68A0"/>
    <w:rsid w:val="006E6981"/>
    <w:rsid w:val="006E6A16"/>
    <w:rsid w:val="006E6B19"/>
    <w:rsid w:val="006E6B28"/>
    <w:rsid w:val="006E6D28"/>
    <w:rsid w:val="006E7110"/>
    <w:rsid w:val="006E76C7"/>
    <w:rsid w:val="006E7C5F"/>
    <w:rsid w:val="006E7C82"/>
    <w:rsid w:val="006E7CD1"/>
    <w:rsid w:val="006E7CED"/>
    <w:rsid w:val="006E7E45"/>
    <w:rsid w:val="006E7F87"/>
    <w:rsid w:val="006F020F"/>
    <w:rsid w:val="006F030D"/>
    <w:rsid w:val="006F0314"/>
    <w:rsid w:val="006F0380"/>
    <w:rsid w:val="006F03C1"/>
    <w:rsid w:val="006F048F"/>
    <w:rsid w:val="006F04A4"/>
    <w:rsid w:val="006F0668"/>
    <w:rsid w:val="006F0904"/>
    <w:rsid w:val="006F09BF"/>
    <w:rsid w:val="006F118D"/>
    <w:rsid w:val="006F1965"/>
    <w:rsid w:val="006F1B07"/>
    <w:rsid w:val="006F1B90"/>
    <w:rsid w:val="006F2041"/>
    <w:rsid w:val="006F2147"/>
    <w:rsid w:val="006F214C"/>
    <w:rsid w:val="006F225A"/>
    <w:rsid w:val="006F22F9"/>
    <w:rsid w:val="006F25F5"/>
    <w:rsid w:val="006F26AE"/>
    <w:rsid w:val="006F26B4"/>
    <w:rsid w:val="006F2773"/>
    <w:rsid w:val="006F2A28"/>
    <w:rsid w:val="006F2D2B"/>
    <w:rsid w:val="006F2D51"/>
    <w:rsid w:val="006F2EAC"/>
    <w:rsid w:val="006F3840"/>
    <w:rsid w:val="006F390D"/>
    <w:rsid w:val="006F3C4F"/>
    <w:rsid w:val="006F3D98"/>
    <w:rsid w:val="006F4203"/>
    <w:rsid w:val="006F43A2"/>
    <w:rsid w:val="006F4839"/>
    <w:rsid w:val="006F4981"/>
    <w:rsid w:val="006F4C5D"/>
    <w:rsid w:val="006F4DF5"/>
    <w:rsid w:val="006F4FFD"/>
    <w:rsid w:val="006F52FB"/>
    <w:rsid w:val="006F561A"/>
    <w:rsid w:val="006F58BC"/>
    <w:rsid w:val="006F5CCF"/>
    <w:rsid w:val="006F5E15"/>
    <w:rsid w:val="006F62F2"/>
    <w:rsid w:val="006F63D1"/>
    <w:rsid w:val="006F64BD"/>
    <w:rsid w:val="006F67EC"/>
    <w:rsid w:val="006F68AE"/>
    <w:rsid w:val="006F68F5"/>
    <w:rsid w:val="006F693D"/>
    <w:rsid w:val="006F6E7D"/>
    <w:rsid w:val="006F6F8F"/>
    <w:rsid w:val="006F702E"/>
    <w:rsid w:val="006F71D4"/>
    <w:rsid w:val="006F7506"/>
    <w:rsid w:val="006F7528"/>
    <w:rsid w:val="006F76BB"/>
    <w:rsid w:val="006F7791"/>
    <w:rsid w:val="006F7E52"/>
    <w:rsid w:val="006F7E76"/>
    <w:rsid w:val="006F7FB5"/>
    <w:rsid w:val="0070030A"/>
    <w:rsid w:val="00700B83"/>
    <w:rsid w:val="00700CC5"/>
    <w:rsid w:val="00701186"/>
    <w:rsid w:val="0070136F"/>
    <w:rsid w:val="007014D8"/>
    <w:rsid w:val="00701634"/>
    <w:rsid w:val="00701752"/>
    <w:rsid w:val="00701B52"/>
    <w:rsid w:val="00701DF8"/>
    <w:rsid w:val="0070208A"/>
    <w:rsid w:val="00702120"/>
    <w:rsid w:val="0070246F"/>
    <w:rsid w:val="007025A4"/>
    <w:rsid w:val="0070263A"/>
    <w:rsid w:val="007027BC"/>
    <w:rsid w:val="007029D7"/>
    <w:rsid w:val="00702A65"/>
    <w:rsid w:val="0070321D"/>
    <w:rsid w:val="00703464"/>
    <w:rsid w:val="00703934"/>
    <w:rsid w:val="00703A48"/>
    <w:rsid w:val="00703CB9"/>
    <w:rsid w:val="00703D04"/>
    <w:rsid w:val="0070436C"/>
    <w:rsid w:val="007044A2"/>
    <w:rsid w:val="00704558"/>
    <w:rsid w:val="00704673"/>
    <w:rsid w:val="00704690"/>
    <w:rsid w:val="00704742"/>
    <w:rsid w:val="00704A60"/>
    <w:rsid w:val="00704C0B"/>
    <w:rsid w:val="00704F1A"/>
    <w:rsid w:val="00704F25"/>
    <w:rsid w:val="0070526B"/>
    <w:rsid w:val="00705455"/>
    <w:rsid w:val="007061EB"/>
    <w:rsid w:val="0070622E"/>
    <w:rsid w:val="007065E9"/>
    <w:rsid w:val="00706AB7"/>
    <w:rsid w:val="007070A9"/>
    <w:rsid w:val="007070D3"/>
    <w:rsid w:val="007072BD"/>
    <w:rsid w:val="0070734A"/>
    <w:rsid w:val="0070776B"/>
    <w:rsid w:val="007078FC"/>
    <w:rsid w:val="0071058D"/>
    <w:rsid w:val="00710627"/>
    <w:rsid w:val="00710725"/>
    <w:rsid w:val="007109BF"/>
    <w:rsid w:val="00710AB0"/>
    <w:rsid w:val="00710FE0"/>
    <w:rsid w:val="00711123"/>
    <w:rsid w:val="00711252"/>
    <w:rsid w:val="00711796"/>
    <w:rsid w:val="00711806"/>
    <w:rsid w:val="0071195A"/>
    <w:rsid w:val="00711C1A"/>
    <w:rsid w:val="0071206C"/>
    <w:rsid w:val="0071277C"/>
    <w:rsid w:val="007127B7"/>
    <w:rsid w:val="00712A9E"/>
    <w:rsid w:val="00712F4F"/>
    <w:rsid w:val="00712F98"/>
    <w:rsid w:val="007137E3"/>
    <w:rsid w:val="00713929"/>
    <w:rsid w:val="0071411B"/>
    <w:rsid w:val="0071414A"/>
    <w:rsid w:val="00714161"/>
    <w:rsid w:val="007141E5"/>
    <w:rsid w:val="007143A1"/>
    <w:rsid w:val="007143D1"/>
    <w:rsid w:val="00714A37"/>
    <w:rsid w:val="00714DB3"/>
    <w:rsid w:val="00714DD5"/>
    <w:rsid w:val="00714F17"/>
    <w:rsid w:val="00714FD5"/>
    <w:rsid w:val="00715538"/>
    <w:rsid w:val="007156C6"/>
    <w:rsid w:val="00715820"/>
    <w:rsid w:val="00715AC8"/>
    <w:rsid w:val="00715CDA"/>
    <w:rsid w:val="007160A2"/>
    <w:rsid w:val="00716403"/>
    <w:rsid w:val="007165A4"/>
    <w:rsid w:val="0071677B"/>
    <w:rsid w:val="00716B64"/>
    <w:rsid w:val="00716B80"/>
    <w:rsid w:val="00716F48"/>
    <w:rsid w:val="00717045"/>
    <w:rsid w:val="00717129"/>
    <w:rsid w:val="007177D0"/>
    <w:rsid w:val="00717816"/>
    <w:rsid w:val="00717A05"/>
    <w:rsid w:val="00717B1D"/>
    <w:rsid w:val="00717C69"/>
    <w:rsid w:val="00717CCD"/>
    <w:rsid w:val="00717F85"/>
    <w:rsid w:val="00720768"/>
    <w:rsid w:val="0072076E"/>
    <w:rsid w:val="00720971"/>
    <w:rsid w:val="00720997"/>
    <w:rsid w:val="00720B80"/>
    <w:rsid w:val="00720E97"/>
    <w:rsid w:val="00720FA1"/>
    <w:rsid w:val="00720FF5"/>
    <w:rsid w:val="00721057"/>
    <w:rsid w:val="007210D8"/>
    <w:rsid w:val="00721A2D"/>
    <w:rsid w:val="00721B3F"/>
    <w:rsid w:val="00721D51"/>
    <w:rsid w:val="00721F83"/>
    <w:rsid w:val="00721FFA"/>
    <w:rsid w:val="0072200E"/>
    <w:rsid w:val="00722364"/>
    <w:rsid w:val="007224D9"/>
    <w:rsid w:val="00722F2B"/>
    <w:rsid w:val="007232B5"/>
    <w:rsid w:val="00723471"/>
    <w:rsid w:val="00723638"/>
    <w:rsid w:val="007236C2"/>
    <w:rsid w:val="00723FD4"/>
    <w:rsid w:val="00724250"/>
    <w:rsid w:val="007243E0"/>
    <w:rsid w:val="00724908"/>
    <w:rsid w:val="007249E2"/>
    <w:rsid w:val="007249E9"/>
    <w:rsid w:val="00724AF3"/>
    <w:rsid w:val="00724C59"/>
    <w:rsid w:val="00724CBE"/>
    <w:rsid w:val="00724F8E"/>
    <w:rsid w:val="00725058"/>
    <w:rsid w:val="0072505F"/>
    <w:rsid w:val="00725126"/>
    <w:rsid w:val="0072538B"/>
    <w:rsid w:val="0072552B"/>
    <w:rsid w:val="007255E9"/>
    <w:rsid w:val="00725AA7"/>
    <w:rsid w:val="00725B25"/>
    <w:rsid w:val="00725CCC"/>
    <w:rsid w:val="00726036"/>
    <w:rsid w:val="0072608A"/>
    <w:rsid w:val="00726138"/>
    <w:rsid w:val="007261A0"/>
    <w:rsid w:val="007261D4"/>
    <w:rsid w:val="007266A1"/>
    <w:rsid w:val="007266CE"/>
    <w:rsid w:val="00726874"/>
    <w:rsid w:val="00726A22"/>
    <w:rsid w:val="00726AF2"/>
    <w:rsid w:val="00726DBB"/>
    <w:rsid w:val="00727910"/>
    <w:rsid w:val="00727AAE"/>
    <w:rsid w:val="00727BD8"/>
    <w:rsid w:val="007303D5"/>
    <w:rsid w:val="00730710"/>
    <w:rsid w:val="00730745"/>
    <w:rsid w:val="0073075C"/>
    <w:rsid w:val="00730C70"/>
    <w:rsid w:val="00730CC7"/>
    <w:rsid w:val="00730F1C"/>
    <w:rsid w:val="007310C9"/>
    <w:rsid w:val="007312C4"/>
    <w:rsid w:val="00731481"/>
    <w:rsid w:val="00731545"/>
    <w:rsid w:val="00731556"/>
    <w:rsid w:val="00731749"/>
    <w:rsid w:val="00731C35"/>
    <w:rsid w:val="00731F6A"/>
    <w:rsid w:val="00732046"/>
    <w:rsid w:val="007322D4"/>
    <w:rsid w:val="00732466"/>
    <w:rsid w:val="007324E2"/>
    <w:rsid w:val="00732511"/>
    <w:rsid w:val="007325B1"/>
    <w:rsid w:val="00732612"/>
    <w:rsid w:val="00732623"/>
    <w:rsid w:val="00732624"/>
    <w:rsid w:val="00732675"/>
    <w:rsid w:val="007327A5"/>
    <w:rsid w:val="00732A58"/>
    <w:rsid w:val="00732DBA"/>
    <w:rsid w:val="00733291"/>
    <w:rsid w:val="007335C4"/>
    <w:rsid w:val="00733731"/>
    <w:rsid w:val="007338F3"/>
    <w:rsid w:val="00733A2D"/>
    <w:rsid w:val="00733CD4"/>
    <w:rsid w:val="00733EE4"/>
    <w:rsid w:val="007342B0"/>
    <w:rsid w:val="007346FA"/>
    <w:rsid w:val="00734C4A"/>
    <w:rsid w:val="00734ED8"/>
    <w:rsid w:val="00734F55"/>
    <w:rsid w:val="0073530F"/>
    <w:rsid w:val="007353E0"/>
    <w:rsid w:val="0073571F"/>
    <w:rsid w:val="007357FC"/>
    <w:rsid w:val="00735958"/>
    <w:rsid w:val="00735A60"/>
    <w:rsid w:val="00735A63"/>
    <w:rsid w:val="00735CFD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40095"/>
    <w:rsid w:val="00740456"/>
    <w:rsid w:val="0074054B"/>
    <w:rsid w:val="0074063A"/>
    <w:rsid w:val="007406BA"/>
    <w:rsid w:val="00740B75"/>
    <w:rsid w:val="00740B97"/>
    <w:rsid w:val="00740D32"/>
    <w:rsid w:val="00740DD2"/>
    <w:rsid w:val="00740DFD"/>
    <w:rsid w:val="00740F1E"/>
    <w:rsid w:val="00740FB7"/>
    <w:rsid w:val="00741540"/>
    <w:rsid w:val="0074183B"/>
    <w:rsid w:val="00741C7A"/>
    <w:rsid w:val="00741EDE"/>
    <w:rsid w:val="00742179"/>
    <w:rsid w:val="0074225B"/>
    <w:rsid w:val="00742B02"/>
    <w:rsid w:val="00742D58"/>
    <w:rsid w:val="00742E88"/>
    <w:rsid w:val="00742FEE"/>
    <w:rsid w:val="0074301B"/>
    <w:rsid w:val="007433E4"/>
    <w:rsid w:val="0074347D"/>
    <w:rsid w:val="007434B3"/>
    <w:rsid w:val="007434BB"/>
    <w:rsid w:val="00743995"/>
    <w:rsid w:val="00743B2F"/>
    <w:rsid w:val="00743C62"/>
    <w:rsid w:val="00743DEF"/>
    <w:rsid w:val="00744083"/>
    <w:rsid w:val="00744088"/>
    <w:rsid w:val="00744156"/>
    <w:rsid w:val="007443F9"/>
    <w:rsid w:val="0074464D"/>
    <w:rsid w:val="007448E4"/>
    <w:rsid w:val="00744FAF"/>
    <w:rsid w:val="007451B6"/>
    <w:rsid w:val="007453F4"/>
    <w:rsid w:val="00745637"/>
    <w:rsid w:val="00745E70"/>
    <w:rsid w:val="00746013"/>
    <w:rsid w:val="007460A6"/>
    <w:rsid w:val="007463E5"/>
    <w:rsid w:val="0074663F"/>
    <w:rsid w:val="0074766D"/>
    <w:rsid w:val="00747678"/>
    <w:rsid w:val="007476F1"/>
    <w:rsid w:val="0074779E"/>
    <w:rsid w:val="00747A0D"/>
    <w:rsid w:val="00747B41"/>
    <w:rsid w:val="00747C16"/>
    <w:rsid w:val="007503EA"/>
    <w:rsid w:val="00750473"/>
    <w:rsid w:val="007504D8"/>
    <w:rsid w:val="007505D9"/>
    <w:rsid w:val="00750682"/>
    <w:rsid w:val="00750BD5"/>
    <w:rsid w:val="00751158"/>
    <w:rsid w:val="007517F2"/>
    <w:rsid w:val="00751910"/>
    <w:rsid w:val="00751A48"/>
    <w:rsid w:val="00751DDF"/>
    <w:rsid w:val="00751E44"/>
    <w:rsid w:val="00752001"/>
    <w:rsid w:val="007520EF"/>
    <w:rsid w:val="0075232A"/>
    <w:rsid w:val="00752776"/>
    <w:rsid w:val="007528E7"/>
    <w:rsid w:val="00752931"/>
    <w:rsid w:val="0075296A"/>
    <w:rsid w:val="007529A6"/>
    <w:rsid w:val="00752A35"/>
    <w:rsid w:val="00752FD5"/>
    <w:rsid w:val="00753379"/>
    <w:rsid w:val="00753580"/>
    <w:rsid w:val="00753AA4"/>
    <w:rsid w:val="00753D54"/>
    <w:rsid w:val="00753D89"/>
    <w:rsid w:val="00753DBD"/>
    <w:rsid w:val="00753E29"/>
    <w:rsid w:val="00753FB6"/>
    <w:rsid w:val="00754858"/>
    <w:rsid w:val="00754913"/>
    <w:rsid w:val="00754E77"/>
    <w:rsid w:val="00754E92"/>
    <w:rsid w:val="00754F09"/>
    <w:rsid w:val="00755252"/>
    <w:rsid w:val="007553DB"/>
    <w:rsid w:val="00755624"/>
    <w:rsid w:val="00755772"/>
    <w:rsid w:val="007558C2"/>
    <w:rsid w:val="00755B81"/>
    <w:rsid w:val="00755ED8"/>
    <w:rsid w:val="00756153"/>
    <w:rsid w:val="00756289"/>
    <w:rsid w:val="00756329"/>
    <w:rsid w:val="00756349"/>
    <w:rsid w:val="00756A0E"/>
    <w:rsid w:val="00756F5A"/>
    <w:rsid w:val="0075717D"/>
    <w:rsid w:val="00757478"/>
    <w:rsid w:val="007576E1"/>
    <w:rsid w:val="0075770A"/>
    <w:rsid w:val="00757764"/>
    <w:rsid w:val="00757DE1"/>
    <w:rsid w:val="00760296"/>
    <w:rsid w:val="00760429"/>
    <w:rsid w:val="007605A8"/>
    <w:rsid w:val="00760964"/>
    <w:rsid w:val="00760A1B"/>
    <w:rsid w:val="00760AEA"/>
    <w:rsid w:val="00760AF8"/>
    <w:rsid w:val="00760E1D"/>
    <w:rsid w:val="00760E96"/>
    <w:rsid w:val="007614A5"/>
    <w:rsid w:val="00761BC5"/>
    <w:rsid w:val="00761C44"/>
    <w:rsid w:val="00761E17"/>
    <w:rsid w:val="00762252"/>
    <w:rsid w:val="00762BA5"/>
    <w:rsid w:val="00763038"/>
    <w:rsid w:val="0076306E"/>
    <w:rsid w:val="0076321F"/>
    <w:rsid w:val="0076377E"/>
    <w:rsid w:val="00763DDD"/>
    <w:rsid w:val="0076472F"/>
    <w:rsid w:val="00764A86"/>
    <w:rsid w:val="00764D1C"/>
    <w:rsid w:val="00764D86"/>
    <w:rsid w:val="00764EE1"/>
    <w:rsid w:val="0076547A"/>
    <w:rsid w:val="00765947"/>
    <w:rsid w:val="00765A3F"/>
    <w:rsid w:val="00765B38"/>
    <w:rsid w:val="00765C01"/>
    <w:rsid w:val="007661E2"/>
    <w:rsid w:val="007662A7"/>
    <w:rsid w:val="007669D3"/>
    <w:rsid w:val="00766E67"/>
    <w:rsid w:val="00767138"/>
    <w:rsid w:val="0076715D"/>
    <w:rsid w:val="007673D0"/>
    <w:rsid w:val="007674CB"/>
    <w:rsid w:val="00767552"/>
    <w:rsid w:val="0076757B"/>
    <w:rsid w:val="007678D4"/>
    <w:rsid w:val="00767F05"/>
    <w:rsid w:val="00770674"/>
    <w:rsid w:val="007706C9"/>
    <w:rsid w:val="00770703"/>
    <w:rsid w:val="00770881"/>
    <w:rsid w:val="00770B72"/>
    <w:rsid w:val="00770BF2"/>
    <w:rsid w:val="00770C8D"/>
    <w:rsid w:val="00770EA0"/>
    <w:rsid w:val="007712AB"/>
    <w:rsid w:val="00771409"/>
    <w:rsid w:val="00771777"/>
    <w:rsid w:val="007717BA"/>
    <w:rsid w:val="00771CFB"/>
    <w:rsid w:val="007720A8"/>
    <w:rsid w:val="007725EC"/>
    <w:rsid w:val="007727A2"/>
    <w:rsid w:val="00772924"/>
    <w:rsid w:val="00772E3B"/>
    <w:rsid w:val="00773776"/>
    <w:rsid w:val="00773908"/>
    <w:rsid w:val="00773B65"/>
    <w:rsid w:val="00773F69"/>
    <w:rsid w:val="0077426C"/>
    <w:rsid w:val="00774380"/>
    <w:rsid w:val="007743E0"/>
    <w:rsid w:val="007746E4"/>
    <w:rsid w:val="00774828"/>
    <w:rsid w:val="00774EA8"/>
    <w:rsid w:val="00775031"/>
    <w:rsid w:val="0077516D"/>
    <w:rsid w:val="00775363"/>
    <w:rsid w:val="00775443"/>
    <w:rsid w:val="007754D7"/>
    <w:rsid w:val="0077574D"/>
    <w:rsid w:val="007757FD"/>
    <w:rsid w:val="00775931"/>
    <w:rsid w:val="00775BDD"/>
    <w:rsid w:val="00776363"/>
    <w:rsid w:val="00776485"/>
    <w:rsid w:val="00776852"/>
    <w:rsid w:val="007768BB"/>
    <w:rsid w:val="00776BB2"/>
    <w:rsid w:val="00776D6D"/>
    <w:rsid w:val="00776F26"/>
    <w:rsid w:val="00777016"/>
    <w:rsid w:val="0077724B"/>
    <w:rsid w:val="0077749C"/>
    <w:rsid w:val="007775D4"/>
    <w:rsid w:val="007777D5"/>
    <w:rsid w:val="00777B8A"/>
    <w:rsid w:val="00777D8B"/>
    <w:rsid w:val="007801FC"/>
    <w:rsid w:val="0078020C"/>
    <w:rsid w:val="007804BA"/>
    <w:rsid w:val="00780971"/>
    <w:rsid w:val="00780A27"/>
    <w:rsid w:val="00780D30"/>
    <w:rsid w:val="007810DE"/>
    <w:rsid w:val="00781257"/>
    <w:rsid w:val="0078135B"/>
    <w:rsid w:val="007814FD"/>
    <w:rsid w:val="00781755"/>
    <w:rsid w:val="007818DB"/>
    <w:rsid w:val="00781A0B"/>
    <w:rsid w:val="00781BBB"/>
    <w:rsid w:val="00781BD8"/>
    <w:rsid w:val="00781C51"/>
    <w:rsid w:val="007822BB"/>
    <w:rsid w:val="007823C8"/>
    <w:rsid w:val="00782729"/>
    <w:rsid w:val="00782D5F"/>
    <w:rsid w:val="00782DBE"/>
    <w:rsid w:val="0078315A"/>
    <w:rsid w:val="00783445"/>
    <w:rsid w:val="0078389F"/>
    <w:rsid w:val="00783964"/>
    <w:rsid w:val="00783B8E"/>
    <w:rsid w:val="00783F31"/>
    <w:rsid w:val="007840FA"/>
    <w:rsid w:val="00784582"/>
    <w:rsid w:val="00784859"/>
    <w:rsid w:val="007849DC"/>
    <w:rsid w:val="00784E6C"/>
    <w:rsid w:val="0078549B"/>
    <w:rsid w:val="00785552"/>
    <w:rsid w:val="007856AE"/>
    <w:rsid w:val="00785875"/>
    <w:rsid w:val="00785C59"/>
    <w:rsid w:val="0078621C"/>
    <w:rsid w:val="0078636C"/>
    <w:rsid w:val="0078693F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0D"/>
    <w:rsid w:val="00787888"/>
    <w:rsid w:val="00790314"/>
    <w:rsid w:val="00790721"/>
    <w:rsid w:val="007907DB"/>
    <w:rsid w:val="007909FE"/>
    <w:rsid w:val="00790E2E"/>
    <w:rsid w:val="0079127E"/>
    <w:rsid w:val="007912F2"/>
    <w:rsid w:val="0079155F"/>
    <w:rsid w:val="007920E1"/>
    <w:rsid w:val="00792636"/>
    <w:rsid w:val="00792712"/>
    <w:rsid w:val="00792719"/>
    <w:rsid w:val="007927E9"/>
    <w:rsid w:val="00792821"/>
    <w:rsid w:val="00792C6C"/>
    <w:rsid w:val="00792C8B"/>
    <w:rsid w:val="0079301E"/>
    <w:rsid w:val="007930EC"/>
    <w:rsid w:val="007931E9"/>
    <w:rsid w:val="00793200"/>
    <w:rsid w:val="00793242"/>
    <w:rsid w:val="00793341"/>
    <w:rsid w:val="00793472"/>
    <w:rsid w:val="007934E9"/>
    <w:rsid w:val="007934F2"/>
    <w:rsid w:val="00793597"/>
    <w:rsid w:val="00793999"/>
    <w:rsid w:val="00793BFD"/>
    <w:rsid w:val="00793C20"/>
    <w:rsid w:val="00793E91"/>
    <w:rsid w:val="0079424A"/>
    <w:rsid w:val="00794677"/>
    <w:rsid w:val="00794A4B"/>
    <w:rsid w:val="00794CF3"/>
    <w:rsid w:val="00794DDF"/>
    <w:rsid w:val="00795411"/>
    <w:rsid w:val="007954CB"/>
    <w:rsid w:val="0079593A"/>
    <w:rsid w:val="00795FFE"/>
    <w:rsid w:val="007961A9"/>
    <w:rsid w:val="00796506"/>
    <w:rsid w:val="00796C13"/>
    <w:rsid w:val="007977F8"/>
    <w:rsid w:val="00797D16"/>
    <w:rsid w:val="007A003A"/>
    <w:rsid w:val="007A02E3"/>
    <w:rsid w:val="007A0939"/>
    <w:rsid w:val="007A0CAA"/>
    <w:rsid w:val="007A0EF3"/>
    <w:rsid w:val="007A1127"/>
    <w:rsid w:val="007A120F"/>
    <w:rsid w:val="007A1471"/>
    <w:rsid w:val="007A1580"/>
    <w:rsid w:val="007A1625"/>
    <w:rsid w:val="007A168A"/>
    <w:rsid w:val="007A1B3F"/>
    <w:rsid w:val="007A1B87"/>
    <w:rsid w:val="007A1C34"/>
    <w:rsid w:val="007A1CCD"/>
    <w:rsid w:val="007A1FD4"/>
    <w:rsid w:val="007A20B4"/>
    <w:rsid w:val="007A223B"/>
    <w:rsid w:val="007A27B4"/>
    <w:rsid w:val="007A2C0A"/>
    <w:rsid w:val="007A2D1C"/>
    <w:rsid w:val="007A2E67"/>
    <w:rsid w:val="007A2F2F"/>
    <w:rsid w:val="007A30A9"/>
    <w:rsid w:val="007A3203"/>
    <w:rsid w:val="007A337D"/>
    <w:rsid w:val="007A3587"/>
    <w:rsid w:val="007A35BC"/>
    <w:rsid w:val="007A3703"/>
    <w:rsid w:val="007A37E1"/>
    <w:rsid w:val="007A3BC2"/>
    <w:rsid w:val="007A3D14"/>
    <w:rsid w:val="007A3ECA"/>
    <w:rsid w:val="007A45BD"/>
    <w:rsid w:val="007A540A"/>
    <w:rsid w:val="007A54DF"/>
    <w:rsid w:val="007A5CE9"/>
    <w:rsid w:val="007A5E33"/>
    <w:rsid w:val="007A5EB3"/>
    <w:rsid w:val="007A608D"/>
    <w:rsid w:val="007A60FD"/>
    <w:rsid w:val="007A6110"/>
    <w:rsid w:val="007A6195"/>
    <w:rsid w:val="007A633B"/>
    <w:rsid w:val="007A64A9"/>
    <w:rsid w:val="007A65C3"/>
    <w:rsid w:val="007A65D8"/>
    <w:rsid w:val="007A6654"/>
    <w:rsid w:val="007A6BA7"/>
    <w:rsid w:val="007A6BB4"/>
    <w:rsid w:val="007A6C04"/>
    <w:rsid w:val="007A701C"/>
    <w:rsid w:val="007A7156"/>
    <w:rsid w:val="007A7D8F"/>
    <w:rsid w:val="007A7E46"/>
    <w:rsid w:val="007A7EEF"/>
    <w:rsid w:val="007B076F"/>
    <w:rsid w:val="007B0A51"/>
    <w:rsid w:val="007B0A99"/>
    <w:rsid w:val="007B1010"/>
    <w:rsid w:val="007B15F2"/>
    <w:rsid w:val="007B1DFC"/>
    <w:rsid w:val="007B21FA"/>
    <w:rsid w:val="007B2944"/>
    <w:rsid w:val="007B2B75"/>
    <w:rsid w:val="007B3235"/>
    <w:rsid w:val="007B324A"/>
    <w:rsid w:val="007B327D"/>
    <w:rsid w:val="007B3397"/>
    <w:rsid w:val="007B3485"/>
    <w:rsid w:val="007B3513"/>
    <w:rsid w:val="007B38C3"/>
    <w:rsid w:val="007B3AD9"/>
    <w:rsid w:val="007B3F27"/>
    <w:rsid w:val="007B42D4"/>
    <w:rsid w:val="007B44F5"/>
    <w:rsid w:val="007B47D5"/>
    <w:rsid w:val="007B4ABB"/>
    <w:rsid w:val="007B4BF1"/>
    <w:rsid w:val="007B4C19"/>
    <w:rsid w:val="007B4C59"/>
    <w:rsid w:val="007B4C5C"/>
    <w:rsid w:val="007B4CDF"/>
    <w:rsid w:val="007B505D"/>
    <w:rsid w:val="007B5375"/>
    <w:rsid w:val="007B545A"/>
    <w:rsid w:val="007B54BB"/>
    <w:rsid w:val="007B5985"/>
    <w:rsid w:val="007B5A1E"/>
    <w:rsid w:val="007B5E88"/>
    <w:rsid w:val="007B6860"/>
    <w:rsid w:val="007B708F"/>
    <w:rsid w:val="007B73CD"/>
    <w:rsid w:val="007B74B4"/>
    <w:rsid w:val="007B75AA"/>
    <w:rsid w:val="007B75C3"/>
    <w:rsid w:val="007B75F9"/>
    <w:rsid w:val="007B76FC"/>
    <w:rsid w:val="007B7867"/>
    <w:rsid w:val="007B7E00"/>
    <w:rsid w:val="007B7E0E"/>
    <w:rsid w:val="007C004A"/>
    <w:rsid w:val="007C015A"/>
    <w:rsid w:val="007C02B1"/>
    <w:rsid w:val="007C036D"/>
    <w:rsid w:val="007C0422"/>
    <w:rsid w:val="007C045B"/>
    <w:rsid w:val="007C06A2"/>
    <w:rsid w:val="007C0C22"/>
    <w:rsid w:val="007C18B3"/>
    <w:rsid w:val="007C1CF0"/>
    <w:rsid w:val="007C1D98"/>
    <w:rsid w:val="007C1DFA"/>
    <w:rsid w:val="007C1FAC"/>
    <w:rsid w:val="007C204F"/>
    <w:rsid w:val="007C22E5"/>
    <w:rsid w:val="007C2374"/>
    <w:rsid w:val="007C247D"/>
    <w:rsid w:val="007C24FB"/>
    <w:rsid w:val="007C29A0"/>
    <w:rsid w:val="007C2B78"/>
    <w:rsid w:val="007C2CC4"/>
    <w:rsid w:val="007C2E3C"/>
    <w:rsid w:val="007C2E90"/>
    <w:rsid w:val="007C30AF"/>
    <w:rsid w:val="007C32AB"/>
    <w:rsid w:val="007C3338"/>
    <w:rsid w:val="007C3346"/>
    <w:rsid w:val="007C34A2"/>
    <w:rsid w:val="007C35F9"/>
    <w:rsid w:val="007C380B"/>
    <w:rsid w:val="007C3BF1"/>
    <w:rsid w:val="007C3E8A"/>
    <w:rsid w:val="007C41B5"/>
    <w:rsid w:val="007C4210"/>
    <w:rsid w:val="007C4396"/>
    <w:rsid w:val="007C4425"/>
    <w:rsid w:val="007C473B"/>
    <w:rsid w:val="007C48D5"/>
    <w:rsid w:val="007C4A15"/>
    <w:rsid w:val="007C4A64"/>
    <w:rsid w:val="007C4B35"/>
    <w:rsid w:val="007C4B6D"/>
    <w:rsid w:val="007C537B"/>
    <w:rsid w:val="007C575F"/>
    <w:rsid w:val="007C5860"/>
    <w:rsid w:val="007C5877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40"/>
    <w:rsid w:val="007C71ED"/>
    <w:rsid w:val="007C7377"/>
    <w:rsid w:val="007C7601"/>
    <w:rsid w:val="007C76B0"/>
    <w:rsid w:val="007C7B5D"/>
    <w:rsid w:val="007C7BF7"/>
    <w:rsid w:val="007C7C12"/>
    <w:rsid w:val="007C7D8C"/>
    <w:rsid w:val="007C7EB8"/>
    <w:rsid w:val="007D0661"/>
    <w:rsid w:val="007D0A6B"/>
    <w:rsid w:val="007D115B"/>
    <w:rsid w:val="007D121D"/>
    <w:rsid w:val="007D13C2"/>
    <w:rsid w:val="007D15E7"/>
    <w:rsid w:val="007D1801"/>
    <w:rsid w:val="007D1821"/>
    <w:rsid w:val="007D1AE4"/>
    <w:rsid w:val="007D1C8A"/>
    <w:rsid w:val="007D1CF3"/>
    <w:rsid w:val="007D21CB"/>
    <w:rsid w:val="007D2212"/>
    <w:rsid w:val="007D22AB"/>
    <w:rsid w:val="007D2443"/>
    <w:rsid w:val="007D2518"/>
    <w:rsid w:val="007D25CF"/>
    <w:rsid w:val="007D27CE"/>
    <w:rsid w:val="007D27F9"/>
    <w:rsid w:val="007D2B00"/>
    <w:rsid w:val="007D2C34"/>
    <w:rsid w:val="007D2E5F"/>
    <w:rsid w:val="007D2F77"/>
    <w:rsid w:val="007D31B4"/>
    <w:rsid w:val="007D35DA"/>
    <w:rsid w:val="007D363A"/>
    <w:rsid w:val="007D376B"/>
    <w:rsid w:val="007D39E5"/>
    <w:rsid w:val="007D3CCF"/>
    <w:rsid w:val="007D3CF6"/>
    <w:rsid w:val="007D3D1D"/>
    <w:rsid w:val="007D3EB1"/>
    <w:rsid w:val="007D3FA1"/>
    <w:rsid w:val="007D4165"/>
    <w:rsid w:val="007D421B"/>
    <w:rsid w:val="007D42BD"/>
    <w:rsid w:val="007D4463"/>
    <w:rsid w:val="007D4527"/>
    <w:rsid w:val="007D4559"/>
    <w:rsid w:val="007D4573"/>
    <w:rsid w:val="007D4669"/>
    <w:rsid w:val="007D4965"/>
    <w:rsid w:val="007D4F1A"/>
    <w:rsid w:val="007D568B"/>
    <w:rsid w:val="007D58F6"/>
    <w:rsid w:val="007D5944"/>
    <w:rsid w:val="007D6278"/>
    <w:rsid w:val="007D62DD"/>
    <w:rsid w:val="007D660D"/>
    <w:rsid w:val="007D672D"/>
    <w:rsid w:val="007D693C"/>
    <w:rsid w:val="007D6ADE"/>
    <w:rsid w:val="007D6BC9"/>
    <w:rsid w:val="007D6D3B"/>
    <w:rsid w:val="007D6F77"/>
    <w:rsid w:val="007D6FD3"/>
    <w:rsid w:val="007D70C6"/>
    <w:rsid w:val="007D70D1"/>
    <w:rsid w:val="007D759C"/>
    <w:rsid w:val="007D76F7"/>
    <w:rsid w:val="007D7759"/>
    <w:rsid w:val="007D779E"/>
    <w:rsid w:val="007D7A66"/>
    <w:rsid w:val="007D7CC8"/>
    <w:rsid w:val="007E028A"/>
    <w:rsid w:val="007E0333"/>
    <w:rsid w:val="007E05BF"/>
    <w:rsid w:val="007E0603"/>
    <w:rsid w:val="007E0828"/>
    <w:rsid w:val="007E0A0B"/>
    <w:rsid w:val="007E0F95"/>
    <w:rsid w:val="007E102E"/>
    <w:rsid w:val="007E1317"/>
    <w:rsid w:val="007E1330"/>
    <w:rsid w:val="007E156C"/>
    <w:rsid w:val="007E1885"/>
    <w:rsid w:val="007E1C20"/>
    <w:rsid w:val="007E1C69"/>
    <w:rsid w:val="007E1C7D"/>
    <w:rsid w:val="007E1E6D"/>
    <w:rsid w:val="007E206C"/>
    <w:rsid w:val="007E2168"/>
    <w:rsid w:val="007E24ED"/>
    <w:rsid w:val="007E2C04"/>
    <w:rsid w:val="007E2E54"/>
    <w:rsid w:val="007E3247"/>
    <w:rsid w:val="007E32FC"/>
    <w:rsid w:val="007E3310"/>
    <w:rsid w:val="007E332C"/>
    <w:rsid w:val="007E364C"/>
    <w:rsid w:val="007E391D"/>
    <w:rsid w:val="007E3936"/>
    <w:rsid w:val="007E394C"/>
    <w:rsid w:val="007E3A79"/>
    <w:rsid w:val="007E3BC7"/>
    <w:rsid w:val="007E3BEA"/>
    <w:rsid w:val="007E3CE9"/>
    <w:rsid w:val="007E3D21"/>
    <w:rsid w:val="007E3DA5"/>
    <w:rsid w:val="007E4037"/>
    <w:rsid w:val="007E40F8"/>
    <w:rsid w:val="007E4128"/>
    <w:rsid w:val="007E4133"/>
    <w:rsid w:val="007E415F"/>
    <w:rsid w:val="007E4431"/>
    <w:rsid w:val="007E448D"/>
    <w:rsid w:val="007E4596"/>
    <w:rsid w:val="007E45E5"/>
    <w:rsid w:val="007E45F2"/>
    <w:rsid w:val="007E473D"/>
    <w:rsid w:val="007E488B"/>
    <w:rsid w:val="007E4D74"/>
    <w:rsid w:val="007E53BA"/>
    <w:rsid w:val="007E56AC"/>
    <w:rsid w:val="007E583A"/>
    <w:rsid w:val="007E5EB0"/>
    <w:rsid w:val="007E6548"/>
    <w:rsid w:val="007E6E92"/>
    <w:rsid w:val="007E7017"/>
    <w:rsid w:val="007E7483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27E"/>
    <w:rsid w:val="007F2296"/>
    <w:rsid w:val="007F2688"/>
    <w:rsid w:val="007F2C36"/>
    <w:rsid w:val="007F2DB8"/>
    <w:rsid w:val="007F323C"/>
    <w:rsid w:val="007F329F"/>
    <w:rsid w:val="007F337B"/>
    <w:rsid w:val="007F395A"/>
    <w:rsid w:val="007F41AF"/>
    <w:rsid w:val="007F41D2"/>
    <w:rsid w:val="007F4271"/>
    <w:rsid w:val="007F4362"/>
    <w:rsid w:val="007F43E1"/>
    <w:rsid w:val="007F44EC"/>
    <w:rsid w:val="007F459F"/>
    <w:rsid w:val="007F4D46"/>
    <w:rsid w:val="007F4EC6"/>
    <w:rsid w:val="007F4ECC"/>
    <w:rsid w:val="007F549A"/>
    <w:rsid w:val="007F5679"/>
    <w:rsid w:val="007F5830"/>
    <w:rsid w:val="007F5AD3"/>
    <w:rsid w:val="007F5E5A"/>
    <w:rsid w:val="007F5EE8"/>
    <w:rsid w:val="007F600C"/>
    <w:rsid w:val="007F6324"/>
    <w:rsid w:val="007F6628"/>
    <w:rsid w:val="007F6763"/>
    <w:rsid w:val="007F69A8"/>
    <w:rsid w:val="007F6EF7"/>
    <w:rsid w:val="007F6FCE"/>
    <w:rsid w:val="007F7109"/>
    <w:rsid w:val="007F74BA"/>
    <w:rsid w:val="007F74E0"/>
    <w:rsid w:val="007F74F5"/>
    <w:rsid w:val="007F7581"/>
    <w:rsid w:val="007F7679"/>
    <w:rsid w:val="007F7769"/>
    <w:rsid w:val="007F78C4"/>
    <w:rsid w:val="007F78D7"/>
    <w:rsid w:val="007F7A94"/>
    <w:rsid w:val="007F7B26"/>
    <w:rsid w:val="007F7B3C"/>
    <w:rsid w:val="007F7BEE"/>
    <w:rsid w:val="008000EC"/>
    <w:rsid w:val="008000F6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282"/>
    <w:rsid w:val="008014C0"/>
    <w:rsid w:val="008015DA"/>
    <w:rsid w:val="00801AE4"/>
    <w:rsid w:val="00801AF6"/>
    <w:rsid w:val="00801DD7"/>
    <w:rsid w:val="008021D8"/>
    <w:rsid w:val="00802426"/>
    <w:rsid w:val="008027B9"/>
    <w:rsid w:val="00802892"/>
    <w:rsid w:val="008028C7"/>
    <w:rsid w:val="00802ACF"/>
    <w:rsid w:val="00802B84"/>
    <w:rsid w:val="00802CB8"/>
    <w:rsid w:val="00802D3A"/>
    <w:rsid w:val="00803083"/>
    <w:rsid w:val="00803146"/>
    <w:rsid w:val="0080315A"/>
    <w:rsid w:val="00803240"/>
    <w:rsid w:val="0080327A"/>
    <w:rsid w:val="008032B3"/>
    <w:rsid w:val="00803469"/>
    <w:rsid w:val="008035EC"/>
    <w:rsid w:val="00803659"/>
    <w:rsid w:val="00803828"/>
    <w:rsid w:val="008038CC"/>
    <w:rsid w:val="00803A2E"/>
    <w:rsid w:val="00803D25"/>
    <w:rsid w:val="00803DA7"/>
    <w:rsid w:val="00803EDA"/>
    <w:rsid w:val="00804078"/>
    <w:rsid w:val="008044EC"/>
    <w:rsid w:val="00804B9F"/>
    <w:rsid w:val="00804D49"/>
    <w:rsid w:val="00805061"/>
    <w:rsid w:val="008050F2"/>
    <w:rsid w:val="00805450"/>
    <w:rsid w:val="0080577F"/>
    <w:rsid w:val="008058F8"/>
    <w:rsid w:val="00805A27"/>
    <w:rsid w:val="00805A54"/>
    <w:rsid w:val="00805CCA"/>
    <w:rsid w:val="0080605D"/>
    <w:rsid w:val="00806496"/>
    <w:rsid w:val="0080653F"/>
    <w:rsid w:val="0080660B"/>
    <w:rsid w:val="0080679F"/>
    <w:rsid w:val="00806AC1"/>
    <w:rsid w:val="00806DA4"/>
    <w:rsid w:val="00807093"/>
    <w:rsid w:val="008070CB"/>
    <w:rsid w:val="00807111"/>
    <w:rsid w:val="008073FA"/>
    <w:rsid w:val="00807506"/>
    <w:rsid w:val="0080780E"/>
    <w:rsid w:val="00807A05"/>
    <w:rsid w:val="00807CEB"/>
    <w:rsid w:val="00807ED1"/>
    <w:rsid w:val="00807EE7"/>
    <w:rsid w:val="008103BA"/>
    <w:rsid w:val="008107D4"/>
    <w:rsid w:val="00810920"/>
    <w:rsid w:val="00810B23"/>
    <w:rsid w:val="00810BBB"/>
    <w:rsid w:val="00810EFD"/>
    <w:rsid w:val="00810FC4"/>
    <w:rsid w:val="008111C2"/>
    <w:rsid w:val="00811804"/>
    <w:rsid w:val="0081193C"/>
    <w:rsid w:val="00811B3B"/>
    <w:rsid w:val="00811D1C"/>
    <w:rsid w:val="0081203E"/>
    <w:rsid w:val="00812175"/>
    <w:rsid w:val="0081241C"/>
    <w:rsid w:val="00812533"/>
    <w:rsid w:val="00812734"/>
    <w:rsid w:val="008129C9"/>
    <w:rsid w:val="00812A54"/>
    <w:rsid w:val="00812C7F"/>
    <w:rsid w:val="00812D67"/>
    <w:rsid w:val="00812E5B"/>
    <w:rsid w:val="00813029"/>
    <w:rsid w:val="008134CE"/>
    <w:rsid w:val="008135FA"/>
    <w:rsid w:val="008137C6"/>
    <w:rsid w:val="0081390F"/>
    <w:rsid w:val="00813972"/>
    <w:rsid w:val="00813AD6"/>
    <w:rsid w:val="00813B1E"/>
    <w:rsid w:val="00813F35"/>
    <w:rsid w:val="00814078"/>
    <w:rsid w:val="00814DC4"/>
    <w:rsid w:val="00814FA6"/>
    <w:rsid w:val="008150FF"/>
    <w:rsid w:val="008152FD"/>
    <w:rsid w:val="0081541F"/>
    <w:rsid w:val="0081545F"/>
    <w:rsid w:val="0081564F"/>
    <w:rsid w:val="00815A2C"/>
    <w:rsid w:val="00815B61"/>
    <w:rsid w:val="00815E07"/>
    <w:rsid w:val="00815EFA"/>
    <w:rsid w:val="0081601B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D77"/>
    <w:rsid w:val="00816E64"/>
    <w:rsid w:val="0081705F"/>
    <w:rsid w:val="00817101"/>
    <w:rsid w:val="0081721E"/>
    <w:rsid w:val="00817308"/>
    <w:rsid w:val="008175BE"/>
    <w:rsid w:val="008175E1"/>
    <w:rsid w:val="0081776C"/>
    <w:rsid w:val="00817C84"/>
    <w:rsid w:val="00817D13"/>
    <w:rsid w:val="008201E0"/>
    <w:rsid w:val="0082022B"/>
    <w:rsid w:val="00820235"/>
    <w:rsid w:val="0082061D"/>
    <w:rsid w:val="0082062A"/>
    <w:rsid w:val="00820645"/>
    <w:rsid w:val="00820795"/>
    <w:rsid w:val="00820835"/>
    <w:rsid w:val="008208A5"/>
    <w:rsid w:val="00820AE6"/>
    <w:rsid w:val="00820C9C"/>
    <w:rsid w:val="00820E69"/>
    <w:rsid w:val="008211CE"/>
    <w:rsid w:val="008216D8"/>
    <w:rsid w:val="0082175C"/>
    <w:rsid w:val="00821774"/>
    <w:rsid w:val="00821E95"/>
    <w:rsid w:val="00821ED0"/>
    <w:rsid w:val="00822105"/>
    <w:rsid w:val="008221BA"/>
    <w:rsid w:val="008223B3"/>
    <w:rsid w:val="00822F31"/>
    <w:rsid w:val="00822FE3"/>
    <w:rsid w:val="0082308B"/>
    <w:rsid w:val="00823094"/>
    <w:rsid w:val="00823865"/>
    <w:rsid w:val="00823A24"/>
    <w:rsid w:val="00823D2E"/>
    <w:rsid w:val="008240C7"/>
    <w:rsid w:val="00824320"/>
    <w:rsid w:val="00824632"/>
    <w:rsid w:val="00824768"/>
    <w:rsid w:val="00824830"/>
    <w:rsid w:val="00824D5B"/>
    <w:rsid w:val="00825025"/>
    <w:rsid w:val="00825046"/>
    <w:rsid w:val="00825173"/>
    <w:rsid w:val="00825442"/>
    <w:rsid w:val="00825815"/>
    <w:rsid w:val="00825925"/>
    <w:rsid w:val="0082596C"/>
    <w:rsid w:val="00825AAD"/>
    <w:rsid w:val="00825B0B"/>
    <w:rsid w:val="00825B6A"/>
    <w:rsid w:val="00825BA9"/>
    <w:rsid w:val="00825D72"/>
    <w:rsid w:val="00826338"/>
    <w:rsid w:val="00826408"/>
    <w:rsid w:val="00826626"/>
    <w:rsid w:val="0082679A"/>
    <w:rsid w:val="00826929"/>
    <w:rsid w:val="00826B71"/>
    <w:rsid w:val="00826D83"/>
    <w:rsid w:val="008271A1"/>
    <w:rsid w:val="00827489"/>
    <w:rsid w:val="0082750D"/>
    <w:rsid w:val="0082755E"/>
    <w:rsid w:val="00827687"/>
    <w:rsid w:val="008276D6"/>
    <w:rsid w:val="008276FA"/>
    <w:rsid w:val="008301A2"/>
    <w:rsid w:val="00830212"/>
    <w:rsid w:val="008303CF"/>
    <w:rsid w:val="00830B61"/>
    <w:rsid w:val="00830BA9"/>
    <w:rsid w:val="00830BFB"/>
    <w:rsid w:val="00830CCF"/>
    <w:rsid w:val="00830E82"/>
    <w:rsid w:val="00830F1E"/>
    <w:rsid w:val="00830F6B"/>
    <w:rsid w:val="008313BF"/>
    <w:rsid w:val="0083178F"/>
    <w:rsid w:val="008317A7"/>
    <w:rsid w:val="00831820"/>
    <w:rsid w:val="00831907"/>
    <w:rsid w:val="008319E2"/>
    <w:rsid w:val="00831AE2"/>
    <w:rsid w:val="00831BE2"/>
    <w:rsid w:val="00831D90"/>
    <w:rsid w:val="00832222"/>
    <w:rsid w:val="008323BD"/>
    <w:rsid w:val="0083261F"/>
    <w:rsid w:val="008329A2"/>
    <w:rsid w:val="00832AE4"/>
    <w:rsid w:val="00832D76"/>
    <w:rsid w:val="00833121"/>
    <w:rsid w:val="0083322E"/>
    <w:rsid w:val="00833292"/>
    <w:rsid w:val="00833304"/>
    <w:rsid w:val="0083344D"/>
    <w:rsid w:val="008336E3"/>
    <w:rsid w:val="00833758"/>
    <w:rsid w:val="00833BE3"/>
    <w:rsid w:val="00833FC1"/>
    <w:rsid w:val="00834009"/>
    <w:rsid w:val="0083436E"/>
    <w:rsid w:val="008344D2"/>
    <w:rsid w:val="00834DB3"/>
    <w:rsid w:val="00834DD8"/>
    <w:rsid w:val="008350A7"/>
    <w:rsid w:val="00835717"/>
    <w:rsid w:val="00835963"/>
    <w:rsid w:val="00835B27"/>
    <w:rsid w:val="00835F60"/>
    <w:rsid w:val="00835FEF"/>
    <w:rsid w:val="008361E6"/>
    <w:rsid w:val="00836374"/>
    <w:rsid w:val="00836456"/>
    <w:rsid w:val="008364C8"/>
    <w:rsid w:val="0083657D"/>
    <w:rsid w:val="00836AD7"/>
    <w:rsid w:val="00836B8F"/>
    <w:rsid w:val="00836CE9"/>
    <w:rsid w:val="00837028"/>
    <w:rsid w:val="00837134"/>
    <w:rsid w:val="0083715C"/>
    <w:rsid w:val="0083747F"/>
    <w:rsid w:val="0083778A"/>
    <w:rsid w:val="008377A4"/>
    <w:rsid w:val="00837E5E"/>
    <w:rsid w:val="0084011F"/>
    <w:rsid w:val="008404CB"/>
    <w:rsid w:val="008405BC"/>
    <w:rsid w:val="00840681"/>
    <w:rsid w:val="008406CD"/>
    <w:rsid w:val="0084074A"/>
    <w:rsid w:val="00840882"/>
    <w:rsid w:val="008410B2"/>
    <w:rsid w:val="008410BB"/>
    <w:rsid w:val="008410CC"/>
    <w:rsid w:val="00841580"/>
    <w:rsid w:val="00841B4A"/>
    <w:rsid w:val="00841F0D"/>
    <w:rsid w:val="0084213B"/>
    <w:rsid w:val="0084224B"/>
    <w:rsid w:val="0084247C"/>
    <w:rsid w:val="0084254C"/>
    <w:rsid w:val="00842DCE"/>
    <w:rsid w:val="008431DF"/>
    <w:rsid w:val="0084324E"/>
    <w:rsid w:val="0084331F"/>
    <w:rsid w:val="0084336B"/>
    <w:rsid w:val="0084392E"/>
    <w:rsid w:val="00843A38"/>
    <w:rsid w:val="00843ABC"/>
    <w:rsid w:val="00843BFB"/>
    <w:rsid w:val="00843DA8"/>
    <w:rsid w:val="0084460B"/>
    <w:rsid w:val="00844631"/>
    <w:rsid w:val="00844991"/>
    <w:rsid w:val="00844C98"/>
    <w:rsid w:val="00844D55"/>
    <w:rsid w:val="00844E2B"/>
    <w:rsid w:val="00844FB5"/>
    <w:rsid w:val="00845049"/>
    <w:rsid w:val="00845298"/>
    <w:rsid w:val="00845497"/>
    <w:rsid w:val="0084552D"/>
    <w:rsid w:val="0084564E"/>
    <w:rsid w:val="00845BE6"/>
    <w:rsid w:val="00846436"/>
    <w:rsid w:val="00846578"/>
    <w:rsid w:val="008466D5"/>
    <w:rsid w:val="00846A28"/>
    <w:rsid w:val="00846A8C"/>
    <w:rsid w:val="00846DAA"/>
    <w:rsid w:val="00846FF8"/>
    <w:rsid w:val="008471CE"/>
    <w:rsid w:val="00847288"/>
    <w:rsid w:val="00847EA3"/>
    <w:rsid w:val="0085009A"/>
    <w:rsid w:val="008502F3"/>
    <w:rsid w:val="00850858"/>
    <w:rsid w:val="00850CA5"/>
    <w:rsid w:val="00850D45"/>
    <w:rsid w:val="00850DED"/>
    <w:rsid w:val="00850E2D"/>
    <w:rsid w:val="00850E2F"/>
    <w:rsid w:val="00850EE3"/>
    <w:rsid w:val="00850F15"/>
    <w:rsid w:val="00850F28"/>
    <w:rsid w:val="0085131A"/>
    <w:rsid w:val="00851491"/>
    <w:rsid w:val="00851506"/>
    <w:rsid w:val="00851842"/>
    <w:rsid w:val="0085188E"/>
    <w:rsid w:val="008519DC"/>
    <w:rsid w:val="00851B31"/>
    <w:rsid w:val="00851FA8"/>
    <w:rsid w:val="008522CF"/>
    <w:rsid w:val="008523CD"/>
    <w:rsid w:val="0085257D"/>
    <w:rsid w:val="008525B1"/>
    <w:rsid w:val="008526F5"/>
    <w:rsid w:val="00852759"/>
    <w:rsid w:val="008527B3"/>
    <w:rsid w:val="008529C7"/>
    <w:rsid w:val="00852F10"/>
    <w:rsid w:val="00852F59"/>
    <w:rsid w:val="0085300C"/>
    <w:rsid w:val="008530AB"/>
    <w:rsid w:val="00853669"/>
    <w:rsid w:val="00853710"/>
    <w:rsid w:val="008538FC"/>
    <w:rsid w:val="00853B37"/>
    <w:rsid w:val="00853C01"/>
    <w:rsid w:val="008540B7"/>
    <w:rsid w:val="008547A3"/>
    <w:rsid w:val="008548E7"/>
    <w:rsid w:val="00854906"/>
    <w:rsid w:val="0085490F"/>
    <w:rsid w:val="00854B0C"/>
    <w:rsid w:val="00854B4C"/>
    <w:rsid w:val="008551D6"/>
    <w:rsid w:val="008552D9"/>
    <w:rsid w:val="008559D9"/>
    <w:rsid w:val="00855A46"/>
    <w:rsid w:val="00855C39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223"/>
    <w:rsid w:val="00860533"/>
    <w:rsid w:val="00860774"/>
    <w:rsid w:val="00860958"/>
    <w:rsid w:val="00860D59"/>
    <w:rsid w:val="00860EEB"/>
    <w:rsid w:val="0086112B"/>
    <w:rsid w:val="00861557"/>
    <w:rsid w:val="008615F5"/>
    <w:rsid w:val="0086192C"/>
    <w:rsid w:val="00861A7A"/>
    <w:rsid w:val="00861B9D"/>
    <w:rsid w:val="008620B8"/>
    <w:rsid w:val="008622CC"/>
    <w:rsid w:val="008623BA"/>
    <w:rsid w:val="00862489"/>
    <w:rsid w:val="00863024"/>
    <w:rsid w:val="0086314E"/>
    <w:rsid w:val="00863233"/>
    <w:rsid w:val="00863337"/>
    <w:rsid w:val="0086364A"/>
    <w:rsid w:val="008636CD"/>
    <w:rsid w:val="00863928"/>
    <w:rsid w:val="00863D85"/>
    <w:rsid w:val="00863DBF"/>
    <w:rsid w:val="00863E0D"/>
    <w:rsid w:val="00863FBD"/>
    <w:rsid w:val="008640B6"/>
    <w:rsid w:val="0086442F"/>
    <w:rsid w:val="00864441"/>
    <w:rsid w:val="008647A7"/>
    <w:rsid w:val="00864A6D"/>
    <w:rsid w:val="00864B7A"/>
    <w:rsid w:val="00864BFC"/>
    <w:rsid w:val="00864CA2"/>
    <w:rsid w:val="00865581"/>
    <w:rsid w:val="00865834"/>
    <w:rsid w:val="00865A93"/>
    <w:rsid w:val="00865AE3"/>
    <w:rsid w:val="008662E1"/>
    <w:rsid w:val="00866454"/>
    <w:rsid w:val="008664B5"/>
    <w:rsid w:val="0086661F"/>
    <w:rsid w:val="00866A81"/>
    <w:rsid w:val="00866B33"/>
    <w:rsid w:val="00866BDF"/>
    <w:rsid w:val="00866DB5"/>
    <w:rsid w:val="00866EC4"/>
    <w:rsid w:val="0086737F"/>
    <w:rsid w:val="0086760A"/>
    <w:rsid w:val="00867739"/>
    <w:rsid w:val="00867840"/>
    <w:rsid w:val="00867C8A"/>
    <w:rsid w:val="00867DFC"/>
    <w:rsid w:val="00867FF1"/>
    <w:rsid w:val="0087032B"/>
    <w:rsid w:val="008703BE"/>
    <w:rsid w:val="008703FA"/>
    <w:rsid w:val="008704F5"/>
    <w:rsid w:val="00870796"/>
    <w:rsid w:val="00870BC3"/>
    <w:rsid w:val="00870C56"/>
    <w:rsid w:val="00870DAE"/>
    <w:rsid w:val="00870E80"/>
    <w:rsid w:val="00870F67"/>
    <w:rsid w:val="00871622"/>
    <w:rsid w:val="0087174B"/>
    <w:rsid w:val="008719C7"/>
    <w:rsid w:val="00871AE8"/>
    <w:rsid w:val="00871BCD"/>
    <w:rsid w:val="008723F2"/>
    <w:rsid w:val="00872405"/>
    <w:rsid w:val="00872893"/>
    <w:rsid w:val="008728EA"/>
    <w:rsid w:val="00872BB2"/>
    <w:rsid w:val="00872CD0"/>
    <w:rsid w:val="0087325B"/>
    <w:rsid w:val="008733BD"/>
    <w:rsid w:val="008734F2"/>
    <w:rsid w:val="00873520"/>
    <w:rsid w:val="00873531"/>
    <w:rsid w:val="008735AB"/>
    <w:rsid w:val="008735D2"/>
    <w:rsid w:val="008737B0"/>
    <w:rsid w:val="00873833"/>
    <w:rsid w:val="008743FA"/>
    <w:rsid w:val="00874905"/>
    <w:rsid w:val="00874AB4"/>
    <w:rsid w:val="00874FF0"/>
    <w:rsid w:val="008752BA"/>
    <w:rsid w:val="0087574C"/>
    <w:rsid w:val="00875864"/>
    <w:rsid w:val="00876422"/>
    <w:rsid w:val="008764C4"/>
    <w:rsid w:val="008769B0"/>
    <w:rsid w:val="008769BE"/>
    <w:rsid w:val="00876DFD"/>
    <w:rsid w:val="00876FE3"/>
    <w:rsid w:val="00877121"/>
    <w:rsid w:val="008771FC"/>
    <w:rsid w:val="008773EB"/>
    <w:rsid w:val="0087747C"/>
    <w:rsid w:val="008774CA"/>
    <w:rsid w:val="008774F0"/>
    <w:rsid w:val="00877670"/>
    <w:rsid w:val="008778BE"/>
    <w:rsid w:val="00877F94"/>
    <w:rsid w:val="0088022B"/>
    <w:rsid w:val="0088029A"/>
    <w:rsid w:val="00880497"/>
    <w:rsid w:val="008807FF"/>
    <w:rsid w:val="008808CA"/>
    <w:rsid w:val="00880926"/>
    <w:rsid w:val="00880FD9"/>
    <w:rsid w:val="00881116"/>
    <w:rsid w:val="00881218"/>
    <w:rsid w:val="008814F0"/>
    <w:rsid w:val="00881C5A"/>
    <w:rsid w:val="008820B9"/>
    <w:rsid w:val="0088211C"/>
    <w:rsid w:val="00882291"/>
    <w:rsid w:val="00882519"/>
    <w:rsid w:val="008834B2"/>
    <w:rsid w:val="00883746"/>
    <w:rsid w:val="00883A1D"/>
    <w:rsid w:val="00883BD7"/>
    <w:rsid w:val="0088460B"/>
    <w:rsid w:val="0088461F"/>
    <w:rsid w:val="008848C5"/>
    <w:rsid w:val="008849AE"/>
    <w:rsid w:val="008849C2"/>
    <w:rsid w:val="00884AC9"/>
    <w:rsid w:val="00884B64"/>
    <w:rsid w:val="00884E09"/>
    <w:rsid w:val="008851E5"/>
    <w:rsid w:val="0088527C"/>
    <w:rsid w:val="00885D85"/>
    <w:rsid w:val="00885E5E"/>
    <w:rsid w:val="00885E9A"/>
    <w:rsid w:val="00885F0D"/>
    <w:rsid w:val="0088602A"/>
    <w:rsid w:val="00886177"/>
    <w:rsid w:val="008862E0"/>
    <w:rsid w:val="008863B7"/>
    <w:rsid w:val="00886423"/>
    <w:rsid w:val="00886502"/>
    <w:rsid w:val="008865BD"/>
    <w:rsid w:val="008866D2"/>
    <w:rsid w:val="00886BA2"/>
    <w:rsid w:val="00886F71"/>
    <w:rsid w:val="0088764A"/>
    <w:rsid w:val="00887B57"/>
    <w:rsid w:val="00887FB8"/>
    <w:rsid w:val="008901CC"/>
    <w:rsid w:val="0089042B"/>
    <w:rsid w:val="00890728"/>
    <w:rsid w:val="008908B8"/>
    <w:rsid w:val="00890A98"/>
    <w:rsid w:val="00890C20"/>
    <w:rsid w:val="00890F50"/>
    <w:rsid w:val="008910A4"/>
    <w:rsid w:val="008910F4"/>
    <w:rsid w:val="0089126C"/>
    <w:rsid w:val="00891494"/>
    <w:rsid w:val="0089149D"/>
    <w:rsid w:val="00891586"/>
    <w:rsid w:val="00891D58"/>
    <w:rsid w:val="008923EC"/>
    <w:rsid w:val="00892722"/>
    <w:rsid w:val="00892EDF"/>
    <w:rsid w:val="008930F4"/>
    <w:rsid w:val="00893186"/>
    <w:rsid w:val="00893757"/>
    <w:rsid w:val="008938F8"/>
    <w:rsid w:val="00893C07"/>
    <w:rsid w:val="00893DEA"/>
    <w:rsid w:val="0089402A"/>
    <w:rsid w:val="0089405D"/>
    <w:rsid w:val="00894372"/>
    <w:rsid w:val="008944B2"/>
    <w:rsid w:val="00894568"/>
    <w:rsid w:val="00894648"/>
    <w:rsid w:val="00894676"/>
    <w:rsid w:val="00894682"/>
    <w:rsid w:val="00894702"/>
    <w:rsid w:val="00894A82"/>
    <w:rsid w:val="00894E30"/>
    <w:rsid w:val="00894E83"/>
    <w:rsid w:val="00894FF6"/>
    <w:rsid w:val="00895396"/>
    <w:rsid w:val="00895C73"/>
    <w:rsid w:val="00895E6A"/>
    <w:rsid w:val="008967CB"/>
    <w:rsid w:val="00896A00"/>
    <w:rsid w:val="00896A04"/>
    <w:rsid w:val="00896D3D"/>
    <w:rsid w:val="0089701E"/>
    <w:rsid w:val="00897291"/>
    <w:rsid w:val="00897354"/>
    <w:rsid w:val="0089761C"/>
    <w:rsid w:val="008976D5"/>
    <w:rsid w:val="00897972"/>
    <w:rsid w:val="00897A68"/>
    <w:rsid w:val="008A0A40"/>
    <w:rsid w:val="008A0E1A"/>
    <w:rsid w:val="008A0F30"/>
    <w:rsid w:val="008A0F41"/>
    <w:rsid w:val="008A115A"/>
    <w:rsid w:val="008A1629"/>
    <w:rsid w:val="008A1670"/>
    <w:rsid w:val="008A178D"/>
    <w:rsid w:val="008A17FA"/>
    <w:rsid w:val="008A1D80"/>
    <w:rsid w:val="008A1F71"/>
    <w:rsid w:val="008A23DC"/>
    <w:rsid w:val="008A246B"/>
    <w:rsid w:val="008A248A"/>
    <w:rsid w:val="008A2662"/>
    <w:rsid w:val="008A2E5F"/>
    <w:rsid w:val="008A2EBC"/>
    <w:rsid w:val="008A2EC8"/>
    <w:rsid w:val="008A31C9"/>
    <w:rsid w:val="008A346F"/>
    <w:rsid w:val="008A3B46"/>
    <w:rsid w:val="008A3B50"/>
    <w:rsid w:val="008A3CAC"/>
    <w:rsid w:val="008A3D85"/>
    <w:rsid w:val="008A3DF3"/>
    <w:rsid w:val="008A3EE2"/>
    <w:rsid w:val="008A4122"/>
    <w:rsid w:val="008A4276"/>
    <w:rsid w:val="008A4368"/>
    <w:rsid w:val="008A4689"/>
    <w:rsid w:val="008A46E8"/>
    <w:rsid w:val="008A4A35"/>
    <w:rsid w:val="008A50BC"/>
    <w:rsid w:val="008A50D5"/>
    <w:rsid w:val="008A5573"/>
    <w:rsid w:val="008A63C0"/>
    <w:rsid w:val="008A6ADA"/>
    <w:rsid w:val="008A6B2B"/>
    <w:rsid w:val="008A6C2F"/>
    <w:rsid w:val="008A6CC8"/>
    <w:rsid w:val="008A6E11"/>
    <w:rsid w:val="008A713B"/>
    <w:rsid w:val="008A736A"/>
    <w:rsid w:val="008A7DB7"/>
    <w:rsid w:val="008B008C"/>
    <w:rsid w:val="008B013C"/>
    <w:rsid w:val="008B07CB"/>
    <w:rsid w:val="008B0F8E"/>
    <w:rsid w:val="008B143F"/>
    <w:rsid w:val="008B152B"/>
    <w:rsid w:val="008B188F"/>
    <w:rsid w:val="008B1BB7"/>
    <w:rsid w:val="008B1C42"/>
    <w:rsid w:val="008B1E37"/>
    <w:rsid w:val="008B1E79"/>
    <w:rsid w:val="008B1F88"/>
    <w:rsid w:val="008B1FEE"/>
    <w:rsid w:val="008B20B9"/>
    <w:rsid w:val="008B21A2"/>
    <w:rsid w:val="008B221C"/>
    <w:rsid w:val="008B22A5"/>
    <w:rsid w:val="008B23A8"/>
    <w:rsid w:val="008B23D7"/>
    <w:rsid w:val="008B26AE"/>
    <w:rsid w:val="008B27DE"/>
    <w:rsid w:val="008B29E4"/>
    <w:rsid w:val="008B2A9B"/>
    <w:rsid w:val="008B3210"/>
    <w:rsid w:val="008B325A"/>
    <w:rsid w:val="008B3334"/>
    <w:rsid w:val="008B36B5"/>
    <w:rsid w:val="008B3A82"/>
    <w:rsid w:val="008B3B86"/>
    <w:rsid w:val="008B45EE"/>
    <w:rsid w:val="008B467B"/>
    <w:rsid w:val="008B47E1"/>
    <w:rsid w:val="008B4986"/>
    <w:rsid w:val="008B4C1A"/>
    <w:rsid w:val="008B5000"/>
    <w:rsid w:val="008B5074"/>
    <w:rsid w:val="008B50D9"/>
    <w:rsid w:val="008B51D5"/>
    <w:rsid w:val="008B5306"/>
    <w:rsid w:val="008B53D2"/>
    <w:rsid w:val="008B5433"/>
    <w:rsid w:val="008B5745"/>
    <w:rsid w:val="008B57E1"/>
    <w:rsid w:val="008B5C79"/>
    <w:rsid w:val="008B5E76"/>
    <w:rsid w:val="008B5F24"/>
    <w:rsid w:val="008B6090"/>
    <w:rsid w:val="008B6289"/>
    <w:rsid w:val="008B62D8"/>
    <w:rsid w:val="008B6359"/>
    <w:rsid w:val="008B6396"/>
    <w:rsid w:val="008B6413"/>
    <w:rsid w:val="008B6C3E"/>
    <w:rsid w:val="008B6DEE"/>
    <w:rsid w:val="008B6F01"/>
    <w:rsid w:val="008B70A1"/>
    <w:rsid w:val="008B73D8"/>
    <w:rsid w:val="008B750E"/>
    <w:rsid w:val="008B76AA"/>
    <w:rsid w:val="008B7802"/>
    <w:rsid w:val="008B7B15"/>
    <w:rsid w:val="008B7C2E"/>
    <w:rsid w:val="008C02A7"/>
    <w:rsid w:val="008C02D9"/>
    <w:rsid w:val="008C037E"/>
    <w:rsid w:val="008C049C"/>
    <w:rsid w:val="008C052C"/>
    <w:rsid w:val="008C05B2"/>
    <w:rsid w:val="008C0A7B"/>
    <w:rsid w:val="008C0FDF"/>
    <w:rsid w:val="008C14BF"/>
    <w:rsid w:val="008C163A"/>
    <w:rsid w:val="008C1C55"/>
    <w:rsid w:val="008C1C84"/>
    <w:rsid w:val="008C1D48"/>
    <w:rsid w:val="008C1E70"/>
    <w:rsid w:val="008C2170"/>
    <w:rsid w:val="008C26BC"/>
    <w:rsid w:val="008C291F"/>
    <w:rsid w:val="008C2D88"/>
    <w:rsid w:val="008C2F2C"/>
    <w:rsid w:val="008C3032"/>
    <w:rsid w:val="008C312C"/>
    <w:rsid w:val="008C328E"/>
    <w:rsid w:val="008C3843"/>
    <w:rsid w:val="008C3871"/>
    <w:rsid w:val="008C3969"/>
    <w:rsid w:val="008C3AA3"/>
    <w:rsid w:val="008C3BA9"/>
    <w:rsid w:val="008C415F"/>
    <w:rsid w:val="008C42B9"/>
    <w:rsid w:val="008C4378"/>
    <w:rsid w:val="008C43AD"/>
    <w:rsid w:val="008C4716"/>
    <w:rsid w:val="008C4829"/>
    <w:rsid w:val="008C4B42"/>
    <w:rsid w:val="008C4FD3"/>
    <w:rsid w:val="008C507B"/>
    <w:rsid w:val="008C51DC"/>
    <w:rsid w:val="008C534C"/>
    <w:rsid w:val="008C568F"/>
    <w:rsid w:val="008C5694"/>
    <w:rsid w:val="008C57AF"/>
    <w:rsid w:val="008C5BDB"/>
    <w:rsid w:val="008C5E08"/>
    <w:rsid w:val="008C5E3C"/>
    <w:rsid w:val="008C6241"/>
    <w:rsid w:val="008C6431"/>
    <w:rsid w:val="008C6953"/>
    <w:rsid w:val="008C697D"/>
    <w:rsid w:val="008C6A4D"/>
    <w:rsid w:val="008C6E65"/>
    <w:rsid w:val="008C6EDD"/>
    <w:rsid w:val="008C6F99"/>
    <w:rsid w:val="008C7166"/>
    <w:rsid w:val="008C7272"/>
    <w:rsid w:val="008C7395"/>
    <w:rsid w:val="008C7569"/>
    <w:rsid w:val="008C7726"/>
    <w:rsid w:val="008C7A58"/>
    <w:rsid w:val="008C7E1A"/>
    <w:rsid w:val="008D00B3"/>
    <w:rsid w:val="008D0239"/>
    <w:rsid w:val="008D0940"/>
    <w:rsid w:val="008D0A33"/>
    <w:rsid w:val="008D0BBE"/>
    <w:rsid w:val="008D0D21"/>
    <w:rsid w:val="008D0DA0"/>
    <w:rsid w:val="008D0EC9"/>
    <w:rsid w:val="008D0FB1"/>
    <w:rsid w:val="008D12C0"/>
    <w:rsid w:val="008D189B"/>
    <w:rsid w:val="008D1959"/>
    <w:rsid w:val="008D1B8A"/>
    <w:rsid w:val="008D2088"/>
    <w:rsid w:val="008D20AC"/>
    <w:rsid w:val="008D23B2"/>
    <w:rsid w:val="008D254B"/>
    <w:rsid w:val="008D25CB"/>
    <w:rsid w:val="008D2660"/>
    <w:rsid w:val="008D297A"/>
    <w:rsid w:val="008D29C4"/>
    <w:rsid w:val="008D2AA2"/>
    <w:rsid w:val="008D2ADB"/>
    <w:rsid w:val="008D2E96"/>
    <w:rsid w:val="008D3436"/>
    <w:rsid w:val="008D364F"/>
    <w:rsid w:val="008D3905"/>
    <w:rsid w:val="008D3B67"/>
    <w:rsid w:val="008D3E55"/>
    <w:rsid w:val="008D3F40"/>
    <w:rsid w:val="008D4863"/>
    <w:rsid w:val="008D48B6"/>
    <w:rsid w:val="008D49AA"/>
    <w:rsid w:val="008D4A43"/>
    <w:rsid w:val="008D4A9C"/>
    <w:rsid w:val="008D4BAF"/>
    <w:rsid w:val="008D4CDC"/>
    <w:rsid w:val="008D4EF4"/>
    <w:rsid w:val="008D5045"/>
    <w:rsid w:val="008D504E"/>
    <w:rsid w:val="008D5085"/>
    <w:rsid w:val="008D5497"/>
    <w:rsid w:val="008D559D"/>
    <w:rsid w:val="008D5A18"/>
    <w:rsid w:val="008D6193"/>
    <w:rsid w:val="008D627E"/>
    <w:rsid w:val="008D62D7"/>
    <w:rsid w:val="008D6E2E"/>
    <w:rsid w:val="008D6E3D"/>
    <w:rsid w:val="008D721A"/>
    <w:rsid w:val="008D75CA"/>
    <w:rsid w:val="008D772E"/>
    <w:rsid w:val="008D7863"/>
    <w:rsid w:val="008D7936"/>
    <w:rsid w:val="008D7990"/>
    <w:rsid w:val="008D7A55"/>
    <w:rsid w:val="008D7A81"/>
    <w:rsid w:val="008D7CB2"/>
    <w:rsid w:val="008E07B8"/>
    <w:rsid w:val="008E0A9C"/>
    <w:rsid w:val="008E1097"/>
    <w:rsid w:val="008E12EB"/>
    <w:rsid w:val="008E15DE"/>
    <w:rsid w:val="008E1604"/>
    <w:rsid w:val="008E17A4"/>
    <w:rsid w:val="008E1CD1"/>
    <w:rsid w:val="008E1DD6"/>
    <w:rsid w:val="008E1EBE"/>
    <w:rsid w:val="008E1F35"/>
    <w:rsid w:val="008E2083"/>
    <w:rsid w:val="008E20F1"/>
    <w:rsid w:val="008E249D"/>
    <w:rsid w:val="008E2A29"/>
    <w:rsid w:val="008E2CCD"/>
    <w:rsid w:val="008E2E35"/>
    <w:rsid w:val="008E2EC1"/>
    <w:rsid w:val="008E3003"/>
    <w:rsid w:val="008E31DC"/>
    <w:rsid w:val="008E35A7"/>
    <w:rsid w:val="008E36ED"/>
    <w:rsid w:val="008E38C5"/>
    <w:rsid w:val="008E39CD"/>
    <w:rsid w:val="008E3BAD"/>
    <w:rsid w:val="008E4259"/>
    <w:rsid w:val="008E4498"/>
    <w:rsid w:val="008E44EE"/>
    <w:rsid w:val="008E4A2F"/>
    <w:rsid w:val="008E4B53"/>
    <w:rsid w:val="008E4DF4"/>
    <w:rsid w:val="008E5453"/>
    <w:rsid w:val="008E59CB"/>
    <w:rsid w:val="008E5C05"/>
    <w:rsid w:val="008E5EE0"/>
    <w:rsid w:val="008E6056"/>
    <w:rsid w:val="008E63FB"/>
    <w:rsid w:val="008E6493"/>
    <w:rsid w:val="008E65AC"/>
    <w:rsid w:val="008E65AE"/>
    <w:rsid w:val="008E70DE"/>
    <w:rsid w:val="008E7936"/>
    <w:rsid w:val="008E7A0A"/>
    <w:rsid w:val="008E7CB0"/>
    <w:rsid w:val="008E7D71"/>
    <w:rsid w:val="008E7F30"/>
    <w:rsid w:val="008F04C7"/>
    <w:rsid w:val="008F0594"/>
    <w:rsid w:val="008F06C7"/>
    <w:rsid w:val="008F0994"/>
    <w:rsid w:val="008F0A35"/>
    <w:rsid w:val="008F0EA5"/>
    <w:rsid w:val="008F0F55"/>
    <w:rsid w:val="008F1336"/>
    <w:rsid w:val="008F1422"/>
    <w:rsid w:val="008F16B0"/>
    <w:rsid w:val="008F1828"/>
    <w:rsid w:val="008F18B1"/>
    <w:rsid w:val="008F196A"/>
    <w:rsid w:val="008F19E2"/>
    <w:rsid w:val="008F1A12"/>
    <w:rsid w:val="008F1E99"/>
    <w:rsid w:val="008F1FB1"/>
    <w:rsid w:val="008F207B"/>
    <w:rsid w:val="008F215C"/>
    <w:rsid w:val="008F21EB"/>
    <w:rsid w:val="008F22E5"/>
    <w:rsid w:val="008F2373"/>
    <w:rsid w:val="008F2403"/>
    <w:rsid w:val="008F26C0"/>
    <w:rsid w:val="008F28C9"/>
    <w:rsid w:val="008F2C88"/>
    <w:rsid w:val="008F3066"/>
    <w:rsid w:val="008F3131"/>
    <w:rsid w:val="008F362A"/>
    <w:rsid w:val="008F3689"/>
    <w:rsid w:val="008F394C"/>
    <w:rsid w:val="008F3A93"/>
    <w:rsid w:val="008F3B93"/>
    <w:rsid w:val="008F3CB3"/>
    <w:rsid w:val="008F3E05"/>
    <w:rsid w:val="008F3F29"/>
    <w:rsid w:val="008F3FAC"/>
    <w:rsid w:val="008F418E"/>
    <w:rsid w:val="008F44CF"/>
    <w:rsid w:val="008F4703"/>
    <w:rsid w:val="008F4C04"/>
    <w:rsid w:val="008F4FCB"/>
    <w:rsid w:val="008F531F"/>
    <w:rsid w:val="008F5515"/>
    <w:rsid w:val="008F575E"/>
    <w:rsid w:val="008F576F"/>
    <w:rsid w:val="008F589B"/>
    <w:rsid w:val="008F5992"/>
    <w:rsid w:val="008F5ACC"/>
    <w:rsid w:val="008F5BAA"/>
    <w:rsid w:val="008F5E4F"/>
    <w:rsid w:val="008F5FE3"/>
    <w:rsid w:val="008F6BFC"/>
    <w:rsid w:val="008F6D87"/>
    <w:rsid w:val="008F6E12"/>
    <w:rsid w:val="008F706D"/>
    <w:rsid w:val="008F7326"/>
    <w:rsid w:val="008F74CA"/>
    <w:rsid w:val="008F7916"/>
    <w:rsid w:val="008F799D"/>
    <w:rsid w:val="008F7C33"/>
    <w:rsid w:val="00900309"/>
    <w:rsid w:val="0090037E"/>
    <w:rsid w:val="009004E5"/>
    <w:rsid w:val="009005E3"/>
    <w:rsid w:val="009006E0"/>
    <w:rsid w:val="00900841"/>
    <w:rsid w:val="00900EB0"/>
    <w:rsid w:val="00900EE6"/>
    <w:rsid w:val="00900F42"/>
    <w:rsid w:val="00900F5D"/>
    <w:rsid w:val="009010B2"/>
    <w:rsid w:val="009011DF"/>
    <w:rsid w:val="0090189D"/>
    <w:rsid w:val="0090196B"/>
    <w:rsid w:val="00901C0E"/>
    <w:rsid w:val="00901DAF"/>
    <w:rsid w:val="0090201A"/>
    <w:rsid w:val="009020D6"/>
    <w:rsid w:val="00902205"/>
    <w:rsid w:val="009022A2"/>
    <w:rsid w:val="009029C9"/>
    <w:rsid w:val="00902D4C"/>
    <w:rsid w:val="0090316B"/>
    <w:rsid w:val="0090341A"/>
    <w:rsid w:val="0090368C"/>
    <w:rsid w:val="0090398F"/>
    <w:rsid w:val="009039E1"/>
    <w:rsid w:val="00903DF2"/>
    <w:rsid w:val="00904183"/>
    <w:rsid w:val="0090446E"/>
    <w:rsid w:val="009044DB"/>
    <w:rsid w:val="0090452D"/>
    <w:rsid w:val="009047EC"/>
    <w:rsid w:val="009047F8"/>
    <w:rsid w:val="00905128"/>
    <w:rsid w:val="00905243"/>
    <w:rsid w:val="00905345"/>
    <w:rsid w:val="0090553E"/>
    <w:rsid w:val="00905558"/>
    <w:rsid w:val="009056F6"/>
    <w:rsid w:val="0090587F"/>
    <w:rsid w:val="00905C68"/>
    <w:rsid w:val="00905D11"/>
    <w:rsid w:val="00905E21"/>
    <w:rsid w:val="00905E86"/>
    <w:rsid w:val="0090606C"/>
    <w:rsid w:val="009060E4"/>
    <w:rsid w:val="009061AF"/>
    <w:rsid w:val="00906210"/>
    <w:rsid w:val="009064A4"/>
    <w:rsid w:val="0090694B"/>
    <w:rsid w:val="00906B01"/>
    <w:rsid w:val="00906C99"/>
    <w:rsid w:val="00906D84"/>
    <w:rsid w:val="00906DCC"/>
    <w:rsid w:val="0090761A"/>
    <w:rsid w:val="00907DE8"/>
    <w:rsid w:val="00910194"/>
    <w:rsid w:val="0091051F"/>
    <w:rsid w:val="009107F1"/>
    <w:rsid w:val="00910B4B"/>
    <w:rsid w:val="00910DAA"/>
    <w:rsid w:val="00910FCD"/>
    <w:rsid w:val="00911022"/>
    <w:rsid w:val="00911316"/>
    <w:rsid w:val="00911435"/>
    <w:rsid w:val="00911457"/>
    <w:rsid w:val="009114B0"/>
    <w:rsid w:val="009119DD"/>
    <w:rsid w:val="00911A6D"/>
    <w:rsid w:val="00911C3B"/>
    <w:rsid w:val="00911C97"/>
    <w:rsid w:val="00911D2A"/>
    <w:rsid w:val="00911F97"/>
    <w:rsid w:val="0091208A"/>
    <w:rsid w:val="0091213B"/>
    <w:rsid w:val="00912152"/>
    <w:rsid w:val="009121AD"/>
    <w:rsid w:val="0091253D"/>
    <w:rsid w:val="0091261B"/>
    <w:rsid w:val="00912688"/>
    <w:rsid w:val="009130C6"/>
    <w:rsid w:val="009131AD"/>
    <w:rsid w:val="0091338A"/>
    <w:rsid w:val="0091365E"/>
    <w:rsid w:val="00913D8D"/>
    <w:rsid w:val="00913DD5"/>
    <w:rsid w:val="00913EC1"/>
    <w:rsid w:val="00913FD3"/>
    <w:rsid w:val="0091422C"/>
    <w:rsid w:val="0091430E"/>
    <w:rsid w:val="00914670"/>
    <w:rsid w:val="0091478A"/>
    <w:rsid w:val="00914B92"/>
    <w:rsid w:val="00914C9E"/>
    <w:rsid w:val="00914E88"/>
    <w:rsid w:val="009150CB"/>
    <w:rsid w:val="009150E2"/>
    <w:rsid w:val="00915192"/>
    <w:rsid w:val="00915271"/>
    <w:rsid w:val="009153F8"/>
    <w:rsid w:val="00915927"/>
    <w:rsid w:val="00915DD4"/>
    <w:rsid w:val="00915FA8"/>
    <w:rsid w:val="00915FD7"/>
    <w:rsid w:val="00916147"/>
    <w:rsid w:val="0091632B"/>
    <w:rsid w:val="0091659A"/>
    <w:rsid w:val="009165B0"/>
    <w:rsid w:val="009165FC"/>
    <w:rsid w:val="00916773"/>
    <w:rsid w:val="009177D5"/>
    <w:rsid w:val="00917B23"/>
    <w:rsid w:val="00917CBB"/>
    <w:rsid w:val="00917CFF"/>
    <w:rsid w:val="0092022D"/>
    <w:rsid w:val="0092037B"/>
    <w:rsid w:val="00920853"/>
    <w:rsid w:val="0092092B"/>
    <w:rsid w:val="00920C4A"/>
    <w:rsid w:val="00921053"/>
    <w:rsid w:val="0092107D"/>
    <w:rsid w:val="009210E8"/>
    <w:rsid w:val="0092111B"/>
    <w:rsid w:val="009211A9"/>
    <w:rsid w:val="00921575"/>
    <w:rsid w:val="00921AE9"/>
    <w:rsid w:val="00921FE6"/>
    <w:rsid w:val="009220FA"/>
    <w:rsid w:val="0092212B"/>
    <w:rsid w:val="00922362"/>
    <w:rsid w:val="00922684"/>
    <w:rsid w:val="009226AE"/>
    <w:rsid w:val="00922709"/>
    <w:rsid w:val="009227B1"/>
    <w:rsid w:val="009228B9"/>
    <w:rsid w:val="0092297F"/>
    <w:rsid w:val="00922B38"/>
    <w:rsid w:val="00922C45"/>
    <w:rsid w:val="00922D84"/>
    <w:rsid w:val="009230AA"/>
    <w:rsid w:val="009231BE"/>
    <w:rsid w:val="0092380F"/>
    <w:rsid w:val="00923A14"/>
    <w:rsid w:val="00923AE6"/>
    <w:rsid w:val="00923D24"/>
    <w:rsid w:val="00924139"/>
    <w:rsid w:val="009242F8"/>
    <w:rsid w:val="009242FD"/>
    <w:rsid w:val="00924599"/>
    <w:rsid w:val="00924864"/>
    <w:rsid w:val="00924C24"/>
    <w:rsid w:val="00924CBC"/>
    <w:rsid w:val="00924F1E"/>
    <w:rsid w:val="00924FBF"/>
    <w:rsid w:val="00925209"/>
    <w:rsid w:val="0092537A"/>
    <w:rsid w:val="009254BC"/>
    <w:rsid w:val="00925653"/>
    <w:rsid w:val="00925708"/>
    <w:rsid w:val="00925BFF"/>
    <w:rsid w:val="00925D7C"/>
    <w:rsid w:val="00925EE9"/>
    <w:rsid w:val="0092636A"/>
    <w:rsid w:val="00926451"/>
    <w:rsid w:val="00926480"/>
    <w:rsid w:val="009266D1"/>
    <w:rsid w:val="009267CD"/>
    <w:rsid w:val="00926A88"/>
    <w:rsid w:val="00926B1E"/>
    <w:rsid w:val="00926B45"/>
    <w:rsid w:val="00926CBE"/>
    <w:rsid w:val="00926CFF"/>
    <w:rsid w:val="0092719C"/>
    <w:rsid w:val="009272D1"/>
    <w:rsid w:val="009272FA"/>
    <w:rsid w:val="00927635"/>
    <w:rsid w:val="00927803"/>
    <w:rsid w:val="0092787C"/>
    <w:rsid w:val="009278AC"/>
    <w:rsid w:val="0092791E"/>
    <w:rsid w:val="00927981"/>
    <w:rsid w:val="00927A5E"/>
    <w:rsid w:val="00927C37"/>
    <w:rsid w:val="00927DA7"/>
    <w:rsid w:val="00927DDB"/>
    <w:rsid w:val="00927DFF"/>
    <w:rsid w:val="00927E12"/>
    <w:rsid w:val="00927ED7"/>
    <w:rsid w:val="00927FFC"/>
    <w:rsid w:val="00930468"/>
    <w:rsid w:val="0093062A"/>
    <w:rsid w:val="009306AD"/>
    <w:rsid w:val="00930EA9"/>
    <w:rsid w:val="00931424"/>
    <w:rsid w:val="009314E5"/>
    <w:rsid w:val="00931600"/>
    <w:rsid w:val="0093170A"/>
    <w:rsid w:val="00931AC2"/>
    <w:rsid w:val="00931C1E"/>
    <w:rsid w:val="00931CD9"/>
    <w:rsid w:val="009321F4"/>
    <w:rsid w:val="0093234E"/>
    <w:rsid w:val="00932394"/>
    <w:rsid w:val="00932659"/>
    <w:rsid w:val="00932770"/>
    <w:rsid w:val="0093290E"/>
    <w:rsid w:val="00932D3F"/>
    <w:rsid w:val="00932D51"/>
    <w:rsid w:val="00932FC7"/>
    <w:rsid w:val="0093308D"/>
    <w:rsid w:val="009335F1"/>
    <w:rsid w:val="00933DED"/>
    <w:rsid w:val="00933E85"/>
    <w:rsid w:val="00934128"/>
    <w:rsid w:val="00934366"/>
    <w:rsid w:val="009345D8"/>
    <w:rsid w:val="00934638"/>
    <w:rsid w:val="00934A62"/>
    <w:rsid w:val="00934B75"/>
    <w:rsid w:val="00934C53"/>
    <w:rsid w:val="00935052"/>
    <w:rsid w:val="009355A3"/>
    <w:rsid w:val="009355D7"/>
    <w:rsid w:val="009358A0"/>
    <w:rsid w:val="00935DDE"/>
    <w:rsid w:val="00935E79"/>
    <w:rsid w:val="00936160"/>
    <w:rsid w:val="009364C2"/>
    <w:rsid w:val="00936701"/>
    <w:rsid w:val="00936738"/>
    <w:rsid w:val="00936791"/>
    <w:rsid w:val="00936BE6"/>
    <w:rsid w:val="00936C30"/>
    <w:rsid w:val="00936EB7"/>
    <w:rsid w:val="00936FA4"/>
    <w:rsid w:val="0093704B"/>
    <w:rsid w:val="00937366"/>
    <w:rsid w:val="009374CF"/>
    <w:rsid w:val="0093777A"/>
    <w:rsid w:val="0093778D"/>
    <w:rsid w:val="00937816"/>
    <w:rsid w:val="00937A67"/>
    <w:rsid w:val="00937B5B"/>
    <w:rsid w:val="00937D29"/>
    <w:rsid w:val="00937ECB"/>
    <w:rsid w:val="0094027E"/>
    <w:rsid w:val="009402CB"/>
    <w:rsid w:val="009404D6"/>
    <w:rsid w:val="00940A9F"/>
    <w:rsid w:val="00940ABE"/>
    <w:rsid w:val="00940C4C"/>
    <w:rsid w:val="00940C83"/>
    <w:rsid w:val="00940D51"/>
    <w:rsid w:val="00940FC3"/>
    <w:rsid w:val="009410AF"/>
    <w:rsid w:val="009413A0"/>
    <w:rsid w:val="00941408"/>
    <w:rsid w:val="0094141D"/>
    <w:rsid w:val="009414D7"/>
    <w:rsid w:val="009414E3"/>
    <w:rsid w:val="00941598"/>
    <w:rsid w:val="009415D0"/>
    <w:rsid w:val="009418C6"/>
    <w:rsid w:val="00941BE9"/>
    <w:rsid w:val="00941FD2"/>
    <w:rsid w:val="009420A1"/>
    <w:rsid w:val="00942D5F"/>
    <w:rsid w:val="00943237"/>
    <w:rsid w:val="00943332"/>
    <w:rsid w:val="009433A9"/>
    <w:rsid w:val="009433D2"/>
    <w:rsid w:val="009435FB"/>
    <w:rsid w:val="0094371A"/>
    <w:rsid w:val="009438BA"/>
    <w:rsid w:val="0094390C"/>
    <w:rsid w:val="00943D65"/>
    <w:rsid w:val="00943E7A"/>
    <w:rsid w:val="00943FF9"/>
    <w:rsid w:val="009441B9"/>
    <w:rsid w:val="009442EA"/>
    <w:rsid w:val="009445E7"/>
    <w:rsid w:val="00944622"/>
    <w:rsid w:val="00944820"/>
    <w:rsid w:val="00944AB4"/>
    <w:rsid w:val="00944D71"/>
    <w:rsid w:val="0094552A"/>
    <w:rsid w:val="0094552D"/>
    <w:rsid w:val="0094559E"/>
    <w:rsid w:val="009458B6"/>
    <w:rsid w:val="009458E8"/>
    <w:rsid w:val="00945A50"/>
    <w:rsid w:val="00945F21"/>
    <w:rsid w:val="00946064"/>
    <w:rsid w:val="009460A6"/>
    <w:rsid w:val="00946186"/>
    <w:rsid w:val="009465D0"/>
    <w:rsid w:val="00946897"/>
    <w:rsid w:val="00946949"/>
    <w:rsid w:val="00947037"/>
    <w:rsid w:val="0094720E"/>
    <w:rsid w:val="00947364"/>
    <w:rsid w:val="009477C0"/>
    <w:rsid w:val="0094784F"/>
    <w:rsid w:val="00947C47"/>
    <w:rsid w:val="00947E03"/>
    <w:rsid w:val="009500DE"/>
    <w:rsid w:val="0095031E"/>
    <w:rsid w:val="009504BD"/>
    <w:rsid w:val="00950759"/>
    <w:rsid w:val="00950E27"/>
    <w:rsid w:val="00950F78"/>
    <w:rsid w:val="00950FA7"/>
    <w:rsid w:val="00950FAC"/>
    <w:rsid w:val="00951065"/>
    <w:rsid w:val="00951376"/>
    <w:rsid w:val="0095151F"/>
    <w:rsid w:val="00951804"/>
    <w:rsid w:val="00951973"/>
    <w:rsid w:val="00951B00"/>
    <w:rsid w:val="00951D7F"/>
    <w:rsid w:val="00951DEF"/>
    <w:rsid w:val="00951EA4"/>
    <w:rsid w:val="00951F1F"/>
    <w:rsid w:val="009521EE"/>
    <w:rsid w:val="009525DF"/>
    <w:rsid w:val="0095262D"/>
    <w:rsid w:val="0095285F"/>
    <w:rsid w:val="00952917"/>
    <w:rsid w:val="00952C6A"/>
    <w:rsid w:val="00952E1E"/>
    <w:rsid w:val="00952EC3"/>
    <w:rsid w:val="00952EEB"/>
    <w:rsid w:val="009530BB"/>
    <w:rsid w:val="00953352"/>
    <w:rsid w:val="00953357"/>
    <w:rsid w:val="00953B5C"/>
    <w:rsid w:val="00953B89"/>
    <w:rsid w:val="00953BB3"/>
    <w:rsid w:val="00953D7B"/>
    <w:rsid w:val="00954159"/>
    <w:rsid w:val="009541D8"/>
    <w:rsid w:val="00954584"/>
    <w:rsid w:val="009545AB"/>
    <w:rsid w:val="00954A66"/>
    <w:rsid w:val="0095527C"/>
    <w:rsid w:val="00955298"/>
    <w:rsid w:val="00955419"/>
    <w:rsid w:val="009554AC"/>
    <w:rsid w:val="00955822"/>
    <w:rsid w:val="009558E2"/>
    <w:rsid w:val="00955AA0"/>
    <w:rsid w:val="00955BEF"/>
    <w:rsid w:val="00955D74"/>
    <w:rsid w:val="00955DC6"/>
    <w:rsid w:val="00955F92"/>
    <w:rsid w:val="009561CD"/>
    <w:rsid w:val="00956687"/>
    <w:rsid w:val="00956A99"/>
    <w:rsid w:val="00956AE7"/>
    <w:rsid w:val="00956DDD"/>
    <w:rsid w:val="00956EC5"/>
    <w:rsid w:val="009570D5"/>
    <w:rsid w:val="0095723F"/>
    <w:rsid w:val="0095740D"/>
    <w:rsid w:val="00957438"/>
    <w:rsid w:val="00957983"/>
    <w:rsid w:val="00957A03"/>
    <w:rsid w:val="00957ED2"/>
    <w:rsid w:val="00957F14"/>
    <w:rsid w:val="00960277"/>
    <w:rsid w:val="00960521"/>
    <w:rsid w:val="009606CE"/>
    <w:rsid w:val="0096075E"/>
    <w:rsid w:val="0096096A"/>
    <w:rsid w:val="00960A64"/>
    <w:rsid w:val="00960AC4"/>
    <w:rsid w:val="00960BAA"/>
    <w:rsid w:val="00960F31"/>
    <w:rsid w:val="00961157"/>
    <w:rsid w:val="009615DE"/>
    <w:rsid w:val="0096167D"/>
    <w:rsid w:val="009619D5"/>
    <w:rsid w:val="00961B21"/>
    <w:rsid w:val="00962181"/>
    <w:rsid w:val="00962286"/>
    <w:rsid w:val="009622B7"/>
    <w:rsid w:val="00962453"/>
    <w:rsid w:val="00962A56"/>
    <w:rsid w:val="00962D53"/>
    <w:rsid w:val="00962D86"/>
    <w:rsid w:val="009630C6"/>
    <w:rsid w:val="0096319B"/>
    <w:rsid w:val="00963334"/>
    <w:rsid w:val="00963C4D"/>
    <w:rsid w:val="00963EB6"/>
    <w:rsid w:val="0096418B"/>
    <w:rsid w:val="009646CC"/>
    <w:rsid w:val="00964754"/>
    <w:rsid w:val="009647EE"/>
    <w:rsid w:val="00964809"/>
    <w:rsid w:val="009648A4"/>
    <w:rsid w:val="009648D0"/>
    <w:rsid w:val="0096493C"/>
    <w:rsid w:val="009649E6"/>
    <w:rsid w:val="00964C7C"/>
    <w:rsid w:val="0096510A"/>
    <w:rsid w:val="009651A9"/>
    <w:rsid w:val="009655E5"/>
    <w:rsid w:val="009657BC"/>
    <w:rsid w:val="00965C17"/>
    <w:rsid w:val="009661A0"/>
    <w:rsid w:val="00966415"/>
    <w:rsid w:val="0096680B"/>
    <w:rsid w:val="0096686A"/>
    <w:rsid w:val="00966985"/>
    <w:rsid w:val="00966F16"/>
    <w:rsid w:val="00966F51"/>
    <w:rsid w:val="0096739A"/>
    <w:rsid w:val="00967474"/>
    <w:rsid w:val="0096765F"/>
    <w:rsid w:val="009678FB"/>
    <w:rsid w:val="00967964"/>
    <w:rsid w:val="00967973"/>
    <w:rsid w:val="00967ADF"/>
    <w:rsid w:val="00967D2F"/>
    <w:rsid w:val="009701B6"/>
    <w:rsid w:val="00970400"/>
    <w:rsid w:val="00970408"/>
    <w:rsid w:val="0097040A"/>
    <w:rsid w:val="0097054F"/>
    <w:rsid w:val="00970603"/>
    <w:rsid w:val="009708FE"/>
    <w:rsid w:val="00970E67"/>
    <w:rsid w:val="00970ECD"/>
    <w:rsid w:val="00971113"/>
    <w:rsid w:val="0097116B"/>
    <w:rsid w:val="009716DA"/>
    <w:rsid w:val="0097174A"/>
    <w:rsid w:val="0097191A"/>
    <w:rsid w:val="009719DC"/>
    <w:rsid w:val="00971A53"/>
    <w:rsid w:val="00972144"/>
    <w:rsid w:val="009723E4"/>
    <w:rsid w:val="00972739"/>
    <w:rsid w:val="00973201"/>
    <w:rsid w:val="00973316"/>
    <w:rsid w:val="009733CE"/>
    <w:rsid w:val="0097379D"/>
    <w:rsid w:val="009739D7"/>
    <w:rsid w:val="00973C9E"/>
    <w:rsid w:val="00973D9F"/>
    <w:rsid w:val="0097420A"/>
    <w:rsid w:val="0097446F"/>
    <w:rsid w:val="00974477"/>
    <w:rsid w:val="00974562"/>
    <w:rsid w:val="00974A10"/>
    <w:rsid w:val="00974BD4"/>
    <w:rsid w:val="00974E60"/>
    <w:rsid w:val="00975787"/>
    <w:rsid w:val="00975892"/>
    <w:rsid w:val="00975917"/>
    <w:rsid w:val="009759DE"/>
    <w:rsid w:val="00975ED1"/>
    <w:rsid w:val="0097626B"/>
    <w:rsid w:val="00976620"/>
    <w:rsid w:val="00976A9A"/>
    <w:rsid w:val="00976C85"/>
    <w:rsid w:val="00976E3A"/>
    <w:rsid w:val="00977280"/>
    <w:rsid w:val="00977585"/>
    <w:rsid w:val="009777CB"/>
    <w:rsid w:val="0097792B"/>
    <w:rsid w:val="009779D7"/>
    <w:rsid w:val="00977B2D"/>
    <w:rsid w:val="00977BBB"/>
    <w:rsid w:val="00977D3E"/>
    <w:rsid w:val="00977D42"/>
    <w:rsid w:val="00977DE9"/>
    <w:rsid w:val="009801F1"/>
    <w:rsid w:val="009802BB"/>
    <w:rsid w:val="00980473"/>
    <w:rsid w:val="009804E8"/>
    <w:rsid w:val="00980A5C"/>
    <w:rsid w:val="00980C2E"/>
    <w:rsid w:val="00980ED2"/>
    <w:rsid w:val="009810EE"/>
    <w:rsid w:val="00981356"/>
    <w:rsid w:val="009813BD"/>
    <w:rsid w:val="0098177A"/>
    <w:rsid w:val="00981A49"/>
    <w:rsid w:val="00981A95"/>
    <w:rsid w:val="00981AB8"/>
    <w:rsid w:val="00981C06"/>
    <w:rsid w:val="0098200A"/>
    <w:rsid w:val="0098201D"/>
    <w:rsid w:val="0098217B"/>
    <w:rsid w:val="0098249B"/>
    <w:rsid w:val="0098297D"/>
    <w:rsid w:val="00982FA2"/>
    <w:rsid w:val="0098300A"/>
    <w:rsid w:val="00983433"/>
    <w:rsid w:val="00983A52"/>
    <w:rsid w:val="00983E2B"/>
    <w:rsid w:val="00983E59"/>
    <w:rsid w:val="00983F67"/>
    <w:rsid w:val="00983F97"/>
    <w:rsid w:val="00984024"/>
    <w:rsid w:val="00984231"/>
    <w:rsid w:val="009843B0"/>
    <w:rsid w:val="0098451F"/>
    <w:rsid w:val="00984525"/>
    <w:rsid w:val="009846D6"/>
    <w:rsid w:val="009847DF"/>
    <w:rsid w:val="0098489E"/>
    <w:rsid w:val="00984BD4"/>
    <w:rsid w:val="00984CEA"/>
    <w:rsid w:val="00985369"/>
    <w:rsid w:val="009854C3"/>
    <w:rsid w:val="0098566B"/>
    <w:rsid w:val="009856D4"/>
    <w:rsid w:val="00985874"/>
    <w:rsid w:val="009858C8"/>
    <w:rsid w:val="00985942"/>
    <w:rsid w:val="00985F8F"/>
    <w:rsid w:val="00986267"/>
    <w:rsid w:val="0098649F"/>
    <w:rsid w:val="00986974"/>
    <w:rsid w:val="009869C2"/>
    <w:rsid w:val="00986CAE"/>
    <w:rsid w:val="00986DA5"/>
    <w:rsid w:val="00986DB3"/>
    <w:rsid w:val="009875A2"/>
    <w:rsid w:val="009906D2"/>
    <w:rsid w:val="00990D45"/>
    <w:rsid w:val="00991206"/>
    <w:rsid w:val="0099190D"/>
    <w:rsid w:val="00991961"/>
    <w:rsid w:val="009919CC"/>
    <w:rsid w:val="00991B20"/>
    <w:rsid w:val="00991B88"/>
    <w:rsid w:val="00992028"/>
    <w:rsid w:val="0099230B"/>
    <w:rsid w:val="00992486"/>
    <w:rsid w:val="009925BC"/>
    <w:rsid w:val="009926D0"/>
    <w:rsid w:val="00992769"/>
    <w:rsid w:val="009927F7"/>
    <w:rsid w:val="009929B4"/>
    <w:rsid w:val="00992D05"/>
    <w:rsid w:val="00993019"/>
    <w:rsid w:val="009931A1"/>
    <w:rsid w:val="0099320B"/>
    <w:rsid w:val="00993373"/>
    <w:rsid w:val="00993652"/>
    <w:rsid w:val="00993756"/>
    <w:rsid w:val="00993877"/>
    <w:rsid w:val="009938D5"/>
    <w:rsid w:val="009939A3"/>
    <w:rsid w:val="00993C5C"/>
    <w:rsid w:val="009940DE"/>
    <w:rsid w:val="009942CC"/>
    <w:rsid w:val="009945A6"/>
    <w:rsid w:val="0099475B"/>
    <w:rsid w:val="00994AAA"/>
    <w:rsid w:val="00994C82"/>
    <w:rsid w:val="00994D18"/>
    <w:rsid w:val="00995104"/>
    <w:rsid w:val="00995392"/>
    <w:rsid w:val="0099539C"/>
    <w:rsid w:val="009956CB"/>
    <w:rsid w:val="00995796"/>
    <w:rsid w:val="00995AF6"/>
    <w:rsid w:val="00995B99"/>
    <w:rsid w:val="00995F7E"/>
    <w:rsid w:val="009965C9"/>
    <w:rsid w:val="00996B02"/>
    <w:rsid w:val="00996DB5"/>
    <w:rsid w:val="009973B1"/>
    <w:rsid w:val="00997737"/>
    <w:rsid w:val="00997772"/>
    <w:rsid w:val="00997B73"/>
    <w:rsid w:val="00997F00"/>
    <w:rsid w:val="009A02D7"/>
    <w:rsid w:val="009A0739"/>
    <w:rsid w:val="009A07A9"/>
    <w:rsid w:val="009A0825"/>
    <w:rsid w:val="009A0847"/>
    <w:rsid w:val="009A1398"/>
    <w:rsid w:val="009A13DC"/>
    <w:rsid w:val="009A1896"/>
    <w:rsid w:val="009A1FFF"/>
    <w:rsid w:val="009A226B"/>
    <w:rsid w:val="009A227E"/>
    <w:rsid w:val="009A263D"/>
    <w:rsid w:val="009A2AEE"/>
    <w:rsid w:val="009A30C1"/>
    <w:rsid w:val="009A330E"/>
    <w:rsid w:val="009A3402"/>
    <w:rsid w:val="009A3467"/>
    <w:rsid w:val="009A34D4"/>
    <w:rsid w:val="009A352C"/>
    <w:rsid w:val="009A360E"/>
    <w:rsid w:val="009A39D6"/>
    <w:rsid w:val="009A3B3E"/>
    <w:rsid w:val="009A3BE3"/>
    <w:rsid w:val="009A3C55"/>
    <w:rsid w:val="009A3DA6"/>
    <w:rsid w:val="009A3E04"/>
    <w:rsid w:val="009A4132"/>
    <w:rsid w:val="009A42D0"/>
    <w:rsid w:val="009A441D"/>
    <w:rsid w:val="009A465C"/>
    <w:rsid w:val="009A4BAF"/>
    <w:rsid w:val="009A5127"/>
    <w:rsid w:val="009A51FD"/>
    <w:rsid w:val="009A53A1"/>
    <w:rsid w:val="009A5A0D"/>
    <w:rsid w:val="009A5A46"/>
    <w:rsid w:val="009A5B87"/>
    <w:rsid w:val="009A5BF2"/>
    <w:rsid w:val="009A5EF4"/>
    <w:rsid w:val="009A60BA"/>
    <w:rsid w:val="009A6519"/>
    <w:rsid w:val="009A68A6"/>
    <w:rsid w:val="009A6CEF"/>
    <w:rsid w:val="009A6E8D"/>
    <w:rsid w:val="009A7488"/>
    <w:rsid w:val="009A74E9"/>
    <w:rsid w:val="009A765D"/>
    <w:rsid w:val="009A76CA"/>
    <w:rsid w:val="009A78B3"/>
    <w:rsid w:val="009A78DF"/>
    <w:rsid w:val="009A7C79"/>
    <w:rsid w:val="009A7ED6"/>
    <w:rsid w:val="009B038D"/>
    <w:rsid w:val="009B0727"/>
    <w:rsid w:val="009B0A11"/>
    <w:rsid w:val="009B0A53"/>
    <w:rsid w:val="009B0B77"/>
    <w:rsid w:val="009B0CD8"/>
    <w:rsid w:val="009B0F87"/>
    <w:rsid w:val="009B1041"/>
    <w:rsid w:val="009B1360"/>
    <w:rsid w:val="009B15D8"/>
    <w:rsid w:val="009B15E5"/>
    <w:rsid w:val="009B18ED"/>
    <w:rsid w:val="009B2392"/>
    <w:rsid w:val="009B25DA"/>
    <w:rsid w:val="009B2623"/>
    <w:rsid w:val="009B274C"/>
    <w:rsid w:val="009B2EFB"/>
    <w:rsid w:val="009B3153"/>
    <w:rsid w:val="009B31F1"/>
    <w:rsid w:val="009B3613"/>
    <w:rsid w:val="009B3929"/>
    <w:rsid w:val="009B3B6A"/>
    <w:rsid w:val="009B3D73"/>
    <w:rsid w:val="009B3DE1"/>
    <w:rsid w:val="009B3DE8"/>
    <w:rsid w:val="009B4180"/>
    <w:rsid w:val="009B4835"/>
    <w:rsid w:val="009B4878"/>
    <w:rsid w:val="009B4B95"/>
    <w:rsid w:val="009B4C19"/>
    <w:rsid w:val="009B4D7E"/>
    <w:rsid w:val="009B4E72"/>
    <w:rsid w:val="009B53F8"/>
    <w:rsid w:val="009B5CD2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71B2"/>
    <w:rsid w:val="009B75D6"/>
    <w:rsid w:val="009B7721"/>
    <w:rsid w:val="009B7807"/>
    <w:rsid w:val="009B786E"/>
    <w:rsid w:val="009B799B"/>
    <w:rsid w:val="009B79D4"/>
    <w:rsid w:val="009B7B92"/>
    <w:rsid w:val="009B7F40"/>
    <w:rsid w:val="009B7F89"/>
    <w:rsid w:val="009C02FF"/>
    <w:rsid w:val="009C033D"/>
    <w:rsid w:val="009C04B1"/>
    <w:rsid w:val="009C05B7"/>
    <w:rsid w:val="009C0CAD"/>
    <w:rsid w:val="009C109A"/>
    <w:rsid w:val="009C1252"/>
    <w:rsid w:val="009C152A"/>
    <w:rsid w:val="009C18EA"/>
    <w:rsid w:val="009C1C7F"/>
    <w:rsid w:val="009C20F5"/>
    <w:rsid w:val="009C22E4"/>
    <w:rsid w:val="009C2312"/>
    <w:rsid w:val="009C2567"/>
    <w:rsid w:val="009C2C2D"/>
    <w:rsid w:val="009C2F73"/>
    <w:rsid w:val="009C350D"/>
    <w:rsid w:val="009C38BD"/>
    <w:rsid w:val="009C3C6C"/>
    <w:rsid w:val="009C3D23"/>
    <w:rsid w:val="009C4705"/>
    <w:rsid w:val="009C4931"/>
    <w:rsid w:val="009C4CC4"/>
    <w:rsid w:val="009C50BD"/>
    <w:rsid w:val="009C5B36"/>
    <w:rsid w:val="009C5C02"/>
    <w:rsid w:val="009C5F84"/>
    <w:rsid w:val="009C640A"/>
    <w:rsid w:val="009C691E"/>
    <w:rsid w:val="009C6C8F"/>
    <w:rsid w:val="009C6F46"/>
    <w:rsid w:val="009C6F62"/>
    <w:rsid w:val="009C6F6F"/>
    <w:rsid w:val="009C74ED"/>
    <w:rsid w:val="009C7571"/>
    <w:rsid w:val="009C75A0"/>
    <w:rsid w:val="009C762D"/>
    <w:rsid w:val="009C77BE"/>
    <w:rsid w:val="009C77F6"/>
    <w:rsid w:val="009C79B6"/>
    <w:rsid w:val="009C7D56"/>
    <w:rsid w:val="009D0358"/>
    <w:rsid w:val="009D03A3"/>
    <w:rsid w:val="009D04E4"/>
    <w:rsid w:val="009D07F7"/>
    <w:rsid w:val="009D0C83"/>
    <w:rsid w:val="009D14A6"/>
    <w:rsid w:val="009D163A"/>
    <w:rsid w:val="009D16A4"/>
    <w:rsid w:val="009D21DA"/>
    <w:rsid w:val="009D24FE"/>
    <w:rsid w:val="009D25FE"/>
    <w:rsid w:val="009D2853"/>
    <w:rsid w:val="009D2B5A"/>
    <w:rsid w:val="009D2E61"/>
    <w:rsid w:val="009D2E98"/>
    <w:rsid w:val="009D3018"/>
    <w:rsid w:val="009D331D"/>
    <w:rsid w:val="009D362F"/>
    <w:rsid w:val="009D373C"/>
    <w:rsid w:val="009D3842"/>
    <w:rsid w:val="009D392D"/>
    <w:rsid w:val="009D392F"/>
    <w:rsid w:val="009D3EB3"/>
    <w:rsid w:val="009D3FBE"/>
    <w:rsid w:val="009D410B"/>
    <w:rsid w:val="009D442B"/>
    <w:rsid w:val="009D44F8"/>
    <w:rsid w:val="009D4663"/>
    <w:rsid w:val="009D4CB0"/>
    <w:rsid w:val="009D4EF3"/>
    <w:rsid w:val="009D5076"/>
    <w:rsid w:val="009D538A"/>
    <w:rsid w:val="009D53A2"/>
    <w:rsid w:val="009D53EC"/>
    <w:rsid w:val="009D597F"/>
    <w:rsid w:val="009D599D"/>
    <w:rsid w:val="009D5B6E"/>
    <w:rsid w:val="009D5EFD"/>
    <w:rsid w:val="009D5FF8"/>
    <w:rsid w:val="009D606C"/>
    <w:rsid w:val="009D6700"/>
    <w:rsid w:val="009D674A"/>
    <w:rsid w:val="009D6D16"/>
    <w:rsid w:val="009D6F72"/>
    <w:rsid w:val="009D7109"/>
    <w:rsid w:val="009D7238"/>
    <w:rsid w:val="009D75E6"/>
    <w:rsid w:val="009D783A"/>
    <w:rsid w:val="009D79BC"/>
    <w:rsid w:val="009D7C00"/>
    <w:rsid w:val="009E0037"/>
    <w:rsid w:val="009E0114"/>
    <w:rsid w:val="009E07D5"/>
    <w:rsid w:val="009E09A7"/>
    <w:rsid w:val="009E0CB3"/>
    <w:rsid w:val="009E0E93"/>
    <w:rsid w:val="009E11D6"/>
    <w:rsid w:val="009E1243"/>
    <w:rsid w:val="009E1327"/>
    <w:rsid w:val="009E1367"/>
    <w:rsid w:val="009E1823"/>
    <w:rsid w:val="009E1CD4"/>
    <w:rsid w:val="009E1E76"/>
    <w:rsid w:val="009E1FAC"/>
    <w:rsid w:val="009E2022"/>
    <w:rsid w:val="009E20C9"/>
    <w:rsid w:val="009E20CB"/>
    <w:rsid w:val="009E2160"/>
    <w:rsid w:val="009E25A9"/>
    <w:rsid w:val="009E274E"/>
    <w:rsid w:val="009E2BF8"/>
    <w:rsid w:val="009E2C0A"/>
    <w:rsid w:val="009E2D40"/>
    <w:rsid w:val="009E2D7C"/>
    <w:rsid w:val="009E2FE7"/>
    <w:rsid w:val="009E32E4"/>
    <w:rsid w:val="009E33D7"/>
    <w:rsid w:val="009E3407"/>
    <w:rsid w:val="009E35AD"/>
    <w:rsid w:val="009E35C4"/>
    <w:rsid w:val="009E36E4"/>
    <w:rsid w:val="009E37DC"/>
    <w:rsid w:val="009E37E9"/>
    <w:rsid w:val="009E39C0"/>
    <w:rsid w:val="009E3DD1"/>
    <w:rsid w:val="009E4596"/>
    <w:rsid w:val="009E46A6"/>
    <w:rsid w:val="009E49B0"/>
    <w:rsid w:val="009E4BEC"/>
    <w:rsid w:val="009E4F02"/>
    <w:rsid w:val="009E4FE1"/>
    <w:rsid w:val="009E513A"/>
    <w:rsid w:val="009E533C"/>
    <w:rsid w:val="009E5405"/>
    <w:rsid w:val="009E5A18"/>
    <w:rsid w:val="009E5AC5"/>
    <w:rsid w:val="009E5B3B"/>
    <w:rsid w:val="009E5BAE"/>
    <w:rsid w:val="009E5EFE"/>
    <w:rsid w:val="009E61D3"/>
    <w:rsid w:val="009E64D6"/>
    <w:rsid w:val="009E679D"/>
    <w:rsid w:val="009E6C41"/>
    <w:rsid w:val="009E6E1B"/>
    <w:rsid w:val="009E6F6B"/>
    <w:rsid w:val="009E7235"/>
    <w:rsid w:val="009E7366"/>
    <w:rsid w:val="009E748C"/>
    <w:rsid w:val="009E74D2"/>
    <w:rsid w:val="009E761E"/>
    <w:rsid w:val="009E7627"/>
    <w:rsid w:val="009E78BD"/>
    <w:rsid w:val="009E7EA1"/>
    <w:rsid w:val="009F041E"/>
    <w:rsid w:val="009F04E9"/>
    <w:rsid w:val="009F0A90"/>
    <w:rsid w:val="009F0C48"/>
    <w:rsid w:val="009F0C54"/>
    <w:rsid w:val="009F14C1"/>
    <w:rsid w:val="009F1536"/>
    <w:rsid w:val="009F1714"/>
    <w:rsid w:val="009F1C7C"/>
    <w:rsid w:val="009F2108"/>
    <w:rsid w:val="009F22F1"/>
    <w:rsid w:val="009F24B2"/>
    <w:rsid w:val="009F2713"/>
    <w:rsid w:val="009F27EE"/>
    <w:rsid w:val="009F2A09"/>
    <w:rsid w:val="009F2DDD"/>
    <w:rsid w:val="009F2E9F"/>
    <w:rsid w:val="009F2F68"/>
    <w:rsid w:val="009F324F"/>
    <w:rsid w:val="009F382A"/>
    <w:rsid w:val="009F3990"/>
    <w:rsid w:val="009F3F33"/>
    <w:rsid w:val="009F3F95"/>
    <w:rsid w:val="009F408B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5A7"/>
    <w:rsid w:val="009F6629"/>
    <w:rsid w:val="009F67D7"/>
    <w:rsid w:val="009F69DE"/>
    <w:rsid w:val="009F6BC9"/>
    <w:rsid w:val="009F6E27"/>
    <w:rsid w:val="009F716A"/>
    <w:rsid w:val="009F727E"/>
    <w:rsid w:val="009F7318"/>
    <w:rsid w:val="009F7419"/>
    <w:rsid w:val="009F7800"/>
    <w:rsid w:val="009F7966"/>
    <w:rsid w:val="009F7A07"/>
    <w:rsid w:val="009F7A22"/>
    <w:rsid w:val="009F7B2C"/>
    <w:rsid w:val="009F7C3E"/>
    <w:rsid w:val="00A0029A"/>
    <w:rsid w:val="00A00770"/>
    <w:rsid w:val="00A007E6"/>
    <w:rsid w:val="00A00893"/>
    <w:rsid w:val="00A00F3D"/>
    <w:rsid w:val="00A01109"/>
    <w:rsid w:val="00A0127C"/>
    <w:rsid w:val="00A0139E"/>
    <w:rsid w:val="00A01552"/>
    <w:rsid w:val="00A0170A"/>
    <w:rsid w:val="00A017DC"/>
    <w:rsid w:val="00A01EC2"/>
    <w:rsid w:val="00A02394"/>
    <w:rsid w:val="00A02A1D"/>
    <w:rsid w:val="00A02BAD"/>
    <w:rsid w:val="00A02D36"/>
    <w:rsid w:val="00A030F1"/>
    <w:rsid w:val="00A032A1"/>
    <w:rsid w:val="00A03A18"/>
    <w:rsid w:val="00A03A39"/>
    <w:rsid w:val="00A03E1D"/>
    <w:rsid w:val="00A03FC8"/>
    <w:rsid w:val="00A04196"/>
    <w:rsid w:val="00A04264"/>
    <w:rsid w:val="00A0470B"/>
    <w:rsid w:val="00A04AE2"/>
    <w:rsid w:val="00A04BF3"/>
    <w:rsid w:val="00A0502C"/>
    <w:rsid w:val="00A050A6"/>
    <w:rsid w:val="00A0534C"/>
    <w:rsid w:val="00A05413"/>
    <w:rsid w:val="00A057BC"/>
    <w:rsid w:val="00A057EF"/>
    <w:rsid w:val="00A059C3"/>
    <w:rsid w:val="00A05B02"/>
    <w:rsid w:val="00A05B07"/>
    <w:rsid w:val="00A05DBE"/>
    <w:rsid w:val="00A05F0A"/>
    <w:rsid w:val="00A0630A"/>
    <w:rsid w:val="00A0668A"/>
    <w:rsid w:val="00A06777"/>
    <w:rsid w:val="00A068D4"/>
    <w:rsid w:val="00A06A1E"/>
    <w:rsid w:val="00A06A1F"/>
    <w:rsid w:val="00A06C37"/>
    <w:rsid w:val="00A06FAA"/>
    <w:rsid w:val="00A06FD7"/>
    <w:rsid w:val="00A071FC"/>
    <w:rsid w:val="00A074F5"/>
    <w:rsid w:val="00A0764E"/>
    <w:rsid w:val="00A07676"/>
    <w:rsid w:val="00A077E8"/>
    <w:rsid w:val="00A078BC"/>
    <w:rsid w:val="00A07AE1"/>
    <w:rsid w:val="00A07B3D"/>
    <w:rsid w:val="00A07D8E"/>
    <w:rsid w:val="00A10070"/>
    <w:rsid w:val="00A10110"/>
    <w:rsid w:val="00A103AF"/>
    <w:rsid w:val="00A1055A"/>
    <w:rsid w:val="00A10871"/>
    <w:rsid w:val="00A10AB5"/>
    <w:rsid w:val="00A10DA7"/>
    <w:rsid w:val="00A10E2F"/>
    <w:rsid w:val="00A11017"/>
    <w:rsid w:val="00A110D0"/>
    <w:rsid w:val="00A1116E"/>
    <w:rsid w:val="00A11879"/>
    <w:rsid w:val="00A11BE9"/>
    <w:rsid w:val="00A11DF5"/>
    <w:rsid w:val="00A11F09"/>
    <w:rsid w:val="00A11F85"/>
    <w:rsid w:val="00A1217A"/>
    <w:rsid w:val="00A127A8"/>
    <w:rsid w:val="00A12869"/>
    <w:rsid w:val="00A12B9F"/>
    <w:rsid w:val="00A12BD3"/>
    <w:rsid w:val="00A12C8E"/>
    <w:rsid w:val="00A1306F"/>
    <w:rsid w:val="00A13625"/>
    <w:rsid w:val="00A136E7"/>
    <w:rsid w:val="00A13765"/>
    <w:rsid w:val="00A13925"/>
    <w:rsid w:val="00A1399D"/>
    <w:rsid w:val="00A13B29"/>
    <w:rsid w:val="00A13F0B"/>
    <w:rsid w:val="00A1416C"/>
    <w:rsid w:val="00A14322"/>
    <w:rsid w:val="00A147D2"/>
    <w:rsid w:val="00A14857"/>
    <w:rsid w:val="00A14935"/>
    <w:rsid w:val="00A14C54"/>
    <w:rsid w:val="00A15269"/>
    <w:rsid w:val="00A15390"/>
    <w:rsid w:val="00A153EB"/>
    <w:rsid w:val="00A1577D"/>
    <w:rsid w:val="00A158F4"/>
    <w:rsid w:val="00A15A93"/>
    <w:rsid w:val="00A15C68"/>
    <w:rsid w:val="00A1663A"/>
    <w:rsid w:val="00A167D7"/>
    <w:rsid w:val="00A16AF6"/>
    <w:rsid w:val="00A16C02"/>
    <w:rsid w:val="00A16D13"/>
    <w:rsid w:val="00A16FE1"/>
    <w:rsid w:val="00A17505"/>
    <w:rsid w:val="00A176DA"/>
    <w:rsid w:val="00A17995"/>
    <w:rsid w:val="00A17E69"/>
    <w:rsid w:val="00A17E93"/>
    <w:rsid w:val="00A20027"/>
    <w:rsid w:val="00A20735"/>
    <w:rsid w:val="00A2086E"/>
    <w:rsid w:val="00A20AED"/>
    <w:rsid w:val="00A20DBF"/>
    <w:rsid w:val="00A210B9"/>
    <w:rsid w:val="00A21239"/>
    <w:rsid w:val="00A21400"/>
    <w:rsid w:val="00A214E4"/>
    <w:rsid w:val="00A21503"/>
    <w:rsid w:val="00A2171F"/>
    <w:rsid w:val="00A21833"/>
    <w:rsid w:val="00A21D17"/>
    <w:rsid w:val="00A21D96"/>
    <w:rsid w:val="00A220E5"/>
    <w:rsid w:val="00A220ED"/>
    <w:rsid w:val="00A223AB"/>
    <w:rsid w:val="00A22671"/>
    <w:rsid w:val="00A22759"/>
    <w:rsid w:val="00A2299B"/>
    <w:rsid w:val="00A22AFF"/>
    <w:rsid w:val="00A232EB"/>
    <w:rsid w:val="00A235A2"/>
    <w:rsid w:val="00A236D9"/>
    <w:rsid w:val="00A237A2"/>
    <w:rsid w:val="00A23A84"/>
    <w:rsid w:val="00A23A8C"/>
    <w:rsid w:val="00A23AAB"/>
    <w:rsid w:val="00A23B17"/>
    <w:rsid w:val="00A23F1E"/>
    <w:rsid w:val="00A23F79"/>
    <w:rsid w:val="00A23FF5"/>
    <w:rsid w:val="00A24108"/>
    <w:rsid w:val="00A24210"/>
    <w:rsid w:val="00A2486D"/>
    <w:rsid w:val="00A249B8"/>
    <w:rsid w:val="00A2544A"/>
    <w:rsid w:val="00A257C6"/>
    <w:rsid w:val="00A26297"/>
    <w:rsid w:val="00A2674D"/>
    <w:rsid w:val="00A26CB9"/>
    <w:rsid w:val="00A277B0"/>
    <w:rsid w:val="00A278AB"/>
    <w:rsid w:val="00A279A8"/>
    <w:rsid w:val="00A27C39"/>
    <w:rsid w:val="00A27CBE"/>
    <w:rsid w:val="00A27DC3"/>
    <w:rsid w:val="00A30550"/>
    <w:rsid w:val="00A30656"/>
    <w:rsid w:val="00A30838"/>
    <w:rsid w:val="00A308D2"/>
    <w:rsid w:val="00A30DB6"/>
    <w:rsid w:val="00A3117C"/>
    <w:rsid w:val="00A31206"/>
    <w:rsid w:val="00A3163B"/>
    <w:rsid w:val="00A31816"/>
    <w:rsid w:val="00A3185A"/>
    <w:rsid w:val="00A31C34"/>
    <w:rsid w:val="00A31E96"/>
    <w:rsid w:val="00A31ECA"/>
    <w:rsid w:val="00A32097"/>
    <w:rsid w:val="00A32455"/>
    <w:rsid w:val="00A32611"/>
    <w:rsid w:val="00A32890"/>
    <w:rsid w:val="00A328C5"/>
    <w:rsid w:val="00A328D4"/>
    <w:rsid w:val="00A329A8"/>
    <w:rsid w:val="00A32C02"/>
    <w:rsid w:val="00A32C93"/>
    <w:rsid w:val="00A32E01"/>
    <w:rsid w:val="00A33050"/>
    <w:rsid w:val="00A330C6"/>
    <w:rsid w:val="00A335E5"/>
    <w:rsid w:val="00A33AC6"/>
    <w:rsid w:val="00A33ACA"/>
    <w:rsid w:val="00A33ECD"/>
    <w:rsid w:val="00A3426B"/>
    <w:rsid w:val="00A34432"/>
    <w:rsid w:val="00A345DE"/>
    <w:rsid w:val="00A34816"/>
    <w:rsid w:val="00A349EE"/>
    <w:rsid w:val="00A34B32"/>
    <w:rsid w:val="00A34B5C"/>
    <w:rsid w:val="00A34D87"/>
    <w:rsid w:val="00A34F0C"/>
    <w:rsid w:val="00A34F60"/>
    <w:rsid w:val="00A35030"/>
    <w:rsid w:val="00A353B9"/>
    <w:rsid w:val="00A354B6"/>
    <w:rsid w:val="00A3575F"/>
    <w:rsid w:val="00A35788"/>
    <w:rsid w:val="00A358C2"/>
    <w:rsid w:val="00A35ABC"/>
    <w:rsid w:val="00A35BC7"/>
    <w:rsid w:val="00A35C75"/>
    <w:rsid w:val="00A35D18"/>
    <w:rsid w:val="00A35EAE"/>
    <w:rsid w:val="00A35F57"/>
    <w:rsid w:val="00A367DF"/>
    <w:rsid w:val="00A3681A"/>
    <w:rsid w:val="00A36EF1"/>
    <w:rsid w:val="00A37519"/>
    <w:rsid w:val="00A37655"/>
    <w:rsid w:val="00A376D2"/>
    <w:rsid w:val="00A376D5"/>
    <w:rsid w:val="00A37741"/>
    <w:rsid w:val="00A378C5"/>
    <w:rsid w:val="00A37A04"/>
    <w:rsid w:val="00A37E22"/>
    <w:rsid w:val="00A37F4B"/>
    <w:rsid w:val="00A37F55"/>
    <w:rsid w:val="00A40396"/>
    <w:rsid w:val="00A40A1F"/>
    <w:rsid w:val="00A40BCD"/>
    <w:rsid w:val="00A40C06"/>
    <w:rsid w:val="00A40D2F"/>
    <w:rsid w:val="00A41064"/>
    <w:rsid w:val="00A410D7"/>
    <w:rsid w:val="00A413F4"/>
    <w:rsid w:val="00A41444"/>
    <w:rsid w:val="00A4180F"/>
    <w:rsid w:val="00A418A9"/>
    <w:rsid w:val="00A4196B"/>
    <w:rsid w:val="00A419BD"/>
    <w:rsid w:val="00A41BDA"/>
    <w:rsid w:val="00A41F9A"/>
    <w:rsid w:val="00A42012"/>
    <w:rsid w:val="00A4203C"/>
    <w:rsid w:val="00A42D49"/>
    <w:rsid w:val="00A42E0A"/>
    <w:rsid w:val="00A43305"/>
    <w:rsid w:val="00A433BD"/>
    <w:rsid w:val="00A435D0"/>
    <w:rsid w:val="00A436FA"/>
    <w:rsid w:val="00A439C5"/>
    <w:rsid w:val="00A43A24"/>
    <w:rsid w:val="00A443DC"/>
    <w:rsid w:val="00A445BE"/>
    <w:rsid w:val="00A445D5"/>
    <w:rsid w:val="00A445E9"/>
    <w:rsid w:val="00A44929"/>
    <w:rsid w:val="00A44A23"/>
    <w:rsid w:val="00A44A81"/>
    <w:rsid w:val="00A44C56"/>
    <w:rsid w:val="00A44FCC"/>
    <w:rsid w:val="00A4501F"/>
    <w:rsid w:val="00A4512B"/>
    <w:rsid w:val="00A45401"/>
    <w:rsid w:val="00A45880"/>
    <w:rsid w:val="00A458B0"/>
    <w:rsid w:val="00A459AC"/>
    <w:rsid w:val="00A45BFC"/>
    <w:rsid w:val="00A45DC6"/>
    <w:rsid w:val="00A45E63"/>
    <w:rsid w:val="00A462C2"/>
    <w:rsid w:val="00A462EF"/>
    <w:rsid w:val="00A46510"/>
    <w:rsid w:val="00A466DD"/>
    <w:rsid w:val="00A4697C"/>
    <w:rsid w:val="00A46BB9"/>
    <w:rsid w:val="00A46C86"/>
    <w:rsid w:val="00A46F08"/>
    <w:rsid w:val="00A47030"/>
    <w:rsid w:val="00A4712C"/>
    <w:rsid w:val="00A4714D"/>
    <w:rsid w:val="00A471D5"/>
    <w:rsid w:val="00A47441"/>
    <w:rsid w:val="00A4750A"/>
    <w:rsid w:val="00A476ED"/>
    <w:rsid w:val="00A47781"/>
    <w:rsid w:val="00A47876"/>
    <w:rsid w:val="00A47B60"/>
    <w:rsid w:val="00A47C36"/>
    <w:rsid w:val="00A501D3"/>
    <w:rsid w:val="00A50481"/>
    <w:rsid w:val="00A504ED"/>
    <w:rsid w:val="00A506DE"/>
    <w:rsid w:val="00A50A52"/>
    <w:rsid w:val="00A50B83"/>
    <w:rsid w:val="00A50BBE"/>
    <w:rsid w:val="00A50CEB"/>
    <w:rsid w:val="00A5139C"/>
    <w:rsid w:val="00A513AC"/>
    <w:rsid w:val="00A5160B"/>
    <w:rsid w:val="00A51693"/>
    <w:rsid w:val="00A51756"/>
    <w:rsid w:val="00A5208C"/>
    <w:rsid w:val="00A52156"/>
    <w:rsid w:val="00A524ED"/>
    <w:rsid w:val="00A52518"/>
    <w:rsid w:val="00A527D0"/>
    <w:rsid w:val="00A52CD6"/>
    <w:rsid w:val="00A52FC3"/>
    <w:rsid w:val="00A532D9"/>
    <w:rsid w:val="00A5372B"/>
    <w:rsid w:val="00A5425C"/>
    <w:rsid w:val="00A5439B"/>
    <w:rsid w:val="00A54879"/>
    <w:rsid w:val="00A54898"/>
    <w:rsid w:val="00A5493A"/>
    <w:rsid w:val="00A54A20"/>
    <w:rsid w:val="00A54B70"/>
    <w:rsid w:val="00A55412"/>
    <w:rsid w:val="00A55489"/>
    <w:rsid w:val="00A5557B"/>
    <w:rsid w:val="00A55EF1"/>
    <w:rsid w:val="00A5650C"/>
    <w:rsid w:val="00A56721"/>
    <w:rsid w:val="00A56B67"/>
    <w:rsid w:val="00A56F96"/>
    <w:rsid w:val="00A5712E"/>
    <w:rsid w:val="00A574E8"/>
    <w:rsid w:val="00A57965"/>
    <w:rsid w:val="00A60019"/>
    <w:rsid w:val="00A60300"/>
    <w:rsid w:val="00A60315"/>
    <w:rsid w:val="00A6094A"/>
    <w:rsid w:val="00A60F73"/>
    <w:rsid w:val="00A61033"/>
    <w:rsid w:val="00A6119C"/>
    <w:rsid w:val="00A61431"/>
    <w:rsid w:val="00A6148E"/>
    <w:rsid w:val="00A614EF"/>
    <w:rsid w:val="00A61933"/>
    <w:rsid w:val="00A619DB"/>
    <w:rsid w:val="00A61DDC"/>
    <w:rsid w:val="00A61FEA"/>
    <w:rsid w:val="00A620E4"/>
    <w:rsid w:val="00A6265F"/>
    <w:rsid w:val="00A62727"/>
    <w:rsid w:val="00A62754"/>
    <w:rsid w:val="00A62E93"/>
    <w:rsid w:val="00A63037"/>
    <w:rsid w:val="00A63243"/>
    <w:rsid w:val="00A634D7"/>
    <w:rsid w:val="00A63615"/>
    <w:rsid w:val="00A63A0D"/>
    <w:rsid w:val="00A63F24"/>
    <w:rsid w:val="00A642A5"/>
    <w:rsid w:val="00A643FD"/>
    <w:rsid w:val="00A64725"/>
    <w:rsid w:val="00A649DB"/>
    <w:rsid w:val="00A6503A"/>
    <w:rsid w:val="00A6509A"/>
    <w:rsid w:val="00A655AF"/>
    <w:rsid w:val="00A6575B"/>
    <w:rsid w:val="00A65820"/>
    <w:rsid w:val="00A65A6B"/>
    <w:rsid w:val="00A65FEE"/>
    <w:rsid w:val="00A66115"/>
    <w:rsid w:val="00A664BB"/>
    <w:rsid w:val="00A66A7A"/>
    <w:rsid w:val="00A66ADE"/>
    <w:rsid w:val="00A66AE7"/>
    <w:rsid w:val="00A66BD3"/>
    <w:rsid w:val="00A66D50"/>
    <w:rsid w:val="00A66E26"/>
    <w:rsid w:val="00A66F6A"/>
    <w:rsid w:val="00A67119"/>
    <w:rsid w:val="00A67565"/>
    <w:rsid w:val="00A67E11"/>
    <w:rsid w:val="00A67E56"/>
    <w:rsid w:val="00A67ED5"/>
    <w:rsid w:val="00A7030F"/>
    <w:rsid w:val="00A7046C"/>
    <w:rsid w:val="00A707B1"/>
    <w:rsid w:val="00A707F7"/>
    <w:rsid w:val="00A7084F"/>
    <w:rsid w:val="00A70FFB"/>
    <w:rsid w:val="00A71397"/>
    <w:rsid w:val="00A714D8"/>
    <w:rsid w:val="00A715B6"/>
    <w:rsid w:val="00A715E3"/>
    <w:rsid w:val="00A71B28"/>
    <w:rsid w:val="00A71B89"/>
    <w:rsid w:val="00A71C5F"/>
    <w:rsid w:val="00A71E09"/>
    <w:rsid w:val="00A72155"/>
    <w:rsid w:val="00A721F5"/>
    <w:rsid w:val="00A7239E"/>
    <w:rsid w:val="00A723F1"/>
    <w:rsid w:val="00A7254A"/>
    <w:rsid w:val="00A72734"/>
    <w:rsid w:val="00A72B1F"/>
    <w:rsid w:val="00A72DD1"/>
    <w:rsid w:val="00A72F1A"/>
    <w:rsid w:val="00A731A9"/>
    <w:rsid w:val="00A73241"/>
    <w:rsid w:val="00A73697"/>
    <w:rsid w:val="00A740C4"/>
    <w:rsid w:val="00A7414A"/>
    <w:rsid w:val="00A743EE"/>
    <w:rsid w:val="00A747ED"/>
    <w:rsid w:val="00A7480F"/>
    <w:rsid w:val="00A74938"/>
    <w:rsid w:val="00A75748"/>
    <w:rsid w:val="00A7578B"/>
    <w:rsid w:val="00A75BD3"/>
    <w:rsid w:val="00A75BD9"/>
    <w:rsid w:val="00A760AC"/>
    <w:rsid w:val="00A767D4"/>
    <w:rsid w:val="00A768D6"/>
    <w:rsid w:val="00A768E0"/>
    <w:rsid w:val="00A76953"/>
    <w:rsid w:val="00A769A2"/>
    <w:rsid w:val="00A76AB1"/>
    <w:rsid w:val="00A76E07"/>
    <w:rsid w:val="00A7749C"/>
    <w:rsid w:val="00A77791"/>
    <w:rsid w:val="00A77817"/>
    <w:rsid w:val="00A77BF8"/>
    <w:rsid w:val="00A77C6C"/>
    <w:rsid w:val="00A77D34"/>
    <w:rsid w:val="00A77D7D"/>
    <w:rsid w:val="00A8001E"/>
    <w:rsid w:val="00A8003A"/>
    <w:rsid w:val="00A804FE"/>
    <w:rsid w:val="00A805D0"/>
    <w:rsid w:val="00A80B3C"/>
    <w:rsid w:val="00A80CBF"/>
    <w:rsid w:val="00A80E2C"/>
    <w:rsid w:val="00A80ED3"/>
    <w:rsid w:val="00A811FB"/>
    <w:rsid w:val="00A812C2"/>
    <w:rsid w:val="00A81492"/>
    <w:rsid w:val="00A8177D"/>
    <w:rsid w:val="00A81ADE"/>
    <w:rsid w:val="00A81B7C"/>
    <w:rsid w:val="00A81BCA"/>
    <w:rsid w:val="00A81CBF"/>
    <w:rsid w:val="00A81CF2"/>
    <w:rsid w:val="00A81D07"/>
    <w:rsid w:val="00A81E09"/>
    <w:rsid w:val="00A82132"/>
    <w:rsid w:val="00A824C7"/>
    <w:rsid w:val="00A82737"/>
    <w:rsid w:val="00A828AC"/>
    <w:rsid w:val="00A833C1"/>
    <w:rsid w:val="00A84249"/>
    <w:rsid w:val="00A843A0"/>
    <w:rsid w:val="00A84737"/>
    <w:rsid w:val="00A84A15"/>
    <w:rsid w:val="00A84F33"/>
    <w:rsid w:val="00A851F4"/>
    <w:rsid w:val="00A85476"/>
    <w:rsid w:val="00A85A58"/>
    <w:rsid w:val="00A85AEE"/>
    <w:rsid w:val="00A85B2C"/>
    <w:rsid w:val="00A85E32"/>
    <w:rsid w:val="00A867C7"/>
    <w:rsid w:val="00A867DE"/>
    <w:rsid w:val="00A86991"/>
    <w:rsid w:val="00A86A0B"/>
    <w:rsid w:val="00A86FC9"/>
    <w:rsid w:val="00A8732B"/>
    <w:rsid w:val="00A87516"/>
    <w:rsid w:val="00A87730"/>
    <w:rsid w:val="00A877A8"/>
    <w:rsid w:val="00A877DF"/>
    <w:rsid w:val="00A87CDC"/>
    <w:rsid w:val="00A87D31"/>
    <w:rsid w:val="00A90110"/>
    <w:rsid w:val="00A90126"/>
    <w:rsid w:val="00A90170"/>
    <w:rsid w:val="00A907ED"/>
    <w:rsid w:val="00A9083D"/>
    <w:rsid w:val="00A90BDB"/>
    <w:rsid w:val="00A90C13"/>
    <w:rsid w:val="00A90EDF"/>
    <w:rsid w:val="00A90F58"/>
    <w:rsid w:val="00A90FF9"/>
    <w:rsid w:val="00A9107A"/>
    <w:rsid w:val="00A915CE"/>
    <w:rsid w:val="00A917BA"/>
    <w:rsid w:val="00A91BEA"/>
    <w:rsid w:val="00A91D70"/>
    <w:rsid w:val="00A92886"/>
    <w:rsid w:val="00A9294E"/>
    <w:rsid w:val="00A92A2B"/>
    <w:rsid w:val="00A92B49"/>
    <w:rsid w:val="00A92D60"/>
    <w:rsid w:val="00A92E07"/>
    <w:rsid w:val="00A92E81"/>
    <w:rsid w:val="00A93065"/>
    <w:rsid w:val="00A93182"/>
    <w:rsid w:val="00A934C4"/>
    <w:rsid w:val="00A9357A"/>
    <w:rsid w:val="00A9378F"/>
    <w:rsid w:val="00A93812"/>
    <w:rsid w:val="00A93830"/>
    <w:rsid w:val="00A9387A"/>
    <w:rsid w:val="00A93ACA"/>
    <w:rsid w:val="00A9406E"/>
    <w:rsid w:val="00A94100"/>
    <w:rsid w:val="00A94300"/>
    <w:rsid w:val="00A9453B"/>
    <w:rsid w:val="00A94540"/>
    <w:rsid w:val="00A94610"/>
    <w:rsid w:val="00A94B18"/>
    <w:rsid w:val="00A9536F"/>
    <w:rsid w:val="00A95400"/>
    <w:rsid w:val="00A95723"/>
    <w:rsid w:val="00A95A0E"/>
    <w:rsid w:val="00A95AC6"/>
    <w:rsid w:val="00A95B0A"/>
    <w:rsid w:val="00A95FA5"/>
    <w:rsid w:val="00A96315"/>
    <w:rsid w:val="00A966F4"/>
    <w:rsid w:val="00A967EC"/>
    <w:rsid w:val="00A96833"/>
    <w:rsid w:val="00A96A0C"/>
    <w:rsid w:val="00A96A75"/>
    <w:rsid w:val="00A96AFA"/>
    <w:rsid w:val="00A96EB6"/>
    <w:rsid w:val="00A97142"/>
    <w:rsid w:val="00A973D0"/>
    <w:rsid w:val="00A97402"/>
    <w:rsid w:val="00A97481"/>
    <w:rsid w:val="00A974FA"/>
    <w:rsid w:val="00A97B60"/>
    <w:rsid w:val="00A97FE1"/>
    <w:rsid w:val="00AA04FA"/>
    <w:rsid w:val="00AA0596"/>
    <w:rsid w:val="00AA07E5"/>
    <w:rsid w:val="00AA081C"/>
    <w:rsid w:val="00AA0DFE"/>
    <w:rsid w:val="00AA10AC"/>
    <w:rsid w:val="00AA10E6"/>
    <w:rsid w:val="00AA12D4"/>
    <w:rsid w:val="00AA132F"/>
    <w:rsid w:val="00AA148D"/>
    <w:rsid w:val="00AA1633"/>
    <w:rsid w:val="00AA169A"/>
    <w:rsid w:val="00AA18FA"/>
    <w:rsid w:val="00AA1957"/>
    <w:rsid w:val="00AA1AE8"/>
    <w:rsid w:val="00AA2464"/>
    <w:rsid w:val="00AA2BAF"/>
    <w:rsid w:val="00AA2C28"/>
    <w:rsid w:val="00AA2E90"/>
    <w:rsid w:val="00AA2EFA"/>
    <w:rsid w:val="00AA2FBF"/>
    <w:rsid w:val="00AA301E"/>
    <w:rsid w:val="00AA311D"/>
    <w:rsid w:val="00AA33A6"/>
    <w:rsid w:val="00AA3835"/>
    <w:rsid w:val="00AA38A7"/>
    <w:rsid w:val="00AA3A1C"/>
    <w:rsid w:val="00AA3A97"/>
    <w:rsid w:val="00AA3B58"/>
    <w:rsid w:val="00AA3CC2"/>
    <w:rsid w:val="00AA3F5A"/>
    <w:rsid w:val="00AA3F88"/>
    <w:rsid w:val="00AA4166"/>
    <w:rsid w:val="00AA4237"/>
    <w:rsid w:val="00AA46E4"/>
    <w:rsid w:val="00AA4933"/>
    <w:rsid w:val="00AA49D4"/>
    <w:rsid w:val="00AA4B6A"/>
    <w:rsid w:val="00AA4EF1"/>
    <w:rsid w:val="00AA4F5E"/>
    <w:rsid w:val="00AA52DE"/>
    <w:rsid w:val="00AA5656"/>
    <w:rsid w:val="00AA58A1"/>
    <w:rsid w:val="00AA58B3"/>
    <w:rsid w:val="00AA5F3C"/>
    <w:rsid w:val="00AA5F7C"/>
    <w:rsid w:val="00AA6007"/>
    <w:rsid w:val="00AA652A"/>
    <w:rsid w:val="00AA6580"/>
    <w:rsid w:val="00AA6FD0"/>
    <w:rsid w:val="00AA7075"/>
    <w:rsid w:val="00AA70D4"/>
    <w:rsid w:val="00AA71EA"/>
    <w:rsid w:val="00AA7441"/>
    <w:rsid w:val="00AA7681"/>
    <w:rsid w:val="00AA777A"/>
    <w:rsid w:val="00AA7CBF"/>
    <w:rsid w:val="00AA7CC7"/>
    <w:rsid w:val="00AA7F81"/>
    <w:rsid w:val="00AA7FC4"/>
    <w:rsid w:val="00AB00C1"/>
    <w:rsid w:val="00AB08D9"/>
    <w:rsid w:val="00AB0940"/>
    <w:rsid w:val="00AB0A86"/>
    <w:rsid w:val="00AB0E76"/>
    <w:rsid w:val="00AB120D"/>
    <w:rsid w:val="00AB1708"/>
    <w:rsid w:val="00AB1BBE"/>
    <w:rsid w:val="00AB1CF8"/>
    <w:rsid w:val="00AB21A8"/>
    <w:rsid w:val="00AB22C9"/>
    <w:rsid w:val="00AB2324"/>
    <w:rsid w:val="00AB2432"/>
    <w:rsid w:val="00AB2553"/>
    <w:rsid w:val="00AB2555"/>
    <w:rsid w:val="00AB2681"/>
    <w:rsid w:val="00AB2C34"/>
    <w:rsid w:val="00AB2DB2"/>
    <w:rsid w:val="00AB3043"/>
    <w:rsid w:val="00AB31D1"/>
    <w:rsid w:val="00AB34D5"/>
    <w:rsid w:val="00AB37A6"/>
    <w:rsid w:val="00AB37D1"/>
    <w:rsid w:val="00AB3A09"/>
    <w:rsid w:val="00AB4007"/>
    <w:rsid w:val="00AB413D"/>
    <w:rsid w:val="00AB414B"/>
    <w:rsid w:val="00AB41D8"/>
    <w:rsid w:val="00AB43AE"/>
    <w:rsid w:val="00AB46D4"/>
    <w:rsid w:val="00AB4761"/>
    <w:rsid w:val="00AB4A35"/>
    <w:rsid w:val="00AB4C43"/>
    <w:rsid w:val="00AB4CC3"/>
    <w:rsid w:val="00AB4D18"/>
    <w:rsid w:val="00AB4F0D"/>
    <w:rsid w:val="00AB4FA4"/>
    <w:rsid w:val="00AB5229"/>
    <w:rsid w:val="00AB5434"/>
    <w:rsid w:val="00AB54FD"/>
    <w:rsid w:val="00AB554F"/>
    <w:rsid w:val="00AB5621"/>
    <w:rsid w:val="00AB57E3"/>
    <w:rsid w:val="00AB5871"/>
    <w:rsid w:val="00AB5CC6"/>
    <w:rsid w:val="00AB5D12"/>
    <w:rsid w:val="00AB5F13"/>
    <w:rsid w:val="00AB615C"/>
    <w:rsid w:val="00AB676F"/>
    <w:rsid w:val="00AB6BE9"/>
    <w:rsid w:val="00AB6F54"/>
    <w:rsid w:val="00AB7224"/>
    <w:rsid w:val="00AB732F"/>
    <w:rsid w:val="00AB74B4"/>
    <w:rsid w:val="00AB74E6"/>
    <w:rsid w:val="00AB7556"/>
    <w:rsid w:val="00AB790A"/>
    <w:rsid w:val="00AB7B6A"/>
    <w:rsid w:val="00AB7B82"/>
    <w:rsid w:val="00AB7CC0"/>
    <w:rsid w:val="00AB7D80"/>
    <w:rsid w:val="00AB7DB7"/>
    <w:rsid w:val="00AB7DCE"/>
    <w:rsid w:val="00AC00BE"/>
    <w:rsid w:val="00AC014B"/>
    <w:rsid w:val="00AC021F"/>
    <w:rsid w:val="00AC04FA"/>
    <w:rsid w:val="00AC0590"/>
    <w:rsid w:val="00AC09DC"/>
    <w:rsid w:val="00AC0AF4"/>
    <w:rsid w:val="00AC0BC2"/>
    <w:rsid w:val="00AC13EF"/>
    <w:rsid w:val="00AC17BD"/>
    <w:rsid w:val="00AC1D25"/>
    <w:rsid w:val="00AC1F0A"/>
    <w:rsid w:val="00AC1FCD"/>
    <w:rsid w:val="00AC20C6"/>
    <w:rsid w:val="00AC229C"/>
    <w:rsid w:val="00AC235E"/>
    <w:rsid w:val="00AC2C6D"/>
    <w:rsid w:val="00AC30DF"/>
    <w:rsid w:val="00AC3659"/>
    <w:rsid w:val="00AC37B7"/>
    <w:rsid w:val="00AC3C4B"/>
    <w:rsid w:val="00AC3CFE"/>
    <w:rsid w:val="00AC4573"/>
    <w:rsid w:val="00AC4707"/>
    <w:rsid w:val="00AC4800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5A72"/>
    <w:rsid w:val="00AC6273"/>
    <w:rsid w:val="00AC62A8"/>
    <w:rsid w:val="00AC62F1"/>
    <w:rsid w:val="00AC678F"/>
    <w:rsid w:val="00AC6879"/>
    <w:rsid w:val="00AC6DB3"/>
    <w:rsid w:val="00AC6FC6"/>
    <w:rsid w:val="00AC7363"/>
    <w:rsid w:val="00AC7403"/>
    <w:rsid w:val="00AC7765"/>
    <w:rsid w:val="00AC7933"/>
    <w:rsid w:val="00AD0098"/>
    <w:rsid w:val="00AD02F9"/>
    <w:rsid w:val="00AD0698"/>
    <w:rsid w:val="00AD08CB"/>
    <w:rsid w:val="00AD093E"/>
    <w:rsid w:val="00AD0993"/>
    <w:rsid w:val="00AD0E5C"/>
    <w:rsid w:val="00AD0EE0"/>
    <w:rsid w:val="00AD1211"/>
    <w:rsid w:val="00AD1412"/>
    <w:rsid w:val="00AD14F3"/>
    <w:rsid w:val="00AD18A1"/>
    <w:rsid w:val="00AD1CAA"/>
    <w:rsid w:val="00AD1F1B"/>
    <w:rsid w:val="00AD25D2"/>
    <w:rsid w:val="00AD28BA"/>
    <w:rsid w:val="00AD2B40"/>
    <w:rsid w:val="00AD2D22"/>
    <w:rsid w:val="00AD2D89"/>
    <w:rsid w:val="00AD2F97"/>
    <w:rsid w:val="00AD312B"/>
    <w:rsid w:val="00AD3B81"/>
    <w:rsid w:val="00AD3CCE"/>
    <w:rsid w:val="00AD3EBC"/>
    <w:rsid w:val="00AD4150"/>
    <w:rsid w:val="00AD49EC"/>
    <w:rsid w:val="00AD5258"/>
    <w:rsid w:val="00AD526B"/>
    <w:rsid w:val="00AD52AE"/>
    <w:rsid w:val="00AD54CE"/>
    <w:rsid w:val="00AD582F"/>
    <w:rsid w:val="00AD5951"/>
    <w:rsid w:val="00AD5999"/>
    <w:rsid w:val="00AD59D2"/>
    <w:rsid w:val="00AD5E2D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6EF5"/>
    <w:rsid w:val="00AD6F01"/>
    <w:rsid w:val="00AD7235"/>
    <w:rsid w:val="00AD732C"/>
    <w:rsid w:val="00AD7352"/>
    <w:rsid w:val="00AD7416"/>
    <w:rsid w:val="00AD76A3"/>
    <w:rsid w:val="00AD7A8A"/>
    <w:rsid w:val="00AD7AF8"/>
    <w:rsid w:val="00AD7D34"/>
    <w:rsid w:val="00AD7ED5"/>
    <w:rsid w:val="00AD7F6D"/>
    <w:rsid w:val="00AE0244"/>
    <w:rsid w:val="00AE037E"/>
    <w:rsid w:val="00AE047E"/>
    <w:rsid w:val="00AE0641"/>
    <w:rsid w:val="00AE06F3"/>
    <w:rsid w:val="00AE08CB"/>
    <w:rsid w:val="00AE0CD4"/>
    <w:rsid w:val="00AE0DD0"/>
    <w:rsid w:val="00AE0EDD"/>
    <w:rsid w:val="00AE0FE7"/>
    <w:rsid w:val="00AE148D"/>
    <w:rsid w:val="00AE14D5"/>
    <w:rsid w:val="00AE18FD"/>
    <w:rsid w:val="00AE1926"/>
    <w:rsid w:val="00AE1A90"/>
    <w:rsid w:val="00AE1CE7"/>
    <w:rsid w:val="00AE1F4A"/>
    <w:rsid w:val="00AE203C"/>
    <w:rsid w:val="00AE21B5"/>
    <w:rsid w:val="00AE2276"/>
    <w:rsid w:val="00AE22DC"/>
    <w:rsid w:val="00AE23E0"/>
    <w:rsid w:val="00AE23F3"/>
    <w:rsid w:val="00AE24E3"/>
    <w:rsid w:val="00AE2765"/>
    <w:rsid w:val="00AE28E1"/>
    <w:rsid w:val="00AE28EF"/>
    <w:rsid w:val="00AE2959"/>
    <w:rsid w:val="00AE2AE6"/>
    <w:rsid w:val="00AE30C3"/>
    <w:rsid w:val="00AE319C"/>
    <w:rsid w:val="00AE36A0"/>
    <w:rsid w:val="00AE36B9"/>
    <w:rsid w:val="00AE36EE"/>
    <w:rsid w:val="00AE3D78"/>
    <w:rsid w:val="00AE3F10"/>
    <w:rsid w:val="00AE4180"/>
    <w:rsid w:val="00AE48AE"/>
    <w:rsid w:val="00AE4D86"/>
    <w:rsid w:val="00AE4E1A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5DCF"/>
    <w:rsid w:val="00AE6037"/>
    <w:rsid w:val="00AE67AD"/>
    <w:rsid w:val="00AE684C"/>
    <w:rsid w:val="00AE69C1"/>
    <w:rsid w:val="00AE6FD9"/>
    <w:rsid w:val="00AE71ED"/>
    <w:rsid w:val="00AE72EA"/>
    <w:rsid w:val="00AE7941"/>
    <w:rsid w:val="00AE7D57"/>
    <w:rsid w:val="00AE7E24"/>
    <w:rsid w:val="00AF0309"/>
    <w:rsid w:val="00AF03BE"/>
    <w:rsid w:val="00AF0578"/>
    <w:rsid w:val="00AF057F"/>
    <w:rsid w:val="00AF058D"/>
    <w:rsid w:val="00AF0AB4"/>
    <w:rsid w:val="00AF0EE9"/>
    <w:rsid w:val="00AF1146"/>
    <w:rsid w:val="00AF1229"/>
    <w:rsid w:val="00AF1494"/>
    <w:rsid w:val="00AF14A6"/>
    <w:rsid w:val="00AF14F6"/>
    <w:rsid w:val="00AF1A30"/>
    <w:rsid w:val="00AF1BD8"/>
    <w:rsid w:val="00AF1C9A"/>
    <w:rsid w:val="00AF2087"/>
    <w:rsid w:val="00AF2214"/>
    <w:rsid w:val="00AF2312"/>
    <w:rsid w:val="00AF2444"/>
    <w:rsid w:val="00AF24C1"/>
    <w:rsid w:val="00AF2627"/>
    <w:rsid w:val="00AF279B"/>
    <w:rsid w:val="00AF289A"/>
    <w:rsid w:val="00AF292B"/>
    <w:rsid w:val="00AF2BA2"/>
    <w:rsid w:val="00AF2C4A"/>
    <w:rsid w:val="00AF318F"/>
    <w:rsid w:val="00AF3250"/>
    <w:rsid w:val="00AF35BE"/>
    <w:rsid w:val="00AF3AA6"/>
    <w:rsid w:val="00AF3C0C"/>
    <w:rsid w:val="00AF47F6"/>
    <w:rsid w:val="00AF48ED"/>
    <w:rsid w:val="00AF4C36"/>
    <w:rsid w:val="00AF4D05"/>
    <w:rsid w:val="00AF4DE4"/>
    <w:rsid w:val="00AF50C9"/>
    <w:rsid w:val="00AF5340"/>
    <w:rsid w:val="00AF5500"/>
    <w:rsid w:val="00AF5551"/>
    <w:rsid w:val="00AF580B"/>
    <w:rsid w:val="00AF5861"/>
    <w:rsid w:val="00AF5B4E"/>
    <w:rsid w:val="00AF6026"/>
    <w:rsid w:val="00AF612E"/>
    <w:rsid w:val="00AF66D9"/>
    <w:rsid w:val="00AF68A2"/>
    <w:rsid w:val="00AF68E9"/>
    <w:rsid w:val="00AF69C1"/>
    <w:rsid w:val="00AF6B32"/>
    <w:rsid w:val="00AF6D39"/>
    <w:rsid w:val="00AF6E65"/>
    <w:rsid w:val="00AF6F4B"/>
    <w:rsid w:val="00AF6F6E"/>
    <w:rsid w:val="00AF725D"/>
    <w:rsid w:val="00AF7290"/>
    <w:rsid w:val="00AF7333"/>
    <w:rsid w:val="00AF7942"/>
    <w:rsid w:val="00AF797A"/>
    <w:rsid w:val="00AF7C2E"/>
    <w:rsid w:val="00AF7C60"/>
    <w:rsid w:val="00AF7D05"/>
    <w:rsid w:val="00AF7F05"/>
    <w:rsid w:val="00AF7F09"/>
    <w:rsid w:val="00B000AA"/>
    <w:rsid w:val="00B0014E"/>
    <w:rsid w:val="00B0029E"/>
    <w:rsid w:val="00B00368"/>
    <w:rsid w:val="00B00721"/>
    <w:rsid w:val="00B00A3C"/>
    <w:rsid w:val="00B00CCC"/>
    <w:rsid w:val="00B00E06"/>
    <w:rsid w:val="00B00EC2"/>
    <w:rsid w:val="00B00F8E"/>
    <w:rsid w:val="00B0141F"/>
    <w:rsid w:val="00B01429"/>
    <w:rsid w:val="00B014EA"/>
    <w:rsid w:val="00B016F5"/>
    <w:rsid w:val="00B01716"/>
    <w:rsid w:val="00B017B4"/>
    <w:rsid w:val="00B01B1F"/>
    <w:rsid w:val="00B01CE1"/>
    <w:rsid w:val="00B01D35"/>
    <w:rsid w:val="00B01E33"/>
    <w:rsid w:val="00B01F49"/>
    <w:rsid w:val="00B01FCF"/>
    <w:rsid w:val="00B0229A"/>
    <w:rsid w:val="00B0262D"/>
    <w:rsid w:val="00B027A1"/>
    <w:rsid w:val="00B02AA0"/>
    <w:rsid w:val="00B02B14"/>
    <w:rsid w:val="00B02BC8"/>
    <w:rsid w:val="00B02C4B"/>
    <w:rsid w:val="00B02F13"/>
    <w:rsid w:val="00B02F32"/>
    <w:rsid w:val="00B03171"/>
    <w:rsid w:val="00B03690"/>
    <w:rsid w:val="00B03B2B"/>
    <w:rsid w:val="00B03CB1"/>
    <w:rsid w:val="00B03E8A"/>
    <w:rsid w:val="00B03F61"/>
    <w:rsid w:val="00B03F7A"/>
    <w:rsid w:val="00B0404B"/>
    <w:rsid w:val="00B0412B"/>
    <w:rsid w:val="00B0423D"/>
    <w:rsid w:val="00B043EE"/>
    <w:rsid w:val="00B043F3"/>
    <w:rsid w:val="00B04C96"/>
    <w:rsid w:val="00B04E05"/>
    <w:rsid w:val="00B05016"/>
    <w:rsid w:val="00B051D4"/>
    <w:rsid w:val="00B05399"/>
    <w:rsid w:val="00B05BEB"/>
    <w:rsid w:val="00B05CBE"/>
    <w:rsid w:val="00B065A2"/>
    <w:rsid w:val="00B0692E"/>
    <w:rsid w:val="00B0693A"/>
    <w:rsid w:val="00B069D9"/>
    <w:rsid w:val="00B06A40"/>
    <w:rsid w:val="00B06D3A"/>
    <w:rsid w:val="00B06DE6"/>
    <w:rsid w:val="00B06E36"/>
    <w:rsid w:val="00B06EC3"/>
    <w:rsid w:val="00B06ED9"/>
    <w:rsid w:val="00B0729B"/>
    <w:rsid w:val="00B0740D"/>
    <w:rsid w:val="00B07C22"/>
    <w:rsid w:val="00B1000A"/>
    <w:rsid w:val="00B10199"/>
    <w:rsid w:val="00B10215"/>
    <w:rsid w:val="00B105D6"/>
    <w:rsid w:val="00B109FE"/>
    <w:rsid w:val="00B10E8A"/>
    <w:rsid w:val="00B110E3"/>
    <w:rsid w:val="00B1111B"/>
    <w:rsid w:val="00B11362"/>
    <w:rsid w:val="00B114AC"/>
    <w:rsid w:val="00B114B4"/>
    <w:rsid w:val="00B1177B"/>
    <w:rsid w:val="00B12536"/>
    <w:rsid w:val="00B126BE"/>
    <w:rsid w:val="00B12804"/>
    <w:rsid w:val="00B1287E"/>
    <w:rsid w:val="00B12A96"/>
    <w:rsid w:val="00B12B1C"/>
    <w:rsid w:val="00B12CBD"/>
    <w:rsid w:val="00B12E1D"/>
    <w:rsid w:val="00B1321F"/>
    <w:rsid w:val="00B13267"/>
    <w:rsid w:val="00B133D3"/>
    <w:rsid w:val="00B134AC"/>
    <w:rsid w:val="00B13558"/>
    <w:rsid w:val="00B139ED"/>
    <w:rsid w:val="00B13AD6"/>
    <w:rsid w:val="00B13D76"/>
    <w:rsid w:val="00B13E82"/>
    <w:rsid w:val="00B13F7E"/>
    <w:rsid w:val="00B13FF9"/>
    <w:rsid w:val="00B14134"/>
    <w:rsid w:val="00B141FA"/>
    <w:rsid w:val="00B14228"/>
    <w:rsid w:val="00B143C0"/>
    <w:rsid w:val="00B14494"/>
    <w:rsid w:val="00B1462D"/>
    <w:rsid w:val="00B1485B"/>
    <w:rsid w:val="00B14F63"/>
    <w:rsid w:val="00B15416"/>
    <w:rsid w:val="00B155EC"/>
    <w:rsid w:val="00B15888"/>
    <w:rsid w:val="00B15B9B"/>
    <w:rsid w:val="00B1612B"/>
    <w:rsid w:val="00B1643C"/>
    <w:rsid w:val="00B1643E"/>
    <w:rsid w:val="00B16606"/>
    <w:rsid w:val="00B168A6"/>
    <w:rsid w:val="00B169BF"/>
    <w:rsid w:val="00B16A1F"/>
    <w:rsid w:val="00B16DD7"/>
    <w:rsid w:val="00B170C5"/>
    <w:rsid w:val="00B17133"/>
    <w:rsid w:val="00B1728A"/>
    <w:rsid w:val="00B1746B"/>
    <w:rsid w:val="00B1765D"/>
    <w:rsid w:val="00B17A20"/>
    <w:rsid w:val="00B20387"/>
    <w:rsid w:val="00B203D0"/>
    <w:rsid w:val="00B20407"/>
    <w:rsid w:val="00B20674"/>
    <w:rsid w:val="00B20803"/>
    <w:rsid w:val="00B20D83"/>
    <w:rsid w:val="00B20DFA"/>
    <w:rsid w:val="00B2108B"/>
    <w:rsid w:val="00B21106"/>
    <w:rsid w:val="00B218DE"/>
    <w:rsid w:val="00B21932"/>
    <w:rsid w:val="00B2199E"/>
    <w:rsid w:val="00B21B7C"/>
    <w:rsid w:val="00B221DD"/>
    <w:rsid w:val="00B22B77"/>
    <w:rsid w:val="00B22CAC"/>
    <w:rsid w:val="00B22FF0"/>
    <w:rsid w:val="00B23296"/>
    <w:rsid w:val="00B233A5"/>
    <w:rsid w:val="00B23406"/>
    <w:rsid w:val="00B23678"/>
    <w:rsid w:val="00B23826"/>
    <w:rsid w:val="00B2396F"/>
    <w:rsid w:val="00B23E1E"/>
    <w:rsid w:val="00B24107"/>
    <w:rsid w:val="00B2483A"/>
    <w:rsid w:val="00B24B78"/>
    <w:rsid w:val="00B24F48"/>
    <w:rsid w:val="00B2503C"/>
    <w:rsid w:val="00B2504E"/>
    <w:rsid w:val="00B2559F"/>
    <w:rsid w:val="00B25658"/>
    <w:rsid w:val="00B25670"/>
    <w:rsid w:val="00B2572C"/>
    <w:rsid w:val="00B258CF"/>
    <w:rsid w:val="00B25922"/>
    <w:rsid w:val="00B259C4"/>
    <w:rsid w:val="00B259E9"/>
    <w:rsid w:val="00B25D66"/>
    <w:rsid w:val="00B25DEC"/>
    <w:rsid w:val="00B25E47"/>
    <w:rsid w:val="00B26221"/>
    <w:rsid w:val="00B26300"/>
    <w:rsid w:val="00B265B1"/>
    <w:rsid w:val="00B26615"/>
    <w:rsid w:val="00B266C7"/>
    <w:rsid w:val="00B2673B"/>
    <w:rsid w:val="00B26D56"/>
    <w:rsid w:val="00B26DC3"/>
    <w:rsid w:val="00B26E16"/>
    <w:rsid w:val="00B26F0D"/>
    <w:rsid w:val="00B2797B"/>
    <w:rsid w:val="00B27A07"/>
    <w:rsid w:val="00B27AE5"/>
    <w:rsid w:val="00B27DD9"/>
    <w:rsid w:val="00B27E49"/>
    <w:rsid w:val="00B27EB2"/>
    <w:rsid w:val="00B27F63"/>
    <w:rsid w:val="00B27FBC"/>
    <w:rsid w:val="00B3006E"/>
    <w:rsid w:val="00B3009B"/>
    <w:rsid w:val="00B301DE"/>
    <w:rsid w:val="00B305EA"/>
    <w:rsid w:val="00B30715"/>
    <w:rsid w:val="00B30779"/>
    <w:rsid w:val="00B3094F"/>
    <w:rsid w:val="00B30EEB"/>
    <w:rsid w:val="00B310DA"/>
    <w:rsid w:val="00B313A1"/>
    <w:rsid w:val="00B316D5"/>
    <w:rsid w:val="00B31A5A"/>
    <w:rsid w:val="00B31E70"/>
    <w:rsid w:val="00B31EC2"/>
    <w:rsid w:val="00B31FB6"/>
    <w:rsid w:val="00B32220"/>
    <w:rsid w:val="00B322E2"/>
    <w:rsid w:val="00B326A9"/>
    <w:rsid w:val="00B3288C"/>
    <w:rsid w:val="00B32923"/>
    <w:rsid w:val="00B32A02"/>
    <w:rsid w:val="00B32C5A"/>
    <w:rsid w:val="00B32E57"/>
    <w:rsid w:val="00B32F50"/>
    <w:rsid w:val="00B32FCC"/>
    <w:rsid w:val="00B33212"/>
    <w:rsid w:val="00B332F2"/>
    <w:rsid w:val="00B333B8"/>
    <w:rsid w:val="00B333D5"/>
    <w:rsid w:val="00B33813"/>
    <w:rsid w:val="00B33EC0"/>
    <w:rsid w:val="00B34573"/>
    <w:rsid w:val="00B348EE"/>
    <w:rsid w:val="00B3494B"/>
    <w:rsid w:val="00B34AA7"/>
    <w:rsid w:val="00B34B38"/>
    <w:rsid w:val="00B34C3A"/>
    <w:rsid w:val="00B34E17"/>
    <w:rsid w:val="00B34E40"/>
    <w:rsid w:val="00B34F1D"/>
    <w:rsid w:val="00B34F22"/>
    <w:rsid w:val="00B34F33"/>
    <w:rsid w:val="00B34F67"/>
    <w:rsid w:val="00B35018"/>
    <w:rsid w:val="00B35495"/>
    <w:rsid w:val="00B354C7"/>
    <w:rsid w:val="00B358F7"/>
    <w:rsid w:val="00B35B7A"/>
    <w:rsid w:val="00B35C70"/>
    <w:rsid w:val="00B35CEF"/>
    <w:rsid w:val="00B35F36"/>
    <w:rsid w:val="00B35FBF"/>
    <w:rsid w:val="00B363B2"/>
    <w:rsid w:val="00B3647F"/>
    <w:rsid w:val="00B3650F"/>
    <w:rsid w:val="00B36AB5"/>
    <w:rsid w:val="00B36BFE"/>
    <w:rsid w:val="00B36E6C"/>
    <w:rsid w:val="00B37304"/>
    <w:rsid w:val="00B3747F"/>
    <w:rsid w:val="00B374EF"/>
    <w:rsid w:val="00B375F0"/>
    <w:rsid w:val="00B37708"/>
    <w:rsid w:val="00B379A1"/>
    <w:rsid w:val="00B37D2A"/>
    <w:rsid w:val="00B4039E"/>
    <w:rsid w:val="00B4054C"/>
    <w:rsid w:val="00B40BAE"/>
    <w:rsid w:val="00B40FFE"/>
    <w:rsid w:val="00B415CD"/>
    <w:rsid w:val="00B41C61"/>
    <w:rsid w:val="00B41C6C"/>
    <w:rsid w:val="00B421A0"/>
    <w:rsid w:val="00B42432"/>
    <w:rsid w:val="00B424C2"/>
    <w:rsid w:val="00B42C4B"/>
    <w:rsid w:val="00B42DFE"/>
    <w:rsid w:val="00B42E04"/>
    <w:rsid w:val="00B43046"/>
    <w:rsid w:val="00B430C3"/>
    <w:rsid w:val="00B430FD"/>
    <w:rsid w:val="00B43141"/>
    <w:rsid w:val="00B434DE"/>
    <w:rsid w:val="00B435E2"/>
    <w:rsid w:val="00B43988"/>
    <w:rsid w:val="00B43B45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C3D"/>
    <w:rsid w:val="00B45F49"/>
    <w:rsid w:val="00B45FDA"/>
    <w:rsid w:val="00B466C8"/>
    <w:rsid w:val="00B468A9"/>
    <w:rsid w:val="00B4694E"/>
    <w:rsid w:val="00B46B9B"/>
    <w:rsid w:val="00B47405"/>
    <w:rsid w:val="00B474CF"/>
    <w:rsid w:val="00B4766D"/>
    <w:rsid w:val="00B47B4D"/>
    <w:rsid w:val="00B47B71"/>
    <w:rsid w:val="00B47D07"/>
    <w:rsid w:val="00B5010E"/>
    <w:rsid w:val="00B50286"/>
    <w:rsid w:val="00B50376"/>
    <w:rsid w:val="00B50593"/>
    <w:rsid w:val="00B50856"/>
    <w:rsid w:val="00B508F4"/>
    <w:rsid w:val="00B50CEF"/>
    <w:rsid w:val="00B50D49"/>
    <w:rsid w:val="00B50D4A"/>
    <w:rsid w:val="00B50E2D"/>
    <w:rsid w:val="00B51157"/>
    <w:rsid w:val="00B512B3"/>
    <w:rsid w:val="00B51419"/>
    <w:rsid w:val="00B51456"/>
    <w:rsid w:val="00B51756"/>
    <w:rsid w:val="00B51AF0"/>
    <w:rsid w:val="00B51B62"/>
    <w:rsid w:val="00B51CD8"/>
    <w:rsid w:val="00B51F49"/>
    <w:rsid w:val="00B52039"/>
    <w:rsid w:val="00B52411"/>
    <w:rsid w:val="00B52579"/>
    <w:rsid w:val="00B52602"/>
    <w:rsid w:val="00B5266B"/>
    <w:rsid w:val="00B53087"/>
    <w:rsid w:val="00B53575"/>
    <w:rsid w:val="00B539B1"/>
    <w:rsid w:val="00B53AA7"/>
    <w:rsid w:val="00B53CCE"/>
    <w:rsid w:val="00B53DE8"/>
    <w:rsid w:val="00B53EDC"/>
    <w:rsid w:val="00B53F57"/>
    <w:rsid w:val="00B54008"/>
    <w:rsid w:val="00B5401D"/>
    <w:rsid w:val="00B5441A"/>
    <w:rsid w:val="00B547EC"/>
    <w:rsid w:val="00B5484A"/>
    <w:rsid w:val="00B5499A"/>
    <w:rsid w:val="00B54E5C"/>
    <w:rsid w:val="00B54F48"/>
    <w:rsid w:val="00B54FEE"/>
    <w:rsid w:val="00B554E8"/>
    <w:rsid w:val="00B5574F"/>
    <w:rsid w:val="00B55ACD"/>
    <w:rsid w:val="00B55AF2"/>
    <w:rsid w:val="00B55D67"/>
    <w:rsid w:val="00B55FE5"/>
    <w:rsid w:val="00B56393"/>
    <w:rsid w:val="00B564CF"/>
    <w:rsid w:val="00B56561"/>
    <w:rsid w:val="00B570DC"/>
    <w:rsid w:val="00B571DA"/>
    <w:rsid w:val="00B572E2"/>
    <w:rsid w:val="00B5742A"/>
    <w:rsid w:val="00B578F0"/>
    <w:rsid w:val="00B57986"/>
    <w:rsid w:val="00B57B9A"/>
    <w:rsid w:val="00B57F9C"/>
    <w:rsid w:val="00B6028E"/>
    <w:rsid w:val="00B60407"/>
    <w:rsid w:val="00B604DF"/>
    <w:rsid w:val="00B6098C"/>
    <w:rsid w:val="00B60AC7"/>
    <w:rsid w:val="00B610EC"/>
    <w:rsid w:val="00B61203"/>
    <w:rsid w:val="00B6191F"/>
    <w:rsid w:val="00B619C7"/>
    <w:rsid w:val="00B61B84"/>
    <w:rsid w:val="00B61EED"/>
    <w:rsid w:val="00B61F86"/>
    <w:rsid w:val="00B621C8"/>
    <w:rsid w:val="00B62516"/>
    <w:rsid w:val="00B628F1"/>
    <w:rsid w:val="00B62D84"/>
    <w:rsid w:val="00B62F86"/>
    <w:rsid w:val="00B62FEC"/>
    <w:rsid w:val="00B632CE"/>
    <w:rsid w:val="00B636DD"/>
    <w:rsid w:val="00B6384C"/>
    <w:rsid w:val="00B638F0"/>
    <w:rsid w:val="00B63B01"/>
    <w:rsid w:val="00B63C05"/>
    <w:rsid w:val="00B63F62"/>
    <w:rsid w:val="00B64039"/>
    <w:rsid w:val="00B64288"/>
    <w:rsid w:val="00B64457"/>
    <w:rsid w:val="00B64565"/>
    <w:rsid w:val="00B6459C"/>
    <w:rsid w:val="00B6465D"/>
    <w:rsid w:val="00B648DF"/>
    <w:rsid w:val="00B64CA3"/>
    <w:rsid w:val="00B64F45"/>
    <w:rsid w:val="00B65047"/>
    <w:rsid w:val="00B65152"/>
    <w:rsid w:val="00B6539C"/>
    <w:rsid w:val="00B653B6"/>
    <w:rsid w:val="00B654D5"/>
    <w:rsid w:val="00B656C6"/>
    <w:rsid w:val="00B659D8"/>
    <w:rsid w:val="00B65B1B"/>
    <w:rsid w:val="00B65D32"/>
    <w:rsid w:val="00B65DFA"/>
    <w:rsid w:val="00B66005"/>
    <w:rsid w:val="00B6633F"/>
    <w:rsid w:val="00B663E7"/>
    <w:rsid w:val="00B66CAF"/>
    <w:rsid w:val="00B66EBF"/>
    <w:rsid w:val="00B67026"/>
    <w:rsid w:val="00B67180"/>
    <w:rsid w:val="00B67264"/>
    <w:rsid w:val="00B67682"/>
    <w:rsid w:val="00B676F5"/>
    <w:rsid w:val="00B67722"/>
    <w:rsid w:val="00B677CE"/>
    <w:rsid w:val="00B67AAC"/>
    <w:rsid w:val="00B70417"/>
    <w:rsid w:val="00B708E4"/>
    <w:rsid w:val="00B70967"/>
    <w:rsid w:val="00B70DA8"/>
    <w:rsid w:val="00B70F49"/>
    <w:rsid w:val="00B71240"/>
    <w:rsid w:val="00B714C8"/>
    <w:rsid w:val="00B714D4"/>
    <w:rsid w:val="00B7170E"/>
    <w:rsid w:val="00B71C72"/>
    <w:rsid w:val="00B71FBD"/>
    <w:rsid w:val="00B7230A"/>
    <w:rsid w:val="00B72488"/>
    <w:rsid w:val="00B724BE"/>
    <w:rsid w:val="00B72A96"/>
    <w:rsid w:val="00B72C0B"/>
    <w:rsid w:val="00B73612"/>
    <w:rsid w:val="00B73614"/>
    <w:rsid w:val="00B73753"/>
    <w:rsid w:val="00B738CB"/>
    <w:rsid w:val="00B739E2"/>
    <w:rsid w:val="00B73ABE"/>
    <w:rsid w:val="00B73C20"/>
    <w:rsid w:val="00B73D84"/>
    <w:rsid w:val="00B73DED"/>
    <w:rsid w:val="00B7479C"/>
    <w:rsid w:val="00B74A0B"/>
    <w:rsid w:val="00B74E75"/>
    <w:rsid w:val="00B74EFF"/>
    <w:rsid w:val="00B7505C"/>
    <w:rsid w:val="00B75061"/>
    <w:rsid w:val="00B753B9"/>
    <w:rsid w:val="00B754AB"/>
    <w:rsid w:val="00B754B6"/>
    <w:rsid w:val="00B75571"/>
    <w:rsid w:val="00B75DFF"/>
    <w:rsid w:val="00B75F3E"/>
    <w:rsid w:val="00B76231"/>
    <w:rsid w:val="00B7634F"/>
    <w:rsid w:val="00B7637E"/>
    <w:rsid w:val="00B76406"/>
    <w:rsid w:val="00B76823"/>
    <w:rsid w:val="00B768A4"/>
    <w:rsid w:val="00B76B44"/>
    <w:rsid w:val="00B76BBD"/>
    <w:rsid w:val="00B76C44"/>
    <w:rsid w:val="00B76FB6"/>
    <w:rsid w:val="00B77707"/>
    <w:rsid w:val="00B77764"/>
    <w:rsid w:val="00B77838"/>
    <w:rsid w:val="00B77A7D"/>
    <w:rsid w:val="00B77BFA"/>
    <w:rsid w:val="00B77E25"/>
    <w:rsid w:val="00B77E2F"/>
    <w:rsid w:val="00B77FAF"/>
    <w:rsid w:val="00B80342"/>
    <w:rsid w:val="00B80538"/>
    <w:rsid w:val="00B807A7"/>
    <w:rsid w:val="00B8096A"/>
    <w:rsid w:val="00B8098C"/>
    <w:rsid w:val="00B80A53"/>
    <w:rsid w:val="00B80C9E"/>
    <w:rsid w:val="00B81049"/>
    <w:rsid w:val="00B81115"/>
    <w:rsid w:val="00B8127F"/>
    <w:rsid w:val="00B814EC"/>
    <w:rsid w:val="00B815DC"/>
    <w:rsid w:val="00B81753"/>
    <w:rsid w:val="00B81D13"/>
    <w:rsid w:val="00B8220A"/>
    <w:rsid w:val="00B82258"/>
    <w:rsid w:val="00B82562"/>
    <w:rsid w:val="00B82B9D"/>
    <w:rsid w:val="00B82C78"/>
    <w:rsid w:val="00B830E3"/>
    <w:rsid w:val="00B83224"/>
    <w:rsid w:val="00B83507"/>
    <w:rsid w:val="00B83AB4"/>
    <w:rsid w:val="00B83DD7"/>
    <w:rsid w:val="00B83F04"/>
    <w:rsid w:val="00B8414E"/>
    <w:rsid w:val="00B843DD"/>
    <w:rsid w:val="00B8473B"/>
    <w:rsid w:val="00B84A51"/>
    <w:rsid w:val="00B84BCF"/>
    <w:rsid w:val="00B84E78"/>
    <w:rsid w:val="00B84EDF"/>
    <w:rsid w:val="00B8589E"/>
    <w:rsid w:val="00B859AF"/>
    <w:rsid w:val="00B85A8C"/>
    <w:rsid w:val="00B85B06"/>
    <w:rsid w:val="00B85C00"/>
    <w:rsid w:val="00B85C25"/>
    <w:rsid w:val="00B85D0D"/>
    <w:rsid w:val="00B85EC3"/>
    <w:rsid w:val="00B85FD4"/>
    <w:rsid w:val="00B860F4"/>
    <w:rsid w:val="00B86568"/>
    <w:rsid w:val="00B86DDB"/>
    <w:rsid w:val="00B87066"/>
    <w:rsid w:val="00B87613"/>
    <w:rsid w:val="00B8764E"/>
    <w:rsid w:val="00B900E5"/>
    <w:rsid w:val="00B90158"/>
    <w:rsid w:val="00B905CF"/>
    <w:rsid w:val="00B908E5"/>
    <w:rsid w:val="00B90BC8"/>
    <w:rsid w:val="00B90D9C"/>
    <w:rsid w:val="00B90FBA"/>
    <w:rsid w:val="00B9165E"/>
    <w:rsid w:val="00B916A3"/>
    <w:rsid w:val="00B91867"/>
    <w:rsid w:val="00B918B7"/>
    <w:rsid w:val="00B91D4D"/>
    <w:rsid w:val="00B91E7E"/>
    <w:rsid w:val="00B91FE7"/>
    <w:rsid w:val="00B92340"/>
    <w:rsid w:val="00B923C6"/>
    <w:rsid w:val="00B925B4"/>
    <w:rsid w:val="00B92B91"/>
    <w:rsid w:val="00B92C03"/>
    <w:rsid w:val="00B92E00"/>
    <w:rsid w:val="00B9306D"/>
    <w:rsid w:val="00B9321F"/>
    <w:rsid w:val="00B932E0"/>
    <w:rsid w:val="00B937F3"/>
    <w:rsid w:val="00B938C0"/>
    <w:rsid w:val="00B93954"/>
    <w:rsid w:val="00B9397D"/>
    <w:rsid w:val="00B93C36"/>
    <w:rsid w:val="00B93C4C"/>
    <w:rsid w:val="00B93C87"/>
    <w:rsid w:val="00B93D60"/>
    <w:rsid w:val="00B93F39"/>
    <w:rsid w:val="00B9414D"/>
    <w:rsid w:val="00B941A5"/>
    <w:rsid w:val="00B94911"/>
    <w:rsid w:val="00B94B9C"/>
    <w:rsid w:val="00B94D41"/>
    <w:rsid w:val="00B95194"/>
    <w:rsid w:val="00B95604"/>
    <w:rsid w:val="00B95BD2"/>
    <w:rsid w:val="00B960F1"/>
    <w:rsid w:val="00B9675D"/>
    <w:rsid w:val="00B97151"/>
    <w:rsid w:val="00B97199"/>
    <w:rsid w:val="00B973FB"/>
    <w:rsid w:val="00B97609"/>
    <w:rsid w:val="00B97793"/>
    <w:rsid w:val="00B97A40"/>
    <w:rsid w:val="00B97F07"/>
    <w:rsid w:val="00BA02DA"/>
    <w:rsid w:val="00BA051A"/>
    <w:rsid w:val="00BA07E6"/>
    <w:rsid w:val="00BA0AE9"/>
    <w:rsid w:val="00BA0C7D"/>
    <w:rsid w:val="00BA0E75"/>
    <w:rsid w:val="00BA0F4A"/>
    <w:rsid w:val="00BA128A"/>
    <w:rsid w:val="00BA143F"/>
    <w:rsid w:val="00BA14C5"/>
    <w:rsid w:val="00BA14DA"/>
    <w:rsid w:val="00BA1510"/>
    <w:rsid w:val="00BA18FD"/>
    <w:rsid w:val="00BA1937"/>
    <w:rsid w:val="00BA1BDA"/>
    <w:rsid w:val="00BA1C58"/>
    <w:rsid w:val="00BA20F6"/>
    <w:rsid w:val="00BA2174"/>
    <w:rsid w:val="00BA2185"/>
    <w:rsid w:val="00BA21F1"/>
    <w:rsid w:val="00BA224D"/>
    <w:rsid w:val="00BA230B"/>
    <w:rsid w:val="00BA235A"/>
    <w:rsid w:val="00BA237D"/>
    <w:rsid w:val="00BA2820"/>
    <w:rsid w:val="00BA29F3"/>
    <w:rsid w:val="00BA2AD2"/>
    <w:rsid w:val="00BA2D81"/>
    <w:rsid w:val="00BA2F33"/>
    <w:rsid w:val="00BA2FB6"/>
    <w:rsid w:val="00BA317E"/>
    <w:rsid w:val="00BA329E"/>
    <w:rsid w:val="00BA32CA"/>
    <w:rsid w:val="00BA3B87"/>
    <w:rsid w:val="00BA3C19"/>
    <w:rsid w:val="00BA3C49"/>
    <w:rsid w:val="00BA41BB"/>
    <w:rsid w:val="00BA44CF"/>
    <w:rsid w:val="00BA4A5D"/>
    <w:rsid w:val="00BA4CFF"/>
    <w:rsid w:val="00BA4E5B"/>
    <w:rsid w:val="00BA52F3"/>
    <w:rsid w:val="00BA5347"/>
    <w:rsid w:val="00BA53D3"/>
    <w:rsid w:val="00BA5432"/>
    <w:rsid w:val="00BA55F0"/>
    <w:rsid w:val="00BA577D"/>
    <w:rsid w:val="00BA5E47"/>
    <w:rsid w:val="00BA5EE3"/>
    <w:rsid w:val="00BA60DE"/>
    <w:rsid w:val="00BA643D"/>
    <w:rsid w:val="00BA64DE"/>
    <w:rsid w:val="00BA6654"/>
    <w:rsid w:val="00BA67CE"/>
    <w:rsid w:val="00BA6818"/>
    <w:rsid w:val="00BA68AB"/>
    <w:rsid w:val="00BA6AF4"/>
    <w:rsid w:val="00BA701C"/>
    <w:rsid w:val="00BA72ED"/>
    <w:rsid w:val="00BA73C4"/>
    <w:rsid w:val="00BA762A"/>
    <w:rsid w:val="00BA7773"/>
    <w:rsid w:val="00BA7BBA"/>
    <w:rsid w:val="00BA7CCF"/>
    <w:rsid w:val="00BA7D89"/>
    <w:rsid w:val="00BB0049"/>
    <w:rsid w:val="00BB0933"/>
    <w:rsid w:val="00BB0C4F"/>
    <w:rsid w:val="00BB0F51"/>
    <w:rsid w:val="00BB1037"/>
    <w:rsid w:val="00BB1325"/>
    <w:rsid w:val="00BB1337"/>
    <w:rsid w:val="00BB1347"/>
    <w:rsid w:val="00BB197E"/>
    <w:rsid w:val="00BB1C49"/>
    <w:rsid w:val="00BB1E19"/>
    <w:rsid w:val="00BB23AF"/>
    <w:rsid w:val="00BB25E2"/>
    <w:rsid w:val="00BB3005"/>
    <w:rsid w:val="00BB3167"/>
    <w:rsid w:val="00BB3270"/>
    <w:rsid w:val="00BB3390"/>
    <w:rsid w:val="00BB3520"/>
    <w:rsid w:val="00BB367C"/>
    <w:rsid w:val="00BB3ABF"/>
    <w:rsid w:val="00BB3B3B"/>
    <w:rsid w:val="00BB3DEA"/>
    <w:rsid w:val="00BB3EB2"/>
    <w:rsid w:val="00BB3F34"/>
    <w:rsid w:val="00BB40ED"/>
    <w:rsid w:val="00BB43BA"/>
    <w:rsid w:val="00BB44CA"/>
    <w:rsid w:val="00BB4510"/>
    <w:rsid w:val="00BB47AF"/>
    <w:rsid w:val="00BB4B84"/>
    <w:rsid w:val="00BB530E"/>
    <w:rsid w:val="00BB55A7"/>
    <w:rsid w:val="00BB58AD"/>
    <w:rsid w:val="00BB5C6E"/>
    <w:rsid w:val="00BB5C8E"/>
    <w:rsid w:val="00BB5D72"/>
    <w:rsid w:val="00BB60ED"/>
    <w:rsid w:val="00BB6657"/>
    <w:rsid w:val="00BB66AB"/>
    <w:rsid w:val="00BB677F"/>
    <w:rsid w:val="00BB6A81"/>
    <w:rsid w:val="00BB6F3D"/>
    <w:rsid w:val="00BB709B"/>
    <w:rsid w:val="00BB7292"/>
    <w:rsid w:val="00BB73E0"/>
    <w:rsid w:val="00BB73F1"/>
    <w:rsid w:val="00BB7547"/>
    <w:rsid w:val="00BB772B"/>
    <w:rsid w:val="00BB790E"/>
    <w:rsid w:val="00BB796C"/>
    <w:rsid w:val="00BB7A72"/>
    <w:rsid w:val="00BB7D86"/>
    <w:rsid w:val="00BC04B1"/>
    <w:rsid w:val="00BC04C5"/>
    <w:rsid w:val="00BC056A"/>
    <w:rsid w:val="00BC07A5"/>
    <w:rsid w:val="00BC0BBD"/>
    <w:rsid w:val="00BC0C34"/>
    <w:rsid w:val="00BC1834"/>
    <w:rsid w:val="00BC1919"/>
    <w:rsid w:val="00BC1B48"/>
    <w:rsid w:val="00BC1B50"/>
    <w:rsid w:val="00BC1CB5"/>
    <w:rsid w:val="00BC1E82"/>
    <w:rsid w:val="00BC208D"/>
    <w:rsid w:val="00BC2187"/>
    <w:rsid w:val="00BC231F"/>
    <w:rsid w:val="00BC2359"/>
    <w:rsid w:val="00BC26E6"/>
    <w:rsid w:val="00BC2922"/>
    <w:rsid w:val="00BC2973"/>
    <w:rsid w:val="00BC2C87"/>
    <w:rsid w:val="00BC2CD6"/>
    <w:rsid w:val="00BC2F7A"/>
    <w:rsid w:val="00BC3084"/>
    <w:rsid w:val="00BC31A7"/>
    <w:rsid w:val="00BC31F3"/>
    <w:rsid w:val="00BC32CF"/>
    <w:rsid w:val="00BC33D3"/>
    <w:rsid w:val="00BC371F"/>
    <w:rsid w:val="00BC3CED"/>
    <w:rsid w:val="00BC3CFE"/>
    <w:rsid w:val="00BC3F46"/>
    <w:rsid w:val="00BC3FEC"/>
    <w:rsid w:val="00BC4061"/>
    <w:rsid w:val="00BC41B7"/>
    <w:rsid w:val="00BC4298"/>
    <w:rsid w:val="00BC4409"/>
    <w:rsid w:val="00BC4658"/>
    <w:rsid w:val="00BC4786"/>
    <w:rsid w:val="00BC48A3"/>
    <w:rsid w:val="00BC497A"/>
    <w:rsid w:val="00BC4D27"/>
    <w:rsid w:val="00BC54B4"/>
    <w:rsid w:val="00BC5714"/>
    <w:rsid w:val="00BC5761"/>
    <w:rsid w:val="00BC5B4A"/>
    <w:rsid w:val="00BC5D74"/>
    <w:rsid w:val="00BC5EFD"/>
    <w:rsid w:val="00BC623D"/>
    <w:rsid w:val="00BC6525"/>
    <w:rsid w:val="00BC6587"/>
    <w:rsid w:val="00BC6F50"/>
    <w:rsid w:val="00BC6FD1"/>
    <w:rsid w:val="00BC723F"/>
    <w:rsid w:val="00BC761D"/>
    <w:rsid w:val="00BC7728"/>
    <w:rsid w:val="00BC77A4"/>
    <w:rsid w:val="00BC7989"/>
    <w:rsid w:val="00BC7AF3"/>
    <w:rsid w:val="00BC7B20"/>
    <w:rsid w:val="00BC7CAF"/>
    <w:rsid w:val="00BD0098"/>
    <w:rsid w:val="00BD031D"/>
    <w:rsid w:val="00BD03A8"/>
    <w:rsid w:val="00BD060C"/>
    <w:rsid w:val="00BD066C"/>
    <w:rsid w:val="00BD08B9"/>
    <w:rsid w:val="00BD115E"/>
    <w:rsid w:val="00BD122F"/>
    <w:rsid w:val="00BD132B"/>
    <w:rsid w:val="00BD1494"/>
    <w:rsid w:val="00BD1941"/>
    <w:rsid w:val="00BD19AD"/>
    <w:rsid w:val="00BD1C4B"/>
    <w:rsid w:val="00BD1C9A"/>
    <w:rsid w:val="00BD21A9"/>
    <w:rsid w:val="00BD22EE"/>
    <w:rsid w:val="00BD2320"/>
    <w:rsid w:val="00BD24AE"/>
    <w:rsid w:val="00BD2584"/>
    <w:rsid w:val="00BD2AFD"/>
    <w:rsid w:val="00BD2DB1"/>
    <w:rsid w:val="00BD32B9"/>
    <w:rsid w:val="00BD3455"/>
    <w:rsid w:val="00BD39A3"/>
    <w:rsid w:val="00BD3AFA"/>
    <w:rsid w:val="00BD3D44"/>
    <w:rsid w:val="00BD3E58"/>
    <w:rsid w:val="00BD3F70"/>
    <w:rsid w:val="00BD4166"/>
    <w:rsid w:val="00BD4271"/>
    <w:rsid w:val="00BD4906"/>
    <w:rsid w:val="00BD5555"/>
    <w:rsid w:val="00BD5FA0"/>
    <w:rsid w:val="00BD602B"/>
    <w:rsid w:val="00BD60CF"/>
    <w:rsid w:val="00BD60FD"/>
    <w:rsid w:val="00BD6263"/>
    <w:rsid w:val="00BD62A4"/>
    <w:rsid w:val="00BD6621"/>
    <w:rsid w:val="00BD681D"/>
    <w:rsid w:val="00BD6832"/>
    <w:rsid w:val="00BD6A66"/>
    <w:rsid w:val="00BD6D39"/>
    <w:rsid w:val="00BD6F26"/>
    <w:rsid w:val="00BD6FE2"/>
    <w:rsid w:val="00BD7063"/>
    <w:rsid w:val="00BD77E7"/>
    <w:rsid w:val="00BD78BD"/>
    <w:rsid w:val="00BD7933"/>
    <w:rsid w:val="00BD7A85"/>
    <w:rsid w:val="00BD7EE3"/>
    <w:rsid w:val="00BE002A"/>
    <w:rsid w:val="00BE0148"/>
    <w:rsid w:val="00BE0387"/>
    <w:rsid w:val="00BE06D5"/>
    <w:rsid w:val="00BE0734"/>
    <w:rsid w:val="00BE0CBE"/>
    <w:rsid w:val="00BE0FA4"/>
    <w:rsid w:val="00BE116A"/>
    <w:rsid w:val="00BE11C0"/>
    <w:rsid w:val="00BE1306"/>
    <w:rsid w:val="00BE13C1"/>
    <w:rsid w:val="00BE13DF"/>
    <w:rsid w:val="00BE1741"/>
    <w:rsid w:val="00BE1846"/>
    <w:rsid w:val="00BE1A72"/>
    <w:rsid w:val="00BE1B1A"/>
    <w:rsid w:val="00BE1D67"/>
    <w:rsid w:val="00BE2A3D"/>
    <w:rsid w:val="00BE2CDA"/>
    <w:rsid w:val="00BE31C8"/>
    <w:rsid w:val="00BE32EC"/>
    <w:rsid w:val="00BE343D"/>
    <w:rsid w:val="00BE3474"/>
    <w:rsid w:val="00BE3625"/>
    <w:rsid w:val="00BE3737"/>
    <w:rsid w:val="00BE3AE7"/>
    <w:rsid w:val="00BE3C93"/>
    <w:rsid w:val="00BE3D1A"/>
    <w:rsid w:val="00BE3F4D"/>
    <w:rsid w:val="00BE40A7"/>
    <w:rsid w:val="00BE40C7"/>
    <w:rsid w:val="00BE414D"/>
    <w:rsid w:val="00BE4686"/>
    <w:rsid w:val="00BE484A"/>
    <w:rsid w:val="00BE48BF"/>
    <w:rsid w:val="00BE49A9"/>
    <w:rsid w:val="00BE4BF0"/>
    <w:rsid w:val="00BE4C49"/>
    <w:rsid w:val="00BE4C85"/>
    <w:rsid w:val="00BE4E64"/>
    <w:rsid w:val="00BE4EC0"/>
    <w:rsid w:val="00BE51CA"/>
    <w:rsid w:val="00BE523B"/>
    <w:rsid w:val="00BE56AF"/>
    <w:rsid w:val="00BE56BD"/>
    <w:rsid w:val="00BE5827"/>
    <w:rsid w:val="00BE5CDC"/>
    <w:rsid w:val="00BE5EB7"/>
    <w:rsid w:val="00BE63BB"/>
    <w:rsid w:val="00BE6AD4"/>
    <w:rsid w:val="00BE6E20"/>
    <w:rsid w:val="00BE6E75"/>
    <w:rsid w:val="00BE6EBB"/>
    <w:rsid w:val="00BE70EE"/>
    <w:rsid w:val="00BE7109"/>
    <w:rsid w:val="00BE7347"/>
    <w:rsid w:val="00BE735A"/>
    <w:rsid w:val="00BE7C11"/>
    <w:rsid w:val="00BE7E00"/>
    <w:rsid w:val="00BF00E7"/>
    <w:rsid w:val="00BF010F"/>
    <w:rsid w:val="00BF018F"/>
    <w:rsid w:val="00BF0572"/>
    <w:rsid w:val="00BF062D"/>
    <w:rsid w:val="00BF0A24"/>
    <w:rsid w:val="00BF1221"/>
    <w:rsid w:val="00BF139D"/>
    <w:rsid w:val="00BF1A90"/>
    <w:rsid w:val="00BF1B4A"/>
    <w:rsid w:val="00BF1C5C"/>
    <w:rsid w:val="00BF1E9F"/>
    <w:rsid w:val="00BF2018"/>
    <w:rsid w:val="00BF210A"/>
    <w:rsid w:val="00BF2365"/>
    <w:rsid w:val="00BF2416"/>
    <w:rsid w:val="00BF25F1"/>
    <w:rsid w:val="00BF288F"/>
    <w:rsid w:val="00BF30BE"/>
    <w:rsid w:val="00BF3343"/>
    <w:rsid w:val="00BF3679"/>
    <w:rsid w:val="00BF37A4"/>
    <w:rsid w:val="00BF3D5A"/>
    <w:rsid w:val="00BF3DAB"/>
    <w:rsid w:val="00BF3E87"/>
    <w:rsid w:val="00BF3F86"/>
    <w:rsid w:val="00BF459D"/>
    <w:rsid w:val="00BF45BC"/>
    <w:rsid w:val="00BF4618"/>
    <w:rsid w:val="00BF4621"/>
    <w:rsid w:val="00BF49B6"/>
    <w:rsid w:val="00BF49EE"/>
    <w:rsid w:val="00BF4AAF"/>
    <w:rsid w:val="00BF5070"/>
    <w:rsid w:val="00BF50F4"/>
    <w:rsid w:val="00BF51F6"/>
    <w:rsid w:val="00BF5311"/>
    <w:rsid w:val="00BF53FC"/>
    <w:rsid w:val="00BF595B"/>
    <w:rsid w:val="00BF596C"/>
    <w:rsid w:val="00BF59CB"/>
    <w:rsid w:val="00BF5E22"/>
    <w:rsid w:val="00BF61DD"/>
    <w:rsid w:val="00BF657A"/>
    <w:rsid w:val="00BF66BA"/>
    <w:rsid w:val="00BF66BB"/>
    <w:rsid w:val="00BF6BE4"/>
    <w:rsid w:val="00BF6D2E"/>
    <w:rsid w:val="00BF7398"/>
    <w:rsid w:val="00BF7460"/>
    <w:rsid w:val="00BF75A4"/>
    <w:rsid w:val="00BF7803"/>
    <w:rsid w:val="00BF79D5"/>
    <w:rsid w:val="00BF7A59"/>
    <w:rsid w:val="00BF7EB7"/>
    <w:rsid w:val="00C0049C"/>
    <w:rsid w:val="00C004EE"/>
    <w:rsid w:val="00C005A2"/>
    <w:rsid w:val="00C0097A"/>
    <w:rsid w:val="00C00CF8"/>
    <w:rsid w:val="00C00FC8"/>
    <w:rsid w:val="00C01256"/>
    <w:rsid w:val="00C013D8"/>
    <w:rsid w:val="00C013E6"/>
    <w:rsid w:val="00C014DF"/>
    <w:rsid w:val="00C01896"/>
    <w:rsid w:val="00C019CF"/>
    <w:rsid w:val="00C01AE3"/>
    <w:rsid w:val="00C01BC8"/>
    <w:rsid w:val="00C01BE7"/>
    <w:rsid w:val="00C01C23"/>
    <w:rsid w:val="00C01E4F"/>
    <w:rsid w:val="00C02202"/>
    <w:rsid w:val="00C02231"/>
    <w:rsid w:val="00C023A2"/>
    <w:rsid w:val="00C023C2"/>
    <w:rsid w:val="00C026B0"/>
    <w:rsid w:val="00C02747"/>
    <w:rsid w:val="00C02836"/>
    <w:rsid w:val="00C02B7F"/>
    <w:rsid w:val="00C02B95"/>
    <w:rsid w:val="00C02BB7"/>
    <w:rsid w:val="00C02E1E"/>
    <w:rsid w:val="00C02E5C"/>
    <w:rsid w:val="00C02F1B"/>
    <w:rsid w:val="00C03421"/>
    <w:rsid w:val="00C0356A"/>
    <w:rsid w:val="00C03583"/>
    <w:rsid w:val="00C03841"/>
    <w:rsid w:val="00C03AAB"/>
    <w:rsid w:val="00C03D3B"/>
    <w:rsid w:val="00C03F20"/>
    <w:rsid w:val="00C03F91"/>
    <w:rsid w:val="00C0413C"/>
    <w:rsid w:val="00C04620"/>
    <w:rsid w:val="00C0471B"/>
    <w:rsid w:val="00C04854"/>
    <w:rsid w:val="00C048B8"/>
    <w:rsid w:val="00C048DA"/>
    <w:rsid w:val="00C04E55"/>
    <w:rsid w:val="00C04E58"/>
    <w:rsid w:val="00C0555E"/>
    <w:rsid w:val="00C057A1"/>
    <w:rsid w:val="00C05AFC"/>
    <w:rsid w:val="00C05B0D"/>
    <w:rsid w:val="00C05B93"/>
    <w:rsid w:val="00C05BF8"/>
    <w:rsid w:val="00C05E09"/>
    <w:rsid w:val="00C05E8B"/>
    <w:rsid w:val="00C05EE3"/>
    <w:rsid w:val="00C0606E"/>
    <w:rsid w:val="00C061C7"/>
    <w:rsid w:val="00C061F1"/>
    <w:rsid w:val="00C06546"/>
    <w:rsid w:val="00C066BC"/>
    <w:rsid w:val="00C069D2"/>
    <w:rsid w:val="00C06BC6"/>
    <w:rsid w:val="00C06C7D"/>
    <w:rsid w:val="00C06D8F"/>
    <w:rsid w:val="00C06E0F"/>
    <w:rsid w:val="00C07090"/>
    <w:rsid w:val="00C070C6"/>
    <w:rsid w:val="00C075E3"/>
    <w:rsid w:val="00C078CF"/>
    <w:rsid w:val="00C079A7"/>
    <w:rsid w:val="00C079C3"/>
    <w:rsid w:val="00C07B6A"/>
    <w:rsid w:val="00C07C8B"/>
    <w:rsid w:val="00C105D4"/>
    <w:rsid w:val="00C10614"/>
    <w:rsid w:val="00C1073A"/>
    <w:rsid w:val="00C1076C"/>
    <w:rsid w:val="00C108FC"/>
    <w:rsid w:val="00C1094C"/>
    <w:rsid w:val="00C10A33"/>
    <w:rsid w:val="00C10A39"/>
    <w:rsid w:val="00C10D6C"/>
    <w:rsid w:val="00C10DC3"/>
    <w:rsid w:val="00C10E23"/>
    <w:rsid w:val="00C110FA"/>
    <w:rsid w:val="00C11196"/>
    <w:rsid w:val="00C116F1"/>
    <w:rsid w:val="00C11F34"/>
    <w:rsid w:val="00C120E7"/>
    <w:rsid w:val="00C121EB"/>
    <w:rsid w:val="00C12322"/>
    <w:rsid w:val="00C123B5"/>
    <w:rsid w:val="00C12562"/>
    <w:rsid w:val="00C12689"/>
    <w:rsid w:val="00C126AF"/>
    <w:rsid w:val="00C12761"/>
    <w:rsid w:val="00C127B7"/>
    <w:rsid w:val="00C12994"/>
    <w:rsid w:val="00C12996"/>
    <w:rsid w:val="00C12DA5"/>
    <w:rsid w:val="00C12E85"/>
    <w:rsid w:val="00C12FD9"/>
    <w:rsid w:val="00C131D5"/>
    <w:rsid w:val="00C13248"/>
    <w:rsid w:val="00C1360C"/>
    <w:rsid w:val="00C13806"/>
    <w:rsid w:val="00C13A72"/>
    <w:rsid w:val="00C13B4B"/>
    <w:rsid w:val="00C13FF5"/>
    <w:rsid w:val="00C14069"/>
    <w:rsid w:val="00C1406E"/>
    <w:rsid w:val="00C140CB"/>
    <w:rsid w:val="00C14552"/>
    <w:rsid w:val="00C14586"/>
    <w:rsid w:val="00C147A4"/>
    <w:rsid w:val="00C147E1"/>
    <w:rsid w:val="00C14B61"/>
    <w:rsid w:val="00C14C5E"/>
    <w:rsid w:val="00C14C7D"/>
    <w:rsid w:val="00C153B0"/>
    <w:rsid w:val="00C155F5"/>
    <w:rsid w:val="00C159C2"/>
    <w:rsid w:val="00C15ED5"/>
    <w:rsid w:val="00C16236"/>
    <w:rsid w:val="00C16E1D"/>
    <w:rsid w:val="00C17380"/>
    <w:rsid w:val="00C17598"/>
    <w:rsid w:val="00C17877"/>
    <w:rsid w:val="00C178FC"/>
    <w:rsid w:val="00C17AB5"/>
    <w:rsid w:val="00C17BAD"/>
    <w:rsid w:val="00C17F47"/>
    <w:rsid w:val="00C201BA"/>
    <w:rsid w:val="00C2043A"/>
    <w:rsid w:val="00C20B90"/>
    <w:rsid w:val="00C20BBC"/>
    <w:rsid w:val="00C20C90"/>
    <w:rsid w:val="00C20CCC"/>
    <w:rsid w:val="00C20DB5"/>
    <w:rsid w:val="00C21233"/>
    <w:rsid w:val="00C21595"/>
    <w:rsid w:val="00C21829"/>
    <w:rsid w:val="00C21B0A"/>
    <w:rsid w:val="00C21B5A"/>
    <w:rsid w:val="00C21E4A"/>
    <w:rsid w:val="00C21E7A"/>
    <w:rsid w:val="00C220DF"/>
    <w:rsid w:val="00C22204"/>
    <w:rsid w:val="00C2248F"/>
    <w:rsid w:val="00C225A2"/>
    <w:rsid w:val="00C225A6"/>
    <w:rsid w:val="00C22980"/>
    <w:rsid w:val="00C23085"/>
    <w:rsid w:val="00C23466"/>
    <w:rsid w:val="00C2367D"/>
    <w:rsid w:val="00C2367E"/>
    <w:rsid w:val="00C2380F"/>
    <w:rsid w:val="00C23981"/>
    <w:rsid w:val="00C241F2"/>
    <w:rsid w:val="00C243FD"/>
    <w:rsid w:val="00C2483B"/>
    <w:rsid w:val="00C249DA"/>
    <w:rsid w:val="00C24B30"/>
    <w:rsid w:val="00C25025"/>
    <w:rsid w:val="00C250C6"/>
    <w:rsid w:val="00C254C2"/>
    <w:rsid w:val="00C25757"/>
    <w:rsid w:val="00C25C90"/>
    <w:rsid w:val="00C25E84"/>
    <w:rsid w:val="00C25F56"/>
    <w:rsid w:val="00C26110"/>
    <w:rsid w:val="00C26281"/>
    <w:rsid w:val="00C262F5"/>
    <w:rsid w:val="00C26533"/>
    <w:rsid w:val="00C26B0F"/>
    <w:rsid w:val="00C272E7"/>
    <w:rsid w:val="00C2736C"/>
    <w:rsid w:val="00C275C7"/>
    <w:rsid w:val="00C27973"/>
    <w:rsid w:val="00C27993"/>
    <w:rsid w:val="00C27A13"/>
    <w:rsid w:val="00C27B6E"/>
    <w:rsid w:val="00C27C13"/>
    <w:rsid w:val="00C27C4F"/>
    <w:rsid w:val="00C30023"/>
    <w:rsid w:val="00C302B9"/>
    <w:rsid w:val="00C3047C"/>
    <w:rsid w:val="00C3055A"/>
    <w:rsid w:val="00C305BF"/>
    <w:rsid w:val="00C30827"/>
    <w:rsid w:val="00C30B88"/>
    <w:rsid w:val="00C30DAE"/>
    <w:rsid w:val="00C30E2E"/>
    <w:rsid w:val="00C310D9"/>
    <w:rsid w:val="00C31198"/>
    <w:rsid w:val="00C31338"/>
    <w:rsid w:val="00C314C4"/>
    <w:rsid w:val="00C315B4"/>
    <w:rsid w:val="00C316AB"/>
    <w:rsid w:val="00C31781"/>
    <w:rsid w:val="00C318E0"/>
    <w:rsid w:val="00C31A0F"/>
    <w:rsid w:val="00C31CC2"/>
    <w:rsid w:val="00C31E05"/>
    <w:rsid w:val="00C31E40"/>
    <w:rsid w:val="00C31F32"/>
    <w:rsid w:val="00C321C8"/>
    <w:rsid w:val="00C3240E"/>
    <w:rsid w:val="00C324D9"/>
    <w:rsid w:val="00C32633"/>
    <w:rsid w:val="00C3268D"/>
    <w:rsid w:val="00C32B01"/>
    <w:rsid w:val="00C32BA1"/>
    <w:rsid w:val="00C32FD0"/>
    <w:rsid w:val="00C331EE"/>
    <w:rsid w:val="00C33303"/>
    <w:rsid w:val="00C33371"/>
    <w:rsid w:val="00C333B8"/>
    <w:rsid w:val="00C3354B"/>
    <w:rsid w:val="00C3356C"/>
    <w:rsid w:val="00C3366C"/>
    <w:rsid w:val="00C33922"/>
    <w:rsid w:val="00C33CEF"/>
    <w:rsid w:val="00C33EAF"/>
    <w:rsid w:val="00C33EB6"/>
    <w:rsid w:val="00C33EBD"/>
    <w:rsid w:val="00C340C9"/>
    <w:rsid w:val="00C3444F"/>
    <w:rsid w:val="00C34927"/>
    <w:rsid w:val="00C34AAF"/>
    <w:rsid w:val="00C34BF2"/>
    <w:rsid w:val="00C34C3B"/>
    <w:rsid w:val="00C34D8E"/>
    <w:rsid w:val="00C35238"/>
    <w:rsid w:val="00C353DB"/>
    <w:rsid w:val="00C353E5"/>
    <w:rsid w:val="00C354A3"/>
    <w:rsid w:val="00C354CD"/>
    <w:rsid w:val="00C3552C"/>
    <w:rsid w:val="00C3578A"/>
    <w:rsid w:val="00C359AC"/>
    <w:rsid w:val="00C35A9D"/>
    <w:rsid w:val="00C35C5F"/>
    <w:rsid w:val="00C35F57"/>
    <w:rsid w:val="00C361BA"/>
    <w:rsid w:val="00C36469"/>
    <w:rsid w:val="00C3652F"/>
    <w:rsid w:val="00C366AB"/>
    <w:rsid w:val="00C366D4"/>
    <w:rsid w:val="00C366D8"/>
    <w:rsid w:val="00C36E12"/>
    <w:rsid w:val="00C3704B"/>
    <w:rsid w:val="00C37300"/>
    <w:rsid w:val="00C37734"/>
    <w:rsid w:val="00C37CC6"/>
    <w:rsid w:val="00C37F32"/>
    <w:rsid w:val="00C40008"/>
    <w:rsid w:val="00C400F1"/>
    <w:rsid w:val="00C40569"/>
    <w:rsid w:val="00C40920"/>
    <w:rsid w:val="00C40C02"/>
    <w:rsid w:val="00C41498"/>
    <w:rsid w:val="00C41EA7"/>
    <w:rsid w:val="00C421C4"/>
    <w:rsid w:val="00C4225E"/>
    <w:rsid w:val="00C42431"/>
    <w:rsid w:val="00C424BB"/>
    <w:rsid w:val="00C424E1"/>
    <w:rsid w:val="00C425FA"/>
    <w:rsid w:val="00C42661"/>
    <w:rsid w:val="00C42711"/>
    <w:rsid w:val="00C42913"/>
    <w:rsid w:val="00C42C0C"/>
    <w:rsid w:val="00C42D37"/>
    <w:rsid w:val="00C42D55"/>
    <w:rsid w:val="00C42DBD"/>
    <w:rsid w:val="00C42F07"/>
    <w:rsid w:val="00C4335F"/>
    <w:rsid w:val="00C434E2"/>
    <w:rsid w:val="00C436F6"/>
    <w:rsid w:val="00C43B2D"/>
    <w:rsid w:val="00C442D2"/>
    <w:rsid w:val="00C4452C"/>
    <w:rsid w:val="00C44837"/>
    <w:rsid w:val="00C44955"/>
    <w:rsid w:val="00C44B7A"/>
    <w:rsid w:val="00C44ED6"/>
    <w:rsid w:val="00C44FE5"/>
    <w:rsid w:val="00C450FA"/>
    <w:rsid w:val="00C451B6"/>
    <w:rsid w:val="00C4534F"/>
    <w:rsid w:val="00C4536F"/>
    <w:rsid w:val="00C453B7"/>
    <w:rsid w:val="00C45479"/>
    <w:rsid w:val="00C4563C"/>
    <w:rsid w:val="00C4595E"/>
    <w:rsid w:val="00C45972"/>
    <w:rsid w:val="00C45AB5"/>
    <w:rsid w:val="00C45D7F"/>
    <w:rsid w:val="00C45EB9"/>
    <w:rsid w:val="00C45F96"/>
    <w:rsid w:val="00C4604B"/>
    <w:rsid w:val="00C46091"/>
    <w:rsid w:val="00C46442"/>
    <w:rsid w:val="00C46738"/>
    <w:rsid w:val="00C46983"/>
    <w:rsid w:val="00C46C24"/>
    <w:rsid w:val="00C46C2B"/>
    <w:rsid w:val="00C4751F"/>
    <w:rsid w:val="00C475CD"/>
    <w:rsid w:val="00C4760B"/>
    <w:rsid w:val="00C47840"/>
    <w:rsid w:val="00C478A3"/>
    <w:rsid w:val="00C47939"/>
    <w:rsid w:val="00C47ACC"/>
    <w:rsid w:val="00C47B0B"/>
    <w:rsid w:val="00C47BB2"/>
    <w:rsid w:val="00C47D2C"/>
    <w:rsid w:val="00C50029"/>
    <w:rsid w:val="00C50483"/>
    <w:rsid w:val="00C50743"/>
    <w:rsid w:val="00C508E7"/>
    <w:rsid w:val="00C50C66"/>
    <w:rsid w:val="00C50E0F"/>
    <w:rsid w:val="00C512E4"/>
    <w:rsid w:val="00C5179D"/>
    <w:rsid w:val="00C517BA"/>
    <w:rsid w:val="00C51A82"/>
    <w:rsid w:val="00C51AB3"/>
    <w:rsid w:val="00C51CFC"/>
    <w:rsid w:val="00C51F6B"/>
    <w:rsid w:val="00C526BD"/>
    <w:rsid w:val="00C52859"/>
    <w:rsid w:val="00C52C17"/>
    <w:rsid w:val="00C52EB4"/>
    <w:rsid w:val="00C530AC"/>
    <w:rsid w:val="00C53181"/>
    <w:rsid w:val="00C53E57"/>
    <w:rsid w:val="00C54191"/>
    <w:rsid w:val="00C54685"/>
    <w:rsid w:val="00C54D51"/>
    <w:rsid w:val="00C550F5"/>
    <w:rsid w:val="00C5512E"/>
    <w:rsid w:val="00C55579"/>
    <w:rsid w:val="00C55617"/>
    <w:rsid w:val="00C55644"/>
    <w:rsid w:val="00C557D9"/>
    <w:rsid w:val="00C558E6"/>
    <w:rsid w:val="00C5600F"/>
    <w:rsid w:val="00C56062"/>
    <w:rsid w:val="00C561BE"/>
    <w:rsid w:val="00C5691E"/>
    <w:rsid w:val="00C57206"/>
    <w:rsid w:val="00C573ED"/>
    <w:rsid w:val="00C5760A"/>
    <w:rsid w:val="00C577B3"/>
    <w:rsid w:val="00C57917"/>
    <w:rsid w:val="00C57A88"/>
    <w:rsid w:val="00C57C40"/>
    <w:rsid w:val="00C57CEF"/>
    <w:rsid w:val="00C6080F"/>
    <w:rsid w:val="00C608BB"/>
    <w:rsid w:val="00C60959"/>
    <w:rsid w:val="00C6096A"/>
    <w:rsid w:val="00C60C31"/>
    <w:rsid w:val="00C60D4F"/>
    <w:rsid w:val="00C60D7A"/>
    <w:rsid w:val="00C61564"/>
    <w:rsid w:val="00C61635"/>
    <w:rsid w:val="00C6183C"/>
    <w:rsid w:val="00C618FA"/>
    <w:rsid w:val="00C61A31"/>
    <w:rsid w:val="00C61B44"/>
    <w:rsid w:val="00C61FC4"/>
    <w:rsid w:val="00C620EA"/>
    <w:rsid w:val="00C624CF"/>
    <w:rsid w:val="00C62654"/>
    <w:rsid w:val="00C626B8"/>
    <w:rsid w:val="00C62999"/>
    <w:rsid w:val="00C62A20"/>
    <w:rsid w:val="00C62A56"/>
    <w:rsid w:val="00C62A89"/>
    <w:rsid w:val="00C62D15"/>
    <w:rsid w:val="00C63256"/>
    <w:rsid w:val="00C63261"/>
    <w:rsid w:val="00C63A46"/>
    <w:rsid w:val="00C63E04"/>
    <w:rsid w:val="00C640BB"/>
    <w:rsid w:val="00C6415C"/>
    <w:rsid w:val="00C64582"/>
    <w:rsid w:val="00C64658"/>
    <w:rsid w:val="00C648E4"/>
    <w:rsid w:val="00C64BD1"/>
    <w:rsid w:val="00C64DF7"/>
    <w:rsid w:val="00C64F7D"/>
    <w:rsid w:val="00C6503C"/>
    <w:rsid w:val="00C65299"/>
    <w:rsid w:val="00C65423"/>
    <w:rsid w:val="00C65A79"/>
    <w:rsid w:val="00C661E2"/>
    <w:rsid w:val="00C6673E"/>
    <w:rsid w:val="00C66A30"/>
    <w:rsid w:val="00C66BBE"/>
    <w:rsid w:val="00C6725C"/>
    <w:rsid w:val="00C67528"/>
    <w:rsid w:val="00C679BE"/>
    <w:rsid w:val="00C70259"/>
    <w:rsid w:val="00C702C9"/>
    <w:rsid w:val="00C705C7"/>
    <w:rsid w:val="00C70881"/>
    <w:rsid w:val="00C70CC9"/>
    <w:rsid w:val="00C70F92"/>
    <w:rsid w:val="00C71148"/>
    <w:rsid w:val="00C711CD"/>
    <w:rsid w:val="00C7152D"/>
    <w:rsid w:val="00C71F62"/>
    <w:rsid w:val="00C72028"/>
    <w:rsid w:val="00C720B7"/>
    <w:rsid w:val="00C7213D"/>
    <w:rsid w:val="00C72708"/>
    <w:rsid w:val="00C7283E"/>
    <w:rsid w:val="00C728A4"/>
    <w:rsid w:val="00C732A8"/>
    <w:rsid w:val="00C732B0"/>
    <w:rsid w:val="00C732F3"/>
    <w:rsid w:val="00C733B7"/>
    <w:rsid w:val="00C73424"/>
    <w:rsid w:val="00C734F3"/>
    <w:rsid w:val="00C738A7"/>
    <w:rsid w:val="00C7391A"/>
    <w:rsid w:val="00C73A9C"/>
    <w:rsid w:val="00C73E23"/>
    <w:rsid w:val="00C74067"/>
    <w:rsid w:val="00C742C8"/>
    <w:rsid w:val="00C74370"/>
    <w:rsid w:val="00C743AE"/>
    <w:rsid w:val="00C744D6"/>
    <w:rsid w:val="00C746A3"/>
    <w:rsid w:val="00C746D8"/>
    <w:rsid w:val="00C749B1"/>
    <w:rsid w:val="00C74AEF"/>
    <w:rsid w:val="00C74F0D"/>
    <w:rsid w:val="00C759E0"/>
    <w:rsid w:val="00C75ACF"/>
    <w:rsid w:val="00C75F2F"/>
    <w:rsid w:val="00C760A2"/>
    <w:rsid w:val="00C760B8"/>
    <w:rsid w:val="00C76709"/>
    <w:rsid w:val="00C76841"/>
    <w:rsid w:val="00C76C77"/>
    <w:rsid w:val="00C76DF8"/>
    <w:rsid w:val="00C76E93"/>
    <w:rsid w:val="00C772F5"/>
    <w:rsid w:val="00C7761C"/>
    <w:rsid w:val="00C779CF"/>
    <w:rsid w:val="00C779E3"/>
    <w:rsid w:val="00C77D82"/>
    <w:rsid w:val="00C802CF"/>
    <w:rsid w:val="00C803AE"/>
    <w:rsid w:val="00C80980"/>
    <w:rsid w:val="00C80B25"/>
    <w:rsid w:val="00C80D35"/>
    <w:rsid w:val="00C80E94"/>
    <w:rsid w:val="00C81124"/>
    <w:rsid w:val="00C812EA"/>
    <w:rsid w:val="00C815C4"/>
    <w:rsid w:val="00C815D9"/>
    <w:rsid w:val="00C81B02"/>
    <w:rsid w:val="00C81BEC"/>
    <w:rsid w:val="00C81DC7"/>
    <w:rsid w:val="00C81E64"/>
    <w:rsid w:val="00C81ECA"/>
    <w:rsid w:val="00C824A2"/>
    <w:rsid w:val="00C829E4"/>
    <w:rsid w:val="00C82A2A"/>
    <w:rsid w:val="00C82C5F"/>
    <w:rsid w:val="00C82E0F"/>
    <w:rsid w:val="00C83468"/>
    <w:rsid w:val="00C835A3"/>
    <w:rsid w:val="00C836C4"/>
    <w:rsid w:val="00C8374E"/>
    <w:rsid w:val="00C838CF"/>
    <w:rsid w:val="00C838D0"/>
    <w:rsid w:val="00C83B62"/>
    <w:rsid w:val="00C83C79"/>
    <w:rsid w:val="00C83F6C"/>
    <w:rsid w:val="00C84122"/>
    <w:rsid w:val="00C8435B"/>
    <w:rsid w:val="00C84368"/>
    <w:rsid w:val="00C84454"/>
    <w:rsid w:val="00C8468D"/>
    <w:rsid w:val="00C84796"/>
    <w:rsid w:val="00C84C4E"/>
    <w:rsid w:val="00C84D24"/>
    <w:rsid w:val="00C8501D"/>
    <w:rsid w:val="00C85024"/>
    <w:rsid w:val="00C850F7"/>
    <w:rsid w:val="00C851AB"/>
    <w:rsid w:val="00C8540A"/>
    <w:rsid w:val="00C85495"/>
    <w:rsid w:val="00C8554D"/>
    <w:rsid w:val="00C85AB5"/>
    <w:rsid w:val="00C85ACD"/>
    <w:rsid w:val="00C85ED8"/>
    <w:rsid w:val="00C8601B"/>
    <w:rsid w:val="00C86114"/>
    <w:rsid w:val="00C861E2"/>
    <w:rsid w:val="00C86227"/>
    <w:rsid w:val="00C862E1"/>
    <w:rsid w:val="00C86357"/>
    <w:rsid w:val="00C86379"/>
    <w:rsid w:val="00C86879"/>
    <w:rsid w:val="00C868AC"/>
    <w:rsid w:val="00C86940"/>
    <w:rsid w:val="00C869BE"/>
    <w:rsid w:val="00C86ACF"/>
    <w:rsid w:val="00C86E09"/>
    <w:rsid w:val="00C86E5F"/>
    <w:rsid w:val="00C876F8"/>
    <w:rsid w:val="00C87744"/>
    <w:rsid w:val="00C87CFF"/>
    <w:rsid w:val="00C90205"/>
    <w:rsid w:val="00C9032C"/>
    <w:rsid w:val="00C9034C"/>
    <w:rsid w:val="00C903FC"/>
    <w:rsid w:val="00C90617"/>
    <w:rsid w:val="00C9080B"/>
    <w:rsid w:val="00C90BC8"/>
    <w:rsid w:val="00C90C3A"/>
    <w:rsid w:val="00C913C4"/>
    <w:rsid w:val="00C91857"/>
    <w:rsid w:val="00C921A2"/>
    <w:rsid w:val="00C925CE"/>
    <w:rsid w:val="00C92798"/>
    <w:rsid w:val="00C92A42"/>
    <w:rsid w:val="00C92A8C"/>
    <w:rsid w:val="00C92BCF"/>
    <w:rsid w:val="00C92DD7"/>
    <w:rsid w:val="00C9315A"/>
    <w:rsid w:val="00C93384"/>
    <w:rsid w:val="00C9397E"/>
    <w:rsid w:val="00C939D0"/>
    <w:rsid w:val="00C93FF7"/>
    <w:rsid w:val="00C940D1"/>
    <w:rsid w:val="00C944BC"/>
    <w:rsid w:val="00C945C7"/>
    <w:rsid w:val="00C9469A"/>
    <w:rsid w:val="00C94767"/>
    <w:rsid w:val="00C94CE4"/>
    <w:rsid w:val="00C94DB6"/>
    <w:rsid w:val="00C95058"/>
    <w:rsid w:val="00C950FE"/>
    <w:rsid w:val="00C95274"/>
    <w:rsid w:val="00C955E4"/>
    <w:rsid w:val="00C956DD"/>
    <w:rsid w:val="00C95AB5"/>
    <w:rsid w:val="00C95F43"/>
    <w:rsid w:val="00C961C4"/>
    <w:rsid w:val="00C96226"/>
    <w:rsid w:val="00C964FA"/>
    <w:rsid w:val="00C96725"/>
    <w:rsid w:val="00C97041"/>
    <w:rsid w:val="00C971CA"/>
    <w:rsid w:val="00C97729"/>
    <w:rsid w:val="00C978A7"/>
    <w:rsid w:val="00C97A04"/>
    <w:rsid w:val="00CA03E4"/>
    <w:rsid w:val="00CA041C"/>
    <w:rsid w:val="00CA0597"/>
    <w:rsid w:val="00CA0779"/>
    <w:rsid w:val="00CA0815"/>
    <w:rsid w:val="00CA0A5D"/>
    <w:rsid w:val="00CA0BB2"/>
    <w:rsid w:val="00CA0BFA"/>
    <w:rsid w:val="00CA0CCC"/>
    <w:rsid w:val="00CA0E04"/>
    <w:rsid w:val="00CA0F17"/>
    <w:rsid w:val="00CA1193"/>
    <w:rsid w:val="00CA1887"/>
    <w:rsid w:val="00CA194B"/>
    <w:rsid w:val="00CA1985"/>
    <w:rsid w:val="00CA1997"/>
    <w:rsid w:val="00CA1C52"/>
    <w:rsid w:val="00CA1E53"/>
    <w:rsid w:val="00CA21E5"/>
    <w:rsid w:val="00CA229D"/>
    <w:rsid w:val="00CA22A1"/>
    <w:rsid w:val="00CA253C"/>
    <w:rsid w:val="00CA2572"/>
    <w:rsid w:val="00CA278B"/>
    <w:rsid w:val="00CA3312"/>
    <w:rsid w:val="00CA3583"/>
    <w:rsid w:val="00CA3648"/>
    <w:rsid w:val="00CA372D"/>
    <w:rsid w:val="00CA375F"/>
    <w:rsid w:val="00CA391C"/>
    <w:rsid w:val="00CA39DC"/>
    <w:rsid w:val="00CA3A92"/>
    <w:rsid w:val="00CA4124"/>
    <w:rsid w:val="00CA44CD"/>
    <w:rsid w:val="00CA48D5"/>
    <w:rsid w:val="00CA4950"/>
    <w:rsid w:val="00CA49FA"/>
    <w:rsid w:val="00CA4AA9"/>
    <w:rsid w:val="00CA4E95"/>
    <w:rsid w:val="00CA4F2F"/>
    <w:rsid w:val="00CA4F8B"/>
    <w:rsid w:val="00CA5008"/>
    <w:rsid w:val="00CA503B"/>
    <w:rsid w:val="00CA5040"/>
    <w:rsid w:val="00CA515F"/>
    <w:rsid w:val="00CA5365"/>
    <w:rsid w:val="00CA5427"/>
    <w:rsid w:val="00CA6053"/>
    <w:rsid w:val="00CA64F9"/>
    <w:rsid w:val="00CA6B24"/>
    <w:rsid w:val="00CA6BF9"/>
    <w:rsid w:val="00CA6CDF"/>
    <w:rsid w:val="00CA71D0"/>
    <w:rsid w:val="00CA7519"/>
    <w:rsid w:val="00CA7521"/>
    <w:rsid w:val="00CA75FD"/>
    <w:rsid w:val="00CA7906"/>
    <w:rsid w:val="00CA7E5D"/>
    <w:rsid w:val="00CB03A3"/>
    <w:rsid w:val="00CB07AB"/>
    <w:rsid w:val="00CB0A82"/>
    <w:rsid w:val="00CB0B10"/>
    <w:rsid w:val="00CB0DB2"/>
    <w:rsid w:val="00CB0F6B"/>
    <w:rsid w:val="00CB10AE"/>
    <w:rsid w:val="00CB180C"/>
    <w:rsid w:val="00CB18F4"/>
    <w:rsid w:val="00CB1B0D"/>
    <w:rsid w:val="00CB1C38"/>
    <w:rsid w:val="00CB1CC7"/>
    <w:rsid w:val="00CB24EB"/>
    <w:rsid w:val="00CB2759"/>
    <w:rsid w:val="00CB275D"/>
    <w:rsid w:val="00CB27DD"/>
    <w:rsid w:val="00CB2B1B"/>
    <w:rsid w:val="00CB2B43"/>
    <w:rsid w:val="00CB2BA4"/>
    <w:rsid w:val="00CB2BAD"/>
    <w:rsid w:val="00CB3057"/>
    <w:rsid w:val="00CB3440"/>
    <w:rsid w:val="00CB34B7"/>
    <w:rsid w:val="00CB3D5A"/>
    <w:rsid w:val="00CB40EE"/>
    <w:rsid w:val="00CB4244"/>
    <w:rsid w:val="00CB44AF"/>
    <w:rsid w:val="00CB4E3B"/>
    <w:rsid w:val="00CB5143"/>
    <w:rsid w:val="00CB543E"/>
    <w:rsid w:val="00CB5469"/>
    <w:rsid w:val="00CB549A"/>
    <w:rsid w:val="00CB5AD3"/>
    <w:rsid w:val="00CB5D1D"/>
    <w:rsid w:val="00CB6133"/>
    <w:rsid w:val="00CB6135"/>
    <w:rsid w:val="00CB622E"/>
    <w:rsid w:val="00CB6501"/>
    <w:rsid w:val="00CB6B3A"/>
    <w:rsid w:val="00CB6CE8"/>
    <w:rsid w:val="00CB6E5A"/>
    <w:rsid w:val="00CB6F4E"/>
    <w:rsid w:val="00CB6F8D"/>
    <w:rsid w:val="00CB7237"/>
    <w:rsid w:val="00CB73EE"/>
    <w:rsid w:val="00CB75B9"/>
    <w:rsid w:val="00CB7D1B"/>
    <w:rsid w:val="00CB7E24"/>
    <w:rsid w:val="00CB7F15"/>
    <w:rsid w:val="00CC006F"/>
    <w:rsid w:val="00CC00FB"/>
    <w:rsid w:val="00CC0251"/>
    <w:rsid w:val="00CC0376"/>
    <w:rsid w:val="00CC055B"/>
    <w:rsid w:val="00CC055D"/>
    <w:rsid w:val="00CC057A"/>
    <w:rsid w:val="00CC05E0"/>
    <w:rsid w:val="00CC07EC"/>
    <w:rsid w:val="00CC087B"/>
    <w:rsid w:val="00CC0BA4"/>
    <w:rsid w:val="00CC0EE1"/>
    <w:rsid w:val="00CC127F"/>
    <w:rsid w:val="00CC141E"/>
    <w:rsid w:val="00CC1435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8AC"/>
    <w:rsid w:val="00CC2CFB"/>
    <w:rsid w:val="00CC2E5D"/>
    <w:rsid w:val="00CC2FF9"/>
    <w:rsid w:val="00CC3107"/>
    <w:rsid w:val="00CC3292"/>
    <w:rsid w:val="00CC3567"/>
    <w:rsid w:val="00CC371A"/>
    <w:rsid w:val="00CC4421"/>
    <w:rsid w:val="00CC48BB"/>
    <w:rsid w:val="00CC4C74"/>
    <w:rsid w:val="00CC4CEA"/>
    <w:rsid w:val="00CC50CA"/>
    <w:rsid w:val="00CC55BC"/>
    <w:rsid w:val="00CC5708"/>
    <w:rsid w:val="00CC57D3"/>
    <w:rsid w:val="00CC5EA4"/>
    <w:rsid w:val="00CC6738"/>
    <w:rsid w:val="00CC6F9E"/>
    <w:rsid w:val="00CC70EE"/>
    <w:rsid w:val="00CC7137"/>
    <w:rsid w:val="00CC796D"/>
    <w:rsid w:val="00CC7B8A"/>
    <w:rsid w:val="00CD0306"/>
    <w:rsid w:val="00CD03A8"/>
    <w:rsid w:val="00CD0401"/>
    <w:rsid w:val="00CD052F"/>
    <w:rsid w:val="00CD0597"/>
    <w:rsid w:val="00CD0598"/>
    <w:rsid w:val="00CD0BD8"/>
    <w:rsid w:val="00CD0CCC"/>
    <w:rsid w:val="00CD0EC0"/>
    <w:rsid w:val="00CD11CB"/>
    <w:rsid w:val="00CD150D"/>
    <w:rsid w:val="00CD16B7"/>
    <w:rsid w:val="00CD199B"/>
    <w:rsid w:val="00CD1C30"/>
    <w:rsid w:val="00CD1D4D"/>
    <w:rsid w:val="00CD1ECF"/>
    <w:rsid w:val="00CD20BC"/>
    <w:rsid w:val="00CD2766"/>
    <w:rsid w:val="00CD2E92"/>
    <w:rsid w:val="00CD2F06"/>
    <w:rsid w:val="00CD2FA0"/>
    <w:rsid w:val="00CD31F8"/>
    <w:rsid w:val="00CD3531"/>
    <w:rsid w:val="00CD35E0"/>
    <w:rsid w:val="00CD3962"/>
    <w:rsid w:val="00CD3C96"/>
    <w:rsid w:val="00CD404D"/>
    <w:rsid w:val="00CD40C1"/>
    <w:rsid w:val="00CD40F0"/>
    <w:rsid w:val="00CD431C"/>
    <w:rsid w:val="00CD45B6"/>
    <w:rsid w:val="00CD45DA"/>
    <w:rsid w:val="00CD47A1"/>
    <w:rsid w:val="00CD4920"/>
    <w:rsid w:val="00CD4BA9"/>
    <w:rsid w:val="00CD5784"/>
    <w:rsid w:val="00CD5A4B"/>
    <w:rsid w:val="00CD5BDD"/>
    <w:rsid w:val="00CD5FC0"/>
    <w:rsid w:val="00CD61B2"/>
    <w:rsid w:val="00CD61DA"/>
    <w:rsid w:val="00CD66AD"/>
    <w:rsid w:val="00CD6708"/>
    <w:rsid w:val="00CD6866"/>
    <w:rsid w:val="00CD6BDF"/>
    <w:rsid w:val="00CD6E80"/>
    <w:rsid w:val="00CD7014"/>
    <w:rsid w:val="00CD7114"/>
    <w:rsid w:val="00CD72E6"/>
    <w:rsid w:val="00CD72F0"/>
    <w:rsid w:val="00CD7364"/>
    <w:rsid w:val="00CD7942"/>
    <w:rsid w:val="00CD7963"/>
    <w:rsid w:val="00CD7A2E"/>
    <w:rsid w:val="00CE007A"/>
    <w:rsid w:val="00CE0101"/>
    <w:rsid w:val="00CE0243"/>
    <w:rsid w:val="00CE03F3"/>
    <w:rsid w:val="00CE0503"/>
    <w:rsid w:val="00CE0695"/>
    <w:rsid w:val="00CE0CC1"/>
    <w:rsid w:val="00CE0F3E"/>
    <w:rsid w:val="00CE1047"/>
    <w:rsid w:val="00CE10E4"/>
    <w:rsid w:val="00CE11B5"/>
    <w:rsid w:val="00CE151B"/>
    <w:rsid w:val="00CE15FA"/>
    <w:rsid w:val="00CE1849"/>
    <w:rsid w:val="00CE193A"/>
    <w:rsid w:val="00CE1990"/>
    <w:rsid w:val="00CE199C"/>
    <w:rsid w:val="00CE1DE5"/>
    <w:rsid w:val="00CE24B1"/>
    <w:rsid w:val="00CE2920"/>
    <w:rsid w:val="00CE2B2D"/>
    <w:rsid w:val="00CE2C5D"/>
    <w:rsid w:val="00CE2E09"/>
    <w:rsid w:val="00CE30B9"/>
    <w:rsid w:val="00CE34A4"/>
    <w:rsid w:val="00CE35B7"/>
    <w:rsid w:val="00CE37DD"/>
    <w:rsid w:val="00CE3A94"/>
    <w:rsid w:val="00CE3BAC"/>
    <w:rsid w:val="00CE3EF8"/>
    <w:rsid w:val="00CE41E1"/>
    <w:rsid w:val="00CE4227"/>
    <w:rsid w:val="00CE48D4"/>
    <w:rsid w:val="00CE4BAA"/>
    <w:rsid w:val="00CE4F49"/>
    <w:rsid w:val="00CE5179"/>
    <w:rsid w:val="00CE589B"/>
    <w:rsid w:val="00CE5B38"/>
    <w:rsid w:val="00CE5C36"/>
    <w:rsid w:val="00CE5D60"/>
    <w:rsid w:val="00CE61BB"/>
    <w:rsid w:val="00CE61C5"/>
    <w:rsid w:val="00CE6215"/>
    <w:rsid w:val="00CE638B"/>
    <w:rsid w:val="00CE6391"/>
    <w:rsid w:val="00CE66D3"/>
    <w:rsid w:val="00CE6702"/>
    <w:rsid w:val="00CE6BDC"/>
    <w:rsid w:val="00CE6C03"/>
    <w:rsid w:val="00CE6E6C"/>
    <w:rsid w:val="00CE6F42"/>
    <w:rsid w:val="00CE6FC4"/>
    <w:rsid w:val="00CE710E"/>
    <w:rsid w:val="00CE71AD"/>
    <w:rsid w:val="00CE7553"/>
    <w:rsid w:val="00CE75E4"/>
    <w:rsid w:val="00CE764F"/>
    <w:rsid w:val="00CE7A2B"/>
    <w:rsid w:val="00CE7C39"/>
    <w:rsid w:val="00CE7D57"/>
    <w:rsid w:val="00CF0173"/>
    <w:rsid w:val="00CF025C"/>
    <w:rsid w:val="00CF06D0"/>
    <w:rsid w:val="00CF06E9"/>
    <w:rsid w:val="00CF095E"/>
    <w:rsid w:val="00CF0AEB"/>
    <w:rsid w:val="00CF0E86"/>
    <w:rsid w:val="00CF0EEE"/>
    <w:rsid w:val="00CF1286"/>
    <w:rsid w:val="00CF1A81"/>
    <w:rsid w:val="00CF1AF6"/>
    <w:rsid w:val="00CF1B82"/>
    <w:rsid w:val="00CF1B93"/>
    <w:rsid w:val="00CF1E75"/>
    <w:rsid w:val="00CF21D0"/>
    <w:rsid w:val="00CF26B3"/>
    <w:rsid w:val="00CF291B"/>
    <w:rsid w:val="00CF29BD"/>
    <w:rsid w:val="00CF2A3F"/>
    <w:rsid w:val="00CF34B2"/>
    <w:rsid w:val="00CF3929"/>
    <w:rsid w:val="00CF3A86"/>
    <w:rsid w:val="00CF3BAB"/>
    <w:rsid w:val="00CF3C8E"/>
    <w:rsid w:val="00CF3E53"/>
    <w:rsid w:val="00CF4BFF"/>
    <w:rsid w:val="00CF4CE0"/>
    <w:rsid w:val="00CF4ECF"/>
    <w:rsid w:val="00CF5122"/>
    <w:rsid w:val="00CF51DF"/>
    <w:rsid w:val="00CF520C"/>
    <w:rsid w:val="00CF55C1"/>
    <w:rsid w:val="00CF579F"/>
    <w:rsid w:val="00CF5C21"/>
    <w:rsid w:val="00CF5C45"/>
    <w:rsid w:val="00CF5EE4"/>
    <w:rsid w:val="00CF5FA2"/>
    <w:rsid w:val="00CF6011"/>
    <w:rsid w:val="00CF61A3"/>
    <w:rsid w:val="00CF62F5"/>
    <w:rsid w:val="00CF6373"/>
    <w:rsid w:val="00CF6434"/>
    <w:rsid w:val="00CF67F5"/>
    <w:rsid w:val="00CF688A"/>
    <w:rsid w:val="00CF6E97"/>
    <w:rsid w:val="00CF7270"/>
    <w:rsid w:val="00CF72BE"/>
    <w:rsid w:val="00CF7444"/>
    <w:rsid w:val="00CF7448"/>
    <w:rsid w:val="00CF74B4"/>
    <w:rsid w:val="00CF750C"/>
    <w:rsid w:val="00CF7BAC"/>
    <w:rsid w:val="00CF7ECA"/>
    <w:rsid w:val="00D00135"/>
    <w:rsid w:val="00D00347"/>
    <w:rsid w:val="00D00557"/>
    <w:rsid w:val="00D005D7"/>
    <w:rsid w:val="00D0084F"/>
    <w:rsid w:val="00D008FC"/>
    <w:rsid w:val="00D00A1C"/>
    <w:rsid w:val="00D00CFB"/>
    <w:rsid w:val="00D00E24"/>
    <w:rsid w:val="00D01340"/>
    <w:rsid w:val="00D0174A"/>
    <w:rsid w:val="00D01A3B"/>
    <w:rsid w:val="00D01B12"/>
    <w:rsid w:val="00D01BB5"/>
    <w:rsid w:val="00D01D38"/>
    <w:rsid w:val="00D01D85"/>
    <w:rsid w:val="00D01DFA"/>
    <w:rsid w:val="00D01F26"/>
    <w:rsid w:val="00D01F7F"/>
    <w:rsid w:val="00D02165"/>
    <w:rsid w:val="00D022E6"/>
    <w:rsid w:val="00D029AC"/>
    <w:rsid w:val="00D029B3"/>
    <w:rsid w:val="00D02A12"/>
    <w:rsid w:val="00D02B59"/>
    <w:rsid w:val="00D02C24"/>
    <w:rsid w:val="00D02C7B"/>
    <w:rsid w:val="00D02F6A"/>
    <w:rsid w:val="00D0356A"/>
    <w:rsid w:val="00D03AFE"/>
    <w:rsid w:val="00D03CC9"/>
    <w:rsid w:val="00D03DC0"/>
    <w:rsid w:val="00D03E85"/>
    <w:rsid w:val="00D03F06"/>
    <w:rsid w:val="00D03F5A"/>
    <w:rsid w:val="00D03FA1"/>
    <w:rsid w:val="00D0445D"/>
    <w:rsid w:val="00D04597"/>
    <w:rsid w:val="00D048A2"/>
    <w:rsid w:val="00D04A5F"/>
    <w:rsid w:val="00D04D36"/>
    <w:rsid w:val="00D04D87"/>
    <w:rsid w:val="00D04ECC"/>
    <w:rsid w:val="00D050FF"/>
    <w:rsid w:val="00D05366"/>
    <w:rsid w:val="00D0566B"/>
    <w:rsid w:val="00D05990"/>
    <w:rsid w:val="00D05C12"/>
    <w:rsid w:val="00D05FB8"/>
    <w:rsid w:val="00D06550"/>
    <w:rsid w:val="00D065BE"/>
    <w:rsid w:val="00D06667"/>
    <w:rsid w:val="00D06C13"/>
    <w:rsid w:val="00D07201"/>
    <w:rsid w:val="00D07219"/>
    <w:rsid w:val="00D073E1"/>
    <w:rsid w:val="00D0787D"/>
    <w:rsid w:val="00D07BBE"/>
    <w:rsid w:val="00D07E10"/>
    <w:rsid w:val="00D07F80"/>
    <w:rsid w:val="00D106CD"/>
    <w:rsid w:val="00D10713"/>
    <w:rsid w:val="00D10843"/>
    <w:rsid w:val="00D10C5B"/>
    <w:rsid w:val="00D10CC5"/>
    <w:rsid w:val="00D10FC4"/>
    <w:rsid w:val="00D112CD"/>
    <w:rsid w:val="00D113A5"/>
    <w:rsid w:val="00D11B97"/>
    <w:rsid w:val="00D12675"/>
    <w:rsid w:val="00D126B4"/>
    <w:rsid w:val="00D12818"/>
    <w:rsid w:val="00D128B9"/>
    <w:rsid w:val="00D12904"/>
    <w:rsid w:val="00D12A45"/>
    <w:rsid w:val="00D12E11"/>
    <w:rsid w:val="00D12FF4"/>
    <w:rsid w:val="00D130BC"/>
    <w:rsid w:val="00D1320F"/>
    <w:rsid w:val="00D13273"/>
    <w:rsid w:val="00D1385F"/>
    <w:rsid w:val="00D1389E"/>
    <w:rsid w:val="00D13BA0"/>
    <w:rsid w:val="00D13D04"/>
    <w:rsid w:val="00D13F95"/>
    <w:rsid w:val="00D13F96"/>
    <w:rsid w:val="00D13FAF"/>
    <w:rsid w:val="00D14035"/>
    <w:rsid w:val="00D14575"/>
    <w:rsid w:val="00D1468F"/>
    <w:rsid w:val="00D1474C"/>
    <w:rsid w:val="00D1495F"/>
    <w:rsid w:val="00D14A03"/>
    <w:rsid w:val="00D14BA6"/>
    <w:rsid w:val="00D14DF9"/>
    <w:rsid w:val="00D153E6"/>
    <w:rsid w:val="00D154F7"/>
    <w:rsid w:val="00D15CE0"/>
    <w:rsid w:val="00D15DD2"/>
    <w:rsid w:val="00D15F56"/>
    <w:rsid w:val="00D16166"/>
    <w:rsid w:val="00D1628D"/>
    <w:rsid w:val="00D164FB"/>
    <w:rsid w:val="00D16696"/>
    <w:rsid w:val="00D166AD"/>
    <w:rsid w:val="00D167DD"/>
    <w:rsid w:val="00D1693A"/>
    <w:rsid w:val="00D16C92"/>
    <w:rsid w:val="00D16ED8"/>
    <w:rsid w:val="00D16FBF"/>
    <w:rsid w:val="00D17208"/>
    <w:rsid w:val="00D175AE"/>
    <w:rsid w:val="00D17744"/>
    <w:rsid w:val="00D17C76"/>
    <w:rsid w:val="00D17CF9"/>
    <w:rsid w:val="00D17FDD"/>
    <w:rsid w:val="00D202F6"/>
    <w:rsid w:val="00D21182"/>
    <w:rsid w:val="00D21194"/>
    <w:rsid w:val="00D212C2"/>
    <w:rsid w:val="00D213D0"/>
    <w:rsid w:val="00D21A58"/>
    <w:rsid w:val="00D21AA7"/>
    <w:rsid w:val="00D21D69"/>
    <w:rsid w:val="00D21DC9"/>
    <w:rsid w:val="00D220FB"/>
    <w:rsid w:val="00D2216D"/>
    <w:rsid w:val="00D222FE"/>
    <w:rsid w:val="00D2235B"/>
    <w:rsid w:val="00D2237F"/>
    <w:rsid w:val="00D2257C"/>
    <w:rsid w:val="00D2259E"/>
    <w:rsid w:val="00D229E3"/>
    <w:rsid w:val="00D22B78"/>
    <w:rsid w:val="00D22E3C"/>
    <w:rsid w:val="00D22F2B"/>
    <w:rsid w:val="00D2318A"/>
    <w:rsid w:val="00D232AC"/>
    <w:rsid w:val="00D233AB"/>
    <w:rsid w:val="00D23525"/>
    <w:rsid w:val="00D2356B"/>
    <w:rsid w:val="00D23642"/>
    <w:rsid w:val="00D238D8"/>
    <w:rsid w:val="00D23BEC"/>
    <w:rsid w:val="00D23CA9"/>
    <w:rsid w:val="00D23D09"/>
    <w:rsid w:val="00D23F93"/>
    <w:rsid w:val="00D24112"/>
    <w:rsid w:val="00D24420"/>
    <w:rsid w:val="00D24497"/>
    <w:rsid w:val="00D24521"/>
    <w:rsid w:val="00D249F6"/>
    <w:rsid w:val="00D24BAA"/>
    <w:rsid w:val="00D24DD8"/>
    <w:rsid w:val="00D24E70"/>
    <w:rsid w:val="00D25103"/>
    <w:rsid w:val="00D251C1"/>
    <w:rsid w:val="00D25789"/>
    <w:rsid w:val="00D25812"/>
    <w:rsid w:val="00D2582B"/>
    <w:rsid w:val="00D25851"/>
    <w:rsid w:val="00D2607B"/>
    <w:rsid w:val="00D26166"/>
    <w:rsid w:val="00D264AF"/>
    <w:rsid w:val="00D26625"/>
    <w:rsid w:val="00D266E6"/>
    <w:rsid w:val="00D26963"/>
    <w:rsid w:val="00D26E2E"/>
    <w:rsid w:val="00D26E50"/>
    <w:rsid w:val="00D26FE6"/>
    <w:rsid w:val="00D27030"/>
    <w:rsid w:val="00D27364"/>
    <w:rsid w:val="00D2736A"/>
    <w:rsid w:val="00D27433"/>
    <w:rsid w:val="00D276B1"/>
    <w:rsid w:val="00D277C0"/>
    <w:rsid w:val="00D27950"/>
    <w:rsid w:val="00D2798F"/>
    <w:rsid w:val="00D27A3C"/>
    <w:rsid w:val="00D27AFF"/>
    <w:rsid w:val="00D27B45"/>
    <w:rsid w:val="00D27DB8"/>
    <w:rsid w:val="00D27DDD"/>
    <w:rsid w:val="00D30430"/>
    <w:rsid w:val="00D3043C"/>
    <w:rsid w:val="00D30A5D"/>
    <w:rsid w:val="00D30B6C"/>
    <w:rsid w:val="00D30C02"/>
    <w:rsid w:val="00D30C75"/>
    <w:rsid w:val="00D30E12"/>
    <w:rsid w:val="00D310CF"/>
    <w:rsid w:val="00D31114"/>
    <w:rsid w:val="00D31168"/>
    <w:rsid w:val="00D313B7"/>
    <w:rsid w:val="00D314D5"/>
    <w:rsid w:val="00D3186E"/>
    <w:rsid w:val="00D3191D"/>
    <w:rsid w:val="00D31B65"/>
    <w:rsid w:val="00D31CF6"/>
    <w:rsid w:val="00D31E7A"/>
    <w:rsid w:val="00D31F7C"/>
    <w:rsid w:val="00D321AF"/>
    <w:rsid w:val="00D3234E"/>
    <w:rsid w:val="00D32601"/>
    <w:rsid w:val="00D32847"/>
    <w:rsid w:val="00D328CC"/>
    <w:rsid w:val="00D328FE"/>
    <w:rsid w:val="00D32A4C"/>
    <w:rsid w:val="00D32E43"/>
    <w:rsid w:val="00D33380"/>
    <w:rsid w:val="00D339D8"/>
    <w:rsid w:val="00D3509E"/>
    <w:rsid w:val="00D351D5"/>
    <w:rsid w:val="00D351DE"/>
    <w:rsid w:val="00D35402"/>
    <w:rsid w:val="00D354D8"/>
    <w:rsid w:val="00D3575C"/>
    <w:rsid w:val="00D35816"/>
    <w:rsid w:val="00D358C2"/>
    <w:rsid w:val="00D35910"/>
    <w:rsid w:val="00D35A43"/>
    <w:rsid w:val="00D362C4"/>
    <w:rsid w:val="00D3665C"/>
    <w:rsid w:val="00D3681B"/>
    <w:rsid w:val="00D3682C"/>
    <w:rsid w:val="00D36843"/>
    <w:rsid w:val="00D36B64"/>
    <w:rsid w:val="00D36BB3"/>
    <w:rsid w:val="00D37837"/>
    <w:rsid w:val="00D37A2B"/>
    <w:rsid w:val="00D37C64"/>
    <w:rsid w:val="00D37CF7"/>
    <w:rsid w:val="00D37CFF"/>
    <w:rsid w:val="00D37EA4"/>
    <w:rsid w:val="00D37F70"/>
    <w:rsid w:val="00D401E3"/>
    <w:rsid w:val="00D403DB"/>
    <w:rsid w:val="00D40478"/>
    <w:rsid w:val="00D405F8"/>
    <w:rsid w:val="00D4077B"/>
    <w:rsid w:val="00D407B6"/>
    <w:rsid w:val="00D40A43"/>
    <w:rsid w:val="00D40C58"/>
    <w:rsid w:val="00D40D7F"/>
    <w:rsid w:val="00D40E57"/>
    <w:rsid w:val="00D410B5"/>
    <w:rsid w:val="00D41D70"/>
    <w:rsid w:val="00D4228D"/>
    <w:rsid w:val="00D4256A"/>
    <w:rsid w:val="00D42606"/>
    <w:rsid w:val="00D42706"/>
    <w:rsid w:val="00D4271D"/>
    <w:rsid w:val="00D42D03"/>
    <w:rsid w:val="00D42E97"/>
    <w:rsid w:val="00D437A0"/>
    <w:rsid w:val="00D43888"/>
    <w:rsid w:val="00D44390"/>
    <w:rsid w:val="00D443AD"/>
    <w:rsid w:val="00D448FB"/>
    <w:rsid w:val="00D44C13"/>
    <w:rsid w:val="00D4503F"/>
    <w:rsid w:val="00D45667"/>
    <w:rsid w:val="00D456B5"/>
    <w:rsid w:val="00D45ACA"/>
    <w:rsid w:val="00D45DE6"/>
    <w:rsid w:val="00D45E30"/>
    <w:rsid w:val="00D462B4"/>
    <w:rsid w:val="00D465FF"/>
    <w:rsid w:val="00D4679C"/>
    <w:rsid w:val="00D469DD"/>
    <w:rsid w:val="00D46A8F"/>
    <w:rsid w:val="00D46D86"/>
    <w:rsid w:val="00D46DAE"/>
    <w:rsid w:val="00D46FA3"/>
    <w:rsid w:val="00D47023"/>
    <w:rsid w:val="00D473C6"/>
    <w:rsid w:val="00D47463"/>
    <w:rsid w:val="00D474DE"/>
    <w:rsid w:val="00D4750C"/>
    <w:rsid w:val="00D47678"/>
    <w:rsid w:val="00D47741"/>
    <w:rsid w:val="00D4788E"/>
    <w:rsid w:val="00D47A99"/>
    <w:rsid w:val="00D47D4C"/>
    <w:rsid w:val="00D5017A"/>
    <w:rsid w:val="00D501B5"/>
    <w:rsid w:val="00D5066E"/>
    <w:rsid w:val="00D50906"/>
    <w:rsid w:val="00D50917"/>
    <w:rsid w:val="00D509C9"/>
    <w:rsid w:val="00D50BD8"/>
    <w:rsid w:val="00D5115F"/>
    <w:rsid w:val="00D511A1"/>
    <w:rsid w:val="00D512BC"/>
    <w:rsid w:val="00D5145A"/>
    <w:rsid w:val="00D5149B"/>
    <w:rsid w:val="00D51B4D"/>
    <w:rsid w:val="00D51C05"/>
    <w:rsid w:val="00D51CB6"/>
    <w:rsid w:val="00D51D8A"/>
    <w:rsid w:val="00D51E57"/>
    <w:rsid w:val="00D52174"/>
    <w:rsid w:val="00D52514"/>
    <w:rsid w:val="00D527F6"/>
    <w:rsid w:val="00D52BE8"/>
    <w:rsid w:val="00D52D96"/>
    <w:rsid w:val="00D52D9E"/>
    <w:rsid w:val="00D52DB4"/>
    <w:rsid w:val="00D52DDA"/>
    <w:rsid w:val="00D52FC2"/>
    <w:rsid w:val="00D53077"/>
    <w:rsid w:val="00D53129"/>
    <w:rsid w:val="00D531B1"/>
    <w:rsid w:val="00D53916"/>
    <w:rsid w:val="00D53988"/>
    <w:rsid w:val="00D53D57"/>
    <w:rsid w:val="00D53D80"/>
    <w:rsid w:val="00D53EBD"/>
    <w:rsid w:val="00D540B1"/>
    <w:rsid w:val="00D543A5"/>
    <w:rsid w:val="00D5496A"/>
    <w:rsid w:val="00D549AD"/>
    <w:rsid w:val="00D54CD3"/>
    <w:rsid w:val="00D54F8C"/>
    <w:rsid w:val="00D552F3"/>
    <w:rsid w:val="00D553F7"/>
    <w:rsid w:val="00D555B0"/>
    <w:rsid w:val="00D555B2"/>
    <w:rsid w:val="00D55688"/>
    <w:rsid w:val="00D55AD8"/>
    <w:rsid w:val="00D55C33"/>
    <w:rsid w:val="00D55D35"/>
    <w:rsid w:val="00D55E08"/>
    <w:rsid w:val="00D56213"/>
    <w:rsid w:val="00D5638C"/>
    <w:rsid w:val="00D563A1"/>
    <w:rsid w:val="00D564D1"/>
    <w:rsid w:val="00D56532"/>
    <w:rsid w:val="00D5656F"/>
    <w:rsid w:val="00D56939"/>
    <w:rsid w:val="00D56C2E"/>
    <w:rsid w:val="00D57009"/>
    <w:rsid w:val="00D5729B"/>
    <w:rsid w:val="00D574A3"/>
    <w:rsid w:val="00D57632"/>
    <w:rsid w:val="00D57679"/>
    <w:rsid w:val="00D57921"/>
    <w:rsid w:val="00D57941"/>
    <w:rsid w:val="00D579DE"/>
    <w:rsid w:val="00D579E0"/>
    <w:rsid w:val="00D57B1B"/>
    <w:rsid w:val="00D57E55"/>
    <w:rsid w:val="00D57F48"/>
    <w:rsid w:val="00D6074B"/>
    <w:rsid w:val="00D60D8C"/>
    <w:rsid w:val="00D60FC2"/>
    <w:rsid w:val="00D61148"/>
    <w:rsid w:val="00D6116B"/>
    <w:rsid w:val="00D61428"/>
    <w:rsid w:val="00D614D4"/>
    <w:rsid w:val="00D6186A"/>
    <w:rsid w:val="00D61CEA"/>
    <w:rsid w:val="00D61DAD"/>
    <w:rsid w:val="00D61EE8"/>
    <w:rsid w:val="00D61F17"/>
    <w:rsid w:val="00D62014"/>
    <w:rsid w:val="00D6201C"/>
    <w:rsid w:val="00D622E3"/>
    <w:rsid w:val="00D6238F"/>
    <w:rsid w:val="00D623A9"/>
    <w:rsid w:val="00D6283C"/>
    <w:rsid w:val="00D6318F"/>
    <w:rsid w:val="00D634CD"/>
    <w:rsid w:val="00D63575"/>
    <w:rsid w:val="00D6363F"/>
    <w:rsid w:val="00D63720"/>
    <w:rsid w:val="00D63D66"/>
    <w:rsid w:val="00D63FD6"/>
    <w:rsid w:val="00D64104"/>
    <w:rsid w:val="00D646F9"/>
    <w:rsid w:val="00D647A4"/>
    <w:rsid w:val="00D647E2"/>
    <w:rsid w:val="00D64835"/>
    <w:rsid w:val="00D64916"/>
    <w:rsid w:val="00D64ACA"/>
    <w:rsid w:val="00D64D89"/>
    <w:rsid w:val="00D64FEC"/>
    <w:rsid w:val="00D65066"/>
    <w:rsid w:val="00D650D2"/>
    <w:rsid w:val="00D65513"/>
    <w:rsid w:val="00D655CE"/>
    <w:rsid w:val="00D65783"/>
    <w:rsid w:val="00D65834"/>
    <w:rsid w:val="00D6594B"/>
    <w:rsid w:val="00D65AC1"/>
    <w:rsid w:val="00D65B25"/>
    <w:rsid w:val="00D66162"/>
    <w:rsid w:val="00D661D8"/>
    <w:rsid w:val="00D66206"/>
    <w:rsid w:val="00D663D7"/>
    <w:rsid w:val="00D6645F"/>
    <w:rsid w:val="00D66827"/>
    <w:rsid w:val="00D66A4B"/>
    <w:rsid w:val="00D66B9A"/>
    <w:rsid w:val="00D66C4F"/>
    <w:rsid w:val="00D66D50"/>
    <w:rsid w:val="00D66D96"/>
    <w:rsid w:val="00D66DD6"/>
    <w:rsid w:val="00D6705E"/>
    <w:rsid w:val="00D672F0"/>
    <w:rsid w:val="00D677A0"/>
    <w:rsid w:val="00D67969"/>
    <w:rsid w:val="00D67B7C"/>
    <w:rsid w:val="00D67D9A"/>
    <w:rsid w:val="00D70428"/>
    <w:rsid w:val="00D7050E"/>
    <w:rsid w:val="00D70653"/>
    <w:rsid w:val="00D70A16"/>
    <w:rsid w:val="00D70A76"/>
    <w:rsid w:val="00D70A9D"/>
    <w:rsid w:val="00D70EA4"/>
    <w:rsid w:val="00D71150"/>
    <w:rsid w:val="00D7119F"/>
    <w:rsid w:val="00D7157C"/>
    <w:rsid w:val="00D715F5"/>
    <w:rsid w:val="00D71997"/>
    <w:rsid w:val="00D71A66"/>
    <w:rsid w:val="00D71DEA"/>
    <w:rsid w:val="00D71E54"/>
    <w:rsid w:val="00D71F36"/>
    <w:rsid w:val="00D720AF"/>
    <w:rsid w:val="00D72300"/>
    <w:rsid w:val="00D72369"/>
    <w:rsid w:val="00D72622"/>
    <w:rsid w:val="00D72B39"/>
    <w:rsid w:val="00D72DE4"/>
    <w:rsid w:val="00D72F99"/>
    <w:rsid w:val="00D732BC"/>
    <w:rsid w:val="00D73311"/>
    <w:rsid w:val="00D73918"/>
    <w:rsid w:val="00D73A73"/>
    <w:rsid w:val="00D73D48"/>
    <w:rsid w:val="00D73E86"/>
    <w:rsid w:val="00D73EA1"/>
    <w:rsid w:val="00D742A4"/>
    <w:rsid w:val="00D74387"/>
    <w:rsid w:val="00D74A59"/>
    <w:rsid w:val="00D74D2B"/>
    <w:rsid w:val="00D74E30"/>
    <w:rsid w:val="00D75626"/>
    <w:rsid w:val="00D75755"/>
    <w:rsid w:val="00D757A1"/>
    <w:rsid w:val="00D759EC"/>
    <w:rsid w:val="00D75B56"/>
    <w:rsid w:val="00D761B0"/>
    <w:rsid w:val="00D76336"/>
    <w:rsid w:val="00D765F4"/>
    <w:rsid w:val="00D76A4D"/>
    <w:rsid w:val="00D76B01"/>
    <w:rsid w:val="00D76C48"/>
    <w:rsid w:val="00D76CD3"/>
    <w:rsid w:val="00D7712A"/>
    <w:rsid w:val="00D775BE"/>
    <w:rsid w:val="00D775D0"/>
    <w:rsid w:val="00D779A2"/>
    <w:rsid w:val="00D779B0"/>
    <w:rsid w:val="00D77C66"/>
    <w:rsid w:val="00D77C8D"/>
    <w:rsid w:val="00D77CDA"/>
    <w:rsid w:val="00D77E81"/>
    <w:rsid w:val="00D77F2B"/>
    <w:rsid w:val="00D80E46"/>
    <w:rsid w:val="00D81019"/>
    <w:rsid w:val="00D8109D"/>
    <w:rsid w:val="00D810FD"/>
    <w:rsid w:val="00D81201"/>
    <w:rsid w:val="00D816C8"/>
    <w:rsid w:val="00D8188B"/>
    <w:rsid w:val="00D818BE"/>
    <w:rsid w:val="00D818CF"/>
    <w:rsid w:val="00D819B8"/>
    <w:rsid w:val="00D81A27"/>
    <w:rsid w:val="00D81A28"/>
    <w:rsid w:val="00D81C57"/>
    <w:rsid w:val="00D81FC0"/>
    <w:rsid w:val="00D82712"/>
    <w:rsid w:val="00D828E5"/>
    <w:rsid w:val="00D82941"/>
    <w:rsid w:val="00D831EC"/>
    <w:rsid w:val="00D8339D"/>
    <w:rsid w:val="00D835D5"/>
    <w:rsid w:val="00D83E33"/>
    <w:rsid w:val="00D83FCF"/>
    <w:rsid w:val="00D840F3"/>
    <w:rsid w:val="00D842F0"/>
    <w:rsid w:val="00D844CA"/>
    <w:rsid w:val="00D84707"/>
    <w:rsid w:val="00D84935"/>
    <w:rsid w:val="00D84B64"/>
    <w:rsid w:val="00D84BE9"/>
    <w:rsid w:val="00D84C64"/>
    <w:rsid w:val="00D84E28"/>
    <w:rsid w:val="00D8548B"/>
    <w:rsid w:val="00D8552D"/>
    <w:rsid w:val="00D85609"/>
    <w:rsid w:val="00D8561A"/>
    <w:rsid w:val="00D85815"/>
    <w:rsid w:val="00D8595C"/>
    <w:rsid w:val="00D859B6"/>
    <w:rsid w:val="00D859DD"/>
    <w:rsid w:val="00D85D5E"/>
    <w:rsid w:val="00D85EBF"/>
    <w:rsid w:val="00D86526"/>
    <w:rsid w:val="00D86566"/>
    <w:rsid w:val="00D86AC4"/>
    <w:rsid w:val="00D86DC5"/>
    <w:rsid w:val="00D86F00"/>
    <w:rsid w:val="00D871A2"/>
    <w:rsid w:val="00D871D7"/>
    <w:rsid w:val="00D8744B"/>
    <w:rsid w:val="00D874CC"/>
    <w:rsid w:val="00D87816"/>
    <w:rsid w:val="00D87852"/>
    <w:rsid w:val="00D879D5"/>
    <w:rsid w:val="00D87A61"/>
    <w:rsid w:val="00D87D7F"/>
    <w:rsid w:val="00D87FFD"/>
    <w:rsid w:val="00D902E1"/>
    <w:rsid w:val="00D90649"/>
    <w:rsid w:val="00D90831"/>
    <w:rsid w:val="00D90856"/>
    <w:rsid w:val="00D91198"/>
    <w:rsid w:val="00D91200"/>
    <w:rsid w:val="00D917C9"/>
    <w:rsid w:val="00D917CB"/>
    <w:rsid w:val="00D91C41"/>
    <w:rsid w:val="00D91D61"/>
    <w:rsid w:val="00D91F1F"/>
    <w:rsid w:val="00D9200D"/>
    <w:rsid w:val="00D920E3"/>
    <w:rsid w:val="00D92114"/>
    <w:rsid w:val="00D9258B"/>
    <w:rsid w:val="00D927C2"/>
    <w:rsid w:val="00D92841"/>
    <w:rsid w:val="00D92A6C"/>
    <w:rsid w:val="00D92AA2"/>
    <w:rsid w:val="00D92B26"/>
    <w:rsid w:val="00D92CAE"/>
    <w:rsid w:val="00D92DEF"/>
    <w:rsid w:val="00D92E45"/>
    <w:rsid w:val="00D92FD8"/>
    <w:rsid w:val="00D931EE"/>
    <w:rsid w:val="00D9323E"/>
    <w:rsid w:val="00D934E2"/>
    <w:rsid w:val="00D93C8B"/>
    <w:rsid w:val="00D93FBA"/>
    <w:rsid w:val="00D94332"/>
    <w:rsid w:val="00D949F3"/>
    <w:rsid w:val="00D94A1E"/>
    <w:rsid w:val="00D94AB7"/>
    <w:rsid w:val="00D94E74"/>
    <w:rsid w:val="00D94F7B"/>
    <w:rsid w:val="00D950B1"/>
    <w:rsid w:val="00D9519C"/>
    <w:rsid w:val="00D951A4"/>
    <w:rsid w:val="00D953FC"/>
    <w:rsid w:val="00D95604"/>
    <w:rsid w:val="00D9593E"/>
    <w:rsid w:val="00D95A37"/>
    <w:rsid w:val="00D960A2"/>
    <w:rsid w:val="00D961D3"/>
    <w:rsid w:val="00D963A9"/>
    <w:rsid w:val="00D96687"/>
    <w:rsid w:val="00D9673C"/>
    <w:rsid w:val="00D96B80"/>
    <w:rsid w:val="00D97887"/>
    <w:rsid w:val="00D97A76"/>
    <w:rsid w:val="00D97B6D"/>
    <w:rsid w:val="00D97BEE"/>
    <w:rsid w:val="00D97CB9"/>
    <w:rsid w:val="00D97F46"/>
    <w:rsid w:val="00DA0487"/>
    <w:rsid w:val="00DA05FC"/>
    <w:rsid w:val="00DA082B"/>
    <w:rsid w:val="00DA0C87"/>
    <w:rsid w:val="00DA0DF7"/>
    <w:rsid w:val="00DA0EE5"/>
    <w:rsid w:val="00DA0EF4"/>
    <w:rsid w:val="00DA1309"/>
    <w:rsid w:val="00DA143D"/>
    <w:rsid w:val="00DA145A"/>
    <w:rsid w:val="00DA1A01"/>
    <w:rsid w:val="00DA1A73"/>
    <w:rsid w:val="00DA1B3A"/>
    <w:rsid w:val="00DA1EC8"/>
    <w:rsid w:val="00DA1F7C"/>
    <w:rsid w:val="00DA2024"/>
    <w:rsid w:val="00DA2450"/>
    <w:rsid w:val="00DA268A"/>
    <w:rsid w:val="00DA270D"/>
    <w:rsid w:val="00DA299B"/>
    <w:rsid w:val="00DA2D8E"/>
    <w:rsid w:val="00DA3705"/>
    <w:rsid w:val="00DA38BD"/>
    <w:rsid w:val="00DA3980"/>
    <w:rsid w:val="00DA39D8"/>
    <w:rsid w:val="00DA3A9A"/>
    <w:rsid w:val="00DA3E20"/>
    <w:rsid w:val="00DA3E85"/>
    <w:rsid w:val="00DA41BC"/>
    <w:rsid w:val="00DA4DEC"/>
    <w:rsid w:val="00DA5098"/>
    <w:rsid w:val="00DA52B9"/>
    <w:rsid w:val="00DA5947"/>
    <w:rsid w:val="00DA5BDE"/>
    <w:rsid w:val="00DA5F0E"/>
    <w:rsid w:val="00DA5F72"/>
    <w:rsid w:val="00DA610F"/>
    <w:rsid w:val="00DA6155"/>
    <w:rsid w:val="00DA62F1"/>
    <w:rsid w:val="00DA63EB"/>
    <w:rsid w:val="00DA64DB"/>
    <w:rsid w:val="00DA68DA"/>
    <w:rsid w:val="00DA6971"/>
    <w:rsid w:val="00DA6F73"/>
    <w:rsid w:val="00DA6FB5"/>
    <w:rsid w:val="00DA706D"/>
    <w:rsid w:val="00DA7242"/>
    <w:rsid w:val="00DA7288"/>
    <w:rsid w:val="00DA7630"/>
    <w:rsid w:val="00DA782D"/>
    <w:rsid w:val="00DA78DF"/>
    <w:rsid w:val="00DA7914"/>
    <w:rsid w:val="00DA7B0B"/>
    <w:rsid w:val="00DA7B14"/>
    <w:rsid w:val="00DA7EEE"/>
    <w:rsid w:val="00DB0119"/>
    <w:rsid w:val="00DB0367"/>
    <w:rsid w:val="00DB08FC"/>
    <w:rsid w:val="00DB0EAD"/>
    <w:rsid w:val="00DB0F68"/>
    <w:rsid w:val="00DB0F83"/>
    <w:rsid w:val="00DB11FE"/>
    <w:rsid w:val="00DB1C03"/>
    <w:rsid w:val="00DB1C6D"/>
    <w:rsid w:val="00DB1F82"/>
    <w:rsid w:val="00DB1F8C"/>
    <w:rsid w:val="00DB22D1"/>
    <w:rsid w:val="00DB27F3"/>
    <w:rsid w:val="00DB2882"/>
    <w:rsid w:val="00DB291C"/>
    <w:rsid w:val="00DB2E47"/>
    <w:rsid w:val="00DB3091"/>
    <w:rsid w:val="00DB3106"/>
    <w:rsid w:val="00DB3343"/>
    <w:rsid w:val="00DB34FC"/>
    <w:rsid w:val="00DB3558"/>
    <w:rsid w:val="00DB35BA"/>
    <w:rsid w:val="00DB35E8"/>
    <w:rsid w:val="00DB36C9"/>
    <w:rsid w:val="00DB3B85"/>
    <w:rsid w:val="00DB3CC0"/>
    <w:rsid w:val="00DB448D"/>
    <w:rsid w:val="00DB47BE"/>
    <w:rsid w:val="00DB4B5C"/>
    <w:rsid w:val="00DB4BBD"/>
    <w:rsid w:val="00DB4D4E"/>
    <w:rsid w:val="00DB4D8B"/>
    <w:rsid w:val="00DB5328"/>
    <w:rsid w:val="00DB58CB"/>
    <w:rsid w:val="00DB5D2E"/>
    <w:rsid w:val="00DB60CD"/>
    <w:rsid w:val="00DB61AC"/>
    <w:rsid w:val="00DB684A"/>
    <w:rsid w:val="00DB6A75"/>
    <w:rsid w:val="00DB6B58"/>
    <w:rsid w:val="00DB6FAC"/>
    <w:rsid w:val="00DB6FAD"/>
    <w:rsid w:val="00DB71CB"/>
    <w:rsid w:val="00DB7389"/>
    <w:rsid w:val="00DB7A33"/>
    <w:rsid w:val="00DB7DC2"/>
    <w:rsid w:val="00DB7F9B"/>
    <w:rsid w:val="00DC0095"/>
    <w:rsid w:val="00DC0B97"/>
    <w:rsid w:val="00DC0BAE"/>
    <w:rsid w:val="00DC0CF8"/>
    <w:rsid w:val="00DC138E"/>
    <w:rsid w:val="00DC1889"/>
    <w:rsid w:val="00DC1930"/>
    <w:rsid w:val="00DC199E"/>
    <w:rsid w:val="00DC1B32"/>
    <w:rsid w:val="00DC1C9D"/>
    <w:rsid w:val="00DC1CB1"/>
    <w:rsid w:val="00DC2059"/>
    <w:rsid w:val="00DC2237"/>
    <w:rsid w:val="00DC2348"/>
    <w:rsid w:val="00DC24BF"/>
    <w:rsid w:val="00DC2676"/>
    <w:rsid w:val="00DC275E"/>
    <w:rsid w:val="00DC2841"/>
    <w:rsid w:val="00DC28CE"/>
    <w:rsid w:val="00DC2975"/>
    <w:rsid w:val="00DC2B36"/>
    <w:rsid w:val="00DC2BFF"/>
    <w:rsid w:val="00DC2FC5"/>
    <w:rsid w:val="00DC32D7"/>
    <w:rsid w:val="00DC3303"/>
    <w:rsid w:val="00DC330E"/>
    <w:rsid w:val="00DC3317"/>
    <w:rsid w:val="00DC3332"/>
    <w:rsid w:val="00DC3343"/>
    <w:rsid w:val="00DC3FC5"/>
    <w:rsid w:val="00DC4365"/>
    <w:rsid w:val="00DC4484"/>
    <w:rsid w:val="00DC465A"/>
    <w:rsid w:val="00DC4664"/>
    <w:rsid w:val="00DC4A47"/>
    <w:rsid w:val="00DC4B9A"/>
    <w:rsid w:val="00DC4BDE"/>
    <w:rsid w:val="00DC4DB2"/>
    <w:rsid w:val="00DC5119"/>
    <w:rsid w:val="00DC51A0"/>
    <w:rsid w:val="00DC58E4"/>
    <w:rsid w:val="00DC5950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6C57"/>
    <w:rsid w:val="00DC72AA"/>
    <w:rsid w:val="00DC72BB"/>
    <w:rsid w:val="00DC735C"/>
    <w:rsid w:val="00DC76D0"/>
    <w:rsid w:val="00DC7BA7"/>
    <w:rsid w:val="00DC7BC9"/>
    <w:rsid w:val="00DC7C9E"/>
    <w:rsid w:val="00DC7D39"/>
    <w:rsid w:val="00DC7D60"/>
    <w:rsid w:val="00DC7E13"/>
    <w:rsid w:val="00DC7EE7"/>
    <w:rsid w:val="00DD01A6"/>
    <w:rsid w:val="00DD062C"/>
    <w:rsid w:val="00DD0A7B"/>
    <w:rsid w:val="00DD0BE0"/>
    <w:rsid w:val="00DD0D89"/>
    <w:rsid w:val="00DD125E"/>
    <w:rsid w:val="00DD15CF"/>
    <w:rsid w:val="00DD17B0"/>
    <w:rsid w:val="00DD1DFB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7BD"/>
    <w:rsid w:val="00DD4A38"/>
    <w:rsid w:val="00DD4C18"/>
    <w:rsid w:val="00DD4CF1"/>
    <w:rsid w:val="00DD4E04"/>
    <w:rsid w:val="00DD4F05"/>
    <w:rsid w:val="00DD51DC"/>
    <w:rsid w:val="00DD5350"/>
    <w:rsid w:val="00DD541D"/>
    <w:rsid w:val="00DD547F"/>
    <w:rsid w:val="00DD54D0"/>
    <w:rsid w:val="00DD586A"/>
    <w:rsid w:val="00DD5C13"/>
    <w:rsid w:val="00DD5D7B"/>
    <w:rsid w:val="00DD5FD5"/>
    <w:rsid w:val="00DD6359"/>
    <w:rsid w:val="00DD637A"/>
    <w:rsid w:val="00DD63D0"/>
    <w:rsid w:val="00DD6801"/>
    <w:rsid w:val="00DD6E54"/>
    <w:rsid w:val="00DD724D"/>
    <w:rsid w:val="00DD7439"/>
    <w:rsid w:val="00DD74C8"/>
    <w:rsid w:val="00DD7722"/>
    <w:rsid w:val="00DD7A29"/>
    <w:rsid w:val="00DD7C30"/>
    <w:rsid w:val="00DE0105"/>
    <w:rsid w:val="00DE04A1"/>
    <w:rsid w:val="00DE06C9"/>
    <w:rsid w:val="00DE1311"/>
    <w:rsid w:val="00DE1562"/>
    <w:rsid w:val="00DE187A"/>
    <w:rsid w:val="00DE197C"/>
    <w:rsid w:val="00DE1BC2"/>
    <w:rsid w:val="00DE1EA9"/>
    <w:rsid w:val="00DE2247"/>
    <w:rsid w:val="00DE27AC"/>
    <w:rsid w:val="00DE2A7B"/>
    <w:rsid w:val="00DE2E38"/>
    <w:rsid w:val="00DE2EBD"/>
    <w:rsid w:val="00DE3114"/>
    <w:rsid w:val="00DE3165"/>
    <w:rsid w:val="00DE31ED"/>
    <w:rsid w:val="00DE334F"/>
    <w:rsid w:val="00DE339C"/>
    <w:rsid w:val="00DE33D4"/>
    <w:rsid w:val="00DE377D"/>
    <w:rsid w:val="00DE38E8"/>
    <w:rsid w:val="00DE3AE7"/>
    <w:rsid w:val="00DE3D3C"/>
    <w:rsid w:val="00DE3DE4"/>
    <w:rsid w:val="00DE41CA"/>
    <w:rsid w:val="00DE42F2"/>
    <w:rsid w:val="00DE46D8"/>
    <w:rsid w:val="00DE47F7"/>
    <w:rsid w:val="00DE49C1"/>
    <w:rsid w:val="00DE5423"/>
    <w:rsid w:val="00DE552F"/>
    <w:rsid w:val="00DE5551"/>
    <w:rsid w:val="00DE55C0"/>
    <w:rsid w:val="00DE5837"/>
    <w:rsid w:val="00DE5F2D"/>
    <w:rsid w:val="00DE615A"/>
    <w:rsid w:val="00DE6168"/>
    <w:rsid w:val="00DE64A2"/>
    <w:rsid w:val="00DE654E"/>
    <w:rsid w:val="00DE6E76"/>
    <w:rsid w:val="00DE6F2B"/>
    <w:rsid w:val="00DE7087"/>
    <w:rsid w:val="00DE7277"/>
    <w:rsid w:val="00DE7441"/>
    <w:rsid w:val="00DE767B"/>
    <w:rsid w:val="00DE777C"/>
    <w:rsid w:val="00DE77E5"/>
    <w:rsid w:val="00DE7822"/>
    <w:rsid w:val="00DE7849"/>
    <w:rsid w:val="00DE78A0"/>
    <w:rsid w:val="00DE7D3F"/>
    <w:rsid w:val="00DF0381"/>
    <w:rsid w:val="00DF0445"/>
    <w:rsid w:val="00DF054B"/>
    <w:rsid w:val="00DF08B0"/>
    <w:rsid w:val="00DF0C2D"/>
    <w:rsid w:val="00DF16EE"/>
    <w:rsid w:val="00DF1AF8"/>
    <w:rsid w:val="00DF1E5C"/>
    <w:rsid w:val="00DF1F94"/>
    <w:rsid w:val="00DF202A"/>
    <w:rsid w:val="00DF22C6"/>
    <w:rsid w:val="00DF252D"/>
    <w:rsid w:val="00DF26EA"/>
    <w:rsid w:val="00DF2806"/>
    <w:rsid w:val="00DF28EB"/>
    <w:rsid w:val="00DF2C6E"/>
    <w:rsid w:val="00DF2C73"/>
    <w:rsid w:val="00DF2C8E"/>
    <w:rsid w:val="00DF2DC5"/>
    <w:rsid w:val="00DF2E12"/>
    <w:rsid w:val="00DF3000"/>
    <w:rsid w:val="00DF3697"/>
    <w:rsid w:val="00DF37AC"/>
    <w:rsid w:val="00DF3CC5"/>
    <w:rsid w:val="00DF3EEE"/>
    <w:rsid w:val="00DF42B0"/>
    <w:rsid w:val="00DF448A"/>
    <w:rsid w:val="00DF4502"/>
    <w:rsid w:val="00DF4D5F"/>
    <w:rsid w:val="00DF4F2D"/>
    <w:rsid w:val="00DF4FD2"/>
    <w:rsid w:val="00DF50B5"/>
    <w:rsid w:val="00DF5751"/>
    <w:rsid w:val="00DF587A"/>
    <w:rsid w:val="00DF5B73"/>
    <w:rsid w:val="00DF63E8"/>
    <w:rsid w:val="00DF645C"/>
    <w:rsid w:val="00DF67FE"/>
    <w:rsid w:val="00DF68E0"/>
    <w:rsid w:val="00DF69E2"/>
    <w:rsid w:val="00DF6F64"/>
    <w:rsid w:val="00DF6F8E"/>
    <w:rsid w:val="00DF70E7"/>
    <w:rsid w:val="00DF7136"/>
    <w:rsid w:val="00DF72A3"/>
    <w:rsid w:val="00DF7333"/>
    <w:rsid w:val="00DF77A0"/>
    <w:rsid w:val="00DF796B"/>
    <w:rsid w:val="00DF7C04"/>
    <w:rsid w:val="00DF7C49"/>
    <w:rsid w:val="00DF7F3A"/>
    <w:rsid w:val="00E00185"/>
    <w:rsid w:val="00E002C3"/>
    <w:rsid w:val="00E00474"/>
    <w:rsid w:val="00E00B5C"/>
    <w:rsid w:val="00E00CD3"/>
    <w:rsid w:val="00E01138"/>
    <w:rsid w:val="00E011AF"/>
    <w:rsid w:val="00E01367"/>
    <w:rsid w:val="00E01378"/>
    <w:rsid w:val="00E015E7"/>
    <w:rsid w:val="00E01AAC"/>
    <w:rsid w:val="00E01B4A"/>
    <w:rsid w:val="00E01CF0"/>
    <w:rsid w:val="00E01F1A"/>
    <w:rsid w:val="00E01F7F"/>
    <w:rsid w:val="00E020A2"/>
    <w:rsid w:val="00E020A5"/>
    <w:rsid w:val="00E0210C"/>
    <w:rsid w:val="00E0215F"/>
    <w:rsid w:val="00E02452"/>
    <w:rsid w:val="00E0261F"/>
    <w:rsid w:val="00E02621"/>
    <w:rsid w:val="00E02CCC"/>
    <w:rsid w:val="00E03611"/>
    <w:rsid w:val="00E03D8F"/>
    <w:rsid w:val="00E03FF8"/>
    <w:rsid w:val="00E0419A"/>
    <w:rsid w:val="00E04618"/>
    <w:rsid w:val="00E04E40"/>
    <w:rsid w:val="00E0504A"/>
    <w:rsid w:val="00E05159"/>
    <w:rsid w:val="00E05527"/>
    <w:rsid w:val="00E05A34"/>
    <w:rsid w:val="00E05C7D"/>
    <w:rsid w:val="00E05EE1"/>
    <w:rsid w:val="00E05F38"/>
    <w:rsid w:val="00E05FB8"/>
    <w:rsid w:val="00E065FF"/>
    <w:rsid w:val="00E06698"/>
    <w:rsid w:val="00E06719"/>
    <w:rsid w:val="00E06812"/>
    <w:rsid w:val="00E06B85"/>
    <w:rsid w:val="00E06D5C"/>
    <w:rsid w:val="00E06ED1"/>
    <w:rsid w:val="00E06F72"/>
    <w:rsid w:val="00E0716C"/>
    <w:rsid w:val="00E071FD"/>
    <w:rsid w:val="00E0740B"/>
    <w:rsid w:val="00E0743B"/>
    <w:rsid w:val="00E0766A"/>
    <w:rsid w:val="00E07718"/>
    <w:rsid w:val="00E078B9"/>
    <w:rsid w:val="00E079BB"/>
    <w:rsid w:val="00E07E25"/>
    <w:rsid w:val="00E100E0"/>
    <w:rsid w:val="00E100F2"/>
    <w:rsid w:val="00E10464"/>
    <w:rsid w:val="00E109D1"/>
    <w:rsid w:val="00E109D9"/>
    <w:rsid w:val="00E10BE6"/>
    <w:rsid w:val="00E11480"/>
    <w:rsid w:val="00E115CB"/>
    <w:rsid w:val="00E1188F"/>
    <w:rsid w:val="00E119E2"/>
    <w:rsid w:val="00E11C3D"/>
    <w:rsid w:val="00E11D46"/>
    <w:rsid w:val="00E11DEE"/>
    <w:rsid w:val="00E11E26"/>
    <w:rsid w:val="00E11F68"/>
    <w:rsid w:val="00E12352"/>
    <w:rsid w:val="00E12D56"/>
    <w:rsid w:val="00E12F7B"/>
    <w:rsid w:val="00E131B5"/>
    <w:rsid w:val="00E1349B"/>
    <w:rsid w:val="00E137D8"/>
    <w:rsid w:val="00E13DAC"/>
    <w:rsid w:val="00E140BD"/>
    <w:rsid w:val="00E141C0"/>
    <w:rsid w:val="00E14672"/>
    <w:rsid w:val="00E148CA"/>
    <w:rsid w:val="00E14C59"/>
    <w:rsid w:val="00E14FCE"/>
    <w:rsid w:val="00E150FE"/>
    <w:rsid w:val="00E155DB"/>
    <w:rsid w:val="00E15601"/>
    <w:rsid w:val="00E15AA0"/>
    <w:rsid w:val="00E15DB7"/>
    <w:rsid w:val="00E15DCE"/>
    <w:rsid w:val="00E164AF"/>
    <w:rsid w:val="00E1655D"/>
    <w:rsid w:val="00E165FA"/>
    <w:rsid w:val="00E167F0"/>
    <w:rsid w:val="00E16917"/>
    <w:rsid w:val="00E16960"/>
    <w:rsid w:val="00E16C18"/>
    <w:rsid w:val="00E16E86"/>
    <w:rsid w:val="00E1703B"/>
    <w:rsid w:val="00E17249"/>
    <w:rsid w:val="00E1764E"/>
    <w:rsid w:val="00E178A5"/>
    <w:rsid w:val="00E178C4"/>
    <w:rsid w:val="00E17956"/>
    <w:rsid w:val="00E17DE4"/>
    <w:rsid w:val="00E20208"/>
    <w:rsid w:val="00E2047F"/>
    <w:rsid w:val="00E204C3"/>
    <w:rsid w:val="00E204CC"/>
    <w:rsid w:val="00E2064B"/>
    <w:rsid w:val="00E20EFC"/>
    <w:rsid w:val="00E2141C"/>
    <w:rsid w:val="00E21DBB"/>
    <w:rsid w:val="00E21DEC"/>
    <w:rsid w:val="00E21F21"/>
    <w:rsid w:val="00E222C5"/>
    <w:rsid w:val="00E22620"/>
    <w:rsid w:val="00E229A7"/>
    <w:rsid w:val="00E22CA4"/>
    <w:rsid w:val="00E22DE0"/>
    <w:rsid w:val="00E22E10"/>
    <w:rsid w:val="00E22EB2"/>
    <w:rsid w:val="00E231E9"/>
    <w:rsid w:val="00E232A5"/>
    <w:rsid w:val="00E234D4"/>
    <w:rsid w:val="00E235C5"/>
    <w:rsid w:val="00E235D9"/>
    <w:rsid w:val="00E23815"/>
    <w:rsid w:val="00E23F4D"/>
    <w:rsid w:val="00E242BA"/>
    <w:rsid w:val="00E246AC"/>
    <w:rsid w:val="00E24930"/>
    <w:rsid w:val="00E24942"/>
    <w:rsid w:val="00E2495D"/>
    <w:rsid w:val="00E24BFA"/>
    <w:rsid w:val="00E2500E"/>
    <w:rsid w:val="00E2504C"/>
    <w:rsid w:val="00E2517C"/>
    <w:rsid w:val="00E25244"/>
    <w:rsid w:val="00E25636"/>
    <w:rsid w:val="00E25796"/>
    <w:rsid w:val="00E258BD"/>
    <w:rsid w:val="00E25E7D"/>
    <w:rsid w:val="00E25EE1"/>
    <w:rsid w:val="00E25F39"/>
    <w:rsid w:val="00E2608C"/>
    <w:rsid w:val="00E262AC"/>
    <w:rsid w:val="00E26328"/>
    <w:rsid w:val="00E2648A"/>
    <w:rsid w:val="00E265E3"/>
    <w:rsid w:val="00E26729"/>
    <w:rsid w:val="00E268EB"/>
    <w:rsid w:val="00E274A4"/>
    <w:rsid w:val="00E275BF"/>
    <w:rsid w:val="00E27E5F"/>
    <w:rsid w:val="00E27E89"/>
    <w:rsid w:val="00E3035C"/>
    <w:rsid w:val="00E30685"/>
    <w:rsid w:val="00E30BFE"/>
    <w:rsid w:val="00E30D32"/>
    <w:rsid w:val="00E311A6"/>
    <w:rsid w:val="00E311F1"/>
    <w:rsid w:val="00E31D0C"/>
    <w:rsid w:val="00E31E17"/>
    <w:rsid w:val="00E31E26"/>
    <w:rsid w:val="00E31FEC"/>
    <w:rsid w:val="00E32145"/>
    <w:rsid w:val="00E321ED"/>
    <w:rsid w:val="00E32345"/>
    <w:rsid w:val="00E3259E"/>
    <w:rsid w:val="00E32725"/>
    <w:rsid w:val="00E32A96"/>
    <w:rsid w:val="00E32AD0"/>
    <w:rsid w:val="00E32AD6"/>
    <w:rsid w:val="00E32BB3"/>
    <w:rsid w:val="00E32D9D"/>
    <w:rsid w:val="00E334A1"/>
    <w:rsid w:val="00E334DC"/>
    <w:rsid w:val="00E3392B"/>
    <w:rsid w:val="00E33BC0"/>
    <w:rsid w:val="00E3423B"/>
    <w:rsid w:val="00E34277"/>
    <w:rsid w:val="00E346BE"/>
    <w:rsid w:val="00E352B7"/>
    <w:rsid w:val="00E352FB"/>
    <w:rsid w:val="00E356AD"/>
    <w:rsid w:val="00E35745"/>
    <w:rsid w:val="00E35756"/>
    <w:rsid w:val="00E35843"/>
    <w:rsid w:val="00E358F9"/>
    <w:rsid w:val="00E35AAB"/>
    <w:rsid w:val="00E3613D"/>
    <w:rsid w:val="00E366DE"/>
    <w:rsid w:val="00E367C3"/>
    <w:rsid w:val="00E3691F"/>
    <w:rsid w:val="00E369EA"/>
    <w:rsid w:val="00E36AFA"/>
    <w:rsid w:val="00E36B19"/>
    <w:rsid w:val="00E36CE1"/>
    <w:rsid w:val="00E3700C"/>
    <w:rsid w:val="00E370D6"/>
    <w:rsid w:val="00E37422"/>
    <w:rsid w:val="00E37603"/>
    <w:rsid w:val="00E37653"/>
    <w:rsid w:val="00E37663"/>
    <w:rsid w:val="00E37BE9"/>
    <w:rsid w:val="00E37C3F"/>
    <w:rsid w:val="00E37FF2"/>
    <w:rsid w:val="00E406B7"/>
    <w:rsid w:val="00E407F1"/>
    <w:rsid w:val="00E408F1"/>
    <w:rsid w:val="00E40CAB"/>
    <w:rsid w:val="00E40DD9"/>
    <w:rsid w:val="00E410CF"/>
    <w:rsid w:val="00E413CB"/>
    <w:rsid w:val="00E414DA"/>
    <w:rsid w:val="00E415D9"/>
    <w:rsid w:val="00E415EC"/>
    <w:rsid w:val="00E41E3D"/>
    <w:rsid w:val="00E420DE"/>
    <w:rsid w:val="00E424FF"/>
    <w:rsid w:val="00E427E0"/>
    <w:rsid w:val="00E42BFE"/>
    <w:rsid w:val="00E42FFC"/>
    <w:rsid w:val="00E4301E"/>
    <w:rsid w:val="00E4303F"/>
    <w:rsid w:val="00E43148"/>
    <w:rsid w:val="00E4350D"/>
    <w:rsid w:val="00E435B6"/>
    <w:rsid w:val="00E439ED"/>
    <w:rsid w:val="00E43D61"/>
    <w:rsid w:val="00E43DB1"/>
    <w:rsid w:val="00E44008"/>
    <w:rsid w:val="00E44020"/>
    <w:rsid w:val="00E440CD"/>
    <w:rsid w:val="00E440D8"/>
    <w:rsid w:val="00E440FD"/>
    <w:rsid w:val="00E44582"/>
    <w:rsid w:val="00E44895"/>
    <w:rsid w:val="00E44986"/>
    <w:rsid w:val="00E44997"/>
    <w:rsid w:val="00E44AA7"/>
    <w:rsid w:val="00E44B87"/>
    <w:rsid w:val="00E44BBB"/>
    <w:rsid w:val="00E44C09"/>
    <w:rsid w:val="00E44DE1"/>
    <w:rsid w:val="00E44DE2"/>
    <w:rsid w:val="00E4513C"/>
    <w:rsid w:val="00E451AE"/>
    <w:rsid w:val="00E453FB"/>
    <w:rsid w:val="00E458AE"/>
    <w:rsid w:val="00E459AB"/>
    <w:rsid w:val="00E45D9D"/>
    <w:rsid w:val="00E45E8E"/>
    <w:rsid w:val="00E460E2"/>
    <w:rsid w:val="00E460F1"/>
    <w:rsid w:val="00E46510"/>
    <w:rsid w:val="00E4656F"/>
    <w:rsid w:val="00E46837"/>
    <w:rsid w:val="00E46AC8"/>
    <w:rsid w:val="00E46CA8"/>
    <w:rsid w:val="00E46D0C"/>
    <w:rsid w:val="00E46EBC"/>
    <w:rsid w:val="00E47305"/>
    <w:rsid w:val="00E473CE"/>
    <w:rsid w:val="00E47947"/>
    <w:rsid w:val="00E47A80"/>
    <w:rsid w:val="00E47E46"/>
    <w:rsid w:val="00E47EB5"/>
    <w:rsid w:val="00E500B8"/>
    <w:rsid w:val="00E501A5"/>
    <w:rsid w:val="00E50242"/>
    <w:rsid w:val="00E502E9"/>
    <w:rsid w:val="00E5049B"/>
    <w:rsid w:val="00E50604"/>
    <w:rsid w:val="00E5074F"/>
    <w:rsid w:val="00E50763"/>
    <w:rsid w:val="00E50886"/>
    <w:rsid w:val="00E508F7"/>
    <w:rsid w:val="00E50B36"/>
    <w:rsid w:val="00E50E02"/>
    <w:rsid w:val="00E50FEB"/>
    <w:rsid w:val="00E510D6"/>
    <w:rsid w:val="00E5125E"/>
    <w:rsid w:val="00E51269"/>
    <w:rsid w:val="00E515B3"/>
    <w:rsid w:val="00E51823"/>
    <w:rsid w:val="00E51878"/>
    <w:rsid w:val="00E519A2"/>
    <w:rsid w:val="00E51ABC"/>
    <w:rsid w:val="00E51BEF"/>
    <w:rsid w:val="00E51CDC"/>
    <w:rsid w:val="00E51EDD"/>
    <w:rsid w:val="00E51F2D"/>
    <w:rsid w:val="00E52338"/>
    <w:rsid w:val="00E52547"/>
    <w:rsid w:val="00E527CA"/>
    <w:rsid w:val="00E52B61"/>
    <w:rsid w:val="00E52C3A"/>
    <w:rsid w:val="00E52E83"/>
    <w:rsid w:val="00E53025"/>
    <w:rsid w:val="00E53211"/>
    <w:rsid w:val="00E53983"/>
    <w:rsid w:val="00E53EF8"/>
    <w:rsid w:val="00E542FC"/>
    <w:rsid w:val="00E54915"/>
    <w:rsid w:val="00E54945"/>
    <w:rsid w:val="00E54AA6"/>
    <w:rsid w:val="00E54C98"/>
    <w:rsid w:val="00E5501D"/>
    <w:rsid w:val="00E55078"/>
    <w:rsid w:val="00E558AD"/>
    <w:rsid w:val="00E55A5E"/>
    <w:rsid w:val="00E55CEB"/>
    <w:rsid w:val="00E561CB"/>
    <w:rsid w:val="00E56B37"/>
    <w:rsid w:val="00E56C0D"/>
    <w:rsid w:val="00E56C10"/>
    <w:rsid w:val="00E56D8A"/>
    <w:rsid w:val="00E56F83"/>
    <w:rsid w:val="00E579AC"/>
    <w:rsid w:val="00E57B3F"/>
    <w:rsid w:val="00E57D21"/>
    <w:rsid w:val="00E57F39"/>
    <w:rsid w:val="00E6036D"/>
    <w:rsid w:val="00E604B4"/>
    <w:rsid w:val="00E609D5"/>
    <w:rsid w:val="00E60A72"/>
    <w:rsid w:val="00E60C0B"/>
    <w:rsid w:val="00E61240"/>
    <w:rsid w:val="00E6137F"/>
    <w:rsid w:val="00E615E3"/>
    <w:rsid w:val="00E6183F"/>
    <w:rsid w:val="00E61B35"/>
    <w:rsid w:val="00E61CF7"/>
    <w:rsid w:val="00E61D85"/>
    <w:rsid w:val="00E61E21"/>
    <w:rsid w:val="00E61EBE"/>
    <w:rsid w:val="00E61F84"/>
    <w:rsid w:val="00E61FD4"/>
    <w:rsid w:val="00E620D2"/>
    <w:rsid w:val="00E62169"/>
    <w:rsid w:val="00E62A35"/>
    <w:rsid w:val="00E62C88"/>
    <w:rsid w:val="00E62E89"/>
    <w:rsid w:val="00E63163"/>
    <w:rsid w:val="00E6336F"/>
    <w:rsid w:val="00E63392"/>
    <w:rsid w:val="00E6341C"/>
    <w:rsid w:val="00E63560"/>
    <w:rsid w:val="00E635F9"/>
    <w:rsid w:val="00E63656"/>
    <w:rsid w:val="00E63786"/>
    <w:rsid w:val="00E638FA"/>
    <w:rsid w:val="00E63937"/>
    <w:rsid w:val="00E63C5D"/>
    <w:rsid w:val="00E64373"/>
    <w:rsid w:val="00E6447F"/>
    <w:rsid w:val="00E644A7"/>
    <w:rsid w:val="00E648A4"/>
    <w:rsid w:val="00E6497C"/>
    <w:rsid w:val="00E64C8E"/>
    <w:rsid w:val="00E64DE3"/>
    <w:rsid w:val="00E65182"/>
    <w:rsid w:val="00E65377"/>
    <w:rsid w:val="00E65449"/>
    <w:rsid w:val="00E655FE"/>
    <w:rsid w:val="00E6586A"/>
    <w:rsid w:val="00E6590C"/>
    <w:rsid w:val="00E659F4"/>
    <w:rsid w:val="00E65C58"/>
    <w:rsid w:val="00E65EC1"/>
    <w:rsid w:val="00E65FDC"/>
    <w:rsid w:val="00E6612E"/>
    <w:rsid w:val="00E6633A"/>
    <w:rsid w:val="00E663E6"/>
    <w:rsid w:val="00E6671B"/>
    <w:rsid w:val="00E6677E"/>
    <w:rsid w:val="00E669DA"/>
    <w:rsid w:val="00E66B3D"/>
    <w:rsid w:val="00E66B6B"/>
    <w:rsid w:val="00E66D01"/>
    <w:rsid w:val="00E66F7B"/>
    <w:rsid w:val="00E66FC2"/>
    <w:rsid w:val="00E67485"/>
    <w:rsid w:val="00E67590"/>
    <w:rsid w:val="00E67B65"/>
    <w:rsid w:val="00E70AFC"/>
    <w:rsid w:val="00E70DB2"/>
    <w:rsid w:val="00E70FEE"/>
    <w:rsid w:val="00E716B9"/>
    <w:rsid w:val="00E719AD"/>
    <w:rsid w:val="00E71A01"/>
    <w:rsid w:val="00E71A51"/>
    <w:rsid w:val="00E71BBA"/>
    <w:rsid w:val="00E71D1F"/>
    <w:rsid w:val="00E71E22"/>
    <w:rsid w:val="00E71F45"/>
    <w:rsid w:val="00E7219F"/>
    <w:rsid w:val="00E72379"/>
    <w:rsid w:val="00E723E4"/>
    <w:rsid w:val="00E7250F"/>
    <w:rsid w:val="00E72799"/>
    <w:rsid w:val="00E727A0"/>
    <w:rsid w:val="00E72D14"/>
    <w:rsid w:val="00E72F66"/>
    <w:rsid w:val="00E72F7B"/>
    <w:rsid w:val="00E732F4"/>
    <w:rsid w:val="00E73474"/>
    <w:rsid w:val="00E73769"/>
    <w:rsid w:val="00E739B9"/>
    <w:rsid w:val="00E73C53"/>
    <w:rsid w:val="00E73C5F"/>
    <w:rsid w:val="00E73D57"/>
    <w:rsid w:val="00E73FE8"/>
    <w:rsid w:val="00E7444B"/>
    <w:rsid w:val="00E74706"/>
    <w:rsid w:val="00E74716"/>
    <w:rsid w:val="00E74739"/>
    <w:rsid w:val="00E748CB"/>
    <w:rsid w:val="00E748F2"/>
    <w:rsid w:val="00E74BBB"/>
    <w:rsid w:val="00E74C06"/>
    <w:rsid w:val="00E74C0A"/>
    <w:rsid w:val="00E74DE9"/>
    <w:rsid w:val="00E74FD2"/>
    <w:rsid w:val="00E75016"/>
    <w:rsid w:val="00E75156"/>
    <w:rsid w:val="00E75182"/>
    <w:rsid w:val="00E754E5"/>
    <w:rsid w:val="00E75585"/>
    <w:rsid w:val="00E75C1C"/>
    <w:rsid w:val="00E76214"/>
    <w:rsid w:val="00E765B2"/>
    <w:rsid w:val="00E7699B"/>
    <w:rsid w:val="00E76D12"/>
    <w:rsid w:val="00E76E77"/>
    <w:rsid w:val="00E76FF3"/>
    <w:rsid w:val="00E76FF9"/>
    <w:rsid w:val="00E7723D"/>
    <w:rsid w:val="00E774D1"/>
    <w:rsid w:val="00E77612"/>
    <w:rsid w:val="00E776B8"/>
    <w:rsid w:val="00E7772A"/>
    <w:rsid w:val="00E7784B"/>
    <w:rsid w:val="00E77AA2"/>
    <w:rsid w:val="00E77C38"/>
    <w:rsid w:val="00E77D1C"/>
    <w:rsid w:val="00E77E37"/>
    <w:rsid w:val="00E802C9"/>
    <w:rsid w:val="00E80630"/>
    <w:rsid w:val="00E808A5"/>
    <w:rsid w:val="00E808FE"/>
    <w:rsid w:val="00E80BBC"/>
    <w:rsid w:val="00E80DCD"/>
    <w:rsid w:val="00E8136F"/>
    <w:rsid w:val="00E816E0"/>
    <w:rsid w:val="00E819D1"/>
    <w:rsid w:val="00E81A06"/>
    <w:rsid w:val="00E8242C"/>
    <w:rsid w:val="00E8244D"/>
    <w:rsid w:val="00E825FA"/>
    <w:rsid w:val="00E826BF"/>
    <w:rsid w:val="00E82863"/>
    <w:rsid w:val="00E82954"/>
    <w:rsid w:val="00E82A3F"/>
    <w:rsid w:val="00E82C57"/>
    <w:rsid w:val="00E82F7D"/>
    <w:rsid w:val="00E8322E"/>
    <w:rsid w:val="00E83598"/>
    <w:rsid w:val="00E835A5"/>
    <w:rsid w:val="00E835E2"/>
    <w:rsid w:val="00E83829"/>
    <w:rsid w:val="00E838B9"/>
    <w:rsid w:val="00E83B1F"/>
    <w:rsid w:val="00E83BFB"/>
    <w:rsid w:val="00E83E9C"/>
    <w:rsid w:val="00E84AEC"/>
    <w:rsid w:val="00E84EFA"/>
    <w:rsid w:val="00E85332"/>
    <w:rsid w:val="00E85663"/>
    <w:rsid w:val="00E857EA"/>
    <w:rsid w:val="00E85A0F"/>
    <w:rsid w:val="00E85CF0"/>
    <w:rsid w:val="00E85FA7"/>
    <w:rsid w:val="00E85FBE"/>
    <w:rsid w:val="00E8606F"/>
    <w:rsid w:val="00E867C8"/>
    <w:rsid w:val="00E868AC"/>
    <w:rsid w:val="00E868BC"/>
    <w:rsid w:val="00E868D6"/>
    <w:rsid w:val="00E870B4"/>
    <w:rsid w:val="00E87238"/>
    <w:rsid w:val="00E87839"/>
    <w:rsid w:val="00E87A54"/>
    <w:rsid w:val="00E900A6"/>
    <w:rsid w:val="00E90BAA"/>
    <w:rsid w:val="00E90E61"/>
    <w:rsid w:val="00E91085"/>
    <w:rsid w:val="00E9150A"/>
    <w:rsid w:val="00E92566"/>
    <w:rsid w:val="00E9265B"/>
    <w:rsid w:val="00E92DD5"/>
    <w:rsid w:val="00E930C7"/>
    <w:rsid w:val="00E931DF"/>
    <w:rsid w:val="00E93235"/>
    <w:rsid w:val="00E93498"/>
    <w:rsid w:val="00E9353B"/>
    <w:rsid w:val="00E93597"/>
    <w:rsid w:val="00E9364F"/>
    <w:rsid w:val="00E937BE"/>
    <w:rsid w:val="00E939BB"/>
    <w:rsid w:val="00E93A0F"/>
    <w:rsid w:val="00E93D52"/>
    <w:rsid w:val="00E93F2A"/>
    <w:rsid w:val="00E93F3B"/>
    <w:rsid w:val="00E93F77"/>
    <w:rsid w:val="00E94111"/>
    <w:rsid w:val="00E9415F"/>
    <w:rsid w:val="00E9425E"/>
    <w:rsid w:val="00E943D7"/>
    <w:rsid w:val="00E943E0"/>
    <w:rsid w:val="00E9488D"/>
    <w:rsid w:val="00E94901"/>
    <w:rsid w:val="00E949FA"/>
    <w:rsid w:val="00E94CB2"/>
    <w:rsid w:val="00E94F2B"/>
    <w:rsid w:val="00E951C2"/>
    <w:rsid w:val="00E95327"/>
    <w:rsid w:val="00E95407"/>
    <w:rsid w:val="00E954CC"/>
    <w:rsid w:val="00E9558E"/>
    <w:rsid w:val="00E95667"/>
    <w:rsid w:val="00E959C8"/>
    <w:rsid w:val="00E95EBB"/>
    <w:rsid w:val="00E95F3D"/>
    <w:rsid w:val="00E9657D"/>
    <w:rsid w:val="00E96D50"/>
    <w:rsid w:val="00E975D9"/>
    <w:rsid w:val="00E97608"/>
    <w:rsid w:val="00E9762B"/>
    <w:rsid w:val="00E97B02"/>
    <w:rsid w:val="00E97ED2"/>
    <w:rsid w:val="00E97F2E"/>
    <w:rsid w:val="00EA01BB"/>
    <w:rsid w:val="00EA02F2"/>
    <w:rsid w:val="00EA0588"/>
    <w:rsid w:val="00EA064B"/>
    <w:rsid w:val="00EA07B7"/>
    <w:rsid w:val="00EA0907"/>
    <w:rsid w:val="00EA0A2F"/>
    <w:rsid w:val="00EA0A3B"/>
    <w:rsid w:val="00EA0D65"/>
    <w:rsid w:val="00EA1209"/>
    <w:rsid w:val="00EA1314"/>
    <w:rsid w:val="00EA13CB"/>
    <w:rsid w:val="00EA1581"/>
    <w:rsid w:val="00EA16DA"/>
    <w:rsid w:val="00EA1835"/>
    <w:rsid w:val="00EA186B"/>
    <w:rsid w:val="00EA1CDA"/>
    <w:rsid w:val="00EA1D20"/>
    <w:rsid w:val="00EA256C"/>
    <w:rsid w:val="00EA2605"/>
    <w:rsid w:val="00EA36A6"/>
    <w:rsid w:val="00EA375A"/>
    <w:rsid w:val="00EA3B4B"/>
    <w:rsid w:val="00EA3EE3"/>
    <w:rsid w:val="00EA43FB"/>
    <w:rsid w:val="00EA44AE"/>
    <w:rsid w:val="00EA4691"/>
    <w:rsid w:val="00EA4799"/>
    <w:rsid w:val="00EA4977"/>
    <w:rsid w:val="00EA49F6"/>
    <w:rsid w:val="00EA4E7D"/>
    <w:rsid w:val="00EA4F4F"/>
    <w:rsid w:val="00EA4F76"/>
    <w:rsid w:val="00EA5285"/>
    <w:rsid w:val="00EA532E"/>
    <w:rsid w:val="00EA533A"/>
    <w:rsid w:val="00EA53FD"/>
    <w:rsid w:val="00EA5710"/>
    <w:rsid w:val="00EA5B92"/>
    <w:rsid w:val="00EA5C23"/>
    <w:rsid w:val="00EA5DEB"/>
    <w:rsid w:val="00EA5FF6"/>
    <w:rsid w:val="00EA60F5"/>
    <w:rsid w:val="00EA620D"/>
    <w:rsid w:val="00EA63F3"/>
    <w:rsid w:val="00EA666A"/>
    <w:rsid w:val="00EA6999"/>
    <w:rsid w:val="00EA6FC6"/>
    <w:rsid w:val="00EA7139"/>
    <w:rsid w:val="00EA72E0"/>
    <w:rsid w:val="00EA7472"/>
    <w:rsid w:val="00EA75FF"/>
    <w:rsid w:val="00EA7826"/>
    <w:rsid w:val="00EA7911"/>
    <w:rsid w:val="00EA7E94"/>
    <w:rsid w:val="00EA7F4A"/>
    <w:rsid w:val="00EB03D2"/>
    <w:rsid w:val="00EB04A9"/>
    <w:rsid w:val="00EB04CA"/>
    <w:rsid w:val="00EB09DA"/>
    <w:rsid w:val="00EB0A38"/>
    <w:rsid w:val="00EB0B19"/>
    <w:rsid w:val="00EB0CE4"/>
    <w:rsid w:val="00EB0F62"/>
    <w:rsid w:val="00EB0F7F"/>
    <w:rsid w:val="00EB10CC"/>
    <w:rsid w:val="00EB10E5"/>
    <w:rsid w:val="00EB111F"/>
    <w:rsid w:val="00EB1B20"/>
    <w:rsid w:val="00EB1D82"/>
    <w:rsid w:val="00EB1ED2"/>
    <w:rsid w:val="00EB2071"/>
    <w:rsid w:val="00EB227B"/>
    <w:rsid w:val="00EB234C"/>
    <w:rsid w:val="00EB251C"/>
    <w:rsid w:val="00EB2817"/>
    <w:rsid w:val="00EB2ADB"/>
    <w:rsid w:val="00EB2E7C"/>
    <w:rsid w:val="00EB2E82"/>
    <w:rsid w:val="00EB2F89"/>
    <w:rsid w:val="00EB30EE"/>
    <w:rsid w:val="00EB3203"/>
    <w:rsid w:val="00EB39FF"/>
    <w:rsid w:val="00EB3E6A"/>
    <w:rsid w:val="00EB3F48"/>
    <w:rsid w:val="00EB3FBB"/>
    <w:rsid w:val="00EB4110"/>
    <w:rsid w:val="00EB45EA"/>
    <w:rsid w:val="00EB45F7"/>
    <w:rsid w:val="00EB4D2C"/>
    <w:rsid w:val="00EB4D8A"/>
    <w:rsid w:val="00EB4F31"/>
    <w:rsid w:val="00EB50F3"/>
    <w:rsid w:val="00EB5232"/>
    <w:rsid w:val="00EB54C5"/>
    <w:rsid w:val="00EB5667"/>
    <w:rsid w:val="00EB567C"/>
    <w:rsid w:val="00EB58B2"/>
    <w:rsid w:val="00EB5908"/>
    <w:rsid w:val="00EB5953"/>
    <w:rsid w:val="00EB59B1"/>
    <w:rsid w:val="00EB5BB2"/>
    <w:rsid w:val="00EB613F"/>
    <w:rsid w:val="00EB6145"/>
    <w:rsid w:val="00EB689D"/>
    <w:rsid w:val="00EB6F4F"/>
    <w:rsid w:val="00EB6FDF"/>
    <w:rsid w:val="00EB7095"/>
    <w:rsid w:val="00EB72C3"/>
    <w:rsid w:val="00EB7308"/>
    <w:rsid w:val="00EB785D"/>
    <w:rsid w:val="00EB78CD"/>
    <w:rsid w:val="00EC011B"/>
    <w:rsid w:val="00EC02A0"/>
    <w:rsid w:val="00EC066E"/>
    <w:rsid w:val="00EC0704"/>
    <w:rsid w:val="00EC0725"/>
    <w:rsid w:val="00EC08F2"/>
    <w:rsid w:val="00EC0D4A"/>
    <w:rsid w:val="00EC1031"/>
    <w:rsid w:val="00EC1101"/>
    <w:rsid w:val="00EC1163"/>
    <w:rsid w:val="00EC11B1"/>
    <w:rsid w:val="00EC1270"/>
    <w:rsid w:val="00EC12C5"/>
    <w:rsid w:val="00EC12CD"/>
    <w:rsid w:val="00EC13BB"/>
    <w:rsid w:val="00EC1487"/>
    <w:rsid w:val="00EC15FB"/>
    <w:rsid w:val="00EC1879"/>
    <w:rsid w:val="00EC1AF4"/>
    <w:rsid w:val="00EC1CAF"/>
    <w:rsid w:val="00EC1F2C"/>
    <w:rsid w:val="00EC20A2"/>
    <w:rsid w:val="00EC2550"/>
    <w:rsid w:val="00EC2824"/>
    <w:rsid w:val="00EC28FC"/>
    <w:rsid w:val="00EC2DBB"/>
    <w:rsid w:val="00EC36D4"/>
    <w:rsid w:val="00EC3A5E"/>
    <w:rsid w:val="00EC3B6F"/>
    <w:rsid w:val="00EC3C5A"/>
    <w:rsid w:val="00EC3EFD"/>
    <w:rsid w:val="00EC47AC"/>
    <w:rsid w:val="00EC481A"/>
    <w:rsid w:val="00EC4941"/>
    <w:rsid w:val="00EC4994"/>
    <w:rsid w:val="00EC4B11"/>
    <w:rsid w:val="00EC4CBB"/>
    <w:rsid w:val="00EC4E25"/>
    <w:rsid w:val="00EC4E44"/>
    <w:rsid w:val="00EC4E79"/>
    <w:rsid w:val="00EC4EF1"/>
    <w:rsid w:val="00EC4FB1"/>
    <w:rsid w:val="00EC563C"/>
    <w:rsid w:val="00EC5853"/>
    <w:rsid w:val="00EC5857"/>
    <w:rsid w:val="00EC596C"/>
    <w:rsid w:val="00EC5A49"/>
    <w:rsid w:val="00EC5B79"/>
    <w:rsid w:val="00EC5B83"/>
    <w:rsid w:val="00EC5C3E"/>
    <w:rsid w:val="00EC6037"/>
    <w:rsid w:val="00EC642F"/>
    <w:rsid w:val="00EC6557"/>
    <w:rsid w:val="00EC6B4A"/>
    <w:rsid w:val="00EC6F92"/>
    <w:rsid w:val="00EC7261"/>
    <w:rsid w:val="00EC75C1"/>
    <w:rsid w:val="00EC78D9"/>
    <w:rsid w:val="00EC796C"/>
    <w:rsid w:val="00EC7971"/>
    <w:rsid w:val="00EC7AC6"/>
    <w:rsid w:val="00EC7DBE"/>
    <w:rsid w:val="00ED01BB"/>
    <w:rsid w:val="00ED0582"/>
    <w:rsid w:val="00ED05AD"/>
    <w:rsid w:val="00ED0908"/>
    <w:rsid w:val="00ED097D"/>
    <w:rsid w:val="00ED09A0"/>
    <w:rsid w:val="00ED1AC1"/>
    <w:rsid w:val="00ED1D2E"/>
    <w:rsid w:val="00ED1EE5"/>
    <w:rsid w:val="00ED1F19"/>
    <w:rsid w:val="00ED1F26"/>
    <w:rsid w:val="00ED232D"/>
    <w:rsid w:val="00ED2A2A"/>
    <w:rsid w:val="00ED31F1"/>
    <w:rsid w:val="00ED31F9"/>
    <w:rsid w:val="00ED3341"/>
    <w:rsid w:val="00ED3855"/>
    <w:rsid w:val="00ED38E4"/>
    <w:rsid w:val="00ED3DE3"/>
    <w:rsid w:val="00ED3ED3"/>
    <w:rsid w:val="00ED3F17"/>
    <w:rsid w:val="00ED3F2A"/>
    <w:rsid w:val="00ED3FFC"/>
    <w:rsid w:val="00ED4081"/>
    <w:rsid w:val="00ED4459"/>
    <w:rsid w:val="00ED44AB"/>
    <w:rsid w:val="00ED4918"/>
    <w:rsid w:val="00ED4939"/>
    <w:rsid w:val="00ED4B2E"/>
    <w:rsid w:val="00ED4BC3"/>
    <w:rsid w:val="00ED4E77"/>
    <w:rsid w:val="00ED556E"/>
    <w:rsid w:val="00ED5931"/>
    <w:rsid w:val="00ED599F"/>
    <w:rsid w:val="00ED5BA2"/>
    <w:rsid w:val="00ED5D07"/>
    <w:rsid w:val="00ED5D48"/>
    <w:rsid w:val="00ED5D4B"/>
    <w:rsid w:val="00ED5EEA"/>
    <w:rsid w:val="00ED5EFC"/>
    <w:rsid w:val="00ED5F1C"/>
    <w:rsid w:val="00ED5F21"/>
    <w:rsid w:val="00ED6620"/>
    <w:rsid w:val="00ED6699"/>
    <w:rsid w:val="00ED66E5"/>
    <w:rsid w:val="00ED69CF"/>
    <w:rsid w:val="00ED6B0D"/>
    <w:rsid w:val="00ED6DC9"/>
    <w:rsid w:val="00ED7323"/>
    <w:rsid w:val="00ED742A"/>
    <w:rsid w:val="00ED7798"/>
    <w:rsid w:val="00EE03F8"/>
    <w:rsid w:val="00EE04CF"/>
    <w:rsid w:val="00EE0802"/>
    <w:rsid w:val="00EE0BED"/>
    <w:rsid w:val="00EE0D73"/>
    <w:rsid w:val="00EE12C2"/>
    <w:rsid w:val="00EE1464"/>
    <w:rsid w:val="00EE15CC"/>
    <w:rsid w:val="00EE173F"/>
    <w:rsid w:val="00EE1922"/>
    <w:rsid w:val="00EE197F"/>
    <w:rsid w:val="00EE1C96"/>
    <w:rsid w:val="00EE1D08"/>
    <w:rsid w:val="00EE1D3E"/>
    <w:rsid w:val="00EE1EA1"/>
    <w:rsid w:val="00EE1EAA"/>
    <w:rsid w:val="00EE1ED9"/>
    <w:rsid w:val="00EE1F7F"/>
    <w:rsid w:val="00EE2145"/>
    <w:rsid w:val="00EE21C0"/>
    <w:rsid w:val="00EE22CF"/>
    <w:rsid w:val="00EE2525"/>
    <w:rsid w:val="00EE29D1"/>
    <w:rsid w:val="00EE2B6A"/>
    <w:rsid w:val="00EE2BEF"/>
    <w:rsid w:val="00EE2CD7"/>
    <w:rsid w:val="00EE2E71"/>
    <w:rsid w:val="00EE324D"/>
    <w:rsid w:val="00EE3700"/>
    <w:rsid w:val="00EE3BA0"/>
    <w:rsid w:val="00EE3CB9"/>
    <w:rsid w:val="00EE406B"/>
    <w:rsid w:val="00EE4408"/>
    <w:rsid w:val="00EE4532"/>
    <w:rsid w:val="00EE457E"/>
    <w:rsid w:val="00EE46D1"/>
    <w:rsid w:val="00EE46D4"/>
    <w:rsid w:val="00EE472D"/>
    <w:rsid w:val="00EE4B10"/>
    <w:rsid w:val="00EE4C5A"/>
    <w:rsid w:val="00EE4D76"/>
    <w:rsid w:val="00EE4EC2"/>
    <w:rsid w:val="00EE4F6F"/>
    <w:rsid w:val="00EE5371"/>
    <w:rsid w:val="00EE5787"/>
    <w:rsid w:val="00EE5D29"/>
    <w:rsid w:val="00EE60C5"/>
    <w:rsid w:val="00EE61F1"/>
    <w:rsid w:val="00EE61F9"/>
    <w:rsid w:val="00EE65AF"/>
    <w:rsid w:val="00EE6B45"/>
    <w:rsid w:val="00EE6E6C"/>
    <w:rsid w:val="00EE6E82"/>
    <w:rsid w:val="00EE7170"/>
    <w:rsid w:val="00EE728F"/>
    <w:rsid w:val="00EE737B"/>
    <w:rsid w:val="00EE73A4"/>
    <w:rsid w:val="00EE74BA"/>
    <w:rsid w:val="00EE7B02"/>
    <w:rsid w:val="00EE7C29"/>
    <w:rsid w:val="00EE7C2E"/>
    <w:rsid w:val="00EE7D31"/>
    <w:rsid w:val="00EE7D73"/>
    <w:rsid w:val="00EF094A"/>
    <w:rsid w:val="00EF09D3"/>
    <w:rsid w:val="00EF0A89"/>
    <w:rsid w:val="00EF0B3D"/>
    <w:rsid w:val="00EF0BF8"/>
    <w:rsid w:val="00EF0C2D"/>
    <w:rsid w:val="00EF0C36"/>
    <w:rsid w:val="00EF0CFB"/>
    <w:rsid w:val="00EF1264"/>
    <w:rsid w:val="00EF12F4"/>
    <w:rsid w:val="00EF1593"/>
    <w:rsid w:val="00EF17C6"/>
    <w:rsid w:val="00EF1BCC"/>
    <w:rsid w:val="00EF1DB1"/>
    <w:rsid w:val="00EF23E2"/>
    <w:rsid w:val="00EF24C5"/>
    <w:rsid w:val="00EF2675"/>
    <w:rsid w:val="00EF292D"/>
    <w:rsid w:val="00EF2A4D"/>
    <w:rsid w:val="00EF2BD8"/>
    <w:rsid w:val="00EF2C40"/>
    <w:rsid w:val="00EF2C7E"/>
    <w:rsid w:val="00EF2D42"/>
    <w:rsid w:val="00EF30A7"/>
    <w:rsid w:val="00EF30BF"/>
    <w:rsid w:val="00EF30DE"/>
    <w:rsid w:val="00EF320E"/>
    <w:rsid w:val="00EF335B"/>
    <w:rsid w:val="00EF338C"/>
    <w:rsid w:val="00EF3A5C"/>
    <w:rsid w:val="00EF3A77"/>
    <w:rsid w:val="00EF3BED"/>
    <w:rsid w:val="00EF3C46"/>
    <w:rsid w:val="00EF3DC6"/>
    <w:rsid w:val="00EF3E20"/>
    <w:rsid w:val="00EF3FE1"/>
    <w:rsid w:val="00EF408B"/>
    <w:rsid w:val="00EF4384"/>
    <w:rsid w:val="00EF452B"/>
    <w:rsid w:val="00EF4640"/>
    <w:rsid w:val="00EF465D"/>
    <w:rsid w:val="00EF471B"/>
    <w:rsid w:val="00EF49D3"/>
    <w:rsid w:val="00EF502B"/>
    <w:rsid w:val="00EF5165"/>
    <w:rsid w:val="00EF52FF"/>
    <w:rsid w:val="00EF5363"/>
    <w:rsid w:val="00EF53C4"/>
    <w:rsid w:val="00EF547A"/>
    <w:rsid w:val="00EF5762"/>
    <w:rsid w:val="00EF5A25"/>
    <w:rsid w:val="00EF5B6E"/>
    <w:rsid w:val="00EF5CBD"/>
    <w:rsid w:val="00EF607A"/>
    <w:rsid w:val="00EF60B6"/>
    <w:rsid w:val="00EF60C0"/>
    <w:rsid w:val="00EF644C"/>
    <w:rsid w:val="00EF64FD"/>
    <w:rsid w:val="00EF6636"/>
    <w:rsid w:val="00EF7043"/>
    <w:rsid w:val="00EF7216"/>
    <w:rsid w:val="00EF789B"/>
    <w:rsid w:val="00EF7BBD"/>
    <w:rsid w:val="00EF7E26"/>
    <w:rsid w:val="00EF7E27"/>
    <w:rsid w:val="00EF7EA9"/>
    <w:rsid w:val="00EF7FDE"/>
    <w:rsid w:val="00F00193"/>
    <w:rsid w:val="00F001EC"/>
    <w:rsid w:val="00F00207"/>
    <w:rsid w:val="00F00509"/>
    <w:rsid w:val="00F005A3"/>
    <w:rsid w:val="00F00659"/>
    <w:rsid w:val="00F00666"/>
    <w:rsid w:val="00F00727"/>
    <w:rsid w:val="00F009B0"/>
    <w:rsid w:val="00F009EC"/>
    <w:rsid w:val="00F00AC6"/>
    <w:rsid w:val="00F00B5E"/>
    <w:rsid w:val="00F00EE2"/>
    <w:rsid w:val="00F01435"/>
    <w:rsid w:val="00F01798"/>
    <w:rsid w:val="00F01A03"/>
    <w:rsid w:val="00F01BC2"/>
    <w:rsid w:val="00F01E7D"/>
    <w:rsid w:val="00F01FC6"/>
    <w:rsid w:val="00F02455"/>
    <w:rsid w:val="00F029B8"/>
    <w:rsid w:val="00F03591"/>
    <w:rsid w:val="00F037DB"/>
    <w:rsid w:val="00F03890"/>
    <w:rsid w:val="00F03B2D"/>
    <w:rsid w:val="00F03E4E"/>
    <w:rsid w:val="00F03EFA"/>
    <w:rsid w:val="00F04096"/>
    <w:rsid w:val="00F0416D"/>
    <w:rsid w:val="00F041D3"/>
    <w:rsid w:val="00F042D8"/>
    <w:rsid w:val="00F043DB"/>
    <w:rsid w:val="00F04588"/>
    <w:rsid w:val="00F046BA"/>
    <w:rsid w:val="00F04F04"/>
    <w:rsid w:val="00F0500F"/>
    <w:rsid w:val="00F0537D"/>
    <w:rsid w:val="00F053A3"/>
    <w:rsid w:val="00F053E1"/>
    <w:rsid w:val="00F054D5"/>
    <w:rsid w:val="00F0567C"/>
    <w:rsid w:val="00F0580D"/>
    <w:rsid w:val="00F05932"/>
    <w:rsid w:val="00F06308"/>
    <w:rsid w:val="00F064C1"/>
    <w:rsid w:val="00F06544"/>
    <w:rsid w:val="00F066BE"/>
    <w:rsid w:val="00F06938"/>
    <w:rsid w:val="00F06963"/>
    <w:rsid w:val="00F06A63"/>
    <w:rsid w:val="00F06AEA"/>
    <w:rsid w:val="00F06B11"/>
    <w:rsid w:val="00F07374"/>
    <w:rsid w:val="00F07ADF"/>
    <w:rsid w:val="00F07B2F"/>
    <w:rsid w:val="00F106B8"/>
    <w:rsid w:val="00F106F4"/>
    <w:rsid w:val="00F108BC"/>
    <w:rsid w:val="00F10B09"/>
    <w:rsid w:val="00F10C7C"/>
    <w:rsid w:val="00F10D05"/>
    <w:rsid w:val="00F10E8A"/>
    <w:rsid w:val="00F1142F"/>
    <w:rsid w:val="00F114ED"/>
    <w:rsid w:val="00F11844"/>
    <w:rsid w:val="00F1185A"/>
    <w:rsid w:val="00F1185C"/>
    <w:rsid w:val="00F11A3B"/>
    <w:rsid w:val="00F11B2D"/>
    <w:rsid w:val="00F11C7F"/>
    <w:rsid w:val="00F11D9F"/>
    <w:rsid w:val="00F11F3C"/>
    <w:rsid w:val="00F123F8"/>
    <w:rsid w:val="00F12901"/>
    <w:rsid w:val="00F12AF2"/>
    <w:rsid w:val="00F12B0E"/>
    <w:rsid w:val="00F12DB0"/>
    <w:rsid w:val="00F12F10"/>
    <w:rsid w:val="00F12F1C"/>
    <w:rsid w:val="00F132E8"/>
    <w:rsid w:val="00F134BA"/>
    <w:rsid w:val="00F13738"/>
    <w:rsid w:val="00F1390C"/>
    <w:rsid w:val="00F139C8"/>
    <w:rsid w:val="00F13BE7"/>
    <w:rsid w:val="00F13DCC"/>
    <w:rsid w:val="00F14223"/>
    <w:rsid w:val="00F143D3"/>
    <w:rsid w:val="00F14561"/>
    <w:rsid w:val="00F1461C"/>
    <w:rsid w:val="00F147B3"/>
    <w:rsid w:val="00F14E98"/>
    <w:rsid w:val="00F154B1"/>
    <w:rsid w:val="00F159C9"/>
    <w:rsid w:val="00F15A19"/>
    <w:rsid w:val="00F15B7A"/>
    <w:rsid w:val="00F15BF8"/>
    <w:rsid w:val="00F16405"/>
    <w:rsid w:val="00F16461"/>
    <w:rsid w:val="00F164D2"/>
    <w:rsid w:val="00F1669C"/>
    <w:rsid w:val="00F170AE"/>
    <w:rsid w:val="00F17355"/>
    <w:rsid w:val="00F202CA"/>
    <w:rsid w:val="00F20748"/>
    <w:rsid w:val="00F20880"/>
    <w:rsid w:val="00F20A5B"/>
    <w:rsid w:val="00F20BAB"/>
    <w:rsid w:val="00F20BB2"/>
    <w:rsid w:val="00F20DB2"/>
    <w:rsid w:val="00F20E72"/>
    <w:rsid w:val="00F2113D"/>
    <w:rsid w:val="00F216A0"/>
    <w:rsid w:val="00F21A68"/>
    <w:rsid w:val="00F21D9C"/>
    <w:rsid w:val="00F21F0E"/>
    <w:rsid w:val="00F22279"/>
    <w:rsid w:val="00F22759"/>
    <w:rsid w:val="00F2275C"/>
    <w:rsid w:val="00F229D6"/>
    <w:rsid w:val="00F22ADE"/>
    <w:rsid w:val="00F22BE4"/>
    <w:rsid w:val="00F22D2B"/>
    <w:rsid w:val="00F22E60"/>
    <w:rsid w:val="00F22F27"/>
    <w:rsid w:val="00F23076"/>
    <w:rsid w:val="00F230D1"/>
    <w:rsid w:val="00F23652"/>
    <w:rsid w:val="00F236E7"/>
    <w:rsid w:val="00F2375F"/>
    <w:rsid w:val="00F237B4"/>
    <w:rsid w:val="00F23D35"/>
    <w:rsid w:val="00F23EC3"/>
    <w:rsid w:val="00F23F2C"/>
    <w:rsid w:val="00F241C0"/>
    <w:rsid w:val="00F2438F"/>
    <w:rsid w:val="00F24A84"/>
    <w:rsid w:val="00F24CC7"/>
    <w:rsid w:val="00F24E66"/>
    <w:rsid w:val="00F25250"/>
    <w:rsid w:val="00F256F5"/>
    <w:rsid w:val="00F257D2"/>
    <w:rsid w:val="00F25CBE"/>
    <w:rsid w:val="00F25F10"/>
    <w:rsid w:val="00F26613"/>
    <w:rsid w:val="00F26689"/>
    <w:rsid w:val="00F26A27"/>
    <w:rsid w:val="00F272CC"/>
    <w:rsid w:val="00F2774B"/>
    <w:rsid w:val="00F27818"/>
    <w:rsid w:val="00F27A9A"/>
    <w:rsid w:val="00F27AC0"/>
    <w:rsid w:val="00F27D06"/>
    <w:rsid w:val="00F27E5B"/>
    <w:rsid w:val="00F27FE2"/>
    <w:rsid w:val="00F27FEC"/>
    <w:rsid w:val="00F300FB"/>
    <w:rsid w:val="00F3021A"/>
    <w:rsid w:val="00F30622"/>
    <w:rsid w:val="00F30865"/>
    <w:rsid w:val="00F30BB0"/>
    <w:rsid w:val="00F30D43"/>
    <w:rsid w:val="00F30EEE"/>
    <w:rsid w:val="00F30FF0"/>
    <w:rsid w:val="00F31120"/>
    <w:rsid w:val="00F311B4"/>
    <w:rsid w:val="00F317B6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29B"/>
    <w:rsid w:val="00F34723"/>
    <w:rsid w:val="00F34A95"/>
    <w:rsid w:val="00F34DC2"/>
    <w:rsid w:val="00F351B4"/>
    <w:rsid w:val="00F355D3"/>
    <w:rsid w:val="00F35669"/>
    <w:rsid w:val="00F359E5"/>
    <w:rsid w:val="00F35D1B"/>
    <w:rsid w:val="00F35E9E"/>
    <w:rsid w:val="00F35EDF"/>
    <w:rsid w:val="00F36074"/>
    <w:rsid w:val="00F36087"/>
    <w:rsid w:val="00F36126"/>
    <w:rsid w:val="00F36234"/>
    <w:rsid w:val="00F3685A"/>
    <w:rsid w:val="00F36B83"/>
    <w:rsid w:val="00F36E18"/>
    <w:rsid w:val="00F3706F"/>
    <w:rsid w:val="00F371A6"/>
    <w:rsid w:val="00F3749F"/>
    <w:rsid w:val="00F37796"/>
    <w:rsid w:val="00F37955"/>
    <w:rsid w:val="00F37C93"/>
    <w:rsid w:val="00F401A4"/>
    <w:rsid w:val="00F40AC6"/>
    <w:rsid w:val="00F40AD8"/>
    <w:rsid w:val="00F40C22"/>
    <w:rsid w:val="00F40F46"/>
    <w:rsid w:val="00F40FAA"/>
    <w:rsid w:val="00F4145D"/>
    <w:rsid w:val="00F41571"/>
    <w:rsid w:val="00F41983"/>
    <w:rsid w:val="00F41B92"/>
    <w:rsid w:val="00F41D37"/>
    <w:rsid w:val="00F41DA1"/>
    <w:rsid w:val="00F42523"/>
    <w:rsid w:val="00F429C6"/>
    <w:rsid w:val="00F42A77"/>
    <w:rsid w:val="00F42AF4"/>
    <w:rsid w:val="00F42FE0"/>
    <w:rsid w:val="00F4332E"/>
    <w:rsid w:val="00F434C7"/>
    <w:rsid w:val="00F435C4"/>
    <w:rsid w:val="00F43757"/>
    <w:rsid w:val="00F43AA0"/>
    <w:rsid w:val="00F43D84"/>
    <w:rsid w:val="00F4402F"/>
    <w:rsid w:val="00F4437E"/>
    <w:rsid w:val="00F44651"/>
    <w:rsid w:val="00F44683"/>
    <w:rsid w:val="00F44885"/>
    <w:rsid w:val="00F44AE5"/>
    <w:rsid w:val="00F44DFC"/>
    <w:rsid w:val="00F44E4F"/>
    <w:rsid w:val="00F44E99"/>
    <w:rsid w:val="00F44EA6"/>
    <w:rsid w:val="00F451C3"/>
    <w:rsid w:val="00F452DB"/>
    <w:rsid w:val="00F4536E"/>
    <w:rsid w:val="00F45379"/>
    <w:rsid w:val="00F45458"/>
    <w:rsid w:val="00F45CA2"/>
    <w:rsid w:val="00F46052"/>
    <w:rsid w:val="00F46403"/>
    <w:rsid w:val="00F465F8"/>
    <w:rsid w:val="00F46616"/>
    <w:rsid w:val="00F4669C"/>
    <w:rsid w:val="00F46783"/>
    <w:rsid w:val="00F4692C"/>
    <w:rsid w:val="00F46E18"/>
    <w:rsid w:val="00F46E6B"/>
    <w:rsid w:val="00F46EF2"/>
    <w:rsid w:val="00F477BB"/>
    <w:rsid w:val="00F47B6C"/>
    <w:rsid w:val="00F47BB6"/>
    <w:rsid w:val="00F50494"/>
    <w:rsid w:val="00F50701"/>
    <w:rsid w:val="00F50854"/>
    <w:rsid w:val="00F50907"/>
    <w:rsid w:val="00F50FA5"/>
    <w:rsid w:val="00F51080"/>
    <w:rsid w:val="00F51416"/>
    <w:rsid w:val="00F519F4"/>
    <w:rsid w:val="00F51E84"/>
    <w:rsid w:val="00F52006"/>
    <w:rsid w:val="00F520F0"/>
    <w:rsid w:val="00F52134"/>
    <w:rsid w:val="00F521D7"/>
    <w:rsid w:val="00F52760"/>
    <w:rsid w:val="00F527E6"/>
    <w:rsid w:val="00F529E9"/>
    <w:rsid w:val="00F52C8B"/>
    <w:rsid w:val="00F52D04"/>
    <w:rsid w:val="00F52D92"/>
    <w:rsid w:val="00F52E1A"/>
    <w:rsid w:val="00F5362C"/>
    <w:rsid w:val="00F537D2"/>
    <w:rsid w:val="00F53D58"/>
    <w:rsid w:val="00F53E58"/>
    <w:rsid w:val="00F53FEC"/>
    <w:rsid w:val="00F54316"/>
    <w:rsid w:val="00F5466B"/>
    <w:rsid w:val="00F54FDF"/>
    <w:rsid w:val="00F5534D"/>
    <w:rsid w:val="00F5542D"/>
    <w:rsid w:val="00F55599"/>
    <w:rsid w:val="00F558BB"/>
    <w:rsid w:val="00F559D5"/>
    <w:rsid w:val="00F55AE2"/>
    <w:rsid w:val="00F55E5F"/>
    <w:rsid w:val="00F55EDC"/>
    <w:rsid w:val="00F56205"/>
    <w:rsid w:val="00F5624F"/>
    <w:rsid w:val="00F562B8"/>
    <w:rsid w:val="00F56635"/>
    <w:rsid w:val="00F56663"/>
    <w:rsid w:val="00F56A67"/>
    <w:rsid w:val="00F56B55"/>
    <w:rsid w:val="00F570B6"/>
    <w:rsid w:val="00F57206"/>
    <w:rsid w:val="00F57241"/>
    <w:rsid w:val="00F575DC"/>
    <w:rsid w:val="00F5787B"/>
    <w:rsid w:val="00F57979"/>
    <w:rsid w:val="00F57C82"/>
    <w:rsid w:val="00F57E23"/>
    <w:rsid w:val="00F57EF8"/>
    <w:rsid w:val="00F57F7A"/>
    <w:rsid w:val="00F60163"/>
    <w:rsid w:val="00F6055A"/>
    <w:rsid w:val="00F60ACB"/>
    <w:rsid w:val="00F60BA0"/>
    <w:rsid w:val="00F60C4B"/>
    <w:rsid w:val="00F60C7A"/>
    <w:rsid w:val="00F60CAB"/>
    <w:rsid w:val="00F60F67"/>
    <w:rsid w:val="00F60F78"/>
    <w:rsid w:val="00F61438"/>
    <w:rsid w:val="00F6143F"/>
    <w:rsid w:val="00F6188E"/>
    <w:rsid w:val="00F61996"/>
    <w:rsid w:val="00F61E40"/>
    <w:rsid w:val="00F61EB5"/>
    <w:rsid w:val="00F61ECE"/>
    <w:rsid w:val="00F61FB0"/>
    <w:rsid w:val="00F62298"/>
    <w:rsid w:val="00F6254F"/>
    <w:rsid w:val="00F62590"/>
    <w:rsid w:val="00F626A3"/>
    <w:rsid w:val="00F627DB"/>
    <w:rsid w:val="00F627E7"/>
    <w:rsid w:val="00F62AEA"/>
    <w:rsid w:val="00F62CAF"/>
    <w:rsid w:val="00F62FB8"/>
    <w:rsid w:val="00F63170"/>
    <w:rsid w:val="00F63186"/>
    <w:rsid w:val="00F63419"/>
    <w:rsid w:val="00F6349D"/>
    <w:rsid w:val="00F635C5"/>
    <w:rsid w:val="00F637E0"/>
    <w:rsid w:val="00F63913"/>
    <w:rsid w:val="00F63C02"/>
    <w:rsid w:val="00F63DB2"/>
    <w:rsid w:val="00F641BA"/>
    <w:rsid w:val="00F64230"/>
    <w:rsid w:val="00F642F1"/>
    <w:rsid w:val="00F64407"/>
    <w:rsid w:val="00F64412"/>
    <w:rsid w:val="00F6464C"/>
    <w:rsid w:val="00F648B0"/>
    <w:rsid w:val="00F64AC8"/>
    <w:rsid w:val="00F64D51"/>
    <w:rsid w:val="00F6522D"/>
    <w:rsid w:val="00F6542E"/>
    <w:rsid w:val="00F65634"/>
    <w:rsid w:val="00F65BA6"/>
    <w:rsid w:val="00F66921"/>
    <w:rsid w:val="00F66A3C"/>
    <w:rsid w:val="00F66ABC"/>
    <w:rsid w:val="00F66C47"/>
    <w:rsid w:val="00F66CDF"/>
    <w:rsid w:val="00F66E65"/>
    <w:rsid w:val="00F671D6"/>
    <w:rsid w:val="00F671E1"/>
    <w:rsid w:val="00F67314"/>
    <w:rsid w:val="00F67373"/>
    <w:rsid w:val="00F674AF"/>
    <w:rsid w:val="00F6759D"/>
    <w:rsid w:val="00F675BC"/>
    <w:rsid w:val="00F67A14"/>
    <w:rsid w:val="00F67A93"/>
    <w:rsid w:val="00F67B2E"/>
    <w:rsid w:val="00F67C63"/>
    <w:rsid w:val="00F67E4E"/>
    <w:rsid w:val="00F67E95"/>
    <w:rsid w:val="00F70139"/>
    <w:rsid w:val="00F702DC"/>
    <w:rsid w:val="00F704A0"/>
    <w:rsid w:val="00F70882"/>
    <w:rsid w:val="00F70C06"/>
    <w:rsid w:val="00F70EF0"/>
    <w:rsid w:val="00F70EF8"/>
    <w:rsid w:val="00F70F6C"/>
    <w:rsid w:val="00F711AD"/>
    <w:rsid w:val="00F714A5"/>
    <w:rsid w:val="00F716E3"/>
    <w:rsid w:val="00F71AA3"/>
    <w:rsid w:val="00F71CE4"/>
    <w:rsid w:val="00F72409"/>
    <w:rsid w:val="00F724DE"/>
    <w:rsid w:val="00F72833"/>
    <w:rsid w:val="00F729C8"/>
    <w:rsid w:val="00F72C09"/>
    <w:rsid w:val="00F72CC7"/>
    <w:rsid w:val="00F72D9E"/>
    <w:rsid w:val="00F72DE9"/>
    <w:rsid w:val="00F72F67"/>
    <w:rsid w:val="00F730DF"/>
    <w:rsid w:val="00F73433"/>
    <w:rsid w:val="00F73AEF"/>
    <w:rsid w:val="00F73F8C"/>
    <w:rsid w:val="00F74587"/>
    <w:rsid w:val="00F74725"/>
    <w:rsid w:val="00F74C1E"/>
    <w:rsid w:val="00F74F1F"/>
    <w:rsid w:val="00F75184"/>
    <w:rsid w:val="00F751D0"/>
    <w:rsid w:val="00F752AF"/>
    <w:rsid w:val="00F755F0"/>
    <w:rsid w:val="00F7584F"/>
    <w:rsid w:val="00F75DA0"/>
    <w:rsid w:val="00F75ED7"/>
    <w:rsid w:val="00F75F8D"/>
    <w:rsid w:val="00F761DA"/>
    <w:rsid w:val="00F761E9"/>
    <w:rsid w:val="00F7644F"/>
    <w:rsid w:val="00F764B2"/>
    <w:rsid w:val="00F7671D"/>
    <w:rsid w:val="00F7675E"/>
    <w:rsid w:val="00F7677A"/>
    <w:rsid w:val="00F767E5"/>
    <w:rsid w:val="00F76844"/>
    <w:rsid w:val="00F768AC"/>
    <w:rsid w:val="00F76BE2"/>
    <w:rsid w:val="00F76DFD"/>
    <w:rsid w:val="00F7713F"/>
    <w:rsid w:val="00F7731F"/>
    <w:rsid w:val="00F77612"/>
    <w:rsid w:val="00F7767D"/>
    <w:rsid w:val="00F80135"/>
    <w:rsid w:val="00F804F1"/>
    <w:rsid w:val="00F80633"/>
    <w:rsid w:val="00F80757"/>
    <w:rsid w:val="00F808AE"/>
    <w:rsid w:val="00F80A17"/>
    <w:rsid w:val="00F80E2D"/>
    <w:rsid w:val="00F80FAD"/>
    <w:rsid w:val="00F812CE"/>
    <w:rsid w:val="00F815B6"/>
    <w:rsid w:val="00F816B8"/>
    <w:rsid w:val="00F817B9"/>
    <w:rsid w:val="00F81B5D"/>
    <w:rsid w:val="00F81BF3"/>
    <w:rsid w:val="00F82766"/>
    <w:rsid w:val="00F82928"/>
    <w:rsid w:val="00F832CD"/>
    <w:rsid w:val="00F8337A"/>
    <w:rsid w:val="00F838DF"/>
    <w:rsid w:val="00F83CDF"/>
    <w:rsid w:val="00F83F09"/>
    <w:rsid w:val="00F8407E"/>
    <w:rsid w:val="00F845FB"/>
    <w:rsid w:val="00F8478B"/>
    <w:rsid w:val="00F850C1"/>
    <w:rsid w:val="00F8558C"/>
    <w:rsid w:val="00F8589A"/>
    <w:rsid w:val="00F858F8"/>
    <w:rsid w:val="00F85CB0"/>
    <w:rsid w:val="00F8601A"/>
    <w:rsid w:val="00F86094"/>
    <w:rsid w:val="00F86099"/>
    <w:rsid w:val="00F86191"/>
    <w:rsid w:val="00F861F0"/>
    <w:rsid w:val="00F86995"/>
    <w:rsid w:val="00F869E7"/>
    <w:rsid w:val="00F86B4E"/>
    <w:rsid w:val="00F86C8E"/>
    <w:rsid w:val="00F86CD8"/>
    <w:rsid w:val="00F86D4C"/>
    <w:rsid w:val="00F86E2E"/>
    <w:rsid w:val="00F86E9E"/>
    <w:rsid w:val="00F87175"/>
    <w:rsid w:val="00F871AC"/>
    <w:rsid w:val="00F87588"/>
    <w:rsid w:val="00F878BB"/>
    <w:rsid w:val="00F878FB"/>
    <w:rsid w:val="00F87E20"/>
    <w:rsid w:val="00F87F76"/>
    <w:rsid w:val="00F90014"/>
    <w:rsid w:val="00F90BDE"/>
    <w:rsid w:val="00F90CC0"/>
    <w:rsid w:val="00F90D4C"/>
    <w:rsid w:val="00F9115C"/>
    <w:rsid w:val="00F9128A"/>
    <w:rsid w:val="00F913E1"/>
    <w:rsid w:val="00F91422"/>
    <w:rsid w:val="00F91467"/>
    <w:rsid w:val="00F914B9"/>
    <w:rsid w:val="00F91A14"/>
    <w:rsid w:val="00F91AF6"/>
    <w:rsid w:val="00F91C0D"/>
    <w:rsid w:val="00F923E8"/>
    <w:rsid w:val="00F92743"/>
    <w:rsid w:val="00F929E9"/>
    <w:rsid w:val="00F92AFD"/>
    <w:rsid w:val="00F92B3D"/>
    <w:rsid w:val="00F92CCB"/>
    <w:rsid w:val="00F92D0E"/>
    <w:rsid w:val="00F92E33"/>
    <w:rsid w:val="00F92FAB"/>
    <w:rsid w:val="00F93151"/>
    <w:rsid w:val="00F9320E"/>
    <w:rsid w:val="00F9326E"/>
    <w:rsid w:val="00F9344C"/>
    <w:rsid w:val="00F9367B"/>
    <w:rsid w:val="00F93B5E"/>
    <w:rsid w:val="00F93CB0"/>
    <w:rsid w:val="00F940B2"/>
    <w:rsid w:val="00F94139"/>
    <w:rsid w:val="00F942ED"/>
    <w:rsid w:val="00F944AF"/>
    <w:rsid w:val="00F9473A"/>
    <w:rsid w:val="00F94770"/>
    <w:rsid w:val="00F949B1"/>
    <w:rsid w:val="00F949F8"/>
    <w:rsid w:val="00F94D5B"/>
    <w:rsid w:val="00F94F34"/>
    <w:rsid w:val="00F94F3D"/>
    <w:rsid w:val="00F9573B"/>
    <w:rsid w:val="00F95911"/>
    <w:rsid w:val="00F95C29"/>
    <w:rsid w:val="00F95C81"/>
    <w:rsid w:val="00F95D08"/>
    <w:rsid w:val="00F95F02"/>
    <w:rsid w:val="00F9663C"/>
    <w:rsid w:val="00F96857"/>
    <w:rsid w:val="00F96FB0"/>
    <w:rsid w:val="00F97280"/>
    <w:rsid w:val="00F9736B"/>
    <w:rsid w:val="00F97458"/>
    <w:rsid w:val="00F97991"/>
    <w:rsid w:val="00F979C3"/>
    <w:rsid w:val="00F97EA3"/>
    <w:rsid w:val="00FA000B"/>
    <w:rsid w:val="00FA0068"/>
    <w:rsid w:val="00FA032A"/>
    <w:rsid w:val="00FA063E"/>
    <w:rsid w:val="00FA085C"/>
    <w:rsid w:val="00FA0DF5"/>
    <w:rsid w:val="00FA0E31"/>
    <w:rsid w:val="00FA0E3F"/>
    <w:rsid w:val="00FA117D"/>
    <w:rsid w:val="00FA120B"/>
    <w:rsid w:val="00FA161B"/>
    <w:rsid w:val="00FA1A91"/>
    <w:rsid w:val="00FA1AD2"/>
    <w:rsid w:val="00FA1CC9"/>
    <w:rsid w:val="00FA1DF3"/>
    <w:rsid w:val="00FA1FDD"/>
    <w:rsid w:val="00FA20D8"/>
    <w:rsid w:val="00FA247E"/>
    <w:rsid w:val="00FA26A2"/>
    <w:rsid w:val="00FA297F"/>
    <w:rsid w:val="00FA2A37"/>
    <w:rsid w:val="00FA2F94"/>
    <w:rsid w:val="00FA3358"/>
    <w:rsid w:val="00FA33A1"/>
    <w:rsid w:val="00FA33C7"/>
    <w:rsid w:val="00FA34DA"/>
    <w:rsid w:val="00FA3613"/>
    <w:rsid w:val="00FA3662"/>
    <w:rsid w:val="00FA471C"/>
    <w:rsid w:val="00FA47E0"/>
    <w:rsid w:val="00FA4CCA"/>
    <w:rsid w:val="00FA4D33"/>
    <w:rsid w:val="00FA5123"/>
    <w:rsid w:val="00FA5515"/>
    <w:rsid w:val="00FA569C"/>
    <w:rsid w:val="00FA586F"/>
    <w:rsid w:val="00FA5BC1"/>
    <w:rsid w:val="00FA5C24"/>
    <w:rsid w:val="00FA5C3D"/>
    <w:rsid w:val="00FA5CDA"/>
    <w:rsid w:val="00FA5F55"/>
    <w:rsid w:val="00FA60DE"/>
    <w:rsid w:val="00FA61F3"/>
    <w:rsid w:val="00FA627B"/>
    <w:rsid w:val="00FA6928"/>
    <w:rsid w:val="00FA6B9A"/>
    <w:rsid w:val="00FA6CA6"/>
    <w:rsid w:val="00FA6CD2"/>
    <w:rsid w:val="00FA6CE8"/>
    <w:rsid w:val="00FA6DCB"/>
    <w:rsid w:val="00FA6EF5"/>
    <w:rsid w:val="00FA6EF7"/>
    <w:rsid w:val="00FA6F3B"/>
    <w:rsid w:val="00FA759C"/>
    <w:rsid w:val="00FA7897"/>
    <w:rsid w:val="00FA7B4A"/>
    <w:rsid w:val="00FA7CCE"/>
    <w:rsid w:val="00FA7E65"/>
    <w:rsid w:val="00FB01EA"/>
    <w:rsid w:val="00FB036D"/>
    <w:rsid w:val="00FB0503"/>
    <w:rsid w:val="00FB050E"/>
    <w:rsid w:val="00FB0A77"/>
    <w:rsid w:val="00FB0E3D"/>
    <w:rsid w:val="00FB1401"/>
    <w:rsid w:val="00FB1F76"/>
    <w:rsid w:val="00FB1FED"/>
    <w:rsid w:val="00FB214C"/>
    <w:rsid w:val="00FB22F6"/>
    <w:rsid w:val="00FB27B7"/>
    <w:rsid w:val="00FB28D6"/>
    <w:rsid w:val="00FB2A11"/>
    <w:rsid w:val="00FB2A72"/>
    <w:rsid w:val="00FB2ADB"/>
    <w:rsid w:val="00FB3171"/>
    <w:rsid w:val="00FB335E"/>
    <w:rsid w:val="00FB361B"/>
    <w:rsid w:val="00FB375C"/>
    <w:rsid w:val="00FB3873"/>
    <w:rsid w:val="00FB3E44"/>
    <w:rsid w:val="00FB412C"/>
    <w:rsid w:val="00FB4233"/>
    <w:rsid w:val="00FB46FD"/>
    <w:rsid w:val="00FB49EC"/>
    <w:rsid w:val="00FB4D3C"/>
    <w:rsid w:val="00FB5275"/>
    <w:rsid w:val="00FB545F"/>
    <w:rsid w:val="00FB54D5"/>
    <w:rsid w:val="00FB5D50"/>
    <w:rsid w:val="00FB5D84"/>
    <w:rsid w:val="00FB5E80"/>
    <w:rsid w:val="00FB61B5"/>
    <w:rsid w:val="00FB62CC"/>
    <w:rsid w:val="00FB639A"/>
    <w:rsid w:val="00FB6441"/>
    <w:rsid w:val="00FB663F"/>
    <w:rsid w:val="00FB6878"/>
    <w:rsid w:val="00FB699D"/>
    <w:rsid w:val="00FB6C20"/>
    <w:rsid w:val="00FB6D3B"/>
    <w:rsid w:val="00FB6E80"/>
    <w:rsid w:val="00FB72C6"/>
    <w:rsid w:val="00FB74D0"/>
    <w:rsid w:val="00FB764D"/>
    <w:rsid w:val="00FB7781"/>
    <w:rsid w:val="00FB7A38"/>
    <w:rsid w:val="00FB7B9A"/>
    <w:rsid w:val="00FB7D16"/>
    <w:rsid w:val="00FB7DDE"/>
    <w:rsid w:val="00FB7E6A"/>
    <w:rsid w:val="00FB7FAD"/>
    <w:rsid w:val="00FC03DC"/>
    <w:rsid w:val="00FC0669"/>
    <w:rsid w:val="00FC0752"/>
    <w:rsid w:val="00FC07A1"/>
    <w:rsid w:val="00FC0955"/>
    <w:rsid w:val="00FC0C67"/>
    <w:rsid w:val="00FC0D01"/>
    <w:rsid w:val="00FC0EB9"/>
    <w:rsid w:val="00FC0F4A"/>
    <w:rsid w:val="00FC126D"/>
    <w:rsid w:val="00FC15B1"/>
    <w:rsid w:val="00FC173A"/>
    <w:rsid w:val="00FC17E2"/>
    <w:rsid w:val="00FC18B4"/>
    <w:rsid w:val="00FC199E"/>
    <w:rsid w:val="00FC1AC5"/>
    <w:rsid w:val="00FC1BC9"/>
    <w:rsid w:val="00FC1EDA"/>
    <w:rsid w:val="00FC1EEA"/>
    <w:rsid w:val="00FC223F"/>
    <w:rsid w:val="00FC22D6"/>
    <w:rsid w:val="00FC25AA"/>
    <w:rsid w:val="00FC2DAD"/>
    <w:rsid w:val="00FC2E6E"/>
    <w:rsid w:val="00FC2F8E"/>
    <w:rsid w:val="00FC31D8"/>
    <w:rsid w:val="00FC33C3"/>
    <w:rsid w:val="00FC351F"/>
    <w:rsid w:val="00FC359F"/>
    <w:rsid w:val="00FC3749"/>
    <w:rsid w:val="00FC382A"/>
    <w:rsid w:val="00FC3954"/>
    <w:rsid w:val="00FC3B8B"/>
    <w:rsid w:val="00FC406D"/>
    <w:rsid w:val="00FC40CC"/>
    <w:rsid w:val="00FC4261"/>
    <w:rsid w:val="00FC48BE"/>
    <w:rsid w:val="00FC4A6D"/>
    <w:rsid w:val="00FC4F8E"/>
    <w:rsid w:val="00FC5216"/>
    <w:rsid w:val="00FC5458"/>
    <w:rsid w:val="00FC57A3"/>
    <w:rsid w:val="00FC59BA"/>
    <w:rsid w:val="00FC5BDE"/>
    <w:rsid w:val="00FC61DE"/>
    <w:rsid w:val="00FC625A"/>
    <w:rsid w:val="00FC632B"/>
    <w:rsid w:val="00FC69CF"/>
    <w:rsid w:val="00FC6B0C"/>
    <w:rsid w:val="00FC6DB7"/>
    <w:rsid w:val="00FC6E16"/>
    <w:rsid w:val="00FC6EC2"/>
    <w:rsid w:val="00FC6FA9"/>
    <w:rsid w:val="00FC6FB2"/>
    <w:rsid w:val="00FC7003"/>
    <w:rsid w:val="00FC7309"/>
    <w:rsid w:val="00FC74A2"/>
    <w:rsid w:val="00FC76BE"/>
    <w:rsid w:val="00FC78FE"/>
    <w:rsid w:val="00FC7CD3"/>
    <w:rsid w:val="00FD005C"/>
    <w:rsid w:val="00FD0127"/>
    <w:rsid w:val="00FD02F9"/>
    <w:rsid w:val="00FD04DC"/>
    <w:rsid w:val="00FD051F"/>
    <w:rsid w:val="00FD057D"/>
    <w:rsid w:val="00FD0857"/>
    <w:rsid w:val="00FD0CC7"/>
    <w:rsid w:val="00FD16EB"/>
    <w:rsid w:val="00FD1826"/>
    <w:rsid w:val="00FD1896"/>
    <w:rsid w:val="00FD1AAD"/>
    <w:rsid w:val="00FD210E"/>
    <w:rsid w:val="00FD2699"/>
    <w:rsid w:val="00FD32DA"/>
    <w:rsid w:val="00FD3641"/>
    <w:rsid w:val="00FD37D9"/>
    <w:rsid w:val="00FD3B14"/>
    <w:rsid w:val="00FD3DE6"/>
    <w:rsid w:val="00FD3F1F"/>
    <w:rsid w:val="00FD3F75"/>
    <w:rsid w:val="00FD4099"/>
    <w:rsid w:val="00FD487B"/>
    <w:rsid w:val="00FD4C38"/>
    <w:rsid w:val="00FD5032"/>
    <w:rsid w:val="00FD509F"/>
    <w:rsid w:val="00FD52BC"/>
    <w:rsid w:val="00FD5468"/>
    <w:rsid w:val="00FD5684"/>
    <w:rsid w:val="00FD592E"/>
    <w:rsid w:val="00FD5A90"/>
    <w:rsid w:val="00FD5B7E"/>
    <w:rsid w:val="00FD5E9B"/>
    <w:rsid w:val="00FD6051"/>
    <w:rsid w:val="00FD653F"/>
    <w:rsid w:val="00FD6816"/>
    <w:rsid w:val="00FD6843"/>
    <w:rsid w:val="00FD696C"/>
    <w:rsid w:val="00FD6F09"/>
    <w:rsid w:val="00FD7073"/>
    <w:rsid w:val="00FD77B2"/>
    <w:rsid w:val="00FD78A2"/>
    <w:rsid w:val="00FD79E3"/>
    <w:rsid w:val="00FD7E54"/>
    <w:rsid w:val="00FD7F97"/>
    <w:rsid w:val="00FE029B"/>
    <w:rsid w:val="00FE0849"/>
    <w:rsid w:val="00FE089A"/>
    <w:rsid w:val="00FE0FC5"/>
    <w:rsid w:val="00FE1336"/>
    <w:rsid w:val="00FE170D"/>
    <w:rsid w:val="00FE1734"/>
    <w:rsid w:val="00FE18E8"/>
    <w:rsid w:val="00FE19B3"/>
    <w:rsid w:val="00FE1EC3"/>
    <w:rsid w:val="00FE2157"/>
    <w:rsid w:val="00FE2376"/>
    <w:rsid w:val="00FE250B"/>
    <w:rsid w:val="00FE266B"/>
    <w:rsid w:val="00FE291F"/>
    <w:rsid w:val="00FE29C0"/>
    <w:rsid w:val="00FE2A95"/>
    <w:rsid w:val="00FE2AB2"/>
    <w:rsid w:val="00FE2B00"/>
    <w:rsid w:val="00FE2C9F"/>
    <w:rsid w:val="00FE2CAD"/>
    <w:rsid w:val="00FE2DF3"/>
    <w:rsid w:val="00FE2EC7"/>
    <w:rsid w:val="00FE3234"/>
    <w:rsid w:val="00FE33A6"/>
    <w:rsid w:val="00FE36EE"/>
    <w:rsid w:val="00FE3B8E"/>
    <w:rsid w:val="00FE3EC1"/>
    <w:rsid w:val="00FE41AB"/>
    <w:rsid w:val="00FE41BE"/>
    <w:rsid w:val="00FE42A2"/>
    <w:rsid w:val="00FE42C7"/>
    <w:rsid w:val="00FE4335"/>
    <w:rsid w:val="00FE43A7"/>
    <w:rsid w:val="00FE45B1"/>
    <w:rsid w:val="00FE463A"/>
    <w:rsid w:val="00FE46CD"/>
    <w:rsid w:val="00FE4795"/>
    <w:rsid w:val="00FE47DE"/>
    <w:rsid w:val="00FE4889"/>
    <w:rsid w:val="00FE4B53"/>
    <w:rsid w:val="00FE4B76"/>
    <w:rsid w:val="00FE4E60"/>
    <w:rsid w:val="00FE509F"/>
    <w:rsid w:val="00FE515D"/>
    <w:rsid w:val="00FE5318"/>
    <w:rsid w:val="00FE53BC"/>
    <w:rsid w:val="00FE5A54"/>
    <w:rsid w:val="00FE5B83"/>
    <w:rsid w:val="00FE5CA3"/>
    <w:rsid w:val="00FE604D"/>
    <w:rsid w:val="00FE649F"/>
    <w:rsid w:val="00FE6542"/>
    <w:rsid w:val="00FE657C"/>
    <w:rsid w:val="00FE65BA"/>
    <w:rsid w:val="00FE67B3"/>
    <w:rsid w:val="00FE6818"/>
    <w:rsid w:val="00FE6D88"/>
    <w:rsid w:val="00FE6E75"/>
    <w:rsid w:val="00FE708F"/>
    <w:rsid w:val="00FE70F4"/>
    <w:rsid w:val="00FE7191"/>
    <w:rsid w:val="00FE7665"/>
    <w:rsid w:val="00FE7A96"/>
    <w:rsid w:val="00FE7AC1"/>
    <w:rsid w:val="00FF0246"/>
    <w:rsid w:val="00FF0E2F"/>
    <w:rsid w:val="00FF10A1"/>
    <w:rsid w:val="00FF1559"/>
    <w:rsid w:val="00FF1B1E"/>
    <w:rsid w:val="00FF1DB8"/>
    <w:rsid w:val="00FF2842"/>
    <w:rsid w:val="00FF30DF"/>
    <w:rsid w:val="00FF34B7"/>
    <w:rsid w:val="00FF35A7"/>
    <w:rsid w:val="00FF3A48"/>
    <w:rsid w:val="00FF3C4D"/>
    <w:rsid w:val="00FF3C9F"/>
    <w:rsid w:val="00FF3E6C"/>
    <w:rsid w:val="00FF404E"/>
    <w:rsid w:val="00FF423D"/>
    <w:rsid w:val="00FF4534"/>
    <w:rsid w:val="00FF4B00"/>
    <w:rsid w:val="00FF4CF2"/>
    <w:rsid w:val="00FF4FEC"/>
    <w:rsid w:val="00FF50FA"/>
    <w:rsid w:val="00FF5463"/>
    <w:rsid w:val="00FF5468"/>
    <w:rsid w:val="00FF5697"/>
    <w:rsid w:val="00FF5711"/>
    <w:rsid w:val="00FF573C"/>
    <w:rsid w:val="00FF58FE"/>
    <w:rsid w:val="00FF5BFC"/>
    <w:rsid w:val="00FF5D1E"/>
    <w:rsid w:val="00FF5EBB"/>
    <w:rsid w:val="00FF6053"/>
    <w:rsid w:val="00FF61D2"/>
    <w:rsid w:val="00FF6335"/>
    <w:rsid w:val="00FF662A"/>
    <w:rsid w:val="00FF6968"/>
    <w:rsid w:val="00FF6A27"/>
    <w:rsid w:val="00FF6BDA"/>
    <w:rsid w:val="00FF6BF3"/>
    <w:rsid w:val="00FF6C0E"/>
    <w:rsid w:val="00FF6F41"/>
    <w:rsid w:val="00FF719C"/>
    <w:rsid w:val="00FF7328"/>
    <w:rsid w:val="00FF755C"/>
    <w:rsid w:val="00FF7703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66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30622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36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30622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8F5515"/>
    <w:rPr>
      <w:rFonts w:ascii="Book Antiqua" w:hAnsi="Book Antiqua"/>
      <w:sz w:val="22"/>
      <w:szCs w:val="22"/>
    </w:rPr>
  </w:style>
  <w:style w:type="character" w:styleId="FootnoteReference">
    <w:name w:val="footnote reference"/>
    <w:basedOn w:val="DefaultParagraphFont"/>
    <w:semiHidden/>
    <w:unhideWhenUsed/>
    <w:rsid w:val="00227D0B"/>
    <w:rPr>
      <w:vertAlign w:val="superscript"/>
    </w:rPr>
  </w:style>
  <w:style w:type="paragraph" w:customStyle="1" w:styleId="Default">
    <w:name w:val="Default"/>
    <w:basedOn w:val="Normal"/>
    <w:rsid w:val="00044A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Theme="minorHAnsi" w:hAnsi="Angsana New"/>
      <w:color w:val="000000"/>
      <w:sz w:val="24"/>
      <w:szCs w:val="24"/>
    </w:rPr>
  </w:style>
  <w:style w:type="paragraph" w:customStyle="1" w:styleId="zKISOffAddress">
    <w:name w:val="zKISOffAddress"/>
    <w:basedOn w:val="Normal"/>
    <w:rsid w:val="00710AB0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character" w:styleId="LineNumber">
    <w:name w:val="line number"/>
    <w:basedOn w:val="DefaultParagraphFont"/>
    <w:semiHidden/>
    <w:unhideWhenUsed/>
    <w:rsid w:val="00C620EA"/>
  </w:style>
  <w:style w:type="character" w:customStyle="1" w:styleId="ui-provider">
    <w:name w:val="ui-provider"/>
    <w:basedOn w:val="DefaultParagraphFont"/>
    <w:rsid w:val="0028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6745E3-38D4-4899-868E-D72FF8B1BB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30C37F-C796-482E-8699-FA8103C6A7B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F83795E-632C-49AE-944E-E61E07FFC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0E38D1-1E11-466C-950F-62DB213216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73</TotalTime>
  <Pages>24</Pages>
  <Words>5667</Words>
  <Characters>25893</Characters>
  <Application>Microsoft Office Word</Application>
  <DocSecurity>0</DocSecurity>
  <Lines>215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Muangklang, Tamonwan</dc:creator>
  <cp:keywords/>
  <dc:description/>
  <cp:lastModifiedBy>Tunyarat, Seetee</cp:lastModifiedBy>
  <cp:revision>28</cp:revision>
  <cp:lastPrinted>2025-11-10T10:20:00Z</cp:lastPrinted>
  <dcterms:created xsi:type="dcterms:W3CDTF">2025-11-10T09:32:00Z</dcterms:created>
  <dcterms:modified xsi:type="dcterms:W3CDTF">2025-11-11T07:06:00Z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