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E4D60" w14:textId="5E302873" w:rsidR="00804175" w:rsidRPr="005F46DC" w:rsidRDefault="00804175" w:rsidP="009777AF">
      <w:pPr>
        <w:pStyle w:val="IndexHeading1"/>
        <w:spacing w:after="0" w:line="240" w:lineRule="auto"/>
        <w:ind w:left="1080" w:hanging="108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  <w:r w:rsidRPr="005F46DC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5F46DC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5F46DC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สารบัญ</w:t>
      </w:r>
    </w:p>
    <w:p w14:paraId="182B45F8" w14:textId="77777777" w:rsidR="00081F88" w:rsidRPr="005F46DC" w:rsidRDefault="00081F88" w:rsidP="009777AF">
      <w:pPr>
        <w:pStyle w:val="IndexHeading1"/>
        <w:spacing w:after="0" w:line="240" w:lineRule="auto"/>
        <w:ind w:left="0" w:firstLine="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</w:p>
    <w:p w14:paraId="48D8B5A5" w14:textId="46CEE335" w:rsidR="00804175" w:rsidRPr="005F46D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</w:t>
      </w:r>
      <w:r w:rsidR="00D25073" w:rsidRPr="005F46DC">
        <w:rPr>
          <w:rFonts w:asciiTheme="majorBidi" w:hAnsiTheme="majorBidi" w:cstheme="majorBidi"/>
          <w:sz w:val="28"/>
          <w:szCs w:val="28"/>
          <w:cs/>
          <w:lang w:bidi="th-TH"/>
        </w:rPr>
        <w:t>งบ</w:t>
      </w: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การเงินระหว่างกาล</w:t>
      </w:r>
    </w:p>
    <w:p w14:paraId="4D55AE73" w14:textId="0AAA5574" w:rsidR="00E83CB8" w:rsidRPr="005F46DC" w:rsidRDefault="00E83CB8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  <w:lang w:val="en-US" w:bidi="th-TH"/>
        </w:rPr>
        <w:t>การซื้อบริษัทย่อยและการรวมธุรกิจภายใต้การควบคุมเดียวกัน</w:t>
      </w:r>
    </w:p>
    <w:p w14:paraId="03B64113" w14:textId="56918C7E" w:rsidR="00804175" w:rsidRPr="005F46D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2E496665" w14:textId="77777777" w:rsidR="00804175" w:rsidRPr="005F46D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="00D75CE8" w:rsidRPr="005F46DC">
        <w:rPr>
          <w:rFonts w:asciiTheme="majorBidi" w:hAnsiTheme="majorBidi" w:cstheme="majorBidi"/>
          <w:sz w:val="28"/>
          <w:szCs w:val="28"/>
          <w:cs/>
          <w:lang w:bidi="th-TH"/>
        </w:rPr>
        <w:t>บริษัทร่วมและการร่วมค้า</w:t>
      </w:r>
    </w:p>
    <w:p w14:paraId="2D170565" w14:textId="77777777" w:rsidR="0069033F" w:rsidRPr="005F46D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3A139E13" w14:textId="07A81A69" w:rsidR="00804175" w:rsidRPr="005F46D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3EF45B74" w14:textId="4B7A94D2" w:rsidR="001647E3" w:rsidRPr="005F46DC" w:rsidRDefault="001647E3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2B329EA4" w14:textId="63D37D28" w:rsidR="00804175" w:rsidRPr="005F46DC" w:rsidRDefault="00F82A3D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</w:t>
      </w:r>
      <w:r w:rsidR="00F85C2F" w:rsidRPr="005F46DC">
        <w:rPr>
          <w:rFonts w:asciiTheme="majorBidi" w:hAnsiTheme="majorBidi" w:cstheme="majorBidi"/>
          <w:sz w:val="28"/>
          <w:szCs w:val="28"/>
          <w:cs/>
          <w:lang w:bidi="th-TH"/>
        </w:rPr>
        <w:t>และการจำแนกรายได้</w:t>
      </w:r>
    </w:p>
    <w:p w14:paraId="47A14990" w14:textId="23AF61E0" w:rsidR="00BB3006" w:rsidRPr="005F46DC" w:rsidRDefault="00BB3006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  <w:lang w:bidi="th-TH"/>
        </w:rPr>
        <w:t>เงินปันผล</w:t>
      </w:r>
    </w:p>
    <w:p w14:paraId="58EB65E3" w14:textId="31A9CD40" w:rsidR="00817529" w:rsidRPr="005F46DC" w:rsidRDefault="00817529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หุ้นทุนซื้อคืน</w:t>
      </w:r>
    </w:p>
    <w:p w14:paraId="2EA3FFF0" w14:textId="34A9396B" w:rsidR="0096673C" w:rsidRPr="005F46DC" w:rsidRDefault="00202B12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7F9A7A62" w14:textId="3F21E4D5" w:rsidR="00B51A41" w:rsidRPr="005F46DC" w:rsidRDefault="00804175" w:rsidP="5ADB1884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6007CD67" w14:textId="64FA04CA" w:rsidR="00804175" w:rsidRPr="005F46DC" w:rsidRDefault="00773F24" w:rsidP="00125EA3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rtl/>
          <w:cs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  <w:r w:rsidR="00804175" w:rsidRPr="005F46DC">
        <w:rPr>
          <w:rFonts w:asciiTheme="majorBidi" w:hAnsiTheme="majorBidi" w:cstheme="majorBidi"/>
          <w:spacing w:val="-4"/>
          <w:sz w:val="32"/>
          <w:szCs w:val="32"/>
          <w:cs/>
          <w:lang w:bidi="th-TH"/>
        </w:rPr>
        <w:br w:type="page"/>
      </w:r>
    </w:p>
    <w:p w14:paraId="265FCFF9" w14:textId="7158B061" w:rsidR="00804175" w:rsidRPr="005F46DC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lastRenderedPageBreak/>
        <w:t>หมายเหตุประกอบ</w:t>
      </w:r>
      <w:r w:rsidR="00D25073" w:rsidRPr="005F46DC">
        <w:rPr>
          <w:rFonts w:asciiTheme="majorBidi" w:hAnsiTheme="majorBidi" w:cstheme="majorBidi"/>
          <w:sz w:val="28"/>
          <w:szCs w:val="28"/>
          <w:cs/>
        </w:rPr>
        <w:t>งบ</w:t>
      </w:r>
      <w:r w:rsidRPr="005F46DC">
        <w:rPr>
          <w:rFonts w:asciiTheme="majorBidi" w:hAnsiTheme="majorBidi" w:cstheme="majorBidi"/>
          <w:sz w:val="28"/>
          <w:szCs w:val="28"/>
          <w:cs/>
        </w:rPr>
        <w:t>การเงินเป็นส่วนหนึ่งของ</w:t>
      </w:r>
      <w:r w:rsidR="00D25073" w:rsidRPr="005F46DC">
        <w:rPr>
          <w:rFonts w:asciiTheme="majorBidi" w:hAnsiTheme="majorBidi" w:cstheme="majorBidi"/>
          <w:sz w:val="28"/>
          <w:szCs w:val="28"/>
          <w:cs/>
        </w:rPr>
        <w:t>งบ</w:t>
      </w:r>
      <w:r w:rsidRPr="005F46DC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</w:t>
      </w:r>
    </w:p>
    <w:p w14:paraId="44BA37FB" w14:textId="77777777" w:rsidR="00804175" w:rsidRPr="005F46DC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</w:p>
    <w:p w14:paraId="37027EB0" w14:textId="08830224" w:rsidR="00804175" w:rsidRPr="005F46DC" w:rsidRDefault="00D25073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5F46DC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การเงินระหว่างกาลนี้ได้รับอนุมัติให้ออก</w:t>
      </w:r>
      <w:r w:rsidRPr="005F46DC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5F46DC">
        <w:rPr>
          <w:rFonts w:asciiTheme="majorBidi" w:hAnsiTheme="majorBidi" w:cstheme="majorBidi"/>
          <w:sz w:val="28"/>
          <w:szCs w:val="28"/>
          <w:cs/>
        </w:rPr>
        <w:t>การเงินจากคณะกรรมการเมื่อวันที่</w:t>
      </w:r>
      <w:r w:rsidR="00A81153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DB1411" w:rsidRPr="005F46DC">
        <w:rPr>
          <w:rFonts w:asciiTheme="majorBidi" w:hAnsiTheme="majorBidi" w:cstheme="majorBidi"/>
          <w:sz w:val="28"/>
          <w:szCs w:val="28"/>
        </w:rPr>
        <w:t>13</w:t>
      </w:r>
      <w:r w:rsidR="00A447F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40339A" w:rsidRPr="005F46DC">
        <w:rPr>
          <w:rFonts w:asciiTheme="majorBidi" w:hAnsiTheme="majorBidi" w:cstheme="majorBidi" w:hint="cs"/>
          <w:sz w:val="28"/>
          <w:szCs w:val="28"/>
          <w:cs/>
        </w:rPr>
        <w:t>พฤ</w:t>
      </w:r>
      <w:r w:rsidR="0056778E" w:rsidRPr="005F46DC">
        <w:rPr>
          <w:rFonts w:asciiTheme="majorBidi" w:hAnsiTheme="majorBidi" w:cstheme="majorBidi" w:hint="cs"/>
          <w:sz w:val="28"/>
          <w:szCs w:val="28"/>
          <w:cs/>
        </w:rPr>
        <w:t>ศ</w:t>
      </w:r>
      <w:r w:rsidR="0040339A" w:rsidRPr="005F46DC">
        <w:rPr>
          <w:rFonts w:asciiTheme="majorBidi" w:hAnsiTheme="majorBidi" w:cstheme="majorBidi" w:hint="cs"/>
          <w:sz w:val="28"/>
          <w:szCs w:val="28"/>
          <w:cs/>
        </w:rPr>
        <w:t>จิกายน</w:t>
      </w:r>
      <w:r w:rsidR="00A447F9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A447F9" w:rsidRPr="005F46DC">
        <w:rPr>
          <w:rFonts w:asciiTheme="majorBidi" w:hAnsiTheme="majorBidi" w:cstheme="majorBidi"/>
          <w:sz w:val="28"/>
          <w:szCs w:val="28"/>
        </w:rPr>
        <w:t>256</w:t>
      </w:r>
      <w:r w:rsidR="0042305B" w:rsidRPr="005F46DC">
        <w:rPr>
          <w:rFonts w:asciiTheme="majorBidi" w:hAnsiTheme="majorBidi" w:cstheme="majorBidi"/>
          <w:sz w:val="28"/>
          <w:szCs w:val="28"/>
        </w:rPr>
        <w:t>8</w:t>
      </w:r>
    </w:p>
    <w:p w14:paraId="75C2EBFE" w14:textId="77777777" w:rsidR="00804175" w:rsidRPr="005F46DC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2009F4A" w14:textId="4D476004" w:rsidR="00C11916" w:rsidRPr="005F46DC" w:rsidRDefault="00804175" w:rsidP="00B92AB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เกณฑ์การจัดทำ</w:t>
      </w:r>
      <w:r w:rsidR="00D25073"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งบ</w:t>
      </w: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 xml:space="preserve">การเงินระหว่างกาล </w:t>
      </w:r>
    </w:p>
    <w:p w14:paraId="55C89CAD" w14:textId="77777777" w:rsidR="000F4CA1" w:rsidRPr="005F46DC" w:rsidRDefault="000F4CA1" w:rsidP="00B92AB0">
      <w:pPr>
        <w:spacing w:line="240" w:lineRule="auto"/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66C456BA" w14:textId="0566541C" w:rsidR="000F4CA1" w:rsidRPr="005F46DC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แบบย่อนี้นำเสนอรายการในงบการเงินในรูปแบบเดียวกับงบการเงินประจำปีและจัดทำ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1F2771" w:rsidRPr="005F46DC">
        <w:rPr>
          <w:rFonts w:asciiTheme="majorBidi" w:hAnsiTheme="majorBidi" w:cstheme="majorBidi"/>
          <w:sz w:val="28"/>
          <w:szCs w:val="28"/>
        </w:rPr>
        <w:t>34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เรื่อง</w:t>
      </w:r>
      <w:r w:rsidR="0000190F" w:rsidRPr="005F46DC">
        <w:rPr>
          <w:rFonts w:asciiTheme="majorBidi" w:hAnsiTheme="majorBidi" w:cstheme="majorBidi"/>
          <w:sz w:val="28"/>
          <w:szCs w:val="28"/>
        </w:rPr>
        <w:br/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การรายงานทางการเงินระหว่างกาล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 </w:t>
      </w:r>
      <w:r w:rsidR="008946EB" w:rsidRPr="005F46DC">
        <w:rPr>
          <w:rFonts w:asciiTheme="majorBidi" w:hAnsiTheme="majorBidi" w:cstheme="majorBidi"/>
          <w:sz w:val="28"/>
          <w:szCs w:val="28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</w:t>
      </w:r>
      <w:r w:rsidR="00DB5084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8946EB" w:rsidRPr="005F46DC">
        <w:rPr>
          <w:rFonts w:asciiTheme="majorBidi" w:hAnsiTheme="majorBidi" w:cstheme="majorBidi"/>
          <w:sz w:val="28"/>
          <w:szCs w:val="28"/>
          <w:cs/>
        </w:rPr>
        <w:t xml:space="preserve">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สำหรับปีสิ้นสุดวันที่ </w:t>
      </w:r>
      <w:r w:rsidR="000B048B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B048B" w:rsidRPr="005F46DC">
        <w:rPr>
          <w:rFonts w:asciiTheme="majorBidi" w:hAnsiTheme="majorBidi" w:cstheme="majorBidi"/>
          <w:sz w:val="28"/>
          <w:szCs w:val="28"/>
        </w:rPr>
        <w:br/>
      </w:r>
      <w:r w:rsidR="008946EB" w:rsidRPr="005F46DC">
        <w:rPr>
          <w:rFonts w:asciiTheme="majorBidi" w:hAnsiTheme="majorBidi" w:cstheme="majorBidi"/>
          <w:sz w:val="28"/>
          <w:szCs w:val="28"/>
        </w:rPr>
        <w:t xml:space="preserve">31 </w:t>
      </w:r>
      <w:r w:rsidR="008946EB" w:rsidRPr="005F46DC">
        <w:rPr>
          <w:rFonts w:asciiTheme="majorBidi" w:hAnsiTheme="majorBidi" w:cstheme="majorBidi"/>
          <w:sz w:val="28"/>
          <w:szCs w:val="28"/>
          <w:cs/>
        </w:rPr>
        <w:t>ธันวาคม</w:t>
      </w:r>
      <w:r w:rsidR="008946EB" w:rsidRPr="005F46DC">
        <w:rPr>
          <w:rFonts w:asciiTheme="majorBidi" w:hAnsiTheme="majorBidi" w:cstheme="majorBidi"/>
          <w:sz w:val="28"/>
          <w:szCs w:val="28"/>
        </w:rPr>
        <w:t xml:space="preserve"> 256</w:t>
      </w:r>
      <w:r w:rsidR="0042305B" w:rsidRPr="005F46DC">
        <w:rPr>
          <w:rFonts w:asciiTheme="majorBidi" w:hAnsiTheme="majorBidi" w:cstheme="majorBidi"/>
          <w:sz w:val="28"/>
          <w:szCs w:val="28"/>
        </w:rPr>
        <w:t>7</w:t>
      </w:r>
    </w:p>
    <w:p w14:paraId="74197007" w14:textId="0EEBB841" w:rsidR="000F4CA1" w:rsidRPr="005F46DC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08CC9C4" w14:textId="69188629" w:rsidR="007A0AF1" w:rsidRPr="005F46DC" w:rsidRDefault="00844784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ในการจัดทำงบการเงินระหว่างกาล </w:t>
      </w:r>
      <w:r w:rsidR="00592E37" w:rsidRPr="005F46DC">
        <w:rPr>
          <w:rFonts w:asciiTheme="majorBidi" w:hAnsiTheme="majorBidi" w:cstheme="majorBidi"/>
          <w:sz w:val="28"/>
          <w:szCs w:val="28"/>
          <w:cs/>
        </w:rPr>
        <w:t>ผู้บริหารได้มีการใช้วิจารณญาณและการประมาณการในการถือปฏิบัติตามนโยบาย</w:t>
      </w:r>
      <w:r w:rsidR="00CE6484" w:rsidRPr="005F46DC">
        <w:rPr>
          <w:rFonts w:asciiTheme="majorBidi" w:hAnsiTheme="majorBidi" w:cstheme="majorBidi"/>
          <w:sz w:val="28"/>
          <w:szCs w:val="28"/>
          <w:cs/>
        </w:rPr>
        <w:br/>
      </w:r>
      <w:r w:rsidR="00592E37" w:rsidRPr="005F46DC">
        <w:rPr>
          <w:rFonts w:asciiTheme="majorBidi" w:hAnsiTheme="majorBidi" w:cstheme="majorBidi"/>
          <w:sz w:val="28"/>
          <w:szCs w:val="28"/>
          <w:cs/>
        </w:rPr>
        <w:t xml:space="preserve">การบัญชีของกลุ่มบริษัท ซึ่งผลที่เกิดขึ้นจริงอาจแตกต่างจากที่ประมาณการไว้ </w:t>
      </w:r>
      <w:r w:rsidR="007A0AF1" w:rsidRPr="005F46DC">
        <w:rPr>
          <w:rFonts w:asciiTheme="majorBidi" w:hAnsiTheme="majorBidi" w:cstheme="majorBidi"/>
          <w:sz w:val="28"/>
          <w:szCs w:val="28"/>
          <w:cs/>
        </w:rPr>
        <w:t>ทั้งนี้ นโยบายการบัญชี วิธีการคำนวณและแหล่งข้อมูลสำคัญที่ใช้ในการประมาณการซึ่งอาจมีความไม่แน่นอนนั้น</w:t>
      </w:r>
      <w:r w:rsidR="00F21AC7" w:rsidRPr="005F46DC">
        <w:rPr>
          <w:rFonts w:asciiTheme="majorBidi" w:hAnsiTheme="majorBidi" w:cstheme="majorBidi"/>
          <w:sz w:val="28"/>
          <w:szCs w:val="28"/>
          <w:cs/>
        </w:rPr>
        <w:t>ไม่แตกต่างจาก</w:t>
      </w:r>
      <w:r w:rsidR="007A0AF1" w:rsidRPr="005F46DC">
        <w:rPr>
          <w:rFonts w:asciiTheme="majorBidi" w:hAnsiTheme="majorBidi" w:cstheme="majorBidi"/>
          <w:sz w:val="28"/>
          <w:szCs w:val="28"/>
          <w:cs/>
        </w:rPr>
        <w:t>ที่</w:t>
      </w:r>
      <w:r w:rsidR="00F21AC7" w:rsidRPr="005F46DC">
        <w:rPr>
          <w:rFonts w:asciiTheme="majorBidi" w:hAnsiTheme="majorBidi" w:cstheme="majorBidi"/>
          <w:sz w:val="28"/>
          <w:szCs w:val="28"/>
          <w:cs/>
        </w:rPr>
        <w:t>ได้</w:t>
      </w:r>
      <w:r w:rsidR="00F819C8" w:rsidRPr="005F46DC">
        <w:rPr>
          <w:rFonts w:asciiTheme="majorBidi" w:hAnsiTheme="majorBidi" w:cstheme="majorBidi"/>
          <w:sz w:val="28"/>
          <w:szCs w:val="28"/>
          <w:cs/>
        </w:rPr>
        <w:t>อธิบาย</w:t>
      </w:r>
      <w:r w:rsidR="00F21AC7" w:rsidRPr="005F46DC">
        <w:rPr>
          <w:rFonts w:asciiTheme="majorBidi" w:hAnsiTheme="majorBidi" w:cstheme="majorBidi"/>
          <w:sz w:val="28"/>
          <w:szCs w:val="28"/>
          <w:cs/>
        </w:rPr>
        <w:t>ไว้</w:t>
      </w:r>
      <w:r w:rsidR="00F819C8" w:rsidRPr="005F46DC">
        <w:rPr>
          <w:rFonts w:asciiTheme="majorBidi" w:hAnsiTheme="majorBidi" w:cstheme="majorBidi"/>
          <w:sz w:val="28"/>
          <w:szCs w:val="28"/>
          <w:cs/>
        </w:rPr>
        <w:t>ใน</w:t>
      </w:r>
      <w:r w:rsidR="007A0AF1" w:rsidRPr="005F46DC">
        <w:rPr>
          <w:rFonts w:asciiTheme="majorBidi" w:hAnsiTheme="majorBidi" w:cstheme="majorBidi"/>
          <w:sz w:val="28"/>
          <w:szCs w:val="28"/>
          <w:cs/>
        </w:rPr>
        <w:t>งบการเงินสำหรับ</w:t>
      </w:r>
      <w:r w:rsidR="00CE6484" w:rsidRPr="005F46DC">
        <w:rPr>
          <w:rFonts w:asciiTheme="majorBidi" w:hAnsiTheme="majorBidi" w:cstheme="majorBidi"/>
          <w:sz w:val="28"/>
          <w:szCs w:val="28"/>
          <w:cs/>
        </w:rPr>
        <w:br/>
      </w:r>
      <w:r w:rsidR="007A0AF1" w:rsidRPr="005F46DC">
        <w:rPr>
          <w:rFonts w:asciiTheme="majorBidi" w:hAnsiTheme="majorBidi" w:cstheme="majorBidi"/>
          <w:sz w:val="28"/>
          <w:szCs w:val="28"/>
          <w:cs/>
        </w:rPr>
        <w:t xml:space="preserve">ปีสิ้นสุดวันที่ </w:t>
      </w:r>
      <w:r w:rsidR="001F2771" w:rsidRPr="005F46DC">
        <w:rPr>
          <w:rFonts w:asciiTheme="majorBidi" w:hAnsiTheme="majorBidi" w:cstheme="majorBidi"/>
          <w:sz w:val="28"/>
          <w:szCs w:val="28"/>
        </w:rPr>
        <w:t>31</w:t>
      </w:r>
      <w:r w:rsidR="007A0AF1" w:rsidRPr="005F46DC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="001F2771" w:rsidRPr="005F46DC">
        <w:rPr>
          <w:rFonts w:asciiTheme="majorBidi" w:hAnsiTheme="majorBidi" w:cstheme="majorBidi"/>
          <w:sz w:val="28"/>
          <w:szCs w:val="28"/>
        </w:rPr>
        <w:t>256</w:t>
      </w:r>
      <w:r w:rsidR="0042305B" w:rsidRPr="005F46DC">
        <w:rPr>
          <w:rFonts w:asciiTheme="majorBidi" w:hAnsiTheme="majorBidi" w:cstheme="majorBidi"/>
          <w:sz w:val="28"/>
          <w:szCs w:val="28"/>
        </w:rPr>
        <w:t>7</w:t>
      </w:r>
    </w:p>
    <w:p w14:paraId="64EFA25E" w14:textId="2D9FACAF" w:rsidR="00A57721" w:rsidRPr="005F46DC" w:rsidRDefault="00A57721" w:rsidP="008B022F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  <w:bookmarkStart w:id="0" w:name="_Hlk159333248"/>
    </w:p>
    <w:bookmarkEnd w:id="0"/>
    <w:p w14:paraId="6C231934" w14:textId="50539574" w:rsidR="00506D0B" w:rsidRPr="005F46DC" w:rsidRDefault="00506D0B" w:rsidP="005E6853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sz w:val="28"/>
          <w:szCs w:val="28"/>
          <w:u w:val="none"/>
          <w:lang w:val="th-TH"/>
        </w:rPr>
      </w:pPr>
      <w:r w:rsidRPr="005F46DC">
        <w:rPr>
          <w:rFonts w:asciiTheme="majorBidi" w:hAnsiTheme="majorBidi" w:cs="Angsana New" w:hint="cs"/>
          <w:sz w:val="28"/>
          <w:szCs w:val="28"/>
          <w:u w:val="none"/>
          <w:cs/>
          <w:lang w:val="th-TH"/>
        </w:rPr>
        <w:t>การซื้อบริษัทย่อยและ</w:t>
      </w:r>
      <w:r w:rsidR="00A4478F" w:rsidRPr="005F46DC">
        <w:rPr>
          <w:rFonts w:asciiTheme="majorBidi" w:hAnsiTheme="majorBidi" w:cs="Angsana New" w:hint="cs"/>
          <w:sz w:val="28"/>
          <w:szCs w:val="28"/>
          <w:u w:val="none"/>
          <w:cs/>
          <w:lang w:val="th-TH"/>
        </w:rPr>
        <w:t>การรวมธุรกิจภายใต้การควบคุมเดียวกัน</w:t>
      </w:r>
    </w:p>
    <w:p w14:paraId="4A6ECEEF" w14:textId="77777777" w:rsidR="00A4478F" w:rsidRPr="005F46DC" w:rsidRDefault="00A4478F" w:rsidP="00A447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BFCBEC3" w14:textId="1F89A79C" w:rsidR="00A4478F" w:rsidRPr="005F46DC" w:rsidRDefault="00A4478F" w:rsidP="00A447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right="-45"/>
        <w:jc w:val="thaiDistribute"/>
        <w:rPr>
          <w:rFonts w:asciiTheme="majorBidi" w:hAnsiTheme="majorBidi" w:cs="Angsana New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ก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)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ab/>
      </w:r>
      <w:r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 xml:space="preserve">การซื้อบริษัทย่อย </w:t>
      </w:r>
      <w:r w:rsidRPr="005F46DC">
        <w:rPr>
          <w:rFonts w:asciiTheme="majorBidi" w:hAnsiTheme="majorBidi" w:cs="Angsana New"/>
          <w:i/>
          <w:iCs/>
          <w:sz w:val="28"/>
          <w:szCs w:val="28"/>
          <w:cs/>
        </w:rPr>
        <w:t>–</w:t>
      </w:r>
      <w:r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 xml:space="preserve"> การซื้อเงินลงทุนในบริษัท แอลฟา อินดัสเทรียล แอสเซท จำกัด (“</w:t>
      </w:r>
      <w:r w:rsidRPr="005F46DC">
        <w:rPr>
          <w:rFonts w:asciiTheme="majorBidi" w:hAnsiTheme="majorBidi" w:cs="Angsana New"/>
          <w:i/>
          <w:iCs/>
          <w:sz w:val="28"/>
          <w:szCs w:val="28"/>
        </w:rPr>
        <w:t>AAS</w:t>
      </w:r>
      <w:r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>”)</w:t>
      </w:r>
    </w:p>
    <w:p w14:paraId="613A6DB4" w14:textId="77777777" w:rsidR="00A4478F" w:rsidRPr="005F46DC" w:rsidRDefault="00A4478F" w:rsidP="00A4478F">
      <w:pPr>
        <w:pStyle w:val="BodyText2"/>
        <w:tabs>
          <w:tab w:val="left" w:pos="540"/>
        </w:tabs>
        <w:ind w:left="540" w:firstLine="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198F6C3B" w14:textId="33AEB729" w:rsidR="00A4478F" w:rsidRPr="005F46DC" w:rsidRDefault="00A4478F" w:rsidP="00A447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 xml:space="preserve">19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สิงหาคม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กลุ่มบริษัทได้มาซึ่งอำนาจควบคุมใน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 แอลฟา อินดัสเทรียล แอสเซท จำกัด (“</w:t>
      </w:r>
      <w:r w:rsidRPr="005F46DC">
        <w:rPr>
          <w:rFonts w:asciiTheme="majorBidi" w:hAnsiTheme="majorBidi" w:cs="Angsana New"/>
          <w:sz w:val="28"/>
          <w:szCs w:val="28"/>
        </w:rPr>
        <w:t>AAS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”)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ประกอบธุรกิจ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ก่อสร้างประเภทคลังสินค้าให้เช่า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โดยการ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เข้า</w:t>
      </w:r>
      <w:r w:rsidRPr="005F46DC">
        <w:rPr>
          <w:rFonts w:asciiTheme="majorBidi" w:hAnsiTheme="majorBidi" w:cstheme="majorBidi"/>
          <w:sz w:val="28"/>
          <w:szCs w:val="28"/>
          <w:cs/>
        </w:rPr>
        <w:t>ซื้อหุ้นสามัญ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เพิ่มทุน</w:t>
      </w:r>
      <w:r w:rsidR="000C0CEC" w:rsidRPr="005F46DC">
        <w:rPr>
          <w:rFonts w:asciiTheme="majorBidi" w:hAnsiTheme="majorBidi" w:cstheme="majorBidi" w:hint="cs"/>
          <w:sz w:val="28"/>
          <w:szCs w:val="28"/>
          <w:cs/>
        </w:rPr>
        <w:t>ทั้งหมด</w:t>
      </w:r>
      <w:r w:rsidRPr="005F46DC">
        <w:rPr>
          <w:rFonts w:asciiTheme="majorBidi" w:hAnsiTheme="majorBidi" w:cstheme="majorBidi"/>
          <w:sz w:val="28"/>
          <w:szCs w:val="28"/>
          <w:cs/>
        </w:rPr>
        <w:t>ของบริษัทดังกล่าว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จำนวน </w:t>
      </w:r>
      <w:r w:rsidRPr="005F46DC">
        <w:rPr>
          <w:rFonts w:asciiTheme="majorBidi" w:hAnsiTheme="majorBidi" w:cstheme="majorBidi"/>
          <w:sz w:val="28"/>
          <w:szCs w:val="28"/>
        </w:rPr>
        <w:t>9</w:t>
      </w:r>
      <w:r w:rsidR="00074F04" w:rsidRPr="005F46DC">
        <w:rPr>
          <w:rFonts w:asciiTheme="majorBidi" w:hAnsiTheme="majorBidi" w:cstheme="majorBidi"/>
          <w:sz w:val="28"/>
          <w:szCs w:val="28"/>
        </w:rPr>
        <w:t xml:space="preserve">.45 </w:t>
      </w:r>
      <w:r w:rsidR="00074F04" w:rsidRPr="005F46DC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หุ้น มูลค่าหุ้นละ </w:t>
      </w:r>
      <w:r w:rsidRPr="005F46DC">
        <w:rPr>
          <w:rFonts w:asciiTheme="majorBidi" w:hAnsiTheme="majorBidi" w:cstheme="majorBidi"/>
          <w:sz w:val="28"/>
          <w:szCs w:val="28"/>
        </w:rPr>
        <w:t xml:space="preserve">10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บาท คิดเป็นเงิน </w:t>
      </w:r>
      <w:r w:rsidRPr="005F46DC">
        <w:rPr>
          <w:rFonts w:asciiTheme="majorBidi" w:hAnsiTheme="majorBidi" w:cstheme="majorBidi"/>
          <w:sz w:val="28"/>
          <w:szCs w:val="28"/>
        </w:rPr>
        <w:t xml:space="preserve">94.53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ล้านบาท โดยได้ชำระมูลค่าหุ้นแล้วจำนวน </w:t>
      </w:r>
      <w:r w:rsidRPr="005F46DC">
        <w:rPr>
          <w:rFonts w:asciiTheme="majorBidi" w:hAnsiTheme="majorBidi" w:cstheme="majorBidi"/>
          <w:sz w:val="28"/>
          <w:szCs w:val="28"/>
        </w:rPr>
        <w:t>23.63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ล้านบาท</w:t>
      </w:r>
      <w:r w:rsidR="00E5559C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BF55D5" w:rsidRPr="005F46DC">
        <w:rPr>
          <w:rFonts w:asciiTheme="majorBidi" w:hAnsiTheme="majorBidi" w:cstheme="majorBidi" w:hint="cs"/>
          <w:sz w:val="28"/>
          <w:szCs w:val="28"/>
          <w:cs/>
        </w:rPr>
        <w:t xml:space="preserve">คิดเป็นมูลค่าหุ้นละ </w:t>
      </w:r>
      <w:r w:rsidR="00BF55D5" w:rsidRPr="005F46DC">
        <w:rPr>
          <w:rFonts w:asciiTheme="majorBidi" w:hAnsiTheme="majorBidi" w:cstheme="majorBidi"/>
          <w:sz w:val="28"/>
          <w:szCs w:val="28"/>
        </w:rPr>
        <w:t xml:space="preserve">2.5 </w:t>
      </w:r>
      <w:r w:rsidR="00BF55D5" w:rsidRPr="005F46DC">
        <w:rPr>
          <w:rFonts w:asciiTheme="majorBidi" w:hAnsiTheme="majorBidi" w:cstheme="majorBidi" w:hint="cs"/>
          <w:sz w:val="28"/>
          <w:szCs w:val="28"/>
          <w:cs/>
        </w:rPr>
        <w:t xml:space="preserve">บาท </w:t>
      </w:r>
      <w:r w:rsidR="00E5559C" w:rsidRPr="005F46DC">
        <w:rPr>
          <w:rFonts w:asciiTheme="majorBidi" w:hAnsiTheme="majorBidi" w:cstheme="majorBidi" w:hint="cs"/>
          <w:sz w:val="28"/>
          <w:szCs w:val="28"/>
          <w:cs/>
        </w:rPr>
        <w:t>และส่วนที่เหลือจะทยอยจ่ายตาม</w:t>
      </w:r>
      <w:r w:rsidR="00330C49" w:rsidRPr="005F46DC">
        <w:rPr>
          <w:rFonts w:asciiTheme="majorBidi" w:hAnsiTheme="majorBidi" w:cstheme="majorBidi" w:hint="cs"/>
          <w:sz w:val="28"/>
          <w:szCs w:val="28"/>
          <w:cs/>
        </w:rPr>
        <w:t>ที่ตกลงกัน</w:t>
      </w:r>
      <w:r w:rsidR="00E5559C" w:rsidRPr="005F46DC">
        <w:rPr>
          <w:rFonts w:asciiTheme="majorBidi" w:hAnsiTheme="majorBidi" w:cstheme="majorBidi" w:hint="cs"/>
          <w:sz w:val="28"/>
          <w:szCs w:val="28"/>
          <w:cs/>
        </w:rPr>
        <w:t xml:space="preserve"> (“หนี้สินที่จะต้องจ่าย”)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มีผลทำให้กลุ่มบริษัทมีสัดส่วนการถือหุ้นในบริษัทดังกล่าวเพิ่มจากร้อยละ </w:t>
      </w:r>
      <w:r w:rsidRPr="005F46DC">
        <w:rPr>
          <w:rFonts w:asciiTheme="majorBidi" w:hAnsiTheme="majorBidi" w:cstheme="majorBidi"/>
          <w:sz w:val="28"/>
          <w:szCs w:val="28"/>
        </w:rPr>
        <w:t>49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เป็นร้อยละ </w:t>
      </w:r>
      <w:r w:rsidRPr="005F46DC">
        <w:rPr>
          <w:rFonts w:asciiTheme="majorBidi" w:hAnsiTheme="majorBidi" w:cstheme="majorBidi"/>
          <w:sz w:val="28"/>
          <w:szCs w:val="28"/>
        </w:rPr>
        <w:t>73.1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และเปลี่ยนสถานะจากเงินลงทุนใน</w:t>
      </w:r>
      <w:r w:rsidR="0040363A" w:rsidRPr="005F46DC">
        <w:rPr>
          <w:rFonts w:asciiTheme="majorBidi" w:hAnsiTheme="majorBidi" w:cstheme="majorBidi" w:hint="cs"/>
          <w:sz w:val="28"/>
          <w:szCs w:val="28"/>
          <w:cs/>
        </w:rPr>
        <w:t>การ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ร่วม</w:t>
      </w:r>
      <w:r w:rsidR="0040363A" w:rsidRPr="005F46DC">
        <w:rPr>
          <w:rFonts w:asciiTheme="majorBidi" w:hAnsiTheme="majorBidi" w:cstheme="majorBidi" w:hint="cs"/>
          <w:sz w:val="28"/>
          <w:szCs w:val="28"/>
          <w:cs/>
        </w:rPr>
        <w:t>ค้า</w:t>
      </w:r>
      <w:r w:rsidRPr="005F46DC">
        <w:rPr>
          <w:rFonts w:asciiTheme="majorBidi" w:hAnsiTheme="majorBidi" w:cstheme="majorBidi"/>
          <w:sz w:val="28"/>
          <w:szCs w:val="28"/>
          <w:cs/>
        </w:rPr>
        <w:t>เป็นเงินลงทุนในบริษัทย่อย</w:t>
      </w:r>
    </w:p>
    <w:p w14:paraId="2E37E51B" w14:textId="77777777" w:rsidR="00A4478F" w:rsidRPr="005F46DC" w:rsidRDefault="00A4478F" w:rsidP="00987E56">
      <w:pPr>
        <w:pStyle w:val="BodyText2"/>
        <w:tabs>
          <w:tab w:val="left" w:pos="540"/>
        </w:tabs>
        <w:ind w:left="540" w:firstLine="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315D1633" w14:textId="5361801C" w:rsidR="00A4478F" w:rsidRPr="005F46DC" w:rsidRDefault="00A4478F" w:rsidP="00A4478F">
      <w:pPr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เนื่องจาก</w:t>
      </w:r>
      <w:r w:rsidR="00C740B8" w:rsidRPr="005F46DC">
        <w:rPr>
          <w:rFonts w:asciiTheme="majorBidi" w:hAnsiTheme="majorBidi" w:cstheme="majorBidi"/>
          <w:sz w:val="28"/>
          <w:szCs w:val="28"/>
        </w:rPr>
        <w:t xml:space="preserve"> AAS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ได้ทำสัญญาให้บริการบริหารจัดการคลังสินค้า โดยใช้คลังสินค้าที่ </w:t>
      </w:r>
      <w:r w:rsidRPr="005F46DC">
        <w:rPr>
          <w:rFonts w:asciiTheme="majorBidi" w:hAnsiTheme="majorBidi" w:cstheme="majorBidi"/>
          <w:sz w:val="28"/>
          <w:szCs w:val="28"/>
        </w:rPr>
        <w:t xml:space="preserve">AAS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เป็นเจ้าของ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ดังนั้นการมีอำนาจควบคุมใน </w:t>
      </w:r>
      <w:r w:rsidRPr="005F46DC">
        <w:rPr>
          <w:rFonts w:asciiTheme="majorBidi" w:hAnsiTheme="majorBidi" w:cstheme="majorBidi"/>
          <w:sz w:val="28"/>
          <w:szCs w:val="28"/>
        </w:rPr>
        <w:t xml:space="preserve">AAS </w:t>
      </w:r>
      <w:r w:rsidR="00C740B8" w:rsidRPr="005F46DC">
        <w:rPr>
          <w:rFonts w:asciiTheme="majorBidi" w:hAnsiTheme="majorBidi" w:cstheme="majorBidi" w:hint="cs"/>
          <w:sz w:val="28"/>
          <w:szCs w:val="28"/>
          <w:cs/>
        </w:rPr>
        <w:t>จะเป็นการขยายธุรกิจบริการบริหารจัดการคลังสินค้าของกลุ่มบริษัท</w:t>
      </w:r>
    </w:p>
    <w:p w14:paraId="5B2970C0" w14:textId="77777777" w:rsidR="00A4478F" w:rsidRPr="005F46DC" w:rsidRDefault="00A4478F" w:rsidP="00A447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160" w:line="278" w:lineRule="auto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br w:type="page"/>
      </w:r>
    </w:p>
    <w:p w14:paraId="5FD767DD" w14:textId="77777777" w:rsidR="00A4478F" w:rsidRPr="005F46DC" w:rsidRDefault="00A4478F" w:rsidP="00A4478F">
      <w:pPr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lastRenderedPageBreak/>
        <w:t>ข้อมูลของสิ่งตอบแทนทั้งหมดที่โอนให้และมูลค่าที่รับรู้ ณ วันที่ซื้อสำหรับสินทรัพย์ที่ได้มาและหนี้สินที่รับมาแต่ละประเภทที่สำคัญ ดังนี้</w:t>
      </w:r>
    </w:p>
    <w:p w14:paraId="025AEBE2" w14:textId="77777777" w:rsidR="00EE7E83" w:rsidRPr="005F46DC" w:rsidRDefault="00EE7E83" w:rsidP="00A4478F">
      <w:pPr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tbl>
      <w:tblPr>
        <w:tblW w:w="9211" w:type="dxa"/>
        <w:tblInd w:w="450" w:type="dxa"/>
        <w:tblLook w:val="01E0" w:firstRow="1" w:lastRow="1" w:firstColumn="1" w:lastColumn="1" w:noHBand="0" w:noVBand="0"/>
      </w:tblPr>
      <w:tblGrid>
        <w:gridCol w:w="6300"/>
        <w:gridCol w:w="255"/>
        <w:gridCol w:w="1013"/>
        <w:gridCol w:w="254"/>
        <w:gridCol w:w="1389"/>
      </w:tblGrid>
      <w:tr w:rsidR="00EE7E83" w:rsidRPr="005F46DC" w14:paraId="575949D3" w14:textId="77777777" w:rsidTr="003573B5">
        <w:trPr>
          <w:tblHeader/>
        </w:trPr>
        <w:tc>
          <w:tcPr>
            <w:tcW w:w="6300" w:type="dxa"/>
          </w:tcPr>
          <w:p w14:paraId="07B17022" w14:textId="3ECCC10D" w:rsidR="00EE7E83" w:rsidRPr="005F46DC" w:rsidRDefault="00BB13AC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255" w:type="dxa"/>
          </w:tcPr>
          <w:p w14:paraId="3D27893D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30C8CE8A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4" w:type="dxa"/>
          </w:tcPr>
          <w:p w14:paraId="22A854C2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89" w:type="dxa"/>
          </w:tcPr>
          <w:p w14:paraId="2EC85B0A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มูลค่ายุติธรรม</w:t>
            </w:r>
          </w:p>
        </w:tc>
      </w:tr>
      <w:tr w:rsidR="00EE7E83" w:rsidRPr="005F46DC" w14:paraId="67268CF6" w14:textId="77777777" w:rsidTr="003573B5">
        <w:trPr>
          <w:tblHeader/>
        </w:trPr>
        <w:tc>
          <w:tcPr>
            <w:tcW w:w="6300" w:type="dxa"/>
          </w:tcPr>
          <w:p w14:paraId="17721087" w14:textId="77777777" w:rsidR="00EE7E83" w:rsidRPr="005F46DC" w:rsidRDefault="00EE7E83" w:rsidP="003573B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5" w:type="dxa"/>
          </w:tcPr>
          <w:p w14:paraId="0DF0BB9A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6759AB08" w14:textId="4957B5D0" w:rsidR="00EE7E83" w:rsidRPr="005F46DC" w:rsidRDefault="007B0502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254" w:type="dxa"/>
          </w:tcPr>
          <w:p w14:paraId="76033290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73B7A449" w14:textId="77777777" w:rsidR="00EE7E83" w:rsidRPr="005F46DC" w:rsidRDefault="00EE7E83" w:rsidP="003573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A4478F" w:rsidRPr="005F46DC" w14:paraId="51AB4EBC" w14:textId="77777777" w:rsidTr="008F02A3">
        <w:trPr>
          <w:trHeight w:val="80"/>
        </w:trPr>
        <w:tc>
          <w:tcPr>
            <w:tcW w:w="6300" w:type="dxa"/>
          </w:tcPr>
          <w:p w14:paraId="5A4C05FC" w14:textId="77777777" w:rsidR="00A4478F" w:rsidRPr="005F46DC" w:rsidRDefault="00A4478F" w:rsidP="008F02A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เงินสดและรายการเทียบเท่าเงินสด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</w:p>
        </w:tc>
        <w:tc>
          <w:tcPr>
            <w:tcW w:w="255" w:type="dxa"/>
          </w:tcPr>
          <w:p w14:paraId="318E6ED6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403EDCDC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46ABCAF3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47959CC0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9,211</w:t>
            </w:r>
          </w:p>
        </w:tc>
      </w:tr>
      <w:tr w:rsidR="00A4478F" w:rsidRPr="005F46DC" w14:paraId="1DD2A07B" w14:textId="77777777" w:rsidTr="008F02A3">
        <w:tc>
          <w:tcPr>
            <w:tcW w:w="6300" w:type="dxa"/>
          </w:tcPr>
          <w:p w14:paraId="33F86C19" w14:textId="79644F15" w:rsidR="00A4478F" w:rsidRPr="005F46DC" w:rsidRDefault="00DF1D99" w:rsidP="008F02A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255" w:type="dxa"/>
          </w:tcPr>
          <w:p w14:paraId="5C57C0D7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D8DD611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355A1B79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5CDCCDDE" w14:textId="3684E9C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76,13</w:t>
            </w:r>
            <w:r w:rsidR="0076155E"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A4478F" w:rsidRPr="005F46DC" w14:paraId="08E49825" w14:textId="77777777" w:rsidTr="008F02A3">
        <w:tc>
          <w:tcPr>
            <w:tcW w:w="6300" w:type="dxa"/>
          </w:tcPr>
          <w:p w14:paraId="3BCF3C6F" w14:textId="77777777" w:rsidR="00A4478F" w:rsidRPr="005F46DC" w:rsidRDefault="00A4478F" w:rsidP="008F02A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สินทรัพย์หมุนเวียนอื่น</w:t>
            </w:r>
          </w:p>
        </w:tc>
        <w:tc>
          <w:tcPr>
            <w:tcW w:w="255" w:type="dxa"/>
          </w:tcPr>
          <w:p w14:paraId="184E39C8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0C0B5DC4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2B18CCD8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71774D7D" w14:textId="117AD98E" w:rsidR="00A4478F" w:rsidRPr="005F46DC" w:rsidRDefault="0003555C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1,69</w:t>
            </w:r>
            <w:r w:rsidR="0076155E" w:rsidRPr="005F46DC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</w:tr>
      <w:tr w:rsidR="00A4478F" w:rsidRPr="005F46DC" w14:paraId="641243CA" w14:textId="77777777" w:rsidTr="008F02A3">
        <w:tc>
          <w:tcPr>
            <w:tcW w:w="6300" w:type="dxa"/>
          </w:tcPr>
          <w:p w14:paraId="44AD6DED" w14:textId="77777777" w:rsidR="00A4478F" w:rsidRPr="005F46DC" w:rsidRDefault="00A4478F" w:rsidP="008F02A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255" w:type="dxa"/>
          </w:tcPr>
          <w:p w14:paraId="4C5EF690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7225C781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2E638DDC" w14:textId="77777777" w:rsidR="00A4478F" w:rsidRPr="005F46DC" w:rsidRDefault="00A4478F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3C45FD46" w14:textId="56054176" w:rsidR="00A4478F" w:rsidRPr="005F46DC" w:rsidRDefault="004027FA" w:rsidP="008F0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49</w:t>
            </w:r>
            <w:r w:rsidR="00B62327" w:rsidRPr="005F46DC">
              <w:rPr>
                <w:rFonts w:asciiTheme="majorBidi" w:hAnsiTheme="majorBidi" w:cstheme="majorBidi"/>
                <w:sz w:val="28"/>
                <w:szCs w:val="28"/>
              </w:rPr>
              <w:t>6,4</w:t>
            </w:r>
            <w:r w:rsidR="0076155E" w:rsidRPr="005F46DC">
              <w:rPr>
                <w:rFonts w:asciiTheme="majorBidi" w:hAnsiTheme="majorBidi" w:cstheme="majorBidi"/>
                <w:sz w:val="28"/>
                <w:szCs w:val="28"/>
              </w:rPr>
              <w:t>80</w:t>
            </w:r>
          </w:p>
        </w:tc>
      </w:tr>
      <w:tr w:rsidR="00DF1D99" w:rsidRPr="005F46DC" w14:paraId="4A19478D" w14:textId="77777777" w:rsidTr="008F02A3">
        <w:tc>
          <w:tcPr>
            <w:tcW w:w="6300" w:type="dxa"/>
          </w:tcPr>
          <w:p w14:paraId="6C233168" w14:textId="17B4E191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สินทรัพย์สิทธิการใช้ </w:t>
            </w:r>
          </w:p>
        </w:tc>
        <w:tc>
          <w:tcPr>
            <w:tcW w:w="255" w:type="dxa"/>
          </w:tcPr>
          <w:p w14:paraId="1D2B514E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1DACDD1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62169268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16FB8490" w14:textId="5A9BD641" w:rsidR="00DF1D99" w:rsidRPr="005F46DC" w:rsidRDefault="004027FA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155,904</w:t>
            </w:r>
          </w:p>
        </w:tc>
      </w:tr>
      <w:tr w:rsidR="00DF1D99" w:rsidRPr="005F46DC" w14:paraId="26C188D6" w14:textId="77777777" w:rsidTr="008F02A3">
        <w:tc>
          <w:tcPr>
            <w:tcW w:w="6300" w:type="dxa"/>
          </w:tcPr>
          <w:p w14:paraId="2BF1CDA8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255" w:type="dxa"/>
          </w:tcPr>
          <w:p w14:paraId="766B6FAF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2A87B9F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649B3DBA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329C06E7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465</w:t>
            </w:r>
          </w:p>
        </w:tc>
      </w:tr>
      <w:tr w:rsidR="00DF1D99" w:rsidRPr="005F46DC" w14:paraId="552C26CE" w14:textId="77777777" w:rsidTr="008F02A3">
        <w:tc>
          <w:tcPr>
            <w:tcW w:w="6300" w:type="dxa"/>
          </w:tcPr>
          <w:p w14:paraId="15F54827" w14:textId="669E56D1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255" w:type="dxa"/>
          </w:tcPr>
          <w:p w14:paraId="7DDDB7FC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3DE84B1D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13966816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0C23D196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(48,843)</w:t>
            </w:r>
          </w:p>
        </w:tc>
      </w:tr>
      <w:tr w:rsidR="00DF1D99" w:rsidRPr="005F46DC" w14:paraId="6CB1C2DE" w14:textId="77777777" w:rsidTr="008F02A3">
        <w:tc>
          <w:tcPr>
            <w:tcW w:w="6300" w:type="dxa"/>
          </w:tcPr>
          <w:p w14:paraId="19D99956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หนี้สินหมุนเวียนอื่น</w:t>
            </w:r>
          </w:p>
        </w:tc>
        <w:tc>
          <w:tcPr>
            <w:tcW w:w="255" w:type="dxa"/>
          </w:tcPr>
          <w:p w14:paraId="4BDC2C51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89D027B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1A750778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16AC57D2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(6,157)</w:t>
            </w:r>
          </w:p>
        </w:tc>
      </w:tr>
      <w:tr w:rsidR="00DF1D99" w:rsidRPr="005F46DC" w14:paraId="3ED9A84C" w14:textId="77777777" w:rsidTr="008F02A3">
        <w:tc>
          <w:tcPr>
            <w:tcW w:w="6300" w:type="dxa"/>
          </w:tcPr>
          <w:p w14:paraId="7A8DA599" w14:textId="1D95B099" w:rsidR="00DF1D99" w:rsidRPr="005F46DC" w:rsidRDefault="00DF1D99" w:rsidP="00DF1D99">
            <w:pPr>
              <w:spacing w:line="240" w:lineRule="auto"/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เงินกู้ยืมระยะยาว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จากสถาบันการเงิน</w:t>
            </w:r>
          </w:p>
        </w:tc>
        <w:tc>
          <w:tcPr>
            <w:tcW w:w="255" w:type="dxa"/>
          </w:tcPr>
          <w:p w14:paraId="2716CE9A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3100B2B4" w14:textId="5F5B7CE3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254" w:type="dxa"/>
          </w:tcPr>
          <w:p w14:paraId="02D4652F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293A5B9F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(232,125)</w:t>
            </w:r>
          </w:p>
        </w:tc>
      </w:tr>
      <w:tr w:rsidR="00DF1D99" w:rsidRPr="005F46DC" w14:paraId="740065B4" w14:textId="77777777" w:rsidTr="000C0CEC">
        <w:tc>
          <w:tcPr>
            <w:tcW w:w="6300" w:type="dxa"/>
          </w:tcPr>
          <w:p w14:paraId="3F1A4BAB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255" w:type="dxa"/>
          </w:tcPr>
          <w:p w14:paraId="6ED5B3B6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75C5018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4B796FAD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0CBE1A37" w14:textId="468EAF07" w:rsidR="00DF1D99" w:rsidRPr="005F46DC" w:rsidRDefault="004027FA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(155,904)</w:t>
            </w:r>
          </w:p>
        </w:tc>
      </w:tr>
      <w:tr w:rsidR="00DF1D99" w:rsidRPr="005F46DC" w14:paraId="078C5045" w14:textId="77777777" w:rsidTr="000C0CEC">
        <w:tc>
          <w:tcPr>
            <w:tcW w:w="6300" w:type="dxa"/>
          </w:tcPr>
          <w:p w14:paraId="3FFFB4B2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255" w:type="dxa"/>
          </w:tcPr>
          <w:p w14:paraId="4FC3F6F1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2BE55312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54" w:type="dxa"/>
          </w:tcPr>
          <w:p w14:paraId="17B09303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6C0499C7" w14:textId="6B54638D" w:rsidR="00DF1D99" w:rsidRPr="005F46DC" w:rsidRDefault="004027FA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(16,</w:t>
            </w:r>
            <w:r w:rsidR="0076155E" w:rsidRPr="005F46DC">
              <w:rPr>
                <w:rFonts w:asciiTheme="majorBidi" w:hAnsiTheme="majorBidi" w:cstheme="majorBidi"/>
                <w:sz w:val="28"/>
                <w:szCs w:val="28"/>
              </w:rPr>
              <w:t>799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DF1D99" w:rsidRPr="005F46DC" w14:paraId="2E4A50E1" w14:textId="77777777" w:rsidTr="000C0CEC">
        <w:tc>
          <w:tcPr>
            <w:tcW w:w="6300" w:type="dxa"/>
          </w:tcPr>
          <w:p w14:paraId="2340B898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หนี้สินไม่หมุนเวียนอื่น</w:t>
            </w:r>
          </w:p>
        </w:tc>
        <w:tc>
          <w:tcPr>
            <w:tcW w:w="255" w:type="dxa"/>
          </w:tcPr>
          <w:p w14:paraId="04F66595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7BA3A7BE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50672114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1F6CDC40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(13,163)</w:t>
            </w:r>
          </w:p>
        </w:tc>
      </w:tr>
      <w:tr w:rsidR="00DF1D99" w:rsidRPr="005F46DC" w14:paraId="32E0E6AC" w14:textId="77777777" w:rsidTr="00EE7E83">
        <w:tc>
          <w:tcPr>
            <w:tcW w:w="6300" w:type="dxa"/>
          </w:tcPr>
          <w:p w14:paraId="2CF02CFA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รวมสินทรัพย์สุทธิที่ระบุได้</w:t>
            </w:r>
          </w:p>
        </w:tc>
        <w:tc>
          <w:tcPr>
            <w:tcW w:w="255" w:type="dxa"/>
          </w:tcPr>
          <w:p w14:paraId="14FA385B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E50C41D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5B806A32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6876DBF3" w14:textId="7BA80D72" w:rsidR="00DF1D99" w:rsidRPr="005F46DC" w:rsidRDefault="00ED5900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26</w:t>
            </w:r>
            <w:r w:rsidR="0076155E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6,896</w:t>
            </w:r>
          </w:p>
        </w:tc>
      </w:tr>
      <w:tr w:rsidR="00DF1D99" w:rsidRPr="005F46DC" w14:paraId="68A68EE4" w14:textId="77777777" w:rsidTr="00EE7E83">
        <w:tc>
          <w:tcPr>
            <w:tcW w:w="6300" w:type="dxa"/>
          </w:tcPr>
          <w:p w14:paraId="78FE35D0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 xml:space="preserve">หัก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ส่วนได้เสียที่ไม่มีอำนาจควบคุม (ร้อยละ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26.9)</w:t>
            </w:r>
          </w:p>
        </w:tc>
        <w:tc>
          <w:tcPr>
            <w:tcW w:w="255" w:type="dxa"/>
          </w:tcPr>
          <w:p w14:paraId="4B636AE4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40089042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23930F3E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5BBC7A24" w14:textId="3528C7F6" w:rsidR="00DF1D99" w:rsidRPr="005F46DC" w:rsidRDefault="00ED5900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(71,</w:t>
            </w:r>
            <w:r w:rsidR="0076155E" w:rsidRPr="005F46DC">
              <w:rPr>
                <w:rFonts w:asciiTheme="majorBidi" w:hAnsiTheme="majorBidi" w:cstheme="majorBidi"/>
                <w:sz w:val="28"/>
                <w:szCs w:val="28"/>
              </w:rPr>
              <w:t>795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DF1D99" w:rsidRPr="005F46DC" w14:paraId="4CBCDB19" w14:textId="77777777" w:rsidTr="00EE7E83">
        <w:tc>
          <w:tcPr>
            <w:tcW w:w="6300" w:type="dxa"/>
          </w:tcPr>
          <w:p w14:paraId="58C4BC89" w14:textId="77777777" w:rsidR="00DF1D99" w:rsidRPr="005F46DC" w:rsidRDefault="00DF1D99" w:rsidP="00DF1D9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55" w:type="dxa"/>
          </w:tcPr>
          <w:p w14:paraId="0E81A957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1F4A32B8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7C887496" w14:textId="77777777" w:rsidR="00DF1D99" w:rsidRPr="005F46DC" w:rsidRDefault="00DF1D99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19EDA418" w14:textId="71D201F6" w:rsidR="00DF1D99" w:rsidRPr="005F46DC" w:rsidRDefault="00ED5900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</w:t>
            </w:r>
            <w:r w:rsidR="0076155E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5,101</w:t>
            </w:r>
          </w:p>
        </w:tc>
      </w:tr>
      <w:tr w:rsidR="00EE7E83" w:rsidRPr="005F46DC" w14:paraId="09E23697" w14:textId="77777777" w:rsidTr="00CE0058">
        <w:tc>
          <w:tcPr>
            <w:tcW w:w="6300" w:type="dxa"/>
          </w:tcPr>
          <w:p w14:paraId="672D6218" w14:textId="74D4299A" w:rsidR="00EE7E83" w:rsidRPr="005F46DC" w:rsidRDefault="00EE7E83" w:rsidP="00DF1D9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ผลกำไรจากการซื้อในราคาต่อรอง</w:t>
            </w:r>
          </w:p>
        </w:tc>
        <w:tc>
          <w:tcPr>
            <w:tcW w:w="255" w:type="dxa"/>
          </w:tcPr>
          <w:p w14:paraId="53192D13" w14:textId="7777777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07E3237F" w14:textId="7777777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2FD580B3" w14:textId="7777777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2CB72A65" w14:textId="5EC439D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16,114</w:t>
            </w:r>
          </w:p>
        </w:tc>
      </w:tr>
      <w:tr w:rsidR="00EE7E83" w:rsidRPr="005F46DC" w14:paraId="0AF05F23" w14:textId="77777777" w:rsidTr="00CE0058">
        <w:tc>
          <w:tcPr>
            <w:tcW w:w="6300" w:type="dxa"/>
          </w:tcPr>
          <w:p w14:paraId="13A4F251" w14:textId="3FF88BD3" w:rsidR="00EE7E83" w:rsidRPr="005F46DC" w:rsidRDefault="00EE7E83" w:rsidP="00DF1D9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สิ่งตอบแทนที่โอนให้</w:t>
            </w:r>
          </w:p>
        </w:tc>
        <w:tc>
          <w:tcPr>
            <w:tcW w:w="255" w:type="dxa"/>
          </w:tcPr>
          <w:p w14:paraId="39F0C553" w14:textId="7777777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64CEC7F5" w14:textId="7777777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6BD9F4CB" w14:textId="77777777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2390F414" w14:textId="5E1DC6AF" w:rsidR="00EE7E83" w:rsidRPr="005F46DC" w:rsidRDefault="00EE7E83" w:rsidP="00DF1D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178,9</w:t>
            </w:r>
            <w:r w:rsidR="0076155E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87</w:t>
            </w:r>
          </w:p>
        </w:tc>
      </w:tr>
    </w:tbl>
    <w:p w14:paraId="20E9A183" w14:textId="77777777" w:rsidR="00A4478F" w:rsidRPr="005F46DC" w:rsidRDefault="00A4478F" w:rsidP="00CE0058">
      <w:pPr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tbl>
      <w:tblPr>
        <w:tblW w:w="9211" w:type="dxa"/>
        <w:tblInd w:w="450" w:type="dxa"/>
        <w:tblLook w:val="01E0" w:firstRow="1" w:lastRow="1" w:firstColumn="1" w:lastColumn="1" w:noHBand="0" w:noVBand="0"/>
      </w:tblPr>
      <w:tblGrid>
        <w:gridCol w:w="6300"/>
        <w:gridCol w:w="255"/>
        <w:gridCol w:w="1013"/>
        <w:gridCol w:w="254"/>
        <w:gridCol w:w="1389"/>
      </w:tblGrid>
      <w:tr w:rsidR="00BB13AC" w:rsidRPr="005F46DC" w14:paraId="5495A186" w14:textId="77777777" w:rsidTr="00B75300">
        <w:trPr>
          <w:tblHeader/>
        </w:trPr>
        <w:tc>
          <w:tcPr>
            <w:tcW w:w="6300" w:type="dxa"/>
          </w:tcPr>
          <w:p w14:paraId="085DE743" w14:textId="47D2A1AD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สิ่งตอบแทนที่โอน</w:t>
            </w:r>
            <w:r w:rsidR="00CE0058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ให้</w:t>
            </w:r>
          </w:p>
        </w:tc>
        <w:tc>
          <w:tcPr>
            <w:tcW w:w="255" w:type="dxa"/>
          </w:tcPr>
          <w:p w14:paraId="157DA020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0F74BA9A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4" w:type="dxa"/>
          </w:tcPr>
          <w:p w14:paraId="0C276AA8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89" w:type="dxa"/>
          </w:tcPr>
          <w:p w14:paraId="5F337829" w14:textId="102EDFFD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B13AC" w:rsidRPr="005F46DC" w14:paraId="45E73996" w14:textId="77777777" w:rsidTr="00B75300">
        <w:trPr>
          <w:trHeight w:val="80"/>
        </w:trPr>
        <w:tc>
          <w:tcPr>
            <w:tcW w:w="6300" w:type="dxa"/>
          </w:tcPr>
          <w:p w14:paraId="26909393" w14:textId="15466956" w:rsidR="00BB13AC" w:rsidRPr="005F46DC" w:rsidRDefault="002E1981" w:rsidP="00B75300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เงินสดที่จ่ายและ</w:t>
            </w:r>
            <w:r w:rsidR="00E5559C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หนี้สินที่จะต้องจ่าย</w:t>
            </w:r>
          </w:p>
        </w:tc>
        <w:tc>
          <w:tcPr>
            <w:tcW w:w="255" w:type="dxa"/>
          </w:tcPr>
          <w:p w14:paraId="137A2733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503E9D3A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0D22A1C6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</w:tcPr>
          <w:p w14:paraId="04A4EB65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94,525</w:t>
            </w:r>
          </w:p>
        </w:tc>
      </w:tr>
      <w:tr w:rsidR="00BB13AC" w:rsidRPr="005F46DC" w14:paraId="1BBF324E" w14:textId="77777777" w:rsidTr="00B75300">
        <w:tc>
          <w:tcPr>
            <w:tcW w:w="6300" w:type="dxa"/>
          </w:tcPr>
          <w:p w14:paraId="52991CA9" w14:textId="1AC56992" w:rsidR="00BB13AC" w:rsidRPr="005F46DC" w:rsidRDefault="00BB13AC" w:rsidP="00B75300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ส่วนได้เสียที่ถืออยู่ก่อน</w:t>
            </w:r>
          </w:p>
        </w:tc>
        <w:tc>
          <w:tcPr>
            <w:tcW w:w="255" w:type="dxa"/>
          </w:tcPr>
          <w:p w14:paraId="56ED722F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3" w:type="dxa"/>
          </w:tcPr>
          <w:p w14:paraId="6E425967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026CA694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1D3F2D72" w14:textId="0D09D19E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84,46</w:t>
            </w:r>
            <w:r w:rsidR="0076155E" w:rsidRPr="005F46DC">
              <w:rPr>
                <w:rFonts w:asciiTheme="majorBidi" w:hAnsiTheme="majorBidi" w:cstheme="majorBidi"/>
                <w:sz w:val="28"/>
                <w:szCs w:val="28"/>
              </w:rPr>
              <w:t>2</w:t>
            </w:r>
          </w:p>
        </w:tc>
      </w:tr>
      <w:tr w:rsidR="00BB13AC" w:rsidRPr="005F46DC" w14:paraId="15DD359E" w14:textId="77777777" w:rsidTr="00B75300">
        <w:tc>
          <w:tcPr>
            <w:tcW w:w="6300" w:type="dxa"/>
          </w:tcPr>
          <w:p w14:paraId="10F9942F" w14:textId="77777777" w:rsidR="00BB13AC" w:rsidRPr="005F46DC" w:rsidRDefault="00BB13AC" w:rsidP="00B7530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255" w:type="dxa"/>
          </w:tcPr>
          <w:p w14:paraId="51B68B3E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13" w:type="dxa"/>
          </w:tcPr>
          <w:p w14:paraId="63089DE4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54" w:type="dxa"/>
          </w:tcPr>
          <w:p w14:paraId="5C9E21E5" w14:textId="77777777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398747E0" w14:textId="6DCB64FF" w:rsidR="00BB13AC" w:rsidRPr="005F46DC" w:rsidRDefault="00BB13AC" w:rsidP="00B75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178,98</w:t>
            </w:r>
            <w:r w:rsidR="0076155E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</w:tr>
    </w:tbl>
    <w:p w14:paraId="57193452" w14:textId="77777777" w:rsidR="00BB13AC" w:rsidRPr="005F46DC" w:rsidRDefault="00BB13AC" w:rsidP="00CE0058">
      <w:pPr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p w14:paraId="11FEE9C4" w14:textId="18F3BE7E" w:rsidR="00B62327" w:rsidRPr="005F46DC" w:rsidRDefault="00B62327" w:rsidP="00B62327">
      <w:pPr>
        <w:pStyle w:val="BodyText2"/>
        <w:ind w:left="540" w:firstLine="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การวัดมูลค่ายุติธรรมของส่วนได้เสียที่มีอยู่ก่อนของกลุ่มบริษัทในผู้ถูกซื้อร้อยละ</w:t>
      </w:r>
      <w:r w:rsidRPr="005F46DC">
        <w:rPr>
          <w:rFonts w:asciiTheme="majorBidi" w:hAnsiTheme="majorBidi" w:cstheme="majorBidi"/>
          <w:sz w:val="28"/>
          <w:szCs w:val="28"/>
        </w:rPr>
        <w:t xml:space="preserve"> 49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ทำให้เกิดผลกำไรจำนวน </w:t>
      </w:r>
      <w:r w:rsidRPr="005F46DC">
        <w:rPr>
          <w:rFonts w:asciiTheme="majorBidi" w:hAnsiTheme="majorBidi" w:cstheme="majorBidi"/>
          <w:sz w:val="28"/>
          <w:szCs w:val="28"/>
        </w:rPr>
        <w:t xml:space="preserve">32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ล้านบาท (</w:t>
      </w:r>
      <w:r w:rsidRPr="005F46DC">
        <w:rPr>
          <w:rFonts w:asciiTheme="majorBidi" w:hAnsiTheme="majorBidi" w:cstheme="majorBidi"/>
          <w:sz w:val="28"/>
          <w:szCs w:val="28"/>
        </w:rPr>
        <w:t>84</w:t>
      </w:r>
      <w:r w:rsidR="006F7482" w:rsidRPr="005F46DC">
        <w:rPr>
          <w:rFonts w:asciiTheme="majorBidi" w:hAnsiTheme="majorBidi" w:cstheme="majorBidi"/>
          <w:sz w:val="28"/>
          <w:szCs w:val="28"/>
        </w:rPr>
        <w:t>.4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ล้านบาท หักมูลค่าตามบัญชีของบัญชีส่วนของผู้ถือหุ้นของผู้ถือหุ้นของผู้ถูกลงทุน ณ วันที่ซื้อธุรกิจจำนวน </w:t>
      </w:r>
      <w:r w:rsidRPr="005F46DC">
        <w:rPr>
          <w:rFonts w:asciiTheme="majorBidi" w:hAnsiTheme="majorBidi" w:cstheme="majorBidi"/>
          <w:sz w:val="28"/>
          <w:szCs w:val="28"/>
        </w:rPr>
        <w:t>52</w:t>
      </w:r>
      <w:r w:rsidR="006F7482" w:rsidRPr="005F46DC">
        <w:rPr>
          <w:rFonts w:asciiTheme="majorBidi" w:hAnsiTheme="majorBidi" w:cstheme="majorBidi"/>
          <w:sz w:val="28"/>
          <w:szCs w:val="28"/>
        </w:rPr>
        <w:t>.4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="00D71511" w:rsidRPr="005F46DC">
        <w:rPr>
          <w:rFonts w:asciiTheme="majorBidi" w:hAnsiTheme="majorBidi" w:cstheme="majorBidi" w:hint="cs"/>
          <w:sz w:val="28"/>
          <w:szCs w:val="28"/>
          <w:cs/>
        </w:rPr>
        <w:t xml:space="preserve"> (ดูหมายเหตุข้อ </w:t>
      </w:r>
      <w:r w:rsidR="00D71511" w:rsidRPr="005F46DC">
        <w:rPr>
          <w:rFonts w:asciiTheme="majorBidi" w:hAnsiTheme="majorBidi" w:cstheme="majorBidi"/>
          <w:sz w:val="28"/>
          <w:szCs w:val="28"/>
        </w:rPr>
        <w:t>4)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) ซึ่งรับรู้ไว้ใน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กำไรจากการวัดมูลค่ายุติธรรมของส่วนได้เสียที่ถืออยู่ก่อน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ในงบกำไรขาดทุนเบ็ดเสร็จ</w:t>
      </w:r>
    </w:p>
    <w:p w14:paraId="5E6DEE00" w14:textId="08D1766F" w:rsidR="00046F1C" w:rsidRPr="005F46DC" w:rsidRDefault="00046F1C" w:rsidP="00CE0058">
      <w:pPr>
        <w:ind w:left="540"/>
        <w:jc w:val="thaiDistribute"/>
        <w:rPr>
          <w:rFonts w:asciiTheme="majorBidi" w:hAnsiTheme="majorBidi" w:cs="Angsana New"/>
          <w:sz w:val="20"/>
          <w:szCs w:val="20"/>
        </w:rPr>
      </w:pPr>
    </w:p>
    <w:p w14:paraId="4F342888" w14:textId="77777777" w:rsidR="00C3463B" w:rsidRPr="005F46DC" w:rsidRDefault="00C3463B" w:rsidP="00C346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</w:rPr>
        <w:br w:type="page"/>
      </w:r>
    </w:p>
    <w:p w14:paraId="34B96646" w14:textId="719478CA" w:rsidR="00987E56" w:rsidRPr="005F46DC" w:rsidRDefault="00987E56" w:rsidP="00987E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lastRenderedPageBreak/>
        <w:t>(ข)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ab/>
        <w:t>การรวมธุรกิจภายใต้การควบคุมเดียวกัน</w:t>
      </w:r>
    </w:p>
    <w:p w14:paraId="3CE2799A" w14:textId="77777777" w:rsidR="00987E56" w:rsidRPr="005F46DC" w:rsidRDefault="00987E56" w:rsidP="00987E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2364BB43" w14:textId="63B3BB7D" w:rsidR="00741371" w:rsidRPr="005F46DC" w:rsidRDefault="00987E56" w:rsidP="00987E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ab/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ab/>
        <w:t>(ข.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>1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)  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การปรับโครงสร้างผู้ถือหุ้นในบริษัท แปซิฟิค โลจิสติกส์ โปร จำกัด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(“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>PLP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”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>)</w:t>
      </w:r>
    </w:p>
    <w:p w14:paraId="6A70CD68" w14:textId="77777777" w:rsidR="00741371" w:rsidRPr="005F46DC" w:rsidRDefault="00741371" w:rsidP="00987E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0"/>
          <w:szCs w:val="20"/>
        </w:rPr>
      </w:pPr>
    </w:p>
    <w:p w14:paraId="48532BE3" w14:textId="4AA240E9" w:rsidR="00741371" w:rsidRPr="005F46DC" w:rsidRDefault="00741371" w:rsidP="0030513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>18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กรกฎาคม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</w:t>
      </w:r>
      <w:r w:rsidR="00987E56" w:rsidRPr="005F46DC">
        <w:rPr>
          <w:rFonts w:asciiTheme="majorBidi" w:hAnsiTheme="majorBidi" w:cstheme="majorBidi"/>
          <w:sz w:val="28"/>
          <w:szCs w:val="28"/>
          <w:cs/>
        </w:rPr>
        <w:t>“</w:t>
      </w:r>
      <w:r w:rsidRPr="005F46DC">
        <w:rPr>
          <w:rFonts w:asciiTheme="majorBidi" w:hAnsiTheme="majorBidi" w:cstheme="majorBidi"/>
          <w:sz w:val="28"/>
          <w:szCs w:val="28"/>
          <w:cs/>
        </w:rPr>
        <w:t>บริษัท แปซิฟิค ห้องเย็น จำกัด</w:t>
      </w:r>
      <w:r w:rsidR="00987E56" w:rsidRPr="005F46DC">
        <w:rPr>
          <w:rFonts w:asciiTheme="majorBidi" w:hAnsiTheme="majorBidi" w:cstheme="majorBidi"/>
          <w:sz w:val="28"/>
          <w:szCs w:val="28"/>
          <w:cs/>
        </w:rPr>
        <w:t>”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) ได้ทำสัญญาซื้อหุ้นของบริษัทย่อยทางอ้อมแห่งหนึ่ง </w:t>
      </w:r>
      <w:r w:rsidR="00987E56" w:rsidRPr="005F46DC">
        <w:rPr>
          <w:rFonts w:asciiTheme="majorBidi" w:hAnsiTheme="majorBidi" w:cstheme="majorBidi"/>
          <w:sz w:val="28"/>
          <w:szCs w:val="28"/>
          <w:cs/>
        </w:rPr>
        <w:t>(“</w:t>
      </w:r>
      <w:r w:rsidRPr="005F46DC">
        <w:rPr>
          <w:rFonts w:asciiTheme="majorBidi" w:hAnsiTheme="majorBidi" w:cstheme="majorBidi"/>
          <w:sz w:val="28"/>
          <w:szCs w:val="28"/>
          <w:cs/>
        </w:rPr>
        <w:t>บริษัท แปซิฟิค โลจิสติกส์ โปร จำกัด</w:t>
      </w:r>
      <w:r w:rsidR="00987E56" w:rsidRPr="005F46DC">
        <w:rPr>
          <w:rFonts w:asciiTheme="majorBidi" w:hAnsiTheme="majorBidi" w:cstheme="majorBidi"/>
          <w:sz w:val="28"/>
          <w:szCs w:val="28"/>
          <w:cs/>
        </w:rPr>
        <w:t>”)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จากบริษัทย่อย</w:t>
      </w:r>
      <w:r w:rsidR="00165B86" w:rsidRPr="005F46DC">
        <w:rPr>
          <w:rFonts w:asciiTheme="majorBidi" w:hAnsiTheme="majorBidi" w:cstheme="majorBidi" w:hint="cs"/>
          <w:sz w:val="28"/>
          <w:szCs w:val="28"/>
          <w:cs/>
        </w:rPr>
        <w:t>อีก</w:t>
      </w:r>
      <w:r w:rsidRPr="005F46DC">
        <w:rPr>
          <w:rFonts w:asciiTheme="majorBidi" w:hAnsiTheme="majorBidi" w:cstheme="majorBidi"/>
          <w:sz w:val="28"/>
          <w:szCs w:val="28"/>
          <w:cs/>
        </w:rPr>
        <w:t>แห่งหนึ่ง (</w:t>
      </w:r>
      <w:r w:rsidR="00987E56" w:rsidRPr="005F46DC">
        <w:rPr>
          <w:rFonts w:asciiTheme="majorBidi" w:hAnsiTheme="majorBidi" w:cstheme="majorBidi"/>
          <w:sz w:val="28"/>
          <w:szCs w:val="28"/>
          <w:cs/>
        </w:rPr>
        <w:t>“</w:t>
      </w:r>
      <w:r w:rsidRPr="005F46DC">
        <w:rPr>
          <w:rFonts w:asciiTheme="majorBidi" w:hAnsiTheme="majorBidi" w:cstheme="majorBidi"/>
          <w:sz w:val="28"/>
          <w:szCs w:val="28"/>
          <w:cs/>
        </w:rPr>
        <w:t>บริษัท เจดับเบิ้ลยูดี ทรานสปอร์ต (ประเทศไทย) จำกัด</w:t>
      </w:r>
      <w:r w:rsidR="00987E56" w:rsidRPr="005F46DC">
        <w:rPr>
          <w:rFonts w:asciiTheme="majorBidi" w:hAnsiTheme="majorBidi" w:cstheme="majorBidi"/>
          <w:sz w:val="28"/>
          <w:szCs w:val="28"/>
          <w:cs/>
        </w:rPr>
        <w:t>”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) จำนวน </w:t>
      </w:r>
      <w:r w:rsidRPr="005F46DC">
        <w:rPr>
          <w:rFonts w:asciiTheme="majorBidi" w:hAnsiTheme="majorBidi" w:cstheme="majorBidi"/>
          <w:sz w:val="28"/>
          <w:szCs w:val="28"/>
        </w:rPr>
        <w:t>399,998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หุ้น คิดเป็นสัดส่วนร้อยละ </w:t>
      </w:r>
      <w:r w:rsidRPr="005F46DC">
        <w:rPr>
          <w:rFonts w:asciiTheme="majorBidi" w:hAnsiTheme="majorBidi" w:cstheme="majorBidi"/>
          <w:sz w:val="28"/>
          <w:szCs w:val="28"/>
        </w:rPr>
        <w:t>100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เป็นจำนวนเงิน </w:t>
      </w:r>
      <w:r w:rsidRPr="005F46DC">
        <w:rPr>
          <w:rFonts w:asciiTheme="majorBidi" w:hAnsiTheme="majorBidi" w:cstheme="majorBidi"/>
          <w:sz w:val="28"/>
          <w:szCs w:val="28"/>
        </w:rPr>
        <w:t>67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</w:p>
    <w:p w14:paraId="39C771EA" w14:textId="77777777" w:rsidR="00741371" w:rsidRPr="005F46DC" w:rsidRDefault="00741371" w:rsidP="0074137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369FEAB" w14:textId="02CB8A32" w:rsidR="00741371" w:rsidRPr="005F46DC" w:rsidRDefault="00F91193" w:rsidP="00F911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(ข.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>2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)  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การรับโอนกิจการทั้งหมดจากบริษัท สโตร์การ์ด จำกัด (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“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>MESPT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”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) 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ให้กับบริษัท </w:t>
      </w:r>
      <w:bookmarkStart w:id="1" w:name="_Hlk213088931"/>
      <w:r w:rsidR="0074137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มีสเปซ เซลฟ์ สโตเรจ </w:t>
      </w:r>
      <w:bookmarkEnd w:id="1"/>
      <w:r w:rsidR="0074137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จำกัด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br/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>(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“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>MES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”</w:t>
      </w:r>
      <w:r w:rsidR="00741371" w:rsidRPr="005F46DC">
        <w:rPr>
          <w:rFonts w:asciiTheme="majorBidi" w:hAnsiTheme="majorBidi" w:cstheme="majorBidi"/>
          <w:i/>
          <w:iCs/>
          <w:sz w:val="28"/>
          <w:szCs w:val="28"/>
        </w:rPr>
        <w:t>)</w:t>
      </w:r>
    </w:p>
    <w:p w14:paraId="045BA5BD" w14:textId="77777777" w:rsidR="00741371" w:rsidRPr="005F46DC" w:rsidRDefault="00741371" w:rsidP="0074137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0"/>
          <w:szCs w:val="20"/>
        </w:rPr>
      </w:pPr>
    </w:p>
    <w:p w14:paraId="4AF1FF4E" w14:textId="5B97BD39" w:rsidR="00741371" w:rsidRPr="005F46DC" w:rsidRDefault="00741371" w:rsidP="0074137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>10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กันยายน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</w:t>
      </w:r>
      <w:r w:rsidRPr="005F46DC">
        <w:rPr>
          <w:rFonts w:asciiTheme="majorBidi" w:hAnsiTheme="majorBidi" w:cstheme="majorBidi"/>
          <w:sz w:val="28"/>
          <w:szCs w:val="28"/>
        </w:rPr>
        <w:t>MES (</w:t>
      </w:r>
      <w:r w:rsidR="00F91193" w:rsidRPr="005F46DC">
        <w:rPr>
          <w:rFonts w:asciiTheme="majorBidi" w:hAnsiTheme="majorBidi" w:cstheme="majorBidi"/>
          <w:sz w:val="28"/>
          <w:szCs w:val="28"/>
          <w:cs/>
        </w:rPr>
        <w:t>“</w:t>
      </w:r>
      <w:r w:rsidRPr="005F46DC">
        <w:rPr>
          <w:rFonts w:asciiTheme="majorBidi" w:hAnsiTheme="majorBidi" w:cstheme="majorBidi"/>
          <w:sz w:val="28"/>
          <w:szCs w:val="28"/>
          <w:cs/>
        </w:rPr>
        <w:t>ผู้รับโอน</w:t>
      </w:r>
      <w:r w:rsidR="00F91193" w:rsidRPr="005F46DC">
        <w:rPr>
          <w:rFonts w:asciiTheme="majorBidi" w:hAnsiTheme="majorBidi" w:cstheme="majorBidi"/>
          <w:sz w:val="28"/>
          <w:szCs w:val="28"/>
          <w:cs/>
        </w:rPr>
        <w:t>”</w:t>
      </w:r>
      <w:r w:rsidRPr="005F46DC">
        <w:rPr>
          <w:rFonts w:asciiTheme="majorBidi" w:hAnsiTheme="majorBidi" w:cstheme="majorBidi"/>
          <w:sz w:val="28"/>
          <w:szCs w:val="28"/>
          <w:cs/>
        </w:rPr>
        <w:t>) ได้เข้าทำสัญญาการโอนกิจการทั้งหมดกับบริษัทย่อย</w:t>
      </w:r>
      <w:r w:rsidR="00F91193" w:rsidRPr="005F46DC">
        <w:rPr>
          <w:rFonts w:asciiTheme="majorBidi" w:hAnsiTheme="majorBidi" w:cstheme="majorBidi"/>
          <w:sz w:val="28"/>
          <w:szCs w:val="28"/>
          <w:cs/>
        </w:rPr>
        <w:br/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แห่งหนึ่ง </w:t>
      </w:r>
      <w:r w:rsidRPr="005F46DC">
        <w:rPr>
          <w:rFonts w:asciiTheme="majorBidi" w:hAnsiTheme="majorBidi" w:cstheme="majorBidi"/>
          <w:sz w:val="28"/>
          <w:szCs w:val="28"/>
        </w:rPr>
        <w:t>MESPT (</w:t>
      </w:r>
      <w:r w:rsidR="00F91193" w:rsidRPr="005F46DC">
        <w:rPr>
          <w:rFonts w:asciiTheme="majorBidi" w:hAnsiTheme="majorBidi" w:cstheme="majorBidi" w:hint="cs"/>
          <w:sz w:val="28"/>
          <w:szCs w:val="28"/>
          <w:cs/>
        </w:rPr>
        <w:t>“</w:t>
      </w:r>
      <w:r w:rsidRPr="005F46DC">
        <w:rPr>
          <w:rFonts w:asciiTheme="majorBidi" w:hAnsiTheme="majorBidi" w:cstheme="majorBidi"/>
          <w:sz w:val="28"/>
          <w:szCs w:val="28"/>
          <w:cs/>
        </w:rPr>
        <w:t>ผู้โอน</w:t>
      </w:r>
      <w:r w:rsidR="00F91193" w:rsidRPr="005F46DC">
        <w:rPr>
          <w:rFonts w:asciiTheme="majorBidi" w:hAnsiTheme="majorBidi" w:cstheme="majorBidi" w:hint="cs"/>
          <w:sz w:val="28"/>
          <w:szCs w:val="28"/>
          <w:cs/>
        </w:rPr>
        <w:t>”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) ซึ่งอยู่ภายใต้การควบคุมของกลุ่มผู้ถือหุ้นรายใหญ่กลุ่มเดียวกัน การรับโอนกิจการทั้งหมดเป็นไปตามพระราชกฤษฎีกา (ฉบับที่ </w:t>
      </w:r>
      <w:r w:rsidRPr="005F46DC">
        <w:rPr>
          <w:rFonts w:asciiTheme="majorBidi" w:hAnsiTheme="majorBidi" w:cstheme="majorBidi"/>
          <w:sz w:val="28"/>
          <w:szCs w:val="28"/>
        </w:rPr>
        <w:t xml:space="preserve">542)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พ.ศ. </w:t>
      </w:r>
      <w:r w:rsidRPr="005F46DC">
        <w:rPr>
          <w:rFonts w:asciiTheme="majorBidi" w:hAnsiTheme="majorBidi" w:cstheme="majorBidi"/>
          <w:sz w:val="28"/>
          <w:szCs w:val="28"/>
        </w:rPr>
        <w:t>2555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ว่าด้วยเรื่องการยกเว้นรัษฎากรสำหรับการโอนกิจการทั้งหมด โดย </w:t>
      </w:r>
      <w:r w:rsidRPr="005F46DC">
        <w:rPr>
          <w:rFonts w:asciiTheme="majorBidi" w:hAnsiTheme="majorBidi" w:cstheme="majorBidi"/>
          <w:sz w:val="28"/>
          <w:szCs w:val="28"/>
        </w:rPr>
        <w:t xml:space="preserve">MES </w:t>
      </w:r>
      <w:r w:rsidRPr="005F46DC">
        <w:rPr>
          <w:rFonts w:asciiTheme="majorBidi" w:hAnsiTheme="majorBidi" w:cstheme="majorBidi"/>
          <w:sz w:val="28"/>
          <w:szCs w:val="28"/>
          <w:cs/>
        </w:rPr>
        <w:t>ตกลงรับโอนกิจการทั้งหมด ซึ่งประกอบด้วยสินทรัพย์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หนี้สิน ภาระผูกพันทั้งหมดจากผู้โอน </w:t>
      </w:r>
      <w:r w:rsidR="00F91193" w:rsidRPr="005F46DC">
        <w:rPr>
          <w:rFonts w:asciiTheme="majorBidi" w:hAnsiTheme="majorBidi" w:cstheme="majorBidi" w:hint="cs"/>
          <w:sz w:val="28"/>
          <w:szCs w:val="28"/>
          <w:cs/>
        </w:rPr>
        <w:t xml:space="preserve">ณ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วันที่ </w:t>
      </w:r>
      <w:r w:rsidRPr="005F46DC">
        <w:rPr>
          <w:rFonts w:asciiTheme="majorBidi" w:hAnsiTheme="majorBidi" w:cstheme="majorBidi"/>
          <w:sz w:val="28"/>
          <w:szCs w:val="28"/>
        </w:rPr>
        <w:t>15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กันยายน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(</w:t>
      </w:r>
      <w:r w:rsidR="0035629F" w:rsidRPr="005F46DC">
        <w:rPr>
          <w:rFonts w:asciiTheme="majorBidi" w:hAnsiTheme="majorBidi" w:cstheme="majorBidi" w:hint="cs"/>
          <w:sz w:val="28"/>
          <w:szCs w:val="28"/>
          <w:cs/>
        </w:rPr>
        <w:t>“</w:t>
      </w:r>
      <w:r w:rsidRPr="005F46DC">
        <w:rPr>
          <w:rFonts w:asciiTheme="majorBidi" w:hAnsiTheme="majorBidi" w:cstheme="majorBidi"/>
          <w:sz w:val="28"/>
          <w:szCs w:val="28"/>
          <w:cs/>
        </w:rPr>
        <w:t>วันที่รับโอนกิจการทั้งหมด</w:t>
      </w:r>
      <w:r w:rsidR="0035629F" w:rsidRPr="005F46DC">
        <w:rPr>
          <w:rFonts w:asciiTheme="majorBidi" w:hAnsiTheme="majorBidi" w:cstheme="majorBidi" w:hint="cs"/>
          <w:sz w:val="28"/>
          <w:szCs w:val="28"/>
          <w:cs/>
        </w:rPr>
        <w:t>”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) โดย </w:t>
      </w:r>
      <w:r w:rsidRPr="005F46DC">
        <w:rPr>
          <w:rFonts w:asciiTheme="majorBidi" w:hAnsiTheme="majorBidi" w:cstheme="majorBidi"/>
          <w:sz w:val="28"/>
          <w:szCs w:val="28"/>
        </w:rPr>
        <w:t xml:space="preserve">MESPT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ได้ดำเนินการจดทะเบียนเลิกกับกรมพัฒนาธุรกิจการค้า กระทรวงพาณิชย์ 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>22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กันยายน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40DC1D4A" w14:textId="77777777" w:rsidR="00741371" w:rsidRPr="005F46DC" w:rsidRDefault="00741371" w:rsidP="0074137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575C846F" w14:textId="69213036" w:rsidR="00F91193" w:rsidRPr="005F46DC" w:rsidRDefault="00F91193" w:rsidP="0074137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ทั้ง </w:t>
      </w:r>
      <w:r w:rsidRPr="005F46DC">
        <w:rPr>
          <w:rFonts w:asciiTheme="majorBidi" w:hAnsiTheme="majorBidi" w:cstheme="majorBidi"/>
          <w:sz w:val="28"/>
          <w:szCs w:val="28"/>
        </w:rPr>
        <w:t xml:space="preserve">2 </w:t>
      </w:r>
      <w:r w:rsidR="00741371" w:rsidRPr="005F46DC">
        <w:rPr>
          <w:rFonts w:asciiTheme="majorBidi" w:hAnsiTheme="majorBidi" w:cstheme="majorBidi"/>
          <w:sz w:val="28"/>
          <w:szCs w:val="28"/>
          <w:cs/>
        </w:rPr>
        <w:t>รายการดังกล่าวถือเป็นการรวมธุรกิจภายใต้การควบคุมเดียวกัน เนื่องจากอยู่ภายใต้การควบคุมสูงสุดโดยกลุ่มผู้ถือหุ้นเดียวกันทั้งก่อนและหลัง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การรวมธุรกิจและ</w:t>
      </w:r>
      <w:r w:rsidR="00741371" w:rsidRPr="005F46DC">
        <w:rPr>
          <w:rFonts w:asciiTheme="majorBidi" w:hAnsiTheme="majorBidi" w:cstheme="majorBidi"/>
          <w:sz w:val="28"/>
          <w:szCs w:val="28"/>
          <w:cs/>
        </w:rPr>
        <w:t>การรับโอนกิจการทั้งหมด และการควบคุมนั้นไม่เป็นการชั่วคราว งบการเงินรวมได้ถูกจัดทำขึ้นตามเกณฑ์รวมธุรกิจที่อยู่ภายใต้การควบคุมเดียวกัน โดยสินทรัพย์สุทธิและส่วนได้เสียของบริษัทดังกล่าวได้ถูกซื้อจะบันทึกด้วยมูลค่าตามบัญชีตามวิธีเสมือนว่าเป็นการรวมส่วนได้เสีย (</w:t>
      </w:r>
      <w:r w:rsidR="00741371" w:rsidRPr="005F46DC">
        <w:rPr>
          <w:rFonts w:asciiTheme="majorBidi" w:hAnsiTheme="majorBidi" w:cstheme="majorBidi"/>
          <w:sz w:val="28"/>
          <w:szCs w:val="28"/>
        </w:rPr>
        <w:t>similar to pooling of interests)</w:t>
      </w:r>
    </w:p>
    <w:p w14:paraId="09BB6BA5" w14:textId="79731BEA" w:rsidR="00F931A9" w:rsidRPr="005F46DC" w:rsidRDefault="00F931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</w:rPr>
        <w:br w:type="page"/>
      </w:r>
    </w:p>
    <w:p w14:paraId="19F5545E" w14:textId="7F22910A" w:rsidR="005E6853" w:rsidRPr="005F46DC" w:rsidRDefault="005E6853" w:rsidP="005E6853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บุคคลหรือกิจการที่เกี่ยวข้องกัน</w:t>
      </w:r>
    </w:p>
    <w:p w14:paraId="73B25BB5" w14:textId="58DA7B21" w:rsidR="005E6853" w:rsidRPr="005F46DC" w:rsidRDefault="005E6853" w:rsidP="005E6853">
      <w:pPr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5062CD45" w14:textId="09AB9645" w:rsidR="005724E4" w:rsidRPr="005F46DC" w:rsidRDefault="009165CD" w:rsidP="005720A8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  <w:r w:rsidRPr="005F46DC">
        <w:rPr>
          <w:rFonts w:asciiTheme="majorBidi" w:hAnsiTheme="majorBidi" w:cstheme="majorBidi"/>
          <w:b/>
          <w:sz w:val="28"/>
          <w:szCs w:val="28"/>
          <w:cs/>
        </w:rPr>
        <w:t>ค</w:t>
      </w:r>
      <w:r w:rsidR="00A8737A" w:rsidRPr="005F46DC">
        <w:rPr>
          <w:rFonts w:asciiTheme="majorBidi" w:hAnsiTheme="majorBidi" w:cstheme="majorBidi"/>
          <w:b/>
          <w:sz w:val="28"/>
          <w:szCs w:val="28"/>
          <w:cs/>
        </w:rPr>
        <w:t>วามสัมพันธ์ที่มีกับ</w:t>
      </w:r>
      <w:r w:rsidR="009A513F" w:rsidRPr="005F46DC">
        <w:rPr>
          <w:rFonts w:asciiTheme="majorBidi" w:hAnsiTheme="majorBidi" w:cstheme="majorBidi"/>
          <w:b/>
          <w:sz w:val="28"/>
          <w:szCs w:val="28"/>
          <w:cs/>
        </w:rPr>
        <w:t>บริษัทร่วม</w:t>
      </w:r>
      <w:r w:rsidR="008C2E94" w:rsidRPr="005F46DC">
        <w:rPr>
          <w:rFonts w:asciiTheme="majorBidi" w:hAnsiTheme="majorBidi" w:cstheme="majorBidi"/>
          <w:b/>
          <w:sz w:val="28"/>
          <w:szCs w:val="28"/>
          <w:cs/>
        </w:rPr>
        <w:t xml:space="preserve"> </w:t>
      </w:r>
      <w:r w:rsidR="009A513F" w:rsidRPr="005F46DC">
        <w:rPr>
          <w:rFonts w:asciiTheme="majorBidi" w:hAnsiTheme="majorBidi" w:cstheme="majorBidi"/>
          <w:b/>
          <w:sz w:val="28"/>
          <w:szCs w:val="28"/>
          <w:cs/>
        </w:rPr>
        <w:t>การร่วมค้า</w:t>
      </w:r>
      <w:r w:rsidR="008C2E94" w:rsidRPr="005F46DC">
        <w:rPr>
          <w:rFonts w:asciiTheme="majorBidi" w:hAnsiTheme="majorBidi" w:cstheme="majorBidi"/>
          <w:b/>
          <w:sz w:val="28"/>
          <w:szCs w:val="28"/>
          <w:cs/>
        </w:rPr>
        <w:t>และบริษัทย่อย</w:t>
      </w:r>
      <w:r w:rsidR="00657B6E" w:rsidRPr="005F46DC">
        <w:rPr>
          <w:rFonts w:asciiTheme="majorBidi" w:hAnsiTheme="majorBidi" w:cstheme="majorBidi" w:hint="cs"/>
          <w:b/>
          <w:sz w:val="28"/>
          <w:szCs w:val="28"/>
          <w:cs/>
        </w:rPr>
        <w:t>ที่มีการเปลี่ยนแปลงอย่างมีสาระสำคัญ</w:t>
      </w:r>
      <w:r w:rsidR="00A8737A" w:rsidRPr="005F46DC">
        <w:rPr>
          <w:rFonts w:asciiTheme="majorBidi" w:hAnsiTheme="majorBidi" w:cstheme="majorBidi"/>
          <w:b/>
          <w:sz w:val="28"/>
          <w:szCs w:val="28"/>
          <w:cs/>
        </w:rPr>
        <w:t>ได้เปิดเผยในหมาย</w:t>
      </w:r>
      <w:r w:rsidR="00A8737A" w:rsidRPr="005F46DC">
        <w:rPr>
          <w:rFonts w:asciiTheme="majorBidi" w:hAnsiTheme="majorBidi" w:cstheme="majorBidi"/>
          <w:sz w:val="28"/>
          <w:szCs w:val="28"/>
          <w:cs/>
        </w:rPr>
        <w:t xml:space="preserve">เหตุข้อ </w:t>
      </w:r>
      <w:r w:rsidR="00F931A9" w:rsidRPr="005F46DC">
        <w:rPr>
          <w:rFonts w:asciiTheme="majorBidi" w:hAnsiTheme="majorBidi" w:cstheme="majorBidi"/>
          <w:sz w:val="28"/>
          <w:szCs w:val="28"/>
        </w:rPr>
        <w:t>4</w:t>
      </w:r>
      <w:r w:rsidR="00A8737A" w:rsidRPr="005F46DC">
        <w:rPr>
          <w:rFonts w:asciiTheme="majorBidi" w:hAnsiTheme="majorBidi" w:cstheme="majorBidi"/>
          <w:sz w:val="28"/>
          <w:szCs w:val="28"/>
          <w:cs/>
        </w:rPr>
        <w:t xml:space="preserve"> และ </w:t>
      </w:r>
      <w:r w:rsidR="00F931A9" w:rsidRPr="005F46DC">
        <w:rPr>
          <w:rFonts w:asciiTheme="majorBidi" w:hAnsiTheme="majorBidi" w:cstheme="majorBidi"/>
          <w:sz w:val="28"/>
          <w:szCs w:val="28"/>
        </w:rPr>
        <w:t>5</w:t>
      </w:r>
      <w:r w:rsidR="00A8737A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9537F9" w:rsidRPr="005F46DC">
        <w:rPr>
          <w:rFonts w:asciiTheme="majorBidi" w:hAnsiTheme="majorBidi" w:cstheme="majorBidi"/>
          <w:sz w:val="28"/>
          <w:szCs w:val="28"/>
          <w:cs/>
        </w:rPr>
        <w:t>สำหรับ</w:t>
      </w:r>
      <w:r w:rsidR="009537F9" w:rsidRPr="005F46DC">
        <w:rPr>
          <w:rFonts w:asciiTheme="majorBidi" w:hAnsiTheme="majorBidi" w:cstheme="majorBidi"/>
          <w:b/>
          <w:sz w:val="28"/>
          <w:szCs w:val="28"/>
          <w:cs/>
        </w:rPr>
        <w:t>บุคคลหรือกิจการอื่นที่เกี่ยวข้องกันที่มี</w:t>
      </w:r>
      <w:r w:rsidR="00FE4BB6" w:rsidRPr="005F46DC">
        <w:rPr>
          <w:rFonts w:asciiTheme="majorBidi" w:hAnsiTheme="majorBidi" w:cstheme="majorBidi" w:hint="cs"/>
          <w:b/>
          <w:sz w:val="28"/>
          <w:szCs w:val="28"/>
          <w:cs/>
        </w:rPr>
        <w:t>ความสัมพันธ์เปลี่ยนแปลงอย่างมีสาระสำคัญและกลุ่มบริษัทมีรายการระหว่างกันที่มีนัยสำคัญ</w:t>
      </w:r>
      <w:r w:rsidR="00CE7790" w:rsidRPr="005F46DC">
        <w:rPr>
          <w:rFonts w:asciiTheme="majorBidi" w:hAnsiTheme="majorBidi" w:cstheme="majorBidi" w:hint="cs"/>
          <w:b/>
          <w:sz w:val="28"/>
          <w:szCs w:val="28"/>
          <w:cs/>
        </w:rPr>
        <w:t>ในระหว่างงวดมีดังต่อไปนี้</w:t>
      </w:r>
    </w:p>
    <w:p w14:paraId="6DAE1792" w14:textId="77777777" w:rsidR="00A21F5D" w:rsidRPr="005F46DC" w:rsidRDefault="00A21F5D" w:rsidP="005724E4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9"/>
        <w:gridCol w:w="1171"/>
        <w:gridCol w:w="4643"/>
      </w:tblGrid>
      <w:tr w:rsidR="00AE1C9D" w:rsidRPr="005F46DC" w14:paraId="679070C7" w14:textId="77777777" w:rsidTr="00E54EFD">
        <w:trPr>
          <w:trHeight w:val="20"/>
          <w:tblHeader/>
        </w:trPr>
        <w:tc>
          <w:tcPr>
            <w:tcW w:w="1941" w:type="pct"/>
          </w:tcPr>
          <w:p w14:paraId="7969AB40" w14:textId="4700CE9F" w:rsidR="00AE1C9D" w:rsidRPr="005F46DC" w:rsidRDefault="00AE1C9D" w:rsidP="00AE1C9D">
            <w:pPr>
              <w:spacing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65DBB8A0" w14:textId="7138CF7F" w:rsidR="00AE1C9D" w:rsidRPr="005F46DC" w:rsidRDefault="00AE1C9D" w:rsidP="00AE1C9D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3946AE10" w14:textId="7C776013" w:rsidR="00AE1C9D" w:rsidRPr="005F46DC" w:rsidRDefault="00AE1C9D" w:rsidP="00AE1C9D">
            <w:pPr>
              <w:tabs>
                <w:tab w:val="clear" w:pos="227"/>
                <w:tab w:val="left" w:pos="258"/>
              </w:tabs>
              <w:spacing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ลักษณะความสัมพันธ์</w:t>
            </w:r>
          </w:p>
        </w:tc>
      </w:tr>
      <w:tr w:rsidR="00E2654B" w:rsidRPr="005F46DC" w14:paraId="0BD0CEF3" w14:textId="77777777" w:rsidTr="00E54EFD">
        <w:trPr>
          <w:trHeight w:val="20"/>
        </w:trPr>
        <w:tc>
          <w:tcPr>
            <w:tcW w:w="1941" w:type="pct"/>
            <w:vAlign w:val="bottom"/>
          </w:tcPr>
          <w:p w14:paraId="07CF605C" w14:textId="1612ED22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39B05E9F" w14:textId="35A30A4D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3E2AD241" w14:textId="01362439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5F46DC" w14:paraId="33E23E43" w14:textId="77777777" w:rsidTr="00E54EFD">
        <w:trPr>
          <w:trHeight w:val="20"/>
        </w:trPr>
        <w:tc>
          <w:tcPr>
            <w:tcW w:w="1941" w:type="pct"/>
          </w:tcPr>
          <w:p w14:paraId="649FF0C1" w14:textId="62859631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66E409F5" w14:textId="5879E4A8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55EE0C8" w14:textId="30B34E9D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5F46DC" w14:paraId="4E23DE0D" w14:textId="77777777" w:rsidTr="002568A8">
        <w:trPr>
          <w:trHeight w:val="20"/>
        </w:trPr>
        <w:tc>
          <w:tcPr>
            <w:tcW w:w="1941" w:type="pct"/>
          </w:tcPr>
          <w:p w14:paraId="2B4381BF" w14:textId="29436C3E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57D5551A" w14:textId="7B662A3F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E2EA2AF" w14:textId="6EE577B3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เป็นบริษัทใหญ่ในลำดับสูงสุดของผู้ถือหุ้นรายใหญ่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ของบริษัท</w:t>
            </w:r>
          </w:p>
        </w:tc>
      </w:tr>
      <w:tr w:rsidR="00E2654B" w:rsidRPr="005F46DC" w14:paraId="63A25197" w14:textId="77777777" w:rsidTr="002568A8">
        <w:trPr>
          <w:trHeight w:val="20"/>
        </w:trPr>
        <w:tc>
          <w:tcPr>
            <w:tcW w:w="1941" w:type="pct"/>
          </w:tcPr>
          <w:p w14:paraId="510A87B1" w14:textId="742E1066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</w:tcPr>
          <w:p w14:paraId="1C046B84" w14:textId="517E471A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09D751A" w14:textId="1D067976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4E7962BA" w14:textId="77777777" w:rsidTr="002568A8">
        <w:trPr>
          <w:trHeight w:val="20"/>
        </w:trPr>
        <w:tc>
          <w:tcPr>
            <w:tcW w:w="1941" w:type="pct"/>
          </w:tcPr>
          <w:p w14:paraId="11D57390" w14:textId="1C6E5A31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(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ท่าหลวง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) จำกัด</w:t>
            </w:r>
          </w:p>
        </w:tc>
        <w:tc>
          <w:tcPr>
            <w:tcW w:w="616" w:type="pct"/>
          </w:tcPr>
          <w:p w14:paraId="44BF14C8" w14:textId="600ED0D0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18D22B5" w14:textId="0E6DFD91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553E0F80" w14:textId="77777777" w:rsidTr="002568A8">
        <w:trPr>
          <w:trHeight w:val="20"/>
        </w:trPr>
        <w:tc>
          <w:tcPr>
            <w:tcW w:w="1941" w:type="pct"/>
          </w:tcPr>
          <w:p w14:paraId="1B5D1203" w14:textId="2CA55FEB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แก่งคอย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5C88B0B7" w14:textId="24452AB4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2F03C18" w14:textId="414394B6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76C45F01" w14:textId="77777777" w:rsidTr="002568A8">
        <w:trPr>
          <w:trHeight w:val="20"/>
        </w:trPr>
        <w:tc>
          <w:tcPr>
            <w:tcW w:w="1941" w:type="pct"/>
          </w:tcPr>
          <w:p w14:paraId="29D4ED53" w14:textId="7A870D1F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ทุ่งสง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8A14877" w14:textId="2B938260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65E9BB" w14:textId="17142672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5ED96453" w14:textId="77777777" w:rsidTr="002568A8">
        <w:trPr>
          <w:trHeight w:val="20"/>
        </w:trPr>
        <w:tc>
          <w:tcPr>
            <w:tcW w:w="1941" w:type="pct"/>
          </w:tcPr>
          <w:p w14:paraId="73ACE8C4" w14:textId="7B139B4F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กลุ่มสยามบรรจุภัณฑ์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4B6A8CBB" w14:textId="60F2C183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1A5C091" w14:textId="20E04781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44F916A5" w14:textId="77777777" w:rsidTr="002568A8">
        <w:trPr>
          <w:trHeight w:val="20"/>
        </w:trPr>
        <w:tc>
          <w:tcPr>
            <w:tcW w:w="1941" w:type="pct"/>
          </w:tcPr>
          <w:p w14:paraId="2E26ACA5" w14:textId="5723D1C4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สยามอุตสาหกรรมวัสดุทนไฟ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1CB9FB67" w14:textId="091F077B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5EE6082" w14:textId="61CA2EF9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61277D06" w14:textId="77777777" w:rsidTr="002568A8">
        <w:trPr>
          <w:trHeight w:val="20"/>
        </w:trPr>
        <w:tc>
          <w:tcPr>
            <w:tcW w:w="1941" w:type="pct"/>
          </w:tcPr>
          <w:p w14:paraId="02408997" w14:textId="5188987F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เซรามิกส์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มหาชน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616" w:type="pct"/>
          </w:tcPr>
          <w:p w14:paraId="00EB09FA" w14:textId="78843C62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3EA5E10" w14:textId="11624FDB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5484C78F" w14:textId="77777777" w:rsidTr="002568A8">
        <w:trPr>
          <w:trHeight w:val="20"/>
        </w:trPr>
        <w:tc>
          <w:tcPr>
            <w:tcW w:w="1941" w:type="pct"/>
          </w:tcPr>
          <w:p w14:paraId="25318A92" w14:textId="039E3F4E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สยามคราฟท์อุตสาหกรรม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789DDC47" w14:textId="40D25056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B187672" w14:textId="1D9D47D7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5F46DC" w14:paraId="3F28D93C" w14:textId="77777777" w:rsidTr="002568A8">
        <w:trPr>
          <w:trHeight w:val="20"/>
        </w:trPr>
        <w:tc>
          <w:tcPr>
            <w:tcW w:w="1941" w:type="pct"/>
            <w:vAlign w:val="bottom"/>
          </w:tcPr>
          <w:p w14:paraId="7F57A01A" w14:textId="77777777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อินเตอร์เนชั่นแนล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  <w:p w14:paraId="4733C774" w14:textId="5FA612AF" w:rsidR="00E2654B" w:rsidRPr="005F46D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คอร์ปอเรชั่น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2877931F" w14:textId="6A13630E" w:rsidR="00E2654B" w:rsidRPr="005F46D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53C7E8" w14:textId="1F837318" w:rsidR="00E2654B" w:rsidRPr="005F46D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9878AF" w:rsidRPr="005F46DC" w14:paraId="54F3F91E" w14:textId="77777777" w:rsidTr="002568A8">
        <w:trPr>
          <w:trHeight w:val="20"/>
        </w:trPr>
        <w:tc>
          <w:tcPr>
            <w:tcW w:w="1941" w:type="pct"/>
          </w:tcPr>
          <w:p w14:paraId="2979E853" w14:textId="2B1ACD1F" w:rsidR="009878AF" w:rsidRPr="005F46DC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Khammouane Cement Co., Ltd.</w:t>
            </w:r>
          </w:p>
        </w:tc>
        <w:tc>
          <w:tcPr>
            <w:tcW w:w="616" w:type="pct"/>
          </w:tcPr>
          <w:p w14:paraId="44D2937D" w14:textId="3E3BF4F4" w:rsidR="009878AF" w:rsidRPr="005F46DC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ลาว</w:t>
            </w:r>
          </w:p>
        </w:tc>
        <w:tc>
          <w:tcPr>
            <w:tcW w:w="2443" w:type="pct"/>
          </w:tcPr>
          <w:p w14:paraId="5D710C5B" w14:textId="1D31148D" w:rsidR="009878AF" w:rsidRPr="005F46DC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9878AF" w:rsidRPr="005F46DC" w14:paraId="6F346734" w14:textId="77777777" w:rsidTr="002568A8">
        <w:trPr>
          <w:trHeight w:val="20"/>
        </w:trPr>
        <w:tc>
          <w:tcPr>
            <w:tcW w:w="1941" w:type="pct"/>
          </w:tcPr>
          <w:p w14:paraId="5996AD23" w14:textId="7EEE2BE0" w:rsidR="009878AF" w:rsidRPr="005F46DC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PT Semen Jawa</w:t>
            </w:r>
          </w:p>
        </w:tc>
        <w:tc>
          <w:tcPr>
            <w:tcW w:w="616" w:type="pct"/>
          </w:tcPr>
          <w:p w14:paraId="047D0BB5" w14:textId="12163B98" w:rsidR="009878AF" w:rsidRPr="005F46DC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4C36D91F" w14:textId="79F8FC93" w:rsidR="009878AF" w:rsidRPr="005F46DC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107D0" w:rsidRPr="005F46DC" w14:paraId="6332A756" w14:textId="77777777" w:rsidTr="002568A8">
        <w:trPr>
          <w:trHeight w:val="20"/>
        </w:trPr>
        <w:tc>
          <w:tcPr>
            <w:tcW w:w="1941" w:type="pct"/>
          </w:tcPr>
          <w:p w14:paraId="00A05EEA" w14:textId="54991921" w:rsidR="00E107D0" w:rsidRPr="005F46DC" w:rsidRDefault="00E107D0" w:rsidP="00E107D0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lastRenderedPageBreak/>
              <w:t xml:space="preserve">PT Chandra Asri Pacific </w:t>
            </w:r>
            <w:proofErr w:type="spellStart"/>
            <w:r w:rsidRPr="005F46DC">
              <w:rPr>
                <w:rFonts w:asciiTheme="majorBidi" w:hAnsiTheme="majorBidi" w:cstheme="majorBidi"/>
                <w:sz w:val="28"/>
                <w:szCs w:val="28"/>
              </w:rPr>
              <w:t>Tbk</w:t>
            </w:r>
            <w:proofErr w:type="spellEnd"/>
            <w:r w:rsidRPr="005F46DC">
              <w:rPr>
                <w:rFonts w:asciiTheme="majorBidi" w:hAnsiTheme="majorBidi" w:cstheme="majorBidi"/>
                <w:sz w:val="28"/>
                <w:szCs w:val="28"/>
              </w:rPr>
              <w:t>.</w:t>
            </w:r>
          </w:p>
        </w:tc>
        <w:tc>
          <w:tcPr>
            <w:tcW w:w="616" w:type="pct"/>
          </w:tcPr>
          <w:p w14:paraId="2365DE6C" w14:textId="1065DBBC" w:rsidR="00E107D0" w:rsidRPr="005F46DC" w:rsidRDefault="00E107D0" w:rsidP="00E107D0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16129D8B" w14:textId="2EAB7F7C" w:rsidR="00E107D0" w:rsidRPr="005F46DC" w:rsidRDefault="00E107D0" w:rsidP="00E107D0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6329CDB6" w14:textId="57C4F47D" w:rsidR="0097432D" w:rsidRPr="005F46DC" w:rsidRDefault="0097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4"/>
        <w:gridCol w:w="1174"/>
        <w:gridCol w:w="271"/>
        <w:gridCol w:w="1080"/>
        <w:gridCol w:w="271"/>
        <w:gridCol w:w="1170"/>
        <w:gridCol w:w="270"/>
        <w:gridCol w:w="1080"/>
      </w:tblGrid>
      <w:tr w:rsidR="001E34DA" w:rsidRPr="005F46DC" w14:paraId="383653A2" w14:textId="77777777" w:rsidTr="4A0A8677">
        <w:trPr>
          <w:tblHeader/>
        </w:trPr>
        <w:tc>
          <w:tcPr>
            <w:tcW w:w="2160" w:type="pct"/>
          </w:tcPr>
          <w:p w14:paraId="54C918BF" w14:textId="55A95C2F" w:rsidR="001E34DA" w:rsidRPr="005F46DC" w:rsidRDefault="0097432D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  <w:bookmarkStart w:id="2" w:name="_Hlk117253847"/>
            <w:r w:rsidR="001E34DA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รายการที่สำคัญกับบุคคลหรือกิจการที่เกี่ยวข้องกัน</w:t>
            </w:r>
            <w:r w:rsidR="001E34DA" w:rsidRPr="005F46DC" w:rsidDel="001728D0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9" w:type="pct"/>
            <w:gridSpan w:val="3"/>
          </w:tcPr>
          <w:p w14:paraId="41C74994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45" w:type="pct"/>
          </w:tcPr>
          <w:p w14:paraId="155E85B7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46" w:type="pct"/>
            <w:gridSpan w:val="3"/>
          </w:tcPr>
          <w:p w14:paraId="663C73E0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งบการเงินเฉพาะกิจการ </w:t>
            </w:r>
          </w:p>
        </w:tc>
      </w:tr>
      <w:tr w:rsidR="00251305" w:rsidRPr="005F46DC" w14:paraId="5E9194EF" w14:textId="77777777" w:rsidTr="4A0A8677">
        <w:trPr>
          <w:tblHeader/>
        </w:trPr>
        <w:tc>
          <w:tcPr>
            <w:tcW w:w="2160" w:type="pct"/>
          </w:tcPr>
          <w:p w14:paraId="17333FFA" w14:textId="658169F1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117C46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="00BB3006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117C46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</w:p>
        </w:tc>
        <w:tc>
          <w:tcPr>
            <w:tcW w:w="627" w:type="pct"/>
          </w:tcPr>
          <w:p w14:paraId="242A104C" w14:textId="2AEEA07E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5" w:type="pct"/>
          </w:tcPr>
          <w:p w14:paraId="7CBFE91B" w14:textId="77777777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95EA52C" w14:textId="6BDD93BB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5" w:type="pct"/>
          </w:tcPr>
          <w:p w14:paraId="6EF36644" w14:textId="77777777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AA74461" w14:textId="67138967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4" w:type="pct"/>
          </w:tcPr>
          <w:p w14:paraId="4DF6F283" w14:textId="77777777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5C26B0D" w14:textId="3DCD90AD" w:rsidR="00251305" w:rsidRPr="005F46D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</w:tr>
      <w:tr w:rsidR="001E34DA" w:rsidRPr="005F46DC" w14:paraId="40B7782D" w14:textId="77777777" w:rsidTr="4A0A8677">
        <w:trPr>
          <w:tblHeader/>
        </w:trPr>
        <w:tc>
          <w:tcPr>
            <w:tcW w:w="2160" w:type="pct"/>
          </w:tcPr>
          <w:p w14:paraId="120B6C0B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5B3CA5F4" w14:textId="5FA7ED16" w:rsidR="001E34DA" w:rsidRPr="005F46DC" w:rsidRDefault="00097352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(</w:t>
            </w:r>
            <w:r w:rsidR="001E34DA"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)</w:t>
            </w:r>
          </w:p>
        </w:tc>
      </w:tr>
      <w:tr w:rsidR="00397471" w:rsidRPr="005F46DC" w14:paraId="4698A08E" w14:textId="77777777" w:rsidTr="4A0A8677">
        <w:tc>
          <w:tcPr>
            <w:tcW w:w="2160" w:type="pct"/>
          </w:tcPr>
          <w:p w14:paraId="598A3DD3" w14:textId="77777777" w:rsidR="001E34DA" w:rsidRPr="005F46DC" w:rsidRDefault="001E34DA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7" w:type="pct"/>
          </w:tcPr>
          <w:p w14:paraId="27729B93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5" w:type="pct"/>
          </w:tcPr>
          <w:p w14:paraId="72C71AA9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B56B171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E21332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072228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7B62CD3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2E281C2" w14:textId="77777777" w:rsidR="001E34DA" w:rsidRPr="005F46D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A4C1B" w:rsidRPr="005F46DC" w14:paraId="3C5E4652" w14:textId="77777777" w:rsidTr="4A0A8677">
        <w:tc>
          <w:tcPr>
            <w:tcW w:w="2160" w:type="pct"/>
          </w:tcPr>
          <w:p w14:paraId="68544073" w14:textId="77777777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89210C6" w14:textId="76859800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244459F3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4F579487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6DE9E924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A1EBB6" w14:textId="52E28C88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113,728</w:t>
            </w:r>
          </w:p>
        </w:tc>
        <w:tc>
          <w:tcPr>
            <w:tcW w:w="144" w:type="pct"/>
          </w:tcPr>
          <w:p w14:paraId="7BDC72AA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327E3E2" w14:textId="16251FD1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125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156</w:t>
            </w:r>
          </w:p>
        </w:tc>
      </w:tr>
      <w:tr w:rsidR="001A4C1B" w:rsidRPr="005F46DC" w14:paraId="29F68CAE" w14:textId="77777777" w:rsidTr="4A0A8677">
        <w:trPr>
          <w:trHeight w:val="227"/>
        </w:trPr>
        <w:tc>
          <w:tcPr>
            <w:tcW w:w="2160" w:type="pct"/>
          </w:tcPr>
          <w:p w14:paraId="07BC7CE0" w14:textId="77777777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35A22D57" w14:textId="7E2534D4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ED8D7B5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50C21394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075F0ED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7A89DFA" w14:textId="286E31A4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113,554</w:t>
            </w:r>
          </w:p>
        </w:tc>
        <w:tc>
          <w:tcPr>
            <w:tcW w:w="144" w:type="pct"/>
          </w:tcPr>
          <w:p w14:paraId="6AC1262E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2B2EB" w14:textId="19A0D504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763</w:t>
            </w:r>
          </w:p>
        </w:tc>
      </w:tr>
      <w:tr w:rsidR="001A4C1B" w:rsidRPr="005F46DC" w14:paraId="2865AAAF" w14:textId="77777777" w:rsidTr="4A0A8677">
        <w:tc>
          <w:tcPr>
            <w:tcW w:w="2160" w:type="pct"/>
          </w:tcPr>
          <w:p w14:paraId="727FC899" w14:textId="05680D79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627" w:type="pct"/>
          </w:tcPr>
          <w:p w14:paraId="2AC2222E" w14:textId="74689A8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CB9F9BC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25AB6FA4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3CE6A119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BF1099" w14:textId="2C379AD8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522,852</w:t>
            </w:r>
          </w:p>
        </w:tc>
        <w:tc>
          <w:tcPr>
            <w:tcW w:w="144" w:type="pct"/>
          </w:tcPr>
          <w:p w14:paraId="1AECB997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98A103" w14:textId="49AE6A23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52,230</w:t>
            </w:r>
          </w:p>
        </w:tc>
      </w:tr>
      <w:tr w:rsidR="001A4C1B" w:rsidRPr="005F46DC" w14:paraId="143E1906" w14:textId="77777777">
        <w:tc>
          <w:tcPr>
            <w:tcW w:w="2160" w:type="pct"/>
          </w:tcPr>
          <w:p w14:paraId="39BC0BE5" w14:textId="2FE35C19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22894FE5" w14:textId="6BFD3470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FB01B3" w14:textId="7ED4E7CD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09A7E06D" w14:textId="11FC0D65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08595B37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70D077F" w14:textId="1503AAE4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31,519</w:t>
            </w:r>
          </w:p>
        </w:tc>
        <w:tc>
          <w:tcPr>
            <w:tcW w:w="144" w:type="pct"/>
          </w:tcPr>
          <w:p w14:paraId="79E58E04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6862B75" w14:textId="19554D2C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27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29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</w:t>
            </w:r>
          </w:p>
        </w:tc>
      </w:tr>
      <w:tr w:rsidR="001A4C1B" w:rsidRPr="005F46DC" w14:paraId="65A688AC" w14:textId="77777777" w:rsidTr="4A0A8677">
        <w:tc>
          <w:tcPr>
            <w:tcW w:w="2160" w:type="pct"/>
            <w:vAlign w:val="bottom"/>
          </w:tcPr>
          <w:p w14:paraId="2D52B5DA" w14:textId="71A648BF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3DAA9A6F" w14:textId="6BD18F3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540F939" w14:textId="5BA1740D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6253F858" w14:textId="51D3BA40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6B4147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FB41D8F" w14:textId="007F677C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687,257</w:t>
            </w:r>
          </w:p>
        </w:tc>
        <w:tc>
          <w:tcPr>
            <w:tcW w:w="144" w:type="pct"/>
          </w:tcPr>
          <w:p w14:paraId="0BDEA57C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77F31CD" w14:textId="1D38A0BF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635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465</w:t>
            </w:r>
          </w:p>
        </w:tc>
      </w:tr>
      <w:tr w:rsidR="001A4C1B" w:rsidRPr="005F46DC" w14:paraId="12D2888F" w14:textId="77777777" w:rsidTr="4A0A8677">
        <w:tc>
          <w:tcPr>
            <w:tcW w:w="2160" w:type="pct"/>
            <w:vAlign w:val="bottom"/>
          </w:tcPr>
          <w:p w14:paraId="6781CAAB" w14:textId="71FECA67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019A07CC" w14:textId="61702BC9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BBC9EDF" w14:textId="7CAC0EC1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1766AD07" w14:textId="0AFCEF74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908A528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B4D18A" w14:textId="5D20152C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96,622</w:t>
            </w:r>
          </w:p>
        </w:tc>
        <w:tc>
          <w:tcPr>
            <w:tcW w:w="144" w:type="pct"/>
          </w:tcPr>
          <w:p w14:paraId="22D76517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C4DE18C" w14:textId="431CB7C9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93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199</w:t>
            </w:r>
          </w:p>
        </w:tc>
      </w:tr>
      <w:tr w:rsidR="001A4C1B" w:rsidRPr="005F46DC" w14:paraId="17838536" w14:textId="77777777" w:rsidTr="4A0A8677">
        <w:tc>
          <w:tcPr>
            <w:tcW w:w="2160" w:type="pct"/>
            <w:vAlign w:val="bottom"/>
          </w:tcPr>
          <w:p w14:paraId="16A6BFDF" w14:textId="6F03D656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161B9C3D" w14:textId="274CB322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3C459BEA" w14:textId="6009813A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557B2BFC" w14:textId="67AF88E0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7153436D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24EA77B" w14:textId="2B9A9B67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27,874</w:t>
            </w:r>
          </w:p>
        </w:tc>
        <w:tc>
          <w:tcPr>
            <w:tcW w:w="144" w:type="pct"/>
          </w:tcPr>
          <w:p w14:paraId="3E7BEF54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3993498" w14:textId="6ADD79CB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15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,9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17</w:t>
            </w:r>
          </w:p>
        </w:tc>
      </w:tr>
      <w:tr w:rsidR="001A4C1B" w:rsidRPr="005F46DC" w14:paraId="509058A2" w14:textId="77777777" w:rsidTr="4A0A8677">
        <w:tc>
          <w:tcPr>
            <w:tcW w:w="2160" w:type="pct"/>
            <w:vAlign w:val="bottom"/>
          </w:tcPr>
          <w:p w14:paraId="788BE709" w14:textId="34E4550D" w:rsidR="001A4C1B" w:rsidRPr="005F46DC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627" w:type="pct"/>
          </w:tcPr>
          <w:p w14:paraId="2A2B2EE5" w14:textId="4480F585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5B2CCF3" w14:textId="369FA4B9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476D643D" w14:textId="257F0E3F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AB4975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82DEA6B" w14:textId="1C4FC053" w:rsidR="001A4C1B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27,060</w:t>
            </w:r>
          </w:p>
        </w:tc>
        <w:tc>
          <w:tcPr>
            <w:tcW w:w="144" w:type="pct"/>
          </w:tcPr>
          <w:p w14:paraId="0486C758" w14:textId="77777777" w:rsidR="001A4C1B" w:rsidRPr="005F46DC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9A1E7C" w14:textId="2C237E24" w:rsidR="001A4C1B" w:rsidRPr="005F46DC" w:rsidRDefault="0040339A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</w:t>
            </w:r>
            <w:r w:rsidR="001A4C1B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720</w:t>
            </w:r>
          </w:p>
        </w:tc>
      </w:tr>
      <w:tr w:rsidR="0035629F" w:rsidRPr="005F46DC" w14:paraId="192EAF93" w14:textId="77777777" w:rsidTr="4A0A8677">
        <w:tc>
          <w:tcPr>
            <w:tcW w:w="2160" w:type="pct"/>
            <w:vAlign w:val="bottom"/>
          </w:tcPr>
          <w:p w14:paraId="547A49E5" w14:textId="77777777" w:rsidR="0035629F" w:rsidRPr="005F46DC" w:rsidRDefault="0035629F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7271BC04" w14:textId="77777777" w:rsidR="0035629F" w:rsidRPr="005F46DC" w:rsidRDefault="0035629F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1046DFE4" w14:textId="77777777" w:rsidR="0035629F" w:rsidRPr="005F46DC" w:rsidRDefault="0035629F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A07D9D1" w14:textId="77777777" w:rsidR="0035629F" w:rsidRPr="005F46DC" w:rsidRDefault="0035629F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6A3BCBF0" w14:textId="77777777" w:rsidR="0035629F" w:rsidRPr="005F46DC" w:rsidRDefault="0035629F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30BAC0E" w14:textId="77777777" w:rsidR="0035629F" w:rsidRPr="005F46DC" w:rsidRDefault="0035629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D43DD9" w14:textId="77777777" w:rsidR="0035629F" w:rsidRPr="005F46DC" w:rsidRDefault="0035629F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55807B" w14:textId="77777777" w:rsidR="0035629F" w:rsidRPr="005F46DC" w:rsidRDefault="0035629F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397471" w:rsidRPr="005F46DC" w14:paraId="24527B06" w14:textId="77777777" w:rsidTr="4A0A8677">
        <w:trPr>
          <w:trHeight w:val="353"/>
        </w:trPr>
        <w:tc>
          <w:tcPr>
            <w:tcW w:w="2160" w:type="pct"/>
          </w:tcPr>
          <w:p w14:paraId="3E1D8B81" w14:textId="77777777" w:rsidR="00372C4F" w:rsidRPr="005F46DC" w:rsidRDefault="00372C4F" w:rsidP="00372C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627" w:type="pct"/>
          </w:tcPr>
          <w:p w14:paraId="0E7DBA85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08692DF4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148E81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DABD2CB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3C266BF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3ECA5A6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9B993D" w14:textId="77777777" w:rsidR="00372C4F" w:rsidRPr="005F46D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4838" w:rsidRPr="005F46DC" w14:paraId="2FF8839F" w14:textId="77777777" w:rsidTr="4A0A8677">
        <w:tc>
          <w:tcPr>
            <w:tcW w:w="2160" w:type="pct"/>
          </w:tcPr>
          <w:p w14:paraId="0B46620F" w14:textId="77777777" w:rsidR="00E04838" w:rsidRPr="005F46DC" w:rsidRDefault="00E04838" w:rsidP="00E04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262C9ADD" w14:textId="71B80F42" w:rsidR="00E04838" w:rsidRPr="005F46DC" w:rsidRDefault="00190C92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505,344</w:t>
            </w:r>
          </w:p>
        </w:tc>
        <w:tc>
          <w:tcPr>
            <w:tcW w:w="145" w:type="pct"/>
          </w:tcPr>
          <w:p w14:paraId="183DD9B8" w14:textId="3FCEC68F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D61B9F" w14:textId="46433CDF" w:rsidR="00E04838" w:rsidRPr="005F46DC" w:rsidRDefault="0040339A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489</w:t>
            </w:r>
            <w:r w:rsidR="00E04838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</w:t>
            </w:r>
            <w:r w:rsidR="00241089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01</w:t>
            </w:r>
          </w:p>
        </w:tc>
        <w:tc>
          <w:tcPr>
            <w:tcW w:w="145" w:type="pct"/>
          </w:tcPr>
          <w:p w14:paraId="0BEE69F2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46331D2" w14:textId="12EF9672" w:rsidR="00E04838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113,417</w:t>
            </w:r>
          </w:p>
        </w:tc>
        <w:tc>
          <w:tcPr>
            <w:tcW w:w="144" w:type="pct"/>
          </w:tcPr>
          <w:p w14:paraId="7C7B1502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E1F81F" w14:textId="47ADD846" w:rsidR="00E04838" w:rsidRPr="005F46DC" w:rsidRDefault="0040339A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104</w:t>
            </w:r>
            <w:r w:rsidR="00E04838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613</w:t>
            </w:r>
          </w:p>
        </w:tc>
      </w:tr>
      <w:tr w:rsidR="00E04838" w:rsidRPr="005F46DC" w14:paraId="62FAF11F" w14:textId="77777777" w:rsidTr="4A0A8677">
        <w:tc>
          <w:tcPr>
            <w:tcW w:w="2160" w:type="pct"/>
            <w:vAlign w:val="bottom"/>
          </w:tcPr>
          <w:p w14:paraId="6BDE33BD" w14:textId="77777777" w:rsidR="00E04838" w:rsidRPr="005F46DC" w:rsidRDefault="00E04838" w:rsidP="00E04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4673D6B7" w14:textId="6367FD01" w:rsidR="00E04838" w:rsidRPr="005F46DC" w:rsidRDefault="00190C92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2,771</w:t>
            </w:r>
          </w:p>
        </w:tc>
        <w:tc>
          <w:tcPr>
            <w:tcW w:w="145" w:type="pct"/>
          </w:tcPr>
          <w:p w14:paraId="65010A76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3FB44DA" w14:textId="03CD824B" w:rsidR="00E04838" w:rsidRPr="005F46DC" w:rsidRDefault="0040339A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</w:t>
            </w:r>
            <w:r w:rsidR="00E04838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94</w:t>
            </w:r>
            <w:r w:rsidR="00E04838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</w:t>
            </w:r>
          </w:p>
        </w:tc>
        <w:tc>
          <w:tcPr>
            <w:tcW w:w="145" w:type="pct"/>
          </w:tcPr>
          <w:p w14:paraId="098D664B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09A11E8" w14:textId="0C6B5940" w:rsidR="00E04838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ADAFC7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F3D0522" w14:textId="357980CD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72</w:t>
            </w:r>
          </w:p>
        </w:tc>
      </w:tr>
      <w:tr w:rsidR="00E04838" w:rsidRPr="005F46DC" w14:paraId="4464D4C2" w14:textId="77777777" w:rsidTr="4A0A8677">
        <w:tc>
          <w:tcPr>
            <w:tcW w:w="2160" w:type="pct"/>
            <w:vAlign w:val="bottom"/>
          </w:tcPr>
          <w:p w14:paraId="50012846" w14:textId="77777777" w:rsidR="00E04838" w:rsidRPr="005F46DC" w:rsidRDefault="00E04838" w:rsidP="00E04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772E27D" w14:textId="1DE7C40F" w:rsidR="00E04838" w:rsidRPr="005F46DC" w:rsidRDefault="00190C92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5,509</w:t>
            </w:r>
          </w:p>
        </w:tc>
        <w:tc>
          <w:tcPr>
            <w:tcW w:w="145" w:type="pct"/>
          </w:tcPr>
          <w:p w14:paraId="6D67C62D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2A9459" w14:textId="37CD6C3D" w:rsidR="00E04838" w:rsidRPr="005F46DC" w:rsidRDefault="00190C92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5,718</w:t>
            </w:r>
          </w:p>
        </w:tc>
        <w:tc>
          <w:tcPr>
            <w:tcW w:w="145" w:type="pct"/>
          </w:tcPr>
          <w:p w14:paraId="1989F8AB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1585E5" w14:textId="01920E2A" w:rsidR="00E04838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3,674</w:t>
            </w:r>
          </w:p>
        </w:tc>
        <w:tc>
          <w:tcPr>
            <w:tcW w:w="144" w:type="pct"/>
          </w:tcPr>
          <w:p w14:paraId="1DBE90DD" w14:textId="77777777" w:rsidR="00E04838" w:rsidRPr="005F46DC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2C82CA0" w14:textId="2C4682CB" w:rsidR="00E04838" w:rsidRPr="005F46DC" w:rsidRDefault="00190C92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1,970</w:t>
            </w:r>
          </w:p>
        </w:tc>
      </w:tr>
      <w:tr w:rsidR="0069014E" w:rsidRPr="005F46DC" w14:paraId="48B766DD" w14:textId="77777777" w:rsidTr="4A0A8677">
        <w:tc>
          <w:tcPr>
            <w:tcW w:w="2160" w:type="pct"/>
            <w:vAlign w:val="bottom"/>
          </w:tcPr>
          <w:p w14:paraId="6B430020" w14:textId="77777777" w:rsidR="0069014E" w:rsidRPr="005F46DC" w:rsidRDefault="0069014E" w:rsidP="0069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0468A9D0" w14:textId="4B810347" w:rsidR="0069014E" w:rsidRPr="005F46DC" w:rsidRDefault="00190C92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595</w:t>
            </w:r>
          </w:p>
        </w:tc>
        <w:tc>
          <w:tcPr>
            <w:tcW w:w="145" w:type="pct"/>
          </w:tcPr>
          <w:p w14:paraId="3E47507A" w14:textId="7777777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E72FD6" w14:textId="4A14A3F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</w:t>
            </w:r>
            <w:r w:rsidR="0040339A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832</w:t>
            </w:r>
          </w:p>
        </w:tc>
        <w:tc>
          <w:tcPr>
            <w:tcW w:w="145" w:type="pct"/>
          </w:tcPr>
          <w:p w14:paraId="50230493" w14:textId="7777777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736174" w14:textId="41C51BA3" w:rsidR="0069014E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301</w:t>
            </w:r>
          </w:p>
        </w:tc>
        <w:tc>
          <w:tcPr>
            <w:tcW w:w="144" w:type="pct"/>
          </w:tcPr>
          <w:p w14:paraId="676E881D" w14:textId="7777777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668ACBC" w14:textId="6238813E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16</w:t>
            </w:r>
          </w:p>
        </w:tc>
      </w:tr>
      <w:tr w:rsidR="0069014E" w:rsidRPr="005F46DC" w14:paraId="531D381A" w14:textId="77777777" w:rsidTr="4A0A8677">
        <w:tc>
          <w:tcPr>
            <w:tcW w:w="2160" w:type="pct"/>
            <w:vAlign w:val="bottom"/>
          </w:tcPr>
          <w:p w14:paraId="6BD18C94" w14:textId="087CC0F2" w:rsidR="0069014E" w:rsidRPr="005F46DC" w:rsidRDefault="0069014E" w:rsidP="0069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610B03AC" w14:textId="5A4A810D" w:rsidR="0069014E" w:rsidRPr="005F46DC" w:rsidRDefault="00190C92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49,469</w:t>
            </w:r>
          </w:p>
        </w:tc>
        <w:tc>
          <w:tcPr>
            <w:tcW w:w="145" w:type="pct"/>
          </w:tcPr>
          <w:p w14:paraId="7E98CBB3" w14:textId="7777777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CB99A6" w14:textId="7B63E61E" w:rsidR="0069014E" w:rsidRPr="005F46DC" w:rsidRDefault="0040339A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49</w:t>
            </w:r>
            <w:r w:rsidR="0069014E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331</w:t>
            </w:r>
          </w:p>
        </w:tc>
        <w:tc>
          <w:tcPr>
            <w:tcW w:w="145" w:type="pct"/>
          </w:tcPr>
          <w:p w14:paraId="0BD24675" w14:textId="7777777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E59F1E" w14:textId="506702F7" w:rsidR="0069014E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106</w:t>
            </w:r>
          </w:p>
        </w:tc>
        <w:tc>
          <w:tcPr>
            <w:tcW w:w="144" w:type="pct"/>
          </w:tcPr>
          <w:p w14:paraId="3016069C" w14:textId="77777777" w:rsidR="0069014E" w:rsidRPr="005F46DC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80857CD" w14:textId="138494E9" w:rsidR="0069014E" w:rsidRPr="005F46DC" w:rsidRDefault="0040339A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423</w:t>
            </w:r>
          </w:p>
        </w:tc>
      </w:tr>
      <w:tr w:rsidR="001C7CFC" w:rsidRPr="005F46DC" w14:paraId="33A2280F" w14:textId="77777777" w:rsidTr="4A0A8677">
        <w:tc>
          <w:tcPr>
            <w:tcW w:w="2160" w:type="pct"/>
            <w:vAlign w:val="bottom"/>
          </w:tcPr>
          <w:p w14:paraId="31951195" w14:textId="0962F5B5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3ED06083" w14:textId="0B8F0943" w:rsidR="001C7CFC" w:rsidRPr="005F46DC" w:rsidRDefault="001C7CFC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5B136432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1F7AD81" w14:textId="5CC1A2CA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65C7F172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2869C79" w14:textId="37FC1515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2DA3A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CF5E6" w14:textId="1D85FB08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5F46DC" w14:paraId="64148BBB" w14:textId="77777777" w:rsidTr="4A0A8677">
        <w:trPr>
          <w:trHeight w:val="263"/>
        </w:trPr>
        <w:tc>
          <w:tcPr>
            <w:tcW w:w="2160" w:type="pct"/>
          </w:tcPr>
          <w:p w14:paraId="14A8B776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627" w:type="pct"/>
          </w:tcPr>
          <w:p w14:paraId="2792F58C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BE2C0DE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50DE9A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11C97FD1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A3927B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DB5EA40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E897CE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5F46DC" w14:paraId="6F0BBFD9" w14:textId="77777777" w:rsidTr="4A0A8677">
        <w:tc>
          <w:tcPr>
            <w:tcW w:w="2160" w:type="pct"/>
          </w:tcPr>
          <w:p w14:paraId="0341733B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0EE604D" w14:textId="6BBFD2FF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13,345</w:t>
            </w:r>
          </w:p>
        </w:tc>
        <w:tc>
          <w:tcPr>
            <w:tcW w:w="145" w:type="pct"/>
          </w:tcPr>
          <w:p w14:paraId="53F1107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1263D1" w14:textId="059E1AF3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41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35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</w:t>
            </w:r>
          </w:p>
        </w:tc>
        <w:tc>
          <w:tcPr>
            <w:tcW w:w="145" w:type="pct"/>
          </w:tcPr>
          <w:p w14:paraId="768C42E8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DEFB364" w14:textId="0DEFEC8A" w:rsidR="001C7CFC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9,359</w:t>
            </w:r>
          </w:p>
        </w:tc>
        <w:tc>
          <w:tcPr>
            <w:tcW w:w="144" w:type="pct"/>
          </w:tcPr>
          <w:p w14:paraId="6FC1FFEE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084505D" w14:textId="20F80A71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943</w:t>
            </w:r>
          </w:p>
        </w:tc>
      </w:tr>
      <w:tr w:rsidR="001C7CFC" w:rsidRPr="005F46DC" w14:paraId="1E432EB0" w14:textId="77777777" w:rsidTr="4A0A8677">
        <w:trPr>
          <w:trHeight w:val="317"/>
        </w:trPr>
        <w:tc>
          <w:tcPr>
            <w:tcW w:w="2160" w:type="pct"/>
          </w:tcPr>
          <w:p w14:paraId="3CEBB31F" w14:textId="4B2FA655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627" w:type="pct"/>
          </w:tcPr>
          <w:p w14:paraId="39438042" w14:textId="62F0D60A" w:rsidR="001C7CFC" w:rsidRPr="005F46DC" w:rsidRDefault="00190C92" w:rsidP="00190C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43,815</w:t>
            </w:r>
          </w:p>
        </w:tc>
        <w:tc>
          <w:tcPr>
            <w:tcW w:w="145" w:type="pct"/>
          </w:tcPr>
          <w:p w14:paraId="6D9C2F34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BCBC5D2" w14:textId="33BCF639" w:rsidR="001C7CFC" w:rsidRPr="005F46DC" w:rsidRDefault="001C7CFC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45" w:type="pct"/>
          </w:tcPr>
          <w:p w14:paraId="7370BA5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6AA8103" w14:textId="48522CA9" w:rsidR="001C7CFC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6243A6A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E1C4AF" w14:textId="50CDC3E9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18,590</w:t>
            </w:r>
          </w:p>
        </w:tc>
      </w:tr>
      <w:tr w:rsidR="001C7CFC" w:rsidRPr="005F46DC" w14:paraId="33DE4B3B" w14:textId="77777777" w:rsidTr="4A0A8677">
        <w:trPr>
          <w:trHeight w:val="317"/>
        </w:trPr>
        <w:tc>
          <w:tcPr>
            <w:tcW w:w="2160" w:type="pct"/>
          </w:tcPr>
          <w:p w14:paraId="39F51037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097BE38D" w14:textId="4F914D1E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3,723</w:t>
            </w:r>
          </w:p>
        </w:tc>
        <w:tc>
          <w:tcPr>
            <w:tcW w:w="145" w:type="pct"/>
          </w:tcPr>
          <w:p w14:paraId="70D55C54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44406FD" w14:textId="08682B04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489</w:t>
            </w:r>
          </w:p>
        </w:tc>
        <w:tc>
          <w:tcPr>
            <w:tcW w:w="145" w:type="pct"/>
          </w:tcPr>
          <w:p w14:paraId="00CCF726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2321B1C" w14:textId="2993A13B" w:rsidR="001C7CFC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3,418</w:t>
            </w:r>
          </w:p>
        </w:tc>
        <w:tc>
          <w:tcPr>
            <w:tcW w:w="144" w:type="pct"/>
          </w:tcPr>
          <w:p w14:paraId="6746E4C0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C28E6A" w14:textId="26830F1A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,3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74</w:t>
            </w:r>
          </w:p>
        </w:tc>
      </w:tr>
      <w:tr w:rsidR="001C7CFC" w:rsidRPr="005F46DC" w14:paraId="10234430" w14:textId="77777777" w:rsidTr="4A0A8677">
        <w:trPr>
          <w:trHeight w:val="317"/>
        </w:trPr>
        <w:tc>
          <w:tcPr>
            <w:tcW w:w="2160" w:type="pct"/>
          </w:tcPr>
          <w:p w14:paraId="71F8DE49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73749E23" w14:textId="4E2C72AC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18,609</w:t>
            </w:r>
          </w:p>
        </w:tc>
        <w:tc>
          <w:tcPr>
            <w:tcW w:w="145" w:type="pct"/>
          </w:tcPr>
          <w:p w14:paraId="5BE39C3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5ED2C1F" w14:textId="1C8AAF6E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12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121</w:t>
            </w:r>
          </w:p>
        </w:tc>
        <w:tc>
          <w:tcPr>
            <w:tcW w:w="145" w:type="pct"/>
          </w:tcPr>
          <w:p w14:paraId="36C26CF1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BDA1E8F" w14:textId="3FA75ADA" w:rsidR="001C7CFC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14,745</w:t>
            </w:r>
          </w:p>
        </w:tc>
        <w:tc>
          <w:tcPr>
            <w:tcW w:w="144" w:type="pct"/>
          </w:tcPr>
          <w:p w14:paraId="59D338F4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3CBCCA" w14:textId="044E3128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385</w:t>
            </w:r>
          </w:p>
        </w:tc>
      </w:tr>
      <w:tr w:rsidR="001B7E85" w:rsidRPr="005F46DC" w14:paraId="3234E73F" w14:textId="77777777" w:rsidTr="4A0A8677">
        <w:trPr>
          <w:trHeight w:val="317"/>
        </w:trPr>
        <w:tc>
          <w:tcPr>
            <w:tcW w:w="2160" w:type="pct"/>
          </w:tcPr>
          <w:p w14:paraId="0CAB6E82" w14:textId="77777777" w:rsidR="001B7E85" w:rsidRPr="005F46DC" w:rsidRDefault="001B7E85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27BB17F7" w14:textId="77777777" w:rsidR="001B7E85" w:rsidRPr="005F46DC" w:rsidRDefault="001B7E85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F93350C" w14:textId="77777777" w:rsidR="001B7E85" w:rsidRPr="005F46DC" w:rsidRDefault="001B7E85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D66F0CA" w14:textId="77777777" w:rsidR="001B7E85" w:rsidRPr="005F46DC" w:rsidRDefault="001B7E85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513050A5" w14:textId="77777777" w:rsidR="001B7E85" w:rsidRPr="005F46DC" w:rsidRDefault="001B7E85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592ACEC" w14:textId="77777777" w:rsidR="001B7E85" w:rsidRPr="005F46DC" w:rsidRDefault="001B7E85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700B18D" w14:textId="77777777" w:rsidR="001B7E85" w:rsidRPr="005F46DC" w:rsidRDefault="001B7E85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0A84390" w14:textId="77777777" w:rsidR="001B7E85" w:rsidRPr="005F46DC" w:rsidRDefault="001B7E85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35629F" w:rsidRPr="005F46DC" w14:paraId="727E18E8" w14:textId="77777777" w:rsidTr="4A0A8677">
        <w:trPr>
          <w:trHeight w:val="317"/>
        </w:trPr>
        <w:tc>
          <w:tcPr>
            <w:tcW w:w="2160" w:type="pct"/>
          </w:tcPr>
          <w:p w14:paraId="37B7D59A" w14:textId="77777777" w:rsidR="0035629F" w:rsidRPr="005F46DC" w:rsidRDefault="0035629F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228A3456" w14:textId="77777777" w:rsidR="0035629F" w:rsidRPr="005F46DC" w:rsidRDefault="0035629F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B069458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675CA49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5FDE35F3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C8868A" w14:textId="77777777" w:rsidR="0035629F" w:rsidRPr="005F46DC" w:rsidRDefault="0035629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9DE3F1D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E28136D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35629F" w:rsidRPr="005F46DC" w14:paraId="3143E3A4" w14:textId="77777777" w:rsidTr="4A0A8677">
        <w:trPr>
          <w:trHeight w:val="317"/>
        </w:trPr>
        <w:tc>
          <w:tcPr>
            <w:tcW w:w="2160" w:type="pct"/>
          </w:tcPr>
          <w:p w14:paraId="3D17A8CE" w14:textId="77777777" w:rsidR="0035629F" w:rsidRPr="005F46DC" w:rsidRDefault="0035629F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4FB3AE8B" w14:textId="77777777" w:rsidR="0035629F" w:rsidRPr="005F46DC" w:rsidRDefault="0035629F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3B3BDDD1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2B9742B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1FAA55E9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4AE9FA4" w14:textId="77777777" w:rsidR="0035629F" w:rsidRPr="005F46DC" w:rsidRDefault="0035629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1A2F38D0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0A33C10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35629F" w:rsidRPr="005F46DC" w14:paraId="2270790B" w14:textId="77777777" w:rsidTr="4A0A8677">
        <w:trPr>
          <w:trHeight w:val="317"/>
        </w:trPr>
        <w:tc>
          <w:tcPr>
            <w:tcW w:w="2160" w:type="pct"/>
          </w:tcPr>
          <w:p w14:paraId="50BAC64F" w14:textId="77777777" w:rsidR="0035629F" w:rsidRPr="005F46DC" w:rsidRDefault="0035629F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2856B2B2" w14:textId="77777777" w:rsidR="0035629F" w:rsidRPr="005F46DC" w:rsidRDefault="0035629F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1122305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FD62DD0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66A86AD6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617919F" w14:textId="77777777" w:rsidR="0035629F" w:rsidRPr="005F46DC" w:rsidRDefault="0035629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13A6099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7988D46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35629F" w:rsidRPr="005F46DC" w14:paraId="29A53763" w14:textId="77777777" w:rsidTr="4A0A8677">
        <w:trPr>
          <w:trHeight w:val="317"/>
        </w:trPr>
        <w:tc>
          <w:tcPr>
            <w:tcW w:w="2160" w:type="pct"/>
          </w:tcPr>
          <w:p w14:paraId="3CC516C7" w14:textId="77777777" w:rsidR="0035629F" w:rsidRPr="005F46DC" w:rsidRDefault="0035629F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700794C6" w14:textId="77777777" w:rsidR="0035629F" w:rsidRPr="005F46DC" w:rsidRDefault="0035629F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DE370E1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96E58CE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2951B46C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E83680E" w14:textId="77777777" w:rsidR="0035629F" w:rsidRPr="005F46DC" w:rsidRDefault="0035629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23BAC3D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64B811E" w14:textId="77777777" w:rsidR="0035629F" w:rsidRPr="005F46DC" w:rsidRDefault="0035629F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5F46DC" w14:paraId="1D2296F9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70DFF57F" w14:textId="41A1973B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th-TH"/>
              </w:rPr>
              <w:lastRenderedPageBreak/>
              <w:t>บุคคลหรือกิจการอื่นที่เกี่ยวข้องกัน</w:t>
            </w:r>
          </w:p>
        </w:tc>
        <w:tc>
          <w:tcPr>
            <w:tcW w:w="627" w:type="pct"/>
          </w:tcPr>
          <w:p w14:paraId="5ADA03F1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78D629A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B0934E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3B403DBE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A8D6D1A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0E9F5870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21079F0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F231F7" w:rsidRPr="005F46DC" w14:paraId="2D51F98B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D08939D" w14:textId="6F339171" w:rsidR="00F231F7" w:rsidRPr="005F46DC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3D13B0B9" w14:textId="032CBEB3" w:rsidR="00F231F7" w:rsidRPr="005F46DC" w:rsidRDefault="00362184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9,085,311</w:t>
            </w:r>
          </w:p>
        </w:tc>
        <w:tc>
          <w:tcPr>
            <w:tcW w:w="145" w:type="pct"/>
          </w:tcPr>
          <w:p w14:paraId="376F7602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A0F0B89" w14:textId="3CC558EA" w:rsidR="00F231F7" w:rsidRPr="005F46DC" w:rsidRDefault="0040339A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8,834,854</w:t>
            </w:r>
          </w:p>
        </w:tc>
        <w:tc>
          <w:tcPr>
            <w:tcW w:w="145" w:type="pct"/>
          </w:tcPr>
          <w:p w14:paraId="3E3A5452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EC1A78D" w14:textId="0DB9D850" w:rsidR="00F231F7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6,710,285</w:t>
            </w:r>
          </w:p>
        </w:tc>
        <w:tc>
          <w:tcPr>
            <w:tcW w:w="144" w:type="pct"/>
          </w:tcPr>
          <w:p w14:paraId="4645BD4A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C7B9D64" w14:textId="105A8783" w:rsidR="00F231F7" w:rsidRPr="005F46DC" w:rsidRDefault="0040339A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</w:t>
            </w:r>
            <w:r w:rsidR="00F231F7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802</w:t>
            </w:r>
            <w:r w:rsidR="00F231F7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974</w:t>
            </w:r>
          </w:p>
        </w:tc>
      </w:tr>
      <w:tr w:rsidR="00F231F7" w:rsidRPr="005F46DC" w14:paraId="2755BEEA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6F3C4308" w14:textId="7054D408" w:rsidR="00F231F7" w:rsidRPr="005F46DC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</w:t>
            </w:r>
            <w:r w:rsidR="00E45A8F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และดอกเบี้ยรับ</w:t>
            </w:r>
          </w:p>
        </w:tc>
        <w:tc>
          <w:tcPr>
            <w:tcW w:w="627" w:type="pct"/>
          </w:tcPr>
          <w:p w14:paraId="75E4786C" w14:textId="419E2B6B" w:rsidR="00F231F7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2,379</w:t>
            </w:r>
          </w:p>
        </w:tc>
        <w:tc>
          <w:tcPr>
            <w:tcW w:w="145" w:type="pct"/>
          </w:tcPr>
          <w:p w14:paraId="58ECC470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0E38EA9C" w14:textId="6321E755" w:rsidR="00F231F7" w:rsidRPr="005F46DC" w:rsidRDefault="0040339A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</w:t>
            </w:r>
            <w:r w:rsidR="00F231F7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143</w:t>
            </w:r>
          </w:p>
        </w:tc>
        <w:tc>
          <w:tcPr>
            <w:tcW w:w="145" w:type="pct"/>
          </w:tcPr>
          <w:p w14:paraId="388D280E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A468292" w14:textId="23E876D9" w:rsidR="00F231F7" w:rsidRPr="005F46DC" w:rsidRDefault="00190C92" w:rsidP="002D5B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E0BDA95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7CD3ACE" w14:textId="18075E65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</w:tr>
      <w:tr w:rsidR="00F231F7" w:rsidRPr="005F46DC" w14:paraId="5C48E1D0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3CDF18D8" w14:textId="4F8E524C" w:rsidR="00F231F7" w:rsidRPr="005F46DC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5C8FE05" w14:textId="739B368B" w:rsidR="00F231F7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10,45</w:t>
            </w:r>
            <w:r w:rsidR="005E1B18" w:rsidRPr="005F46DC"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145" w:type="pct"/>
          </w:tcPr>
          <w:p w14:paraId="1AC5E0B5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44A3FE5" w14:textId="1C286CB7" w:rsidR="00F231F7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8,923</w:t>
            </w:r>
          </w:p>
        </w:tc>
        <w:tc>
          <w:tcPr>
            <w:tcW w:w="145" w:type="pct"/>
          </w:tcPr>
          <w:p w14:paraId="1F81FA40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86A3CB8" w14:textId="04BF2FE7" w:rsidR="00F231F7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10,0</w:t>
            </w:r>
            <w:r w:rsidR="005E1B18" w:rsidRPr="005F46DC">
              <w:rPr>
                <w:rFonts w:asciiTheme="majorBidi" w:hAnsiTheme="majorBidi" w:cstheme="majorBidi"/>
                <w:sz w:val="28"/>
                <w:szCs w:val="28"/>
              </w:rPr>
              <w:t>49</w:t>
            </w:r>
          </w:p>
        </w:tc>
        <w:tc>
          <w:tcPr>
            <w:tcW w:w="144" w:type="pct"/>
          </w:tcPr>
          <w:p w14:paraId="7EA84604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8930C3B" w14:textId="41BB1CB0" w:rsidR="00F231F7" w:rsidRPr="005F46DC" w:rsidRDefault="00190C92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8,923</w:t>
            </w:r>
          </w:p>
        </w:tc>
      </w:tr>
      <w:tr w:rsidR="00F231F7" w:rsidRPr="005F46DC" w14:paraId="58754625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495F7315" w14:textId="1681C4B2" w:rsidR="00F231F7" w:rsidRPr="005F46DC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และค่าบริการ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จ่าย</w:t>
            </w:r>
          </w:p>
        </w:tc>
        <w:tc>
          <w:tcPr>
            <w:tcW w:w="627" w:type="pct"/>
          </w:tcPr>
          <w:p w14:paraId="6DCEC7BD" w14:textId="1A00037E" w:rsidR="00F231F7" w:rsidRPr="005F46DC" w:rsidRDefault="00E90F1E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118,5</w:t>
            </w:r>
            <w:r w:rsidR="00362184" w:rsidRPr="005F46DC">
              <w:rPr>
                <w:rFonts w:asciiTheme="majorBidi" w:hAnsiTheme="majorBidi" w:cstheme="majorBidi"/>
                <w:sz w:val="28"/>
                <w:szCs w:val="28"/>
              </w:rPr>
              <w:t>33</w:t>
            </w:r>
          </w:p>
        </w:tc>
        <w:tc>
          <w:tcPr>
            <w:tcW w:w="145" w:type="pct"/>
          </w:tcPr>
          <w:p w14:paraId="30D19911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3EA014E" w14:textId="34DEC3C8" w:rsidR="00F231F7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76,004</w:t>
            </w:r>
          </w:p>
        </w:tc>
        <w:tc>
          <w:tcPr>
            <w:tcW w:w="145" w:type="pct"/>
          </w:tcPr>
          <w:p w14:paraId="73410F42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1F355FB" w14:textId="3C0BC564" w:rsidR="00F231F7" w:rsidRPr="005F46DC" w:rsidRDefault="00E90F1E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42,583</w:t>
            </w:r>
          </w:p>
        </w:tc>
        <w:tc>
          <w:tcPr>
            <w:tcW w:w="144" w:type="pct"/>
          </w:tcPr>
          <w:p w14:paraId="0F365388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22F379D" w14:textId="56B90007" w:rsidR="00F231F7" w:rsidRPr="005F46DC" w:rsidRDefault="00190C92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36,217</w:t>
            </w:r>
          </w:p>
        </w:tc>
      </w:tr>
      <w:tr w:rsidR="00F231F7" w:rsidRPr="005F46DC" w14:paraId="4100B567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610D78E" w14:textId="493A04A6" w:rsidR="00F231F7" w:rsidRPr="005F46DC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6F2A1B74" w14:textId="3451D6F4" w:rsidR="00F231F7" w:rsidRPr="005F46DC" w:rsidRDefault="00E90F1E" w:rsidP="00E90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121,</w:t>
            </w:r>
            <w:r w:rsidR="00362184" w:rsidRPr="005F46DC">
              <w:rPr>
                <w:rFonts w:asciiTheme="majorBidi" w:hAnsiTheme="majorBidi" w:cstheme="majorBidi"/>
                <w:sz w:val="28"/>
                <w:szCs w:val="28"/>
              </w:rPr>
              <w:t>988</w:t>
            </w:r>
          </w:p>
        </w:tc>
        <w:tc>
          <w:tcPr>
            <w:tcW w:w="145" w:type="pct"/>
          </w:tcPr>
          <w:p w14:paraId="3D6C2C2C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9E777B6" w14:textId="399B88AF" w:rsidR="00F231F7" w:rsidRPr="005F46DC" w:rsidRDefault="0040339A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136</w:t>
            </w:r>
            <w:r w:rsidR="00F231F7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="00190C92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770</w:t>
            </w:r>
          </w:p>
        </w:tc>
        <w:tc>
          <w:tcPr>
            <w:tcW w:w="145" w:type="pct"/>
          </w:tcPr>
          <w:p w14:paraId="3FE87841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45A2842" w14:textId="29BA61A3" w:rsidR="00F231F7" w:rsidRPr="005F46DC" w:rsidRDefault="00E90F1E" w:rsidP="00E90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113,815</w:t>
            </w:r>
          </w:p>
        </w:tc>
        <w:tc>
          <w:tcPr>
            <w:tcW w:w="144" w:type="pct"/>
          </w:tcPr>
          <w:p w14:paraId="21C7533B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6D0BD72" w14:textId="61031B2A" w:rsidR="00F231F7" w:rsidRPr="005F46DC" w:rsidRDefault="0040339A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120</w:t>
            </w:r>
            <w:r w:rsidR="00F231F7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="00190C92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960</w:t>
            </w:r>
          </w:p>
        </w:tc>
      </w:tr>
      <w:tr w:rsidR="00F231F7" w:rsidRPr="005F46DC" w14:paraId="1B8066C2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1785C6C" w14:textId="3D779D18" w:rsidR="00F231F7" w:rsidRPr="005F46DC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627" w:type="pct"/>
          </w:tcPr>
          <w:p w14:paraId="217E6E68" w14:textId="01C5FF86" w:rsidR="00F231F7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3,273</w:t>
            </w:r>
          </w:p>
        </w:tc>
        <w:tc>
          <w:tcPr>
            <w:tcW w:w="145" w:type="pct"/>
          </w:tcPr>
          <w:p w14:paraId="0A5E5716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03FAF85" w14:textId="0EA83596" w:rsidR="00F231F7" w:rsidRPr="005F46DC" w:rsidRDefault="0040339A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</w:t>
            </w:r>
            <w:r w:rsidR="00F231F7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,42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</w:t>
            </w:r>
          </w:p>
        </w:tc>
        <w:tc>
          <w:tcPr>
            <w:tcW w:w="145" w:type="pct"/>
          </w:tcPr>
          <w:p w14:paraId="063D7AEE" w14:textId="77777777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7FA1A85E" w14:textId="4F35FE36" w:rsidR="00F231F7" w:rsidRPr="005F46DC" w:rsidRDefault="00190C92" w:rsidP="002D5B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C508EB" w14:textId="77777777" w:rsidR="00F231F7" w:rsidRPr="005F46DC" w:rsidRDefault="00F231F7" w:rsidP="002D5B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CF4196E" w14:textId="36F7C703" w:rsidR="00F231F7" w:rsidRPr="005F46DC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</w:tr>
      <w:tr w:rsidR="001C7CFC" w:rsidRPr="005F46DC" w14:paraId="22274D40" w14:textId="77777777" w:rsidTr="4A0A8677">
        <w:trPr>
          <w:trHeight w:val="317"/>
        </w:trPr>
        <w:tc>
          <w:tcPr>
            <w:tcW w:w="2160" w:type="pct"/>
          </w:tcPr>
          <w:p w14:paraId="27F2D321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299A6AB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23FD8EA8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1568D22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007143D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4447DE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29FB961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49779C4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5F46DC" w14:paraId="7E23FBD3" w14:textId="77777777" w:rsidTr="4A0A8677">
        <w:tc>
          <w:tcPr>
            <w:tcW w:w="2160" w:type="pct"/>
          </w:tcPr>
          <w:p w14:paraId="41EA1389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ผู้บริหารสำคัญ</w:t>
            </w:r>
          </w:p>
        </w:tc>
        <w:tc>
          <w:tcPr>
            <w:tcW w:w="627" w:type="pct"/>
          </w:tcPr>
          <w:p w14:paraId="4BFC41F1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7A85DB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26DEB1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DE0A49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E177A3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B87AE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14FD17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5F46DC" w14:paraId="428586DA" w14:textId="77777777" w:rsidTr="4A0A8677">
        <w:tc>
          <w:tcPr>
            <w:tcW w:w="2160" w:type="pct"/>
          </w:tcPr>
          <w:p w14:paraId="4580CAEF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รายได้จากการให้บริการ</w:t>
            </w:r>
          </w:p>
        </w:tc>
        <w:tc>
          <w:tcPr>
            <w:tcW w:w="627" w:type="pct"/>
          </w:tcPr>
          <w:p w14:paraId="78F60145" w14:textId="417C9485" w:rsidR="001C7CFC" w:rsidRPr="005F46DC" w:rsidRDefault="00190C92" w:rsidP="00190C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510</w:t>
            </w:r>
          </w:p>
        </w:tc>
        <w:tc>
          <w:tcPr>
            <w:tcW w:w="145" w:type="pct"/>
          </w:tcPr>
          <w:p w14:paraId="109BBB1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65211F" w14:textId="16ABC230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</w:t>
            </w:r>
            <w:r w:rsidR="0040339A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485</w:t>
            </w:r>
          </w:p>
        </w:tc>
        <w:tc>
          <w:tcPr>
            <w:tcW w:w="145" w:type="pct"/>
          </w:tcPr>
          <w:p w14:paraId="5FB46BD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99FF2F" w14:textId="351EAF8F" w:rsidR="001C7CFC" w:rsidRPr="005F46DC" w:rsidRDefault="00190C92" w:rsidP="00B541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9DF6D03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B65FC1B" w14:textId="50D621AB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B541B3" w:rsidRPr="005F46DC" w14:paraId="704F6A5A" w14:textId="77777777" w:rsidTr="4A0A8677">
        <w:tc>
          <w:tcPr>
            <w:tcW w:w="2160" w:type="pct"/>
          </w:tcPr>
          <w:p w14:paraId="4D0B101D" w14:textId="19EF7554" w:rsidR="00B541B3" w:rsidRPr="005F46DC" w:rsidRDefault="00B541B3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3C75FD6E" w14:textId="50A9DA6E" w:rsidR="00B541B3" w:rsidRPr="005F46DC" w:rsidRDefault="00190C92" w:rsidP="00D4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  <w:tc>
          <w:tcPr>
            <w:tcW w:w="145" w:type="pct"/>
          </w:tcPr>
          <w:p w14:paraId="15883716" w14:textId="77777777" w:rsidR="00B541B3" w:rsidRPr="005F46DC" w:rsidRDefault="00B541B3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B5FD78" w14:textId="6962B658" w:rsidR="00B541B3" w:rsidRPr="005F46DC" w:rsidRDefault="00020E4A" w:rsidP="00020E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45" w:type="pct"/>
          </w:tcPr>
          <w:p w14:paraId="51C99A17" w14:textId="77777777" w:rsidR="00B541B3" w:rsidRPr="005F46DC" w:rsidRDefault="00B541B3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E2958B8" w14:textId="6B56925E" w:rsidR="00B541B3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  <w:tc>
          <w:tcPr>
            <w:tcW w:w="144" w:type="pct"/>
          </w:tcPr>
          <w:p w14:paraId="533D680E" w14:textId="77777777" w:rsidR="00B541B3" w:rsidRPr="005F46DC" w:rsidRDefault="00B541B3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5CDB96C" w14:textId="227B25B8" w:rsidR="00B541B3" w:rsidRPr="005F46DC" w:rsidRDefault="00020E4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1C7CFC" w:rsidRPr="005F46DC" w14:paraId="641BCF1E" w14:textId="77777777" w:rsidTr="4A0A8677">
        <w:tc>
          <w:tcPr>
            <w:tcW w:w="2160" w:type="pct"/>
            <w:shd w:val="clear" w:color="auto" w:fill="FFFFFF" w:themeFill="background1"/>
          </w:tcPr>
          <w:p w14:paraId="18E31818" w14:textId="77777777" w:rsidR="001C7CFC" w:rsidRPr="005F46DC" w:rsidRDefault="001C7CFC" w:rsidP="001C7CFC">
            <w:pPr>
              <w:tabs>
                <w:tab w:val="clear" w:pos="3515"/>
                <w:tab w:val="clear" w:pos="3742"/>
              </w:tabs>
              <w:spacing w:line="356" w:lineRule="exact"/>
              <w:ind w:right="-138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ค่าตอบแทนผู้บริหารสำคัญ</w:t>
            </w:r>
            <w:r w:rsidRPr="005F46DC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27" w:type="pct"/>
          </w:tcPr>
          <w:p w14:paraId="5B2017C0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793C0214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28B79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4B1825A6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8692C90" w14:textId="77777777" w:rsidR="001C7CFC" w:rsidRPr="005F46DC" w:rsidRDefault="001C7CFC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DF99A7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</w:tcPr>
          <w:p w14:paraId="1E1699E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C7CFC" w:rsidRPr="005F46DC" w14:paraId="4E8B7FFC" w14:textId="77777777" w:rsidTr="4A0A8677">
        <w:tc>
          <w:tcPr>
            <w:tcW w:w="2160" w:type="pct"/>
            <w:shd w:val="clear" w:color="auto" w:fill="FFFFFF" w:themeFill="background1"/>
          </w:tcPr>
          <w:p w14:paraId="19E5B0AE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627" w:type="pct"/>
          </w:tcPr>
          <w:p w14:paraId="1BB7C394" w14:textId="24467C11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93,957</w:t>
            </w:r>
          </w:p>
        </w:tc>
        <w:tc>
          <w:tcPr>
            <w:tcW w:w="145" w:type="pct"/>
          </w:tcPr>
          <w:p w14:paraId="73D6B95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F921242" w14:textId="0C870A11" w:rsidR="001C7CFC" w:rsidRPr="005F46DC" w:rsidRDefault="0040339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75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716</w:t>
            </w:r>
          </w:p>
        </w:tc>
        <w:tc>
          <w:tcPr>
            <w:tcW w:w="145" w:type="pct"/>
          </w:tcPr>
          <w:p w14:paraId="71D32FFC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4D7B9" w14:textId="765233FC" w:rsidR="001C7CFC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55,126</w:t>
            </w:r>
          </w:p>
        </w:tc>
        <w:tc>
          <w:tcPr>
            <w:tcW w:w="144" w:type="pct"/>
          </w:tcPr>
          <w:p w14:paraId="5F34B3BD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3E04A35" w14:textId="6F3C7FE3" w:rsidR="001C7CFC" w:rsidRPr="005F46DC" w:rsidRDefault="009934E4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51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336</w:t>
            </w:r>
          </w:p>
        </w:tc>
      </w:tr>
      <w:tr w:rsidR="001C7CFC" w:rsidRPr="005F46DC" w14:paraId="4F0DC902" w14:textId="77777777" w:rsidTr="4A0A8677">
        <w:tc>
          <w:tcPr>
            <w:tcW w:w="2160" w:type="pct"/>
            <w:shd w:val="clear" w:color="auto" w:fill="FFFFFF" w:themeFill="background1"/>
          </w:tcPr>
          <w:p w14:paraId="58B9D13E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627" w:type="pct"/>
          </w:tcPr>
          <w:p w14:paraId="6B9D2A89" w14:textId="4A60D998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3,289</w:t>
            </w:r>
          </w:p>
        </w:tc>
        <w:tc>
          <w:tcPr>
            <w:tcW w:w="145" w:type="pct"/>
          </w:tcPr>
          <w:p w14:paraId="0775C302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BC6D34E" w14:textId="5D3FE12B" w:rsidR="001C7CFC" w:rsidRPr="005F46DC" w:rsidRDefault="009934E4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193</w:t>
            </w:r>
          </w:p>
        </w:tc>
        <w:tc>
          <w:tcPr>
            <w:tcW w:w="145" w:type="pct"/>
          </w:tcPr>
          <w:p w14:paraId="25A53E4A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F536663" w14:textId="40A5333F" w:rsidR="001C7CFC" w:rsidRPr="005F46DC" w:rsidRDefault="00190C92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2,857</w:t>
            </w:r>
          </w:p>
        </w:tc>
        <w:tc>
          <w:tcPr>
            <w:tcW w:w="144" w:type="pct"/>
          </w:tcPr>
          <w:p w14:paraId="4D8BC512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142CF8" w14:textId="79530D93" w:rsidR="001C7CFC" w:rsidRPr="005F46DC" w:rsidRDefault="009934E4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</w:t>
            </w:r>
            <w:r w:rsidR="001C7CFC"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,0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11</w:t>
            </w:r>
          </w:p>
        </w:tc>
      </w:tr>
      <w:tr w:rsidR="001C7CFC" w:rsidRPr="005F46DC" w14:paraId="1516BC0D" w14:textId="77777777" w:rsidTr="4A0A8677">
        <w:tc>
          <w:tcPr>
            <w:tcW w:w="2160" w:type="pct"/>
            <w:shd w:val="clear" w:color="auto" w:fill="FFFFFF" w:themeFill="background1"/>
          </w:tcPr>
          <w:p w14:paraId="5EE5444A" w14:textId="77777777" w:rsidR="001C7CFC" w:rsidRPr="005F46DC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</w:tcPr>
          <w:p w14:paraId="1C79C0AC" w14:textId="21F452F1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97,246</w:t>
            </w:r>
          </w:p>
        </w:tc>
        <w:tc>
          <w:tcPr>
            <w:tcW w:w="145" w:type="pct"/>
          </w:tcPr>
          <w:p w14:paraId="05E14EA5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2F92C059" w14:textId="590E0176" w:rsidR="001C7CFC" w:rsidRPr="005F46DC" w:rsidRDefault="009934E4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79</w:t>
            </w:r>
            <w:r w:rsidR="001C7CFC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909</w:t>
            </w:r>
          </w:p>
        </w:tc>
        <w:tc>
          <w:tcPr>
            <w:tcW w:w="145" w:type="pct"/>
          </w:tcPr>
          <w:p w14:paraId="2BE9D6D9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4E4055E" w14:textId="13BB90B6" w:rsidR="001C7CFC" w:rsidRPr="005F46DC" w:rsidRDefault="00190C92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57,983</w:t>
            </w:r>
          </w:p>
        </w:tc>
        <w:tc>
          <w:tcPr>
            <w:tcW w:w="144" w:type="pct"/>
          </w:tcPr>
          <w:p w14:paraId="7AAECC60" w14:textId="77777777" w:rsidR="001C7CFC" w:rsidRPr="005F46DC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1EE367ED" w14:textId="0C070674" w:rsidR="001C7CFC" w:rsidRPr="005F46DC" w:rsidRDefault="009934E4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54</w:t>
            </w:r>
            <w:r w:rsidR="001C7CFC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,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347</w:t>
            </w:r>
          </w:p>
        </w:tc>
      </w:tr>
      <w:bookmarkEnd w:id="2"/>
    </w:tbl>
    <w:p w14:paraId="3C2BD928" w14:textId="65253DFA" w:rsidR="00934725" w:rsidRPr="005F46DC" w:rsidRDefault="00934725" w:rsidP="00AA66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356" w:lineRule="exact"/>
        <w:rPr>
          <w:rFonts w:asciiTheme="majorBidi" w:hAnsiTheme="majorBidi" w:cstheme="majorBidi"/>
          <w:sz w:val="28"/>
          <w:szCs w:val="28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3"/>
        <w:gridCol w:w="1162"/>
        <w:gridCol w:w="269"/>
        <w:gridCol w:w="1088"/>
        <w:gridCol w:w="270"/>
        <w:gridCol w:w="1170"/>
        <w:gridCol w:w="270"/>
        <w:gridCol w:w="1088"/>
      </w:tblGrid>
      <w:tr w:rsidR="00F654B1" w:rsidRPr="005F46DC" w14:paraId="055EA8C1" w14:textId="77777777" w:rsidTr="00D1766E">
        <w:trPr>
          <w:tblHeader/>
        </w:trPr>
        <w:tc>
          <w:tcPr>
            <w:tcW w:w="2160" w:type="pct"/>
          </w:tcPr>
          <w:p w14:paraId="664A6326" w14:textId="77777777" w:rsidR="00F654B1" w:rsidRPr="005F46DC" w:rsidRDefault="00F654B1" w:rsidP="00A202E1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ยอดคงเหลือกับบุคคลหรือกิจการที่เกี่ยวข้องกัน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6" w:type="pct"/>
            <w:gridSpan w:val="3"/>
          </w:tcPr>
          <w:p w14:paraId="4ECA8B7C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4B55F65A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pct"/>
            <w:gridSpan w:val="3"/>
          </w:tcPr>
          <w:p w14:paraId="3BD8C086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A5845" w:rsidRPr="005F46DC" w14:paraId="26218588" w14:textId="77777777" w:rsidTr="00D1766E">
        <w:trPr>
          <w:tblHeader/>
        </w:trPr>
        <w:tc>
          <w:tcPr>
            <w:tcW w:w="2160" w:type="pct"/>
          </w:tcPr>
          <w:p w14:paraId="1B7C9FF3" w14:textId="71A82D4C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1" w:type="pct"/>
            <w:vAlign w:val="center"/>
          </w:tcPr>
          <w:p w14:paraId="1710EAB9" w14:textId="55BFCC4E" w:rsidR="00F654B1" w:rsidRPr="005F46DC" w:rsidRDefault="00E04838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="00B928E9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กันยา</w:t>
            </w: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ยน</w:t>
            </w:r>
          </w:p>
        </w:tc>
        <w:tc>
          <w:tcPr>
            <w:tcW w:w="144" w:type="pct"/>
            <w:vAlign w:val="center"/>
          </w:tcPr>
          <w:p w14:paraId="7F096C95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79784DE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44" w:type="pct"/>
          </w:tcPr>
          <w:p w14:paraId="7AD1127C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41BF1715" w14:textId="00476C99" w:rsidR="00F654B1" w:rsidRPr="005F46DC" w:rsidRDefault="00E04838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="00B928E9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กันยา</w:t>
            </w:r>
            <w:r w:rsidR="00B928E9"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ยน</w:t>
            </w:r>
          </w:p>
        </w:tc>
        <w:tc>
          <w:tcPr>
            <w:tcW w:w="144" w:type="pct"/>
            <w:vAlign w:val="center"/>
          </w:tcPr>
          <w:p w14:paraId="5AE55A2B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BC0FFC9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6A5845" w:rsidRPr="005F46DC" w14:paraId="11BEC995" w14:textId="77777777" w:rsidTr="00D1766E">
        <w:trPr>
          <w:tblHeader/>
        </w:trPr>
        <w:tc>
          <w:tcPr>
            <w:tcW w:w="2160" w:type="pct"/>
          </w:tcPr>
          <w:p w14:paraId="6F0C7F21" w14:textId="5BDEA7AE" w:rsidR="00F654B1" w:rsidRPr="005F46DC" w:rsidRDefault="00DE1666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621" w:type="pct"/>
            <w:vAlign w:val="center"/>
          </w:tcPr>
          <w:p w14:paraId="4D761531" w14:textId="016E4E59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096C1B" w:rsidRPr="005F46DC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44" w:type="pct"/>
            <w:vAlign w:val="center"/>
          </w:tcPr>
          <w:p w14:paraId="4617CA8C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19C23D38" w14:textId="53C3544F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1766E"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144" w:type="pct"/>
          </w:tcPr>
          <w:p w14:paraId="4BB35773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3A2EA2E8" w14:textId="10035294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096C1B" w:rsidRPr="005F46DC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44" w:type="pct"/>
            <w:vAlign w:val="center"/>
          </w:tcPr>
          <w:p w14:paraId="2A2C66BD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046E2CF1" w14:textId="41B18E48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1766E"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F654B1" w:rsidRPr="005F46DC" w14:paraId="78234B68" w14:textId="77777777" w:rsidTr="00D1766E">
        <w:trPr>
          <w:tblHeader/>
        </w:trPr>
        <w:tc>
          <w:tcPr>
            <w:tcW w:w="2160" w:type="pct"/>
          </w:tcPr>
          <w:p w14:paraId="5F481D2A" w14:textId="77777777" w:rsidR="00F654B1" w:rsidRPr="005F46DC" w:rsidRDefault="00F654B1" w:rsidP="00A202E1">
            <w:pPr>
              <w:spacing w:line="240" w:lineRule="auto"/>
              <w:ind w:right="-4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6C93AB66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6A5845" w:rsidRPr="005F46DC" w14:paraId="44F8026A" w14:textId="77777777" w:rsidTr="00D1766E">
        <w:trPr>
          <w:trHeight w:val="144"/>
        </w:trPr>
        <w:tc>
          <w:tcPr>
            <w:tcW w:w="2160" w:type="pct"/>
          </w:tcPr>
          <w:p w14:paraId="7D10CF96" w14:textId="77777777" w:rsidR="00F654B1" w:rsidRPr="005F46DC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621" w:type="pct"/>
          </w:tcPr>
          <w:p w14:paraId="08F8A29C" w14:textId="77777777" w:rsidR="00F654B1" w:rsidRPr="005F46DC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82EA8D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A6CFFAF" w14:textId="77777777" w:rsidR="00F654B1" w:rsidRPr="005F46DC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5299BBF5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ECC889B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7A1A403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F1DCAC0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575EA6E9" w14:textId="77777777" w:rsidTr="00D1766E">
        <w:trPr>
          <w:trHeight w:val="144"/>
        </w:trPr>
        <w:tc>
          <w:tcPr>
            <w:tcW w:w="2160" w:type="pct"/>
          </w:tcPr>
          <w:p w14:paraId="79816E1A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7569D43A" w14:textId="57E36EF0" w:rsidR="00D1766E" w:rsidRPr="005F46DC" w:rsidRDefault="00B82D0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FFADC7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6BA9D1C" w14:textId="06BE2A1F" w:rsidR="00D1766E" w:rsidRPr="005F46DC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02A11B6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8F66B74" w14:textId="2DA9556F" w:rsidR="00D1766E" w:rsidRPr="005F46DC" w:rsidRDefault="00190C92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28,677</w:t>
            </w:r>
          </w:p>
        </w:tc>
        <w:tc>
          <w:tcPr>
            <w:tcW w:w="144" w:type="pct"/>
          </w:tcPr>
          <w:p w14:paraId="3085100B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BC533BC" w14:textId="210B4350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28,923</w:t>
            </w:r>
          </w:p>
        </w:tc>
      </w:tr>
      <w:tr w:rsidR="00D1766E" w:rsidRPr="005F46DC" w14:paraId="788EB01A" w14:textId="77777777" w:rsidTr="00D1766E">
        <w:trPr>
          <w:trHeight w:val="144"/>
        </w:trPr>
        <w:tc>
          <w:tcPr>
            <w:tcW w:w="2160" w:type="pct"/>
          </w:tcPr>
          <w:p w14:paraId="65361CF9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68025E9C" w14:textId="1EED1FB1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133,564</w:t>
            </w:r>
          </w:p>
        </w:tc>
        <w:tc>
          <w:tcPr>
            <w:tcW w:w="144" w:type="pct"/>
          </w:tcPr>
          <w:p w14:paraId="3DF484ED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89C5468" w14:textId="086726E4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270,075</w:t>
            </w:r>
          </w:p>
        </w:tc>
        <w:tc>
          <w:tcPr>
            <w:tcW w:w="144" w:type="pct"/>
          </w:tcPr>
          <w:p w14:paraId="505F1197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32B8B3" w14:textId="01D935EE" w:rsidR="00D1766E" w:rsidRPr="005F46DC" w:rsidRDefault="00190C92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28,784</w:t>
            </w:r>
          </w:p>
        </w:tc>
        <w:tc>
          <w:tcPr>
            <w:tcW w:w="144" w:type="pct"/>
          </w:tcPr>
          <w:p w14:paraId="36E4ABFB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A686CF" w14:textId="61C66E68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57,230</w:t>
            </w:r>
          </w:p>
        </w:tc>
      </w:tr>
      <w:tr w:rsidR="00D1766E" w:rsidRPr="005F46DC" w14:paraId="1FE9EDAA" w14:textId="77777777" w:rsidTr="00D1766E">
        <w:trPr>
          <w:trHeight w:val="144"/>
        </w:trPr>
        <w:tc>
          <w:tcPr>
            <w:tcW w:w="2160" w:type="pct"/>
          </w:tcPr>
          <w:p w14:paraId="1506CDDC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</w:tcPr>
          <w:p w14:paraId="41142080" w14:textId="720A5830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1,485,585</w:t>
            </w:r>
          </w:p>
        </w:tc>
        <w:tc>
          <w:tcPr>
            <w:tcW w:w="144" w:type="pct"/>
          </w:tcPr>
          <w:p w14:paraId="3C2FB574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50ECA6" w14:textId="089CCF5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1,334,763</w:t>
            </w:r>
          </w:p>
        </w:tc>
        <w:tc>
          <w:tcPr>
            <w:tcW w:w="144" w:type="pct"/>
          </w:tcPr>
          <w:p w14:paraId="7493570C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37F50C8" w14:textId="774831CB" w:rsidR="00D1766E" w:rsidRPr="005F46DC" w:rsidRDefault="00190C92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1,001,041</w:t>
            </w:r>
          </w:p>
        </w:tc>
        <w:tc>
          <w:tcPr>
            <w:tcW w:w="144" w:type="pct"/>
          </w:tcPr>
          <w:p w14:paraId="564AF860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5274E0C" w14:textId="07AF7FFE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895,885</w:t>
            </w:r>
          </w:p>
        </w:tc>
      </w:tr>
      <w:tr w:rsidR="00D1766E" w:rsidRPr="005F46DC" w14:paraId="57118D80" w14:textId="77777777" w:rsidTr="00D1766E">
        <w:tc>
          <w:tcPr>
            <w:tcW w:w="2160" w:type="pct"/>
          </w:tcPr>
          <w:p w14:paraId="6C4F5B49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3B6DF921" w14:textId="2C274585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1,619,149</w:t>
            </w:r>
          </w:p>
        </w:tc>
        <w:tc>
          <w:tcPr>
            <w:tcW w:w="144" w:type="pct"/>
          </w:tcPr>
          <w:p w14:paraId="04FB3957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4D3639F" w14:textId="409C8DF4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1,604,838</w:t>
            </w:r>
          </w:p>
        </w:tc>
        <w:tc>
          <w:tcPr>
            <w:tcW w:w="144" w:type="pct"/>
          </w:tcPr>
          <w:p w14:paraId="2CA19A43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7CB77" w14:textId="157B1565" w:rsidR="00D1766E" w:rsidRPr="005F46DC" w:rsidRDefault="00190C92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1,058,502</w:t>
            </w:r>
          </w:p>
        </w:tc>
        <w:tc>
          <w:tcPr>
            <w:tcW w:w="144" w:type="pct"/>
          </w:tcPr>
          <w:p w14:paraId="163566E1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9B886A1" w14:textId="5EBE5512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982,038</w:t>
            </w:r>
          </w:p>
        </w:tc>
      </w:tr>
      <w:tr w:rsidR="006A5845" w:rsidRPr="005F46DC" w14:paraId="2531DD63" w14:textId="77777777" w:rsidTr="00D1766E">
        <w:trPr>
          <w:trHeight w:val="144"/>
        </w:trPr>
        <w:tc>
          <w:tcPr>
            <w:tcW w:w="2160" w:type="pct"/>
          </w:tcPr>
          <w:p w14:paraId="576E5E7C" w14:textId="77777777" w:rsidR="00F654B1" w:rsidRPr="005F46DC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402BA5F8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58AFCA6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0B592E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E68EA43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9F00127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176915E7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57A0580" w14:textId="77777777" w:rsidR="00F654B1" w:rsidRPr="005F46D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6A5845" w:rsidRPr="005F46DC" w14:paraId="3D86CDF0" w14:textId="77777777" w:rsidTr="00D1766E">
        <w:trPr>
          <w:trHeight w:val="144"/>
        </w:trPr>
        <w:tc>
          <w:tcPr>
            <w:tcW w:w="2160" w:type="pct"/>
          </w:tcPr>
          <w:p w14:paraId="0506E94C" w14:textId="77777777" w:rsidR="00F654B1" w:rsidRPr="005F46DC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621" w:type="pct"/>
          </w:tcPr>
          <w:p w14:paraId="7530C346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AC05D3F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70C62DCC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7DD7EB3C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</w:tcPr>
          <w:p w14:paraId="5F684E03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3F85B49D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076EB79E" w14:textId="77777777" w:rsidR="00F654B1" w:rsidRPr="005F46D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D1766E" w:rsidRPr="005F46DC" w14:paraId="69DB9F5B" w14:textId="77777777" w:rsidTr="00D1766E">
        <w:trPr>
          <w:trHeight w:val="144"/>
        </w:trPr>
        <w:tc>
          <w:tcPr>
            <w:tcW w:w="2160" w:type="pct"/>
          </w:tcPr>
          <w:p w14:paraId="77974A19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202A017" w14:textId="79A2C96B" w:rsidR="00D1766E" w:rsidRPr="005F46DC" w:rsidRDefault="00B82D0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39C44156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90B55D0" w14:textId="779C4F6E" w:rsidR="00D1766E" w:rsidRPr="005F46DC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2E7E7AE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5AFACE5" w14:textId="4646ABAB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99,738</w:t>
            </w:r>
          </w:p>
        </w:tc>
        <w:tc>
          <w:tcPr>
            <w:tcW w:w="144" w:type="pct"/>
          </w:tcPr>
          <w:p w14:paraId="0F8886E4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AB9E11" w14:textId="1264BE7B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527,012</w:t>
            </w:r>
          </w:p>
        </w:tc>
      </w:tr>
      <w:tr w:rsidR="00D1766E" w:rsidRPr="005F46DC" w14:paraId="159FE7B1" w14:textId="77777777" w:rsidTr="00D1766E">
        <w:trPr>
          <w:trHeight w:val="144"/>
        </w:trPr>
        <w:tc>
          <w:tcPr>
            <w:tcW w:w="2160" w:type="pct"/>
          </w:tcPr>
          <w:p w14:paraId="297D5434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814292E" w14:textId="1B396CFF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17,769</w:t>
            </w:r>
          </w:p>
        </w:tc>
        <w:tc>
          <w:tcPr>
            <w:tcW w:w="144" w:type="pct"/>
          </w:tcPr>
          <w:p w14:paraId="487C9ED4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FE6120A" w14:textId="1255DD03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12,948</w:t>
            </w:r>
          </w:p>
        </w:tc>
        <w:tc>
          <w:tcPr>
            <w:tcW w:w="144" w:type="pct"/>
          </w:tcPr>
          <w:p w14:paraId="684F0078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9D1D8BB" w14:textId="3E435327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4,583</w:t>
            </w:r>
          </w:p>
        </w:tc>
        <w:tc>
          <w:tcPr>
            <w:tcW w:w="144" w:type="pct"/>
          </w:tcPr>
          <w:p w14:paraId="42744F4E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134738" w14:textId="2626F194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2,038</w:t>
            </w:r>
          </w:p>
        </w:tc>
      </w:tr>
      <w:tr w:rsidR="00D1766E" w:rsidRPr="005F46DC" w14:paraId="6F96AFEA" w14:textId="77777777" w:rsidTr="00D1766E">
        <w:trPr>
          <w:trHeight w:val="144"/>
        </w:trPr>
        <w:tc>
          <w:tcPr>
            <w:tcW w:w="2160" w:type="pct"/>
          </w:tcPr>
          <w:p w14:paraId="32883B8F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2F61A7A7" w14:textId="48FB1E9B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362184" w:rsidRPr="005F46DC">
              <w:rPr>
                <w:rFonts w:asciiTheme="majorBidi" w:hAnsiTheme="majorBidi" w:cstheme="majorBidi"/>
                <w:sz w:val="28"/>
                <w:szCs w:val="28"/>
              </w:rPr>
              <w:t>6,</w:t>
            </w:r>
            <w:r w:rsidR="007068D2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362184" w:rsidRPr="005F46DC">
              <w:rPr>
                <w:rFonts w:asciiTheme="majorBidi" w:hAnsiTheme="majorBidi" w:cstheme="majorBidi"/>
                <w:sz w:val="28"/>
                <w:szCs w:val="28"/>
              </w:rPr>
              <w:t>43</w:t>
            </w:r>
          </w:p>
        </w:tc>
        <w:tc>
          <w:tcPr>
            <w:tcW w:w="144" w:type="pct"/>
          </w:tcPr>
          <w:p w14:paraId="50698F2E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7CA6A58F" w14:textId="124E5AC0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49,533</w:t>
            </w:r>
          </w:p>
        </w:tc>
        <w:tc>
          <w:tcPr>
            <w:tcW w:w="144" w:type="pct"/>
          </w:tcPr>
          <w:p w14:paraId="202A5497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2FBDF3A" w14:textId="5FEDCAF6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46,230</w:t>
            </w:r>
          </w:p>
        </w:tc>
        <w:tc>
          <w:tcPr>
            <w:tcW w:w="144" w:type="pct"/>
          </w:tcPr>
          <w:p w14:paraId="63AF7AA7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5E01368D" w14:textId="2C22FE99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37,215</w:t>
            </w:r>
          </w:p>
        </w:tc>
      </w:tr>
      <w:tr w:rsidR="00D1766E" w:rsidRPr="005F46DC" w14:paraId="77AA07BF" w14:textId="77777777" w:rsidTr="00D1766E">
        <w:trPr>
          <w:trHeight w:val="144"/>
        </w:trPr>
        <w:tc>
          <w:tcPr>
            <w:tcW w:w="2160" w:type="pct"/>
          </w:tcPr>
          <w:p w14:paraId="02E7850B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6E7B32B" w14:textId="6CBACD62" w:rsidR="00D1766E" w:rsidRPr="005F46DC" w:rsidRDefault="00362184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74,312</w:t>
            </w:r>
          </w:p>
        </w:tc>
        <w:tc>
          <w:tcPr>
            <w:tcW w:w="144" w:type="pct"/>
          </w:tcPr>
          <w:p w14:paraId="01D126A2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4FC3CD30" w14:textId="027471D2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62,481</w:t>
            </w:r>
          </w:p>
        </w:tc>
        <w:tc>
          <w:tcPr>
            <w:tcW w:w="144" w:type="pct"/>
          </w:tcPr>
          <w:p w14:paraId="25A38BCD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E370780" w14:textId="5B4A0371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150,551</w:t>
            </w:r>
          </w:p>
        </w:tc>
        <w:tc>
          <w:tcPr>
            <w:tcW w:w="144" w:type="pct"/>
          </w:tcPr>
          <w:p w14:paraId="70276CAC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3810503" w14:textId="40A0D3B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566,265</w:t>
            </w:r>
          </w:p>
        </w:tc>
      </w:tr>
      <w:tr w:rsidR="006A5845" w:rsidRPr="005F46DC" w14:paraId="4304BD9A" w14:textId="77777777" w:rsidTr="00D1766E">
        <w:trPr>
          <w:trHeight w:val="144"/>
        </w:trPr>
        <w:tc>
          <w:tcPr>
            <w:tcW w:w="2160" w:type="pct"/>
          </w:tcPr>
          <w:p w14:paraId="307D5D3C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เงินให้กู้ยืมระยะสั้น</w:t>
            </w:r>
          </w:p>
        </w:tc>
        <w:tc>
          <w:tcPr>
            <w:tcW w:w="621" w:type="pct"/>
          </w:tcPr>
          <w:p w14:paraId="546E83DD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2EC5908D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C472DD6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B668ED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3FB14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E2403D6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6B403DC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20CCB20E" w14:textId="77777777" w:rsidTr="00D1766E">
        <w:trPr>
          <w:trHeight w:val="144"/>
        </w:trPr>
        <w:tc>
          <w:tcPr>
            <w:tcW w:w="2160" w:type="pct"/>
          </w:tcPr>
          <w:p w14:paraId="27EA9D01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E9603F4" w14:textId="5A0DE816" w:rsidR="00D1766E" w:rsidRPr="005F46DC" w:rsidRDefault="00B82D0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C22AA9E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8F8365B" w14:textId="7397AF69" w:rsidR="00D1766E" w:rsidRPr="005F46DC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54A1B6C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0ADA53" w14:textId="3D2D6ACE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2,262,183</w:t>
            </w:r>
          </w:p>
        </w:tc>
        <w:tc>
          <w:tcPr>
            <w:tcW w:w="144" w:type="pct"/>
          </w:tcPr>
          <w:p w14:paraId="16665EB3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04BA382" w14:textId="1F1A3AA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913,440</w:t>
            </w:r>
          </w:p>
        </w:tc>
      </w:tr>
      <w:tr w:rsidR="00D1766E" w:rsidRPr="005F46DC" w14:paraId="37F7E1CF" w14:textId="77777777" w:rsidTr="00D1766E">
        <w:trPr>
          <w:trHeight w:val="144"/>
        </w:trPr>
        <w:tc>
          <w:tcPr>
            <w:tcW w:w="2160" w:type="pct"/>
          </w:tcPr>
          <w:p w14:paraId="67D7986D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54FF8987" w14:textId="6E934DFF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96,000</w:t>
            </w:r>
          </w:p>
        </w:tc>
        <w:tc>
          <w:tcPr>
            <w:tcW w:w="144" w:type="pct"/>
          </w:tcPr>
          <w:p w14:paraId="6A4BEA84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70A80F" w14:textId="04260478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29,500</w:t>
            </w:r>
          </w:p>
        </w:tc>
        <w:tc>
          <w:tcPr>
            <w:tcW w:w="144" w:type="pct"/>
          </w:tcPr>
          <w:p w14:paraId="65EC4D0B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549A1B" w14:textId="1267282C" w:rsidR="00D1766E" w:rsidRPr="005F46DC" w:rsidRDefault="00B82D0C" w:rsidP="007A6E05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9A8C1FF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A27125A" w14:textId="1FEC17B1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3,500</w:t>
            </w:r>
          </w:p>
        </w:tc>
      </w:tr>
      <w:tr w:rsidR="00D1766E" w:rsidRPr="005F46DC" w14:paraId="7B40B76E" w14:textId="77777777" w:rsidTr="00D1766E">
        <w:tc>
          <w:tcPr>
            <w:tcW w:w="2160" w:type="pct"/>
          </w:tcPr>
          <w:p w14:paraId="3B9E973E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E1D0595" w14:textId="2D5E2F00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96,000</w:t>
            </w:r>
          </w:p>
        </w:tc>
        <w:tc>
          <w:tcPr>
            <w:tcW w:w="144" w:type="pct"/>
          </w:tcPr>
          <w:p w14:paraId="4A6BF9B9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B580AD2" w14:textId="4F5E7958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29,500</w:t>
            </w:r>
          </w:p>
        </w:tc>
        <w:tc>
          <w:tcPr>
            <w:tcW w:w="144" w:type="pct"/>
          </w:tcPr>
          <w:p w14:paraId="6BA3E13E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9050841" w14:textId="01E57032" w:rsidR="00D1766E" w:rsidRPr="005F46DC" w:rsidRDefault="00B82D0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2,262,183</w:t>
            </w:r>
          </w:p>
        </w:tc>
        <w:tc>
          <w:tcPr>
            <w:tcW w:w="144" w:type="pct"/>
          </w:tcPr>
          <w:p w14:paraId="211A5B7D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B3494E4" w14:textId="55DC928D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916,940</w:t>
            </w:r>
          </w:p>
        </w:tc>
      </w:tr>
      <w:tr w:rsidR="006A5845" w:rsidRPr="005F46DC" w14:paraId="49F8FCE7" w14:textId="77777777" w:rsidTr="00D1766E">
        <w:tc>
          <w:tcPr>
            <w:tcW w:w="2160" w:type="pct"/>
          </w:tcPr>
          <w:p w14:paraId="239B3135" w14:textId="77777777" w:rsidR="00DE1666" w:rsidRPr="005F46DC" w:rsidRDefault="00DE1666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13BB757B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19969E24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423D963B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4FB93664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0F6875D2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357CA473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09BD9B3C" w14:textId="77777777" w:rsidR="00DE1666" w:rsidRPr="005F46D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6A5845" w:rsidRPr="005F46DC" w14:paraId="3952B880" w14:textId="77777777" w:rsidTr="00D1766E">
        <w:trPr>
          <w:trHeight w:val="144"/>
        </w:trPr>
        <w:tc>
          <w:tcPr>
            <w:tcW w:w="2160" w:type="pct"/>
          </w:tcPr>
          <w:p w14:paraId="593A5FC9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621" w:type="pct"/>
          </w:tcPr>
          <w:p w14:paraId="2F79988F" w14:textId="77777777" w:rsidR="008C3479" w:rsidRPr="005F46DC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6DE670F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24A4BB" w14:textId="77777777" w:rsidR="008C3479" w:rsidRPr="005F46DC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D08490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77A27B5" w14:textId="77777777" w:rsidR="008C3479" w:rsidRPr="005F46DC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45228B7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EF0DCC8" w14:textId="77777777" w:rsidR="008C3479" w:rsidRPr="005F46DC" w:rsidRDefault="008C3479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6DA5DAA7" w14:textId="77777777" w:rsidTr="00D1766E">
        <w:trPr>
          <w:trHeight w:val="144"/>
        </w:trPr>
        <w:tc>
          <w:tcPr>
            <w:tcW w:w="2160" w:type="pct"/>
          </w:tcPr>
          <w:p w14:paraId="357CEA28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142FCA57" w14:textId="349EFC30" w:rsidR="00D1766E" w:rsidRPr="005F46DC" w:rsidRDefault="00B82D0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4" w:type="pct"/>
          </w:tcPr>
          <w:p w14:paraId="08721BDD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CA39FDD" w14:textId="4A404C17" w:rsidR="00D1766E" w:rsidRPr="005F46DC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C38AC10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2DC64B" w14:textId="600782F1" w:rsidR="00D1766E" w:rsidRPr="005F46DC" w:rsidRDefault="00B82D0C" w:rsidP="00B82D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901,990</w:t>
            </w:r>
          </w:p>
        </w:tc>
        <w:tc>
          <w:tcPr>
            <w:tcW w:w="144" w:type="pct"/>
          </w:tcPr>
          <w:p w14:paraId="381CF4FA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9EEEA78" w14:textId="36AA7530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2,147,434</w:t>
            </w:r>
          </w:p>
        </w:tc>
      </w:tr>
      <w:tr w:rsidR="00D1766E" w:rsidRPr="005F46DC" w14:paraId="01E17D8B" w14:textId="77777777" w:rsidTr="00D1766E">
        <w:trPr>
          <w:trHeight w:val="144"/>
        </w:trPr>
        <w:tc>
          <w:tcPr>
            <w:tcW w:w="2160" w:type="pct"/>
          </w:tcPr>
          <w:p w14:paraId="0EC22970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9BC6F66" w14:textId="59201FC7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22,644</w:t>
            </w:r>
          </w:p>
        </w:tc>
        <w:tc>
          <w:tcPr>
            <w:tcW w:w="144" w:type="pct"/>
          </w:tcPr>
          <w:p w14:paraId="5D0A815B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</w:tcPr>
          <w:p w14:paraId="77117013" w14:textId="517E3341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24,503</w:t>
            </w:r>
          </w:p>
        </w:tc>
        <w:tc>
          <w:tcPr>
            <w:tcW w:w="144" w:type="pct"/>
          </w:tcPr>
          <w:p w14:paraId="730577F1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3D7603F" w14:textId="1B374699" w:rsidR="00D1766E" w:rsidRPr="005F46DC" w:rsidRDefault="00B82D0C" w:rsidP="007A6E05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-</w:t>
            </w:r>
          </w:p>
        </w:tc>
        <w:tc>
          <w:tcPr>
            <w:tcW w:w="144" w:type="pct"/>
          </w:tcPr>
          <w:p w14:paraId="689428ED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F2F659" w14:textId="7BA840E8" w:rsidR="00D1766E" w:rsidRPr="005F46D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D1766E" w:rsidRPr="005F46DC" w14:paraId="46B4C5FE" w14:textId="77777777" w:rsidTr="00D1766E">
        <w:tc>
          <w:tcPr>
            <w:tcW w:w="2160" w:type="pct"/>
          </w:tcPr>
          <w:p w14:paraId="5DF08B58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701EA175" w14:textId="197E8B87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22,644</w:t>
            </w:r>
          </w:p>
        </w:tc>
        <w:tc>
          <w:tcPr>
            <w:tcW w:w="144" w:type="pct"/>
          </w:tcPr>
          <w:p w14:paraId="6224F452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EBDE081" w14:textId="001B6998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24,503</w:t>
            </w:r>
          </w:p>
        </w:tc>
        <w:tc>
          <w:tcPr>
            <w:tcW w:w="144" w:type="pct"/>
          </w:tcPr>
          <w:p w14:paraId="155A923A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87AFC" w14:textId="4E093FD9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901,990</w:t>
            </w:r>
          </w:p>
        </w:tc>
        <w:tc>
          <w:tcPr>
            <w:tcW w:w="144" w:type="pct"/>
          </w:tcPr>
          <w:p w14:paraId="3082ED10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9CD5EA6" w14:textId="224A8B05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2,147,434</w:t>
            </w:r>
          </w:p>
        </w:tc>
      </w:tr>
      <w:tr w:rsidR="006A5845" w:rsidRPr="005F46DC" w14:paraId="3B10E69C" w14:textId="77777777" w:rsidTr="00D1766E">
        <w:tc>
          <w:tcPr>
            <w:tcW w:w="2160" w:type="pct"/>
          </w:tcPr>
          <w:p w14:paraId="201C8A40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01F07F16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2482D90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6089421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22783E9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30FC503F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5A9F491E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BC4E1A3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A5845" w:rsidRPr="005F46DC" w14:paraId="698EB0AB" w14:textId="77777777" w:rsidTr="00D1766E">
        <w:tc>
          <w:tcPr>
            <w:tcW w:w="2160" w:type="pct"/>
          </w:tcPr>
          <w:p w14:paraId="69AB9143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621" w:type="pct"/>
          </w:tcPr>
          <w:p w14:paraId="75F09A3E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A5A33BC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7F8CD6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4AC9E7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1308CCA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E96148C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E9F1FAA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186D28C4" w14:textId="77777777" w:rsidTr="00D1766E">
        <w:tc>
          <w:tcPr>
            <w:tcW w:w="2160" w:type="pct"/>
          </w:tcPr>
          <w:p w14:paraId="221C9053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3CD991D3" w14:textId="773F767A" w:rsidR="00D1766E" w:rsidRPr="005F46DC" w:rsidRDefault="00B82D0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BC250C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E5E539" w14:textId="690C67F7" w:rsidR="00D1766E" w:rsidRPr="005F46DC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3978776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349CDA" w14:textId="3E6B79E2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38,820</w:t>
            </w:r>
          </w:p>
        </w:tc>
        <w:tc>
          <w:tcPr>
            <w:tcW w:w="144" w:type="pct"/>
          </w:tcPr>
          <w:p w14:paraId="587208B9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C57D85" w14:textId="27B46622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38,820</w:t>
            </w:r>
          </w:p>
        </w:tc>
      </w:tr>
      <w:tr w:rsidR="00D1766E" w:rsidRPr="005F46DC" w14:paraId="232D9FF7" w14:textId="77777777" w:rsidTr="00D1766E">
        <w:tc>
          <w:tcPr>
            <w:tcW w:w="2160" w:type="pct"/>
          </w:tcPr>
          <w:p w14:paraId="2EC1ABB0" w14:textId="618A649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56E45986" w14:textId="7730BF0D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7,549</w:t>
            </w:r>
          </w:p>
        </w:tc>
        <w:tc>
          <w:tcPr>
            <w:tcW w:w="144" w:type="pct"/>
          </w:tcPr>
          <w:p w14:paraId="114B5AAD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2E24F08" w14:textId="5F545505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8,334</w:t>
            </w:r>
          </w:p>
        </w:tc>
        <w:tc>
          <w:tcPr>
            <w:tcW w:w="144" w:type="pct"/>
          </w:tcPr>
          <w:p w14:paraId="0EFE9185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572143DA" w14:textId="43A9AF70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1,861</w:t>
            </w:r>
          </w:p>
        </w:tc>
        <w:tc>
          <w:tcPr>
            <w:tcW w:w="144" w:type="pct"/>
          </w:tcPr>
          <w:p w14:paraId="3234E64D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273E53A" w14:textId="0C8916BD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2,454</w:t>
            </w:r>
          </w:p>
        </w:tc>
      </w:tr>
      <w:tr w:rsidR="00D1766E" w:rsidRPr="005F46DC" w14:paraId="2687801E" w14:textId="77777777" w:rsidTr="00D1766E">
        <w:tc>
          <w:tcPr>
            <w:tcW w:w="2160" w:type="pct"/>
          </w:tcPr>
          <w:p w14:paraId="285E7B8F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BB6D299" w14:textId="79C7409B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7,549</w:t>
            </w:r>
          </w:p>
        </w:tc>
        <w:tc>
          <w:tcPr>
            <w:tcW w:w="144" w:type="pct"/>
          </w:tcPr>
          <w:p w14:paraId="3FBA1385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608BAA49" w14:textId="7C457F5F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8,334</w:t>
            </w:r>
          </w:p>
        </w:tc>
        <w:tc>
          <w:tcPr>
            <w:tcW w:w="144" w:type="pct"/>
          </w:tcPr>
          <w:p w14:paraId="69108B9B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AC8B863" w14:textId="14CF7EC8" w:rsidR="00D1766E" w:rsidRPr="005F46DC" w:rsidRDefault="00B82D0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40,681</w:t>
            </w:r>
          </w:p>
        </w:tc>
        <w:tc>
          <w:tcPr>
            <w:tcW w:w="144" w:type="pct"/>
          </w:tcPr>
          <w:p w14:paraId="41568A34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000B75F" w14:textId="0A1BDD98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</w:rPr>
              <w:t>41,274</w:t>
            </w:r>
          </w:p>
        </w:tc>
      </w:tr>
      <w:tr w:rsidR="006A5845" w:rsidRPr="005F46DC" w14:paraId="1182085B" w14:textId="77777777" w:rsidTr="00D1766E">
        <w:tc>
          <w:tcPr>
            <w:tcW w:w="2160" w:type="pct"/>
          </w:tcPr>
          <w:p w14:paraId="374AD91D" w14:textId="77777777" w:rsidR="008B022F" w:rsidRPr="005F46DC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4D77FBAF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EFF53BA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743BB04D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0E780D8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3C46B683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FD48379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16C4A887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A5845" w:rsidRPr="005F46DC" w14:paraId="53C78481" w14:textId="77777777" w:rsidTr="00D1766E">
        <w:tc>
          <w:tcPr>
            <w:tcW w:w="2160" w:type="pct"/>
          </w:tcPr>
          <w:p w14:paraId="44873F35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621" w:type="pct"/>
          </w:tcPr>
          <w:p w14:paraId="1390BE48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2E08475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A464E19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62F0DDE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33CFFE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BF3504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E61AA1B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5A8C9E0F" w14:textId="77777777" w:rsidTr="00D1766E">
        <w:tc>
          <w:tcPr>
            <w:tcW w:w="2160" w:type="pct"/>
          </w:tcPr>
          <w:p w14:paraId="283339A2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5036BD7D" w14:textId="308A40E7" w:rsidR="00D1766E" w:rsidRPr="005F46DC" w:rsidRDefault="00B82D0C" w:rsidP="0072411D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F1042BE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DD672A" w14:textId="71F06FB7" w:rsidR="00D1766E" w:rsidRPr="005F46DC" w:rsidRDefault="00D1766E" w:rsidP="0072411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01CB7E91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C33F03" w14:textId="05175B99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127,780</w:t>
            </w:r>
          </w:p>
        </w:tc>
        <w:tc>
          <w:tcPr>
            <w:tcW w:w="144" w:type="pct"/>
          </w:tcPr>
          <w:p w14:paraId="3B555B17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4945BA5" w14:textId="6EF28536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135,124</w:t>
            </w:r>
          </w:p>
        </w:tc>
      </w:tr>
      <w:tr w:rsidR="00D1766E" w:rsidRPr="005F46DC" w14:paraId="77578149" w14:textId="77777777" w:rsidTr="00D1766E">
        <w:tc>
          <w:tcPr>
            <w:tcW w:w="2160" w:type="pct"/>
          </w:tcPr>
          <w:p w14:paraId="5F988C79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7A51F4CA" w14:textId="1AA7C765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8,863</w:t>
            </w:r>
          </w:p>
        </w:tc>
        <w:tc>
          <w:tcPr>
            <w:tcW w:w="144" w:type="pct"/>
          </w:tcPr>
          <w:p w14:paraId="3528ECBC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E0EABCE" w14:textId="41A10E02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15,276</w:t>
            </w:r>
          </w:p>
        </w:tc>
        <w:tc>
          <w:tcPr>
            <w:tcW w:w="144" w:type="pct"/>
          </w:tcPr>
          <w:p w14:paraId="13E1F0EE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E48DEF" w14:textId="5EFCDC27" w:rsidR="00D1766E" w:rsidRPr="005F46DC" w:rsidRDefault="00B82D0C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1,004</w:t>
            </w:r>
          </w:p>
        </w:tc>
        <w:tc>
          <w:tcPr>
            <w:tcW w:w="144" w:type="pct"/>
          </w:tcPr>
          <w:p w14:paraId="242601DD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222E4F" w14:textId="73239CC4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3,719</w:t>
            </w:r>
          </w:p>
        </w:tc>
      </w:tr>
      <w:tr w:rsidR="00D1766E" w:rsidRPr="005F46DC" w14:paraId="2D103923" w14:textId="77777777" w:rsidTr="00D1766E">
        <w:tc>
          <w:tcPr>
            <w:tcW w:w="2160" w:type="pct"/>
          </w:tcPr>
          <w:p w14:paraId="7307BFA2" w14:textId="294A383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0B4F9C45" w14:textId="16B6139A" w:rsidR="00D1766E" w:rsidRPr="005F46DC" w:rsidRDefault="005E1B18" w:rsidP="00732D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50,563</w:t>
            </w:r>
          </w:p>
        </w:tc>
        <w:tc>
          <w:tcPr>
            <w:tcW w:w="144" w:type="pct"/>
          </w:tcPr>
          <w:p w14:paraId="082AC4A2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6BC62BDA" w14:textId="43827668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28,149</w:t>
            </w:r>
          </w:p>
        </w:tc>
        <w:tc>
          <w:tcPr>
            <w:tcW w:w="144" w:type="pct"/>
          </w:tcPr>
          <w:p w14:paraId="2C8D4275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23B4A83" w14:textId="114D8702" w:rsidR="00D1766E" w:rsidRPr="005F46DC" w:rsidRDefault="00B82D0C" w:rsidP="004358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5E1B18" w:rsidRPr="005F46DC">
              <w:rPr>
                <w:rFonts w:asciiTheme="majorBidi" w:hAnsiTheme="majorBidi" w:cstheme="majorBidi"/>
                <w:sz w:val="28"/>
                <w:szCs w:val="28"/>
              </w:rPr>
              <w:t>4,661</w:t>
            </w:r>
          </w:p>
        </w:tc>
        <w:tc>
          <w:tcPr>
            <w:tcW w:w="144" w:type="pct"/>
          </w:tcPr>
          <w:p w14:paraId="77A64C6B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1CE93FD" w14:textId="561EA4BC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26,754</w:t>
            </w:r>
          </w:p>
        </w:tc>
      </w:tr>
      <w:tr w:rsidR="00D1766E" w:rsidRPr="005F46DC" w14:paraId="4CEE42E9" w14:textId="77777777" w:rsidTr="00D1766E">
        <w:tc>
          <w:tcPr>
            <w:tcW w:w="2160" w:type="pct"/>
          </w:tcPr>
          <w:p w14:paraId="626CC097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12548A3" w14:textId="4E86207D" w:rsidR="00D1766E" w:rsidRPr="005F46DC" w:rsidRDefault="005E1B18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59,42</w:t>
            </w:r>
            <w:r w:rsidR="00440705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44" w:type="pct"/>
          </w:tcPr>
          <w:p w14:paraId="0E603849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C5BFC4C" w14:textId="0BAA657A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</w:rPr>
              <w:t>43,425</w:t>
            </w:r>
          </w:p>
        </w:tc>
        <w:tc>
          <w:tcPr>
            <w:tcW w:w="144" w:type="pct"/>
          </w:tcPr>
          <w:p w14:paraId="0FEAC24C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C2C8ECD" w14:textId="5F72BF99" w:rsidR="00D1766E" w:rsidRPr="005F46DC" w:rsidRDefault="005E1B18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173,445</w:t>
            </w:r>
          </w:p>
        </w:tc>
        <w:tc>
          <w:tcPr>
            <w:tcW w:w="144" w:type="pct"/>
          </w:tcPr>
          <w:p w14:paraId="146F1E9D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5F61773" w14:textId="2B30892B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</w:rPr>
              <w:t>165,597</w:t>
            </w:r>
          </w:p>
        </w:tc>
      </w:tr>
      <w:tr w:rsidR="00D1766E" w:rsidRPr="005F46DC" w14:paraId="634C56B7" w14:textId="77777777" w:rsidTr="00D1766E">
        <w:tc>
          <w:tcPr>
            <w:tcW w:w="2160" w:type="pct"/>
          </w:tcPr>
          <w:p w14:paraId="6B89BDF5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1E494DA0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D33C312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45CF8279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44CD3C64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10929967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313CC6C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09963A6E" w14:textId="77777777" w:rsidR="00D1766E" w:rsidRPr="005F46DC" w:rsidRDefault="00D1766E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D1766E" w:rsidRPr="005F46DC" w14:paraId="27E41EA4" w14:textId="77777777" w:rsidTr="00D1766E">
        <w:tc>
          <w:tcPr>
            <w:tcW w:w="2160" w:type="pct"/>
          </w:tcPr>
          <w:p w14:paraId="02A792A3" w14:textId="060BAE29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621" w:type="pct"/>
          </w:tcPr>
          <w:p w14:paraId="71B116C2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1C2FC60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58CF03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0A5B4B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A5CFE5F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C977034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8B87819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23E67B54" w14:textId="77777777" w:rsidTr="00D1766E">
        <w:tc>
          <w:tcPr>
            <w:tcW w:w="2160" w:type="pct"/>
          </w:tcPr>
          <w:p w14:paraId="12F54943" w14:textId="79CB2F61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7085698" w14:textId="550CBE4C" w:rsidR="00D1766E" w:rsidRPr="005F46DC" w:rsidRDefault="00B82D0C" w:rsidP="0072411D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5EEFB75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31831A" w14:textId="60844EB5" w:rsidR="00D1766E" w:rsidRPr="005F46DC" w:rsidRDefault="00D1766E" w:rsidP="0072411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127F8737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730BBE" w14:textId="043CF28A" w:rsidR="00D1766E" w:rsidRPr="005F46DC" w:rsidRDefault="00B82D0C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55,189</w:t>
            </w:r>
          </w:p>
        </w:tc>
        <w:tc>
          <w:tcPr>
            <w:tcW w:w="144" w:type="pct"/>
          </w:tcPr>
          <w:p w14:paraId="75964BCA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1E6876F" w14:textId="43C28DB2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11,793</w:t>
            </w:r>
          </w:p>
        </w:tc>
      </w:tr>
      <w:tr w:rsidR="00D1766E" w:rsidRPr="005F46DC" w14:paraId="26DD07D9" w14:textId="77777777" w:rsidTr="00D1766E">
        <w:tc>
          <w:tcPr>
            <w:tcW w:w="2160" w:type="pct"/>
          </w:tcPr>
          <w:p w14:paraId="75783EF5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211444DA" w14:textId="4D548488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14,415</w:t>
            </w:r>
          </w:p>
        </w:tc>
        <w:tc>
          <w:tcPr>
            <w:tcW w:w="144" w:type="pct"/>
          </w:tcPr>
          <w:p w14:paraId="21A21ED0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384CD34" w14:textId="13BC565A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14,702</w:t>
            </w:r>
          </w:p>
        </w:tc>
        <w:tc>
          <w:tcPr>
            <w:tcW w:w="144" w:type="pct"/>
          </w:tcPr>
          <w:p w14:paraId="78C13434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6FCB9CF" w14:textId="4DBAF3FC" w:rsidR="00D1766E" w:rsidRPr="005F46DC" w:rsidRDefault="00B82D0C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78</w:t>
            </w:r>
          </w:p>
        </w:tc>
        <w:tc>
          <w:tcPr>
            <w:tcW w:w="144" w:type="pct"/>
          </w:tcPr>
          <w:p w14:paraId="48710B0C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3C1A4D3" w14:textId="5D11B000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112</w:t>
            </w:r>
          </w:p>
        </w:tc>
      </w:tr>
      <w:tr w:rsidR="00D1766E" w:rsidRPr="005F46DC" w14:paraId="2E26B8BA" w14:textId="77777777" w:rsidTr="00D1766E">
        <w:tc>
          <w:tcPr>
            <w:tcW w:w="2160" w:type="pct"/>
          </w:tcPr>
          <w:p w14:paraId="0882D778" w14:textId="104B06A2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E90BC96" w14:textId="4DA77DE0" w:rsidR="00D1766E" w:rsidRPr="005F46DC" w:rsidRDefault="00362184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97,093</w:t>
            </w:r>
          </w:p>
        </w:tc>
        <w:tc>
          <w:tcPr>
            <w:tcW w:w="144" w:type="pct"/>
          </w:tcPr>
          <w:p w14:paraId="319F7D7E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E9E0AB0" w14:textId="0E0B3D84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89,362</w:t>
            </w:r>
          </w:p>
        </w:tc>
        <w:tc>
          <w:tcPr>
            <w:tcW w:w="144" w:type="pct"/>
          </w:tcPr>
          <w:p w14:paraId="200CD975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27FF16FA" w14:textId="7236DABF" w:rsidR="00D1766E" w:rsidRPr="005F46DC" w:rsidRDefault="00B82D0C" w:rsidP="004358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31,596</w:t>
            </w:r>
          </w:p>
        </w:tc>
        <w:tc>
          <w:tcPr>
            <w:tcW w:w="144" w:type="pct"/>
          </w:tcPr>
          <w:p w14:paraId="00213483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4E84834" w14:textId="4CBDE24A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27,905</w:t>
            </w:r>
          </w:p>
        </w:tc>
      </w:tr>
      <w:tr w:rsidR="00D1766E" w:rsidRPr="005F46DC" w14:paraId="4808DBC1" w14:textId="77777777" w:rsidTr="00D1766E">
        <w:tc>
          <w:tcPr>
            <w:tcW w:w="2160" w:type="pct"/>
          </w:tcPr>
          <w:p w14:paraId="1E898481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1CAD191D" w14:textId="0CD979E9" w:rsidR="00D1766E" w:rsidRPr="005F46DC" w:rsidRDefault="00362184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111,508</w:t>
            </w:r>
          </w:p>
        </w:tc>
        <w:tc>
          <w:tcPr>
            <w:tcW w:w="144" w:type="pct"/>
          </w:tcPr>
          <w:p w14:paraId="37A9359E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17ABE32" w14:textId="21A577FE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</w:rPr>
              <w:t>104,064</w:t>
            </w:r>
          </w:p>
        </w:tc>
        <w:tc>
          <w:tcPr>
            <w:tcW w:w="144" w:type="pct"/>
          </w:tcPr>
          <w:p w14:paraId="0CDF6F2A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72B8606B" w14:textId="4B06C816" w:rsidR="00D1766E" w:rsidRPr="005F46DC" w:rsidRDefault="00B82D0C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86,863</w:t>
            </w:r>
          </w:p>
        </w:tc>
        <w:tc>
          <w:tcPr>
            <w:tcW w:w="144" w:type="pct"/>
          </w:tcPr>
          <w:p w14:paraId="2657D19F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2119835" w14:textId="0F9EEA8E" w:rsidR="00D1766E" w:rsidRPr="005F46D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b/>
                <w:bCs/>
                <w:sz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</w:rPr>
              <w:t>39,810</w:t>
            </w:r>
          </w:p>
        </w:tc>
      </w:tr>
      <w:tr w:rsidR="006A5845" w:rsidRPr="005F46DC" w14:paraId="76A0C1F3" w14:textId="77777777" w:rsidTr="00D1766E">
        <w:tc>
          <w:tcPr>
            <w:tcW w:w="2160" w:type="pct"/>
          </w:tcPr>
          <w:p w14:paraId="16E3654A" w14:textId="1B893BCE" w:rsidR="00631024" w:rsidRPr="005F46DC" w:rsidRDefault="00631024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2CB18A1F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20C909E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2714D092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4923C57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5921C480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F7C35BE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5B26B2A8" w14:textId="77777777" w:rsidR="008C3479" w:rsidRPr="005F46DC" w:rsidRDefault="008C3479" w:rsidP="001B7E85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A5845" w:rsidRPr="005F46DC" w14:paraId="714F8FCD" w14:textId="77777777" w:rsidTr="00D1766E">
        <w:tc>
          <w:tcPr>
            <w:tcW w:w="2160" w:type="pct"/>
          </w:tcPr>
          <w:p w14:paraId="103D8F33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621" w:type="pct"/>
          </w:tcPr>
          <w:p w14:paraId="24AB5E30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D4915ED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7DB11AB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41AE88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4D14FFB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F608FB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5C352E2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5F46DC" w14:paraId="7AB1F12A" w14:textId="77777777" w:rsidTr="00D1766E">
        <w:tc>
          <w:tcPr>
            <w:tcW w:w="2160" w:type="pct"/>
          </w:tcPr>
          <w:p w14:paraId="718DD486" w14:textId="1F5B54C6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691EFE81" w14:textId="4D5C7F98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6516955E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2E6D36AE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2ED76A88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91EBB86" w14:textId="731A8C45" w:rsidR="00D1766E" w:rsidRPr="005F46DC" w:rsidRDefault="00B82D0C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B0CCE88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55C22DA" w14:textId="25F60A25" w:rsidR="00D1766E" w:rsidRPr="005F46D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5F46DC" w14:paraId="764FDF1E" w14:textId="77777777" w:rsidTr="00D1766E">
        <w:tc>
          <w:tcPr>
            <w:tcW w:w="2160" w:type="pct"/>
          </w:tcPr>
          <w:p w14:paraId="177DCEA6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506D697B" w14:textId="3DBB1023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10746FD9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DF39B57" w14:textId="77777777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659B4BB1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1B3C582" w14:textId="5C84287A" w:rsidR="00D1766E" w:rsidRPr="005F46DC" w:rsidRDefault="00B82D0C" w:rsidP="00B82D0C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38ACB789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509DC28" w14:textId="12F881FD" w:rsidR="00D1766E" w:rsidRPr="005F46DC" w:rsidRDefault="00D1766E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6A5845" w:rsidRPr="005F46DC" w14:paraId="1FF42DC2" w14:textId="77777777" w:rsidTr="00B82D0C">
        <w:tc>
          <w:tcPr>
            <w:tcW w:w="2160" w:type="pct"/>
          </w:tcPr>
          <w:p w14:paraId="18771E9C" w14:textId="77777777" w:rsidR="008C3479" w:rsidRPr="005F46D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เงินกู้ยืมระยะยาว</w:t>
            </w:r>
          </w:p>
        </w:tc>
        <w:tc>
          <w:tcPr>
            <w:tcW w:w="621" w:type="pct"/>
          </w:tcPr>
          <w:p w14:paraId="2CDDFAE6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AEF142F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E6259E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83DF05F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3B3B69" w14:textId="55653F68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A630F3F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54CD780" w14:textId="77777777" w:rsidR="008C3479" w:rsidRPr="005F46D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82D0C" w:rsidRPr="005F46DC" w14:paraId="7D1F110F" w14:textId="77777777" w:rsidTr="00B82D0C">
        <w:tc>
          <w:tcPr>
            <w:tcW w:w="2160" w:type="pct"/>
          </w:tcPr>
          <w:p w14:paraId="7EA14B65" w14:textId="52A84BF0" w:rsidR="00B82D0C" w:rsidRPr="005F46DC" w:rsidRDefault="00B82D0C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CD66053" w14:textId="6CCB0E38" w:rsidR="00B82D0C" w:rsidRPr="005F46DC" w:rsidRDefault="00B82D0C" w:rsidP="0035629F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73A02BB" w14:textId="77777777" w:rsidR="00B82D0C" w:rsidRPr="005F46DC" w:rsidRDefault="00B82D0C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7878AB7" w14:textId="44ED6C4F" w:rsidR="00B82D0C" w:rsidRPr="005F46DC" w:rsidRDefault="00B82D0C" w:rsidP="0035629F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5E14C99" w14:textId="77777777" w:rsidR="00B82D0C" w:rsidRPr="005F46DC" w:rsidRDefault="00B82D0C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F44534F" w14:textId="53581AA6" w:rsidR="00B82D0C" w:rsidRPr="005F46DC" w:rsidRDefault="00B82D0C" w:rsidP="00B82D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177,000</w:t>
            </w:r>
          </w:p>
        </w:tc>
        <w:tc>
          <w:tcPr>
            <w:tcW w:w="144" w:type="pct"/>
          </w:tcPr>
          <w:p w14:paraId="7B3CF3B5" w14:textId="77777777" w:rsidR="00B82D0C" w:rsidRPr="005F46DC" w:rsidRDefault="00B82D0C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C5E6A40" w14:textId="555DC87F" w:rsidR="00B82D0C" w:rsidRPr="005F46DC" w:rsidRDefault="00B82D0C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D1766E" w:rsidRPr="005F46DC" w14:paraId="41879025" w14:textId="77777777" w:rsidTr="00B82D0C">
        <w:tc>
          <w:tcPr>
            <w:tcW w:w="2160" w:type="pct"/>
          </w:tcPr>
          <w:p w14:paraId="758C2073" w14:textId="26C4E0AA" w:rsidR="00D1766E" w:rsidRPr="005F46DC" w:rsidRDefault="00066FAD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บุคคลหรือ</w:t>
            </w:r>
            <w:r w:rsidR="00D1766E"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BC5C5BA" w14:textId="0451657B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0D3F446B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F307A29" w14:textId="3A84ADDA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44" w:type="pct"/>
          </w:tcPr>
          <w:p w14:paraId="11CB6711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33DA76E" w14:textId="09E180D7" w:rsidR="00D1766E" w:rsidRPr="005F46DC" w:rsidRDefault="00B82D0C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2F4CFFE7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8020BB2" w14:textId="77777777" w:rsidR="00D1766E" w:rsidRPr="005F46D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5F46DC" w14:paraId="1EC5882D" w14:textId="77777777" w:rsidTr="00D1766E">
        <w:tc>
          <w:tcPr>
            <w:tcW w:w="2160" w:type="pct"/>
          </w:tcPr>
          <w:p w14:paraId="08B1A52D" w14:textId="77777777" w:rsidR="00D1766E" w:rsidRPr="005F46D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221A58A3" w14:textId="136A5BBA" w:rsidR="00D1766E" w:rsidRPr="005F46DC" w:rsidRDefault="00B82D0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67C71BE9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C86AA69" w14:textId="35570FA6" w:rsidR="00D1766E" w:rsidRPr="005F46D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44" w:type="pct"/>
          </w:tcPr>
          <w:p w14:paraId="35446625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C0F77C7" w14:textId="048C3C4D" w:rsidR="00D1766E" w:rsidRPr="005F46DC" w:rsidRDefault="00B82D0C" w:rsidP="00B82D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177,000</w:t>
            </w:r>
          </w:p>
        </w:tc>
        <w:tc>
          <w:tcPr>
            <w:tcW w:w="144" w:type="pct"/>
          </w:tcPr>
          <w:p w14:paraId="1872DB12" w14:textId="77777777" w:rsidR="00D1766E" w:rsidRPr="005F46D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94B09D9" w14:textId="77777777" w:rsidR="00D1766E" w:rsidRPr="005F46D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-</w:t>
            </w:r>
          </w:p>
        </w:tc>
      </w:tr>
    </w:tbl>
    <w:p w14:paraId="36F3DFE7" w14:textId="38F74358" w:rsidR="001B7E85" w:rsidRPr="005F46DC" w:rsidRDefault="001B7E85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6FD246E" w14:textId="0B8B8A83" w:rsidR="000E7243" w:rsidRPr="005F46DC" w:rsidRDefault="00A8737A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สัญญาสำคัญที่ทำกับบุคคลหรือกิจการที่เกี่ยวข้องกัน</w:t>
      </w:r>
    </w:p>
    <w:p w14:paraId="034D792B" w14:textId="4E2E153A" w:rsidR="004834E1" w:rsidRPr="005F46DC" w:rsidRDefault="004834E1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8F12B29" w14:textId="65F61F1D" w:rsidR="004834E1" w:rsidRPr="005F46D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เงินให้กู้ยืมระยะสั้น</w:t>
      </w:r>
    </w:p>
    <w:p w14:paraId="12BD5219" w14:textId="04033D29" w:rsidR="003E1DDD" w:rsidRPr="005F46DC" w:rsidRDefault="003E1DDD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B4E0A97" w14:textId="60FFB585" w:rsidR="003E1DDD" w:rsidRPr="005F46D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ในระหว่างงวด</w:t>
      </w:r>
      <w:r w:rsidR="001E734A" w:rsidRPr="005F46DC">
        <w:rPr>
          <w:rFonts w:asciiTheme="majorBidi" w:hAnsiTheme="majorBidi" w:cstheme="majorBidi" w:hint="cs"/>
          <w:sz w:val="28"/>
          <w:szCs w:val="28"/>
          <w:cs/>
        </w:rPr>
        <w:t>เก้า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เดือนสิ้นสุดวันที่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04838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A25007" w:rsidRPr="005F46DC">
        <w:rPr>
          <w:rFonts w:asciiTheme="majorBidi" w:hAnsiTheme="majorBidi" w:cstheme="majorBidi" w:hint="cs"/>
          <w:sz w:val="28"/>
          <w:szCs w:val="28"/>
          <w:cs/>
        </w:rPr>
        <w:t>กันยา</w:t>
      </w:r>
      <w:r w:rsidR="00A25007" w:rsidRPr="005F46DC">
        <w:rPr>
          <w:rFonts w:asciiTheme="majorBidi" w:hAnsiTheme="majorBidi" w:cs="Angsana New" w:hint="cs"/>
          <w:sz w:val="28"/>
          <w:szCs w:val="28"/>
          <w:cs/>
        </w:rPr>
        <w:t>ยน</w:t>
      </w:r>
      <w:r w:rsidR="00E04838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</w:t>
      </w:r>
      <w:r w:rsidR="00096C1B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5F46DC">
        <w:rPr>
          <w:rFonts w:asciiTheme="majorBidi" w:hAnsiTheme="majorBidi" w:cstheme="majorBidi" w:hint="cs"/>
          <w:sz w:val="28"/>
          <w:szCs w:val="28"/>
          <w:cs/>
        </w:rPr>
        <w:t>การให้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เงินกู้ยืมระยะสั้นแก่บริษัทย่อยหลายแห่งเป็นตั๋วสัญญาใช้เงินหลายฉบับ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856BC6" w:rsidRPr="005F46DC">
        <w:rPr>
          <w:rFonts w:asciiTheme="majorBidi" w:hAnsiTheme="majorBidi" w:cstheme="majorBidi"/>
          <w:sz w:val="28"/>
          <w:szCs w:val="28"/>
        </w:rPr>
        <w:t>1,576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102A9E" w:rsidRPr="005F46DC">
        <w:rPr>
          <w:rFonts w:asciiTheme="majorBidi" w:hAnsiTheme="majorBidi" w:cstheme="majorBidi"/>
          <w:sz w:val="28"/>
          <w:szCs w:val="28"/>
        </w:rPr>
        <w:t xml:space="preserve">3.75 </w:t>
      </w:r>
      <w:r w:rsidR="0042438E" w:rsidRPr="005F46DC">
        <w:rPr>
          <w:rFonts w:asciiTheme="majorBidi" w:hAnsiTheme="majorBidi" w:cstheme="majorBidi"/>
          <w:sz w:val="28"/>
          <w:szCs w:val="28"/>
        </w:rPr>
        <w:t>-</w:t>
      </w:r>
      <w:r w:rsidR="00102A9E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124129" w:rsidRPr="005F46DC">
        <w:rPr>
          <w:rFonts w:asciiTheme="majorBidi" w:hAnsiTheme="majorBidi" w:cstheme="majorBidi"/>
          <w:sz w:val="28"/>
          <w:szCs w:val="28"/>
        </w:rPr>
        <w:t>5.</w:t>
      </w:r>
      <w:r w:rsidR="0042438E" w:rsidRPr="005F46DC">
        <w:rPr>
          <w:rFonts w:asciiTheme="majorBidi" w:hAnsiTheme="majorBidi" w:cstheme="majorBidi"/>
          <w:sz w:val="28"/>
          <w:szCs w:val="28"/>
        </w:rPr>
        <w:t>25</w:t>
      </w:r>
      <w:r w:rsidR="0012412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โดยมีกำหนดชำระคืนภายใน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1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ปี</w:t>
      </w:r>
      <w:r w:rsidR="0011755B" w:rsidRPr="005F46DC">
        <w:rPr>
          <w:rFonts w:asciiTheme="majorBidi" w:hAnsiTheme="majorBidi" w:cstheme="majorBidi"/>
          <w:sz w:val="28"/>
          <w:szCs w:val="28"/>
          <w:cs/>
        </w:rPr>
        <w:br/>
      </w:r>
    </w:p>
    <w:p w14:paraId="2CE9E8D6" w14:textId="118302E3" w:rsidR="00A434FA" w:rsidRPr="005F46DC" w:rsidRDefault="00A434FA" w:rsidP="00A43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</w:pPr>
      <w:r w:rsidRPr="005F46DC">
        <w:rPr>
          <w:rFonts w:asciiTheme="majorBidi" w:hAnsiTheme="majorBidi" w:cs="Angsana New" w:hint="cs"/>
          <w:b/>
          <w:bCs/>
          <w:i/>
          <w:iCs/>
          <w:sz w:val="28"/>
          <w:szCs w:val="28"/>
          <w:cs/>
        </w:rPr>
        <w:t>การปรับปรุง</w:t>
      </w:r>
      <w:r w:rsidR="00C103C4" w:rsidRPr="005F46DC">
        <w:rPr>
          <w:rFonts w:asciiTheme="majorBidi" w:hAnsiTheme="majorBidi" w:cs="Angsana New" w:hint="cs"/>
          <w:b/>
          <w:bCs/>
          <w:i/>
          <w:iCs/>
          <w:sz w:val="28"/>
          <w:szCs w:val="28"/>
          <w:cs/>
        </w:rPr>
        <w:t>เงินให้กู้ยืมเพื่อการบริหารจัดการภายในกลุ่มบริษัท</w:t>
      </w:r>
    </w:p>
    <w:p w14:paraId="71B47361" w14:textId="77777777" w:rsidR="00B706F9" w:rsidRPr="005F46DC" w:rsidRDefault="00B706F9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7889369" w14:textId="3A1DD7D2" w:rsidR="00A434FA" w:rsidRPr="005F46DC" w:rsidRDefault="00A434FA" w:rsidP="00A43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429CA" w:rsidRPr="005F46DC">
        <w:rPr>
          <w:rFonts w:asciiTheme="majorBidi" w:hAnsiTheme="majorBidi" w:cstheme="majorBidi"/>
          <w:sz w:val="28"/>
          <w:szCs w:val="28"/>
        </w:rPr>
        <w:t>30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429CA"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อนุมัติการปรับปรุงรายการเงินให้กู้ยืมระยะยาวเป็นเงินให้กู้ยืมระยะสั้นแก่บริษัทย่อยหลายแห่ง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เป็นจำนวนทั้งสิ้น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429CA" w:rsidRPr="005F46DC">
        <w:rPr>
          <w:rFonts w:asciiTheme="majorBidi" w:hAnsiTheme="majorBidi" w:cstheme="majorBidi"/>
          <w:sz w:val="28"/>
          <w:szCs w:val="28"/>
        </w:rPr>
        <w:t>775.14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เพื่อเพิ่มประสิทธิภาพในการบริหารจัดการด้านการเงินภายในกลุ่มบริษัท</w:t>
      </w:r>
    </w:p>
    <w:p w14:paraId="4A35AAD0" w14:textId="2F954EF2" w:rsidR="00A04BAB" w:rsidRPr="005F46DC" w:rsidRDefault="00A434FA" w:rsidP="00A43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</w:rPr>
        <w:tab/>
      </w:r>
    </w:p>
    <w:p w14:paraId="01A11386" w14:textId="5C725679" w:rsidR="00A04BAB" w:rsidRPr="005F46DC" w:rsidRDefault="00C103C4" w:rsidP="00C103C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="Angsana New" w:hint="cs"/>
          <w:b/>
          <w:bCs/>
          <w:i/>
          <w:iCs/>
          <w:sz w:val="28"/>
          <w:szCs w:val="28"/>
          <w:cs/>
        </w:rPr>
        <w:t>การปรับปรุงเงินกู้ยืมเพื่อการบริหารจัดการภายในกลุ่มบริษัท</w:t>
      </w:r>
    </w:p>
    <w:p w14:paraId="1B76ABF0" w14:textId="77777777" w:rsidR="00A04BAB" w:rsidRPr="005F46DC" w:rsidRDefault="00A04BAB" w:rsidP="00A04BA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2AEC8C4" w14:textId="23A427B7" w:rsidR="00AC3EA3" w:rsidRPr="005F46DC" w:rsidRDefault="00A434FA" w:rsidP="00A43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ในระหว่างงวดเก้าเดือนสิ้นสุดวันที่ </w:t>
      </w:r>
      <w:r w:rsidRPr="005F46DC">
        <w:rPr>
          <w:rFonts w:asciiTheme="majorBidi" w:hAnsiTheme="majorBidi" w:cstheme="majorBidi"/>
          <w:sz w:val="28"/>
          <w:szCs w:val="28"/>
        </w:rPr>
        <w:t>30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กันยายน </w:t>
      </w:r>
      <w:r w:rsidRPr="005F46DC">
        <w:rPr>
          <w:rFonts w:asciiTheme="majorBidi" w:hAnsiTheme="majorBidi" w:cstheme="majorBidi"/>
          <w:sz w:val="28"/>
          <w:szCs w:val="28"/>
        </w:rPr>
        <w:t xml:space="preserve">2568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บริษัทอนุมัติการปรับปรุงรายการจากเงินกู้ยืมระยะสั้นเป็นเงินกู้ยืมระยะยาวกับบริษัทย่อยสองแห่ง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เป็นจำนวนทั้งสิ้น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429CA" w:rsidRPr="005F46DC">
        <w:rPr>
          <w:rFonts w:asciiTheme="majorBidi" w:hAnsiTheme="majorBidi" w:cs="Angsana New"/>
          <w:sz w:val="28"/>
          <w:szCs w:val="28"/>
        </w:rPr>
        <w:t>177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B65744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เพื่อเพิ่มประสิทธิภาพในการบริหารจัดการด้านการเงินภายในกลุ่มบริษัท</w:t>
      </w:r>
    </w:p>
    <w:p w14:paraId="6A21CCE0" w14:textId="77777777" w:rsidR="00AC3EA3" w:rsidRPr="005F46DC" w:rsidRDefault="00AC3E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br w:type="page"/>
      </w:r>
    </w:p>
    <w:p w14:paraId="5DEA409A" w14:textId="58C2BBAF" w:rsidR="00A8737A" w:rsidRPr="005F46DC" w:rsidRDefault="00A8737A" w:rsidP="00856B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สัญญาเช่าพื้นที่จอดรถ</w:t>
      </w:r>
    </w:p>
    <w:p w14:paraId="10AEDD24" w14:textId="77777777" w:rsidR="00C2781D" w:rsidRPr="005F46DC" w:rsidRDefault="00C2781D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CCED448" w14:textId="5F4F9B8C" w:rsidR="00CF2454" w:rsidRPr="005F46DC" w:rsidRDefault="00A8737A" w:rsidP="00CF2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="00BA43B3" w:rsidRPr="005F46DC">
        <w:rPr>
          <w:rFonts w:asciiTheme="majorBidi" w:hAnsiTheme="majorBidi" w:cstheme="majorBidi"/>
          <w:sz w:val="28"/>
          <w:szCs w:val="28"/>
        </w:rPr>
        <w:t xml:space="preserve"> 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="001F2771" w:rsidRPr="005F46DC">
        <w:rPr>
          <w:rFonts w:asciiTheme="majorBidi" w:hAnsiTheme="majorBidi" w:cstheme="majorBidi"/>
          <w:sz w:val="28"/>
          <w:szCs w:val="28"/>
        </w:rPr>
        <w:t>256</w:t>
      </w:r>
      <w:r w:rsidR="00096C1B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="00BA43B3" w:rsidRPr="005F46DC">
        <w:rPr>
          <w:rFonts w:asciiTheme="majorBidi" w:hAnsiTheme="majorBidi" w:cstheme="majorBidi"/>
          <w:sz w:val="28"/>
          <w:szCs w:val="28"/>
        </w:rPr>
        <w:t xml:space="preserve"> 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="00BA43B3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124129" w:rsidRPr="005F46DC">
        <w:rPr>
          <w:rFonts w:asciiTheme="majorBidi" w:hAnsiTheme="majorBidi" w:cstheme="majorBidi"/>
          <w:sz w:val="28"/>
          <w:szCs w:val="28"/>
        </w:rPr>
        <w:t xml:space="preserve">0.34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10D9F0C7" w14:textId="13F6C6DB" w:rsidR="00794CE5" w:rsidRPr="005F46DC" w:rsidRDefault="00794CE5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46D049F" w14:textId="120AB1C4" w:rsidR="00794CE5" w:rsidRPr="005F46DC" w:rsidRDefault="00794CE5" w:rsidP="00794C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theme="majorBidi"/>
          <w:sz w:val="28"/>
          <w:szCs w:val="28"/>
        </w:rPr>
        <w:t xml:space="preserve"> 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5F46DC">
        <w:rPr>
          <w:rFonts w:asciiTheme="majorBidi" w:hAnsiTheme="majorBidi" w:cstheme="majorBidi"/>
          <w:sz w:val="28"/>
          <w:szCs w:val="28"/>
        </w:rPr>
        <w:t>256</w:t>
      </w:r>
      <w:r w:rsidR="00096C1B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Pr="005F46DC">
        <w:rPr>
          <w:rFonts w:asciiTheme="majorBidi" w:hAnsiTheme="majorBidi" w:cstheme="majorBidi"/>
          <w:sz w:val="28"/>
          <w:szCs w:val="28"/>
        </w:rPr>
        <w:t xml:space="preserve"> 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124129" w:rsidRPr="005F46DC">
        <w:rPr>
          <w:rFonts w:asciiTheme="majorBidi" w:hAnsiTheme="majorBidi" w:cstheme="majorBidi"/>
          <w:sz w:val="28"/>
          <w:szCs w:val="28"/>
        </w:rPr>
        <w:t>0.33</w:t>
      </w:r>
      <w:r w:rsidR="0011689D" w:rsidRPr="005F46DC">
        <w:rPr>
          <w:rFonts w:asciiTheme="majorBidi" w:hAnsiTheme="majorBidi" w:cstheme="majorBidi"/>
          <w:sz w:val="28"/>
          <w:szCs w:val="28"/>
          <w:cs/>
        </w:rPr>
        <w:br/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70996997" w14:textId="4874B426" w:rsidR="001B42A5" w:rsidRPr="005F46DC" w:rsidRDefault="001B42A5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5A8148C" w14:textId="2ABFE3C3" w:rsidR="00A8737A" w:rsidRPr="005F46DC" w:rsidRDefault="00A8737A" w:rsidP="00C663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สัญญาเช่าสำนักงาน คลังสินค้าและการให้บริการ</w:t>
      </w:r>
      <w:r w:rsidR="009C65B5"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</w:p>
    <w:p w14:paraId="75990C47" w14:textId="77777777" w:rsidR="00D550A8" w:rsidRPr="005F46DC" w:rsidRDefault="00D550A8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451DFECC" w14:textId="7B982A3C" w:rsidR="00FD2D23" w:rsidRPr="005F46DC" w:rsidRDefault="00A8737A" w:rsidP="00BC58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="001F2771" w:rsidRPr="005F46DC">
        <w:rPr>
          <w:rFonts w:asciiTheme="majorBidi" w:hAnsiTheme="majorBidi" w:cstheme="majorBidi"/>
          <w:sz w:val="28"/>
          <w:szCs w:val="28"/>
        </w:rPr>
        <w:t>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="001F2771" w:rsidRPr="005F46DC">
        <w:rPr>
          <w:rFonts w:asciiTheme="majorBidi" w:hAnsiTheme="majorBidi" w:cstheme="majorBidi"/>
          <w:sz w:val="28"/>
          <w:szCs w:val="28"/>
        </w:rPr>
        <w:t>256</w:t>
      </w:r>
      <w:r w:rsidR="00096C1B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บริษัทได้ทำสัญญาเช่าดำเนินงานหลายฉบับ เพื่อเช่าสำนักงาน คลังสินค้าและการบริการกับ</w:t>
      </w:r>
      <w:r w:rsidR="0067508B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67508B" w:rsidRPr="005F46DC">
        <w:rPr>
          <w:rFonts w:asciiTheme="majorBidi" w:hAnsiTheme="majorBidi" w:cstheme="majorBidi"/>
          <w:sz w:val="28"/>
          <w:szCs w:val="28"/>
        </w:rPr>
        <w:br/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="00BA43B3" w:rsidRPr="005F46DC">
        <w:rPr>
          <w:rFonts w:asciiTheme="majorBidi" w:hAnsiTheme="majorBidi" w:cstheme="majorBidi"/>
          <w:sz w:val="28"/>
          <w:szCs w:val="28"/>
        </w:rPr>
        <w:t>0</w:t>
      </w:r>
      <w:r w:rsidR="00BA43B3" w:rsidRPr="005F46DC">
        <w:rPr>
          <w:rFonts w:asciiTheme="majorBidi" w:hAnsiTheme="majorBidi" w:cstheme="majorBidi"/>
          <w:sz w:val="28"/>
          <w:szCs w:val="28"/>
          <w:cs/>
        </w:rPr>
        <w:t>.</w:t>
      </w:r>
      <w:r w:rsidR="00A11584" w:rsidRPr="005F46DC">
        <w:rPr>
          <w:rFonts w:asciiTheme="majorBidi" w:hAnsiTheme="majorBidi" w:cstheme="majorBidi"/>
          <w:sz w:val="28"/>
          <w:szCs w:val="28"/>
        </w:rPr>
        <w:t>0</w:t>
      </w:r>
      <w:r w:rsidR="00E02382" w:rsidRPr="005F46DC">
        <w:rPr>
          <w:rFonts w:asciiTheme="majorBidi" w:hAnsiTheme="majorBidi" w:cstheme="majorBidi"/>
          <w:sz w:val="28"/>
          <w:szCs w:val="28"/>
        </w:rPr>
        <w:t>1</w:t>
      </w:r>
      <w:r w:rsidR="00BA43B3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F32565" w:rsidRPr="005F46DC">
        <w:rPr>
          <w:rFonts w:asciiTheme="majorBidi" w:hAnsiTheme="majorBidi" w:cstheme="majorBidi"/>
          <w:sz w:val="28"/>
          <w:szCs w:val="28"/>
          <w:cs/>
        </w:rPr>
        <w:t>-</w:t>
      </w:r>
      <w:r w:rsidR="00BA43B3" w:rsidRPr="005F46DC">
        <w:rPr>
          <w:rFonts w:asciiTheme="majorBidi" w:hAnsiTheme="majorBidi" w:cstheme="majorBidi"/>
          <w:sz w:val="28"/>
          <w:szCs w:val="28"/>
        </w:rPr>
        <w:t xml:space="preserve"> 3</w:t>
      </w:r>
      <w:r w:rsidR="00BA43B3" w:rsidRPr="005F46DC">
        <w:rPr>
          <w:rFonts w:asciiTheme="majorBidi" w:hAnsiTheme="majorBidi" w:cstheme="majorBidi"/>
          <w:sz w:val="28"/>
          <w:szCs w:val="28"/>
          <w:cs/>
        </w:rPr>
        <w:t>.</w:t>
      </w:r>
      <w:r w:rsidR="007B1FA8" w:rsidRPr="005F46DC">
        <w:rPr>
          <w:rFonts w:asciiTheme="majorBidi" w:hAnsiTheme="majorBidi" w:cstheme="majorBidi"/>
          <w:sz w:val="28"/>
          <w:szCs w:val="28"/>
        </w:rPr>
        <w:t>85</w:t>
      </w:r>
      <w:r w:rsidR="00BA43B3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AF2FE6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13546" w:rsidRPr="005F46DC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มีกำหนดระยะเวลาเช่า </w:t>
      </w:r>
      <w:r w:rsidR="001F2771" w:rsidRPr="005F46DC">
        <w:rPr>
          <w:rFonts w:asciiTheme="majorBidi" w:hAnsiTheme="majorBidi" w:cstheme="majorBidi"/>
          <w:sz w:val="28"/>
          <w:szCs w:val="28"/>
        </w:rPr>
        <w:t>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170BAAB6" w14:textId="35A0CE40" w:rsidR="00EC3B33" w:rsidRPr="005F46DC" w:rsidRDefault="00EC3B33" w:rsidP="00EC3B33">
      <w:pPr>
        <w:rPr>
          <w:rFonts w:cstheme="minorBidi"/>
        </w:rPr>
      </w:pPr>
    </w:p>
    <w:p w14:paraId="6AD15F43" w14:textId="77777777" w:rsidR="00AC0158" w:rsidRPr="005F46DC" w:rsidRDefault="00AC0158" w:rsidP="00EC3B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  <w:sectPr w:rsidR="00AC0158" w:rsidRPr="005F46DC" w:rsidSect="00C32CF1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7"/>
          <w:cols w:space="720"/>
          <w:docGrid w:linePitch="360"/>
        </w:sectPr>
      </w:pPr>
    </w:p>
    <w:p w14:paraId="67721E9F" w14:textId="1610421B" w:rsidR="004A5F49" w:rsidRPr="005F46DC" w:rsidRDefault="001E621D" w:rsidP="00E029F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spacing w:line="240" w:lineRule="auto"/>
        <w:ind w:left="540" w:right="-45" w:hanging="540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noProof/>
          <w:sz w:val="28"/>
          <w:szCs w:val="28"/>
          <w:u w:val="none"/>
          <w:lang w:val="th-TH"/>
        </w:rPr>
        <w:lastRenderedPageBreak/>
        <w:drawing>
          <wp:anchor distT="0" distB="0" distL="114300" distR="114300" simplePos="0" relativeHeight="251651065" behindDoc="0" locked="0" layoutInCell="1" allowOverlap="1" wp14:anchorId="185E02C2" wp14:editId="4076510D">
            <wp:simplePos x="0" y="0"/>
            <wp:positionH relativeFrom="column">
              <wp:posOffset>38100</wp:posOffset>
            </wp:positionH>
            <wp:positionV relativeFrom="paragraph">
              <wp:posOffset>0</wp:posOffset>
            </wp:positionV>
            <wp:extent cx="9061450" cy="5496560"/>
            <wp:effectExtent l="0" t="0" r="6350" b="8890"/>
            <wp:wrapThrough wrapText="bothSides">
              <wp:wrapPolygon edited="0">
                <wp:start x="8628" y="0"/>
                <wp:lineTo x="6448" y="1123"/>
                <wp:lineTo x="4632" y="1422"/>
                <wp:lineTo x="4632" y="2396"/>
                <wp:lineTo x="0" y="2470"/>
                <wp:lineTo x="0" y="21036"/>
                <wp:lineTo x="6857" y="21485"/>
                <wp:lineTo x="14804" y="21560"/>
                <wp:lineTo x="16348" y="21560"/>
                <wp:lineTo x="16348" y="20437"/>
                <wp:lineTo x="19254" y="20437"/>
                <wp:lineTo x="20026" y="20213"/>
                <wp:lineTo x="19935" y="19239"/>
                <wp:lineTo x="21570" y="19015"/>
                <wp:lineTo x="21570" y="11903"/>
                <wp:lineTo x="21206" y="11604"/>
                <wp:lineTo x="19980" y="10855"/>
                <wp:lineTo x="19980" y="7262"/>
                <wp:lineTo x="21479" y="6064"/>
                <wp:lineTo x="21570" y="4492"/>
                <wp:lineTo x="21206" y="4192"/>
                <wp:lineTo x="19935" y="3668"/>
                <wp:lineTo x="19890" y="2620"/>
                <wp:lineTo x="20934" y="2396"/>
                <wp:lineTo x="20934" y="1497"/>
                <wp:lineTo x="19708" y="1273"/>
                <wp:lineTo x="19799" y="1123"/>
                <wp:lineTo x="14213" y="0"/>
                <wp:lineTo x="8628" y="0"/>
              </wp:wrapPolygon>
            </wp:wrapThrough>
            <wp:docPr id="13738231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1450" cy="5496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3714"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เงินลงทุนในบริษัทร่วมและการร่วมค้า</w:t>
      </w:r>
      <w:r w:rsidR="004A5F49" w:rsidRPr="005F46DC">
        <w:rPr>
          <w:noProof/>
        </w:rPr>
        <w:t xml:space="preserve"> </w:t>
      </w:r>
      <w:r w:rsidR="004A5F49" w:rsidRPr="005F46DC">
        <w:rPr>
          <w:rFonts w:asciiTheme="majorBidi" w:hAnsiTheme="majorBidi" w:cstheme="majorBidi"/>
          <w:sz w:val="28"/>
          <w:szCs w:val="28"/>
          <w:cs/>
          <w:lang w:val="th-TH"/>
        </w:rPr>
        <w:br w:type="page"/>
      </w:r>
    </w:p>
    <w:tbl>
      <w:tblPr>
        <w:tblW w:w="14157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960"/>
        <w:gridCol w:w="1080"/>
        <w:gridCol w:w="900"/>
        <w:gridCol w:w="180"/>
        <w:gridCol w:w="810"/>
        <w:gridCol w:w="1350"/>
        <w:gridCol w:w="180"/>
        <w:gridCol w:w="1314"/>
        <w:gridCol w:w="181"/>
        <w:gridCol w:w="935"/>
        <w:gridCol w:w="180"/>
        <w:gridCol w:w="900"/>
        <w:gridCol w:w="180"/>
        <w:gridCol w:w="927"/>
        <w:gridCol w:w="180"/>
        <w:gridCol w:w="900"/>
      </w:tblGrid>
      <w:tr w:rsidR="0068140E" w:rsidRPr="005F46DC" w14:paraId="54437F7F" w14:textId="77777777" w:rsidTr="00515786">
        <w:trPr>
          <w:cantSplit/>
          <w:trHeight w:val="20"/>
        </w:trPr>
        <w:tc>
          <w:tcPr>
            <w:tcW w:w="3960" w:type="dxa"/>
          </w:tcPr>
          <w:p w14:paraId="4C0307DE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</w:tcPr>
          <w:p w14:paraId="2B51BBD9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9A03265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1BA403C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313EF4DF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5744D5E5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6CE8597" w14:textId="77777777" w:rsidR="004A5F49" w:rsidRPr="005F46DC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BE7ABB3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41B2D48F" w14:textId="77777777" w:rsidR="004A5F49" w:rsidRPr="005F46DC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202" w:type="dxa"/>
            <w:gridSpan w:val="7"/>
          </w:tcPr>
          <w:p w14:paraId="04914653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68140E" w:rsidRPr="005F46DC" w14:paraId="3D5E4393" w14:textId="77777777" w:rsidTr="00515786">
        <w:trPr>
          <w:cantSplit/>
          <w:trHeight w:val="20"/>
        </w:trPr>
        <w:tc>
          <w:tcPr>
            <w:tcW w:w="3960" w:type="dxa"/>
          </w:tcPr>
          <w:p w14:paraId="3C7EFE75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vMerge w:val="restart"/>
          </w:tcPr>
          <w:p w14:paraId="6EF4A7BE" w14:textId="77777777" w:rsidR="004A5F49" w:rsidRPr="005F46DC" w:rsidRDefault="004A5F49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890" w:type="dxa"/>
            <w:gridSpan w:val="3"/>
          </w:tcPr>
          <w:p w14:paraId="3AD40AAD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3AA62FD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844" w:type="dxa"/>
            <w:gridSpan w:val="3"/>
            <w:vAlign w:val="bottom"/>
          </w:tcPr>
          <w:p w14:paraId="6AA48370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44533F85" w14:textId="77777777" w:rsidR="004A5F49" w:rsidRPr="005F46DC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15" w:type="dxa"/>
            <w:gridSpan w:val="3"/>
            <w:vAlign w:val="bottom"/>
          </w:tcPr>
          <w:p w14:paraId="48B8B75E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15F7A1F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07" w:type="dxa"/>
            <w:gridSpan w:val="3"/>
            <w:vAlign w:val="bottom"/>
          </w:tcPr>
          <w:p w14:paraId="76DCE375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30EE46F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68140E" w:rsidRPr="005F46DC" w14:paraId="16B11CCA" w14:textId="77777777" w:rsidTr="00515786">
        <w:trPr>
          <w:cantSplit/>
          <w:trHeight w:val="225"/>
        </w:trPr>
        <w:tc>
          <w:tcPr>
            <w:tcW w:w="3960" w:type="dxa"/>
          </w:tcPr>
          <w:p w14:paraId="645342A8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vMerge/>
          </w:tcPr>
          <w:p w14:paraId="69310237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182EFA5C" w14:textId="52683B76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E04838"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5D4750FF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13FB1B9C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35EE267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203BC6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350" w:type="dxa"/>
          </w:tcPr>
          <w:p w14:paraId="649B87C1" w14:textId="602E97DE" w:rsidR="00E04838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07D43952" w14:textId="3DB3E3C3" w:rsidR="004A5F49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3A7A107" w14:textId="77777777" w:rsidR="004A5F49" w:rsidRPr="005F46DC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14" w:type="dxa"/>
          </w:tcPr>
          <w:p w14:paraId="00D98A20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494956A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1" w:type="dxa"/>
            <w:vAlign w:val="bottom"/>
          </w:tcPr>
          <w:p w14:paraId="4334C84B" w14:textId="77777777" w:rsidR="004A5F49" w:rsidRPr="005F46DC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35" w:type="dxa"/>
          </w:tcPr>
          <w:p w14:paraId="79C6F52A" w14:textId="7ACE82EF" w:rsidR="00E04838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7A970DA9" w14:textId="60B834DB" w:rsidR="004A5F49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0FF3FB84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1E04B8D1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632F6CE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5C32FE3F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27" w:type="dxa"/>
          </w:tcPr>
          <w:p w14:paraId="13BEC04E" w14:textId="342041FE" w:rsidR="00E04838" w:rsidRPr="005F46DC" w:rsidRDefault="00E04838" w:rsidP="004F3F0F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50173B59" w14:textId="17E42D41" w:rsidR="004A5F49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64CB2E1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67772AA4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1ABCBAA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68140E" w:rsidRPr="005F46DC" w14:paraId="0907C881" w14:textId="77777777" w:rsidTr="00515786">
        <w:trPr>
          <w:cantSplit/>
          <w:trHeight w:val="20"/>
        </w:trPr>
        <w:tc>
          <w:tcPr>
            <w:tcW w:w="3960" w:type="dxa"/>
          </w:tcPr>
          <w:p w14:paraId="23AA37AB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</w:tcPr>
          <w:p w14:paraId="54265D22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890" w:type="dxa"/>
            <w:gridSpan w:val="3"/>
          </w:tcPr>
          <w:p w14:paraId="5ECFBC2A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844" w:type="dxa"/>
            <w:gridSpan w:val="3"/>
          </w:tcPr>
          <w:p w14:paraId="627276CA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C4413EC" w14:textId="77777777" w:rsidR="004A5F49" w:rsidRPr="005F46DC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202" w:type="dxa"/>
            <w:gridSpan w:val="7"/>
          </w:tcPr>
          <w:p w14:paraId="3ABD3E32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68140E" w:rsidRPr="005F46DC" w14:paraId="37678686" w14:textId="77777777" w:rsidTr="00515786">
        <w:trPr>
          <w:cantSplit/>
          <w:trHeight w:val="20"/>
        </w:trPr>
        <w:tc>
          <w:tcPr>
            <w:tcW w:w="3960" w:type="dxa"/>
          </w:tcPr>
          <w:p w14:paraId="0AA3A328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42B6E20A" w14:textId="77777777" w:rsidR="004A5F49" w:rsidRPr="005F46DC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D0A6F6C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461819E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7BB635C7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183A1A04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804D5B6" w14:textId="77777777" w:rsidR="004A5F49" w:rsidRPr="005F46DC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C875AD1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2FB3EA81" w14:textId="77777777" w:rsidR="004A5F49" w:rsidRPr="005F46DC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243823E4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8C5B12E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32AF2E5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51B53C71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27" w:type="dxa"/>
          </w:tcPr>
          <w:p w14:paraId="30DCA1A1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B316A84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1D0194D" w14:textId="77777777" w:rsidR="004A5F49" w:rsidRPr="005F46DC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DB1411" w:rsidRPr="005F46DC" w14:paraId="25FA7CEF" w14:textId="77777777" w:rsidTr="00515786">
        <w:trPr>
          <w:cantSplit/>
          <w:trHeight w:val="20"/>
        </w:trPr>
        <w:tc>
          <w:tcPr>
            <w:tcW w:w="3960" w:type="dxa"/>
          </w:tcPr>
          <w:p w14:paraId="19A09D92" w14:textId="77777777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Naga Movers Ltd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</w:p>
        </w:tc>
        <w:tc>
          <w:tcPr>
            <w:tcW w:w="1080" w:type="dxa"/>
          </w:tcPr>
          <w:p w14:paraId="41C9AA2E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70926CC4" w14:textId="0A933D80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3C63950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53596198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2701F091" w14:textId="3332D606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1076B72E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355E24A5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77B0ABF9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C26E16" w14:textId="2E3CCF14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71061AE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2440D9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57CAB19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160B2C12" w14:textId="066E2D8C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4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,205</w:t>
            </w:r>
          </w:p>
        </w:tc>
        <w:tc>
          <w:tcPr>
            <w:tcW w:w="180" w:type="dxa"/>
          </w:tcPr>
          <w:p w14:paraId="45A675F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E07A2BA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4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,145</w:t>
            </w:r>
          </w:p>
        </w:tc>
      </w:tr>
      <w:tr w:rsidR="00DB1411" w:rsidRPr="005F46DC" w14:paraId="34A1EE78" w14:textId="77777777" w:rsidTr="00515786">
        <w:trPr>
          <w:cantSplit/>
          <w:trHeight w:val="20"/>
        </w:trPr>
        <w:tc>
          <w:tcPr>
            <w:tcW w:w="3960" w:type="dxa"/>
          </w:tcPr>
          <w:p w14:paraId="7439B81D" w14:textId="77777777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Naga Movers, LDA </w:t>
            </w:r>
          </w:p>
        </w:tc>
        <w:tc>
          <w:tcPr>
            <w:tcW w:w="1080" w:type="dxa"/>
          </w:tcPr>
          <w:p w14:paraId="655927D2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ติมอร์ตะวันออก</w:t>
            </w:r>
          </w:p>
        </w:tc>
        <w:tc>
          <w:tcPr>
            <w:tcW w:w="900" w:type="dxa"/>
          </w:tcPr>
          <w:p w14:paraId="0D1F2148" w14:textId="4DAB1D7C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7E4C8F2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26A5C61D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6F821E0F" w14:textId="40496418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6DC81158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F4E4C6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69D54FB3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75F68C9" w14:textId="6DE10B81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43A9E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8DAF12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62D310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44801DB" w14:textId="39681174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9,133</w:t>
            </w:r>
          </w:p>
        </w:tc>
        <w:tc>
          <w:tcPr>
            <w:tcW w:w="180" w:type="dxa"/>
          </w:tcPr>
          <w:p w14:paraId="597BD765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F03174D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9,094</w:t>
            </w:r>
          </w:p>
        </w:tc>
      </w:tr>
      <w:tr w:rsidR="00DB1411" w:rsidRPr="005F46DC" w14:paraId="6EA74A4F" w14:textId="77777777" w:rsidTr="00515786">
        <w:trPr>
          <w:cantSplit/>
          <w:trHeight w:val="20"/>
        </w:trPr>
        <w:tc>
          <w:tcPr>
            <w:tcW w:w="3960" w:type="dxa"/>
          </w:tcPr>
          <w:p w14:paraId="76D4E084" w14:textId="3B2E9068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</w:p>
        </w:tc>
        <w:tc>
          <w:tcPr>
            <w:tcW w:w="1080" w:type="dxa"/>
          </w:tcPr>
          <w:p w14:paraId="690A2578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1AF1B998" w14:textId="3896EA8D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0" w:type="dxa"/>
          </w:tcPr>
          <w:p w14:paraId="4669AFE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0027274F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350" w:type="dxa"/>
            <w:vAlign w:val="bottom"/>
          </w:tcPr>
          <w:p w14:paraId="791BAAAF" w14:textId="5A91C43C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356FE321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0692BE7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35,938</w:t>
            </w:r>
          </w:p>
        </w:tc>
        <w:tc>
          <w:tcPr>
            <w:tcW w:w="181" w:type="dxa"/>
          </w:tcPr>
          <w:p w14:paraId="7DC5F842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47F54BC5" w14:textId="6D833A83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8689AB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9096FE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A1639B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51A82CDF" w14:textId="2257B53F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348,117</w:t>
            </w:r>
          </w:p>
        </w:tc>
        <w:tc>
          <w:tcPr>
            <w:tcW w:w="180" w:type="dxa"/>
          </w:tcPr>
          <w:p w14:paraId="3BCE38D6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DDE27BD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319,948</w:t>
            </w:r>
          </w:p>
        </w:tc>
      </w:tr>
      <w:tr w:rsidR="00DB1411" w:rsidRPr="005F46DC" w14:paraId="08470CD4" w14:textId="77777777" w:rsidTr="00515786">
        <w:trPr>
          <w:cantSplit/>
          <w:trHeight w:val="20"/>
        </w:trPr>
        <w:tc>
          <w:tcPr>
            <w:tcW w:w="3960" w:type="dxa"/>
          </w:tcPr>
          <w:p w14:paraId="3AE8F3C5" w14:textId="281F949B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Bok Seng PPSEZ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Dry Port Co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,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Ltd</w:t>
            </w:r>
            <w:r w:rsidRPr="005F46D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49200109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55C0274C" w14:textId="10B0E829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47B07E54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1913E3D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4C0D990E" w14:textId="252211A2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USD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40B58155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0E2F6C27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USD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10,500</w:t>
            </w:r>
          </w:p>
        </w:tc>
        <w:tc>
          <w:tcPr>
            <w:tcW w:w="181" w:type="dxa"/>
          </w:tcPr>
          <w:p w14:paraId="4C54D894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E057962" w14:textId="5E68AE19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630E99B6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22BD7B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26FFB0A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62A78A78" w14:textId="66FFE83F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174,709</w:t>
            </w:r>
          </w:p>
        </w:tc>
        <w:tc>
          <w:tcPr>
            <w:tcW w:w="180" w:type="dxa"/>
          </w:tcPr>
          <w:p w14:paraId="5077F8E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040BD6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173,993</w:t>
            </w:r>
          </w:p>
        </w:tc>
      </w:tr>
      <w:tr w:rsidR="00DB1411" w:rsidRPr="005F46DC" w14:paraId="5EB38C97" w14:textId="77777777" w:rsidTr="00515786">
        <w:trPr>
          <w:cantSplit/>
          <w:trHeight w:val="20"/>
        </w:trPr>
        <w:tc>
          <w:tcPr>
            <w:tcW w:w="3960" w:type="dxa"/>
          </w:tcPr>
          <w:p w14:paraId="7A90C4E4" w14:textId="23F6E29C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5F46DC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54DC3D0C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5B137146" w14:textId="6DC72490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13ED68B1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0F49F99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</w:tcPr>
          <w:p w14:paraId="12AC90CE" w14:textId="270B338B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2,000</w:t>
            </w:r>
          </w:p>
        </w:tc>
        <w:tc>
          <w:tcPr>
            <w:tcW w:w="180" w:type="dxa"/>
          </w:tcPr>
          <w:p w14:paraId="013BE05E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A778C88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2,000</w:t>
            </w:r>
          </w:p>
        </w:tc>
        <w:tc>
          <w:tcPr>
            <w:tcW w:w="181" w:type="dxa"/>
          </w:tcPr>
          <w:p w14:paraId="17570D82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1ADEE60" w14:textId="70EBCE52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089E8A8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5362D7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4A7B5B28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2E100491" w14:textId="29F66FCB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7,477</w:t>
            </w:r>
          </w:p>
        </w:tc>
        <w:tc>
          <w:tcPr>
            <w:tcW w:w="180" w:type="dxa"/>
          </w:tcPr>
          <w:p w14:paraId="378BF33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D6F3790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7,392</w:t>
            </w:r>
          </w:p>
        </w:tc>
      </w:tr>
      <w:tr w:rsidR="00DB1411" w:rsidRPr="005F46DC" w14:paraId="1CB3624C" w14:textId="77777777" w:rsidTr="00515786">
        <w:trPr>
          <w:cantSplit/>
          <w:trHeight w:val="20"/>
        </w:trPr>
        <w:tc>
          <w:tcPr>
            <w:tcW w:w="3960" w:type="dxa"/>
          </w:tcPr>
          <w:p w14:paraId="1C868DC8" w14:textId="40478494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proofErr w:type="spellStart"/>
            <w:r w:rsidRPr="005F46DC">
              <w:rPr>
                <w:rFonts w:asciiTheme="majorBidi" w:hAnsiTheme="majorBidi" w:cstheme="majorBidi"/>
                <w:sz w:val="23"/>
                <w:szCs w:val="23"/>
              </w:rPr>
              <w:t>Transimex</w:t>
            </w:r>
            <w:proofErr w:type="spell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Corporation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TMS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3FA9C613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เวียดนาม</w:t>
            </w:r>
          </w:p>
        </w:tc>
        <w:tc>
          <w:tcPr>
            <w:tcW w:w="900" w:type="dxa"/>
          </w:tcPr>
          <w:p w14:paraId="4F62061D" w14:textId="0BD2A6F2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80" w:type="dxa"/>
          </w:tcPr>
          <w:p w14:paraId="7E915761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0BE7585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350" w:type="dxa"/>
            <w:vAlign w:val="bottom"/>
          </w:tcPr>
          <w:p w14:paraId="45AF44E2" w14:textId="73C51E1B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VND 1,693,479,540</w:t>
            </w:r>
          </w:p>
        </w:tc>
        <w:tc>
          <w:tcPr>
            <w:tcW w:w="180" w:type="dxa"/>
          </w:tcPr>
          <w:p w14:paraId="6FF27C92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  <w:vAlign w:val="bottom"/>
          </w:tcPr>
          <w:p w14:paraId="44A1F18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VND 1,693,479,540</w:t>
            </w:r>
          </w:p>
        </w:tc>
        <w:tc>
          <w:tcPr>
            <w:tcW w:w="181" w:type="dxa"/>
          </w:tcPr>
          <w:p w14:paraId="13BB0DD4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A0E2C53" w14:textId="21570671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5CC7295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F8AE45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6E670511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13A5C1C" w14:textId="7F1363A6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</w:t>
            </w:r>
            <w:r w:rsidR="00BC2447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357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CB41A4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</w:t>
            </w:r>
            <w:r w:rsidR="00BC2447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07</w:t>
            </w:r>
          </w:p>
        </w:tc>
        <w:tc>
          <w:tcPr>
            <w:tcW w:w="180" w:type="dxa"/>
          </w:tcPr>
          <w:p w14:paraId="36EC464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15032A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1,385,101</w:t>
            </w:r>
          </w:p>
        </w:tc>
      </w:tr>
      <w:tr w:rsidR="00DB1411" w:rsidRPr="005F46DC" w14:paraId="4252757C" w14:textId="77777777" w:rsidTr="00515786">
        <w:trPr>
          <w:cantSplit/>
          <w:trHeight w:val="20"/>
        </w:trPr>
        <w:tc>
          <w:tcPr>
            <w:tcW w:w="3960" w:type="dxa"/>
          </w:tcPr>
          <w:p w14:paraId="28CEB13D" w14:textId="77777777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สมายซัน จำกัด</w:t>
            </w:r>
          </w:p>
        </w:tc>
        <w:tc>
          <w:tcPr>
            <w:tcW w:w="1080" w:type="dxa"/>
          </w:tcPr>
          <w:p w14:paraId="1C722A68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2D1A8ED" w14:textId="2B5B447E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80" w:type="dxa"/>
          </w:tcPr>
          <w:p w14:paraId="204A8170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65546A65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350" w:type="dxa"/>
          </w:tcPr>
          <w:p w14:paraId="7282942F" w14:textId="6C20DE01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7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</w:t>
            </w:r>
          </w:p>
        </w:tc>
        <w:tc>
          <w:tcPr>
            <w:tcW w:w="180" w:type="dxa"/>
          </w:tcPr>
          <w:p w14:paraId="167BB3B5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22A9D82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7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</w:t>
            </w:r>
          </w:p>
        </w:tc>
        <w:tc>
          <w:tcPr>
            <w:tcW w:w="181" w:type="dxa"/>
          </w:tcPr>
          <w:p w14:paraId="68D55EB9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5C9FDF42" w14:textId="229EF133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7C44D11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715A788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14C9005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E1E23A0" w14:textId="65801160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552,054</w:t>
            </w:r>
          </w:p>
        </w:tc>
        <w:tc>
          <w:tcPr>
            <w:tcW w:w="180" w:type="dxa"/>
          </w:tcPr>
          <w:p w14:paraId="6549A928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EB636F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500,689</w:t>
            </w:r>
          </w:p>
        </w:tc>
      </w:tr>
      <w:tr w:rsidR="00DB1411" w:rsidRPr="005F46DC" w14:paraId="5EDD48FA" w14:textId="77777777" w:rsidTr="00515786">
        <w:trPr>
          <w:cantSplit/>
          <w:trHeight w:val="20"/>
        </w:trPr>
        <w:tc>
          <w:tcPr>
            <w:tcW w:w="3960" w:type="dxa"/>
          </w:tcPr>
          <w:p w14:paraId="7071FFEB" w14:textId="77777777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5F46DC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6073CD76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สิงคโปร์</w:t>
            </w:r>
          </w:p>
        </w:tc>
        <w:tc>
          <w:tcPr>
            <w:tcW w:w="900" w:type="dxa"/>
            <w:vAlign w:val="bottom"/>
          </w:tcPr>
          <w:p w14:paraId="559E01B5" w14:textId="675F608D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0" w:type="dxa"/>
          </w:tcPr>
          <w:p w14:paraId="29B44E6D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053184FE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350" w:type="dxa"/>
          </w:tcPr>
          <w:p w14:paraId="57C7AC22" w14:textId="43F1B14B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0" w:type="dxa"/>
          </w:tcPr>
          <w:p w14:paraId="22238678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47EA759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1" w:type="dxa"/>
          </w:tcPr>
          <w:p w14:paraId="08AD42ED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79ED2C40" w14:textId="4697E454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1AC78F4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4CFA220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5C8BACF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5769B8C" w14:textId="5F635845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185,434</w:t>
            </w:r>
          </w:p>
        </w:tc>
        <w:tc>
          <w:tcPr>
            <w:tcW w:w="180" w:type="dxa"/>
          </w:tcPr>
          <w:p w14:paraId="623A4FA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20FAFEF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184,466</w:t>
            </w:r>
          </w:p>
        </w:tc>
      </w:tr>
      <w:tr w:rsidR="00DB1411" w:rsidRPr="005F46DC" w14:paraId="253B40D1" w14:textId="77777777" w:rsidTr="00515786">
        <w:trPr>
          <w:cantSplit/>
          <w:trHeight w:val="20"/>
        </w:trPr>
        <w:tc>
          <w:tcPr>
            <w:tcW w:w="3960" w:type="dxa"/>
          </w:tcPr>
          <w:p w14:paraId="0774AE96" w14:textId="6ACCF79E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007AB59D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จีน</w:t>
            </w:r>
          </w:p>
        </w:tc>
        <w:tc>
          <w:tcPr>
            <w:tcW w:w="900" w:type="dxa"/>
          </w:tcPr>
          <w:p w14:paraId="7E9608FF" w14:textId="5107E5B3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5CE40AF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33863D97" w14:textId="414C06C0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3FF58DBE" w14:textId="2A2B5780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A4B7B3A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CC34BA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1" w:type="dxa"/>
          </w:tcPr>
          <w:p w14:paraId="7B3AB2AA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5E511E8" w14:textId="4C1F4A33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0FECA55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490771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3536725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35179A09" w14:textId="59C887E1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80,995</w:t>
            </w:r>
          </w:p>
        </w:tc>
        <w:tc>
          <w:tcPr>
            <w:tcW w:w="180" w:type="dxa"/>
          </w:tcPr>
          <w:p w14:paraId="657D0BD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AEF6B4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81,421</w:t>
            </w:r>
          </w:p>
        </w:tc>
      </w:tr>
      <w:tr w:rsidR="00DB1411" w:rsidRPr="005F46DC" w14:paraId="17CA8496" w14:textId="77777777" w:rsidTr="00515786">
        <w:trPr>
          <w:cantSplit/>
          <w:trHeight w:val="20"/>
        </w:trPr>
        <w:tc>
          <w:tcPr>
            <w:tcW w:w="3960" w:type="dxa"/>
          </w:tcPr>
          <w:p w14:paraId="3FE4AC54" w14:textId="04AEBBE1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09574991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4E1CCA72" w14:textId="3703F41F" w:rsidR="00DB1411" w:rsidRPr="005F46DC" w:rsidRDefault="00DB1411" w:rsidP="00DB1411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0" w:type="dxa"/>
          </w:tcPr>
          <w:p w14:paraId="418F5B25" w14:textId="77777777" w:rsidR="00DB1411" w:rsidRPr="005F46DC" w:rsidRDefault="00DB1411" w:rsidP="00DB1411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F25EF7A" w14:textId="77777777" w:rsidR="00DB1411" w:rsidRPr="005F46DC" w:rsidRDefault="00DB1411" w:rsidP="00DB1411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350" w:type="dxa"/>
            <w:vAlign w:val="bottom"/>
          </w:tcPr>
          <w:p w14:paraId="4D60F4A2" w14:textId="5BC88764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1B95D879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E9E69D4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1" w:type="dxa"/>
          </w:tcPr>
          <w:p w14:paraId="7E4EDBFA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25A1097" w14:textId="676E5EA4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443B339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E38082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369E364F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1586CA5F" w14:textId="0C220F05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461,824</w:t>
            </w:r>
          </w:p>
        </w:tc>
        <w:tc>
          <w:tcPr>
            <w:tcW w:w="180" w:type="dxa"/>
          </w:tcPr>
          <w:p w14:paraId="6F0E54AF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4499B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460,816</w:t>
            </w:r>
          </w:p>
        </w:tc>
      </w:tr>
      <w:tr w:rsidR="00DB1411" w:rsidRPr="005F46DC" w14:paraId="039180CB" w14:textId="77777777" w:rsidTr="00515786">
        <w:trPr>
          <w:cantSplit/>
          <w:trHeight w:val="20"/>
        </w:trPr>
        <w:tc>
          <w:tcPr>
            <w:tcW w:w="3960" w:type="dxa"/>
          </w:tcPr>
          <w:p w14:paraId="37744E40" w14:textId="6299C9BF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เอเชีย เน็ตเวิร์ค อินเตอร์ เนชั่นแนล จำกัด (มหาชน)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5F46DC">
              <w:rPr>
                <w:rFonts w:asciiTheme="majorBidi" w:hAnsiTheme="majorBidi" w:cs="Angsana New"/>
                <w:sz w:val="23"/>
                <w:szCs w:val="23"/>
                <w:cs/>
              </w:rPr>
              <w:t>(“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ANI”)</w:t>
            </w:r>
          </w:p>
        </w:tc>
        <w:tc>
          <w:tcPr>
            <w:tcW w:w="1080" w:type="dxa"/>
          </w:tcPr>
          <w:p w14:paraId="112F9FF2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271B02C" w14:textId="40DD9F28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  <w:vAlign w:val="bottom"/>
          </w:tcPr>
          <w:p w14:paraId="3E80626C" w14:textId="2DB918E9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0" w:type="dxa"/>
          </w:tcPr>
          <w:p w14:paraId="5E4CAC4A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E7A71AB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350" w:type="dxa"/>
            <w:vAlign w:val="bottom"/>
          </w:tcPr>
          <w:p w14:paraId="7A677E57" w14:textId="36FEE284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6F66CBE9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5A990A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1" w:type="dxa"/>
          </w:tcPr>
          <w:p w14:paraId="651FE708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3EF01DD" w14:textId="1031AACC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53273A9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FFEC15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4F1095B4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01A5642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19A0BEC1" w14:textId="725C364D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2,523,363</w:t>
            </w:r>
          </w:p>
        </w:tc>
        <w:tc>
          <w:tcPr>
            <w:tcW w:w="180" w:type="dxa"/>
          </w:tcPr>
          <w:p w14:paraId="46C2A1B1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6E7181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2D4D2502" w14:textId="29F998FA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2,445,346</w:t>
            </w:r>
          </w:p>
        </w:tc>
      </w:tr>
      <w:tr w:rsidR="00DB1411" w:rsidRPr="005F46DC" w14:paraId="12D09FB8" w14:textId="77777777" w:rsidTr="00515786">
        <w:trPr>
          <w:cantSplit/>
          <w:trHeight w:val="20"/>
        </w:trPr>
        <w:tc>
          <w:tcPr>
            <w:tcW w:w="3960" w:type="dxa"/>
          </w:tcPr>
          <w:p w14:paraId="00068EAB" w14:textId="77777777" w:rsidR="00DB1411" w:rsidRPr="005F46DC" w:rsidRDefault="00DB1411" w:rsidP="00DB1411">
            <w:pPr>
              <w:spacing w:line="240" w:lineRule="auto"/>
              <w:rPr>
                <w:rFonts w:asciiTheme="majorBidi" w:hAnsiTheme="majorBidi" w:cs="Angsana New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="Angsana New"/>
                <w:sz w:val="23"/>
                <w:szCs w:val="23"/>
              </w:rPr>
              <w:t xml:space="preserve">Swift Haulage </w:t>
            </w:r>
            <w:proofErr w:type="spellStart"/>
            <w:r w:rsidRPr="005F46DC">
              <w:rPr>
                <w:rFonts w:asciiTheme="majorBidi" w:hAnsiTheme="majorBidi" w:cs="Angsana New"/>
                <w:sz w:val="23"/>
                <w:szCs w:val="23"/>
              </w:rPr>
              <w:t>Berhad</w:t>
            </w:r>
            <w:proofErr w:type="spellEnd"/>
            <w:r w:rsidRPr="005F46DC">
              <w:rPr>
                <w:rFonts w:asciiTheme="majorBidi" w:hAnsiTheme="majorBidi" w:cs="Angsana New"/>
                <w:sz w:val="23"/>
                <w:szCs w:val="23"/>
              </w:rPr>
              <w:t xml:space="preserve"> (“Swift”)</w:t>
            </w:r>
          </w:p>
        </w:tc>
        <w:tc>
          <w:tcPr>
            <w:tcW w:w="1080" w:type="dxa"/>
          </w:tcPr>
          <w:p w14:paraId="169BDBF6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74523BCA" w14:textId="16BB4E52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</w:t>
            </w:r>
            <w:r w:rsidR="000964C3"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71</w:t>
            </w:r>
          </w:p>
        </w:tc>
        <w:tc>
          <w:tcPr>
            <w:tcW w:w="180" w:type="dxa"/>
          </w:tcPr>
          <w:p w14:paraId="11CCB090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49E2F3E" w14:textId="641CF838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</w:t>
            </w:r>
            <w:r w:rsidR="000964C3"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15</w:t>
            </w:r>
          </w:p>
        </w:tc>
        <w:tc>
          <w:tcPr>
            <w:tcW w:w="1350" w:type="dxa"/>
            <w:vAlign w:val="bottom"/>
          </w:tcPr>
          <w:p w14:paraId="738760CC" w14:textId="6B44BDF6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386,496</w:t>
            </w:r>
          </w:p>
        </w:tc>
        <w:tc>
          <w:tcPr>
            <w:tcW w:w="180" w:type="dxa"/>
          </w:tcPr>
          <w:p w14:paraId="2B9954F1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345C6B8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386,496</w:t>
            </w:r>
          </w:p>
        </w:tc>
        <w:tc>
          <w:tcPr>
            <w:tcW w:w="181" w:type="dxa"/>
          </w:tcPr>
          <w:p w14:paraId="5895186A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AD69191" w14:textId="5C721931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864,913</w:t>
            </w:r>
          </w:p>
        </w:tc>
        <w:tc>
          <w:tcPr>
            <w:tcW w:w="180" w:type="dxa"/>
          </w:tcPr>
          <w:p w14:paraId="449B5991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6C7ED1D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864,913</w:t>
            </w:r>
          </w:p>
        </w:tc>
        <w:tc>
          <w:tcPr>
            <w:tcW w:w="180" w:type="dxa"/>
          </w:tcPr>
          <w:p w14:paraId="0EE0386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4AE13444" w14:textId="1671C50A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1,483,2</w:t>
            </w:r>
            <w:r w:rsidR="003509B0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79</w:t>
            </w:r>
          </w:p>
        </w:tc>
        <w:tc>
          <w:tcPr>
            <w:tcW w:w="180" w:type="dxa"/>
          </w:tcPr>
          <w:p w14:paraId="3C9EF4E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26712D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1,459,599</w:t>
            </w:r>
          </w:p>
        </w:tc>
      </w:tr>
      <w:tr w:rsidR="00DB1411" w:rsidRPr="005F46DC" w14:paraId="66708B5B" w14:textId="77777777" w:rsidTr="00515786">
        <w:trPr>
          <w:cantSplit/>
          <w:trHeight w:val="20"/>
        </w:trPr>
        <w:tc>
          <w:tcPr>
            <w:tcW w:w="3960" w:type="dxa"/>
          </w:tcPr>
          <w:p w14:paraId="62567D8B" w14:textId="0393C693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บริษัท แอลฟา อินดัสเทรียล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แอสเซท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(“AA2”)</w:t>
            </w:r>
          </w:p>
        </w:tc>
        <w:tc>
          <w:tcPr>
            <w:tcW w:w="1080" w:type="dxa"/>
          </w:tcPr>
          <w:p w14:paraId="494410F3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016F5EA9" w14:textId="08190D29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288F3AF5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337639E9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59987639" w14:textId="07285840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110,620</w:t>
            </w:r>
          </w:p>
        </w:tc>
        <w:tc>
          <w:tcPr>
            <w:tcW w:w="180" w:type="dxa"/>
          </w:tcPr>
          <w:p w14:paraId="48FC5158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12C97D08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20,500</w:t>
            </w:r>
          </w:p>
        </w:tc>
        <w:tc>
          <w:tcPr>
            <w:tcW w:w="181" w:type="dxa"/>
          </w:tcPr>
          <w:p w14:paraId="56CE4A23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2FEFD54" w14:textId="5245C42A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54,204</w:t>
            </w:r>
          </w:p>
        </w:tc>
        <w:tc>
          <w:tcPr>
            <w:tcW w:w="180" w:type="dxa"/>
          </w:tcPr>
          <w:p w14:paraId="4B49467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216A5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10,045</w:t>
            </w:r>
          </w:p>
        </w:tc>
        <w:tc>
          <w:tcPr>
            <w:tcW w:w="180" w:type="dxa"/>
          </w:tcPr>
          <w:p w14:paraId="7DF8A7DF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  <w:vAlign w:val="bottom"/>
          </w:tcPr>
          <w:p w14:paraId="474D1F48" w14:textId="3DD8702D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53,856</w:t>
            </w:r>
          </w:p>
        </w:tc>
        <w:tc>
          <w:tcPr>
            <w:tcW w:w="180" w:type="dxa"/>
          </w:tcPr>
          <w:p w14:paraId="74B5DE00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012A5D5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10,042</w:t>
            </w:r>
          </w:p>
        </w:tc>
      </w:tr>
      <w:tr w:rsidR="00DB1411" w:rsidRPr="005F46DC" w14:paraId="1015C69B" w14:textId="77777777" w:rsidTr="00515786">
        <w:trPr>
          <w:cantSplit/>
          <w:trHeight w:val="20"/>
        </w:trPr>
        <w:tc>
          <w:tcPr>
            <w:tcW w:w="3960" w:type="dxa"/>
          </w:tcPr>
          <w:p w14:paraId="666E7975" w14:textId="7A8EE47E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Swift Cold Chain </w:t>
            </w:r>
            <w:proofErr w:type="spellStart"/>
            <w:r w:rsidRPr="005F46DC">
              <w:rPr>
                <w:rFonts w:asciiTheme="majorBidi" w:hAnsiTheme="majorBidi" w:cstheme="majorBidi"/>
                <w:sz w:val="23"/>
                <w:szCs w:val="23"/>
              </w:rPr>
              <w:t>Sdn</w:t>
            </w:r>
            <w:proofErr w:type="spell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>. Bhd.</w:t>
            </w:r>
          </w:p>
        </w:tc>
        <w:tc>
          <w:tcPr>
            <w:tcW w:w="1080" w:type="dxa"/>
          </w:tcPr>
          <w:p w14:paraId="37367457" w14:textId="56E0B873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3F1A0A98" w14:textId="774528E9" w:rsidR="00DB1411" w:rsidRPr="005F46DC" w:rsidRDefault="000964C3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</w:t>
            </w:r>
            <w:r w:rsidR="00DB1411"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.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00</w:t>
            </w:r>
          </w:p>
        </w:tc>
        <w:tc>
          <w:tcPr>
            <w:tcW w:w="180" w:type="dxa"/>
          </w:tcPr>
          <w:p w14:paraId="65152CA7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85EEEC9" w14:textId="0610F0C4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-</w:t>
            </w:r>
          </w:p>
        </w:tc>
        <w:tc>
          <w:tcPr>
            <w:tcW w:w="1350" w:type="dxa"/>
          </w:tcPr>
          <w:p w14:paraId="6CFB9957" w14:textId="0906AE8F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 xml:space="preserve">MYR </w:t>
            </w:r>
            <w:r w:rsidR="001E621D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1E621D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103</w:t>
            </w:r>
          </w:p>
        </w:tc>
        <w:tc>
          <w:tcPr>
            <w:tcW w:w="180" w:type="dxa"/>
          </w:tcPr>
          <w:p w14:paraId="0B36966B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</w:tcPr>
          <w:p w14:paraId="48354B6E" w14:textId="0EFC235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706" w:right="-101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1" w:type="dxa"/>
          </w:tcPr>
          <w:p w14:paraId="3F9B9C85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D060D3" w14:textId="2648EDB5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38,399</w:t>
            </w:r>
          </w:p>
        </w:tc>
        <w:tc>
          <w:tcPr>
            <w:tcW w:w="180" w:type="dxa"/>
          </w:tcPr>
          <w:p w14:paraId="081F559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522907D" w14:textId="79E47833" w:rsidR="00DB1411" w:rsidRPr="005F46DC" w:rsidRDefault="00DB1411" w:rsidP="00DB141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0A0DEC1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</w:tcPr>
          <w:p w14:paraId="53262E27" w14:textId="70FE1F15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38,</w:t>
            </w:r>
            <w:r w:rsidR="00524B9D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412</w:t>
            </w:r>
          </w:p>
        </w:tc>
        <w:tc>
          <w:tcPr>
            <w:tcW w:w="180" w:type="dxa"/>
          </w:tcPr>
          <w:p w14:paraId="7AC5702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36D384E" w14:textId="4CE43430" w:rsidR="00DB1411" w:rsidRPr="005F46DC" w:rsidRDefault="00DB1411" w:rsidP="00DB141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</w:tr>
      <w:tr w:rsidR="00DB1411" w:rsidRPr="005F46DC" w14:paraId="7DFE194A" w14:textId="77777777" w:rsidTr="00515786">
        <w:trPr>
          <w:cantSplit/>
          <w:trHeight w:val="20"/>
        </w:trPr>
        <w:tc>
          <w:tcPr>
            <w:tcW w:w="3960" w:type="dxa"/>
          </w:tcPr>
          <w:p w14:paraId="7F19190D" w14:textId="76DF1D25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</w:t>
            </w:r>
            <w:r w:rsidR="00203B8E"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รุ่ยหยุน อินเตอร์เนชั่นแนล ซัพพลายเชน (ประเทศไทย)</w:t>
            </w:r>
            <w:r w:rsidR="009621C4"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br/>
            </w:r>
            <w:r w:rsidR="0042679E"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 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  <w:r w:rsidR="0042679E"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="0042679E" w:rsidRPr="005F46DC">
              <w:rPr>
                <w:rFonts w:asciiTheme="majorBidi" w:hAnsiTheme="majorBidi" w:cstheme="majorBidi"/>
                <w:sz w:val="23"/>
                <w:szCs w:val="23"/>
              </w:rPr>
              <w:t>(“RY TH”)</w:t>
            </w:r>
            <w:r w:rsidR="009621C4"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</w:p>
        </w:tc>
        <w:tc>
          <w:tcPr>
            <w:tcW w:w="1080" w:type="dxa"/>
          </w:tcPr>
          <w:p w14:paraId="05EB47BF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00E30262" w14:textId="339F6B7C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CE46011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  <w:p w14:paraId="1FDF2A6B" w14:textId="23064D83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</w:t>
            </w:r>
            <w:r w:rsidR="000964C3"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.00</w:t>
            </w:r>
          </w:p>
        </w:tc>
        <w:tc>
          <w:tcPr>
            <w:tcW w:w="180" w:type="dxa"/>
          </w:tcPr>
          <w:p w14:paraId="4F6B02EB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8203DE9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  <w:p w14:paraId="575BD19E" w14:textId="10466869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-</w:t>
            </w:r>
          </w:p>
        </w:tc>
        <w:tc>
          <w:tcPr>
            <w:tcW w:w="1350" w:type="dxa"/>
          </w:tcPr>
          <w:p w14:paraId="39EC5AA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  <w:p w14:paraId="78856D44" w14:textId="1B229288" w:rsidR="00DB1411" w:rsidRPr="005F46DC" w:rsidRDefault="00DB1411" w:rsidP="00DB141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="001E621D"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7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0,000</w:t>
            </w:r>
          </w:p>
        </w:tc>
        <w:tc>
          <w:tcPr>
            <w:tcW w:w="180" w:type="dxa"/>
          </w:tcPr>
          <w:p w14:paraId="31BDC5DC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5DB62F48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706" w:right="-101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585C6203" w14:textId="3B5F9A7B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706" w:right="-101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1" w:type="dxa"/>
          </w:tcPr>
          <w:p w14:paraId="6B28E5CD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bottom w:val="single" w:sz="4" w:space="0" w:color="auto"/>
            </w:tcBorders>
            <w:vAlign w:val="bottom"/>
          </w:tcPr>
          <w:p w14:paraId="1B04EC13" w14:textId="332CDDBF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28,000</w:t>
            </w:r>
          </w:p>
        </w:tc>
        <w:tc>
          <w:tcPr>
            <w:tcW w:w="180" w:type="dxa"/>
          </w:tcPr>
          <w:p w14:paraId="26E15F75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F17DB14" w14:textId="1E70BA3D" w:rsidR="00DB1411" w:rsidRPr="005F46DC" w:rsidRDefault="00DB1411" w:rsidP="00DB141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413C645C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</w:tcPr>
          <w:p w14:paraId="3A1FBBBF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44E2EBF2" w14:textId="5FAEC5AB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27,83</w:t>
            </w:r>
            <w:r w:rsidR="00524B9D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</w:t>
            </w:r>
          </w:p>
        </w:tc>
        <w:tc>
          <w:tcPr>
            <w:tcW w:w="180" w:type="dxa"/>
          </w:tcPr>
          <w:p w14:paraId="50828A8A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B09B1FD" w14:textId="163F9EFA" w:rsidR="00DB1411" w:rsidRPr="005F46DC" w:rsidRDefault="00DB1411" w:rsidP="00DB141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</w:tr>
      <w:tr w:rsidR="00DB1411" w:rsidRPr="005F46DC" w14:paraId="0B16A818" w14:textId="77777777" w:rsidTr="00515786">
        <w:trPr>
          <w:cantSplit/>
          <w:trHeight w:val="20"/>
        </w:trPr>
        <w:tc>
          <w:tcPr>
            <w:tcW w:w="3960" w:type="dxa"/>
          </w:tcPr>
          <w:p w14:paraId="069F1DFF" w14:textId="77777777" w:rsidR="00DB1411" w:rsidRPr="005F46DC" w:rsidRDefault="00DB1411" w:rsidP="00DB1411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214E6B06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</w:tcPr>
          <w:p w14:paraId="586C7F2C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557AB73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1F594D45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50" w:type="dxa"/>
          </w:tcPr>
          <w:p w14:paraId="3FF61886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F1798F5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2753C566" w14:textId="77777777" w:rsidR="00DB1411" w:rsidRPr="005F46DC" w:rsidRDefault="00DB1411" w:rsidP="00DB1411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53C89E17" w14:textId="77777777" w:rsidR="00DB1411" w:rsidRPr="005F46DC" w:rsidRDefault="00DB1411" w:rsidP="00DB141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top w:val="single" w:sz="4" w:space="0" w:color="auto"/>
              <w:bottom w:val="double" w:sz="4" w:space="0" w:color="auto"/>
            </w:tcBorders>
          </w:tcPr>
          <w:p w14:paraId="5265AF7F" w14:textId="62868D0D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5,844,345</w:t>
            </w:r>
          </w:p>
        </w:tc>
        <w:tc>
          <w:tcPr>
            <w:tcW w:w="180" w:type="dxa"/>
          </w:tcPr>
          <w:p w14:paraId="220A7E7E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7A37C12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5,733,787</w:t>
            </w:r>
          </w:p>
        </w:tc>
        <w:tc>
          <w:tcPr>
            <w:tcW w:w="180" w:type="dxa"/>
          </w:tcPr>
          <w:p w14:paraId="25DB7F47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</w:tcPr>
          <w:p w14:paraId="70AE9E3B" w14:textId="6661940E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7,</w:t>
            </w:r>
            <w:r w:rsidR="00BC2447"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308</w:t>
            </w: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,</w:t>
            </w:r>
            <w:r w:rsidR="00BC2447"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401</w:t>
            </w:r>
          </w:p>
        </w:tc>
        <w:tc>
          <w:tcPr>
            <w:tcW w:w="180" w:type="dxa"/>
          </w:tcPr>
          <w:p w14:paraId="75F93CA9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59909B7" w14:textId="77777777" w:rsidR="00DB1411" w:rsidRPr="005F46DC" w:rsidRDefault="00DB1411" w:rsidP="00DB141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7,042,052</w:t>
            </w:r>
          </w:p>
        </w:tc>
      </w:tr>
    </w:tbl>
    <w:p w14:paraId="253A1EC8" w14:textId="77777777" w:rsidR="005B7183" w:rsidRPr="005F46DC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923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598"/>
        <w:gridCol w:w="1082"/>
        <w:gridCol w:w="987"/>
        <w:gridCol w:w="185"/>
        <w:gridCol w:w="805"/>
        <w:gridCol w:w="1260"/>
        <w:gridCol w:w="180"/>
        <w:gridCol w:w="1263"/>
        <w:gridCol w:w="181"/>
        <w:gridCol w:w="989"/>
        <w:gridCol w:w="180"/>
        <w:gridCol w:w="900"/>
        <w:gridCol w:w="180"/>
        <w:gridCol w:w="990"/>
        <w:gridCol w:w="180"/>
        <w:gridCol w:w="963"/>
      </w:tblGrid>
      <w:tr w:rsidR="005B7183" w:rsidRPr="005F46DC" w14:paraId="5B242BBA" w14:textId="77777777" w:rsidTr="00262C61">
        <w:trPr>
          <w:cantSplit/>
          <w:trHeight w:val="20"/>
        </w:trPr>
        <w:tc>
          <w:tcPr>
            <w:tcW w:w="3598" w:type="dxa"/>
          </w:tcPr>
          <w:p w14:paraId="2628D3F8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0758980E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6CCE0515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36A5F914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05" w:type="dxa"/>
          </w:tcPr>
          <w:p w14:paraId="18515740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038CE3B5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4F0845BC" w14:textId="77777777" w:rsidR="005B7183" w:rsidRPr="005F46DC" w:rsidRDefault="005B71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</w:tcPr>
          <w:p w14:paraId="0B6812DE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32A892C2" w14:textId="77777777" w:rsidR="005B7183" w:rsidRPr="005F46DC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0812FA97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5B7183" w:rsidRPr="005F46DC" w14:paraId="3B923B7B" w14:textId="77777777" w:rsidTr="00262C61">
        <w:trPr>
          <w:cantSplit/>
          <w:trHeight w:val="20"/>
        </w:trPr>
        <w:tc>
          <w:tcPr>
            <w:tcW w:w="3598" w:type="dxa"/>
          </w:tcPr>
          <w:p w14:paraId="15AE533E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 w:val="restart"/>
          </w:tcPr>
          <w:p w14:paraId="5BBC2EBD" w14:textId="77777777" w:rsidR="005B7183" w:rsidRPr="005F46DC" w:rsidRDefault="005B7183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977" w:type="dxa"/>
            <w:gridSpan w:val="3"/>
          </w:tcPr>
          <w:p w14:paraId="5D59F1DC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5EA05FA9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703" w:type="dxa"/>
            <w:gridSpan w:val="3"/>
            <w:vAlign w:val="bottom"/>
          </w:tcPr>
          <w:p w14:paraId="4982AEF6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357EE1AB" w14:textId="77777777" w:rsidR="005B7183" w:rsidRPr="005F46DC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69" w:type="dxa"/>
            <w:gridSpan w:val="3"/>
            <w:vAlign w:val="bottom"/>
          </w:tcPr>
          <w:p w14:paraId="5FA42FD7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38CC3953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33" w:type="dxa"/>
            <w:gridSpan w:val="3"/>
            <w:vAlign w:val="bottom"/>
          </w:tcPr>
          <w:p w14:paraId="0DC0066A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AC2BB25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404677" w:rsidRPr="005F46DC" w14:paraId="54B567CC" w14:textId="77777777" w:rsidTr="00262C61">
        <w:trPr>
          <w:cantSplit/>
          <w:trHeight w:val="225"/>
        </w:trPr>
        <w:tc>
          <w:tcPr>
            <w:tcW w:w="3598" w:type="dxa"/>
          </w:tcPr>
          <w:p w14:paraId="7400AAA2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/>
          </w:tcPr>
          <w:p w14:paraId="589EF798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2A71C7E9" w14:textId="4409087E" w:rsidR="00E04838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7DC35E14" w14:textId="6A0EFE79" w:rsidR="005B7183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5" w:type="dxa"/>
          </w:tcPr>
          <w:p w14:paraId="4AFD2D69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DC3F0A1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10F34860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260" w:type="dxa"/>
          </w:tcPr>
          <w:p w14:paraId="3D33245C" w14:textId="41F0B782" w:rsidR="00E04838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1FF8AAFC" w14:textId="6E069F6E" w:rsidR="005B7183" w:rsidRPr="005F46DC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1C4508D" w14:textId="77777777" w:rsidR="005B7183" w:rsidRPr="005F46DC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3" w:type="dxa"/>
          </w:tcPr>
          <w:p w14:paraId="0353043F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2D6A241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1" w:type="dxa"/>
            <w:vAlign w:val="bottom"/>
          </w:tcPr>
          <w:p w14:paraId="1F1B6864" w14:textId="77777777" w:rsidR="005B7183" w:rsidRPr="005F46DC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89" w:type="dxa"/>
          </w:tcPr>
          <w:p w14:paraId="77A60794" w14:textId="24ED6E71" w:rsidR="00F750C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52D9B07A" w14:textId="377DC110" w:rsidR="005B7183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045426D8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2B62DCE0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C03DE4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0C13165E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90" w:type="dxa"/>
          </w:tcPr>
          <w:p w14:paraId="7CC5E900" w14:textId="327AC923" w:rsidR="00F750C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6BA50323" w14:textId="4F88A93F" w:rsidR="005B7183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47648E1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63" w:type="dxa"/>
          </w:tcPr>
          <w:p w14:paraId="38D6C09F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1A86848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5B7183" w:rsidRPr="005F46DC" w14:paraId="227E5086" w14:textId="77777777" w:rsidTr="00262C61">
        <w:trPr>
          <w:cantSplit/>
          <w:trHeight w:val="20"/>
        </w:trPr>
        <w:tc>
          <w:tcPr>
            <w:tcW w:w="3598" w:type="dxa"/>
          </w:tcPr>
          <w:p w14:paraId="4E5BEE8D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37DB7136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977" w:type="dxa"/>
            <w:gridSpan w:val="3"/>
          </w:tcPr>
          <w:p w14:paraId="78930439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703" w:type="dxa"/>
            <w:gridSpan w:val="3"/>
          </w:tcPr>
          <w:p w14:paraId="3B15F638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4939164" w14:textId="77777777" w:rsidR="005B7183" w:rsidRPr="005F46DC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3C3D9B5F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04677" w:rsidRPr="005F46DC" w14:paraId="7A6BF1F3" w14:textId="77777777" w:rsidTr="00262C61">
        <w:trPr>
          <w:cantSplit/>
          <w:trHeight w:val="20"/>
        </w:trPr>
        <w:tc>
          <w:tcPr>
            <w:tcW w:w="3598" w:type="dxa"/>
          </w:tcPr>
          <w:p w14:paraId="3B2853F3" w14:textId="77777777" w:rsidR="005B7183" w:rsidRPr="005F46DC" w:rsidRDefault="005B7183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การร่วมค้า</w:t>
            </w:r>
          </w:p>
        </w:tc>
        <w:tc>
          <w:tcPr>
            <w:tcW w:w="1082" w:type="dxa"/>
          </w:tcPr>
          <w:p w14:paraId="15296EF1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87" w:type="dxa"/>
          </w:tcPr>
          <w:p w14:paraId="7191C8F9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00D7E5DB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7599BD86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608BC03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821878C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7959D222" w14:textId="77777777" w:rsidR="005B7183" w:rsidRPr="005F46DC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05DF5F1C" w14:textId="77777777" w:rsidR="005B7183" w:rsidRPr="005F46DC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5507948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B499D44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22318F0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078083DC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84F4C23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4528C3EA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47F0C2BF" w14:textId="77777777" w:rsidR="005B7183" w:rsidRPr="005F46DC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515786" w:rsidRPr="005F46DC" w14:paraId="2337F8EB" w14:textId="77777777" w:rsidTr="00262C61">
        <w:trPr>
          <w:cantSplit/>
          <w:trHeight w:val="20"/>
        </w:trPr>
        <w:tc>
          <w:tcPr>
            <w:tcW w:w="3598" w:type="dxa"/>
          </w:tcPr>
          <w:p w14:paraId="1A2DEBF1" w14:textId="5A0DC6BE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hyperlink r:id="rId14" w:history="1">
              <w:r w:rsidRPr="005F46DC">
                <w:rPr>
                  <w:rFonts w:asciiTheme="majorBidi" w:hAnsiTheme="majorBidi" w:cstheme="majorBidi"/>
                  <w:sz w:val="23"/>
                  <w:szCs w:val="23"/>
                  <w:cs/>
                </w:rPr>
                <w:t>บริษัท สยาม เจดับเบิ้ลยูดี โลจิสติกส์ จำกัด</w:t>
              </w:r>
            </w:hyperlink>
            <w:r w:rsidR="0042679E"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(“Siam J”)</w:t>
            </w:r>
          </w:p>
        </w:tc>
        <w:tc>
          <w:tcPr>
            <w:tcW w:w="1082" w:type="dxa"/>
          </w:tcPr>
          <w:p w14:paraId="090DD829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39D8987E" w14:textId="542DE68C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85" w:type="dxa"/>
          </w:tcPr>
          <w:p w14:paraId="455EFDCD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FC7FD46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260" w:type="dxa"/>
            <w:vAlign w:val="bottom"/>
          </w:tcPr>
          <w:p w14:paraId="464C413E" w14:textId="3BD998D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0,000</w:t>
            </w:r>
          </w:p>
        </w:tc>
        <w:tc>
          <w:tcPr>
            <w:tcW w:w="180" w:type="dxa"/>
          </w:tcPr>
          <w:p w14:paraId="766FC70E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93454A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20,000</w:t>
            </w:r>
          </w:p>
        </w:tc>
        <w:tc>
          <w:tcPr>
            <w:tcW w:w="181" w:type="dxa"/>
          </w:tcPr>
          <w:p w14:paraId="279F77BC" w14:textId="77777777" w:rsidR="00515786" w:rsidRPr="005F46DC" w:rsidRDefault="00515786" w:rsidP="0051578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BC13992" w14:textId="4CA13785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42,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2ECA5A7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3FCC166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8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329434CE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ABA9900" w14:textId="676BBAE1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138,017</w:t>
            </w:r>
          </w:p>
        </w:tc>
        <w:tc>
          <w:tcPr>
            <w:tcW w:w="180" w:type="dxa"/>
          </w:tcPr>
          <w:p w14:paraId="638C90DB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229E0524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63,789</w:t>
            </w:r>
          </w:p>
        </w:tc>
      </w:tr>
      <w:tr w:rsidR="00515786" w:rsidRPr="005F46DC" w14:paraId="78952DF7" w14:textId="77777777" w:rsidTr="00262C61">
        <w:trPr>
          <w:cantSplit/>
          <w:trHeight w:val="20"/>
        </w:trPr>
        <w:tc>
          <w:tcPr>
            <w:tcW w:w="3598" w:type="dxa"/>
          </w:tcPr>
          <w:p w14:paraId="355503BF" w14:textId="77777777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PT </w:t>
            </w:r>
            <w:proofErr w:type="spellStart"/>
            <w:r w:rsidRPr="005F46DC">
              <w:rPr>
                <w:rFonts w:asciiTheme="majorBidi" w:hAnsiTheme="majorBidi" w:cstheme="majorBidi"/>
                <w:sz w:val="23"/>
                <w:szCs w:val="23"/>
              </w:rPr>
              <w:t>Samudera</w:t>
            </w:r>
            <w:proofErr w:type="spell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JWD Logistics</w:t>
            </w:r>
          </w:p>
        </w:tc>
        <w:tc>
          <w:tcPr>
            <w:tcW w:w="1082" w:type="dxa"/>
          </w:tcPr>
          <w:p w14:paraId="197D8EF4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อินโดนีเซีย</w:t>
            </w:r>
          </w:p>
        </w:tc>
        <w:tc>
          <w:tcPr>
            <w:tcW w:w="987" w:type="dxa"/>
          </w:tcPr>
          <w:p w14:paraId="00E1F4F2" w14:textId="7FF27966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85" w:type="dxa"/>
          </w:tcPr>
          <w:p w14:paraId="777E9445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E0B0949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260" w:type="dxa"/>
            <w:vAlign w:val="bottom"/>
          </w:tcPr>
          <w:p w14:paraId="18702265" w14:textId="6239F5F4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0E42D3F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CA89856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1" w:type="dxa"/>
          </w:tcPr>
          <w:p w14:paraId="1AE8FBE7" w14:textId="77777777" w:rsidR="00515786" w:rsidRPr="005F46DC" w:rsidRDefault="00515786" w:rsidP="0051578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77148CAE" w14:textId="7D301F15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6A65DF27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612EC364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5A0AC69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A709073" w14:textId="43B846D1" w:rsidR="00515786" w:rsidRPr="005F46DC" w:rsidRDefault="007E61D8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14</w:t>
            </w:r>
            <w:r w:rsidR="00515786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524B9D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234</w:t>
            </w:r>
          </w:p>
        </w:tc>
        <w:tc>
          <w:tcPr>
            <w:tcW w:w="180" w:type="dxa"/>
          </w:tcPr>
          <w:p w14:paraId="7B627B9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C2B6A2E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7,443</w:t>
            </w:r>
          </w:p>
        </w:tc>
      </w:tr>
      <w:tr w:rsidR="00515786" w:rsidRPr="005F46DC" w14:paraId="49906179" w14:textId="77777777" w:rsidTr="00262C61">
        <w:trPr>
          <w:cantSplit/>
          <w:trHeight w:val="20"/>
        </w:trPr>
        <w:tc>
          <w:tcPr>
            <w:tcW w:w="3598" w:type="dxa"/>
          </w:tcPr>
          <w:p w14:paraId="49A8BFD9" w14:textId="04C9259E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โซลูชั่น จำกัด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(“ALPHA”)</w:t>
            </w:r>
          </w:p>
        </w:tc>
        <w:tc>
          <w:tcPr>
            <w:tcW w:w="1082" w:type="dxa"/>
          </w:tcPr>
          <w:p w14:paraId="2002ED15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D416E72" w14:textId="14283784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0236FCDC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1B589537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30611887" w14:textId="649D8D1F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17F6B9B4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F3EECE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1" w:type="dxa"/>
          </w:tcPr>
          <w:p w14:paraId="5C12604F" w14:textId="77777777" w:rsidR="00515786" w:rsidRPr="005F46DC" w:rsidRDefault="00515786" w:rsidP="0051578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4805982E" w14:textId="3A2569CE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612,900</w:t>
            </w:r>
          </w:p>
        </w:tc>
        <w:tc>
          <w:tcPr>
            <w:tcW w:w="180" w:type="dxa"/>
          </w:tcPr>
          <w:p w14:paraId="19AC029E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6ED1C12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612,900</w:t>
            </w:r>
          </w:p>
        </w:tc>
        <w:tc>
          <w:tcPr>
            <w:tcW w:w="180" w:type="dxa"/>
          </w:tcPr>
          <w:p w14:paraId="015AD2FB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145CA527" w14:textId="3AF362AB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75</w:t>
            </w:r>
            <w:r w:rsidR="003509B0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7E61D8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</w:t>
            </w:r>
            <w:r w:rsidR="003509B0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</w:t>
            </w:r>
          </w:p>
        </w:tc>
        <w:tc>
          <w:tcPr>
            <w:tcW w:w="180" w:type="dxa"/>
          </w:tcPr>
          <w:p w14:paraId="413884F6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051B4C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745,944</w:t>
            </w:r>
          </w:p>
        </w:tc>
      </w:tr>
      <w:tr w:rsidR="00515786" w:rsidRPr="005F46DC" w14:paraId="48229C6E" w14:textId="77777777" w:rsidTr="00262C61">
        <w:trPr>
          <w:cantSplit/>
          <w:trHeight w:val="20"/>
        </w:trPr>
        <w:tc>
          <w:tcPr>
            <w:tcW w:w="3598" w:type="dxa"/>
          </w:tcPr>
          <w:p w14:paraId="42F8477B" w14:textId="77777777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ลิฟลัฟ จำกัด</w:t>
            </w:r>
          </w:p>
        </w:tc>
        <w:tc>
          <w:tcPr>
            <w:tcW w:w="1082" w:type="dxa"/>
          </w:tcPr>
          <w:p w14:paraId="49DB226F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76C4D39D" w14:textId="65E6875C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85" w:type="dxa"/>
          </w:tcPr>
          <w:p w14:paraId="77F71F5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5E79A591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260" w:type="dxa"/>
            <w:vAlign w:val="bottom"/>
          </w:tcPr>
          <w:p w14:paraId="7BD19399" w14:textId="0B3BC54B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0" w:type="dxa"/>
          </w:tcPr>
          <w:p w14:paraId="32185250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A1A991B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1" w:type="dxa"/>
          </w:tcPr>
          <w:p w14:paraId="19709D0B" w14:textId="77777777" w:rsidR="00515786" w:rsidRPr="005F46DC" w:rsidRDefault="00515786" w:rsidP="0051578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1045689F" w14:textId="4858E35F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51CB4306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DD71DE9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40A36097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6BD5EE4" w14:textId="754241ED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</w:t>
            </w:r>
            <w:r w:rsidR="007E61D8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</w:t>
            </w:r>
          </w:p>
        </w:tc>
        <w:tc>
          <w:tcPr>
            <w:tcW w:w="180" w:type="dxa"/>
          </w:tcPr>
          <w:p w14:paraId="39EE2918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0AB568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477</w:t>
            </w:r>
          </w:p>
        </w:tc>
      </w:tr>
      <w:tr w:rsidR="00515786" w:rsidRPr="005F46DC" w14:paraId="6D51C7D4" w14:textId="77777777" w:rsidTr="00262C61">
        <w:trPr>
          <w:cantSplit/>
          <w:trHeight w:val="20"/>
        </w:trPr>
        <w:tc>
          <w:tcPr>
            <w:tcW w:w="3598" w:type="dxa"/>
          </w:tcPr>
          <w:p w14:paraId="669E5204" w14:textId="60663A31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แปซิฟิค ทียูเอ็ม โคลด์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สโตเรจ จํากัด</w:t>
            </w:r>
          </w:p>
        </w:tc>
        <w:tc>
          <w:tcPr>
            <w:tcW w:w="1082" w:type="dxa"/>
          </w:tcPr>
          <w:p w14:paraId="14FB88D9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10BD9BF7" w14:textId="57E3CE6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55150FDF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240EC03F" w14:textId="0543AFB6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64F1E961" w14:textId="0F0C785C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160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F932CCB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C2A399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160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3AEF5701" w14:textId="77777777" w:rsidR="00515786" w:rsidRPr="005F46DC" w:rsidRDefault="00515786" w:rsidP="0051578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0AE9875A" w14:textId="15177DB2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3BFA2DD6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7BD2FAE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7FDADDE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A7EFF5F" w14:textId="21AEC8B2" w:rsidR="00515786" w:rsidRPr="005F46DC" w:rsidRDefault="007E61D8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94</w:t>
            </w:r>
            <w:r w:rsidR="00515786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335</w:t>
            </w:r>
          </w:p>
        </w:tc>
        <w:tc>
          <w:tcPr>
            <w:tcW w:w="180" w:type="dxa"/>
          </w:tcPr>
          <w:p w14:paraId="45179217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44C472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85,898</w:t>
            </w:r>
          </w:p>
        </w:tc>
      </w:tr>
      <w:tr w:rsidR="00515786" w:rsidRPr="005F46DC" w14:paraId="17F605E7" w14:textId="77777777" w:rsidTr="00262C61">
        <w:trPr>
          <w:cantSplit/>
          <w:trHeight w:val="20"/>
        </w:trPr>
        <w:tc>
          <w:tcPr>
            <w:tcW w:w="3598" w:type="dxa"/>
          </w:tcPr>
          <w:p w14:paraId="756C001B" w14:textId="77777777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ฟิ้วซ์ โพสต์ จำกัด</w:t>
            </w:r>
          </w:p>
        </w:tc>
        <w:tc>
          <w:tcPr>
            <w:tcW w:w="1082" w:type="dxa"/>
          </w:tcPr>
          <w:p w14:paraId="4B4D01D2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44BB26C" w14:textId="59723A88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85" w:type="dxa"/>
          </w:tcPr>
          <w:p w14:paraId="4708D0F8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38459DF9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260" w:type="dxa"/>
            <w:vAlign w:val="bottom"/>
          </w:tcPr>
          <w:p w14:paraId="61CA382A" w14:textId="6C72180B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13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5D993E1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270AD27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13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0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6537F943" w14:textId="77777777" w:rsidR="00515786" w:rsidRPr="005F46DC" w:rsidRDefault="00515786" w:rsidP="0051578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F6272BB" w14:textId="413DC266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6ED83F48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90094B4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2655BECB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42853FE5" w14:textId="0DD0D323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</w:t>
            </w:r>
            <w:r w:rsidR="007E61D8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</w:t>
            </w: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7E61D8"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005</w:t>
            </w:r>
          </w:p>
        </w:tc>
        <w:tc>
          <w:tcPr>
            <w:tcW w:w="180" w:type="dxa"/>
          </w:tcPr>
          <w:p w14:paraId="0CF11F58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194C1CB5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22,240</w:t>
            </w:r>
          </w:p>
        </w:tc>
      </w:tr>
      <w:tr w:rsidR="00515786" w:rsidRPr="005F46DC" w14:paraId="3A2AFE1A" w14:textId="77777777" w:rsidTr="00262C61">
        <w:trPr>
          <w:cantSplit/>
          <w:trHeight w:val="20"/>
        </w:trPr>
        <w:tc>
          <w:tcPr>
            <w:tcW w:w="3598" w:type="dxa"/>
          </w:tcPr>
          <w:p w14:paraId="6FB3464E" w14:textId="77777777" w:rsidR="00515786" w:rsidRPr="005F46DC" w:rsidRDefault="00515786" w:rsidP="0051578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2" w:type="dxa"/>
          </w:tcPr>
          <w:p w14:paraId="4B9D1F83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87" w:type="dxa"/>
          </w:tcPr>
          <w:p w14:paraId="65CEC41F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4846C9CE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5EB8B6EE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F4EB328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93BF88C" w14:textId="77777777" w:rsidR="00515786" w:rsidRPr="005F46DC" w:rsidRDefault="00515786" w:rsidP="0051578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3" w:type="dxa"/>
          </w:tcPr>
          <w:p w14:paraId="4CBAE5CE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1" w:type="dxa"/>
          </w:tcPr>
          <w:p w14:paraId="390EEC99" w14:textId="77777777" w:rsidR="00515786" w:rsidRPr="005F46DC" w:rsidRDefault="00515786" w:rsidP="0051578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77E7B" w14:textId="68A2AF4A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851,739</w:t>
            </w:r>
          </w:p>
        </w:tc>
        <w:tc>
          <w:tcPr>
            <w:tcW w:w="180" w:type="dxa"/>
          </w:tcPr>
          <w:p w14:paraId="2ADBE071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E2BE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817,</w:t>
            </w: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739</w:t>
            </w:r>
          </w:p>
        </w:tc>
        <w:tc>
          <w:tcPr>
            <w:tcW w:w="180" w:type="dxa"/>
          </w:tcPr>
          <w:p w14:paraId="7C267F53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EF8783" w14:textId="3714B5CD" w:rsidR="00515786" w:rsidRPr="005F46DC" w:rsidRDefault="00515786" w:rsidP="0051578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1,02</w:t>
            </w:r>
            <w:r w:rsidR="005A7DB5"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5</w:t>
            </w: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,</w:t>
            </w:r>
            <w:r w:rsidR="003509B0"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112</w:t>
            </w:r>
          </w:p>
        </w:tc>
        <w:tc>
          <w:tcPr>
            <w:tcW w:w="180" w:type="dxa"/>
          </w:tcPr>
          <w:p w14:paraId="5F2EB03D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2BF38C" w14:textId="77777777" w:rsidR="00515786" w:rsidRPr="005F46DC" w:rsidRDefault="00515786" w:rsidP="0051578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925,</w:t>
            </w: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791</w:t>
            </w:r>
          </w:p>
        </w:tc>
      </w:tr>
    </w:tbl>
    <w:p w14:paraId="2E484917" w14:textId="311C9AB1" w:rsidR="00B00275" w:rsidRPr="005F46DC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31673764" w14:textId="77777777" w:rsidR="00B00275" w:rsidRPr="005F46DC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842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00"/>
        <w:gridCol w:w="1080"/>
        <w:gridCol w:w="990"/>
        <w:gridCol w:w="183"/>
        <w:gridCol w:w="897"/>
        <w:gridCol w:w="1170"/>
        <w:gridCol w:w="180"/>
        <w:gridCol w:w="1170"/>
        <w:gridCol w:w="180"/>
        <w:gridCol w:w="990"/>
        <w:gridCol w:w="180"/>
        <w:gridCol w:w="900"/>
        <w:gridCol w:w="180"/>
        <w:gridCol w:w="990"/>
        <w:gridCol w:w="181"/>
        <w:gridCol w:w="971"/>
      </w:tblGrid>
      <w:tr w:rsidR="004A5F49" w:rsidRPr="005F46DC" w14:paraId="7C822F4F" w14:textId="77777777" w:rsidTr="00A1766C">
        <w:trPr>
          <w:cantSplit/>
          <w:trHeight w:val="144"/>
        </w:trPr>
        <w:tc>
          <w:tcPr>
            <w:tcW w:w="3600" w:type="dxa"/>
          </w:tcPr>
          <w:p w14:paraId="7DFCB7DA" w14:textId="77777777" w:rsidR="004A5F49" w:rsidRPr="005F46DC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 w:val="restart"/>
          </w:tcPr>
          <w:p w14:paraId="0A16EAD9" w14:textId="77777777" w:rsidR="00B00275" w:rsidRPr="005F46DC" w:rsidRDefault="00B00275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675F53D" w14:textId="564E04B1" w:rsidR="00B00275" w:rsidRPr="005F46DC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ประเทศที่</w:t>
            </w:r>
          </w:p>
          <w:p w14:paraId="632623B3" w14:textId="78336350" w:rsidR="004A5F49" w:rsidRPr="005F46DC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ดำเนินธุรกิจ</w:t>
            </w:r>
          </w:p>
        </w:tc>
        <w:tc>
          <w:tcPr>
            <w:tcW w:w="2070" w:type="dxa"/>
            <w:gridSpan w:val="3"/>
            <w:vMerge w:val="restart"/>
          </w:tcPr>
          <w:p w14:paraId="4284D28A" w14:textId="77777777" w:rsidR="00B00275" w:rsidRPr="005F46DC" w:rsidRDefault="00B00275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49346D75" w14:textId="56EC4E4D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B57FCC3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5F46DC">
              <w:rPr>
                <w:rFonts w:asciiTheme="majorBidi" w:hAnsiTheme="majorBidi" w:cstheme="majorBidi" w:hint="cs"/>
                <w:b w:val="0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7988CE2E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05AB8F8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0376B81F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A5F49" w:rsidRPr="005F46DC" w14:paraId="1188229E" w14:textId="77777777" w:rsidTr="00A1766C">
        <w:trPr>
          <w:cantSplit/>
          <w:trHeight w:val="144"/>
        </w:trPr>
        <w:tc>
          <w:tcPr>
            <w:tcW w:w="3600" w:type="dxa"/>
          </w:tcPr>
          <w:p w14:paraId="295DF6CA" w14:textId="77777777" w:rsidR="004A5F49" w:rsidRPr="005F46DC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14D17E6C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070" w:type="dxa"/>
            <w:gridSpan w:val="3"/>
            <w:vMerge/>
          </w:tcPr>
          <w:p w14:paraId="43EBC34F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46B091E1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7ED938F4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6E6AEF22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764ED5B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42" w:type="dxa"/>
            <w:gridSpan w:val="3"/>
            <w:vAlign w:val="bottom"/>
          </w:tcPr>
          <w:p w14:paraId="15F2753B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ราคาทุน-สุทธิ</w:t>
            </w:r>
          </w:p>
        </w:tc>
      </w:tr>
      <w:tr w:rsidR="004A5F49" w:rsidRPr="005F46DC" w14:paraId="37E9E9F0" w14:textId="77777777" w:rsidTr="00A1766C">
        <w:trPr>
          <w:cantSplit/>
          <w:trHeight w:val="144"/>
        </w:trPr>
        <w:tc>
          <w:tcPr>
            <w:tcW w:w="3600" w:type="dxa"/>
          </w:tcPr>
          <w:p w14:paraId="2EA4B422" w14:textId="77777777" w:rsidR="004A5F49" w:rsidRPr="005F46DC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7F9F40AF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1187EF4E" w14:textId="78E6F930" w:rsidR="00F750C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4F2FAFCD" w14:textId="26F44E7E" w:rsidR="004A5F49" w:rsidRPr="005F46DC" w:rsidRDefault="00F750C9" w:rsidP="00F750C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 w:val="0"/>
                <w:bCs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3" w:type="dxa"/>
          </w:tcPr>
          <w:p w14:paraId="7378283B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63AC5AB0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6200A7F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170" w:type="dxa"/>
          </w:tcPr>
          <w:p w14:paraId="4A8FCDCB" w14:textId="1E53482B" w:rsidR="00F750C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7F352E4A" w14:textId="09D6CE8C" w:rsidR="004A5F4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63DC1B2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7A3CAA65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461D1A4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37B43840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</w:tcPr>
          <w:p w14:paraId="4226362F" w14:textId="17823023" w:rsidR="00F750C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5898EBBE" w14:textId="4EF9920C" w:rsidR="004A5F49" w:rsidRPr="005F46DC" w:rsidRDefault="00F750C9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D98BB3A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538CCA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B4D10CE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268A6623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0256C3F8" w14:textId="576D8712" w:rsidR="00F750C9" w:rsidRPr="005F46DC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="00A25007" w:rsidRPr="005F46DC">
              <w:rPr>
                <w:rFonts w:asciiTheme="majorBidi" w:hAnsiTheme="majorBidi" w:cs="Angsana New" w:hint="cs"/>
                <w:sz w:val="23"/>
                <w:szCs w:val="23"/>
                <w:cs/>
                <w:lang w:val="en-US" w:bidi="th-TH"/>
              </w:rPr>
              <w:t>กันยายน</w:t>
            </w:r>
          </w:p>
          <w:p w14:paraId="24C7E61D" w14:textId="55A8C44E" w:rsidR="004A5F49" w:rsidRPr="005F46DC" w:rsidRDefault="00F750C9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</w:tcPr>
          <w:p w14:paraId="23D3A181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8E7A9D5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A6B0D4C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4A5F49" w:rsidRPr="005F46DC" w14:paraId="507513D5" w14:textId="77777777" w:rsidTr="00A1766C">
        <w:trPr>
          <w:cantSplit/>
          <w:trHeight w:val="144"/>
        </w:trPr>
        <w:tc>
          <w:tcPr>
            <w:tcW w:w="3600" w:type="dxa"/>
          </w:tcPr>
          <w:p w14:paraId="23C0610C" w14:textId="77777777" w:rsidR="004A5F49" w:rsidRPr="005F46DC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</w:tcPr>
          <w:p w14:paraId="2657E06E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70" w:type="dxa"/>
            <w:gridSpan w:val="3"/>
          </w:tcPr>
          <w:p w14:paraId="144991FD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5F46DC">
              <w:rPr>
                <w:rFonts w:asciiTheme="majorBidi" w:hAnsiTheme="majorBidi" w:cstheme="majorBidi" w:hint="cs"/>
                <w:b w:val="0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  <w:vAlign w:val="bottom"/>
          </w:tcPr>
          <w:p w14:paraId="657248F6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6C65EC17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1D1F2FAF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A5F49" w:rsidRPr="005F46DC" w14:paraId="540C8984" w14:textId="77777777" w:rsidTr="00A1766C">
        <w:trPr>
          <w:cantSplit/>
          <w:trHeight w:val="144"/>
        </w:trPr>
        <w:tc>
          <w:tcPr>
            <w:tcW w:w="3600" w:type="dxa"/>
          </w:tcPr>
          <w:p w14:paraId="3686A241" w14:textId="77777777" w:rsidR="004A5F49" w:rsidRPr="005F46DC" w:rsidRDefault="004A5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660B6337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5DEA1962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83" w:type="dxa"/>
          </w:tcPr>
          <w:p w14:paraId="78DCADB9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45018C57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6771C271" w14:textId="77777777" w:rsidR="004A5F49" w:rsidRPr="005F46DC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23D44EA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3899302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FD990F0" w14:textId="77777777" w:rsidR="004A5F49" w:rsidRPr="005F46DC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389A1F87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BB85DCE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AF3608F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5CC14AF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21424309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0612725C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vAlign w:val="bottom"/>
          </w:tcPr>
          <w:p w14:paraId="0CB9EED8" w14:textId="77777777" w:rsidR="004A5F49" w:rsidRPr="005F46DC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7E61D8" w:rsidRPr="005F46DC" w14:paraId="7938F1CA" w14:textId="77777777" w:rsidTr="00A1766C">
        <w:trPr>
          <w:cantSplit/>
          <w:trHeight w:val="19"/>
        </w:trPr>
        <w:tc>
          <w:tcPr>
            <w:tcW w:w="3600" w:type="dxa"/>
          </w:tcPr>
          <w:p w14:paraId="475DA396" w14:textId="18CA071C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7BB361E0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กัมพูชา</w:t>
            </w:r>
          </w:p>
        </w:tc>
        <w:tc>
          <w:tcPr>
            <w:tcW w:w="990" w:type="dxa"/>
          </w:tcPr>
          <w:p w14:paraId="51D417D7" w14:textId="2DDE2943" w:rsidR="007E61D8" w:rsidRPr="005F46DC" w:rsidRDefault="007E61D8" w:rsidP="007E61D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14.61</w:t>
            </w:r>
          </w:p>
        </w:tc>
        <w:tc>
          <w:tcPr>
            <w:tcW w:w="183" w:type="dxa"/>
          </w:tcPr>
          <w:p w14:paraId="50A370EA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7" w:type="dxa"/>
          </w:tcPr>
          <w:p w14:paraId="24B5AD17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14.61</w:t>
            </w:r>
          </w:p>
        </w:tc>
        <w:tc>
          <w:tcPr>
            <w:tcW w:w="1170" w:type="dxa"/>
          </w:tcPr>
          <w:p w14:paraId="5D2234D3" w14:textId="682B10FE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04516317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2B35982F" w14:textId="77777777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421C0BE8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5B661D6B" w14:textId="54E3FE36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77837E24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4FD3DE1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523B9809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03189F7C" w14:textId="7ECAAAAA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1" w:type="dxa"/>
          </w:tcPr>
          <w:p w14:paraId="62AB1303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601DFB27" w14:textId="772B7E38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</w:tr>
      <w:tr w:rsidR="007E61D8" w:rsidRPr="005F46DC" w14:paraId="17A50750" w14:textId="77777777" w:rsidTr="00A1766C">
        <w:trPr>
          <w:cantSplit/>
          <w:trHeight w:val="299"/>
        </w:trPr>
        <w:tc>
          <w:tcPr>
            <w:tcW w:w="3600" w:type="dxa"/>
          </w:tcPr>
          <w:p w14:paraId="69B6591A" w14:textId="3FA559C1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5F46DC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74D515C4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76A672C6" w14:textId="3EE1C7E8" w:rsidR="007E61D8" w:rsidRPr="005F46DC" w:rsidRDefault="007E61D8" w:rsidP="007E61D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83" w:type="dxa"/>
          </w:tcPr>
          <w:p w14:paraId="6A8E1528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7" w:type="dxa"/>
          </w:tcPr>
          <w:p w14:paraId="798B66BB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170" w:type="dxa"/>
          </w:tcPr>
          <w:p w14:paraId="7EE9BF23" w14:textId="5737C1D4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68569361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0B5FCE79" w14:textId="77777777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75809FBE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627D272B" w14:textId="499C3D9A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7654933B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5A12CE1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334383B0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1E826083" w14:textId="6A46513F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1" w:type="dxa"/>
          </w:tcPr>
          <w:p w14:paraId="0ABD44BB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68BC375E" w14:textId="26A7C9C9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</w:tr>
      <w:tr w:rsidR="007E61D8" w:rsidRPr="005F46DC" w14:paraId="232FC49A" w14:textId="77777777" w:rsidTr="00A1766C">
        <w:trPr>
          <w:cantSplit/>
          <w:trHeight w:val="19"/>
        </w:trPr>
        <w:tc>
          <w:tcPr>
            <w:tcW w:w="3600" w:type="dxa"/>
          </w:tcPr>
          <w:p w14:paraId="31164CB3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5F46DC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3F893130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0D30E731" w14:textId="76BEDD94" w:rsidR="007E61D8" w:rsidRPr="005F46DC" w:rsidRDefault="007E61D8" w:rsidP="007E61D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19.75</w:t>
            </w:r>
          </w:p>
        </w:tc>
        <w:tc>
          <w:tcPr>
            <w:tcW w:w="183" w:type="dxa"/>
          </w:tcPr>
          <w:p w14:paraId="2821F3BB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399017DD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19.75</w:t>
            </w:r>
          </w:p>
        </w:tc>
        <w:tc>
          <w:tcPr>
            <w:tcW w:w="1170" w:type="dxa"/>
          </w:tcPr>
          <w:p w14:paraId="67F04556" w14:textId="1113CEE4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07A0DC19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4128551E" w14:textId="77777777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435635EB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D5F3FED" w14:textId="09F40A93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2A2452D9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E8B09F3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4709952E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55ACE0BF" w14:textId="2D7EA3AD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1" w:type="dxa"/>
          </w:tcPr>
          <w:p w14:paraId="6436F3D3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2B34C9D5" w14:textId="7319FD92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</w:tr>
      <w:tr w:rsidR="007E61D8" w:rsidRPr="005F46DC" w14:paraId="16762987" w14:textId="77777777" w:rsidTr="00A1766C">
        <w:trPr>
          <w:cantSplit/>
          <w:trHeight w:val="19"/>
        </w:trPr>
        <w:tc>
          <w:tcPr>
            <w:tcW w:w="3600" w:type="dxa"/>
          </w:tcPr>
          <w:p w14:paraId="67CCA50A" w14:textId="73DCF8CB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469B957C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จีน</w:t>
            </w:r>
          </w:p>
        </w:tc>
        <w:tc>
          <w:tcPr>
            <w:tcW w:w="990" w:type="dxa"/>
          </w:tcPr>
          <w:p w14:paraId="59C284A5" w14:textId="13476FDA" w:rsidR="007E61D8" w:rsidRPr="005F46DC" w:rsidRDefault="007E61D8" w:rsidP="007E61D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83" w:type="dxa"/>
          </w:tcPr>
          <w:p w14:paraId="16679C8A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FED1182" w14:textId="09E7CBF5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170" w:type="dxa"/>
            <w:vAlign w:val="bottom"/>
          </w:tcPr>
          <w:p w14:paraId="64C5649E" w14:textId="3FF4B162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3B1EAAD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B84AA31" w14:textId="77777777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B81EE40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29DB591" w14:textId="724663C5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474B2483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8C48F35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17B6A106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544C2291" w14:textId="6E59E0D6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1" w:type="dxa"/>
          </w:tcPr>
          <w:p w14:paraId="07D70825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63ABD20" w14:textId="72986976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</w:tr>
      <w:tr w:rsidR="007E61D8" w:rsidRPr="005F46DC" w14:paraId="76DBC188" w14:textId="77777777" w:rsidTr="00A1766C">
        <w:trPr>
          <w:cantSplit/>
          <w:trHeight w:val="19"/>
        </w:trPr>
        <w:tc>
          <w:tcPr>
            <w:tcW w:w="3600" w:type="dxa"/>
          </w:tcPr>
          <w:p w14:paraId="50D51736" w14:textId="2AC19A91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7F1D7DEF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0DFE55CC" w14:textId="369AC60D" w:rsidR="007E61D8" w:rsidRPr="005F46DC" w:rsidRDefault="007E61D8" w:rsidP="007E61D8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48.90</w:t>
            </w:r>
          </w:p>
        </w:tc>
        <w:tc>
          <w:tcPr>
            <w:tcW w:w="183" w:type="dxa"/>
          </w:tcPr>
          <w:p w14:paraId="712E32F2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0D9D6AF" w14:textId="77777777" w:rsidR="007E61D8" w:rsidRPr="005F46DC" w:rsidRDefault="007E61D8" w:rsidP="007E61D8">
            <w:pPr>
              <w:framePr w:w="10142" w:h="1134" w:hSpace="180" w:vSpace="180" w:wrap="around" w:vAnchor="text" w:hAnchor="page" w:x="1526" w:y="7"/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48.90</w:t>
            </w:r>
          </w:p>
        </w:tc>
        <w:tc>
          <w:tcPr>
            <w:tcW w:w="1170" w:type="dxa"/>
            <w:vAlign w:val="bottom"/>
          </w:tcPr>
          <w:p w14:paraId="100DBDDC" w14:textId="2945CB0E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7A3962EE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069545A4" w14:textId="77777777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279D5DC0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B2258ED" w14:textId="116E6984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4FBA758E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F3CB349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16B6C42D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7C909EDA" w14:textId="09136C6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1" w:type="dxa"/>
          </w:tcPr>
          <w:p w14:paraId="532B0D5A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24C00DBD" w14:textId="59A664FA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</w:tr>
      <w:tr w:rsidR="007E61D8" w:rsidRPr="005F46DC" w14:paraId="79F033AF" w14:textId="77777777" w:rsidTr="00A1766C">
        <w:trPr>
          <w:cantSplit/>
          <w:trHeight w:val="19"/>
        </w:trPr>
        <w:tc>
          <w:tcPr>
            <w:tcW w:w="3600" w:type="dxa"/>
          </w:tcPr>
          <w:p w14:paraId="6D341583" w14:textId="39AE3BAC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เอเชีย เน็ตเวิร์ค อินเตอร์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เนชั่นแนล จำกัด 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5F46DC">
              <w:rPr>
                <w:rFonts w:asciiTheme="majorBidi" w:hAnsiTheme="majorBidi" w:cstheme="majorBidi"/>
                <w:sz w:val="23"/>
                <w:szCs w:val="23"/>
                <w:cs/>
              </w:rPr>
              <w:t>(มหาชน)</w:t>
            </w:r>
            <w:r w:rsidRPr="005F46DC">
              <w:rPr>
                <w:rFonts w:asciiTheme="majorBidi" w:hAnsiTheme="majorBidi" w:cstheme="majorBidi"/>
                <w:sz w:val="23"/>
                <w:szCs w:val="23"/>
              </w:rPr>
              <w:t xml:space="preserve"> (“ANI”)</w:t>
            </w:r>
          </w:p>
        </w:tc>
        <w:tc>
          <w:tcPr>
            <w:tcW w:w="1080" w:type="dxa"/>
          </w:tcPr>
          <w:p w14:paraId="24BB2F23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02D89FF" w14:textId="6C34129E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 w:hint="cs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7E13ECED" w14:textId="6AACC1FA" w:rsidR="007E61D8" w:rsidRPr="005F46DC" w:rsidRDefault="007E61D8" w:rsidP="007E61D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20.12</w:t>
            </w:r>
          </w:p>
        </w:tc>
        <w:tc>
          <w:tcPr>
            <w:tcW w:w="183" w:type="dxa"/>
          </w:tcPr>
          <w:p w14:paraId="5D753283" w14:textId="77777777" w:rsidR="007E61D8" w:rsidRPr="005F46DC" w:rsidRDefault="007E61D8" w:rsidP="007E61D8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741FB383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20.12</w:t>
            </w:r>
          </w:p>
        </w:tc>
        <w:tc>
          <w:tcPr>
            <w:tcW w:w="1170" w:type="dxa"/>
            <w:vAlign w:val="bottom"/>
          </w:tcPr>
          <w:p w14:paraId="7F36A651" w14:textId="758B9261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6E9769D5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41C40CAF" w14:textId="77777777" w:rsidR="007E61D8" w:rsidRPr="005F46DC" w:rsidRDefault="007E61D8" w:rsidP="007E61D8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19277C9A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AE3F06C" w14:textId="53D2A4A0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358B15DC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3D25C5C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282DFB2F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49326C3B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F54E991" w14:textId="2E6EF1D8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1" w:type="dxa"/>
          </w:tcPr>
          <w:p w14:paraId="57914281" w14:textId="77777777" w:rsidR="007E61D8" w:rsidRPr="005F46DC" w:rsidRDefault="007E61D8" w:rsidP="007E61D8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tcBorders>
              <w:bottom w:val="single" w:sz="4" w:space="0" w:color="auto"/>
            </w:tcBorders>
          </w:tcPr>
          <w:p w14:paraId="4D834505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24841396" w14:textId="3FFBB79E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</w:tr>
      <w:tr w:rsidR="007E61D8" w:rsidRPr="005F46DC" w14:paraId="738E1F34" w14:textId="77777777" w:rsidTr="00A1766C">
        <w:trPr>
          <w:cantSplit/>
          <w:trHeight w:val="262"/>
        </w:trPr>
        <w:tc>
          <w:tcPr>
            <w:tcW w:w="3600" w:type="dxa"/>
          </w:tcPr>
          <w:p w14:paraId="0EFBCABF" w14:textId="77777777" w:rsidR="007E61D8" w:rsidRPr="005F46DC" w:rsidRDefault="007E61D8" w:rsidP="007E61D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6C9DB2C3" w14:textId="77777777" w:rsidR="007E61D8" w:rsidRPr="005F46DC" w:rsidRDefault="007E61D8" w:rsidP="007E61D8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</w:tcPr>
          <w:p w14:paraId="78DFD793" w14:textId="77777777" w:rsidR="007E61D8" w:rsidRPr="005F46DC" w:rsidRDefault="007E61D8" w:rsidP="007E61D8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83" w:type="dxa"/>
          </w:tcPr>
          <w:p w14:paraId="3E5E229B" w14:textId="77777777" w:rsidR="007E61D8" w:rsidRPr="005F46DC" w:rsidRDefault="007E61D8" w:rsidP="007E61D8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897" w:type="dxa"/>
          </w:tcPr>
          <w:p w14:paraId="3C62660E" w14:textId="77777777" w:rsidR="007E61D8" w:rsidRPr="005F46DC" w:rsidRDefault="007E61D8" w:rsidP="007E61D8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5F20772" w14:textId="77777777" w:rsidR="007E61D8" w:rsidRPr="005F46DC" w:rsidRDefault="007E61D8" w:rsidP="007E61D8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1146A84" w14:textId="77777777" w:rsidR="007E61D8" w:rsidRPr="005F46DC" w:rsidRDefault="007E61D8" w:rsidP="007E61D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17473C72" w14:textId="77777777" w:rsidR="007E61D8" w:rsidRPr="005F46DC" w:rsidRDefault="007E61D8" w:rsidP="007E61D8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2E6A9DF" w14:textId="77777777" w:rsidR="007E61D8" w:rsidRPr="005F46DC" w:rsidRDefault="007E61D8" w:rsidP="007E61D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60F9C4B" w14:textId="797E0465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FEB9947" w14:textId="77777777" w:rsidR="007E61D8" w:rsidRPr="005F46DC" w:rsidRDefault="007E61D8" w:rsidP="007E61D8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C63FCD4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2E72829" w14:textId="77777777" w:rsidR="007E61D8" w:rsidRPr="005F46DC" w:rsidRDefault="007E61D8" w:rsidP="007E61D8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8FC69E3" w14:textId="7140C036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1" w:type="dxa"/>
          </w:tcPr>
          <w:p w14:paraId="1676FDC3" w14:textId="77777777" w:rsidR="007E61D8" w:rsidRPr="005F46DC" w:rsidRDefault="007E61D8" w:rsidP="007E61D8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971" w:type="dxa"/>
            <w:tcBorders>
              <w:top w:val="single" w:sz="4" w:space="0" w:color="auto"/>
              <w:bottom w:val="double" w:sz="4" w:space="0" w:color="auto"/>
            </w:tcBorders>
          </w:tcPr>
          <w:p w14:paraId="6DF1E293" w14:textId="77777777" w:rsidR="007E61D8" w:rsidRPr="005F46DC" w:rsidRDefault="007E61D8" w:rsidP="007E61D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</w:tr>
    </w:tbl>
    <w:p w14:paraId="6C2C045A" w14:textId="1DB53EE7" w:rsidR="004C10C5" w:rsidRPr="005F46DC" w:rsidRDefault="004A5F49" w:rsidP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  <w:lang w:val="th-TH"/>
        </w:rPr>
        <w:t xml:space="preserve"> </w:t>
      </w:r>
    </w:p>
    <w:p w14:paraId="4EE55E10" w14:textId="75CE96AD" w:rsidR="001E42D5" w:rsidRPr="005F46DC" w:rsidRDefault="001E42D5" w:rsidP="001E42D5">
      <w:pPr>
        <w:rPr>
          <w:rFonts w:cstheme="minorBidi"/>
          <w:lang w:val="th-TH"/>
        </w:rPr>
      </w:pPr>
    </w:p>
    <w:p w14:paraId="30619922" w14:textId="005BC1B8" w:rsidR="001345E8" w:rsidRPr="005F46DC" w:rsidRDefault="001345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s/>
        </w:rPr>
        <w:sectPr w:rsidR="001345E8" w:rsidRPr="005F46DC" w:rsidSect="00EA2FBC">
          <w:headerReference w:type="default" r:id="rId15"/>
          <w:footerReference w:type="defaul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69"/>
        <w:gridCol w:w="1171"/>
        <w:gridCol w:w="1440"/>
      </w:tblGrid>
      <w:tr w:rsidR="00A05560" w:rsidRPr="005F46DC" w14:paraId="770A2A56" w14:textId="77777777" w:rsidTr="00D0786D">
        <w:trPr>
          <w:tblHeader/>
        </w:trPr>
        <w:tc>
          <w:tcPr>
            <w:tcW w:w="6569" w:type="dxa"/>
          </w:tcPr>
          <w:p w14:paraId="07E67EB3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รายการเคลื่อนไหวที่สาระสำคัญ</w:t>
            </w:r>
          </w:p>
        </w:tc>
        <w:tc>
          <w:tcPr>
            <w:tcW w:w="1171" w:type="dxa"/>
          </w:tcPr>
          <w:p w14:paraId="30973C9F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34FD5DF4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05560" w:rsidRPr="005F46DC" w14:paraId="76983018" w14:textId="77777777" w:rsidTr="00D0786D">
        <w:trPr>
          <w:tblHeader/>
        </w:trPr>
        <w:tc>
          <w:tcPr>
            <w:tcW w:w="6569" w:type="dxa"/>
          </w:tcPr>
          <w:p w14:paraId="5C071722" w14:textId="44BD8683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1E734A" w:rsidRPr="005F46DC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Pr="005F46D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Pr="005F46D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F750C9" w:rsidRPr="005F46D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0 </w:t>
            </w:r>
            <w:r w:rsidR="001E734A" w:rsidRPr="005F46DC">
              <w:rPr>
                <w:rFonts w:asciiTheme="majorBidi" w:eastAsia="Calibr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170F50CA" w14:textId="4C1E0F1A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419B1C44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05560" w:rsidRPr="005F46DC" w14:paraId="15626973" w14:textId="77777777" w:rsidTr="00D0786D">
        <w:trPr>
          <w:tblHeader/>
        </w:trPr>
        <w:tc>
          <w:tcPr>
            <w:tcW w:w="6569" w:type="dxa"/>
          </w:tcPr>
          <w:p w14:paraId="477A0F4A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30A96C6A" w14:textId="38363D13" w:rsidR="00A05560" w:rsidRPr="005F46DC" w:rsidRDefault="00C471C3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440" w:type="dxa"/>
          </w:tcPr>
          <w:p w14:paraId="6EB0F2E0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05560" w:rsidRPr="005F46DC" w14:paraId="1134776F" w14:textId="77777777" w:rsidTr="00D0786D">
        <w:trPr>
          <w:trHeight w:val="144"/>
        </w:trPr>
        <w:tc>
          <w:tcPr>
            <w:tcW w:w="6569" w:type="dxa"/>
          </w:tcPr>
          <w:p w14:paraId="7B740DCE" w14:textId="77777777" w:rsidR="00A05560" w:rsidRPr="005F46D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171" w:type="dxa"/>
          </w:tcPr>
          <w:p w14:paraId="2E429E69" w14:textId="77777777" w:rsidR="00A05560" w:rsidRPr="005F46DC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C3DE50" w14:textId="77777777" w:rsidR="00A05560" w:rsidRPr="005F46DC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D0786D" w:rsidRPr="005F46DC" w14:paraId="1EF1CE5A" w14:textId="77777777" w:rsidTr="00D0786D">
        <w:trPr>
          <w:trHeight w:val="144"/>
        </w:trPr>
        <w:tc>
          <w:tcPr>
            <w:tcW w:w="6569" w:type="dxa"/>
          </w:tcPr>
          <w:p w14:paraId="24D6A508" w14:textId="77777777" w:rsidR="00D0786D" w:rsidRPr="005F46D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5985F73A" w14:textId="77777777" w:rsidR="00D0786D" w:rsidRPr="005F46D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36A4550" w14:textId="18BA3FAF" w:rsidR="00D0786D" w:rsidRPr="005F46DC" w:rsidRDefault="00A20ED7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7,042,052</w:t>
            </w:r>
          </w:p>
        </w:tc>
      </w:tr>
      <w:tr w:rsidR="00B23B99" w:rsidRPr="005F46DC" w14:paraId="69BC3AC8" w14:textId="77777777" w:rsidTr="00D0786D">
        <w:trPr>
          <w:trHeight w:val="144"/>
        </w:trPr>
        <w:tc>
          <w:tcPr>
            <w:tcW w:w="6569" w:type="dxa"/>
          </w:tcPr>
          <w:p w14:paraId="17CB0E49" w14:textId="5472501B" w:rsidR="00B23B99" w:rsidRPr="005F46DC" w:rsidRDefault="00B23B99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A4023A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</w:t>
            </w:r>
            <w:r w:rsidR="009A478F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และเพิ่มทุน</w:t>
            </w:r>
            <w:r w:rsidR="00A4023A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 </w:t>
            </w:r>
            <w:r w:rsidR="003A3F1A" w:rsidRPr="005F46DC">
              <w:rPr>
                <w:rFonts w:asciiTheme="majorBidi" w:hAnsiTheme="majorBidi" w:cstheme="majorBidi"/>
                <w:sz w:val="28"/>
                <w:szCs w:val="28"/>
              </w:rPr>
              <w:t>Swift Cold Chain</w:t>
            </w:r>
          </w:p>
        </w:tc>
        <w:tc>
          <w:tcPr>
            <w:tcW w:w="1171" w:type="dxa"/>
          </w:tcPr>
          <w:p w14:paraId="63EFC947" w14:textId="77777777" w:rsidR="00B23B99" w:rsidRPr="005F46DC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109A2EE" w14:textId="1A63F26E" w:rsidR="00B23B99" w:rsidRPr="005F46DC" w:rsidRDefault="00C410EE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38,399</w:t>
            </w:r>
          </w:p>
        </w:tc>
      </w:tr>
      <w:tr w:rsidR="002D4C5C" w:rsidRPr="005F46DC" w14:paraId="448ECF2D" w14:textId="77777777" w:rsidTr="00D0786D">
        <w:trPr>
          <w:trHeight w:val="144"/>
        </w:trPr>
        <w:tc>
          <w:tcPr>
            <w:tcW w:w="6569" w:type="dxa"/>
          </w:tcPr>
          <w:p w14:paraId="5FB0034B" w14:textId="25EE7573" w:rsidR="002D4C5C" w:rsidRPr="005F46DC" w:rsidRDefault="002D4C5C" w:rsidP="00A402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</w:t>
            </w:r>
            <w:r w:rsidR="0042679E"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RY TH</w:t>
            </w:r>
          </w:p>
        </w:tc>
        <w:tc>
          <w:tcPr>
            <w:tcW w:w="1171" w:type="dxa"/>
          </w:tcPr>
          <w:p w14:paraId="7E7B2C0F" w14:textId="77777777" w:rsidR="002D4C5C" w:rsidRPr="005F46DC" w:rsidRDefault="002D4C5C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6563728" w14:textId="4562ECA6" w:rsidR="002D4C5C" w:rsidRPr="005F46DC" w:rsidRDefault="00C410EE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28,000</w:t>
            </w:r>
          </w:p>
        </w:tc>
      </w:tr>
      <w:tr w:rsidR="00A4023A" w:rsidRPr="005F46DC" w14:paraId="3E953371" w14:textId="77777777" w:rsidTr="00D0786D">
        <w:trPr>
          <w:trHeight w:val="144"/>
        </w:trPr>
        <w:tc>
          <w:tcPr>
            <w:tcW w:w="6569" w:type="dxa"/>
          </w:tcPr>
          <w:p w14:paraId="3578B86C" w14:textId="1BBD31FF" w:rsidR="00A4023A" w:rsidRPr="005F46DC" w:rsidRDefault="00A4023A" w:rsidP="00A402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BF736E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เพิ่มทุนและ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เรียกชำระเพิ่มใน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AA2</w:t>
            </w:r>
          </w:p>
        </w:tc>
        <w:tc>
          <w:tcPr>
            <w:tcW w:w="1171" w:type="dxa"/>
          </w:tcPr>
          <w:p w14:paraId="7347DD40" w14:textId="77777777" w:rsidR="00A4023A" w:rsidRPr="005F46DC" w:rsidRDefault="00A4023A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26FFCE2C" w14:textId="042AC8B1" w:rsidR="00A4023A" w:rsidRPr="005F46DC" w:rsidRDefault="004B5185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44</w:t>
            </w:r>
            <w:r w:rsidR="002232B8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  <w:r w:rsidR="002232B8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9</w:t>
            </w:r>
          </w:p>
        </w:tc>
      </w:tr>
      <w:tr w:rsidR="00BF736E" w:rsidRPr="005F46DC" w14:paraId="22D1A71E" w14:textId="77777777" w:rsidTr="00D0786D">
        <w:trPr>
          <w:trHeight w:val="144"/>
        </w:trPr>
        <w:tc>
          <w:tcPr>
            <w:tcW w:w="6569" w:type="dxa"/>
          </w:tcPr>
          <w:p w14:paraId="7527C8A9" w14:textId="3BEE59BE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1171" w:type="dxa"/>
          </w:tcPr>
          <w:p w14:paraId="1249E99E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8940D5E" w14:textId="4DE31398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="00CB41A4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24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8F6EB0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="00CB41A4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86</w:t>
            </w:r>
          </w:p>
        </w:tc>
      </w:tr>
      <w:tr w:rsidR="00BF736E" w:rsidRPr="005F46DC" w14:paraId="7EECA1FE" w14:textId="77777777" w:rsidTr="00D0786D">
        <w:trPr>
          <w:trHeight w:val="144"/>
        </w:trPr>
        <w:tc>
          <w:tcPr>
            <w:tcW w:w="6569" w:type="dxa"/>
          </w:tcPr>
          <w:p w14:paraId="1AD32D04" w14:textId="1970F8AC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</w:t>
            </w:r>
          </w:p>
        </w:tc>
        <w:tc>
          <w:tcPr>
            <w:tcW w:w="1171" w:type="dxa"/>
          </w:tcPr>
          <w:p w14:paraId="3272ABED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43A62C9" w14:textId="7C3EC145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(6,52</w:t>
            </w:r>
            <w:r w:rsidR="00692411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BF736E" w:rsidRPr="005F46DC" w14:paraId="048B62F1" w14:textId="77777777" w:rsidTr="0016047D">
        <w:trPr>
          <w:trHeight w:val="144"/>
        </w:trPr>
        <w:tc>
          <w:tcPr>
            <w:tcW w:w="6569" w:type="dxa"/>
          </w:tcPr>
          <w:p w14:paraId="570F798B" w14:textId="01E15A76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-  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เบ็ดเสร็จอื่นจากเงินลงทุนในบริษัทร่วมในต่างประเทศ</w:t>
            </w:r>
          </w:p>
        </w:tc>
        <w:tc>
          <w:tcPr>
            <w:tcW w:w="1171" w:type="dxa"/>
          </w:tcPr>
          <w:p w14:paraId="07B6B579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075C8C9F" w14:textId="48CB7D92" w:rsidR="00BF736E" w:rsidRPr="005F46DC" w:rsidRDefault="00BF736E" w:rsidP="001736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(1</w:t>
            </w:r>
            <w:r w:rsidR="00BC2447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18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CB41A4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4</w:t>
            </w:r>
            <w:r w:rsidR="00BC2447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="00692411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BF736E" w:rsidRPr="005F46DC" w14:paraId="0EAD60E6" w14:textId="77777777" w:rsidTr="00D0786D">
        <w:trPr>
          <w:trHeight w:val="144"/>
        </w:trPr>
        <w:tc>
          <w:tcPr>
            <w:tcW w:w="6569" w:type="dxa"/>
          </w:tcPr>
          <w:p w14:paraId="725F6D59" w14:textId="0C2B0F30" w:rsidR="00BF736E" w:rsidRPr="005F46DC" w:rsidRDefault="00BF736E" w:rsidP="00E869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ลดลง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1171" w:type="dxa"/>
          </w:tcPr>
          <w:p w14:paraId="51F2D934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6C83930E" w14:textId="6FD86A05" w:rsidR="00BF736E" w:rsidRPr="005F46DC" w:rsidRDefault="00BF736E" w:rsidP="001736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(43,815)</w:t>
            </w:r>
          </w:p>
        </w:tc>
      </w:tr>
      <w:tr w:rsidR="00BF736E" w:rsidRPr="005F46DC" w14:paraId="4FE56881" w14:textId="77777777" w:rsidTr="0016047D">
        <w:trPr>
          <w:trHeight w:val="144"/>
        </w:trPr>
        <w:tc>
          <w:tcPr>
            <w:tcW w:w="6569" w:type="dxa"/>
          </w:tcPr>
          <w:p w14:paraId="70569DE4" w14:textId="24CB21CF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5F46DC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45F4318F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441E0CFF" w14:textId="364F36E4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</w:t>
            </w:r>
            <w:r w:rsidR="00BC2447"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308</w:t>
            </w:r>
            <w:r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="00BC2447"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401</w:t>
            </w:r>
          </w:p>
        </w:tc>
      </w:tr>
      <w:tr w:rsidR="00BF736E" w:rsidRPr="005F46DC" w14:paraId="2F975181" w14:textId="77777777" w:rsidTr="0016047D">
        <w:trPr>
          <w:trHeight w:val="144"/>
        </w:trPr>
        <w:tc>
          <w:tcPr>
            <w:tcW w:w="6569" w:type="dxa"/>
          </w:tcPr>
          <w:p w14:paraId="2C6AFEBE" w14:textId="4E5DD484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1FBB98CA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AE14815" w14:textId="00AEA319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F736E" w:rsidRPr="005F46DC" w14:paraId="6D157BDB" w14:textId="77777777" w:rsidTr="0016047D">
        <w:trPr>
          <w:trHeight w:val="144"/>
        </w:trPr>
        <w:tc>
          <w:tcPr>
            <w:tcW w:w="6569" w:type="dxa"/>
          </w:tcPr>
          <w:p w14:paraId="0774CAEF" w14:textId="46B3B313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171" w:type="dxa"/>
          </w:tcPr>
          <w:p w14:paraId="2699DBA9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8CBC01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F736E" w:rsidRPr="005F46DC" w14:paraId="09B36B8E" w14:textId="77777777" w:rsidTr="00D0786D">
        <w:trPr>
          <w:trHeight w:val="144"/>
        </w:trPr>
        <w:tc>
          <w:tcPr>
            <w:tcW w:w="6569" w:type="dxa"/>
          </w:tcPr>
          <w:p w14:paraId="60F03D9C" w14:textId="7EB2D4BA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7B78799D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7DE641C" w14:textId="2D97D96F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925,791</w:t>
            </w:r>
          </w:p>
        </w:tc>
      </w:tr>
      <w:tr w:rsidR="00BF736E" w:rsidRPr="005F46DC" w14:paraId="7E0874F8" w14:textId="77777777" w:rsidTr="00D0786D">
        <w:trPr>
          <w:trHeight w:val="144"/>
        </w:trPr>
        <w:tc>
          <w:tcPr>
            <w:tcW w:w="6569" w:type="dxa"/>
          </w:tcPr>
          <w:p w14:paraId="4331D0D8" w14:textId="22075C4C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AAS</w:t>
            </w:r>
          </w:p>
        </w:tc>
        <w:tc>
          <w:tcPr>
            <w:tcW w:w="1171" w:type="dxa"/>
          </w:tcPr>
          <w:p w14:paraId="6925D964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6C11B2E2" w14:textId="525224A0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51,683</w:t>
            </w:r>
          </w:p>
        </w:tc>
      </w:tr>
      <w:tr w:rsidR="00BF736E" w:rsidRPr="005F46DC" w14:paraId="385CA545" w14:textId="77777777" w:rsidTr="00D0786D">
        <w:trPr>
          <w:trHeight w:val="144"/>
        </w:trPr>
        <w:tc>
          <w:tcPr>
            <w:tcW w:w="6569" w:type="dxa"/>
          </w:tcPr>
          <w:p w14:paraId="257C4B73" w14:textId="07197322" w:rsidR="00BF736E" w:rsidRPr="005F46DC" w:rsidRDefault="00BF736E" w:rsidP="009A47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เพิ่มทุนใน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Siam J</w:t>
            </w:r>
          </w:p>
        </w:tc>
        <w:tc>
          <w:tcPr>
            <w:tcW w:w="1171" w:type="dxa"/>
          </w:tcPr>
          <w:p w14:paraId="2C675046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127F4A93" w14:textId="1591E0C6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34,000</w:t>
            </w:r>
          </w:p>
        </w:tc>
      </w:tr>
      <w:tr w:rsidR="00BF736E" w:rsidRPr="005F46DC" w14:paraId="5F293017" w14:textId="77777777" w:rsidTr="00D0786D">
        <w:trPr>
          <w:trHeight w:val="144"/>
        </w:trPr>
        <w:tc>
          <w:tcPr>
            <w:tcW w:w="6569" w:type="dxa"/>
          </w:tcPr>
          <w:p w14:paraId="6A97E551" w14:textId="06E27AAE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1171" w:type="dxa"/>
          </w:tcPr>
          <w:p w14:paraId="60454C89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D960420" w14:textId="15E160E6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  <w:r w:rsidR="008F6EB0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2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E8694E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7</w:t>
            </w:r>
            <w:r w:rsidR="008F6EB0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58</w:t>
            </w:r>
          </w:p>
        </w:tc>
      </w:tr>
      <w:tr w:rsidR="00BF736E" w:rsidRPr="005F46DC" w14:paraId="720D22B7" w14:textId="77777777" w:rsidTr="0016047D">
        <w:trPr>
          <w:trHeight w:val="144"/>
        </w:trPr>
        <w:tc>
          <w:tcPr>
            <w:tcW w:w="6569" w:type="dxa"/>
          </w:tcPr>
          <w:p w14:paraId="553D26ED" w14:textId="64516ADF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ส่วนแบ่งกำไรเบ็ดเสร็จอื่นจากเงินลงทุนในการร่วมค้าในต่างประเทศ</w:t>
            </w:r>
          </w:p>
        </w:tc>
        <w:tc>
          <w:tcPr>
            <w:tcW w:w="1171" w:type="dxa"/>
          </w:tcPr>
          <w:p w14:paraId="260B2A4A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15622AB5" w14:textId="277DBA89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  <w:r w:rsidR="00E8694E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524B9D"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339</w:t>
            </w:r>
          </w:p>
        </w:tc>
      </w:tr>
      <w:tr w:rsidR="00BF736E" w:rsidRPr="005F46DC" w14:paraId="531482F0" w14:textId="77777777" w:rsidTr="00D0786D">
        <w:trPr>
          <w:trHeight w:val="144"/>
        </w:trPr>
        <w:tc>
          <w:tcPr>
            <w:tcW w:w="6569" w:type="dxa"/>
          </w:tcPr>
          <w:p w14:paraId="7CF9B2D3" w14:textId="3860C111" w:rsidR="00BF736E" w:rsidRPr="005F46DC" w:rsidRDefault="00BF736E" w:rsidP="00E869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ลดลง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โอนเปลี่ยนประเภทเงินลงทุน</w:t>
            </w:r>
            <w:r w:rsidR="0042679E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 </w:t>
            </w:r>
            <w:r w:rsidR="0042679E" w:rsidRPr="005F46DC">
              <w:rPr>
                <w:rFonts w:asciiTheme="majorBidi" w:hAnsiTheme="majorBidi" w:cstheme="majorBidi"/>
                <w:sz w:val="28"/>
                <w:szCs w:val="28"/>
              </w:rPr>
              <w:t>AAS</w:t>
            </w:r>
          </w:p>
        </w:tc>
        <w:tc>
          <w:tcPr>
            <w:tcW w:w="1171" w:type="dxa"/>
          </w:tcPr>
          <w:p w14:paraId="124E3BAC" w14:textId="72DB7CA5" w:rsidR="00BF736E" w:rsidRPr="005F46DC" w:rsidRDefault="0042679E" w:rsidP="004267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  <w:t>2</w:t>
            </w:r>
          </w:p>
        </w:tc>
        <w:tc>
          <w:tcPr>
            <w:tcW w:w="1440" w:type="dxa"/>
            <w:vAlign w:val="bottom"/>
          </w:tcPr>
          <w:p w14:paraId="5E53E211" w14:textId="08C3F618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eastAsia="Calibri" w:hAnsiTheme="majorBidi" w:cstheme="majorBidi"/>
                <w:sz w:val="28"/>
                <w:szCs w:val="28"/>
              </w:rPr>
              <w:t>(52,459)</w:t>
            </w:r>
          </w:p>
        </w:tc>
      </w:tr>
      <w:tr w:rsidR="00BF736E" w:rsidRPr="005F46DC" w14:paraId="36068FA6" w14:textId="77777777" w:rsidTr="0016047D">
        <w:trPr>
          <w:trHeight w:val="144"/>
        </w:trPr>
        <w:tc>
          <w:tcPr>
            <w:tcW w:w="6569" w:type="dxa"/>
          </w:tcPr>
          <w:p w14:paraId="056AFFFF" w14:textId="720D257E" w:rsidR="00BF736E" w:rsidRPr="005F46DC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5F46DC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74EB9820" w14:textId="77777777" w:rsidR="00BF736E" w:rsidRPr="005F46DC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0D37F033" w14:textId="520740BE" w:rsidR="00BF736E" w:rsidRPr="005F46DC" w:rsidRDefault="00BF736E" w:rsidP="00E869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1,02</w:t>
            </w:r>
            <w:r w:rsidR="008F6EB0"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5</w:t>
            </w:r>
            <w:r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="008F6EB0" w:rsidRPr="005F46D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112</w:t>
            </w:r>
          </w:p>
        </w:tc>
      </w:tr>
    </w:tbl>
    <w:p w14:paraId="1F029FED" w14:textId="6FBB78C3" w:rsidR="00B02E23" w:rsidRPr="005F46DC" w:rsidRDefault="00B02E23" w:rsidP="002513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4FA89" w14:textId="103262CE" w:rsidR="00676BC7" w:rsidRPr="005F46DC" w:rsidRDefault="000925F8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  <w:r w:rsidRPr="005F46DC">
        <w:rPr>
          <w:rFonts w:asciiTheme="majorBidi" w:hAnsiTheme="majorBidi" w:cstheme="majorBidi"/>
          <w:sz w:val="28"/>
          <w:szCs w:val="28"/>
        </w:rPr>
        <w:t xml:space="preserve"> TMS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5F46DC">
        <w:rPr>
          <w:rFonts w:asciiTheme="majorBidi" w:hAnsiTheme="majorBidi" w:cstheme="majorBidi"/>
          <w:sz w:val="28"/>
          <w:szCs w:val="28"/>
        </w:rPr>
        <w:t xml:space="preserve">PPSP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Pr="005F46DC">
        <w:rPr>
          <w:rFonts w:asciiTheme="majorBidi" w:hAnsiTheme="majorBidi" w:cstheme="majorBidi"/>
          <w:sz w:val="28"/>
          <w:szCs w:val="28"/>
        </w:rPr>
        <w:t>3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0 </w:t>
      </w:r>
      <w:r w:rsidR="00D91333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6D5249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A6FA4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</w:t>
      </w:r>
      <w:r w:rsidR="00DF0569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มีราคาปิดต่อหุ้นอยู่ที่ </w:t>
      </w:r>
      <w:r w:rsidR="00397B0C" w:rsidRPr="005F46DC">
        <w:rPr>
          <w:rFonts w:asciiTheme="majorBidi" w:hAnsiTheme="majorBidi" w:cstheme="majorBidi"/>
          <w:sz w:val="28"/>
          <w:szCs w:val="28"/>
        </w:rPr>
        <w:t>4</w:t>
      </w:r>
      <w:r w:rsidR="00AA11A3" w:rsidRPr="005F46DC">
        <w:rPr>
          <w:rFonts w:asciiTheme="majorBidi" w:hAnsiTheme="majorBidi" w:cstheme="majorBidi"/>
          <w:sz w:val="28"/>
          <w:szCs w:val="28"/>
        </w:rPr>
        <w:t>1</w:t>
      </w:r>
      <w:r w:rsidR="00BB47F1" w:rsidRPr="005F46DC">
        <w:rPr>
          <w:rFonts w:asciiTheme="majorBidi" w:hAnsiTheme="majorBidi" w:cstheme="majorBidi"/>
          <w:sz w:val="28"/>
          <w:szCs w:val="28"/>
        </w:rPr>
        <w:t>,</w:t>
      </w:r>
      <w:r w:rsidR="00AA11A3" w:rsidRPr="005F46DC">
        <w:rPr>
          <w:rFonts w:asciiTheme="majorBidi" w:hAnsiTheme="majorBidi" w:cstheme="majorBidi"/>
          <w:sz w:val="28"/>
          <w:szCs w:val="28"/>
        </w:rPr>
        <w:t>8</w:t>
      </w:r>
      <w:r w:rsidR="00BB47F1" w:rsidRPr="005F46DC">
        <w:rPr>
          <w:rFonts w:asciiTheme="majorBidi" w:hAnsiTheme="majorBidi" w:cstheme="majorBidi"/>
          <w:sz w:val="28"/>
          <w:szCs w:val="28"/>
        </w:rPr>
        <w:t>00</w:t>
      </w:r>
      <w:r w:rsidR="004B745A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ดองเวียดนาม</w:t>
      </w:r>
      <w:r w:rsidR="00D60D7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และ</w:t>
      </w:r>
      <w:r w:rsidR="004506B5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99195A" w:rsidRPr="005F46DC">
        <w:rPr>
          <w:rFonts w:asciiTheme="majorBidi" w:hAnsiTheme="majorBidi" w:cstheme="majorBidi"/>
          <w:sz w:val="28"/>
          <w:szCs w:val="28"/>
        </w:rPr>
        <w:t>2,</w:t>
      </w:r>
      <w:r w:rsidR="007E61D8" w:rsidRPr="005F46DC">
        <w:rPr>
          <w:rFonts w:asciiTheme="majorBidi" w:hAnsiTheme="majorBidi" w:cstheme="majorBidi"/>
          <w:sz w:val="28"/>
          <w:szCs w:val="28"/>
        </w:rPr>
        <w:t>06</w:t>
      </w:r>
      <w:r w:rsidR="00B2799E" w:rsidRPr="005F46DC">
        <w:rPr>
          <w:rFonts w:asciiTheme="majorBidi" w:hAnsiTheme="majorBidi" w:cstheme="majorBidi"/>
          <w:sz w:val="28"/>
          <w:szCs w:val="28"/>
        </w:rPr>
        <w:t>0</w:t>
      </w:r>
      <w:r w:rsidR="004B745A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เรียลกัมพูชา</w:t>
      </w:r>
      <w:r w:rsidR="00D60D7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5F46D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4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2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,000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ดองเวียดนาม</w:t>
      </w:r>
      <w:r w:rsidR="00A20ED7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และ </w:t>
      </w:r>
      <w:r w:rsidR="0068184F" w:rsidRPr="005F46DC">
        <w:rPr>
          <w:rFonts w:asciiTheme="majorBidi" w:hAnsiTheme="majorBidi" w:cstheme="majorBidi"/>
          <w:i/>
          <w:iCs/>
          <w:sz w:val="28"/>
          <w:szCs w:val="28"/>
        </w:rPr>
        <w:t>2,1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68184F" w:rsidRPr="005F46DC">
        <w:rPr>
          <w:rFonts w:asciiTheme="majorBidi" w:hAnsiTheme="majorBidi" w:cstheme="majorBidi"/>
          <w:i/>
          <w:iCs/>
          <w:sz w:val="28"/>
          <w:szCs w:val="28"/>
        </w:rPr>
        <w:t>0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เรียลกัมพูชา ตามลำดับ)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มูลค่ายุติธรรมของเงินลงทุนใน </w:t>
      </w:r>
      <w:r w:rsidRPr="005F46DC">
        <w:rPr>
          <w:rFonts w:asciiTheme="majorBidi" w:hAnsiTheme="majorBidi" w:cstheme="majorBidi"/>
          <w:sz w:val="28"/>
          <w:szCs w:val="28"/>
        </w:rPr>
        <w:t xml:space="preserve">TMS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5F46DC">
        <w:rPr>
          <w:rFonts w:asciiTheme="majorBidi" w:hAnsiTheme="majorBidi" w:cstheme="majorBidi"/>
          <w:sz w:val="28"/>
          <w:szCs w:val="28"/>
        </w:rPr>
        <w:t xml:space="preserve">PPSP </w:t>
      </w:r>
      <w:r w:rsidRPr="005F46DC">
        <w:rPr>
          <w:rFonts w:asciiTheme="majorBidi" w:hAnsiTheme="majorBidi" w:cstheme="majorBidi"/>
          <w:sz w:val="28"/>
          <w:szCs w:val="28"/>
          <w:cs/>
        </w:rPr>
        <w:t>เท่ากับ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882A03" w:rsidRPr="005F46DC">
        <w:rPr>
          <w:rFonts w:asciiTheme="majorBidi" w:hAnsiTheme="majorBidi" w:cstheme="majorBidi"/>
          <w:sz w:val="28"/>
          <w:szCs w:val="28"/>
        </w:rPr>
        <w:t>1,6</w:t>
      </w:r>
      <w:r w:rsidR="00875B50" w:rsidRPr="005F46DC">
        <w:rPr>
          <w:rFonts w:asciiTheme="majorBidi" w:hAnsiTheme="majorBidi" w:cstheme="majorBidi"/>
          <w:sz w:val="28"/>
          <w:szCs w:val="28"/>
        </w:rPr>
        <w:t>6</w:t>
      </w:r>
      <w:r w:rsidR="005A1CEA" w:rsidRPr="005F46DC">
        <w:rPr>
          <w:rFonts w:asciiTheme="majorBidi" w:hAnsiTheme="majorBidi" w:cstheme="majorBidi"/>
          <w:sz w:val="28"/>
          <w:szCs w:val="28"/>
        </w:rPr>
        <w:t>7</w:t>
      </w:r>
      <w:r w:rsidR="00882A03" w:rsidRPr="005F46DC">
        <w:rPr>
          <w:rFonts w:asciiTheme="majorBidi" w:hAnsiTheme="majorBidi" w:cstheme="majorBidi"/>
          <w:sz w:val="28"/>
          <w:szCs w:val="28"/>
        </w:rPr>
        <w:t>,7</w:t>
      </w:r>
      <w:r w:rsidR="009F5CFF" w:rsidRPr="005F46DC">
        <w:rPr>
          <w:rFonts w:asciiTheme="majorBidi" w:hAnsiTheme="majorBidi" w:cstheme="majorBidi"/>
          <w:sz w:val="28"/>
          <w:szCs w:val="28"/>
        </w:rPr>
        <w:t>58</w:t>
      </w:r>
      <w:r w:rsidR="004506B5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ล้านดองเวียดนาม</w:t>
      </w:r>
      <w:r w:rsidR="005B6FF1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และ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247121" w:rsidRPr="005F46DC">
        <w:rPr>
          <w:rFonts w:asciiTheme="majorBidi" w:hAnsiTheme="majorBidi" w:cstheme="majorBidi"/>
          <w:sz w:val="28"/>
          <w:szCs w:val="28"/>
        </w:rPr>
        <w:t>2</w:t>
      </w:r>
      <w:r w:rsidR="007E61D8" w:rsidRPr="005F46DC">
        <w:rPr>
          <w:rFonts w:asciiTheme="majorBidi" w:hAnsiTheme="majorBidi" w:cstheme="majorBidi"/>
          <w:sz w:val="28"/>
          <w:szCs w:val="28"/>
        </w:rPr>
        <w:t>1</w:t>
      </w:r>
      <w:r w:rsidR="00B40A3F" w:rsidRPr="005F46DC">
        <w:rPr>
          <w:rFonts w:asciiTheme="majorBidi" w:hAnsiTheme="majorBidi" w:cstheme="majorBidi"/>
          <w:sz w:val="28"/>
          <w:szCs w:val="28"/>
        </w:rPr>
        <w:t>,</w:t>
      </w:r>
      <w:r w:rsidR="007E61D8" w:rsidRPr="005F46DC">
        <w:rPr>
          <w:rFonts w:asciiTheme="majorBidi" w:hAnsiTheme="majorBidi" w:cstheme="majorBidi"/>
          <w:sz w:val="28"/>
          <w:szCs w:val="28"/>
        </w:rPr>
        <w:t>632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ล้านเรียลกัมพูชา</w:t>
      </w:r>
      <w:r w:rsidR="00D60D7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5F46D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>1,6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75,738</w:t>
      </w:r>
      <w:r w:rsidR="007113BA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ล้านดองเวียดนาม และ 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>22,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787</w:t>
      </w:r>
      <w:r w:rsidR="007113BA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ล้านเรียลกัมพูชาตามลำดับ)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เทียบเท่าเงินบาทจำนวน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965277" w:rsidRPr="005F46DC">
        <w:rPr>
          <w:rFonts w:asciiTheme="majorBidi" w:hAnsiTheme="majorBidi" w:cstheme="majorBidi"/>
          <w:sz w:val="28"/>
          <w:szCs w:val="28"/>
        </w:rPr>
        <w:t>2,</w:t>
      </w:r>
      <w:r w:rsidR="00807759" w:rsidRPr="005F46DC">
        <w:rPr>
          <w:rFonts w:asciiTheme="majorBidi" w:hAnsiTheme="majorBidi" w:cstheme="majorBidi"/>
          <w:sz w:val="28"/>
          <w:szCs w:val="28"/>
        </w:rPr>
        <w:t>0</w:t>
      </w:r>
      <w:r w:rsidR="007E61D8" w:rsidRPr="005F46DC">
        <w:rPr>
          <w:rFonts w:asciiTheme="majorBidi" w:hAnsiTheme="majorBidi" w:cstheme="majorBidi"/>
          <w:sz w:val="28"/>
          <w:szCs w:val="28"/>
        </w:rPr>
        <w:t>38</w:t>
      </w:r>
      <w:r w:rsidR="005A1CEA" w:rsidRPr="005F46DC">
        <w:rPr>
          <w:rFonts w:asciiTheme="majorBidi" w:hAnsiTheme="majorBidi" w:cstheme="majorBidi"/>
          <w:sz w:val="28"/>
          <w:szCs w:val="28"/>
        </w:rPr>
        <w:t>.</w:t>
      </w:r>
      <w:r w:rsidR="007E61D8" w:rsidRPr="005F46DC">
        <w:rPr>
          <w:rFonts w:asciiTheme="majorBidi" w:hAnsiTheme="majorBidi" w:cstheme="majorBidi"/>
          <w:sz w:val="28"/>
          <w:szCs w:val="28"/>
        </w:rPr>
        <w:t>8</w:t>
      </w:r>
      <w:r w:rsidR="00B2475D" w:rsidRPr="005F46DC">
        <w:rPr>
          <w:rFonts w:asciiTheme="majorBidi" w:hAnsiTheme="majorBidi" w:cstheme="majorBidi"/>
          <w:sz w:val="28"/>
          <w:szCs w:val="28"/>
        </w:rPr>
        <w:t>3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และ</w:t>
      </w:r>
      <w:r w:rsidR="00F7126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A84C98" w:rsidRPr="005F46DC">
        <w:rPr>
          <w:rFonts w:asciiTheme="majorBidi" w:hAnsiTheme="majorBidi" w:cstheme="majorBidi"/>
          <w:sz w:val="28"/>
          <w:szCs w:val="28"/>
          <w:lang w:val="en-GB"/>
        </w:rPr>
        <w:t>1</w:t>
      </w:r>
      <w:r w:rsidR="00AC24C8" w:rsidRPr="005F46DC">
        <w:rPr>
          <w:rFonts w:asciiTheme="majorBidi" w:hAnsiTheme="majorBidi" w:cstheme="majorBidi"/>
          <w:sz w:val="28"/>
          <w:szCs w:val="28"/>
          <w:lang w:val="en-GB"/>
        </w:rPr>
        <w:t>7</w:t>
      </w:r>
      <w:r w:rsidR="007E61D8" w:rsidRPr="005F46DC">
        <w:rPr>
          <w:rFonts w:asciiTheme="majorBidi" w:hAnsiTheme="majorBidi" w:cstheme="majorBidi"/>
          <w:sz w:val="28"/>
          <w:szCs w:val="28"/>
          <w:lang w:val="en-GB"/>
        </w:rPr>
        <w:t>4</w:t>
      </w:r>
      <w:r w:rsidR="005A1CEA" w:rsidRPr="005F46DC">
        <w:rPr>
          <w:rFonts w:asciiTheme="majorBidi" w:hAnsiTheme="majorBidi" w:cstheme="majorBidi"/>
          <w:sz w:val="28"/>
          <w:szCs w:val="28"/>
          <w:lang w:val="en-GB"/>
        </w:rPr>
        <w:t>.</w:t>
      </w:r>
      <w:r w:rsidR="007E61D8" w:rsidRPr="005F46DC">
        <w:rPr>
          <w:rFonts w:asciiTheme="majorBidi" w:hAnsiTheme="majorBidi" w:cstheme="majorBidi"/>
          <w:sz w:val="28"/>
          <w:szCs w:val="28"/>
          <w:lang w:val="en-GB"/>
        </w:rPr>
        <w:t>23</w:t>
      </w:r>
      <w:r w:rsidRPr="005F46DC">
        <w:rPr>
          <w:rFonts w:asciiTheme="majorBidi" w:hAnsiTheme="majorBidi" w:cstheme="majorBidi"/>
          <w:sz w:val="28"/>
          <w:szCs w:val="28"/>
          <w:cs/>
          <w:lang w:val="en-GB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5F46D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>2,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237.11</w:t>
      </w:r>
      <w:r w:rsidR="007113BA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781B22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214888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19</w:t>
      </w:r>
      <w:r w:rsidR="00DF0569" w:rsidRPr="005F46DC">
        <w:rPr>
          <w:rFonts w:asciiTheme="majorBidi" w:hAnsiTheme="majorBidi" w:cstheme="majorBidi"/>
          <w:i/>
          <w:iCs/>
          <w:sz w:val="28"/>
          <w:szCs w:val="28"/>
        </w:rPr>
        <w:t>2.47</w:t>
      </w:r>
      <w:r w:rsidR="00781B22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AA155F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</w:p>
    <w:p w14:paraId="2765C1F8" w14:textId="3C8B3A4D" w:rsidR="00074777" w:rsidRPr="005F46DC" w:rsidRDefault="00074777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2C92692B" w14:textId="4D383FA5" w:rsidR="00DF0569" w:rsidRPr="005F46DC" w:rsidRDefault="004D7734" w:rsidP="005B6F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lastRenderedPageBreak/>
        <w:t>นอกจากนี้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กลุ่มบริษัทได้ลงทุนใน</w:t>
      </w:r>
      <w:r w:rsidR="000D4AD5" w:rsidRPr="005F46DC">
        <w:rPr>
          <w:rFonts w:asciiTheme="majorBidi" w:hAnsiTheme="majorBidi" w:cs="Angsana New"/>
          <w:sz w:val="28"/>
          <w:szCs w:val="28"/>
        </w:rPr>
        <w:t xml:space="preserve"> ANI 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Swift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ซึ่งเป็นบริษัทจดทะเบียนในตลาดหลักทรัพย์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>แห่งประเทศไทยและ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มาเลเซีย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ณ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D91333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F750C9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</w:t>
      </w:r>
      <w:r w:rsidR="00467139" w:rsidRPr="005F46DC">
        <w:rPr>
          <w:rFonts w:asciiTheme="majorBidi" w:hAnsiTheme="majorBidi" w:cs="Angsana New"/>
          <w:sz w:val="28"/>
          <w:szCs w:val="28"/>
        </w:rPr>
        <w:t>8</w:t>
      </w:r>
      <w:r w:rsidR="007926A9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มีราคาปิดต่อหุ้นอยู่ที่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8A409F" w:rsidRPr="005F46DC">
        <w:rPr>
          <w:rFonts w:asciiTheme="majorBidi" w:hAnsiTheme="majorBidi" w:cs="Angsana New"/>
          <w:sz w:val="28"/>
          <w:szCs w:val="28"/>
        </w:rPr>
        <w:t>3.</w:t>
      </w:r>
      <w:r w:rsidR="002D4C5C" w:rsidRPr="005F46DC">
        <w:rPr>
          <w:rFonts w:asciiTheme="majorBidi" w:hAnsiTheme="majorBidi" w:cs="Angsana New"/>
          <w:sz w:val="28"/>
          <w:szCs w:val="28"/>
        </w:rPr>
        <w:t>20</w:t>
      </w:r>
      <w:r w:rsidR="00556A82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 xml:space="preserve">บาท และ </w:t>
      </w:r>
      <w:r w:rsidR="003D43C6" w:rsidRPr="005F46DC">
        <w:rPr>
          <w:rFonts w:asciiTheme="majorBidi" w:hAnsiTheme="majorBidi" w:cs="Angsana New"/>
          <w:sz w:val="28"/>
          <w:szCs w:val="28"/>
        </w:rPr>
        <w:t>0.</w:t>
      </w:r>
      <w:r w:rsidR="00B2475D" w:rsidRPr="005F46DC">
        <w:rPr>
          <w:rFonts w:asciiTheme="majorBidi" w:hAnsiTheme="majorBidi" w:cs="Angsana New"/>
          <w:sz w:val="28"/>
          <w:szCs w:val="28"/>
        </w:rPr>
        <w:t>4</w:t>
      </w:r>
      <w:r w:rsidR="002D4C5C" w:rsidRPr="005F46DC">
        <w:rPr>
          <w:rFonts w:asciiTheme="majorBidi" w:hAnsiTheme="majorBidi" w:cs="Angsana New"/>
          <w:sz w:val="28"/>
          <w:szCs w:val="28"/>
        </w:rPr>
        <w:t>1</w:t>
      </w:r>
      <w:r w:rsidR="007129B0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="00556A82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>ตามลำดับ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>2567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3.72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บาท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0.45 </w:t>
      </w:r>
      <w:r w:rsidR="005B6FF1"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="005B6FF1" w:rsidRPr="005F46DC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มูลค่ายุติธรรมของเงินลงทุนใน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D4AD5" w:rsidRPr="005F46DC">
        <w:rPr>
          <w:rFonts w:asciiTheme="majorBidi" w:hAnsiTheme="majorBidi" w:cs="Angsana New"/>
          <w:sz w:val="28"/>
          <w:szCs w:val="28"/>
        </w:rPr>
        <w:t xml:space="preserve">ANI 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5F46DC">
        <w:rPr>
          <w:rFonts w:asciiTheme="majorBidi" w:hAnsiTheme="majorBidi" w:cstheme="majorBidi"/>
          <w:sz w:val="28"/>
          <w:szCs w:val="28"/>
        </w:rPr>
        <w:t xml:space="preserve">Swift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เท่ากับ</w:t>
      </w:r>
      <w:r w:rsidR="00E45A8F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E45A8F" w:rsidRPr="005F46DC">
        <w:rPr>
          <w:rFonts w:asciiTheme="majorBidi" w:hAnsiTheme="majorBidi" w:cs="Angsana New"/>
          <w:sz w:val="28"/>
          <w:szCs w:val="28"/>
        </w:rPr>
        <w:t>1,</w:t>
      </w:r>
      <w:r w:rsidR="002D4C5C" w:rsidRPr="005F46DC">
        <w:rPr>
          <w:rFonts w:asciiTheme="majorBidi" w:hAnsiTheme="majorBidi" w:cs="Angsana New"/>
          <w:sz w:val="28"/>
          <w:szCs w:val="28"/>
        </w:rPr>
        <w:t>18</w:t>
      </w:r>
      <w:r w:rsidR="00E45A8F" w:rsidRPr="005F46DC">
        <w:rPr>
          <w:rFonts w:asciiTheme="majorBidi" w:hAnsiTheme="majorBidi" w:cs="Angsana New"/>
          <w:sz w:val="28"/>
          <w:szCs w:val="28"/>
        </w:rPr>
        <w:t>9.</w:t>
      </w:r>
      <w:r w:rsidR="002D4C5C" w:rsidRPr="005F46DC">
        <w:rPr>
          <w:rFonts w:asciiTheme="majorBidi" w:hAnsiTheme="majorBidi" w:cs="Angsana New"/>
          <w:sz w:val="28"/>
          <w:szCs w:val="28"/>
        </w:rPr>
        <w:t>78</w:t>
      </w:r>
      <w:r w:rsidR="00E45A8F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0D4AD5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B2475D" w:rsidRPr="005F46DC">
        <w:rPr>
          <w:rFonts w:asciiTheme="majorBidi" w:hAnsiTheme="majorBidi" w:cs="Angsana New"/>
          <w:sz w:val="28"/>
          <w:szCs w:val="28"/>
        </w:rPr>
        <w:t xml:space="preserve"> 7</w:t>
      </w:r>
      <w:r w:rsidR="002D4C5C" w:rsidRPr="005F46DC">
        <w:rPr>
          <w:rFonts w:asciiTheme="majorBidi" w:hAnsiTheme="majorBidi" w:cs="Angsana New"/>
          <w:sz w:val="28"/>
          <w:szCs w:val="28"/>
        </w:rPr>
        <w:t>3</w:t>
      </w:r>
      <w:r w:rsidR="007129B0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556A82" w:rsidRPr="005F46D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bookmarkStart w:id="4" w:name="_Hlk197084962"/>
      <w:r w:rsidR="00E86FAA" w:rsidRPr="005F46DC">
        <w:rPr>
          <w:rFonts w:asciiTheme="majorBidi" w:hAnsiTheme="majorBidi" w:cs="Angsana New" w:hint="cs"/>
          <w:sz w:val="28"/>
          <w:szCs w:val="28"/>
          <w:cs/>
        </w:rPr>
        <w:t>(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เทียบเท่าเงินบาทจำนวน</w:t>
      </w:r>
      <w:r w:rsidR="00556A82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8E270F" w:rsidRPr="005F46DC">
        <w:rPr>
          <w:rFonts w:asciiTheme="majorBidi" w:hAnsiTheme="majorBidi" w:cs="Angsana New"/>
          <w:sz w:val="28"/>
          <w:szCs w:val="28"/>
        </w:rPr>
        <w:t>5</w:t>
      </w:r>
      <w:r w:rsidR="00B2475D" w:rsidRPr="005F46DC">
        <w:rPr>
          <w:rFonts w:asciiTheme="majorBidi" w:hAnsiTheme="majorBidi" w:cs="Angsana New"/>
          <w:sz w:val="28"/>
          <w:szCs w:val="28"/>
        </w:rPr>
        <w:t>5</w:t>
      </w:r>
      <w:r w:rsidR="002D4C5C" w:rsidRPr="005F46DC">
        <w:rPr>
          <w:rFonts w:asciiTheme="majorBidi" w:hAnsiTheme="majorBidi" w:cs="Angsana New"/>
          <w:sz w:val="28"/>
          <w:szCs w:val="28"/>
        </w:rPr>
        <w:t>9</w:t>
      </w:r>
      <w:r w:rsidR="00861EDB" w:rsidRPr="005F46DC">
        <w:rPr>
          <w:rFonts w:asciiTheme="majorBidi" w:hAnsiTheme="majorBidi" w:cs="Angsana New"/>
          <w:sz w:val="28"/>
          <w:szCs w:val="28"/>
        </w:rPr>
        <w:t>.</w:t>
      </w:r>
      <w:r w:rsidR="002D4C5C" w:rsidRPr="005F46DC">
        <w:rPr>
          <w:rFonts w:asciiTheme="majorBidi" w:hAnsiTheme="majorBidi" w:cs="Angsana New"/>
          <w:sz w:val="28"/>
          <w:szCs w:val="28"/>
        </w:rPr>
        <w:t>15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</w:t>
      </w:r>
      <w:r w:rsidR="000D4AD5" w:rsidRPr="005F46DC">
        <w:rPr>
          <w:rFonts w:asciiTheme="majorBidi" w:hAnsiTheme="majorBidi" w:cs="Angsana New" w:hint="cs"/>
          <w:sz w:val="28"/>
          <w:szCs w:val="28"/>
          <w:cs/>
        </w:rPr>
        <w:t>ท</w:t>
      </w:r>
      <w:r w:rsidR="00E86FAA" w:rsidRPr="005F46DC">
        <w:rPr>
          <w:rFonts w:asciiTheme="majorBidi" w:hAnsiTheme="majorBidi" w:cs="Angsana New" w:hint="cs"/>
          <w:sz w:val="28"/>
          <w:szCs w:val="28"/>
          <w:cs/>
        </w:rPr>
        <w:t>)</w:t>
      </w:r>
      <w:r w:rsidR="005B6FF1" w:rsidRPr="005F46DC">
        <w:rPr>
          <w:rFonts w:asciiTheme="majorBidi" w:hAnsiTheme="majorBidi" w:cs="Angsana New"/>
          <w:sz w:val="28"/>
          <w:szCs w:val="28"/>
        </w:rPr>
        <w:t xml:space="preserve"> </w:t>
      </w:r>
      <w:bookmarkEnd w:id="4"/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>2567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1,382</w:t>
      </w:r>
      <w:r w:rsidR="00BA607D" w:rsidRPr="005F46DC">
        <w:rPr>
          <w:rFonts w:asciiTheme="majorBidi" w:hAnsiTheme="majorBidi" w:cstheme="majorBidi"/>
          <w:i/>
          <w:iCs/>
          <w:sz w:val="28"/>
          <w:szCs w:val="28"/>
        </w:rPr>
        <w:t>.12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บาท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5B6FF1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81 </w:t>
      </w:r>
      <w:r w:rsidR="005B6FF1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</w:t>
      </w:r>
      <w:r w:rsidR="005B6FF1"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="005B6FF1" w:rsidRPr="005F46DC">
        <w:rPr>
          <w:rFonts w:asciiTheme="majorBidi" w:hAnsiTheme="majorBidi" w:cs="Angsana New"/>
          <w:i/>
          <w:iCs/>
          <w:sz w:val="28"/>
          <w:szCs w:val="28"/>
          <w:cs/>
        </w:rPr>
        <w:t xml:space="preserve"> (</w:t>
      </w:r>
      <w:r w:rsidR="005B6FF1"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>เทียบเท่าเงินบาทจำนวน</w:t>
      </w:r>
      <w:r w:rsidR="005B6FF1" w:rsidRPr="005F46DC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5F46DC">
        <w:rPr>
          <w:rFonts w:asciiTheme="majorBidi" w:hAnsiTheme="majorBidi" w:cs="Angsana New"/>
          <w:i/>
          <w:iCs/>
          <w:sz w:val="28"/>
          <w:szCs w:val="28"/>
        </w:rPr>
        <w:t>616.48</w:t>
      </w:r>
      <w:r w:rsidR="005B6FF1" w:rsidRPr="005F46DC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>ล้านบาท</w:t>
      </w:r>
      <w:r w:rsidR="005B6FF1" w:rsidRPr="005F46DC">
        <w:rPr>
          <w:rFonts w:asciiTheme="majorBidi" w:hAnsiTheme="majorBidi" w:cs="Angsana New"/>
          <w:i/>
          <w:iCs/>
          <w:sz w:val="28"/>
          <w:szCs w:val="28"/>
          <w:cs/>
        </w:rPr>
        <w:t>)</w:t>
      </w:r>
      <w:r w:rsidR="00426A3C" w:rsidRPr="005F46DC">
        <w:rPr>
          <w:rFonts w:asciiTheme="majorBidi" w:hAnsiTheme="majorBidi" w:cs="Angsana New" w:hint="cs"/>
          <w:i/>
          <w:iCs/>
          <w:sz w:val="28"/>
          <w:szCs w:val="28"/>
          <w:cs/>
        </w:rPr>
        <w:t>)</w:t>
      </w:r>
    </w:p>
    <w:p w14:paraId="32560858" w14:textId="648059E7" w:rsidR="004A5F49" w:rsidRPr="005F46DC" w:rsidRDefault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3F5E1839" w14:textId="584A3813" w:rsidR="00094B1C" w:rsidRPr="005F46DC" w:rsidRDefault="00BA607D" w:rsidP="00BA607D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บริษัทร่วม</w:t>
      </w:r>
    </w:p>
    <w:p w14:paraId="6F73C42D" w14:textId="7C97A69D" w:rsidR="00BA607D" w:rsidRPr="005F46DC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2B216E8D" w14:textId="77E5E2F4" w:rsidR="007B3E81" w:rsidRPr="005F46DC" w:rsidRDefault="00BA607D" w:rsidP="00260A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theme="majorBidi"/>
          <w:sz w:val="28"/>
          <w:szCs w:val="28"/>
        </w:rPr>
        <w:t xml:space="preserve"> 27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5F46DC">
        <w:rPr>
          <w:rFonts w:asciiTheme="majorBidi" w:hAnsiTheme="majorBidi" w:cstheme="majorBidi"/>
          <w:sz w:val="28"/>
          <w:szCs w:val="28"/>
        </w:rPr>
        <w:t xml:space="preserve"> 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บริษัท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เบญจพรแลนด์ จำกัด </w:t>
      </w:r>
      <w:r w:rsidRPr="005F46DC">
        <w:rPr>
          <w:rFonts w:asciiTheme="majorBidi" w:hAnsiTheme="majorBidi" w:cstheme="majorBidi"/>
          <w:sz w:val="28"/>
          <w:szCs w:val="28"/>
        </w:rPr>
        <w:t xml:space="preserve">(“BJL”) </w:t>
      </w:r>
      <w:r w:rsidRPr="005F46DC">
        <w:rPr>
          <w:rFonts w:asciiTheme="majorBidi" w:hAnsiTheme="majorBidi" w:cstheme="majorBidi"/>
          <w:sz w:val="28"/>
          <w:szCs w:val="28"/>
          <w:cs/>
        </w:rPr>
        <w:t>ได้ชำระค่าหุ้นสามัญ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ของบริษัท </w:t>
      </w:r>
      <w:r w:rsidRPr="005F46DC">
        <w:rPr>
          <w:rFonts w:asciiTheme="majorBidi" w:hAnsiTheme="majorBidi" w:cstheme="majorBidi"/>
          <w:sz w:val="28"/>
          <w:szCs w:val="28"/>
        </w:rPr>
        <w:t xml:space="preserve">AA2 </w:t>
      </w:r>
      <w:r w:rsidRPr="005F46DC">
        <w:rPr>
          <w:rFonts w:asciiTheme="majorBidi" w:hAnsiTheme="majorBidi" w:cstheme="majorBidi"/>
          <w:sz w:val="28"/>
          <w:szCs w:val="28"/>
          <w:cs/>
        </w:rPr>
        <w:t>เพิ่ม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เติม ในอัตรา</w:t>
      </w:r>
      <w:r w:rsidR="007B1152" w:rsidRPr="005F46DC">
        <w:rPr>
          <w:rFonts w:asciiTheme="majorBidi" w:hAnsiTheme="majorBidi" w:cstheme="majorBidi"/>
          <w:sz w:val="28"/>
          <w:szCs w:val="28"/>
        </w:rPr>
        <w:br/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หุ้นละ</w:t>
      </w:r>
      <w:r w:rsidRPr="005F46DC">
        <w:rPr>
          <w:rFonts w:asciiTheme="majorBidi" w:hAnsiTheme="majorBidi" w:cstheme="majorBidi"/>
          <w:sz w:val="28"/>
          <w:szCs w:val="28"/>
        </w:rPr>
        <w:t xml:space="preserve"> 6.80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บาทต่อหุ้น ของหุ้นจำนวน</w:t>
      </w:r>
      <w:r w:rsidRPr="005F46DC">
        <w:rPr>
          <w:rFonts w:asciiTheme="majorBidi" w:hAnsiTheme="majorBidi" w:cstheme="majorBidi"/>
          <w:sz w:val="28"/>
          <w:szCs w:val="28"/>
        </w:rPr>
        <w:t xml:space="preserve"> 3.82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ล้านหุ้น เป็นจำนวนเงิน</w:t>
      </w:r>
      <w:r w:rsidRPr="005F46DC">
        <w:rPr>
          <w:rFonts w:asciiTheme="majorBidi" w:hAnsiTheme="majorBidi" w:cstheme="majorBidi"/>
          <w:sz w:val="28"/>
          <w:szCs w:val="28"/>
        </w:rPr>
        <w:t xml:space="preserve"> 25.99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="00260A30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260A30" w:rsidRPr="005F46DC">
        <w:rPr>
          <w:rFonts w:asciiTheme="majorBidi" w:hAnsiTheme="majorBidi" w:cstheme="majorBidi" w:hint="cs"/>
          <w:sz w:val="28"/>
          <w:szCs w:val="28"/>
          <w:cs/>
        </w:rPr>
        <w:t>ต่อมา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/>
          <w:sz w:val="28"/>
          <w:szCs w:val="28"/>
        </w:rPr>
        <w:t xml:space="preserve">31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/>
          <w:sz w:val="28"/>
          <w:szCs w:val="28"/>
        </w:rPr>
        <w:t>2568 BJL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 xml:space="preserve">ได้ชำระค่าหุ้นสามัญของบริษัท </w:t>
      </w:r>
      <w:r w:rsidR="00260A30" w:rsidRPr="005F46DC">
        <w:rPr>
          <w:rFonts w:asciiTheme="majorBidi" w:hAnsiTheme="majorBidi" w:cs="Angsana New"/>
          <w:sz w:val="28"/>
          <w:szCs w:val="28"/>
        </w:rPr>
        <w:t>AA</w:t>
      </w:r>
      <w:r w:rsidR="009A478F" w:rsidRPr="005F46DC">
        <w:rPr>
          <w:rFonts w:asciiTheme="majorBidi" w:hAnsiTheme="majorBidi" w:cs="Angsana New"/>
          <w:sz w:val="28"/>
          <w:szCs w:val="28"/>
        </w:rPr>
        <w:t>2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260A30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เพิ่มเติมในส่วนที่เหลือครบทั้งจำนวนของทุนจดทะเบียน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ในอัตราหุ้นละ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/>
          <w:sz w:val="28"/>
          <w:szCs w:val="28"/>
        </w:rPr>
        <w:t xml:space="preserve">0.70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บาทต่อหุ้น</w:t>
      </w:r>
      <w:r w:rsidR="009A478F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/>
          <w:sz w:val="28"/>
          <w:szCs w:val="28"/>
        </w:rPr>
        <w:t>3</w:t>
      </w:r>
      <w:r w:rsidR="00273540" w:rsidRPr="005F46DC">
        <w:rPr>
          <w:rFonts w:asciiTheme="majorBidi" w:hAnsiTheme="majorBidi" w:cs="Angsana New"/>
          <w:sz w:val="28"/>
          <w:szCs w:val="28"/>
        </w:rPr>
        <w:t>.</w:t>
      </w:r>
      <w:r w:rsidR="00260A30" w:rsidRPr="005F46DC">
        <w:rPr>
          <w:rFonts w:asciiTheme="majorBidi" w:hAnsiTheme="majorBidi" w:cs="Angsana New"/>
          <w:sz w:val="28"/>
          <w:szCs w:val="28"/>
        </w:rPr>
        <w:t xml:space="preserve">82 </w:t>
      </w:r>
      <w:r w:rsidR="00273540" w:rsidRPr="005F46D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="00260A30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260A30" w:rsidRPr="005F46DC">
        <w:rPr>
          <w:rFonts w:asciiTheme="majorBidi" w:hAnsiTheme="majorBidi" w:cs="Angsana New"/>
          <w:sz w:val="28"/>
          <w:szCs w:val="28"/>
        </w:rPr>
        <w:t xml:space="preserve">2.68 </w:t>
      </w:r>
      <w:r w:rsidR="00260A30"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7B3E81" w:rsidRPr="005F46DC">
        <w:rPr>
          <w:rFonts w:asciiTheme="majorBidi" w:hAnsiTheme="majorBidi" w:cs="Angsana New"/>
          <w:sz w:val="28"/>
          <w:szCs w:val="28"/>
        </w:rPr>
        <w:t xml:space="preserve"> </w:t>
      </w:r>
    </w:p>
    <w:p w14:paraId="1B926D5B" w14:textId="77777777" w:rsidR="007B3E81" w:rsidRPr="005F46DC" w:rsidRDefault="007B3E81" w:rsidP="00260A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0092B606" w14:textId="73A2E8B8" w:rsidR="00963C39" w:rsidRPr="005F46DC" w:rsidRDefault="00963C39" w:rsidP="00963C3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เมื่อวันที่ </w:t>
      </w:r>
      <w:r w:rsidRPr="005F46DC">
        <w:rPr>
          <w:rFonts w:asciiTheme="majorBidi" w:hAnsiTheme="majorBidi" w:cs="Angsana New"/>
          <w:sz w:val="28"/>
          <w:szCs w:val="28"/>
        </w:rPr>
        <w:t xml:space="preserve">25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สิงหาคม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2568 AA2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ได้เพิ่มทุนจดทะเบียนจาก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79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130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โดยการออกหุ้นสามัญใหม่จำนวน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5.1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มูลค่าที่ตราไว้หุ้นละ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10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ให้แก่กลุ่มผู้ถือหุ้นเดิม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BJL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2.50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165B86"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165B86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65B86" w:rsidRPr="005F46DC">
        <w:rPr>
          <w:rFonts w:asciiTheme="majorBidi" w:hAnsiTheme="majorBidi" w:cs="Angsana New" w:hint="cs"/>
          <w:sz w:val="28"/>
          <w:szCs w:val="28"/>
          <w:cs/>
        </w:rPr>
        <w:t>แอลฟา</w:t>
      </w:r>
      <w:r w:rsidR="00165B86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BF3B48" w:rsidRPr="005F46DC">
        <w:rPr>
          <w:rFonts w:asciiTheme="majorBidi" w:hAnsiTheme="majorBidi" w:cs="Angsana New"/>
          <w:sz w:val="28"/>
          <w:szCs w:val="28"/>
          <w:cs/>
        </w:rPr>
        <w:br/>
      </w:r>
      <w:r w:rsidR="00165B86" w:rsidRPr="005F46DC">
        <w:rPr>
          <w:rFonts w:asciiTheme="majorBidi" w:hAnsiTheme="majorBidi" w:cs="Angsana New" w:hint="cs"/>
          <w:sz w:val="28"/>
          <w:szCs w:val="28"/>
          <w:cs/>
        </w:rPr>
        <w:t>อินดัสเทรียล</w:t>
      </w:r>
      <w:r w:rsidR="00165B86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65B86" w:rsidRPr="005F46DC">
        <w:rPr>
          <w:rFonts w:asciiTheme="majorBidi" w:hAnsiTheme="majorBidi" w:cs="Angsana New" w:hint="cs"/>
          <w:sz w:val="28"/>
          <w:szCs w:val="28"/>
          <w:cs/>
        </w:rPr>
        <w:t>โซลูชั่น</w:t>
      </w:r>
      <w:r w:rsidR="00165B86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65B86"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165B86" w:rsidRPr="005F46DC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="00165B86" w:rsidRPr="005F46DC">
        <w:rPr>
          <w:rFonts w:asciiTheme="majorBidi" w:hAnsiTheme="majorBidi" w:cs="Angsana New"/>
          <w:sz w:val="28"/>
          <w:szCs w:val="28"/>
        </w:rPr>
        <w:t>ALPHA”)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2.60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โดยเรียกชำระค่าหุ้นที่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2.50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บาทต่อหุ้น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BJL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จ่ายชำระเป็นเงินจำนวน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6.25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ต่อมา</w:t>
      </w:r>
      <w:r w:rsidRPr="005F46D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theme="majorBidi"/>
          <w:sz w:val="28"/>
          <w:szCs w:val="28"/>
        </w:rPr>
        <w:t xml:space="preserve"> 17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/>
          <w:sz w:val="28"/>
          <w:szCs w:val="28"/>
        </w:rPr>
        <w:t xml:space="preserve"> 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BJL </w:t>
      </w:r>
      <w:r w:rsidRPr="005F46DC">
        <w:rPr>
          <w:rFonts w:asciiTheme="majorBidi" w:hAnsiTheme="majorBidi" w:cstheme="majorBidi"/>
          <w:sz w:val="28"/>
          <w:szCs w:val="28"/>
          <w:cs/>
        </w:rPr>
        <w:t>ได้ชำระค่าหุ้นสามัญ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ของบริษัท </w:t>
      </w:r>
      <w:r w:rsidRPr="005F46DC">
        <w:rPr>
          <w:rFonts w:asciiTheme="majorBidi" w:hAnsiTheme="majorBidi" w:cstheme="majorBidi"/>
          <w:sz w:val="28"/>
          <w:szCs w:val="28"/>
        </w:rPr>
        <w:t xml:space="preserve">AA2 </w:t>
      </w:r>
      <w:r w:rsidRPr="005F46DC">
        <w:rPr>
          <w:rFonts w:asciiTheme="majorBidi" w:hAnsiTheme="majorBidi" w:cstheme="majorBidi"/>
          <w:sz w:val="28"/>
          <w:szCs w:val="28"/>
          <w:cs/>
        </w:rPr>
        <w:t>เพิ่ม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เติม ในอัตราหุ้นละ</w:t>
      </w:r>
      <w:r w:rsidRPr="005F46DC">
        <w:rPr>
          <w:rFonts w:asciiTheme="majorBidi" w:hAnsiTheme="majorBidi" w:cstheme="majorBidi"/>
          <w:sz w:val="28"/>
          <w:szCs w:val="28"/>
        </w:rPr>
        <w:t xml:space="preserve"> 3.70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บาทต่อหุ้นของหุ้นจำนวน</w:t>
      </w:r>
      <w:r w:rsidRPr="005F46DC">
        <w:rPr>
          <w:rFonts w:asciiTheme="majorBidi" w:hAnsiTheme="majorBidi" w:cstheme="majorBidi"/>
          <w:sz w:val="28"/>
          <w:szCs w:val="28"/>
        </w:rPr>
        <w:t xml:space="preserve"> 2.50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ล้านหุ้น เป็นจำนวนเงิน</w:t>
      </w:r>
      <w:r w:rsidRPr="005F46DC">
        <w:rPr>
          <w:rFonts w:asciiTheme="majorBidi" w:hAnsiTheme="majorBidi" w:cstheme="majorBidi"/>
          <w:sz w:val="28"/>
          <w:szCs w:val="28"/>
        </w:rPr>
        <w:t xml:space="preserve"> 9.25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</w:p>
    <w:p w14:paraId="50EBC934" w14:textId="77777777" w:rsidR="00963C39" w:rsidRPr="005F46DC" w:rsidRDefault="00963C39" w:rsidP="00260A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1A93D9C9" w14:textId="3782FD01" w:rsidR="00A4023A" w:rsidRPr="005F46DC" w:rsidRDefault="00A4023A" w:rsidP="00A40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ในเดือนเมษายน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บริษัทย่อย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JWD Asia Holdings Private Limited (“J</w:t>
      </w:r>
      <w:r w:rsidR="00B2475D" w:rsidRPr="005F46DC">
        <w:rPr>
          <w:rFonts w:asciiTheme="majorBidi" w:hAnsiTheme="majorBidi" w:cstheme="majorBidi"/>
          <w:sz w:val="28"/>
          <w:szCs w:val="28"/>
        </w:rPr>
        <w:t>WD</w:t>
      </w:r>
      <w:r w:rsidRPr="005F46DC">
        <w:rPr>
          <w:rFonts w:asciiTheme="majorBidi" w:hAnsiTheme="majorBidi" w:cstheme="majorBidi"/>
          <w:sz w:val="28"/>
          <w:szCs w:val="28"/>
        </w:rPr>
        <w:t xml:space="preserve">AH”)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ได้เข้าร่วมทุนกับ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Swift Haulage </w:t>
      </w:r>
      <w:proofErr w:type="spellStart"/>
      <w:r w:rsidRPr="005F46DC">
        <w:rPr>
          <w:rFonts w:asciiTheme="majorBidi" w:hAnsiTheme="majorBidi" w:cstheme="majorBidi"/>
          <w:sz w:val="28"/>
          <w:szCs w:val="28"/>
        </w:rPr>
        <w:t>Berhad</w:t>
      </w:r>
      <w:proofErr w:type="spellEnd"/>
      <w:r w:rsidRPr="005F46DC">
        <w:rPr>
          <w:rFonts w:asciiTheme="majorBidi" w:hAnsiTheme="majorBidi" w:cstheme="majorBidi"/>
          <w:sz w:val="28"/>
          <w:szCs w:val="28"/>
        </w:rPr>
        <w:t xml:space="preserve"> (“SWIFT”)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ให้จัดตั้งบริษัทใหม่ชื่อ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Swift Cold Chain </w:t>
      </w:r>
      <w:proofErr w:type="spellStart"/>
      <w:r w:rsidRPr="005F46DC">
        <w:rPr>
          <w:rFonts w:asciiTheme="majorBidi" w:hAnsiTheme="majorBidi" w:cstheme="majorBidi"/>
          <w:sz w:val="28"/>
          <w:szCs w:val="28"/>
        </w:rPr>
        <w:t>Sdn</w:t>
      </w:r>
      <w:proofErr w:type="spellEnd"/>
      <w:r w:rsidRPr="005F46DC">
        <w:rPr>
          <w:rFonts w:asciiTheme="majorBidi" w:hAnsiTheme="majorBidi" w:cstheme="majorBidi"/>
          <w:sz w:val="28"/>
          <w:szCs w:val="28"/>
        </w:rPr>
        <w:t xml:space="preserve">. Bhd.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เพื่อลงทุนโครงการคลังสินค้าควบคุมอุณหภูมิที่ประเทศมาเลเซีย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โดยการออกหุ้นสามัญจำนวน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14,400,000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หุ้น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มูลค่าหุ้นที่ตราไว้หุ้นละ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ริงกิตมาเลเซีย</w:t>
      </w:r>
      <w:r w:rsidR="001D115C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7.85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บาท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รวมมีทุนจดทะเบียน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14.40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ล้านริงกิตมาเลเซีย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112.99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ซึ่ง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J</w:t>
      </w:r>
      <w:r w:rsidR="00B2475D" w:rsidRPr="005F46DC">
        <w:rPr>
          <w:rFonts w:asciiTheme="majorBidi" w:hAnsiTheme="majorBidi" w:cstheme="majorBidi"/>
          <w:sz w:val="28"/>
          <w:szCs w:val="28"/>
        </w:rPr>
        <w:t>WDA</w:t>
      </w:r>
      <w:r w:rsidRPr="005F46DC">
        <w:rPr>
          <w:rFonts w:asciiTheme="majorBidi" w:hAnsiTheme="majorBidi" w:cstheme="majorBidi"/>
          <w:sz w:val="28"/>
          <w:szCs w:val="28"/>
        </w:rPr>
        <w:t xml:space="preserve">H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ถือหุ้นร้อยละ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49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ส่งผลให้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8F7021" w:rsidRPr="005F46DC">
        <w:rPr>
          <w:rFonts w:asciiTheme="majorBidi" w:hAnsiTheme="majorBidi" w:cstheme="majorBidi"/>
          <w:sz w:val="28"/>
          <w:szCs w:val="28"/>
        </w:rPr>
        <w:br/>
      </w:r>
      <w:r w:rsidRPr="005F46DC">
        <w:rPr>
          <w:rFonts w:asciiTheme="majorBidi" w:hAnsiTheme="majorBidi" w:cstheme="majorBidi"/>
          <w:sz w:val="28"/>
          <w:szCs w:val="28"/>
        </w:rPr>
        <w:t xml:space="preserve">Swift Cold Chain </w:t>
      </w:r>
      <w:proofErr w:type="spellStart"/>
      <w:r w:rsidRPr="005F46DC">
        <w:rPr>
          <w:rFonts w:asciiTheme="majorBidi" w:hAnsiTheme="majorBidi" w:cstheme="majorBidi"/>
          <w:sz w:val="28"/>
          <w:szCs w:val="28"/>
        </w:rPr>
        <w:t>Sdn</w:t>
      </w:r>
      <w:proofErr w:type="spellEnd"/>
      <w:r w:rsidRPr="005F46DC">
        <w:rPr>
          <w:rFonts w:asciiTheme="majorBidi" w:hAnsiTheme="majorBidi" w:cstheme="majorBidi"/>
          <w:sz w:val="28"/>
          <w:szCs w:val="28"/>
        </w:rPr>
        <w:t xml:space="preserve">. Bhd.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เป็นบริษัทร่วมของกลุ่มบริษัท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โดยมีกำหนดการจ่ายชำระค่าหุ้นทั้งหมด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3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ครั้ง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เริ่มตั้งแต่</w:t>
      </w:r>
      <w:r w:rsidR="009A516A" w:rsidRPr="005F46DC">
        <w:rPr>
          <w:rFonts w:asciiTheme="majorBidi" w:hAnsiTheme="majorBidi" w:cstheme="majorBidi"/>
          <w:sz w:val="28"/>
          <w:szCs w:val="28"/>
          <w:cs/>
        </w:rPr>
        <w:br/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เดือนเมษายน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จนถึงเดือนตุลาคม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="00B2475D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B2475D" w:rsidRPr="005F46DC">
        <w:rPr>
          <w:rFonts w:asciiTheme="majorBidi" w:hAnsiTheme="majorBidi" w:cstheme="majorBidi" w:hint="cs"/>
          <w:sz w:val="28"/>
          <w:szCs w:val="28"/>
          <w:cs/>
        </w:rPr>
        <w:t xml:space="preserve">ทั้งนี้ </w:t>
      </w:r>
      <w:r w:rsidR="00B2475D" w:rsidRPr="005F46DC">
        <w:rPr>
          <w:rFonts w:asciiTheme="majorBidi" w:hAnsiTheme="majorBidi" w:cstheme="majorBidi"/>
          <w:sz w:val="28"/>
          <w:szCs w:val="28"/>
        </w:rPr>
        <w:t xml:space="preserve">JWDAH </w:t>
      </w:r>
      <w:r w:rsidR="00B2475D" w:rsidRPr="005F46DC">
        <w:rPr>
          <w:rFonts w:asciiTheme="majorBidi" w:hAnsiTheme="majorBidi" w:cstheme="majorBidi" w:hint="cs"/>
          <w:sz w:val="28"/>
          <w:szCs w:val="28"/>
          <w:cs/>
        </w:rPr>
        <w:t xml:space="preserve">ได้จ่ายชำระค่าหุ้นดังกล่าวเป็นจำนวน </w:t>
      </w:r>
      <w:r w:rsidR="009A478F" w:rsidRPr="005F46DC">
        <w:rPr>
          <w:rFonts w:asciiTheme="majorBidi" w:hAnsiTheme="majorBidi" w:cstheme="majorBidi"/>
          <w:sz w:val="28"/>
          <w:szCs w:val="28"/>
        </w:rPr>
        <w:t>4</w:t>
      </w:r>
      <w:r w:rsidR="003855B3" w:rsidRPr="005F46DC">
        <w:rPr>
          <w:rFonts w:asciiTheme="majorBidi" w:hAnsiTheme="majorBidi" w:cstheme="majorBidi"/>
          <w:sz w:val="28"/>
          <w:szCs w:val="28"/>
        </w:rPr>
        <w:t>.</w:t>
      </w:r>
      <w:r w:rsidR="009A478F" w:rsidRPr="005F46DC">
        <w:rPr>
          <w:rFonts w:asciiTheme="majorBidi" w:hAnsiTheme="majorBidi" w:cstheme="majorBidi"/>
          <w:sz w:val="28"/>
          <w:szCs w:val="28"/>
        </w:rPr>
        <w:t>95</w:t>
      </w:r>
      <w:r w:rsidR="00B2475D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3855B3" w:rsidRPr="005F46DC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="00B2475D" w:rsidRPr="005F46DC">
        <w:rPr>
          <w:rFonts w:asciiTheme="majorBidi" w:hAnsiTheme="majorBidi" w:cstheme="majorBidi" w:hint="cs"/>
          <w:sz w:val="28"/>
          <w:szCs w:val="28"/>
          <w:cs/>
        </w:rPr>
        <w:t>ริงกิตมาเลเซีย</w:t>
      </w:r>
      <w:r w:rsidR="001D115C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B2475D" w:rsidRPr="005F46DC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="00B2475D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273540" w:rsidRPr="005F46DC">
        <w:rPr>
          <w:rFonts w:asciiTheme="majorBidi" w:hAnsiTheme="majorBidi" w:cstheme="majorBidi"/>
          <w:sz w:val="28"/>
          <w:szCs w:val="28"/>
        </w:rPr>
        <w:t>38.40</w:t>
      </w:r>
      <w:r w:rsidR="00B2475D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3855B3" w:rsidRPr="005F46DC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="00B2475D" w:rsidRPr="005F46DC">
        <w:rPr>
          <w:rFonts w:asciiTheme="majorBidi" w:hAnsiTheme="majorBidi" w:cstheme="majorBidi" w:hint="cs"/>
          <w:sz w:val="28"/>
          <w:szCs w:val="28"/>
          <w:cs/>
        </w:rPr>
        <w:t>บาท</w:t>
      </w:r>
    </w:p>
    <w:p w14:paraId="5D55539C" w14:textId="77777777" w:rsidR="00260A30" w:rsidRPr="005F46DC" w:rsidRDefault="00260A30" w:rsidP="00A40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0DB732E8" w14:textId="239802A5" w:rsidR="00963C39" w:rsidRPr="005F46DC" w:rsidRDefault="00260A30" w:rsidP="00A40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เจดับเบิ้ลยูดี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เอเชีย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(</w:t>
      </w:r>
      <w:r w:rsidRPr="005F46DC">
        <w:rPr>
          <w:rFonts w:asciiTheme="majorBidi" w:hAnsiTheme="majorBidi" w:cs="Angsana New"/>
          <w:sz w:val="28"/>
          <w:szCs w:val="28"/>
        </w:rPr>
        <w:t>“J</w:t>
      </w:r>
      <w:r w:rsidRPr="005F46DC">
        <w:rPr>
          <w:rFonts w:asciiTheme="majorBidi" w:hAnsiTheme="majorBidi" w:cstheme="majorBidi"/>
          <w:sz w:val="28"/>
          <w:szCs w:val="28"/>
        </w:rPr>
        <w:t xml:space="preserve">WDA”)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ได้เข้าร่วมทุนกับ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proofErr w:type="spellStart"/>
      <w:r w:rsidRPr="005F46DC">
        <w:rPr>
          <w:rFonts w:asciiTheme="majorBidi" w:hAnsiTheme="majorBidi" w:cstheme="majorBidi"/>
          <w:sz w:val="28"/>
          <w:szCs w:val="28"/>
        </w:rPr>
        <w:t>Ruiyun</w:t>
      </w:r>
      <w:proofErr w:type="spellEnd"/>
      <w:r w:rsidRPr="005F46DC">
        <w:rPr>
          <w:rFonts w:asciiTheme="majorBidi" w:hAnsiTheme="majorBidi" w:cstheme="majorBidi"/>
          <w:sz w:val="28"/>
          <w:szCs w:val="28"/>
        </w:rPr>
        <w:t xml:space="preserve"> (HK) International Supply Chain Limited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โกลเด้น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ไลน์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เซอร์วิสเซส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ให้จัดตั้งบริษัทใหม่ชื่อ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รุ่ยหยุน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อินเตอร์เนชั่นแนล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br/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ซัพพลายเชน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(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ประเทศไทย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963C39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963C39" w:rsidRPr="005F46DC">
        <w:rPr>
          <w:rFonts w:asciiTheme="majorBidi" w:hAnsiTheme="majorBidi" w:cs="Angsana New" w:hint="cs"/>
          <w:sz w:val="28"/>
          <w:szCs w:val="28"/>
          <w:cs/>
        </w:rPr>
        <w:t>(“</w:t>
      </w:r>
      <w:r w:rsidR="00963C39" w:rsidRPr="005F46DC">
        <w:rPr>
          <w:rFonts w:asciiTheme="majorBidi" w:hAnsiTheme="majorBidi" w:cs="Angsana New"/>
          <w:sz w:val="28"/>
          <w:szCs w:val="28"/>
        </w:rPr>
        <w:t>RY TH</w:t>
      </w:r>
      <w:r w:rsidR="00963C39" w:rsidRPr="005F46DC">
        <w:rPr>
          <w:rFonts w:asciiTheme="majorBidi" w:hAnsiTheme="majorBidi" w:cs="Angsana New" w:hint="cs"/>
          <w:sz w:val="28"/>
          <w:szCs w:val="28"/>
          <w:cs/>
        </w:rPr>
        <w:t>”)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เพื่อให้บริการขนส่งควบคุมอุณหภูมิระหว่างประเทศไทยและจีน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โดยการออกหุ้นสามัญจำนวน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1,400,000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มูลค่าหุ้นที่ตราไว้หุ้นละ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100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รวมมีทุนจดทะเบียน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140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JWDA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ถือหุ้นร้อยละ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40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ส่งผลให้</w:t>
      </w:r>
      <w:r w:rsidR="00963C39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963C39" w:rsidRPr="005F46DC">
        <w:rPr>
          <w:rFonts w:asciiTheme="majorBidi" w:hAnsiTheme="majorBidi" w:cs="Angsana New"/>
          <w:sz w:val="28"/>
          <w:szCs w:val="28"/>
        </w:rPr>
        <w:t>RY TH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="00B11C5C" w:rsidRPr="005F46DC">
        <w:rPr>
          <w:rFonts w:asciiTheme="majorBidi" w:hAnsiTheme="majorBidi" w:cs="Angsana New" w:hint="cs"/>
          <w:sz w:val="28"/>
          <w:szCs w:val="28"/>
          <w:cs/>
        </w:rPr>
        <w:t>บริษัทร่วม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ของกลุ่มบริษัท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</w:t>
      </w:r>
      <w:r w:rsidRPr="005F46DC">
        <w:rPr>
          <w:rFonts w:asciiTheme="majorBidi" w:hAnsiTheme="majorBidi" w:cs="Angsana New"/>
          <w:sz w:val="28"/>
          <w:szCs w:val="28"/>
        </w:rPr>
        <w:t xml:space="preserve"> JWDA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ได้มีการชำระค่าหุ้นแล้วร้อยละ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50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ของทุนจดทะเบียน เป็นจำนวนเงิน </w:t>
      </w:r>
      <w:r w:rsidRPr="005F46DC">
        <w:rPr>
          <w:rFonts w:asciiTheme="majorBidi" w:hAnsiTheme="majorBidi" w:cs="Angsana New"/>
          <w:sz w:val="28"/>
          <w:szCs w:val="28"/>
        </w:rPr>
        <w:t xml:space="preserve">28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โดยส่วนที่เหลือจะชำระเพิ่มภายในวันที่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7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2569</w:t>
      </w:r>
    </w:p>
    <w:p w14:paraId="19AA482A" w14:textId="77777777" w:rsidR="00963C39" w:rsidRPr="005F46DC" w:rsidRDefault="00963C3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/>
          <w:sz w:val="28"/>
          <w:szCs w:val="28"/>
        </w:rPr>
        <w:br w:type="page"/>
      </w:r>
    </w:p>
    <w:p w14:paraId="0DE77514" w14:textId="5E8F6D39" w:rsidR="00094B1C" w:rsidRPr="005F46DC" w:rsidRDefault="00094B1C" w:rsidP="00094B1C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lastRenderedPageBreak/>
        <w:t>การร่วมค้า</w:t>
      </w:r>
    </w:p>
    <w:p w14:paraId="3AA376D4" w14:textId="77777777" w:rsidR="00901F02" w:rsidRPr="005F46DC" w:rsidRDefault="00901F02" w:rsidP="00901F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15706FC1" w14:textId="3B9E2215" w:rsidR="007B59A0" w:rsidRPr="005F46DC" w:rsidRDefault="007B59A0" w:rsidP="007B59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>28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BJL </w:t>
      </w:r>
      <w:r w:rsidRPr="005F46DC">
        <w:rPr>
          <w:rFonts w:asciiTheme="majorBidi" w:hAnsiTheme="majorBidi" w:cstheme="majorBidi"/>
          <w:sz w:val="28"/>
          <w:szCs w:val="28"/>
          <w:cs/>
        </w:rPr>
        <w:t>ได้เข้าซื้อหุ้นสามัญในบริษัท แอลฟา อินดัสเทรียล แอสเ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ซ</w:t>
      </w:r>
      <w:r w:rsidRPr="005F46DC">
        <w:rPr>
          <w:rFonts w:asciiTheme="majorBidi" w:hAnsiTheme="majorBidi" w:cstheme="majorBidi"/>
          <w:sz w:val="28"/>
          <w:szCs w:val="28"/>
          <w:cs/>
        </w:rPr>
        <w:t>ท จำกัด (“</w:t>
      </w:r>
      <w:r w:rsidRPr="005F46DC">
        <w:rPr>
          <w:rFonts w:asciiTheme="majorBidi" w:hAnsiTheme="majorBidi" w:cstheme="majorBidi"/>
          <w:sz w:val="28"/>
          <w:szCs w:val="28"/>
        </w:rPr>
        <w:t>AAS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”) เป็นจำนวน </w:t>
      </w:r>
      <w:r w:rsidRPr="005F46DC">
        <w:rPr>
          <w:rFonts w:asciiTheme="majorBidi" w:hAnsiTheme="majorBidi" w:cstheme="majorBidi"/>
          <w:sz w:val="28"/>
          <w:szCs w:val="28"/>
        </w:rPr>
        <w:t>49,000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หุ้น คิดเป็นร้อยละ </w:t>
      </w:r>
      <w:r w:rsidRPr="005F46DC">
        <w:rPr>
          <w:rFonts w:asciiTheme="majorBidi" w:hAnsiTheme="majorBidi" w:cstheme="majorBidi"/>
          <w:sz w:val="28"/>
          <w:szCs w:val="28"/>
        </w:rPr>
        <w:t>49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ของจำนวนหุ้นที่ออกและชำระแล้ว เป็นจำนวนเงิน </w:t>
      </w:r>
      <w:r w:rsidRPr="005F46DC">
        <w:rPr>
          <w:rFonts w:asciiTheme="majorBidi" w:hAnsiTheme="majorBidi" w:cstheme="majorBidi"/>
          <w:sz w:val="28"/>
          <w:szCs w:val="28"/>
        </w:rPr>
        <w:t>0.49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และ </w:t>
      </w:r>
      <w:r w:rsidRPr="005F46DC">
        <w:rPr>
          <w:rFonts w:asciiTheme="majorBidi" w:hAnsiTheme="majorBidi" w:cstheme="majorBidi"/>
          <w:sz w:val="28"/>
          <w:szCs w:val="28"/>
        </w:rPr>
        <w:t xml:space="preserve">AAS </w:t>
      </w:r>
      <w:r w:rsidRPr="005F46DC">
        <w:rPr>
          <w:rFonts w:asciiTheme="majorBidi" w:hAnsiTheme="majorBidi" w:cstheme="majorBidi"/>
          <w:sz w:val="28"/>
          <w:szCs w:val="28"/>
          <w:cs/>
        </w:rPr>
        <w:t>ได้เพิ่ม</w:t>
      </w:r>
      <w:r w:rsidRPr="005F46DC">
        <w:rPr>
          <w:rFonts w:asciiTheme="majorBidi" w:hAnsiTheme="majorBidi" w:cstheme="majorBidi"/>
          <w:sz w:val="28"/>
          <w:szCs w:val="28"/>
        </w:rPr>
        <w:br/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ทุนจดทะเบียนจาก </w:t>
      </w:r>
      <w:r w:rsidRPr="005F46DC">
        <w:rPr>
          <w:rFonts w:asciiTheme="majorBidi" w:hAnsiTheme="majorBidi" w:cstheme="majorBidi"/>
          <w:sz w:val="28"/>
          <w:szCs w:val="28"/>
        </w:rPr>
        <w:t>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 เป็น </w:t>
      </w:r>
      <w:r w:rsidRPr="005F46DC">
        <w:rPr>
          <w:rFonts w:asciiTheme="majorBidi" w:hAnsiTheme="majorBidi" w:cstheme="majorBidi"/>
          <w:sz w:val="28"/>
          <w:szCs w:val="28"/>
        </w:rPr>
        <w:t>200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 โดยการออกหุ้นสามัญใหม่จำนวน </w:t>
      </w:r>
      <w:r w:rsidRPr="005F46DC">
        <w:rPr>
          <w:rFonts w:asciiTheme="majorBidi" w:hAnsiTheme="majorBidi" w:cstheme="majorBidi"/>
          <w:sz w:val="28"/>
          <w:szCs w:val="28"/>
        </w:rPr>
        <w:t>19.90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ล้านหุ้น มูลค่าที่ตราไว้หุ้นละ </w:t>
      </w:r>
      <w:r w:rsidRPr="005F46DC">
        <w:rPr>
          <w:rFonts w:asciiTheme="majorBidi" w:hAnsiTheme="majorBidi" w:cstheme="majorBidi"/>
          <w:sz w:val="28"/>
          <w:szCs w:val="28"/>
        </w:rPr>
        <w:br/>
        <w:t>10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บาท ให้แก่ผู้ถือหุ้นเดิม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คือ </w:t>
      </w:r>
      <w:r w:rsidRPr="005F46DC">
        <w:rPr>
          <w:rFonts w:asciiTheme="majorBidi" w:hAnsiTheme="majorBidi" w:cstheme="majorBidi"/>
          <w:sz w:val="28"/>
          <w:szCs w:val="28"/>
        </w:rPr>
        <w:t xml:space="preserve">BJL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จำนวน </w:t>
      </w:r>
      <w:r w:rsidRPr="005F46DC">
        <w:rPr>
          <w:rFonts w:asciiTheme="majorBidi" w:hAnsiTheme="majorBidi" w:cstheme="majorBidi"/>
          <w:sz w:val="28"/>
          <w:szCs w:val="28"/>
        </w:rPr>
        <w:t>9.75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ล้านหุ้น และ </w:t>
      </w:r>
      <w:r w:rsidRPr="005F46DC">
        <w:rPr>
          <w:rFonts w:asciiTheme="majorBidi" w:hAnsiTheme="majorBidi" w:cstheme="majorBidi"/>
          <w:sz w:val="28"/>
          <w:szCs w:val="28"/>
        </w:rPr>
        <w:t xml:space="preserve">ALPHA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จำนวน </w:t>
      </w:r>
      <w:r w:rsidRPr="005F46DC">
        <w:rPr>
          <w:rFonts w:asciiTheme="majorBidi" w:hAnsiTheme="majorBidi" w:cstheme="majorBidi"/>
          <w:sz w:val="28"/>
          <w:szCs w:val="28"/>
        </w:rPr>
        <w:t>10.15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ล้านหุ้น โดยเรียกชำระค่าหุ้น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ในอัตราหุ้นละ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5.25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บาทต่อหุ้น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ทั้งนี้</w:t>
      </w:r>
      <w:r w:rsidRPr="005F46DC">
        <w:rPr>
          <w:rFonts w:asciiTheme="majorBidi" w:hAnsiTheme="majorBidi" w:cstheme="majorBidi"/>
          <w:sz w:val="28"/>
          <w:szCs w:val="28"/>
        </w:rPr>
        <w:t xml:space="preserve"> BJL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ได้</w:t>
      </w:r>
      <w:r w:rsidRPr="005F46DC">
        <w:rPr>
          <w:rFonts w:asciiTheme="majorBidi" w:hAnsiTheme="majorBidi" w:cstheme="majorBidi"/>
          <w:sz w:val="28"/>
          <w:szCs w:val="28"/>
          <w:cs/>
        </w:rPr>
        <w:t>จ่ายชำระเงิน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ค่าหุ้นดังกล่าวเป็น</w:t>
      </w:r>
      <w:r w:rsidRPr="005F46DC">
        <w:rPr>
          <w:rFonts w:asciiTheme="majorBidi" w:hAnsiTheme="majorBidi" w:cstheme="majorBidi"/>
          <w:sz w:val="28"/>
          <w:szCs w:val="28"/>
          <w:cs/>
        </w:rPr>
        <w:t>จำนวน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51.19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ต่อมาเมื่อวันที่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>15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สิงหาคม </w:t>
      </w:r>
      <w:r w:rsidRPr="005F46DC">
        <w:rPr>
          <w:rFonts w:asciiTheme="majorBidi" w:hAnsiTheme="majorBidi" w:cstheme="majorBidi"/>
          <w:sz w:val="28"/>
          <w:szCs w:val="28"/>
        </w:rPr>
        <w:t xml:space="preserve">2568 </w:t>
      </w:r>
      <w:r w:rsidR="00250AB8" w:rsidRPr="005F46DC">
        <w:rPr>
          <w:rFonts w:asciiTheme="majorBidi" w:hAnsiTheme="majorBidi" w:cstheme="majorBidi"/>
          <w:sz w:val="28"/>
          <w:szCs w:val="28"/>
        </w:rPr>
        <w:t xml:space="preserve">AAS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ได้จดทะเบียนลดทุนจดทะเบียนของบริษัท จากเดิมทุนจดทะเบียน </w:t>
      </w:r>
      <w:r w:rsidRPr="005F46DC">
        <w:rPr>
          <w:rFonts w:asciiTheme="majorBidi" w:hAnsiTheme="majorBidi" w:cstheme="majorBidi"/>
          <w:sz w:val="28"/>
          <w:szCs w:val="28"/>
        </w:rPr>
        <w:t>200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ล้านบาท เป็นทุนจดทะเบียน </w:t>
      </w:r>
      <w:r w:rsidRPr="005F46DC">
        <w:rPr>
          <w:rFonts w:asciiTheme="majorBidi" w:hAnsiTheme="majorBidi" w:cstheme="majorBidi"/>
          <w:sz w:val="28"/>
          <w:szCs w:val="28"/>
        </w:rPr>
        <w:t xml:space="preserve">105.48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โดยการลดหุ้นจำนวน</w:t>
      </w:r>
      <w:r w:rsidRPr="005F46DC">
        <w:rPr>
          <w:rFonts w:asciiTheme="majorBidi" w:hAnsiTheme="majorBidi" w:cstheme="majorBidi"/>
          <w:sz w:val="28"/>
          <w:szCs w:val="28"/>
        </w:rPr>
        <w:t xml:space="preserve"> 9.45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ล้านหุ้น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คงเหลือจำนวนหุ้นหลังจากลดทุนจดทะเบียนแล้วเสร็จจำนวน </w:t>
      </w:r>
      <w:r w:rsidRPr="005F46DC">
        <w:rPr>
          <w:rFonts w:asciiTheme="majorBidi" w:hAnsiTheme="majorBidi" w:cstheme="majorBidi"/>
          <w:sz w:val="28"/>
          <w:szCs w:val="28"/>
        </w:rPr>
        <w:t>10.55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ล้านหุ้น ต่อมาเมื่อวันที่ </w:t>
      </w:r>
      <w:r w:rsidRPr="005F46DC">
        <w:rPr>
          <w:rFonts w:asciiTheme="majorBidi" w:hAnsiTheme="majorBidi" w:cstheme="majorBidi"/>
          <w:sz w:val="28"/>
          <w:szCs w:val="28"/>
        </w:rPr>
        <w:t xml:space="preserve">19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สิงหาคม </w:t>
      </w:r>
      <w:r w:rsidRPr="005F46DC">
        <w:rPr>
          <w:rFonts w:asciiTheme="majorBidi" w:hAnsiTheme="majorBidi" w:cstheme="majorBidi"/>
          <w:sz w:val="28"/>
          <w:szCs w:val="28"/>
        </w:rPr>
        <w:t xml:space="preserve">2568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กลุ่มบริษัทได้มาซึ่งอำนาจควบคุมใน </w:t>
      </w:r>
      <w:r w:rsidRPr="005F46DC">
        <w:rPr>
          <w:rFonts w:asciiTheme="majorBidi" w:hAnsiTheme="majorBidi" w:cstheme="majorBidi"/>
          <w:sz w:val="28"/>
          <w:szCs w:val="28"/>
        </w:rPr>
        <w:t xml:space="preserve">AAS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(ดูหมายเหตุข้อ </w:t>
      </w:r>
      <w:r w:rsidRPr="005F46DC">
        <w:rPr>
          <w:rFonts w:asciiTheme="majorBidi" w:hAnsiTheme="majorBidi" w:cstheme="majorBidi"/>
          <w:sz w:val="28"/>
          <w:szCs w:val="28"/>
        </w:rPr>
        <w:t>2</w:t>
      </w:r>
      <w:r w:rsidR="00831B37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831B37" w:rsidRPr="005F46DC">
        <w:rPr>
          <w:rFonts w:asciiTheme="majorBidi" w:hAnsiTheme="majorBidi" w:cstheme="majorBidi"/>
          <w:sz w:val="28"/>
          <w:szCs w:val="28"/>
        </w:rPr>
        <w:t>(</w:t>
      </w:r>
      <w:r w:rsidR="00831B37" w:rsidRPr="005F46DC">
        <w:rPr>
          <w:rFonts w:asciiTheme="majorBidi" w:hAnsiTheme="majorBidi" w:cstheme="majorBidi" w:hint="cs"/>
          <w:sz w:val="28"/>
          <w:szCs w:val="28"/>
          <w:cs/>
        </w:rPr>
        <w:t>ก</w:t>
      </w:r>
      <w:r w:rsidR="00831B37" w:rsidRPr="005F46DC">
        <w:rPr>
          <w:rFonts w:asciiTheme="majorBidi" w:hAnsiTheme="majorBidi" w:cstheme="majorBidi"/>
          <w:sz w:val="28"/>
          <w:szCs w:val="28"/>
        </w:rPr>
        <w:t>.)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) ส่งผลให้เงินลงทุนใน </w:t>
      </w:r>
      <w:r w:rsidRPr="005F46DC">
        <w:rPr>
          <w:rFonts w:asciiTheme="majorBidi" w:hAnsiTheme="majorBidi" w:cstheme="majorBidi"/>
          <w:sz w:val="28"/>
          <w:szCs w:val="28"/>
        </w:rPr>
        <w:t xml:space="preserve">AAS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เปลี่ยนสถานะจากการร่วมค้าเป็นบริษัทย่อย</w:t>
      </w:r>
    </w:p>
    <w:p w14:paraId="4B29B8A3" w14:textId="77777777" w:rsidR="00273540" w:rsidRPr="005F46DC" w:rsidRDefault="00273540" w:rsidP="00901F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2DFBB481" w14:textId="432CF813" w:rsidR="00273540" w:rsidRPr="005F46DC" w:rsidRDefault="00273540" w:rsidP="002735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="Angsana New"/>
          <w:sz w:val="28"/>
          <w:szCs w:val="28"/>
        </w:rPr>
        <w:t xml:space="preserve"> 8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สิงหาคม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2568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สยาม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เจดับเบิ้ลยูดี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โลจิสติกส์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963C39" w:rsidRPr="005F46DC">
        <w:rPr>
          <w:rFonts w:asciiTheme="majorBidi" w:hAnsiTheme="majorBidi" w:cs="Angsana New" w:hint="cs"/>
          <w:sz w:val="28"/>
          <w:szCs w:val="28"/>
          <w:cs/>
        </w:rPr>
        <w:t xml:space="preserve"> (“</w:t>
      </w:r>
      <w:r w:rsidR="00963C39" w:rsidRPr="005F46DC">
        <w:rPr>
          <w:rFonts w:asciiTheme="majorBidi" w:hAnsiTheme="majorBidi" w:cs="Angsana New"/>
          <w:sz w:val="28"/>
          <w:szCs w:val="28"/>
        </w:rPr>
        <w:t>Siam J</w:t>
      </w:r>
      <w:r w:rsidR="00963C39" w:rsidRPr="005F46DC">
        <w:rPr>
          <w:rFonts w:asciiTheme="majorBidi" w:hAnsiTheme="majorBidi" w:cs="Angsana New" w:hint="cs"/>
          <w:sz w:val="28"/>
          <w:szCs w:val="28"/>
          <w:cs/>
        </w:rPr>
        <w:t>”)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ได้เพิ่มทุนจดทะเบียนจาก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20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63C39" w:rsidRPr="005F46DC">
        <w:rPr>
          <w:rFonts w:asciiTheme="majorBidi" w:hAnsiTheme="majorBidi" w:cs="Angsana New"/>
          <w:sz w:val="28"/>
          <w:szCs w:val="28"/>
          <w:cs/>
        </w:rPr>
        <w:br/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100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โดยการออกหุ้นสามัญใหม่จำนวน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 xml:space="preserve">0.80 </w:t>
      </w:r>
      <w:r w:rsidR="00CE79F2" w:rsidRPr="005F46D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มูลค่าที่ตราไว้หุ้นละ</w:t>
      </w:r>
      <w:r w:rsidR="00854EBF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10</w:t>
      </w:r>
      <w:r w:rsidR="00CE79F2" w:rsidRPr="005F46DC">
        <w:rPr>
          <w:rFonts w:asciiTheme="majorBidi" w:hAnsiTheme="majorBidi" w:cs="Angsana New"/>
          <w:sz w:val="28"/>
          <w:szCs w:val="28"/>
        </w:rPr>
        <w:t>0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ให้แก่กลุ่มผู้ถือหุ้นเดิม</w:t>
      </w:r>
      <w:r w:rsidR="00CE79F2" w:rsidRPr="005F46DC">
        <w:rPr>
          <w:rFonts w:asciiTheme="majorBidi" w:hAnsiTheme="majorBidi" w:cs="Angsana New" w:hint="cs"/>
          <w:sz w:val="28"/>
          <w:szCs w:val="28"/>
          <w:cs/>
        </w:rPr>
        <w:t xml:space="preserve"> บริษัทออโต้โลจิค จำกัด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>(“AT</w:t>
      </w:r>
      <w:r w:rsidRPr="005F46DC">
        <w:rPr>
          <w:rFonts w:asciiTheme="majorBidi" w:hAnsiTheme="majorBidi" w:cs="Angsana New"/>
          <w:sz w:val="28"/>
          <w:szCs w:val="28"/>
        </w:rPr>
        <w:t>L</w:t>
      </w:r>
      <w:r w:rsidR="00CE79F2" w:rsidRPr="005F46DC">
        <w:rPr>
          <w:rFonts w:asciiTheme="majorBidi" w:hAnsiTheme="majorBidi" w:cs="Angsana New"/>
          <w:sz w:val="28"/>
          <w:szCs w:val="28"/>
        </w:rPr>
        <w:t>”)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 xml:space="preserve">0.34 </w:t>
      </w:r>
      <w:r w:rsidR="00CE79F2" w:rsidRPr="005F46D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854EBF" w:rsidRPr="005F46DC">
        <w:rPr>
          <w:rFonts w:asciiTheme="majorBidi" w:hAnsiTheme="majorBidi" w:cs="Angsana New" w:hint="cs"/>
          <w:sz w:val="28"/>
          <w:szCs w:val="28"/>
          <w:cs/>
        </w:rPr>
        <w:t>ผู้ถือหุ้นเดิ</w:t>
      </w:r>
      <w:r w:rsidR="00165B86" w:rsidRPr="005F46DC">
        <w:rPr>
          <w:rFonts w:asciiTheme="majorBidi" w:hAnsiTheme="majorBidi" w:cs="Angsana New" w:hint="cs"/>
          <w:sz w:val="28"/>
          <w:szCs w:val="28"/>
          <w:cs/>
        </w:rPr>
        <w:t>มรายอื่น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>0.46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CE79F2" w:rsidRPr="005F46D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โดยเรียกชำระค่าหุ้นที่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>100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บาทต่อหุ้น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>AT</w:t>
      </w:r>
      <w:r w:rsidRPr="005F46DC">
        <w:rPr>
          <w:rFonts w:asciiTheme="majorBidi" w:hAnsiTheme="majorBidi" w:cs="Angsana New"/>
          <w:sz w:val="28"/>
          <w:szCs w:val="28"/>
        </w:rPr>
        <w:t xml:space="preserve">L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จ่ายชำระเป็นเงินจำนวน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E79F2" w:rsidRPr="005F46DC">
        <w:rPr>
          <w:rFonts w:asciiTheme="majorBidi" w:hAnsiTheme="majorBidi" w:cs="Angsana New"/>
          <w:sz w:val="28"/>
          <w:szCs w:val="28"/>
        </w:rPr>
        <w:t>34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</w:p>
    <w:p w14:paraId="34ED3D09" w14:textId="77777777" w:rsidR="008F7D1C" w:rsidRPr="005F46DC" w:rsidRDefault="008F7D1C" w:rsidP="008F7D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4843F738" w14:textId="77777777" w:rsidR="000925F8" w:rsidRPr="005F46DC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727006D1" w14:textId="77777777" w:rsidR="000925F8" w:rsidRPr="005F46DC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4EC27A35" w14:textId="311BCF70" w:rsidR="000925F8" w:rsidRPr="005F46DC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D91333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6D5249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</w:t>
      </w:r>
      <w:r w:rsidR="00DF0569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</w:t>
      </w:r>
      <w:r w:rsidRPr="005F46DC">
        <w:rPr>
          <w:rFonts w:asciiTheme="majorBidi" w:hAnsiTheme="majorBidi" w:cstheme="majorBidi"/>
          <w:sz w:val="28"/>
          <w:szCs w:val="28"/>
        </w:rPr>
        <w:t xml:space="preserve"> TMS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ราคาทุนจำนว</w:t>
      </w:r>
      <w:r w:rsidR="00E30A34" w:rsidRPr="005F46DC">
        <w:rPr>
          <w:rFonts w:asciiTheme="majorBidi" w:hAnsiTheme="majorBidi" w:cstheme="majorBidi"/>
          <w:sz w:val="28"/>
          <w:szCs w:val="28"/>
          <w:cs/>
        </w:rPr>
        <w:t>น</w:t>
      </w:r>
      <w:r w:rsidR="00D20DE1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5B6FF1" w:rsidRPr="005F46DC">
        <w:rPr>
          <w:rFonts w:asciiTheme="majorBidi" w:hAnsiTheme="majorBidi" w:cstheme="majorBidi"/>
          <w:sz w:val="28"/>
          <w:szCs w:val="28"/>
        </w:rPr>
        <w:t>163.80</w:t>
      </w:r>
      <w:r w:rsidR="00E1282A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AA155F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ใช้เป็นหลักประกันวงเงินกู้ยืม</w:t>
      </w:r>
      <w:r w:rsidR="003855B3" w:rsidRPr="005F46DC">
        <w:rPr>
          <w:rFonts w:asciiTheme="majorBidi" w:hAnsiTheme="majorBidi" w:cstheme="majorBidi"/>
          <w:sz w:val="28"/>
          <w:szCs w:val="28"/>
          <w:cs/>
        </w:rPr>
        <w:br/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ระยะยาวกับสถาบันการเงิน (ดูหมายเหตุข้อ </w:t>
      </w:r>
      <w:r w:rsidR="00FA4D1B" w:rsidRPr="005F46DC">
        <w:rPr>
          <w:rFonts w:asciiTheme="majorBidi" w:hAnsiTheme="majorBidi" w:cstheme="majorBidi"/>
          <w:sz w:val="28"/>
          <w:szCs w:val="28"/>
        </w:rPr>
        <w:t>7</w:t>
      </w:r>
      <w:r w:rsidRPr="005F46DC">
        <w:rPr>
          <w:rFonts w:asciiTheme="majorBidi" w:hAnsiTheme="majorBidi" w:cstheme="majorBidi"/>
          <w:sz w:val="28"/>
          <w:szCs w:val="28"/>
          <w:cs/>
        </w:rPr>
        <w:t>)</w:t>
      </w:r>
      <w:r w:rsidRPr="005F46DC">
        <w:rPr>
          <w:rFonts w:asciiTheme="majorBidi" w:hAnsiTheme="majorBidi" w:cstheme="majorBidi"/>
          <w:sz w:val="30"/>
          <w:szCs w:val="30"/>
        </w:rPr>
        <w:tab/>
      </w:r>
    </w:p>
    <w:p w14:paraId="44CAA870" w14:textId="7B23C8C5" w:rsidR="003855B3" w:rsidRPr="005F46DC" w:rsidRDefault="003855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2F087B68" w14:textId="30DBBD90" w:rsidR="000925F8" w:rsidRPr="005F46DC" w:rsidRDefault="000925F8" w:rsidP="000925F8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</w:t>
      </w:r>
      <w:r w:rsidR="00C516E7"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ย่อย</w:t>
      </w:r>
    </w:p>
    <w:p w14:paraId="069C2DBE" w14:textId="185567C3" w:rsidR="00F54DE1" w:rsidRPr="005F46DC" w:rsidRDefault="00F54DE1" w:rsidP="00BE5B2C">
      <w:pPr>
        <w:ind w:left="540"/>
        <w:rPr>
          <w:rFonts w:asciiTheme="majorBidi" w:hAnsiTheme="majorBidi" w:cstheme="majorBidi"/>
          <w:sz w:val="24"/>
          <w:szCs w:val="24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90"/>
        <w:gridCol w:w="1028"/>
        <w:gridCol w:w="1762"/>
      </w:tblGrid>
      <w:tr w:rsidR="0059461B" w:rsidRPr="005F46DC" w14:paraId="1AB39768" w14:textId="77777777">
        <w:trPr>
          <w:tblHeader/>
        </w:trPr>
        <w:tc>
          <w:tcPr>
            <w:tcW w:w="6390" w:type="dxa"/>
            <w:vAlign w:val="bottom"/>
          </w:tcPr>
          <w:p w14:paraId="77A6A754" w14:textId="7777777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รายการเคลื่อนไหวที่มีสาระสำคัญ</w:t>
            </w:r>
          </w:p>
          <w:p w14:paraId="4F6E446A" w14:textId="7D196BAA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1E734A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เดือนสิ้นสุดวันที่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</w:t>
            </w:r>
            <w:r w:rsidR="00F750C9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0 </w:t>
            </w:r>
            <w:r w:rsidR="00441CD8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028" w:type="dxa"/>
            <w:vAlign w:val="bottom"/>
          </w:tcPr>
          <w:p w14:paraId="54437CEF" w14:textId="7777777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762" w:type="dxa"/>
            <w:vAlign w:val="center"/>
          </w:tcPr>
          <w:p w14:paraId="3C1CC247" w14:textId="7777777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</w:t>
            </w:r>
          </w:p>
          <w:p w14:paraId="3655F563" w14:textId="7777777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59461B" w:rsidRPr="005F46DC" w14:paraId="42F31688" w14:textId="77777777">
        <w:trPr>
          <w:tblHeader/>
        </w:trPr>
        <w:tc>
          <w:tcPr>
            <w:tcW w:w="6390" w:type="dxa"/>
            <w:vAlign w:val="bottom"/>
          </w:tcPr>
          <w:p w14:paraId="76C42C59" w14:textId="7777777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28" w:type="dxa"/>
          </w:tcPr>
          <w:p w14:paraId="5EE63BAE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</w:tcPr>
          <w:p w14:paraId="418C6B09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59461B" w:rsidRPr="005F46DC" w14:paraId="0DA11556" w14:textId="77777777">
        <w:tc>
          <w:tcPr>
            <w:tcW w:w="6390" w:type="dxa"/>
            <w:vAlign w:val="bottom"/>
          </w:tcPr>
          <w:p w14:paraId="02B42638" w14:textId="7777777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028" w:type="dxa"/>
          </w:tcPr>
          <w:p w14:paraId="542AD868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0ABCF21E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59461B" w:rsidRPr="005F46DC" w14:paraId="603AE442" w14:textId="77777777">
        <w:tc>
          <w:tcPr>
            <w:tcW w:w="6390" w:type="dxa"/>
            <w:vAlign w:val="bottom"/>
          </w:tcPr>
          <w:p w14:paraId="77BC2CB3" w14:textId="397A60F0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028" w:type="dxa"/>
          </w:tcPr>
          <w:p w14:paraId="090BD288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2598567E" w14:textId="48EF7372" w:rsidR="0059461B" w:rsidRPr="005F46DC" w:rsidRDefault="006120A7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9,635,164</w:t>
            </w:r>
          </w:p>
        </w:tc>
      </w:tr>
      <w:tr w:rsidR="000216BA" w:rsidRPr="005F46DC" w14:paraId="3956D3EE" w14:textId="77777777">
        <w:tc>
          <w:tcPr>
            <w:tcW w:w="6390" w:type="dxa"/>
            <w:vAlign w:val="bottom"/>
          </w:tcPr>
          <w:p w14:paraId="7229CB87" w14:textId="743BD50A" w:rsidR="000216BA" w:rsidRPr="005F46DC" w:rsidRDefault="00DA18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เพิ่มขึ้นจากการเพิ่มทุนของบริษัทย่อย</w:t>
            </w:r>
          </w:p>
        </w:tc>
        <w:tc>
          <w:tcPr>
            <w:tcW w:w="1028" w:type="dxa"/>
          </w:tcPr>
          <w:p w14:paraId="4871FC7E" w14:textId="77777777" w:rsidR="000216BA" w:rsidRPr="005F46DC" w:rsidRDefault="000216BA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57F050C1" w14:textId="45E8AE37" w:rsidR="000216BA" w:rsidRPr="005F46DC" w:rsidRDefault="003C0C59" w:rsidP="00D40BB7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912,299</w:t>
            </w:r>
          </w:p>
        </w:tc>
      </w:tr>
      <w:tr w:rsidR="0059461B" w:rsidRPr="005F46DC" w14:paraId="43F87EC9" w14:textId="77777777">
        <w:tc>
          <w:tcPr>
            <w:tcW w:w="6390" w:type="dxa"/>
            <w:vAlign w:val="bottom"/>
          </w:tcPr>
          <w:p w14:paraId="4E539290" w14:textId="50D8D215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ขาดทุนจากการด้อยค่า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ของเงินลงทุนในบริษัทย่อย</w:t>
            </w:r>
          </w:p>
        </w:tc>
        <w:tc>
          <w:tcPr>
            <w:tcW w:w="1028" w:type="dxa"/>
          </w:tcPr>
          <w:p w14:paraId="772A8F4D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36C879E1" w14:textId="5ABF830A" w:rsidR="0059461B" w:rsidRPr="005F46DC" w:rsidRDefault="003C0C59" w:rsidP="006120A7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(82,862)</w:t>
            </w:r>
          </w:p>
        </w:tc>
      </w:tr>
      <w:tr w:rsidR="0059461B" w:rsidRPr="005F46DC" w14:paraId="67883B26" w14:textId="77777777">
        <w:tc>
          <w:tcPr>
            <w:tcW w:w="6390" w:type="dxa"/>
            <w:vAlign w:val="bottom"/>
          </w:tcPr>
          <w:p w14:paraId="2F24BAE4" w14:textId="037332D7" w:rsidR="0059461B" w:rsidRPr="005F46DC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750C9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  <w:r w:rsidR="00441CD8" w:rsidRPr="005F46DC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1028" w:type="dxa"/>
          </w:tcPr>
          <w:p w14:paraId="2F227673" w14:textId="77777777" w:rsidR="0059461B" w:rsidRPr="005F46DC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  <w:tcBorders>
              <w:top w:val="single" w:sz="4" w:space="0" w:color="auto"/>
              <w:bottom w:val="double" w:sz="4" w:space="0" w:color="auto"/>
            </w:tcBorders>
          </w:tcPr>
          <w:p w14:paraId="5826E767" w14:textId="50C9F9B2" w:rsidR="0059461B" w:rsidRPr="005F46DC" w:rsidRDefault="003C0C59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10,464,601</w:t>
            </w:r>
          </w:p>
        </w:tc>
      </w:tr>
    </w:tbl>
    <w:p w14:paraId="51195E08" w14:textId="77777777" w:rsidR="00F746B2" w:rsidRPr="005F46DC" w:rsidRDefault="00F746B2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39C4BE8" w14:textId="77777777" w:rsidR="00F746B2" w:rsidRPr="005F46DC" w:rsidRDefault="00F746B2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br w:type="page"/>
      </w:r>
    </w:p>
    <w:p w14:paraId="5EB8D2BF" w14:textId="0EC41668" w:rsidR="008D1F01" w:rsidRPr="005F46DC" w:rsidRDefault="00424E50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lastRenderedPageBreak/>
        <w:t>ในระหว่าง</w:t>
      </w:r>
      <w:r w:rsidR="0069192D" w:rsidRPr="005F46DC">
        <w:rPr>
          <w:rFonts w:asciiTheme="majorBidi" w:hAnsiTheme="majorBidi" w:cstheme="majorBidi" w:hint="cs"/>
          <w:sz w:val="28"/>
          <w:szCs w:val="28"/>
          <w:cs/>
        </w:rPr>
        <w:t>งวด</w:t>
      </w:r>
      <w:r w:rsidR="00441CD8" w:rsidRPr="005F46DC">
        <w:rPr>
          <w:rFonts w:asciiTheme="majorBidi" w:hAnsiTheme="majorBidi" w:cstheme="majorBidi" w:hint="cs"/>
          <w:sz w:val="28"/>
          <w:szCs w:val="28"/>
          <w:cs/>
        </w:rPr>
        <w:t>เก้า</w:t>
      </w:r>
      <w:r w:rsidR="0069192D" w:rsidRPr="005F46DC">
        <w:rPr>
          <w:rFonts w:asciiTheme="majorBidi" w:hAnsiTheme="majorBidi" w:cstheme="majorBidi" w:hint="cs"/>
          <w:sz w:val="28"/>
          <w:szCs w:val="28"/>
          <w:cs/>
        </w:rPr>
        <w:t>เดือน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สิ้นสุดวันที่ </w:t>
      </w:r>
      <w:r w:rsidR="0069192D" w:rsidRPr="005F46DC">
        <w:rPr>
          <w:rFonts w:asciiTheme="majorBidi" w:hAnsiTheme="majorBidi" w:cstheme="majorBidi"/>
          <w:sz w:val="28"/>
          <w:szCs w:val="28"/>
        </w:rPr>
        <w:t>30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441CD8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69192D"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บริษัทได้ลงทุนเพิ่มในบริษัทย่อยดังนี้</w:t>
      </w:r>
    </w:p>
    <w:p w14:paraId="66281903" w14:textId="77777777" w:rsidR="00377BF9" w:rsidRPr="005F46DC" w:rsidRDefault="00377BF9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62F80E32" w14:textId="33F99439" w:rsidR="00377BF9" w:rsidRPr="005F46DC" w:rsidRDefault="00692C14" w:rsidP="00CE323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5F46DC">
        <w:rPr>
          <w:rFonts w:asciiTheme="majorBidi" w:hAnsiTheme="majorBidi" w:hint="cs"/>
          <w:sz w:val="28"/>
          <w:szCs w:val="28"/>
          <w:cs/>
        </w:rPr>
        <w:t xml:space="preserve">บริษัท </w:t>
      </w:r>
      <w:r w:rsidR="007D4D83" w:rsidRPr="005F46DC">
        <w:rPr>
          <w:rFonts w:asciiTheme="majorBidi" w:hAnsiTheme="majorBidi" w:hint="cs"/>
          <w:sz w:val="28"/>
          <w:szCs w:val="28"/>
          <w:cs/>
        </w:rPr>
        <w:t>เจดับเบิ้ลยูดี เอเชีย จำกัด</w:t>
      </w:r>
      <w:r w:rsidR="00CE3233" w:rsidRPr="005F46DC">
        <w:rPr>
          <w:rFonts w:asciiTheme="majorBidi" w:hAnsiTheme="majorBidi"/>
          <w:sz w:val="28"/>
          <w:szCs w:val="28"/>
        </w:rPr>
        <w:t xml:space="preserve">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 xml:space="preserve">เพิ่มทุนจดทะเบียนเป็น </w:t>
      </w:r>
      <w:r w:rsidR="00CE3233" w:rsidRPr="005F46DC">
        <w:rPr>
          <w:rFonts w:asciiTheme="majorBidi" w:hAnsiTheme="majorBidi"/>
          <w:sz w:val="28"/>
          <w:szCs w:val="28"/>
        </w:rPr>
        <w:t xml:space="preserve">1,894.30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 xml:space="preserve">ล้านบาท (จาก </w:t>
      </w:r>
      <w:r w:rsidR="00CE3233" w:rsidRPr="005F46DC">
        <w:rPr>
          <w:rFonts w:asciiTheme="majorBidi" w:hAnsiTheme="majorBidi"/>
          <w:sz w:val="28"/>
          <w:szCs w:val="28"/>
        </w:rPr>
        <w:t xml:space="preserve">1,025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>ล้านบาท)</w:t>
      </w:r>
      <w:r w:rsidR="007D4D83" w:rsidRPr="005F46DC">
        <w:rPr>
          <w:rFonts w:asciiTheme="majorBidi" w:hAnsiTheme="majorBidi" w:hint="cs"/>
          <w:sz w:val="28"/>
          <w:szCs w:val="28"/>
          <w:cs/>
        </w:rPr>
        <w:t xml:space="preserve"> โดยชำระ</w:t>
      </w:r>
      <w:r w:rsidR="002C5EA0" w:rsidRPr="005F46DC">
        <w:rPr>
          <w:rFonts w:asciiTheme="majorBidi" w:hAnsiTheme="majorBidi" w:hint="cs"/>
          <w:sz w:val="28"/>
          <w:szCs w:val="28"/>
          <w:cs/>
        </w:rPr>
        <w:t>ค่า</w:t>
      </w:r>
      <w:r w:rsidR="007D4D83" w:rsidRPr="005F46DC">
        <w:rPr>
          <w:rFonts w:asciiTheme="majorBidi" w:hAnsiTheme="majorBidi" w:hint="cs"/>
          <w:sz w:val="28"/>
          <w:szCs w:val="28"/>
          <w:cs/>
        </w:rPr>
        <w:t xml:space="preserve">หุ้นเพิ่มทุนเพิ่มเติมร้อยละ </w:t>
      </w:r>
      <w:r w:rsidR="00EF1E68" w:rsidRPr="005F46DC">
        <w:rPr>
          <w:rFonts w:asciiTheme="majorBidi" w:hAnsiTheme="majorBidi"/>
          <w:sz w:val="28"/>
          <w:szCs w:val="28"/>
        </w:rPr>
        <w:t>100</w:t>
      </w:r>
      <w:r w:rsidR="007D4D83" w:rsidRPr="005F46DC">
        <w:rPr>
          <w:rFonts w:asciiTheme="majorBidi" w:hAnsiTheme="majorBidi" w:hint="cs"/>
          <w:sz w:val="28"/>
          <w:szCs w:val="28"/>
          <w:cs/>
        </w:rPr>
        <w:t xml:space="preserve"> ของ</w:t>
      </w:r>
      <w:r w:rsidR="001832BB" w:rsidRPr="005F46DC">
        <w:rPr>
          <w:rFonts w:asciiTheme="majorBidi" w:hAnsiTheme="majorBidi" w:hint="cs"/>
          <w:sz w:val="28"/>
          <w:szCs w:val="28"/>
          <w:cs/>
        </w:rPr>
        <w:t>มูลค่า</w:t>
      </w:r>
      <w:r w:rsidR="00101576" w:rsidRPr="005F46DC">
        <w:rPr>
          <w:rFonts w:asciiTheme="majorBidi" w:hAnsiTheme="majorBidi" w:hint="cs"/>
          <w:sz w:val="28"/>
          <w:szCs w:val="28"/>
          <w:cs/>
        </w:rPr>
        <w:t>ทุนจดทะเบียนเพิ่มทุนเป็นจำนวนเงิน</w:t>
      </w:r>
      <w:r w:rsidR="00C67AFE" w:rsidRPr="005F46DC">
        <w:rPr>
          <w:rFonts w:asciiTheme="majorBidi" w:hAnsiTheme="majorBidi" w:hint="cs"/>
          <w:sz w:val="28"/>
          <w:szCs w:val="28"/>
          <w:cs/>
        </w:rPr>
        <w:t xml:space="preserve"> </w:t>
      </w:r>
      <w:r w:rsidR="00EF1E68" w:rsidRPr="005F46DC">
        <w:rPr>
          <w:rFonts w:asciiTheme="majorBidi" w:hAnsiTheme="majorBidi"/>
          <w:sz w:val="28"/>
          <w:szCs w:val="28"/>
        </w:rPr>
        <w:t>869</w:t>
      </w:r>
      <w:r w:rsidR="00091C09" w:rsidRPr="005F46DC">
        <w:rPr>
          <w:rFonts w:asciiTheme="majorBidi" w:hAnsiTheme="majorBidi"/>
          <w:sz w:val="28"/>
          <w:szCs w:val="28"/>
        </w:rPr>
        <w:t>.</w:t>
      </w:r>
      <w:r w:rsidR="00EF1E68" w:rsidRPr="005F46DC">
        <w:rPr>
          <w:rFonts w:asciiTheme="majorBidi" w:hAnsiTheme="majorBidi"/>
          <w:sz w:val="28"/>
          <w:szCs w:val="28"/>
        </w:rPr>
        <w:t>30</w:t>
      </w:r>
      <w:r w:rsidR="00C67AFE" w:rsidRPr="005F46DC">
        <w:rPr>
          <w:rFonts w:asciiTheme="majorBidi" w:hAnsiTheme="majorBidi" w:hint="cs"/>
          <w:sz w:val="28"/>
          <w:szCs w:val="28"/>
          <w:cs/>
        </w:rPr>
        <w:t xml:space="preserve"> </w:t>
      </w:r>
      <w:r w:rsidR="00246177" w:rsidRPr="005F46DC">
        <w:rPr>
          <w:rFonts w:asciiTheme="majorBidi" w:hAnsiTheme="majorBidi" w:hint="cs"/>
          <w:sz w:val="28"/>
          <w:szCs w:val="28"/>
          <w:cs/>
        </w:rPr>
        <w:t>ล้านบาท (</w:t>
      </w:r>
      <w:r w:rsidR="00091C09" w:rsidRPr="005F46DC">
        <w:rPr>
          <w:rFonts w:asciiTheme="majorBidi" w:hAnsiTheme="majorBidi"/>
          <w:sz w:val="28"/>
          <w:szCs w:val="28"/>
        </w:rPr>
        <w:t>8,693,000</w:t>
      </w:r>
      <w:r w:rsidR="00D21DF5" w:rsidRPr="005F46DC">
        <w:rPr>
          <w:rFonts w:asciiTheme="majorBidi" w:hAnsiTheme="majorBidi" w:hint="cs"/>
          <w:sz w:val="28"/>
          <w:szCs w:val="28"/>
          <w:cs/>
        </w:rPr>
        <w:t xml:space="preserve"> </w:t>
      </w:r>
      <w:r w:rsidR="00246177" w:rsidRPr="005F46DC">
        <w:rPr>
          <w:rFonts w:asciiTheme="majorBidi" w:hAnsiTheme="majorBidi" w:hint="cs"/>
          <w:sz w:val="28"/>
          <w:szCs w:val="28"/>
          <w:cs/>
        </w:rPr>
        <w:t xml:space="preserve">หุ้น มูลค่าหุ้นละ </w:t>
      </w:r>
      <w:r w:rsidR="00EF1E68" w:rsidRPr="005F46DC">
        <w:rPr>
          <w:rFonts w:asciiTheme="majorBidi" w:hAnsiTheme="majorBidi"/>
          <w:sz w:val="28"/>
          <w:szCs w:val="28"/>
        </w:rPr>
        <w:t>100</w:t>
      </w:r>
      <w:r w:rsidR="00246177" w:rsidRPr="005F46DC">
        <w:rPr>
          <w:rFonts w:asciiTheme="majorBidi" w:hAnsiTheme="majorBidi" w:hint="cs"/>
          <w:sz w:val="28"/>
          <w:szCs w:val="28"/>
          <w:cs/>
        </w:rPr>
        <w:t xml:space="preserve"> บาท)</w:t>
      </w:r>
    </w:p>
    <w:p w14:paraId="050BF708" w14:textId="6BEF96CD" w:rsidR="00091C09" w:rsidRPr="005F46DC" w:rsidRDefault="00091C09" w:rsidP="00CE323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5F46DC">
        <w:rPr>
          <w:rFonts w:asciiTheme="majorBidi" w:hAnsiTheme="majorBidi" w:hint="cs"/>
          <w:sz w:val="28"/>
          <w:szCs w:val="28"/>
          <w:cs/>
        </w:rPr>
        <w:t>บริษัท เจดับเบิ้ลยูดี เอเชีย จำกัด</w:t>
      </w:r>
      <w:r w:rsidR="00CE3233" w:rsidRPr="005F46DC">
        <w:rPr>
          <w:rFonts w:asciiTheme="majorBidi" w:hAnsiTheme="majorBidi"/>
          <w:sz w:val="28"/>
          <w:szCs w:val="28"/>
        </w:rPr>
        <w:t xml:space="preserve">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 xml:space="preserve">เพิ่มทุนจดทะเบียนเป็น </w:t>
      </w:r>
      <w:r w:rsidR="00CE3233" w:rsidRPr="005F46DC">
        <w:rPr>
          <w:rFonts w:asciiTheme="majorBidi" w:hAnsiTheme="majorBidi"/>
          <w:sz w:val="28"/>
          <w:szCs w:val="28"/>
        </w:rPr>
        <w:t xml:space="preserve">1,950.30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 xml:space="preserve">ล้านบาท (จาก </w:t>
      </w:r>
      <w:r w:rsidR="00CE3233" w:rsidRPr="005F46DC">
        <w:rPr>
          <w:rFonts w:asciiTheme="majorBidi" w:hAnsiTheme="majorBidi"/>
          <w:sz w:val="28"/>
          <w:szCs w:val="28"/>
        </w:rPr>
        <w:t xml:space="preserve">1,894.30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>ล้านบาท)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โดยชำระ</w:t>
      </w:r>
      <w:r w:rsidR="002C5EA0" w:rsidRPr="005F46DC">
        <w:rPr>
          <w:rFonts w:asciiTheme="majorBidi" w:hAnsiTheme="majorBidi" w:hint="cs"/>
          <w:sz w:val="28"/>
          <w:szCs w:val="28"/>
          <w:cs/>
        </w:rPr>
        <w:t>ค่า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หุ้นเพิ่มทุนเพิ่มเติมร้อยละ </w:t>
      </w:r>
      <w:r w:rsidRPr="005F46DC">
        <w:rPr>
          <w:rFonts w:asciiTheme="majorBidi" w:hAnsiTheme="majorBidi"/>
          <w:sz w:val="28"/>
          <w:szCs w:val="28"/>
        </w:rPr>
        <w:t>50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5F46DC">
        <w:rPr>
          <w:rFonts w:asciiTheme="majorBidi" w:hAnsiTheme="majorBidi"/>
          <w:sz w:val="28"/>
          <w:szCs w:val="28"/>
        </w:rPr>
        <w:t>28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ล้านบาท (</w:t>
      </w:r>
      <w:r w:rsidRPr="005F46DC">
        <w:rPr>
          <w:rFonts w:asciiTheme="majorBidi" w:hAnsiTheme="majorBidi"/>
          <w:sz w:val="28"/>
          <w:szCs w:val="28"/>
        </w:rPr>
        <w:t>560,000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หุ้น มูลค่าหุ้นละ </w:t>
      </w:r>
      <w:r w:rsidR="006D598C" w:rsidRPr="005F46DC">
        <w:rPr>
          <w:rFonts w:asciiTheme="majorBidi" w:hAnsiTheme="majorBidi"/>
          <w:sz w:val="28"/>
          <w:szCs w:val="28"/>
        </w:rPr>
        <w:t>50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บาท)</w:t>
      </w:r>
      <w:r w:rsidR="00CE3233" w:rsidRPr="005F46DC">
        <w:rPr>
          <w:rFonts w:asciiTheme="majorBidi" w:hAnsiTheme="majorBidi"/>
          <w:sz w:val="28"/>
          <w:szCs w:val="28"/>
        </w:rPr>
        <w:t xml:space="preserve"> </w:t>
      </w:r>
      <w:r w:rsidR="00CE3233" w:rsidRPr="005F46DC">
        <w:rPr>
          <w:rFonts w:asciiTheme="majorBidi" w:hAnsiTheme="majorBidi" w:hint="cs"/>
          <w:sz w:val="28"/>
          <w:szCs w:val="28"/>
          <w:cs/>
        </w:rPr>
        <w:t xml:space="preserve">คงเหลือชำระค่าหุ้นเพิ่มทุนร้อยละ </w:t>
      </w:r>
      <w:r w:rsidR="00CE3233" w:rsidRPr="005F46DC">
        <w:rPr>
          <w:rFonts w:asciiTheme="majorBidi" w:hAnsiTheme="majorBidi"/>
          <w:sz w:val="28"/>
          <w:szCs w:val="28"/>
        </w:rPr>
        <w:t>50</w:t>
      </w:r>
    </w:p>
    <w:p w14:paraId="53D07A67" w14:textId="31349DA7" w:rsidR="008E0FB2" w:rsidRPr="005F46DC" w:rsidRDefault="008E0FB2" w:rsidP="00CE323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5F46DC">
        <w:rPr>
          <w:rFonts w:asciiTheme="majorBidi" w:hAnsiTheme="majorBidi" w:hint="cs"/>
          <w:sz w:val="28"/>
          <w:szCs w:val="28"/>
          <w:cs/>
        </w:rPr>
        <w:t>บริษัท เอสซีจี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</w:rPr>
        <w:t>เฟรท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</w:rPr>
        <w:t>จำกัด</w:t>
      </w:r>
      <w:r w:rsidRPr="005F46DC">
        <w:rPr>
          <w:rFonts w:asciiTheme="majorBidi" w:hAnsiTheme="majorBidi"/>
          <w:sz w:val="28"/>
          <w:szCs w:val="28"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</w:rPr>
        <w:t>โดยชำระ</w:t>
      </w:r>
      <w:r w:rsidR="002C5EA0" w:rsidRPr="005F46DC">
        <w:rPr>
          <w:rFonts w:asciiTheme="majorBidi" w:hAnsiTheme="majorBidi" w:hint="cs"/>
          <w:sz w:val="28"/>
          <w:szCs w:val="28"/>
          <w:cs/>
        </w:rPr>
        <w:t>ค่า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หุ้นเพิ่มทุนเพิ่มเติมร้อยละ </w:t>
      </w:r>
      <w:r w:rsidR="00091C09" w:rsidRPr="005F46DC">
        <w:rPr>
          <w:rFonts w:asciiTheme="majorBidi" w:hAnsiTheme="majorBidi"/>
          <w:sz w:val="28"/>
          <w:szCs w:val="28"/>
        </w:rPr>
        <w:t>75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="00091C09" w:rsidRPr="005F46DC">
        <w:rPr>
          <w:rFonts w:asciiTheme="majorBidi" w:hAnsiTheme="majorBidi"/>
          <w:sz w:val="28"/>
          <w:szCs w:val="28"/>
        </w:rPr>
        <w:t>15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ล้านบาท (</w:t>
      </w:r>
      <w:r w:rsidR="006D598C" w:rsidRPr="005F46DC">
        <w:rPr>
          <w:rFonts w:asciiTheme="majorBidi" w:hAnsiTheme="majorBidi"/>
          <w:sz w:val="28"/>
          <w:szCs w:val="28"/>
        </w:rPr>
        <w:t>1,999,998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หุ้น มูลค่าหุ้นละ </w:t>
      </w:r>
      <w:r w:rsidR="006D598C" w:rsidRPr="005F46DC">
        <w:rPr>
          <w:rFonts w:asciiTheme="majorBidi" w:hAnsiTheme="majorBidi"/>
          <w:sz w:val="28"/>
          <w:szCs w:val="28"/>
        </w:rPr>
        <w:t>7.5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บาท)</w:t>
      </w:r>
    </w:p>
    <w:p w14:paraId="5AA4DC51" w14:textId="77777777" w:rsidR="00424E50" w:rsidRPr="005F46DC" w:rsidRDefault="00424E50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7878909E" w14:textId="01067573" w:rsidR="00D477B6" w:rsidRPr="005F46DC" w:rsidRDefault="00D477B6" w:rsidP="00D477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การ</w:t>
      </w:r>
      <w:r w:rsidR="00712844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จำหน่ายเงินลงทุน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ใน</w:t>
      </w:r>
      <w:r w:rsidR="00712844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>Chi Shan Long Feng Food Co., Ltd</w:t>
      </w:r>
      <w:r w:rsidRPr="005F46DC">
        <w:rPr>
          <w:rFonts w:asciiTheme="majorBidi" w:hAnsiTheme="majorBidi" w:cstheme="majorBidi"/>
          <w:i/>
          <w:iCs/>
          <w:sz w:val="27"/>
          <w:szCs w:val="27"/>
        </w:rPr>
        <w:t>.</w:t>
      </w:r>
    </w:p>
    <w:p w14:paraId="3273448A" w14:textId="77777777" w:rsidR="00D477B6" w:rsidRPr="005F46DC" w:rsidRDefault="00D477B6" w:rsidP="008C3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</w:p>
    <w:p w14:paraId="658A8C67" w14:textId="3747205A" w:rsidR="00D11F4C" w:rsidRPr="005F46DC" w:rsidRDefault="00E069BD" w:rsidP="00E069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18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กุมภาพันธ์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1C2B1D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โกลบอล</w:t>
      </w:r>
      <w:r w:rsidR="00FE3E55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ฟู้ดเซอร์วิส</w:t>
      </w:r>
      <w:r w:rsidR="00FE3E55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เน็ตเวิร์ก</w:t>
      </w:r>
      <w:r w:rsidR="00FE3E55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FE3E55" w:rsidRPr="005F46DC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="00FE3E55" w:rsidRPr="005F46DC">
        <w:rPr>
          <w:rFonts w:asciiTheme="majorBidi" w:hAnsiTheme="majorBidi" w:cs="Angsana New"/>
          <w:sz w:val="28"/>
          <w:szCs w:val="28"/>
        </w:rPr>
        <w:t>GFS”)</w:t>
      </w:r>
      <w:r w:rsidR="00F143FB" w:rsidRPr="005F46DC">
        <w:rPr>
          <w:rFonts w:asciiTheme="majorBidi" w:hAnsiTheme="majorBidi" w:cs="Angsana New" w:hint="cs"/>
          <w:sz w:val="28"/>
          <w:szCs w:val="28"/>
          <w:cs/>
        </w:rPr>
        <w:t xml:space="preserve"> ซึ่งเป็นบริษัทย่อยแห่งหนึ่ง</w:t>
      </w:r>
      <w:r w:rsidR="00F143FB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ได้ขายเงินลงทุนทั้งหมดใน</w:t>
      </w:r>
      <w:r w:rsidR="002342D5"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5F46DC">
        <w:rPr>
          <w:rFonts w:asciiTheme="majorBidi" w:hAnsiTheme="majorBidi" w:cs="Angsana New"/>
          <w:sz w:val="28"/>
          <w:szCs w:val="28"/>
        </w:rPr>
        <w:t xml:space="preserve">Chi Shan Long Feng Food Co., Ltd. (“CSLF”)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ซึ่งเป็นบริษัทย่อยทางอ้อมของกลุ่มบริษัท</w:t>
      </w:r>
      <w:r w:rsidR="00225A48" w:rsidRPr="005F46DC">
        <w:rPr>
          <w:rFonts w:asciiTheme="majorBidi" w:hAnsiTheme="majorBidi" w:cs="Angsana New" w:hint="cs"/>
          <w:sz w:val="28"/>
          <w:szCs w:val="28"/>
          <w:cs/>
        </w:rPr>
        <w:t>ในสัดส่วน</w:t>
      </w:r>
      <w:r w:rsidR="002342D5" w:rsidRPr="005F46DC">
        <w:rPr>
          <w:rFonts w:asciiTheme="majorBidi" w:hAnsiTheme="majorBidi" w:cs="Angsana New"/>
          <w:sz w:val="28"/>
          <w:szCs w:val="28"/>
          <w:cs/>
        </w:rPr>
        <w:br/>
      </w:r>
      <w:r w:rsidR="00225A48" w:rsidRPr="005F46DC">
        <w:rPr>
          <w:rFonts w:asciiTheme="majorBidi" w:hAnsiTheme="majorBidi" w:cs="Angsana New" w:hint="cs"/>
          <w:sz w:val="28"/>
          <w:szCs w:val="28"/>
          <w:cs/>
        </w:rPr>
        <w:t>ร้อยละ</w:t>
      </w:r>
      <w:r w:rsidR="00225A48" w:rsidRPr="005F46DC">
        <w:rPr>
          <w:rFonts w:asciiTheme="majorBidi" w:hAnsiTheme="majorBidi" w:cs="Angsana New"/>
          <w:sz w:val="28"/>
          <w:szCs w:val="28"/>
        </w:rPr>
        <w:t xml:space="preserve"> 60 </w:t>
      </w:r>
      <w:r w:rsidR="00225A48" w:rsidRPr="005F46DC">
        <w:rPr>
          <w:rFonts w:asciiTheme="majorBidi" w:hAnsiTheme="majorBidi" w:cs="Angsana New" w:hint="cs"/>
          <w:sz w:val="28"/>
          <w:szCs w:val="28"/>
          <w:cs/>
        </w:rPr>
        <w:t>ของทุนจดทะเบียน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 xml:space="preserve">โดยมีมูลค่ายุติธรรมของสิ่งตอบแทนที่ได้รับเป็นจำนวนเงิน </w:t>
      </w:r>
      <w:r w:rsidR="000C7F12" w:rsidRPr="005F46DC">
        <w:rPr>
          <w:rFonts w:asciiTheme="majorBidi" w:hAnsiTheme="majorBidi" w:cs="Angsana New"/>
          <w:sz w:val="28"/>
          <w:szCs w:val="28"/>
        </w:rPr>
        <w:t xml:space="preserve">155.70 </w:t>
      </w:r>
      <w:r w:rsidR="000C7F12" w:rsidRPr="005F46DC">
        <w:rPr>
          <w:rFonts w:asciiTheme="majorBidi" w:hAnsiTheme="majorBidi" w:cs="Angsana New" w:hint="cs"/>
          <w:sz w:val="28"/>
          <w:szCs w:val="28"/>
          <w:cs/>
        </w:rPr>
        <w:t xml:space="preserve">ล้านดอลล่าร์ไต้หวัน หรือเทียบเท่า </w:t>
      </w:r>
      <w:r w:rsidR="000C7F12" w:rsidRPr="005F46DC">
        <w:rPr>
          <w:rFonts w:asciiTheme="majorBidi" w:hAnsiTheme="majorBidi" w:cs="Angsana New"/>
          <w:sz w:val="28"/>
          <w:szCs w:val="28"/>
        </w:rPr>
        <w:t>1</w:t>
      </w:r>
      <w:r w:rsidR="00225A48" w:rsidRPr="005F46DC">
        <w:rPr>
          <w:rFonts w:asciiTheme="majorBidi" w:hAnsiTheme="majorBidi" w:cs="Angsana New"/>
          <w:sz w:val="28"/>
          <w:szCs w:val="28"/>
        </w:rPr>
        <w:t>48.58</w:t>
      </w:r>
      <w:r w:rsidR="000C7F12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0C7F12"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 xml:space="preserve"> ส่งผลให้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 xml:space="preserve">บริษัท </w:t>
      </w:r>
      <w:r w:rsidR="00FE3E55" w:rsidRPr="005F46DC">
        <w:rPr>
          <w:rFonts w:asciiTheme="majorBidi" w:hAnsiTheme="majorBidi" w:cs="Angsana New"/>
          <w:sz w:val="28"/>
          <w:szCs w:val="28"/>
        </w:rPr>
        <w:t xml:space="preserve">CSLF 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สิ้นสุดการเป็นบริษัทย่อยของ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>กลุ่มบริษัท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 xml:space="preserve"> ทั้งนี้กลุ่มบริษัท</w:t>
      </w:r>
      <w:r w:rsidR="000C7F12" w:rsidRPr="005F46DC">
        <w:rPr>
          <w:rFonts w:asciiTheme="majorBidi" w:hAnsiTheme="majorBidi" w:cs="Angsana New" w:hint="cs"/>
          <w:sz w:val="28"/>
          <w:szCs w:val="28"/>
          <w:cs/>
        </w:rPr>
        <w:t>รับรู้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กำไร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>จากการ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จำหน่ายเงินลงทุน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>ในบริษัทย่อย</w:t>
      </w:r>
      <w:r w:rsidR="00FE3E55" w:rsidRPr="005F46DC">
        <w:rPr>
          <w:rFonts w:asciiTheme="majorBidi" w:hAnsiTheme="majorBidi" w:cs="Angsana New" w:hint="cs"/>
          <w:sz w:val="28"/>
          <w:szCs w:val="28"/>
          <w:cs/>
        </w:rPr>
        <w:t>ดังกล่าว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>ในงบกำไรขาดทุน</w:t>
      </w:r>
      <w:r w:rsidR="00225A48" w:rsidRPr="005F46DC">
        <w:rPr>
          <w:rFonts w:asciiTheme="majorBidi" w:hAnsiTheme="majorBidi" w:cs="Angsana New" w:hint="cs"/>
          <w:sz w:val="28"/>
          <w:szCs w:val="28"/>
          <w:cs/>
        </w:rPr>
        <w:t>เบ็ดเสร็จ</w:t>
      </w:r>
      <w:r w:rsidR="00F143FB" w:rsidRPr="005F46DC">
        <w:rPr>
          <w:rFonts w:asciiTheme="majorBidi" w:hAnsiTheme="majorBidi" w:cs="Angsana New" w:hint="cs"/>
          <w:sz w:val="28"/>
          <w:szCs w:val="28"/>
          <w:cs/>
        </w:rPr>
        <w:t>รวม</w:t>
      </w:r>
      <w:r w:rsidR="00F119B6" w:rsidRPr="005F46DC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="000C7F12"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="00D11F4C" w:rsidRPr="005F46DC">
        <w:rPr>
          <w:rFonts w:asciiTheme="majorBidi" w:hAnsiTheme="majorBidi" w:cs="Angsana New" w:hint="cs"/>
          <w:sz w:val="28"/>
          <w:szCs w:val="28"/>
          <w:cs/>
        </w:rPr>
        <w:t>เงิน</w:t>
      </w:r>
      <w:r w:rsidR="00225A48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8A0BED" w:rsidRPr="005F46DC">
        <w:rPr>
          <w:rFonts w:asciiTheme="majorBidi" w:hAnsiTheme="majorBidi" w:cs="Angsana New"/>
          <w:sz w:val="28"/>
          <w:szCs w:val="28"/>
        </w:rPr>
        <w:t>3</w:t>
      </w:r>
      <w:r w:rsidR="00225A48" w:rsidRPr="005F46DC">
        <w:rPr>
          <w:rFonts w:asciiTheme="majorBidi" w:hAnsiTheme="majorBidi" w:cs="Angsana New"/>
          <w:sz w:val="28"/>
          <w:szCs w:val="28"/>
        </w:rPr>
        <w:t>.</w:t>
      </w:r>
      <w:r w:rsidR="008A0BED" w:rsidRPr="005F46DC">
        <w:rPr>
          <w:rFonts w:asciiTheme="majorBidi" w:hAnsiTheme="majorBidi" w:cs="Angsana New"/>
          <w:sz w:val="28"/>
          <w:szCs w:val="28"/>
        </w:rPr>
        <w:t>75</w:t>
      </w:r>
      <w:r w:rsidR="007D6BFC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0C7F12"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0C7F1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</w:p>
    <w:p w14:paraId="0A8FD1E8" w14:textId="4D535916" w:rsidR="003855B3" w:rsidRPr="005F46DC" w:rsidRDefault="003855B3" w:rsidP="00E069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D11F4C" w:rsidRPr="005F46DC" w14:paraId="15337F97" w14:textId="77777777" w:rsidTr="004F11EA">
        <w:trPr>
          <w:trHeight w:val="290"/>
          <w:tblHeader/>
        </w:trPr>
        <w:tc>
          <w:tcPr>
            <w:tcW w:w="6210" w:type="dxa"/>
          </w:tcPr>
          <w:p w14:paraId="72CA588D" w14:textId="716612E3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ผลกระทบจากการ</w:t>
            </w:r>
            <w:r w:rsidR="00406E20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จำหน่ายเงินลงุทน</w:t>
            </w: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ต่องบฐานะการเงินรวม</w:t>
            </w:r>
          </w:p>
          <w:p w14:paraId="221CFB32" w14:textId="230FA8FF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</w:t>
            </w:r>
            <w:r w:rsidR="00406E20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จำหน่ายเงินลงทุน</w:t>
            </w:r>
          </w:p>
        </w:tc>
        <w:tc>
          <w:tcPr>
            <w:tcW w:w="270" w:type="dxa"/>
          </w:tcPr>
          <w:p w14:paraId="4CDD82F5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8F5CA04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853F390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241F5736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</w:rPr>
            </w:pPr>
          </w:p>
          <w:p w14:paraId="07B3BBAD" w14:textId="13A5272A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ณ วันที่</w:t>
            </w:r>
            <w:r w:rsidRPr="005F46DC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="00225A48" w:rsidRPr="005F46DC">
              <w:rPr>
                <w:rFonts w:asciiTheme="majorBidi" w:hAnsiTheme="majorBidi" w:cs="Angsana New"/>
                <w:sz w:val="28"/>
                <w:szCs w:val="28"/>
              </w:rPr>
              <w:t xml:space="preserve">18 </w:t>
            </w:r>
            <w:r w:rsidR="00225A48"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กุมภาพันธ์</w:t>
            </w:r>
            <w:r w:rsidRPr="005F46DC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="00317100" w:rsidRPr="005F46DC">
              <w:rPr>
                <w:rFonts w:asciiTheme="majorBidi" w:hAnsiTheme="majorBidi" w:cs="Angsana New"/>
                <w:sz w:val="28"/>
                <w:szCs w:val="28"/>
              </w:rPr>
              <w:t>2568</w:t>
            </w:r>
          </w:p>
        </w:tc>
      </w:tr>
      <w:tr w:rsidR="00D11F4C" w:rsidRPr="005F46DC" w14:paraId="48B5271E" w14:textId="77777777" w:rsidTr="004F11EA">
        <w:trPr>
          <w:trHeight w:val="209"/>
          <w:tblHeader/>
        </w:trPr>
        <w:tc>
          <w:tcPr>
            <w:tcW w:w="6210" w:type="dxa"/>
          </w:tcPr>
          <w:p w14:paraId="73B28FFB" w14:textId="77777777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4A7F01" w14:textId="77777777" w:rsidR="00D11F4C" w:rsidRPr="005F46DC" w:rsidRDefault="00D11F4C" w:rsidP="004F11EA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8F715B7" w14:textId="77777777" w:rsidR="00D11F4C" w:rsidRPr="005F46DC" w:rsidRDefault="00D11F4C" w:rsidP="004F11EA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A08EAD8" w14:textId="77777777" w:rsidR="00D11F4C" w:rsidRPr="005F46DC" w:rsidRDefault="00D11F4C" w:rsidP="004F11EA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63262061" w14:textId="77777777" w:rsidR="00D11F4C" w:rsidRPr="005F46DC" w:rsidRDefault="00D11F4C" w:rsidP="004F11EA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D11F4C" w:rsidRPr="005F46DC" w14:paraId="34FF44E8" w14:textId="77777777" w:rsidTr="00D11F4C">
        <w:trPr>
          <w:trHeight w:val="80"/>
        </w:trPr>
        <w:tc>
          <w:tcPr>
            <w:tcW w:w="6210" w:type="dxa"/>
          </w:tcPr>
          <w:p w14:paraId="3BBD0011" w14:textId="7FD13091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สินทรัพย์ลดลง</w:t>
            </w:r>
          </w:p>
        </w:tc>
        <w:tc>
          <w:tcPr>
            <w:tcW w:w="270" w:type="dxa"/>
          </w:tcPr>
          <w:p w14:paraId="5CB87333" w14:textId="77777777" w:rsidR="00D11F4C" w:rsidRPr="005F46DC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B28625D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75266C5" w14:textId="77777777" w:rsidR="00D11F4C" w:rsidRPr="005F46DC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3F3D7D5E" w14:textId="77777777" w:rsidR="00D11F4C" w:rsidRPr="005F46DC" w:rsidRDefault="00D11F4C">
            <w:pPr>
              <w:tabs>
                <w:tab w:val="decimal" w:pos="1062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1F4C" w:rsidRPr="005F46DC" w14:paraId="11A80963" w14:textId="77777777" w:rsidTr="00D11F4C">
        <w:trPr>
          <w:trHeight w:val="80"/>
        </w:trPr>
        <w:tc>
          <w:tcPr>
            <w:tcW w:w="6210" w:type="dxa"/>
          </w:tcPr>
          <w:p w14:paraId="68AA89BB" w14:textId="77777777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70" w:type="dxa"/>
          </w:tcPr>
          <w:p w14:paraId="7172B0FC" w14:textId="77777777" w:rsidR="00D11F4C" w:rsidRPr="005F46DC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7FC9C85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10D8697" w14:textId="77777777" w:rsidR="00D11F4C" w:rsidRPr="005F46DC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EF11463" w14:textId="42720A9D" w:rsidR="00D11F4C" w:rsidRPr="005F46D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64,126</w:t>
            </w:r>
          </w:p>
        </w:tc>
      </w:tr>
      <w:tr w:rsidR="00D11F4C" w:rsidRPr="005F46DC" w14:paraId="27FBB40D" w14:textId="77777777" w:rsidTr="00D11F4C">
        <w:trPr>
          <w:trHeight w:val="389"/>
        </w:trPr>
        <w:tc>
          <w:tcPr>
            <w:tcW w:w="6210" w:type="dxa"/>
          </w:tcPr>
          <w:p w14:paraId="767CD242" w14:textId="77777777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70" w:type="dxa"/>
          </w:tcPr>
          <w:p w14:paraId="2D9B3021" w14:textId="77777777" w:rsidR="00D11F4C" w:rsidRPr="005F46DC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5922919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33F6605" w14:textId="77777777" w:rsidR="00D11F4C" w:rsidRPr="005F46DC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239A1A9" w14:textId="4C01B0C9" w:rsidR="00D11F4C" w:rsidRPr="005F46D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128,993</w:t>
            </w:r>
          </w:p>
        </w:tc>
      </w:tr>
      <w:tr w:rsidR="00D11F4C" w:rsidRPr="005F46DC" w14:paraId="61E6E2A1" w14:textId="77777777" w:rsidTr="00D11F4C">
        <w:tc>
          <w:tcPr>
            <w:tcW w:w="6210" w:type="dxa"/>
          </w:tcPr>
          <w:p w14:paraId="7E3720AC" w14:textId="5AAF97B8" w:rsidR="00D11F4C" w:rsidRPr="005F46DC" w:rsidRDefault="00D11F4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สินค้าคงเหลือ</w:t>
            </w:r>
          </w:p>
        </w:tc>
        <w:tc>
          <w:tcPr>
            <w:tcW w:w="270" w:type="dxa"/>
          </w:tcPr>
          <w:p w14:paraId="23ED7167" w14:textId="77777777" w:rsidR="00D11F4C" w:rsidRPr="005F46DC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7244D43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6B5032A" w14:textId="77777777" w:rsidR="00D11F4C" w:rsidRPr="005F46DC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475DD1" w14:textId="011C43FC" w:rsidR="00D11F4C" w:rsidRPr="005F46D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56,366</w:t>
            </w:r>
          </w:p>
        </w:tc>
      </w:tr>
      <w:tr w:rsidR="00D11F4C" w:rsidRPr="005F46DC" w14:paraId="2FD1C0BA" w14:textId="77777777" w:rsidTr="00D11F4C">
        <w:tc>
          <w:tcPr>
            <w:tcW w:w="6210" w:type="dxa"/>
          </w:tcPr>
          <w:p w14:paraId="28EBE7E0" w14:textId="6CCF2D98" w:rsidR="00D11F4C" w:rsidRPr="005F46DC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ค่าความนิยม</w:t>
            </w:r>
          </w:p>
        </w:tc>
        <w:tc>
          <w:tcPr>
            <w:tcW w:w="270" w:type="dxa"/>
          </w:tcPr>
          <w:p w14:paraId="7D2B5191" w14:textId="77777777" w:rsidR="00D11F4C" w:rsidRPr="005F46DC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1E515AD" w14:textId="77777777" w:rsidR="00D11F4C" w:rsidRPr="005F46DC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7D33D6" w14:textId="77777777" w:rsidR="00D11F4C" w:rsidRPr="005F46DC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A3A761A" w14:textId="24975FF2" w:rsidR="00D11F4C" w:rsidRPr="005F46DC" w:rsidRDefault="00F4603F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45,269</w:t>
            </w:r>
          </w:p>
        </w:tc>
      </w:tr>
      <w:tr w:rsidR="00F22949" w:rsidRPr="005F46DC" w14:paraId="6E0B50EB" w14:textId="77777777" w:rsidTr="00D11F4C">
        <w:tc>
          <w:tcPr>
            <w:tcW w:w="6210" w:type="dxa"/>
          </w:tcPr>
          <w:p w14:paraId="4BCCD4E8" w14:textId="28410BC6" w:rsidR="00F22949" w:rsidRPr="005F46DC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70" w:type="dxa"/>
          </w:tcPr>
          <w:p w14:paraId="0C10AAE4" w14:textId="77777777" w:rsidR="00F22949" w:rsidRPr="005F46DC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678A1CD" w14:textId="77777777" w:rsidR="00F22949" w:rsidRPr="005F46DC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CE41F6D" w14:textId="77777777" w:rsidR="00F22949" w:rsidRPr="005F46DC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26964615" w14:textId="56A5BD46" w:rsidR="00F22949" w:rsidRPr="005F46D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6,959</w:t>
            </w:r>
          </w:p>
        </w:tc>
      </w:tr>
      <w:tr w:rsidR="00F22949" w:rsidRPr="005F46DC" w14:paraId="0BF9157D" w14:textId="77777777" w:rsidTr="00C326BE">
        <w:tc>
          <w:tcPr>
            <w:tcW w:w="6210" w:type="dxa"/>
          </w:tcPr>
          <w:p w14:paraId="432C378A" w14:textId="30F63AD5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270" w:type="dxa"/>
          </w:tcPr>
          <w:p w14:paraId="125B7FD4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B43A18F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99D7F8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4FF29F2" w14:textId="1A84D363" w:rsidR="00F22949" w:rsidRPr="005F46DC" w:rsidRDefault="003F29CD" w:rsidP="008A0BED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57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6,811</w:t>
            </w:r>
          </w:p>
        </w:tc>
      </w:tr>
      <w:tr w:rsidR="00F22949" w:rsidRPr="005F46DC" w14:paraId="0EDBC163" w14:textId="77777777" w:rsidTr="00C326BE">
        <w:tc>
          <w:tcPr>
            <w:tcW w:w="6210" w:type="dxa"/>
          </w:tcPr>
          <w:p w14:paraId="7E0CE59E" w14:textId="77777777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4FD1C99F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E30AFE7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CD91445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single" w:sz="4" w:space="0" w:color="auto"/>
            </w:tcBorders>
          </w:tcPr>
          <w:p w14:paraId="5EEB95B9" w14:textId="48FCD3C1" w:rsidR="00F22949" w:rsidRPr="005F46DC" w:rsidRDefault="003F29CD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4603F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48,524</w:t>
            </w:r>
          </w:p>
        </w:tc>
      </w:tr>
      <w:tr w:rsidR="00F22949" w:rsidRPr="005F46DC" w14:paraId="2CC7CCB2" w14:textId="77777777" w:rsidTr="00C326BE">
        <w:tc>
          <w:tcPr>
            <w:tcW w:w="6210" w:type="dxa"/>
          </w:tcPr>
          <w:p w14:paraId="1F96AB03" w14:textId="6CA79CBC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22B66D5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614E3EE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A78E053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3A42B934" w14:textId="77777777" w:rsidR="00F22949" w:rsidRPr="005F46DC" w:rsidRDefault="00F22949" w:rsidP="00F22949">
            <w:pPr>
              <w:tabs>
                <w:tab w:val="decimal" w:pos="1062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54EBF" w:rsidRPr="005F46DC" w14:paraId="06E16530" w14:textId="77777777" w:rsidTr="00D11F4C">
        <w:tc>
          <w:tcPr>
            <w:tcW w:w="6210" w:type="dxa"/>
          </w:tcPr>
          <w:p w14:paraId="4074722E" w14:textId="77777777" w:rsidR="00854EBF" w:rsidRPr="005F46DC" w:rsidRDefault="00854EBF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4E4D36A3" w14:textId="77777777" w:rsidR="00854EBF" w:rsidRPr="005F46DC" w:rsidRDefault="00854EBF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335E296" w14:textId="77777777" w:rsidR="00854EBF" w:rsidRPr="005F46DC" w:rsidRDefault="00854EBF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5424007" w14:textId="77777777" w:rsidR="00854EBF" w:rsidRPr="005F46DC" w:rsidRDefault="00854EBF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9F147B" w14:textId="77777777" w:rsidR="00854EBF" w:rsidRPr="005F46DC" w:rsidRDefault="00854EB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54EBF" w:rsidRPr="005F46DC" w14:paraId="0D095A56" w14:textId="77777777" w:rsidTr="00D11F4C">
        <w:tc>
          <w:tcPr>
            <w:tcW w:w="6210" w:type="dxa"/>
          </w:tcPr>
          <w:p w14:paraId="62C97D3F" w14:textId="77777777" w:rsidR="00854EBF" w:rsidRPr="005F46DC" w:rsidRDefault="00854EBF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66D6C1A9" w14:textId="77777777" w:rsidR="00854EBF" w:rsidRPr="005F46DC" w:rsidRDefault="00854EBF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7D06030" w14:textId="77777777" w:rsidR="00854EBF" w:rsidRPr="005F46DC" w:rsidRDefault="00854EBF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006EB93" w14:textId="77777777" w:rsidR="00854EBF" w:rsidRPr="005F46DC" w:rsidRDefault="00854EBF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548853F2" w14:textId="77777777" w:rsidR="00854EBF" w:rsidRPr="005F46DC" w:rsidRDefault="00854EB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54EBF" w:rsidRPr="005F46DC" w14:paraId="4B16B55A" w14:textId="77777777" w:rsidTr="00D11F4C">
        <w:tc>
          <w:tcPr>
            <w:tcW w:w="6210" w:type="dxa"/>
          </w:tcPr>
          <w:p w14:paraId="7C56AAC6" w14:textId="77777777" w:rsidR="00854EBF" w:rsidRPr="005F46DC" w:rsidRDefault="00854EBF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23E2679E" w14:textId="77777777" w:rsidR="00854EBF" w:rsidRPr="005F46DC" w:rsidRDefault="00854EBF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FADCB46" w14:textId="77777777" w:rsidR="00854EBF" w:rsidRPr="005F46DC" w:rsidRDefault="00854EBF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95C2316" w14:textId="77777777" w:rsidR="00854EBF" w:rsidRPr="005F46DC" w:rsidRDefault="00854EBF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2EBAB0A0" w14:textId="77777777" w:rsidR="00854EBF" w:rsidRPr="005F46DC" w:rsidRDefault="00854EB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54EBF" w:rsidRPr="005F46DC" w14:paraId="381C4367" w14:textId="77777777" w:rsidTr="00D11F4C">
        <w:tc>
          <w:tcPr>
            <w:tcW w:w="6210" w:type="dxa"/>
          </w:tcPr>
          <w:p w14:paraId="6A9C8522" w14:textId="77777777" w:rsidR="00854EBF" w:rsidRPr="005F46DC" w:rsidRDefault="00854EBF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11AC59AC" w14:textId="77777777" w:rsidR="00854EBF" w:rsidRPr="005F46DC" w:rsidRDefault="00854EBF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BF8D9AD" w14:textId="77777777" w:rsidR="00854EBF" w:rsidRPr="005F46DC" w:rsidRDefault="00854EBF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4C3928C" w14:textId="77777777" w:rsidR="00854EBF" w:rsidRPr="005F46DC" w:rsidRDefault="00854EBF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DD9D063" w14:textId="77777777" w:rsidR="00854EBF" w:rsidRPr="005F46DC" w:rsidRDefault="00854EB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54EBF" w:rsidRPr="005F46DC" w14:paraId="69F774E1" w14:textId="77777777" w:rsidTr="00D11F4C">
        <w:tc>
          <w:tcPr>
            <w:tcW w:w="6210" w:type="dxa"/>
          </w:tcPr>
          <w:p w14:paraId="3832A36D" w14:textId="0521618A" w:rsidR="00854EBF" w:rsidRPr="005F46DC" w:rsidRDefault="00854EBF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lastRenderedPageBreak/>
              <w:t>หนี้สินลดลง</w:t>
            </w:r>
          </w:p>
        </w:tc>
        <w:tc>
          <w:tcPr>
            <w:tcW w:w="270" w:type="dxa"/>
          </w:tcPr>
          <w:p w14:paraId="09B45009" w14:textId="77777777" w:rsidR="00854EBF" w:rsidRPr="005F46DC" w:rsidRDefault="00854EBF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56F2F07" w14:textId="77777777" w:rsidR="00854EBF" w:rsidRPr="005F46DC" w:rsidRDefault="00854EBF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56BFD80" w14:textId="77777777" w:rsidR="00854EBF" w:rsidRPr="005F46DC" w:rsidRDefault="00854EBF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AE90F29" w14:textId="77777777" w:rsidR="00854EBF" w:rsidRPr="005F46DC" w:rsidRDefault="00854EB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22949" w:rsidRPr="005F46DC" w14:paraId="4E859532" w14:textId="77777777" w:rsidTr="00D11F4C">
        <w:tc>
          <w:tcPr>
            <w:tcW w:w="6210" w:type="dxa"/>
          </w:tcPr>
          <w:p w14:paraId="5E5050C7" w14:textId="77777777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70" w:type="dxa"/>
          </w:tcPr>
          <w:p w14:paraId="4A37CA4B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9587D94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2D68AE8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6B9BAE96" w14:textId="0E1E1ABB" w:rsidR="00F22949" w:rsidRPr="005F46DC" w:rsidRDefault="0091667A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(52,931)</w:t>
            </w:r>
          </w:p>
        </w:tc>
      </w:tr>
      <w:tr w:rsidR="00F22949" w:rsidRPr="005F46DC" w14:paraId="2EC51159" w14:textId="77777777" w:rsidTr="00D11F4C">
        <w:tc>
          <w:tcPr>
            <w:tcW w:w="6210" w:type="dxa"/>
          </w:tcPr>
          <w:p w14:paraId="75B97DCC" w14:textId="77777777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70" w:type="dxa"/>
          </w:tcPr>
          <w:p w14:paraId="681BE4C2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123C4D1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422D57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D22AEA" w14:textId="3D458CC4" w:rsidR="00F22949" w:rsidRPr="005F46DC" w:rsidRDefault="0091667A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(9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2,271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5F46DC" w14:paraId="378240C1" w14:textId="77777777" w:rsidTr="00D11F4C">
        <w:tc>
          <w:tcPr>
            <w:tcW w:w="6210" w:type="dxa"/>
          </w:tcPr>
          <w:p w14:paraId="593761F7" w14:textId="64A52CBA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270" w:type="dxa"/>
          </w:tcPr>
          <w:p w14:paraId="3CB62A61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384A96D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647A71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0B9EB3C" w14:textId="52F46337" w:rsidR="00F22949" w:rsidRPr="005F46DC" w:rsidRDefault="003F29CD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7,906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5F46DC" w14:paraId="73C712B6" w14:textId="77777777" w:rsidTr="00D11F4C">
        <w:tc>
          <w:tcPr>
            <w:tcW w:w="6210" w:type="dxa"/>
          </w:tcPr>
          <w:p w14:paraId="48585672" w14:textId="77777777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FF92E13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56986DE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C679EC9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7E4337F8" w14:textId="75EC73B3" w:rsidR="00F22949" w:rsidRPr="005F46DC" w:rsidRDefault="003F29CD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</w:t>
            </w:r>
            <w:r w:rsidR="00F4603F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53,108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  <w:tr w:rsidR="00225A48" w:rsidRPr="005F46DC" w14:paraId="05042BAC" w14:textId="77777777" w:rsidTr="00225A48">
        <w:tc>
          <w:tcPr>
            <w:tcW w:w="6210" w:type="dxa"/>
          </w:tcPr>
          <w:p w14:paraId="4CA1B29B" w14:textId="77777777" w:rsidR="00225A48" w:rsidRPr="005F46DC" w:rsidRDefault="00225A48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24DC543" w14:textId="77777777" w:rsidR="00225A48" w:rsidRPr="005F46DC" w:rsidRDefault="00225A48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C959D31" w14:textId="77777777" w:rsidR="00225A48" w:rsidRPr="005F46DC" w:rsidRDefault="00225A48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2BC3267" w14:textId="77777777" w:rsidR="00225A48" w:rsidRPr="005F46DC" w:rsidRDefault="00225A48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08E6457B" w14:textId="77777777" w:rsidR="00225A48" w:rsidRPr="005F46DC" w:rsidRDefault="00225A48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22949" w:rsidRPr="005F46DC" w14:paraId="3C0BD282" w14:textId="77777777" w:rsidTr="00225A48">
        <w:tc>
          <w:tcPr>
            <w:tcW w:w="6210" w:type="dxa"/>
          </w:tcPr>
          <w:p w14:paraId="191B11B1" w14:textId="11540152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มูลค่าตามบัญชีของสินทรัพย์สุทธิ</w:t>
            </w:r>
          </w:p>
        </w:tc>
        <w:tc>
          <w:tcPr>
            <w:tcW w:w="270" w:type="dxa"/>
          </w:tcPr>
          <w:p w14:paraId="3E826A4C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C34CBE3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07E9AFC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140C6F05" w14:textId="30BFC006" w:rsidR="00F22949" w:rsidRPr="005F46DC" w:rsidRDefault="003F29CD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</w:t>
            </w:r>
            <w:r w:rsidR="00F4603F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5,416</w:t>
            </w:r>
          </w:p>
        </w:tc>
      </w:tr>
      <w:tr w:rsidR="00F22949" w:rsidRPr="005F46DC" w14:paraId="2DE53892" w14:textId="77777777" w:rsidTr="00D11F4C">
        <w:tc>
          <w:tcPr>
            <w:tcW w:w="6210" w:type="dxa"/>
          </w:tcPr>
          <w:p w14:paraId="2C979357" w14:textId="1DE3D310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หัก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ส่วนได้เสียที่ไม่มีอำนาจควบคุม</w:t>
            </w:r>
          </w:p>
        </w:tc>
        <w:tc>
          <w:tcPr>
            <w:tcW w:w="270" w:type="dxa"/>
          </w:tcPr>
          <w:p w14:paraId="4DFC4520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1F4B244" w14:textId="77777777" w:rsidR="00F22949" w:rsidRPr="005F46D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67CC26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00F816E" w14:textId="2A51DFBA" w:rsidR="00F22949" w:rsidRPr="005F46DC" w:rsidRDefault="00F4603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(5</w:t>
            </w:r>
            <w:r w:rsidR="008A0BED" w:rsidRPr="005F46DC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A0BED" w:rsidRPr="005F46DC">
              <w:rPr>
                <w:rFonts w:asciiTheme="majorBidi" w:hAnsiTheme="majorBidi" w:cstheme="majorBidi"/>
                <w:sz w:val="28"/>
                <w:szCs w:val="28"/>
              </w:rPr>
              <w:t>471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5F46DC" w14:paraId="263A5A29" w14:textId="77777777" w:rsidTr="00D11F4C">
        <w:tc>
          <w:tcPr>
            <w:tcW w:w="6210" w:type="dxa"/>
          </w:tcPr>
          <w:p w14:paraId="4DB80A30" w14:textId="733A54C5" w:rsidR="00F22949" w:rsidRPr="005F46DC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มูลค่าตามบัญชีของส่วนได้เสียของบริษัทย่อย</w:t>
            </w:r>
          </w:p>
        </w:tc>
        <w:tc>
          <w:tcPr>
            <w:tcW w:w="270" w:type="dxa"/>
          </w:tcPr>
          <w:p w14:paraId="286BA26A" w14:textId="77777777" w:rsidR="00F22949" w:rsidRPr="005F46D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4428138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6640A79" w14:textId="77777777" w:rsidR="00F22949" w:rsidRPr="005F46D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6F2A897" w14:textId="22C3CB09" w:rsidR="00F22949" w:rsidRPr="005F46DC" w:rsidRDefault="003F29CD" w:rsidP="008A0BED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</w:t>
            </w:r>
            <w:r w:rsidR="008A0BED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F4603F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8A0BED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945</w:t>
            </w:r>
          </w:p>
        </w:tc>
      </w:tr>
    </w:tbl>
    <w:p w14:paraId="456FDEEA" w14:textId="77777777" w:rsidR="00F746B2" w:rsidRPr="005F46DC" w:rsidRDefault="00F746B2" w:rsidP="001042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69C1E6A" w14:textId="6E18B8A1" w:rsidR="005B6FF1" w:rsidRPr="005F46DC" w:rsidRDefault="00F22949" w:rsidP="001042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กำไรจากการ</w:t>
      </w:r>
      <w:r w:rsidR="002342D5" w:rsidRPr="005F46DC">
        <w:rPr>
          <w:rFonts w:asciiTheme="majorBidi" w:hAnsiTheme="majorBidi" w:cstheme="majorBidi" w:hint="cs"/>
          <w:sz w:val="28"/>
          <w:szCs w:val="28"/>
          <w:cs/>
        </w:rPr>
        <w:t>จำหน่ายเงินลงทุน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ในบริษัทย่อยซึ่งรวมอยู่ในงบกำไรขาดทุนเบ็ดเสร็จมีรายละเอียดดังต่อไปนี้</w:t>
      </w:r>
    </w:p>
    <w:p w14:paraId="7EDDF8F5" w14:textId="77777777" w:rsidR="00792F18" w:rsidRPr="005F46DC" w:rsidRDefault="00792F18" w:rsidP="00F22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F22949" w:rsidRPr="005F46DC" w14:paraId="5BE0209A" w14:textId="77777777">
        <w:trPr>
          <w:trHeight w:val="389"/>
          <w:tblHeader/>
        </w:trPr>
        <w:tc>
          <w:tcPr>
            <w:tcW w:w="6210" w:type="dxa"/>
          </w:tcPr>
          <w:p w14:paraId="6D777AB0" w14:textId="77777777" w:rsidR="00F22949" w:rsidRPr="005F46DC" w:rsidRDefault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BAAB165" w14:textId="77777777" w:rsidR="00F22949" w:rsidRPr="005F46DC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E64221D" w14:textId="77777777" w:rsidR="00F22949" w:rsidRPr="005F46DC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27DBC1A" w14:textId="77777777" w:rsidR="00F22949" w:rsidRPr="005F46DC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0CA61E2B" w14:textId="77777777" w:rsidR="00F22949" w:rsidRPr="005F46DC" w:rsidRDefault="00F22949">
            <w:pPr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225A48" w:rsidRPr="005F46DC" w14:paraId="36AFAD14" w14:textId="77777777">
        <w:trPr>
          <w:trHeight w:val="80"/>
        </w:trPr>
        <w:tc>
          <w:tcPr>
            <w:tcW w:w="6210" w:type="dxa"/>
          </w:tcPr>
          <w:p w14:paraId="1AD8088C" w14:textId="215058A2" w:rsidR="00225A48" w:rsidRPr="005F46DC" w:rsidRDefault="00225A48" w:rsidP="00225A4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มูลค่ายุติธรรมของสิ่งตอบแทนที่ได้รับ</w:t>
            </w:r>
          </w:p>
        </w:tc>
        <w:tc>
          <w:tcPr>
            <w:tcW w:w="270" w:type="dxa"/>
          </w:tcPr>
          <w:p w14:paraId="6CCCA073" w14:textId="77777777" w:rsidR="00225A48" w:rsidRPr="005F46DC" w:rsidRDefault="00225A48" w:rsidP="00225A48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1344176" w14:textId="77777777" w:rsidR="00225A48" w:rsidRPr="005F46DC" w:rsidRDefault="00225A48" w:rsidP="00225A48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BFEBB6" w14:textId="77777777" w:rsidR="00225A48" w:rsidRPr="005F46DC" w:rsidRDefault="00225A48" w:rsidP="00225A48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9C28686" w14:textId="3ED822C8" w:rsidR="00225A48" w:rsidRPr="005F46DC" w:rsidRDefault="00225A48" w:rsidP="00225A48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148,584</w:t>
            </w:r>
          </w:p>
        </w:tc>
      </w:tr>
      <w:tr w:rsidR="00F22949" w:rsidRPr="005F46DC" w14:paraId="1702DB84" w14:textId="77777777">
        <w:trPr>
          <w:trHeight w:val="80"/>
        </w:trPr>
        <w:tc>
          <w:tcPr>
            <w:tcW w:w="6210" w:type="dxa"/>
          </w:tcPr>
          <w:p w14:paraId="3AD38A43" w14:textId="3B587914" w:rsidR="00F22949" w:rsidRPr="005F46DC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มูลค่าตามบัญชีของส่วนได้เสียของบริษัทย่อย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 </w:t>
            </w:r>
          </w:p>
        </w:tc>
        <w:tc>
          <w:tcPr>
            <w:tcW w:w="270" w:type="dxa"/>
          </w:tcPr>
          <w:p w14:paraId="606BF804" w14:textId="77777777" w:rsidR="00F22949" w:rsidRPr="005F46DC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9169CD4" w14:textId="77777777" w:rsidR="00F22949" w:rsidRPr="005F46DC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38B2FA7" w14:textId="77777777" w:rsidR="00F22949" w:rsidRPr="005F46DC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6DB0142C" w14:textId="3E173CEC" w:rsidR="00F22949" w:rsidRPr="005F46DC" w:rsidRDefault="00225A48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13</w:t>
            </w:r>
            <w:r w:rsidR="008A0BED" w:rsidRPr="005F46D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A0BED" w:rsidRPr="005F46DC">
              <w:rPr>
                <w:rFonts w:asciiTheme="majorBidi" w:hAnsiTheme="majorBidi" w:cstheme="majorBidi"/>
                <w:sz w:val="28"/>
                <w:szCs w:val="28"/>
              </w:rPr>
              <w:t>94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5F46DC" w14:paraId="2718BBEB" w14:textId="77777777">
        <w:tc>
          <w:tcPr>
            <w:tcW w:w="6210" w:type="dxa"/>
          </w:tcPr>
          <w:p w14:paraId="07D02BA3" w14:textId="0391E78D" w:rsidR="00F22949" w:rsidRPr="005F46DC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สำรองการแปลงค่างบการเงิน</w:t>
            </w:r>
          </w:p>
        </w:tc>
        <w:tc>
          <w:tcPr>
            <w:tcW w:w="270" w:type="dxa"/>
          </w:tcPr>
          <w:p w14:paraId="5826BCFE" w14:textId="77777777" w:rsidR="00F22949" w:rsidRPr="005F46DC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12D3FA0" w14:textId="77777777" w:rsidR="00F22949" w:rsidRPr="005F46DC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FEED7C9" w14:textId="77777777" w:rsidR="00F22949" w:rsidRPr="005F46DC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28D8FAC2" w14:textId="2C9F41C6" w:rsidR="00F22949" w:rsidRPr="005F46DC" w:rsidRDefault="00225A48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5F46DC">
              <w:rPr>
                <w:rFonts w:asciiTheme="majorBidi" w:hAnsiTheme="majorBidi" w:cstheme="majorBidi"/>
                <w:sz w:val="28"/>
                <w:szCs w:val="28"/>
              </w:rPr>
              <w:t>8,892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5F46DC" w14:paraId="24A8B96B" w14:textId="77777777">
        <w:tc>
          <w:tcPr>
            <w:tcW w:w="6210" w:type="dxa"/>
          </w:tcPr>
          <w:p w14:paraId="7AEDFF3C" w14:textId="4175E98A" w:rsidR="00F22949" w:rsidRPr="005F46DC" w:rsidRDefault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กำไรจากการ</w:t>
            </w:r>
            <w:r w:rsidR="00406E20"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จำหน่ายเงินลงทุน</w:t>
            </w:r>
            <w:r w:rsidRPr="005F46D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ในบริษัทย่อย</w:t>
            </w:r>
          </w:p>
        </w:tc>
        <w:tc>
          <w:tcPr>
            <w:tcW w:w="270" w:type="dxa"/>
          </w:tcPr>
          <w:p w14:paraId="17658AF9" w14:textId="77777777" w:rsidR="00F22949" w:rsidRPr="005F46DC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D9134C5" w14:textId="77777777" w:rsidR="00F22949" w:rsidRPr="005F46DC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6A239E4" w14:textId="77777777" w:rsidR="00F22949" w:rsidRPr="005F46DC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893AEE2" w14:textId="52F2359B" w:rsidR="00F22949" w:rsidRPr="005F46DC" w:rsidRDefault="008A0BED" w:rsidP="00225A48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59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4603F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747</w:t>
            </w:r>
          </w:p>
        </w:tc>
      </w:tr>
    </w:tbl>
    <w:p w14:paraId="0FCDF2FE" w14:textId="77777777" w:rsidR="0069192D" w:rsidRPr="005F46DC" w:rsidRDefault="0069192D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77315770" w14:textId="791AAF8F" w:rsidR="00D2096D" w:rsidRPr="005F46DC" w:rsidRDefault="00D2096D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การเลิกบริษัท</w:t>
      </w:r>
    </w:p>
    <w:p w14:paraId="57D6C42B" w14:textId="77777777" w:rsidR="008C3454" w:rsidRPr="005F46DC" w:rsidRDefault="008C3454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0EF78C90" w14:textId="4D07F60F" w:rsidR="006120A7" w:rsidRPr="005F46DC" w:rsidRDefault="00D2096D" w:rsidP="006120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เมื่อวันที่</w:t>
      </w:r>
      <w:r w:rsidR="008C3454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5034B2" w:rsidRPr="005F46DC">
        <w:rPr>
          <w:rFonts w:asciiTheme="majorBidi" w:hAnsiTheme="majorBidi" w:cstheme="majorBidi"/>
          <w:sz w:val="28"/>
          <w:szCs w:val="28"/>
        </w:rPr>
        <w:t>27</w:t>
      </w:r>
      <w:r w:rsidR="008C3454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8C3454" w:rsidRPr="005F46DC">
        <w:rPr>
          <w:rFonts w:asciiTheme="majorBidi" w:hAnsiTheme="majorBidi" w:cstheme="majorBidi" w:hint="cs"/>
          <w:sz w:val="28"/>
          <w:szCs w:val="28"/>
          <w:cs/>
        </w:rPr>
        <w:t xml:space="preserve">มีนาคม </w:t>
      </w:r>
      <w:r w:rsidR="005034B2"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กลุ่มบริษัทได้ปิดบริษัทย่อยทางอ้อม ได้แก่ </w:t>
      </w:r>
      <w:r w:rsidRPr="005F46DC">
        <w:rPr>
          <w:rFonts w:asciiTheme="majorBidi" w:hAnsiTheme="majorBidi" w:cstheme="majorBidi"/>
          <w:sz w:val="28"/>
          <w:szCs w:val="28"/>
        </w:rPr>
        <w:t>JASIA Logistics (Myanmar) Company Limited (“JWDALM”)</w:t>
      </w:r>
      <w:r w:rsidR="008C3454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8C3454" w:rsidRPr="005F46DC">
        <w:rPr>
          <w:rFonts w:asciiTheme="majorBidi" w:hAnsiTheme="majorBidi" w:cs="Angsana New" w:hint="cs"/>
          <w:sz w:val="28"/>
          <w:szCs w:val="28"/>
          <w:cs/>
        </w:rPr>
        <w:t xml:space="preserve">เนื่องจากกลุ่มบริษัทมีการปรับโครงสร้างธุรกิจ ส่งผลให้ </w:t>
      </w:r>
      <w:r w:rsidR="008C3454" w:rsidRPr="005F46DC">
        <w:rPr>
          <w:rFonts w:asciiTheme="majorBidi" w:hAnsiTheme="majorBidi" w:cs="Angsana New"/>
          <w:sz w:val="28"/>
          <w:szCs w:val="28"/>
        </w:rPr>
        <w:t xml:space="preserve">JWDALM </w:t>
      </w:r>
      <w:r w:rsidR="008C3454" w:rsidRPr="005F46DC">
        <w:rPr>
          <w:rFonts w:asciiTheme="majorBidi" w:hAnsiTheme="majorBidi" w:cs="Angsana New" w:hint="cs"/>
          <w:sz w:val="28"/>
          <w:szCs w:val="28"/>
          <w:cs/>
        </w:rPr>
        <w:t>สิ้นสภาพการเป็นบริษัทย่อยของกลุ่มบริษัท โดยไม่ได้ส่งผลกระทบต่อการดําเนินงานของกลุ่มบริษัทแต่อย่างใด</w:t>
      </w:r>
    </w:p>
    <w:p w14:paraId="3A26A45A" w14:textId="77777777" w:rsidR="007E6403" w:rsidRPr="005F46DC" w:rsidRDefault="007E6403" w:rsidP="007E6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inorBidi"/>
          <w:sz w:val="28"/>
          <w:szCs w:val="28"/>
        </w:rPr>
      </w:pPr>
    </w:p>
    <w:p w14:paraId="384B9FEE" w14:textId="77777777" w:rsidR="00CE79F2" w:rsidRPr="005F46DC" w:rsidRDefault="00CE79F2" w:rsidP="00CE79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การซื้อขายเงินลงทุนระหว่างบริษัทย่อย</w:t>
      </w:r>
    </w:p>
    <w:p w14:paraId="7E1CF764" w14:textId="77777777" w:rsidR="00CE79F2" w:rsidRPr="005F46DC" w:rsidRDefault="00CE79F2" w:rsidP="007E6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inorBidi"/>
          <w:sz w:val="28"/>
          <w:szCs w:val="28"/>
        </w:rPr>
      </w:pPr>
    </w:p>
    <w:p w14:paraId="76098585" w14:textId="647AB954" w:rsidR="004233C7" w:rsidRPr="005F46DC" w:rsidRDefault="007E6403" w:rsidP="007E6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ในเดือนกรกฎาคม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 xml:space="preserve">2568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เจดับเบิ้ลยูดี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ทรานสปอร์ต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(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ประเทศไทย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Pr="005F46DC">
        <w:rPr>
          <w:rFonts w:asciiTheme="majorBidi" w:hAnsiTheme="majorBidi"/>
          <w:sz w:val="28"/>
          <w:szCs w:val="28"/>
        </w:rPr>
        <w:t xml:space="preserve">JTS”)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ได้จำหน่ายเงินลงทุนทั้งหมด</w:t>
      </w:r>
      <w:r w:rsidR="001A046D" w:rsidRPr="005F46DC">
        <w:rPr>
          <w:rFonts w:asciiTheme="majorBidi" w:hAnsiTheme="majorBidi" w:cs="Angsana New"/>
          <w:sz w:val="28"/>
          <w:szCs w:val="28"/>
          <w:cs/>
        </w:rPr>
        <w:br/>
      </w:r>
      <w:r w:rsidRPr="005F46DC">
        <w:rPr>
          <w:rFonts w:asciiTheme="majorBidi" w:hAnsiTheme="majorBidi" w:cs="Angsana New" w:hint="cs"/>
          <w:sz w:val="28"/>
          <w:szCs w:val="28"/>
          <w:cs/>
        </w:rPr>
        <w:t>ในบริษัท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แปซิฟิค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โลจิสติกส์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โปร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Pr="005F46DC">
        <w:rPr>
          <w:rFonts w:asciiTheme="majorBidi" w:hAnsiTheme="majorBidi"/>
          <w:sz w:val="28"/>
          <w:szCs w:val="28"/>
        </w:rPr>
        <w:t xml:space="preserve">PLP”)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 xml:space="preserve">399,998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คิดเป็นร้อยละ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 xml:space="preserve">100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ให้แก่บริษัท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แปซิฟิค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ห้องเย็น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Pr="005F46DC">
        <w:rPr>
          <w:rFonts w:asciiTheme="majorBidi" w:hAnsiTheme="majorBidi"/>
          <w:sz w:val="28"/>
          <w:szCs w:val="28"/>
        </w:rPr>
        <w:t xml:space="preserve">PCS”)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ในราคา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 xml:space="preserve">67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ส่งผลให้บริษัทใหญ่ของ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 xml:space="preserve">PLP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เปลี่ยนเป็น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 xml:space="preserve">PCS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ตั้งแต่วันที่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>18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="00FA4D1B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1A046D" w:rsidRPr="005F46DC">
        <w:rPr>
          <w:rFonts w:asciiTheme="majorBidi" w:hAnsiTheme="majorBidi" w:cs="Angsana New"/>
          <w:sz w:val="28"/>
          <w:szCs w:val="28"/>
          <w:cs/>
        </w:rPr>
        <w:br/>
      </w:r>
      <w:r w:rsidR="00FA4D1B" w:rsidRPr="005F46DC">
        <w:rPr>
          <w:rFonts w:asciiTheme="majorBidi" w:hAnsiTheme="majorBidi" w:cs="Angsana New" w:hint="cs"/>
          <w:sz w:val="28"/>
          <w:szCs w:val="28"/>
          <w:cs/>
        </w:rPr>
        <w:t>(ดูหมายเหตุข้อ</w:t>
      </w:r>
      <w:r w:rsidR="001A046D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FA4D1B" w:rsidRPr="005F46DC">
        <w:rPr>
          <w:rFonts w:asciiTheme="majorBidi" w:hAnsiTheme="majorBidi" w:cs="Angsana New"/>
          <w:sz w:val="28"/>
          <w:szCs w:val="28"/>
        </w:rPr>
        <w:t>2</w:t>
      </w:r>
      <w:r w:rsidR="00831B37" w:rsidRPr="005F46D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831B37" w:rsidRPr="005F46DC">
        <w:rPr>
          <w:rFonts w:asciiTheme="majorBidi" w:hAnsiTheme="majorBidi" w:cs="Angsana New"/>
          <w:sz w:val="28"/>
          <w:szCs w:val="28"/>
        </w:rPr>
        <w:t>(</w:t>
      </w:r>
      <w:r w:rsidR="00831B37" w:rsidRPr="005F46DC">
        <w:rPr>
          <w:rFonts w:asciiTheme="majorBidi" w:hAnsiTheme="majorBidi" w:cs="Angsana New" w:hint="cs"/>
          <w:sz w:val="28"/>
          <w:szCs w:val="28"/>
          <w:cs/>
        </w:rPr>
        <w:t>ข</w:t>
      </w:r>
      <w:r w:rsidR="00831B37" w:rsidRPr="005F46DC">
        <w:rPr>
          <w:rFonts w:asciiTheme="majorBidi" w:hAnsiTheme="majorBidi" w:cs="Angsana New"/>
          <w:sz w:val="28"/>
          <w:szCs w:val="28"/>
        </w:rPr>
        <w:t>.1)</w:t>
      </w:r>
      <w:r w:rsidR="00FA4D1B" w:rsidRPr="005F46DC">
        <w:rPr>
          <w:rFonts w:asciiTheme="majorBidi" w:hAnsiTheme="majorBidi" w:cs="Angsana New" w:hint="cs"/>
          <w:sz w:val="28"/>
          <w:szCs w:val="28"/>
          <w:cs/>
        </w:rPr>
        <w:t>)</w:t>
      </w:r>
    </w:p>
    <w:p w14:paraId="4247AE03" w14:textId="77777777" w:rsidR="004233C7" w:rsidRPr="005F46DC" w:rsidRDefault="004233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br w:type="page"/>
      </w:r>
    </w:p>
    <w:p w14:paraId="7127F0BF" w14:textId="3ED27467" w:rsidR="00657878" w:rsidRPr="005F46DC" w:rsidRDefault="00657878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lastRenderedPageBreak/>
        <w:t>ในระหว่างงวด</w:t>
      </w:r>
      <w:r w:rsidR="00441CD8" w:rsidRPr="005F46DC">
        <w:rPr>
          <w:rFonts w:asciiTheme="majorBidi" w:hAnsiTheme="majorBidi" w:cstheme="majorBidi" w:hint="cs"/>
          <w:sz w:val="28"/>
          <w:szCs w:val="28"/>
          <w:cs/>
        </w:rPr>
        <w:t>เก้า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เดือนสิ้นสุดวันที่ </w:t>
      </w:r>
      <w:r w:rsidRPr="005F46DC">
        <w:rPr>
          <w:rFonts w:asciiTheme="majorBidi" w:hAnsiTheme="majorBidi" w:cstheme="majorBidi"/>
          <w:sz w:val="28"/>
          <w:szCs w:val="28"/>
        </w:rPr>
        <w:t>3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0 </w:t>
      </w:r>
      <w:r w:rsidR="00441CD8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2568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บริษัทย่อยมีการจดทะเบียนเปลี่ยนแปลงชื่อบริษัทดังนี้</w:t>
      </w:r>
    </w:p>
    <w:p w14:paraId="57CD1254" w14:textId="77777777" w:rsidR="00F746B2" w:rsidRPr="005F46DC" w:rsidRDefault="00F746B2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6C20969" w14:textId="77777777" w:rsidR="00DC72ED" w:rsidRPr="005F46DC" w:rsidRDefault="00657878" w:rsidP="00DC72ED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5F46DC">
        <w:rPr>
          <w:rFonts w:asciiTheme="majorBidi" w:hAnsiTheme="majorBidi" w:hint="cs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="005034B2" w:rsidRPr="005F46DC">
        <w:rPr>
          <w:rFonts w:asciiTheme="majorBidi" w:hAnsiTheme="majorBidi"/>
          <w:sz w:val="28"/>
          <w:szCs w:val="28"/>
        </w:rPr>
        <w:t>2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</w:rPr>
        <w:t>มกราคม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="005034B2" w:rsidRPr="005F46DC">
        <w:rPr>
          <w:rFonts w:asciiTheme="majorBidi" w:hAnsiTheme="majorBidi"/>
          <w:sz w:val="28"/>
          <w:szCs w:val="28"/>
        </w:rPr>
        <w:t>2568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บริษัทย่อยแห่งหนึ่ง </w:t>
      </w:r>
      <w:r w:rsidRPr="005F46DC">
        <w:rPr>
          <w:rFonts w:asciiTheme="majorBidi" w:hAnsiTheme="majorBidi"/>
          <w:sz w:val="28"/>
          <w:szCs w:val="28"/>
        </w:rPr>
        <w:t>(“</w:t>
      </w:r>
      <w:r w:rsidRPr="005F46DC">
        <w:rPr>
          <w:rFonts w:asciiTheme="majorBidi" w:hAnsiTheme="majorBidi" w:cstheme="majorBidi"/>
          <w:sz w:val="28"/>
          <w:szCs w:val="28"/>
        </w:rPr>
        <w:t xml:space="preserve">SCG International Vietnam Co., Ltd.”)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ได้เปลี่ยนชื่อ</w:t>
      </w:r>
      <w:r w:rsidRPr="005F46DC">
        <w:rPr>
          <w:rFonts w:ascii="Angsana New" w:hAnsi="Angsana New" w:hint="cs"/>
          <w:sz w:val="28"/>
          <w:szCs w:val="28"/>
          <w:cs/>
        </w:rPr>
        <w:t>เป็น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SCGJWD Logistics (Vietnam) Co., Ltd.</w:t>
      </w:r>
    </w:p>
    <w:p w14:paraId="6F61A02D" w14:textId="5DABCAD1" w:rsidR="00DC72ED" w:rsidRPr="005F46DC" w:rsidRDefault="00DC72ED" w:rsidP="00DC72ED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</w:rPr>
        <w:t>1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เมษายน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บริษัทย่อย</w:t>
      </w:r>
      <w:r w:rsidR="003855B3"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แห่งหนึ่ง 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</w:rPr>
        <w:t>(“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>SCG Logistics Lao Co., Ltd.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</w:rPr>
        <w:t xml:space="preserve">”) </w:t>
      </w:r>
      <w:r w:rsidR="003855B3"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ได้เปลี่ยนชื่อ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เป็น</w:t>
      </w:r>
      <w:r w:rsidRPr="005F46D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>SCGJWD Logistics (Laos) Co., Ltd.</w:t>
      </w:r>
    </w:p>
    <w:p w14:paraId="5EC9D043" w14:textId="0D13CD96" w:rsidR="00A87559" w:rsidRPr="005F46DC" w:rsidRDefault="00D77E54" w:rsidP="00166F7B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5F46D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5F46DC">
        <w:rPr>
          <w:rFonts w:asciiTheme="majorBidi" w:hAnsiTheme="majorBidi"/>
          <w:spacing w:val="-2"/>
          <w:sz w:val="28"/>
          <w:szCs w:val="28"/>
        </w:rPr>
        <w:t xml:space="preserve">30 </w:t>
      </w:r>
      <w:r w:rsidR="003855B3" w:rsidRPr="005F46DC">
        <w:rPr>
          <w:rFonts w:asciiTheme="majorBidi" w:hAnsiTheme="majorBidi" w:hint="cs"/>
          <w:spacing w:val="-2"/>
          <w:sz w:val="28"/>
          <w:szCs w:val="28"/>
          <w:cs/>
        </w:rPr>
        <w:t>มิถุนายน</w:t>
      </w:r>
      <w:r w:rsidR="003855B3" w:rsidRPr="005F46DC">
        <w:rPr>
          <w:rFonts w:asciiTheme="majorBidi" w:hAnsiTheme="majorBidi"/>
          <w:spacing w:val="-2"/>
          <w:sz w:val="28"/>
          <w:szCs w:val="28"/>
          <w:cs/>
        </w:rPr>
        <w:t xml:space="preserve"> </w:t>
      </w:r>
      <w:r w:rsidR="003855B3" w:rsidRPr="005F46DC">
        <w:rPr>
          <w:rFonts w:asciiTheme="majorBidi" w:hAnsiTheme="majorBidi"/>
          <w:spacing w:val="-2"/>
          <w:sz w:val="28"/>
          <w:szCs w:val="28"/>
        </w:rPr>
        <w:t>2568</w:t>
      </w:r>
      <w:r w:rsidR="003855B3" w:rsidRPr="005F46DC">
        <w:rPr>
          <w:rFonts w:asciiTheme="majorBidi" w:hAnsiTheme="majorBidi" w:hint="cs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บริษัทย่อย</w:t>
      </w:r>
      <w:r w:rsidR="003855B3"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แห่งหนึ่ง</w:t>
      </w:r>
      <w:r w:rsidR="00BA02B5" w:rsidRPr="005F46DC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</w:rPr>
        <w:t>(“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>SCG Logistics Management (Cambodia) Co., Ltd.</w:t>
      </w:r>
      <w:r w:rsidR="003855B3" w:rsidRPr="005F46DC">
        <w:rPr>
          <w:rFonts w:asciiTheme="majorBidi" w:hAnsiTheme="majorBidi" w:cstheme="majorBidi"/>
          <w:spacing w:val="-2"/>
          <w:sz w:val="28"/>
          <w:szCs w:val="28"/>
        </w:rPr>
        <w:t>”)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3855B3"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ได้เปลี่ยนชื่อ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เป็น</w:t>
      </w:r>
      <w:r w:rsidRPr="005F46D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>SCGJWD Logistics (Cambodia) Co., Ltd.</w:t>
      </w:r>
    </w:p>
    <w:p w14:paraId="5D339553" w14:textId="77777777" w:rsidR="003855B3" w:rsidRPr="005F46DC" w:rsidRDefault="003855B3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E45B2FD" w14:textId="37BCB334" w:rsidR="00D054F9" w:rsidRPr="005F46DC" w:rsidRDefault="00D054F9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182C334E" w14:textId="77777777" w:rsidR="008F15D4" w:rsidRPr="005F46DC" w:rsidRDefault="008F15D4" w:rsidP="00BE5B2C">
      <w:pPr>
        <w:ind w:left="540" w:right="-27"/>
        <w:jc w:val="both"/>
        <w:rPr>
          <w:rFonts w:asciiTheme="majorBidi" w:hAnsiTheme="majorBidi" w:cstheme="majorBidi"/>
          <w:sz w:val="28"/>
          <w:szCs w:val="28"/>
        </w:rPr>
      </w:pPr>
    </w:p>
    <w:p w14:paraId="58CC9C2A" w14:textId="0DE1EFCC" w:rsidR="002A59DE" w:rsidRPr="005F46DC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bookmarkStart w:id="5" w:name="_Hlk71539175"/>
      <w:r w:rsidRPr="005F46DC">
        <w:rPr>
          <w:rFonts w:asciiTheme="majorBidi" w:hAnsiTheme="majorBidi"/>
          <w:sz w:val="28"/>
          <w:szCs w:val="28"/>
          <w:cs/>
        </w:rPr>
        <w:t xml:space="preserve">ณ วันที่ 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D91333" w:rsidRPr="005F46DC">
        <w:rPr>
          <w:rFonts w:asciiTheme="majorBidi" w:hAnsiTheme="majorBidi" w:hint="cs"/>
          <w:sz w:val="28"/>
          <w:szCs w:val="28"/>
          <w:cs/>
        </w:rPr>
        <w:t>กันยายน</w:t>
      </w:r>
      <w:r w:rsidR="00F750C9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>2568</w:t>
      </w:r>
      <w:r w:rsidRPr="005F46DC">
        <w:rPr>
          <w:rFonts w:asciiTheme="majorBidi" w:hAnsiTheme="majorBidi"/>
          <w:sz w:val="28"/>
          <w:szCs w:val="28"/>
          <w:cs/>
        </w:rPr>
        <w:t xml:space="preserve"> เงินลงทุนในบริษัท </w:t>
      </w:r>
      <w:r w:rsidRPr="005F46DC">
        <w:rPr>
          <w:rFonts w:asciiTheme="majorBidi" w:hAnsiTheme="majorBidi"/>
          <w:sz w:val="28"/>
          <w:szCs w:val="28"/>
        </w:rPr>
        <w:t xml:space="preserve">JWDAH </w:t>
      </w:r>
      <w:r w:rsidRPr="005F46DC">
        <w:rPr>
          <w:rFonts w:asciiTheme="majorBidi" w:hAnsiTheme="majorBidi"/>
          <w:sz w:val="28"/>
          <w:szCs w:val="28"/>
          <w:cs/>
        </w:rPr>
        <w:t>ราคาทุนจํานวน</w:t>
      </w:r>
      <w:r w:rsidRPr="005F46DC">
        <w:rPr>
          <w:rFonts w:asciiTheme="majorBidi" w:hAnsi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>859.61</w:t>
      </w:r>
      <w:r w:rsidRPr="005F46DC">
        <w:rPr>
          <w:rFonts w:asciiTheme="majorBidi" w:hAnsiTheme="majorBidi"/>
          <w:sz w:val="28"/>
          <w:szCs w:val="28"/>
          <w:cs/>
        </w:rPr>
        <w:t xml:space="preserve"> ล้านบาท ใช้เป็นหลักประกันวงเงินกู้ยืม </w:t>
      </w:r>
      <w:r w:rsidRPr="005F46DC">
        <w:rPr>
          <w:rFonts w:asciiTheme="majorBidi" w:hAnsiTheme="majorBidi"/>
          <w:sz w:val="28"/>
          <w:szCs w:val="28"/>
          <w:cs/>
        </w:rPr>
        <w:br/>
        <w:t>ระยะยาวกับสถาบันการเงินแห่งหนึ่ง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2567: 859.61 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FA4D1B" w:rsidRPr="005F46DC">
        <w:rPr>
          <w:rFonts w:asciiTheme="majorBidi" w:hAnsiTheme="majorBidi" w:cstheme="majorBidi"/>
          <w:sz w:val="28"/>
          <w:szCs w:val="28"/>
        </w:rPr>
        <w:t>7</w:t>
      </w:r>
      <w:r w:rsidRPr="005F46DC">
        <w:rPr>
          <w:rFonts w:asciiTheme="majorBidi" w:hAnsiTheme="majorBidi" w:cstheme="majorBidi"/>
          <w:sz w:val="28"/>
          <w:szCs w:val="28"/>
          <w:cs/>
        </w:rPr>
        <w:t>)</w:t>
      </w:r>
    </w:p>
    <w:p w14:paraId="3C8FDF2F" w14:textId="6BB782DC" w:rsidR="00C32CF1" w:rsidRPr="005F46DC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ณ </w:t>
      </w:r>
      <w:r w:rsidRPr="005F46DC">
        <w:rPr>
          <w:rFonts w:asciiTheme="majorBidi" w:hAnsiTheme="majorBidi" w:hint="cs"/>
          <w:sz w:val="28"/>
          <w:szCs w:val="28"/>
          <w:cs/>
        </w:rPr>
        <w:t>วันที่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D91333" w:rsidRPr="005F46DC">
        <w:rPr>
          <w:rFonts w:asciiTheme="majorBidi" w:hAnsiTheme="majorBidi" w:hint="cs"/>
          <w:sz w:val="28"/>
          <w:szCs w:val="28"/>
          <w:cs/>
        </w:rPr>
        <w:t>กันยายน</w:t>
      </w:r>
      <w:r w:rsidR="00F750C9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5B6FF1" w:rsidRPr="005F46DC">
        <w:rPr>
          <w:rFonts w:asciiTheme="majorBidi" w:hAnsiTheme="majorBidi"/>
          <w:sz w:val="28"/>
          <w:szCs w:val="28"/>
        </w:rPr>
        <w:t>2568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เงินลงทุนใน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5F46DC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5F46DC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และบริษัท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แปซิฟิก ห้องเย็น จำกัด </w:t>
      </w:r>
      <w:r w:rsidRPr="005F46DC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5F46DC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2,</w:t>
      </w:r>
      <w:r w:rsidR="003855B3" w:rsidRPr="005F46DC">
        <w:rPr>
          <w:rFonts w:asciiTheme="majorBidi" w:hAnsiTheme="majorBidi" w:cstheme="majorBidi"/>
          <w:sz w:val="28"/>
          <w:szCs w:val="28"/>
        </w:rPr>
        <w:t>50</w:t>
      </w:r>
      <w:r w:rsidRPr="005F46DC">
        <w:rPr>
          <w:rFonts w:asciiTheme="majorBidi" w:hAnsiTheme="majorBidi" w:cstheme="majorBidi"/>
          <w:sz w:val="28"/>
          <w:szCs w:val="28"/>
        </w:rPr>
        <w:t>4.21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เพื่อ</w:t>
      </w:r>
      <w:r w:rsidRPr="005F46DC">
        <w:rPr>
          <w:rFonts w:asciiTheme="majorBidi" w:hAnsiTheme="majorBidi" w:cstheme="majorBidi"/>
          <w:sz w:val="28"/>
          <w:szCs w:val="28"/>
          <w:cs/>
        </w:rPr>
        <w:t>เป็นหลักประกัน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สำหรับหุ้นกู้ของบริษัท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(31 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>2567: 2,</w:t>
      </w:r>
      <w:r w:rsidR="003855B3" w:rsidRPr="005F46DC">
        <w:rPr>
          <w:rFonts w:asciiTheme="majorBidi" w:hAnsiTheme="majorBidi" w:cstheme="majorBidi"/>
          <w:i/>
          <w:iCs/>
          <w:sz w:val="28"/>
          <w:szCs w:val="28"/>
        </w:rPr>
        <w:t>50</w:t>
      </w:r>
      <w:r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4.21 </w:t>
      </w:r>
      <w:r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FA4D1B" w:rsidRPr="005F46DC">
        <w:rPr>
          <w:rFonts w:asciiTheme="majorBidi" w:hAnsiTheme="majorBidi" w:cstheme="majorBidi"/>
          <w:sz w:val="28"/>
          <w:szCs w:val="28"/>
        </w:rPr>
        <w:t>7</w:t>
      </w:r>
      <w:r w:rsidRPr="005F46DC">
        <w:rPr>
          <w:rFonts w:asciiTheme="majorBidi" w:hAnsiTheme="majorBidi" w:cstheme="majorBidi"/>
          <w:sz w:val="28"/>
          <w:szCs w:val="28"/>
          <w:cs/>
        </w:rPr>
        <w:t>)</w:t>
      </w:r>
    </w:p>
    <w:p w14:paraId="442B1BB7" w14:textId="77777777" w:rsidR="00E45A8F" w:rsidRPr="005F46DC" w:rsidRDefault="00E45A8F" w:rsidP="00E45A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bookmarkEnd w:id="5"/>
    <w:p w14:paraId="3ED06B02" w14:textId="608578A7" w:rsidR="003B5C2B" w:rsidRPr="005F46DC" w:rsidRDefault="003B5C2B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ที่ดิน อาคารและอุปกรณ์</w:t>
      </w:r>
    </w:p>
    <w:p w14:paraId="6C6B5A4E" w14:textId="68246267" w:rsidR="003B5C2B" w:rsidRPr="005F46DC" w:rsidRDefault="003B5C2B" w:rsidP="00D85F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580"/>
        <w:gridCol w:w="540"/>
        <w:gridCol w:w="1440"/>
        <w:gridCol w:w="180"/>
        <w:gridCol w:w="1441"/>
      </w:tblGrid>
      <w:tr w:rsidR="007F3851" w:rsidRPr="005F46DC" w14:paraId="596C382E" w14:textId="77777777" w:rsidTr="0083538B">
        <w:trPr>
          <w:cantSplit/>
          <w:tblHeader/>
        </w:trPr>
        <w:tc>
          <w:tcPr>
            <w:tcW w:w="5580" w:type="dxa"/>
            <w:vAlign w:val="bottom"/>
          </w:tcPr>
          <w:p w14:paraId="3234400A" w14:textId="0BED8BDA" w:rsidR="007F3851" w:rsidRPr="005F46DC" w:rsidRDefault="007F3851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1E734A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เก้า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เดือนสิ้นสุดวันที่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F750C9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/>
              </w:rPr>
              <w:t xml:space="preserve">0 </w:t>
            </w:r>
            <w:r w:rsidR="00441CD8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1D693E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540" w:type="dxa"/>
            <w:vAlign w:val="bottom"/>
          </w:tcPr>
          <w:p w14:paraId="198987CB" w14:textId="77777777" w:rsidR="007F3851" w:rsidRPr="005F46DC" w:rsidRDefault="007F3851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4C2B2726" w14:textId="77777777" w:rsidR="007F3851" w:rsidRPr="005F46DC" w:rsidRDefault="007F385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vAlign w:val="bottom"/>
          </w:tcPr>
          <w:p w14:paraId="2E89C3AF" w14:textId="77777777" w:rsidR="007F3851" w:rsidRPr="005F46DC" w:rsidRDefault="007F3851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vAlign w:val="bottom"/>
          </w:tcPr>
          <w:p w14:paraId="7624D31C" w14:textId="77777777" w:rsidR="007F3851" w:rsidRPr="005F46DC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7DC3BE66" w14:textId="77777777" w:rsidR="007F3851" w:rsidRPr="005F46DC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7F3851" w:rsidRPr="005F46DC" w14:paraId="78ADC421" w14:textId="77777777" w:rsidTr="0083538B">
        <w:trPr>
          <w:cantSplit/>
        </w:trPr>
        <w:tc>
          <w:tcPr>
            <w:tcW w:w="5580" w:type="dxa"/>
          </w:tcPr>
          <w:p w14:paraId="27B4108F" w14:textId="77777777" w:rsidR="007F3851" w:rsidRPr="005F46DC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40" w:type="dxa"/>
          </w:tcPr>
          <w:p w14:paraId="41EBFB3E" w14:textId="2F215E97" w:rsidR="007F3851" w:rsidRPr="005F46D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3061" w:type="dxa"/>
            <w:gridSpan w:val="3"/>
          </w:tcPr>
          <w:p w14:paraId="15124355" w14:textId="77777777" w:rsidR="007F3851" w:rsidRPr="005F46D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F58A3" w:rsidRPr="005F46DC" w14:paraId="1733E0BC" w14:textId="77777777" w:rsidTr="0083538B">
        <w:trPr>
          <w:cantSplit/>
        </w:trPr>
        <w:tc>
          <w:tcPr>
            <w:tcW w:w="5580" w:type="dxa"/>
          </w:tcPr>
          <w:p w14:paraId="3D4A254B" w14:textId="26211F06" w:rsidR="00FF58A3" w:rsidRPr="005F46DC" w:rsidRDefault="00FF58A3" w:rsidP="00FF58A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540" w:type="dxa"/>
          </w:tcPr>
          <w:p w14:paraId="60857919" w14:textId="77777777" w:rsidR="00FF58A3" w:rsidRPr="005F46DC" w:rsidRDefault="00FF58A3" w:rsidP="00FF58A3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7B839F87" w14:textId="5BB9F9F6" w:rsidR="00FF58A3" w:rsidRPr="005F46DC" w:rsidRDefault="00FF58A3" w:rsidP="00FF58A3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8,897,907</w:t>
            </w:r>
          </w:p>
        </w:tc>
        <w:tc>
          <w:tcPr>
            <w:tcW w:w="180" w:type="dxa"/>
          </w:tcPr>
          <w:p w14:paraId="038BEA05" w14:textId="77777777" w:rsidR="00FF58A3" w:rsidRPr="005F46DC" w:rsidRDefault="00FF58A3" w:rsidP="00FF58A3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8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299D6B8E" w14:textId="08B73C52" w:rsidR="00FF58A3" w:rsidRPr="005F46DC" w:rsidRDefault="00FF58A3" w:rsidP="00FF58A3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2,266,760</w:t>
            </w:r>
          </w:p>
        </w:tc>
      </w:tr>
      <w:tr w:rsidR="007F3851" w:rsidRPr="005F46DC" w14:paraId="6597218E" w14:textId="77777777" w:rsidTr="0083538B">
        <w:trPr>
          <w:cantSplit/>
        </w:trPr>
        <w:tc>
          <w:tcPr>
            <w:tcW w:w="5580" w:type="dxa"/>
          </w:tcPr>
          <w:p w14:paraId="3C413DFA" w14:textId="4A112BD0" w:rsidR="007F3851" w:rsidRPr="005F46DC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="0083538B" w:rsidRPr="005F46DC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540" w:type="dxa"/>
          </w:tcPr>
          <w:p w14:paraId="2DF363B5" w14:textId="77777777" w:rsidR="007F3851" w:rsidRPr="005F46D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6D44DFF5" w14:textId="52B28145" w:rsidR="007F3851" w:rsidRPr="005F46DC" w:rsidRDefault="0025125B" w:rsidP="0025125B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528,522</w:t>
            </w:r>
          </w:p>
        </w:tc>
        <w:tc>
          <w:tcPr>
            <w:tcW w:w="180" w:type="dxa"/>
          </w:tcPr>
          <w:p w14:paraId="0650A59B" w14:textId="77777777" w:rsidR="007F3851" w:rsidRPr="005F46DC" w:rsidRDefault="007F3851" w:rsidP="00A202E1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5EEDD87D" w14:textId="262226A9" w:rsidR="007F3851" w:rsidRPr="005F46DC" w:rsidRDefault="0025125B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111,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839</w:t>
            </w:r>
          </w:p>
        </w:tc>
      </w:tr>
      <w:tr w:rsidR="00A90802" w:rsidRPr="005F46DC" w14:paraId="3034DEBC" w14:textId="77777777" w:rsidTr="0083538B">
        <w:trPr>
          <w:cantSplit/>
        </w:trPr>
        <w:tc>
          <w:tcPr>
            <w:tcW w:w="5580" w:type="dxa"/>
          </w:tcPr>
          <w:p w14:paraId="446C548C" w14:textId="1394C807" w:rsidR="00A90802" w:rsidRPr="005F46DC" w:rsidRDefault="005B6FF1" w:rsidP="00A9080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รับ</w:t>
            </w:r>
            <w:r w:rsidR="009234D7"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โอน</w:t>
            </w:r>
            <w:r w:rsidR="00A90802"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จากสินทรัพย์สิทธิการใช้ - ราคาตามบัญชีสุทธิ</w:t>
            </w:r>
          </w:p>
        </w:tc>
        <w:tc>
          <w:tcPr>
            <w:tcW w:w="540" w:type="dxa"/>
          </w:tcPr>
          <w:p w14:paraId="0AF46032" w14:textId="77777777" w:rsidR="00A90802" w:rsidRPr="005F46DC" w:rsidRDefault="00A90802" w:rsidP="00A9080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5C1B0FC4" w14:textId="0CB835C5" w:rsidR="00A90802" w:rsidRPr="005F46DC" w:rsidRDefault="0025125B" w:rsidP="0025125B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16,804</w:t>
            </w:r>
          </w:p>
        </w:tc>
        <w:tc>
          <w:tcPr>
            <w:tcW w:w="180" w:type="dxa"/>
          </w:tcPr>
          <w:p w14:paraId="1538B57C" w14:textId="77777777" w:rsidR="00A90802" w:rsidRPr="005F46DC" w:rsidRDefault="00A90802" w:rsidP="00A9080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B972360" w14:textId="4A239FBF" w:rsidR="00A90802" w:rsidRPr="005F46DC" w:rsidRDefault="00E414A1" w:rsidP="001A6AAA">
            <w:pPr>
              <w:pStyle w:val="acctfourfigures"/>
              <w:tabs>
                <w:tab w:val="clear" w:pos="765"/>
              </w:tabs>
              <w:spacing w:line="240" w:lineRule="auto"/>
              <w:ind w:left="98" w:right="-44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5F46DC" w14:paraId="105FD90F" w14:textId="77777777" w:rsidTr="0083538B">
        <w:trPr>
          <w:cantSplit/>
        </w:trPr>
        <w:tc>
          <w:tcPr>
            <w:tcW w:w="5580" w:type="dxa"/>
          </w:tcPr>
          <w:p w14:paraId="7C0404CC" w14:textId="60BD49C4" w:rsidR="0083538B" w:rsidRPr="005F46D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โอนไปเป็นต้นทุนการให้เช่าและการให้บริการ</w:t>
            </w:r>
          </w:p>
        </w:tc>
        <w:tc>
          <w:tcPr>
            <w:tcW w:w="540" w:type="dxa"/>
          </w:tcPr>
          <w:p w14:paraId="4138F8AD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41A8D459" w14:textId="21C9E082" w:rsidR="0083538B" w:rsidRPr="005F46DC" w:rsidRDefault="0025125B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1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(32,108)</w:t>
            </w:r>
          </w:p>
        </w:tc>
        <w:tc>
          <w:tcPr>
            <w:tcW w:w="180" w:type="dxa"/>
          </w:tcPr>
          <w:p w14:paraId="04E72976" w14:textId="77777777" w:rsidR="0083538B" w:rsidRPr="005F46D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32E4027" w14:textId="53B44FB5" w:rsidR="0083538B" w:rsidRPr="005F46DC" w:rsidRDefault="00E414A1" w:rsidP="001A6AAA">
            <w:pPr>
              <w:pStyle w:val="acctfourfigures"/>
              <w:tabs>
                <w:tab w:val="clear" w:pos="765"/>
              </w:tabs>
              <w:spacing w:line="240" w:lineRule="auto"/>
              <w:ind w:left="98" w:right="-44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5F46DC" w14:paraId="64972618" w14:textId="77777777" w:rsidTr="0083538B">
        <w:trPr>
          <w:cantSplit/>
        </w:trPr>
        <w:tc>
          <w:tcPr>
            <w:tcW w:w="5580" w:type="dxa"/>
          </w:tcPr>
          <w:p w14:paraId="6427D083" w14:textId="77777777" w:rsidR="0083538B" w:rsidRPr="005F46D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540" w:type="dxa"/>
          </w:tcPr>
          <w:p w14:paraId="66771086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00C1C3D8" w14:textId="4340CCED" w:rsidR="0083538B" w:rsidRPr="005F46DC" w:rsidRDefault="0025125B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(12,275)</w:t>
            </w:r>
          </w:p>
        </w:tc>
        <w:tc>
          <w:tcPr>
            <w:tcW w:w="180" w:type="dxa"/>
          </w:tcPr>
          <w:p w14:paraId="2482DCCF" w14:textId="77777777" w:rsidR="0083538B" w:rsidRPr="005F46D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4B5DB28A" w14:textId="68BA4273" w:rsidR="0083538B" w:rsidRPr="005F46DC" w:rsidRDefault="00E414A1" w:rsidP="00E414A1">
            <w:pPr>
              <w:pStyle w:val="acctfourfigures"/>
              <w:tabs>
                <w:tab w:val="clear" w:pos="765"/>
                <w:tab w:val="left" w:pos="1180"/>
                <w:tab w:val="left" w:pos="1280"/>
              </w:tabs>
              <w:spacing w:line="240" w:lineRule="auto"/>
              <w:ind w:left="464" w:right="-35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(339)</w:t>
            </w:r>
          </w:p>
        </w:tc>
      </w:tr>
      <w:tr w:rsidR="0083538B" w:rsidRPr="005F46DC" w14:paraId="45DE718B" w14:textId="77777777" w:rsidTr="0083538B">
        <w:trPr>
          <w:cantSplit/>
        </w:trPr>
        <w:tc>
          <w:tcPr>
            <w:tcW w:w="5580" w:type="dxa"/>
          </w:tcPr>
          <w:p w14:paraId="50CDC0E6" w14:textId="7ABA4C8D" w:rsidR="0083538B" w:rsidRPr="005F46D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สินทรัพย์ลดลงจากการขายเงินลงทุนใน</w:t>
            </w:r>
            <w:r w:rsidR="00C0356D"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 xml:space="preserve"> </w:t>
            </w:r>
            <w:r w:rsidR="00C0356D" w:rsidRPr="005F46DC">
              <w:rPr>
                <w:rFonts w:asciiTheme="majorBidi" w:hAnsiTheme="majorBidi" w:cs="Angsana New"/>
                <w:sz w:val="28"/>
                <w:szCs w:val="28"/>
              </w:rPr>
              <w:t>CSLF</w:t>
            </w:r>
            <w:r w:rsidRPr="005F46DC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- </w:t>
            </w:r>
            <w:r w:rsidRPr="005F46DC">
              <w:rPr>
                <w:rFonts w:asciiTheme="majorBidi" w:hAnsiTheme="majorBidi" w:cs="Angsana New" w:hint="cs"/>
                <w:sz w:val="28"/>
                <w:szCs w:val="28"/>
                <w:cs/>
              </w:rPr>
              <w:t>ราคาตามบัญชีสุทธิ</w:t>
            </w:r>
          </w:p>
        </w:tc>
        <w:tc>
          <w:tcPr>
            <w:tcW w:w="540" w:type="dxa"/>
          </w:tcPr>
          <w:p w14:paraId="006E106D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1978C30C" w14:textId="436DBEB8" w:rsidR="0083538B" w:rsidRPr="005F46DC" w:rsidRDefault="0025125B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(1,129)</w:t>
            </w:r>
          </w:p>
        </w:tc>
        <w:tc>
          <w:tcPr>
            <w:tcW w:w="180" w:type="dxa"/>
          </w:tcPr>
          <w:p w14:paraId="48DF6599" w14:textId="77777777" w:rsidR="0083538B" w:rsidRPr="005F46D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D497370" w14:textId="4C9411F0" w:rsidR="0083538B" w:rsidRPr="005F46DC" w:rsidRDefault="00E414A1" w:rsidP="001A6AAA">
            <w:pPr>
              <w:pStyle w:val="acctfourfigures"/>
              <w:tabs>
                <w:tab w:val="clear" w:pos="765"/>
              </w:tabs>
              <w:spacing w:line="240" w:lineRule="auto"/>
              <w:ind w:left="98" w:right="-44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5F46DC" w14:paraId="29686289" w14:textId="77777777" w:rsidTr="0083538B">
        <w:trPr>
          <w:cantSplit/>
        </w:trPr>
        <w:tc>
          <w:tcPr>
            <w:tcW w:w="5580" w:type="dxa"/>
          </w:tcPr>
          <w:p w14:paraId="159D53AB" w14:textId="77777777" w:rsidR="0083538B" w:rsidRPr="005F46D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540" w:type="dxa"/>
          </w:tcPr>
          <w:p w14:paraId="4F9F7EA4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4CA4A45" w14:textId="491454C5" w:rsidR="0083538B" w:rsidRPr="005F46DC" w:rsidRDefault="0025125B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(22,</w:t>
            </w:r>
            <w:r w:rsidR="00F560E1" w:rsidRPr="005F46DC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06)</w:t>
            </w:r>
          </w:p>
        </w:tc>
        <w:tc>
          <w:tcPr>
            <w:tcW w:w="180" w:type="dxa"/>
          </w:tcPr>
          <w:p w14:paraId="4F901A19" w14:textId="77777777" w:rsidR="0083538B" w:rsidRPr="005F46D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66461389" w14:textId="67810E0F" w:rsidR="0083538B" w:rsidRPr="005F46DC" w:rsidRDefault="00E414A1" w:rsidP="001A6AAA">
            <w:pPr>
              <w:pStyle w:val="acctfourfigures"/>
              <w:tabs>
                <w:tab w:val="clear" w:pos="765"/>
              </w:tabs>
              <w:spacing w:line="240" w:lineRule="auto"/>
              <w:ind w:left="98" w:right="-44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5F46DC" w14:paraId="551894EC" w14:textId="77777777" w:rsidTr="0083538B">
        <w:trPr>
          <w:cantSplit/>
        </w:trPr>
        <w:tc>
          <w:tcPr>
            <w:tcW w:w="5580" w:type="dxa"/>
          </w:tcPr>
          <w:p w14:paraId="2498ED99" w14:textId="77777777" w:rsidR="0083538B" w:rsidRPr="005F46D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540" w:type="dxa"/>
          </w:tcPr>
          <w:p w14:paraId="19DFD988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BA8ECCE" w14:textId="136B5203" w:rsidR="0083538B" w:rsidRPr="005F46DC" w:rsidRDefault="0025125B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1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(439,324)</w:t>
            </w:r>
          </w:p>
        </w:tc>
        <w:tc>
          <w:tcPr>
            <w:tcW w:w="180" w:type="dxa"/>
          </w:tcPr>
          <w:p w14:paraId="5A916FBA" w14:textId="77777777" w:rsidR="0083538B" w:rsidRPr="005F46D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18782B0F" w14:textId="6397878F" w:rsidR="0083538B" w:rsidRPr="005F46DC" w:rsidRDefault="00E414A1" w:rsidP="00E414A1">
            <w:pPr>
              <w:pStyle w:val="acctfourfigures"/>
              <w:tabs>
                <w:tab w:val="clear" w:pos="765"/>
                <w:tab w:val="left" w:pos="1180"/>
                <w:tab w:val="left" w:pos="1280"/>
              </w:tabs>
              <w:spacing w:line="240" w:lineRule="auto"/>
              <w:ind w:left="464" w:right="-17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(82,516)</w:t>
            </w:r>
          </w:p>
        </w:tc>
      </w:tr>
      <w:tr w:rsidR="0083538B" w:rsidRPr="005F46DC" w14:paraId="5928DEB8" w14:textId="77777777" w:rsidTr="0083538B">
        <w:trPr>
          <w:cantSplit/>
        </w:trPr>
        <w:tc>
          <w:tcPr>
            <w:tcW w:w="5580" w:type="dxa"/>
          </w:tcPr>
          <w:p w14:paraId="2B15FD99" w14:textId="33F053F9" w:rsidR="0083538B" w:rsidRPr="005F46DC" w:rsidRDefault="0083538B" w:rsidP="0083538B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F750C9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="00441CD8" w:rsidRPr="005F46DC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540" w:type="dxa"/>
          </w:tcPr>
          <w:p w14:paraId="05AEA496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ECC558" w14:textId="6ED7068F" w:rsidR="0083538B" w:rsidRPr="005F46DC" w:rsidRDefault="00E414A1" w:rsidP="00E414A1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8,936,391</w:t>
            </w:r>
          </w:p>
        </w:tc>
        <w:tc>
          <w:tcPr>
            <w:tcW w:w="180" w:type="dxa"/>
          </w:tcPr>
          <w:p w14:paraId="715B72F1" w14:textId="77777777" w:rsidR="0083538B" w:rsidRPr="005F46D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</w:tcPr>
          <w:p w14:paraId="5C558DAC" w14:textId="7498E20B" w:rsidR="0083538B" w:rsidRPr="005F46DC" w:rsidRDefault="00E414A1" w:rsidP="0056778E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2,295,744</w:t>
            </w:r>
          </w:p>
        </w:tc>
      </w:tr>
    </w:tbl>
    <w:p w14:paraId="16776683" w14:textId="1502E705" w:rsidR="0008633D" w:rsidRPr="005F46DC" w:rsidRDefault="000863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7"/>
          <w:szCs w:val="27"/>
          <w:cs/>
        </w:rPr>
      </w:pPr>
      <w:r w:rsidRPr="005F46DC">
        <w:rPr>
          <w:rFonts w:asciiTheme="majorBidi" w:hAnsiTheme="majorBidi" w:cstheme="majorBidi"/>
          <w:sz w:val="27"/>
          <w:szCs w:val="27"/>
          <w:cs/>
        </w:rPr>
        <w:br w:type="page"/>
      </w:r>
    </w:p>
    <w:p w14:paraId="32D6DFAD" w14:textId="52EE2E69" w:rsidR="00DC3CB9" w:rsidRPr="005F46DC" w:rsidRDefault="00DC3CB9" w:rsidP="00DC3C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/>
          <w:b/>
          <w:i/>
          <w:iCs/>
          <w:sz w:val="28"/>
          <w:szCs w:val="28"/>
          <w:cs/>
        </w:rPr>
        <w:lastRenderedPageBreak/>
        <w:t>หลักทรัพย์ค้ำประกัน</w:t>
      </w:r>
    </w:p>
    <w:p w14:paraId="784FC3FD" w14:textId="77777777" w:rsidR="00DC3CB9" w:rsidRPr="005F46DC" w:rsidRDefault="00DC3CB9" w:rsidP="00215A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271EC071" w14:textId="56FD65E4" w:rsidR="00DC3CB9" w:rsidRPr="005F46DC" w:rsidRDefault="00DC3CB9" w:rsidP="00BE01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F750C9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D91333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F750C9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525669" w:rsidRPr="005F46DC">
        <w:rPr>
          <w:rFonts w:asciiTheme="majorBidi" w:hAnsiTheme="majorBidi" w:cstheme="majorBidi"/>
          <w:sz w:val="28"/>
          <w:szCs w:val="28"/>
        </w:rPr>
        <w:t>256</w:t>
      </w:r>
      <w:r w:rsidR="001D693E" w:rsidRPr="005F46DC">
        <w:rPr>
          <w:rFonts w:asciiTheme="majorBidi" w:hAnsiTheme="majorBidi" w:cstheme="majorBidi"/>
          <w:sz w:val="28"/>
          <w:szCs w:val="28"/>
        </w:rPr>
        <w:t>8</w:t>
      </w:r>
      <w:r w:rsidR="009F0349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817FA7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62ADC007" w:rsidRPr="005F46DC">
        <w:rPr>
          <w:rFonts w:asciiTheme="majorBidi" w:hAnsiTheme="majorBidi" w:cstheme="majorBidi"/>
          <w:sz w:val="28"/>
          <w:szCs w:val="28"/>
        </w:rPr>
        <w:t>2,</w:t>
      </w:r>
      <w:r w:rsidR="001A6AAA" w:rsidRPr="005F46DC">
        <w:rPr>
          <w:rFonts w:asciiTheme="majorBidi" w:hAnsiTheme="majorBidi" w:cstheme="majorBidi"/>
          <w:sz w:val="28"/>
          <w:szCs w:val="28"/>
        </w:rPr>
        <w:t>612.56</w:t>
      </w:r>
      <w:r w:rsidR="009F0349"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="00D40BB7" w:rsidRPr="005F46DC">
        <w:rPr>
          <w:rFonts w:asciiTheme="majorBidi" w:hAnsiTheme="majorBidi" w:cstheme="majorBidi"/>
          <w:sz w:val="28"/>
          <w:szCs w:val="28"/>
        </w:rPr>
        <w:br/>
      </w:r>
      <w:r w:rsidR="00215AC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15ACC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="00215AC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215ACC" w:rsidRPr="005F46D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1D693E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215ACC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15AC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กลุ่มบริษัท </w:t>
      </w:r>
      <w:r w:rsidR="001D693E" w:rsidRPr="005F46DC">
        <w:rPr>
          <w:rFonts w:asciiTheme="majorBidi" w:hAnsiTheme="majorBidi" w:cstheme="majorBidi"/>
          <w:i/>
          <w:iCs/>
          <w:sz w:val="28"/>
          <w:szCs w:val="28"/>
        </w:rPr>
        <w:t>2,5</w:t>
      </w:r>
      <w:r w:rsidR="0083538B" w:rsidRPr="005F46DC">
        <w:rPr>
          <w:rFonts w:asciiTheme="majorBidi" w:hAnsiTheme="majorBidi" w:cstheme="majorBidi"/>
          <w:i/>
          <w:iCs/>
          <w:sz w:val="28"/>
          <w:szCs w:val="28"/>
        </w:rPr>
        <w:t>60</w:t>
      </w:r>
      <w:r w:rsidR="001D693E" w:rsidRPr="005F46DC">
        <w:rPr>
          <w:rFonts w:asciiTheme="majorBidi" w:hAnsiTheme="majorBidi" w:cstheme="majorBidi"/>
          <w:i/>
          <w:iCs/>
          <w:sz w:val="28"/>
          <w:szCs w:val="28"/>
        </w:rPr>
        <w:t>.</w:t>
      </w:r>
      <w:r w:rsidR="0083538B" w:rsidRPr="005F46DC">
        <w:rPr>
          <w:rFonts w:asciiTheme="majorBidi" w:hAnsiTheme="majorBidi" w:cstheme="majorBidi"/>
          <w:i/>
          <w:iCs/>
          <w:sz w:val="28"/>
          <w:szCs w:val="28"/>
        </w:rPr>
        <w:t>41</w:t>
      </w:r>
      <w:r w:rsidR="00215ACC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15AC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="00D30DDE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เป็นสินทรัพย์ค้ำประกันวงเงินสินเชื่อที่ได้รับจากสถาบันการเงิน </w:t>
      </w:r>
      <w:r w:rsidR="00C32CF1" w:rsidRPr="005F46DC">
        <w:rPr>
          <w:rFonts w:asciiTheme="majorBidi" w:hAnsiTheme="majorBidi" w:cstheme="majorBidi"/>
          <w:sz w:val="28"/>
          <w:szCs w:val="28"/>
        </w:rPr>
        <w:br/>
      </w:r>
      <w:r w:rsidR="00EF151B" w:rsidRPr="005F46DC">
        <w:rPr>
          <w:rFonts w:asciiTheme="majorBidi" w:hAnsiTheme="majorBidi" w:cstheme="majorBidi"/>
          <w:sz w:val="28"/>
          <w:szCs w:val="28"/>
          <w:cs/>
        </w:rPr>
        <w:t>(</w:t>
      </w:r>
      <w:r w:rsidRPr="005F46DC">
        <w:rPr>
          <w:rFonts w:asciiTheme="majorBidi" w:hAnsiTheme="majorBidi" w:cstheme="majorBidi"/>
          <w:sz w:val="28"/>
          <w:szCs w:val="28"/>
          <w:cs/>
        </w:rPr>
        <w:t>ดูหมายเหตุ</w:t>
      </w:r>
      <w:r w:rsidR="009C4F38" w:rsidRPr="005F46DC">
        <w:rPr>
          <w:rFonts w:asciiTheme="majorBidi" w:hAnsiTheme="majorBidi" w:cstheme="majorBidi"/>
          <w:sz w:val="28"/>
          <w:szCs w:val="28"/>
          <w:cs/>
        </w:rPr>
        <w:t>ข้อ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FA4D1B" w:rsidRPr="005F46DC">
        <w:rPr>
          <w:rFonts w:asciiTheme="majorBidi" w:hAnsiTheme="majorBidi" w:cstheme="majorBidi"/>
          <w:sz w:val="28"/>
          <w:szCs w:val="28"/>
        </w:rPr>
        <w:t>7</w:t>
      </w:r>
      <w:r w:rsidRPr="005F46DC">
        <w:rPr>
          <w:rFonts w:asciiTheme="majorBidi" w:hAnsiTheme="majorBidi" w:cstheme="majorBidi"/>
          <w:sz w:val="28"/>
          <w:szCs w:val="28"/>
          <w:cs/>
        </w:rPr>
        <w:t>)</w:t>
      </w:r>
      <w:r w:rsidR="00EF151B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622019F3" w14:textId="72914C38" w:rsidR="00A87559" w:rsidRPr="005F46DC" w:rsidRDefault="00A875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4DEF75B7" w14:textId="6420D452" w:rsidR="00516892" w:rsidRPr="005F46DC" w:rsidRDefault="00030C23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หนี้สินที่มีภาระดอกเบี้ย</w:t>
      </w:r>
    </w:p>
    <w:p w14:paraId="36FDB40C" w14:textId="77777777" w:rsidR="00953616" w:rsidRPr="005F46DC" w:rsidRDefault="00953616" w:rsidP="003B6E1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326457DF" w14:textId="77777777" w:rsidR="003C72A2" w:rsidRPr="005F46DC" w:rsidRDefault="003C72A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bookmarkStart w:id="6" w:name="_Hlk149730335"/>
      <w:bookmarkStart w:id="7" w:name="_Hlk70859526"/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เงินกู้ยืมระยะสั้นจากสถาบันทางการเงิน</w:t>
      </w:r>
    </w:p>
    <w:p w14:paraId="601ADFBE" w14:textId="115849D6" w:rsidR="00B05A23" w:rsidRPr="005F46DC" w:rsidRDefault="00B05A23" w:rsidP="00B05A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br/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>30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>2568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บริษัทได้ทำสัญญาเงินกู้ยืมระยะสั้นที่ไม่มีหลักประกันกับสถาบันการเงินในประเทศหลายแห่ง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 xml:space="preserve">850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 xml:space="preserve">THOR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บวกร้อยละ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 xml:space="preserve">1.2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และร้อยละ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 xml:space="preserve">2 </w:t>
      </w:r>
      <w:r w:rsidR="00FA4D1B" w:rsidRPr="005F46DC">
        <w:rPr>
          <w:rFonts w:asciiTheme="majorBidi" w:hAnsiTheme="majorBidi" w:cs="Angsana New"/>
          <w:sz w:val="28"/>
          <w:szCs w:val="28"/>
        </w:rPr>
        <w:t>-</w:t>
      </w:r>
      <w:r w:rsidR="00E837B2" w:rsidRPr="005F46DC">
        <w:rPr>
          <w:rFonts w:asciiTheme="majorBidi" w:hAnsiTheme="majorBidi" w:cs="Angsana New"/>
          <w:sz w:val="28"/>
          <w:szCs w:val="28"/>
        </w:rPr>
        <w:t xml:space="preserve"> 2.25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และมีกำหนดชำระคืนภายในเดือนตุลาคม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>2568</w:t>
      </w:r>
      <w:r w:rsidR="00FA4D1B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E837B2" w:rsidRPr="005F46DC">
        <w:rPr>
          <w:rFonts w:asciiTheme="majorBidi" w:hAnsiTheme="majorBidi" w:cs="Angsana New" w:hint="cs"/>
          <w:sz w:val="28"/>
          <w:szCs w:val="28"/>
          <w:cs/>
        </w:rPr>
        <w:t>และกันยายน</w:t>
      </w:r>
      <w:r w:rsidR="00E837B2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837B2" w:rsidRPr="005F46DC">
        <w:rPr>
          <w:rFonts w:asciiTheme="majorBidi" w:hAnsiTheme="majorBidi" w:cs="Angsana New"/>
          <w:sz w:val="28"/>
          <w:szCs w:val="28"/>
        </w:rPr>
        <w:t>2569</w:t>
      </w:r>
    </w:p>
    <w:p w14:paraId="4E006378" w14:textId="77777777" w:rsidR="00E837B2" w:rsidRPr="005F46DC" w:rsidRDefault="00E837B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39FAAF1D" w14:textId="4D1AD9FA" w:rsidR="00B23666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30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ในประเทศหลายแห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3.50 </w:t>
      </w:r>
      <w:r w:rsidR="00FA4D1B" w:rsidRPr="005F46DC">
        <w:rPr>
          <w:rFonts w:asciiTheme="majorBidi" w:hAnsiTheme="majorBidi" w:cs="Angsana New"/>
          <w:sz w:val="28"/>
          <w:szCs w:val="28"/>
        </w:rPr>
        <w:t>-</w:t>
      </w:r>
      <w:r w:rsidRPr="005F46DC">
        <w:rPr>
          <w:rFonts w:asciiTheme="majorBidi" w:hAnsiTheme="majorBidi" w:cs="Angsana New"/>
          <w:sz w:val="28"/>
          <w:szCs w:val="28"/>
        </w:rPr>
        <w:t xml:space="preserve"> 4.15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br/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</w:t>
      </w:r>
      <w:r w:rsidR="00FA4D1B" w:rsidRPr="005F46DC">
        <w:rPr>
          <w:rFonts w:asciiTheme="majorBidi" w:hAnsiTheme="majorBidi" w:cs="Angsana New" w:hint="cs"/>
          <w:sz w:val="28"/>
          <w:szCs w:val="28"/>
          <w:cs/>
        </w:rPr>
        <w:t>ธันวา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คม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</w:p>
    <w:p w14:paraId="56FF02F7" w14:textId="77777777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="Angsana New"/>
          <w:sz w:val="28"/>
          <w:szCs w:val="28"/>
        </w:rPr>
      </w:pPr>
    </w:p>
    <w:p w14:paraId="74202237" w14:textId="098D46C7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inorBidi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="Angsana New" w:hAnsi="Angsana New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มีหลักประกันกับสถาบันการเงินในประเทศแห่งหนึ่ง</w:t>
      </w:r>
      <w:r w:rsidRPr="005F46DC">
        <w:rPr>
          <w:rFonts w:asciiTheme="majorBidi" w:hAnsiTheme="majorBidi" w:cstheme="minorBidi" w:hint="cs"/>
          <w:sz w:val="28"/>
          <w:szCs w:val="28"/>
          <w:cs/>
        </w:rPr>
        <w:t xml:space="preserve"> </w:t>
      </w:r>
      <w:r w:rsidRPr="005F46DC">
        <w:rPr>
          <w:rFonts w:ascii="Angsana New" w:hAnsi="Angsana New" w:cs="Angsana New" w:hint="cs"/>
          <w:sz w:val="28"/>
          <w:szCs w:val="28"/>
          <w:cs/>
        </w:rPr>
        <w:t xml:space="preserve">เป็นจำนวนเงิน </w:t>
      </w:r>
      <w:r w:rsidRPr="005F46DC">
        <w:rPr>
          <w:rFonts w:ascii="Angsana New" w:hAnsi="Angsana New" w:cs="Angsana New"/>
          <w:sz w:val="28"/>
          <w:szCs w:val="28"/>
        </w:rPr>
        <w:t xml:space="preserve">29.5 </w:t>
      </w:r>
      <w:r w:rsidRPr="005F46DC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/>
          <w:sz w:val="28"/>
          <w:szCs w:val="28"/>
          <w:cs/>
        </w:rPr>
        <w:t xml:space="preserve"> </w:t>
      </w:r>
      <w:r w:rsidRPr="005F46DC">
        <w:rPr>
          <w:rFonts w:ascii="Angsana New" w:hAnsi="Angsana New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5F46DC">
        <w:rPr>
          <w:rFonts w:asciiTheme="majorBidi" w:hAnsiTheme="majorBidi"/>
          <w:sz w:val="28"/>
          <w:szCs w:val="28"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3 </w:t>
      </w:r>
      <w:r w:rsidRPr="005F46DC">
        <w:rPr>
          <w:rFonts w:ascii="Angsana New" w:hAnsi="Angsana New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/>
          <w:sz w:val="28"/>
          <w:szCs w:val="28"/>
        </w:rPr>
        <w:t xml:space="preserve"> </w:t>
      </w:r>
      <w:r w:rsidRPr="005F46DC">
        <w:rPr>
          <w:rFonts w:ascii="Angsana New" w:hAnsi="Angsana New" w:cs="Angsana New" w:hint="cs"/>
          <w:sz w:val="28"/>
          <w:szCs w:val="28"/>
          <w:cs/>
        </w:rPr>
        <w:t>และมีกำหนดชำระคืน</w:t>
      </w:r>
      <w:r w:rsidRPr="005F46DC">
        <w:rPr>
          <w:rFonts w:asciiTheme="majorBidi" w:hAnsiTheme="majorBidi" w:cstheme="majorBidi"/>
          <w:sz w:val="28"/>
          <w:szCs w:val="28"/>
          <w:cs/>
        </w:rPr>
        <w:t>ภายในเดือน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พฤศจิกายน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</w:p>
    <w:p w14:paraId="197D0F06" w14:textId="44B08E1E" w:rsidR="003C72A2" w:rsidRPr="005F46DC" w:rsidRDefault="003C72A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692C98BC" w14:textId="6E3804EF" w:rsidR="000D7C3B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ต่างประเทศแห่งหน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</w:t>
      </w:r>
      <w:r w:rsidR="007A58CB" w:rsidRPr="005F46DC">
        <w:rPr>
          <w:rFonts w:asciiTheme="majorBidi" w:hAnsiTheme="majorBidi" w:cs="Angsana New" w:hint="cs"/>
          <w:sz w:val="28"/>
          <w:szCs w:val="28"/>
          <w:cs/>
        </w:rPr>
        <w:t>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4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ล้านเปโซฟิลิปปินส์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หรือเทียบเท่ากับ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2.22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6.75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และมีกำหนดชำระคืนภายในเดือนพฤศจิกายน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</w:p>
    <w:p w14:paraId="1890D984" w14:textId="77777777" w:rsidR="00E837B2" w:rsidRPr="005F46DC" w:rsidRDefault="00E837B2" w:rsidP="000D7C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</w:p>
    <w:p w14:paraId="797B1D6A" w14:textId="76339A6B" w:rsidR="00A024FF" w:rsidRPr="005F46DC" w:rsidRDefault="00E837B2" w:rsidP="00A875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  <w:bookmarkStart w:id="8" w:name="_Hlk149674296"/>
      <w:bookmarkEnd w:id="6"/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30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ต่างประเทศหลายแห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</w:t>
      </w:r>
      <w:r w:rsidR="007A58CB" w:rsidRPr="005F46DC">
        <w:rPr>
          <w:rFonts w:asciiTheme="majorBidi" w:hAnsiTheme="majorBidi" w:cs="Angsana New" w:hint="cs"/>
          <w:sz w:val="28"/>
          <w:szCs w:val="28"/>
          <w:cs/>
        </w:rPr>
        <w:t>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21,197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ล้านดองเวียดนาม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หรือเทียบเท่ากับ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25.90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5F46DC">
        <w:rPr>
          <w:rFonts w:asciiTheme="majorBidi" w:hAnsiTheme="majorBidi" w:cs="Angsana New"/>
          <w:sz w:val="28"/>
          <w:szCs w:val="28"/>
        </w:rPr>
        <w:t xml:space="preserve"> 4.40 </w:t>
      </w:r>
      <w:r w:rsidR="00FA4D1B" w:rsidRPr="005F46DC">
        <w:rPr>
          <w:rFonts w:asciiTheme="majorBidi" w:hAnsiTheme="majorBidi" w:cs="Angsana New"/>
          <w:sz w:val="28"/>
          <w:szCs w:val="28"/>
        </w:rPr>
        <w:t>-</w:t>
      </w:r>
      <w:r w:rsidRPr="005F46DC">
        <w:rPr>
          <w:rFonts w:asciiTheme="majorBidi" w:hAnsiTheme="majorBidi" w:cs="Angsana New"/>
          <w:sz w:val="28"/>
          <w:szCs w:val="28"/>
        </w:rPr>
        <w:t xml:space="preserve"> 5.05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="00FA4D1B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และมีกำหนดชำระคืนภายในเดือนธันวาคม</w:t>
      </w:r>
      <w:r w:rsidRPr="005F46DC">
        <w:rPr>
          <w:rFonts w:asciiTheme="majorBidi" w:hAnsiTheme="majorBidi" w:cs="Angsana New"/>
          <w:sz w:val="28"/>
          <w:szCs w:val="28"/>
        </w:rPr>
        <w:t xml:space="preserve"> 2568</w:t>
      </w:r>
    </w:p>
    <w:p w14:paraId="5CC19F9D" w14:textId="28D93200" w:rsidR="009D1B8E" w:rsidRPr="005F46DC" w:rsidRDefault="009D1B8E" w:rsidP="00A024F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en-GB"/>
        </w:rPr>
      </w:pPr>
    </w:p>
    <w:p w14:paraId="3941DD56" w14:textId="77777777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เงินกู้ยืมระยะยาวจากสถาบันการเงิน</w:t>
      </w:r>
    </w:p>
    <w:p w14:paraId="2ED50170" w14:textId="77777777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7"/>
        <w:jc w:val="thaiDistribute"/>
        <w:rPr>
          <w:rFonts w:asciiTheme="majorBidi" w:hAnsiTheme="majorBidi" w:cs="Angsana New"/>
          <w:sz w:val="28"/>
          <w:szCs w:val="28"/>
        </w:rPr>
      </w:pPr>
    </w:p>
    <w:p w14:paraId="24377FEB" w14:textId="00332F1F" w:rsidR="004233C7" w:rsidRPr="005F46DC" w:rsidRDefault="00E837B2" w:rsidP="004233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บริษัทได้ทำสัญญาเงินกู้ยืมระยะยาว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>ที่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ไม่มีหลักประกันกับสถาบันการเงินในประเทศแห่งหนึ่ง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250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เงินกู้ยืมดังกล่าวมีอัตราดอกเบี้ย</w:t>
      </w:r>
      <w:r w:rsidRPr="005F46DC">
        <w:rPr>
          <w:rFonts w:asciiTheme="majorBidi" w:hAnsiTheme="majorBidi" w:cs="Angsana New"/>
          <w:sz w:val="28"/>
          <w:szCs w:val="28"/>
        </w:rPr>
        <w:t xml:space="preserve"> THOR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บวกร้อยละ </w:t>
      </w:r>
      <w:r w:rsidRPr="005F46DC">
        <w:rPr>
          <w:rFonts w:asciiTheme="majorBidi" w:hAnsiTheme="majorBidi" w:cs="Angsana New"/>
          <w:sz w:val="28"/>
          <w:szCs w:val="28"/>
        </w:rPr>
        <w:t xml:space="preserve">1.0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โดยมีกำหนดชำระคืนภายใน </w:t>
      </w:r>
      <w:r w:rsidRPr="005F46DC">
        <w:rPr>
          <w:rFonts w:asciiTheme="majorBidi" w:hAnsiTheme="majorBidi" w:cs="Angsana New"/>
          <w:sz w:val="28"/>
          <w:szCs w:val="28"/>
        </w:rPr>
        <w:t xml:space="preserve">3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ปี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โดยมีกำหนดชำร</w:t>
      </w:r>
      <w:r w:rsidR="00FA4D1B" w:rsidRPr="005F46DC">
        <w:rPr>
          <w:rFonts w:asciiTheme="majorBidi" w:hAnsiTheme="majorBidi" w:cs="Angsana New" w:hint="cs"/>
          <w:sz w:val="28"/>
          <w:szCs w:val="28"/>
          <w:cs/>
        </w:rPr>
        <w:t>ะคืน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ทุก ๆ </w:t>
      </w:r>
      <w:r w:rsidRPr="005F46DC">
        <w:rPr>
          <w:rFonts w:asciiTheme="majorBidi" w:hAnsiTheme="majorBidi" w:cs="Angsana New"/>
          <w:sz w:val="28"/>
          <w:szCs w:val="28"/>
        </w:rPr>
        <w:t xml:space="preserve">3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เดือน หลังจากเบิกเงินกู้งวดแรก</w:t>
      </w:r>
      <w:r w:rsidR="004233C7" w:rsidRPr="005F46DC">
        <w:rPr>
          <w:rFonts w:asciiTheme="majorBidi" w:hAnsiTheme="majorBidi" w:cs="Angsana New"/>
          <w:sz w:val="28"/>
          <w:szCs w:val="28"/>
          <w:cs/>
        </w:rPr>
        <w:br w:type="page"/>
      </w:r>
    </w:p>
    <w:p w14:paraId="5FEA5570" w14:textId="50225348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lastRenderedPageBreak/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บริษัทได้ทำสัญญาเงินกู้ยืมระยะยาว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>ที่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ไม่มีหลักประกันกับสถาบันการเงินในประเทศแห่งหนึ่ง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300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เงินกู้ยืมดังกล่าวมีอัตราดอกเบี้ย</w:t>
      </w:r>
      <w:r w:rsidRPr="005F46DC">
        <w:rPr>
          <w:rFonts w:asciiTheme="majorBidi" w:hAnsiTheme="majorBidi" w:cs="Angsana New"/>
          <w:sz w:val="28"/>
          <w:szCs w:val="28"/>
        </w:rPr>
        <w:t xml:space="preserve"> THOR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บวกร้อยละ </w:t>
      </w:r>
      <w:r w:rsidRPr="005F46DC">
        <w:rPr>
          <w:rFonts w:asciiTheme="majorBidi" w:hAnsiTheme="majorBidi" w:cs="Angsana New"/>
          <w:sz w:val="28"/>
          <w:szCs w:val="28"/>
        </w:rPr>
        <w:t xml:space="preserve">1.0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โดยมีกำหนดชำระคืนภายใน </w:t>
      </w:r>
      <w:r w:rsidRPr="005F46DC">
        <w:rPr>
          <w:rFonts w:asciiTheme="majorBidi" w:hAnsiTheme="majorBidi" w:cs="Angsana New"/>
          <w:sz w:val="28"/>
          <w:szCs w:val="28"/>
        </w:rPr>
        <w:t xml:space="preserve">3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ปี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โดยจะชำระหนี้ทั้งหมดงวดเดียวในวันทำการสุดท้ายของเดือนที่ </w:t>
      </w:r>
      <w:r w:rsidRPr="005F46DC">
        <w:rPr>
          <w:rFonts w:asciiTheme="majorBidi" w:hAnsiTheme="majorBidi" w:cs="Angsana New"/>
          <w:sz w:val="28"/>
          <w:szCs w:val="28"/>
        </w:rPr>
        <w:t xml:space="preserve">36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นับจากเดือนที่เบิกเงินกู้งวดแรก</w:t>
      </w:r>
    </w:p>
    <w:p w14:paraId="3BDC8FF7" w14:textId="77777777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178BCE40" w14:textId="41B78DFC" w:rsidR="00E837B2" w:rsidRPr="005F46DC" w:rsidRDefault="00E837B2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bookmarkStart w:id="9" w:name="_Hlk213174690"/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บริษัทได้ทำสัญญาเงินกู้ยืมระยะยาว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>ที่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ไม่มีหลักประกันกับสถาบันการเงินในประเทศแห่งหนึ่ง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/>
          <w:sz w:val="28"/>
          <w:szCs w:val="28"/>
        </w:rPr>
        <w:t>300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เงินกู้ยืมดังกล่าวมีอัตราดอกเบี้ย</w:t>
      </w:r>
      <w:r w:rsidRPr="005F46DC">
        <w:rPr>
          <w:rFonts w:asciiTheme="majorBidi" w:hAnsiTheme="majorBidi" w:cs="Angsana New"/>
          <w:sz w:val="28"/>
          <w:szCs w:val="28"/>
        </w:rPr>
        <w:t xml:space="preserve"> THOR NCCR with Observation Shift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 บวกร้อยละ </w:t>
      </w:r>
      <w:r w:rsidRPr="005F46DC">
        <w:rPr>
          <w:rFonts w:asciiTheme="majorBidi" w:hAnsiTheme="majorBidi" w:cs="Angsana New"/>
          <w:sz w:val="28"/>
          <w:szCs w:val="28"/>
        </w:rPr>
        <w:t xml:space="preserve">0.9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ต่อปี โดยมีกำหนดชำระคืนภายใน </w:t>
      </w:r>
      <w:r w:rsidRPr="005F46DC">
        <w:rPr>
          <w:rFonts w:asciiTheme="majorBidi" w:hAnsiTheme="majorBidi" w:cs="Angsana New"/>
          <w:sz w:val="28"/>
          <w:szCs w:val="28"/>
        </w:rPr>
        <w:t xml:space="preserve">3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ปี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โดยจะชำระหนี้ทั้งหมดงวดเดียวในวันทำการสุดท้ายของเดือนที่ </w:t>
      </w:r>
      <w:r w:rsidRPr="005F46DC">
        <w:rPr>
          <w:rFonts w:asciiTheme="majorBidi" w:hAnsiTheme="majorBidi" w:cs="Angsana New"/>
          <w:sz w:val="28"/>
          <w:szCs w:val="28"/>
        </w:rPr>
        <w:t xml:space="preserve">36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นับจากเดือนที่เบิกเงินกู้งวดแรก</w:t>
      </w:r>
      <w:bookmarkEnd w:id="9"/>
    </w:p>
    <w:p w14:paraId="4EC46FF1" w14:textId="1EFC72B3" w:rsidR="00FA4D1B" w:rsidRPr="005F46DC" w:rsidRDefault="00FA4D1B" w:rsidP="008414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7"/>
        <w:jc w:val="thaiDistribute"/>
        <w:rPr>
          <w:rFonts w:asciiTheme="majorBidi" w:hAnsiTheme="majorBidi" w:cs="Angsana New"/>
          <w:sz w:val="28"/>
          <w:szCs w:val="28"/>
        </w:rPr>
      </w:pPr>
    </w:p>
    <w:p w14:paraId="215C031B" w14:textId="463719F5" w:rsidR="00FA4D1B" w:rsidRPr="005F46DC" w:rsidRDefault="00FA4D1B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2568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C4572" w:rsidRPr="005F46DC">
        <w:rPr>
          <w:rFonts w:asciiTheme="majorBidi" w:hAnsiTheme="majorBidi" w:cs="Angsana New"/>
          <w:sz w:val="28"/>
          <w:szCs w:val="28"/>
        </w:rPr>
        <w:t>260.42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</w:t>
      </w:r>
      <w:r w:rsidR="000C4572" w:rsidRPr="005F46DC">
        <w:rPr>
          <w:rFonts w:asciiTheme="majorBidi" w:hAnsiTheme="majorBidi" w:cs="Angsana New" w:hint="cs"/>
          <w:sz w:val="28"/>
          <w:szCs w:val="28"/>
          <w:cs/>
        </w:rPr>
        <w:t xml:space="preserve">งวดแรกถึงงวดที่ </w:t>
      </w:r>
      <w:r w:rsidR="000C4572" w:rsidRPr="005F46DC">
        <w:rPr>
          <w:rFonts w:asciiTheme="majorBidi" w:hAnsiTheme="majorBidi" w:cs="Angsana New"/>
          <w:sz w:val="28"/>
          <w:szCs w:val="28"/>
        </w:rPr>
        <w:t xml:space="preserve">24 </w:t>
      </w:r>
      <w:r w:rsidR="000C4572" w:rsidRPr="005F46DC">
        <w:rPr>
          <w:rFonts w:asciiTheme="majorBidi" w:hAnsiTheme="majorBidi" w:cs="Angsana New" w:hint="cs"/>
          <w:sz w:val="28"/>
          <w:szCs w:val="28"/>
          <w:cs/>
        </w:rPr>
        <w:t>นับตั้งแต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>่เบิกเงินกู้งวดแรกเท่ากับ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C4572" w:rsidRPr="005F46DC">
        <w:rPr>
          <w:rFonts w:asciiTheme="majorBidi" w:hAnsiTheme="majorBidi" w:cs="Angsana New"/>
          <w:sz w:val="28"/>
          <w:szCs w:val="28"/>
        </w:rPr>
        <w:t xml:space="preserve">MLR </w:t>
      </w:r>
      <w:r w:rsidR="000C4572" w:rsidRPr="005F46DC">
        <w:rPr>
          <w:rFonts w:asciiTheme="majorBidi" w:hAnsiTheme="majorBidi" w:cs="Angsana New" w:hint="cs"/>
          <w:sz w:val="28"/>
          <w:szCs w:val="28"/>
          <w:cs/>
        </w:rPr>
        <w:t>ลบ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ร้อยละ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C4572" w:rsidRPr="005F46DC">
        <w:rPr>
          <w:rFonts w:asciiTheme="majorBidi" w:hAnsiTheme="majorBidi" w:cs="Angsana New"/>
          <w:sz w:val="28"/>
          <w:szCs w:val="28"/>
        </w:rPr>
        <w:t>4.025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 xml:space="preserve"> และระยะเวลาที่เหลือมีอัตราดอกเบี้ย</w:t>
      </w:r>
      <w:r w:rsidR="00094DA5" w:rsidRPr="005F46DC">
        <w:rPr>
          <w:rFonts w:asciiTheme="majorBidi" w:hAnsiTheme="majorBidi" w:cs="Angsana New"/>
          <w:sz w:val="28"/>
          <w:szCs w:val="28"/>
        </w:rPr>
        <w:t xml:space="preserve"> MLR 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 xml:space="preserve">ลบร้อยละ </w:t>
      </w:r>
      <w:r w:rsidR="00094DA5" w:rsidRPr="005F46DC">
        <w:rPr>
          <w:rFonts w:asciiTheme="majorBidi" w:hAnsiTheme="majorBidi" w:cs="Angsana New"/>
          <w:sz w:val="28"/>
          <w:szCs w:val="28"/>
        </w:rPr>
        <w:t xml:space="preserve">3.285 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โดยมีกำหนดชำระคืนภายใน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94DA5" w:rsidRPr="005F46DC">
        <w:rPr>
          <w:rFonts w:asciiTheme="majorBidi" w:hAnsiTheme="majorBidi" w:cs="Angsana New"/>
          <w:sz w:val="28"/>
          <w:szCs w:val="28"/>
        </w:rPr>
        <w:t>6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94DA5" w:rsidRPr="005F46DC">
        <w:rPr>
          <w:rFonts w:asciiTheme="majorBidi" w:hAnsiTheme="majorBidi" w:cs="Angsana New" w:hint="cs"/>
          <w:sz w:val="28"/>
          <w:szCs w:val="28"/>
          <w:cs/>
        </w:rPr>
        <w:t>ปี</w:t>
      </w:r>
    </w:p>
    <w:p w14:paraId="3218419C" w14:textId="77777777" w:rsidR="001D625F" w:rsidRPr="005F46DC" w:rsidRDefault="001D625F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2E958EF5" w14:textId="2BC58019" w:rsidR="00094DA5" w:rsidRPr="005F46DC" w:rsidRDefault="00094DA5" w:rsidP="00094D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ในระหว่างงวดเก้าเดือนสิ้นสุดวันที่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ยาวที่ไม่มีหลักประกันกับสถาบันการเงินต่างประเทศแห่งหนึ่ง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A58CB" w:rsidRPr="005F46DC">
        <w:rPr>
          <w:rFonts w:asciiTheme="majorBidi" w:hAnsiTheme="majorBidi" w:cs="Angsana New"/>
          <w:sz w:val="28"/>
          <w:szCs w:val="28"/>
        </w:rPr>
        <w:t>0.35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="007A58CB" w:rsidRPr="005F46DC">
        <w:rPr>
          <w:rFonts w:asciiTheme="majorBidi" w:hAnsiTheme="majorBidi" w:cs="Angsana New" w:hint="cs"/>
          <w:sz w:val="28"/>
          <w:szCs w:val="28"/>
          <w:cs/>
        </w:rPr>
        <w:t xml:space="preserve">ดอลลาร์สหรัฐอเมริกา หรือเทียบเท่ากับ </w:t>
      </w:r>
      <w:r w:rsidR="007A58CB" w:rsidRPr="005F46DC">
        <w:rPr>
          <w:rFonts w:asciiTheme="majorBidi" w:hAnsiTheme="majorBidi" w:cs="Angsana New"/>
          <w:sz w:val="28"/>
          <w:szCs w:val="28"/>
        </w:rPr>
        <w:t xml:space="preserve">11.30 </w:t>
      </w:r>
      <w:r w:rsidR="007A58CB" w:rsidRPr="005F46D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 เงินกู้ยืมดังกล่าวมีอัตราดอกเบี้ยร้อยละ </w:t>
      </w:r>
      <w:r w:rsidR="007A58CB" w:rsidRPr="005F46DC">
        <w:rPr>
          <w:rFonts w:asciiTheme="majorBidi" w:hAnsiTheme="majorBidi" w:cs="Angsana New"/>
          <w:sz w:val="28"/>
          <w:szCs w:val="28"/>
        </w:rPr>
        <w:t xml:space="preserve">6.45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โดยมีกำหนดชำระคืนภายใน </w:t>
      </w:r>
      <w:r w:rsidR="007A58CB" w:rsidRPr="005F46DC">
        <w:rPr>
          <w:rFonts w:asciiTheme="majorBidi" w:hAnsiTheme="majorBidi" w:cs="Angsana New"/>
          <w:sz w:val="28"/>
          <w:szCs w:val="28"/>
        </w:rPr>
        <w:t>5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7A58CB" w:rsidRPr="005F46DC">
        <w:rPr>
          <w:rFonts w:asciiTheme="majorBidi" w:hAnsiTheme="majorBidi" w:cs="Angsana New" w:hint="cs"/>
          <w:sz w:val="28"/>
          <w:szCs w:val="28"/>
          <w:cs/>
        </w:rPr>
        <w:t>ปี</w:t>
      </w:r>
    </w:p>
    <w:p w14:paraId="753FE087" w14:textId="77777777" w:rsidR="00094DA5" w:rsidRPr="005F46DC" w:rsidRDefault="00094DA5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13F06E23" w14:textId="650DD6BE" w:rsidR="001D625F" w:rsidRPr="005F46DC" w:rsidRDefault="001D625F" w:rsidP="00E837B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จากหมายเหตุข้อ </w:t>
      </w:r>
      <w:r w:rsidR="00FA4D1B" w:rsidRPr="005F46DC">
        <w:rPr>
          <w:rFonts w:asciiTheme="majorBidi" w:hAnsiTheme="majorBidi" w:cs="Angsana New"/>
          <w:sz w:val="28"/>
          <w:szCs w:val="28"/>
        </w:rPr>
        <w:t>2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ณ วันที่ </w:t>
      </w:r>
      <w:r w:rsidRPr="005F46DC">
        <w:rPr>
          <w:rFonts w:asciiTheme="majorBidi" w:hAnsiTheme="majorBidi" w:cs="Angsana New"/>
          <w:sz w:val="28"/>
          <w:szCs w:val="28"/>
        </w:rPr>
        <w:t xml:space="preserve">30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กันยายน </w:t>
      </w:r>
      <w:r w:rsidRPr="005F46DC">
        <w:rPr>
          <w:rFonts w:asciiTheme="majorBidi" w:hAnsiTheme="majorBidi" w:cs="Angsana New"/>
          <w:sz w:val="28"/>
          <w:szCs w:val="28"/>
        </w:rPr>
        <w:t>2568</w:t>
      </w:r>
      <w:r w:rsidR="00FA4D1B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FA4D1B" w:rsidRPr="005F46D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="001A228D" w:rsidRPr="005F46DC">
        <w:rPr>
          <w:rFonts w:asciiTheme="majorBidi" w:hAnsiTheme="majorBidi" w:cs="Angsana New"/>
          <w:sz w:val="28"/>
          <w:szCs w:val="28"/>
        </w:rPr>
        <w:t xml:space="preserve">AAS </w:t>
      </w:r>
      <w:r w:rsidR="001A228D" w:rsidRPr="005F46DC">
        <w:rPr>
          <w:rFonts w:asciiTheme="majorBidi" w:hAnsiTheme="majorBidi" w:cs="Angsana New" w:hint="cs"/>
          <w:sz w:val="28"/>
          <w:szCs w:val="28"/>
          <w:cs/>
        </w:rPr>
        <w:t>มีสัญญาเงินกู้ระยะยาวที่ไม่มีหลักประกันกับสถาบันการเงินในประเทศแห่งหนึ่ง</w:t>
      </w:r>
      <w:r w:rsidR="00177F98" w:rsidRPr="005F46DC">
        <w:rPr>
          <w:rFonts w:asciiTheme="majorBidi" w:hAnsiTheme="majorBidi" w:cs="Angsana New" w:hint="cs"/>
          <w:sz w:val="28"/>
          <w:szCs w:val="28"/>
          <w:cs/>
        </w:rPr>
        <w:t xml:space="preserve">วงเงิน </w:t>
      </w:r>
      <w:r w:rsidR="00177F98" w:rsidRPr="005F46DC">
        <w:rPr>
          <w:rFonts w:asciiTheme="majorBidi" w:hAnsiTheme="majorBidi" w:cs="Angsana New"/>
          <w:sz w:val="28"/>
          <w:szCs w:val="28"/>
        </w:rPr>
        <w:t xml:space="preserve">292 </w:t>
      </w:r>
      <w:r w:rsidR="00177F98" w:rsidRPr="005F46DC">
        <w:rPr>
          <w:rFonts w:asciiTheme="majorBidi" w:hAnsiTheme="majorBidi" w:cs="Angsana New" w:hint="cs"/>
          <w:sz w:val="28"/>
          <w:szCs w:val="28"/>
          <w:cs/>
        </w:rPr>
        <w:t xml:space="preserve">ล้านบาท </w:t>
      </w:r>
      <w:r w:rsidR="00250AB8" w:rsidRPr="005F46DC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177F98" w:rsidRPr="005F46DC">
        <w:rPr>
          <w:rFonts w:asciiTheme="majorBidi" w:hAnsiTheme="majorBidi" w:cs="Angsana New" w:hint="cs"/>
          <w:sz w:val="28"/>
          <w:szCs w:val="28"/>
          <w:cs/>
        </w:rPr>
        <w:t>ได้เบิกใช้แล้ว</w:t>
      </w:r>
      <w:r w:rsidR="001A228D" w:rsidRPr="005F46DC">
        <w:rPr>
          <w:rFonts w:asciiTheme="majorBidi" w:hAnsiTheme="majorBidi" w:cs="Angsana New" w:hint="cs"/>
          <w:sz w:val="28"/>
          <w:szCs w:val="28"/>
          <w:cs/>
        </w:rPr>
        <w:t xml:space="preserve">เป็นจำนวนเงิน </w:t>
      </w:r>
      <w:r w:rsidR="001A228D" w:rsidRPr="005F46DC">
        <w:rPr>
          <w:rFonts w:asciiTheme="majorBidi" w:hAnsiTheme="majorBidi" w:cs="Angsana New"/>
          <w:sz w:val="28"/>
          <w:szCs w:val="28"/>
        </w:rPr>
        <w:t xml:space="preserve">243.21 </w:t>
      </w:r>
      <w:r w:rsidR="001A228D" w:rsidRPr="005F46DC">
        <w:rPr>
          <w:rFonts w:asciiTheme="majorBidi" w:hAnsiTheme="majorBidi" w:cs="Angsana New" w:hint="cs"/>
          <w:sz w:val="28"/>
          <w:szCs w:val="28"/>
          <w:cs/>
        </w:rPr>
        <w:t xml:space="preserve">ล้านบาท เงินกู้ยืมดังกล่าวมีอัตราดอกเบี้ย </w:t>
      </w:r>
      <w:r w:rsidR="001A228D" w:rsidRPr="005F46DC">
        <w:rPr>
          <w:rFonts w:asciiTheme="majorBidi" w:hAnsiTheme="majorBidi" w:cs="Angsana New"/>
          <w:sz w:val="28"/>
          <w:szCs w:val="28"/>
        </w:rPr>
        <w:t xml:space="preserve">MLR </w:t>
      </w:r>
      <w:r w:rsidR="001A228D" w:rsidRPr="005F46DC">
        <w:rPr>
          <w:rFonts w:asciiTheme="majorBidi" w:hAnsiTheme="majorBidi" w:cs="Angsana New" w:hint="cs"/>
          <w:sz w:val="28"/>
          <w:szCs w:val="28"/>
          <w:cs/>
        </w:rPr>
        <w:t xml:space="preserve">ลบร้อยละ </w:t>
      </w:r>
      <w:r w:rsidR="001A228D" w:rsidRPr="005F46DC">
        <w:rPr>
          <w:rFonts w:asciiTheme="majorBidi" w:hAnsiTheme="majorBidi" w:cs="Angsana New"/>
          <w:sz w:val="28"/>
          <w:szCs w:val="28"/>
        </w:rPr>
        <w:t xml:space="preserve">1.8 </w:t>
      </w:r>
      <w:r w:rsidR="001A228D" w:rsidRPr="005F46DC">
        <w:rPr>
          <w:rFonts w:asciiTheme="majorBidi" w:hAnsiTheme="majorBidi" w:cs="Angsana New" w:hint="cs"/>
          <w:sz w:val="28"/>
          <w:szCs w:val="28"/>
          <w:cs/>
        </w:rPr>
        <w:t xml:space="preserve">ต่อปี โดยมีกำหนดชำระคืนภายใน </w:t>
      </w:r>
      <w:r w:rsidR="001A228D" w:rsidRPr="005F46DC">
        <w:rPr>
          <w:rFonts w:asciiTheme="majorBidi" w:hAnsiTheme="majorBidi" w:cs="Angsana New"/>
          <w:sz w:val="28"/>
          <w:szCs w:val="28"/>
        </w:rPr>
        <w:t xml:space="preserve">7 </w:t>
      </w:r>
      <w:r w:rsidR="001A228D" w:rsidRPr="005F46DC">
        <w:rPr>
          <w:rFonts w:asciiTheme="majorBidi" w:hAnsiTheme="majorBidi" w:cs="Angsana New" w:hint="cs"/>
          <w:sz w:val="28"/>
          <w:szCs w:val="28"/>
          <w:cs/>
        </w:rPr>
        <w:t>ปี</w:t>
      </w:r>
    </w:p>
    <w:p w14:paraId="3FCBAC88" w14:textId="77777777" w:rsidR="00E837B2" w:rsidRPr="005F46DC" w:rsidRDefault="00E837B2" w:rsidP="008414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7"/>
        <w:jc w:val="thaiDistribute"/>
        <w:rPr>
          <w:rFonts w:asciiTheme="majorBidi" w:hAnsiTheme="majorBidi" w:cstheme="majorBidi"/>
          <w:sz w:val="28"/>
          <w:szCs w:val="28"/>
          <w:cs/>
          <w:lang w:val="en-GB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945"/>
        <w:gridCol w:w="1155"/>
        <w:gridCol w:w="263"/>
        <w:gridCol w:w="1147"/>
        <w:gridCol w:w="270"/>
        <w:gridCol w:w="1194"/>
        <w:gridCol w:w="263"/>
        <w:gridCol w:w="1153"/>
      </w:tblGrid>
      <w:tr w:rsidR="00207930" w:rsidRPr="005F46DC" w14:paraId="15B836B5" w14:textId="77777777" w:rsidTr="00D40BB7">
        <w:trPr>
          <w:tblHeader/>
        </w:trPr>
        <w:tc>
          <w:tcPr>
            <w:tcW w:w="2880" w:type="dxa"/>
            <w:vMerge w:val="restart"/>
          </w:tcPr>
          <w:bookmarkEnd w:id="8"/>
          <w:p w14:paraId="2BB667C6" w14:textId="77777777" w:rsidR="00207930" w:rsidRPr="005F46D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สินทรัพย์ที่ใช้เป็นหลักประกันหนี้สิน</w:t>
            </w:r>
          </w:p>
          <w:p w14:paraId="2C36CB39" w14:textId="77777777" w:rsidR="001E1E36" w:rsidRPr="005F46DC" w:rsidRDefault="001E1E36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  <w:p w14:paraId="0FB7DAE5" w14:textId="469DBBB4" w:rsidR="00207930" w:rsidRPr="005F46DC" w:rsidRDefault="008A7C73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945" w:type="dxa"/>
          </w:tcPr>
          <w:p w14:paraId="1B552D01" w14:textId="77777777" w:rsidR="00207930" w:rsidRPr="005F46DC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565" w:type="dxa"/>
            <w:gridSpan w:val="3"/>
          </w:tcPr>
          <w:p w14:paraId="2DAC407A" w14:textId="77777777" w:rsidR="00207930" w:rsidRPr="005F46DC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4325C3D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610" w:type="dxa"/>
            <w:gridSpan w:val="3"/>
          </w:tcPr>
          <w:p w14:paraId="5B097AC8" w14:textId="77777777" w:rsidR="00207930" w:rsidRPr="005F46DC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930" w:rsidRPr="005F46DC" w14:paraId="43E173FE" w14:textId="77777777" w:rsidTr="00D40BB7">
        <w:trPr>
          <w:tblHeader/>
        </w:trPr>
        <w:tc>
          <w:tcPr>
            <w:tcW w:w="2880" w:type="dxa"/>
            <w:vMerge/>
          </w:tcPr>
          <w:p w14:paraId="57176E62" w14:textId="77777777" w:rsidR="00207930" w:rsidRPr="005F46D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38F27B05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5" w:type="dxa"/>
            <w:vAlign w:val="center"/>
          </w:tcPr>
          <w:p w14:paraId="49664B5A" w14:textId="403B01E4" w:rsidR="00207930" w:rsidRPr="005F46DC" w:rsidRDefault="00115E02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30</w:t>
            </w:r>
            <w:r w:rsidRPr="005F46DC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="00441CD8" w:rsidRPr="005F46DC">
              <w:rPr>
                <w:rFonts w:asciiTheme="majorBidi" w:hAnsiTheme="majorBidi" w:cs="Angsana New" w:hint="cs"/>
                <w:b/>
                <w:sz w:val="28"/>
                <w:szCs w:val="28"/>
                <w:cs/>
              </w:rPr>
              <w:t>กันยายน</w:t>
            </w:r>
          </w:p>
        </w:tc>
        <w:tc>
          <w:tcPr>
            <w:tcW w:w="263" w:type="dxa"/>
            <w:vAlign w:val="center"/>
          </w:tcPr>
          <w:p w14:paraId="7465A20B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A0684D7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0" w:type="dxa"/>
          </w:tcPr>
          <w:p w14:paraId="67232E41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4BB26115" w14:textId="76F8F8E0" w:rsidR="00207930" w:rsidRPr="005F46DC" w:rsidRDefault="00115E02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30</w:t>
            </w:r>
            <w:r w:rsidRPr="005F46DC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="00441CD8" w:rsidRPr="005F46DC">
              <w:rPr>
                <w:rFonts w:asciiTheme="majorBidi" w:hAnsiTheme="majorBidi" w:cs="Angsana New" w:hint="cs"/>
                <w:b/>
                <w:sz w:val="28"/>
                <w:szCs w:val="28"/>
                <w:cs/>
              </w:rPr>
              <w:t>กันยายน</w:t>
            </w:r>
          </w:p>
        </w:tc>
        <w:tc>
          <w:tcPr>
            <w:tcW w:w="263" w:type="dxa"/>
            <w:vAlign w:val="center"/>
          </w:tcPr>
          <w:p w14:paraId="15434AEF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519E604E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</w:tr>
      <w:tr w:rsidR="00207930" w:rsidRPr="005F46DC" w14:paraId="5F2583FD" w14:textId="77777777" w:rsidTr="00D40BB7">
        <w:trPr>
          <w:tblHeader/>
        </w:trPr>
        <w:tc>
          <w:tcPr>
            <w:tcW w:w="2880" w:type="dxa"/>
            <w:vMerge/>
          </w:tcPr>
          <w:p w14:paraId="3B2BA114" w14:textId="77777777" w:rsidR="00207930" w:rsidRPr="005F46D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13CF52E3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155" w:type="dxa"/>
            <w:vAlign w:val="center"/>
          </w:tcPr>
          <w:p w14:paraId="13AB810B" w14:textId="61D05A7C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</w:p>
        </w:tc>
        <w:tc>
          <w:tcPr>
            <w:tcW w:w="263" w:type="dxa"/>
            <w:vAlign w:val="center"/>
          </w:tcPr>
          <w:p w14:paraId="35824DC7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2EE8968" w14:textId="67C515CE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741A4ADF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2FB74306" w14:textId="1D5A8ABA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</w:p>
        </w:tc>
        <w:tc>
          <w:tcPr>
            <w:tcW w:w="263" w:type="dxa"/>
            <w:vAlign w:val="center"/>
          </w:tcPr>
          <w:p w14:paraId="24931A51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A6566CC" w14:textId="5C8471C4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5F46DC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</w:tr>
      <w:tr w:rsidR="00207930" w:rsidRPr="005F46DC" w14:paraId="5A0E5E87" w14:textId="77777777" w:rsidTr="00D40BB7">
        <w:trPr>
          <w:tblHeader/>
        </w:trPr>
        <w:tc>
          <w:tcPr>
            <w:tcW w:w="2880" w:type="dxa"/>
          </w:tcPr>
          <w:p w14:paraId="3D455F9F" w14:textId="77777777" w:rsidR="00207930" w:rsidRPr="005F46D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29722104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45" w:type="dxa"/>
            <w:gridSpan w:val="7"/>
          </w:tcPr>
          <w:p w14:paraId="1A697085" w14:textId="77777777" w:rsidR="00207930" w:rsidRPr="005F46D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939AE" w:rsidRPr="005F46DC" w14:paraId="6B7B074E" w14:textId="77777777" w:rsidTr="00D40BB7">
        <w:tc>
          <w:tcPr>
            <w:tcW w:w="2880" w:type="dxa"/>
          </w:tcPr>
          <w:p w14:paraId="744D546E" w14:textId="416001F4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เงินลงทุนในบริษัทร่วม (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TMS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55ACF5AC" w14:textId="55525ADD" w:rsidR="00A939AE" w:rsidRPr="005F46DC" w:rsidRDefault="004233C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1155" w:type="dxa"/>
            <w:vAlign w:val="center"/>
          </w:tcPr>
          <w:p w14:paraId="6759AF1C" w14:textId="5160B1C0" w:rsidR="00A939AE" w:rsidRPr="005F46DC" w:rsidRDefault="00E837B2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163,801</w:t>
            </w:r>
          </w:p>
        </w:tc>
        <w:tc>
          <w:tcPr>
            <w:tcW w:w="263" w:type="dxa"/>
            <w:vAlign w:val="center"/>
          </w:tcPr>
          <w:p w14:paraId="769FA706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5D799EC" w14:textId="0EF9755F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163,801</w:t>
            </w:r>
          </w:p>
        </w:tc>
        <w:tc>
          <w:tcPr>
            <w:tcW w:w="270" w:type="dxa"/>
            <w:vAlign w:val="center"/>
          </w:tcPr>
          <w:p w14:paraId="1B38DF9C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FE71439" w14:textId="058FECE5" w:rsidR="00A939AE" w:rsidRPr="005F46DC" w:rsidRDefault="00E837B2" w:rsidP="00BA7117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EFFC386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04FCA60E" w14:textId="0A7E80B7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5F46DC" w14:paraId="492D3BDC" w14:textId="77777777" w:rsidTr="00D40BB7">
        <w:tc>
          <w:tcPr>
            <w:tcW w:w="2880" w:type="dxa"/>
          </w:tcPr>
          <w:p w14:paraId="333D5519" w14:textId="11E08243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JWDAH)</w:t>
            </w:r>
          </w:p>
        </w:tc>
        <w:tc>
          <w:tcPr>
            <w:tcW w:w="945" w:type="dxa"/>
            <w:vAlign w:val="center"/>
          </w:tcPr>
          <w:p w14:paraId="52F66EC2" w14:textId="3E783A3C" w:rsidR="00A939AE" w:rsidRPr="005F46DC" w:rsidRDefault="004233C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5303D7AD" w14:textId="108C913B" w:rsidR="00A939AE" w:rsidRPr="005F46DC" w:rsidRDefault="00E837B2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859,610</w:t>
            </w:r>
          </w:p>
        </w:tc>
        <w:tc>
          <w:tcPr>
            <w:tcW w:w="263" w:type="dxa"/>
            <w:vAlign w:val="center"/>
          </w:tcPr>
          <w:p w14:paraId="5575E176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26574F00" w14:textId="4F66C99A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859,610</w:t>
            </w:r>
          </w:p>
        </w:tc>
        <w:tc>
          <w:tcPr>
            <w:tcW w:w="270" w:type="dxa"/>
            <w:vAlign w:val="center"/>
          </w:tcPr>
          <w:p w14:paraId="7E7E7263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3F7336E" w14:textId="7D7FAE02" w:rsidR="00A939AE" w:rsidRPr="005F46DC" w:rsidRDefault="00E837B2" w:rsidP="00BA7117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4D7CD95A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49AB3C18" w14:textId="321CAB32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5F46DC" w14:paraId="308F7C79" w14:textId="77777777" w:rsidTr="00D40BB7">
        <w:tc>
          <w:tcPr>
            <w:tcW w:w="2880" w:type="dxa"/>
          </w:tcPr>
          <w:p w14:paraId="675E4A46" w14:textId="6CF20CDE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BJL)</w:t>
            </w:r>
          </w:p>
        </w:tc>
        <w:tc>
          <w:tcPr>
            <w:tcW w:w="945" w:type="dxa"/>
            <w:vAlign w:val="center"/>
          </w:tcPr>
          <w:p w14:paraId="27545A17" w14:textId="41D78AAF" w:rsidR="00A939AE" w:rsidRPr="005F46DC" w:rsidRDefault="004233C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6A10E517" w14:textId="34CA6FAC" w:rsidR="00A939AE" w:rsidRPr="005F46DC" w:rsidRDefault="00E837B2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2531A129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C007AC2" w14:textId="35510405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70" w:type="dxa"/>
            <w:vAlign w:val="center"/>
          </w:tcPr>
          <w:p w14:paraId="39724EA7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71401EFA" w14:textId="61A76BC0" w:rsidR="00A939AE" w:rsidRPr="005F46DC" w:rsidRDefault="00E837B2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43F15382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C1D7147" w14:textId="10E07848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</w:tr>
      <w:tr w:rsidR="00A939AE" w:rsidRPr="005F46DC" w14:paraId="0D5EA569" w14:textId="77777777" w:rsidTr="00D40BB7">
        <w:tc>
          <w:tcPr>
            <w:tcW w:w="2880" w:type="dxa"/>
          </w:tcPr>
          <w:p w14:paraId="4F426310" w14:textId="1CE49A42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JWDA)</w:t>
            </w:r>
          </w:p>
        </w:tc>
        <w:tc>
          <w:tcPr>
            <w:tcW w:w="945" w:type="dxa"/>
            <w:vAlign w:val="center"/>
          </w:tcPr>
          <w:p w14:paraId="40DF4CE8" w14:textId="0F7A26F5" w:rsidR="00A939AE" w:rsidRPr="005F46DC" w:rsidRDefault="004233C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51962FEE" w14:textId="6CF36CC1" w:rsidR="00A939AE" w:rsidRPr="005F46DC" w:rsidRDefault="00E837B2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09B99A87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069D116" w14:textId="0013FCF3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70" w:type="dxa"/>
            <w:vAlign w:val="center"/>
          </w:tcPr>
          <w:p w14:paraId="6686FAA1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349D0D2" w14:textId="7473D334" w:rsidR="00A939AE" w:rsidRPr="005F46DC" w:rsidRDefault="00E837B2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21DCFC6E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5CCD045" w14:textId="0E7310D7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</w:tr>
      <w:tr w:rsidR="00A939AE" w:rsidRPr="005F46DC" w14:paraId="080EAE07" w14:textId="77777777" w:rsidTr="00D40BB7">
        <w:tc>
          <w:tcPr>
            <w:tcW w:w="2880" w:type="dxa"/>
          </w:tcPr>
          <w:p w14:paraId="69D41938" w14:textId="2C8C4388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PCS)</w:t>
            </w:r>
          </w:p>
        </w:tc>
        <w:tc>
          <w:tcPr>
            <w:tcW w:w="945" w:type="dxa"/>
            <w:vAlign w:val="center"/>
          </w:tcPr>
          <w:p w14:paraId="08D86A1D" w14:textId="01C18CFB" w:rsidR="00A939AE" w:rsidRPr="005F46DC" w:rsidRDefault="004233C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716B9C2B" w14:textId="608DFDAB" w:rsidR="00A939AE" w:rsidRPr="005F46DC" w:rsidRDefault="00E837B2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48532252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85871A4" w14:textId="3F436796" w:rsidR="00A939AE" w:rsidRPr="005F46DC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70" w:type="dxa"/>
            <w:vAlign w:val="center"/>
          </w:tcPr>
          <w:p w14:paraId="340C6FDA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C2BDEC7" w14:textId="4060C07E" w:rsidR="00A939AE" w:rsidRPr="005F46DC" w:rsidRDefault="00E837B2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1A0E574E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3380B1A" w14:textId="42749DFF" w:rsidR="00A939AE" w:rsidRPr="005F46DC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</w:tr>
      <w:tr w:rsidR="00A939AE" w:rsidRPr="005F46DC" w14:paraId="22BA8851" w14:textId="77777777" w:rsidTr="00D40BB7">
        <w:tc>
          <w:tcPr>
            <w:tcW w:w="2880" w:type="dxa"/>
          </w:tcPr>
          <w:p w14:paraId="006458DC" w14:textId="00782636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24B192B1" w14:textId="2AF3FFDA" w:rsidR="00A939AE" w:rsidRPr="005F46DC" w:rsidRDefault="004233C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  <w:t>6</w:t>
            </w:r>
          </w:p>
        </w:tc>
        <w:tc>
          <w:tcPr>
            <w:tcW w:w="1155" w:type="dxa"/>
            <w:tcBorders>
              <w:bottom w:val="single" w:sz="4" w:space="0" w:color="auto"/>
            </w:tcBorders>
            <w:vAlign w:val="center"/>
          </w:tcPr>
          <w:p w14:paraId="4B554E91" w14:textId="402A92D9" w:rsidR="00A939AE" w:rsidRPr="005F46DC" w:rsidRDefault="00EA05A8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2,612,561</w:t>
            </w:r>
          </w:p>
        </w:tc>
        <w:tc>
          <w:tcPr>
            <w:tcW w:w="263" w:type="dxa"/>
            <w:vAlign w:val="center"/>
          </w:tcPr>
          <w:p w14:paraId="22B3F6BB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14:paraId="6D0D268B" w14:textId="5345EF51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2,5</w:t>
            </w:r>
            <w:r w:rsidR="00BA607D" w:rsidRPr="005F46DC">
              <w:rPr>
                <w:rFonts w:asciiTheme="majorBidi" w:hAnsiTheme="majorBidi" w:cstheme="majorBidi"/>
                <w:sz w:val="28"/>
                <w:szCs w:val="28"/>
              </w:rPr>
              <w:t>60,405</w:t>
            </w:r>
          </w:p>
        </w:tc>
        <w:tc>
          <w:tcPr>
            <w:tcW w:w="270" w:type="dxa"/>
            <w:vAlign w:val="center"/>
          </w:tcPr>
          <w:p w14:paraId="2C8C8EB2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bottom w:val="single" w:sz="4" w:space="0" w:color="auto"/>
            </w:tcBorders>
            <w:vAlign w:val="center"/>
          </w:tcPr>
          <w:p w14:paraId="274B013B" w14:textId="3C5071F6" w:rsidR="00A939AE" w:rsidRPr="005F46DC" w:rsidRDefault="00EA05A8" w:rsidP="00A17EE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37B019D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tcBorders>
              <w:bottom w:val="single" w:sz="4" w:space="0" w:color="auto"/>
            </w:tcBorders>
            <w:vAlign w:val="center"/>
          </w:tcPr>
          <w:p w14:paraId="20F99AF6" w14:textId="470A2E36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5F46DC" w14:paraId="029CB50F" w14:textId="77777777" w:rsidTr="00D40BB7">
        <w:tc>
          <w:tcPr>
            <w:tcW w:w="2880" w:type="dxa"/>
          </w:tcPr>
          <w:p w14:paraId="48ED6E48" w14:textId="0CD2F0EC" w:rsidR="00A939AE" w:rsidRPr="005F46D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57AC9DD1" w14:textId="137157B1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42F36B7" w14:textId="4DDD9EAC" w:rsidR="00A939AE" w:rsidRPr="005F46DC" w:rsidRDefault="00EA05A8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6,140,182</w:t>
            </w:r>
          </w:p>
        </w:tc>
        <w:tc>
          <w:tcPr>
            <w:tcW w:w="263" w:type="dxa"/>
            <w:vAlign w:val="center"/>
          </w:tcPr>
          <w:p w14:paraId="7252D182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E3C6FEB" w14:textId="237A6D48" w:rsidR="00A939AE" w:rsidRPr="005F46DC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6,088,026</w:t>
            </w:r>
          </w:p>
        </w:tc>
        <w:tc>
          <w:tcPr>
            <w:tcW w:w="270" w:type="dxa"/>
            <w:vAlign w:val="center"/>
          </w:tcPr>
          <w:p w14:paraId="1F9E88C7" w14:textId="77777777" w:rsidR="00A939AE" w:rsidRPr="005F46D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F1FE41" w14:textId="3C3BD81B" w:rsidR="00A939AE" w:rsidRPr="005F46DC" w:rsidRDefault="00EA05A8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2,504,210</w:t>
            </w:r>
          </w:p>
        </w:tc>
        <w:tc>
          <w:tcPr>
            <w:tcW w:w="263" w:type="dxa"/>
            <w:vAlign w:val="center"/>
          </w:tcPr>
          <w:p w14:paraId="21B3D3CA" w14:textId="77777777" w:rsidR="00A939AE" w:rsidRPr="005F46DC" w:rsidRDefault="00A939AE" w:rsidP="00A939AE">
            <w:pPr>
              <w:spacing w:line="240" w:lineRule="auto"/>
              <w:ind w:right="-26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AD0AD80" w14:textId="7AC682EC" w:rsidR="00A939AE" w:rsidRPr="005F46D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</w:t>
            </w:r>
            <w:r w:rsidR="00FC32B9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4,210</w:t>
            </w:r>
          </w:p>
        </w:tc>
      </w:tr>
    </w:tbl>
    <w:bookmarkEnd w:id="7"/>
    <w:p w14:paraId="28E860A6" w14:textId="55C8F393" w:rsidR="002F203B" w:rsidRPr="005F46DC" w:rsidRDefault="00684F1C" w:rsidP="00DC5A95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lastRenderedPageBreak/>
        <w:t xml:space="preserve">ณ วันที่ </w:t>
      </w:r>
      <w:r w:rsidR="00115E02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441CD8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115E02" w:rsidRPr="005F46D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421C0E" w:rsidRPr="005F46DC">
        <w:rPr>
          <w:rFonts w:asciiTheme="majorBidi" w:hAnsiTheme="majorBidi" w:cstheme="majorBidi"/>
          <w:sz w:val="28"/>
          <w:szCs w:val="28"/>
        </w:rPr>
        <w:t>2</w:t>
      </w:r>
      <w:r w:rsidR="001F2771" w:rsidRPr="005F46DC">
        <w:rPr>
          <w:rFonts w:asciiTheme="majorBidi" w:hAnsiTheme="majorBidi" w:cstheme="majorBidi"/>
          <w:sz w:val="28"/>
          <w:szCs w:val="28"/>
        </w:rPr>
        <w:t>56</w:t>
      </w:r>
      <w:r w:rsidR="00A939AE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กลุ่มบริษัทและบริษัทมีวงเงินสินเชื่อซึ่งยังมิได้เบิกใช้เป็นจำนวนเงินรวม</w:t>
      </w:r>
      <w:r w:rsidR="009D1B8E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7E13AE" w:rsidRPr="005F46DC">
        <w:rPr>
          <w:rFonts w:asciiTheme="majorBidi" w:hAnsiTheme="majorBidi" w:cstheme="majorBidi"/>
          <w:sz w:val="28"/>
          <w:szCs w:val="28"/>
        </w:rPr>
        <w:t>11,</w:t>
      </w:r>
      <w:r w:rsidR="007A58CB" w:rsidRPr="005F46DC">
        <w:rPr>
          <w:rFonts w:asciiTheme="majorBidi" w:hAnsiTheme="majorBidi" w:cstheme="majorBidi"/>
          <w:sz w:val="28"/>
          <w:szCs w:val="28"/>
        </w:rPr>
        <w:t>336.83</w:t>
      </w:r>
      <w:r w:rsidR="009D1B8E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9F0349"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แล</w:t>
      </w:r>
      <w:r w:rsidR="0052049E" w:rsidRPr="005F46DC">
        <w:rPr>
          <w:rFonts w:asciiTheme="majorBidi" w:hAnsiTheme="majorBidi" w:cstheme="majorBidi"/>
          <w:sz w:val="28"/>
          <w:szCs w:val="28"/>
          <w:cs/>
        </w:rPr>
        <w:t xml:space="preserve">ะ </w:t>
      </w:r>
      <w:r w:rsidR="007E13AE" w:rsidRPr="005F46DC">
        <w:rPr>
          <w:rFonts w:asciiTheme="majorBidi" w:hAnsiTheme="majorBidi" w:cstheme="majorBidi"/>
          <w:sz w:val="28"/>
          <w:szCs w:val="28"/>
          <w:lang w:val="en-GB"/>
        </w:rPr>
        <w:t>9,033.40</w:t>
      </w:r>
      <w:r w:rsidR="00A640E5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="00B23666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="002717D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717DC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2717D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ธันวาคม </w:t>
      </w:r>
      <w:r w:rsidR="001E1E36" w:rsidRPr="005F46D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A939AE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2717DC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A939AE" w:rsidRPr="005F46DC">
        <w:rPr>
          <w:rFonts w:asciiTheme="majorBidi" w:hAnsiTheme="majorBidi" w:cstheme="majorBidi"/>
          <w:i/>
          <w:iCs/>
          <w:sz w:val="28"/>
          <w:szCs w:val="28"/>
        </w:rPr>
        <w:t>6,085</w:t>
      </w:r>
      <w:r w:rsidR="00E612B9" w:rsidRPr="005F46DC">
        <w:rPr>
          <w:rFonts w:asciiTheme="majorBidi" w:hAnsiTheme="majorBidi" w:cstheme="majorBidi"/>
          <w:i/>
          <w:iCs/>
          <w:sz w:val="28"/>
          <w:szCs w:val="28"/>
        </w:rPr>
        <w:t>.12</w:t>
      </w:r>
      <w:r w:rsidR="002717DC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717D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ล้านบาท และ </w:t>
      </w:r>
      <w:r w:rsidR="00A939AE" w:rsidRPr="005F46DC">
        <w:rPr>
          <w:rFonts w:asciiTheme="majorBidi" w:hAnsiTheme="majorBidi" w:cstheme="majorBidi"/>
          <w:i/>
          <w:iCs/>
          <w:sz w:val="28"/>
          <w:szCs w:val="28"/>
        </w:rPr>
        <w:t>4,43</w:t>
      </w:r>
      <w:r w:rsidR="00E612B9" w:rsidRPr="005F46DC">
        <w:rPr>
          <w:rFonts w:asciiTheme="majorBidi" w:hAnsiTheme="majorBidi" w:cstheme="majorBidi"/>
          <w:i/>
          <w:iCs/>
          <w:sz w:val="28"/>
          <w:szCs w:val="28"/>
        </w:rPr>
        <w:t>6.97</w:t>
      </w:r>
      <w:r w:rsidR="002717DC" w:rsidRPr="005F46D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717DC" w:rsidRPr="005F46D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 ตามลำดับ)</w:t>
      </w:r>
    </w:p>
    <w:p w14:paraId="28AE94AE" w14:textId="77777777" w:rsidR="0008633D" w:rsidRPr="005F46DC" w:rsidRDefault="0008633D" w:rsidP="00DC5A95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419F4A3F" w14:textId="341C0A6B" w:rsidR="00A11329" w:rsidRPr="005F46DC" w:rsidRDefault="00A11329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ส่วนงานดำเนินงานและการจำแนกรายได้</w:t>
      </w:r>
      <w:r w:rsidR="00B27D99" w:rsidRPr="005F46DC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 xml:space="preserve"> </w:t>
      </w:r>
    </w:p>
    <w:p w14:paraId="4CF25710" w14:textId="01959CED" w:rsidR="00B0297E" w:rsidRPr="005F46DC" w:rsidRDefault="00B0297E" w:rsidP="008514A1">
      <w:pPr>
        <w:tabs>
          <w:tab w:val="clear" w:pos="454"/>
          <w:tab w:val="left" w:pos="540"/>
        </w:tabs>
        <w:rPr>
          <w:rFonts w:asciiTheme="majorBidi" w:hAnsiTheme="majorBidi" w:cstheme="majorBidi"/>
          <w:sz w:val="24"/>
          <w:szCs w:val="24"/>
          <w:cs/>
        </w:rPr>
      </w:pPr>
    </w:p>
    <w:p w14:paraId="63B1E931" w14:textId="77777777" w:rsidR="008514A1" w:rsidRPr="005F46DC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ส่วนงานดำเนินงาน </w:t>
      </w:r>
    </w:p>
    <w:p w14:paraId="3B4BE660" w14:textId="77777777" w:rsidR="008514A1" w:rsidRPr="005F46DC" w:rsidRDefault="008514A1" w:rsidP="008514A1">
      <w:pPr>
        <w:tabs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69D1D38E" w14:textId="77777777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5901659E" w14:textId="77777777" w:rsidR="003A4FCA" w:rsidRPr="005F46DC" w:rsidRDefault="003A4FCA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</w:p>
    <w:p w14:paraId="7433A0A7" w14:textId="1AC37F90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กลุ่มบริษัท</w:t>
      </w:r>
    </w:p>
    <w:p w14:paraId="7BA72119" w14:textId="77777777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55ADB4CA" w14:textId="78EB1461" w:rsidR="007A6E05" w:rsidRPr="005F46DC" w:rsidRDefault="008514A1" w:rsidP="003A315D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5F46DC">
        <w:rPr>
          <w:rFonts w:asciiTheme="majorBidi" w:hAnsiTheme="majorBidi" w:cs="Angsana New" w:hint="cs"/>
          <w:sz w:val="28"/>
          <w:szCs w:val="28"/>
          <w:cs/>
        </w:rPr>
        <w:t>ภายหลังการจากการรวมกิจการและรับโอนกิจการทั้งหมดกับ</w:t>
      </w:r>
      <w:r w:rsidR="003A315D" w:rsidRPr="005F46DC">
        <w:rPr>
          <w:rFonts w:asciiTheme="majorBidi" w:hAnsiTheme="majorBidi" w:cs="Angsana New"/>
          <w:sz w:val="28"/>
          <w:szCs w:val="28"/>
        </w:rPr>
        <w:t xml:space="preserve"> SCGL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ส่งผลให้กลุ่มบริษัทมีการปรับโครงสร้างภายในองค์กร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โดยแบ่งเป็น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 xml:space="preserve">2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ส่วนงานที่รายงาน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ซึ่งเป็นหน่วยงานธุรกิจที่สำคัญของกลุ่มบริษัท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โดยแบ่งออกเป็นส่วนงานด้านการให้บริการโลจิสติกส์ครบวงจร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มีการให้บริการโลจิสติกส์ครบวงจรตามประเภทบริการ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ซึ่งขึ้นอยู่กับกิจกรรมที่ให้บริการแก่ลูกค้า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และส่วนงานอื่น</w:t>
      </w:r>
      <w:r w:rsidR="00E612B9"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ๆ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ซึ่งอยู่นอกเหนือจากการให้บริการโลจิสติกส์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ทั้งนี้</w:t>
      </w:r>
      <w:r w:rsidRPr="005F46DC">
        <w:rPr>
          <w:rFonts w:asciiTheme="majorBidi" w:hAnsiTheme="majorBidi" w:cs="Angsana New"/>
          <w:sz w:val="28"/>
          <w:szCs w:val="28"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ส่วนงานดังกล่าวแยกตามการดำเนินธุรกิจ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z w:val="28"/>
          <w:szCs w:val="28"/>
          <w:cs/>
        </w:rPr>
        <w:t>และรายงานตรงต่อผู้มีอำนาจตัดสินใจ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สูงสุดด้านการดำเนินงาน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 w:hint="cs"/>
          <w:sz w:val="28"/>
          <w:szCs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D79B4F0" w14:textId="5AF28F38" w:rsidR="00122ED3" w:rsidRPr="005F46DC" w:rsidRDefault="00122E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</w:rPr>
      </w:pPr>
    </w:p>
    <w:p w14:paraId="3337C9FF" w14:textId="77777777" w:rsidR="008514A1" w:rsidRPr="005F46DC" w:rsidRDefault="008514A1" w:rsidP="008514A1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055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5F46DC">
        <w:rPr>
          <w:rFonts w:asciiTheme="majorBidi" w:hAnsiTheme="majorBidi" w:cstheme="majorBidi"/>
          <w:sz w:val="28"/>
          <w:szCs w:val="28"/>
        </w:rPr>
        <w:t>1</w:t>
      </w:r>
      <w:r w:rsidRPr="005F46DC">
        <w:rPr>
          <w:rFonts w:asciiTheme="majorBidi" w:hAnsiTheme="majorBidi"/>
          <w:sz w:val="28"/>
          <w:szCs w:val="28"/>
          <w:cs/>
        </w:rPr>
        <w:t xml:space="preserve"> การให้บริการโลจิสติกส์ครบวงจร</w:t>
      </w:r>
    </w:p>
    <w:p w14:paraId="7E4D06A3" w14:textId="77777777" w:rsidR="008514A1" w:rsidRPr="005F46DC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5F46DC">
        <w:rPr>
          <w:rFonts w:asciiTheme="majorBidi" w:hAnsiTheme="majorBidi" w:cstheme="majorBidi"/>
          <w:sz w:val="28"/>
          <w:szCs w:val="28"/>
        </w:rPr>
        <w:t>1.1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การให้บริการจัดเก็บและบริหารสินค้า</w:t>
      </w:r>
    </w:p>
    <w:p w14:paraId="6C049499" w14:textId="77777777" w:rsidR="008514A1" w:rsidRPr="005F46DC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5F46DC">
        <w:rPr>
          <w:rFonts w:asciiTheme="majorBidi" w:hAnsiTheme="majorBidi" w:cstheme="majorBidi"/>
          <w:sz w:val="28"/>
          <w:szCs w:val="28"/>
        </w:rPr>
        <w:t>1.2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การให้บริการขนส่งสินค้า</w:t>
      </w:r>
    </w:p>
    <w:p w14:paraId="06C59551" w14:textId="77777777" w:rsidR="008514A1" w:rsidRPr="005F46DC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5F46DC">
        <w:rPr>
          <w:rFonts w:asciiTheme="majorBidi" w:hAnsiTheme="majorBidi" w:cstheme="majorBidi"/>
          <w:sz w:val="28"/>
          <w:szCs w:val="28"/>
        </w:rPr>
        <w:t>1.3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การให้บริการโลจิสติกส์อื่น</w:t>
      </w:r>
    </w:p>
    <w:p w14:paraId="00EA4348" w14:textId="349DCA1B" w:rsidR="003A315D" w:rsidRPr="005F46DC" w:rsidRDefault="008514A1" w:rsidP="001E1E36">
      <w:pPr>
        <w:spacing w:line="240" w:lineRule="auto"/>
        <w:ind w:left="1440"/>
        <w:jc w:val="thaiDistribute"/>
        <w:rPr>
          <w:rFonts w:asciiTheme="majorBidi" w:hAnsiTheme="majorBidi" w:cs="Angsana New"/>
          <w:sz w:val="28"/>
          <w:szCs w:val="28"/>
        </w:rPr>
      </w:pPr>
      <w:r w:rsidRPr="005F46D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5F46DC">
        <w:rPr>
          <w:rFonts w:asciiTheme="majorBidi" w:hAnsiTheme="majorBidi" w:cstheme="majorBidi"/>
          <w:sz w:val="28"/>
          <w:szCs w:val="28"/>
        </w:rPr>
        <w:t>1.4</w:t>
      </w:r>
      <w:r w:rsidRPr="005F46DC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การให้บริการโลจิสติกส์ในต่างประเทศ</w:t>
      </w:r>
    </w:p>
    <w:p w14:paraId="00B9CDAA" w14:textId="1E80714F" w:rsidR="00511F34" w:rsidRPr="005F46DC" w:rsidRDefault="008514A1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</w:rPr>
      </w:pPr>
      <w:r w:rsidRPr="005F46DC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5F46DC">
        <w:rPr>
          <w:rFonts w:asciiTheme="majorBidi" w:hAnsiTheme="majorBidi" w:cstheme="majorBidi"/>
          <w:sz w:val="28"/>
          <w:szCs w:val="28"/>
        </w:rPr>
        <w:t xml:space="preserve">2 </w:t>
      </w:r>
      <w:r w:rsidRPr="005F46DC">
        <w:rPr>
          <w:rFonts w:asciiTheme="majorBidi" w:hAnsiTheme="majorBidi"/>
          <w:sz w:val="28"/>
          <w:szCs w:val="28"/>
          <w:cs/>
        </w:rPr>
        <w:t>อื่น</w:t>
      </w:r>
      <w:r w:rsidR="001E1E36" w:rsidRPr="005F46DC">
        <w:rPr>
          <w:rFonts w:asciiTheme="majorBidi" w:hAnsiTheme="majorBidi"/>
          <w:sz w:val="28"/>
          <w:szCs w:val="28"/>
        </w:rPr>
        <w:t xml:space="preserve"> </w:t>
      </w:r>
      <w:r w:rsidRPr="005F46DC">
        <w:rPr>
          <w:rFonts w:asciiTheme="majorBidi" w:hAnsiTheme="majorBidi"/>
          <w:sz w:val="28"/>
          <w:szCs w:val="28"/>
          <w:cs/>
        </w:rPr>
        <w:t>ๆ</w:t>
      </w:r>
    </w:p>
    <w:p w14:paraId="6A985265" w14:textId="77777777" w:rsidR="00E612B9" w:rsidRPr="005F46DC" w:rsidRDefault="00E612B9" w:rsidP="006819D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4"/>
          <w:szCs w:val="24"/>
          <w:cs/>
        </w:rPr>
      </w:pPr>
    </w:p>
    <w:p w14:paraId="546EF2DB" w14:textId="77777777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บริษัท</w:t>
      </w:r>
    </w:p>
    <w:p w14:paraId="3F678EE1" w14:textId="77777777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sz w:val="24"/>
          <w:szCs w:val="24"/>
          <w:cs/>
        </w:rPr>
      </w:pPr>
    </w:p>
    <w:p w14:paraId="02E126FB" w14:textId="09AA5235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 xml:space="preserve">ภายหลังการรับโอนกิจการทั้งหมดกับบริษัท </w:t>
      </w:r>
      <w:r w:rsidRPr="005F46DC">
        <w:rPr>
          <w:rFonts w:asciiTheme="majorBidi" w:hAnsiTheme="majorBidi" w:cstheme="majorBidi"/>
          <w:sz w:val="28"/>
          <w:szCs w:val="28"/>
        </w:rPr>
        <w:t xml:space="preserve">SCGL </w:t>
      </w:r>
      <w:r w:rsidRPr="005F46DC">
        <w:rPr>
          <w:rFonts w:asciiTheme="majorBidi" w:hAnsiTheme="majorBidi" w:cs="Angsana New"/>
          <w:sz w:val="28"/>
          <w:szCs w:val="28"/>
          <w:cs/>
        </w:rPr>
        <w:t>บริษัทดำเนินการในส่วนงานธุรกิจการให้บริการจัดเก็บและบริหารสินค้า และส่วนงานธุรกิจการให้บริการขนส่ง</w:t>
      </w:r>
      <w:r w:rsidRPr="005F46DC">
        <w:rPr>
          <w:rFonts w:asciiTheme="majorBidi" w:hAnsiTheme="majorBidi" w:cs="Angsana New" w:hint="cs"/>
          <w:sz w:val="28"/>
          <w:szCs w:val="28"/>
          <w:cs/>
        </w:rPr>
        <w:t xml:space="preserve">สินค้า </w:t>
      </w:r>
      <w:r w:rsidRPr="005F46DC">
        <w:rPr>
          <w:rFonts w:asciiTheme="majorBidi" w:hAnsiTheme="majorBidi" w:cs="Angsana New"/>
          <w:sz w:val="28"/>
          <w:szCs w:val="28"/>
          <w:cs/>
        </w:rPr>
        <w:t>ดังนั้น ผู้บริหารจึงพิจารณาว่าบริษัทมีส่วนงานธุรกิจสองส่วนงาน</w:t>
      </w:r>
    </w:p>
    <w:p w14:paraId="12A12B7A" w14:textId="77777777" w:rsidR="008514A1" w:rsidRPr="005F46D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3AB16FEC" w14:textId="1B4F3C76" w:rsidR="005C2705" w:rsidRPr="005F46DC" w:rsidRDefault="008514A1" w:rsidP="005C2705">
      <w:pPr>
        <w:tabs>
          <w:tab w:val="clear" w:pos="907"/>
          <w:tab w:val="left" w:pos="900"/>
          <w:tab w:val="num" w:pos="1080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  <w:sectPr w:rsidR="005C2705" w:rsidRPr="005F46DC" w:rsidSect="005C2705">
          <w:headerReference w:type="default" r:id="rId17"/>
          <w:footerReference w:type="default" r:id="rId1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5F46DC">
        <w:rPr>
          <w:rFonts w:asciiTheme="majorBidi" w:hAnsiTheme="majorBidi" w:cs="Angsana New"/>
          <w:sz w:val="28"/>
          <w:szCs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</w:t>
      </w:r>
      <w:r w:rsidR="005331B0" w:rsidRPr="005F46DC">
        <w:rPr>
          <w:rFonts w:asciiTheme="majorBidi" w:hAnsiTheme="majorBidi" w:cs="Angsana New" w:hint="cs"/>
          <w:sz w:val="28"/>
          <w:szCs w:val="28"/>
          <w:cs/>
        </w:rPr>
        <w:t>ิจ</w:t>
      </w:r>
    </w:p>
    <w:p w14:paraId="457E79E9" w14:textId="0781AC9E" w:rsidR="00BB34B6" w:rsidRPr="005F46DC" w:rsidRDefault="008D6E17" w:rsidP="00B25B1F">
      <w:pPr>
        <w:tabs>
          <w:tab w:val="clear" w:pos="680"/>
          <w:tab w:val="clear" w:pos="907"/>
          <w:tab w:val="left" w:pos="900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 wp14:anchorId="47E0073D" wp14:editId="14C7E7AB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875520" cy="5385485"/>
            <wp:effectExtent l="0" t="0" r="0" b="0"/>
            <wp:wrapThrough wrapText="bothSides">
              <wp:wrapPolygon edited="0">
                <wp:start x="6542" y="229"/>
                <wp:lineTo x="6000" y="764"/>
                <wp:lineTo x="6125" y="1299"/>
                <wp:lineTo x="9708" y="1605"/>
                <wp:lineTo x="7625" y="1605"/>
                <wp:lineTo x="7708" y="2598"/>
                <wp:lineTo x="18208" y="2827"/>
                <wp:lineTo x="10833" y="4050"/>
                <wp:lineTo x="5792" y="4432"/>
                <wp:lineTo x="2625" y="4890"/>
                <wp:lineTo x="2625" y="5272"/>
                <wp:lineTo x="2458" y="5730"/>
                <wp:lineTo x="2500" y="6189"/>
                <wp:lineTo x="2833" y="6495"/>
                <wp:lineTo x="2583" y="6877"/>
                <wp:lineTo x="2458" y="7259"/>
                <wp:lineTo x="2458" y="7717"/>
                <wp:lineTo x="1125" y="7870"/>
                <wp:lineTo x="708" y="8099"/>
                <wp:lineTo x="708" y="10162"/>
                <wp:lineTo x="917" y="11385"/>
                <wp:lineTo x="792" y="11996"/>
                <wp:lineTo x="958" y="12225"/>
                <wp:lineTo x="3083" y="12607"/>
                <wp:lineTo x="1667" y="12607"/>
                <wp:lineTo x="1125" y="12913"/>
                <wp:lineTo x="1167" y="14059"/>
                <wp:lineTo x="1292" y="15663"/>
                <wp:lineTo x="1375" y="16274"/>
                <wp:lineTo x="1417" y="16351"/>
                <wp:lineTo x="5250" y="17573"/>
                <wp:lineTo x="5250" y="21394"/>
                <wp:lineTo x="16625" y="21394"/>
                <wp:lineTo x="16667" y="17421"/>
                <wp:lineTo x="10250" y="16274"/>
                <wp:lineTo x="19500" y="16274"/>
                <wp:lineTo x="20792" y="16122"/>
                <wp:lineTo x="20625" y="15052"/>
                <wp:lineTo x="20708" y="13065"/>
                <wp:lineTo x="20042" y="12607"/>
                <wp:lineTo x="18833" y="12607"/>
                <wp:lineTo x="18958" y="11385"/>
                <wp:lineTo x="18917" y="10162"/>
                <wp:lineTo x="20000" y="10162"/>
                <wp:lineTo x="20667" y="9704"/>
                <wp:lineTo x="20667" y="8252"/>
                <wp:lineTo x="20042" y="7870"/>
                <wp:lineTo x="20833" y="7641"/>
                <wp:lineTo x="20792" y="5883"/>
                <wp:lineTo x="19542" y="5730"/>
                <wp:lineTo x="13042" y="5272"/>
                <wp:lineTo x="16542" y="5119"/>
                <wp:lineTo x="16500" y="4432"/>
                <wp:lineTo x="10792" y="4050"/>
                <wp:lineTo x="14125" y="4050"/>
                <wp:lineTo x="20417" y="3285"/>
                <wp:lineTo x="20417" y="2598"/>
                <wp:lineTo x="14458" y="1757"/>
                <wp:lineTo x="12417" y="1605"/>
                <wp:lineTo x="15875" y="1222"/>
                <wp:lineTo x="15792" y="382"/>
                <wp:lineTo x="8417" y="229"/>
                <wp:lineTo x="6542" y="229"/>
              </wp:wrapPolygon>
            </wp:wrapThrough>
            <wp:docPr id="10730349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5520" cy="538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11A7DF" w14:textId="45B93DAD" w:rsidR="00537309" w:rsidRPr="005F46DC" w:rsidRDefault="008D6E17" w:rsidP="00537309">
      <w:pPr>
        <w:tabs>
          <w:tab w:val="clear" w:pos="680"/>
          <w:tab w:val="clear" w:pos="907"/>
          <w:tab w:val="left" w:pos="900"/>
        </w:tabs>
        <w:spacing w:line="24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6261FCD9" wp14:editId="6C2268F4">
            <wp:extent cx="9738360" cy="5687517"/>
            <wp:effectExtent l="0" t="0" r="0" b="0"/>
            <wp:docPr id="158901200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8360" cy="5687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37309" w:rsidRPr="005F46DC">
        <w:rPr>
          <w:rFonts w:asciiTheme="majorBidi" w:hAnsiTheme="majorBidi" w:cstheme="majorBidi"/>
          <w:sz w:val="28"/>
          <w:szCs w:val="28"/>
        </w:rPr>
        <w:br w:type="page"/>
      </w:r>
    </w:p>
    <w:p w14:paraId="6B9619A4" w14:textId="6900F358" w:rsidR="005C2705" w:rsidRPr="005F46DC" w:rsidRDefault="00B25B1F" w:rsidP="00537309">
      <w:pPr>
        <w:tabs>
          <w:tab w:val="clear" w:pos="680"/>
          <w:tab w:val="clear" w:pos="907"/>
          <w:tab w:val="left" w:pos="900"/>
        </w:tabs>
        <w:spacing w:line="24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7662F866" wp14:editId="56BE8F76">
            <wp:extent cx="9752965" cy="5454906"/>
            <wp:effectExtent l="0" t="0" r="0" b="0"/>
            <wp:docPr id="1595633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4587" cy="5461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2D47C4" w14:textId="77777777" w:rsidR="00537309" w:rsidRPr="005F46DC" w:rsidRDefault="00537309" w:rsidP="005C2705">
      <w:pPr>
        <w:tabs>
          <w:tab w:val="clear" w:pos="680"/>
          <w:tab w:val="clear" w:pos="907"/>
          <w:tab w:val="left" w:pos="900"/>
        </w:tabs>
        <w:spacing w:line="240" w:lineRule="auto"/>
        <w:rPr>
          <w:rFonts w:asciiTheme="majorBidi" w:hAnsiTheme="majorBidi" w:cstheme="majorBidi"/>
          <w:sz w:val="28"/>
          <w:szCs w:val="28"/>
        </w:rPr>
        <w:sectPr w:rsidR="00537309" w:rsidRPr="005F46DC" w:rsidSect="005C2705">
          <w:pgSz w:w="16834" w:h="11909" w:orient="landscape" w:code="9"/>
          <w:pgMar w:top="1152" w:right="691" w:bottom="1152" w:left="576" w:header="720" w:footer="720" w:gutter="0"/>
          <w:cols w:space="720"/>
          <w:docGrid w:linePitch="360"/>
        </w:sectPr>
      </w:pPr>
    </w:p>
    <w:tbl>
      <w:tblPr>
        <w:tblStyle w:val="TableGridLight"/>
        <w:tblW w:w="146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8"/>
        <w:gridCol w:w="502"/>
        <w:gridCol w:w="236"/>
        <w:gridCol w:w="479"/>
        <w:gridCol w:w="236"/>
        <w:gridCol w:w="489"/>
        <w:gridCol w:w="236"/>
        <w:gridCol w:w="537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662"/>
        <w:gridCol w:w="236"/>
        <w:gridCol w:w="664"/>
        <w:gridCol w:w="236"/>
        <w:gridCol w:w="558"/>
        <w:gridCol w:w="243"/>
        <w:gridCol w:w="636"/>
        <w:gridCol w:w="237"/>
        <w:gridCol w:w="8"/>
        <w:gridCol w:w="620"/>
        <w:gridCol w:w="236"/>
        <w:gridCol w:w="530"/>
      </w:tblGrid>
      <w:tr w:rsidR="00F66825" w:rsidRPr="005F46DC" w14:paraId="72A2492E" w14:textId="77777777" w:rsidTr="00E62931">
        <w:trPr>
          <w:trHeight w:val="144"/>
        </w:trPr>
        <w:tc>
          <w:tcPr>
            <w:tcW w:w="2428" w:type="dxa"/>
          </w:tcPr>
          <w:p w14:paraId="0BC1E9AD" w14:textId="77777777" w:rsidR="00F66825" w:rsidRPr="005F46DC" w:rsidRDefault="00F66825" w:rsidP="00A202E1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242" w:type="dxa"/>
            <w:gridSpan w:val="32"/>
          </w:tcPr>
          <w:p w14:paraId="38ECE1E1" w14:textId="56AF7F3F" w:rsidR="00F66825" w:rsidRPr="005F46DC" w:rsidRDefault="00F66825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F70798" w:rsidRPr="005F46DC" w14:paraId="329FACC3" w14:textId="77777777" w:rsidTr="00E62931">
        <w:trPr>
          <w:trHeight w:val="144"/>
        </w:trPr>
        <w:tc>
          <w:tcPr>
            <w:tcW w:w="2428" w:type="dxa"/>
          </w:tcPr>
          <w:p w14:paraId="1CCE6314" w14:textId="77777777" w:rsidR="00F70798" w:rsidRPr="005F46DC" w:rsidRDefault="00F70798" w:rsidP="00A202E1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17" w:type="dxa"/>
            <w:gridSpan w:val="3"/>
          </w:tcPr>
          <w:p w14:paraId="34BBB009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F5D24D6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</w:tcPr>
          <w:p w14:paraId="535AD7DE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5F184D58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</w:tcPr>
          <w:p w14:paraId="425BFFD0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5E71960B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</w:tcPr>
          <w:p w14:paraId="469608C6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4DB7989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72D23BEE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6521E63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1764786F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5471C79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741C4923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237" w:type="dxa"/>
          </w:tcPr>
          <w:p w14:paraId="7C2EB53A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</w:tcPr>
          <w:p w14:paraId="26EB7978" w14:textId="77777777" w:rsidR="00F70798" w:rsidRPr="005F46D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</w:tr>
      <w:tr w:rsidR="00825260" w:rsidRPr="005F46DC" w14:paraId="3344F00E" w14:textId="77777777" w:rsidTr="00E62931">
        <w:trPr>
          <w:trHeight w:val="144"/>
        </w:trPr>
        <w:tc>
          <w:tcPr>
            <w:tcW w:w="2428" w:type="dxa"/>
          </w:tcPr>
          <w:p w14:paraId="32B38936" w14:textId="7E0753B3" w:rsidR="00825260" w:rsidRPr="005F46DC" w:rsidRDefault="00825260" w:rsidP="0082526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สำหรับงวด</w:t>
            </w:r>
            <w:r w:rsidR="005F1571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2"/>
                <w:szCs w:val="22"/>
                <w:cs/>
              </w:rPr>
              <w:t>เก้า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เดือนสิ้นสุด</w:t>
            </w:r>
          </w:p>
        </w:tc>
        <w:tc>
          <w:tcPr>
            <w:tcW w:w="1217" w:type="dxa"/>
            <w:gridSpan w:val="3"/>
            <w:hideMark/>
          </w:tcPr>
          <w:p w14:paraId="2CA3A453" w14:textId="099A1258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1.1</w:t>
            </w:r>
          </w:p>
        </w:tc>
        <w:tc>
          <w:tcPr>
            <w:tcW w:w="236" w:type="dxa"/>
          </w:tcPr>
          <w:p w14:paraId="1CE3D77A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  <w:hideMark/>
          </w:tcPr>
          <w:p w14:paraId="6BCE1632" w14:textId="0481C8AF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</w:t>
            </w:r>
            <w:r w:rsidRPr="005F46DC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 xml:space="preserve">ที่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1.2</w:t>
            </w:r>
          </w:p>
        </w:tc>
        <w:tc>
          <w:tcPr>
            <w:tcW w:w="236" w:type="dxa"/>
          </w:tcPr>
          <w:p w14:paraId="5C3662D0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2D79C012" w14:textId="4F540366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1.3</w:t>
            </w:r>
          </w:p>
        </w:tc>
        <w:tc>
          <w:tcPr>
            <w:tcW w:w="236" w:type="dxa"/>
          </w:tcPr>
          <w:p w14:paraId="32CA4BB4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15C71814" w14:textId="2D1CB4D1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1.4</w:t>
            </w:r>
          </w:p>
        </w:tc>
        <w:tc>
          <w:tcPr>
            <w:tcW w:w="236" w:type="dxa"/>
          </w:tcPr>
          <w:p w14:paraId="11F36905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4210AFAC" w14:textId="6F41D82D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15301E92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72118CA5" w14:textId="75C1A4B3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รวม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080D4C0F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012B9140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237" w:type="dxa"/>
          </w:tcPr>
          <w:p w14:paraId="7F7007C2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  <w:hideMark/>
          </w:tcPr>
          <w:p w14:paraId="07E69092" w14:textId="77777777" w:rsidR="00825260" w:rsidRPr="005F46D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A939AE" w:rsidRPr="005F46DC" w14:paraId="1ADA1B71" w14:textId="77777777" w:rsidTr="00E62931">
        <w:trPr>
          <w:trHeight w:val="144"/>
        </w:trPr>
        <w:tc>
          <w:tcPr>
            <w:tcW w:w="2428" w:type="dxa"/>
          </w:tcPr>
          <w:p w14:paraId="76BA19B5" w14:textId="4117C436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 </w:t>
            </w:r>
            <w:r w:rsidR="00115E02" w:rsidRPr="005F46D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วันที่ </w:t>
            </w:r>
            <w:r w:rsidR="00115E02" w:rsidRPr="005F46D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30 </w:t>
            </w:r>
            <w:r w:rsidR="00441CD8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2"/>
                <w:szCs w:val="22"/>
                <w:cs/>
              </w:rPr>
              <w:t>กันยายน</w:t>
            </w:r>
          </w:p>
        </w:tc>
        <w:tc>
          <w:tcPr>
            <w:tcW w:w="502" w:type="dxa"/>
            <w:vAlign w:val="bottom"/>
          </w:tcPr>
          <w:p w14:paraId="5C791FAD" w14:textId="7E244406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2DC1117B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62C86928" w14:textId="097B5010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3D771CB1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1D948121" w14:textId="0BA81ED0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52A85C2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2B5A5B37" w14:textId="27881C6A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446A0A7F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332188D9" w14:textId="479B6108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288BB716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12FBA10F" w14:textId="51F8C975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5A5E7CA9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75E152C8" w14:textId="13A62CA2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031B85E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6E7AD5C6" w14:textId="66FFEA82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967EEC8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2340778D" w14:textId="65327548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7B3730AA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0F52DECD" w14:textId="74FCFC2D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93A0775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423CFB0E" w14:textId="71C422DA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38782320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73E850B3" w14:textId="40506A40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BD83B10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315EBEFD" w14:textId="7C9D9C11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43" w:type="dxa"/>
            <w:vAlign w:val="bottom"/>
          </w:tcPr>
          <w:p w14:paraId="1AD1B239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79AF0507" w14:textId="55C55AF3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7" w:type="dxa"/>
            <w:vAlign w:val="bottom"/>
          </w:tcPr>
          <w:p w14:paraId="4A60D2F5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7F89CCC1" w14:textId="6031D4AF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480FA74" w14:textId="77777777" w:rsidR="00A939AE" w:rsidRPr="005F46D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4315152C" w14:textId="456A4526" w:rsidR="00A939AE" w:rsidRPr="005F46D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</w:tr>
      <w:tr w:rsidR="00F66825" w:rsidRPr="005F46DC" w14:paraId="058D7271" w14:textId="77777777" w:rsidTr="00E62931">
        <w:trPr>
          <w:trHeight w:val="144"/>
        </w:trPr>
        <w:tc>
          <w:tcPr>
            <w:tcW w:w="2428" w:type="dxa"/>
          </w:tcPr>
          <w:p w14:paraId="2983461E" w14:textId="77777777" w:rsidR="00F66825" w:rsidRPr="005F46DC" w:rsidRDefault="00F66825" w:rsidP="00F66825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2242" w:type="dxa"/>
            <w:gridSpan w:val="32"/>
          </w:tcPr>
          <w:p w14:paraId="02F4D49E" w14:textId="0F297F19" w:rsidR="00F66825" w:rsidRPr="005F46DC" w:rsidRDefault="00F66825" w:rsidP="00F668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</w:rPr>
            </w:pPr>
            <w:r w:rsidRPr="005F46DC">
              <w:rPr>
                <w:rFonts w:asciiTheme="majorBidi" w:hAnsiTheme="majorBidi" w:cstheme="majorBidi" w:hint="cs"/>
                <w:b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F70798" w:rsidRPr="005F46DC" w14:paraId="2872E46D" w14:textId="77777777" w:rsidTr="00E62931">
        <w:trPr>
          <w:trHeight w:val="144"/>
        </w:trPr>
        <w:tc>
          <w:tcPr>
            <w:tcW w:w="2428" w:type="dxa"/>
          </w:tcPr>
          <w:p w14:paraId="50115165" w14:textId="77777777" w:rsidR="00F70798" w:rsidRPr="005F46DC" w:rsidRDefault="00F70798" w:rsidP="00F7079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02" w:type="dxa"/>
          </w:tcPr>
          <w:p w14:paraId="436C6496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05BA09D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9" w:type="dxa"/>
          </w:tcPr>
          <w:p w14:paraId="462D83DF" w14:textId="7BE843F4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B28DDDF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9" w:type="dxa"/>
          </w:tcPr>
          <w:p w14:paraId="49D4A860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E4C4815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7" w:type="dxa"/>
          </w:tcPr>
          <w:p w14:paraId="4F764C55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85B38B7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4" w:type="dxa"/>
          </w:tcPr>
          <w:p w14:paraId="2E9B842C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F2A4E99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14" w:type="dxa"/>
          </w:tcPr>
          <w:p w14:paraId="3516096B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9740C70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92" w:type="dxa"/>
          </w:tcPr>
          <w:p w14:paraId="640DF1DD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6048893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5" w:type="dxa"/>
          </w:tcPr>
          <w:p w14:paraId="76F82858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930B9F9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3" w:type="dxa"/>
          </w:tcPr>
          <w:p w14:paraId="4D5B3EA0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407E70AB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1" w:type="dxa"/>
          </w:tcPr>
          <w:p w14:paraId="4DB52337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914DFAE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2" w:type="dxa"/>
          </w:tcPr>
          <w:p w14:paraId="70D5E2DC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86D0B28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4" w:type="dxa"/>
          </w:tcPr>
          <w:p w14:paraId="6A51D379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21684D2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58" w:type="dxa"/>
          </w:tcPr>
          <w:p w14:paraId="24F2387E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3" w:type="dxa"/>
          </w:tcPr>
          <w:p w14:paraId="7B6E0932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36" w:type="dxa"/>
          </w:tcPr>
          <w:p w14:paraId="4763B1AF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5" w:type="dxa"/>
            <w:gridSpan w:val="2"/>
          </w:tcPr>
          <w:p w14:paraId="56A45D6A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20" w:type="dxa"/>
          </w:tcPr>
          <w:p w14:paraId="7AA09959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E27F678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0" w:type="dxa"/>
          </w:tcPr>
          <w:p w14:paraId="5E2765A2" w14:textId="77777777" w:rsidR="00F70798" w:rsidRPr="005F46D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</w:tr>
      <w:tr w:rsidR="00115E02" w:rsidRPr="005F46DC" w14:paraId="4C8D0D64" w14:textId="77777777">
        <w:trPr>
          <w:trHeight w:val="144"/>
        </w:trPr>
        <w:tc>
          <w:tcPr>
            <w:tcW w:w="2428" w:type="dxa"/>
          </w:tcPr>
          <w:p w14:paraId="5AB1E4A4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502" w:type="dxa"/>
            <w:vAlign w:val="bottom"/>
          </w:tcPr>
          <w:p w14:paraId="759D4682" w14:textId="1436B2A0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83</w:t>
            </w:r>
          </w:p>
        </w:tc>
        <w:tc>
          <w:tcPr>
            <w:tcW w:w="236" w:type="dxa"/>
            <w:vAlign w:val="bottom"/>
          </w:tcPr>
          <w:p w14:paraId="2DA6EEC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</w:tcPr>
          <w:p w14:paraId="78220999" w14:textId="23A20E65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</w:t>
            </w:r>
            <w:r w:rsidR="00115E02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236" w:type="dxa"/>
            <w:vAlign w:val="bottom"/>
          </w:tcPr>
          <w:p w14:paraId="4CD7283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752ECD13" w14:textId="0A5FF767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1,061</w:t>
            </w:r>
          </w:p>
        </w:tc>
        <w:tc>
          <w:tcPr>
            <w:tcW w:w="236" w:type="dxa"/>
            <w:vAlign w:val="bottom"/>
          </w:tcPr>
          <w:p w14:paraId="1F7E3ED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</w:tcPr>
          <w:p w14:paraId="493DE8DE" w14:textId="6E6A4B60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1,101</w:t>
            </w:r>
          </w:p>
        </w:tc>
        <w:tc>
          <w:tcPr>
            <w:tcW w:w="236" w:type="dxa"/>
            <w:vAlign w:val="bottom"/>
          </w:tcPr>
          <w:p w14:paraId="671B64E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20FB3DCD" w14:textId="68D8D447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109</w:t>
            </w:r>
          </w:p>
        </w:tc>
        <w:tc>
          <w:tcPr>
            <w:tcW w:w="236" w:type="dxa"/>
            <w:vAlign w:val="bottom"/>
          </w:tcPr>
          <w:p w14:paraId="617E9E5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  <w:tab w:val="decimal" w:pos="361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518C4FC8" w14:textId="7F0BE320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93</w:t>
            </w:r>
          </w:p>
        </w:tc>
        <w:tc>
          <w:tcPr>
            <w:tcW w:w="236" w:type="dxa"/>
            <w:vAlign w:val="bottom"/>
          </w:tcPr>
          <w:p w14:paraId="0EDD9B0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669025B1" w14:textId="52929DCD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</w:t>
            </w:r>
            <w:r w:rsidR="00BC07CF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  <w:vAlign w:val="bottom"/>
          </w:tcPr>
          <w:p w14:paraId="4302D73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5F06F946" w14:textId="0D9A0418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1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2995D74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7470D1B9" w14:textId="2A6ADD89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25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36" w:type="dxa"/>
            <w:vAlign w:val="bottom"/>
          </w:tcPr>
          <w:p w14:paraId="272AADF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2B612EC2" w14:textId="23B2EF4E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558</w:t>
            </w:r>
          </w:p>
        </w:tc>
        <w:tc>
          <w:tcPr>
            <w:tcW w:w="236" w:type="dxa"/>
            <w:vAlign w:val="bottom"/>
          </w:tcPr>
          <w:p w14:paraId="4A4B814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4DAB2821" w14:textId="7775FCEE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1,556</w:t>
            </w:r>
          </w:p>
        </w:tc>
        <w:tc>
          <w:tcPr>
            <w:tcW w:w="236" w:type="dxa"/>
            <w:vAlign w:val="bottom"/>
          </w:tcPr>
          <w:p w14:paraId="3A2F61B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46C385C3" w14:textId="448CC255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835</w:t>
            </w:r>
          </w:p>
        </w:tc>
        <w:tc>
          <w:tcPr>
            <w:tcW w:w="236" w:type="dxa"/>
            <w:vAlign w:val="bottom"/>
          </w:tcPr>
          <w:p w14:paraId="3DB1548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57047092" w14:textId="0231DAD3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(57)</w:t>
            </w:r>
          </w:p>
        </w:tc>
        <w:tc>
          <w:tcPr>
            <w:tcW w:w="243" w:type="dxa"/>
            <w:vAlign w:val="bottom"/>
          </w:tcPr>
          <w:p w14:paraId="605F6D5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</w:tcPr>
          <w:p w14:paraId="47F2E724" w14:textId="071186D5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37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5" w:type="dxa"/>
            <w:gridSpan w:val="2"/>
            <w:vAlign w:val="bottom"/>
          </w:tcPr>
          <w:p w14:paraId="4C9A3AE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vAlign w:val="bottom"/>
          </w:tcPr>
          <w:p w14:paraId="53D370AF" w14:textId="51A6BAD9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1,499</w:t>
            </w:r>
          </w:p>
        </w:tc>
        <w:tc>
          <w:tcPr>
            <w:tcW w:w="236" w:type="dxa"/>
            <w:vAlign w:val="bottom"/>
          </w:tcPr>
          <w:p w14:paraId="7196DA9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434BC338" w14:textId="49DFCD30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798</w:t>
            </w:r>
          </w:p>
        </w:tc>
      </w:tr>
      <w:tr w:rsidR="00115E02" w:rsidRPr="005F46DC" w14:paraId="1B8F2368" w14:textId="77777777">
        <w:trPr>
          <w:trHeight w:val="144"/>
        </w:trPr>
        <w:tc>
          <w:tcPr>
            <w:tcW w:w="2428" w:type="dxa"/>
          </w:tcPr>
          <w:p w14:paraId="5A478B32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ตลอดช่วงเวลาหนึ่ง</w:t>
            </w:r>
          </w:p>
        </w:tc>
        <w:tc>
          <w:tcPr>
            <w:tcW w:w="502" w:type="dxa"/>
            <w:tcBorders>
              <w:bottom w:val="single" w:sz="4" w:space="0" w:color="auto"/>
            </w:tcBorders>
            <w:vAlign w:val="bottom"/>
          </w:tcPr>
          <w:p w14:paraId="05B3DD27" w14:textId="19F53533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3,045</w:t>
            </w:r>
          </w:p>
        </w:tc>
        <w:tc>
          <w:tcPr>
            <w:tcW w:w="236" w:type="dxa"/>
            <w:vAlign w:val="bottom"/>
          </w:tcPr>
          <w:p w14:paraId="6037C86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tcBorders>
              <w:bottom w:val="single" w:sz="4" w:space="0" w:color="auto"/>
            </w:tcBorders>
          </w:tcPr>
          <w:p w14:paraId="571104B1" w14:textId="09A5012A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</w:t>
            </w:r>
            <w:r w:rsidR="00115E02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</w:t>
            </w:r>
            <w:r w:rsidR="008D6E17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03</w:t>
            </w:r>
          </w:p>
        </w:tc>
        <w:tc>
          <w:tcPr>
            <w:tcW w:w="236" w:type="dxa"/>
            <w:vAlign w:val="bottom"/>
          </w:tcPr>
          <w:p w14:paraId="42EDE73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bottom w:val="single" w:sz="4" w:space="0" w:color="auto"/>
            </w:tcBorders>
            <w:vAlign w:val="bottom"/>
          </w:tcPr>
          <w:p w14:paraId="3BCD39C6" w14:textId="32D8DAA1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9,025</w:t>
            </w:r>
          </w:p>
        </w:tc>
        <w:tc>
          <w:tcPr>
            <w:tcW w:w="236" w:type="dxa"/>
            <w:vAlign w:val="bottom"/>
          </w:tcPr>
          <w:p w14:paraId="4B2E2B4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tcBorders>
              <w:bottom w:val="single" w:sz="4" w:space="0" w:color="auto"/>
            </w:tcBorders>
          </w:tcPr>
          <w:p w14:paraId="453E6402" w14:textId="221C3CCD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</w:t>
            </w:r>
            <w:r w:rsidR="00115E02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,7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28</w:t>
            </w:r>
          </w:p>
        </w:tc>
        <w:tc>
          <w:tcPr>
            <w:tcW w:w="236" w:type="dxa"/>
            <w:vAlign w:val="bottom"/>
          </w:tcPr>
          <w:p w14:paraId="058F833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vAlign w:val="bottom"/>
          </w:tcPr>
          <w:p w14:paraId="6DA86F79" w14:textId="2F3AA009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1,733</w:t>
            </w:r>
          </w:p>
        </w:tc>
        <w:tc>
          <w:tcPr>
            <w:tcW w:w="236" w:type="dxa"/>
            <w:vAlign w:val="bottom"/>
          </w:tcPr>
          <w:p w14:paraId="71C96725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</w:tcPr>
          <w:p w14:paraId="5686EFC0" w14:textId="42DD9C8F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</w:t>
            </w:r>
            <w:r w:rsidR="00D91333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</w:t>
            </w:r>
            <w:r w:rsidR="008D6E17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44</w:t>
            </w:r>
          </w:p>
        </w:tc>
        <w:tc>
          <w:tcPr>
            <w:tcW w:w="236" w:type="dxa"/>
            <w:vAlign w:val="bottom"/>
          </w:tcPr>
          <w:p w14:paraId="11A87597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  <w:vAlign w:val="bottom"/>
          </w:tcPr>
          <w:p w14:paraId="06B3D75C" w14:textId="7C5CC6A6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3,05</w:t>
            </w:r>
            <w:r w:rsidR="00BC07CF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36" w:type="dxa"/>
            <w:vAlign w:val="bottom"/>
          </w:tcPr>
          <w:p w14:paraId="3C598C0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</w:tcPr>
          <w:p w14:paraId="525EF8A9" w14:textId="176349A0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</w:t>
            </w:r>
            <w:r w:rsidR="00115E02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601</w:t>
            </w:r>
          </w:p>
        </w:tc>
        <w:tc>
          <w:tcPr>
            <w:tcW w:w="236" w:type="dxa"/>
            <w:vAlign w:val="bottom"/>
          </w:tcPr>
          <w:p w14:paraId="207643B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  <w:vAlign w:val="bottom"/>
          </w:tcPr>
          <w:p w14:paraId="7411630D" w14:textId="72DD91C5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1,69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36" w:type="dxa"/>
            <w:vAlign w:val="bottom"/>
          </w:tcPr>
          <w:p w14:paraId="5A11EF2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2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</w:tcPr>
          <w:p w14:paraId="7D1131CA" w14:textId="1955ECC5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591</w:t>
            </w:r>
          </w:p>
        </w:tc>
        <w:tc>
          <w:tcPr>
            <w:tcW w:w="236" w:type="dxa"/>
            <w:vAlign w:val="bottom"/>
          </w:tcPr>
          <w:p w14:paraId="17B0052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bottom w:val="single" w:sz="4" w:space="0" w:color="auto"/>
            </w:tcBorders>
            <w:vAlign w:val="bottom"/>
          </w:tcPr>
          <w:p w14:paraId="56C34D50" w14:textId="534E59E2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18,551</w:t>
            </w:r>
          </w:p>
        </w:tc>
        <w:tc>
          <w:tcPr>
            <w:tcW w:w="236" w:type="dxa"/>
            <w:vAlign w:val="bottom"/>
          </w:tcPr>
          <w:p w14:paraId="1D79D83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14:paraId="6668B43C" w14:textId="4810749C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17</w:t>
            </w:r>
            <w:r w:rsidR="00115E02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467</w:t>
            </w:r>
          </w:p>
        </w:tc>
        <w:tc>
          <w:tcPr>
            <w:tcW w:w="236" w:type="dxa"/>
            <w:vAlign w:val="bottom"/>
          </w:tcPr>
          <w:p w14:paraId="7AA656F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  <w:vAlign w:val="bottom"/>
          </w:tcPr>
          <w:p w14:paraId="5A627ED1" w14:textId="66B5CDDF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(1,109)</w:t>
            </w:r>
          </w:p>
        </w:tc>
        <w:tc>
          <w:tcPr>
            <w:tcW w:w="243" w:type="dxa"/>
            <w:vAlign w:val="bottom"/>
          </w:tcPr>
          <w:p w14:paraId="0FA81057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bottom w:val="single" w:sz="4" w:space="0" w:color="auto"/>
            </w:tcBorders>
          </w:tcPr>
          <w:p w14:paraId="3D87891C" w14:textId="0238DCC0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1,047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5" w:type="dxa"/>
            <w:gridSpan w:val="2"/>
            <w:vAlign w:val="bottom"/>
          </w:tcPr>
          <w:p w14:paraId="13A3D72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  <w:vAlign w:val="bottom"/>
          </w:tcPr>
          <w:p w14:paraId="0F81E729" w14:textId="6FC93E22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17,442</w:t>
            </w:r>
          </w:p>
        </w:tc>
        <w:tc>
          <w:tcPr>
            <w:tcW w:w="236" w:type="dxa"/>
            <w:vAlign w:val="bottom"/>
          </w:tcPr>
          <w:p w14:paraId="058DCA44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bottom w:val="single" w:sz="4" w:space="0" w:color="auto"/>
            </w:tcBorders>
          </w:tcPr>
          <w:p w14:paraId="2B95594A" w14:textId="2712CF9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="00D9133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420</w:t>
            </w:r>
          </w:p>
        </w:tc>
      </w:tr>
      <w:tr w:rsidR="00115E02" w:rsidRPr="005F46DC" w14:paraId="6DC3E8E0" w14:textId="77777777">
        <w:trPr>
          <w:trHeight w:val="144"/>
        </w:trPr>
        <w:tc>
          <w:tcPr>
            <w:tcW w:w="2428" w:type="dxa"/>
          </w:tcPr>
          <w:p w14:paraId="5D4E171C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5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D96E35" w14:textId="3EB2B6BC" w:rsidR="00115E02" w:rsidRPr="005F46DC" w:rsidRDefault="00B55DD9" w:rsidP="00064A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3,128</w:t>
            </w:r>
          </w:p>
        </w:tc>
        <w:tc>
          <w:tcPr>
            <w:tcW w:w="236" w:type="dxa"/>
            <w:vAlign w:val="bottom"/>
          </w:tcPr>
          <w:p w14:paraId="0B65A35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tcBorders>
              <w:top w:val="single" w:sz="4" w:space="0" w:color="auto"/>
              <w:bottom w:val="double" w:sz="4" w:space="0" w:color="auto"/>
            </w:tcBorders>
          </w:tcPr>
          <w:p w14:paraId="55385ABB" w14:textId="6407305E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</w:t>
            </w:r>
            <w:r w:rsidR="00115E02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,</w:t>
            </w:r>
            <w:r w:rsidR="008D6E17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886</w:t>
            </w:r>
          </w:p>
        </w:tc>
        <w:tc>
          <w:tcPr>
            <w:tcW w:w="236" w:type="dxa"/>
            <w:vAlign w:val="bottom"/>
          </w:tcPr>
          <w:p w14:paraId="6DFDAA1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746092" w14:textId="000998F2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10,086</w:t>
            </w:r>
          </w:p>
        </w:tc>
        <w:tc>
          <w:tcPr>
            <w:tcW w:w="236" w:type="dxa"/>
            <w:vAlign w:val="bottom"/>
          </w:tcPr>
          <w:p w14:paraId="06A99DE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tcBorders>
              <w:top w:val="single" w:sz="4" w:space="0" w:color="auto"/>
              <w:bottom w:val="double" w:sz="4" w:space="0" w:color="auto"/>
            </w:tcBorders>
          </w:tcPr>
          <w:p w14:paraId="341A763D" w14:textId="1E1FB970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9</w:t>
            </w:r>
            <w:r w:rsidR="00115E02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829</w:t>
            </w:r>
          </w:p>
        </w:tc>
        <w:tc>
          <w:tcPr>
            <w:tcW w:w="236" w:type="dxa"/>
            <w:vAlign w:val="bottom"/>
          </w:tcPr>
          <w:p w14:paraId="7636D02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DC921B" w14:textId="297DD2A3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1,842</w:t>
            </w:r>
          </w:p>
        </w:tc>
        <w:tc>
          <w:tcPr>
            <w:tcW w:w="236" w:type="dxa"/>
            <w:vAlign w:val="bottom"/>
          </w:tcPr>
          <w:p w14:paraId="3BDDEE2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</w:tcPr>
          <w:p w14:paraId="4C060790" w14:textId="30FAEBCF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</w:t>
            </w:r>
            <w:r w:rsidR="008D6E17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837</w:t>
            </w:r>
          </w:p>
        </w:tc>
        <w:tc>
          <w:tcPr>
            <w:tcW w:w="236" w:type="dxa"/>
            <w:vAlign w:val="bottom"/>
          </w:tcPr>
          <w:p w14:paraId="1E5CFE6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9855C9" w14:textId="573EB9D7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3,103</w:t>
            </w:r>
          </w:p>
        </w:tc>
        <w:tc>
          <w:tcPr>
            <w:tcW w:w="236" w:type="dxa"/>
            <w:vAlign w:val="bottom"/>
          </w:tcPr>
          <w:p w14:paraId="1F1FEBD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</w:tcPr>
          <w:p w14:paraId="26A77FA2" w14:textId="110B416D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</w:t>
            </w:r>
            <w:r w:rsidR="00115E02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601</w:t>
            </w:r>
          </w:p>
        </w:tc>
        <w:tc>
          <w:tcPr>
            <w:tcW w:w="236" w:type="dxa"/>
            <w:vAlign w:val="bottom"/>
          </w:tcPr>
          <w:p w14:paraId="02D82C3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3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25F774" w14:textId="069838BC" w:rsidR="0022691D" w:rsidRPr="005F46DC" w:rsidRDefault="00B55DD9" w:rsidP="002269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1,948</w:t>
            </w:r>
          </w:p>
        </w:tc>
        <w:tc>
          <w:tcPr>
            <w:tcW w:w="236" w:type="dxa"/>
            <w:vAlign w:val="bottom"/>
          </w:tcPr>
          <w:p w14:paraId="5D92E81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</w:tcPr>
          <w:p w14:paraId="67DDDD98" w14:textId="06CAB6C8" w:rsidR="00115E02" w:rsidRPr="005F46DC" w:rsidRDefault="00D9133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</w:t>
            </w:r>
            <w:r w:rsidR="00115E02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149</w:t>
            </w:r>
          </w:p>
        </w:tc>
        <w:tc>
          <w:tcPr>
            <w:tcW w:w="236" w:type="dxa"/>
            <w:vAlign w:val="bottom"/>
          </w:tcPr>
          <w:p w14:paraId="458AEF0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FFCA95" w14:textId="74D2515C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20,107</w:t>
            </w:r>
          </w:p>
        </w:tc>
        <w:tc>
          <w:tcPr>
            <w:tcW w:w="236" w:type="dxa"/>
            <w:vAlign w:val="bottom"/>
          </w:tcPr>
          <w:p w14:paraId="590BB26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bottom w:val="double" w:sz="4" w:space="0" w:color="auto"/>
            </w:tcBorders>
          </w:tcPr>
          <w:p w14:paraId="30C9335A" w14:textId="60CF8288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</w:t>
            </w:r>
            <w:r w:rsidR="00D91333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9</w:t>
            </w: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,</w:t>
            </w:r>
            <w:r w:rsidR="00D91333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302</w:t>
            </w:r>
          </w:p>
        </w:tc>
        <w:tc>
          <w:tcPr>
            <w:tcW w:w="236" w:type="dxa"/>
            <w:vAlign w:val="bottom"/>
          </w:tcPr>
          <w:p w14:paraId="2075216C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8FFD88" w14:textId="219DB016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(1,166)</w:t>
            </w:r>
          </w:p>
        </w:tc>
        <w:tc>
          <w:tcPr>
            <w:tcW w:w="243" w:type="dxa"/>
            <w:vAlign w:val="bottom"/>
          </w:tcPr>
          <w:p w14:paraId="56FE275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single" w:sz="4" w:space="0" w:color="auto"/>
              <w:bottom w:val="double" w:sz="4" w:space="0" w:color="auto"/>
            </w:tcBorders>
          </w:tcPr>
          <w:p w14:paraId="6F373141" w14:textId="2EF61671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</w:t>
            </w:r>
            <w:r w:rsidR="00D91333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1,084</w:t>
            </w: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37" w:type="dxa"/>
            <w:vAlign w:val="bottom"/>
          </w:tcPr>
          <w:p w14:paraId="33697AD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tcBorders>
              <w:bottom w:val="double" w:sz="4" w:space="0" w:color="auto"/>
            </w:tcBorders>
            <w:vAlign w:val="bottom"/>
          </w:tcPr>
          <w:p w14:paraId="709B014B" w14:textId="31A1656C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18,941</w:t>
            </w:r>
          </w:p>
        </w:tc>
        <w:tc>
          <w:tcPr>
            <w:tcW w:w="236" w:type="dxa"/>
            <w:vAlign w:val="bottom"/>
          </w:tcPr>
          <w:p w14:paraId="058D7D0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top w:val="single" w:sz="4" w:space="0" w:color="auto"/>
              <w:bottom w:val="double" w:sz="4" w:space="0" w:color="auto"/>
            </w:tcBorders>
          </w:tcPr>
          <w:p w14:paraId="2001526D" w14:textId="38088578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</w:t>
            </w:r>
            <w:r w:rsidR="00D91333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8</w:t>
            </w:r>
            <w:r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,</w:t>
            </w:r>
            <w:r w:rsidR="00D91333" w:rsidRPr="005F46DC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218</w:t>
            </w:r>
          </w:p>
        </w:tc>
      </w:tr>
      <w:tr w:rsidR="00115E02" w:rsidRPr="005F46DC" w14:paraId="2DE7A68A" w14:textId="77777777" w:rsidTr="00E62931">
        <w:trPr>
          <w:trHeight w:val="144"/>
        </w:trPr>
        <w:tc>
          <w:tcPr>
            <w:tcW w:w="2428" w:type="dxa"/>
          </w:tcPr>
          <w:p w14:paraId="0FC9CBF2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02" w:type="dxa"/>
          </w:tcPr>
          <w:p w14:paraId="4BA1AC0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4523DD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321B807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641CAF9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</w:tcPr>
          <w:p w14:paraId="3B88596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8DB2E7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0B9382B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3509C84C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5355D91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F75F3C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0B165B3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3B5DD6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22FB16B4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5A2B50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1E08C6BC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1BCDC4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555C9D8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D138A1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51A6B7C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3E62CE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</w:tcPr>
          <w:p w14:paraId="3056912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40B9E8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4CCE33B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6E7726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281D655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3" w:type="dxa"/>
          </w:tcPr>
          <w:p w14:paraId="0AC6693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78C03BCC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237" w:type="dxa"/>
          </w:tcPr>
          <w:p w14:paraId="01C2FDD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tcBorders>
              <w:top w:val="double" w:sz="4" w:space="0" w:color="auto"/>
            </w:tcBorders>
          </w:tcPr>
          <w:p w14:paraId="3091F1C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6" w:type="dxa"/>
          </w:tcPr>
          <w:p w14:paraId="69F47D9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tcBorders>
              <w:top w:val="double" w:sz="4" w:space="0" w:color="auto"/>
            </w:tcBorders>
          </w:tcPr>
          <w:p w14:paraId="6382D9B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</w:tr>
      <w:tr w:rsidR="00115E02" w:rsidRPr="005F46DC" w14:paraId="4F0CFCF3" w14:textId="77777777">
        <w:trPr>
          <w:trHeight w:val="144"/>
        </w:trPr>
        <w:tc>
          <w:tcPr>
            <w:tcW w:w="2428" w:type="dxa"/>
          </w:tcPr>
          <w:p w14:paraId="2AECBA2D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sz w:val="22"/>
                <w:szCs w:val="22"/>
                <w:cs/>
              </w:rPr>
              <w:t>กำไร (ขาดทุน)</w:t>
            </w:r>
            <w:r w:rsidRPr="005F46DC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2"/>
                <w:szCs w:val="22"/>
                <w:cs/>
              </w:rPr>
              <w:t>ขั้นต้น ตามส่วนงานก่อนหักภาษีเงินได้</w:t>
            </w:r>
          </w:p>
        </w:tc>
        <w:tc>
          <w:tcPr>
            <w:tcW w:w="502" w:type="dxa"/>
            <w:vAlign w:val="bottom"/>
          </w:tcPr>
          <w:p w14:paraId="56AF131C" w14:textId="3895CCF9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66</w:t>
            </w:r>
            <w:r w:rsidR="00BC07CF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236" w:type="dxa"/>
            <w:vAlign w:val="bottom"/>
          </w:tcPr>
          <w:p w14:paraId="157CECF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</w:tcPr>
          <w:p w14:paraId="57E2AF7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49AB63C" w14:textId="3E6081C7" w:rsidR="00115E02" w:rsidRPr="005F46DC" w:rsidRDefault="00FF58A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</w:t>
            </w:r>
            <w:r w:rsidR="008D6E17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236" w:type="dxa"/>
            <w:vAlign w:val="bottom"/>
          </w:tcPr>
          <w:p w14:paraId="6E4E1015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43CBF23C" w14:textId="7D75BF51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1,105</w:t>
            </w:r>
          </w:p>
        </w:tc>
        <w:tc>
          <w:tcPr>
            <w:tcW w:w="236" w:type="dxa"/>
            <w:vAlign w:val="bottom"/>
          </w:tcPr>
          <w:p w14:paraId="0218C45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</w:tcPr>
          <w:p w14:paraId="38063D77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0B30D73C" w14:textId="441BA431" w:rsidR="00115E02" w:rsidRPr="005F46DC" w:rsidRDefault="00FF58A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985</w:t>
            </w:r>
          </w:p>
        </w:tc>
        <w:tc>
          <w:tcPr>
            <w:tcW w:w="236" w:type="dxa"/>
            <w:vAlign w:val="bottom"/>
          </w:tcPr>
          <w:p w14:paraId="6BBDD0E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C04BA13" w14:textId="23C45CD4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393</w:t>
            </w:r>
          </w:p>
        </w:tc>
        <w:tc>
          <w:tcPr>
            <w:tcW w:w="236" w:type="dxa"/>
            <w:vAlign w:val="bottom"/>
          </w:tcPr>
          <w:p w14:paraId="0C635F6B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41FD0FF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B5050BB" w14:textId="510D7600" w:rsidR="00115E02" w:rsidRPr="005F46DC" w:rsidRDefault="008D6E17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361</w:t>
            </w:r>
          </w:p>
        </w:tc>
        <w:tc>
          <w:tcPr>
            <w:tcW w:w="236" w:type="dxa"/>
            <w:vAlign w:val="bottom"/>
          </w:tcPr>
          <w:p w14:paraId="3335ED0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6D1F563" w14:textId="05B1D6CB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360</w:t>
            </w:r>
          </w:p>
        </w:tc>
        <w:tc>
          <w:tcPr>
            <w:tcW w:w="236" w:type="dxa"/>
            <w:vAlign w:val="bottom"/>
          </w:tcPr>
          <w:p w14:paraId="2FBFAF6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300C879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7B802F6" w14:textId="34B4B0CD" w:rsidR="00115E02" w:rsidRPr="005F46DC" w:rsidRDefault="00FF58A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292</w:t>
            </w:r>
          </w:p>
        </w:tc>
        <w:tc>
          <w:tcPr>
            <w:tcW w:w="236" w:type="dxa"/>
            <w:vAlign w:val="bottom"/>
          </w:tcPr>
          <w:p w14:paraId="195698B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2A2CABC6" w14:textId="253460E6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16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236" w:type="dxa"/>
            <w:vAlign w:val="bottom"/>
          </w:tcPr>
          <w:p w14:paraId="0EC68CD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38D56BE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216F47E" w14:textId="05BEA79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</w:t>
            </w:r>
            <w:r w:rsidR="00FF58A3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59</w:t>
            </w:r>
          </w:p>
        </w:tc>
        <w:tc>
          <w:tcPr>
            <w:tcW w:w="236" w:type="dxa"/>
            <w:vAlign w:val="bottom"/>
          </w:tcPr>
          <w:p w14:paraId="75AE696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3F0F6AEA" w14:textId="32A4D131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2,687</w:t>
            </w:r>
          </w:p>
        </w:tc>
        <w:tc>
          <w:tcPr>
            <w:tcW w:w="236" w:type="dxa"/>
            <w:vAlign w:val="bottom"/>
          </w:tcPr>
          <w:p w14:paraId="4D8577A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0ED1243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44B7FE2" w14:textId="215C91DD" w:rsidR="00115E02" w:rsidRPr="005F46DC" w:rsidRDefault="00FF58A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2,413</w:t>
            </w:r>
          </w:p>
        </w:tc>
        <w:tc>
          <w:tcPr>
            <w:tcW w:w="236" w:type="dxa"/>
            <w:vAlign w:val="bottom"/>
          </w:tcPr>
          <w:p w14:paraId="5AB40FA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48CA5735" w14:textId="22CEE63E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(47)</w:t>
            </w:r>
          </w:p>
        </w:tc>
        <w:tc>
          <w:tcPr>
            <w:tcW w:w="243" w:type="dxa"/>
            <w:vAlign w:val="bottom"/>
          </w:tcPr>
          <w:p w14:paraId="158073A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3C40C25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BE1C0FB" w14:textId="6064F079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</w:t>
            </w:r>
            <w:r w:rsidR="000C67A9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44)</w:t>
            </w:r>
          </w:p>
        </w:tc>
        <w:tc>
          <w:tcPr>
            <w:tcW w:w="237" w:type="dxa"/>
            <w:vAlign w:val="bottom"/>
          </w:tcPr>
          <w:p w14:paraId="1EB54BE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C2EAEEC" w14:textId="1E6B9C2E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2,640</w:t>
            </w:r>
          </w:p>
        </w:tc>
        <w:tc>
          <w:tcPr>
            <w:tcW w:w="236" w:type="dxa"/>
            <w:vAlign w:val="bottom"/>
          </w:tcPr>
          <w:p w14:paraId="15F955D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</w:tcPr>
          <w:p w14:paraId="22232F4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95E3B13" w14:textId="1404BA6D" w:rsidR="00115E02" w:rsidRPr="005F46DC" w:rsidRDefault="000C67A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2,369</w:t>
            </w:r>
          </w:p>
        </w:tc>
      </w:tr>
      <w:tr w:rsidR="00115E02" w:rsidRPr="005F46DC" w14:paraId="581192B0" w14:textId="77777777">
        <w:trPr>
          <w:trHeight w:val="144"/>
        </w:trPr>
        <w:tc>
          <w:tcPr>
            <w:tcW w:w="2428" w:type="dxa"/>
          </w:tcPr>
          <w:p w14:paraId="02C57A93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สินทรัพย์ส่วนงาน ณ วันที่ </w:t>
            </w:r>
          </w:p>
          <w:p w14:paraId="7AC238BC" w14:textId="03F1CA48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30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</w:t>
            </w:r>
            <w:r w:rsidR="00441CD8" w:rsidRPr="005F46DC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/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080780C2" w14:textId="7E238AD1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36,614</w:t>
            </w:r>
          </w:p>
        </w:tc>
        <w:tc>
          <w:tcPr>
            <w:tcW w:w="236" w:type="dxa"/>
            <w:vAlign w:val="bottom"/>
          </w:tcPr>
          <w:p w14:paraId="22E33AB7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11108A0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CB591DA" w14:textId="0AD10DF1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36,736</w:t>
            </w:r>
          </w:p>
        </w:tc>
        <w:tc>
          <w:tcPr>
            <w:tcW w:w="236" w:type="dxa"/>
            <w:vAlign w:val="bottom"/>
          </w:tcPr>
          <w:p w14:paraId="3CA93AF4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43477C8E" w14:textId="013EF0EE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7,696</w:t>
            </w:r>
          </w:p>
        </w:tc>
        <w:tc>
          <w:tcPr>
            <w:tcW w:w="236" w:type="dxa"/>
            <w:vAlign w:val="bottom"/>
          </w:tcPr>
          <w:p w14:paraId="28822C3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200E509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60801234" w14:textId="4DFDE385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6,589</w:t>
            </w:r>
          </w:p>
        </w:tc>
        <w:tc>
          <w:tcPr>
            <w:tcW w:w="236" w:type="dxa"/>
            <w:vAlign w:val="bottom"/>
          </w:tcPr>
          <w:p w14:paraId="2C47437C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44F4C9C8" w14:textId="7DA02E47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1,79</w:t>
            </w:r>
            <w:r w:rsidR="00B87987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236" w:type="dxa"/>
            <w:vAlign w:val="bottom"/>
          </w:tcPr>
          <w:p w14:paraId="7DEDE06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48C2FB54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327BBA7" w14:textId="0638B6A1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1,856</w:t>
            </w:r>
          </w:p>
        </w:tc>
        <w:tc>
          <w:tcPr>
            <w:tcW w:w="236" w:type="dxa"/>
          </w:tcPr>
          <w:p w14:paraId="3656D115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B9FDD2F" w14:textId="4E5F9FCD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2,896</w:t>
            </w:r>
          </w:p>
        </w:tc>
        <w:tc>
          <w:tcPr>
            <w:tcW w:w="236" w:type="dxa"/>
            <w:vAlign w:val="bottom"/>
          </w:tcPr>
          <w:p w14:paraId="7EF523A5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15C5233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722B0A7" w14:textId="2DDD16EC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2,231</w:t>
            </w:r>
          </w:p>
        </w:tc>
        <w:tc>
          <w:tcPr>
            <w:tcW w:w="236" w:type="dxa"/>
            <w:vAlign w:val="bottom"/>
          </w:tcPr>
          <w:p w14:paraId="68DFE54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706B1913" w14:textId="515606B4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8,2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36" w:type="dxa"/>
            <w:vAlign w:val="bottom"/>
          </w:tcPr>
          <w:p w14:paraId="57ADD0A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2AD5134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79409FC8" w14:textId="39025DCB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8,878</w:t>
            </w:r>
          </w:p>
        </w:tc>
        <w:tc>
          <w:tcPr>
            <w:tcW w:w="236" w:type="dxa"/>
            <w:vAlign w:val="bottom"/>
          </w:tcPr>
          <w:p w14:paraId="3F3EAE3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62AE9034" w14:textId="7DC6175A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57,2</w:t>
            </w:r>
            <w:r w:rsidR="00B87987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72</w:t>
            </w:r>
          </w:p>
        </w:tc>
        <w:tc>
          <w:tcPr>
            <w:tcW w:w="236" w:type="dxa"/>
          </w:tcPr>
          <w:p w14:paraId="5DDF106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2078916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694645A" w14:textId="7D25714D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56,290</w:t>
            </w:r>
          </w:p>
        </w:tc>
        <w:tc>
          <w:tcPr>
            <w:tcW w:w="236" w:type="dxa"/>
            <w:vAlign w:val="bottom"/>
          </w:tcPr>
          <w:p w14:paraId="711D29B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06D693D9" w14:textId="2A9C77EE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(13,3</w:t>
            </w:r>
            <w:r w:rsidR="002E1883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91</w:t>
            </w: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3" w:type="dxa"/>
            <w:vAlign w:val="bottom"/>
          </w:tcPr>
          <w:p w14:paraId="70F2A63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6F8E72E5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2C3002FE" w14:textId="476B043D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(12,254)</w:t>
            </w:r>
          </w:p>
        </w:tc>
        <w:tc>
          <w:tcPr>
            <w:tcW w:w="237" w:type="dxa"/>
            <w:vAlign w:val="bottom"/>
          </w:tcPr>
          <w:p w14:paraId="48EFA28A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C3B60ED" w14:textId="04DD2552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43,8</w:t>
            </w:r>
            <w:r w:rsidR="00B87987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81</w:t>
            </w:r>
          </w:p>
        </w:tc>
        <w:tc>
          <w:tcPr>
            <w:tcW w:w="236" w:type="dxa"/>
            <w:vAlign w:val="bottom"/>
          </w:tcPr>
          <w:p w14:paraId="7D0220F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6F944CE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5EF4AB3" w14:textId="6A9EF7C6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44,036</w:t>
            </w:r>
          </w:p>
        </w:tc>
      </w:tr>
      <w:tr w:rsidR="00115E02" w:rsidRPr="005F46DC" w14:paraId="503AC71C" w14:textId="77777777">
        <w:trPr>
          <w:trHeight w:val="144"/>
        </w:trPr>
        <w:tc>
          <w:tcPr>
            <w:tcW w:w="2428" w:type="dxa"/>
          </w:tcPr>
          <w:p w14:paraId="1A31B3CB" w14:textId="77777777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หนี้สินส่วนงาน ณ วันที่ </w:t>
            </w:r>
          </w:p>
          <w:p w14:paraId="57C0B79A" w14:textId="059B33FB" w:rsidR="00115E02" w:rsidRPr="005F46DC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30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</w:t>
            </w:r>
            <w:r w:rsidR="00462FAC" w:rsidRPr="005F46DC">
              <w:rPr>
                <w:rFonts w:asciiTheme="majorBidi" w:hAnsiTheme="majorBidi" w:cs="Angsana New" w:hint="cs"/>
                <w:b/>
                <w:sz w:val="22"/>
                <w:szCs w:val="22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</w:rPr>
              <w:t>/</w:t>
            </w:r>
            <w:r w:rsidRPr="005F46DC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5F46D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17507048" w14:textId="67294BA0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17,614</w:t>
            </w:r>
          </w:p>
        </w:tc>
        <w:tc>
          <w:tcPr>
            <w:tcW w:w="236" w:type="dxa"/>
            <w:vAlign w:val="bottom"/>
          </w:tcPr>
          <w:p w14:paraId="03F02BC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4456C1C4" w14:textId="77777777" w:rsidR="002E1883" w:rsidRPr="005F46DC" w:rsidRDefault="002E18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016A3CE" w14:textId="2663238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17,382</w:t>
            </w:r>
          </w:p>
        </w:tc>
        <w:tc>
          <w:tcPr>
            <w:tcW w:w="236" w:type="dxa"/>
            <w:vAlign w:val="bottom"/>
          </w:tcPr>
          <w:p w14:paraId="6F96DAB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0950B5BC" w14:textId="7AD1A9FE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3,170</w:t>
            </w:r>
          </w:p>
        </w:tc>
        <w:tc>
          <w:tcPr>
            <w:tcW w:w="236" w:type="dxa"/>
            <w:vAlign w:val="bottom"/>
          </w:tcPr>
          <w:p w14:paraId="7858A378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4A930BC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5BDDA8D" w14:textId="60377512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3,488</w:t>
            </w:r>
          </w:p>
        </w:tc>
        <w:tc>
          <w:tcPr>
            <w:tcW w:w="236" w:type="dxa"/>
            <w:vAlign w:val="bottom"/>
          </w:tcPr>
          <w:p w14:paraId="2F76169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04D3748" w14:textId="01AAE47F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1,235</w:t>
            </w:r>
          </w:p>
        </w:tc>
        <w:tc>
          <w:tcPr>
            <w:tcW w:w="236" w:type="dxa"/>
            <w:vAlign w:val="bottom"/>
          </w:tcPr>
          <w:p w14:paraId="0D4EA73E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16329725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1742610" w14:textId="7B30B23C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1,263</w:t>
            </w:r>
          </w:p>
        </w:tc>
        <w:tc>
          <w:tcPr>
            <w:tcW w:w="236" w:type="dxa"/>
          </w:tcPr>
          <w:p w14:paraId="6FE504E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FF94079" w14:textId="41DCF207" w:rsidR="00115E02" w:rsidRPr="005F46DC" w:rsidRDefault="00B55DD9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575</w:t>
            </w:r>
          </w:p>
        </w:tc>
        <w:tc>
          <w:tcPr>
            <w:tcW w:w="236" w:type="dxa"/>
            <w:vAlign w:val="bottom"/>
          </w:tcPr>
          <w:p w14:paraId="582B2ADC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5482CD14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9F6A0C2" w14:textId="46E4D9C2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519</w:t>
            </w:r>
          </w:p>
        </w:tc>
        <w:tc>
          <w:tcPr>
            <w:tcW w:w="236" w:type="dxa"/>
            <w:vAlign w:val="bottom"/>
          </w:tcPr>
          <w:p w14:paraId="4581F8C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263112DB" w14:textId="302BC007" w:rsidR="00115E02" w:rsidRPr="005F46DC" w:rsidRDefault="00B87987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</w:t>
            </w:r>
            <w:r w:rsidR="00953E52"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012</w:t>
            </w:r>
          </w:p>
        </w:tc>
        <w:tc>
          <w:tcPr>
            <w:tcW w:w="236" w:type="dxa"/>
            <w:vAlign w:val="bottom"/>
          </w:tcPr>
          <w:p w14:paraId="43AD1002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361FCDC3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B196085" w14:textId="4B527A04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3,455</w:t>
            </w:r>
          </w:p>
        </w:tc>
        <w:tc>
          <w:tcPr>
            <w:tcW w:w="236" w:type="dxa"/>
            <w:vAlign w:val="bottom"/>
          </w:tcPr>
          <w:p w14:paraId="5798A16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157523D8" w14:textId="0D0FFC5D" w:rsidR="00115E02" w:rsidRPr="005F46DC" w:rsidRDefault="00953E5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26,</w:t>
            </w:r>
            <w:r w:rsidR="00B87987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606</w:t>
            </w:r>
          </w:p>
        </w:tc>
        <w:tc>
          <w:tcPr>
            <w:tcW w:w="236" w:type="dxa"/>
          </w:tcPr>
          <w:p w14:paraId="49ECE21F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5C8A5E5D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411F826" w14:textId="4C6F1521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26,107</w:t>
            </w:r>
          </w:p>
        </w:tc>
        <w:tc>
          <w:tcPr>
            <w:tcW w:w="236" w:type="dxa"/>
            <w:vAlign w:val="bottom"/>
          </w:tcPr>
          <w:p w14:paraId="5990F0B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286E8294" w14:textId="29167872" w:rsidR="00115E02" w:rsidRPr="005F46DC" w:rsidRDefault="00953E5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(6,487)</w:t>
            </w:r>
          </w:p>
        </w:tc>
        <w:tc>
          <w:tcPr>
            <w:tcW w:w="243" w:type="dxa"/>
            <w:vAlign w:val="bottom"/>
          </w:tcPr>
          <w:p w14:paraId="32943E29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502305B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29A9779B" w14:textId="1F756462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(5,98</w:t>
            </w: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</w:t>
            </w: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)</w:t>
            </w:r>
          </w:p>
        </w:tc>
        <w:tc>
          <w:tcPr>
            <w:tcW w:w="237" w:type="dxa"/>
            <w:vAlign w:val="bottom"/>
          </w:tcPr>
          <w:p w14:paraId="655E3260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69BF6823" w14:textId="2E92BC53" w:rsidR="00115E02" w:rsidRPr="005F46DC" w:rsidRDefault="00953E5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20,</w:t>
            </w:r>
            <w:r w:rsidR="00B87987"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119</w:t>
            </w:r>
          </w:p>
        </w:tc>
        <w:tc>
          <w:tcPr>
            <w:tcW w:w="236" w:type="dxa"/>
            <w:vAlign w:val="bottom"/>
          </w:tcPr>
          <w:p w14:paraId="6F0AE9B1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5996DAD6" w14:textId="77777777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6AA82906" w14:textId="2757424A" w:rsidR="00115E02" w:rsidRPr="005F46DC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5F46D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20,124</w:t>
            </w:r>
          </w:p>
        </w:tc>
      </w:tr>
    </w:tbl>
    <w:p w14:paraId="13F88489" w14:textId="77777777" w:rsidR="001F2B14" w:rsidRPr="005F46DC" w:rsidRDefault="001F2B14" w:rsidP="00FB7E6C">
      <w:pPr>
        <w:rPr>
          <w:rFonts w:asciiTheme="majorBidi" w:hAnsiTheme="majorBidi" w:cstheme="majorBidi"/>
        </w:rPr>
      </w:pPr>
    </w:p>
    <w:p w14:paraId="32EED938" w14:textId="25AD2943" w:rsidR="00C13331" w:rsidRPr="005F46DC" w:rsidRDefault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5F46DC">
        <w:rPr>
          <w:rFonts w:asciiTheme="majorBidi" w:hAnsiTheme="majorBidi" w:cstheme="majorBidi"/>
          <w:sz w:val="22"/>
          <w:szCs w:val="22"/>
        </w:rPr>
        <w:br w:type="page"/>
      </w:r>
    </w:p>
    <w:p w14:paraId="4F27EE61" w14:textId="2EA00D05" w:rsidR="00F94AA7" w:rsidRPr="005F46DC" w:rsidRDefault="00C54D87" w:rsidP="00581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5F46DC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5B8BFBE9" wp14:editId="78E3E6D3">
            <wp:extent cx="9586006" cy="5594350"/>
            <wp:effectExtent l="0" t="0" r="0" b="0"/>
            <wp:docPr id="20929288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611" cy="560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0EA9DE" w14:textId="167A7234" w:rsidR="00537309" w:rsidRPr="005F46DC" w:rsidRDefault="00B25B1F" w:rsidP="00B25B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5F46DC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49CD2EB5" wp14:editId="34B0F550">
            <wp:extent cx="9492340" cy="5306273"/>
            <wp:effectExtent l="0" t="0" r="0" b="0"/>
            <wp:docPr id="11685872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7182" cy="532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8642BF" w14:textId="53671B14" w:rsidR="00537309" w:rsidRPr="005F46DC" w:rsidRDefault="00537309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  <w:cs/>
        </w:rPr>
        <w:sectPr w:rsidR="00537309" w:rsidRPr="005F46DC" w:rsidSect="00EA2FBC">
          <w:headerReference w:type="default" r:id="rId24"/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Style w:val="TableGrid"/>
        <w:tblW w:w="9693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3"/>
        <w:gridCol w:w="450"/>
        <w:gridCol w:w="270"/>
        <w:gridCol w:w="450"/>
        <w:gridCol w:w="270"/>
        <w:gridCol w:w="54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630"/>
      </w:tblGrid>
      <w:tr w:rsidR="00A939AE" w:rsidRPr="005F46DC" w14:paraId="68FDB455" w14:textId="77777777" w:rsidTr="002C24C6">
        <w:trPr>
          <w:trHeight w:val="152"/>
        </w:trPr>
        <w:tc>
          <w:tcPr>
            <w:tcW w:w="2403" w:type="dxa"/>
          </w:tcPr>
          <w:p w14:paraId="16A59D55" w14:textId="77777777" w:rsidR="00A939AE" w:rsidRPr="005F46DC" w:rsidRDefault="00A939A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290" w:type="dxa"/>
            <w:gridSpan w:val="19"/>
          </w:tcPr>
          <w:p w14:paraId="6A917335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574ED5" w:rsidRPr="005F46DC" w14:paraId="110FA2D0" w14:textId="77777777" w:rsidTr="002C24C6">
        <w:trPr>
          <w:trHeight w:val="152"/>
        </w:trPr>
        <w:tc>
          <w:tcPr>
            <w:tcW w:w="2403" w:type="dxa"/>
          </w:tcPr>
          <w:p w14:paraId="67FC1949" w14:textId="22507E9B" w:rsidR="00574ED5" w:rsidRPr="005F46DC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5F1571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="00630C10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</w:t>
            </w: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ดือนสิ้นสุด</w:t>
            </w:r>
          </w:p>
        </w:tc>
        <w:tc>
          <w:tcPr>
            <w:tcW w:w="1170" w:type="dxa"/>
            <w:gridSpan w:val="3"/>
          </w:tcPr>
          <w:p w14:paraId="4D6301C0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6A4702BB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4140B3EC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6A434577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1CCD32D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19CE433C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18F61F21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514EFA8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gridSpan w:val="3"/>
          </w:tcPr>
          <w:p w14:paraId="7F3AE27C" w14:textId="77777777" w:rsidR="00574ED5" w:rsidRPr="005F46D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74ED5" w:rsidRPr="005F46DC" w14:paraId="60B75643" w14:textId="77777777" w:rsidTr="002C24C6">
        <w:trPr>
          <w:trHeight w:val="152"/>
        </w:trPr>
        <w:tc>
          <w:tcPr>
            <w:tcW w:w="2403" w:type="dxa"/>
          </w:tcPr>
          <w:p w14:paraId="1FE5D178" w14:textId="296549B1" w:rsidR="00574ED5" w:rsidRPr="005F46DC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</w:t>
            </w:r>
            <w:r w:rsidR="00115E02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วันที่ </w:t>
            </w:r>
            <w:r w:rsidR="00115E02"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</w:p>
        </w:tc>
        <w:tc>
          <w:tcPr>
            <w:tcW w:w="450" w:type="dxa"/>
          </w:tcPr>
          <w:p w14:paraId="4EA19C25" w14:textId="4E3B1A9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28F01015" w14:textId="77777777" w:rsidR="00574ED5" w:rsidRPr="005F46DC" w:rsidRDefault="00574ED5" w:rsidP="00574ED5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1CA5CAE6" w14:textId="313309A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1F65A828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19F0CEC4" w14:textId="68635E91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4638EC93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10D8A629" w14:textId="0FE78B0A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626B35CE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45FC018B" w14:textId="34DD2E99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FD405F0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33F4BD3A" w14:textId="64CCAF56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4F0C296B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209DD56D" w14:textId="2BC16C7F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2116B1F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1476AC3" w14:textId="6AFAE62F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3BD7A743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5B3888CF" w14:textId="61C63F14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22E55461" w14:textId="77777777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630" w:type="dxa"/>
          </w:tcPr>
          <w:p w14:paraId="52E2C549" w14:textId="71017220" w:rsidR="00574ED5" w:rsidRPr="005F46D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A939AE" w:rsidRPr="005F46DC" w14:paraId="35B096AF" w14:textId="77777777" w:rsidTr="002C24C6">
        <w:trPr>
          <w:trHeight w:val="152"/>
        </w:trPr>
        <w:tc>
          <w:tcPr>
            <w:tcW w:w="2403" w:type="dxa"/>
          </w:tcPr>
          <w:p w14:paraId="747532E3" w14:textId="77777777" w:rsidR="00A939AE" w:rsidRPr="005F46DC" w:rsidRDefault="00A939AE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290" w:type="dxa"/>
            <w:gridSpan w:val="19"/>
          </w:tcPr>
          <w:p w14:paraId="4F2E138B" w14:textId="77777777" w:rsidR="00A939AE" w:rsidRPr="005F46DC" w:rsidRDefault="00A939AE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A939AE" w:rsidRPr="005F46DC" w14:paraId="40EB346A" w14:textId="77777777" w:rsidTr="002C24C6">
        <w:trPr>
          <w:trHeight w:val="152"/>
        </w:trPr>
        <w:tc>
          <w:tcPr>
            <w:tcW w:w="2403" w:type="dxa"/>
          </w:tcPr>
          <w:p w14:paraId="52919396" w14:textId="77777777" w:rsidR="00A939AE" w:rsidRPr="005F46DC" w:rsidRDefault="00A939A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</w:tcPr>
          <w:p w14:paraId="35D7BD6E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8AF9EE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5EA2F88D" w14:textId="77777777" w:rsidR="00A939AE" w:rsidRPr="005F46DC" w:rsidRDefault="00A939AE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2D2611F0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288B006D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79C2013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B8767DF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A8B04D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804F17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3670C61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352DC14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CD1A1E4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13C6B44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5EBEC76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6DB661F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9E9ABD2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74717B2A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EFF55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30" w:type="dxa"/>
          </w:tcPr>
          <w:p w14:paraId="48E62A22" w14:textId="77777777" w:rsidR="00A939AE" w:rsidRPr="005F46D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E612EE" w:rsidRPr="005F46DC" w14:paraId="49E76E25" w14:textId="77777777" w:rsidTr="002C24C6">
        <w:trPr>
          <w:trHeight w:val="152"/>
        </w:trPr>
        <w:tc>
          <w:tcPr>
            <w:tcW w:w="2403" w:type="dxa"/>
          </w:tcPr>
          <w:p w14:paraId="1A46AD16" w14:textId="77777777" w:rsidR="00E612EE" w:rsidRPr="005F46DC" w:rsidRDefault="00E612EE" w:rsidP="00E612EE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</w:tcPr>
          <w:p w14:paraId="246AF205" w14:textId="15EF6EA2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82</w:t>
            </w:r>
          </w:p>
        </w:tc>
        <w:tc>
          <w:tcPr>
            <w:tcW w:w="270" w:type="dxa"/>
          </w:tcPr>
          <w:p w14:paraId="35D3792B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450" w:type="dxa"/>
          </w:tcPr>
          <w:p w14:paraId="0CDC27D0" w14:textId="3830CABA" w:rsidR="00E612EE" w:rsidRPr="005F46DC" w:rsidRDefault="002C24C6" w:rsidP="002C24C6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="00E612EE" w:rsidRPr="005F46DC">
              <w:rPr>
                <w:rFonts w:asciiTheme="majorBidi" w:hAnsiTheme="majorBidi" w:cstheme="majorBidi"/>
                <w:sz w:val="28"/>
                <w:szCs w:val="28"/>
              </w:rPr>
              <w:t>3</w:t>
            </w:r>
          </w:p>
        </w:tc>
        <w:tc>
          <w:tcPr>
            <w:tcW w:w="270" w:type="dxa"/>
          </w:tcPr>
          <w:p w14:paraId="74F00B16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37E6317F" w14:textId="3DAAA147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1,061</w:t>
            </w:r>
          </w:p>
        </w:tc>
        <w:tc>
          <w:tcPr>
            <w:tcW w:w="270" w:type="dxa"/>
          </w:tcPr>
          <w:p w14:paraId="15059B33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131FA0A3" w14:textId="278BBB5E" w:rsidR="00E612EE" w:rsidRPr="005F46DC" w:rsidRDefault="002C24C6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1,101</w:t>
            </w:r>
          </w:p>
        </w:tc>
        <w:tc>
          <w:tcPr>
            <w:tcW w:w="270" w:type="dxa"/>
          </w:tcPr>
          <w:p w14:paraId="3F624E07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95840F4" w14:textId="5A9CF4B2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104</w:t>
            </w:r>
          </w:p>
        </w:tc>
        <w:tc>
          <w:tcPr>
            <w:tcW w:w="270" w:type="dxa"/>
          </w:tcPr>
          <w:p w14:paraId="09C0A563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E958B26" w14:textId="70A04B28" w:rsidR="00E612EE" w:rsidRPr="005F46DC" w:rsidRDefault="002C24C6" w:rsidP="002C24C6">
            <w:pPr>
              <w:pStyle w:val="acctfourfigures"/>
              <w:tabs>
                <w:tab w:val="clear" w:pos="765"/>
                <w:tab w:val="decimal" w:pos="304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90</w:t>
            </w:r>
          </w:p>
        </w:tc>
        <w:tc>
          <w:tcPr>
            <w:tcW w:w="270" w:type="dxa"/>
          </w:tcPr>
          <w:p w14:paraId="0A0815E3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33C5A36" w14:textId="587CFA1F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175</w:t>
            </w:r>
          </w:p>
        </w:tc>
        <w:tc>
          <w:tcPr>
            <w:tcW w:w="270" w:type="dxa"/>
          </w:tcPr>
          <w:p w14:paraId="6D5DC506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15C5750" w14:textId="22F747D1" w:rsidR="00E612EE" w:rsidRPr="005F46DC" w:rsidRDefault="002C24C6" w:rsidP="002C24C6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100</w:t>
            </w:r>
          </w:p>
        </w:tc>
        <w:tc>
          <w:tcPr>
            <w:tcW w:w="270" w:type="dxa"/>
          </w:tcPr>
          <w:p w14:paraId="0E8E73B4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09F9797D" w14:textId="661B8A3D" w:rsidR="00E612EE" w:rsidRPr="005F46DC" w:rsidRDefault="00B55DD9" w:rsidP="004409C2">
            <w:pPr>
              <w:pStyle w:val="acctfourfigures"/>
              <w:tabs>
                <w:tab w:val="clear" w:pos="765"/>
                <w:tab w:val="decimal" w:pos="431"/>
              </w:tabs>
              <w:spacing w:line="240" w:lineRule="atLeast"/>
              <w:ind w:left="-108" w:right="-111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1,422</w:t>
            </w:r>
          </w:p>
        </w:tc>
        <w:tc>
          <w:tcPr>
            <w:tcW w:w="270" w:type="dxa"/>
          </w:tcPr>
          <w:p w14:paraId="42B6739F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30" w:type="dxa"/>
          </w:tcPr>
          <w:p w14:paraId="6C7E71FA" w14:textId="4E7958C5" w:rsidR="00E612EE" w:rsidRPr="005F46DC" w:rsidRDefault="002C24C6" w:rsidP="002C24C6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1,374</w:t>
            </w:r>
          </w:p>
        </w:tc>
      </w:tr>
      <w:tr w:rsidR="00E612EE" w:rsidRPr="005F46DC" w14:paraId="31C0A27E" w14:textId="77777777" w:rsidTr="002C24C6">
        <w:trPr>
          <w:trHeight w:val="152"/>
        </w:trPr>
        <w:tc>
          <w:tcPr>
            <w:tcW w:w="2403" w:type="dxa"/>
          </w:tcPr>
          <w:p w14:paraId="4E7951B0" w14:textId="77777777" w:rsidR="00E612EE" w:rsidRPr="005F46DC" w:rsidRDefault="00E612EE" w:rsidP="00E612EE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1F3FBB62" w14:textId="4D38388B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1,536</w:t>
            </w:r>
          </w:p>
        </w:tc>
        <w:tc>
          <w:tcPr>
            <w:tcW w:w="270" w:type="dxa"/>
          </w:tcPr>
          <w:p w14:paraId="6B046E66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40C2A0E" w14:textId="469AD67A" w:rsidR="00E612EE" w:rsidRPr="005F46DC" w:rsidRDefault="002C24C6" w:rsidP="009B359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1,391</w:t>
            </w:r>
          </w:p>
        </w:tc>
        <w:tc>
          <w:tcPr>
            <w:tcW w:w="270" w:type="dxa"/>
          </w:tcPr>
          <w:p w14:paraId="01B61D40" w14:textId="77777777" w:rsidR="00E612EE" w:rsidRPr="005F46DC" w:rsidRDefault="00E612EE" w:rsidP="00E612EE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428CE2A3" w14:textId="369D7FFB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7,341</w:t>
            </w:r>
          </w:p>
        </w:tc>
        <w:tc>
          <w:tcPr>
            <w:tcW w:w="270" w:type="dxa"/>
          </w:tcPr>
          <w:p w14:paraId="31DF5E83" w14:textId="77777777" w:rsidR="00E612EE" w:rsidRPr="005F46DC" w:rsidRDefault="00E612EE" w:rsidP="004E15C5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1398328" w14:textId="2C3C4664" w:rsidR="00E612EE" w:rsidRPr="005F46DC" w:rsidRDefault="002C24C6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="00E612EE" w:rsidRPr="005F46DC">
              <w:rPr>
                <w:rFonts w:asciiTheme="majorBidi" w:hAnsiTheme="majorBidi" w:cstheme="majorBidi"/>
                <w:sz w:val="28"/>
                <w:szCs w:val="28"/>
              </w:rPr>
              <w:t>,0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69</w:t>
            </w:r>
          </w:p>
        </w:tc>
        <w:tc>
          <w:tcPr>
            <w:tcW w:w="270" w:type="dxa"/>
          </w:tcPr>
          <w:p w14:paraId="76697EE1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835666A" w14:textId="394EF41F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718</w:t>
            </w:r>
          </w:p>
        </w:tc>
        <w:tc>
          <w:tcPr>
            <w:tcW w:w="270" w:type="dxa"/>
          </w:tcPr>
          <w:p w14:paraId="43A6C0E8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F435A4C" w14:textId="3BD614FA" w:rsidR="00E612EE" w:rsidRPr="005F46DC" w:rsidRDefault="002C24C6" w:rsidP="002C24C6">
            <w:pPr>
              <w:pStyle w:val="acctfourfigures"/>
              <w:tabs>
                <w:tab w:val="clear" w:pos="765"/>
                <w:tab w:val="decimal" w:pos="304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974</w:t>
            </w:r>
          </w:p>
        </w:tc>
        <w:tc>
          <w:tcPr>
            <w:tcW w:w="270" w:type="dxa"/>
          </w:tcPr>
          <w:p w14:paraId="05EC0388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A503DDD" w14:textId="7D085CF7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1,207</w:t>
            </w:r>
          </w:p>
        </w:tc>
        <w:tc>
          <w:tcPr>
            <w:tcW w:w="270" w:type="dxa"/>
          </w:tcPr>
          <w:p w14:paraId="03622FBD" w14:textId="77777777" w:rsidR="00E612EE" w:rsidRPr="005F46DC" w:rsidRDefault="00E612EE" w:rsidP="004E15C5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8CE2113" w14:textId="2EDE984D" w:rsidR="00E612EE" w:rsidRPr="005F46DC" w:rsidRDefault="002C24C6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1,155</w:t>
            </w:r>
          </w:p>
        </w:tc>
        <w:tc>
          <w:tcPr>
            <w:tcW w:w="270" w:type="dxa"/>
          </w:tcPr>
          <w:p w14:paraId="46D7D7AE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179F8C3" w14:textId="2DAE59A7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10,802</w:t>
            </w:r>
          </w:p>
        </w:tc>
        <w:tc>
          <w:tcPr>
            <w:tcW w:w="270" w:type="dxa"/>
          </w:tcPr>
          <w:p w14:paraId="1F4946C7" w14:textId="2F41688B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592D1662" w14:textId="0AC49CBC" w:rsidR="00E612EE" w:rsidRPr="005F46DC" w:rsidRDefault="002C24C6" w:rsidP="002C24C6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10</w:t>
            </w:r>
            <w:r w:rsidR="00E612EE" w:rsidRPr="005F46D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589</w:t>
            </w:r>
          </w:p>
        </w:tc>
      </w:tr>
      <w:tr w:rsidR="00E612EE" w:rsidRPr="005F46DC" w14:paraId="715A977C" w14:textId="77777777" w:rsidTr="002C24C6">
        <w:trPr>
          <w:trHeight w:val="152"/>
        </w:trPr>
        <w:tc>
          <w:tcPr>
            <w:tcW w:w="2403" w:type="dxa"/>
          </w:tcPr>
          <w:p w14:paraId="46267D09" w14:textId="77777777" w:rsidR="00E612EE" w:rsidRPr="005F46DC" w:rsidRDefault="00E612EE" w:rsidP="00E612E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D97A420" w14:textId="1D9F574F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1,618</w:t>
            </w:r>
          </w:p>
        </w:tc>
        <w:tc>
          <w:tcPr>
            <w:tcW w:w="270" w:type="dxa"/>
          </w:tcPr>
          <w:p w14:paraId="4D804201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C710D29" w14:textId="15C4452B" w:rsidR="00E612EE" w:rsidRPr="005F46DC" w:rsidRDefault="002C24C6" w:rsidP="009B359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1,474</w:t>
            </w:r>
          </w:p>
        </w:tc>
        <w:tc>
          <w:tcPr>
            <w:tcW w:w="270" w:type="dxa"/>
          </w:tcPr>
          <w:p w14:paraId="2812ADD8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6FA40A0A" w14:textId="56DE7A27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8,402</w:t>
            </w:r>
          </w:p>
        </w:tc>
        <w:tc>
          <w:tcPr>
            <w:tcW w:w="270" w:type="dxa"/>
          </w:tcPr>
          <w:p w14:paraId="032201EB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AB05795" w14:textId="22991C66" w:rsidR="00E612EE" w:rsidRPr="005F46DC" w:rsidRDefault="002C24C6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  <w:r w:rsidR="00E612EE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170</w:t>
            </w:r>
          </w:p>
        </w:tc>
        <w:tc>
          <w:tcPr>
            <w:tcW w:w="270" w:type="dxa"/>
          </w:tcPr>
          <w:p w14:paraId="6A1CC658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6CF21F4B" w14:textId="3480CBDE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822</w:t>
            </w:r>
          </w:p>
        </w:tc>
        <w:tc>
          <w:tcPr>
            <w:tcW w:w="270" w:type="dxa"/>
          </w:tcPr>
          <w:p w14:paraId="1FA76DB8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7528EDDA" w14:textId="586A3F7F" w:rsidR="00E612EE" w:rsidRPr="005F46DC" w:rsidRDefault="002C24C6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1,064</w:t>
            </w:r>
          </w:p>
        </w:tc>
        <w:tc>
          <w:tcPr>
            <w:tcW w:w="270" w:type="dxa"/>
          </w:tcPr>
          <w:p w14:paraId="3E39C55F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955AD0C" w14:textId="50D00C84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1,382</w:t>
            </w:r>
          </w:p>
        </w:tc>
        <w:tc>
          <w:tcPr>
            <w:tcW w:w="270" w:type="dxa"/>
          </w:tcPr>
          <w:p w14:paraId="76DC6F89" w14:textId="77777777" w:rsidR="00E612EE" w:rsidRPr="005F46DC" w:rsidRDefault="00E612EE" w:rsidP="004E15C5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1AFD43C" w14:textId="495E31C6" w:rsidR="00E612EE" w:rsidRPr="005F46DC" w:rsidRDefault="002C24C6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1,255</w:t>
            </w:r>
          </w:p>
        </w:tc>
        <w:tc>
          <w:tcPr>
            <w:tcW w:w="270" w:type="dxa"/>
          </w:tcPr>
          <w:p w14:paraId="516D9FD8" w14:textId="77777777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7599F517" w14:textId="6DBAF980" w:rsidR="00E612EE" w:rsidRPr="005F46DC" w:rsidRDefault="00B55DD9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12,224</w:t>
            </w:r>
          </w:p>
        </w:tc>
        <w:tc>
          <w:tcPr>
            <w:tcW w:w="270" w:type="dxa"/>
          </w:tcPr>
          <w:p w14:paraId="2E5C591C" w14:textId="653AD9CF" w:rsidR="00E612EE" w:rsidRPr="005F46DC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</w:tcPr>
          <w:p w14:paraId="27D3546D" w14:textId="41DDB9D5" w:rsidR="00E612EE" w:rsidRPr="005F46DC" w:rsidRDefault="002C24C6" w:rsidP="002C24C6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</w:t>
            </w:r>
            <w:r w:rsidR="00E612EE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963</w:t>
            </w:r>
          </w:p>
        </w:tc>
      </w:tr>
    </w:tbl>
    <w:p w14:paraId="798D0C8E" w14:textId="77777777" w:rsidR="00E612B9" w:rsidRPr="005F46DC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298A200" w14:textId="6E24762E" w:rsidR="00A939AE" w:rsidRPr="005F46DC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5F46DC">
        <w:rPr>
          <w:rFonts w:asciiTheme="majorBidi" w:hAnsiTheme="majorBidi" w:cstheme="majorBidi" w:hint="cs"/>
          <w:sz w:val="28"/>
          <w:szCs w:val="28"/>
          <w:cs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52BF6D0B" w14:textId="77777777" w:rsidR="00E612B9" w:rsidRPr="005F46DC" w:rsidRDefault="00E612B9" w:rsidP="00A939AE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C77275C" w14:textId="60E1C517" w:rsidR="008514A1" w:rsidRPr="005F46DC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การกระทบยอดรายได้และกำไรหรือขาดทุน ที่มีสาระสำคัญของส่วนงานที่รายงาน</w:t>
      </w:r>
    </w:p>
    <w:p w14:paraId="7B26242E" w14:textId="77777777" w:rsidR="008514A1" w:rsidRPr="005F46DC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215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3"/>
        <w:gridCol w:w="1710"/>
        <w:gridCol w:w="270"/>
        <w:gridCol w:w="1592"/>
      </w:tblGrid>
      <w:tr w:rsidR="008514A1" w:rsidRPr="005F46DC" w14:paraId="1897589D" w14:textId="77777777" w:rsidTr="00A202E1">
        <w:trPr>
          <w:trHeight w:val="152"/>
        </w:trPr>
        <w:tc>
          <w:tcPr>
            <w:tcW w:w="5643" w:type="dxa"/>
          </w:tcPr>
          <w:p w14:paraId="0616F5D4" w14:textId="77777777" w:rsidR="008514A1" w:rsidRPr="005F46DC" w:rsidRDefault="008514A1" w:rsidP="00A202E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การกระทบยอดกำไรหรือขาดทุนของส่วนงานที่รายงาน</w:t>
            </w:r>
            <w:r w:rsidRPr="005F46DC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  <w:lang w:val="th-TH" w:bidi="th-TH"/>
              </w:rPr>
              <w:t xml:space="preserve"> </w:t>
            </w:r>
          </w:p>
        </w:tc>
        <w:tc>
          <w:tcPr>
            <w:tcW w:w="3572" w:type="dxa"/>
            <w:gridSpan w:val="3"/>
          </w:tcPr>
          <w:p w14:paraId="39E17020" w14:textId="77777777" w:rsidR="008514A1" w:rsidRPr="005F46DC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5F46DC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</w:p>
        </w:tc>
      </w:tr>
      <w:tr w:rsidR="008514A1" w:rsidRPr="005F46DC" w14:paraId="749BAE64" w14:textId="77777777" w:rsidTr="00A202E1">
        <w:trPr>
          <w:trHeight w:val="152"/>
        </w:trPr>
        <w:tc>
          <w:tcPr>
            <w:tcW w:w="5643" w:type="dxa"/>
          </w:tcPr>
          <w:p w14:paraId="012F427A" w14:textId="66AB80AD" w:rsidR="008514A1" w:rsidRPr="005F46DC" w:rsidRDefault="00E612EE" w:rsidP="00A202E1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5F1571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เก้า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30</w:t>
            </w: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>กันยายน</w:t>
            </w:r>
          </w:p>
        </w:tc>
        <w:tc>
          <w:tcPr>
            <w:tcW w:w="1710" w:type="dxa"/>
          </w:tcPr>
          <w:p w14:paraId="0D15E1B8" w14:textId="07C4B928" w:rsidR="008514A1" w:rsidRPr="005F46DC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="00574ED5" w:rsidRPr="005F46D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1B810772" w14:textId="77777777" w:rsidR="008514A1" w:rsidRPr="005F46DC" w:rsidRDefault="008514A1" w:rsidP="00A202E1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92" w:type="dxa"/>
          </w:tcPr>
          <w:p w14:paraId="400756DA" w14:textId="1661D17A" w:rsidR="008514A1" w:rsidRPr="005F46DC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="00574ED5" w:rsidRPr="005F46D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8514A1" w:rsidRPr="005F46DC" w14:paraId="763E8DF7" w14:textId="77777777" w:rsidTr="00A202E1">
        <w:trPr>
          <w:trHeight w:val="152"/>
        </w:trPr>
        <w:tc>
          <w:tcPr>
            <w:tcW w:w="5643" w:type="dxa"/>
          </w:tcPr>
          <w:p w14:paraId="137E1589" w14:textId="77777777" w:rsidR="008514A1" w:rsidRPr="005F46DC" w:rsidRDefault="008514A1" w:rsidP="00A202E1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3572" w:type="dxa"/>
            <w:gridSpan w:val="3"/>
          </w:tcPr>
          <w:p w14:paraId="670CEF20" w14:textId="77777777" w:rsidR="008514A1" w:rsidRPr="005F46DC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E612EE" w:rsidRPr="005F46DC" w14:paraId="7B7C3185" w14:textId="77777777" w:rsidTr="00A202E1">
        <w:trPr>
          <w:trHeight w:val="152"/>
        </w:trPr>
        <w:tc>
          <w:tcPr>
            <w:tcW w:w="5643" w:type="dxa"/>
          </w:tcPr>
          <w:p w14:paraId="58D939C9" w14:textId="77777777" w:rsidR="00E612EE" w:rsidRPr="005F46DC" w:rsidRDefault="00E612EE" w:rsidP="00E612EE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ส่วนงานที่รายงาน</w:t>
            </w:r>
          </w:p>
        </w:tc>
        <w:tc>
          <w:tcPr>
            <w:tcW w:w="1710" w:type="dxa"/>
          </w:tcPr>
          <w:p w14:paraId="208AB401" w14:textId="4C86D5F9" w:rsidR="00E612EE" w:rsidRPr="005F46DC" w:rsidRDefault="00B55DD9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2,6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40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07</w:t>
            </w:r>
            <w:r w:rsidR="00A143AD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</w:p>
        </w:tc>
        <w:tc>
          <w:tcPr>
            <w:tcW w:w="270" w:type="dxa"/>
          </w:tcPr>
          <w:p w14:paraId="042857FE" w14:textId="77777777" w:rsidR="00E612EE" w:rsidRPr="005F46DC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1AC465A5" w14:textId="6EED0FC6" w:rsidR="00E612EE" w:rsidRPr="005F46DC" w:rsidRDefault="002C24C6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</w:t>
            </w:r>
            <w:r w:rsidR="00E612EE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368</w:t>
            </w:r>
            <w:r w:rsidR="00E612EE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997</w:t>
            </w:r>
          </w:p>
        </w:tc>
      </w:tr>
      <w:tr w:rsidR="00E612EE" w:rsidRPr="005F46DC" w14:paraId="4E7DA768" w14:textId="77777777" w:rsidTr="00A202E1">
        <w:trPr>
          <w:trHeight w:val="152"/>
        </w:trPr>
        <w:tc>
          <w:tcPr>
            <w:tcW w:w="5643" w:type="dxa"/>
          </w:tcPr>
          <w:p w14:paraId="6684BF90" w14:textId="77777777" w:rsidR="00E612EE" w:rsidRPr="005F46DC" w:rsidRDefault="00E612EE" w:rsidP="00E612EE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จำนวนที่ไม่ได้ปันส่วน</w:t>
            </w:r>
          </w:p>
        </w:tc>
        <w:tc>
          <w:tcPr>
            <w:tcW w:w="1710" w:type="dxa"/>
          </w:tcPr>
          <w:p w14:paraId="0DB5E815" w14:textId="5A80B36A" w:rsidR="00E612EE" w:rsidRPr="005F46DC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16952F45" w14:textId="77777777" w:rsidR="00E612EE" w:rsidRPr="005F46DC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74432209" w14:textId="77777777" w:rsidR="00E612EE" w:rsidRPr="005F46DC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E612EE" w:rsidRPr="005F46DC" w14:paraId="11B792D4" w14:textId="77777777">
        <w:trPr>
          <w:trHeight w:val="152"/>
        </w:trPr>
        <w:tc>
          <w:tcPr>
            <w:tcW w:w="5643" w:type="dxa"/>
          </w:tcPr>
          <w:p w14:paraId="458C2F9A" w14:textId="71E77139" w:rsidR="00E612EE" w:rsidRPr="005F46DC" w:rsidRDefault="00E612EE" w:rsidP="00E612EE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1710" w:type="dxa"/>
            <w:vAlign w:val="bottom"/>
          </w:tcPr>
          <w:p w14:paraId="2E0AF339" w14:textId="4B896E47" w:rsidR="00E612EE" w:rsidRPr="005F46DC" w:rsidRDefault="00B55DD9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88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24</w:t>
            </w:r>
            <w:r w:rsidR="00A143AD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</w:p>
        </w:tc>
        <w:tc>
          <w:tcPr>
            <w:tcW w:w="270" w:type="dxa"/>
          </w:tcPr>
          <w:p w14:paraId="7521A819" w14:textId="77777777" w:rsidR="00E612EE" w:rsidRPr="005F46DC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273AB17B" w14:textId="2F0E26FA" w:rsidR="00E612EE" w:rsidRPr="005F46DC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  <w:r w:rsidR="002C24C6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5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1,</w:t>
            </w:r>
            <w:r w:rsidR="002C24C6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271</w:t>
            </w:r>
          </w:p>
        </w:tc>
      </w:tr>
      <w:tr w:rsidR="00E612EE" w:rsidRPr="005F46DC" w14:paraId="0ED2616E" w14:textId="77777777" w:rsidTr="00A202E1">
        <w:trPr>
          <w:trHeight w:val="152"/>
        </w:trPr>
        <w:tc>
          <w:tcPr>
            <w:tcW w:w="5643" w:type="dxa"/>
          </w:tcPr>
          <w:p w14:paraId="4A888C02" w14:textId="1A16404B" w:rsidR="00E612EE" w:rsidRPr="005F46DC" w:rsidRDefault="00E612EE" w:rsidP="00E612EE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ค่าใช้จ่ายดำเนินงานอื่น</w:t>
            </w:r>
          </w:p>
        </w:tc>
        <w:tc>
          <w:tcPr>
            <w:tcW w:w="1710" w:type="dxa"/>
          </w:tcPr>
          <w:p w14:paraId="736FFD05" w14:textId="45DDE5EB" w:rsidR="00E612EE" w:rsidRPr="005F46DC" w:rsidRDefault="00B55DD9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(2,05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</w:t>
            </w:r>
            <w:r w:rsidR="00BC07CF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2A4A8FEB" w14:textId="77777777" w:rsidR="00E612EE" w:rsidRPr="005F46DC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098001D1" w14:textId="5C943324" w:rsidR="00E612EE" w:rsidRPr="005F46DC" w:rsidRDefault="00E612EE" w:rsidP="00B82DEC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</w:t>
            </w:r>
            <w:r w:rsidR="002C24C6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2C24C6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368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2C24C6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289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</w:tr>
      <w:tr w:rsidR="00E612EE" w:rsidRPr="005F46DC" w14:paraId="72354C93" w14:textId="77777777">
        <w:trPr>
          <w:trHeight w:val="152"/>
        </w:trPr>
        <w:tc>
          <w:tcPr>
            <w:tcW w:w="5643" w:type="dxa"/>
          </w:tcPr>
          <w:p w14:paraId="37F07CC6" w14:textId="5EA28F5F" w:rsidR="00E612EE" w:rsidRPr="005F46DC" w:rsidRDefault="00E612EE" w:rsidP="00E612EE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ส่วนแบ่งกำไรของการร่วมค้าและบริษัทร่วมที่ใช้วิธีส่วนได้เสีย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br/>
              <w:t xml:space="preserve">   </w:t>
            </w:r>
            <w:proofErr w:type="gramStart"/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  (</w:t>
            </w:r>
            <w:proofErr w:type="gramEnd"/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สุทธิจากภาษี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FEF7A2B" w14:textId="36320C7D" w:rsidR="00E612EE" w:rsidRPr="005F46DC" w:rsidRDefault="00B55DD9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77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B87987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344</w:t>
            </w:r>
          </w:p>
        </w:tc>
        <w:tc>
          <w:tcPr>
            <w:tcW w:w="270" w:type="dxa"/>
          </w:tcPr>
          <w:p w14:paraId="412E8CFA" w14:textId="77777777" w:rsidR="00E612EE" w:rsidRPr="005F46DC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bottom w:val="single" w:sz="4" w:space="0" w:color="auto"/>
            </w:tcBorders>
          </w:tcPr>
          <w:p w14:paraId="65C222D3" w14:textId="77777777" w:rsidR="00E612EE" w:rsidRPr="005F46DC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  <w:p w14:paraId="31E325FE" w14:textId="21F3C2BF" w:rsidR="00E612EE" w:rsidRPr="005F46DC" w:rsidRDefault="002C24C6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849</w:t>
            </w:r>
            <w:r w:rsidR="00E612EE"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Pr="005F46D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243</w:t>
            </w:r>
          </w:p>
        </w:tc>
      </w:tr>
      <w:tr w:rsidR="00E612EE" w:rsidRPr="005F46DC" w14:paraId="38545F4D" w14:textId="77777777" w:rsidTr="00A202E1">
        <w:trPr>
          <w:trHeight w:val="152"/>
        </w:trPr>
        <w:tc>
          <w:tcPr>
            <w:tcW w:w="5643" w:type="dxa"/>
          </w:tcPr>
          <w:p w14:paraId="01C7924D" w14:textId="77777777" w:rsidR="00E612EE" w:rsidRPr="005F46DC" w:rsidRDefault="00E612EE" w:rsidP="00E612EE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กำไรก่อนภาษีเงินได้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604440DA" w14:textId="35BF6C74" w:rsidR="00E612EE" w:rsidRPr="005F46DC" w:rsidRDefault="00B55DD9" w:rsidP="00EF6702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1,1</w:t>
            </w:r>
            <w:r w:rsidR="00B87987"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49</w:t>
            </w:r>
            <w:r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,</w:t>
            </w:r>
            <w:r w:rsidR="00B87987"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0</w:t>
            </w:r>
            <w:r w:rsidR="00A143AD"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29</w:t>
            </w:r>
          </w:p>
        </w:tc>
        <w:tc>
          <w:tcPr>
            <w:tcW w:w="270" w:type="dxa"/>
          </w:tcPr>
          <w:p w14:paraId="3578E3D5" w14:textId="77777777" w:rsidR="00E612EE" w:rsidRPr="005F46DC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top w:val="single" w:sz="4" w:space="0" w:color="auto"/>
              <w:bottom w:val="double" w:sz="4" w:space="0" w:color="auto"/>
            </w:tcBorders>
          </w:tcPr>
          <w:p w14:paraId="79C93DCA" w14:textId="68FF7F50" w:rsidR="00E612EE" w:rsidRPr="005F46DC" w:rsidRDefault="002C24C6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1,001</w:t>
            </w:r>
            <w:r w:rsidR="00E612EE"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,</w:t>
            </w:r>
            <w:r w:rsidRPr="005F46D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222</w:t>
            </w:r>
          </w:p>
        </w:tc>
      </w:tr>
    </w:tbl>
    <w:p w14:paraId="44B2453C" w14:textId="77777777" w:rsidR="008514A1" w:rsidRPr="005F46DC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66B1D69" w14:textId="68F67490" w:rsidR="00E612EE" w:rsidRPr="005F46DC" w:rsidRDefault="00E612EE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</w:rPr>
      </w:pPr>
      <w:r w:rsidRPr="005F46DC">
        <w:rPr>
          <w:rFonts w:asciiTheme="majorBidi" w:hAnsiTheme="majorBidi" w:cstheme="majorBidi" w:hint="cs"/>
          <w:sz w:val="28"/>
          <w:szCs w:val="28"/>
          <w:u w:val="none"/>
          <w:cs/>
        </w:rPr>
        <w:t>เงินปันผล</w:t>
      </w:r>
    </w:p>
    <w:p w14:paraId="0160368B" w14:textId="77777777" w:rsidR="00E612EE" w:rsidRPr="005F46DC" w:rsidRDefault="00E612EE" w:rsidP="00E612EE">
      <w:pPr>
        <w:rPr>
          <w:rFonts w:cstheme="minorBidi"/>
        </w:rPr>
      </w:pPr>
    </w:p>
    <w:tbl>
      <w:tblPr>
        <w:tblStyle w:val="TableGrid"/>
        <w:tblW w:w="9175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0"/>
        <w:gridCol w:w="1890"/>
        <w:gridCol w:w="1980"/>
        <w:gridCol w:w="1435"/>
        <w:gridCol w:w="1260"/>
      </w:tblGrid>
      <w:tr w:rsidR="005331B0" w:rsidRPr="005F46DC" w14:paraId="5AD1D757" w14:textId="77777777" w:rsidTr="005331B0">
        <w:trPr>
          <w:tblHeader/>
        </w:trPr>
        <w:tc>
          <w:tcPr>
            <w:tcW w:w="2610" w:type="dxa"/>
            <w:vAlign w:val="bottom"/>
          </w:tcPr>
          <w:p w14:paraId="2BBB11B8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0" w:type="dxa"/>
            <w:vAlign w:val="bottom"/>
          </w:tcPr>
          <w:p w14:paraId="42A39A48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วันที่อนุมัติ</w:t>
            </w:r>
          </w:p>
        </w:tc>
        <w:tc>
          <w:tcPr>
            <w:tcW w:w="1980" w:type="dxa"/>
            <w:vAlign w:val="bottom"/>
          </w:tcPr>
          <w:p w14:paraId="19629F37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กำหนดจ่าย</w:t>
            </w:r>
          </w:p>
        </w:tc>
        <w:tc>
          <w:tcPr>
            <w:tcW w:w="1435" w:type="dxa"/>
            <w:vAlign w:val="bottom"/>
          </w:tcPr>
          <w:p w14:paraId="7782B966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อัตราต่อหุ้น</w:t>
            </w:r>
          </w:p>
        </w:tc>
        <w:tc>
          <w:tcPr>
            <w:tcW w:w="1260" w:type="dxa"/>
            <w:vAlign w:val="bottom"/>
          </w:tcPr>
          <w:p w14:paraId="0520EA86" w14:textId="77777777" w:rsidR="005331B0" w:rsidRPr="005F46DC" w:rsidDel="00D43E7A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</w:tr>
      <w:tr w:rsidR="005331B0" w:rsidRPr="005F46DC" w14:paraId="214EFD28" w14:textId="77777777" w:rsidTr="005331B0">
        <w:trPr>
          <w:tblHeader/>
        </w:trPr>
        <w:tc>
          <w:tcPr>
            <w:tcW w:w="2610" w:type="dxa"/>
          </w:tcPr>
          <w:p w14:paraId="3F3F1B71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730C9B09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980" w:type="dxa"/>
          </w:tcPr>
          <w:p w14:paraId="45A49211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35" w:type="dxa"/>
          </w:tcPr>
          <w:p w14:paraId="5584824C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(บาท)</w:t>
            </w:r>
          </w:p>
        </w:tc>
        <w:tc>
          <w:tcPr>
            <w:tcW w:w="1260" w:type="dxa"/>
          </w:tcPr>
          <w:p w14:paraId="039C6157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5331B0" w:rsidRPr="005F46DC" w14:paraId="01105537" w14:textId="77777777" w:rsidTr="005331B0">
        <w:tc>
          <w:tcPr>
            <w:tcW w:w="2610" w:type="dxa"/>
          </w:tcPr>
          <w:p w14:paraId="60AFAAAE" w14:textId="71E6720A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890" w:type="dxa"/>
          </w:tcPr>
          <w:p w14:paraId="4E33C155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980" w:type="dxa"/>
          </w:tcPr>
          <w:p w14:paraId="328CB7D7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435" w:type="dxa"/>
          </w:tcPr>
          <w:p w14:paraId="5B758467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3561B959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5331B0" w:rsidRPr="005F46DC" w14:paraId="43A7200D" w14:textId="77777777" w:rsidTr="005331B0">
        <w:tc>
          <w:tcPr>
            <w:tcW w:w="2610" w:type="dxa"/>
          </w:tcPr>
          <w:p w14:paraId="1A60B68F" w14:textId="37CCF7E0" w:rsidR="005331B0" w:rsidRPr="005F46DC" w:rsidRDefault="005331B0" w:rsidP="00EF1E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เงินปันผลระหว่างกาล</w:t>
            </w:r>
          </w:p>
        </w:tc>
        <w:tc>
          <w:tcPr>
            <w:tcW w:w="1890" w:type="dxa"/>
          </w:tcPr>
          <w:p w14:paraId="0B485BFA" w14:textId="4D4E2B9C" w:rsidR="005331B0" w:rsidRPr="005F46DC" w:rsidRDefault="005331B0" w:rsidP="00EF1E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14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สิงหาคม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980" w:type="dxa"/>
          </w:tcPr>
          <w:p w14:paraId="71FD38FE" w14:textId="4AEBD457" w:rsidR="005331B0" w:rsidRPr="005F46DC" w:rsidRDefault="005331B0" w:rsidP="00EF1E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กันยายน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35" w:type="dxa"/>
          </w:tcPr>
          <w:p w14:paraId="1A806ACD" w14:textId="543DF12F" w:rsidR="005331B0" w:rsidRPr="005F46DC" w:rsidRDefault="005331B0" w:rsidP="00EF1E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0.10</w:t>
            </w:r>
          </w:p>
        </w:tc>
        <w:tc>
          <w:tcPr>
            <w:tcW w:w="1260" w:type="dxa"/>
          </w:tcPr>
          <w:p w14:paraId="215B3904" w14:textId="675A8145" w:rsidR="005331B0" w:rsidRPr="005F46DC" w:rsidRDefault="005331B0" w:rsidP="00EF1E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177.65</w:t>
            </w:r>
          </w:p>
        </w:tc>
      </w:tr>
      <w:tr w:rsidR="005331B0" w:rsidRPr="005F46DC" w14:paraId="239CA4AB" w14:textId="77777777" w:rsidTr="005331B0">
        <w:tc>
          <w:tcPr>
            <w:tcW w:w="2610" w:type="dxa"/>
          </w:tcPr>
          <w:p w14:paraId="6AA1D633" w14:textId="47710D1C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เงินปันผลประจำปี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5DA35DB6" w14:textId="65FAE30A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980" w:type="dxa"/>
          </w:tcPr>
          <w:p w14:paraId="5F4EE5BC" w14:textId="7A0A14B2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35" w:type="dxa"/>
          </w:tcPr>
          <w:p w14:paraId="70D0363C" w14:textId="1E8344E1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0.28</w:t>
            </w:r>
          </w:p>
        </w:tc>
        <w:tc>
          <w:tcPr>
            <w:tcW w:w="1260" w:type="dxa"/>
          </w:tcPr>
          <w:p w14:paraId="48D4B7D1" w14:textId="30F4E694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>507.0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</w:tr>
      <w:tr w:rsidR="005331B0" w:rsidRPr="005F46DC" w14:paraId="6138EDDD" w14:textId="77777777" w:rsidTr="005331B0">
        <w:tc>
          <w:tcPr>
            <w:tcW w:w="2610" w:type="dxa"/>
          </w:tcPr>
          <w:p w14:paraId="025CDEC6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3FDAF452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980" w:type="dxa"/>
          </w:tcPr>
          <w:p w14:paraId="4DDBD5F1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35" w:type="dxa"/>
          </w:tcPr>
          <w:p w14:paraId="05AB5B77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5981BCE8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5331B0" w:rsidRPr="005F46DC" w14:paraId="722D9CBB" w14:textId="77777777" w:rsidTr="005331B0">
        <w:tc>
          <w:tcPr>
            <w:tcW w:w="2610" w:type="dxa"/>
          </w:tcPr>
          <w:p w14:paraId="6E52A3FF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736A5DE0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980" w:type="dxa"/>
          </w:tcPr>
          <w:p w14:paraId="52A05E79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435" w:type="dxa"/>
          </w:tcPr>
          <w:p w14:paraId="6D552AC9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6BD55513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5331B0" w:rsidRPr="005F46DC" w14:paraId="0818FFD4" w14:textId="77777777" w:rsidTr="005331B0">
        <w:tc>
          <w:tcPr>
            <w:tcW w:w="2610" w:type="dxa"/>
          </w:tcPr>
          <w:p w14:paraId="5AE2A240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เงินปันผลประจำปี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 2566</w:t>
            </w:r>
          </w:p>
        </w:tc>
        <w:tc>
          <w:tcPr>
            <w:tcW w:w="1890" w:type="dxa"/>
          </w:tcPr>
          <w:p w14:paraId="437755E1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980" w:type="dxa"/>
          </w:tcPr>
          <w:p w14:paraId="54267067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27</w:t>
            </w: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5F46D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35" w:type="dxa"/>
          </w:tcPr>
          <w:p w14:paraId="61B30D30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0.25</w:t>
            </w:r>
          </w:p>
        </w:tc>
        <w:tc>
          <w:tcPr>
            <w:tcW w:w="1260" w:type="dxa"/>
          </w:tcPr>
          <w:p w14:paraId="04C8029D" w14:textId="77777777" w:rsidR="005331B0" w:rsidRPr="005F46DC" w:rsidRDefault="00533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</w:rPr>
              <w:t>452.76</w:t>
            </w:r>
          </w:p>
        </w:tc>
      </w:tr>
    </w:tbl>
    <w:p w14:paraId="573A0E79" w14:textId="77777777" w:rsidR="00E612EE" w:rsidRPr="005F46DC" w:rsidRDefault="00E612EE" w:rsidP="00E612EE">
      <w:pPr>
        <w:rPr>
          <w:rFonts w:cstheme="minorBidi"/>
        </w:rPr>
      </w:pPr>
    </w:p>
    <w:p w14:paraId="30B0717C" w14:textId="69EE15E5" w:rsidR="00361F0E" w:rsidRPr="005F46DC" w:rsidRDefault="00361F0E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5F46DC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lastRenderedPageBreak/>
        <w:t>หุ้นทุนซื้อคืน</w:t>
      </w:r>
    </w:p>
    <w:p w14:paraId="196F3028" w14:textId="77777777" w:rsidR="00361F0E" w:rsidRPr="005F46DC" w:rsidRDefault="00361F0E" w:rsidP="00361F0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lang w:val="th-TH"/>
        </w:rPr>
      </w:pPr>
    </w:p>
    <w:p w14:paraId="5DDA4B28" w14:textId="77777777" w:rsidR="00BD065F" w:rsidRPr="005F46DC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Theme="majorBidi" w:hAnsiTheme="majorBidi" w:cstheme="majorBidi"/>
          <w:i/>
          <w:iCs/>
          <w:sz w:val="28"/>
          <w:szCs w:val="28"/>
          <w:lang w:val="th-TH"/>
        </w:rPr>
      </w:pPr>
      <w:r w:rsidRPr="005F46DC">
        <w:rPr>
          <w:rFonts w:asciiTheme="majorBidi" w:hAnsiTheme="majorBidi" w:hint="cs"/>
          <w:i/>
          <w:iCs/>
          <w:sz w:val="28"/>
          <w:szCs w:val="28"/>
          <w:cs/>
          <w:lang w:val="th-TH"/>
        </w:rPr>
        <w:t>การซื้อหุ้นคืน</w:t>
      </w:r>
    </w:p>
    <w:p w14:paraId="1A82254F" w14:textId="77777777" w:rsidR="00BD065F" w:rsidRPr="005F46DC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</w:p>
    <w:p w14:paraId="56E94C20" w14:textId="77777777" w:rsidR="00BD065F" w:rsidRPr="005F46DC" w:rsidRDefault="00BD065F" w:rsidP="00BD06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  <w:cs/>
        </w:rPr>
      </w:pP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เมื่อวันที่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18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เมษายน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bookmarkStart w:id="10" w:name="_Hlk197364307"/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>คณะกรรมการบริษัท</w:t>
      </w:r>
      <w:bookmarkEnd w:id="10"/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มีมติอนุมัติโครงการซื้อหุ้นคืนเพื่อบริหารทางการเงิน โดยกำหนดวงเงินที่ใช้ในการซื้อหุ้นคืนไม่เกิน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300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ล้านบาท และจำนวนหุ้นที่จะซื้อคืนไม่เกิน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50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ล้านหุ้น ด้วยวิธีจับคู่อัตโนมัติผ่านระบบซื้อขายของตลาดหลักทรัพย์ มีกำหนดระยะเวลาตั้งแต่วันที่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22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เมษายน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ถึงวันที่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22 </w:t>
      </w:r>
      <w:r w:rsidRPr="005F46D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ตุลาคม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>2568</w:t>
      </w:r>
    </w:p>
    <w:p w14:paraId="53C74B94" w14:textId="77777777" w:rsidR="00BD065F" w:rsidRPr="005F46DC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</w:p>
    <w:p w14:paraId="18002162" w14:textId="4DDDA708" w:rsidR="00361F0E" w:rsidRPr="005F46DC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/>
          <w:sz w:val="28"/>
          <w:szCs w:val="28"/>
        </w:rPr>
      </w:pPr>
      <w:r w:rsidRPr="005F46DC">
        <w:rPr>
          <w:rFonts w:asciiTheme="majorBidi" w:hAnsiTheme="majorBidi" w:hint="cs"/>
          <w:sz w:val="28"/>
          <w:szCs w:val="28"/>
          <w:cs/>
          <w:lang w:val="th-TH"/>
        </w:rPr>
        <w:t>ในระหว่างงวด</w:t>
      </w:r>
      <w:r w:rsidR="00794886" w:rsidRPr="005F46DC">
        <w:rPr>
          <w:rFonts w:asciiTheme="majorBidi" w:hAnsiTheme="majorBidi" w:hint="cs"/>
          <w:sz w:val="28"/>
          <w:szCs w:val="28"/>
          <w:cs/>
        </w:rPr>
        <w:t>เก้า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เดือนสิ้นสุดวันที่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5F46DC">
        <w:rPr>
          <w:rFonts w:asciiTheme="majorBidi" w:hAnsiTheme="majorBidi"/>
          <w:sz w:val="28"/>
          <w:szCs w:val="28"/>
        </w:rPr>
        <w:t>30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="00D91333" w:rsidRPr="005F46DC">
        <w:rPr>
          <w:rFonts w:asciiTheme="majorBidi" w:hAnsiTheme="majorBidi" w:hint="cs"/>
          <w:sz w:val="28"/>
          <w:szCs w:val="28"/>
          <w:cs/>
          <w:lang w:val="th-TH"/>
        </w:rPr>
        <w:t>กันยายน</w:t>
      </w:r>
      <w:r w:rsidRPr="005F46DC">
        <w:rPr>
          <w:rFonts w:asciiTheme="majorBidi" w:hAnsiTheme="majorBidi"/>
          <w:sz w:val="28"/>
          <w:szCs w:val="28"/>
        </w:rPr>
        <w:t xml:space="preserve"> 2568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บริษัทได้เข้าซื้อหุ้นคืนจำนวน</w:t>
      </w:r>
      <w:r w:rsidR="00E237A9" w:rsidRPr="005F46DC">
        <w:rPr>
          <w:rFonts w:asciiTheme="majorBidi" w:hAnsiTheme="majorBidi"/>
          <w:sz w:val="28"/>
          <w:szCs w:val="28"/>
        </w:rPr>
        <w:t xml:space="preserve"> 3</w:t>
      </w:r>
      <w:r w:rsidR="00435F24" w:rsidRPr="005F46DC">
        <w:rPr>
          <w:rFonts w:asciiTheme="majorBidi" w:hAnsiTheme="majorBidi"/>
          <w:sz w:val="28"/>
          <w:szCs w:val="28"/>
        </w:rPr>
        <w:t>4</w:t>
      </w:r>
      <w:r w:rsidR="00E237A9" w:rsidRPr="005F46DC">
        <w:rPr>
          <w:rFonts w:asciiTheme="majorBidi" w:hAnsiTheme="majorBidi"/>
          <w:sz w:val="28"/>
          <w:szCs w:val="28"/>
        </w:rPr>
        <w:t>.</w:t>
      </w:r>
      <w:r w:rsidR="00435F24" w:rsidRPr="005F46DC">
        <w:rPr>
          <w:rFonts w:asciiTheme="majorBidi" w:hAnsiTheme="majorBidi"/>
          <w:sz w:val="28"/>
          <w:szCs w:val="28"/>
        </w:rPr>
        <w:t>49</w:t>
      </w:r>
      <w:r w:rsidR="00E237A9" w:rsidRPr="005F46DC">
        <w:rPr>
          <w:rFonts w:asciiTheme="majorBidi" w:hAnsiTheme="majorBidi"/>
          <w:sz w:val="28"/>
          <w:szCs w:val="28"/>
        </w:rPr>
        <w:t xml:space="preserve"> </w:t>
      </w:r>
      <w:r w:rsidR="00E237A9" w:rsidRPr="005F46DC">
        <w:rPr>
          <w:rFonts w:asciiTheme="majorBidi" w:hAnsiTheme="majorBidi" w:hint="cs"/>
          <w:sz w:val="28"/>
          <w:szCs w:val="28"/>
          <w:cs/>
        </w:rPr>
        <w:t>ล้าน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หุ้น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(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คิดเป็น</w:t>
      </w:r>
      <w:r w:rsidR="002C5EA0" w:rsidRPr="005F46DC">
        <w:rPr>
          <w:rFonts w:asciiTheme="majorBidi" w:hAnsiTheme="majorBidi" w:hint="cs"/>
          <w:sz w:val="28"/>
          <w:szCs w:val="28"/>
          <w:cs/>
          <w:lang w:val="th-TH"/>
        </w:rPr>
        <w:t>ร้อยละ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="00B3248D" w:rsidRPr="005F46DC">
        <w:rPr>
          <w:rFonts w:asciiTheme="majorBidi" w:hAnsiTheme="majorBidi"/>
          <w:sz w:val="28"/>
          <w:szCs w:val="28"/>
        </w:rPr>
        <w:t>1.</w:t>
      </w:r>
      <w:r w:rsidR="00435F24" w:rsidRPr="005F46DC">
        <w:rPr>
          <w:rFonts w:asciiTheme="majorBidi" w:hAnsiTheme="majorBidi"/>
          <w:sz w:val="28"/>
          <w:szCs w:val="28"/>
        </w:rPr>
        <w:t>9</w:t>
      </w:r>
      <w:r w:rsidR="00B3248D" w:rsidRPr="005F46DC">
        <w:rPr>
          <w:rFonts w:asciiTheme="majorBidi" w:hAnsiTheme="majorBidi"/>
          <w:sz w:val="28"/>
          <w:szCs w:val="28"/>
        </w:rPr>
        <w:t>0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ของหุ้นสามัญทั้งหมด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) 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รวมเป็นจำนวนเงิน</w:t>
      </w:r>
      <w:r w:rsidRPr="005F46DC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="00E237A9" w:rsidRPr="005F46DC">
        <w:rPr>
          <w:rFonts w:asciiTheme="majorBidi" w:hAnsiTheme="majorBidi"/>
          <w:sz w:val="28"/>
          <w:szCs w:val="28"/>
        </w:rPr>
        <w:t>2</w:t>
      </w:r>
      <w:r w:rsidR="00435F24" w:rsidRPr="005F46DC">
        <w:rPr>
          <w:rFonts w:asciiTheme="majorBidi" w:hAnsiTheme="majorBidi"/>
          <w:sz w:val="28"/>
          <w:szCs w:val="28"/>
        </w:rPr>
        <w:t>98</w:t>
      </w:r>
      <w:r w:rsidR="00E237A9" w:rsidRPr="005F46DC">
        <w:rPr>
          <w:rFonts w:asciiTheme="majorBidi" w:hAnsiTheme="majorBidi"/>
          <w:sz w:val="28"/>
          <w:szCs w:val="28"/>
        </w:rPr>
        <w:t>.</w:t>
      </w:r>
      <w:r w:rsidR="00435F24" w:rsidRPr="005F46DC">
        <w:rPr>
          <w:rFonts w:asciiTheme="majorBidi" w:hAnsiTheme="majorBidi"/>
          <w:sz w:val="28"/>
          <w:szCs w:val="28"/>
        </w:rPr>
        <w:t>03</w:t>
      </w:r>
      <w:r w:rsidR="00B3248D" w:rsidRPr="005F46DC">
        <w:rPr>
          <w:rFonts w:asciiTheme="majorBidi" w:hAnsiTheme="majorBidi"/>
          <w:sz w:val="28"/>
          <w:szCs w:val="28"/>
        </w:rPr>
        <w:t xml:space="preserve"> </w:t>
      </w:r>
      <w:r w:rsidRPr="005F46DC">
        <w:rPr>
          <w:rFonts w:asciiTheme="majorBidi" w:hAnsiTheme="majorBidi" w:hint="cs"/>
          <w:sz w:val="28"/>
          <w:szCs w:val="28"/>
          <w:cs/>
          <w:lang w:val="th-TH"/>
        </w:rPr>
        <w:t>ล้านบาท</w:t>
      </w:r>
      <w:r w:rsidR="00747D42" w:rsidRPr="005F46DC">
        <w:rPr>
          <w:rFonts w:asciiTheme="majorBidi" w:hAnsiTheme="majorBidi" w:hint="cs"/>
          <w:sz w:val="28"/>
          <w:szCs w:val="28"/>
          <w:cs/>
          <w:lang w:val="th-TH"/>
        </w:rPr>
        <w:t xml:space="preserve"> และโครงการดังกล่าวได้สิ้นสุดลงแล้วในวันที่ </w:t>
      </w:r>
      <w:r w:rsidR="00747D42" w:rsidRPr="005F46DC">
        <w:rPr>
          <w:rFonts w:asciiTheme="majorBidi" w:hAnsiTheme="majorBidi"/>
          <w:sz w:val="28"/>
          <w:szCs w:val="28"/>
        </w:rPr>
        <w:t xml:space="preserve">22 </w:t>
      </w:r>
      <w:r w:rsidR="00747D42" w:rsidRPr="005F46DC">
        <w:rPr>
          <w:rFonts w:asciiTheme="majorBidi" w:hAnsiTheme="majorBidi" w:hint="cs"/>
          <w:sz w:val="28"/>
          <w:szCs w:val="28"/>
          <w:cs/>
        </w:rPr>
        <w:t xml:space="preserve">ตุลาคม </w:t>
      </w:r>
      <w:r w:rsidR="00747D42" w:rsidRPr="005F46DC">
        <w:rPr>
          <w:rFonts w:asciiTheme="majorBidi" w:hAnsiTheme="majorBidi"/>
          <w:sz w:val="28"/>
          <w:szCs w:val="28"/>
        </w:rPr>
        <w:t>2568</w:t>
      </w:r>
    </w:p>
    <w:p w14:paraId="14C9533E" w14:textId="77777777" w:rsidR="00BD065F" w:rsidRPr="005F46DC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AB1320D" w14:textId="7F7117F1" w:rsidR="00783963" w:rsidRPr="005F46DC" w:rsidRDefault="00202B12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เครื่องมือทางการเงิน</w:t>
      </w:r>
    </w:p>
    <w:p w14:paraId="5ADA0459" w14:textId="77777777" w:rsidR="0055565A" w:rsidRPr="005F46DC" w:rsidRDefault="0055565A" w:rsidP="00717C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shd w:val="clear" w:color="auto" w:fill="D9D9D9"/>
          <w:cs/>
        </w:rPr>
      </w:pPr>
    </w:p>
    <w:p w14:paraId="78E5AC2F" w14:textId="78479B8D" w:rsidR="003D2F72" w:rsidRPr="005F46DC" w:rsidRDefault="003D2F72" w:rsidP="009777AF">
      <w:pPr>
        <w:pStyle w:val="block"/>
        <w:spacing w:after="0" w:line="240" w:lineRule="auto"/>
        <w:ind w:right="-7"/>
        <w:jc w:val="both"/>
        <w:rPr>
          <w:rFonts w:asciiTheme="majorBidi" w:hAnsiTheme="majorBidi" w:cstheme="majorBidi"/>
          <w:sz w:val="28"/>
          <w:szCs w:val="28"/>
          <w:cs/>
          <w:lang w:val="en-US" w:bidi="th-TH"/>
        </w:rPr>
      </w:pPr>
      <w:r w:rsidRPr="005F46DC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</w:p>
    <w:p w14:paraId="7D48E69E" w14:textId="77777777" w:rsidR="00E26F21" w:rsidRPr="005F46DC" w:rsidRDefault="00E26F21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75FD1964" w14:textId="1971893A" w:rsidR="00373DBC" w:rsidRPr="005F46DC" w:rsidRDefault="00373DBC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</w:t>
      </w:r>
      <w:r w:rsidR="00E26F21" w:rsidRPr="005F46DC">
        <w:rPr>
          <w:rFonts w:asciiTheme="majorBidi" w:hAnsiTheme="majorBidi" w:cstheme="majorBidi"/>
          <w:sz w:val="28"/>
          <w:szCs w:val="28"/>
          <w:cs/>
          <w:lang w:bidi="th-TH"/>
        </w:rPr>
        <w:t>วัดมูลค่าด้วยราคาทุนตัดจำหน่าย</w:t>
      </w:r>
      <w:r w:rsidRPr="005F46DC">
        <w:rPr>
          <w:rFonts w:asciiTheme="majorBidi" w:hAnsiTheme="majorBidi" w:cstheme="majorBidi"/>
          <w:sz w:val="28"/>
          <w:szCs w:val="28"/>
          <w:cs/>
          <w:lang w:bidi="th-TH"/>
        </w:rPr>
        <w:t xml:space="preserve">หากมูลค่าตามบัญชีใกล้เคียงกับมูลค่ายุติธรรมอย่างสมเหตุสมผล </w:t>
      </w:r>
    </w:p>
    <w:p w14:paraId="6AC67F4A" w14:textId="5C0E35E3" w:rsidR="00482C33" w:rsidRPr="005F46DC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283636FC" w14:textId="77777777" w:rsidR="00482C33" w:rsidRPr="005F46DC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</w:p>
    <w:p w14:paraId="11CF1E14" w14:textId="3EC5240D" w:rsidR="00703CBE" w:rsidRPr="005F46DC" w:rsidRDefault="00703CBE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  <w:sectPr w:rsidR="00703CBE" w:rsidRPr="005F46DC" w:rsidSect="00EA2FBC">
          <w:headerReference w:type="default" r:id="rId26"/>
          <w:footerReference w:type="default" r:id="rId2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57"/>
        <w:gridCol w:w="1093"/>
        <w:gridCol w:w="270"/>
        <w:gridCol w:w="990"/>
        <w:gridCol w:w="270"/>
        <w:gridCol w:w="1080"/>
      </w:tblGrid>
      <w:tr w:rsidR="004855B0" w:rsidRPr="005F46DC" w14:paraId="7F869402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5518E58A" w14:textId="77777777" w:rsidR="0049793C" w:rsidRPr="005F46D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72ACA5B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FA1DC1F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5F46DC" w14:paraId="04C38C66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68E90F94" w14:textId="77777777" w:rsidR="0049793C" w:rsidRPr="005F46D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0078E89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4CF3FB94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707467D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D280E8F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5F46DC" w14:paraId="280D344D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CEDCFB0" w14:textId="77777777" w:rsidR="0049793C" w:rsidRPr="005F46D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2A457A57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673288F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AE7BE54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377D8830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5DE73F3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2131B4E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520B33A3" w14:textId="77777777" w:rsidR="0049793C" w:rsidRPr="005F46D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12C8C5D1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3B598EFC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5CF2BE4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57" w:type="dxa"/>
          </w:tcPr>
          <w:p w14:paraId="27D3BB92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93" w:type="dxa"/>
            <w:vAlign w:val="bottom"/>
            <w:hideMark/>
          </w:tcPr>
          <w:p w14:paraId="00CF9FB1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382E0000" w14:textId="77777777" w:rsidR="0049793C" w:rsidRPr="005F46D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57C2CA67" w14:textId="77777777" w:rsidR="0049793C" w:rsidRPr="005F46D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66DBC4E1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81CE86C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5F46DC" w14:paraId="316F1684" w14:textId="77777777" w:rsidTr="00FC570D">
        <w:trPr>
          <w:trHeight w:val="261"/>
        </w:trPr>
        <w:tc>
          <w:tcPr>
            <w:tcW w:w="3240" w:type="dxa"/>
          </w:tcPr>
          <w:p w14:paraId="1D9C493D" w14:textId="77777777" w:rsidR="0049793C" w:rsidRPr="005F46D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FB265C8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9F75B1C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49793C" w:rsidRPr="005F46DC" w14:paraId="4C151702" w14:textId="77777777" w:rsidTr="00FC570D">
        <w:trPr>
          <w:trHeight w:val="261"/>
        </w:trPr>
        <w:tc>
          <w:tcPr>
            <w:tcW w:w="3240" w:type="dxa"/>
          </w:tcPr>
          <w:p w14:paraId="0DBF9B86" w14:textId="4EA9C4DB" w:rsidR="0049793C" w:rsidRPr="005F46D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E612EE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  <w:r w:rsidR="00E612EE" w:rsidRPr="005F46DC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ED00C6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0ABE27CB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C094E7E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49793C" w:rsidRPr="005F46DC" w14:paraId="4B14389D" w14:textId="77777777" w:rsidTr="00FC570D">
        <w:trPr>
          <w:trHeight w:val="261"/>
        </w:trPr>
        <w:tc>
          <w:tcPr>
            <w:tcW w:w="3240" w:type="dxa"/>
            <w:hideMark/>
          </w:tcPr>
          <w:p w14:paraId="60207C65" w14:textId="77777777" w:rsidR="0049793C" w:rsidRPr="005F46D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59511245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636CA45" w14:textId="77777777" w:rsidR="0049793C" w:rsidRPr="005F46DC" w:rsidRDefault="0049793C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FA6D71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45609D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985BB4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802B4D3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ADFD17B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741275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AF4E3E0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FD6EC41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57" w:type="dxa"/>
          </w:tcPr>
          <w:p w14:paraId="63325852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D733269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76199D8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57DA0C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354CB64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0B6451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A1BDC" w:rsidRPr="005F46DC" w14:paraId="3552513C" w14:textId="77777777" w:rsidTr="00FC570D">
        <w:trPr>
          <w:trHeight w:val="300"/>
        </w:trPr>
        <w:tc>
          <w:tcPr>
            <w:tcW w:w="3240" w:type="dxa"/>
          </w:tcPr>
          <w:p w14:paraId="27A5B22D" w14:textId="777DC231" w:rsidR="008A1BDC" w:rsidRPr="005F46DC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AB13AB2" w14:textId="77777777" w:rsidR="008A1BDC" w:rsidRPr="005F46DC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C258A0B" w14:textId="70B4B835" w:rsidR="008A1BDC" w:rsidRPr="005F46DC" w:rsidRDefault="00AF2E66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72D977E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19B242" w14:textId="3807AB1C" w:rsidR="008A1BDC" w:rsidRPr="005F46DC" w:rsidRDefault="00AF2E66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D886FD" w14:textId="77777777" w:rsidR="008A1BDC" w:rsidRPr="005F46DC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4BF58CD" w14:textId="7D6D9909" w:rsidR="008A1BDC" w:rsidRPr="005F46DC" w:rsidRDefault="006356A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96,000</w:t>
            </w:r>
          </w:p>
        </w:tc>
        <w:tc>
          <w:tcPr>
            <w:tcW w:w="270" w:type="dxa"/>
          </w:tcPr>
          <w:p w14:paraId="5BBE6F7C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3C7DF09" w14:textId="74D9C5CB" w:rsidR="008A1BDC" w:rsidRPr="005F46DC" w:rsidRDefault="006356A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96,000</w:t>
            </w:r>
          </w:p>
        </w:tc>
        <w:tc>
          <w:tcPr>
            <w:tcW w:w="270" w:type="dxa"/>
          </w:tcPr>
          <w:p w14:paraId="15C420D5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2C4693" w14:textId="28E28D29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57" w:type="dxa"/>
          </w:tcPr>
          <w:p w14:paraId="5D9C3BE9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4DB33090" w14:textId="7F8A4DB5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95,129</w:t>
            </w:r>
          </w:p>
        </w:tc>
        <w:tc>
          <w:tcPr>
            <w:tcW w:w="270" w:type="dxa"/>
          </w:tcPr>
          <w:p w14:paraId="6E5AD2C3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546380" w14:textId="59E76729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979E544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45D2B48" w14:textId="6C5E716F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95</w:t>
            </w:r>
            <w:r w:rsidR="00AF2E66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,129</w:t>
            </w:r>
          </w:p>
        </w:tc>
      </w:tr>
      <w:tr w:rsidR="008A1BDC" w:rsidRPr="005F46DC" w14:paraId="28F20C8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FEEBE2C" w14:textId="76357909" w:rsidR="008A1BDC" w:rsidRPr="005F46DC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15028A42" w14:textId="77777777" w:rsidR="008A1BDC" w:rsidRPr="005F46DC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D7ECB83" w14:textId="600BBC6B" w:rsidR="008A1BDC" w:rsidRPr="005F46DC" w:rsidRDefault="00AF2E66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5229A6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147C99" w14:textId="4C00068A" w:rsidR="008A1BDC" w:rsidRPr="005F46DC" w:rsidRDefault="00AF2E66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FCFBBB" w14:textId="77777777" w:rsidR="008A1BDC" w:rsidRPr="005F46DC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522268" w14:textId="13A31660" w:rsidR="008A1BDC" w:rsidRPr="005F46DC" w:rsidRDefault="006356A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22,644</w:t>
            </w:r>
          </w:p>
        </w:tc>
        <w:tc>
          <w:tcPr>
            <w:tcW w:w="270" w:type="dxa"/>
          </w:tcPr>
          <w:p w14:paraId="64FEB1B7" w14:textId="77777777" w:rsidR="008A1BDC" w:rsidRPr="005F46DC" w:rsidRDefault="008A1BDC" w:rsidP="008A1BDC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F4B3B1" w14:textId="7A59EB34" w:rsidR="008A1BDC" w:rsidRPr="005F46DC" w:rsidRDefault="006356A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22,644</w:t>
            </w:r>
          </w:p>
        </w:tc>
        <w:tc>
          <w:tcPr>
            <w:tcW w:w="270" w:type="dxa"/>
          </w:tcPr>
          <w:p w14:paraId="5B9E4A97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07305" w14:textId="164E1C76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406983CC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2AF2020D" w14:textId="63376C54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</w:t>
            </w:r>
            <w:r w:rsidR="00C5370D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0,391</w:t>
            </w:r>
          </w:p>
        </w:tc>
        <w:tc>
          <w:tcPr>
            <w:tcW w:w="270" w:type="dxa"/>
          </w:tcPr>
          <w:p w14:paraId="21457781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1064DFC" w14:textId="1D6D63BE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9EA5FE9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6E63A8" w14:textId="52B31B9E" w:rsidR="008A1BDC" w:rsidRPr="005F46DC" w:rsidRDefault="00AF2E66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</w:t>
            </w:r>
            <w:r w:rsidR="00C5370D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0,391</w:t>
            </w:r>
          </w:p>
        </w:tc>
      </w:tr>
      <w:tr w:rsidR="008A1BDC" w:rsidRPr="005F46DC" w14:paraId="2E97BA1A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68D88C55" w14:textId="77777777" w:rsidR="008A1BDC" w:rsidRPr="005F46DC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568C9688" w14:textId="77777777" w:rsidR="008A1BDC" w:rsidRPr="005F46DC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77D0B2" w14:textId="3D4835C1" w:rsidR="008A1BDC" w:rsidRPr="005F46DC" w:rsidRDefault="00AF2E66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8E2F15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6B0FA1E" w14:textId="26BD6CB4" w:rsidR="008A1BDC" w:rsidRPr="005F46DC" w:rsidRDefault="00AF2E66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78214D" w14:textId="77777777" w:rsidR="008A1BDC" w:rsidRPr="005F46DC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A236A2" w14:textId="688C010A" w:rsidR="008A1BDC" w:rsidRPr="005F46DC" w:rsidRDefault="006356A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25,964</w:t>
            </w:r>
          </w:p>
        </w:tc>
        <w:tc>
          <w:tcPr>
            <w:tcW w:w="270" w:type="dxa"/>
          </w:tcPr>
          <w:p w14:paraId="4716860B" w14:textId="77777777" w:rsidR="008A1BDC" w:rsidRPr="005F46DC" w:rsidRDefault="008A1BDC" w:rsidP="008A1BDC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213FBE" w14:textId="46C81FEE" w:rsidR="008A1BDC" w:rsidRPr="005F46DC" w:rsidRDefault="006356A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25,964</w:t>
            </w:r>
          </w:p>
        </w:tc>
        <w:tc>
          <w:tcPr>
            <w:tcW w:w="270" w:type="dxa"/>
          </w:tcPr>
          <w:p w14:paraId="049748F9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D72FFB" w14:textId="4DA6A80B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6C587A83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960D4A0" w14:textId="7CF9FD39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151</w:t>
            </w:r>
          </w:p>
        </w:tc>
        <w:tc>
          <w:tcPr>
            <w:tcW w:w="270" w:type="dxa"/>
          </w:tcPr>
          <w:p w14:paraId="32C9BA4B" w14:textId="6B7EB1EF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FFCA39D" w14:textId="08982D52" w:rsidR="008A1BDC" w:rsidRPr="005F46DC" w:rsidRDefault="006356A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1DAC1C" w14:textId="77777777" w:rsidR="008A1BDC" w:rsidRPr="005F46DC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F605B33" w14:textId="14FFFC9F" w:rsidR="008A1BDC" w:rsidRPr="005F46DC" w:rsidRDefault="00AF2E66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151</w:t>
            </w:r>
          </w:p>
        </w:tc>
      </w:tr>
      <w:tr w:rsidR="00234BB3" w:rsidRPr="005F46DC" w14:paraId="37F463A1" w14:textId="77777777" w:rsidTr="00782000">
        <w:trPr>
          <w:trHeight w:val="261"/>
        </w:trPr>
        <w:tc>
          <w:tcPr>
            <w:tcW w:w="3240" w:type="dxa"/>
            <w:hideMark/>
          </w:tcPr>
          <w:p w14:paraId="0DCB339E" w14:textId="77777777" w:rsidR="00234BB3" w:rsidRPr="005F46DC" w:rsidRDefault="00234BB3" w:rsidP="00234BB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787E267" w14:textId="77777777" w:rsidR="00234BB3" w:rsidRPr="005F46DC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305777D" w14:textId="77777777" w:rsidR="00234BB3" w:rsidRPr="005F46DC" w:rsidRDefault="00234BB3" w:rsidP="009A6FC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right="34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3C5C9BB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5D8E42D" w14:textId="77777777" w:rsidR="00234BB3" w:rsidRPr="005F46DC" w:rsidRDefault="00234BB3" w:rsidP="0079363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B652A3" w14:textId="77777777" w:rsidR="00234BB3" w:rsidRPr="005F46DC" w:rsidRDefault="00234BB3" w:rsidP="00793633">
            <w:pPr>
              <w:pStyle w:val="acctfourfigures"/>
              <w:tabs>
                <w:tab w:val="decimal" w:pos="701"/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8D0B36" w14:textId="77777777" w:rsidR="00234BB3" w:rsidRPr="005F46DC" w:rsidRDefault="00234BB3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F3E1D8" w14:textId="77777777" w:rsidR="00234BB3" w:rsidRPr="005F46DC" w:rsidRDefault="00234BB3" w:rsidP="00793633">
            <w:pPr>
              <w:tabs>
                <w:tab w:val="clear" w:pos="680"/>
                <w:tab w:val="decimal" w:pos="701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112C0366" w14:textId="77777777" w:rsidR="00234BB3" w:rsidRPr="005F46DC" w:rsidRDefault="00234BB3" w:rsidP="00793633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8B1122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1D1E37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421D0E27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6FB4D6C4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A00CED" w14:textId="77777777" w:rsidR="00234BB3" w:rsidRPr="005F46DC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1C8CFB" w14:textId="69ACD2E6" w:rsidR="00234BB3" w:rsidRPr="005F46DC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594B75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B08BEA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34BB3" w:rsidRPr="005F46DC" w14:paraId="45CB22F3" w14:textId="77777777" w:rsidTr="00782000">
        <w:trPr>
          <w:trHeight w:val="261"/>
        </w:trPr>
        <w:tc>
          <w:tcPr>
            <w:tcW w:w="3240" w:type="dxa"/>
            <w:hideMark/>
          </w:tcPr>
          <w:p w14:paraId="359EE63D" w14:textId="4C093BC8" w:rsidR="00234BB3" w:rsidRPr="005F46DC" w:rsidRDefault="00234BB3" w:rsidP="00234BB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2BF38854" w14:textId="77777777" w:rsidR="00234BB3" w:rsidRPr="005F46DC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8C1D402" w14:textId="700B6D68" w:rsidR="00234BB3" w:rsidRPr="005F46DC" w:rsidRDefault="006356AC" w:rsidP="0089251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7EEF343A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B39DAA" w14:textId="7BD019D6" w:rsidR="00234BB3" w:rsidRPr="005F46DC" w:rsidRDefault="006356AC" w:rsidP="00234BB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257,693</w:t>
            </w:r>
          </w:p>
        </w:tc>
        <w:tc>
          <w:tcPr>
            <w:tcW w:w="270" w:type="dxa"/>
          </w:tcPr>
          <w:p w14:paraId="3AB461B1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514A276" w14:textId="33AA4712" w:rsidR="00234BB3" w:rsidRPr="005F46DC" w:rsidRDefault="00747D42" w:rsidP="00747D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3A95691" w14:textId="77777777" w:rsidR="00234BB3" w:rsidRPr="005F46DC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26AE060" w14:textId="2B0C6C7A" w:rsidR="00234BB3" w:rsidRPr="005F46DC" w:rsidRDefault="006356AC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347,693</w:t>
            </w:r>
          </w:p>
        </w:tc>
        <w:tc>
          <w:tcPr>
            <w:tcW w:w="270" w:type="dxa"/>
            <w:vAlign w:val="bottom"/>
          </w:tcPr>
          <w:p w14:paraId="192EABB4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7DD04A" w14:textId="707638A2" w:rsidR="00234BB3" w:rsidRPr="005F46DC" w:rsidRDefault="00AF2E66" w:rsidP="00234BB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</w:t>
            </w:r>
            <w:r w:rsidR="00747D42" w:rsidRPr="005F46DC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,693</w:t>
            </w:r>
          </w:p>
        </w:tc>
        <w:tc>
          <w:tcPr>
            <w:tcW w:w="257" w:type="dxa"/>
            <w:vAlign w:val="bottom"/>
          </w:tcPr>
          <w:p w14:paraId="2BAC6DB1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10F8EBBB" w14:textId="0E3B9D4E" w:rsidR="00234BB3" w:rsidRPr="005F46DC" w:rsidRDefault="00AF2E66" w:rsidP="00234BB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87822E6" w14:textId="77777777" w:rsidR="00234BB3" w:rsidRPr="005F46DC" w:rsidRDefault="00234BB3" w:rsidP="001E5124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3DFB3B5" w14:textId="165392F1" w:rsidR="00234BB3" w:rsidRPr="005F46DC" w:rsidRDefault="00AF2E66" w:rsidP="001E5124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90,000</w:t>
            </w:r>
          </w:p>
        </w:tc>
        <w:tc>
          <w:tcPr>
            <w:tcW w:w="270" w:type="dxa"/>
          </w:tcPr>
          <w:p w14:paraId="67FE2502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BDE9A1E" w14:textId="27D66675" w:rsidR="00234BB3" w:rsidRPr="005F46DC" w:rsidRDefault="00AF2E66" w:rsidP="00A14E6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347,693</w:t>
            </w:r>
          </w:p>
        </w:tc>
      </w:tr>
      <w:tr w:rsidR="009216BD" w:rsidRPr="005F46DC" w14:paraId="73F36E95" w14:textId="77777777" w:rsidTr="00B96B57">
        <w:trPr>
          <w:trHeight w:val="261"/>
        </w:trPr>
        <w:tc>
          <w:tcPr>
            <w:tcW w:w="3240" w:type="dxa"/>
          </w:tcPr>
          <w:p w14:paraId="6D619059" w14:textId="5033CD3F" w:rsidR="009216BD" w:rsidRPr="005F46DC" w:rsidRDefault="009216BD" w:rsidP="009216BD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เงินฝากประจำระยะสั้น</w:t>
            </w:r>
          </w:p>
        </w:tc>
        <w:tc>
          <w:tcPr>
            <w:tcW w:w="720" w:type="dxa"/>
          </w:tcPr>
          <w:p w14:paraId="52EB94DA" w14:textId="77777777" w:rsidR="009216BD" w:rsidRPr="005F46DC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2BA460A" w14:textId="164301A3" w:rsidR="009216BD" w:rsidRPr="005F46DC" w:rsidRDefault="00AF2E66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F1DB51E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1B9FE51" w14:textId="63DCBFF8" w:rsidR="009216BD" w:rsidRPr="005F46DC" w:rsidRDefault="00AF2E66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28AA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24AE748" w14:textId="45C6DA79" w:rsidR="009216BD" w:rsidRPr="005F46DC" w:rsidRDefault="006356AC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270" w:type="dxa"/>
            <w:vAlign w:val="bottom"/>
          </w:tcPr>
          <w:p w14:paraId="3E97BA28" w14:textId="77777777" w:rsidR="009216BD" w:rsidRPr="005F46DC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5DCD53E4" w14:textId="12E0CB4F" w:rsidR="009216BD" w:rsidRPr="005F46DC" w:rsidRDefault="006356AC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270" w:type="dxa"/>
            <w:vAlign w:val="bottom"/>
          </w:tcPr>
          <w:p w14:paraId="291836FC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1021D44" w14:textId="69DE0C78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  <w:vAlign w:val="bottom"/>
          </w:tcPr>
          <w:p w14:paraId="69298AA0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79B7FC8E" w14:textId="1D3536B8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9,977</w:t>
            </w:r>
          </w:p>
        </w:tc>
        <w:tc>
          <w:tcPr>
            <w:tcW w:w="270" w:type="dxa"/>
            <w:vAlign w:val="bottom"/>
          </w:tcPr>
          <w:p w14:paraId="2260CB06" w14:textId="77777777" w:rsidR="009216BD" w:rsidRPr="005F46DC" w:rsidRDefault="009216BD" w:rsidP="009216BD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6596D55" w14:textId="1F38EECF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FC45302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B15AC2" w14:textId="0A07FAE7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9,977</w:t>
            </w:r>
          </w:p>
        </w:tc>
      </w:tr>
      <w:tr w:rsidR="009216BD" w:rsidRPr="005F46DC" w14:paraId="5F0D05FE" w14:textId="77777777" w:rsidTr="00B96B57">
        <w:trPr>
          <w:trHeight w:val="261"/>
        </w:trPr>
        <w:tc>
          <w:tcPr>
            <w:tcW w:w="3240" w:type="dxa"/>
          </w:tcPr>
          <w:p w14:paraId="74E81744" w14:textId="08BCB30A" w:rsidR="009216BD" w:rsidRPr="005F46DC" w:rsidRDefault="009216BD" w:rsidP="009216BD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เงินฝากประจำระยะยาว</w:t>
            </w:r>
          </w:p>
        </w:tc>
        <w:tc>
          <w:tcPr>
            <w:tcW w:w="720" w:type="dxa"/>
          </w:tcPr>
          <w:p w14:paraId="06D190EE" w14:textId="77777777" w:rsidR="009216BD" w:rsidRPr="005F46DC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0B1AC70" w14:textId="23A2797F" w:rsidR="009216BD" w:rsidRPr="005F46DC" w:rsidRDefault="00AF2E66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B312473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7500880" w14:textId="2B1BC837" w:rsidR="009216BD" w:rsidRPr="005F46DC" w:rsidRDefault="00AF2E66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462DD3B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FCE0C42" w14:textId="3F28EE20" w:rsidR="009216BD" w:rsidRPr="005F46DC" w:rsidRDefault="006356AC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5,569</w:t>
            </w:r>
          </w:p>
        </w:tc>
        <w:tc>
          <w:tcPr>
            <w:tcW w:w="270" w:type="dxa"/>
            <w:vAlign w:val="bottom"/>
          </w:tcPr>
          <w:p w14:paraId="6EB90223" w14:textId="77777777" w:rsidR="009216BD" w:rsidRPr="005F46DC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A93E177" w14:textId="6399683F" w:rsidR="009216BD" w:rsidRPr="005F46DC" w:rsidRDefault="006356AC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5,569</w:t>
            </w:r>
          </w:p>
        </w:tc>
        <w:tc>
          <w:tcPr>
            <w:tcW w:w="270" w:type="dxa"/>
            <w:vAlign w:val="bottom"/>
          </w:tcPr>
          <w:p w14:paraId="263D69AC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D0BC45A" w14:textId="0691461E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  <w:vAlign w:val="bottom"/>
          </w:tcPr>
          <w:p w14:paraId="67787481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131A6177" w14:textId="5E1FB0B3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5,543</w:t>
            </w:r>
          </w:p>
        </w:tc>
        <w:tc>
          <w:tcPr>
            <w:tcW w:w="270" w:type="dxa"/>
            <w:vAlign w:val="bottom"/>
          </w:tcPr>
          <w:p w14:paraId="7619DB95" w14:textId="77777777" w:rsidR="009216BD" w:rsidRPr="005F46DC" w:rsidRDefault="009216BD" w:rsidP="009216BD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909DCA9" w14:textId="662E4B12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A633135" w14:textId="77777777" w:rsidR="009216BD" w:rsidRPr="005F46DC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A63BB15" w14:textId="3578A73E" w:rsidR="009216BD" w:rsidRPr="005F46DC" w:rsidRDefault="00AF2E66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5,543</w:t>
            </w:r>
          </w:p>
        </w:tc>
      </w:tr>
      <w:tr w:rsidR="00234BB3" w:rsidRPr="005F46DC" w14:paraId="6CF21671" w14:textId="77777777" w:rsidTr="000967E1">
        <w:trPr>
          <w:trHeight w:val="261"/>
        </w:trPr>
        <w:tc>
          <w:tcPr>
            <w:tcW w:w="3240" w:type="dxa"/>
            <w:hideMark/>
          </w:tcPr>
          <w:p w14:paraId="1D08AB02" w14:textId="2D1DE25A" w:rsidR="00234BB3" w:rsidRPr="005F46DC" w:rsidRDefault="00234BB3" w:rsidP="00234BB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70952053" w14:textId="77777777" w:rsidR="00234BB3" w:rsidRPr="005F46DC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05FDA0" w14:textId="6DAD2A16" w:rsidR="00234BB3" w:rsidRPr="005F46DC" w:rsidRDefault="006356AC" w:rsidP="0089251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14DFA524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2CF0A87" w14:textId="27E43775" w:rsidR="00234BB3" w:rsidRPr="005F46DC" w:rsidRDefault="006356AC" w:rsidP="009C456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257,693</w:t>
            </w:r>
          </w:p>
        </w:tc>
        <w:tc>
          <w:tcPr>
            <w:tcW w:w="270" w:type="dxa"/>
          </w:tcPr>
          <w:p w14:paraId="3BD3BC94" w14:textId="77777777" w:rsidR="00234BB3" w:rsidRPr="005F46DC" w:rsidRDefault="00234BB3" w:rsidP="00793633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F643F2" w14:textId="4313BF65" w:rsidR="00234BB3" w:rsidRPr="005F46DC" w:rsidRDefault="006356AC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160,177</w:t>
            </w:r>
          </w:p>
        </w:tc>
        <w:tc>
          <w:tcPr>
            <w:tcW w:w="270" w:type="dxa"/>
            <w:vAlign w:val="bottom"/>
          </w:tcPr>
          <w:p w14:paraId="36996E03" w14:textId="77777777" w:rsidR="00234BB3" w:rsidRPr="005F46DC" w:rsidRDefault="00234BB3" w:rsidP="00793633">
            <w:pPr>
              <w:tabs>
                <w:tab w:val="clear" w:pos="680"/>
                <w:tab w:val="decimal" w:pos="595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1E2D6D" w14:textId="0DF12A6C" w:rsidR="00234BB3" w:rsidRPr="005F46DC" w:rsidRDefault="006356AC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="004A3175"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7,870</w:t>
            </w:r>
          </w:p>
        </w:tc>
        <w:tc>
          <w:tcPr>
            <w:tcW w:w="270" w:type="dxa"/>
            <w:vAlign w:val="bottom"/>
          </w:tcPr>
          <w:p w14:paraId="1BC17B40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8A2191E" w14:textId="5AC0722C" w:rsidR="00234BB3" w:rsidRPr="005F46DC" w:rsidRDefault="00234BB3" w:rsidP="00234BB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2DAA900E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0365421B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A5B131" w14:textId="77777777" w:rsidR="00234BB3" w:rsidRPr="005F46DC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8B8529" w14:textId="77777777" w:rsidR="00234BB3" w:rsidRPr="005F46DC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4804000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240C20" w14:textId="77777777" w:rsidR="00234BB3" w:rsidRPr="005F46DC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2E19088" w14:textId="77777777" w:rsidR="0049793C" w:rsidRPr="005F46DC" w:rsidRDefault="0049793C">
      <w:pPr>
        <w:rPr>
          <w:rFonts w:asciiTheme="majorBidi" w:hAnsiTheme="majorBidi" w:cstheme="majorBidi"/>
          <w:sz w:val="28"/>
          <w:szCs w:val="28"/>
        </w:rPr>
      </w:pPr>
    </w:p>
    <w:p w14:paraId="08A3DE41" w14:textId="77777777" w:rsidR="001B42A5" w:rsidRPr="005F46DC" w:rsidRDefault="001B42A5">
      <w:pPr>
        <w:rPr>
          <w:rFonts w:cstheme="minorBidi"/>
          <w:cs/>
        </w:rPr>
      </w:pPr>
      <w:r w:rsidRPr="005F46DC">
        <w:br w:type="page"/>
      </w:r>
    </w:p>
    <w:tbl>
      <w:tblPr>
        <w:tblW w:w="15009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389"/>
        <w:gridCol w:w="1231"/>
        <w:gridCol w:w="283"/>
        <w:gridCol w:w="1337"/>
        <w:gridCol w:w="284"/>
        <w:gridCol w:w="1417"/>
        <w:gridCol w:w="284"/>
        <w:gridCol w:w="1277"/>
        <w:gridCol w:w="317"/>
        <w:gridCol w:w="990"/>
        <w:gridCol w:w="270"/>
        <w:gridCol w:w="1080"/>
        <w:gridCol w:w="270"/>
        <w:gridCol w:w="990"/>
        <w:gridCol w:w="270"/>
        <w:gridCol w:w="1080"/>
      </w:tblGrid>
      <w:tr w:rsidR="004855B0" w:rsidRPr="005F46DC" w14:paraId="7A12CBF3" w14:textId="77777777" w:rsidTr="00806A3F">
        <w:trPr>
          <w:trHeight w:val="261"/>
          <w:tblHeader/>
        </w:trPr>
        <w:tc>
          <w:tcPr>
            <w:tcW w:w="3240" w:type="dxa"/>
            <w:vAlign w:val="bottom"/>
          </w:tcPr>
          <w:p w14:paraId="68C6D775" w14:textId="4490F8C1" w:rsidR="0049793C" w:rsidRPr="005F46D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89" w:type="dxa"/>
            <w:vAlign w:val="bottom"/>
          </w:tcPr>
          <w:p w14:paraId="2F449D90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1380" w:type="dxa"/>
            <w:gridSpan w:val="15"/>
            <w:vAlign w:val="bottom"/>
          </w:tcPr>
          <w:p w14:paraId="765D7307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5F46DC" w14:paraId="4518A3C3" w14:textId="77777777" w:rsidTr="00806A3F">
        <w:trPr>
          <w:trHeight w:val="261"/>
          <w:tblHeader/>
        </w:trPr>
        <w:tc>
          <w:tcPr>
            <w:tcW w:w="3240" w:type="dxa"/>
            <w:vAlign w:val="bottom"/>
          </w:tcPr>
          <w:p w14:paraId="3E272595" w14:textId="77777777" w:rsidR="0049793C" w:rsidRPr="005F46D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89" w:type="dxa"/>
            <w:vAlign w:val="bottom"/>
          </w:tcPr>
          <w:p w14:paraId="7ED9AC27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6113" w:type="dxa"/>
            <w:gridSpan w:val="7"/>
            <w:vAlign w:val="bottom"/>
          </w:tcPr>
          <w:p w14:paraId="7FAE4B00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317" w:type="dxa"/>
          </w:tcPr>
          <w:p w14:paraId="5C80427F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F83F9F3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5F46DC" w14:paraId="400C01BB" w14:textId="77777777" w:rsidTr="007006B4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D4F4A6D" w14:textId="77777777" w:rsidR="0049793C" w:rsidRPr="005F46D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89" w:type="dxa"/>
            <w:vAlign w:val="bottom"/>
          </w:tcPr>
          <w:p w14:paraId="45E72897" w14:textId="6E91E723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31" w:type="dxa"/>
            <w:vAlign w:val="bottom"/>
            <w:hideMark/>
          </w:tcPr>
          <w:p w14:paraId="500CFF66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83" w:type="dxa"/>
          </w:tcPr>
          <w:p w14:paraId="1DAEBE07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37" w:type="dxa"/>
          </w:tcPr>
          <w:p w14:paraId="53BCE171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84" w:type="dxa"/>
          </w:tcPr>
          <w:p w14:paraId="10219029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417" w:type="dxa"/>
            <w:vAlign w:val="bottom"/>
            <w:hideMark/>
          </w:tcPr>
          <w:p w14:paraId="72A41BC8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84" w:type="dxa"/>
            <w:vAlign w:val="bottom"/>
          </w:tcPr>
          <w:p w14:paraId="1CCAABEA" w14:textId="77777777" w:rsidR="0049793C" w:rsidRPr="005F46D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277" w:type="dxa"/>
            <w:vAlign w:val="bottom"/>
            <w:hideMark/>
          </w:tcPr>
          <w:p w14:paraId="2631E4FC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317" w:type="dxa"/>
          </w:tcPr>
          <w:p w14:paraId="632A5B21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6AF6FB0B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009D114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3A6BE50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EDFD8EF" w14:textId="77777777" w:rsidR="0049793C" w:rsidRPr="005F46D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0C920273" w14:textId="77777777" w:rsidR="0049793C" w:rsidRPr="005F46D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8749D0A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CB9695E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5F46DC" w14:paraId="754B067D" w14:textId="77777777" w:rsidTr="00806A3F">
        <w:trPr>
          <w:trHeight w:val="261"/>
        </w:trPr>
        <w:tc>
          <w:tcPr>
            <w:tcW w:w="3240" w:type="dxa"/>
          </w:tcPr>
          <w:p w14:paraId="27AB40D2" w14:textId="77777777" w:rsidR="0049793C" w:rsidRPr="005F46D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389" w:type="dxa"/>
          </w:tcPr>
          <w:p w14:paraId="6FE2829E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1380" w:type="dxa"/>
            <w:gridSpan w:val="15"/>
          </w:tcPr>
          <w:p w14:paraId="5FB9C86E" w14:textId="77777777" w:rsidR="0049793C" w:rsidRPr="005F46D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29254E" w:rsidRPr="005F46DC" w14:paraId="443968A5" w14:textId="77777777" w:rsidTr="00806A3F">
        <w:trPr>
          <w:trHeight w:val="261"/>
        </w:trPr>
        <w:tc>
          <w:tcPr>
            <w:tcW w:w="3240" w:type="dxa"/>
          </w:tcPr>
          <w:p w14:paraId="5A44E424" w14:textId="6264B512" w:rsidR="0049793C" w:rsidRPr="005F46DC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389" w:type="dxa"/>
          </w:tcPr>
          <w:p w14:paraId="1FF1274D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1380" w:type="dxa"/>
            <w:gridSpan w:val="15"/>
            <w:vAlign w:val="bottom"/>
          </w:tcPr>
          <w:p w14:paraId="017D6FDF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952999" w:rsidRPr="005F46DC" w14:paraId="2D3A52A1" w14:textId="77777777" w:rsidTr="007006B4">
        <w:trPr>
          <w:trHeight w:val="261"/>
        </w:trPr>
        <w:tc>
          <w:tcPr>
            <w:tcW w:w="3240" w:type="dxa"/>
          </w:tcPr>
          <w:p w14:paraId="69706957" w14:textId="77777777" w:rsidR="0049793C" w:rsidRPr="005F46D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389" w:type="dxa"/>
          </w:tcPr>
          <w:p w14:paraId="18862D63" w14:textId="77777777" w:rsidR="0049793C" w:rsidRPr="005F46D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  <w:vAlign w:val="bottom"/>
          </w:tcPr>
          <w:p w14:paraId="6E87EF53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" w:type="dxa"/>
          </w:tcPr>
          <w:p w14:paraId="6FF5447A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2F50E9F1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4" w:type="dxa"/>
          </w:tcPr>
          <w:p w14:paraId="4E2B9280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8A00B11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2ED591D3" w14:textId="77777777" w:rsidR="0049793C" w:rsidRPr="005F46DC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vAlign w:val="bottom"/>
          </w:tcPr>
          <w:p w14:paraId="52480EDD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7" w:type="dxa"/>
            <w:vAlign w:val="bottom"/>
          </w:tcPr>
          <w:p w14:paraId="316F0B81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1917D4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B3C9D4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528B21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6B044E9" w14:textId="77777777" w:rsidR="0049793C" w:rsidRPr="005F46DC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5062E9" w14:textId="77777777" w:rsidR="0049793C" w:rsidRPr="005F46DC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EF23F7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4391BA" w14:textId="77777777" w:rsidR="0049793C" w:rsidRPr="005F46D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7006B4" w:rsidRPr="005F46DC" w14:paraId="08E16EFC" w14:textId="77777777" w:rsidTr="007006B4">
        <w:trPr>
          <w:trHeight w:val="261"/>
        </w:trPr>
        <w:tc>
          <w:tcPr>
            <w:tcW w:w="3240" w:type="dxa"/>
          </w:tcPr>
          <w:p w14:paraId="5D8978B7" w14:textId="10D3CB3C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389" w:type="dxa"/>
          </w:tcPr>
          <w:p w14:paraId="7DE8F58B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6D20D95E" w14:textId="322B1680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203FDF5D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4D68C222" w14:textId="2F0B53E2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46EC79E7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90D6DCE" w14:textId="67213009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(1,209,695)</w:t>
            </w:r>
          </w:p>
        </w:tc>
        <w:tc>
          <w:tcPr>
            <w:tcW w:w="284" w:type="dxa"/>
            <w:vAlign w:val="bottom"/>
          </w:tcPr>
          <w:p w14:paraId="133A5E57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vAlign w:val="bottom"/>
          </w:tcPr>
          <w:p w14:paraId="4141F5AA" w14:textId="39D18A80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(1,209,695)</w:t>
            </w:r>
          </w:p>
        </w:tc>
        <w:tc>
          <w:tcPr>
            <w:tcW w:w="317" w:type="dxa"/>
            <w:vAlign w:val="bottom"/>
          </w:tcPr>
          <w:p w14:paraId="1A7A4E3B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117EE3F" w14:textId="372C5318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1BC54B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6CC95B" w14:textId="4098D7DB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A756C51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5C94B7A" w14:textId="33158A00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(1,206,942)</w:t>
            </w:r>
          </w:p>
        </w:tc>
        <w:tc>
          <w:tcPr>
            <w:tcW w:w="270" w:type="dxa"/>
            <w:vAlign w:val="bottom"/>
          </w:tcPr>
          <w:p w14:paraId="1661381A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B1FA70" w14:textId="060FA86D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(1,206,942)</w:t>
            </w:r>
          </w:p>
        </w:tc>
      </w:tr>
      <w:tr w:rsidR="007006B4" w:rsidRPr="005F46DC" w14:paraId="5CFB67F2" w14:textId="77777777" w:rsidTr="007006B4">
        <w:trPr>
          <w:trHeight w:val="261"/>
        </w:trPr>
        <w:tc>
          <w:tcPr>
            <w:tcW w:w="3240" w:type="dxa"/>
          </w:tcPr>
          <w:p w14:paraId="4EB4581A" w14:textId="4B47BD1E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389" w:type="dxa"/>
          </w:tcPr>
          <w:p w14:paraId="77A4CC7C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0845B899" w14:textId="3A0B0418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75C76952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7E206147" w14:textId="609DC6D0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3B40CF9D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0698663" w14:textId="6DFFE8EF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(2,615,917)</w:t>
            </w:r>
          </w:p>
        </w:tc>
        <w:tc>
          <w:tcPr>
            <w:tcW w:w="284" w:type="dxa"/>
            <w:vAlign w:val="bottom"/>
          </w:tcPr>
          <w:p w14:paraId="2B556154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vAlign w:val="bottom"/>
          </w:tcPr>
          <w:p w14:paraId="0583936F" w14:textId="36BB1968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(2,615,917)</w:t>
            </w:r>
          </w:p>
        </w:tc>
        <w:tc>
          <w:tcPr>
            <w:tcW w:w="317" w:type="dxa"/>
            <w:vAlign w:val="bottom"/>
          </w:tcPr>
          <w:p w14:paraId="23BBBA7B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EDBA27" w14:textId="3A7C8A59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20B5039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115D79" w14:textId="429DC7BF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03B985E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9511B77" w14:textId="7AC1A33C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(2,5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54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557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797802B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1CC698" w14:textId="3717C4C2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54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312EC5" w:rsidRPr="005F46DC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006B4" w:rsidRPr="005F46DC" w14:paraId="209DF598" w14:textId="77777777" w:rsidTr="007006B4">
        <w:trPr>
          <w:trHeight w:val="261"/>
        </w:trPr>
        <w:tc>
          <w:tcPr>
            <w:tcW w:w="3240" w:type="dxa"/>
          </w:tcPr>
          <w:p w14:paraId="40B6A751" w14:textId="0397C81F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389" w:type="dxa"/>
          </w:tcPr>
          <w:p w14:paraId="3A3D94A2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677BEC42" w14:textId="53A8CD28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18237EEA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24C88FCE" w14:textId="1FE0FEDE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3D419F89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19923279" w14:textId="62D7F57E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84" w:type="dxa"/>
            <w:vAlign w:val="bottom"/>
          </w:tcPr>
          <w:p w14:paraId="18A70E6C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vAlign w:val="bottom"/>
          </w:tcPr>
          <w:p w14:paraId="5BE0FD21" w14:textId="11F1BCC4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317" w:type="dxa"/>
            <w:vAlign w:val="bottom"/>
          </w:tcPr>
          <w:p w14:paraId="615BC828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91A9953" w14:textId="56D44EE0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C78C31F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E2380E" w14:textId="3A04C666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48D48FB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B357B23" w14:textId="7FFA9445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(12,283)</w:t>
            </w:r>
          </w:p>
        </w:tc>
        <w:tc>
          <w:tcPr>
            <w:tcW w:w="270" w:type="dxa"/>
            <w:vAlign w:val="bottom"/>
          </w:tcPr>
          <w:p w14:paraId="1DC198CD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70FB4F5" w14:textId="6DD1B13C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(12,283)</w:t>
            </w:r>
          </w:p>
        </w:tc>
      </w:tr>
      <w:tr w:rsidR="007006B4" w:rsidRPr="005F46DC" w14:paraId="7A8D5815" w14:textId="77777777" w:rsidTr="007006B4">
        <w:trPr>
          <w:trHeight w:val="261"/>
        </w:trPr>
        <w:tc>
          <w:tcPr>
            <w:tcW w:w="3240" w:type="dxa"/>
          </w:tcPr>
          <w:p w14:paraId="08AFD2A8" w14:textId="77777777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389" w:type="dxa"/>
          </w:tcPr>
          <w:p w14:paraId="5C313200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665801F7" w14:textId="0DD35977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59504402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774DF46A" w14:textId="159E544E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04A671BC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065EA14" w14:textId="72729530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84" w:type="dxa"/>
            <w:vAlign w:val="bottom"/>
          </w:tcPr>
          <w:p w14:paraId="60D1BE41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vAlign w:val="bottom"/>
          </w:tcPr>
          <w:p w14:paraId="697CBE45" w14:textId="6CCA8AE4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317" w:type="dxa"/>
            <w:vAlign w:val="bottom"/>
          </w:tcPr>
          <w:p w14:paraId="719C528D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17E43C" w14:textId="29E2B959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9B92C2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B5A08D2" w14:textId="643C12FD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115327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BAFEA8A" w14:textId="4F2DDDDD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831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6C59524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4F733DB" w14:textId="174E9A94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831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006B4" w:rsidRPr="005F46DC" w14:paraId="6E4A2248" w14:textId="77777777" w:rsidTr="007006B4">
        <w:trPr>
          <w:trHeight w:val="261"/>
        </w:trPr>
        <w:tc>
          <w:tcPr>
            <w:tcW w:w="3240" w:type="dxa"/>
          </w:tcPr>
          <w:p w14:paraId="1B7923AE" w14:textId="77777777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389" w:type="dxa"/>
          </w:tcPr>
          <w:p w14:paraId="115A7C0B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57555D74" w14:textId="001BED38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00EF1279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6EA44B93" w14:textId="7614FD03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2FF43945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745DC9D" w14:textId="28CA857B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(22,5</w:t>
            </w:r>
            <w:r w:rsidR="004A3175" w:rsidRPr="005F46DC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0)</w:t>
            </w:r>
          </w:p>
        </w:tc>
        <w:tc>
          <w:tcPr>
            <w:tcW w:w="284" w:type="dxa"/>
            <w:vAlign w:val="bottom"/>
          </w:tcPr>
          <w:p w14:paraId="5E2D56FD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vAlign w:val="bottom"/>
          </w:tcPr>
          <w:p w14:paraId="0C6F0D97" w14:textId="1393C006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(22,5</w:t>
            </w:r>
            <w:r w:rsidR="004A3175" w:rsidRPr="005F46DC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0)</w:t>
            </w:r>
          </w:p>
        </w:tc>
        <w:tc>
          <w:tcPr>
            <w:tcW w:w="317" w:type="dxa"/>
            <w:vAlign w:val="bottom"/>
          </w:tcPr>
          <w:p w14:paraId="1B691FFE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AFD075A" w14:textId="79ED5A3A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0FC463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FEDE8C0" w14:textId="6FB16F3D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06DEFA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A4CC66" w14:textId="7DA0563C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(21,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743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4424C02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AB261" w14:textId="40EEDAD8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(21,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743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006B4" w:rsidRPr="005F46DC" w14:paraId="3679E6C1" w14:textId="77777777" w:rsidTr="007006B4">
        <w:trPr>
          <w:trHeight w:val="261"/>
        </w:trPr>
        <w:tc>
          <w:tcPr>
            <w:tcW w:w="3240" w:type="dxa"/>
            <w:hideMark/>
          </w:tcPr>
          <w:p w14:paraId="2D120557" w14:textId="77777777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389" w:type="dxa"/>
          </w:tcPr>
          <w:p w14:paraId="2763A4B6" w14:textId="6E5D0A72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34B2A63F" w14:textId="4A683FA8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44A08758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5D75073F" w14:textId="1E3B63A3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6DA3D247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</w:tcPr>
          <w:p w14:paraId="40C6D831" w14:textId="7495235D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(9,058,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363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2760A6F2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</w:tcPr>
          <w:p w14:paraId="41F14EE8" w14:textId="75719CD5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(9,058,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363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317" w:type="dxa"/>
          </w:tcPr>
          <w:p w14:paraId="616CEE93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096481" w14:textId="21AB6D8A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61804F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840934" w14:textId="776555A2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(9,210,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094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161D3B4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10362A0" w14:textId="0170F229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EB83D8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2DC8B7" w14:textId="08B83116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(9,210,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</w:rPr>
              <w:t>094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006B4" w:rsidRPr="005F46DC" w14:paraId="04405D6B" w14:textId="77777777" w:rsidTr="007006B4">
        <w:trPr>
          <w:trHeight w:val="261"/>
        </w:trPr>
        <w:tc>
          <w:tcPr>
            <w:tcW w:w="3240" w:type="dxa"/>
          </w:tcPr>
          <w:p w14:paraId="7D963E85" w14:textId="259A66CE" w:rsidR="007006B4" w:rsidRPr="005F46DC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389" w:type="dxa"/>
          </w:tcPr>
          <w:p w14:paraId="07E96E4E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  <w:tcBorders>
              <w:bottom w:val="single" w:sz="4" w:space="0" w:color="auto"/>
            </w:tcBorders>
            <w:vAlign w:val="bottom"/>
          </w:tcPr>
          <w:p w14:paraId="21394EB9" w14:textId="544D2A6D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(75,195)</w:t>
            </w:r>
          </w:p>
        </w:tc>
        <w:tc>
          <w:tcPr>
            <w:tcW w:w="283" w:type="dxa"/>
          </w:tcPr>
          <w:p w14:paraId="2E8DE560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  <w:tcBorders>
              <w:bottom w:val="single" w:sz="4" w:space="0" w:color="auto"/>
            </w:tcBorders>
          </w:tcPr>
          <w:p w14:paraId="14A5695F" w14:textId="676A2E51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28C81EA8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bottom"/>
          </w:tcPr>
          <w:p w14:paraId="204CCEE7" w14:textId="08A03529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  <w:vAlign w:val="bottom"/>
          </w:tcPr>
          <w:p w14:paraId="3DAA2C6A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7" w:type="dxa"/>
            <w:tcBorders>
              <w:bottom w:val="single" w:sz="4" w:space="0" w:color="auto"/>
            </w:tcBorders>
            <w:vAlign w:val="bottom"/>
          </w:tcPr>
          <w:p w14:paraId="4476B6B3" w14:textId="340CC349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(75,195)</w:t>
            </w:r>
          </w:p>
        </w:tc>
        <w:tc>
          <w:tcPr>
            <w:tcW w:w="317" w:type="dxa"/>
            <w:vAlign w:val="bottom"/>
          </w:tcPr>
          <w:p w14:paraId="194BC2DA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7EE629" w14:textId="48961462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15078E1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3A1C3D" w14:textId="5D13FD96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(75,195)</w:t>
            </w:r>
          </w:p>
        </w:tc>
        <w:tc>
          <w:tcPr>
            <w:tcW w:w="270" w:type="dxa"/>
            <w:vAlign w:val="bottom"/>
          </w:tcPr>
          <w:p w14:paraId="1B5A3B76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FA7D589" w14:textId="6506B75B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B7E767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350CFE" w14:textId="4F9C8F25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(75,195)</w:t>
            </w:r>
          </w:p>
        </w:tc>
      </w:tr>
      <w:tr w:rsidR="007006B4" w:rsidRPr="005F46DC" w14:paraId="4379D0F4" w14:textId="77777777" w:rsidTr="007006B4">
        <w:trPr>
          <w:trHeight w:val="261"/>
        </w:trPr>
        <w:tc>
          <w:tcPr>
            <w:tcW w:w="3240" w:type="dxa"/>
            <w:hideMark/>
          </w:tcPr>
          <w:p w14:paraId="344C9023" w14:textId="03E65E81" w:rsidR="007006B4" w:rsidRPr="005F46DC" w:rsidRDefault="007006B4" w:rsidP="007006B4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389" w:type="dxa"/>
          </w:tcPr>
          <w:p w14:paraId="78426661" w14:textId="77777777" w:rsidR="007006B4" w:rsidRPr="005F46DC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3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5E8503" w14:textId="484F671A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(75,195)</w:t>
            </w:r>
          </w:p>
        </w:tc>
        <w:tc>
          <w:tcPr>
            <w:tcW w:w="283" w:type="dxa"/>
          </w:tcPr>
          <w:p w14:paraId="13217B9D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bottom w:val="double" w:sz="4" w:space="0" w:color="auto"/>
            </w:tcBorders>
          </w:tcPr>
          <w:p w14:paraId="0690005E" w14:textId="6F7FCBEA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5D6AD0D1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double" w:sz="4" w:space="0" w:color="auto"/>
            </w:tcBorders>
          </w:tcPr>
          <w:p w14:paraId="65D9C461" w14:textId="00DF75F7" w:rsidR="007006B4" w:rsidRPr="005F46DC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(12,962</w:t>
            </w:r>
            <w:r w:rsidR="00930A57"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,346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6E4FB100" w14:textId="77777777" w:rsidR="007006B4" w:rsidRPr="005F46DC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277" w:type="dxa"/>
            <w:tcBorders>
              <w:top w:val="single" w:sz="4" w:space="0" w:color="auto"/>
              <w:bottom w:val="double" w:sz="4" w:space="0" w:color="auto"/>
            </w:tcBorders>
          </w:tcPr>
          <w:p w14:paraId="02463F32" w14:textId="7532658E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(13,</w:t>
            </w:r>
            <w:r w:rsidR="00930A57"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037,541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317" w:type="dxa"/>
            <w:vAlign w:val="bottom"/>
          </w:tcPr>
          <w:p w14:paraId="5BF30DBF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633527" w14:textId="7EC15199" w:rsidR="007006B4" w:rsidRPr="005F46DC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FADEB3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3E6873" w14:textId="44EE22FE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39BB27" w14:textId="77777777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BCD8390" w14:textId="3361AB1C" w:rsidR="007006B4" w:rsidRPr="005F46DC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3CEE39" w14:textId="77777777" w:rsidR="007006B4" w:rsidRPr="005F46DC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5A8BE26A" w14:textId="14CDB9E8" w:rsidR="007006B4" w:rsidRPr="005F46DC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50F3667C" w14:textId="77777777" w:rsidR="0049793C" w:rsidRPr="005F46DC" w:rsidRDefault="0049793C">
      <w:pPr>
        <w:rPr>
          <w:rFonts w:asciiTheme="majorBidi" w:hAnsiTheme="majorBidi" w:cstheme="majorBidi"/>
          <w:sz w:val="28"/>
          <w:szCs w:val="28"/>
        </w:rPr>
      </w:pPr>
    </w:p>
    <w:p w14:paraId="155D959E" w14:textId="1DF4BC95" w:rsidR="00315168" w:rsidRPr="005F46DC" w:rsidRDefault="00315168">
      <w:pPr>
        <w:rPr>
          <w:rFonts w:asciiTheme="majorBidi" w:hAnsiTheme="majorBidi" w:cstheme="majorBidi"/>
          <w:cs/>
          <w:lang w:val="en-GB"/>
        </w:rPr>
      </w:pPr>
      <w:r w:rsidRPr="005F46DC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5F46DC" w14:paraId="4CEBE347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2DF18B4C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679A04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3068A14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5F46DC" w14:paraId="0024CCC5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7AF59C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82D1AD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56B9AA6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C18A56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88E24C0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5F46DC" w14:paraId="3B9DC31A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1ED04E27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3852E491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F1771F4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17B9155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C832EBE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FA4DFB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327BEF6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46D5957E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0AD4F07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61A0270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4EDC4A2B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74163866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37E86A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7800C08E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FE80C82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434BA0F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5D29B54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5F46DC" w14:paraId="30653571" w14:textId="77777777" w:rsidTr="00C578DA">
        <w:trPr>
          <w:trHeight w:val="261"/>
        </w:trPr>
        <w:tc>
          <w:tcPr>
            <w:tcW w:w="3240" w:type="dxa"/>
          </w:tcPr>
          <w:p w14:paraId="2E529144" w14:textId="7777777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09BA8DC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EA9BA84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5F46DC" w14:paraId="537CC68C" w14:textId="77777777" w:rsidTr="00C578DA">
        <w:trPr>
          <w:trHeight w:val="261"/>
        </w:trPr>
        <w:tc>
          <w:tcPr>
            <w:tcW w:w="3240" w:type="dxa"/>
          </w:tcPr>
          <w:p w14:paraId="35C00193" w14:textId="6913E0B4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22092FDB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57DBB06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5F46DC" w14:paraId="57E7048D" w14:textId="77777777" w:rsidTr="00C578DA">
        <w:trPr>
          <w:trHeight w:val="261"/>
        </w:trPr>
        <w:tc>
          <w:tcPr>
            <w:tcW w:w="3240" w:type="dxa"/>
            <w:hideMark/>
          </w:tcPr>
          <w:p w14:paraId="74D9BBE1" w14:textId="7777777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0098A7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1EE70" w14:textId="77777777" w:rsidR="00ED00C6" w:rsidRPr="005F46DC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F53E83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E6C2326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8D3084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8AE4EA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C97E3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DB9FC1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98C831B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8E9465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DFF4FB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0C618A0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AB8AFE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FFF615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3906C3B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94DCCA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5F46DC" w14:paraId="3D76CB16" w14:textId="77777777" w:rsidTr="00C578DA">
        <w:trPr>
          <w:trHeight w:val="261"/>
        </w:trPr>
        <w:tc>
          <w:tcPr>
            <w:tcW w:w="3240" w:type="dxa"/>
          </w:tcPr>
          <w:p w14:paraId="54A686E3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391A15D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4E819AB" w14:textId="2BF3A0C9" w:rsidR="00260903" w:rsidRPr="005F46D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72D876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AFF21A" w14:textId="1A5E7D75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E7A31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6791EE" w14:textId="2E939E63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7D560756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647111" w14:textId="7E00E5AE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70528419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8A294A4" w14:textId="367578CF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2D1E3D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EDC8A6" w14:textId="0075B19C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  <w:tc>
          <w:tcPr>
            <w:tcW w:w="270" w:type="dxa"/>
          </w:tcPr>
          <w:p w14:paraId="063774E2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88BA52C" w14:textId="237C867C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4C3CC3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C3CC06" w14:textId="63E0964F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</w:tr>
      <w:tr w:rsidR="00260903" w:rsidRPr="005F46DC" w14:paraId="535ECB1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1159DAB8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3F288283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23A1E0" w14:textId="459D0425" w:rsidR="00260903" w:rsidRPr="005F46D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205D06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1840C6" w14:textId="3A7F4229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79F1D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E3F1C46" w14:textId="5EDBBED6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762C5D2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FDA191" w14:textId="1CC2F733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032C04C8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AC01C9C" w14:textId="489EB49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6701B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787B6" w14:textId="5D7FE4D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  <w:tc>
          <w:tcPr>
            <w:tcW w:w="270" w:type="dxa"/>
          </w:tcPr>
          <w:p w14:paraId="617E2B08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045AA8C" w14:textId="45D8A2A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AC9221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6ECA97" w14:textId="362B2014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</w:tr>
      <w:tr w:rsidR="00260903" w:rsidRPr="005F46DC" w14:paraId="0991D17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76A1E8B9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3C6A0A54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B1AFB93" w14:textId="094289F3" w:rsidR="00260903" w:rsidRPr="005F46D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32260B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EA6690" w14:textId="611C5E82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E6D71B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B127D0" w14:textId="15C1CB52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ED36D6" w:rsidRPr="005F46DC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25153C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07741F" w14:textId="188BAAFF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ED36D6" w:rsidRPr="005F46DC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9FEB502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72EF35" w14:textId="5EECF5FA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4FAA28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23F9B92" w14:textId="3A17BC99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  <w:tc>
          <w:tcPr>
            <w:tcW w:w="270" w:type="dxa"/>
          </w:tcPr>
          <w:p w14:paraId="2D3FFE1E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B0482B8" w14:textId="2DFADD90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77AB3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CB0528" w14:textId="418E0CEE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</w:tr>
      <w:tr w:rsidR="00260903" w:rsidRPr="005F46DC" w14:paraId="452520EC" w14:textId="77777777" w:rsidTr="00C578DA">
        <w:trPr>
          <w:trHeight w:val="261"/>
        </w:trPr>
        <w:tc>
          <w:tcPr>
            <w:tcW w:w="3240" w:type="dxa"/>
            <w:hideMark/>
          </w:tcPr>
          <w:p w14:paraId="3A1D4E25" w14:textId="77777777" w:rsidR="00260903" w:rsidRPr="005F46DC" w:rsidRDefault="00260903" w:rsidP="0026090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114BB6B7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0AD32B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F851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2107A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02EDAF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93455E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D908EE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D386DD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8DBF4EE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9501E1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9FF53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08FC93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269188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A9C660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52C450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6072E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5F46DC" w14:paraId="12F1098F" w14:textId="77777777">
        <w:trPr>
          <w:trHeight w:val="261"/>
        </w:trPr>
        <w:tc>
          <w:tcPr>
            <w:tcW w:w="3240" w:type="dxa"/>
            <w:hideMark/>
          </w:tcPr>
          <w:p w14:paraId="3C6CD421" w14:textId="77777777" w:rsidR="00260903" w:rsidRPr="005F46DC" w:rsidRDefault="00260903" w:rsidP="0026090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3612BA06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7774F53" w14:textId="0C6AC993" w:rsidR="00260903" w:rsidRPr="005F46DC" w:rsidRDefault="008A1BDC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93,583</w:t>
            </w:r>
          </w:p>
        </w:tc>
        <w:tc>
          <w:tcPr>
            <w:tcW w:w="270" w:type="dxa"/>
          </w:tcPr>
          <w:p w14:paraId="072AE02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E5BFBD" w14:textId="00DD2EBB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12F9766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73FFE80" w14:textId="5024F37F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132701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2CC152D" w14:textId="18FDDCFA" w:rsidR="00260903" w:rsidRPr="005F46DC" w:rsidRDefault="008A1BDC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350,421</w:t>
            </w:r>
          </w:p>
        </w:tc>
        <w:tc>
          <w:tcPr>
            <w:tcW w:w="270" w:type="dxa"/>
            <w:vAlign w:val="bottom"/>
          </w:tcPr>
          <w:p w14:paraId="0A55219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EF640D8" w14:textId="63510F99" w:rsidR="00260903" w:rsidRPr="005F46DC" w:rsidRDefault="00260903" w:rsidP="0026090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  <w:vAlign w:val="bottom"/>
          </w:tcPr>
          <w:p w14:paraId="4822980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2E29D0" w14:textId="4B5B078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70D64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999A6D8" w14:textId="7422518D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113,038</w:t>
            </w:r>
          </w:p>
        </w:tc>
        <w:tc>
          <w:tcPr>
            <w:tcW w:w="270" w:type="dxa"/>
          </w:tcPr>
          <w:p w14:paraId="76A28D7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1B49F4" w14:textId="78985AD4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369,876</w:t>
            </w:r>
          </w:p>
        </w:tc>
      </w:tr>
      <w:tr w:rsidR="008A1BDC" w:rsidRPr="005F46DC" w14:paraId="0E07F652" w14:textId="77777777" w:rsidTr="00304CBF">
        <w:trPr>
          <w:trHeight w:val="261"/>
        </w:trPr>
        <w:tc>
          <w:tcPr>
            <w:tcW w:w="3240" w:type="dxa"/>
          </w:tcPr>
          <w:p w14:paraId="34CF5F0A" w14:textId="052607A5" w:rsidR="008A1BDC" w:rsidRPr="005F46DC" w:rsidRDefault="008A1BDC" w:rsidP="008A1BDC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เงินฝากประจำระยะยาว</w:t>
            </w:r>
          </w:p>
        </w:tc>
        <w:tc>
          <w:tcPr>
            <w:tcW w:w="720" w:type="dxa"/>
          </w:tcPr>
          <w:p w14:paraId="127DC001" w14:textId="77777777" w:rsidR="008A1BDC" w:rsidRPr="005F46DC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D3B90C5" w14:textId="7FFACD44" w:rsidR="008A1BDC" w:rsidRPr="005F46DC" w:rsidRDefault="008A1BDC" w:rsidP="008A1BDC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12DCE6C" w14:textId="77777777" w:rsidR="008A1BDC" w:rsidRPr="005F46DC" w:rsidRDefault="008A1BDC" w:rsidP="008A1BDC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55504FE" w14:textId="79063D5F" w:rsidR="008A1BDC" w:rsidRPr="005F46DC" w:rsidRDefault="008A1BDC" w:rsidP="008A1BDC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AD2C36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385E656" w14:textId="3FD5E818" w:rsidR="008A1BDC" w:rsidRPr="005F46DC" w:rsidRDefault="00CC1876" w:rsidP="008A1BD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19,455</w:t>
            </w:r>
          </w:p>
        </w:tc>
        <w:tc>
          <w:tcPr>
            <w:tcW w:w="270" w:type="dxa"/>
            <w:vAlign w:val="bottom"/>
          </w:tcPr>
          <w:p w14:paraId="72E25F75" w14:textId="77777777" w:rsidR="008A1BDC" w:rsidRPr="005F46DC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751332" w14:textId="70693CF4" w:rsidR="008A1BDC" w:rsidRPr="005F46DC" w:rsidRDefault="00CC1876" w:rsidP="008A1BD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19,455</w:t>
            </w:r>
          </w:p>
        </w:tc>
        <w:tc>
          <w:tcPr>
            <w:tcW w:w="270" w:type="dxa"/>
            <w:vAlign w:val="bottom"/>
          </w:tcPr>
          <w:p w14:paraId="336E6392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EE9C00" w14:textId="1C5CE46B" w:rsidR="008A1BDC" w:rsidRPr="005F46DC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8E37C2C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1F8B76" w14:textId="4B8E944C" w:rsidR="008A1BDC" w:rsidRPr="005F46DC" w:rsidRDefault="00CC1876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19,369</w:t>
            </w:r>
          </w:p>
        </w:tc>
        <w:tc>
          <w:tcPr>
            <w:tcW w:w="270" w:type="dxa"/>
            <w:vAlign w:val="bottom"/>
          </w:tcPr>
          <w:p w14:paraId="173601CA" w14:textId="77777777" w:rsidR="008A1BDC" w:rsidRPr="005F46DC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EF66A5" w14:textId="308F9728" w:rsidR="008A1BDC" w:rsidRPr="005F46DC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4418DA0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1E30A1E" w14:textId="009D8288" w:rsidR="008A1BDC" w:rsidRPr="005F46DC" w:rsidRDefault="00CC1876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19,369</w:t>
            </w:r>
          </w:p>
        </w:tc>
      </w:tr>
      <w:tr w:rsidR="008A1BDC" w:rsidRPr="005F46DC" w14:paraId="3BCB4533" w14:textId="77777777" w:rsidTr="00C578DA">
        <w:trPr>
          <w:trHeight w:val="261"/>
        </w:trPr>
        <w:tc>
          <w:tcPr>
            <w:tcW w:w="3240" w:type="dxa"/>
            <w:hideMark/>
          </w:tcPr>
          <w:p w14:paraId="4408665A" w14:textId="2CAB77B7" w:rsidR="008A1BDC" w:rsidRPr="005F46DC" w:rsidRDefault="008A1BDC" w:rsidP="008A1BDC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114B5567" w14:textId="77777777" w:rsidR="008A1BDC" w:rsidRPr="005F46DC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180791" w14:textId="4C081EE3" w:rsidR="008A1BDC" w:rsidRPr="005F46DC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93,583</w:t>
            </w:r>
          </w:p>
        </w:tc>
        <w:tc>
          <w:tcPr>
            <w:tcW w:w="270" w:type="dxa"/>
          </w:tcPr>
          <w:p w14:paraId="3EE71387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1E4F151" w14:textId="27DAF08C" w:rsidR="008A1BDC" w:rsidRPr="005F46DC" w:rsidRDefault="008A1BDC" w:rsidP="008A1BD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070A9103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B69D8BC" w14:textId="17EF9434" w:rsidR="008A1BDC" w:rsidRPr="005F46DC" w:rsidRDefault="008A1BDC" w:rsidP="008A1BD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74,244</w:t>
            </w:r>
          </w:p>
        </w:tc>
        <w:tc>
          <w:tcPr>
            <w:tcW w:w="270" w:type="dxa"/>
            <w:vAlign w:val="bottom"/>
          </w:tcPr>
          <w:p w14:paraId="66AC8A6C" w14:textId="77777777" w:rsidR="008A1BDC" w:rsidRPr="005F46DC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47412E" w14:textId="44AD183D" w:rsidR="008A1BDC" w:rsidRPr="005F46DC" w:rsidRDefault="008A1BDC" w:rsidP="008A1BD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424,665</w:t>
            </w:r>
          </w:p>
        </w:tc>
        <w:tc>
          <w:tcPr>
            <w:tcW w:w="270" w:type="dxa"/>
            <w:vAlign w:val="bottom"/>
          </w:tcPr>
          <w:p w14:paraId="3C9C436C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D36B89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D156CA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FB4C11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EA1E2FF" w14:textId="77777777" w:rsidR="008A1BDC" w:rsidRPr="005F46DC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8E1AAA" w14:textId="77777777" w:rsidR="008A1BDC" w:rsidRPr="005F46DC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A1D748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4CCB1BD" w14:textId="77777777" w:rsidR="008A1BDC" w:rsidRPr="005F46DC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2F809D04" w14:textId="77777777" w:rsidR="001B42A5" w:rsidRPr="005F46DC" w:rsidRDefault="001B42A5">
      <w:r w:rsidRPr="005F46DC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5F46DC" w14:paraId="10470CD2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09A5B893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5A6956D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2BF4F03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5F46DC" w14:paraId="434D60ED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C388E4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86759F0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6FF20E1F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414B57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1982A053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5F46DC" w14:paraId="79D1A63C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0A8C3699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0173E8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C6D506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4E73D6B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62BFD7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0A7EF5C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596858B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A8E1FB5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963201F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AD41608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155E29C5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8751D84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FFA3E93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5E3F5D46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FEA3865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7825F1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F8704D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5F46DC" w14:paraId="6633898C" w14:textId="77777777" w:rsidTr="00C578DA">
        <w:trPr>
          <w:trHeight w:val="261"/>
        </w:trPr>
        <w:tc>
          <w:tcPr>
            <w:tcW w:w="3240" w:type="dxa"/>
          </w:tcPr>
          <w:p w14:paraId="7AE34EFE" w14:textId="7777777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D5A6892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06AA473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5F46DC" w14:paraId="179848C3" w14:textId="77777777" w:rsidTr="00C578DA">
        <w:trPr>
          <w:trHeight w:val="261"/>
        </w:trPr>
        <w:tc>
          <w:tcPr>
            <w:tcW w:w="3240" w:type="dxa"/>
          </w:tcPr>
          <w:p w14:paraId="62309B6C" w14:textId="13DDDA4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="00260903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260903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7DC756B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356E4E6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ED00C6" w:rsidRPr="005F46DC" w14:paraId="794CA9FD" w14:textId="77777777" w:rsidTr="00C578DA">
        <w:trPr>
          <w:trHeight w:val="261"/>
        </w:trPr>
        <w:tc>
          <w:tcPr>
            <w:tcW w:w="3240" w:type="dxa"/>
          </w:tcPr>
          <w:p w14:paraId="482C2852" w14:textId="7777777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6113B691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C4FBE47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8F53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CDE1B58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CC0803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3D7A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AAF1177" w14:textId="77777777" w:rsidR="00ED00C6" w:rsidRPr="005F46DC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3DD926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C060B9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34B4B7C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A9BA950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0BB5706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066FC6" w14:textId="77777777" w:rsidR="00ED00C6" w:rsidRPr="005F46DC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FADCAA" w14:textId="77777777" w:rsidR="00ED00C6" w:rsidRPr="005F46DC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F04884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1AB2DC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5F46DC" w14:paraId="6277439E" w14:textId="77777777" w:rsidTr="00C578DA">
        <w:trPr>
          <w:trHeight w:val="261"/>
        </w:trPr>
        <w:tc>
          <w:tcPr>
            <w:tcW w:w="3240" w:type="dxa"/>
          </w:tcPr>
          <w:p w14:paraId="0D2249B9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772E697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E052B64" w14:textId="7DDAE365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4A9B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610DBF" w14:textId="6690D2D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5958E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BB3EA16" w14:textId="490964CA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00281DDF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0E9941" w14:textId="420914D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311A10A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FDCE2E" w14:textId="210CB85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6DB89A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F3DE9A6" w14:textId="6A341446" w:rsidR="00260903" w:rsidRPr="005F46D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45394E6F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282DCF4" w14:textId="2DEC654E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  <w:tc>
          <w:tcPr>
            <w:tcW w:w="270" w:type="dxa"/>
            <w:vAlign w:val="bottom"/>
          </w:tcPr>
          <w:p w14:paraId="3163544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A6221B" w14:textId="043C265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</w:tr>
      <w:tr w:rsidR="00260903" w:rsidRPr="005F46DC" w14:paraId="24D4BD56" w14:textId="77777777">
        <w:trPr>
          <w:trHeight w:val="261"/>
        </w:trPr>
        <w:tc>
          <w:tcPr>
            <w:tcW w:w="3240" w:type="dxa"/>
          </w:tcPr>
          <w:p w14:paraId="1469EE20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EE1006A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8D9C496" w14:textId="58B44DD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557A5C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7FA3B9" w14:textId="5DD9561B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B8E7A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9B6D19" w14:textId="425D9279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3EB52EDA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D338B6" w14:textId="2EA52120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0D337DF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B73B955" w14:textId="3515576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199B47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AE0B9C" w14:textId="0317DCA6" w:rsidR="00260903" w:rsidRPr="005F46D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20001E3D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94D756" w14:textId="38864774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  <w:tc>
          <w:tcPr>
            <w:tcW w:w="270" w:type="dxa"/>
            <w:vAlign w:val="bottom"/>
          </w:tcPr>
          <w:p w14:paraId="4C15DB8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D93A959" w14:textId="706F29D8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</w:tr>
      <w:tr w:rsidR="00260903" w:rsidRPr="005F46DC" w14:paraId="2776E6E9" w14:textId="77777777">
        <w:trPr>
          <w:trHeight w:val="261"/>
        </w:trPr>
        <w:tc>
          <w:tcPr>
            <w:tcW w:w="3240" w:type="dxa"/>
          </w:tcPr>
          <w:p w14:paraId="1070456A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E23BDB0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C30DC08" w14:textId="21848450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76099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5B4BF6" w14:textId="40880A7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7DEF5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F52ACD3" w14:textId="3D1A90A3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1BCEF8B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E9FFC" w14:textId="05351270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58C3D0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0DC4AD" w14:textId="055D6B02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B3F153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1D95E8" w14:textId="5E037822" w:rsidR="00260903" w:rsidRPr="005F46D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700C9E39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F1EF2B5" w14:textId="0520B118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  <w:tc>
          <w:tcPr>
            <w:tcW w:w="270" w:type="dxa"/>
            <w:vAlign w:val="bottom"/>
          </w:tcPr>
          <w:p w14:paraId="5151E94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E6F8610" w14:textId="140D1FED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</w:tr>
      <w:tr w:rsidR="00260903" w:rsidRPr="005F46DC" w14:paraId="26BB8879" w14:textId="77777777" w:rsidTr="00C578DA">
        <w:trPr>
          <w:trHeight w:val="261"/>
        </w:trPr>
        <w:tc>
          <w:tcPr>
            <w:tcW w:w="3240" w:type="dxa"/>
          </w:tcPr>
          <w:p w14:paraId="17853CFB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6D8135D5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FB259E" w14:textId="3277314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DECDFB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90D6C6" w14:textId="23926EB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8C336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F9E0A6D" w14:textId="3104D796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6D030762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F2A52" w14:textId="2D032C28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1A475F0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15AE8B" w14:textId="3ED21FA2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D5CEE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F6DE7" w14:textId="1032C41D" w:rsidR="00260903" w:rsidRPr="005F46D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23D805AB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15E474A" w14:textId="6662C716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  <w:tc>
          <w:tcPr>
            <w:tcW w:w="270" w:type="dxa"/>
            <w:vAlign w:val="bottom"/>
          </w:tcPr>
          <w:p w14:paraId="08E1B76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644C161" w14:textId="244E3003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</w:tr>
      <w:tr w:rsidR="00260903" w:rsidRPr="005F46DC" w14:paraId="60A735C2" w14:textId="77777777" w:rsidTr="00C578DA">
        <w:trPr>
          <w:trHeight w:val="261"/>
        </w:trPr>
        <w:tc>
          <w:tcPr>
            <w:tcW w:w="3240" w:type="dxa"/>
          </w:tcPr>
          <w:p w14:paraId="036F4275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5E553454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5C572B4" w14:textId="6F0A7734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2CE245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557D0B" w14:textId="3A56D284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AADB8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B3996F" w14:textId="6473CD28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1D1232A9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2E3045" w14:textId="0F14667F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2CFEADB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15B3FD7" w14:textId="2A9A2AE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4ACE65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0D32CE" w14:textId="1B0EDEFD" w:rsidR="00260903" w:rsidRPr="005F46D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0D62E035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53FFCCA" w14:textId="5A5EFEA3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  <w:tc>
          <w:tcPr>
            <w:tcW w:w="270" w:type="dxa"/>
            <w:vAlign w:val="bottom"/>
          </w:tcPr>
          <w:p w14:paraId="22D1995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DF37A49" w14:textId="182DE489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</w:tr>
      <w:tr w:rsidR="00260903" w:rsidRPr="005F46DC" w14:paraId="7D2A6DD3" w14:textId="77777777" w:rsidTr="00C578DA">
        <w:trPr>
          <w:trHeight w:val="261"/>
        </w:trPr>
        <w:tc>
          <w:tcPr>
            <w:tcW w:w="3240" w:type="dxa"/>
            <w:hideMark/>
          </w:tcPr>
          <w:p w14:paraId="09C63B42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14DBF60C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7ADE22" w14:textId="61EA0BA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A8ABE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D75F77" w14:textId="7DD2418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76019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927E1E3" w14:textId="619C041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7A1187D2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9472A3" w14:textId="2ACC238D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12FE87B2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A87F25" w14:textId="6D88CFD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22933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976B0F3" w14:textId="1CD54F5B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496F1971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2FE29C" w14:textId="6BAC454B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155D5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AB2800" w14:textId="3E58D888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</w:tr>
      <w:tr w:rsidR="00260903" w:rsidRPr="005F46DC" w14:paraId="15F5724F" w14:textId="77777777" w:rsidTr="00C578DA">
        <w:trPr>
          <w:trHeight w:val="261"/>
        </w:trPr>
        <w:tc>
          <w:tcPr>
            <w:tcW w:w="3240" w:type="dxa"/>
          </w:tcPr>
          <w:p w14:paraId="5FC43229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4C52823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AA18702" w14:textId="15418ACC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41C5055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E6B65A6" w14:textId="72E04F9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927793B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A62A3CD" w14:textId="79444FA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32C15E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7312172" w14:textId="2B826649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72DCD44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CC874AC" w14:textId="00885456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130AC0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3451FBA" w14:textId="7A72D149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1DDEF478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556787" w14:textId="5531E36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7167E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ABFC29" w14:textId="441103C9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</w:tr>
      <w:tr w:rsidR="00260903" w:rsidRPr="005F46DC" w14:paraId="386F1F53" w14:textId="77777777" w:rsidTr="00C578DA">
        <w:trPr>
          <w:trHeight w:val="261"/>
        </w:trPr>
        <w:tc>
          <w:tcPr>
            <w:tcW w:w="3240" w:type="dxa"/>
            <w:hideMark/>
          </w:tcPr>
          <w:p w14:paraId="042F0A22" w14:textId="0D2F93CF" w:rsidR="00260903" w:rsidRPr="005F46D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1BA46E21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21AF2C" w14:textId="1820BD1D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3D49F3E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1E418D" w14:textId="1AAB2A1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8C5A24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E5DE5" w14:textId="79EE280C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(12,762,530)</w:t>
            </w:r>
          </w:p>
        </w:tc>
        <w:tc>
          <w:tcPr>
            <w:tcW w:w="270" w:type="dxa"/>
          </w:tcPr>
          <w:p w14:paraId="639502B7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960F3A" w14:textId="093EAAD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(12,860,491)</w:t>
            </w:r>
          </w:p>
        </w:tc>
        <w:tc>
          <w:tcPr>
            <w:tcW w:w="270" w:type="dxa"/>
            <w:vAlign w:val="bottom"/>
          </w:tcPr>
          <w:p w14:paraId="25D321B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C1A78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343A58E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532FA1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B07B4D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0770EFE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86EDD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5EC9C2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4B2B9F1" w14:textId="31C328E7" w:rsidR="00315168" w:rsidRPr="005F46DC" w:rsidRDefault="00315168">
      <w:pPr>
        <w:rPr>
          <w:rFonts w:asciiTheme="majorBidi" w:hAnsiTheme="majorBidi" w:cstheme="majorBidi"/>
        </w:rPr>
      </w:pPr>
      <w:r w:rsidRPr="005F46DC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106"/>
        <w:gridCol w:w="244"/>
        <w:gridCol w:w="990"/>
        <w:gridCol w:w="270"/>
        <w:gridCol w:w="1080"/>
      </w:tblGrid>
      <w:tr w:rsidR="004855B0" w:rsidRPr="005F46DC" w14:paraId="38EFDAD1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113DCB83" w14:textId="77777777" w:rsidR="001F38BE" w:rsidRPr="005F46DC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AB52228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1EC1509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452439" w:rsidRPr="005F46DC" w14:paraId="4615CE42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64AA4C4E" w14:textId="77777777" w:rsidR="001F38BE" w:rsidRPr="005F46DC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43E3801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11F77F3E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ED9312F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D40B2BD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5F46DC" w14:paraId="65A09177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4D968C66" w14:textId="77777777" w:rsidR="001F38BE" w:rsidRPr="005F46DC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394F767" w14:textId="3E60E58C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4E3F5CC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859629B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828C9CB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4FD269C1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2FF870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095ACD0A" w14:textId="77777777" w:rsidR="001F38BE" w:rsidRPr="005F46DC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B789EC5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D6FD6DD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2692BA52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6602B40D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06" w:type="dxa"/>
            <w:vAlign w:val="bottom"/>
            <w:hideMark/>
          </w:tcPr>
          <w:p w14:paraId="10C255E1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44" w:type="dxa"/>
          </w:tcPr>
          <w:p w14:paraId="0A655595" w14:textId="77777777" w:rsidR="001F38BE" w:rsidRPr="005F46DC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C90FB7C" w14:textId="77777777" w:rsidR="001F38BE" w:rsidRPr="005F46DC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10CB365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F4ADA2C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38BE" w:rsidRPr="005F46DC" w14:paraId="0E55D58F" w14:textId="77777777" w:rsidTr="001F38BE">
        <w:trPr>
          <w:trHeight w:val="261"/>
        </w:trPr>
        <w:tc>
          <w:tcPr>
            <w:tcW w:w="3240" w:type="dxa"/>
          </w:tcPr>
          <w:p w14:paraId="5BF96702" w14:textId="77777777" w:rsidR="001F38BE" w:rsidRPr="005F46DC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9F19D55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2D850C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1F38BE" w:rsidRPr="005F46DC" w14:paraId="12BEE7A9" w14:textId="77777777" w:rsidTr="001F38BE">
        <w:trPr>
          <w:trHeight w:val="261"/>
        </w:trPr>
        <w:tc>
          <w:tcPr>
            <w:tcW w:w="3240" w:type="dxa"/>
          </w:tcPr>
          <w:p w14:paraId="0DEE8B45" w14:textId="1B6C722F" w:rsidR="001F38BE" w:rsidRPr="005F46DC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  <w:r w:rsidRPr="005F46DC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13619203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12B3C8E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38BE" w:rsidRPr="005F46DC" w14:paraId="443C76FB" w14:textId="77777777" w:rsidTr="00FC570D">
        <w:trPr>
          <w:trHeight w:val="261"/>
        </w:trPr>
        <w:tc>
          <w:tcPr>
            <w:tcW w:w="3240" w:type="dxa"/>
            <w:hideMark/>
          </w:tcPr>
          <w:p w14:paraId="40C9EA3A" w14:textId="77777777" w:rsidR="001F38BE" w:rsidRPr="005F46DC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1D2B96E1" w14:textId="77777777" w:rsidR="001F38BE" w:rsidRPr="005F46D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C47E71E" w14:textId="71225B80" w:rsidR="001F38BE" w:rsidRPr="005F46DC" w:rsidRDefault="001F38BE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7A3846" w14:textId="77777777" w:rsidR="001F38BE" w:rsidRPr="005F46DC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4CDAF1F" w14:textId="77777777" w:rsidR="001F38BE" w:rsidRPr="005F46DC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1C3FBFF" w14:textId="77777777" w:rsidR="001F38BE" w:rsidRPr="005F46DC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6A74744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65EF8B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A37A4A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1975E12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700B5AE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467F38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488B6B39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79D486B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7EFFB20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81D4B1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BC94A85" w14:textId="77777777" w:rsidR="001F38BE" w:rsidRPr="005F46D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B1154" w:rsidRPr="005F46DC" w14:paraId="331B635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0BB9026" w14:textId="57DA4527" w:rsidR="00FB1154" w:rsidRPr="005F46DC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95DD84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E5FF761" w14:textId="744C3370" w:rsidR="00FB1154" w:rsidRPr="005F46DC" w:rsidRDefault="00FB1154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A229C3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22922D6" w14:textId="1447F00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F2A5578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1D9B62" w14:textId="439C9A25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2,262,183</w:t>
            </w:r>
          </w:p>
        </w:tc>
        <w:tc>
          <w:tcPr>
            <w:tcW w:w="270" w:type="dxa"/>
            <w:vAlign w:val="bottom"/>
          </w:tcPr>
          <w:p w14:paraId="18DEE0AF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5E6A7F" w14:textId="5D734231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2,262,183</w:t>
            </w:r>
          </w:p>
        </w:tc>
        <w:tc>
          <w:tcPr>
            <w:tcW w:w="270" w:type="dxa"/>
          </w:tcPr>
          <w:p w14:paraId="76286A91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8D341E" w14:textId="6E34CF82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1504B1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7461D111" w14:textId="33251140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2,217,</w:t>
            </w:r>
            <w:r w:rsidR="00A24B97" w:rsidRPr="005F46DC">
              <w:rPr>
                <w:rFonts w:asciiTheme="majorBidi" w:hAnsiTheme="majorBidi" w:cstheme="majorBidi"/>
                <w:sz w:val="24"/>
                <w:szCs w:val="24"/>
              </w:rPr>
              <w:t>513</w:t>
            </w:r>
          </w:p>
        </w:tc>
        <w:tc>
          <w:tcPr>
            <w:tcW w:w="244" w:type="dxa"/>
          </w:tcPr>
          <w:p w14:paraId="679E600D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1D7BBB3" w14:textId="7C71902C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C4887DD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90E7D9" w14:textId="72467C02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2,217,</w:t>
            </w:r>
            <w:r w:rsidR="00A24B97" w:rsidRPr="005F46DC">
              <w:rPr>
                <w:rFonts w:asciiTheme="majorBidi" w:hAnsiTheme="majorBidi" w:cstheme="majorBidi"/>
                <w:sz w:val="24"/>
                <w:szCs w:val="24"/>
              </w:rPr>
              <w:t>513</w:t>
            </w:r>
          </w:p>
        </w:tc>
      </w:tr>
      <w:tr w:rsidR="00FB1154" w:rsidRPr="005F46DC" w14:paraId="2F825D17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11498381" w14:textId="77777777" w:rsidR="00FB1154" w:rsidRPr="005F46DC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4C46AD6D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E7805F7" w14:textId="2A5E4314" w:rsidR="00FB1154" w:rsidRPr="005F46DC" w:rsidRDefault="00FB1154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D89A6A0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4CA366B" w14:textId="26D00899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C968F18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FC7EF5" w14:textId="4D10D0E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901,990</w:t>
            </w:r>
          </w:p>
        </w:tc>
        <w:tc>
          <w:tcPr>
            <w:tcW w:w="270" w:type="dxa"/>
            <w:vAlign w:val="bottom"/>
          </w:tcPr>
          <w:p w14:paraId="7F9F64ED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0EFD5D4" w14:textId="29BF3C0D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901,990</w:t>
            </w:r>
          </w:p>
        </w:tc>
        <w:tc>
          <w:tcPr>
            <w:tcW w:w="270" w:type="dxa"/>
          </w:tcPr>
          <w:p w14:paraId="2BEAF810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3B53AD" w14:textId="7B09A2A9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F061A32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827BDDE" w14:textId="4B8B716B" w:rsidR="00FB1154" w:rsidRPr="005F46DC" w:rsidRDefault="00930A57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05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434</w:t>
            </w:r>
          </w:p>
        </w:tc>
        <w:tc>
          <w:tcPr>
            <w:tcW w:w="244" w:type="dxa"/>
          </w:tcPr>
          <w:p w14:paraId="47ABAEFC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64E260" w14:textId="2BB4F2FA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4D34C5" w14:textId="77777777" w:rsidR="00FB1154" w:rsidRPr="005F46DC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1EE56BE" w14:textId="384348FE" w:rsidR="00FB1154" w:rsidRPr="005F46DC" w:rsidRDefault="00930A57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05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</w:rPr>
              <w:t>434</w:t>
            </w:r>
          </w:p>
        </w:tc>
      </w:tr>
      <w:tr w:rsidR="00FB1154" w:rsidRPr="005F46DC" w14:paraId="49784225" w14:textId="77777777" w:rsidTr="00B0457B">
        <w:trPr>
          <w:trHeight w:val="261"/>
        </w:trPr>
        <w:tc>
          <w:tcPr>
            <w:tcW w:w="3240" w:type="dxa"/>
            <w:hideMark/>
          </w:tcPr>
          <w:p w14:paraId="3739F953" w14:textId="77777777" w:rsidR="00FB1154" w:rsidRPr="005F46DC" w:rsidRDefault="00FB1154" w:rsidP="00FB1154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61EB7F3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383B41B" w14:textId="7E41E378" w:rsidR="00FB1154" w:rsidRPr="005F46DC" w:rsidRDefault="00FB1154" w:rsidP="00FB115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EA12696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751F380" w14:textId="0052A99F" w:rsidR="00FB1154" w:rsidRPr="005F46DC" w:rsidRDefault="00FB1154" w:rsidP="00FB115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F75960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152CBCF3" w14:textId="39C61CFB" w:rsidR="00FB1154" w:rsidRPr="005F46DC" w:rsidRDefault="00FB1154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0598087" w14:textId="77777777" w:rsidR="00FB1154" w:rsidRPr="005F46DC" w:rsidRDefault="00FB1154" w:rsidP="00FB1154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4A4BB79" w14:textId="05FA3A55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EB8D152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4311C2" w14:textId="3F1E8639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F0CE038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C02ACA5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  <w:vAlign w:val="bottom"/>
          </w:tcPr>
          <w:p w14:paraId="3DA620CA" w14:textId="77777777" w:rsidR="00FB1154" w:rsidRPr="005F46DC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44C01F" w14:textId="1E828078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D8B3DD4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CFBC50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B1154" w:rsidRPr="005F46DC" w14:paraId="33B7C2C6" w14:textId="77777777" w:rsidTr="00B0457B">
        <w:trPr>
          <w:trHeight w:val="261"/>
        </w:trPr>
        <w:tc>
          <w:tcPr>
            <w:tcW w:w="3240" w:type="dxa"/>
            <w:hideMark/>
          </w:tcPr>
          <w:p w14:paraId="258E73AA" w14:textId="5A4D03FA" w:rsidR="00FB1154" w:rsidRPr="005F46DC" w:rsidRDefault="00FB1154" w:rsidP="00FB1154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64F7FBA6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87E06AB" w14:textId="20EFDF9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5D28F29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9CAE4D8" w14:textId="69A53109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257,693</w:t>
            </w:r>
          </w:p>
        </w:tc>
        <w:tc>
          <w:tcPr>
            <w:tcW w:w="270" w:type="dxa"/>
          </w:tcPr>
          <w:p w14:paraId="27BA2137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A99004A" w14:textId="24EBA9CD" w:rsidR="00FB1154" w:rsidRPr="005F46DC" w:rsidRDefault="00FB1154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ACF165" w14:textId="77777777" w:rsidR="00FB1154" w:rsidRPr="005F46DC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7B599B6" w14:textId="2F54BB06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257,693</w:t>
            </w:r>
          </w:p>
        </w:tc>
        <w:tc>
          <w:tcPr>
            <w:tcW w:w="270" w:type="dxa"/>
          </w:tcPr>
          <w:p w14:paraId="3CD6DC25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9C8490A" w14:textId="10C77380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257,693</w:t>
            </w:r>
          </w:p>
        </w:tc>
        <w:tc>
          <w:tcPr>
            <w:tcW w:w="270" w:type="dxa"/>
          </w:tcPr>
          <w:p w14:paraId="33A6D70E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295066F" w14:textId="54B7CE3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4A249BB4" w14:textId="77777777" w:rsidR="00FB1154" w:rsidRPr="005F46DC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97617E3" w14:textId="57DA388F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27F54F4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9EAE74A" w14:textId="48373862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257,693</w:t>
            </w:r>
          </w:p>
        </w:tc>
      </w:tr>
      <w:tr w:rsidR="00FB1154" w:rsidRPr="005F46DC" w14:paraId="53AEA212" w14:textId="77777777" w:rsidTr="00B0457B">
        <w:trPr>
          <w:trHeight w:val="261"/>
        </w:trPr>
        <w:tc>
          <w:tcPr>
            <w:tcW w:w="3240" w:type="dxa"/>
            <w:hideMark/>
          </w:tcPr>
          <w:p w14:paraId="2BB7E4F2" w14:textId="01C42EC7" w:rsidR="00FB1154" w:rsidRPr="005F46DC" w:rsidRDefault="00FB1154" w:rsidP="00FB1154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48D6E889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7A3BAB0" w14:textId="2D615888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3DF9DB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A73394" w14:textId="3B576052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257,693</w:t>
            </w:r>
          </w:p>
        </w:tc>
        <w:tc>
          <w:tcPr>
            <w:tcW w:w="270" w:type="dxa"/>
          </w:tcPr>
          <w:p w14:paraId="1472999F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B7C2EF9" w14:textId="77327259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3,164,173</w:t>
            </w:r>
          </w:p>
        </w:tc>
        <w:tc>
          <w:tcPr>
            <w:tcW w:w="270" w:type="dxa"/>
          </w:tcPr>
          <w:p w14:paraId="3622C180" w14:textId="77777777" w:rsidR="00FB1154" w:rsidRPr="005F46DC" w:rsidRDefault="00FB1154" w:rsidP="00FB1154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E662A6E" w14:textId="2CA26CCD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3,421,866</w:t>
            </w:r>
          </w:p>
        </w:tc>
        <w:tc>
          <w:tcPr>
            <w:tcW w:w="270" w:type="dxa"/>
          </w:tcPr>
          <w:p w14:paraId="6076C37B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473639E6" w14:textId="2FF6A616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57FBD5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7864D498" w14:textId="1405721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4F3CD097" w14:textId="77777777" w:rsidR="00FB1154" w:rsidRPr="005F46DC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B1B16FB" w14:textId="623B324C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94D8B21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EDF32D9" w14:textId="49ABE349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B1154" w:rsidRPr="005F46DC" w14:paraId="1D827CCD" w14:textId="77777777" w:rsidTr="00B0457B">
        <w:trPr>
          <w:trHeight w:val="261"/>
        </w:trPr>
        <w:tc>
          <w:tcPr>
            <w:tcW w:w="3240" w:type="dxa"/>
          </w:tcPr>
          <w:p w14:paraId="6D8C7476" w14:textId="77777777" w:rsidR="00FB1154" w:rsidRPr="005F46DC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405CD099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3BB4FA1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3EAA95C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C6FE80A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25BB9F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E9BA37E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DC05B9" w14:textId="77777777" w:rsidR="00FB1154" w:rsidRPr="005F46DC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AD441BA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BEA6D43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B6E8460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9D912F8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7B9817F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12A9B0F8" w14:textId="77777777" w:rsidR="00FB1154" w:rsidRPr="005F46DC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2F6C6AE" w14:textId="77777777" w:rsidR="00FB1154" w:rsidRPr="005F46DC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030B79C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800B092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B1154" w:rsidRPr="005F46DC" w14:paraId="18A35043" w14:textId="77777777" w:rsidTr="00FC570D">
        <w:trPr>
          <w:trHeight w:val="261"/>
        </w:trPr>
        <w:tc>
          <w:tcPr>
            <w:tcW w:w="3240" w:type="dxa"/>
          </w:tcPr>
          <w:p w14:paraId="31FA7AF2" w14:textId="77777777" w:rsidR="00FB1154" w:rsidRPr="005F46DC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714B71C6" w14:textId="77777777" w:rsidR="00FB1154" w:rsidRPr="005F46DC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658AD4A" w14:textId="0A8D7DDE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2FCF388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D1787C9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AC132FE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CDEF40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7602DD5" w14:textId="77777777" w:rsidR="00FB1154" w:rsidRPr="005F46DC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FCB3E6F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3272467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FAC7BD3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71749E2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37A433C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6472305B" w14:textId="77777777" w:rsidR="00FB1154" w:rsidRPr="005F46DC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BB611EA" w14:textId="77777777" w:rsidR="00FB1154" w:rsidRPr="005F46DC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62DA0556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10BB172" w14:textId="77777777" w:rsidR="00FB1154" w:rsidRPr="005F46DC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D04E40" w:rsidRPr="005F46DC" w14:paraId="22682B0A" w14:textId="77777777" w:rsidTr="00D65E0D">
        <w:trPr>
          <w:trHeight w:val="261"/>
        </w:trPr>
        <w:tc>
          <w:tcPr>
            <w:tcW w:w="3240" w:type="dxa"/>
          </w:tcPr>
          <w:p w14:paraId="2A3A6CF9" w14:textId="3CD8B5F7" w:rsidR="00D04E40" w:rsidRPr="005F46DC" w:rsidRDefault="00D04E40" w:rsidP="00D04E40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</w:t>
            </w: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สถาบันการเงิน</w:t>
            </w:r>
          </w:p>
        </w:tc>
        <w:tc>
          <w:tcPr>
            <w:tcW w:w="720" w:type="dxa"/>
          </w:tcPr>
          <w:p w14:paraId="1E735883" w14:textId="77777777" w:rsidR="00D04E40" w:rsidRPr="005F46DC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A175B14" w14:textId="4E1D43FF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D0DDEA9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823F5C7" w14:textId="244E69A5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989ADA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7796295" w14:textId="17899D66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(850,000)</w:t>
            </w:r>
          </w:p>
        </w:tc>
        <w:tc>
          <w:tcPr>
            <w:tcW w:w="270" w:type="dxa"/>
          </w:tcPr>
          <w:p w14:paraId="26C7A940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54B4BBCA" w14:textId="5638BB49" w:rsidR="00D04E40" w:rsidRPr="005F46DC" w:rsidRDefault="00D04E40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(850,000)</w:t>
            </w:r>
          </w:p>
        </w:tc>
        <w:tc>
          <w:tcPr>
            <w:tcW w:w="270" w:type="dxa"/>
          </w:tcPr>
          <w:p w14:paraId="34950F6C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57D704F" w14:textId="76A80DCA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84A6AE1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9F30DF5" w14:textId="341FBAC4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2C6B5023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BEE2A47" w14:textId="794145B2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(848,387)</w:t>
            </w:r>
          </w:p>
        </w:tc>
        <w:tc>
          <w:tcPr>
            <w:tcW w:w="270" w:type="dxa"/>
          </w:tcPr>
          <w:p w14:paraId="6AD8BE48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808BDDB" w14:textId="4BEE9992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(848,387)</w:t>
            </w:r>
          </w:p>
        </w:tc>
      </w:tr>
      <w:tr w:rsidR="00D04E40" w:rsidRPr="005F46DC" w14:paraId="038D08BC" w14:textId="77777777" w:rsidTr="00E06A07">
        <w:trPr>
          <w:trHeight w:val="261"/>
        </w:trPr>
        <w:tc>
          <w:tcPr>
            <w:tcW w:w="3240" w:type="dxa"/>
          </w:tcPr>
          <w:p w14:paraId="7A58951B" w14:textId="10C89D94" w:rsidR="00D04E40" w:rsidRPr="005F46DC" w:rsidRDefault="00D04E40" w:rsidP="00D04E40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</w:t>
            </w:r>
            <w:r w:rsidR="00684D44" w:rsidRPr="005F46DC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ยาวจากสถาบันการเงิน</w:t>
            </w:r>
          </w:p>
        </w:tc>
        <w:tc>
          <w:tcPr>
            <w:tcW w:w="720" w:type="dxa"/>
          </w:tcPr>
          <w:p w14:paraId="335D1782" w14:textId="77777777" w:rsidR="00D04E40" w:rsidRPr="005F46DC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5BA2E2" w14:textId="53C66946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784649B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148A77" w14:textId="6F3795A3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10D053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814B282" w14:textId="02D5619B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(1,042,170)</w:t>
            </w:r>
          </w:p>
        </w:tc>
        <w:tc>
          <w:tcPr>
            <w:tcW w:w="270" w:type="dxa"/>
          </w:tcPr>
          <w:p w14:paraId="1D10DB1A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AB23EED" w14:textId="5975B39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(1,042,170)</w:t>
            </w:r>
          </w:p>
        </w:tc>
        <w:tc>
          <w:tcPr>
            <w:tcW w:w="270" w:type="dxa"/>
          </w:tcPr>
          <w:p w14:paraId="1324D2B5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6B41D9C" w14:textId="28260568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6E09175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303920A7" w14:textId="404CB038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1AA676C5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F271DB5" w14:textId="3CEC777D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21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,89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1AABA729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63893DB" w14:textId="7B472F09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021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,89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4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D04E40" w:rsidRPr="005F46DC" w14:paraId="757B4482" w14:textId="77777777" w:rsidTr="00FC570D">
        <w:trPr>
          <w:trHeight w:val="261"/>
        </w:trPr>
        <w:tc>
          <w:tcPr>
            <w:tcW w:w="3240" w:type="dxa"/>
          </w:tcPr>
          <w:p w14:paraId="0A631223" w14:textId="108DA371" w:rsidR="00D04E40" w:rsidRPr="005F46DC" w:rsidRDefault="00D04E40" w:rsidP="00D04E40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</w:t>
            </w: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ที่</w:t>
            </w: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เกี่ยวข้องกัน</w:t>
            </w:r>
          </w:p>
        </w:tc>
        <w:tc>
          <w:tcPr>
            <w:tcW w:w="720" w:type="dxa"/>
          </w:tcPr>
          <w:p w14:paraId="15BB8470" w14:textId="77777777" w:rsidR="00D04E40" w:rsidRPr="005F46DC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D4673F" w14:textId="7DC181E3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089BC52" w14:textId="77777777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4F0A66DC" w14:textId="42747EFB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D18F44A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160AA14" w14:textId="12B1A922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(177,000)</w:t>
            </w:r>
          </w:p>
        </w:tc>
        <w:tc>
          <w:tcPr>
            <w:tcW w:w="270" w:type="dxa"/>
          </w:tcPr>
          <w:p w14:paraId="14698A06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FE0C9F8" w14:textId="1377910F" w:rsidR="00D04E40" w:rsidRPr="005F46DC" w:rsidRDefault="00D04E40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(177,000)</w:t>
            </w:r>
          </w:p>
        </w:tc>
        <w:tc>
          <w:tcPr>
            <w:tcW w:w="270" w:type="dxa"/>
          </w:tcPr>
          <w:p w14:paraId="5DB0F500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8B3ECE5" w14:textId="55AA268B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93FC9C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D4ECA56" w14:textId="0F08314A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72B4FAAA" w14:textId="77777777" w:rsidR="00D04E40" w:rsidRPr="005F46DC" w:rsidRDefault="00D04E40" w:rsidP="00D04E40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4013928" w14:textId="38D6C2C1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382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5DFA6E80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6DFC77" w14:textId="11F29A24" w:rsidR="00D04E40" w:rsidRPr="005F46DC" w:rsidRDefault="00D04E40" w:rsidP="00D04E40">
            <w:pPr>
              <w:pStyle w:val="acctfourfigures"/>
              <w:tabs>
                <w:tab w:val="clear" w:pos="765"/>
                <w:tab w:val="decimal" w:pos="53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71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</w:t>
            </w:r>
            <w:r w:rsidR="00684D44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38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2)</w:t>
            </w:r>
          </w:p>
        </w:tc>
      </w:tr>
      <w:tr w:rsidR="00D04E40" w:rsidRPr="005F46DC" w14:paraId="17EF1E58" w14:textId="77777777" w:rsidTr="00FE0FC7">
        <w:trPr>
          <w:trHeight w:val="261"/>
        </w:trPr>
        <w:tc>
          <w:tcPr>
            <w:tcW w:w="3240" w:type="dxa"/>
            <w:hideMark/>
          </w:tcPr>
          <w:p w14:paraId="7576EDFA" w14:textId="77777777" w:rsidR="00D04E40" w:rsidRPr="005F46DC" w:rsidRDefault="00D04E40" w:rsidP="00D04E40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6E9486A7" w14:textId="2652F691" w:rsidR="00D04E40" w:rsidRPr="005F46DC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2FEB82B" w14:textId="03A0CB0B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0EC1B12" w14:textId="77777777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D74606" w14:textId="0A384B43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A62EC4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75D0631" w14:textId="2CD62F73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(9,058,</w:t>
            </w:r>
            <w:r w:rsidR="005E422D" w:rsidRPr="005F46DC">
              <w:rPr>
                <w:rFonts w:asciiTheme="majorBidi" w:hAnsiTheme="majorBidi" w:cstheme="majorBidi"/>
                <w:sz w:val="24"/>
                <w:szCs w:val="24"/>
              </w:rPr>
              <w:t>363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46C382B5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57A2BCD" w14:textId="222FC806" w:rsidR="00D04E40" w:rsidRPr="005F46DC" w:rsidRDefault="00D04E40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(9,058,</w:t>
            </w:r>
            <w:r w:rsidR="005E422D" w:rsidRPr="005F46DC">
              <w:rPr>
                <w:rFonts w:asciiTheme="majorBidi" w:hAnsiTheme="majorBidi" w:cstheme="majorBidi"/>
                <w:sz w:val="24"/>
                <w:szCs w:val="24"/>
              </w:rPr>
              <w:t>363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4AEF2D57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4AB4296" w14:textId="7B959270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26687B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183176A" w14:textId="06EF3088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(9,210,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094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44" w:type="dxa"/>
            <w:vAlign w:val="bottom"/>
          </w:tcPr>
          <w:p w14:paraId="7D262A73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C378207" w14:textId="4F76FD69" w:rsidR="00D04E40" w:rsidRPr="005F46DC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88410F3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3D8AFBEA" w14:textId="7F11205F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(9,210,</w:t>
            </w:r>
            <w:r w:rsidR="00930A57"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094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D04E40" w:rsidRPr="005F46DC" w14:paraId="084F9EA3" w14:textId="77777777" w:rsidTr="00FE0FC7">
        <w:trPr>
          <w:trHeight w:val="261"/>
        </w:trPr>
        <w:tc>
          <w:tcPr>
            <w:tcW w:w="3240" w:type="dxa"/>
            <w:hideMark/>
          </w:tcPr>
          <w:p w14:paraId="4B6BE3BE" w14:textId="636E2FC8" w:rsidR="00D04E40" w:rsidRPr="005F46DC" w:rsidRDefault="00D04E40" w:rsidP="00D04E40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050CDEB2" w14:textId="77777777" w:rsidR="00D04E40" w:rsidRPr="005F46DC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C81101" w14:textId="4A9A15ED" w:rsidR="00D04E40" w:rsidRPr="005F46DC" w:rsidRDefault="00D04E40" w:rsidP="00D04E40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B4131FF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F27ED49" w14:textId="2CAC0848" w:rsidR="00D04E40" w:rsidRPr="005F46DC" w:rsidRDefault="00D04E40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C6E7DA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EB98A55" w14:textId="388F8561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(11,127</w:t>
            </w:r>
            <w:r w:rsidR="005E422D"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,533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0EFCCDB3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36C184F" w14:textId="1188F13C" w:rsidR="00D04E40" w:rsidRPr="005F46DC" w:rsidRDefault="00D04E40" w:rsidP="00D04E40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(11,127,</w:t>
            </w:r>
            <w:r w:rsidR="005E422D"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533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34ED3EBB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C8C4FF9" w14:textId="4AF30273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E4B43B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49E34527" w14:textId="60F5A620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2EE0BD9D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ED6FEB5" w14:textId="77777777" w:rsidR="00D04E40" w:rsidRPr="005F46DC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18F65B52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E1A0C1E" w14:textId="77777777" w:rsidR="00D04E40" w:rsidRPr="005F46DC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CA15146" w14:textId="0667B327" w:rsidR="00703CBE" w:rsidRPr="005F46DC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5A19294E" w14:textId="12527BFE" w:rsidR="001F38BE" w:rsidRPr="005F46DC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66CC6BC6" w14:textId="77777777" w:rsidR="00ED00C6" w:rsidRPr="005F46DC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5F46DC" w14:paraId="7EAF825B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6B0D053D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D8EF7D5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0C69E31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ED00C6" w:rsidRPr="005F46DC" w14:paraId="0D2B7962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2E28E4FB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1E537D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19C17F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4FFEB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3EBEE8E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5F46DC" w14:paraId="5B5E9A86" w14:textId="77777777" w:rsidTr="00000934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7DC5621" w14:textId="77777777" w:rsidR="00ED00C6" w:rsidRPr="005F46D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AE10C4D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66A1B76B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5066EB8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42D2636F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C3D63F5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A305E2E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C9A030C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B73B26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09031D3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6D430AA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155BA867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8582532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897EEB1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7ACDC23" w14:textId="77777777" w:rsidR="00ED00C6" w:rsidRPr="005F46D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5F46D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D85EA68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57E5A65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5F46DC" w14:paraId="3C18E435" w14:textId="77777777" w:rsidTr="00000934">
        <w:trPr>
          <w:trHeight w:val="261"/>
        </w:trPr>
        <w:tc>
          <w:tcPr>
            <w:tcW w:w="3240" w:type="dxa"/>
          </w:tcPr>
          <w:p w14:paraId="575AEB9B" w14:textId="7777777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560D8CD9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0E13E1E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5F46DC" w14:paraId="043D9BF0" w14:textId="77777777" w:rsidTr="00000934">
        <w:trPr>
          <w:trHeight w:val="261"/>
        </w:trPr>
        <w:tc>
          <w:tcPr>
            <w:tcW w:w="3240" w:type="dxa"/>
          </w:tcPr>
          <w:p w14:paraId="21F7A0E5" w14:textId="7A0FFC29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260903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260903"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33E42A4A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3371C18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5F46DC" w14:paraId="04596032" w14:textId="77777777" w:rsidTr="00000934">
        <w:trPr>
          <w:trHeight w:val="261"/>
        </w:trPr>
        <w:tc>
          <w:tcPr>
            <w:tcW w:w="3240" w:type="dxa"/>
            <w:hideMark/>
          </w:tcPr>
          <w:p w14:paraId="4A940A26" w14:textId="77777777" w:rsidR="00ED00C6" w:rsidRPr="005F46D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C5623FB" w14:textId="77777777" w:rsidR="00ED00C6" w:rsidRPr="005F46D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FAF154B" w14:textId="77777777" w:rsidR="00ED00C6" w:rsidRPr="005F46DC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D0D887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0F9DAB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206EE2" w14:textId="77777777" w:rsidR="00ED00C6" w:rsidRPr="005F46D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24A8BB3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DE2354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FE0411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FEEBCA5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4C7CFD3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7C88E0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9BCE31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421F51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B84762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7975617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CE81E0" w14:textId="77777777" w:rsidR="00ED00C6" w:rsidRPr="005F46D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5F46DC" w14:paraId="0880C305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73CC0E44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4C3811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50FDDA2" w14:textId="1EF6A4F5" w:rsidR="00260903" w:rsidRPr="005F46D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CB67AA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8B1FBE" w14:textId="172FE7D6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4DB12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A9161F6" w14:textId="0E6CFB9A" w:rsidR="00260903" w:rsidRPr="005F46DC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916,940</w:t>
            </w:r>
          </w:p>
        </w:tc>
        <w:tc>
          <w:tcPr>
            <w:tcW w:w="270" w:type="dxa"/>
            <w:vAlign w:val="bottom"/>
          </w:tcPr>
          <w:p w14:paraId="0667D078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7B5449D" w14:textId="531C2F33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916,940</w:t>
            </w:r>
          </w:p>
        </w:tc>
        <w:tc>
          <w:tcPr>
            <w:tcW w:w="270" w:type="dxa"/>
          </w:tcPr>
          <w:p w14:paraId="60161DA4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B7BF7EA" w14:textId="2016F22A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DE2B5F4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6B4BB3" w14:textId="749C3884" w:rsidR="00260903" w:rsidRPr="005F46DC" w:rsidRDefault="00260903" w:rsidP="0032264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888,638</w:t>
            </w:r>
          </w:p>
        </w:tc>
        <w:tc>
          <w:tcPr>
            <w:tcW w:w="270" w:type="dxa"/>
          </w:tcPr>
          <w:p w14:paraId="0843E7D3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0213C4E" w14:textId="7E9D3C6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6134E16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A75BFD" w14:textId="197B1337" w:rsidR="00260903" w:rsidRPr="005F46D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888,638</w:t>
            </w:r>
          </w:p>
        </w:tc>
      </w:tr>
      <w:tr w:rsidR="00260903" w:rsidRPr="005F46DC" w14:paraId="42314FB1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4EC63C94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260EE896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4FD8EC5" w14:textId="1ABB4013" w:rsidR="00260903" w:rsidRPr="005F46D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E5AF1F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012E66" w14:textId="3983BA46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5DFC9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AAEDD61" w14:textId="16F8DC3A" w:rsidR="00260903" w:rsidRPr="005F46DC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2,147,434</w:t>
            </w:r>
          </w:p>
        </w:tc>
        <w:tc>
          <w:tcPr>
            <w:tcW w:w="270" w:type="dxa"/>
            <w:vAlign w:val="bottom"/>
          </w:tcPr>
          <w:p w14:paraId="016FAD8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5FEA7B" w14:textId="06AC9B3E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2,147,434</w:t>
            </w:r>
          </w:p>
        </w:tc>
        <w:tc>
          <w:tcPr>
            <w:tcW w:w="270" w:type="dxa"/>
          </w:tcPr>
          <w:p w14:paraId="5EB34880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F13759" w14:textId="0634505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6E50F3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C85D8E5" w14:textId="1A34F3AE" w:rsidR="00260903" w:rsidRPr="005F46DC" w:rsidRDefault="00260903" w:rsidP="0032264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1,952,617</w:t>
            </w:r>
          </w:p>
        </w:tc>
        <w:tc>
          <w:tcPr>
            <w:tcW w:w="270" w:type="dxa"/>
          </w:tcPr>
          <w:p w14:paraId="75DEA533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7497D3" w14:textId="3577BE1F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F17510" w14:textId="77777777" w:rsidR="00260903" w:rsidRPr="005F46D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24A095" w14:textId="2DC98588" w:rsidR="00260903" w:rsidRPr="005F46D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1,952,617</w:t>
            </w:r>
          </w:p>
        </w:tc>
      </w:tr>
      <w:tr w:rsidR="00260903" w:rsidRPr="005F46DC" w14:paraId="7D3AA34D" w14:textId="77777777" w:rsidTr="00000934">
        <w:trPr>
          <w:trHeight w:val="261"/>
        </w:trPr>
        <w:tc>
          <w:tcPr>
            <w:tcW w:w="3240" w:type="dxa"/>
            <w:hideMark/>
          </w:tcPr>
          <w:p w14:paraId="78CB11CA" w14:textId="77777777" w:rsidR="00260903" w:rsidRPr="005F46DC" w:rsidRDefault="00260903" w:rsidP="0026090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21766014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550B61B" w14:textId="77777777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6717A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2034672" w14:textId="77777777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2B2690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7173A3F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C66B2BD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AE405D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C16C8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F6CC22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A60D62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003EE9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1E58DBE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E7B9F44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799ED7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37A82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5F46DC" w14:paraId="265C4D92" w14:textId="77777777" w:rsidTr="00000934">
        <w:trPr>
          <w:trHeight w:val="261"/>
        </w:trPr>
        <w:tc>
          <w:tcPr>
            <w:tcW w:w="3240" w:type="dxa"/>
            <w:hideMark/>
          </w:tcPr>
          <w:p w14:paraId="4D97B795" w14:textId="77777777" w:rsidR="00260903" w:rsidRPr="005F46DC" w:rsidRDefault="00260903" w:rsidP="0026090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5F46D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5F46D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506ABDA6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9FA6013" w14:textId="59696929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544796B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F2C069" w14:textId="24A08035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31CC3B0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300A4C8" w14:textId="4370A100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BE3318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DBB0086" w14:textId="1161BBE2" w:rsidR="00260903" w:rsidRPr="005F46DC" w:rsidRDefault="00260903" w:rsidP="0000093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0A101F9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799016E" w14:textId="36F9B874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33D8B26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B41D4CB" w14:textId="41ED4971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78D3761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F925098" w14:textId="4806CAF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2A8E3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9EBA42" w14:textId="2E3BDF65" w:rsidR="00260903" w:rsidRPr="005F46D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256,838</w:t>
            </w:r>
          </w:p>
        </w:tc>
      </w:tr>
      <w:tr w:rsidR="00260903" w:rsidRPr="005F46DC" w14:paraId="69EA0537" w14:textId="77777777" w:rsidTr="00000934">
        <w:trPr>
          <w:trHeight w:val="261"/>
        </w:trPr>
        <w:tc>
          <w:tcPr>
            <w:tcW w:w="3240" w:type="dxa"/>
            <w:hideMark/>
          </w:tcPr>
          <w:p w14:paraId="3E189A7A" w14:textId="7B2A3335" w:rsidR="00260903" w:rsidRPr="005F46D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50EB1C40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6A7AC99" w14:textId="7C9B1E9C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955242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0817E4E" w14:textId="1B08CBF4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02D71F0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1CDF4DD" w14:textId="781A8FF9" w:rsidR="00260903" w:rsidRPr="005F46DC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3,064,374</w:t>
            </w:r>
          </w:p>
        </w:tc>
        <w:tc>
          <w:tcPr>
            <w:tcW w:w="270" w:type="dxa"/>
          </w:tcPr>
          <w:p w14:paraId="25376C6F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47949C" w14:textId="0D8F5E02" w:rsidR="00260903" w:rsidRPr="005F46DC" w:rsidRDefault="00260903" w:rsidP="0043364C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3,321,212</w:t>
            </w:r>
          </w:p>
        </w:tc>
        <w:tc>
          <w:tcPr>
            <w:tcW w:w="270" w:type="dxa"/>
          </w:tcPr>
          <w:p w14:paraId="071D024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EDE2B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71E8C4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9F8298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05E008E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147F944" w14:textId="77777777" w:rsidR="00260903" w:rsidRPr="005F46D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132699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6099D72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5F46DC" w14:paraId="1B558784" w14:textId="77777777" w:rsidTr="00000934">
        <w:trPr>
          <w:trHeight w:val="261"/>
        </w:trPr>
        <w:tc>
          <w:tcPr>
            <w:tcW w:w="3240" w:type="dxa"/>
          </w:tcPr>
          <w:p w14:paraId="51D6F0E9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3DE503FF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15D70FF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68BAD9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678FBBFE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2BF16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00D8554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4D7239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423A2D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62BD96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B40FCB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72BFBA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631E12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E858CE7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47B5721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ACA655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9E2746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5F46DC" w14:paraId="035CFD36" w14:textId="77777777" w:rsidTr="00000934">
        <w:trPr>
          <w:trHeight w:val="261"/>
        </w:trPr>
        <w:tc>
          <w:tcPr>
            <w:tcW w:w="3240" w:type="dxa"/>
          </w:tcPr>
          <w:p w14:paraId="3B3C99B0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EE0BA66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E5B9D2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BA84FD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0C865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8A5BCC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F070A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1FBFAB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08D1A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15F8E92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ED3288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BB86DC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58A4D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B7B5E0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EC92505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59E181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0E298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5F46DC" w14:paraId="1796CFE2" w14:textId="77777777" w:rsidTr="00000934">
        <w:trPr>
          <w:trHeight w:val="261"/>
        </w:trPr>
        <w:tc>
          <w:tcPr>
            <w:tcW w:w="3240" w:type="dxa"/>
          </w:tcPr>
          <w:p w14:paraId="423BA03B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047EC237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DED7619" w14:textId="0036E2DD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D866CF" w14:textId="77777777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ED0936" w14:textId="15D4C8DF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8739AD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BC929D" w14:textId="460DA698" w:rsidR="00260903" w:rsidRPr="005F46DC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0451791D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A00C7A" w14:textId="2C93E1FF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4B0B6DF9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86D881" w14:textId="1C22400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2C87A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75E0E9A" w14:textId="46BFEA81" w:rsidR="00260903" w:rsidRPr="005F46D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631578" w14:textId="77777777" w:rsidR="00260903" w:rsidRPr="005F46DC" w:rsidRDefault="00260903" w:rsidP="00260903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A3B692B" w14:textId="0E90616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343E88E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164661" w14:textId="08DF752F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260903" w:rsidRPr="005F46DC" w14:paraId="43CF24D7" w14:textId="77777777" w:rsidTr="00000934">
        <w:trPr>
          <w:trHeight w:val="261"/>
        </w:trPr>
        <w:tc>
          <w:tcPr>
            <w:tcW w:w="3240" w:type="dxa"/>
            <w:hideMark/>
          </w:tcPr>
          <w:p w14:paraId="0FB1C003" w14:textId="77777777" w:rsidR="00260903" w:rsidRPr="005F46D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11FDB54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2DEDBF" w14:textId="1C166D3B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3069620" w14:textId="77777777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EBA0605" w14:textId="18227ED0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185B0B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0D9B146" w14:textId="6B5B2979" w:rsidR="00260903" w:rsidRPr="005F46DC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(10,527,732)</w:t>
            </w:r>
          </w:p>
        </w:tc>
        <w:tc>
          <w:tcPr>
            <w:tcW w:w="270" w:type="dxa"/>
          </w:tcPr>
          <w:p w14:paraId="1A72C53D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00583D6" w14:textId="3FA32B8B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2E9F77F1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C9322A" w14:textId="78E04F98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965863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5C9B3B8" w14:textId="3690BB97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460066F2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87A283C" w14:textId="714609EE" w:rsidR="00260903" w:rsidRPr="005F46D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16642DE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1FF38C" w14:textId="0DA161E4" w:rsidR="00260903" w:rsidRPr="005F46D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</w:tr>
      <w:tr w:rsidR="00260903" w:rsidRPr="005F46DC" w14:paraId="0F11C658" w14:textId="77777777" w:rsidTr="00000934">
        <w:trPr>
          <w:trHeight w:val="261"/>
        </w:trPr>
        <w:tc>
          <w:tcPr>
            <w:tcW w:w="3240" w:type="dxa"/>
            <w:hideMark/>
          </w:tcPr>
          <w:p w14:paraId="7CC523FE" w14:textId="29F98513" w:rsidR="00260903" w:rsidRPr="005F46D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</w:t>
            </w:r>
            <w:r w:rsidR="00684D44" w:rsidRPr="005F46DC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น</w:t>
            </w:r>
          </w:p>
        </w:tc>
        <w:tc>
          <w:tcPr>
            <w:tcW w:w="720" w:type="dxa"/>
          </w:tcPr>
          <w:p w14:paraId="3202C9F3" w14:textId="77777777" w:rsidR="00260903" w:rsidRPr="005F46D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00A40BA" w14:textId="258B0659" w:rsidR="00260903" w:rsidRPr="005F46DC" w:rsidRDefault="00260903" w:rsidP="00260903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461E40F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A76C7AE" w14:textId="6CA619AB" w:rsidR="00260903" w:rsidRPr="005F46D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D7027B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886D8DD" w14:textId="471F6129" w:rsidR="00260903" w:rsidRPr="005F46DC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(10,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780</w:t>
            </w: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,732)</w:t>
            </w:r>
          </w:p>
        </w:tc>
        <w:tc>
          <w:tcPr>
            <w:tcW w:w="270" w:type="dxa"/>
          </w:tcPr>
          <w:p w14:paraId="083A6843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BE7AE0" w14:textId="25C6B8AB" w:rsidR="00260903" w:rsidRPr="005F46DC" w:rsidRDefault="00260903" w:rsidP="0000093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(10,780,732)</w:t>
            </w:r>
          </w:p>
        </w:tc>
        <w:tc>
          <w:tcPr>
            <w:tcW w:w="270" w:type="dxa"/>
          </w:tcPr>
          <w:p w14:paraId="7D7CC77A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FD86F0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2E6327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99EB154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805950C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933A34E" w14:textId="77777777" w:rsidR="00260903" w:rsidRPr="005F46D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D0CDF25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1D9795E" w14:textId="77777777" w:rsidR="00260903" w:rsidRPr="005F46D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416C1922" w14:textId="77777777" w:rsidR="00ED00C6" w:rsidRPr="005F46DC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16B6CE9" w14:textId="44E63F77" w:rsidR="001F38BE" w:rsidRPr="005F46DC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7EE640DC" w14:textId="77777777" w:rsidR="00703CBE" w:rsidRPr="005F46DC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31E6B4E" w14:textId="3CB965E4" w:rsidR="002E4D34" w:rsidRPr="005F46DC" w:rsidRDefault="002E4D34" w:rsidP="009777AF">
      <w:pPr>
        <w:spacing w:line="240" w:lineRule="auto"/>
        <w:rPr>
          <w:rFonts w:asciiTheme="majorBidi" w:hAnsiTheme="majorBidi" w:cstheme="majorBidi"/>
          <w:sz w:val="22"/>
          <w:szCs w:val="22"/>
          <w:cs/>
        </w:rPr>
        <w:sectPr w:rsidR="002E4D34" w:rsidRPr="005F46DC" w:rsidSect="00EA2FBC">
          <w:headerReference w:type="default" r:id="rId28"/>
          <w:footerReference w:type="default" r:id="rId29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4066CC3E" w14:textId="27EF5C91" w:rsidR="002E4D34" w:rsidRPr="005F46DC" w:rsidRDefault="002E4D34" w:rsidP="002E4D34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เครื่องมือทางการเงินที่วัดมูลค่าด้วยมูลค่ายุติธรรม</w:t>
      </w:r>
    </w:p>
    <w:p w14:paraId="5D74BB0A" w14:textId="77777777" w:rsidR="005B63D6" w:rsidRPr="005F46DC" w:rsidRDefault="005B63D6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</w:p>
    <w:p w14:paraId="5A1AE997" w14:textId="77777777" w:rsidR="00446BE4" w:rsidRPr="005F46DC" w:rsidRDefault="00446BE4" w:rsidP="00446B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"/>
          <w:szCs w:val="2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1530"/>
        <w:gridCol w:w="5040"/>
      </w:tblGrid>
      <w:tr w:rsidR="00446BE4" w:rsidRPr="005F46DC" w14:paraId="5E771DFC" w14:textId="77777777" w:rsidTr="00BE43F0">
        <w:trPr>
          <w:tblHeader/>
        </w:trPr>
        <w:tc>
          <w:tcPr>
            <w:tcW w:w="2520" w:type="dxa"/>
          </w:tcPr>
          <w:p w14:paraId="558032E0" w14:textId="77777777" w:rsidR="00446BE4" w:rsidRPr="005F46DC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1530" w:type="dxa"/>
          </w:tcPr>
          <w:p w14:paraId="322CA03B" w14:textId="77777777" w:rsidR="00446BE4" w:rsidRPr="005F46DC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750BBDA3" w14:textId="77777777" w:rsidR="00446BE4" w:rsidRPr="005F46DC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446BE4" w:rsidRPr="005F46DC" w14:paraId="6D24CBBB" w14:textId="77777777" w:rsidTr="00BE43F0">
        <w:tc>
          <w:tcPr>
            <w:tcW w:w="2520" w:type="dxa"/>
          </w:tcPr>
          <w:p w14:paraId="3E24AF9E" w14:textId="464C092E" w:rsidR="00446BE4" w:rsidRPr="005F46DC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เงินลงทุนใน</w:t>
            </w:r>
            <w:r w:rsidR="00215D9C"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กองทุนรวมในความต้องการของตลาด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ที่วัดมูลค่าด้วย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มูลค่ายุติธรรมผ่านกำไรหรือขาดทุน </w:t>
            </w:r>
          </w:p>
        </w:tc>
        <w:tc>
          <w:tcPr>
            <w:tcW w:w="1530" w:type="dxa"/>
          </w:tcPr>
          <w:p w14:paraId="20720F4D" w14:textId="77777777" w:rsidR="00446BE4" w:rsidRPr="005F46DC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52C1BAB6" w14:textId="77777777" w:rsidR="00446BE4" w:rsidRPr="005F46DC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มูลค่าสินทรัพย์สุทธิ 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ณ วันที่รายงาน</w:t>
            </w:r>
          </w:p>
        </w:tc>
      </w:tr>
      <w:tr w:rsidR="000F6818" w:rsidRPr="005F46DC" w14:paraId="0D23F03D" w14:textId="77777777" w:rsidTr="00BE43F0">
        <w:tc>
          <w:tcPr>
            <w:tcW w:w="2520" w:type="dxa"/>
          </w:tcPr>
          <w:p w14:paraId="6293E99C" w14:textId="305AA17A" w:rsidR="000F6818" w:rsidRPr="005F46DC" w:rsidRDefault="000F6818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1530" w:type="dxa"/>
          </w:tcPr>
          <w:p w14:paraId="5F75EB7F" w14:textId="77777777" w:rsidR="000F6818" w:rsidRPr="005F46DC" w:rsidRDefault="000F6818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49D86192" w14:textId="2AB8291B" w:rsidR="000F6818" w:rsidRPr="005F46DC" w:rsidRDefault="000F6818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คำนวณจากแบบจำลองโดยใช้ข้อมูลที่หาได้จากตลาด (</w:t>
            </w: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Observable Market Data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) ปรับด้วยค่าความเสี่ยงด้านเครดิตของคู่ค้าแต่ละราย 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</w:tbl>
    <w:p w14:paraId="37A8A930" w14:textId="713B7C60" w:rsidR="007A41ED" w:rsidRPr="005F46DC" w:rsidRDefault="007A41ED" w:rsidP="00446BE4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0"/>
        <w:gridCol w:w="236"/>
        <w:gridCol w:w="2284"/>
        <w:gridCol w:w="236"/>
        <w:gridCol w:w="1744"/>
        <w:gridCol w:w="236"/>
        <w:gridCol w:w="2464"/>
      </w:tblGrid>
      <w:tr w:rsidR="00DD1AFF" w:rsidRPr="005F46DC" w14:paraId="139CE958" w14:textId="77777777" w:rsidTr="0079722C">
        <w:trPr>
          <w:tblHeader/>
        </w:trPr>
        <w:tc>
          <w:tcPr>
            <w:tcW w:w="1890" w:type="dxa"/>
            <w:vAlign w:val="bottom"/>
          </w:tcPr>
          <w:p w14:paraId="5668F877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1410C19A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61DFF8A6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6852F1FC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  <w:vAlign w:val="bottom"/>
          </w:tcPr>
          <w:p w14:paraId="511A5026" w14:textId="6C2B6F3A" w:rsidR="00DD1AFF" w:rsidRPr="005F46D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</w:t>
            </w:r>
            <w:r w:rsidR="00142E03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สังเกตได้</w:t>
            </w:r>
          </w:p>
          <w:p w14:paraId="7981A874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7E28647F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vAlign w:val="bottom"/>
          </w:tcPr>
          <w:p w14:paraId="6EA44DCD" w14:textId="77777777" w:rsidR="00DD1AFF" w:rsidRPr="005F46DC" w:rsidRDefault="00DD1AFF" w:rsidP="00B908B4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3049A071" w14:textId="754C9CCC" w:rsidR="00DD1AFF" w:rsidRPr="005F46DC" w:rsidRDefault="00DD1AFF" w:rsidP="00B908B4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</w:t>
            </w:r>
            <w:r w:rsidR="00142E03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ที่มีนัยสำคัญและการวัด</w:t>
            </w:r>
            <w:r w:rsidR="00142E03"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DD1AFF" w:rsidRPr="005F46DC" w14:paraId="33F636DC" w14:textId="77777777" w:rsidTr="0079722C">
        <w:trPr>
          <w:trHeight w:val="1019"/>
        </w:trPr>
        <w:tc>
          <w:tcPr>
            <w:tcW w:w="1890" w:type="dxa"/>
          </w:tcPr>
          <w:p w14:paraId="05B083BA" w14:textId="633BEC72" w:rsidR="00DD1AFF" w:rsidRPr="005F46DC" w:rsidRDefault="00595601" w:rsidP="00595601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เงินให้กู้</w:t>
            </w:r>
            <w:r w:rsidR="00223A03"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ยืม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และเงินกู้ยืม</w:t>
            </w:r>
          </w:p>
        </w:tc>
        <w:tc>
          <w:tcPr>
            <w:tcW w:w="236" w:type="dxa"/>
          </w:tcPr>
          <w:p w14:paraId="5FBA373B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</w:tcPr>
          <w:p w14:paraId="05E5C946" w14:textId="48A53CBF" w:rsidR="00DD1AFF" w:rsidRPr="005F46DC" w:rsidRDefault="00DD1AFF" w:rsidP="00B908B4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วิธี</w:t>
            </w:r>
            <w:r w:rsidR="0004060E"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คิดลดกระแสเงินสด</w:t>
            </w: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</w:t>
            </w:r>
          </w:p>
        </w:tc>
        <w:tc>
          <w:tcPr>
            <w:tcW w:w="236" w:type="dxa"/>
          </w:tcPr>
          <w:p w14:paraId="5B67390D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</w:tcPr>
          <w:p w14:paraId="22049186" w14:textId="66C4725F" w:rsidR="00DD1AFF" w:rsidRPr="005F46DC" w:rsidRDefault="0004060E" w:rsidP="00B908B4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244F8771" w14:textId="77777777" w:rsidR="00DD1AFF" w:rsidRPr="005F46DC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</w:tcPr>
          <w:p w14:paraId="4DAAFE9A" w14:textId="21239397" w:rsidR="00DD1AFF" w:rsidRPr="005F46DC" w:rsidRDefault="00DD1AFF" w:rsidP="00067338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0F3692B9" w14:textId="77777777" w:rsidR="00067338" w:rsidRPr="005F46DC" w:rsidRDefault="00067338" w:rsidP="005E5183">
      <w:pPr>
        <w:ind w:firstLine="540"/>
        <w:rPr>
          <w:rFonts w:asciiTheme="majorBidi" w:hAnsiTheme="majorBidi" w:cstheme="majorBidi"/>
          <w:i/>
          <w:iCs/>
          <w:sz w:val="28"/>
          <w:szCs w:val="28"/>
        </w:rPr>
      </w:pPr>
    </w:p>
    <w:p w14:paraId="48866595" w14:textId="1B6866A5" w:rsidR="005E5183" w:rsidRPr="005F46DC" w:rsidRDefault="005E5183" w:rsidP="005E5183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เครื่องมือทางการเงินที่ไม่ได้วัดมูลค่าด้วยมูลค่ายุติธรรม </w:t>
      </w:r>
    </w:p>
    <w:p w14:paraId="66F3DF57" w14:textId="77777777" w:rsidR="005E5183" w:rsidRPr="005F46DC" w:rsidRDefault="005E5183" w:rsidP="005E5183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W w:w="9060" w:type="dxa"/>
        <w:tblInd w:w="450" w:type="dxa"/>
        <w:tblLook w:val="04A0" w:firstRow="1" w:lastRow="0" w:firstColumn="1" w:lastColumn="0" w:noHBand="0" w:noVBand="1"/>
      </w:tblPr>
      <w:tblGrid>
        <w:gridCol w:w="3979"/>
        <w:gridCol w:w="5081"/>
      </w:tblGrid>
      <w:tr w:rsidR="005E5183" w:rsidRPr="005F46DC" w14:paraId="5607E775" w14:textId="77777777" w:rsidTr="00DE4158">
        <w:trPr>
          <w:trHeight w:val="425"/>
        </w:trPr>
        <w:tc>
          <w:tcPr>
            <w:tcW w:w="3979" w:type="dxa"/>
          </w:tcPr>
          <w:p w14:paraId="34CC011F" w14:textId="77777777" w:rsidR="005E5183" w:rsidRPr="005F46D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081" w:type="dxa"/>
          </w:tcPr>
          <w:p w14:paraId="1153C70D" w14:textId="77777777" w:rsidR="005E5183" w:rsidRPr="005F46D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5E5183" w:rsidRPr="005F46DC" w14:paraId="3D0D0F3D" w14:textId="77777777" w:rsidTr="00DE4158">
        <w:trPr>
          <w:trHeight w:val="414"/>
        </w:trPr>
        <w:tc>
          <w:tcPr>
            <w:tcW w:w="3979" w:type="dxa"/>
          </w:tcPr>
          <w:p w14:paraId="08475404" w14:textId="77777777" w:rsidR="005E5183" w:rsidRPr="005F46D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081" w:type="dxa"/>
          </w:tcPr>
          <w:p w14:paraId="336ECF22" w14:textId="77777777" w:rsidR="005E5183" w:rsidRPr="005F46D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7A0ED3C1" w14:textId="17D672C7" w:rsidR="00A70949" w:rsidRPr="005F46DC" w:rsidRDefault="00A7094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D499CB2" w14:textId="56D665DE" w:rsidR="00006D55" w:rsidRPr="005F46DC" w:rsidRDefault="00006D55" w:rsidP="00A7094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การกระจุกตัวของความเสี่ยงทางด้านเครดิต </w:t>
      </w:r>
    </w:p>
    <w:p w14:paraId="0EA2517D" w14:textId="425CB4E1" w:rsidR="002B1EC1" w:rsidRPr="005F46DC" w:rsidRDefault="002B1EC1" w:rsidP="005E5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Theme="majorBidi" w:hAnsiTheme="majorBidi" w:cstheme="majorBidi"/>
          <w:color w:val="0000FF"/>
          <w:sz w:val="28"/>
          <w:szCs w:val="28"/>
          <w:shd w:val="clear" w:color="auto" w:fill="D9D9D9" w:themeFill="background1" w:themeFillShade="D9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900"/>
        <w:gridCol w:w="180"/>
        <w:gridCol w:w="990"/>
        <w:gridCol w:w="180"/>
        <w:gridCol w:w="1260"/>
        <w:gridCol w:w="180"/>
        <w:gridCol w:w="900"/>
        <w:gridCol w:w="180"/>
        <w:gridCol w:w="990"/>
      </w:tblGrid>
      <w:tr w:rsidR="008A7C73" w:rsidRPr="005F46DC" w14:paraId="2FC4E8E2" w14:textId="77777777">
        <w:trPr>
          <w:cantSplit/>
          <w:trHeight w:val="354"/>
          <w:tblHeader/>
        </w:trPr>
        <w:tc>
          <w:tcPr>
            <w:tcW w:w="3330" w:type="dxa"/>
            <w:vAlign w:val="bottom"/>
            <w:hideMark/>
          </w:tcPr>
          <w:p w14:paraId="1908A4C1" w14:textId="77777777" w:rsidR="008A7C73" w:rsidRPr="005F46DC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ผลขาดทุนด้านเครดิตที่คาดว่าจะเกิดขึ้น </w:t>
            </w:r>
          </w:p>
        </w:tc>
        <w:tc>
          <w:tcPr>
            <w:tcW w:w="3510" w:type="dxa"/>
            <w:gridSpan w:val="5"/>
          </w:tcPr>
          <w:p w14:paraId="0AFE21F0" w14:textId="77777777" w:rsidR="008A7C73" w:rsidRPr="005F46DC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5268A69D" w14:textId="77777777" w:rsidR="008A7C73" w:rsidRPr="005F4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13CCB83E" w14:textId="77777777" w:rsidR="008A7C73" w:rsidRPr="005F4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8A7C73" w:rsidRPr="005F46DC" w14:paraId="720CAE88" w14:textId="77777777" w:rsidTr="008A7C73">
        <w:trPr>
          <w:cantSplit/>
          <w:trHeight w:val="767"/>
          <w:tblHeader/>
        </w:trPr>
        <w:tc>
          <w:tcPr>
            <w:tcW w:w="3330" w:type="dxa"/>
            <w:vAlign w:val="bottom"/>
          </w:tcPr>
          <w:p w14:paraId="729FB706" w14:textId="1DE0E1B3" w:rsidR="00E612EE" w:rsidRPr="005F46DC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7D6819"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เก้า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เดือนสิ้นสุด</w:t>
            </w:r>
          </w:p>
          <w:p w14:paraId="3026EF15" w14:textId="7D1AE042" w:rsidR="008A7C73" w:rsidRPr="005F46DC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5F46D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>3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0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กันยายน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 xml:space="preserve">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2568</w:t>
            </w:r>
          </w:p>
        </w:tc>
        <w:tc>
          <w:tcPr>
            <w:tcW w:w="900" w:type="dxa"/>
            <w:vAlign w:val="bottom"/>
          </w:tcPr>
          <w:p w14:paraId="7A191B94" w14:textId="069005AF" w:rsidR="008A7C73" w:rsidRPr="005F46DC" w:rsidDel="005916DC" w:rsidRDefault="008A7C73" w:rsidP="008A7C73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</w:tcPr>
          <w:p w14:paraId="60AECF52" w14:textId="50196A8A" w:rsidR="008A7C73" w:rsidRPr="005F46DC" w:rsidDel="00591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D545CB3" w14:textId="107E8601" w:rsidR="008A7C73" w:rsidRPr="005F46DC" w:rsidRDefault="008A7C73" w:rsidP="008A7C7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  <w:tc>
          <w:tcPr>
            <w:tcW w:w="180" w:type="dxa"/>
            <w:vAlign w:val="bottom"/>
          </w:tcPr>
          <w:p w14:paraId="187505B0" w14:textId="77777777" w:rsidR="008A7C73" w:rsidRPr="005F46DC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C67EF6D" w14:textId="247A3B98" w:rsidR="008A7C73" w:rsidRPr="005F46DC" w:rsidRDefault="008A7C73" w:rsidP="00A202E1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ผลต่างจากอัตราแลกเปลี่ยน</w:t>
            </w:r>
          </w:p>
        </w:tc>
        <w:tc>
          <w:tcPr>
            <w:tcW w:w="180" w:type="dxa"/>
          </w:tcPr>
          <w:p w14:paraId="1A59152C" w14:textId="77777777" w:rsidR="008A7C73" w:rsidRPr="005F4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68DF407" w14:textId="77777777" w:rsidR="008A7C73" w:rsidRPr="005F46DC" w:rsidRDefault="008A7C73" w:rsidP="00A202E1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6ED78F79" w14:textId="77777777" w:rsidR="008A7C73" w:rsidRPr="005F46DC" w:rsidRDefault="008A7C73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EA81A7A" w14:textId="13E4B876" w:rsidR="008A7C73" w:rsidRPr="005F46DC" w:rsidRDefault="008A7C73" w:rsidP="008A7C73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</w:tr>
      <w:tr w:rsidR="008A7C73" w:rsidRPr="005F46DC" w14:paraId="378D98B6" w14:textId="77777777">
        <w:trPr>
          <w:cantSplit/>
          <w:trHeight w:val="164"/>
          <w:tblHeader/>
        </w:trPr>
        <w:tc>
          <w:tcPr>
            <w:tcW w:w="3330" w:type="dxa"/>
            <w:vAlign w:val="bottom"/>
            <w:hideMark/>
          </w:tcPr>
          <w:p w14:paraId="6B908D0B" w14:textId="77777777" w:rsidR="008A7C73" w:rsidRPr="005F46DC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760" w:type="dxa"/>
            <w:gridSpan w:val="9"/>
          </w:tcPr>
          <w:p w14:paraId="76EB2F97" w14:textId="77777777" w:rsidR="008A7C73" w:rsidRPr="005F4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A7C73" w:rsidRPr="005F46DC" w14:paraId="1CAF021B" w14:textId="77777777" w:rsidTr="008A7C73">
        <w:trPr>
          <w:cantSplit/>
          <w:trHeight w:val="323"/>
        </w:trPr>
        <w:tc>
          <w:tcPr>
            <w:tcW w:w="3330" w:type="dxa"/>
          </w:tcPr>
          <w:p w14:paraId="4E284479" w14:textId="77777777" w:rsidR="008A7C73" w:rsidRPr="005F46DC" w:rsidRDefault="008A7C73" w:rsidP="00A202E1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900" w:type="dxa"/>
          </w:tcPr>
          <w:p w14:paraId="7954BF96" w14:textId="7C616EF6" w:rsidR="008A7C73" w:rsidRPr="005F46DC" w:rsidRDefault="00CD0935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8,540</w:t>
            </w:r>
          </w:p>
        </w:tc>
        <w:tc>
          <w:tcPr>
            <w:tcW w:w="180" w:type="dxa"/>
          </w:tcPr>
          <w:p w14:paraId="79D7C54C" w14:textId="33C074FC" w:rsidR="008A7C73" w:rsidRPr="005F46DC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65B8F1AA" w14:textId="7A22F8CF" w:rsidR="008A7C73" w:rsidRPr="005F46DC" w:rsidRDefault="00CD0935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(2,428)</w:t>
            </w:r>
          </w:p>
        </w:tc>
        <w:tc>
          <w:tcPr>
            <w:tcW w:w="180" w:type="dxa"/>
          </w:tcPr>
          <w:p w14:paraId="031BE6BF" w14:textId="77777777" w:rsidR="008A7C73" w:rsidRPr="005F46DC" w:rsidRDefault="008A7C73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06FD4A6" w14:textId="11EE5E3B" w:rsidR="008A7C73" w:rsidRPr="005F46DC" w:rsidRDefault="00CD0935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(370)</w:t>
            </w:r>
          </w:p>
        </w:tc>
        <w:tc>
          <w:tcPr>
            <w:tcW w:w="180" w:type="dxa"/>
          </w:tcPr>
          <w:p w14:paraId="3D3DC50A" w14:textId="77777777" w:rsidR="008A7C73" w:rsidRPr="005F46DC" w:rsidRDefault="008A7C73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</w:tcPr>
          <w:p w14:paraId="05BCEE39" w14:textId="4E512FB5" w:rsidR="008A7C73" w:rsidRPr="005F46DC" w:rsidRDefault="00CD0935" w:rsidP="00A202E1">
            <w:pPr>
              <w:pStyle w:val="acctfourfigures"/>
              <w:tabs>
                <w:tab w:val="clear" w:pos="765"/>
                <w:tab w:val="decimal" w:pos="584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4,900</w:t>
            </w:r>
          </w:p>
        </w:tc>
        <w:tc>
          <w:tcPr>
            <w:tcW w:w="180" w:type="dxa"/>
          </w:tcPr>
          <w:p w14:paraId="3C0BAF2A" w14:textId="77777777" w:rsidR="008A7C73" w:rsidRPr="005F46DC" w:rsidRDefault="008A7C73" w:rsidP="00A202E1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</w:tcPr>
          <w:p w14:paraId="274BA96A" w14:textId="0910A74A" w:rsidR="008A7C73" w:rsidRPr="005F46DC" w:rsidRDefault="00CD0935" w:rsidP="002853B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(1,327)</w:t>
            </w:r>
          </w:p>
        </w:tc>
      </w:tr>
    </w:tbl>
    <w:p w14:paraId="7C4CB174" w14:textId="6F4DD16A" w:rsidR="00741CF8" w:rsidRPr="005F46DC" w:rsidRDefault="00741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</w:p>
    <w:p w14:paraId="6B8189F2" w14:textId="77777777" w:rsidR="00CE5F83" w:rsidRPr="005F46DC" w:rsidRDefault="00CE5F83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ภาระผูกพันกับบุคคลหรือกิจการที่ไม่เกี่ยวข้องกัน</w:t>
      </w:r>
    </w:p>
    <w:p w14:paraId="49C4B61E" w14:textId="630B36F6" w:rsidR="00CE5F83" w:rsidRPr="005F46DC" w:rsidRDefault="00CE5F83" w:rsidP="00945EE2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</w:p>
    <w:tbl>
      <w:tblPr>
        <w:tblW w:w="919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120"/>
        <w:gridCol w:w="1476"/>
        <w:gridCol w:w="345"/>
        <w:gridCol w:w="1258"/>
      </w:tblGrid>
      <w:tr w:rsidR="00A261F0" w:rsidRPr="005F46DC" w14:paraId="32DC7B7F" w14:textId="77777777" w:rsidTr="5ADB1884">
        <w:trPr>
          <w:trHeight w:val="659"/>
          <w:tblHeader/>
        </w:trPr>
        <w:tc>
          <w:tcPr>
            <w:tcW w:w="6120" w:type="dxa"/>
            <w:vAlign w:val="bottom"/>
          </w:tcPr>
          <w:p w14:paraId="18C5FA31" w14:textId="76B9301D" w:rsidR="00A261F0" w:rsidRPr="005F46DC" w:rsidRDefault="00E612EE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7D6819" w:rsidRPr="005F46DC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 xml:space="preserve">กันยายน </w:t>
            </w: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476" w:type="dxa"/>
            <w:vAlign w:val="bottom"/>
          </w:tcPr>
          <w:p w14:paraId="7E1BE4C4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345" w:type="dxa"/>
            <w:vAlign w:val="bottom"/>
          </w:tcPr>
          <w:p w14:paraId="0F243189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A8D11D5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</w:p>
          <w:p w14:paraId="10F21A02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เฉพาะกิจการ </w:t>
            </w:r>
          </w:p>
        </w:tc>
      </w:tr>
      <w:tr w:rsidR="00A261F0" w:rsidRPr="005F46DC" w14:paraId="3786EFC2" w14:textId="77777777" w:rsidTr="5ADB1884">
        <w:trPr>
          <w:tblHeader/>
        </w:trPr>
        <w:tc>
          <w:tcPr>
            <w:tcW w:w="6120" w:type="dxa"/>
          </w:tcPr>
          <w:p w14:paraId="4F7A7687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079" w:type="dxa"/>
            <w:gridSpan w:val="3"/>
          </w:tcPr>
          <w:p w14:paraId="2821E625" w14:textId="77777777" w:rsidR="00A261F0" w:rsidRPr="005F46DC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A261F0" w:rsidRPr="005F46DC" w14:paraId="381DC60F" w14:textId="77777777" w:rsidTr="5ADB1884">
        <w:trPr>
          <w:trHeight w:val="452"/>
        </w:trPr>
        <w:tc>
          <w:tcPr>
            <w:tcW w:w="6120" w:type="dxa"/>
          </w:tcPr>
          <w:p w14:paraId="4EA8C8E8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ภาระผูกพันรายจ่ายฝ่ายทุน </w:t>
            </w:r>
          </w:p>
        </w:tc>
        <w:tc>
          <w:tcPr>
            <w:tcW w:w="1476" w:type="dxa"/>
            <w:vAlign w:val="bottom"/>
          </w:tcPr>
          <w:p w14:paraId="3C30478B" w14:textId="77777777" w:rsidR="00A261F0" w:rsidRPr="005F46DC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2335827A" w14:textId="77777777" w:rsidR="00A261F0" w:rsidRPr="005F46DC" w:rsidRDefault="00A261F0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258" w:type="dxa"/>
          </w:tcPr>
          <w:p w14:paraId="56DB5A23" w14:textId="77777777" w:rsidR="00A261F0" w:rsidRPr="005F46DC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261F0" w:rsidRPr="005F46DC" w14:paraId="743D1414" w14:textId="77777777" w:rsidTr="5ADB1884">
        <w:tc>
          <w:tcPr>
            <w:tcW w:w="6120" w:type="dxa"/>
          </w:tcPr>
          <w:p w14:paraId="69440304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อาคารและสิ่งปลูกสร้างอื่น</w:t>
            </w:r>
          </w:p>
        </w:tc>
        <w:tc>
          <w:tcPr>
            <w:tcW w:w="1476" w:type="dxa"/>
          </w:tcPr>
          <w:p w14:paraId="71349AEC" w14:textId="3898A144" w:rsidR="00A261F0" w:rsidRPr="005F46DC" w:rsidRDefault="005D00C3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15,919</w:t>
            </w:r>
          </w:p>
        </w:tc>
        <w:tc>
          <w:tcPr>
            <w:tcW w:w="345" w:type="dxa"/>
          </w:tcPr>
          <w:p w14:paraId="0A285436" w14:textId="77777777" w:rsidR="00A261F0" w:rsidRPr="005F46D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833547D" w14:textId="7E0CB060" w:rsidR="00A261F0" w:rsidRPr="005F46DC" w:rsidRDefault="005D00C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625</w:t>
            </w:r>
          </w:p>
        </w:tc>
      </w:tr>
      <w:tr w:rsidR="00A261F0" w:rsidRPr="005F46DC" w14:paraId="41B39CEA" w14:textId="77777777" w:rsidTr="5ADB1884">
        <w:tc>
          <w:tcPr>
            <w:tcW w:w="6120" w:type="dxa"/>
          </w:tcPr>
          <w:p w14:paraId="663826D8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1476" w:type="dxa"/>
          </w:tcPr>
          <w:p w14:paraId="133715BF" w14:textId="52CAFBCB" w:rsidR="00A261F0" w:rsidRPr="005F46DC" w:rsidRDefault="005D00C3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59,138</w:t>
            </w:r>
          </w:p>
        </w:tc>
        <w:tc>
          <w:tcPr>
            <w:tcW w:w="345" w:type="dxa"/>
          </w:tcPr>
          <w:p w14:paraId="4349FBBB" w14:textId="77777777" w:rsidR="00A261F0" w:rsidRPr="005F46D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084B0962" w14:textId="271B83CB" w:rsidR="00A261F0" w:rsidRPr="005F46DC" w:rsidRDefault="005D00C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19,620</w:t>
            </w:r>
          </w:p>
        </w:tc>
      </w:tr>
      <w:tr w:rsidR="00A261F0" w:rsidRPr="005F46DC" w14:paraId="1EDB6921" w14:textId="77777777" w:rsidTr="5ADB1884">
        <w:tc>
          <w:tcPr>
            <w:tcW w:w="6120" w:type="dxa"/>
          </w:tcPr>
          <w:p w14:paraId="2E3EDB30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476" w:type="dxa"/>
          </w:tcPr>
          <w:p w14:paraId="3C6B7D81" w14:textId="0735BB3D" w:rsidR="00A261F0" w:rsidRPr="005F46DC" w:rsidRDefault="005D00C3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1,429</w:t>
            </w:r>
          </w:p>
        </w:tc>
        <w:tc>
          <w:tcPr>
            <w:tcW w:w="345" w:type="dxa"/>
          </w:tcPr>
          <w:p w14:paraId="02BA9921" w14:textId="77777777" w:rsidR="00A261F0" w:rsidRPr="005F46D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B91439B" w14:textId="2019B24A" w:rsidR="00A261F0" w:rsidRPr="005F46DC" w:rsidRDefault="005D00C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756</w:t>
            </w:r>
          </w:p>
        </w:tc>
      </w:tr>
      <w:tr w:rsidR="00A261F0" w:rsidRPr="005F46DC" w14:paraId="5B1B46FE" w14:textId="77777777" w:rsidTr="5ADB1884">
        <w:tc>
          <w:tcPr>
            <w:tcW w:w="6120" w:type="dxa"/>
          </w:tcPr>
          <w:p w14:paraId="625CDCF8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9608F6" w14:textId="5B74BC2D" w:rsidR="00A261F0" w:rsidRPr="005F46DC" w:rsidRDefault="005D00C3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76,486</w:t>
            </w:r>
          </w:p>
        </w:tc>
        <w:tc>
          <w:tcPr>
            <w:tcW w:w="345" w:type="dxa"/>
          </w:tcPr>
          <w:p w14:paraId="59E28A4D" w14:textId="77777777" w:rsidR="00A261F0" w:rsidRPr="005F46D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E08A01" w14:textId="7C959D8C" w:rsidR="00A261F0" w:rsidRPr="005F46DC" w:rsidRDefault="005D00C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21,001</w:t>
            </w:r>
          </w:p>
        </w:tc>
      </w:tr>
      <w:tr w:rsidR="00A261F0" w:rsidRPr="005F46DC" w14:paraId="72160213" w14:textId="77777777" w:rsidTr="5ADB1884">
        <w:tc>
          <w:tcPr>
            <w:tcW w:w="6120" w:type="dxa"/>
          </w:tcPr>
          <w:p w14:paraId="407F5710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476" w:type="dxa"/>
            <w:tcBorders>
              <w:top w:val="double" w:sz="4" w:space="0" w:color="auto"/>
              <w:left w:val="nil"/>
              <w:right w:val="nil"/>
            </w:tcBorders>
          </w:tcPr>
          <w:p w14:paraId="703BE404" w14:textId="77777777" w:rsidR="00A261F0" w:rsidRPr="005F46D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45" w:type="dxa"/>
          </w:tcPr>
          <w:p w14:paraId="44A75A2D" w14:textId="77777777" w:rsidR="00A261F0" w:rsidRPr="005F46D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double" w:sz="4" w:space="0" w:color="auto"/>
              <w:left w:val="nil"/>
              <w:right w:val="nil"/>
            </w:tcBorders>
          </w:tcPr>
          <w:p w14:paraId="633B3967" w14:textId="77777777" w:rsidR="00A261F0" w:rsidRPr="005F46D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A261F0" w:rsidRPr="005F46DC" w14:paraId="24F8748A" w14:textId="77777777" w:rsidTr="5ADB1884">
        <w:tc>
          <w:tcPr>
            <w:tcW w:w="6120" w:type="dxa"/>
          </w:tcPr>
          <w:p w14:paraId="515A950D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5F46D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 ๆ</w:t>
            </w:r>
          </w:p>
        </w:tc>
        <w:tc>
          <w:tcPr>
            <w:tcW w:w="1476" w:type="dxa"/>
          </w:tcPr>
          <w:p w14:paraId="1B150132" w14:textId="77777777" w:rsidR="00A261F0" w:rsidRPr="005F46D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0FDB9D1B" w14:textId="77777777" w:rsidR="00A261F0" w:rsidRPr="005F46D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</w:tcPr>
          <w:p w14:paraId="7726C249" w14:textId="77777777" w:rsidR="00A261F0" w:rsidRPr="005F46D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A261F0" w:rsidRPr="005F46DC" w14:paraId="220D69A1" w14:textId="77777777" w:rsidTr="5ADB1884">
        <w:tc>
          <w:tcPr>
            <w:tcW w:w="6120" w:type="dxa"/>
          </w:tcPr>
          <w:p w14:paraId="6A9B9C16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1476" w:type="dxa"/>
          </w:tcPr>
          <w:p w14:paraId="6EBFDC8B" w14:textId="06826EEB" w:rsidR="00A261F0" w:rsidRPr="005F46DC" w:rsidRDefault="005D00C3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1,119,376</w:t>
            </w:r>
          </w:p>
        </w:tc>
        <w:tc>
          <w:tcPr>
            <w:tcW w:w="345" w:type="dxa"/>
          </w:tcPr>
          <w:p w14:paraId="517CB78E" w14:textId="77777777" w:rsidR="00A261F0" w:rsidRPr="005F46D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</w:tcPr>
          <w:p w14:paraId="389AB48D" w14:textId="57EEB61E" w:rsidR="00A261F0" w:rsidRPr="005F46DC" w:rsidRDefault="005D00C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1,036,381</w:t>
            </w:r>
          </w:p>
        </w:tc>
      </w:tr>
      <w:tr w:rsidR="00A261F0" w:rsidRPr="005F46DC" w14:paraId="1F4F4448" w14:textId="77777777" w:rsidTr="5ADB1884">
        <w:tc>
          <w:tcPr>
            <w:tcW w:w="6120" w:type="dxa"/>
          </w:tcPr>
          <w:p w14:paraId="779A083F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สัญญาอื่น ๆ 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3B5304" w14:textId="1CDB2AA1" w:rsidR="00A261F0" w:rsidRPr="005F46DC" w:rsidRDefault="005D00C3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250</w:t>
            </w:r>
          </w:p>
        </w:tc>
        <w:tc>
          <w:tcPr>
            <w:tcW w:w="345" w:type="dxa"/>
          </w:tcPr>
          <w:p w14:paraId="5DECC3A7" w14:textId="77777777" w:rsidR="00A261F0" w:rsidRPr="005F46D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1AB99A" w14:textId="249F8074" w:rsidR="00A261F0" w:rsidRPr="005F46DC" w:rsidRDefault="00747D42" w:rsidP="006D7400">
            <w:pPr>
              <w:pStyle w:val="acctfourfigures"/>
              <w:tabs>
                <w:tab w:val="clear" w:pos="765"/>
              </w:tabs>
              <w:spacing w:line="240" w:lineRule="auto"/>
              <w:ind w:right="-26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5F46D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A261F0" w:rsidRPr="005F46DC" w14:paraId="0F579845" w14:textId="77777777" w:rsidTr="5ADB1884">
        <w:trPr>
          <w:trHeight w:val="100"/>
        </w:trPr>
        <w:tc>
          <w:tcPr>
            <w:tcW w:w="6120" w:type="dxa"/>
          </w:tcPr>
          <w:p w14:paraId="3EFB30E2" w14:textId="77777777" w:rsidR="00A261F0" w:rsidRPr="005F46D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8F26D1" w14:textId="3DBC49AD" w:rsidR="00A261F0" w:rsidRPr="005F46DC" w:rsidRDefault="005D00C3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1,119,626</w:t>
            </w:r>
          </w:p>
        </w:tc>
        <w:tc>
          <w:tcPr>
            <w:tcW w:w="345" w:type="dxa"/>
            <w:vAlign w:val="bottom"/>
          </w:tcPr>
          <w:p w14:paraId="1FD0FC2A" w14:textId="77777777" w:rsidR="00A261F0" w:rsidRPr="005F46D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66A1BD" w14:textId="2D10A471" w:rsidR="00A261F0" w:rsidRPr="005F46DC" w:rsidRDefault="005D00C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F46D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1,036,381</w:t>
            </w:r>
          </w:p>
        </w:tc>
      </w:tr>
    </w:tbl>
    <w:p w14:paraId="124B4C28" w14:textId="77777777" w:rsidR="002D147B" w:rsidRPr="005F46DC" w:rsidRDefault="002D147B" w:rsidP="002D147B">
      <w:pPr>
        <w:rPr>
          <w:rFonts w:asciiTheme="majorBidi" w:hAnsiTheme="majorBidi" w:cstheme="majorBidi"/>
          <w:sz w:val="28"/>
          <w:szCs w:val="28"/>
        </w:rPr>
      </w:pPr>
    </w:p>
    <w:p w14:paraId="6DB55FEA" w14:textId="02BF5CC0" w:rsidR="002D147B" w:rsidRPr="005F46DC" w:rsidRDefault="002D147B" w:rsidP="002D14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E612EE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1972E0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E612EE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</w:t>
      </w:r>
      <w:r w:rsidR="00574ED5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622D757D" w14:textId="77777777" w:rsidR="002D147B" w:rsidRPr="005F46DC" w:rsidRDefault="002D147B" w:rsidP="002D14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07E5C198" w14:textId="30F43B9B" w:rsidR="00BE097E" w:rsidRPr="005F46DC" w:rsidRDefault="002D147B" w:rsidP="00BE097E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5F46D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E612EE" w:rsidRPr="005F46DC">
        <w:rPr>
          <w:rFonts w:asciiTheme="majorBidi" w:hAnsiTheme="majorBidi" w:cstheme="majorBidi"/>
          <w:sz w:val="28"/>
          <w:szCs w:val="28"/>
        </w:rPr>
        <w:t xml:space="preserve">30 </w:t>
      </w:r>
      <w:r w:rsidR="001972E0" w:rsidRPr="005F46DC">
        <w:rPr>
          <w:rFonts w:asciiTheme="majorBidi" w:hAnsiTheme="majorBidi" w:cs="Angsana New" w:hint="cs"/>
          <w:sz w:val="28"/>
          <w:szCs w:val="28"/>
          <w:cs/>
        </w:rPr>
        <w:t>กันยายน</w:t>
      </w:r>
      <w:r w:rsidR="00E612EE" w:rsidRPr="005F46D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</w:rPr>
        <w:t>256</w:t>
      </w:r>
      <w:r w:rsidR="00574ED5" w:rsidRPr="005F46DC">
        <w:rPr>
          <w:rFonts w:asciiTheme="majorBidi" w:hAnsiTheme="majorBidi" w:cstheme="majorBidi"/>
          <w:sz w:val="28"/>
          <w:szCs w:val="28"/>
        </w:rPr>
        <w:t>8</w:t>
      </w:r>
      <w:r w:rsidRPr="005F46D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เงินฝากธนาคารของกลุ่มบริษัทและบริษัทจำนวนเงิน </w:t>
      </w:r>
      <w:r w:rsidR="00F91EE4" w:rsidRPr="005F46DC">
        <w:rPr>
          <w:rFonts w:asciiTheme="majorBidi" w:hAnsiTheme="majorBidi" w:cstheme="majorBidi"/>
          <w:sz w:val="28"/>
          <w:szCs w:val="28"/>
        </w:rPr>
        <w:t>2</w:t>
      </w:r>
      <w:r w:rsidR="005D00C3" w:rsidRPr="005F46DC">
        <w:rPr>
          <w:rFonts w:asciiTheme="majorBidi" w:hAnsiTheme="majorBidi" w:cstheme="majorBidi"/>
          <w:sz w:val="28"/>
          <w:szCs w:val="28"/>
        </w:rPr>
        <w:t>7.7</w:t>
      </w:r>
      <w:r w:rsidR="00747D42" w:rsidRPr="005F46DC">
        <w:rPr>
          <w:rFonts w:asciiTheme="majorBidi" w:hAnsiTheme="majorBidi" w:cstheme="majorBidi"/>
          <w:sz w:val="28"/>
          <w:szCs w:val="28"/>
        </w:rPr>
        <w:t>5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 และ </w:t>
      </w:r>
      <w:r w:rsidR="006176DC" w:rsidRPr="005F46DC">
        <w:rPr>
          <w:rFonts w:asciiTheme="majorBidi" w:hAnsiTheme="majorBidi" w:cstheme="majorBidi"/>
          <w:sz w:val="28"/>
          <w:szCs w:val="28"/>
        </w:rPr>
        <w:t>4</w:t>
      </w:r>
      <w:r w:rsidR="2C05ADD5" w:rsidRPr="005F46DC">
        <w:rPr>
          <w:rFonts w:asciiTheme="majorBidi" w:hAnsiTheme="majorBidi" w:cstheme="majorBidi"/>
          <w:sz w:val="28"/>
          <w:szCs w:val="28"/>
          <w:cs/>
        </w:rPr>
        <w:t>.</w:t>
      </w:r>
      <w:r w:rsidR="006176DC" w:rsidRPr="005F46DC">
        <w:rPr>
          <w:rFonts w:asciiTheme="majorBidi" w:hAnsiTheme="majorBidi" w:cstheme="majorBidi"/>
          <w:sz w:val="28"/>
          <w:szCs w:val="28"/>
        </w:rPr>
        <w:t>5</w:t>
      </w:r>
      <w:r w:rsidR="00747D42" w:rsidRPr="005F46DC">
        <w:rPr>
          <w:rFonts w:asciiTheme="majorBidi" w:hAnsiTheme="majorBidi" w:cstheme="majorBidi"/>
          <w:sz w:val="28"/>
          <w:szCs w:val="28"/>
        </w:rPr>
        <w:t>9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 ล้านบาท ตามลำดับ</w:t>
      </w:r>
      <w:r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>ใช้เป็นหลักประกันหนังสือค้ำประกันจากธนาคารและอื่น</w:t>
      </w:r>
      <w:r w:rsidR="006176DC" w:rsidRPr="005F46DC">
        <w:rPr>
          <w:rFonts w:asciiTheme="majorBidi" w:hAnsiTheme="majorBidi" w:cstheme="majorBidi"/>
          <w:sz w:val="28"/>
          <w:szCs w:val="28"/>
        </w:rPr>
        <w:t xml:space="preserve"> </w:t>
      </w:r>
      <w:r w:rsidRPr="005F46DC">
        <w:rPr>
          <w:rFonts w:asciiTheme="majorBidi" w:hAnsiTheme="majorBidi" w:cstheme="majorBidi"/>
          <w:sz w:val="28"/>
          <w:szCs w:val="28"/>
          <w:cs/>
        </w:rPr>
        <w:t xml:space="preserve">ๆ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6176DC" w:rsidRPr="005F46D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3F32B0B6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6176DC" w:rsidRPr="005F46D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9C40EE" w:rsidRPr="005F46D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574ED5" w:rsidRPr="005F46DC">
        <w:rPr>
          <w:rFonts w:asciiTheme="majorBidi" w:hAnsiTheme="majorBidi" w:cstheme="majorBidi"/>
          <w:i/>
          <w:iCs/>
          <w:sz w:val="28"/>
          <w:szCs w:val="28"/>
        </w:rPr>
        <w:t>27.73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ล้านบาท และ</w:t>
      </w:r>
      <w:r w:rsidR="1247ECD2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="006176DC" w:rsidRPr="005F46DC">
        <w:rPr>
          <w:rFonts w:asciiTheme="majorBidi" w:hAnsiTheme="majorBidi" w:cstheme="majorBidi"/>
          <w:i/>
          <w:iCs/>
          <w:sz w:val="28"/>
          <w:szCs w:val="28"/>
        </w:rPr>
        <w:t>4</w:t>
      </w:r>
      <w:r w:rsidR="1247ECD2" w:rsidRPr="005F46DC">
        <w:rPr>
          <w:rFonts w:asciiTheme="majorBidi" w:hAnsiTheme="majorBidi" w:cstheme="majorBidi"/>
          <w:i/>
          <w:iCs/>
          <w:sz w:val="28"/>
          <w:szCs w:val="28"/>
        </w:rPr>
        <w:t>.</w:t>
      </w:r>
      <w:r w:rsidR="00574ED5" w:rsidRPr="005F46DC">
        <w:rPr>
          <w:rFonts w:asciiTheme="majorBidi" w:hAnsiTheme="majorBidi" w:cstheme="majorBidi"/>
          <w:i/>
          <w:iCs/>
          <w:sz w:val="28"/>
          <w:szCs w:val="28"/>
        </w:rPr>
        <w:t>58</w:t>
      </w:r>
      <w:r w:rsidR="00FF0231" w:rsidRPr="005F46D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ตามลำดับ)</w:t>
      </w:r>
    </w:p>
    <w:p w14:paraId="0E334BE4" w14:textId="77777777" w:rsidR="00BE097E" w:rsidRPr="005F46DC" w:rsidRDefault="00BE097E" w:rsidP="291CB1AA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0083BBB4" w14:textId="1E418A0A" w:rsidR="004F2F4C" w:rsidRPr="005F46DC" w:rsidRDefault="008505F8" w:rsidP="004F2F4C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num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เหตุการณ์ภายหลังรอบระยะเวลา</w:t>
      </w:r>
      <w:r w:rsidR="009751BE" w:rsidRPr="005F46D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รายงาน</w:t>
      </w:r>
    </w:p>
    <w:p w14:paraId="5F1266B2" w14:textId="6EEC4213" w:rsidR="004F2F4C" w:rsidRPr="005F46DC" w:rsidRDefault="004F2F4C" w:rsidP="009153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color w:val="FF0000"/>
          <w:spacing w:val="-2"/>
          <w:sz w:val="28"/>
          <w:szCs w:val="28"/>
        </w:rPr>
      </w:pPr>
    </w:p>
    <w:p w14:paraId="4089B0D8" w14:textId="2E7C5821" w:rsidR="001D25F9" w:rsidRPr="005F46DC" w:rsidRDefault="001D25F9" w:rsidP="00732E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5F46DC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การซื้อขายเงินลงทุนระหว่างบริษัทย่อย</w:t>
      </w:r>
    </w:p>
    <w:p w14:paraId="7D522A67" w14:textId="77777777" w:rsidR="001D25F9" w:rsidRPr="005F46DC" w:rsidRDefault="001D25F9" w:rsidP="001D25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pacing w:val="-2"/>
          <w:sz w:val="28"/>
          <w:szCs w:val="28"/>
        </w:rPr>
      </w:pPr>
    </w:p>
    <w:p w14:paraId="5431ACC0" w14:textId="0400E963" w:rsidR="001D25F9" w:rsidRDefault="001D25F9" w:rsidP="001D25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="Angsana New"/>
          <w:spacing w:val="-2"/>
          <w:sz w:val="28"/>
          <w:szCs w:val="28"/>
        </w:rPr>
      </w:pP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ในเดือนตุลาคม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32E2D" w:rsidRPr="005F46DC">
        <w:rPr>
          <w:rFonts w:asciiTheme="majorBidi" w:hAnsiTheme="majorBidi" w:cs="Angsana New"/>
          <w:spacing w:val="-2"/>
          <w:sz w:val="28"/>
          <w:szCs w:val="28"/>
        </w:rPr>
        <w:t>2568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บริษัทได้จำหน่ายเงินลงทุนทั้งหมดใน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เจดับเบิ้ลยูดี แปซิฟิค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แลนด์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(“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JWDPL”)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จำนวน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32E2D" w:rsidRPr="005F46DC">
        <w:rPr>
          <w:rFonts w:asciiTheme="majorBidi" w:hAnsiTheme="majorBidi" w:cs="Angsana New"/>
          <w:spacing w:val="-2"/>
          <w:sz w:val="28"/>
          <w:szCs w:val="28"/>
        </w:rPr>
        <w:t>1,599,998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หุ้น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คิดเป็นร้อยละ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32E2D" w:rsidRPr="005F46DC">
        <w:rPr>
          <w:rFonts w:asciiTheme="majorBidi" w:hAnsiTheme="majorBidi" w:cs="Angsana New"/>
          <w:spacing w:val="-2"/>
          <w:sz w:val="28"/>
          <w:szCs w:val="28"/>
        </w:rPr>
        <w:t>100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ให้แก่บริษัท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แปซิฟิค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ห้องเย็น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จำกัด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(“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PCS”)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ในราคา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32E2D" w:rsidRPr="005F46DC">
        <w:rPr>
          <w:rFonts w:asciiTheme="majorBidi" w:hAnsiTheme="majorBidi" w:cs="Angsana New"/>
          <w:spacing w:val="-2"/>
          <w:sz w:val="28"/>
          <w:szCs w:val="28"/>
        </w:rPr>
        <w:t>160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ส่งผลให้บริษัทใหญ่ของ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JWDPL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เปลี่ยนเป็น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theme="majorBidi"/>
          <w:spacing w:val="-2"/>
          <w:sz w:val="28"/>
          <w:szCs w:val="28"/>
        </w:rPr>
        <w:t xml:space="preserve">PCS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ตั้งแต่วันที่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32E2D" w:rsidRPr="005F46DC">
        <w:rPr>
          <w:rFonts w:asciiTheme="majorBidi" w:hAnsiTheme="majorBidi" w:cs="Angsana New"/>
          <w:spacing w:val="-2"/>
          <w:sz w:val="28"/>
          <w:szCs w:val="28"/>
        </w:rPr>
        <w:t>10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5F46DC">
        <w:rPr>
          <w:rFonts w:asciiTheme="majorBidi" w:hAnsiTheme="majorBidi" w:cs="Angsana New" w:hint="cs"/>
          <w:spacing w:val="-2"/>
          <w:sz w:val="28"/>
          <w:szCs w:val="28"/>
          <w:cs/>
        </w:rPr>
        <w:t>ตุลาคม</w:t>
      </w:r>
      <w:r w:rsidRPr="005F46D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32E2D" w:rsidRPr="005F46DC">
        <w:rPr>
          <w:rFonts w:asciiTheme="majorBidi" w:hAnsiTheme="majorBidi" w:cs="Angsana New"/>
          <w:spacing w:val="-2"/>
          <w:sz w:val="28"/>
          <w:szCs w:val="28"/>
        </w:rPr>
        <w:t>2568</w:t>
      </w:r>
    </w:p>
    <w:p w14:paraId="1F1A32F4" w14:textId="59A57A54" w:rsidR="00BA0030" w:rsidRDefault="00BA0030" w:rsidP="00BA00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sectPr w:rsidR="00BA0030" w:rsidSect="00EA2FBC">
      <w:headerReference w:type="default" r:id="rId30"/>
      <w:footerReference w:type="default" r:id="rId31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C15D34" w14:textId="77777777" w:rsidR="00723742" w:rsidRDefault="00723742">
      <w:r>
        <w:separator/>
      </w:r>
    </w:p>
  </w:endnote>
  <w:endnote w:type="continuationSeparator" w:id="0">
    <w:p w14:paraId="6EE8802E" w14:textId="77777777" w:rsidR="00723742" w:rsidRDefault="00723742">
      <w:r>
        <w:continuationSeparator/>
      </w:r>
    </w:p>
  </w:endnote>
  <w:endnote w:type="continuationNotice" w:id="1">
    <w:p w14:paraId="1C8B4202" w14:textId="77777777" w:rsidR="00723742" w:rsidRDefault="0072374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Cambria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182214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7518787" w14:textId="5EDEFF1C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3330181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B6DAA66" w14:textId="77777777" w:rsidR="00AD7B53" w:rsidRPr="00E42AFD" w:rsidRDefault="0049228F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7040496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A0FAB57" w14:textId="77777777" w:rsidR="00207930" w:rsidRPr="00E42AFD" w:rsidRDefault="00207930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7548963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1CD93377" w14:textId="3482BC06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32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2618071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40523FE1" w14:textId="79E7CA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33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7713754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6F382169" w14:textId="3EBA7C04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35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9704929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67A286" w14:textId="71E62D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41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8D690" w14:textId="77777777" w:rsidR="00723742" w:rsidRDefault="00723742">
      <w:r>
        <w:separator/>
      </w:r>
    </w:p>
  </w:footnote>
  <w:footnote w:type="continuationSeparator" w:id="0">
    <w:p w14:paraId="1A8F263F" w14:textId="77777777" w:rsidR="00723742" w:rsidRDefault="00723742">
      <w:r>
        <w:continuationSeparator/>
      </w:r>
    </w:p>
  </w:footnote>
  <w:footnote w:type="continuationNotice" w:id="1">
    <w:p w14:paraId="21B98B63" w14:textId="77777777" w:rsidR="00723742" w:rsidRDefault="0072374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AC6ED2" w14:textId="77777777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bookmarkStart w:id="3" w:name="_Hlk129953345"/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DA8BCEE" w14:textId="29CE63B1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bookmarkEnd w:id="3"/>
  <w:p w14:paraId="6387438C" w14:textId="545DC2F7" w:rsidR="00BB3006" w:rsidRDefault="00BB3006" w:rsidP="00BB300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117C46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0339A">
      <w:rPr>
        <w:rFonts w:ascii="Angsana New" w:hAnsi="Angsana New" w:cs="Angsana New" w:hint="cs"/>
        <w:b/>
        <w:bCs/>
        <w:sz w:val="30"/>
        <w:szCs w:val="30"/>
        <w:cs/>
      </w:rPr>
      <w:t>กันยา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3A3DCF0B" w14:textId="602E32CE" w:rsidR="00661712" w:rsidRPr="00E04436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378D3" w14:textId="77777777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2F85188B" w14:textId="5A08C8DE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077BF93B" w14:textId="2882BCD8" w:rsidR="00F750C9" w:rsidRDefault="00F750C9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794886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41CD8" w:rsidRPr="00441CD8">
      <w:rPr>
        <w:rFonts w:ascii="Angsana New" w:hAnsi="Angsana New" w:cs="Angsana New" w:hint="cs"/>
        <w:b/>
        <w:bCs/>
        <w:sz w:val="30"/>
        <w:szCs w:val="30"/>
        <w:cs/>
      </w:rPr>
      <w:t>กันยายน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6914388C" w14:textId="77777777" w:rsidR="00BC1569" w:rsidRPr="00AD258E" w:rsidRDefault="00BC1569" w:rsidP="00BC156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360"/>
      <w:rPr>
        <w:rFonts w:asciiTheme="majorBidi" w:hAnsiTheme="majorBidi" w:cs="Angsana New"/>
        <w:b/>
        <w:bCs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52E9B" w14:textId="524360B9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8F7DA4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5F31964" w14:textId="45689056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8F7DA4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8F7DA4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8F7DA4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545D5E7" w14:textId="1B545D09" w:rsidR="00F750C9" w:rsidRDefault="00F750C9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117C46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41CD8" w:rsidRPr="00441CD8">
      <w:rPr>
        <w:rFonts w:ascii="Angsana New" w:hAnsi="Angsana New" w:cs="Angsana New" w:hint="cs"/>
        <w:b/>
        <w:bCs/>
        <w:sz w:val="30"/>
        <w:szCs w:val="30"/>
        <w:cs/>
      </w:rPr>
      <w:t>กันยายน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13CDD4C" w14:textId="77777777" w:rsidR="00661712" w:rsidRPr="00AD258E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67FC1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6564D45" w14:textId="3D824D6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C2B8F17" w14:textId="6F5D43A2" w:rsidR="00115E02" w:rsidRDefault="00115E02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117C46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41CD8" w:rsidRPr="00441CD8">
      <w:rPr>
        <w:rFonts w:ascii="Angsana New" w:hAnsi="Angsana New" w:cs="Angsana New" w:hint="cs"/>
        <w:b/>
        <w:bCs/>
        <w:sz w:val="30"/>
        <w:szCs w:val="30"/>
        <w:cs/>
      </w:rPr>
      <w:t>กันยายน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7A235944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4576B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8CA5853" w14:textId="10802393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E5CC2C6" w14:textId="6C47A2DB" w:rsidR="00AD258E" w:rsidRPr="00115E02" w:rsidRDefault="00115E02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19438C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41CD8" w:rsidRPr="00441CD8">
      <w:rPr>
        <w:rFonts w:ascii="Angsana New" w:hAnsi="Angsana New" w:cs="Angsana New" w:hint="cs"/>
        <w:b/>
        <w:bCs/>
        <w:sz w:val="30"/>
        <w:szCs w:val="30"/>
        <w:cs/>
      </w:rPr>
      <w:t>กันยายน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5AB1DD6A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46D9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689213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BD5D5B0" w14:textId="7B37C4CE" w:rsidR="00E612EE" w:rsidRPr="00115E02" w:rsidRDefault="00E612EE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117C46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41CD8" w:rsidRPr="00441CD8">
      <w:rPr>
        <w:rFonts w:ascii="Angsana New" w:hAnsi="Angsana New" w:cs="Angsana New" w:hint="cs"/>
        <w:b/>
        <w:bCs/>
        <w:sz w:val="30"/>
        <w:szCs w:val="30"/>
        <w:cs/>
      </w:rPr>
      <w:t>กันยายน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EAED60C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8C8B8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E67357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488EBC1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E67357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E67357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E67357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11E98709" w14:textId="23988AF9" w:rsidR="00E612EE" w:rsidRPr="00115E02" w:rsidRDefault="00E612EE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</w:t>
    </w:r>
    <w:r w:rsidR="00117C46">
      <w:rPr>
        <w:rFonts w:ascii="Angsana New" w:hAnsi="Angsana New" w:cs="Angsana New" w:hint="cs"/>
        <w:bCs/>
        <w:sz w:val="30"/>
        <w:szCs w:val="30"/>
        <w:cs/>
      </w:rPr>
      <w:t>เก้า</w:t>
    </w:r>
    <w:r>
      <w:rPr>
        <w:rFonts w:ascii="Angsana New" w:hAnsi="Angsana New" w:cs="Angsana New" w:hint="cs"/>
        <w:bCs/>
        <w:sz w:val="30"/>
        <w:szCs w:val="30"/>
        <w:cs/>
      </w:rPr>
      <w:t>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 w:rsidR="00441CD8" w:rsidRPr="00441CD8">
      <w:rPr>
        <w:rFonts w:ascii="Angsana New" w:hAnsi="Angsana New" w:cs="Angsana New" w:hint="cs"/>
        <w:b/>
        <w:bCs/>
        <w:sz w:val="30"/>
        <w:szCs w:val="30"/>
        <w:cs/>
      </w:rPr>
      <w:t>กันยายน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4006B6A8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864"/>
        </w:tabs>
        <w:ind w:left="864" w:hanging="360"/>
      </w:pPr>
      <w:rPr>
        <w:rFonts w:ascii="Symbol" w:hAnsi="Symbol" w:hint="default"/>
      </w:rPr>
    </w:lvl>
  </w:abstractNum>
  <w:abstractNum w:abstractNumId="1" w15:restartNumberingAfterBreak="0">
    <w:nsid w:val="00A57084"/>
    <w:multiLevelType w:val="hybridMultilevel"/>
    <w:tmpl w:val="A4DAD8F2"/>
    <w:lvl w:ilvl="0" w:tplc="20A49FBE">
      <w:start w:val="1"/>
      <w:numFmt w:val="thaiLetters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3" w15:restartNumberingAfterBreak="0">
    <w:nsid w:val="05357567"/>
    <w:multiLevelType w:val="hybridMultilevel"/>
    <w:tmpl w:val="886E6848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D2A3842"/>
    <w:multiLevelType w:val="hybridMultilevel"/>
    <w:tmpl w:val="E2C2B88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6" w15:restartNumberingAfterBreak="0">
    <w:nsid w:val="10A40B2A"/>
    <w:multiLevelType w:val="multilevel"/>
    <w:tmpl w:val="8DEC334E"/>
    <w:lvl w:ilvl="0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hint="default"/>
        <w:b w:val="0"/>
        <w:bCs/>
        <w:i w:val="0"/>
        <w:sz w:val="28"/>
        <w:szCs w:val="28"/>
        <w:lang w:bidi="th-TH"/>
      </w:rPr>
    </w:lvl>
    <w:lvl w:ilvl="1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9999999" w:hAnsi="9999999" w:hint="default"/>
      </w:rPr>
    </w:lvl>
    <w:lvl w:ilvl="3">
      <w:start w:val="1"/>
      <w:numFmt w:val="bullet"/>
      <w:lvlText w:val="-"/>
      <w:lvlJc w:val="left"/>
      <w:pPr>
        <w:tabs>
          <w:tab w:val="num" w:pos="3479"/>
        </w:tabs>
        <w:ind w:left="3479" w:hanging="341"/>
      </w:pPr>
      <w:rPr>
        <w:rFonts w:ascii="Angsana New" w:hAnsi="Angsana New" w:hint="default"/>
        <w:color w:val="auto"/>
        <w:sz w:val="22"/>
      </w:rPr>
    </w:lvl>
    <w:lvl w:ilvl="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7" w15:restartNumberingAfterBreak="0">
    <w:nsid w:val="1C0D5959"/>
    <w:multiLevelType w:val="hybridMultilevel"/>
    <w:tmpl w:val="74126F40"/>
    <w:lvl w:ilvl="0" w:tplc="AD5AC8EA">
      <w:start w:val="1"/>
      <w:numFmt w:val="thaiLetters"/>
      <w:lvlText w:val="(%1)"/>
      <w:lvlJc w:val="left"/>
      <w:pPr>
        <w:ind w:left="914" w:hanging="39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8" w15:restartNumberingAfterBreak="0">
    <w:nsid w:val="24661D2A"/>
    <w:multiLevelType w:val="hybridMultilevel"/>
    <w:tmpl w:val="05A0288E"/>
    <w:lvl w:ilvl="0" w:tplc="89D88AD4">
      <w:start w:val="1"/>
      <w:numFmt w:val="bullet"/>
      <w:lvlText w:val=""/>
      <w:lvlJc w:val="left"/>
      <w:pPr>
        <w:ind w:left="123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9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10" w15:restartNumberingAfterBreak="0">
    <w:nsid w:val="42B73BA6"/>
    <w:multiLevelType w:val="hybridMultilevel"/>
    <w:tmpl w:val="0260945A"/>
    <w:lvl w:ilvl="0" w:tplc="04090011">
      <w:start w:val="1"/>
      <w:numFmt w:val="decimal"/>
      <w:lvlText w:val="%1)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" w15:restartNumberingAfterBreak="0">
    <w:nsid w:val="47263C93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 w15:restartNumberingAfterBreak="0">
    <w:nsid w:val="4D1E3EDF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3" w15:restartNumberingAfterBreak="0">
    <w:nsid w:val="4D283F98"/>
    <w:multiLevelType w:val="hybridMultilevel"/>
    <w:tmpl w:val="D10439DC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4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5" w15:restartNumberingAfterBreak="0">
    <w:nsid w:val="55933F04"/>
    <w:multiLevelType w:val="hybridMultilevel"/>
    <w:tmpl w:val="CECE4712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6" w15:restartNumberingAfterBreak="0">
    <w:nsid w:val="58686225"/>
    <w:multiLevelType w:val="multilevel"/>
    <w:tmpl w:val="CECE4712"/>
    <w:lvl w:ilvl="0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98" w:hanging="360"/>
      </w:pPr>
    </w:lvl>
    <w:lvl w:ilvl="2" w:tentative="1">
      <w:start w:val="1"/>
      <w:numFmt w:val="lowerRoman"/>
      <w:lvlText w:val="%3."/>
      <w:lvlJc w:val="right"/>
      <w:pPr>
        <w:ind w:left="2318" w:hanging="180"/>
      </w:pPr>
    </w:lvl>
    <w:lvl w:ilvl="3" w:tentative="1">
      <w:start w:val="1"/>
      <w:numFmt w:val="decimal"/>
      <w:lvlText w:val="%4."/>
      <w:lvlJc w:val="left"/>
      <w:pPr>
        <w:ind w:left="3038" w:hanging="360"/>
      </w:pPr>
    </w:lvl>
    <w:lvl w:ilvl="4" w:tentative="1">
      <w:start w:val="1"/>
      <w:numFmt w:val="lowerLetter"/>
      <w:lvlText w:val="%5."/>
      <w:lvlJc w:val="left"/>
      <w:pPr>
        <w:ind w:left="3758" w:hanging="360"/>
      </w:pPr>
    </w:lvl>
    <w:lvl w:ilvl="5" w:tentative="1">
      <w:start w:val="1"/>
      <w:numFmt w:val="lowerRoman"/>
      <w:lvlText w:val="%6."/>
      <w:lvlJc w:val="right"/>
      <w:pPr>
        <w:ind w:left="4478" w:hanging="180"/>
      </w:pPr>
    </w:lvl>
    <w:lvl w:ilvl="6" w:tentative="1">
      <w:start w:val="1"/>
      <w:numFmt w:val="decimal"/>
      <w:lvlText w:val="%7."/>
      <w:lvlJc w:val="left"/>
      <w:pPr>
        <w:ind w:left="5198" w:hanging="360"/>
      </w:pPr>
    </w:lvl>
    <w:lvl w:ilvl="7" w:tentative="1">
      <w:start w:val="1"/>
      <w:numFmt w:val="lowerLetter"/>
      <w:lvlText w:val="%8."/>
      <w:lvlJc w:val="left"/>
      <w:pPr>
        <w:ind w:left="5918" w:hanging="360"/>
      </w:pPr>
    </w:lvl>
    <w:lvl w:ilvl="8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7" w15:restartNumberingAfterBreak="0">
    <w:nsid w:val="5CDC35B6"/>
    <w:multiLevelType w:val="hybridMultilevel"/>
    <w:tmpl w:val="EEEEC48E"/>
    <w:lvl w:ilvl="0" w:tplc="E12E5226">
      <w:numFmt w:val="bullet"/>
      <w:lvlText w:val="•"/>
      <w:lvlJc w:val="left"/>
      <w:pPr>
        <w:ind w:left="16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342E16C6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8" w15:restartNumberingAfterBreak="0">
    <w:nsid w:val="692B611F"/>
    <w:multiLevelType w:val="hybridMultilevel"/>
    <w:tmpl w:val="000C44C6"/>
    <w:lvl w:ilvl="0" w:tplc="E12E5226">
      <w:numFmt w:val="bullet"/>
      <w:lvlText w:val="•"/>
      <w:lvlJc w:val="left"/>
      <w:pPr>
        <w:ind w:left="1238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19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20" w15:restartNumberingAfterBreak="0">
    <w:nsid w:val="7E142441"/>
    <w:multiLevelType w:val="hybridMultilevel"/>
    <w:tmpl w:val="1D56B18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2042437553">
    <w:abstractNumId w:val="0"/>
  </w:num>
  <w:num w:numId="2" w16cid:durableId="1713918015">
    <w:abstractNumId w:val="6"/>
  </w:num>
  <w:num w:numId="3" w16cid:durableId="1986860965">
    <w:abstractNumId w:val="11"/>
  </w:num>
  <w:num w:numId="4" w16cid:durableId="2014726301">
    <w:abstractNumId w:val="14"/>
  </w:num>
  <w:num w:numId="5" w16cid:durableId="1674146485">
    <w:abstractNumId w:val="8"/>
  </w:num>
  <w:num w:numId="6" w16cid:durableId="250899249">
    <w:abstractNumId w:val="3"/>
  </w:num>
  <w:num w:numId="7" w16cid:durableId="1897935647">
    <w:abstractNumId w:val="4"/>
  </w:num>
  <w:num w:numId="8" w16cid:durableId="541480900">
    <w:abstractNumId w:val="13"/>
  </w:num>
  <w:num w:numId="9" w16cid:durableId="1809199281">
    <w:abstractNumId w:val="10"/>
  </w:num>
  <w:num w:numId="10" w16cid:durableId="322779429">
    <w:abstractNumId w:val="0"/>
  </w:num>
  <w:num w:numId="11" w16cid:durableId="1982269553">
    <w:abstractNumId w:val="5"/>
  </w:num>
  <w:num w:numId="12" w16cid:durableId="1475101011">
    <w:abstractNumId w:val="18"/>
  </w:num>
  <w:num w:numId="13" w16cid:durableId="533421870">
    <w:abstractNumId w:val="0"/>
  </w:num>
  <w:num w:numId="14" w16cid:durableId="1841263853">
    <w:abstractNumId w:val="19"/>
  </w:num>
  <w:num w:numId="15" w16cid:durableId="1664894061">
    <w:abstractNumId w:val="15"/>
  </w:num>
  <w:num w:numId="16" w16cid:durableId="1277299561">
    <w:abstractNumId w:val="9"/>
  </w:num>
  <w:num w:numId="17" w16cid:durableId="1640652708">
    <w:abstractNumId w:val="2"/>
  </w:num>
  <w:num w:numId="18" w16cid:durableId="287199263">
    <w:abstractNumId w:val="0"/>
  </w:num>
  <w:num w:numId="19" w16cid:durableId="881870377">
    <w:abstractNumId w:val="12"/>
  </w:num>
  <w:num w:numId="20" w16cid:durableId="1381974266">
    <w:abstractNumId w:val="0"/>
  </w:num>
  <w:num w:numId="21" w16cid:durableId="1132139804">
    <w:abstractNumId w:val="0"/>
  </w:num>
  <w:num w:numId="22" w16cid:durableId="997611109">
    <w:abstractNumId w:val="17"/>
  </w:num>
  <w:num w:numId="23" w16cid:durableId="2105682438">
    <w:abstractNumId w:val="7"/>
  </w:num>
  <w:num w:numId="24" w16cid:durableId="284629105">
    <w:abstractNumId w:val="16"/>
  </w:num>
  <w:num w:numId="25" w16cid:durableId="507330944">
    <w:abstractNumId w:val="20"/>
  </w:num>
  <w:num w:numId="26" w16cid:durableId="2068185925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isplayBackgroundShape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CFC"/>
    <w:rsid w:val="000000DC"/>
    <w:rsid w:val="00000146"/>
    <w:rsid w:val="000006C2"/>
    <w:rsid w:val="000006E8"/>
    <w:rsid w:val="000006F0"/>
    <w:rsid w:val="00000779"/>
    <w:rsid w:val="0000085B"/>
    <w:rsid w:val="00000934"/>
    <w:rsid w:val="00000A99"/>
    <w:rsid w:val="00000AB6"/>
    <w:rsid w:val="000011BB"/>
    <w:rsid w:val="00001221"/>
    <w:rsid w:val="000013C3"/>
    <w:rsid w:val="0000155C"/>
    <w:rsid w:val="000015A1"/>
    <w:rsid w:val="000015C7"/>
    <w:rsid w:val="0000190F"/>
    <w:rsid w:val="000019CD"/>
    <w:rsid w:val="00001BEF"/>
    <w:rsid w:val="0000200C"/>
    <w:rsid w:val="000020E3"/>
    <w:rsid w:val="000023FF"/>
    <w:rsid w:val="0000257A"/>
    <w:rsid w:val="00002599"/>
    <w:rsid w:val="000025CB"/>
    <w:rsid w:val="00002788"/>
    <w:rsid w:val="0000294C"/>
    <w:rsid w:val="00002C59"/>
    <w:rsid w:val="00002D6B"/>
    <w:rsid w:val="00002F50"/>
    <w:rsid w:val="00003133"/>
    <w:rsid w:val="000032BA"/>
    <w:rsid w:val="000034F2"/>
    <w:rsid w:val="00003891"/>
    <w:rsid w:val="000039AE"/>
    <w:rsid w:val="0000418B"/>
    <w:rsid w:val="0000419E"/>
    <w:rsid w:val="0000435C"/>
    <w:rsid w:val="000045CB"/>
    <w:rsid w:val="000045E6"/>
    <w:rsid w:val="0000464A"/>
    <w:rsid w:val="00004690"/>
    <w:rsid w:val="00004819"/>
    <w:rsid w:val="00004A0A"/>
    <w:rsid w:val="00004A86"/>
    <w:rsid w:val="00005185"/>
    <w:rsid w:val="000052FA"/>
    <w:rsid w:val="000053C0"/>
    <w:rsid w:val="00005434"/>
    <w:rsid w:val="000054E5"/>
    <w:rsid w:val="0000581F"/>
    <w:rsid w:val="00005ACB"/>
    <w:rsid w:val="00005B7D"/>
    <w:rsid w:val="00005BAB"/>
    <w:rsid w:val="00005BB4"/>
    <w:rsid w:val="00005D4F"/>
    <w:rsid w:val="00005DC0"/>
    <w:rsid w:val="00005DE5"/>
    <w:rsid w:val="00005FF3"/>
    <w:rsid w:val="00006007"/>
    <w:rsid w:val="00006121"/>
    <w:rsid w:val="00006390"/>
    <w:rsid w:val="000064DE"/>
    <w:rsid w:val="00006518"/>
    <w:rsid w:val="00006690"/>
    <w:rsid w:val="000067D1"/>
    <w:rsid w:val="000068DC"/>
    <w:rsid w:val="00006B52"/>
    <w:rsid w:val="00006BF9"/>
    <w:rsid w:val="00006CF9"/>
    <w:rsid w:val="00006D55"/>
    <w:rsid w:val="000077D6"/>
    <w:rsid w:val="00007873"/>
    <w:rsid w:val="000079D8"/>
    <w:rsid w:val="00007B57"/>
    <w:rsid w:val="00007C58"/>
    <w:rsid w:val="00007D76"/>
    <w:rsid w:val="00007EA2"/>
    <w:rsid w:val="00007EE9"/>
    <w:rsid w:val="00007F8E"/>
    <w:rsid w:val="0001032B"/>
    <w:rsid w:val="00010374"/>
    <w:rsid w:val="00010738"/>
    <w:rsid w:val="00010872"/>
    <w:rsid w:val="00010C07"/>
    <w:rsid w:val="00010F9D"/>
    <w:rsid w:val="000112EE"/>
    <w:rsid w:val="00011324"/>
    <w:rsid w:val="000115FB"/>
    <w:rsid w:val="0001192B"/>
    <w:rsid w:val="00011A91"/>
    <w:rsid w:val="00011C60"/>
    <w:rsid w:val="00011CB1"/>
    <w:rsid w:val="00012208"/>
    <w:rsid w:val="0001251A"/>
    <w:rsid w:val="000126EE"/>
    <w:rsid w:val="000127FC"/>
    <w:rsid w:val="00012931"/>
    <w:rsid w:val="00012BB4"/>
    <w:rsid w:val="00012E83"/>
    <w:rsid w:val="0001324D"/>
    <w:rsid w:val="000134F8"/>
    <w:rsid w:val="00013544"/>
    <w:rsid w:val="000135F7"/>
    <w:rsid w:val="0001364C"/>
    <w:rsid w:val="0001367E"/>
    <w:rsid w:val="0001370F"/>
    <w:rsid w:val="00013716"/>
    <w:rsid w:val="00013C02"/>
    <w:rsid w:val="00014411"/>
    <w:rsid w:val="00014428"/>
    <w:rsid w:val="00014589"/>
    <w:rsid w:val="00014598"/>
    <w:rsid w:val="000147B9"/>
    <w:rsid w:val="00014A12"/>
    <w:rsid w:val="00014A3B"/>
    <w:rsid w:val="00014A4A"/>
    <w:rsid w:val="00014B3C"/>
    <w:rsid w:val="00014C07"/>
    <w:rsid w:val="00014DD4"/>
    <w:rsid w:val="000153AD"/>
    <w:rsid w:val="000153D7"/>
    <w:rsid w:val="000155F8"/>
    <w:rsid w:val="0001562E"/>
    <w:rsid w:val="00015717"/>
    <w:rsid w:val="000157CE"/>
    <w:rsid w:val="00015990"/>
    <w:rsid w:val="000159E2"/>
    <w:rsid w:val="00015C52"/>
    <w:rsid w:val="00015D55"/>
    <w:rsid w:val="00015E8A"/>
    <w:rsid w:val="00015EC1"/>
    <w:rsid w:val="00016039"/>
    <w:rsid w:val="000160A4"/>
    <w:rsid w:val="00016319"/>
    <w:rsid w:val="00016728"/>
    <w:rsid w:val="000167EF"/>
    <w:rsid w:val="00016879"/>
    <w:rsid w:val="00016C90"/>
    <w:rsid w:val="00016E14"/>
    <w:rsid w:val="0001707F"/>
    <w:rsid w:val="00017563"/>
    <w:rsid w:val="000177CE"/>
    <w:rsid w:val="00017820"/>
    <w:rsid w:val="000179F5"/>
    <w:rsid w:val="0001E3BC"/>
    <w:rsid w:val="00020021"/>
    <w:rsid w:val="00020144"/>
    <w:rsid w:val="000204BF"/>
    <w:rsid w:val="0002055E"/>
    <w:rsid w:val="000205B2"/>
    <w:rsid w:val="00020700"/>
    <w:rsid w:val="00020882"/>
    <w:rsid w:val="00020B55"/>
    <w:rsid w:val="00020E2A"/>
    <w:rsid w:val="00020E35"/>
    <w:rsid w:val="00020E4A"/>
    <w:rsid w:val="00020F08"/>
    <w:rsid w:val="00020F55"/>
    <w:rsid w:val="00021255"/>
    <w:rsid w:val="000216BA"/>
    <w:rsid w:val="000216C9"/>
    <w:rsid w:val="000216F1"/>
    <w:rsid w:val="00021837"/>
    <w:rsid w:val="00021A4A"/>
    <w:rsid w:val="00021FCB"/>
    <w:rsid w:val="0002207C"/>
    <w:rsid w:val="00022087"/>
    <w:rsid w:val="000221F6"/>
    <w:rsid w:val="000222A3"/>
    <w:rsid w:val="00022507"/>
    <w:rsid w:val="000226F6"/>
    <w:rsid w:val="00022A49"/>
    <w:rsid w:val="00022A5E"/>
    <w:rsid w:val="00022BB4"/>
    <w:rsid w:val="00022CE8"/>
    <w:rsid w:val="00022E0E"/>
    <w:rsid w:val="00022EA8"/>
    <w:rsid w:val="000231B4"/>
    <w:rsid w:val="00023500"/>
    <w:rsid w:val="00023986"/>
    <w:rsid w:val="00023CE6"/>
    <w:rsid w:val="00023DFC"/>
    <w:rsid w:val="00023E80"/>
    <w:rsid w:val="00024091"/>
    <w:rsid w:val="00024304"/>
    <w:rsid w:val="000243CE"/>
    <w:rsid w:val="00024897"/>
    <w:rsid w:val="00024953"/>
    <w:rsid w:val="00024B71"/>
    <w:rsid w:val="00024BBC"/>
    <w:rsid w:val="00024F30"/>
    <w:rsid w:val="00025287"/>
    <w:rsid w:val="000252D7"/>
    <w:rsid w:val="000253C9"/>
    <w:rsid w:val="00025426"/>
    <w:rsid w:val="000254D5"/>
    <w:rsid w:val="0002557D"/>
    <w:rsid w:val="0002586A"/>
    <w:rsid w:val="00025942"/>
    <w:rsid w:val="00025AA9"/>
    <w:rsid w:val="00025B1F"/>
    <w:rsid w:val="00025B80"/>
    <w:rsid w:val="00025B8F"/>
    <w:rsid w:val="00025EFE"/>
    <w:rsid w:val="00026132"/>
    <w:rsid w:val="00026146"/>
    <w:rsid w:val="000261DD"/>
    <w:rsid w:val="000263D2"/>
    <w:rsid w:val="0002666D"/>
    <w:rsid w:val="00026B06"/>
    <w:rsid w:val="00026C1A"/>
    <w:rsid w:val="00027168"/>
    <w:rsid w:val="0002764F"/>
    <w:rsid w:val="00027979"/>
    <w:rsid w:val="00027A4F"/>
    <w:rsid w:val="00027BD5"/>
    <w:rsid w:val="00027E00"/>
    <w:rsid w:val="00027ED2"/>
    <w:rsid w:val="00027F5B"/>
    <w:rsid w:val="0003010E"/>
    <w:rsid w:val="0003018F"/>
    <w:rsid w:val="00030329"/>
    <w:rsid w:val="000303F6"/>
    <w:rsid w:val="000305FA"/>
    <w:rsid w:val="000307FB"/>
    <w:rsid w:val="00030C23"/>
    <w:rsid w:val="00030CD3"/>
    <w:rsid w:val="00030E6B"/>
    <w:rsid w:val="00031014"/>
    <w:rsid w:val="000310F9"/>
    <w:rsid w:val="0003127C"/>
    <w:rsid w:val="000313B7"/>
    <w:rsid w:val="00031583"/>
    <w:rsid w:val="000315C3"/>
    <w:rsid w:val="000316A7"/>
    <w:rsid w:val="00031762"/>
    <w:rsid w:val="00031980"/>
    <w:rsid w:val="00031A44"/>
    <w:rsid w:val="00031ADE"/>
    <w:rsid w:val="00031B57"/>
    <w:rsid w:val="00031E08"/>
    <w:rsid w:val="00031E53"/>
    <w:rsid w:val="00031F4C"/>
    <w:rsid w:val="00032236"/>
    <w:rsid w:val="000324D0"/>
    <w:rsid w:val="0003250C"/>
    <w:rsid w:val="00032716"/>
    <w:rsid w:val="00032763"/>
    <w:rsid w:val="000329D4"/>
    <w:rsid w:val="00032ABF"/>
    <w:rsid w:val="00032D35"/>
    <w:rsid w:val="00032DB7"/>
    <w:rsid w:val="0003302D"/>
    <w:rsid w:val="0003340E"/>
    <w:rsid w:val="0003347E"/>
    <w:rsid w:val="00033483"/>
    <w:rsid w:val="000334F5"/>
    <w:rsid w:val="00033882"/>
    <w:rsid w:val="00033950"/>
    <w:rsid w:val="000339D5"/>
    <w:rsid w:val="00033B05"/>
    <w:rsid w:val="00033CF2"/>
    <w:rsid w:val="00033D3C"/>
    <w:rsid w:val="00033E79"/>
    <w:rsid w:val="00033EFB"/>
    <w:rsid w:val="000340C9"/>
    <w:rsid w:val="000340E4"/>
    <w:rsid w:val="0003464D"/>
    <w:rsid w:val="000346CE"/>
    <w:rsid w:val="00034A8A"/>
    <w:rsid w:val="00034B76"/>
    <w:rsid w:val="00034DE8"/>
    <w:rsid w:val="000350B5"/>
    <w:rsid w:val="000351D6"/>
    <w:rsid w:val="000351EC"/>
    <w:rsid w:val="0003555C"/>
    <w:rsid w:val="00035579"/>
    <w:rsid w:val="000356B4"/>
    <w:rsid w:val="00035878"/>
    <w:rsid w:val="00035936"/>
    <w:rsid w:val="00035A15"/>
    <w:rsid w:val="00035BFA"/>
    <w:rsid w:val="00035D7C"/>
    <w:rsid w:val="00035E36"/>
    <w:rsid w:val="00036143"/>
    <w:rsid w:val="00036185"/>
    <w:rsid w:val="000362D5"/>
    <w:rsid w:val="00036557"/>
    <w:rsid w:val="00036576"/>
    <w:rsid w:val="0003660C"/>
    <w:rsid w:val="00036714"/>
    <w:rsid w:val="0003678C"/>
    <w:rsid w:val="000367E5"/>
    <w:rsid w:val="00036C0F"/>
    <w:rsid w:val="00036C21"/>
    <w:rsid w:val="00036C24"/>
    <w:rsid w:val="00036CDB"/>
    <w:rsid w:val="00036E95"/>
    <w:rsid w:val="00036F52"/>
    <w:rsid w:val="00036F6D"/>
    <w:rsid w:val="00036F81"/>
    <w:rsid w:val="00036FD3"/>
    <w:rsid w:val="000372FB"/>
    <w:rsid w:val="00037609"/>
    <w:rsid w:val="00037637"/>
    <w:rsid w:val="00037713"/>
    <w:rsid w:val="000378C7"/>
    <w:rsid w:val="000378D1"/>
    <w:rsid w:val="00037920"/>
    <w:rsid w:val="00037952"/>
    <w:rsid w:val="00037979"/>
    <w:rsid w:val="0004018B"/>
    <w:rsid w:val="000402EE"/>
    <w:rsid w:val="00040331"/>
    <w:rsid w:val="000404E2"/>
    <w:rsid w:val="0004053B"/>
    <w:rsid w:val="00040549"/>
    <w:rsid w:val="0004060E"/>
    <w:rsid w:val="00040791"/>
    <w:rsid w:val="000407EC"/>
    <w:rsid w:val="00040952"/>
    <w:rsid w:val="00040E69"/>
    <w:rsid w:val="00040EDD"/>
    <w:rsid w:val="000410D5"/>
    <w:rsid w:val="000413EE"/>
    <w:rsid w:val="00041597"/>
    <w:rsid w:val="000416DE"/>
    <w:rsid w:val="000417FD"/>
    <w:rsid w:val="0004195D"/>
    <w:rsid w:val="00041C82"/>
    <w:rsid w:val="00041E25"/>
    <w:rsid w:val="00041E72"/>
    <w:rsid w:val="00042021"/>
    <w:rsid w:val="0004220E"/>
    <w:rsid w:val="00042451"/>
    <w:rsid w:val="000425EC"/>
    <w:rsid w:val="00042931"/>
    <w:rsid w:val="0004297F"/>
    <w:rsid w:val="000429CA"/>
    <w:rsid w:val="00042ACF"/>
    <w:rsid w:val="00042B99"/>
    <w:rsid w:val="00042C2B"/>
    <w:rsid w:val="00042F74"/>
    <w:rsid w:val="0004334B"/>
    <w:rsid w:val="00043355"/>
    <w:rsid w:val="000434F1"/>
    <w:rsid w:val="000435C0"/>
    <w:rsid w:val="000437CB"/>
    <w:rsid w:val="00043AF0"/>
    <w:rsid w:val="00043CA1"/>
    <w:rsid w:val="00043CFF"/>
    <w:rsid w:val="00043DA7"/>
    <w:rsid w:val="00043DDD"/>
    <w:rsid w:val="00043EF5"/>
    <w:rsid w:val="000440BA"/>
    <w:rsid w:val="0004445C"/>
    <w:rsid w:val="000444A8"/>
    <w:rsid w:val="00044500"/>
    <w:rsid w:val="000447BC"/>
    <w:rsid w:val="00044872"/>
    <w:rsid w:val="0004494E"/>
    <w:rsid w:val="00044DAA"/>
    <w:rsid w:val="00044F32"/>
    <w:rsid w:val="00045154"/>
    <w:rsid w:val="00045740"/>
    <w:rsid w:val="000457A2"/>
    <w:rsid w:val="00045BC3"/>
    <w:rsid w:val="00045E6A"/>
    <w:rsid w:val="000460FA"/>
    <w:rsid w:val="000463AC"/>
    <w:rsid w:val="00046429"/>
    <w:rsid w:val="0004670B"/>
    <w:rsid w:val="00046759"/>
    <w:rsid w:val="00046802"/>
    <w:rsid w:val="00046887"/>
    <w:rsid w:val="000469F4"/>
    <w:rsid w:val="00046B89"/>
    <w:rsid w:val="00046D11"/>
    <w:rsid w:val="00046DED"/>
    <w:rsid w:val="00046E2D"/>
    <w:rsid w:val="00046F1C"/>
    <w:rsid w:val="00046F33"/>
    <w:rsid w:val="00047017"/>
    <w:rsid w:val="0004705B"/>
    <w:rsid w:val="00047248"/>
    <w:rsid w:val="0004726C"/>
    <w:rsid w:val="000477AB"/>
    <w:rsid w:val="00047A74"/>
    <w:rsid w:val="00047FB1"/>
    <w:rsid w:val="0005007E"/>
    <w:rsid w:val="000502AC"/>
    <w:rsid w:val="0005031A"/>
    <w:rsid w:val="0005031C"/>
    <w:rsid w:val="0005053B"/>
    <w:rsid w:val="000505AE"/>
    <w:rsid w:val="0005062C"/>
    <w:rsid w:val="00050862"/>
    <w:rsid w:val="0005087C"/>
    <w:rsid w:val="000508D7"/>
    <w:rsid w:val="00050935"/>
    <w:rsid w:val="00050982"/>
    <w:rsid w:val="00050BEF"/>
    <w:rsid w:val="00050C12"/>
    <w:rsid w:val="00050C98"/>
    <w:rsid w:val="00050DDE"/>
    <w:rsid w:val="00050FA1"/>
    <w:rsid w:val="000512E3"/>
    <w:rsid w:val="00051352"/>
    <w:rsid w:val="00051417"/>
    <w:rsid w:val="000514DA"/>
    <w:rsid w:val="00051566"/>
    <w:rsid w:val="00051641"/>
    <w:rsid w:val="000517A1"/>
    <w:rsid w:val="000518C8"/>
    <w:rsid w:val="00051AFC"/>
    <w:rsid w:val="00051E25"/>
    <w:rsid w:val="00051E53"/>
    <w:rsid w:val="00051F69"/>
    <w:rsid w:val="00052251"/>
    <w:rsid w:val="0005270F"/>
    <w:rsid w:val="000528EF"/>
    <w:rsid w:val="000529F4"/>
    <w:rsid w:val="00052A3F"/>
    <w:rsid w:val="00052EB3"/>
    <w:rsid w:val="00052FF6"/>
    <w:rsid w:val="00053157"/>
    <w:rsid w:val="00053483"/>
    <w:rsid w:val="00053765"/>
    <w:rsid w:val="00053ACF"/>
    <w:rsid w:val="00053B5C"/>
    <w:rsid w:val="00054026"/>
    <w:rsid w:val="00054433"/>
    <w:rsid w:val="000544D9"/>
    <w:rsid w:val="00054577"/>
    <w:rsid w:val="00054602"/>
    <w:rsid w:val="00054663"/>
    <w:rsid w:val="0005480F"/>
    <w:rsid w:val="00054B07"/>
    <w:rsid w:val="00054D45"/>
    <w:rsid w:val="00054F67"/>
    <w:rsid w:val="00055014"/>
    <w:rsid w:val="000553C1"/>
    <w:rsid w:val="0005542F"/>
    <w:rsid w:val="00055589"/>
    <w:rsid w:val="00055592"/>
    <w:rsid w:val="000555B9"/>
    <w:rsid w:val="00055638"/>
    <w:rsid w:val="000558C4"/>
    <w:rsid w:val="00055C08"/>
    <w:rsid w:val="00055CA5"/>
    <w:rsid w:val="00055CBD"/>
    <w:rsid w:val="00055ED0"/>
    <w:rsid w:val="00055F34"/>
    <w:rsid w:val="0005621A"/>
    <w:rsid w:val="0005638A"/>
    <w:rsid w:val="00056664"/>
    <w:rsid w:val="00056764"/>
    <w:rsid w:val="000569A6"/>
    <w:rsid w:val="00056B58"/>
    <w:rsid w:val="00056DFE"/>
    <w:rsid w:val="00056F2D"/>
    <w:rsid w:val="000570A0"/>
    <w:rsid w:val="0005736F"/>
    <w:rsid w:val="0005749B"/>
    <w:rsid w:val="00057618"/>
    <w:rsid w:val="00057651"/>
    <w:rsid w:val="0005782A"/>
    <w:rsid w:val="00057A0E"/>
    <w:rsid w:val="00057A80"/>
    <w:rsid w:val="00057AD1"/>
    <w:rsid w:val="00057EEF"/>
    <w:rsid w:val="00057F6B"/>
    <w:rsid w:val="0006080E"/>
    <w:rsid w:val="000609C5"/>
    <w:rsid w:val="00060AB1"/>
    <w:rsid w:val="00060D28"/>
    <w:rsid w:val="00061270"/>
    <w:rsid w:val="00061321"/>
    <w:rsid w:val="00061623"/>
    <w:rsid w:val="0006165F"/>
    <w:rsid w:val="000616BD"/>
    <w:rsid w:val="00061955"/>
    <w:rsid w:val="00061A77"/>
    <w:rsid w:val="00061B0E"/>
    <w:rsid w:val="00061CDD"/>
    <w:rsid w:val="00061E0B"/>
    <w:rsid w:val="00062421"/>
    <w:rsid w:val="000624D4"/>
    <w:rsid w:val="00062766"/>
    <w:rsid w:val="0006276B"/>
    <w:rsid w:val="00062944"/>
    <w:rsid w:val="000629BD"/>
    <w:rsid w:val="00062AE7"/>
    <w:rsid w:val="00062B25"/>
    <w:rsid w:val="00062BB1"/>
    <w:rsid w:val="00062C07"/>
    <w:rsid w:val="00062EBA"/>
    <w:rsid w:val="0006324D"/>
    <w:rsid w:val="000632B1"/>
    <w:rsid w:val="000632F6"/>
    <w:rsid w:val="000639A9"/>
    <w:rsid w:val="00063A6E"/>
    <w:rsid w:val="00063C4C"/>
    <w:rsid w:val="00063DB7"/>
    <w:rsid w:val="00063DC3"/>
    <w:rsid w:val="00064056"/>
    <w:rsid w:val="000640C2"/>
    <w:rsid w:val="000641F4"/>
    <w:rsid w:val="000643EC"/>
    <w:rsid w:val="0006467A"/>
    <w:rsid w:val="00064723"/>
    <w:rsid w:val="00064837"/>
    <w:rsid w:val="000648DA"/>
    <w:rsid w:val="00064AD5"/>
    <w:rsid w:val="00064C35"/>
    <w:rsid w:val="00064DF1"/>
    <w:rsid w:val="00064F1D"/>
    <w:rsid w:val="00065008"/>
    <w:rsid w:val="00065061"/>
    <w:rsid w:val="000650C6"/>
    <w:rsid w:val="0006537A"/>
    <w:rsid w:val="000654B1"/>
    <w:rsid w:val="00065604"/>
    <w:rsid w:val="000656C3"/>
    <w:rsid w:val="00065C76"/>
    <w:rsid w:val="00065E8B"/>
    <w:rsid w:val="00065F17"/>
    <w:rsid w:val="000660AB"/>
    <w:rsid w:val="00066106"/>
    <w:rsid w:val="00066144"/>
    <w:rsid w:val="00066202"/>
    <w:rsid w:val="000662DC"/>
    <w:rsid w:val="0006644C"/>
    <w:rsid w:val="0006646D"/>
    <w:rsid w:val="00066839"/>
    <w:rsid w:val="00066A82"/>
    <w:rsid w:val="00066B40"/>
    <w:rsid w:val="00066DB9"/>
    <w:rsid w:val="00066E26"/>
    <w:rsid w:val="00066EB0"/>
    <w:rsid w:val="00066FAD"/>
    <w:rsid w:val="00066FB7"/>
    <w:rsid w:val="00067091"/>
    <w:rsid w:val="00067218"/>
    <w:rsid w:val="000672DA"/>
    <w:rsid w:val="000672F9"/>
    <w:rsid w:val="0006731B"/>
    <w:rsid w:val="00067335"/>
    <w:rsid w:val="00067338"/>
    <w:rsid w:val="000674FA"/>
    <w:rsid w:val="000675C1"/>
    <w:rsid w:val="000675C4"/>
    <w:rsid w:val="0006774B"/>
    <w:rsid w:val="00067BEB"/>
    <w:rsid w:val="00067E6F"/>
    <w:rsid w:val="000704B7"/>
    <w:rsid w:val="00070559"/>
    <w:rsid w:val="000705CC"/>
    <w:rsid w:val="00070647"/>
    <w:rsid w:val="0007075C"/>
    <w:rsid w:val="000708C8"/>
    <w:rsid w:val="000708D6"/>
    <w:rsid w:val="00070B30"/>
    <w:rsid w:val="00070C82"/>
    <w:rsid w:val="00070D1D"/>
    <w:rsid w:val="00070ECD"/>
    <w:rsid w:val="000719EE"/>
    <w:rsid w:val="00071C80"/>
    <w:rsid w:val="00071D00"/>
    <w:rsid w:val="00071E82"/>
    <w:rsid w:val="00072132"/>
    <w:rsid w:val="00072430"/>
    <w:rsid w:val="0007245E"/>
    <w:rsid w:val="00072552"/>
    <w:rsid w:val="000726DB"/>
    <w:rsid w:val="0007286E"/>
    <w:rsid w:val="00072A47"/>
    <w:rsid w:val="00072AD3"/>
    <w:rsid w:val="00072B27"/>
    <w:rsid w:val="00072C75"/>
    <w:rsid w:val="000732DB"/>
    <w:rsid w:val="00073367"/>
    <w:rsid w:val="000733E9"/>
    <w:rsid w:val="000736E0"/>
    <w:rsid w:val="00073C23"/>
    <w:rsid w:val="00073ED1"/>
    <w:rsid w:val="00074621"/>
    <w:rsid w:val="000746BC"/>
    <w:rsid w:val="000746FD"/>
    <w:rsid w:val="00074727"/>
    <w:rsid w:val="00074777"/>
    <w:rsid w:val="00074891"/>
    <w:rsid w:val="00074AF2"/>
    <w:rsid w:val="00074B59"/>
    <w:rsid w:val="00074BBC"/>
    <w:rsid w:val="00074D50"/>
    <w:rsid w:val="00074EC9"/>
    <w:rsid w:val="00074F04"/>
    <w:rsid w:val="00074F14"/>
    <w:rsid w:val="00074F69"/>
    <w:rsid w:val="00075019"/>
    <w:rsid w:val="00075041"/>
    <w:rsid w:val="00075099"/>
    <w:rsid w:val="0007542C"/>
    <w:rsid w:val="000756D9"/>
    <w:rsid w:val="000758AE"/>
    <w:rsid w:val="00075907"/>
    <w:rsid w:val="00075927"/>
    <w:rsid w:val="00075993"/>
    <w:rsid w:val="00075B2F"/>
    <w:rsid w:val="00075BC1"/>
    <w:rsid w:val="00075D21"/>
    <w:rsid w:val="00075E86"/>
    <w:rsid w:val="00075FFE"/>
    <w:rsid w:val="00076170"/>
    <w:rsid w:val="00076211"/>
    <w:rsid w:val="00076943"/>
    <w:rsid w:val="00076ABC"/>
    <w:rsid w:val="00076BDC"/>
    <w:rsid w:val="00076E25"/>
    <w:rsid w:val="000771B5"/>
    <w:rsid w:val="0007722B"/>
    <w:rsid w:val="00077245"/>
    <w:rsid w:val="0007735E"/>
    <w:rsid w:val="00077859"/>
    <w:rsid w:val="00077B93"/>
    <w:rsid w:val="00077C5C"/>
    <w:rsid w:val="00077E11"/>
    <w:rsid w:val="00077F9C"/>
    <w:rsid w:val="000804F3"/>
    <w:rsid w:val="00080A5F"/>
    <w:rsid w:val="00080AA6"/>
    <w:rsid w:val="00081023"/>
    <w:rsid w:val="0008106E"/>
    <w:rsid w:val="000811AD"/>
    <w:rsid w:val="000812F3"/>
    <w:rsid w:val="0008157C"/>
    <w:rsid w:val="000817A6"/>
    <w:rsid w:val="00081947"/>
    <w:rsid w:val="000819B2"/>
    <w:rsid w:val="00081D57"/>
    <w:rsid w:val="00081F3B"/>
    <w:rsid w:val="00081F88"/>
    <w:rsid w:val="0008207E"/>
    <w:rsid w:val="00082360"/>
    <w:rsid w:val="000825C1"/>
    <w:rsid w:val="000826F9"/>
    <w:rsid w:val="00082881"/>
    <w:rsid w:val="00082944"/>
    <w:rsid w:val="00082B40"/>
    <w:rsid w:val="00082EAE"/>
    <w:rsid w:val="00082F1E"/>
    <w:rsid w:val="00082F4B"/>
    <w:rsid w:val="00083497"/>
    <w:rsid w:val="00083A90"/>
    <w:rsid w:val="00083C4F"/>
    <w:rsid w:val="00083CD4"/>
    <w:rsid w:val="00083DEC"/>
    <w:rsid w:val="00083E1D"/>
    <w:rsid w:val="00083F9C"/>
    <w:rsid w:val="00083FAD"/>
    <w:rsid w:val="00084299"/>
    <w:rsid w:val="000843ED"/>
    <w:rsid w:val="0008454D"/>
    <w:rsid w:val="0008486A"/>
    <w:rsid w:val="00084D75"/>
    <w:rsid w:val="00084DA4"/>
    <w:rsid w:val="00084E43"/>
    <w:rsid w:val="00084E8D"/>
    <w:rsid w:val="00084E93"/>
    <w:rsid w:val="00085178"/>
    <w:rsid w:val="00085226"/>
    <w:rsid w:val="00085378"/>
    <w:rsid w:val="00085406"/>
    <w:rsid w:val="0008577C"/>
    <w:rsid w:val="00085BBD"/>
    <w:rsid w:val="00085C50"/>
    <w:rsid w:val="00085EAB"/>
    <w:rsid w:val="00085F5F"/>
    <w:rsid w:val="0008613A"/>
    <w:rsid w:val="000861BA"/>
    <w:rsid w:val="00086220"/>
    <w:rsid w:val="0008633D"/>
    <w:rsid w:val="000863AA"/>
    <w:rsid w:val="000863C6"/>
    <w:rsid w:val="000863D8"/>
    <w:rsid w:val="00086427"/>
    <w:rsid w:val="0008644B"/>
    <w:rsid w:val="00086754"/>
    <w:rsid w:val="00086B23"/>
    <w:rsid w:val="00086EB9"/>
    <w:rsid w:val="00086FEE"/>
    <w:rsid w:val="00087195"/>
    <w:rsid w:val="0008735C"/>
    <w:rsid w:val="000874B9"/>
    <w:rsid w:val="00087633"/>
    <w:rsid w:val="00087679"/>
    <w:rsid w:val="00087870"/>
    <w:rsid w:val="000879A3"/>
    <w:rsid w:val="00087F67"/>
    <w:rsid w:val="00087F95"/>
    <w:rsid w:val="00087FC1"/>
    <w:rsid w:val="0009000A"/>
    <w:rsid w:val="000900D2"/>
    <w:rsid w:val="000901E2"/>
    <w:rsid w:val="000902EE"/>
    <w:rsid w:val="000903D4"/>
    <w:rsid w:val="000904B7"/>
    <w:rsid w:val="00090737"/>
    <w:rsid w:val="00090942"/>
    <w:rsid w:val="00090A18"/>
    <w:rsid w:val="00090E6C"/>
    <w:rsid w:val="00090EBA"/>
    <w:rsid w:val="00090F48"/>
    <w:rsid w:val="000910E0"/>
    <w:rsid w:val="00091174"/>
    <w:rsid w:val="000911C3"/>
    <w:rsid w:val="000911E1"/>
    <w:rsid w:val="000913A0"/>
    <w:rsid w:val="000918E8"/>
    <w:rsid w:val="00091C09"/>
    <w:rsid w:val="00091CA0"/>
    <w:rsid w:val="00091E41"/>
    <w:rsid w:val="00092159"/>
    <w:rsid w:val="00092224"/>
    <w:rsid w:val="00092435"/>
    <w:rsid w:val="000925F8"/>
    <w:rsid w:val="000926A7"/>
    <w:rsid w:val="000926FD"/>
    <w:rsid w:val="000927BD"/>
    <w:rsid w:val="000928C3"/>
    <w:rsid w:val="00092B09"/>
    <w:rsid w:val="00092D09"/>
    <w:rsid w:val="00092EEE"/>
    <w:rsid w:val="0009316C"/>
    <w:rsid w:val="00093270"/>
    <w:rsid w:val="0009338A"/>
    <w:rsid w:val="000933E3"/>
    <w:rsid w:val="0009353D"/>
    <w:rsid w:val="00093576"/>
    <w:rsid w:val="000937A8"/>
    <w:rsid w:val="00093AFC"/>
    <w:rsid w:val="00093B30"/>
    <w:rsid w:val="00093B78"/>
    <w:rsid w:val="000940AF"/>
    <w:rsid w:val="00094170"/>
    <w:rsid w:val="00094179"/>
    <w:rsid w:val="000941C0"/>
    <w:rsid w:val="0009451A"/>
    <w:rsid w:val="00094637"/>
    <w:rsid w:val="000946AC"/>
    <w:rsid w:val="0009470A"/>
    <w:rsid w:val="00094B1C"/>
    <w:rsid w:val="00094BAF"/>
    <w:rsid w:val="00094D1B"/>
    <w:rsid w:val="00094DA5"/>
    <w:rsid w:val="00094FB4"/>
    <w:rsid w:val="0009503D"/>
    <w:rsid w:val="00095351"/>
    <w:rsid w:val="000953A9"/>
    <w:rsid w:val="00095463"/>
    <w:rsid w:val="00095581"/>
    <w:rsid w:val="00095A5F"/>
    <w:rsid w:val="00095B3D"/>
    <w:rsid w:val="00095BFA"/>
    <w:rsid w:val="00095C44"/>
    <w:rsid w:val="00095DF4"/>
    <w:rsid w:val="00095E09"/>
    <w:rsid w:val="00095E95"/>
    <w:rsid w:val="0009636E"/>
    <w:rsid w:val="000964C3"/>
    <w:rsid w:val="00096543"/>
    <w:rsid w:val="000967D6"/>
    <w:rsid w:val="000967E1"/>
    <w:rsid w:val="00096885"/>
    <w:rsid w:val="00096A7A"/>
    <w:rsid w:val="00096A8E"/>
    <w:rsid w:val="00096C1B"/>
    <w:rsid w:val="00096D6C"/>
    <w:rsid w:val="00096F65"/>
    <w:rsid w:val="00096FE4"/>
    <w:rsid w:val="00097067"/>
    <w:rsid w:val="000970FD"/>
    <w:rsid w:val="00097352"/>
    <w:rsid w:val="000974B3"/>
    <w:rsid w:val="00097659"/>
    <w:rsid w:val="000977EB"/>
    <w:rsid w:val="00097B9C"/>
    <w:rsid w:val="00097EE3"/>
    <w:rsid w:val="00097F08"/>
    <w:rsid w:val="00097F4A"/>
    <w:rsid w:val="000A0252"/>
    <w:rsid w:val="000A0469"/>
    <w:rsid w:val="000A0559"/>
    <w:rsid w:val="000A07B1"/>
    <w:rsid w:val="000A07D1"/>
    <w:rsid w:val="000A09EB"/>
    <w:rsid w:val="000A0BB9"/>
    <w:rsid w:val="000A0C9E"/>
    <w:rsid w:val="000A0CE7"/>
    <w:rsid w:val="000A0FBB"/>
    <w:rsid w:val="000A10EA"/>
    <w:rsid w:val="000A12A1"/>
    <w:rsid w:val="000A1423"/>
    <w:rsid w:val="000A1458"/>
    <w:rsid w:val="000A15E3"/>
    <w:rsid w:val="000A164C"/>
    <w:rsid w:val="000A16D8"/>
    <w:rsid w:val="000A171A"/>
    <w:rsid w:val="000A1CD9"/>
    <w:rsid w:val="000A1DBA"/>
    <w:rsid w:val="000A1E4E"/>
    <w:rsid w:val="000A1F12"/>
    <w:rsid w:val="000A2199"/>
    <w:rsid w:val="000A220B"/>
    <w:rsid w:val="000A2225"/>
    <w:rsid w:val="000A2466"/>
    <w:rsid w:val="000A26A7"/>
    <w:rsid w:val="000A28AB"/>
    <w:rsid w:val="000A2BEC"/>
    <w:rsid w:val="000A2DC6"/>
    <w:rsid w:val="000A2F3D"/>
    <w:rsid w:val="000A2FC3"/>
    <w:rsid w:val="000A3093"/>
    <w:rsid w:val="000A31C6"/>
    <w:rsid w:val="000A323E"/>
    <w:rsid w:val="000A361F"/>
    <w:rsid w:val="000A37E2"/>
    <w:rsid w:val="000A390B"/>
    <w:rsid w:val="000A398B"/>
    <w:rsid w:val="000A3A81"/>
    <w:rsid w:val="000A4114"/>
    <w:rsid w:val="000A42BF"/>
    <w:rsid w:val="000A4553"/>
    <w:rsid w:val="000A49ED"/>
    <w:rsid w:val="000A4B0B"/>
    <w:rsid w:val="000A4C2E"/>
    <w:rsid w:val="000A4C69"/>
    <w:rsid w:val="000A4C7F"/>
    <w:rsid w:val="000A4D19"/>
    <w:rsid w:val="000A518D"/>
    <w:rsid w:val="000A52A4"/>
    <w:rsid w:val="000A534B"/>
    <w:rsid w:val="000A535B"/>
    <w:rsid w:val="000A5401"/>
    <w:rsid w:val="000A545D"/>
    <w:rsid w:val="000A56C5"/>
    <w:rsid w:val="000A590E"/>
    <w:rsid w:val="000A5B3A"/>
    <w:rsid w:val="000A5D46"/>
    <w:rsid w:val="000A60BF"/>
    <w:rsid w:val="000A627E"/>
    <w:rsid w:val="000A6842"/>
    <w:rsid w:val="000A68FE"/>
    <w:rsid w:val="000A69EF"/>
    <w:rsid w:val="000A6A27"/>
    <w:rsid w:val="000A6A58"/>
    <w:rsid w:val="000A6B33"/>
    <w:rsid w:val="000A6D5A"/>
    <w:rsid w:val="000A6D64"/>
    <w:rsid w:val="000A6E57"/>
    <w:rsid w:val="000A6F11"/>
    <w:rsid w:val="000A6F12"/>
    <w:rsid w:val="000A74A7"/>
    <w:rsid w:val="000A7635"/>
    <w:rsid w:val="000A78E1"/>
    <w:rsid w:val="000A79CC"/>
    <w:rsid w:val="000A7AB6"/>
    <w:rsid w:val="000A7AB8"/>
    <w:rsid w:val="000A7B48"/>
    <w:rsid w:val="000A7C1C"/>
    <w:rsid w:val="000A7C89"/>
    <w:rsid w:val="000A7CD7"/>
    <w:rsid w:val="000A7DB4"/>
    <w:rsid w:val="000A7F26"/>
    <w:rsid w:val="000B00A5"/>
    <w:rsid w:val="000B0188"/>
    <w:rsid w:val="000B024F"/>
    <w:rsid w:val="000B02D6"/>
    <w:rsid w:val="000B035F"/>
    <w:rsid w:val="000B048B"/>
    <w:rsid w:val="000B07EC"/>
    <w:rsid w:val="000B09AE"/>
    <w:rsid w:val="000B09DC"/>
    <w:rsid w:val="000B0B83"/>
    <w:rsid w:val="000B0BD1"/>
    <w:rsid w:val="000B0D32"/>
    <w:rsid w:val="000B1006"/>
    <w:rsid w:val="000B132A"/>
    <w:rsid w:val="000B142E"/>
    <w:rsid w:val="000B1498"/>
    <w:rsid w:val="000B14A1"/>
    <w:rsid w:val="000B1666"/>
    <w:rsid w:val="000B18F0"/>
    <w:rsid w:val="000B1BDD"/>
    <w:rsid w:val="000B1C16"/>
    <w:rsid w:val="000B1CB1"/>
    <w:rsid w:val="000B1CCD"/>
    <w:rsid w:val="000B1F53"/>
    <w:rsid w:val="000B21CA"/>
    <w:rsid w:val="000B227B"/>
    <w:rsid w:val="000B2335"/>
    <w:rsid w:val="000B268E"/>
    <w:rsid w:val="000B283C"/>
    <w:rsid w:val="000B287F"/>
    <w:rsid w:val="000B288E"/>
    <w:rsid w:val="000B2AAF"/>
    <w:rsid w:val="000B2D9B"/>
    <w:rsid w:val="000B32BE"/>
    <w:rsid w:val="000B33FE"/>
    <w:rsid w:val="000B3600"/>
    <w:rsid w:val="000B360F"/>
    <w:rsid w:val="000B3712"/>
    <w:rsid w:val="000B3A35"/>
    <w:rsid w:val="000B3CF5"/>
    <w:rsid w:val="000B3DCD"/>
    <w:rsid w:val="000B3E60"/>
    <w:rsid w:val="000B4431"/>
    <w:rsid w:val="000B44E3"/>
    <w:rsid w:val="000B4948"/>
    <w:rsid w:val="000B4BE8"/>
    <w:rsid w:val="000B4BEB"/>
    <w:rsid w:val="000B4D54"/>
    <w:rsid w:val="000B4D87"/>
    <w:rsid w:val="000B4F74"/>
    <w:rsid w:val="000B502E"/>
    <w:rsid w:val="000B50C5"/>
    <w:rsid w:val="000B510B"/>
    <w:rsid w:val="000B52DB"/>
    <w:rsid w:val="000B5306"/>
    <w:rsid w:val="000B532C"/>
    <w:rsid w:val="000B5333"/>
    <w:rsid w:val="000B53AA"/>
    <w:rsid w:val="000B5589"/>
    <w:rsid w:val="000B5594"/>
    <w:rsid w:val="000B5790"/>
    <w:rsid w:val="000B57F9"/>
    <w:rsid w:val="000B599C"/>
    <w:rsid w:val="000B5A36"/>
    <w:rsid w:val="000B5DFC"/>
    <w:rsid w:val="000B5F3F"/>
    <w:rsid w:val="000B6244"/>
    <w:rsid w:val="000B6737"/>
    <w:rsid w:val="000B68A2"/>
    <w:rsid w:val="000B68D0"/>
    <w:rsid w:val="000B68FC"/>
    <w:rsid w:val="000B698D"/>
    <w:rsid w:val="000B6A34"/>
    <w:rsid w:val="000B6A3B"/>
    <w:rsid w:val="000B6B2A"/>
    <w:rsid w:val="000B6C2A"/>
    <w:rsid w:val="000B6CDD"/>
    <w:rsid w:val="000B6D85"/>
    <w:rsid w:val="000B6FC3"/>
    <w:rsid w:val="000B6FD3"/>
    <w:rsid w:val="000B7081"/>
    <w:rsid w:val="000B7292"/>
    <w:rsid w:val="000B7375"/>
    <w:rsid w:val="000B74CF"/>
    <w:rsid w:val="000B7961"/>
    <w:rsid w:val="000B7AC0"/>
    <w:rsid w:val="000B7BDB"/>
    <w:rsid w:val="000B7E5D"/>
    <w:rsid w:val="000C0077"/>
    <w:rsid w:val="000C00BB"/>
    <w:rsid w:val="000C0354"/>
    <w:rsid w:val="000C0362"/>
    <w:rsid w:val="000C06CD"/>
    <w:rsid w:val="000C0813"/>
    <w:rsid w:val="000C08E3"/>
    <w:rsid w:val="000C09D7"/>
    <w:rsid w:val="000C0AA6"/>
    <w:rsid w:val="000C0B62"/>
    <w:rsid w:val="000C0CD4"/>
    <w:rsid w:val="000C0CEC"/>
    <w:rsid w:val="000C0D1C"/>
    <w:rsid w:val="000C0DBC"/>
    <w:rsid w:val="000C0F33"/>
    <w:rsid w:val="000C0F89"/>
    <w:rsid w:val="000C1276"/>
    <w:rsid w:val="000C135C"/>
    <w:rsid w:val="000C1365"/>
    <w:rsid w:val="000C13EE"/>
    <w:rsid w:val="000C1494"/>
    <w:rsid w:val="000C154D"/>
    <w:rsid w:val="000C1616"/>
    <w:rsid w:val="000C1784"/>
    <w:rsid w:val="000C17B4"/>
    <w:rsid w:val="000C180A"/>
    <w:rsid w:val="000C18F1"/>
    <w:rsid w:val="000C199A"/>
    <w:rsid w:val="000C1E59"/>
    <w:rsid w:val="000C2074"/>
    <w:rsid w:val="000C21DB"/>
    <w:rsid w:val="000C2252"/>
    <w:rsid w:val="000C24E3"/>
    <w:rsid w:val="000C25AF"/>
    <w:rsid w:val="000C27E5"/>
    <w:rsid w:val="000C297A"/>
    <w:rsid w:val="000C2B77"/>
    <w:rsid w:val="000C2D08"/>
    <w:rsid w:val="000C2DF8"/>
    <w:rsid w:val="000C3023"/>
    <w:rsid w:val="000C30A9"/>
    <w:rsid w:val="000C31D0"/>
    <w:rsid w:val="000C3273"/>
    <w:rsid w:val="000C367A"/>
    <w:rsid w:val="000C3693"/>
    <w:rsid w:val="000C3737"/>
    <w:rsid w:val="000C389B"/>
    <w:rsid w:val="000C38FA"/>
    <w:rsid w:val="000C3CF9"/>
    <w:rsid w:val="000C3DA0"/>
    <w:rsid w:val="000C41C4"/>
    <w:rsid w:val="000C41D9"/>
    <w:rsid w:val="000C431B"/>
    <w:rsid w:val="000C4356"/>
    <w:rsid w:val="000C44AB"/>
    <w:rsid w:val="000C451D"/>
    <w:rsid w:val="000C4572"/>
    <w:rsid w:val="000C45B1"/>
    <w:rsid w:val="000C4700"/>
    <w:rsid w:val="000C49CD"/>
    <w:rsid w:val="000C4A7E"/>
    <w:rsid w:val="000C4ACA"/>
    <w:rsid w:val="000C4CAA"/>
    <w:rsid w:val="000C4DF0"/>
    <w:rsid w:val="000C5074"/>
    <w:rsid w:val="000C5243"/>
    <w:rsid w:val="000C5376"/>
    <w:rsid w:val="000C539F"/>
    <w:rsid w:val="000C54AC"/>
    <w:rsid w:val="000C56E7"/>
    <w:rsid w:val="000C582A"/>
    <w:rsid w:val="000C5A46"/>
    <w:rsid w:val="000C5A5D"/>
    <w:rsid w:val="000C5BCA"/>
    <w:rsid w:val="000C5BF2"/>
    <w:rsid w:val="000C5D19"/>
    <w:rsid w:val="000C5F27"/>
    <w:rsid w:val="000C600D"/>
    <w:rsid w:val="000C6070"/>
    <w:rsid w:val="000C61D8"/>
    <w:rsid w:val="000C6330"/>
    <w:rsid w:val="000C633A"/>
    <w:rsid w:val="000C67A9"/>
    <w:rsid w:val="000C681D"/>
    <w:rsid w:val="000C698D"/>
    <w:rsid w:val="000C6AB3"/>
    <w:rsid w:val="000C6AE2"/>
    <w:rsid w:val="000C6B0F"/>
    <w:rsid w:val="000C6B3B"/>
    <w:rsid w:val="000C6D0E"/>
    <w:rsid w:val="000C6DDD"/>
    <w:rsid w:val="000C6F4B"/>
    <w:rsid w:val="000C6F4D"/>
    <w:rsid w:val="000C70AC"/>
    <w:rsid w:val="000C7237"/>
    <w:rsid w:val="000C7B97"/>
    <w:rsid w:val="000C7C98"/>
    <w:rsid w:val="000C7F12"/>
    <w:rsid w:val="000D0063"/>
    <w:rsid w:val="000D0180"/>
    <w:rsid w:val="000D01FE"/>
    <w:rsid w:val="000D041B"/>
    <w:rsid w:val="000D0562"/>
    <w:rsid w:val="000D06AD"/>
    <w:rsid w:val="000D08FD"/>
    <w:rsid w:val="000D0A7A"/>
    <w:rsid w:val="000D0AE2"/>
    <w:rsid w:val="000D0CDC"/>
    <w:rsid w:val="000D0FED"/>
    <w:rsid w:val="000D1150"/>
    <w:rsid w:val="000D1279"/>
    <w:rsid w:val="000D1535"/>
    <w:rsid w:val="000D165D"/>
    <w:rsid w:val="000D16F5"/>
    <w:rsid w:val="000D17C3"/>
    <w:rsid w:val="000D17CF"/>
    <w:rsid w:val="000D1837"/>
    <w:rsid w:val="000D1929"/>
    <w:rsid w:val="000D1947"/>
    <w:rsid w:val="000D1979"/>
    <w:rsid w:val="000D1B02"/>
    <w:rsid w:val="000D1C42"/>
    <w:rsid w:val="000D1F12"/>
    <w:rsid w:val="000D2165"/>
    <w:rsid w:val="000D2246"/>
    <w:rsid w:val="000D245C"/>
    <w:rsid w:val="000D2500"/>
    <w:rsid w:val="000D262E"/>
    <w:rsid w:val="000D277E"/>
    <w:rsid w:val="000D27E9"/>
    <w:rsid w:val="000D2C41"/>
    <w:rsid w:val="000D2D38"/>
    <w:rsid w:val="000D2EF9"/>
    <w:rsid w:val="000D30D7"/>
    <w:rsid w:val="000D31E5"/>
    <w:rsid w:val="000D3327"/>
    <w:rsid w:val="000D33F9"/>
    <w:rsid w:val="000D3453"/>
    <w:rsid w:val="000D3629"/>
    <w:rsid w:val="000D36C1"/>
    <w:rsid w:val="000D36FC"/>
    <w:rsid w:val="000D3725"/>
    <w:rsid w:val="000D37FC"/>
    <w:rsid w:val="000D3B7D"/>
    <w:rsid w:val="000D3D4E"/>
    <w:rsid w:val="000D3DC9"/>
    <w:rsid w:val="000D3E01"/>
    <w:rsid w:val="000D3EDE"/>
    <w:rsid w:val="000D3F3E"/>
    <w:rsid w:val="000D3FB2"/>
    <w:rsid w:val="000D4738"/>
    <w:rsid w:val="000D47C3"/>
    <w:rsid w:val="000D4810"/>
    <w:rsid w:val="000D4842"/>
    <w:rsid w:val="000D4881"/>
    <w:rsid w:val="000D4978"/>
    <w:rsid w:val="000D4AD5"/>
    <w:rsid w:val="000D4AED"/>
    <w:rsid w:val="000D4CC2"/>
    <w:rsid w:val="000D4CEA"/>
    <w:rsid w:val="000D4E2B"/>
    <w:rsid w:val="000D51E8"/>
    <w:rsid w:val="000D5251"/>
    <w:rsid w:val="000D53AB"/>
    <w:rsid w:val="000D5565"/>
    <w:rsid w:val="000D55B1"/>
    <w:rsid w:val="000D56F9"/>
    <w:rsid w:val="000D58CC"/>
    <w:rsid w:val="000D59EA"/>
    <w:rsid w:val="000D5A9D"/>
    <w:rsid w:val="000D5B80"/>
    <w:rsid w:val="000D5D43"/>
    <w:rsid w:val="000D5E2D"/>
    <w:rsid w:val="000D6054"/>
    <w:rsid w:val="000D614D"/>
    <w:rsid w:val="000D6183"/>
    <w:rsid w:val="000D6590"/>
    <w:rsid w:val="000D6696"/>
    <w:rsid w:val="000D66BA"/>
    <w:rsid w:val="000D6971"/>
    <w:rsid w:val="000D6D3E"/>
    <w:rsid w:val="000D6DD9"/>
    <w:rsid w:val="000D6FB3"/>
    <w:rsid w:val="000D7072"/>
    <w:rsid w:val="000D71CC"/>
    <w:rsid w:val="000D74EB"/>
    <w:rsid w:val="000D7652"/>
    <w:rsid w:val="000D78EE"/>
    <w:rsid w:val="000D798F"/>
    <w:rsid w:val="000D7C3B"/>
    <w:rsid w:val="000D7C7C"/>
    <w:rsid w:val="000D7FA9"/>
    <w:rsid w:val="000E00C3"/>
    <w:rsid w:val="000E0116"/>
    <w:rsid w:val="000E015E"/>
    <w:rsid w:val="000E0195"/>
    <w:rsid w:val="000E01CD"/>
    <w:rsid w:val="000E03E3"/>
    <w:rsid w:val="000E058B"/>
    <w:rsid w:val="000E0629"/>
    <w:rsid w:val="000E065E"/>
    <w:rsid w:val="000E066F"/>
    <w:rsid w:val="000E069E"/>
    <w:rsid w:val="000E075C"/>
    <w:rsid w:val="000E0BB8"/>
    <w:rsid w:val="000E0EDC"/>
    <w:rsid w:val="000E0F5D"/>
    <w:rsid w:val="000E0FA4"/>
    <w:rsid w:val="000E10DB"/>
    <w:rsid w:val="000E14C0"/>
    <w:rsid w:val="000E16D7"/>
    <w:rsid w:val="000E1A92"/>
    <w:rsid w:val="000E1BF7"/>
    <w:rsid w:val="000E222D"/>
    <w:rsid w:val="000E23F3"/>
    <w:rsid w:val="000E242B"/>
    <w:rsid w:val="000E2490"/>
    <w:rsid w:val="000E24F3"/>
    <w:rsid w:val="000E25AE"/>
    <w:rsid w:val="000E28E6"/>
    <w:rsid w:val="000E2C49"/>
    <w:rsid w:val="000E2E3B"/>
    <w:rsid w:val="000E2EAF"/>
    <w:rsid w:val="000E2EC2"/>
    <w:rsid w:val="000E2F85"/>
    <w:rsid w:val="000E2F8E"/>
    <w:rsid w:val="000E2FA6"/>
    <w:rsid w:val="000E3283"/>
    <w:rsid w:val="000E33C1"/>
    <w:rsid w:val="000E3890"/>
    <w:rsid w:val="000E39D3"/>
    <w:rsid w:val="000E3C99"/>
    <w:rsid w:val="000E405A"/>
    <w:rsid w:val="000E41ED"/>
    <w:rsid w:val="000E42B7"/>
    <w:rsid w:val="000E4370"/>
    <w:rsid w:val="000E44BF"/>
    <w:rsid w:val="000E4BC8"/>
    <w:rsid w:val="000E4BD7"/>
    <w:rsid w:val="000E4C92"/>
    <w:rsid w:val="000E541A"/>
    <w:rsid w:val="000E54C4"/>
    <w:rsid w:val="000E56AF"/>
    <w:rsid w:val="000E5B32"/>
    <w:rsid w:val="000E5B65"/>
    <w:rsid w:val="000E5DFB"/>
    <w:rsid w:val="000E5F52"/>
    <w:rsid w:val="000E5FA0"/>
    <w:rsid w:val="000E6442"/>
    <w:rsid w:val="000E65A1"/>
    <w:rsid w:val="000E66D3"/>
    <w:rsid w:val="000E6788"/>
    <w:rsid w:val="000E68E5"/>
    <w:rsid w:val="000E69D1"/>
    <w:rsid w:val="000E6DE5"/>
    <w:rsid w:val="000E6FA1"/>
    <w:rsid w:val="000E7243"/>
    <w:rsid w:val="000E7320"/>
    <w:rsid w:val="000E7324"/>
    <w:rsid w:val="000E7362"/>
    <w:rsid w:val="000E7766"/>
    <w:rsid w:val="000E78F0"/>
    <w:rsid w:val="000E7909"/>
    <w:rsid w:val="000E7AEE"/>
    <w:rsid w:val="000E7C7D"/>
    <w:rsid w:val="000E7CA4"/>
    <w:rsid w:val="000E7F42"/>
    <w:rsid w:val="000F0217"/>
    <w:rsid w:val="000F021D"/>
    <w:rsid w:val="000F0637"/>
    <w:rsid w:val="000F07BE"/>
    <w:rsid w:val="000F0832"/>
    <w:rsid w:val="000F08E2"/>
    <w:rsid w:val="000F09BA"/>
    <w:rsid w:val="000F0A8B"/>
    <w:rsid w:val="000F0B7B"/>
    <w:rsid w:val="000F0BC6"/>
    <w:rsid w:val="000F0CD7"/>
    <w:rsid w:val="000F0D0E"/>
    <w:rsid w:val="000F1466"/>
    <w:rsid w:val="000F16A3"/>
    <w:rsid w:val="000F172B"/>
    <w:rsid w:val="000F173C"/>
    <w:rsid w:val="000F1A6F"/>
    <w:rsid w:val="000F1BC9"/>
    <w:rsid w:val="000F1C38"/>
    <w:rsid w:val="000F1C55"/>
    <w:rsid w:val="000F1CF9"/>
    <w:rsid w:val="000F21E4"/>
    <w:rsid w:val="000F2239"/>
    <w:rsid w:val="000F2322"/>
    <w:rsid w:val="000F2622"/>
    <w:rsid w:val="000F2770"/>
    <w:rsid w:val="000F28C8"/>
    <w:rsid w:val="000F2C64"/>
    <w:rsid w:val="000F2CA2"/>
    <w:rsid w:val="000F2CB6"/>
    <w:rsid w:val="000F2D2C"/>
    <w:rsid w:val="000F2DC7"/>
    <w:rsid w:val="000F2EE7"/>
    <w:rsid w:val="000F2F52"/>
    <w:rsid w:val="000F30C3"/>
    <w:rsid w:val="000F3123"/>
    <w:rsid w:val="000F325D"/>
    <w:rsid w:val="000F355A"/>
    <w:rsid w:val="000F367E"/>
    <w:rsid w:val="000F3B1D"/>
    <w:rsid w:val="000F412F"/>
    <w:rsid w:val="000F48BF"/>
    <w:rsid w:val="000F4A38"/>
    <w:rsid w:val="000F4C73"/>
    <w:rsid w:val="000F4CA1"/>
    <w:rsid w:val="000F4D71"/>
    <w:rsid w:val="000F4F1D"/>
    <w:rsid w:val="000F5352"/>
    <w:rsid w:val="000F5407"/>
    <w:rsid w:val="000F55F7"/>
    <w:rsid w:val="000F5751"/>
    <w:rsid w:val="000F5810"/>
    <w:rsid w:val="000F595B"/>
    <w:rsid w:val="000F59B5"/>
    <w:rsid w:val="000F5C38"/>
    <w:rsid w:val="000F5DB0"/>
    <w:rsid w:val="000F5E3C"/>
    <w:rsid w:val="000F603B"/>
    <w:rsid w:val="000F6169"/>
    <w:rsid w:val="000F6231"/>
    <w:rsid w:val="000F65F5"/>
    <w:rsid w:val="000F6657"/>
    <w:rsid w:val="000F6818"/>
    <w:rsid w:val="000F698D"/>
    <w:rsid w:val="000F6A8C"/>
    <w:rsid w:val="000F6AB1"/>
    <w:rsid w:val="000F6F02"/>
    <w:rsid w:val="000F6F4B"/>
    <w:rsid w:val="000F6FBD"/>
    <w:rsid w:val="000F700F"/>
    <w:rsid w:val="000F71DD"/>
    <w:rsid w:val="000F7354"/>
    <w:rsid w:val="000F7500"/>
    <w:rsid w:val="000F751A"/>
    <w:rsid w:val="000F7723"/>
    <w:rsid w:val="000F78AF"/>
    <w:rsid w:val="000F7D4B"/>
    <w:rsid w:val="000F7D9D"/>
    <w:rsid w:val="00100142"/>
    <w:rsid w:val="0010032A"/>
    <w:rsid w:val="001003C4"/>
    <w:rsid w:val="0010049A"/>
    <w:rsid w:val="00100550"/>
    <w:rsid w:val="0010067E"/>
    <w:rsid w:val="0010079F"/>
    <w:rsid w:val="00100A6A"/>
    <w:rsid w:val="00100F95"/>
    <w:rsid w:val="001010B3"/>
    <w:rsid w:val="001011B7"/>
    <w:rsid w:val="0010123A"/>
    <w:rsid w:val="00101576"/>
    <w:rsid w:val="001018C6"/>
    <w:rsid w:val="001018F3"/>
    <w:rsid w:val="00101A27"/>
    <w:rsid w:val="00101A8B"/>
    <w:rsid w:val="00101AA9"/>
    <w:rsid w:val="00101B0B"/>
    <w:rsid w:val="00101CFC"/>
    <w:rsid w:val="00101DCE"/>
    <w:rsid w:val="00101DD6"/>
    <w:rsid w:val="00101E1D"/>
    <w:rsid w:val="0010249F"/>
    <w:rsid w:val="001024EB"/>
    <w:rsid w:val="001025E0"/>
    <w:rsid w:val="00102729"/>
    <w:rsid w:val="001028C1"/>
    <w:rsid w:val="00102987"/>
    <w:rsid w:val="00102A9E"/>
    <w:rsid w:val="00102E0B"/>
    <w:rsid w:val="00102FDD"/>
    <w:rsid w:val="001031F9"/>
    <w:rsid w:val="00103224"/>
    <w:rsid w:val="00103304"/>
    <w:rsid w:val="00103853"/>
    <w:rsid w:val="001038AB"/>
    <w:rsid w:val="001038C6"/>
    <w:rsid w:val="00103DD6"/>
    <w:rsid w:val="00103FE9"/>
    <w:rsid w:val="001042C0"/>
    <w:rsid w:val="001043FA"/>
    <w:rsid w:val="00104688"/>
    <w:rsid w:val="001046F0"/>
    <w:rsid w:val="001046FC"/>
    <w:rsid w:val="00104960"/>
    <w:rsid w:val="00104BE9"/>
    <w:rsid w:val="00104E8C"/>
    <w:rsid w:val="0010503C"/>
    <w:rsid w:val="0010545C"/>
    <w:rsid w:val="00105667"/>
    <w:rsid w:val="00105BF0"/>
    <w:rsid w:val="00105CD9"/>
    <w:rsid w:val="00105CE9"/>
    <w:rsid w:val="00105E0E"/>
    <w:rsid w:val="00105E29"/>
    <w:rsid w:val="001060B0"/>
    <w:rsid w:val="00106136"/>
    <w:rsid w:val="00106190"/>
    <w:rsid w:val="00106251"/>
    <w:rsid w:val="0010636F"/>
    <w:rsid w:val="001063D4"/>
    <w:rsid w:val="00106445"/>
    <w:rsid w:val="00106491"/>
    <w:rsid w:val="00106F03"/>
    <w:rsid w:val="00106F8E"/>
    <w:rsid w:val="00107004"/>
    <w:rsid w:val="001075F5"/>
    <w:rsid w:val="0010767C"/>
    <w:rsid w:val="00107748"/>
    <w:rsid w:val="0010779D"/>
    <w:rsid w:val="00107B8A"/>
    <w:rsid w:val="00107E02"/>
    <w:rsid w:val="00107E9A"/>
    <w:rsid w:val="00107EA8"/>
    <w:rsid w:val="0011010C"/>
    <w:rsid w:val="0011021A"/>
    <w:rsid w:val="00110254"/>
    <w:rsid w:val="001105C8"/>
    <w:rsid w:val="00110B7B"/>
    <w:rsid w:val="00110C30"/>
    <w:rsid w:val="00110ED5"/>
    <w:rsid w:val="001111E1"/>
    <w:rsid w:val="00111393"/>
    <w:rsid w:val="00111498"/>
    <w:rsid w:val="001114D7"/>
    <w:rsid w:val="00111815"/>
    <w:rsid w:val="001118E3"/>
    <w:rsid w:val="00111928"/>
    <w:rsid w:val="00111978"/>
    <w:rsid w:val="00111AA3"/>
    <w:rsid w:val="00111B59"/>
    <w:rsid w:val="00111B99"/>
    <w:rsid w:val="00112198"/>
    <w:rsid w:val="00112677"/>
    <w:rsid w:val="00112749"/>
    <w:rsid w:val="0011287F"/>
    <w:rsid w:val="00112B26"/>
    <w:rsid w:val="00112D60"/>
    <w:rsid w:val="00112E35"/>
    <w:rsid w:val="00113150"/>
    <w:rsid w:val="001131B7"/>
    <w:rsid w:val="001131FD"/>
    <w:rsid w:val="00113288"/>
    <w:rsid w:val="00113E35"/>
    <w:rsid w:val="00113FF0"/>
    <w:rsid w:val="00114277"/>
    <w:rsid w:val="0011430C"/>
    <w:rsid w:val="001144C8"/>
    <w:rsid w:val="00114506"/>
    <w:rsid w:val="00114D64"/>
    <w:rsid w:val="00114DEB"/>
    <w:rsid w:val="00114FF7"/>
    <w:rsid w:val="00115431"/>
    <w:rsid w:val="0011550F"/>
    <w:rsid w:val="00115594"/>
    <w:rsid w:val="001159FE"/>
    <w:rsid w:val="00115A1F"/>
    <w:rsid w:val="00115A31"/>
    <w:rsid w:val="00115B5F"/>
    <w:rsid w:val="00115B7F"/>
    <w:rsid w:val="00115B83"/>
    <w:rsid w:val="00115D9F"/>
    <w:rsid w:val="00115E02"/>
    <w:rsid w:val="001163DE"/>
    <w:rsid w:val="00116572"/>
    <w:rsid w:val="00116574"/>
    <w:rsid w:val="0011673B"/>
    <w:rsid w:val="0011689D"/>
    <w:rsid w:val="001168D5"/>
    <w:rsid w:val="00116924"/>
    <w:rsid w:val="00116AA6"/>
    <w:rsid w:val="00116AC1"/>
    <w:rsid w:val="00116EC2"/>
    <w:rsid w:val="00116F60"/>
    <w:rsid w:val="00117354"/>
    <w:rsid w:val="0011755B"/>
    <w:rsid w:val="001177D3"/>
    <w:rsid w:val="001179E6"/>
    <w:rsid w:val="00117BE6"/>
    <w:rsid w:val="00117C46"/>
    <w:rsid w:val="00117D0F"/>
    <w:rsid w:val="00117F7C"/>
    <w:rsid w:val="0012005F"/>
    <w:rsid w:val="001201B0"/>
    <w:rsid w:val="001202A0"/>
    <w:rsid w:val="001202FD"/>
    <w:rsid w:val="001203E2"/>
    <w:rsid w:val="001205EF"/>
    <w:rsid w:val="001205F3"/>
    <w:rsid w:val="00120777"/>
    <w:rsid w:val="0012085D"/>
    <w:rsid w:val="001209EF"/>
    <w:rsid w:val="00120A0C"/>
    <w:rsid w:val="00120AC0"/>
    <w:rsid w:val="00120B4C"/>
    <w:rsid w:val="00120C4E"/>
    <w:rsid w:val="00120CAD"/>
    <w:rsid w:val="00120CEC"/>
    <w:rsid w:val="00120DB4"/>
    <w:rsid w:val="00120E82"/>
    <w:rsid w:val="00120EDE"/>
    <w:rsid w:val="00120F23"/>
    <w:rsid w:val="00120F61"/>
    <w:rsid w:val="001214B7"/>
    <w:rsid w:val="001214D9"/>
    <w:rsid w:val="001216E4"/>
    <w:rsid w:val="0012182C"/>
    <w:rsid w:val="00121944"/>
    <w:rsid w:val="00121A8A"/>
    <w:rsid w:val="00122257"/>
    <w:rsid w:val="00122516"/>
    <w:rsid w:val="0012295A"/>
    <w:rsid w:val="001229DD"/>
    <w:rsid w:val="00122A8E"/>
    <w:rsid w:val="00122B08"/>
    <w:rsid w:val="00122BAF"/>
    <w:rsid w:val="00122C97"/>
    <w:rsid w:val="00122D3A"/>
    <w:rsid w:val="00122ED3"/>
    <w:rsid w:val="0012321A"/>
    <w:rsid w:val="001234FB"/>
    <w:rsid w:val="00123564"/>
    <w:rsid w:val="00123587"/>
    <w:rsid w:val="0012363E"/>
    <w:rsid w:val="00123777"/>
    <w:rsid w:val="001238A0"/>
    <w:rsid w:val="001239BC"/>
    <w:rsid w:val="00123C4B"/>
    <w:rsid w:val="00123D9D"/>
    <w:rsid w:val="00123DBE"/>
    <w:rsid w:val="00124129"/>
    <w:rsid w:val="001241D3"/>
    <w:rsid w:val="00124243"/>
    <w:rsid w:val="00124630"/>
    <w:rsid w:val="001246CB"/>
    <w:rsid w:val="00124837"/>
    <w:rsid w:val="00124898"/>
    <w:rsid w:val="00124D32"/>
    <w:rsid w:val="00124DA5"/>
    <w:rsid w:val="00124F9C"/>
    <w:rsid w:val="00124FCF"/>
    <w:rsid w:val="0012508D"/>
    <w:rsid w:val="00125302"/>
    <w:rsid w:val="00125454"/>
    <w:rsid w:val="001254A5"/>
    <w:rsid w:val="00125754"/>
    <w:rsid w:val="00125877"/>
    <w:rsid w:val="00125AF6"/>
    <w:rsid w:val="00125BFC"/>
    <w:rsid w:val="00125CB8"/>
    <w:rsid w:val="00125EA3"/>
    <w:rsid w:val="00125FC1"/>
    <w:rsid w:val="00126137"/>
    <w:rsid w:val="00126193"/>
    <w:rsid w:val="00126474"/>
    <w:rsid w:val="00126C48"/>
    <w:rsid w:val="00126D49"/>
    <w:rsid w:val="00126FDA"/>
    <w:rsid w:val="001271F8"/>
    <w:rsid w:val="0012730B"/>
    <w:rsid w:val="00127637"/>
    <w:rsid w:val="0012795F"/>
    <w:rsid w:val="00127973"/>
    <w:rsid w:val="0012799C"/>
    <w:rsid w:val="0013011B"/>
    <w:rsid w:val="0013031C"/>
    <w:rsid w:val="00130588"/>
    <w:rsid w:val="001305BB"/>
    <w:rsid w:val="00130698"/>
    <w:rsid w:val="00130ACC"/>
    <w:rsid w:val="00130D71"/>
    <w:rsid w:val="00130D7F"/>
    <w:rsid w:val="00130DA0"/>
    <w:rsid w:val="00131191"/>
    <w:rsid w:val="001311D3"/>
    <w:rsid w:val="001311D5"/>
    <w:rsid w:val="001314A3"/>
    <w:rsid w:val="00131869"/>
    <w:rsid w:val="00131892"/>
    <w:rsid w:val="00131B88"/>
    <w:rsid w:val="00131C8D"/>
    <w:rsid w:val="00131E9B"/>
    <w:rsid w:val="00131EB2"/>
    <w:rsid w:val="00131F78"/>
    <w:rsid w:val="00131FEB"/>
    <w:rsid w:val="00131FF9"/>
    <w:rsid w:val="00132110"/>
    <w:rsid w:val="00132222"/>
    <w:rsid w:val="00132500"/>
    <w:rsid w:val="00132598"/>
    <w:rsid w:val="0013279A"/>
    <w:rsid w:val="00132980"/>
    <w:rsid w:val="00132B37"/>
    <w:rsid w:val="00132B72"/>
    <w:rsid w:val="00132F57"/>
    <w:rsid w:val="001333FA"/>
    <w:rsid w:val="00133659"/>
    <w:rsid w:val="00133776"/>
    <w:rsid w:val="0013387D"/>
    <w:rsid w:val="00133AF3"/>
    <w:rsid w:val="00133CD6"/>
    <w:rsid w:val="00133FEA"/>
    <w:rsid w:val="00134345"/>
    <w:rsid w:val="00134349"/>
    <w:rsid w:val="001345D6"/>
    <w:rsid w:val="001345E8"/>
    <w:rsid w:val="001346D4"/>
    <w:rsid w:val="00134713"/>
    <w:rsid w:val="00134A6E"/>
    <w:rsid w:val="00134B38"/>
    <w:rsid w:val="00134D5F"/>
    <w:rsid w:val="00134E36"/>
    <w:rsid w:val="00135009"/>
    <w:rsid w:val="00135135"/>
    <w:rsid w:val="00135138"/>
    <w:rsid w:val="0013549D"/>
    <w:rsid w:val="001354D0"/>
    <w:rsid w:val="00135511"/>
    <w:rsid w:val="0013557B"/>
    <w:rsid w:val="001357D9"/>
    <w:rsid w:val="001357F2"/>
    <w:rsid w:val="0013589D"/>
    <w:rsid w:val="00135AB7"/>
    <w:rsid w:val="00135C66"/>
    <w:rsid w:val="00135F5A"/>
    <w:rsid w:val="001362AB"/>
    <w:rsid w:val="001363AF"/>
    <w:rsid w:val="0013657B"/>
    <w:rsid w:val="001365DD"/>
    <w:rsid w:val="00136640"/>
    <w:rsid w:val="001369B6"/>
    <w:rsid w:val="00136AC5"/>
    <w:rsid w:val="00136AD0"/>
    <w:rsid w:val="00136BC7"/>
    <w:rsid w:val="00136FA6"/>
    <w:rsid w:val="00137083"/>
    <w:rsid w:val="0013717D"/>
    <w:rsid w:val="001373C8"/>
    <w:rsid w:val="0013742A"/>
    <w:rsid w:val="001374E9"/>
    <w:rsid w:val="00137583"/>
    <w:rsid w:val="00137656"/>
    <w:rsid w:val="001377AE"/>
    <w:rsid w:val="00137846"/>
    <w:rsid w:val="00137954"/>
    <w:rsid w:val="0013796D"/>
    <w:rsid w:val="001379B1"/>
    <w:rsid w:val="00137AFB"/>
    <w:rsid w:val="0014000F"/>
    <w:rsid w:val="001400CC"/>
    <w:rsid w:val="001401E0"/>
    <w:rsid w:val="00140292"/>
    <w:rsid w:val="001403A2"/>
    <w:rsid w:val="001406AA"/>
    <w:rsid w:val="001407C8"/>
    <w:rsid w:val="001407F2"/>
    <w:rsid w:val="00140A94"/>
    <w:rsid w:val="00140AC1"/>
    <w:rsid w:val="00140BB9"/>
    <w:rsid w:val="001411E7"/>
    <w:rsid w:val="0014158E"/>
    <w:rsid w:val="001416D1"/>
    <w:rsid w:val="001417B3"/>
    <w:rsid w:val="00141A20"/>
    <w:rsid w:val="00141A23"/>
    <w:rsid w:val="00141A30"/>
    <w:rsid w:val="00141C97"/>
    <w:rsid w:val="00141D2E"/>
    <w:rsid w:val="00141FC7"/>
    <w:rsid w:val="0014207D"/>
    <w:rsid w:val="001422FE"/>
    <w:rsid w:val="0014236C"/>
    <w:rsid w:val="00142451"/>
    <w:rsid w:val="001424C2"/>
    <w:rsid w:val="00142672"/>
    <w:rsid w:val="00142803"/>
    <w:rsid w:val="00142866"/>
    <w:rsid w:val="00142953"/>
    <w:rsid w:val="00142979"/>
    <w:rsid w:val="00142A43"/>
    <w:rsid w:val="00142B35"/>
    <w:rsid w:val="00142C71"/>
    <w:rsid w:val="00142CF1"/>
    <w:rsid w:val="00142DC4"/>
    <w:rsid w:val="00142E03"/>
    <w:rsid w:val="00143097"/>
    <w:rsid w:val="001430E7"/>
    <w:rsid w:val="0014329A"/>
    <w:rsid w:val="001433E7"/>
    <w:rsid w:val="001435C0"/>
    <w:rsid w:val="00143848"/>
    <w:rsid w:val="00143873"/>
    <w:rsid w:val="00143A1A"/>
    <w:rsid w:val="00143A89"/>
    <w:rsid w:val="00143D77"/>
    <w:rsid w:val="00143E43"/>
    <w:rsid w:val="00143F40"/>
    <w:rsid w:val="001441A1"/>
    <w:rsid w:val="00144204"/>
    <w:rsid w:val="0014423D"/>
    <w:rsid w:val="001447D3"/>
    <w:rsid w:val="00144B7A"/>
    <w:rsid w:val="00144E9A"/>
    <w:rsid w:val="00144F2F"/>
    <w:rsid w:val="00144F79"/>
    <w:rsid w:val="0014507B"/>
    <w:rsid w:val="00145100"/>
    <w:rsid w:val="0014517B"/>
    <w:rsid w:val="0014529A"/>
    <w:rsid w:val="001452F7"/>
    <w:rsid w:val="00145522"/>
    <w:rsid w:val="001455E8"/>
    <w:rsid w:val="001456D1"/>
    <w:rsid w:val="001457CD"/>
    <w:rsid w:val="001458F8"/>
    <w:rsid w:val="00145B06"/>
    <w:rsid w:val="00145CBB"/>
    <w:rsid w:val="00145D01"/>
    <w:rsid w:val="00146334"/>
    <w:rsid w:val="00146562"/>
    <w:rsid w:val="00146638"/>
    <w:rsid w:val="0014683D"/>
    <w:rsid w:val="001468E2"/>
    <w:rsid w:val="0014692F"/>
    <w:rsid w:val="0014694E"/>
    <w:rsid w:val="00146C91"/>
    <w:rsid w:val="00146F44"/>
    <w:rsid w:val="00147266"/>
    <w:rsid w:val="0014738E"/>
    <w:rsid w:val="001475AB"/>
    <w:rsid w:val="001476E8"/>
    <w:rsid w:val="0014774F"/>
    <w:rsid w:val="001478A7"/>
    <w:rsid w:val="00147C77"/>
    <w:rsid w:val="00150273"/>
    <w:rsid w:val="0015060B"/>
    <w:rsid w:val="001507D6"/>
    <w:rsid w:val="001508F8"/>
    <w:rsid w:val="00150A03"/>
    <w:rsid w:val="00150B34"/>
    <w:rsid w:val="00150DE5"/>
    <w:rsid w:val="00151146"/>
    <w:rsid w:val="0015162A"/>
    <w:rsid w:val="00151734"/>
    <w:rsid w:val="00151AD7"/>
    <w:rsid w:val="00151CA8"/>
    <w:rsid w:val="00151CAE"/>
    <w:rsid w:val="00151E87"/>
    <w:rsid w:val="00151FCF"/>
    <w:rsid w:val="00152054"/>
    <w:rsid w:val="001520E7"/>
    <w:rsid w:val="001525FB"/>
    <w:rsid w:val="0015288D"/>
    <w:rsid w:val="00152942"/>
    <w:rsid w:val="0015294C"/>
    <w:rsid w:val="001529AA"/>
    <w:rsid w:val="00152E00"/>
    <w:rsid w:val="00152E38"/>
    <w:rsid w:val="00153930"/>
    <w:rsid w:val="00153A70"/>
    <w:rsid w:val="00153B37"/>
    <w:rsid w:val="00153B4E"/>
    <w:rsid w:val="00153B92"/>
    <w:rsid w:val="00153BB5"/>
    <w:rsid w:val="00153E26"/>
    <w:rsid w:val="00153EDB"/>
    <w:rsid w:val="00153FFB"/>
    <w:rsid w:val="001541A1"/>
    <w:rsid w:val="00154468"/>
    <w:rsid w:val="001544E3"/>
    <w:rsid w:val="0015451C"/>
    <w:rsid w:val="001545E7"/>
    <w:rsid w:val="00154650"/>
    <w:rsid w:val="001546EA"/>
    <w:rsid w:val="00154776"/>
    <w:rsid w:val="001547A1"/>
    <w:rsid w:val="00154B4F"/>
    <w:rsid w:val="00154D62"/>
    <w:rsid w:val="00154EB7"/>
    <w:rsid w:val="00154FD9"/>
    <w:rsid w:val="001550B0"/>
    <w:rsid w:val="00155479"/>
    <w:rsid w:val="00155582"/>
    <w:rsid w:val="00155670"/>
    <w:rsid w:val="001557BD"/>
    <w:rsid w:val="001558C2"/>
    <w:rsid w:val="00155998"/>
    <w:rsid w:val="00155A0C"/>
    <w:rsid w:val="00155A2A"/>
    <w:rsid w:val="00155A5D"/>
    <w:rsid w:val="00155A8A"/>
    <w:rsid w:val="00155B88"/>
    <w:rsid w:val="00155D02"/>
    <w:rsid w:val="00155D10"/>
    <w:rsid w:val="00155E96"/>
    <w:rsid w:val="00155F7D"/>
    <w:rsid w:val="001560A5"/>
    <w:rsid w:val="00156307"/>
    <w:rsid w:val="001565C2"/>
    <w:rsid w:val="0015669B"/>
    <w:rsid w:val="00156719"/>
    <w:rsid w:val="001569A1"/>
    <w:rsid w:val="00156A7E"/>
    <w:rsid w:val="00156D01"/>
    <w:rsid w:val="00157232"/>
    <w:rsid w:val="0015728D"/>
    <w:rsid w:val="001572A8"/>
    <w:rsid w:val="001573FD"/>
    <w:rsid w:val="00157412"/>
    <w:rsid w:val="001579CD"/>
    <w:rsid w:val="00157B0B"/>
    <w:rsid w:val="00157B0E"/>
    <w:rsid w:val="00157C97"/>
    <w:rsid w:val="00157E3D"/>
    <w:rsid w:val="00160128"/>
    <w:rsid w:val="0016031D"/>
    <w:rsid w:val="00160557"/>
    <w:rsid w:val="00160632"/>
    <w:rsid w:val="00160769"/>
    <w:rsid w:val="001608CB"/>
    <w:rsid w:val="00160A32"/>
    <w:rsid w:val="00160DDB"/>
    <w:rsid w:val="0016123D"/>
    <w:rsid w:val="001614B9"/>
    <w:rsid w:val="00161586"/>
    <w:rsid w:val="00161720"/>
    <w:rsid w:val="0016178C"/>
    <w:rsid w:val="00161810"/>
    <w:rsid w:val="00161866"/>
    <w:rsid w:val="0016195C"/>
    <w:rsid w:val="00161A84"/>
    <w:rsid w:val="00161AC9"/>
    <w:rsid w:val="00161BDE"/>
    <w:rsid w:val="00161C6E"/>
    <w:rsid w:val="001620DE"/>
    <w:rsid w:val="00162142"/>
    <w:rsid w:val="00162451"/>
    <w:rsid w:val="0016267F"/>
    <w:rsid w:val="00162684"/>
    <w:rsid w:val="001628F9"/>
    <w:rsid w:val="00162E35"/>
    <w:rsid w:val="00162E95"/>
    <w:rsid w:val="00162FFC"/>
    <w:rsid w:val="0016305D"/>
    <w:rsid w:val="00163299"/>
    <w:rsid w:val="001632F7"/>
    <w:rsid w:val="001634A2"/>
    <w:rsid w:val="00163526"/>
    <w:rsid w:val="0016373D"/>
    <w:rsid w:val="001639BA"/>
    <w:rsid w:val="00163A9F"/>
    <w:rsid w:val="00163C79"/>
    <w:rsid w:val="00163F77"/>
    <w:rsid w:val="00163FB1"/>
    <w:rsid w:val="001644CC"/>
    <w:rsid w:val="0016462C"/>
    <w:rsid w:val="001646CB"/>
    <w:rsid w:val="001647E3"/>
    <w:rsid w:val="00164BA8"/>
    <w:rsid w:val="00164BB5"/>
    <w:rsid w:val="00164BF3"/>
    <w:rsid w:val="00164FA7"/>
    <w:rsid w:val="00164FF7"/>
    <w:rsid w:val="0016501A"/>
    <w:rsid w:val="00165213"/>
    <w:rsid w:val="001652FA"/>
    <w:rsid w:val="0016556C"/>
    <w:rsid w:val="0016558C"/>
    <w:rsid w:val="00165663"/>
    <w:rsid w:val="001657B2"/>
    <w:rsid w:val="00165926"/>
    <w:rsid w:val="00165A2C"/>
    <w:rsid w:val="00165AFD"/>
    <w:rsid w:val="00165B86"/>
    <w:rsid w:val="00165CD4"/>
    <w:rsid w:val="00166027"/>
    <w:rsid w:val="0016604F"/>
    <w:rsid w:val="001662EE"/>
    <w:rsid w:val="001666BC"/>
    <w:rsid w:val="00166940"/>
    <w:rsid w:val="00166BBF"/>
    <w:rsid w:val="00166E20"/>
    <w:rsid w:val="00167601"/>
    <w:rsid w:val="0016760F"/>
    <w:rsid w:val="00167728"/>
    <w:rsid w:val="00167BD5"/>
    <w:rsid w:val="00167E7A"/>
    <w:rsid w:val="00167EB5"/>
    <w:rsid w:val="00167FCD"/>
    <w:rsid w:val="00170371"/>
    <w:rsid w:val="00170380"/>
    <w:rsid w:val="00170451"/>
    <w:rsid w:val="0017045E"/>
    <w:rsid w:val="00170494"/>
    <w:rsid w:val="001704F4"/>
    <w:rsid w:val="001705E8"/>
    <w:rsid w:val="00170693"/>
    <w:rsid w:val="001708FA"/>
    <w:rsid w:val="00170970"/>
    <w:rsid w:val="0017097D"/>
    <w:rsid w:val="00170A36"/>
    <w:rsid w:val="00170D50"/>
    <w:rsid w:val="00170EB5"/>
    <w:rsid w:val="00170EF6"/>
    <w:rsid w:val="0017111E"/>
    <w:rsid w:val="00171251"/>
    <w:rsid w:val="001712B6"/>
    <w:rsid w:val="00171321"/>
    <w:rsid w:val="00171347"/>
    <w:rsid w:val="00171351"/>
    <w:rsid w:val="00171361"/>
    <w:rsid w:val="001713B2"/>
    <w:rsid w:val="00171584"/>
    <w:rsid w:val="0017166C"/>
    <w:rsid w:val="00171725"/>
    <w:rsid w:val="00171730"/>
    <w:rsid w:val="001717D4"/>
    <w:rsid w:val="0017182F"/>
    <w:rsid w:val="00171880"/>
    <w:rsid w:val="001718B0"/>
    <w:rsid w:val="001719AF"/>
    <w:rsid w:val="00171A92"/>
    <w:rsid w:val="00171D7E"/>
    <w:rsid w:val="0017237B"/>
    <w:rsid w:val="001723F7"/>
    <w:rsid w:val="00172429"/>
    <w:rsid w:val="00172759"/>
    <w:rsid w:val="001728D0"/>
    <w:rsid w:val="00172BE0"/>
    <w:rsid w:val="00172D26"/>
    <w:rsid w:val="00173059"/>
    <w:rsid w:val="00173116"/>
    <w:rsid w:val="00173619"/>
    <w:rsid w:val="00173659"/>
    <w:rsid w:val="00173786"/>
    <w:rsid w:val="00173800"/>
    <w:rsid w:val="00173A44"/>
    <w:rsid w:val="00173A66"/>
    <w:rsid w:val="00173B15"/>
    <w:rsid w:val="00173D47"/>
    <w:rsid w:val="00173F9B"/>
    <w:rsid w:val="00174060"/>
    <w:rsid w:val="00174161"/>
    <w:rsid w:val="00174341"/>
    <w:rsid w:val="0017439B"/>
    <w:rsid w:val="0017496D"/>
    <w:rsid w:val="00174AAC"/>
    <w:rsid w:val="00174AAF"/>
    <w:rsid w:val="00174BF5"/>
    <w:rsid w:val="001751A8"/>
    <w:rsid w:val="00175590"/>
    <w:rsid w:val="001755CE"/>
    <w:rsid w:val="001757CF"/>
    <w:rsid w:val="00175883"/>
    <w:rsid w:val="001758A5"/>
    <w:rsid w:val="00175C89"/>
    <w:rsid w:val="00175E89"/>
    <w:rsid w:val="00175F1A"/>
    <w:rsid w:val="00176096"/>
    <w:rsid w:val="00176566"/>
    <w:rsid w:val="00176616"/>
    <w:rsid w:val="0017670E"/>
    <w:rsid w:val="001768D4"/>
    <w:rsid w:val="00176AC9"/>
    <w:rsid w:val="00176B89"/>
    <w:rsid w:val="00176C9D"/>
    <w:rsid w:val="00176EC4"/>
    <w:rsid w:val="0017713F"/>
    <w:rsid w:val="001771CB"/>
    <w:rsid w:val="001773E5"/>
    <w:rsid w:val="001775EF"/>
    <w:rsid w:val="0017765D"/>
    <w:rsid w:val="00177BFC"/>
    <w:rsid w:val="00177EE2"/>
    <w:rsid w:val="00177F98"/>
    <w:rsid w:val="00177FFA"/>
    <w:rsid w:val="001804E5"/>
    <w:rsid w:val="00180592"/>
    <w:rsid w:val="0018075B"/>
    <w:rsid w:val="00180BB5"/>
    <w:rsid w:val="00180D4B"/>
    <w:rsid w:val="00180DB8"/>
    <w:rsid w:val="00181088"/>
    <w:rsid w:val="0018127B"/>
    <w:rsid w:val="001816E8"/>
    <w:rsid w:val="001818DA"/>
    <w:rsid w:val="00181B40"/>
    <w:rsid w:val="00181B8C"/>
    <w:rsid w:val="00181D49"/>
    <w:rsid w:val="00182234"/>
    <w:rsid w:val="00182600"/>
    <w:rsid w:val="001826FA"/>
    <w:rsid w:val="001826FB"/>
    <w:rsid w:val="00182747"/>
    <w:rsid w:val="001828A7"/>
    <w:rsid w:val="00182D71"/>
    <w:rsid w:val="001832BB"/>
    <w:rsid w:val="00183341"/>
    <w:rsid w:val="001835BA"/>
    <w:rsid w:val="0018378C"/>
    <w:rsid w:val="00183A4D"/>
    <w:rsid w:val="00183D47"/>
    <w:rsid w:val="00183E94"/>
    <w:rsid w:val="00183FB5"/>
    <w:rsid w:val="001840D4"/>
    <w:rsid w:val="001841D0"/>
    <w:rsid w:val="001845AC"/>
    <w:rsid w:val="00184715"/>
    <w:rsid w:val="00184997"/>
    <w:rsid w:val="00184FDB"/>
    <w:rsid w:val="00185078"/>
    <w:rsid w:val="001851D7"/>
    <w:rsid w:val="00185324"/>
    <w:rsid w:val="00185422"/>
    <w:rsid w:val="001854C0"/>
    <w:rsid w:val="001855E3"/>
    <w:rsid w:val="0018561C"/>
    <w:rsid w:val="00185764"/>
    <w:rsid w:val="00185851"/>
    <w:rsid w:val="00185888"/>
    <w:rsid w:val="001858A3"/>
    <w:rsid w:val="00185917"/>
    <w:rsid w:val="00185959"/>
    <w:rsid w:val="00185A56"/>
    <w:rsid w:val="00185E80"/>
    <w:rsid w:val="00185FDB"/>
    <w:rsid w:val="001865C5"/>
    <w:rsid w:val="0018681D"/>
    <w:rsid w:val="0018699B"/>
    <w:rsid w:val="00186AC3"/>
    <w:rsid w:val="00186DE9"/>
    <w:rsid w:val="00186E89"/>
    <w:rsid w:val="00187057"/>
    <w:rsid w:val="001870CB"/>
    <w:rsid w:val="001871CF"/>
    <w:rsid w:val="00187415"/>
    <w:rsid w:val="00187423"/>
    <w:rsid w:val="00187944"/>
    <w:rsid w:val="0018795F"/>
    <w:rsid w:val="001879C1"/>
    <w:rsid w:val="00187C40"/>
    <w:rsid w:val="00187C92"/>
    <w:rsid w:val="00187D20"/>
    <w:rsid w:val="00187EC2"/>
    <w:rsid w:val="00190035"/>
    <w:rsid w:val="0019015C"/>
    <w:rsid w:val="001902EA"/>
    <w:rsid w:val="0019038D"/>
    <w:rsid w:val="00190404"/>
    <w:rsid w:val="00190501"/>
    <w:rsid w:val="00190538"/>
    <w:rsid w:val="001906D8"/>
    <w:rsid w:val="00190788"/>
    <w:rsid w:val="00190B1E"/>
    <w:rsid w:val="00190C92"/>
    <w:rsid w:val="00190CD1"/>
    <w:rsid w:val="00190D01"/>
    <w:rsid w:val="00190F96"/>
    <w:rsid w:val="00191061"/>
    <w:rsid w:val="00191077"/>
    <w:rsid w:val="001914D8"/>
    <w:rsid w:val="00191564"/>
    <w:rsid w:val="00191823"/>
    <w:rsid w:val="00191940"/>
    <w:rsid w:val="0019198D"/>
    <w:rsid w:val="00191B7A"/>
    <w:rsid w:val="00191E5F"/>
    <w:rsid w:val="0019210D"/>
    <w:rsid w:val="001921AD"/>
    <w:rsid w:val="001921AF"/>
    <w:rsid w:val="0019244B"/>
    <w:rsid w:val="0019248E"/>
    <w:rsid w:val="001925F5"/>
    <w:rsid w:val="00192946"/>
    <w:rsid w:val="00192969"/>
    <w:rsid w:val="001929E7"/>
    <w:rsid w:val="00192AEA"/>
    <w:rsid w:val="00192D4D"/>
    <w:rsid w:val="00192F3E"/>
    <w:rsid w:val="00193035"/>
    <w:rsid w:val="00193725"/>
    <w:rsid w:val="00193A40"/>
    <w:rsid w:val="00193BFA"/>
    <w:rsid w:val="00193E21"/>
    <w:rsid w:val="00193EE8"/>
    <w:rsid w:val="00193F4D"/>
    <w:rsid w:val="00194030"/>
    <w:rsid w:val="0019403B"/>
    <w:rsid w:val="001940EA"/>
    <w:rsid w:val="0019437F"/>
    <w:rsid w:val="0019438C"/>
    <w:rsid w:val="00194936"/>
    <w:rsid w:val="001949BC"/>
    <w:rsid w:val="00194A18"/>
    <w:rsid w:val="00194B15"/>
    <w:rsid w:val="00194C92"/>
    <w:rsid w:val="00194D35"/>
    <w:rsid w:val="00194D7B"/>
    <w:rsid w:val="00194DD2"/>
    <w:rsid w:val="00195149"/>
    <w:rsid w:val="00195172"/>
    <w:rsid w:val="00195304"/>
    <w:rsid w:val="001953B7"/>
    <w:rsid w:val="00195516"/>
    <w:rsid w:val="001955D8"/>
    <w:rsid w:val="00195741"/>
    <w:rsid w:val="00195772"/>
    <w:rsid w:val="00195909"/>
    <w:rsid w:val="0019592A"/>
    <w:rsid w:val="00195AD7"/>
    <w:rsid w:val="00195B1F"/>
    <w:rsid w:val="00195CF0"/>
    <w:rsid w:val="00195D01"/>
    <w:rsid w:val="00195D99"/>
    <w:rsid w:val="00195DB5"/>
    <w:rsid w:val="00195DC1"/>
    <w:rsid w:val="00195F7E"/>
    <w:rsid w:val="0019610D"/>
    <w:rsid w:val="00196228"/>
    <w:rsid w:val="001964A9"/>
    <w:rsid w:val="00196550"/>
    <w:rsid w:val="001969D7"/>
    <w:rsid w:val="00196B08"/>
    <w:rsid w:val="00196BDA"/>
    <w:rsid w:val="00196C0A"/>
    <w:rsid w:val="00196C49"/>
    <w:rsid w:val="00196CB8"/>
    <w:rsid w:val="00196CBF"/>
    <w:rsid w:val="00196E07"/>
    <w:rsid w:val="00197108"/>
    <w:rsid w:val="001972E0"/>
    <w:rsid w:val="0019739F"/>
    <w:rsid w:val="001973AB"/>
    <w:rsid w:val="001973B5"/>
    <w:rsid w:val="001974B0"/>
    <w:rsid w:val="00197591"/>
    <w:rsid w:val="001975FD"/>
    <w:rsid w:val="0019762E"/>
    <w:rsid w:val="00197A22"/>
    <w:rsid w:val="00197E2D"/>
    <w:rsid w:val="00197E79"/>
    <w:rsid w:val="00197EE5"/>
    <w:rsid w:val="00197FFA"/>
    <w:rsid w:val="001A03CF"/>
    <w:rsid w:val="001A041F"/>
    <w:rsid w:val="001A046D"/>
    <w:rsid w:val="001A0493"/>
    <w:rsid w:val="001A05C0"/>
    <w:rsid w:val="001A06E4"/>
    <w:rsid w:val="001A08A3"/>
    <w:rsid w:val="001A095B"/>
    <w:rsid w:val="001A0A40"/>
    <w:rsid w:val="001A0B1A"/>
    <w:rsid w:val="001A0B75"/>
    <w:rsid w:val="001A0D17"/>
    <w:rsid w:val="001A0DC4"/>
    <w:rsid w:val="001A0E1E"/>
    <w:rsid w:val="001A12F3"/>
    <w:rsid w:val="001A17BD"/>
    <w:rsid w:val="001A189F"/>
    <w:rsid w:val="001A18C5"/>
    <w:rsid w:val="001A1C23"/>
    <w:rsid w:val="001A1CB4"/>
    <w:rsid w:val="001A1FC0"/>
    <w:rsid w:val="001A2208"/>
    <w:rsid w:val="001A228D"/>
    <w:rsid w:val="001A269D"/>
    <w:rsid w:val="001A2797"/>
    <w:rsid w:val="001A2944"/>
    <w:rsid w:val="001A2ACE"/>
    <w:rsid w:val="001A2BD3"/>
    <w:rsid w:val="001A2DC1"/>
    <w:rsid w:val="001A301E"/>
    <w:rsid w:val="001A3281"/>
    <w:rsid w:val="001A32F8"/>
    <w:rsid w:val="001A339F"/>
    <w:rsid w:val="001A33E8"/>
    <w:rsid w:val="001A35BC"/>
    <w:rsid w:val="001A3648"/>
    <w:rsid w:val="001A3E8F"/>
    <w:rsid w:val="001A3F74"/>
    <w:rsid w:val="001A4016"/>
    <w:rsid w:val="001A4259"/>
    <w:rsid w:val="001A442F"/>
    <w:rsid w:val="001A44B4"/>
    <w:rsid w:val="001A44CF"/>
    <w:rsid w:val="001A4825"/>
    <w:rsid w:val="001A485D"/>
    <w:rsid w:val="001A4A19"/>
    <w:rsid w:val="001A4A52"/>
    <w:rsid w:val="001A4B2B"/>
    <w:rsid w:val="001A4C1B"/>
    <w:rsid w:val="001A4DC2"/>
    <w:rsid w:val="001A53B5"/>
    <w:rsid w:val="001A5651"/>
    <w:rsid w:val="001A599C"/>
    <w:rsid w:val="001A5B12"/>
    <w:rsid w:val="001A5CAA"/>
    <w:rsid w:val="001A5E35"/>
    <w:rsid w:val="001A5F3F"/>
    <w:rsid w:val="001A61B6"/>
    <w:rsid w:val="001A6578"/>
    <w:rsid w:val="001A65B3"/>
    <w:rsid w:val="001A66B3"/>
    <w:rsid w:val="001A6911"/>
    <w:rsid w:val="001A6AAA"/>
    <w:rsid w:val="001A6B40"/>
    <w:rsid w:val="001A6B60"/>
    <w:rsid w:val="001A6BB5"/>
    <w:rsid w:val="001A6BDB"/>
    <w:rsid w:val="001A727B"/>
    <w:rsid w:val="001A72D9"/>
    <w:rsid w:val="001A74B6"/>
    <w:rsid w:val="001A76CF"/>
    <w:rsid w:val="001A77F0"/>
    <w:rsid w:val="001A7A47"/>
    <w:rsid w:val="001A7AAE"/>
    <w:rsid w:val="001A7C47"/>
    <w:rsid w:val="001A7E0C"/>
    <w:rsid w:val="001A7E3E"/>
    <w:rsid w:val="001A7E47"/>
    <w:rsid w:val="001B0000"/>
    <w:rsid w:val="001B0188"/>
    <w:rsid w:val="001B025A"/>
    <w:rsid w:val="001B0394"/>
    <w:rsid w:val="001B0396"/>
    <w:rsid w:val="001B05A9"/>
    <w:rsid w:val="001B066A"/>
    <w:rsid w:val="001B087A"/>
    <w:rsid w:val="001B087C"/>
    <w:rsid w:val="001B09BC"/>
    <w:rsid w:val="001B0CF7"/>
    <w:rsid w:val="001B0F2E"/>
    <w:rsid w:val="001B0F87"/>
    <w:rsid w:val="001B0FC0"/>
    <w:rsid w:val="001B127F"/>
    <w:rsid w:val="001B1480"/>
    <w:rsid w:val="001B15BE"/>
    <w:rsid w:val="001B1625"/>
    <w:rsid w:val="001B180A"/>
    <w:rsid w:val="001B19A8"/>
    <w:rsid w:val="001B1B48"/>
    <w:rsid w:val="001B1BE6"/>
    <w:rsid w:val="001B1D03"/>
    <w:rsid w:val="001B1D5B"/>
    <w:rsid w:val="001B1DDD"/>
    <w:rsid w:val="001B1EB9"/>
    <w:rsid w:val="001B1EFC"/>
    <w:rsid w:val="001B1F0C"/>
    <w:rsid w:val="001B226F"/>
    <w:rsid w:val="001B24DE"/>
    <w:rsid w:val="001B27CE"/>
    <w:rsid w:val="001B28B1"/>
    <w:rsid w:val="001B2937"/>
    <w:rsid w:val="001B2A75"/>
    <w:rsid w:val="001B2BFC"/>
    <w:rsid w:val="001B2C53"/>
    <w:rsid w:val="001B2CD4"/>
    <w:rsid w:val="001B33F9"/>
    <w:rsid w:val="001B375C"/>
    <w:rsid w:val="001B37F6"/>
    <w:rsid w:val="001B3B4C"/>
    <w:rsid w:val="001B3E9F"/>
    <w:rsid w:val="001B4233"/>
    <w:rsid w:val="001B42A5"/>
    <w:rsid w:val="001B44F5"/>
    <w:rsid w:val="001B4693"/>
    <w:rsid w:val="001B46BD"/>
    <w:rsid w:val="001B49E6"/>
    <w:rsid w:val="001B4C70"/>
    <w:rsid w:val="001B4F5D"/>
    <w:rsid w:val="001B4F5E"/>
    <w:rsid w:val="001B514E"/>
    <w:rsid w:val="001B53FA"/>
    <w:rsid w:val="001B5774"/>
    <w:rsid w:val="001B57DB"/>
    <w:rsid w:val="001B5871"/>
    <w:rsid w:val="001B5928"/>
    <w:rsid w:val="001B5B2B"/>
    <w:rsid w:val="001B5D2C"/>
    <w:rsid w:val="001B5F07"/>
    <w:rsid w:val="001B5F0C"/>
    <w:rsid w:val="001B5FAE"/>
    <w:rsid w:val="001B657C"/>
    <w:rsid w:val="001B662B"/>
    <w:rsid w:val="001B66A5"/>
    <w:rsid w:val="001B6964"/>
    <w:rsid w:val="001B69F7"/>
    <w:rsid w:val="001B6A47"/>
    <w:rsid w:val="001B6CBF"/>
    <w:rsid w:val="001B6D32"/>
    <w:rsid w:val="001B6DC0"/>
    <w:rsid w:val="001B6E98"/>
    <w:rsid w:val="001B70E3"/>
    <w:rsid w:val="001B71ED"/>
    <w:rsid w:val="001B7266"/>
    <w:rsid w:val="001B7369"/>
    <w:rsid w:val="001B749F"/>
    <w:rsid w:val="001B764F"/>
    <w:rsid w:val="001B7900"/>
    <w:rsid w:val="001B79FD"/>
    <w:rsid w:val="001B7B73"/>
    <w:rsid w:val="001B7BDD"/>
    <w:rsid w:val="001B7E1F"/>
    <w:rsid w:val="001B7E85"/>
    <w:rsid w:val="001B7ED0"/>
    <w:rsid w:val="001C036A"/>
    <w:rsid w:val="001C069E"/>
    <w:rsid w:val="001C0B25"/>
    <w:rsid w:val="001C0CE9"/>
    <w:rsid w:val="001C0FEA"/>
    <w:rsid w:val="001C10E3"/>
    <w:rsid w:val="001C1415"/>
    <w:rsid w:val="001C1823"/>
    <w:rsid w:val="001C18F5"/>
    <w:rsid w:val="001C19A2"/>
    <w:rsid w:val="001C19ED"/>
    <w:rsid w:val="001C1A36"/>
    <w:rsid w:val="001C1AA2"/>
    <w:rsid w:val="001C1B7E"/>
    <w:rsid w:val="001C1C2B"/>
    <w:rsid w:val="001C1EE3"/>
    <w:rsid w:val="001C2005"/>
    <w:rsid w:val="001C2034"/>
    <w:rsid w:val="001C20E7"/>
    <w:rsid w:val="001C2102"/>
    <w:rsid w:val="001C2307"/>
    <w:rsid w:val="001C246C"/>
    <w:rsid w:val="001C2816"/>
    <w:rsid w:val="001C28A3"/>
    <w:rsid w:val="001C2B1D"/>
    <w:rsid w:val="001C2FF9"/>
    <w:rsid w:val="001C330C"/>
    <w:rsid w:val="001C351A"/>
    <w:rsid w:val="001C3597"/>
    <w:rsid w:val="001C35E0"/>
    <w:rsid w:val="001C367A"/>
    <w:rsid w:val="001C3B09"/>
    <w:rsid w:val="001C3C22"/>
    <w:rsid w:val="001C3C91"/>
    <w:rsid w:val="001C3D3B"/>
    <w:rsid w:val="001C3FF4"/>
    <w:rsid w:val="001C4325"/>
    <w:rsid w:val="001C4995"/>
    <w:rsid w:val="001C4A99"/>
    <w:rsid w:val="001C4CC0"/>
    <w:rsid w:val="001C4D65"/>
    <w:rsid w:val="001C4E8F"/>
    <w:rsid w:val="001C50F2"/>
    <w:rsid w:val="001C5927"/>
    <w:rsid w:val="001C5939"/>
    <w:rsid w:val="001C5EA5"/>
    <w:rsid w:val="001C60A8"/>
    <w:rsid w:val="001C615F"/>
    <w:rsid w:val="001C6192"/>
    <w:rsid w:val="001C619F"/>
    <w:rsid w:val="001C63AB"/>
    <w:rsid w:val="001C65F2"/>
    <w:rsid w:val="001C6700"/>
    <w:rsid w:val="001C6956"/>
    <w:rsid w:val="001C6A84"/>
    <w:rsid w:val="001C6B2D"/>
    <w:rsid w:val="001C6BAF"/>
    <w:rsid w:val="001C6D27"/>
    <w:rsid w:val="001C6D57"/>
    <w:rsid w:val="001C7210"/>
    <w:rsid w:val="001C7218"/>
    <w:rsid w:val="001C73D0"/>
    <w:rsid w:val="001C74C6"/>
    <w:rsid w:val="001C77A5"/>
    <w:rsid w:val="001C7AB4"/>
    <w:rsid w:val="001C7CFC"/>
    <w:rsid w:val="001C7E04"/>
    <w:rsid w:val="001C7EF8"/>
    <w:rsid w:val="001C7F3B"/>
    <w:rsid w:val="001D0217"/>
    <w:rsid w:val="001D0480"/>
    <w:rsid w:val="001D0AA5"/>
    <w:rsid w:val="001D0B68"/>
    <w:rsid w:val="001D0DFC"/>
    <w:rsid w:val="001D0EFA"/>
    <w:rsid w:val="001D0FFF"/>
    <w:rsid w:val="001D115C"/>
    <w:rsid w:val="001D13A9"/>
    <w:rsid w:val="001D1638"/>
    <w:rsid w:val="001D174E"/>
    <w:rsid w:val="001D17BF"/>
    <w:rsid w:val="001D1889"/>
    <w:rsid w:val="001D1ABD"/>
    <w:rsid w:val="001D2450"/>
    <w:rsid w:val="001D25F9"/>
    <w:rsid w:val="001D272D"/>
    <w:rsid w:val="001D2824"/>
    <w:rsid w:val="001D2B4D"/>
    <w:rsid w:val="001D2C80"/>
    <w:rsid w:val="001D2FEC"/>
    <w:rsid w:val="001D3187"/>
    <w:rsid w:val="001D31A9"/>
    <w:rsid w:val="001D322E"/>
    <w:rsid w:val="001D360D"/>
    <w:rsid w:val="001D38AB"/>
    <w:rsid w:val="001D3ADD"/>
    <w:rsid w:val="001D3B5D"/>
    <w:rsid w:val="001D3DA4"/>
    <w:rsid w:val="001D3DFA"/>
    <w:rsid w:val="001D402F"/>
    <w:rsid w:val="001D4174"/>
    <w:rsid w:val="001D4301"/>
    <w:rsid w:val="001D43B1"/>
    <w:rsid w:val="001D4790"/>
    <w:rsid w:val="001D4A8F"/>
    <w:rsid w:val="001D5075"/>
    <w:rsid w:val="001D522E"/>
    <w:rsid w:val="001D5645"/>
    <w:rsid w:val="001D5663"/>
    <w:rsid w:val="001D5D99"/>
    <w:rsid w:val="001D6217"/>
    <w:rsid w:val="001D625F"/>
    <w:rsid w:val="001D65E4"/>
    <w:rsid w:val="001D693E"/>
    <w:rsid w:val="001D6980"/>
    <w:rsid w:val="001D6B07"/>
    <w:rsid w:val="001D6F41"/>
    <w:rsid w:val="001D7291"/>
    <w:rsid w:val="001D7295"/>
    <w:rsid w:val="001D73E2"/>
    <w:rsid w:val="001D74A7"/>
    <w:rsid w:val="001D792D"/>
    <w:rsid w:val="001D7B60"/>
    <w:rsid w:val="001D7DA1"/>
    <w:rsid w:val="001E007F"/>
    <w:rsid w:val="001E054F"/>
    <w:rsid w:val="001E05FE"/>
    <w:rsid w:val="001E060F"/>
    <w:rsid w:val="001E0976"/>
    <w:rsid w:val="001E0B72"/>
    <w:rsid w:val="001E0CE4"/>
    <w:rsid w:val="001E0E11"/>
    <w:rsid w:val="001E152F"/>
    <w:rsid w:val="001E16E3"/>
    <w:rsid w:val="001E177F"/>
    <w:rsid w:val="001E185E"/>
    <w:rsid w:val="001E1C32"/>
    <w:rsid w:val="001E1CD2"/>
    <w:rsid w:val="001E1D0C"/>
    <w:rsid w:val="001E1E36"/>
    <w:rsid w:val="001E1F36"/>
    <w:rsid w:val="001E20AB"/>
    <w:rsid w:val="001E21B4"/>
    <w:rsid w:val="001E221E"/>
    <w:rsid w:val="001E24EC"/>
    <w:rsid w:val="001E2593"/>
    <w:rsid w:val="001E2AE6"/>
    <w:rsid w:val="001E2C14"/>
    <w:rsid w:val="001E2C30"/>
    <w:rsid w:val="001E2FAD"/>
    <w:rsid w:val="001E30B8"/>
    <w:rsid w:val="001E34DA"/>
    <w:rsid w:val="001E36BA"/>
    <w:rsid w:val="001E3A83"/>
    <w:rsid w:val="001E3F31"/>
    <w:rsid w:val="001E3FEC"/>
    <w:rsid w:val="001E42D5"/>
    <w:rsid w:val="001E4517"/>
    <w:rsid w:val="001E45B6"/>
    <w:rsid w:val="001E45BD"/>
    <w:rsid w:val="001E469C"/>
    <w:rsid w:val="001E4733"/>
    <w:rsid w:val="001E48AC"/>
    <w:rsid w:val="001E4992"/>
    <w:rsid w:val="001E4C21"/>
    <w:rsid w:val="001E4D90"/>
    <w:rsid w:val="001E4ED6"/>
    <w:rsid w:val="001E4F51"/>
    <w:rsid w:val="001E4FB5"/>
    <w:rsid w:val="001E5124"/>
    <w:rsid w:val="001E5203"/>
    <w:rsid w:val="001E528E"/>
    <w:rsid w:val="001E53B5"/>
    <w:rsid w:val="001E5570"/>
    <w:rsid w:val="001E56F2"/>
    <w:rsid w:val="001E5803"/>
    <w:rsid w:val="001E5C04"/>
    <w:rsid w:val="001E621D"/>
    <w:rsid w:val="001E6380"/>
    <w:rsid w:val="001E656B"/>
    <w:rsid w:val="001E6656"/>
    <w:rsid w:val="001E67A2"/>
    <w:rsid w:val="001E69EF"/>
    <w:rsid w:val="001E6CDC"/>
    <w:rsid w:val="001E6E4A"/>
    <w:rsid w:val="001E6F38"/>
    <w:rsid w:val="001E6FD0"/>
    <w:rsid w:val="001E7058"/>
    <w:rsid w:val="001E715F"/>
    <w:rsid w:val="001E7168"/>
    <w:rsid w:val="001E7274"/>
    <w:rsid w:val="001E734A"/>
    <w:rsid w:val="001E76F2"/>
    <w:rsid w:val="001E7747"/>
    <w:rsid w:val="001E79E8"/>
    <w:rsid w:val="001E7A88"/>
    <w:rsid w:val="001E7E8B"/>
    <w:rsid w:val="001E7E92"/>
    <w:rsid w:val="001E7EBB"/>
    <w:rsid w:val="001E7EF8"/>
    <w:rsid w:val="001F01C9"/>
    <w:rsid w:val="001F04DE"/>
    <w:rsid w:val="001F0508"/>
    <w:rsid w:val="001F088E"/>
    <w:rsid w:val="001F0A56"/>
    <w:rsid w:val="001F0B07"/>
    <w:rsid w:val="001F0E77"/>
    <w:rsid w:val="001F0EFA"/>
    <w:rsid w:val="001F101E"/>
    <w:rsid w:val="001F1217"/>
    <w:rsid w:val="001F12CF"/>
    <w:rsid w:val="001F134A"/>
    <w:rsid w:val="001F13AC"/>
    <w:rsid w:val="001F160F"/>
    <w:rsid w:val="001F1630"/>
    <w:rsid w:val="001F1846"/>
    <w:rsid w:val="001F186C"/>
    <w:rsid w:val="001F18CF"/>
    <w:rsid w:val="001F1959"/>
    <w:rsid w:val="001F1A85"/>
    <w:rsid w:val="001F1C27"/>
    <w:rsid w:val="001F1D3F"/>
    <w:rsid w:val="001F1EF5"/>
    <w:rsid w:val="001F1F39"/>
    <w:rsid w:val="001F1FA6"/>
    <w:rsid w:val="001F1FD6"/>
    <w:rsid w:val="001F2043"/>
    <w:rsid w:val="001F21B2"/>
    <w:rsid w:val="001F21C6"/>
    <w:rsid w:val="001F21DE"/>
    <w:rsid w:val="001F2343"/>
    <w:rsid w:val="001F2447"/>
    <w:rsid w:val="001F248C"/>
    <w:rsid w:val="001F2771"/>
    <w:rsid w:val="001F2870"/>
    <w:rsid w:val="001F2920"/>
    <w:rsid w:val="001F2B14"/>
    <w:rsid w:val="001F2D29"/>
    <w:rsid w:val="001F2E68"/>
    <w:rsid w:val="001F2E8C"/>
    <w:rsid w:val="001F2ECD"/>
    <w:rsid w:val="001F2F98"/>
    <w:rsid w:val="001F3562"/>
    <w:rsid w:val="001F3625"/>
    <w:rsid w:val="001F367F"/>
    <w:rsid w:val="001F36AC"/>
    <w:rsid w:val="001F37A2"/>
    <w:rsid w:val="001F3831"/>
    <w:rsid w:val="001F38BE"/>
    <w:rsid w:val="001F3A53"/>
    <w:rsid w:val="001F3A8F"/>
    <w:rsid w:val="001F3CD1"/>
    <w:rsid w:val="001F3D49"/>
    <w:rsid w:val="001F4616"/>
    <w:rsid w:val="001F4ABA"/>
    <w:rsid w:val="001F5433"/>
    <w:rsid w:val="001F566D"/>
    <w:rsid w:val="001F568E"/>
    <w:rsid w:val="001F5B18"/>
    <w:rsid w:val="001F5C19"/>
    <w:rsid w:val="001F5C3D"/>
    <w:rsid w:val="001F5D5B"/>
    <w:rsid w:val="001F6027"/>
    <w:rsid w:val="001F624B"/>
    <w:rsid w:val="001F624C"/>
    <w:rsid w:val="001F631D"/>
    <w:rsid w:val="001F6556"/>
    <w:rsid w:val="001F663E"/>
    <w:rsid w:val="001F680F"/>
    <w:rsid w:val="001F69AD"/>
    <w:rsid w:val="001F6A9C"/>
    <w:rsid w:val="001F6B2B"/>
    <w:rsid w:val="001F6DAD"/>
    <w:rsid w:val="001F71A3"/>
    <w:rsid w:val="001F73DD"/>
    <w:rsid w:val="001F7627"/>
    <w:rsid w:val="001F76BA"/>
    <w:rsid w:val="001F7799"/>
    <w:rsid w:val="001F7820"/>
    <w:rsid w:val="001F7922"/>
    <w:rsid w:val="001F798B"/>
    <w:rsid w:val="001F7BC6"/>
    <w:rsid w:val="001F7CA1"/>
    <w:rsid w:val="001F7ECB"/>
    <w:rsid w:val="001F7FFA"/>
    <w:rsid w:val="002005CE"/>
    <w:rsid w:val="00200685"/>
    <w:rsid w:val="0020081B"/>
    <w:rsid w:val="00200861"/>
    <w:rsid w:val="002008AA"/>
    <w:rsid w:val="002008E9"/>
    <w:rsid w:val="00200ACA"/>
    <w:rsid w:val="00200B51"/>
    <w:rsid w:val="00201088"/>
    <w:rsid w:val="002011EF"/>
    <w:rsid w:val="002013B1"/>
    <w:rsid w:val="00201484"/>
    <w:rsid w:val="002014D4"/>
    <w:rsid w:val="00201552"/>
    <w:rsid w:val="0020157D"/>
    <w:rsid w:val="002015A0"/>
    <w:rsid w:val="002018DF"/>
    <w:rsid w:val="00201AA0"/>
    <w:rsid w:val="00201CB0"/>
    <w:rsid w:val="00201CF8"/>
    <w:rsid w:val="00201D87"/>
    <w:rsid w:val="00201FB1"/>
    <w:rsid w:val="0020205A"/>
    <w:rsid w:val="002022E2"/>
    <w:rsid w:val="00202491"/>
    <w:rsid w:val="0020292E"/>
    <w:rsid w:val="00202B12"/>
    <w:rsid w:val="00202E18"/>
    <w:rsid w:val="00202E26"/>
    <w:rsid w:val="00202E28"/>
    <w:rsid w:val="00202E75"/>
    <w:rsid w:val="00202E9D"/>
    <w:rsid w:val="00202F35"/>
    <w:rsid w:val="00203012"/>
    <w:rsid w:val="0020301B"/>
    <w:rsid w:val="002031B0"/>
    <w:rsid w:val="002031BF"/>
    <w:rsid w:val="0020377B"/>
    <w:rsid w:val="00203A1C"/>
    <w:rsid w:val="00203B8E"/>
    <w:rsid w:val="00203B9F"/>
    <w:rsid w:val="00203D30"/>
    <w:rsid w:val="00203E44"/>
    <w:rsid w:val="00204915"/>
    <w:rsid w:val="00204E6B"/>
    <w:rsid w:val="00204E7A"/>
    <w:rsid w:val="00204EA3"/>
    <w:rsid w:val="00204F5D"/>
    <w:rsid w:val="0020518E"/>
    <w:rsid w:val="0020533D"/>
    <w:rsid w:val="0020590F"/>
    <w:rsid w:val="00205A85"/>
    <w:rsid w:val="002061CA"/>
    <w:rsid w:val="00206210"/>
    <w:rsid w:val="002065CB"/>
    <w:rsid w:val="002065D9"/>
    <w:rsid w:val="00206652"/>
    <w:rsid w:val="00206743"/>
    <w:rsid w:val="0020690E"/>
    <w:rsid w:val="00206CB0"/>
    <w:rsid w:val="00206DEC"/>
    <w:rsid w:val="00206F4C"/>
    <w:rsid w:val="00207109"/>
    <w:rsid w:val="00207168"/>
    <w:rsid w:val="00207395"/>
    <w:rsid w:val="00207414"/>
    <w:rsid w:val="00207454"/>
    <w:rsid w:val="0020745F"/>
    <w:rsid w:val="0020748A"/>
    <w:rsid w:val="002076C9"/>
    <w:rsid w:val="00207773"/>
    <w:rsid w:val="00207930"/>
    <w:rsid w:val="00207C56"/>
    <w:rsid w:val="0021013A"/>
    <w:rsid w:val="002106D4"/>
    <w:rsid w:val="00210987"/>
    <w:rsid w:val="00210A44"/>
    <w:rsid w:val="00210FC9"/>
    <w:rsid w:val="00211165"/>
    <w:rsid w:val="0021139F"/>
    <w:rsid w:val="002115C2"/>
    <w:rsid w:val="002115CB"/>
    <w:rsid w:val="002115E0"/>
    <w:rsid w:val="002117DD"/>
    <w:rsid w:val="00211C5A"/>
    <w:rsid w:val="00212021"/>
    <w:rsid w:val="00212214"/>
    <w:rsid w:val="0021287D"/>
    <w:rsid w:val="00212CF9"/>
    <w:rsid w:val="00212DBA"/>
    <w:rsid w:val="00212DDA"/>
    <w:rsid w:val="00212E26"/>
    <w:rsid w:val="002131C8"/>
    <w:rsid w:val="0021327E"/>
    <w:rsid w:val="002133F5"/>
    <w:rsid w:val="0021345E"/>
    <w:rsid w:val="002134EA"/>
    <w:rsid w:val="002135AD"/>
    <w:rsid w:val="0021361D"/>
    <w:rsid w:val="00213989"/>
    <w:rsid w:val="002139F4"/>
    <w:rsid w:val="00213A1E"/>
    <w:rsid w:val="00213B00"/>
    <w:rsid w:val="00213B80"/>
    <w:rsid w:val="00213BA3"/>
    <w:rsid w:val="00213C1F"/>
    <w:rsid w:val="00213CBC"/>
    <w:rsid w:val="00213E20"/>
    <w:rsid w:val="00213E55"/>
    <w:rsid w:val="002140CC"/>
    <w:rsid w:val="002140E9"/>
    <w:rsid w:val="00214177"/>
    <w:rsid w:val="002141E8"/>
    <w:rsid w:val="002141F0"/>
    <w:rsid w:val="00214863"/>
    <w:rsid w:val="00214888"/>
    <w:rsid w:val="002148A9"/>
    <w:rsid w:val="00214C30"/>
    <w:rsid w:val="00214DD7"/>
    <w:rsid w:val="00214DD8"/>
    <w:rsid w:val="00215113"/>
    <w:rsid w:val="002152C7"/>
    <w:rsid w:val="00215393"/>
    <w:rsid w:val="002153E0"/>
    <w:rsid w:val="002155D0"/>
    <w:rsid w:val="0021589E"/>
    <w:rsid w:val="002158F7"/>
    <w:rsid w:val="00215947"/>
    <w:rsid w:val="00215A71"/>
    <w:rsid w:val="00215ACC"/>
    <w:rsid w:val="00215D31"/>
    <w:rsid w:val="00215D9C"/>
    <w:rsid w:val="00215DF9"/>
    <w:rsid w:val="00215E71"/>
    <w:rsid w:val="00216011"/>
    <w:rsid w:val="002160F0"/>
    <w:rsid w:val="0021611C"/>
    <w:rsid w:val="00216173"/>
    <w:rsid w:val="002161B8"/>
    <w:rsid w:val="002162A1"/>
    <w:rsid w:val="00216313"/>
    <w:rsid w:val="00216390"/>
    <w:rsid w:val="002167F9"/>
    <w:rsid w:val="00216832"/>
    <w:rsid w:val="00216983"/>
    <w:rsid w:val="00216ADD"/>
    <w:rsid w:val="00216DE3"/>
    <w:rsid w:val="00216E22"/>
    <w:rsid w:val="00217196"/>
    <w:rsid w:val="00217210"/>
    <w:rsid w:val="0021723F"/>
    <w:rsid w:val="002172F0"/>
    <w:rsid w:val="002175E4"/>
    <w:rsid w:val="00217890"/>
    <w:rsid w:val="0021790A"/>
    <w:rsid w:val="00217945"/>
    <w:rsid w:val="00217ABA"/>
    <w:rsid w:val="00217AC3"/>
    <w:rsid w:val="00217AF6"/>
    <w:rsid w:val="00217C0A"/>
    <w:rsid w:val="00217C2A"/>
    <w:rsid w:val="00217E08"/>
    <w:rsid w:val="00217F39"/>
    <w:rsid w:val="00217F8F"/>
    <w:rsid w:val="00220035"/>
    <w:rsid w:val="002200B2"/>
    <w:rsid w:val="0022014A"/>
    <w:rsid w:val="0022048A"/>
    <w:rsid w:val="00220777"/>
    <w:rsid w:val="002207D2"/>
    <w:rsid w:val="00220853"/>
    <w:rsid w:val="00220884"/>
    <w:rsid w:val="00220ACE"/>
    <w:rsid w:val="00220AF3"/>
    <w:rsid w:val="00220BA1"/>
    <w:rsid w:val="00220D28"/>
    <w:rsid w:val="00220F09"/>
    <w:rsid w:val="00220F81"/>
    <w:rsid w:val="00220FDE"/>
    <w:rsid w:val="0022127F"/>
    <w:rsid w:val="00221306"/>
    <w:rsid w:val="0022144C"/>
    <w:rsid w:val="0022159F"/>
    <w:rsid w:val="0022182F"/>
    <w:rsid w:val="0022193F"/>
    <w:rsid w:val="00221AD8"/>
    <w:rsid w:val="00221C10"/>
    <w:rsid w:val="00221C3F"/>
    <w:rsid w:val="00221C45"/>
    <w:rsid w:val="00221D12"/>
    <w:rsid w:val="00221D80"/>
    <w:rsid w:val="00221EB8"/>
    <w:rsid w:val="00221ECC"/>
    <w:rsid w:val="00221F0A"/>
    <w:rsid w:val="00221FA7"/>
    <w:rsid w:val="002221CC"/>
    <w:rsid w:val="00222200"/>
    <w:rsid w:val="00222360"/>
    <w:rsid w:val="002223E2"/>
    <w:rsid w:val="00222558"/>
    <w:rsid w:val="00222634"/>
    <w:rsid w:val="00222661"/>
    <w:rsid w:val="0022273B"/>
    <w:rsid w:val="00222793"/>
    <w:rsid w:val="0022283B"/>
    <w:rsid w:val="00222AB6"/>
    <w:rsid w:val="002232B8"/>
    <w:rsid w:val="002232D8"/>
    <w:rsid w:val="00223434"/>
    <w:rsid w:val="00223650"/>
    <w:rsid w:val="002237CA"/>
    <w:rsid w:val="002238A7"/>
    <w:rsid w:val="002238C4"/>
    <w:rsid w:val="0022392A"/>
    <w:rsid w:val="00223943"/>
    <w:rsid w:val="002239D8"/>
    <w:rsid w:val="00223A03"/>
    <w:rsid w:val="00223AEC"/>
    <w:rsid w:val="00223CA6"/>
    <w:rsid w:val="00223CD5"/>
    <w:rsid w:val="00223D50"/>
    <w:rsid w:val="00223D80"/>
    <w:rsid w:val="00223DD1"/>
    <w:rsid w:val="00223F8E"/>
    <w:rsid w:val="002241CE"/>
    <w:rsid w:val="00224769"/>
    <w:rsid w:val="002249DE"/>
    <w:rsid w:val="00224A2A"/>
    <w:rsid w:val="00224B27"/>
    <w:rsid w:val="00224BB2"/>
    <w:rsid w:val="00224C6A"/>
    <w:rsid w:val="00224D67"/>
    <w:rsid w:val="00224DA6"/>
    <w:rsid w:val="00224E63"/>
    <w:rsid w:val="002254D7"/>
    <w:rsid w:val="00225627"/>
    <w:rsid w:val="002256F3"/>
    <w:rsid w:val="00225868"/>
    <w:rsid w:val="002258D4"/>
    <w:rsid w:val="00225A48"/>
    <w:rsid w:val="00225CB7"/>
    <w:rsid w:val="00225D4D"/>
    <w:rsid w:val="00225F8D"/>
    <w:rsid w:val="00226486"/>
    <w:rsid w:val="002264FF"/>
    <w:rsid w:val="002265B7"/>
    <w:rsid w:val="002265D8"/>
    <w:rsid w:val="002268EA"/>
    <w:rsid w:val="0022691D"/>
    <w:rsid w:val="002269D4"/>
    <w:rsid w:val="00226A18"/>
    <w:rsid w:val="00226B4A"/>
    <w:rsid w:val="00226C7A"/>
    <w:rsid w:val="00226F9A"/>
    <w:rsid w:val="00227170"/>
    <w:rsid w:val="00227207"/>
    <w:rsid w:val="00227354"/>
    <w:rsid w:val="0022736F"/>
    <w:rsid w:val="0022751A"/>
    <w:rsid w:val="0022756F"/>
    <w:rsid w:val="00227570"/>
    <w:rsid w:val="002277BF"/>
    <w:rsid w:val="00227845"/>
    <w:rsid w:val="0022793E"/>
    <w:rsid w:val="00227969"/>
    <w:rsid w:val="00227E99"/>
    <w:rsid w:val="00230032"/>
    <w:rsid w:val="00230246"/>
    <w:rsid w:val="00230344"/>
    <w:rsid w:val="002303B6"/>
    <w:rsid w:val="0023041A"/>
    <w:rsid w:val="0023051B"/>
    <w:rsid w:val="0023062D"/>
    <w:rsid w:val="0023087E"/>
    <w:rsid w:val="002308FD"/>
    <w:rsid w:val="00230FE6"/>
    <w:rsid w:val="00231045"/>
    <w:rsid w:val="0023112B"/>
    <w:rsid w:val="00231565"/>
    <w:rsid w:val="0023162B"/>
    <w:rsid w:val="00231736"/>
    <w:rsid w:val="00231A7F"/>
    <w:rsid w:val="00231B1E"/>
    <w:rsid w:val="00231C4B"/>
    <w:rsid w:val="00231EE0"/>
    <w:rsid w:val="0023200A"/>
    <w:rsid w:val="002321A2"/>
    <w:rsid w:val="002321AA"/>
    <w:rsid w:val="0023229D"/>
    <w:rsid w:val="00232495"/>
    <w:rsid w:val="0023271A"/>
    <w:rsid w:val="002327EF"/>
    <w:rsid w:val="00232A65"/>
    <w:rsid w:val="00232B26"/>
    <w:rsid w:val="00232EDD"/>
    <w:rsid w:val="00232F4A"/>
    <w:rsid w:val="002334A5"/>
    <w:rsid w:val="002335BC"/>
    <w:rsid w:val="002336E0"/>
    <w:rsid w:val="00233853"/>
    <w:rsid w:val="002338AE"/>
    <w:rsid w:val="00233E53"/>
    <w:rsid w:val="00233F08"/>
    <w:rsid w:val="00234014"/>
    <w:rsid w:val="0023412E"/>
    <w:rsid w:val="002342D5"/>
    <w:rsid w:val="0023434C"/>
    <w:rsid w:val="00234B12"/>
    <w:rsid w:val="00234BB3"/>
    <w:rsid w:val="00234D11"/>
    <w:rsid w:val="00234F4C"/>
    <w:rsid w:val="00235122"/>
    <w:rsid w:val="00235398"/>
    <w:rsid w:val="0023559E"/>
    <w:rsid w:val="002359D4"/>
    <w:rsid w:val="002359D6"/>
    <w:rsid w:val="00235A02"/>
    <w:rsid w:val="00235A07"/>
    <w:rsid w:val="00236096"/>
    <w:rsid w:val="00236430"/>
    <w:rsid w:val="00236479"/>
    <w:rsid w:val="0023668A"/>
    <w:rsid w:val="0023687A"/>
    <w:rsid w:val="00236EFF"/>
    <w:rsid w:val="00236F74"/>
    <w:rsid w:val="00237034"/>
    <w:rsid w:val="00237122"/>
    <w:rsid w:val="002371BD"/>
    <w:rsid w:val="00237317"/>
    <w:rsid w:val="00237580"/>
    <w:rsid w:val="00237D8A"/>
    <w:rsid w:val="00237DA6"/>
    <w:rsid w:val="00237EF0"/>
    <w:rsid w:val="00237FB0"/>
    <w:rsid w:val="00240089"/>
    <w:rsid w:val="00240277"/>
    <w:rsid w:val="002402EF"/>
    <w:rsid w:val="002403EE"/>
    <w:rsid w:val="002406FE"/>
    <w:rsid w:val="00240B99"/>
    <w:rsid w:val="00240DBF"/>
    <w:rsid w:val="00240E83"/>
    <w:rsid w:val="00240EE5"/>
    <w:rsid w:val="00240FB9"/>
    <w:rsid w:val="00241089"/>
    <w:rsid w:val="00241164"/>
    <w:rsid w:val="00241336"/>
    <w:rsid w:val="0024154A"/>
    <w:rsid w:val="00241923"/>
    <w:rsid w:val="00241C5A"/>
    <w:rsid w:val="00241C9F"/>
    <w:rsid w:val="00241DDA"/>
    <w:rsid w:val="00241DDE"/>
    <w:rsid w:val="00241F55"/>
    <w:rsid w:val="00241F6E"/>
    <w:rsid w:val="002420AA"/>
    <w:rsid w:val="002420AE"/>
    <w:rsid w:val="002421BC"/>
    <w:rsid w:val="00242375"/>
    <w:rsid w:val="0024237B"/>
    <w:rsid w:val="0024238C"/>
    <w:rsid w:val="002423E1"/>
    <w:rsid w:val="002424EE"/>
    <w:rsid w:val="00242578"/>
    <w:rsid w:val="002425E4"/>
    <w:rsid w:val="00242804"/>
    <w:rsid w:val="00242AF0"/>
    <w:rsid w:val="00242B78"/>
    <w:rsid w:val="00242C7A"/>
    <w:rsid w:val="00242DF6"/>
    <w:rsid w:val="00243234"/>
    <w:rsid w:val="0024331D"/>
    <w:rsid w:val="0024351C"/>
    <w:rsid w:val="00243551"/>
    <w:rsid w:val="00243648"/>
    <w:rsid w:val="0024396F"/>
    <w:rsid w:val="0024399A"/>
    <w:rsid w:val="00243C61"/>
    <w:rsid w:val="002442ED"/>
    <w:rsid w:val="002443B7"/>
    <w:rsid w:val="00244649"/>
    <w:rsid w:val="00244728"/>
    <w:rsid w:val="002447E4"/>
    <w:rsid w:val="002448B8"/>
    <w:rsid w:val="002448EE"/>
    <w:rsid w:val="00244914"/>
    <w:rsid w:val="00244B90"/>
    <w:rsid w:val="00244D1A"/>
    <w:rsid w:val="00244D87"/>
    <w:rsid w:val="002451DC"/>
    <w:rsid w:val="00245271"/>
    <w:rsid w:val="00245288"/>
    <w:rsid w:val="00245379"/>
    <w:rsid w:val="0024538B"/>
    <w:rsid w:val="0024593F"/>
    <w:rsid w:val="00245945"/>
    <w:rsid w:val="00245AA3"/>
    <w:rsid w:val="0024616C"/>
    <w:rsid w:val="00246177"/>
    <w:rsid w:val="002463B9"/>
    <w:rsid w:val="00246563"/>
    <w:rsid w:val="0024657E"/>
    <w:rsid w:val="002469A7"/>
    <w:rsid w:val="00246ABF"/>
    <w:rsid w:val="00246AD2"/>
    <w:rsid w:val="00246C27"/>
    <w:rsid w:val="00246C64"/>
    <w:rsid w:val="00246D8F"/>
    <w:rsid w:val="00246EB1"/>
    <w:rsid w:val="00246F32"/>
    <w:rsid w:val="00247039"/>
    <w:rsid w:val="0024704D"/>
    <w:rsid w:val="002470E8"/>
    <w:rsid w:val="00247121"/>
    <w:rsid w:val="00247214"/>
    <w:rsid w:val="00247614"/>
    <w:rsid w:val="00247A69"/>
    <w:rsid w:val="00247CDB"/>
    <w:rsid w:val="00247D36"/>
    <w:rsid w:val="00247E7D"/>
    <w:rsid w:val="00247E93"/>
    <w:rsid w:val="00247ED7"/>
    <w:rsid w:val="00247EE4"/>
    <w:rsid w:val="00247F3A"/>
    <w:rsid w:val="0025022B"/>
    <w:rsid w:val="00250290"/>
    <w:rsid w:val="002502F0"/>
    <w:rsid w:val="00250423"/>
    <w:rsid w:val="002504DE"/>
    <w:rsid w:val="00250A7F"/>
    <w:rsid w:val="00250AB8"/>
    <w:rsid w:val="00250B66"/>
    <w:rsid w:val="0025105F"/>
    <w:rsid w:val="002510A7"/>
    <w:rsid w:val="00251172"/>
    <w:rsid w:val="0025125B"/>
    <w:rsid w:val="00251305"/>
    <w:rsid w:val="0025142D"/>
    <w:rsid w:val="0025164D"/>
    <w:rsid w:val="00251654"/>
    <w:rsid w:val="00251694"/>
    <w:rsid w:val="002518ED"/>
    <w:rsid w:val="00251AC3"/>
    <w:rsid w:val="00251BB8"/>
    <w:rsid w:val="00251BEC"/>
    <w:rsid w:val="00251CB8"/>
    <w:rsid w:val="00251D47"/>
    <w:rsid w:val="00251F58"/>
    <w:rsid w:val="00252161"/>
    <w:rsid w:val="00252647"/>
    <w:rsid w:val="00252A5D"/>
    <w:rsid w:val="00252F4A"/>
    <w:rsid w:val="00253063"/>
    <w:rsid w:val="00253189"/>
    <w:rsid w:val="00253264"/>
    <w:rsid w:val="0025326E"/>
    <w:rsid w:val="00253835"/>
    <w:rsid w:val="0025386D"/>
    <w:rsid w:val="002538E4"/>
    <w:rsid w:val="002539C6"/>
    <w:rsid w:val="00253B43"/>
    <w:rsid w:val="00253D46"/>
    <w:rsid w:val="00253ECD"/>
    <w:rsid w:val="00253ED8"/>
    <w:rsid w:val="00253F4A"/>
    <w:rsid w:val="002540DD"/>
    <w:rsid w:val="002541E8"/>
    <w:rsid w:val="0025422D"/>
    <w:rsid w:val="002543A0"/>
    <w:rsid w:val="00254423"/>
    <w:rsid w:val="00254490"/>
    <w:rsid w:val="002544AB"/>
    <w:rsid w:val="00254641"/>
    <w:rsid w:val="00254A05"/>
    <w:rsid w:val="00254E70"/>
    <w:rsid w:val="00254FD9"/>
    <w:rsid w:val="00255041"/>
    <w:rsid w:val="002551CB"/>
    <w:rsid w:val="00255332"/>
    <w:rsid w:val="00255473"/>
    <w:rsid w:val="00255666"/>
    <w:rsid w:val="00255A3C"/>
    <w:rsid w:val="00255C1A"/>
    <w:rsid w:val="00255C3F"/>
    <w:rsid w:val="00255CEE"/>
    <w:rsid w:val="00255DB7"/>
    <w:rsid w:val="00255F8C"/>
    <w:rsid w:val="00256033"/>
    <w:rsid w:val="0025609C"/>
    <w:rsid w:val="002560A0"/>
    <w:rsid w:val="00256123"/>
    <w:rsid w:val="002562C6"/>
    <w:rsid w:val="002562EF"/>
    <w:rsid w:val="0025646A"/>
    <w:rsid w:val="00256663"/>
    <w:rsid w:val="0025670C"/>
    <w:rsid w:val="00256729"/>
    <w:rsid w:val="0025686F"/>
    <w:rsid w:val="00256870"/>
    <w:rsid w:val="002568A8"/>
    <w:rsid w:val="0025694E"/>
    <w:rsid w:val="0025695F"/>
    <w:rsid w:val="00256AA4"/>
    <w:rsid w:val="00256CA6"/>
    <w:rsid w:val="002570ED"/>
    <w:rsid w:val="00257166"/>
    <w:rsid w:val="002571B5"/>
    <w:rsid w:val="002571E3"/>
    <w:rsid w:val="0025731B"/>
    <w:rsid w:val="002573B5"/>
    <w:rsid w:val="002574BD"/>
    <w:rsid w:val="002576D5"/>
    <w:rsid w:val="002578CE"/>
    <w:rsid w:val="002578D0"/>
    <w:rsid w:val="00257ACF"/>
    <w:rsid w:val="00257D66"/>
    <w:rsid w:val="00257DC4"/>
    <w:rsid w:val="00257DE8"/>
    <w:rsid w:val="00257F9F"/>
    <w:rsid w:val="00260034"/>
    <w:rsid w:val="002600EF"/>
    <w:rsid w:val="00260196"/>
    <w:rsid w:val="002603B1"/>
    <w:rsid w:val="002607AB"/>
    <w:rsid w:val="00260856"/>
    <w:rsid w:val="0026085C"/>
    <w:rsid w:val="002608C3"/>
    <w:rsid w:val="00260903"/>
    <w:rsid w:val="00260911"/>
    <w:rsid w:val="0026092F"/>
    <w:rsid w:val="00260A30"/>
    <w:rsid w:val="00260AAB"/>
    <w:rsid w:val="00260CA0"/>
    <w:rsid w:val="00260F18"/>
    <w:rsid w:val="00261074"/>
    <w:rsid w:val="002610C5"/>
    <w:rsid w:val="00261321"/>
    <w:rsid w:val="0026133A"/>
    <w:rsid w:val="00261641"/>
    <w:rsid w:val="002617C5"/>
    <w:rsid w:val="002619EE"/>
    <w:rsid w:val="00261CE3"/>
    <w:rsid w:val="00261DAB"/>
    <w:rsid w:val="00261E9B"/>
    <w:rsid w:val="002622D2"/>
    <w:rsid w:val="00262497"/>
    <w:rsid w:val="0026249B"/>
    <w:rsid w:val="0026256A"/>
    <w:rsid w:val="002626C0"/>
    <w:rsid w:val="00262814"/>
    <w:rsid w:val="002628B4"/>
    <w:rsid w:val="00262ADE"/>
    <w:rsid w:val="00262AFD"/>
    <w:rsid w:val="00262C61"/>
    <w:rsid w:val="00263041"/>
    <w:rsid w:val="00263417"/>
    <w:rsid w:val="00263795"/>
    <w:rsid w:val="00263D1E"/>
    <w:rsid w:val="0026403D"/>
    <w:rsid w:val="002640E5"/>
    <w:rsid w:val="00264106"/>
    <w:rsid w:val="00264142"/>
    <w:rsid w:val="00264686"/>
    <w:rsid w:val="002646D4"/>
    <w:rsid w:val="002648A8"/>
    <w:rsid w:val="002649A5"/>
    <w:rsid w:val="002649E5"/>
    <w:rsid w:val="00264D2E"/>
    <w:rsid w:val="00264FF9"/>
    <w:rsid w:val="0026521A"/>
    <w:rsid w:val="002654B1"/>
    <w:rsid w:val="002655C0"/>
    <w:rsid w:val="002657FA"/>
    <w:rsid w:val="00265A3B"/>
    <w:rsid w:val="00265D60"/>
    <w:rsid w:val="00265F36"/>
    <w:rsid w:val="00265F65"/>
    <w:rsid w:val="002662D6"/>
    <w:rsid w:val="002662E6"/>
    <w:rsid w:val="00266424"/>
    <w:rsid w:val="00266557"/>
    <w:rsid w:val="002665F4"/>
    <w:rsid w:val="00266610"/>
    <w:rsid w:val="00266628"/>
    <w:rsid w:val="00266762"/>
    <w:rsid w:val="0026680E"/>
    <w:rsid w:val="00266840"/>
    <w:rsid w:val="00266A25"/>
    <w:rsid w:val="00266A59"/>
    <w:rsid w:val="00266CF3"/>
    <w:rsid w:val="00266F8A"/>
    <w:rsid w:val="0026700A"/>
    <w:rsid w:val="00267452"/>
    <w:rsid w:val="00267738"/>
    <w:rsid w:val="00267877"/>
    <w:rsid w:val="00267B76"/>
    <w:rsid w:val="00267BDE"/>
    <w:rsid w:val="00267F98"/>
    <w:rsid w:val="0027004F"/>
    <w:rsid w:val="002700DB"/>
    <w:rsid w:val="002701B3"/>
    <w:rsid w:val="00270429"/>
    <w:rsid w:val="00270881"/>
    <w:rsid w:val="00270BE0"/>
    <w:rsid w:val="00270C49"/>
    <w:rsid w:val="00270DE3"/>
    <w:rsid w:val="00270E3F"/>
    <w:rsid w:val="00270E9F"/>
    <w:rsid w:val="00270F60"/>
    <w:rsid w:val="0027107E"/>
    <w:rsid w:val="00271216"/>
    <w:rsid w:val="002712A3"/>
    <w:rsid w:val="00271515"/>
    <w:rsid w:val="0027152F"/>
    <w:rsid w:val="002717DC"/>
    <w:rsid w:val="00271EF5"/>
    <w:rsid w:val="00272031"/>
    <w:rsid w:val="0027215C"/>
    <w:rsid w:val="00272342"/>
    <w:rsid w:val="002726AD"/>
    <w:rsid w:val="002728C3"/>
    <w:rsid w:val="002729A7"/>
    <w:rsid w:val="00272C03"/>
    <w:rsid w:val="00272C26"/>
    <w:rsid w:val="00272D23"/>
    <w:rsid w:val="00272FBC"/>
    <w:rsid w:val="00272FC2"/>
    <w:rsid w:val="00273157"/>
    <w:rsid w:val="00273425"/>
    <w:rsid w:val="002734AC"/>
    <w:rsid w:val="00273540"/>
    <w:rsid w:val="00273574"/>
    <w:rsid w:val="0027358C"/>
    <w:rsid w:val="00273638"/>
    <w:rsid w:val="0027366A"/>
    <w:rsid w:val="0027370B"/>
    <w:rsid w:val="0027389A"/>
    <w:rsid w:val="00273967"/>
    <w:rsid w:val="00273B1A"/>
    <w:rsid w:val="00273BB5"/>
    <w:rsid w:val="00273C7F"/>
    <w:rsid w:val="002746B0"/>
    <w:rsid w:val="00274A86"/>
    <w:rsid w:val="00274B49"/>
    <w:rsid w:val="00274D48"/>
    <w:rsid w:val="002751BC"/>
    <w:rsid w:val="00275366"/>
    <w:rsid w:val="00275667"/>
    <w:rsid w:val="0027597A"/>
    <w:rsid w:val="002759A8"/>
    <w:rsid w:val="00275AD1"/>
    <w:rsid w:val="00275B69"/>
    <w:rsid w:val="00275C7F"/>
    <w:rsid w:val="00275D10"/>
    <w:rsid w:val="00275E19"/>
    <w:rsid w:val="00275EF5"/>
    <w:rsid w:val="0027604B"/>
    <w:rsid w:val="0027615A"/>
    <w:rsid w:val="0027615D"/>
    <w:rsid w:val="00276171"/>
    <w:rsid w:val="00276423"/>
    <w:rsid w:val="0027646F"/>
    <w:rsid w:val="002768B2"/>
    <w:rsid w:val="00276A10"/>
    <w:rsid w:val="00276BB1"/>
    <w:rsid w:val="00276CAF"/>
    <w:rsid w:val="00276F0F"/>
    <w:rsid w:val="0027703D"/>
    <w:rsid w:val="0027724F"/>
    <w:rsid w:val="00277299"/>
    <w:rsid w:val="002773C2"/>
    <w:rsid w:val="0027745D"/>
    <w:rsid w:val="002775DC"/>
    <w:rsid w:val="00277642"/>
    <w:rsid w:val="0028029D"/>
    <w:rsid w:val="002803F6"/>
    <w:rsid w:val="002806ED"/>
    <w:rsid w:val="002807E8"/>
    <w:rsid w:val="0028098C"/>
    <w:rsid w:val="00280A18"/>
    <w:rsid w:val="00280AB1"/>
    <w:rsid w:val="00280B2C"/>
    <w:rsid w:val="00280CB6"/>
    <w:rsid w:val="00280F3D"/>
    <w:rsid w:val="00280FFC"/>
    <w:rsid w:val="002811B8"/>
    <w:rsid w:val="00281239"/>
    <w:rsid w:val="0028124E"/>
    <w:rsid w:val="00281317"/>
    <w:rsid w:val="0028165A"/>
    <w:rsid w:val="0028180F"/>
    <w:rsid w:val="00281832"/>
    <w:rsid w:val="00281D4E"/>
    <w:rsid w:val="00281D58"/>
    <w:rsid w:val="00282198"/>
    <w:rsid w:val="0028220C"/>
    <w:rsid w:val="00282307"/>
    <w:rsid w:val="00282528"/>
    <w:rsid w:val="00282592"/>
    <w:rsid w:val="00282600"/>
    <w:rsid w:val="002826E8"/>
    <w:rsid w:val="002826FE"/>
    <w:rsid w:val="00282798"/>
    <w:rsid w:val="00282AE8"/>
    <w:rsid w:val="00282E11"/>
    <w:rsid w:val="002830BD"/>
    <w:rsid w:val="00283130"/>
    <w:rsid w:val="002831E2"/>
    <w:rsid w:val="00283275"/>
    <w:rsid w:val="0028327B"/>
    <w:rsid w:val="002835F6"/>
    <w:rsid w:val="00283A52"/>
    <w:rsid w:val="00283FC0"/>
    <w:rsid w:val="00284070"/>
    <w:rsid w:val="00284671"/>
    <w:rsid w:val="00284CAA"/>
    <w:rsid w:val="00284E05"/>
    <w:rsid w:val="00284FE0"/>
    <w:rsid w:val="00285148"/>
    <w:rsid w:val="002853AE"/>
    <w:rsid w:val="002853B0"/>
    <w:rsid w:val="00285442"/>
    <w:rsid w:val="0028559F"/>
    <w:rsid w:val="0028571D"/>
    <w:rsid w:val="002858DA"/>
    <w:rsid w:val="00285AF5"/>
    <w:rsid w:val="00285CB7"/>
    <w:rsid w:val="002865F4"/>
    <w:rsid w:val="00286617"/>
    <w:rsid w:val="00286671"/>
    <w:rsid w:val="0028667C"/>
    <w:rsid w:val="00286A45"/>
    <w:rsid w:val="00286A81"/>
    <w:rsid w:val="00286B6F"/>
    <w:rsid w:val="00286EC1"/>
    <w:rsid w:val="00287416"/>
    <w:rsid w:val="002876B3"/>
    <w:rsid w:val="0028799B"/>
    <w:rsid w:val="00287AE9"/>
    <w:rsid w:val="00287BD2"/>
    <w:rsid w:val="00287FD5"/>
    <w:rsid w:val="0029002E"/>
    <w:rsid w:val="002900A6"/>
    <w:rsid w:val="002900E7"/>
    <w:rsid w:val="002904B9"/>
    <w:rsid w:val="002905D2"/>
    <w:rsid w:val="00290683"/>
    <w:rsid w:val="002907CC"/>
    <w:rsid w:val="00290CF4"/>
    <w:rsid w:val="00290DFE"/>
    <w:rsid w:val="00291523"/>
    <w:rsid w:val="00291534"/>
    <w:rsid w:val="002915CC"/>
    <w:rsid w:val="002917D4"/>
    <w:rsid w:val="002917DD"/>
    <w:rsid w:val="00291853"/>
    <w:rsid w:val="0029199E"/>
    <w:rsid w:val="00291A03"/>
    <w:rsid w:val="00291C38"/>
    <w:rsid w:val="00291CC5"/>
    <w:rsid w:val="00291D68"/>
    <w:rsid w:val="00291FC2"/>
    <w:rsid w:val="00292027"/>
    <w:rsid w:val="0029204D"/>
    <w:rsid w:val="0029226B"/>
    <w:rsid w:val="0029254E"/>
    <w:rsid w:val="00292579"/>
    <w:rsid w:val="002925F7"/>
    <w:rsid w:val="002928DB"/>
    <w:rsid w:val="00292D21"/>
    <w:rsid w:val="00292DF7"/>
    <w:rsid w:val="00292E76"/>
    <w:rsid w:val="00293041"/>
    <w:rsid w:val="0029306B"/>
    <w:rsid w:val="002930AE"/>
    <w:rsid w:val="002930E7"/>
    <w:rsid w:val="002932B6"/>
    <w:rsid w:val="002934C9"/>
    <w:rsid w:val="00293609"/>
    <w:rsid w:val="00293648"/>
    <w:rsid w:val="002936B1"/>
    <w:rsid w:val="002936E9"/>
    <w:rsid w:val="0029370F"/>
    <w:rsid w:val="00293BE2"/>
    <w:rsid w:val="00293C8C"/>
    <w:rsid w:val="00293CC8"/>
    <w:rsid w:val="00293D22"/>
    <w:rsid w:val="00293EEF"/>
    <w:rsid w:val="00293F37"/>
    <w:rsid w:val="00293F45"/>
    <w:rsid w:val="00293FA3"/>
    <w:rsid w:val="00294542"/>
    <w:rsid w:val="00294672"/>
    <w:rsid w:val="00294673"/>
    <w:rsid w:val="0029489D"/>
    <w:rsid w:val="00294959"/>
    <w:rsid w:val="00294A8F"/>
    <w:rsid w:val="00294B87"/>
    <w:rsid w:val="00294BB8"/>
    <w:rsid w:val="00294C8E"/>
    <w:rsid w:val="00294D99"/>
    <w:rsid w:val="00294F97"/>
    <w:rsid w:val="00295004"/>
    <w:rsid w:val="00295232"/>
    <w:rsid w:val="0029537C"/>
    <w:rsid w:val="0029563C"/>
    <w:rsid w:val="002956D5"/>
    <w:rsid w:val="00295919"/>
    <w:rsid w:val="00295FF9"/>
    <w:rsid w:val="00296054"/>
    <w:rsid w:val="00296182"/>
    <w:rsid w:val="0029640F"/>
    <w:rsid w:val="0029672F"/>
    <w:rsid w:val="002968DE"/>
    <w:rsid w:val="00296A92"/>
    <w:rsid w:val="00296B10"/>
    <w:rsid w:val="00296B66"/>
    <w:rsid w:val="00296B88"/>
    <w:rsid w:val="00296DB7"/>
    <w:rsid w:val="002970C9"/>
    <w:rsid w:val="00297291"/>
    <w:rsid w:val="00297486"/>
    <w:rsid w:val="002975B1"/>
    <w:rsid w:val="00297711"/>
    <w:rsid w:val="002977F9"/>
    <w:rsid w:val="0029797B"/>
    <w:rsid w:val="00297BE8"/>
    <w:rsid w:val="00297D7A"/>
    <w:rsid w:val="00297FA6"/>
    <w:rsid w:val="002A000B"/>
    <w:rsid w:val="002A0047"/>
    <w:rsid w:val="002A0059"/>
    <w:rsid w:val="002A01E2"/>
    <w:rsid w:val="002A039F"/>
    <w:rsid w:val="002A03F0"/>
    <w:rsid w:val="002A051E"/>
    <w:rsid w:val="002A07B5"/>
    <w:rsid w:val="002A081A"/>
    <w:rsid w:val="002A09C2"/>
    <w:rsid w:val="002A0C60"/>
    <w:rsid w:val="002A1054"/>
    <w:rsid w:val="002A10CD"/>
    <w:rsid w:val="002A11D5"/>
    <w:rsid w:val="002A11FA"/>
    <w:rsid w:val="002A1252"/>
    <w:rsid w:val="002A13A6"/>
    <w:rsid w:val="002A13CA"/>
    <w:rsid w:val="002A1436"/>
    <w:rsid w:val="002A149D"/>
    <w:rsid w:val="002A16E9"/>
    <w:rsid w:val="002A1878"/>
    <w:rsid w:val="002A1922"/>
    <w:rsid w:val="002A1E93"/>
    <w:rsid w:val="002A1F87"/>
    <w:rsid w:val="002A1F8B"/>
    <w:rsid w:val="002A24A4"/>
    <w:rsid w:val="002A27D5"/>
    <w:rsid w:val="002A28E1"/>
    <w:rsid w:val="002A2D02"/>
    <w:rsid w:val="002A2D24"/>
    <w:rsid w:val="002A2DB6"/>
    <w:rsid w:val="002A2DBB"/>
    <w:rsid w:val="002A2FA5"/>
    <w:rsid w:val="002A319F"/>
    <w:rsid w:val="002A31F1"/>
    <w:rsid w:val="002A33C9"/>
    <w:rsid w:val="002A33E1"/>
    <w:rsid w:val="002A370B"/>
    <w:rsid w:val="002A37C9"/>
    <w:rsid w:val="002A37CB"/>
    <w:rsid w:val="002A3A01"/>
    <w:rsid w:val="002A3B5F"/>
    <w:rsid w:val="002A3B80"/>
    <w:rsid w:val="002A3CF1"/>
    <w:rsid w:val="002A3DA2"/>
    <w:rsid w:val="002A3E74"/>
    <w:rsid w:val="002A443C"/>
    <w:rsid w:val="002A4469"/>
    <w:rsid w:val="002A447F"/>
    <w:rsid w:val="002A495F"/>
    <w:rsid w:val="002A4B3E"/>
    <w:rsid w:val="002A4B7E"/>
    <w:rsid w:val="002A4C02"/>
    <w:rsid w:val="002A4F95"/>
    <w:rsid w:val="002A5212"/>
    <w:rsid w:val="002A5230"/>
    <w:rsid w:val="002A5459"/>
    <w:rsid w:val="002A5647"/>
    <w:rsid w:val="002A5786"/>
    <w:rsid w:val="002A5941"/>
    <w:rsid w:val="002A59DE"/>
    <w:rsid w:val="002A5AAD"/>
    <w:rsid w:val="002A5BFB"/>
    <w:rsid w:val="002A5D52"/>
    <w:rsid w:val="002A6034"/>
    <w:rsid w:val="002A6176"/>
    <w:rsid w:val="002A6302"/>
    <w:rsid w:val="002A644B"/>
    <w:rsid w:val="002A66DB"/>
    <w:rsid w:val="002A6736"/>
    <w:rsid w:val="002A689B"/>
    <w:rsid w:val="002A6908"/>
    <w:rsid w:val="002A6930"/>
    <w:rsid w:val="002A6A65"/>
    <w:rsid w:val="002A6B2E"/>
    <w:rsid w:val="002A6B9A"/>
    <w:rsid w:val="002A6BEA"/>
    <w:rsid w:val="002A6C0B"/>
    <w:rsid w:val="002A6C58"/>
    <w:rsid w:val="002A7162"/>
    <w:rsid w:val="002A742F"/>
    <w:rsid w:val="002A7516"/>
    <w:rsid w:val="002A7603"/>
    <w:rsid w:val="002A77C1"/>
    <w:rsid w:val="002A7815"/>
    <w:rsid w:val="002A78B6"/>
    <w:rsid w:val="002A79E0"/>
    <w:rsid w:val="002A79F8"/>
    <w:rsid w:val="002A7A7E"/>
    <w:rsid w:val="002A7A89"/>
    <w:rsid w:val="002A7BA5"/>
    <w:rsid w:val="002A7D0F"/>
    <w:rsid w:val="002A7D8F"/>
    <w:rsid w:val="002A7E48"/>
    <w:rsid w:val="002A7E5D"/>
    <w:rsid w:val="002A7FE4"/>
    <w:rsid w:val="002B002D"/>
    <w:rsid w:val="002B0129"/>
    <w:rsid w:val="002B0539"/>
    <w:rsid w:val="002B0878"/>
    <w:rsid w:val="002B0B79"/>
    <w:rsid w:val="002B0B9E"/>
    <w:rsid w:val="002B0C67"/>
    <w:rsid w:val="002B101F"/>
    <w:rsid w:val="002B1422"/>
    <w:rsid w:val="002B1773"/>
    <w:rsid w:val="002B1891"/>
    <w:rsid w:val="002B1A01"/>
    <w:rsid w:val="002B1A76"/>
    <w:rsid w:val="002B1AAD"/>
    <w:rsid w:val="002B1C30"/>
    <w:rsid w:val="002B1EC1"/>
    <w:rsid w:val="002B2248"/>
    <w:rsid w:val="002B22A7"/>
    <w:rsid w:val="002B2354"/>
    <w:rsid w:val="002B238F"/>
    <w:rsid w:val="002B242D"/>
    <w:rsid w:val="002B243E"/>
    <w:rsid w:val="002B245C"/>
    <w:rsid w:val="002B24F7"/>
    <w:rsid w:val="002B28F4"/>
    <w:rsid w:val="002B2910"/>
    <w:rsid w:val="002B2948"/>
    <w:rsid w:val="002B296B"/>
    <w:rsid w:val="002B2B6C"/>
    <w:rsid w:val="002B2C82"/>
    <w:rsid w:val="002B2C8C"/>
    <w:rsid w:val="002B2D77"/>
    <w:rsid w:val="002B2E0A"/>
    <w:rsid w:val="002B2FA2"/>
    <w:rsid w:val="002B3096"/>
    <w:rsid w:val="002B30A8"/>
    <w:rsid w:val="002B3323"/>
    <w:rsid w:val="002B33D0"/>
    <w:rsid w:val="002B351C"/>
    <w:rsid w:val="002B35D8"/>
    <w:rsid w:val="002B35E0"/>
    <w:rsid w:val="002B361E"/>
    <w:rsid w:val="002B3735"/>
    <w:rsid w:val="002B3874"/>
    <w:rsid w:val="002B39AF"/>
    <w:rsid w:val="002B3B74"/>
    <w:rsid w:val="002B3CB7"/>
    <w:rsid w:val="002B3CF6"/>
    <w:rsid w:val="002B3EC7"/>
    <w:rsid w:val="002B3FF8"/>
    <w:rsid w:val="002B40E6"/>
    <w:rsid w:val="002B41AE"/>
    <w:rsid w:val="002B42FB"/>
    <w:rsid w:val="002B435A"/>
    <w:rsid w:val="002B480F"/>
    <w:rsid w:val="002B4CF8"/>
    <w:rsid w:val="002B4F5D"/>
    <w:rsid w:val="002B4FA3"/>
    <w:rsid w:val="002B5240"/>
    <w:rsid w:val="002B52F1"/>
    <w:rsid w:val="002B547B"/>
    <w:rsid w:val="002B55C6"/>
    <w:rsid w:val="002B5715"/>
    <w:rsid w:val="002B57A1"/>
    <w:rsid w:val="002B59EC"/>
    <w:rsid w:val="002B5B00"/>
    <w:rsid w:val="002B5B13"/>
    <w:rsid w:val="002B5B7D"/>
    <w:rsid w:val="002B5B9A"/>
    <w:rsid w:val="002B5BD7"/>
    <w:rsid w:val="002B5DA6"/>
    <w:rsid w:val="002B6071"/>
    <w:rsid w:val="002B6159"/>
    <w:rsid w:val="002B61BE"/>
    <w:rsid w:val="002B64A4"/>
    <w:rsid w:val="002B6660"/>
    <w:rsid w:val="002B66F2"/>
    <w:rsid w:val="002B6DED"/>
    <w:rsid w:val="002B6E2D"/>
    <w:rsid w:val="002B6EBE"/>
    <w:rsid w:val="002B6F9D"/>
    <w:rsid w:val="002B7001"/>
    <w:rsid w:val="002B71F8"/>
    <w:rsid w:val="002B749D"/>
    <w:rsid w:val="002B750B"/>
    <w:rsid w:val="002B75DA"/>
    <w:rsid w:val="002B7981"/>
    <w:rsid w:val="002B7C5A"/>
    <w:rsid w:val="002B7C7B"/>
    <w:rsid w:val="002B7F17"/>
    <w:rsid w:val="002C01A6"/>
    <w:rsid w:val="002C02AC"/>
    <w:rsid w:val="002C02E2"/>
    <w:rsid w:val="002C03D9"/>
    <w:rsid w:val="002C0607"/>
    <w:rsid w:val="002C08A2"/>
    <w:rsid w:val="002C091D"/>
    <w:rsid w:val="002C0CD4"/>
    <w:rsid w:val="002C0D34"/>
    <w:rsid w:val="002C0D6C"/>
    <w:rsid w:val="002C0E74"/>
    <w:rsid w:val="002C0EED"/>
    <w:rsid w:val="002C155B"/>
    <w:rsid w:val="002C179C"/>
    <w:rsid w:val="002C17F3"/>
    <w:rsid w:val="002C18BE"/>
    <w:rsid w:val="002C1B7C"/>
    <w:rsid w:val="002C20E9"/>
    <w:rsid w:val="002C22A1"/>
    <w:rsid w:val="002C22BA"/>
    <w:rsid w:val="002C23D0"/>
    <w:rsid w:val="002C2471"/>
    <w:rsid w:val="002C24C6"/>
    <w:rsid w:val="002C25B7"/>
    <w:rsid w:val="002C25C9"/>
    <w:rsid w:val="002C26CC"/>
    <w:rsid w:val="002C284C"/>
    <w:rsid w:val="002C2921"/>
    <w:rsid w:val="002C2954"/>
    <w:rsid w:val="002C29E4"/>
    <w:rsid w:val="002C2B8C"/>
    <w:rsid w:val="002C2E5B"/>
    <w:rsid w:val="002C3253"/>
    <w:rsid w:val="002C35F7"/>
    <w:rsid w:val="002C3677"/>
    <w:rsid w:val="002C36F6"/>
    <w:rsid w:val="002C37AD"/>
    <w:rsid w:val="002C387A"/>
    <w:rsid w:val="002C39A0"/>
    <w:rsid w:val="002C3C07"/>
    <w:rsid w:val="002C3C1D"/>
    <w:rsid w:val="002C3E42"/>
    <w:rsid w:val="002C3EDF"/>
    <w:rsid w:val="002C434D"/>
    <w:rsid w:val="002C4417"/>
    <w:rsid w:val="002C461D"/>
    <w:rsid w:val="002C4AF6"/>
    <w:rsid w:val="002C4BD3"/>
    <w:rsid w:val="002C519B"/>
    <w:rsid w:val="002C54A7"/>
    <w:rsid w:val="002C5778"/>
    <w:rsid w:val="002C57C5"/>
    <w:rsid w:val="002C57C6"/>
    <w:rsid w:val="002C583E"/>
    <w:rsid w:val="002C591E"/>
    <w:rsid w:val="002C5AD2"/>
    <w:rsid w:val="002C5C7B"/>
    <w:rsid w:val="002C5EA0"/>
    <w:rsid w:val="002C5F67"/>
    <w:rsid w:val="002C60A7"/>
    <w:rsid w:val="002C6243"/>
    <w:rsid w:val="002C625B"/>
    <w:rsid w:val="002C650D"/>
    <w:rsid w:val="002C6599"/>
    <w:rsid w:val="002C7217"/>
    <w:rsid w:val="002C72F6"/>
    <w:rsid w:val="002C7691"/>
    <w:rsid w:val="002C7739"/>
    <w:rsid w:val="002C7866"/>
    <w:rsid w:val="002C7A26"/>
    <w:rsid w:val="002C7B8D"/>
    <w:rsid w:val="002C7DBB"/>
    <w:rsid w:val="002D0113"/>
    <w:rsid w:val="002D028C"/>
    <w:rsid w:val="002D0329"/>
    <w:rsid w:val="002D0379"/>
    <w:rsid w:val="002D03EF"/>
    <w:rsid w:val="002D04F2"/>
    <w:rsid w:val="002D051D"/>
    <w:rsid w:val="002D0537"/>
    <w:rsid w:val="002D0541"/>
    <w:rsid w:val="002D05C0"/>
    <w:rsid w:val="002D065C"/>
    <w:rsid w:val="002D06DC"/>
    <w:rsid w:val="002D07E9"/>
    <w:rsid w:val="002D0958"/>
    <w:rsid w:val="002D0BAE"/>
    <w:rsid w:val="002D0D9D"/>
    <w:rsid w:val="002D0E8D"/>
    <w:rsid w:val="002D1083"/>
    <w:rsid w:val="002D10B0"/>
    <w:rsid w:val="002D1247"/>
    <w:rsid w:val="002D147B"/>
    <w:rsid w:val="002D1501"/>
    <w:rsid w:val="002D16AB"/>
    <w:rsid w:val="002D1803"/>
    <w:rsid w:val="002D184B"/>
    <w:rsid w:val="002D1894"/>
    <w:rsid w:val="002D18B5"/>
    <w:rsid w:val="002D19F2"/>
    <w:rsid w:val="002D1C3F"/>
    <w:rsid w:val="002D1EDB"/>
    <w:rsid w:val="002D1FA0"/>
    <w:rsid w:val="002D205F"/>
    <w:rsid w:val="002D211D"/>
    <w:rsid w:val="002D2609"/>
    <w:rsid w:val="002D27BD"/>
    <w:rsid w:val="002D2979"/>
    <w:rsid w:val="002D2AF8"/>
    <w:rsid w:val="002D2F5C"/>
    <w:rsid w:val="002D3026"/>
    <w:rsid w:val="002D304C"/>
    <w:rsid w:val="002D3165"/>
    <w:rsid w:val="002D3278"/>
    <w:rsid w:val="002D3453"/>
    <w:rsid w:val="002D3502"/>
    <w:rsid w:val="002D3582"/>
    <w:rsid w:val="002D35E4"/>
    <w:rsid w:val="002D369B"/>
    <w:rsid w:val="002D3CD8"/>
    <w:rsid w:val="002D4534"/>
    <w:rsid w:val="002D456F"/>
    <w:rsid w:val="002D45A1"/>
    <w:rsid w:val="002D482A"/>
    <w:rsid w:val="002D4A47"/>
    <w:rsid w:val="002D4A98"/>
    <w:rsid w:val="002D4B58"/>
    <w:rsid w:val="002D4C5C"/>
    <w:rsid w:val="002D4D22"/>
    <w:rsid w:val="002D4F40"/>
    <w:rsid w:val="002D4F70"/>
    <w:rsid w:val="002D5374"/>
    <w:rsid w:val="002D537C"/>
    <w:rsid w:val="002D53F4"/>
    <w:rsid w:val="002D54BA"/>
    <w:rsid w:val="002D54CF"/>
    <w:rsid w:val="002D55E7"/>
    <w:rsid w:val="002D5639"/>
    <w:rsid w:val="002D5678"/>
    <w:rsid w:val="002D56BF"/>
    <w:rsid w:val="002D581F"/>
    <w:rsid w:val="002D58B0"/>
    <w:rsid w:val="002D5BE0"/>
    <w:rsid w:val="002D5BFD"/>
    <w:rsid w:val="002D5D5D"/>
    <w:rsid w:val="002D5F65"/>
    <w:rsid w:val="002D6081"/>
    <w:rsid w:val="002D60BC"/>
    <w:rsid w:val="002D60EF"/>
    <w:rsid w:val="002D65D8"/>
    <w:rsid w:val="002D666E"/>
    <w:rsid w:val="002D67C0"/>
    <w:rsid w:val="002D68C2"/>
    <w:rsid w:val="002D68ED"/>
    <w:rsid w:val="002D6B45"/>
    <w:rsid w:val="002D6D42"/>
    <w:rsid w:val="002D6D7E"/>
    <w:rsid w:val="002D70FB"/>
    <w:rsid w:val="002D7384"/>
    <w:rsid w:val="002D74C4"/>
    <w:rsid w:val="002D7570"/>
    <w:rsid w:val="002D7A2F"/>
    <w:rsid w:val="002D7DE0"/>
    <w:rsid w:val="002D7FA1"/>
    <w:rsid w:val="002E00A6"/>
    <w:rsid w:val="002E00E8"/>
    <w:rsid w:val="002E0128"/>
    <w:rsid w:val="002E0175"/>
    <w:rsid w:val="002E02A1"/>
    <w:rsid w:val="002E078F"/>
    <w:rsid w:val="002E07B3"/>
    <w:rsid w:val="002E08F3"/>
    <w:rsid w:val="002E098A"/>
    <w:rsid w:val="002E0A88"/>
    <w:rsid w:val="002E0A98"/>
    <w:rsid w:val="002E0D03"/>
    <w:rsid w:val="002E101D"/>
    <w:rsid w:val="002E1088"/>
    <w:rsid w:val="002E10A1"/>
    <w:rsid w:val="002E10F4"/>
    <w:rsid w:val="002E1140"/>
    <w:rsid w:val="002E1150"/>
    <w:rsid w:val="002E11A9"/>
    <w:rsid w:val="002E12CB"/>
    <w:rsid w:val="002E1455"/>
    <w:rsid w:val="002E15C5"/>
    <w:rsid w:val="002E1883"/>
    <w:rsid w:val="002E1981"/>
    <w:rsid w:val="002E1CD5"/>
    <w:rsid w:val="002E22BF"/>
    <w:rsid w:val="002E25CA"/>
    <w:rsid w:val="002E2620"/>
    <w:rsid w:val="002E26E3"/>
    <w:rsid w:val="002E2783"/>
    <w:rsid w:val="002E29E9"/>
    <w:rsid w:val="002E2AD3"/>
    <w:rsid w:val="002E2B73"/>
    <w:rsid w:val="002E2B9C"/>
    <w:rsid w:val="002E2C49"/>
    <w:rsid w:val="002E2D52"/>
    <w:rsid w:val="002E3010"/>
    <w:rsid w:val="002E301A"/>
    <w:rsid w:val="002E30DD"/>
    <w:rsid w:val="002E310B"/>
    <w:rsid w:val="002E3190"/>
    <w:rsid w:val="002E3534"/>
    <w:rsid w:val="002E361D"/>
    <w:rsid w:val="002E38A6"/>
    <w:rsid w:val="002E3B80"/>
    <w:rsid w:val="002E3C5F"/>
    <w:rsid w:val="002E3D45"/>
    <w:rsid w:val="002E3E99"/>
    <w:rsid w:val="002E3EAF"/>
    <w:rsid w:val="002E3FC1"/>
    <w:rsid w:val="002E4310"/>
    <w:rsid w:val="002E433B"/>
    <w:rsid w:val="002E4442"/>
    <w:rsid w:val="002E459A"/>
    <w:rsid w:val="002E4745"/>
    <w:rsid w:val="002E4A9D"/>
    <w:rsid w:val="002E4BC0"/>
    <w:rsid w:val="002E4C88"/>
    <w:rsid w:val="002E4D02"/>
    <w:rsid w:val="002E4D34"/>
    <w:rsid w:val="002E50A6"/>
    <w:rsid w:val="002E5D6C"/>
    <w:rsid w:val="002E5E86"/>
    <w:rsid w:val="002E6147"/>
    <w:rsid w:val="002E6263"/>
    <w:rsid w:val="002E6365"/>
    <w:rsid w:val="002E654A"/>
    <w:rsid w:val="002E6591"/>
    <w:rsid w:val="002E69EB"/>
    <w:rsid w:val="002E6B5D"/>
    <w:rsid w:val="002E6C5F"/>
    <w:rsid w:val="002E6C8E"/>
    <w:rsid w:val="002E6CAB"/>
    <w:rsid w:val="002E6D73"/>
    <w:rsid w:val="002E6DE4"/>
    <w:rsid w:val="002E6DED"/>
    <w:rsid w:val="002E6E89"/>
    <w:rsid w:val="002E6EE9"/>
    <w:rsid w:val="002E6F62"/>
    <w:rsid w:val="002E6FF3"/>
    <w:rsid w:val="002E7173"/>
    <w:rsid w:val="002E7186"/>
    <w:rsid w:val="002E71A4"/>
    <w:rsid w:val="002E729E"/>
    <w:rsid w:val="002E73A7"/>
    <w:rsid w:val="002E73EF"/>
    <w:rsid w:val="002E7447"/>
    <w:rsid w:val="002E7852"/>
    <w:rsid w:val="002E7A59"/>
    <w:rsid w:val="002E7A8D"/>
    <w:rsid w:val="002E7AF2"/>
    <w:rsid w:val="002E7B7D"/>
    <w:rsid w:val="002E7D2E"/>
    <w:rsid w:val="002F03D8"/>
    <w:rsid w:val="002F056A"/>
    <w:rsid w:val="002F0911"/>
    <w:rsid w:val="002F0A34"/>
    <w:rsid w:val="002F0B28"/>
    <w:rsid w:val="002F0B8B"/>
    <w:rsid w:val="002F0CB8"/>
    <w:rsid w:val="002F0F2C"/>
    <w:rsid w:val="002F130C"/>
    <w:rsid w:val="002F141F"/>
    <w:rsid w:val="002F16A8"/>
    <w:rsid w:val="002F182A"/>
    <w:rsid w:val="002F1907"/>
    <w:rsid w:val="002F1A0B"/>
    <w:rsid w:val="002F1CBD"/>
    <w:rsid w:val="002F1CCE"/>
    <w:rsid w:val="002F1CF7"/>
    <w:rsid w:val="002F1D40"/>
    <w:rsid w:val="002F1DF1"/>
    <w:rsid w:val="002F1F54"/>
    <w:rsid w:val="002F1F86"/>
    <w:rsid w:val="002F203B"/>
    <w:rsid w:val="002F22BB"/>
    <w:rsid w:val="002F25AE"/>
    <w:rsid w:val="002F27A5"/>
    <w:rsid w:val="002F287B"/>
    <w:rsid w:val="002F2ED6"/>
    <w:rsid w:val="002F2F86"/>
    <w:rsid w:val="002F321B"/>
    <w:rsid w:val="002F33BD"/>
    <w:rsid w:val="002F35CB"/>
    <w:rsid w:val="002F373D"/>
    <w:rsid w:val="002F3F31"/>
    <w:rsid w:val="002F4103"/>
    <w:rsid w:val="002F461D"/>
    <w:rsid w:val="002F48A4"/>
    <w:rsid w:val="002F4B48"/>
    <w:rsid w:val="002F4C49"/>
    <w:rsid w:val="002F4D3F"/>
    <w:rsid w:val="002F507D"/>
    <w:rsid w:val="002F516A"/>
    <w:rsid w:val="002F5220"/>
    <w:rsid w:val="002F54D6"/>
    <w:rsid w:val="002F54DF"/>
    <w:rsid w:val="002F55E5"/>
    <w:rsid w:val="002F573C"/>
    <w:rsid w:val="002F5818"/>
    <w:rsid w:val="002F58CA"/>
    <w:rsid w:val="002F593C"/>
    <w:rsid w:val="002F5D4C"/>
    <w:rsid w:val="002F5E95"/>
    <w:rsid w:val="002F5FB0"/>
    <w:rsid w:val="002F5FD9"/>
    <w:rsid w:val="002F6148"/>
    <w:rsid w:val="002F63E0"/>
    <w:rsid w:val="002F65EA"/>
    <w:rsid w:val="002F664E"/>
    <w:rsid w:val="002F665E"/>
    <w:rsid w:val="002F675E"/>
    <w:rsid w:val="002F676F"/>
    <w:rsid w:val="002F6A3A"/>
    <w:rsid w:val="002F6A79"/>
    <w:rsid w:val="002F6B1D"/>
    <w:rsid w:val="002F6E71"/>
    <w:rsid w:val="002F6F5B"/>
    <w:rsid w:val="002F6FC6"/>
    <w:rsid w:val="002F7041"/>
    <w:rsid w:val="002F73E4"/>
    <w:rsid w:val="002F7711"/>
    <w:rsid w:val="002F78A1"/>
    <w:rsid w:val="002F7BA1"/>
    <w:rsid w:val="002F7E78"/>
    <w:rsid w:val="002F7EA5"/>
    <w:rsid w:val="00300750"/>
    <w:rsid w:val="0030077F"/>
    <w:rsid w:val="00300904"/>
    <w:rsid w:val="00300CAF"/>
    <w:rsid w:val="00300E71"/>
    <w:rsid w:val="00301443"/>
    <w:rsid w:val="0030199D"/>
    <w:rsid w:val="00301A57"/>
    <w:rsid w:val="00301AAC"/>
    <w:rsid w:val="00301C87"/>
    <w:rsid w:val="00301D3C"/>
    <w:rsid w:val="00301DFD"/>
    <w:rsid w:val="00301F0D"/>
    <w:rsid w:val="0030205F"/>
    <w:rsid w:val="0030209C"/>
    <w:rsid w:val="00302130"/>
    <w:rsid w:val="003021AC"/>
    <w:rsid w:val="0030230B"/>
    <w:rsid w:val="00302395"/>
    <w:rsid w:val="00302595"/>
    <w:rsid w:val="003025D2"/>
    <w:rsid w:val="00302E85"/>
    <w:rsid w:val="00302EE6"/>
    <w:rsid w:val="0030315B"/>
    <w:rsid w:val="00303409"/>
    <w:rsid w:val="00303481"/>
    <w:rsid w:val="003034E8"/>
    <w:rsid w:val="003035D9"/>
    <w:rsid w:val="00303D44"/>
    <w:rsid w:val="00303DFD"/>
    <w:rsid w:val="00303E53"/>
    <w:rsid w:val="00303F71"/>
    <w:rsid w:val="0030412B"/>
    <w:rsid w:val="003041EB"/>
    <w:rsid w:val="003042FA"/>
    <w:rsid w:val="00304718"/>
    <w:rsid w:val="0030490B"/>
    <w:rsid w:val="00304943"/>
    <w:rsid w:val="00304997"/>
    <w:rsid w:val="00304BFE"/>
    <w:rsid w:val="00304D2A"/>
    <w:rsid w:val="00304D39"/>
    <w:rsid w:val="00304F1D"/>
    <w:rsid w:val="00305139"/>
    <w:rsid w:val="0030516D"/>
    <w:rsid w:val="00305255"/>
    <w:rsid w:val="00305581"/>
    <w:rsid w:val="003055F1"/>
    <w:rsid w:val="0030566A"/>
    <w:rsid w:val="0030567D"/>
    <w:rsid w:val="003056F8"/>
    <w:rsid w:val="00305869"/>
    <w:rsid w:val="003058D4"/>
    <w:rsid w:val="00305A43"/>
    <w:rsid w:val="00305AD0"/>
    <w:rsid w:val="00305B15"/>
    <w:rsid w:val="00305B25"/>
    <w:rsid w:val="00305B63"/>
    <w:rsid w:val="00305E7F"/>
    <w:rsid w:val="00305F00"/>
    <w:rsid w:val="00305FEA"/>
    <w:rsid w:val="0030636F"/>
    <w:rsid w:val="003063B3"/>
    <w:rsid w:val="00306552"/>
    <w:rsid w:val="00306663"/>
    <w:rsid w:val="00306676"/>
    <w:rsid w:val="00306853"/>
    <w:rsid w:val="0030698E"/>
    <w:rsid w:val="00306AC4"/>
    <w:rsid w:val="00306DA0"/>
    <w:rsid w:val="00306FAA"/>
    <w:rsid w:val="00307352"/>
    <w:rsid w:val="0030743B"/>
    <w:rsid w:val="003075E8"/>
    <w:rsid w:val="00307BC3"/>
    <w:rsid w:val="00307C65"/>
    <w:rsid w:val="00307EA0"/>
    <w:rsid w:val="00307F22"/>
    <w:rsid w:val="003105D8"/>
    <w:rsid w:val="0031089B"/>
    <w:rsid w:val="003108F6"/>
    <w:rsid w:val="00310AE4"/>
    <w:rsid w:val="00310B22"/>
    <w:rsid w:val="00310BAA"/>
    <w:rsid w:val="00310BD9"/>
    <w:rsid w:val="00310C8F"/>
    <w:rsid w:val="00310CC6"/>
    <w:rsid w:val="00310E23"/>
    <w:rsid w:val="0031107C"/>
    <w:rsid w:val="0031116E"/>
    <w:rsid w:val="0031132B"/>
    <w:rsid w:val="0031155B"/>
    <w:rsid w:val="00311BDD"/>
    <w:rsid w:val="00311DC6"/>
    <w:rsid w:val="00311F22"/>
    <w:rsid w:val="00311F63"/>
    <w:rsid w:val="00312238"/>
    <w:rsid w:val="0031242C"/>
    <w:rsid w:val="00312449"/>
    <w:rsid w:val="003125CC"/>
    <w:rsid w:val="00312803"/>
    <w:rsid w:val="00312A9F"/>
    <w:rsid w:val="00312CDE"/>
    <w:rsid w:val="00312D54"/>
    <w:rsid w:val="00312EC5"/>
    <w:rsid w:val="00312F19"/>
    <w:rsid w:val="003130E3"/>
    <w:rsid w:val="00313335"/>
    <w:rsid w:val="003133F9"/>
    <w:rsid w:val="0031346D"/>
    <w:rsid w:val="003134B6"/>
    <w:rsid w:val="0031368C"/>
    <w:rsid w:val="003136F5"/>
    <w:rsid w:val="00313761"/>
    <w:rsid w:val="003137A6"/>
    <w:rsid w:val="0031399E"/>
    <w:rsid w:val="00313CAB"/>
    <w:rsid w:val="00313D54"/>
    <w:rsid w:val="00314048"/>
    <w:rsid w:val="00314088"/>
    <w:rsid w:val="003140CB"/>
    <w:rsid w:val="0031412D"/>
    <w:rsid w:val="00314204"/>
    <w:rsid w:val="003147B4"/>
    <w:rsid w:val="00314834"/>
    <w:rsid w:val="003148A4"/>
    <w:rsid w:val="00314A06"/>
    <w:rsid w:val="00314AE2"/>
    <w:rsid w:val="00314B89"/>
    <w:rsid w:val="00314B8A"/>
    <w:rsid w:val="00314BC0"/>
    <w:rsid w:val="00314D92"/>
    <w:rsid w:val="00315168"/>
    <w:rsid w:val="00315348"/>
    <w:rsid w:val="003154DE"/>
    <w:rsid w:val="003156DA"/>
    <w:rsid w:val="0031608A"/>
    <w:rsid w:val="003160E9"/>
    <w:rsid w:val="003161E3"/>
    <w:rsid w:val="00316517"/>
    <w:rsid w:val="00316519"/>
    <w:rsid w:val="003166A7"/>
    <w:rsid w:val="003166CD"/>
    <w:rsid w:val="003167E2"/>
    <w:rsid w:val="003168AE"/>
    <w:rsid w:val="00316A40"/>
    <w:rsid w:val="00316B91"/>
    <w:rsid w:val="00316DC3"/>
    <w:rsid w:val="00316FA8"/>
    <w:rsid w:val="00317100"/>
    <w:rsid w:val="00317593"/>
    <w:rsid w:val="003177CF"/>
    <w:rsid w:val="00317866"/>
    <w:rsid w:val="00317906"/>
    <w:rsid w:val="00317A6E"/>
    <w:rsid w:val="00317C3A"/>
    <w:rsid w:val="00317D07"/>
    <w:rsid w:val="00317D45"/>
    <w:rsid w:val="00317D6E"/>
    <w:rsid w:val="00317DAC"/>
    <w:rsid w:val="00317E7E"/>
    <w:rsid w:val="00317F4C"/>
    <w:rsid w:val="0032044C"/>
    <w:rsid w:val="00320792"/>
    <w:rsid w:val="0032083B"/>
    <w:rsid w:val="00320843"/>
    <w:rsid w:val="003209F0"/>
    <w:rsid w:val="00320A58"/>
    <w:rsid w:val="00320D03"/>
    <w:rsid w:val="00320EB2"/>
    <w:rsid w:val="00321924"/>
    <w:rsid w:val="00321C2F"/>
    <w:rsid w:val="00322047"/>
    <w:rsid w:val="0032264D"/>
    <w:rsid w:val="00322774"/>
    <w:rsid w:val="0032287A"/>
    <w:rsid w:val="003228BE"/>
    <w:rsid w:val="003228CC"/>
    <w:rsid w:val="00322B55"/>
    <w:rsid w:val="00322BB6"/>
    <w:rsid w:val="00322CAA"/>
    <w:rsid w:val="00322CC6"/>
    <w:rsid w:val="00322D08"/>
    <w:rsid w:val="00322E3E"/>
    <w:rsid w:val="003230C8"/>
    <w:rsid w:val="003230CE"/>
    <w:rsid w:val="00323120"/>
    <w:rsid w:val="00323554"/>
    <w:rsid w:val="0032361C"/>
    <w:rsid w:val="00323A26"/>
    <w:rsid w:val="00323B28"/>
    <w:rsid w:val="00323F29"/>
    <w:rsid w:val="00324055"/>
    <w:rsid w:val="00324225"/>
    <w:rsid w:val="00324478"/>
    <w:rsid w:val="003245D6"/>
    <w:rsid w:val="00324739"/>
    <w:rsid w:val="003249B8"/>
    <w:rsid w:val="00324AC9"/>
    <w:rsid w:val="00324B0E"/>
    <w:rsid w:val="003251D7"/>
    <w:rsid w:val="0032529C"/>
    <w:rsid w:val="0032538C"/>
    <w:rsid w:val="0032560E"/>
    <w:rsid w:val="00325833"/>
    <w:rsid w:val="00325C89"/>
    <w:rsid w:val="00325CF5"/>
    <w:rsid w:val="00325E45"/>
    <w:rsid w:val="00325E89"/>
    <w:rsid w:val="00325ED6"/>
    <w:rsid w:val="00325FA9"/>
    <w:rsid w:val="00326130"/>
    <w:rsid w:val="003261CD"/>
    <w:rsid w:val="00326205"/>
    <w:rsid w:val="003262C7"/>
    <w:rsid w:val="00326361"/>
    <w:rsid w:val="003267BF"/>
    <w:rsid w:val="00326801"/>
    <w:rsid w:val="00326C3F"/>
    <w:rsid w:val="00327557"/>
    <w:rsid w:val="00327683"/>
    <w:rsid w:val="00327687"/>
    <w:rsid w:val="00327788"/>
    <w:rsid w:val="00327892"/>
    <w:rsid w:val="003279EE"/>
    <w:rsid w:val="00327EDF"/>
    <w:rsid w:val="00330278"/>
    <w:rsid w:val="0033040B"/>
    <w:rsid w:val="00330544"/>
    <w:rsid w:val="00330745"/>
    <w:rsid w:val="00330856"/>
    <w:rsid w:val="0033085C"/>
    <w:rsid w:val="00330938"/>
    <w:rsid w:val="00330C49"/>
    <w:rsid w:val="00330CA3"/>
    <w:rsid w:val="00330D8A"/>
    <w:rsid w:val="00330E9E"/>
    <w:rsid w:val="00331012"/>
    <w:rsid w:val="00331205"/>
    <w:rsid w:val="00331304"/>
    <w:rsid w:val="00331383"/>
    <w:rsid w:val="00331468"/>
    <w:rsid w:val="00331710"/>
    <w:rsid w:val="00331A47"/>
    <w:rsid w:val="00331BDC"/>
    <w:rsid w:val="00331DF1"/>
    <w:rsid w:val="00331ECC"/>
    <w:rsid w:val="00332150"/>
    <w:rsid w:val="0033276F"/>
    <w:rsid w:val="00332962"/>
    <w:rsid w:val="00332D2E"/>
    <w:rsid w:val="00332FE2"/>
    <w:rsid w:val="00333003"/>
    <w:rsid w:val="00333057"/>
    <w:rsid w:val="003331FA"/>
    <w:rsid w:val="00333482"/>
    <w:rsid w:val="0033396E"/>
    <w:rsid w:val="00333CEF"/>
    <w:rsid w:val="00333D1B"/>
    <w:rsid w:val="00333E34"/>
    <w:rsid w:val="00333F6D"/>
    <w:rsid w:val="00334526"/>
    <w:rsid w:val="0033481B"/>
    <w:rsid w:val="00334EDE"/>
    <w:rsid w:val="00335397"/>
    <w:rsid w:val="003353E4"/>
    <w:rsid w:val="0033545C"/>
    <w:rsid w:val="0033583F"/>
    <w:rsid w:val="00335950"/>
    <w:rsid w:val="00335D0D"/>
    <w:rsid w:val="00335DF3"/>
    <w:rsid w:val="003360DD"/>
    <w:rsid w:val="00336141"/>
    <w:rsid w:val="0033628C"/>
    <w:rsid w:val="003363E9"/>
    <w:rsid w:val="003365E6"/>
    <w:rsid w:val="00336636"/>
    <w:rsid w:val="003367A9"/>
    <w:rsid w:val="00336938"/>
    <w:rsid w:val="00336988"/>
    <w:rsid w:val="00336A5E"/>
    <w:rsid w:val="00336AC2"/>
    <w:rsid w:val="00336B8F"/>
    <w:rsid w:val="00336CE6"/>
    <w:rsid w:val="00336D59"/>
    <w:rsid w:val="00336F9C"/>
    <w:rsid w:val="0033705D"/>
    <w:rsid w:val="0033726D"/>
    <w:rsid w:val="003373F4"/>
    <w:rsid w:val="0033747D"/>
    <w:rsid w:val="003375C7"/>
    <w:rsid w:val="0033781D"/>
    <w:rsid w:val="00337898"/>
    <w:rsid w:val="00337984"/>
    <w:rsid w:val="00337D25"/>
    <w:rsid w:val="00337F2B"/>
    <w:rsid w:val="00340401"/>
    <w:rsid w:val="00340488"/>
    <w:rsid w:val="00340574"/>
    <w:rsid w:val="003405C6"/>
    <w:rsid w:val="00340909"/>
    <w:rsid w:val="00340952"/>
    <w:rsid w:val="00340A9F"/>
    <w:rsid w:val="00340AD1"/>
    <w:rsid w:val="00340ADD"/>
    <w:rsid w:val="00340B12"/>
    <w:rsid w:val="00341043"/>
    <w:rsid w:val="00341087"/>
    <w:rsid w:val="00341245"/>
    <w:rsid w:val="003412A2"/>
    <w:rsid w:val="0034141D"/>
    <w:rsid w:val="003414C0"/>
    <w:rsid w:val="0034156A"/>
    <w:rsid w:val="00341605"/>
    <w:rsid w:val="003416B3"/>
    <w:rsid w:val="0034180B"/>
    <w:rsid w:val="0034224C"/>
    <w:rsid w:val="0034240B"/>
    <w:rsid w:val="00342477"/>
    <w:rsid w:val="0034250B"/>
    <w:rsid w:val="003425E9"/>
    <w:rsid w:val="00342AAD"/>
    <w:rsid w:val="00342B45"/>
    <w:rsid w:val="00342C77"/>
    <w:rsid w:val="00342E13"/>
    <w:rsid w:val="003431AF"/>
    <w:rsid w:val="00343324"/>
    <w:rsid w:val="003433DD"/>
    <w:rsid w:val="003433FE"/>
    <w:rsid w:val="0034350F"/>
    <w:rsid w:val="003435CE"/>
    <w:rsid w:val="003435E9"/>
    <w:rsid w:val="003436F9"/>
    <w:rsid w:val="00343875"/>
    <w:rsid w:val="00343BD8"/>
    <w:rsid w:val="00343D72"/>
    <w:rsid w:val="00344210"/>
    <w:rsid w:val="003448E6"/>
    <w:rsid w:val="00344BA3"/>
    <w:rsid w:val="00344E37"/>
    <w:rsid w:val="00344FBB"/>
    <w:rsid w:val="0034501F"/>
    <w:rsid w:val="0034504C"/>
    <w:rsid w:val="00345179"/>
    <w:rsid w:val="0034520E"/>
    <w:rsid w:val="00345374"/>
    <w:rsid w:val="0034562C"/>
    <w:rsid w:val="0034571E"/>
    <w:rsid w:val="0034576D"/>
    <w:rsid w:val="00345941"/>
    <w:rsid w:val="00345CCB"/>
    <w:rsid w:val="00345D2B"/>
    <w:rsid w:val="00345EEE"/>
    <w:rsid w:val="00345FDC"/>
    <w:rsid w:val="00346051"/>
    <w:rsid w:val="003463C0"/>
    <w:rsid w:val="003466CF"/>
    <w:rsid w:val="003468CF"/>
    <w:rsid w:val="003469B9"/>
    <w:rsid w:val="00346AF1"/>
    <w:rsid w:val="00346CD7"/>
    <w:rsid w:val="00347000"/>
    <w:rsid w:val="003470F8"/>
    <w:rsid w:val="003473A4"/>
    <w:rsid w:val="003475AD"/>
    <w:rsid w:val="003475D0"/>
    <w:rsid w:val="00347618"/>
    <w:rsid w:val="003476E0"/>
    <w:rsid w:val="003476F3"/>
    <w:rsid w:val="00347769"/>
    <w:rsid w:val="00347797"/>
    <w:rsid w:val="00347860"/>
    <w:rsid w:val="00347A5E"/>
    <w:rsid w:val="00347B16"/>
    <w:rsid w:val="00347C1D"/>
    <w:rsid w:val="003501A3"/>
    <w:rsid w:val="00350245"/>
    <w:rsid w:val="003502D7"/>
    <w:rsid w:val="003503B0"/>
    <w:rsid w:val="003503BC"/>
    <w:rsid w:val="003504ED"/>
    <w:rsid w:val="00350981"/>
    <w:rsid w:val="003509B0"/>
    <w:rsid w:val="00350D4A"/>
    <w:rsid w:val="00350F0A"/>
    <w:rsid w:val="00350F1E"/>
    <w:rsid w:val="0035103D"/>
    <w:rsid w:val="00351060"/>
    <w:rsid w:val="00351089"/>
    <w:rsid w:val="0035123D"/>
    <w:rsid w:val="003514D9"/>
    <w:rsid w:val="0035154B"/>
    <w:rsid w:val="00351677"/>
    <w:rsid w:val="0035173D"/>
    <w:rsid w:val="003517BD"/>
    <w:rsid w:val="00351862"/>
    <w:rsid w:val="00351A9E"/>
    <w:rsid w:val="00351C36"/>
    <w:rsid w:val="00351D9F"/>
    <w:rsid w:val="00351E44"/>
    <w:rsid w:val="0035226E"/>
    <w:rsid w:val="00352377"/>
    <w:rsid w:val="003524BE"/>
    <w:rsid w:val="0035264E"/>
    <w:rsid w:val="0035281F"/>
    <w:rsid w:val="00352A51"/>
    <w:rsid w:val="00352B28"/>
    <w:rsid w:val="00352CBF"/>
    <w:rsid w:val="00353173"/>
    <w:rsid w:val="00353212"/>
    <w:rsid w:val="003533B9"/>
    <w:rsid w:val="00353649"/>
    <w:rsid w:val="003536CF"/>
    <w:rsid w:val="00353730"/>
    <w:rsid w:val="00353954"/>
    <w:rsid w:val="00353BDC"/>
    <w:rsid w:val="00353C8B"/>
    <w:rsid w:val="00353DDC"/>
    <w:rsid w:val="00353E4D"/>
    <w:rsid w:val="00353EE4"/>
    <w:rsid w:val="00353EF0"/>
    <w:rsid w:val="00353FFB"/>
    <w:rsid w:val="003541BF"/>
    <w:rsid w:val="00354202"/>
    <w:rsid w:val="00354205"/>
    <w:rsid w:val="0035424A"/>
    <w:rsid w:val="00354459"/>
    <w:rsid w:val="00354621"/>
    <w:rsid w:val="0035467C"/>
    <w:rsid w:val="003546E8"/>
    <w:rsid w:val="00354744"/>
    <w:rsid w:val="003547D7"/>
    <w:rsid w:val="00354899"/>
    <w:rsid w:val="0035498F"/>
    <w:rsid w:val="003549F5"/>
    <w:rsid w:val="00354A33"/>
    <w:rsid w:val="00354B4A"/>
    <w:rsid w:val="00354FD5"/>
    <w:rsid w:val="00355252"/>
    <w:rsid w:val="003552E8"/>
    <w:rsid w:val="00355452"/>
    <w:rsid w:val="0035559A"/>
    <w:rsid w:val="0035564A"/>
    <w:rsid w:val="0035585D"/>
    <w:rsid w:val="00355CA1"/>
    <w:rsid w:val="00355CA7"/>
    <w:rsid w:val="00355F44"/>
    <w:rsid w:val="00355FC5"/>
    <w:rsid w:val="0035602C"/>
    <w:rsid w:val="0035629F"/>
    <w:rsid w:val="003562E0"/>
    <w:rsid w:val="003563D0"/>
    <w:rsid w:val="003563FC"/>
    <w:rsid w:val="00356530"/>
    <w:rsid w:val="00356539"/>
    <w:rsid w:val="003565FF"/>
    <w:rsid w:val="00356BB4"/>
    <w:rsid w:val="00357151"/>
    <w:rsid w:val="00357243"/>
    <w:rsid w:val="003572B2"/>
    <w:rsid w:val="0035732E"/>
    <w:rsid w:val="003573C0"/>
    <w:rsid w:val="003573DD"/>
    <w:rsid w:val="003574C6"/>
    <w:rsid w:val="00357553"/>
    <w:rsid w:val="003577A9"/>
    <w:rsid w:val="00357985"/>
    <w:rsid w:val="00357A45"/>
    <w:rsid w:val="00357B5B"/>
    <w:rsid w:val="00357C5A"/>
    <w:rsid w:val="0036011A"/>
    <w:rsid w:val="00360144"/>
    <w:rsid w:val="00360161"/>
    <w:rsid w:val="0036067A"/>
    <w:rsid w:val="0036070D"/>
    <w:rsid w:val="00360B28"/>
    <w:rsid w:val="00360CFD"/>
    <w:rsid w:val="00360D7C"/>
    <w:rsid w:val="003610A2"/>
    <w:rsid w:val="0036125F"/>
    <w:rsid w:val="003613CA"/>
    <w:rsid w:val="00361401"/>
    <w:rsid w:val="00361405"/>
    <w:rsid w:val="003614E0"/>
    <w:rsid w:val="00361530"/>
    <w:rsid w:val="00361572"/>
    <w:rsid w:val="00361892"/>
    <w:rsid w:val="00361B11"/>
    <w:rsid w:val="00361BA2"/>
    <w:rsid w:val="00361C59"/>
    <w:rsid w:val="00361F0E"/>
    <w:rsid w:val="00361FDA"/>
    <w:rsid w:val="00361FDD"/>
    <w:rsid w:val="00362184"/>
    <w:rsid w:val="003621D0"/>
    <w:rsid w:val="00362255"/>
    <w:rsid w:val="00362289"/>
    <w:rsid w:val="003623D5"/>
    <w:rsid w:val="0036252F"/>
    <w:rsid w:val="0036257F"/>
    <w:rsid w:val="00362715"/>
    <w:rsid w:val="003627C3"/>
    <w:rsid w:val="00362A1B"/>
    <w:rsid w:val="00362A74"/>
    <w:rsid w:val="00362BB2"/>
    <w:rsid w:val="00362D09"/>
    <w:rsid w:val="00362E09"/>
    <w:rsid w:val="00362E0F"/>
    <w:rsid w:val="00362E50"/>
    <w:rsid w:val="00363281"/>
    <w:rsid w:val="0036329E"/>
    <w:rsid w:val="003632A7"/>
    <w:rsid w:val="003633E2"/>
    <w:rsid w:val="00363629"/>
    <w:rsid w:val="003639AD"/>
    <w:rsid w:val="00363B9C"/>
    <w:rsid w:val="00363C35"/>
    <w:rsid w:val="00363CF6"/>
    <w:rsid w:val="00363DE3"/>
    <w:rsid w:val="00363E1A"/>
    <w:rsid w:val="003642E0"/>
    <w:rsid w:val="00364375"/>
    <w:rsid w:val="00364479"/>
    <w:rsid w:val="00364603"/>
    <w:rsid w:val="0036492C"/>
    <w:rsid w:val="00364A19"/>
    <w:rsid w:val="00364B0C"/>
    <w:rsid w:val="00364BAC"/>
    <w:rsid w:val="00364EBE"/>
    <w:rsid w:val="00364ED1"/>
    <w:rsid w:val="00364FB3"/>
    <w:rsid w:val="003651BF"/>
    <w:rsid w:val="003651FC"/>
    <w:rsid w:val="003652BB"/>
    <w:rsid w:val="003652C2"/>
    <w:rsid w:val="00365305"/>
    <w:rsid w:val="003653F3"/>
    <w:rsid w:val="00365633"/>
    <w:rsid w:val="0036574B"/>
    <w:rsid w:val="0036579A"/>
    <w:rsid w:val="003657EC"/>
    <w:rsid w:val="00365883"/>
    <w:rsid w:val="003658D4"/>
    <w:rsid w:val="00365977"/>
    <w:rsid w:val="00365A9C"/>
    <w:rsid w:val="00365AE8"/>
    <w:rsid w:val="00365C7A"/>
    <w:rsid w:val="00365C86"/>
    <w:rsid w:val="00365E3C"/>
    <w:rsid w:val="00365F41"/>
    <w:rsid w:val="00366510"/>
    <w:rsid w:val="003665CA"/>
    <w:rsid w:val="00366798"/>
    <w:rsid w:val="00366869"/>
    <w:rsid w:val="003668EC"/>
    <w:rsid w:val="00366CA5"/>
    <w:rsid w:val="00366CF3"/>
    <w:rsid w:val="00366FB9"/>
    <w:rsid w:val="00367245"/>
    <w:rsid w:val="00367325"/>
    <w:rsid w:val="00367606"/>
    <w:rsid w:val="003676C6"/>
    <w:rsid w:val="0036784A"/>
    <w:rsid w:val="003679C8"/>
    <w:rsid w:val="00367A93"/>
    <w:rsid w:val="00367E0E"/>
    <w:rsid w:val="00367E33"/>
    <w:rsid w:val="00367E35"/>
    <w:rsid w:val="00367E97"/>
    <w:rsid w:val="00367E9C"/>
    <w:rsid w:val="00367FDE"/>
    <w:rsid w:val="003700C7"/>
    <w:rsid w:val="0037028F"/>
    <w:rsid w:val="003702BE"/>
    <w:rsid w:val="00370C36"/>
    <w:rsid w:val="00370C3C"/>
    <w:rsid w:val="00370C5D"/>
    <w:rsid w:val="00370CD5"/>
    <w:rsid w:val="00370EEC"/>
    <w:rsid w:val="00371225"/>
    <w:rsid w:val="00371360"/>
    <w:rsid w:val="003716BB"/>
    <w:rsid w:val="00371AC8"/>
    <w:rsid w:val="00371B45"/>
    <w:rsid w:val="00371BBF"/>
    <w:rsid w:val="00371C96"/>
    <w:rsid w:val="00371E0E"/>
    <w:rsid w:val="0037226D"/>
    <w:rsid w:val="00372310"/>
    <w:rsid w:val="00372353"/>
    <w:rsid w:val="0037242C"/>
    <w:rsid w:val="0037248A"/>
    <w:rsid w:val="003726FB"/>
    <w:rsid w:val="00372711"/>
    <w:rsid w:val="00372A29"/>
    <w:rsid w:val="00372A4F"/>
    <w:rsid w:val="00372AAC"/>
    <w:rsid w:val="00372C4F"/>
    <w:rsid w:val="00372D8D"/>
    <w:rsid w:val="00372EFD"/>
    <w:rsid w:val="00373258"/>
    <w:rsid w:val="003732D7"/>
    <w:rsid w:val="003734FC"/>
    <w:rsid w:val="0037352F"/>
    <w:rsid w:val="0037354E"/>
    <w:rsid w:val="003735D3"/>
    <w:rsid w:val="00373B0B"/>
    <w:rsid w:val="00373B9E"/>
    <w:rsid w:val="00373BAD"/>
    <w:rsid w:val="00373BC7"/>
    <w:rsid w:val="00373DBC"/>
    <w:rsid w:val="00373ED9"/>
    <w:rsid w:val="00373F74"/>
    <w:rsid w:val="00374353"/>
    <w:rsid w:val="003743F7"/>
    <w:rsid w:val="0037448C"/>
    <w:rsid w:val="003744FD"/>
    <w:rsid w:val="00374522"/>
    <w:rsid w:val="003748AA"/>
    <w:rsid w:val="003749CD"/>
    <w:rsid w:val="00374AAD"/>
    <w:rsid w:val="00374AD2"/>
    <w:rsid w:val="00374B55"/>
    <w:rsid w:val="00374B66"/>
    <w:rsid w:val="00374C40"/>
    <w:rsid w:val="00374DD8"/>
    <w:rsid w:val="003750E5"/>
    <w:rsid w:val="00375100"/>
    <w:rsid w:val="00375291"/>
    <w:rsid w:val="003752ED"/>
    <w:rsid w:val="0037559B"/>
    <w:rsid w:val="00375BE7"/>
    <w:rsid w:val="00375D98"/>
    <w:rsid w:val="00375E05"/>
    <w:rsid w:val="00375E67"/>
    <w:rsid w:val="00375E8F"/>
    <w:rsid w:val="00375ED2"/>
    <w:rsid w:val="003760D4"/>
    <w:rsid w:val="00376166"/>
    <w:rsid w:val="0037643E"/>
    <w:rsid w:val="003765C4"/>
    <w:rsid w:val="003765F3"/>
    <w:rsid w:val="003766BC"/>
    <w:rsid w:val="00376705"/>
    <w:rsid w:val="00376738"/>
    <w:rsid w:val="00376B2D"/>
    <w:rsid w:val="00376C5F"/>
    <w:rsid w:val="00376CCC"/>
    <w:rsid w:val="00376CFB"/>
    <w:rsid w:val="00376E71"/>
    <w:rsid w:val="003775C7"/>
    <w:rsid w:val="00377628"/>
    <w:rsid w:val="003776BB"/>
    <w:rsid w:val="00377712"/>
    <w:rsid w:val="00377838"/>
    <w:rsid w:val="00377856"/>
    <w:rsid w:val="003779BF"/>
    <w:rsid w:val="00377BF9"/>
    <w:rsid w:val="00377CE9"/>
    <w:rsid w:val="00377DDD"/>
    <w:rsid w:val="00377F9E"/>
    <w:rsid w:val="00380036"/>
    <w:rsid w:val="00380491"/>
    <w:rsid w:val="0038051B"/>
    <w:rsid w:val="0038062D"/>
    <w:rsid w:val="003808BF"/>
    <w:rsid w:val="00380948"/>
    <w:rsid w:val="00380D0D"/>
    <w:rsid w:val="00380FB9"/>
    <w:rsid w:val="0038139A"/>
    <w:rsid w:val="003815E8"/>
    <w:rsid w:val="0038165B"/>
    <w:rsid w:val="00381692"/>
    <w:rsid w:val="003816CE"/>
    <w:rsid w:val="00381ACE"/>
    <w:rsid w:val="00381C16"/>
    <w:rsid w:val="00382046"/>
    <w:rsid w:val="00382179"/>
    <w:rsid w:val="003821E0"/>
    <w:rsid w:val="00382228"/>
    <w:rsid w:val="0038278D"/>
    <w:rsid w:val="00382906"/>
    <w:rsid w:val="00382ABB"/>
    <w:rsid w:val="00382B66"/>
    <w:rsid w:val="00382BA0"/>
    <w:rsid w:val="00382C43"/>
    <w:rsid w:val="00382C5A"/>
    <w:rsid w:val="00382CA1"/>
    <w:rsid w:val="003830F0"/>
    <w:rsid w:val="00383118"/>
    <w:rsid w:val="00383184"/>
    <w:rsid w:val="0038335A"/>
    <w:rsid w:val="00383390"/>
    <w:rsid w:val="00383766"/>
    <w:rsid w:val="00383807"/>
    <w:rsid w:val="00383858"/>
    <w:rsid w:val="00383A98"/>
    <w:rsid w:val="00383BA2"/>
    <w:rsid w:val="00383C48"/>
    <w:rsid w:val="00383CBB"/>
    <w:rsid w:val="00383D04"/>
    <w:rsid w:val="00383FED"/>
    <w:rsid w:val="0038408F"/>
    <w:rsid w:val="003841DC"/>
    <w:rsid w:val="00384440"/>
    <w:rsid w:val="0038462C"/>
    <w:rsid w:val="00384667"/>
    <w:rsid w:val="00384708"/>
    <w:rsid w:val="003849C8"/>
    <w:rsid w:val="00384B8F"/>
    <w:rsid w:val="00384CFF"/>
    <w:rsid w:val="00384E8A"/>
    <w:rsid w:val="00385387"/>
    <w:rsid w:val="00385469"/>
    <w:rsid w:val="003854F8"/>
    <w:rsid w:val="00385570"/>
    <w:rsid w:val="003855B3"/>
    <w:rsid w:val="0038573F"/>
    <w:rsid w:val="00385781"/>
    <w:rsid w:val="003858C5"/>
    <w:rsid w:val="00385CB5"/>
    <w:rsid w:val="00385CFC"/>
    <w:rsid w:val="00385EB7"/>
    <w:rsid w:val="00385F9A"/>
    <w:rsid w:val="0038609D"/>
    <w:rsid w:val="0038642A"/>
    <w:rsid w:val="0038654D"/>
    <w:rsid w:val="003865CD"/>
    <w:rsid w:val="003865F6"/>
    <w:rsid w:val="003869CF"/>
    <w:rsid w:val="00386BAA"/>
    <w:rsid w:val="00386C2C"/>
    <w:rsid w:val="00386EBB"/>
    <w:rsid w:val="00387034"/>
    <w:rsid w:val="0038715F"/>
    <w:rsid w:val="003871CA"/>
    <w:rsid w:val="00387232"/>
    <w:rsid w:val="0038759D"/>
    <w:rsid w:val="00387653"/>
    <w:rsid w:val="0038771D"/>
    <w:rsid w:val="00387720"/>
    <w:rsid w:val="003878E6"/>
    <w:rsid w:val="003879F1"/>
    <w:rsid w:val="00387A17"/>
    <w:rsid w:val="00387E46"/>
    <w:rsid w:val="00387E76"/>
    <w:rsid w:val="00387FBD"/>
    <w:rsid w:val="00390192"/>
    <w:rsid w:val="00390943"/>
    <w:rsid w:val="0039094B"/>
    <w:rsid w:val="00390979"/>
    <w:rsid w:val="00390B1E"/>
    <w:rsid w:val="00390BE7"/>
    <w:rsid w:val="00390C19"/>
    <w:rsid w:val="00390D0F"/>
    <w:rsid w:val="00390F37"/>
    <w:rsid w:val="00390FD4"/>
    <w:rsid w:val="0039118B"/>
    <w:rsid w:val="003911A9"/>
    <w:rsid w:val="003913A6"/>
    <w:rsid w:val="00391515"/>
    <w:rsid w:val="003916DE"/>
    <w:rsid w:val="0039191A"/>
    <w:rsid w:val="0039198A"/>
    <w:rsid w:val="00391A73"/>
    <w:rsid w:val="00391AC0"/>
    <w:rsid w:val="00391B41"/>
    <w:rsid w:val="00391CD1"/>
    <w:rsid w:val="00392195"/>
    <w:rsid w:val="00392231"/>
    <w:rsid w:val="003923AC"/>
    <w:rsid w:val="0039276B"/>
    <w:rsid w:val="00392AA4"/>
    <w:rsid w:val="00392BAB"/>
    <w:rsid w:val="00392CCB"/>
    <w:rsid w:val="00392E38"/>
    <w:rsid w:val="00393100"/>
    <w:rsid w:val="0039387A"/>
    <w:rsid w:val="00393E23"/>
    <w:rsid w:val="00393EA9"/>
    <w:rsid w:val="00393F1F"/>
    <w:rsid w:val="00394086"/>
    <w:rsid w:val="00394131"/>
    <w:rsid w:val="00394291"/>
    <w:rsid w:val="00394331"/>
    <w:rsid w:val="0039456C"/>
    <w:rsid w:val="00394A24"/>
    <w:rsid w:val="00394C1B"/>
    <w:rsid w:val="00394C4C"/>
    <w:rsid w:val="00394CD4"/>
    <w:rsid w:val="00394CDD"/>
    <w:rsid w:val="003950C5"/>
    <w:rsid w:val="0039524D"/>
    <w:rsid w:val="0039558C"/>
    <w:rsid w:val="003955B1"/>
    <w:rsid w:val="003959E1"/>
    <w:rsid w:val="00395D09"/>
    <w:rsid w:val="00395FF3"/>
    <w:rsid w:val="00396074"/>
    <w:rsid w:val="003964E8"/>
    <w:rsid w:val="0039660B"/>
    <w:rsid w:val="00396930"/>
    <w:rsid w:val="003969BF"/>
    <w:rsid w:val="003969E7"/>
    <w:rsid w:val="00396B31"/>
    <w:rsid w:val="00396B6E"/>
    <w:rsid w:val="00396DDB"/>
    <w:rsid w:val="003973C1"/>
    <w:rsid w:val="00397471"/>
    <w:rsid w:val="003974DD"/>
    <w:rsid w:val="00397552"/>
    <w:rsid w:val="003975C2"/>
    <w:rsid w:val="003976EF"/>
    <w:rsid w:val="00397926"/>
    <w:rsid w:val="00397B0C"/>
    <w:rsid w:val="00397B22"/>
    <w:rsid w:val="00397DCB"/>
    <w:rsid w:val="003A000F"/>
    <w:rsid w:val="003A00DB"/>
    <w:rsid w:val="003A01DA"/>
    <w:rsid w:val="003A02A1"/>
    <w:rsid w:val="003A0936"/>
    <w:rsid w:val="003A0979"/>
    <w:rsid w:val="003A0B4F"/>
    <w:rsid w:val="003A0E2D"/>
    <w:rsid w:val="003A0EF4"/>
    <w:rsid w:val="003A1000"/>
    <w:rsid w:val="003A1095"/>
    <w:rsid w:val="003A10CE"/>
    <w:rsid w:val="003A1105"/>
    <w:rsid w:val="003A110D"/>
    <w:rsid w:val="003A1425"/>
    <w:rsid w:val="003A1648"/>
    <w:rsid w:val="003A1700"/>
    <w:rsid w:val="003A1892"/>
    <w:rsid w:val="003A18D6"/>
    <w:rsid w:val="003A1AA0"/>
    <w:rsid w:val="003A1DAF"/>
    <w:rsid w:val="003A1E92"/>
    <w:rsid w:val="003A1FE0"/>
    <w:rsid w:val="003A20B0"/>
    <w:rsid w:val="003A2127"/>
    <w:rsid w:val="003A24BF"/>
    <w:rsid w:val="003A24E7"/>
    <w:rsid w:val="003A260A"/>
    <w:rsid w:val="003A2785"/>
    <w:rsid w:val="003A2800"/>
    <w:rsid w:val="003A28C9"/>
    <w:rsid w:val="003A2A67"/>
    <w:rsid w:val="003A2E84"/>
    <w:rsid w:val="003A2FC7"/>
    <w:rsid w:val="003A2FCE"/>
    <w:rsid w:val="003A315D"/>
    <w:rsid w:val="003A3354"/>
    <w:rsid w:val="003A3567"/>
    <w:rsid w:val="003A3575"/>
    <w:rsid w:val="003A3749"/>
    <w:rsid w:val="003A3763"/>
    <w:rsid w:val="003A38E2"/>
    <w:rsid w:val="003A3924"/>
    <w:rsid w:val="003A3B2C"/>
    <w:rsid w:val="003A3BC2"/>
    <w:rsid w:val="003A3C1F"/>
    <w:rsid w:val="003A3F1A"/>
    <w:rsid w:val="003A40E3"/>
    <w:rsid w:val="003A412D"/>
    <w:rsid w:val="003A42F1"/>
    <w:rsid w:val="003A451A"/>
    <w:rsid w:val="003A4598"/>
    <w:rsid w:val="003A466D"/>
    <w:rsid w:val="003A4770"/>
    <w:rsid w:val="003A4876"/>
    <w:rsid w:val="003A49D9"/>
    <w:rsid w:val="003A4C7C"/>
    <w:rsid w:val="003A4CF9"/>
    <w:rsid w:val="003A4EB1"/>
    <w:rsid w:val="003A4FCA"/>
    <w:rsid w:val="003A4FF8"/>
    <w:rsid w:val="003A52E8"/>
    <w:rsid w:val="003A537A"/>
    <w:rsid w:val="003A545A"/>
    <w:rsid w:val="003A54C7"/>
    <w:rsid w:val="003A551C"/>
    <w:rsid w:val="003A560F"/>
    <w:rsid w:val="003A5627"/>
    <w:rsid w:val="003A5703"/>
    <w:rsid w:val="003A5CFF"/>
    <w:rsid w:val="003A5ED8"/>
    <w:rsid w:val="003A6087"/>
    <w:rsid w:val="003A614A"/>
    <w:rsid w:val="003A6156"/>
    <w:rsid w:val="003A61C3"/>
    <w:rsid w:val="003A620F"/>
    <w:rsid w:val="003A6400"/>
    <w:rsid w:val="003A6475"/>
    <w:rsid w:val="003A661A"/>
    <w:rsid w:val="003A6754"/>
    <w:rsid w:val="003A68A6"/>
    <w:rsid w:val="003A699A"/>
    <w:rsid w:val="003A6A6D"/>
    <w:rsid w:val="003A6AAE"/>
    <w:rsid w:val="003A6AF3"/>
    <w:rsid w:val="003A6B95"/>
    <w:rsid w:val="003A6BB5"/>
    <w:rsid w:val="003A6BEA"/>
    <w:rsid w:val="003A6C67"/>
    <w:rsid w:val="003A6D02"/>
    <w:rsid w:val="003A6DC4"/>
    <w:rsid w:val="003A6E3B"/>
    <w:rsid w:val="003A6F0C"/>
    <w:rsid w:val="003A74C6"/>
    <w:rsid w:val="003A797C"/>
    <w:rsid w:val="003A7A04"/>
    <w:rsid w:val="003A7F51"/>
    <w:rsid w:val="003A7F83"/>
    <w:rsid w:val="003B0039"/>
    <w:rsid w:val="003B03DF"/>
    <w:rsid w:val="003B03F5"/>
    <w:rsid w:val="003B059C"/>
    <w:rsid w:val="003B060A"/>
    <w:rsid w:val="003B075D"/>
    <w:rsid w:val="003B08CE"/>
    <w:rsid w:val="003B0A78"/>
    <w:rsid w:val="003B0BE2"/>
    <w:rsid w:val="003B0BE6"/>
    <w:rsid w:val="003B0C7B"/>
    <w:rsid w:val="003B0CA7"/>
    <w:rsid w:val="003B1009"/>
    <w:rsid w:val="003B144F"/>
    <w:rsid w:val="003B15F0"/>
    <w:rsid w:val="003B161C"/>
    <w:rsid w:val="003B1826"/>
    <w:rsid w:val="003B1E77"/>
    <w:rsid w:val="003B1E7C"/>
    <w:rsid w:val="003B1F86"/>
    <w:rsid w:val="003B22C4"/>
    <w:rsid w:val="003B2737"/>
    <w:rsid w:val="003B2990"/>
    <w:rsid w:val="003B2A0E"/>
    <w:rsid w:val="003B2B49"/>
    <w:rsid w:val="003B2CA7"/>
    <w:rsid w:val="003B314F"/>
    <w:rsid w:val="003B3183"/>
    <w:rsid w:val="003B353E"/>
    <w:rsid w:val="003B37EC"/>
    <w:rsid w:val="003B392D"/>
    <w:rsid w:val="003B3A66"/>
    <w:rsid w:val="003B3E08"/>
    <w:rsid w:val="003B3FDB"/>
    <w:rsid w:val="003B45CA"/>
    <w:rsid w:val="003B483E"/>
    <w:rsid w:val="003B484E"/>
    <w:rsid w:val="003B4DE7"/>
    <w:rsid w:val="003B5005"/>
    <w:rsid w:val="003B507A"/>
    <w:rsid w:val="003B50D2"/>
    <w:rsid w:val="003B532E"/>
    <w:rsid w:val="003B5339"/>
    <w:rsid w:val="003B5356"/>
    <w:rsid w:val="003B539A"/>
    <w:rsid w:val="003B5401"/>
    <w:rsid w:val="003B5403"/>
    <w:rsid w:val="003B5728"/>
    <w:rsid w:val="003B580C"/>
    <w:rsid w:val="003B5936"/>
    <w:rsid w:val="003B5962"/>
    <w:rsid w:val="003B5A52"/>
    <w:rsid w:val="003B5C2B"/>
    <w:rsid w:val="003B5DD0"/>
    <w:rsid w:val="003B66D7"/>
    <w:rsid w:val="003B6776"/>
    <w:rsid w:val="003B68AE"/>
    <w:rsid w:val="003B68CF"/>
    <w:rsid w:val="003B6B27"/>
    <w:rsid w:val="003B6CC3"/>
    <w:rsid w:val="003B6DDD"/>
    <w:rsid w:val="003B6E17"/>
    <w:rsid w:val="003B6E66"/>
    <w:rsid w:val="003B6E9B"/>
    <w:rsid w:val="003B6FE6"/>
    <w:rsid w:val="003B70C3"/>
    <w:rsid w:val="003B733B"/>
    <w:rsid w:val="003B7455"/>
    <w:rsid w:val="003B751A"/>
    <w:rsid w:val="003B7797"/>
    <w:rsid w:val="003B78EC"/>
    <w:rsid w:val="003B78FE"/>
    <w:rsid w:val="003B7B13"/>
    <w:rsid w:val="003B7B15"/>
    <w:rsid w:val="003B7C45"/>
    <w:rsid w:val="003B7DB4"/>
    <w:rsid w:val="003B7F71"/>
    <w:rsid w:val="003C0308"/>
    <w:rsid w:val="003C04A8"/>
    <w:rsid w:val="003C0682"/>
    <w:rsid w:val="003C094B"/>
    <w:rsid w:val="003C0C59"/>
    <w:rsid w:val="003C0C88"/>
    <w:rsid w:val="003C100B"/>
    <w:rsid w:val="003C1195"/>
    <w:rsid w:val="003C11AE"/>
    <w:rsid w:val="003C1276"/>
    <w:rsid w:val="003C18B0"/>
    <w:rsid w:val="003C18F3"/>
    <w:rsid w:val="003C19A4"/>
    <w:rsid w:val="003C1A39"/>
    <w:rsid w:val="003C1B73"/>
    <w:rsid w:val="003C1CC6"/>
    <w:rsid w:val="003C1F71"/>
    <w:rsid w:val="003C2133"/>
    <w:rsid w:val="003C2172"/>
    <w:rsid w:val="003C23AA"/>
    <w:rsid w:val="003C2542"/>
    <w:rsid w:val="003C293A"/>
    <w:rsid w:val="003C29AF"/>
    <w:rsid w:val="003C29D0"/>
    <w:rsid w:val="003C2AA1"/>
    <w:rsid w:val="003C2F0C"/>
    <w:rsid w:val="003C30A8"/>
    <w:rsid w:val="003C30BF"/>
    <w:rsid w:val="003C30FC"/>
    <w:rsid w:val="003C312D"/>
    <w:rsid w:val="003C3177"/>
    <w:rsid w:val="003C3236"/>
    <w:rsid w:val="003C32AE"/>
    <w:rsid w:val="003C3672"/>
    <w:rsid w:val="003C37B1"/>
    <w:rsid w:val="003C39D9"/>
    <w:rsid w:val="003C3AA1"/>
    <w:rsid w:val="003C3DA2"/>
    <w:rsid w:val="003C3DF1"/>
    <w:rsid w:val="003C414D"/>
    <w:rsid w:val="003C429D"/>
    <w:rsid w:val="003C42AA"/>
    <w:rsid w:val="003C4785"/>
    <w:rsid w:val="003C48A7"/>
    <w:rsid w:val="003C4A2A"/>
    <w:rsid w:val="003C513B"/>
    <w:rsid w:val="003C533B"/>
    <w:rsid w:val="003C5519"/>
    <w:rsid w:val="003C56B0"/>
    <w:rsid w:val="003C583F"/>
    <w:rsid w:val="003C5E1B"/>
    <w:rsid w:val="003C5F0F"/>
    <w:rsid w:val="003C5FEA"/>
    <w:rsid w:val="003C602B"/>
    <w:rsid w:val="003C617E"/>
    <w:rsid w:val="003C62CC"/>
    <w:rsid w:val="003C675C"/>
    <w:rsid w:val="003C681F"/>
    <w:rsid w:val="003C6D9F"/>
    <w:rsid w:val="003C6FAF"/>
    <w:rsid w:val="003C6FD1"/>
    <w:rsid w:val="003C71E0"/>
    <w:rsid w:val="003C72A2"/>
    <w:rsid w:val="003C7367"/>
    <w:rsid w:val="003C7386"/>
    <w:rsid w:val="003C763B"/>
    <w:rsid w:val="003C78F0"/>
    <w:rsid w:val="003C7B31"/>
    <w:rsid w:val="003C7BCD"/>
    <w:rsid w:val="003C7FBB"/>
    <w:rsid w:val="003D032E"/>
    <w:rsid w:val="003D0439"/>
    <w:rsid w:val="003D0875"/>
    <w:rsid w:val="003D08E1"/>
    <w:rsid w:val="003D0B8A"/>
    <w:rsid w:val="003D0DA6"/>
    <w:rsid w:val="003D0F65"/>
    <w:rsid w:val="003D1281"/>
    <w:rsid w:val="003D1603"/>
    <w:rsid w:val="003D174A"/>
    <w:rsid w:val="003D1A4E"/>
    <w:rsid w:val="003D1AF0"/>
    <w:rsid w:val="003D1C00"/>
    <w:rsid w:val="003D1E40"/>
    <w:rsid w:val="003D20A5"/>
    <w:rsid w:val="003D2105"/>
    <w:rsid w:val="003D23BB"/>
    <w:rsid w:val="003D2437"/>
    <w:rsid w:val="003D271B"/>
    <w:rsid w:val="003D276C"/>
    <w:rsid w:val="003D2D83"/>
    <w:rsid w:val="003D2F2E"/>
    <w:rsid w:val="003D2F72"/>
    <w:rsid w:val="003D3339"/>
    <w:rsid w:val="003D337F"/>
    <w:rsid w:val="003D34A6"/>
    <w:rsid w:val="003D365B"/>
    <w:rsid w:val="003D36A5"/>
    <w:rsid w:val="003D36E9"/>
    <w:rsid w:val="003D3907"/>
    <w:rsid w:val="003D3AA6"/>
    <w:rsid w:val="003D3B95"/>
    <w:rsid w:val="003D3BDA"/>
    <w:rsid w:val="003D3BFF"/>
    <w:rsid w:val="003D3D3C"/>
    <w:rsid w:val="003D40F9"/>
    <w:rsid w:val="003D42B6"/>
    <w:rsid w:val="003D43C6"/>
    <w:rsid w:val="003D4443"/>
    <w:rsid w:val="003D460F"/>
    <w:rsid w:val="003D4661"/>
    <w:rsid w:val="003D4709"/>
    <w:rsid w:val="003D47C9"/>
    <w:rsid w:val="003D47F3"/>
    <w:rsid w:val="003D49F3"/>
    <w:rsid w:val="003D4A53"/>
    <w:rsid w:val="003D4B1F"/>
    <w:rsid w:val="003D4B51"/>
    <w:rsid w:val="003D4C0D"/>
    <w:rsid w:val="003D4DA0"/>
    <w:rsid w:val="003D4E0A"/>
    <w:rsid w:val="003D4F1C"/>
    <w:rsid w:val="003D525F"/>
    <w:rsid w:val="003D5362"/>
    <w:rsid w:val="003D5448"/>
    <w:rsid w:val="003D5472"/>
    <w:rsid w:val="003D5532"/>
    <w:rsid w:val="003D5683"/>
    <w:rsid w:val="003D5B91"/>
    <w:rsid w:val="003D5F01"/>
    <w:rsid w:val="003D61E3"/>
    <w:rsid w:val="003D64B0"/>
    <w:rsid w:val="003D676A"/>
    <w:rsid w:val="003D6828"/>
    <w:rsid w:val="003D69E3"/>
    <w:rsid w:val="003D6AFD"/>
    <w:rsid w:val="003D6BA4"/>
    <w:rsid w:val="003D7078"/>
    <w:rsid w:val="003D7150"/>
    <w:rsid w:val="003D71E0"/>
    <w:rsid w:val="003D77F5"/>
    <w:rsid w:val="003D78FA"/>
    <w:rsid w:val="003D79DF"/>
    <w:rsid w:val="003D7BA7"/>
    <w:rsid w:val="003D7C1B"/>
    <w:rsid w:val="003D7D08"/>
    <w:rsid w:val="003D7FFD"/>
    <w:rsid w:val="003E00F9"/>
    <w:rsid w:val="003E0510"/>
    <w:rsid w:val="003E070F"/>
    <w:rsid w:val="003E0BCC"/>
    <w:rsid w:val="003E0BDD"/>
    <w:rsid w:val="003E0F0A"/>
    <w:rsid w:val="003E0FB3"/>
    <w:rsid w:val="003E1001"/>
    <w:rsid w:val="003E107D"/>
    <w:rsid w:val="003E10D2"/>
    <w:rsid w:val="003E12A9"/>
    <w:rsid w:val="003E13D2"/>
    <w:rsid w:val="003E148A"/>
    <w:rsid w:val="003E1490"/>
    <w:rsid w:val="003E1731"/>
    <w:rsid w:val="003E1DDD"/>
    <w:rsid w:val="003E1DF2"/>
    <w:rsid w:val="003E1E88"/>
    <w:rsid w:val="003E2001"/>
    <w:rsid w:val="003E22C4"/>
    <w:rsid w:val="003E2414"/>
    <w:rsid w:val="003E259B"/>
    <w:rsid w:val="003E265E"/>
    <w:rsid w:val="003E2695"/>
    <w:rsid w:val="003E276F"/>
    <w:rsid w:val="003E2849"/>
    <w:rsid w:val="003E2897"/>
    <w:rsid w:val="003E2A2F"/>
    <w:rsid w:val="003E2C31"/>
    <w:rsid w:val="003E2DC2"/>
    <w:rsid w:val="003E3134"/>
    <w:rsid w:val="003E3222"/>
    <w:rsid w:val="003E34A2"/>
    <w:rsid w:val="003E35F0"/>
    <w:rsid w:val="003E3602"/>
    <w:rsid w:val="003E3873"/>
    <w:rsid w:val="003E3B7C"/>
    <w:rsid w:val="003E3CB1"/>
    <w:rsid w:val="003E3E3D"/>
    <w:rsid w:val="003E41F1"/>
    <w:rsid w:val="003E4295"/>
    <w:rsid w:val="003E44C3"/>
    <w:rsid w:val="003E44E5"/>
    <w:rsid w:val="003E45EC"/>
    <w:rsid w:val="003E46FA"/>
    <w:rsid w:val="003E4800"/>
    <w:rsid w:val="003E499E"/>
    <w:rsid w:val="003E5835"/>
    <w:rsid w:val="003E5985"/>
    <w:rsid w:val="003E5A58"/>
    <w:rsid w:val="003E5C38"/>
    <w:rsid w:val="003E5C4C"/>
    <w:rsid w:val="003E5C63"/>
    <w:rsid w:val="003E5CA4"/>
    <w:rsid w:val="003E5D73"/>
    <w:rsid w:val="003E5FE2"/>
    <w:rsid w:val="003E63A3"/>
    <w:rsid w:val="003E6412"/>
    <w:rsid w:val="003E6568"/>
    <w:rsid w:val="003E6709"/>
    <w:rsid w:val="003E67CA"/>
    <w:rsid w:val="003E67CB"/>
    <w:rsid w:val="003E6A17"/>
    <w:rsid w:val="003E6A5C"/>
    <w:rsid w:val="003E6C9E"/>
    <w:rsid w:val="003E6D58"/>
    <w:rsid w:val="003E70BC"/>
    <w:rsid w:val="003E7169"/>
    <w:rsid w:val="003E71ED"/>
    <w:rsid w:val="003E732D"/>
    <w:rsid w:val="003E7466"/>
    <w:rsid w:val="003E7613"/>
    <w:rsid w:val="003E7C4E"/>
    <w:rsid w:val="003E7D98"/>
    <w:rsid w:val="003E7EFC"/>
    <w:rsid w:val="003E7FC6"/>
    <w:rsid w:val="003F001F"/>
    <w:rsid w:val="003F022D"/>
    <w:rsid w:val="003F03B6"/>
    <w:rsid w:val="003F0524"/>
    <w:rsid w:val="003F06E0"/>
    <w:rsid w:val="003F078A"/>
    <w:rsid w:val="003F0C1C"/>
    <w:rsid w:val="003F0CE8"/>
    <w:rsid w:val="003F0D9C"/>
    <w:rsid w:val="003F0DB8"/>
    <w:rsid w:val="003F0DE3"/>
    <w:rsid w:val="003F0E3B"/>
    <w:rsid w:val="003F148A"/>
    <w:rsid w:val="003F1579"/>
    <w:rsid w:val="003F1951"/>
    <w:rsid w:val="003F1A9F"/>
    <w:rsid w:val="003F1C0A"/>
    <w:rsid w:val="003F1EF4"/>
    <w:rsid w:val="003F1F53"/>
    <w:rsid w:val="003F20C7"/>
    <w:rsid w:val="003F226E"/>
    <w:rsid w:val="003F22FE"/>
    <w:rsid w:val="003F2371"/>
    <w:rsid w:val="003F2701"/>
    <w:rsid w:val="003F2751"/>
    <w:rsid w:val="003F29CD"/>
    <w:rsid w:val="003F2C0B"/>
    <w:rsid w:val="003F2DC4"/>
    <w:rsid w:val="003F2FB2"/>
    <w:rsid w:val="003F31F5"/>
    <w:rsid w:val="003F3228"/>
    <w:rsid w:val="003F3325"/>
    <w:rsid w:val="003F34B5"/>
    <w:rsid w:val="003F34B6"/>
    <w:rsid w:val="003F3D32"/>
    <w:rsid w:val="003F3D58"/>
    <w:rsid w:val="003F3F16"/>
    <w:rsid w:val="003F3FAC"/>
    <w:rsid w:val="003F3FBA"/>
    <w:rsid w:val="003F415F"/>
    <w:rsid w:val="003F4688"/>
    <w:rsid w:val="003F4A01"/>
    <w:rsid w:val="003F4B0E"/>
    <w:rsid w:val="003F4CA6"/>
    <w:rsid w:val="003F4D4E"/>
    <w:rsid w:val="003F51A4"/>
    <w:rsid w:val="003F5240"/>
    <w:rsid w:val="003F52A6"/>
    <w:rsid w:val="003F5326"/>
    <w:rsid w:val="003F542D"/>
    <w:rsid w:val="003F553D"/>
    <w:rsid w:val="003F58F4"/>
    <w:rsid w:val="003F5924"/>
    <w:rsid w:val="003F598C"/>
    <w:rsid w:val="003F5A18"/>
    <w:rsid w:val="003F5A7F"/>
    <w:rsid w:val="003F5ED7"/>
    <w:rsid w:val="003F6165"/>
    <w:rsid w:val="003F61FA"/>
    <w:rsid w:val="003F62FF"/>
    <w:rsid w:val="003F65C3"/>
    <w:rsid w:val="003F691F"/>
    <w:rsid w:val="003F6A7A"/>
    <w:rsid w:val="003F6B7A"/>
    <w:rsid w:val="003F6BDD"/>
    <w:rsid w:val="003F6F38"/>
    <w:rsid w:val="003F6F40"/>
    <w:rsid w:val="003F741D"/>
    <w:rsid w:val="003F759B"/>
    <w:rsid w:val="003F7692"/>
    <w:rsid w:val="003F77C1"/>
    <w:rsid w:val="003F798C"/>
    <w:rsid w:val="003F7F3F"/>
    <w:rsid w:val="003F7FB3"/>
    <w:rsid w:val="0040004C"/>
    <w:rsid w:val="0040017C"/>
    <w:rsid w:val="004003D7"/>
    <w:rsid w:val="004005F5"/>
    <w:rsid w:val="0040065B"/>
    <w:rsid w:val="00400819"/>
    <w:rsid w:val="00400995"/>
    <w:rsid w:val="004009A3"/>
    <w:rsid w:val="00400B20"/>
    <w:rsid w:val="00400B6E"/>
    <w:rsid w:val="00400E28"/>
    <w:rsid w:val="004011B4"/>
    <w:rsid w:val="00401310"/>
    <w:rsid w:val="00401335"/>
    <w:rsid w:val="004013E2"/>
    <w:rsid w:val="00401589"/>
    <w:rsid w:val="004015B0"/>
    <w:rsid w:val="0040173B"/>
    <w:rsid w:val="00401914"/>
    <w:rsid w:val="00401B88"/>
    <w:rsid w:val="00401CE5"/>
    <w:rsid w:val="00401D6C"/>
    <w:rsid w:val="00401D91"/>
    <w:rsid w:val="00401F9C"/>
    <w:rsid w:val="00402008"/>
    <w:rsid w:val="0040201F"/>
    <w:rsid w:val="00402021"/>
    <w:rsid w:val="00402171"/>
    <w:rsid w:val="0040221B"/>
    <w:rsid w:val="0040243D"/>
    <w:rsid w:val="004025D2"/>
    <w:rsid w:val="004027F0"/>
    <w:rsid w:val="004027FA"/>
    <w:rsid w:val="00402907"/>
    <w:rsid w:val="0040297E"/>
    <w:rsid w:val="00402EC2"/>
    <w:rsid w:val="0040306B"/>
    <w:rsid w:val="0040339A"/>
    <w:rsid w:val="0040363A"/>
    <w:rsid w:val="00403717"/>
    <w:rsid w:val="0040390A"/>
    <w:rsid w:val="00403A57"/>
    <w:rsid w:val="00403A67"/>
    <w:rsid w:val="00403D66"/>
    <w:rsid w:val="00403D9F"/>
    <w:rsid w:val="00403E1C"/>
    <w:rsid w:val="00403ECE"/>
    <w:rsid w:val="00404039"/>
    <w:rsid w:val="004042B6"/>
    <w:rsid w:val="0040430C"/>
    <w:rsid w:val="00404313"/>
    <w:rsid w:val="00404469"/>
    <w:rsid w:val="00404609"/>
    <w:rsid w:val="00404677"/>
    <w:rsid w:val="004047A8"/>
    <w:rsid w:val="004048D5"/>
    <w:rsid w:val="00404CE6"/>
    <w:rsid w:val="00405062"/>
    <w:rsid w:val="00405107"/>
    <w:rsid w:val="00405108"/>
    <w:rsid w:val="00405162"/>
    <w:rsid w:val="004051B9"/>
    <w:rsid w:val="004051D7"/>
    <w:rsid w:val="00405271"/>
    <w:rsid w:val="00405532"/>
    <w:rsid w:val="00405635"/>
    <w:rsid w:val="00405663"/>
    <w:rsid w:val="0040570A"/>
    <w:rsid w:val="00405874"/>
    <w:rsid w:val="00405A25"/>
    <w:rsid w:val="00405A7D"/>
    <w:rsid w:val="00405C7A"/>
    <w:rsid w:val="00405D95"/>
    <w:rsid w:val="00405FB3"/>
    <w:rsid w:val="004062E3"/>
    <w:rsid w:val="00406373"/>
    <w:rsid w:val="004064B9"/>
    <w:rsid w:val="004064C3"/>
    <w:rsid w:val="004065C3"/>
    <w:rsid w:val="00406604"/>
    <w:rsid w:val="00406A0B"/>
    <w:rsid w:val="00406B6D"/>
    <w:rsid w:val="00406BBA"/>
    <w:rsid w:val="00406C22"/>
    <w:rsid w:val="00406CD3"/>
    <w:rsid w:val="00406D0B"/>
    <w:rsid w:val="00406E20"/>
    <w:rsid w:val="00406E82"/>
    <w:rsid w:val="00406FF4"/>
    <w:rsid w:val="00407035"/>
    <w:rsid w:val="00407303"/>
    <w:rsid w:val="004076E0"/>
    <w:rsid w:val="004078BF"/>
    <w:rsid w:val="00407A08"/>
    <w:rsid w:val="00407B9E"/>
    <w:rsid w:val="00407E36"/>
    <w:rsid w:val="00407EA6"/>
    <w:rsid w:val="00410089"/>
    <w:rsid w:val="0041069A"/>
    <w:rsid w:val="00410767"/>
    <w:rsid w:val="00410770"/>
    <w:rsid w:val="0041086D"/>
    <w:rsid w:val="0041089C"/>
    <w:rsid w:val="00410966"/>
    <w:rsid w:val="004109B8"/>
    <w:rsid w:val="00410D3D"/>
    <w:rsid w:val="00410E02"/>
    <w:rsid w:val="0041106F"/>
    <w:rsid w:val="00411269"/>
    <w:rsid w:val="00411356"/>
    <w:rsid w:val="004113F9"/>
    <w:rsid w:val="00411450"/>
    <w:rsid w:val="004114E8"/>
    <w:rsid w:val="004119BC"/>
    <w:rsid w:val="00411D1C"/>
    <w:rsid w:val="004122A5"/>
    <w:rsid w:val="004123F4"/>
    <w:rsid w:val="00412542"/>
    <w:rsid w:val="0041273A"/>
    <w:rsid w:val="00412856"/>
    <w:rsid w:val="0041295F"/>
    <w:rsid w:val="0041299E"/>
    <w:rsid w:val="00412A3E"/>
    <w:rsid w:val="00412B1C"/>
    <w:rsid w:val="00412B41"/>
    <w:rsid w:val="00412D7B"/>
    <w:rsid w:val="00412F0E"/>
    <w:rsid w:val="0041306D"/>
    <w:rsid w:val="004133C9"/>
    <w:rsid w:val="004134AD"/>
    <w:rsid w:val="00413666"/>
    <w:rsid w:val="00413718"/>
    <w:rsid w:val="00413893"/>
    <w:rsid w:val="00413945"/>
    <w:rsid w:val="00413C64"/>
    <w:rsid w:val="00413E23"/>
    <w:rsid w:val="00413F17"/>
    <w:rsid w:val="00414258"/>
    <w:rsid w:val="00414347"/>
    <w:rsid w:val="004146E0"/>
    <w:rsid w:val="004146E8"/>
    <w:rsid w:val="00414843"/>
    <w:rsid w:val="004148AE"/>
    <w:rsid w:val="00414ADF"/>
    <w:rsid w:val="00414BD3"/>
    <w:rsid w:val="00414D09"/>
    <w:rsid w:val="00414D5D"/>
    <w:rsid w:val="00414D7A"/>
    <w:rsid w:val="00415041"/>
    <w:rsid w:val="004150D3"/>
    <w:rsid w:val="0041541C"/>
    <w:rsid w:val="004156B2"/>
    <w:rsid w:val="004156EF"/>
    <w:rsid w:val="004157CA"/>
    <w:rsid w:val="00415BA7"/>
    <w:rsid w:val="00415DFA"/>
    <w:rsid w:val="00415E1A"/>
    <w:rsid w:val="00415E3E"/>
    <w:rsid w:val="004161FE"/>
    <w:rsid w:val="004162A3"/>
    <w:rsid w:val="004162EB"/>
    <w:rsid w:val="0041648E"/>
    <w:rsid w:val="0041650A"/>
    <w:rsid w:val="0041682C"/>
    <w:rsid w:val="00416AE5"/>
    <w:rsid w:val="00416AFF"/>
    <w:rsid w:val="00416BD0"/>
    <w:rsid w:val="00416D28"/>
    <w:rsid w:val="00416DDE"/>
    <w:rsid w:val="00416ECD"/>
    <w:rsid w:val="004172D5"/>
    <w:rsid w:val="004172F8"/>
    <w:rsid w:val="0041771C"/>
    <w:rsid w:val="00417769"/>
    <w:rsid w:val="00417AF8"/>
    <w:rsid w:val="00417B69"/>
    <w:rsid w:val="00417E56"/>
    <w:rsid w:val="00417F29"/>
    <w:rsid w:val="00417F32"/>
    <w:rsid w:val="00420121"/>
    <w:rsid w:val="00420240"/>
    <w:rsid w:val="00420591"/>
    <w:rsid w:val="0042064A"/>
    <w:rsid w:val="0042070F"/>
    <w:rsid w:val="00420763"/>
    <w:rsid w:val="00420884"/>
    <w:rsid w:val="004208A0"/>
    <w:rsid w:val="0042095D"/>
    <w:rsid w:val="00420E7F"/>
    <w:rsid w:val="00420EDC"/>
    <w:rsid w:val="00420F72"/>
    <w:rsid w:val="00420F73"/>
    <w:rsid w:val="004210F2"/>
    <w:rsid w:val="004211A1"/>
    <w:rsid w:val="00421243"/>
    <w:rsid w:val="00421340"/>
    <w:rsid w:val="00421498"/>
    <w:rsid w:val="00421508"/>
    <w:rsid w:val="00421814"/>
    <w:rsid w:val="004219F2"/>
    <w:rsid w:val="00421A36"/>
    <w:rsid w:val="00421AE1"/>
    <w:rsid w:val="00421C0E"/>
    <w:rsid w:val="00421D7F"/>
    <w:rsid w:val="00421E82"/>
    <w:rsid w:val="00421FDF"/>
    <w:rsid w:val="004221FD"/>
    <w:rsid w:val="004222A3"/>
    <w:rsid w:val="00422385"/>
    <w:rsid w:val="00422723"/>
    <w:rsid w:val="00422743"/>
    <w:rsid w:val="0042290E"/>
    <w:rsid w:val="00422AAB"/>
    <w:rsid w:val="00422E3C"/>
    <w:rsid w:val="00422E9E"/>
    <w:rsid w:val="0042305B"/>
    <w:rsid w:val="00423084"/>
    <w:rsid w:val="004230AE"/>
    <w:rsid w:val="0042329B"/>
    <w:rsid w:val="004233C7"/>
    <w:rsid w:val="004234CE"/>
    <w:rsid w:val="00423696"/>
    <w:rsid w:val="004236D6"/>
    <w:rsid w:val="00423AB8"/>
    <w:rsid w:val="00423B2A"/>
    <w:rsid w:val="00423E0A"/>
    <w:rsid w:val="00423E39"/>
    <w:rsid w:val="00423E3A"/>
    <w:rsid w:val="00424154"/>
    <w:rsid w:val="00424225"/>
    <w:rsid w:val="00424279"/>
    <w:rsid w:val="0042436C"/>
    <w:rsid w:val="0042438E"/>
    <w:rsid w:val="004243A9"/>
    <w:rsid w:val="0042444C"/>
    <w:rsid w:val="004244C1"/>
    <w:rsid w:val="0042468B"/>
    <w:rsid w:val="0042491D"/>
    <w:rsid w:val="004249CD"/>
    <w:rsid w:val="00424BD2"/>
    <w:rsid w:val="00424E50"/>
    <w:rsid w:val="00424FCC"/>
    <w:rsid w:val="0042513C"/>
    <w:rsid w:val="0042534C"/>
    <w:rsid w:val="00425478"/>
    <w:rsid w:val="004254DD"/>
    <w:rsid w:val="0042579D"/>
    <w:rsid w:val="004257D8"/>
    <w:rsid w:val="0042587C"/>
    <w:rsid w:val="004259E7"/>
    <w:rsid w:val="00425A7C"/>
    <w:rsid w:val="00425CF5"/>
    <w:rsid w:val="00425E02"/>
    <w:rsid w:val="00425E27"/>
    <w:rsid w:val="00426127"/>
    <w:rsid w:val="00426503"/>
    <w:rsid w:val="00426530"/>
    <w:rsid w:val="0042657F"/>
    <w:rsid w:val="004266BF"/>
    <w:rsid w:val="0042679E"/>
    <w:rsid w:val="004267FB"/>
    <w:rsid w:val="0042693F"/>
    <w:rsid w:val="00426A3C"/>
    <w:rsid w:val="00426B2D"/>
    <w:rsid w:val="00426BD2"/>
    <w:rsid w:val="00426C29"/>
    <w:rsid w:val="00426CAC"/>
    <w:rsid w:val="00426D92"/>
    <w:rsid w:val="00426E45"/>
    <w:rsid w:val="004270FB"/>
    <w:rsid w:val="00427443"/>
    <w:rsid w:val="004274AC"/>
    <w:rsid w:val="004274B7"/>
    <w:rsid w:val="00427590"/>
    <w:rsid w:val="0042765C"/>
    <w:rsid w:val="00427724"/>
    <w:rsid w:val="0042781E"/>
    <w:rsid w:val="00427BE9"/>
    <w:rsid w:val="00427BF1"/>
    <w:rsid w:val="00427CD0"/>
    <w:rsid w:val="00427D4A"/>
    <w:rsid w:val="00427DE8"/>
    <w:rsid w:val="00427DFD"/>
    <w:rsid w:val="00427EB9"/>
    <w:rsid w:val="00427FCC"/>
    <w:rsid w:val="004301E6"/>
    <w:rsid w:val="00430326"/>
    <w:rsid w:val="00430AD3"/>
    <w:rsid w:val="00430C52"/>
    <w:rsid w:val="00430D53"/>
    <w:rsid w:val="00430D70"/>
    <w:rsid w:val="00431316"/>
    <w:rsid w:val="00431481"/>
    <w:rsid w:val="00431917"/>
    <w:rsid w:val="004319EC"/>
    <w:rsid w:val="00431C8C"/>
    <w:rsid w:val="00431D2D"/>
    <w:rsid w:val="00431EC7"/>
    <w:rsid w:val="00431F5B"/>
    <w:rsid w:val="0043249B"/>
    <w:rsid w:val="00432632"/>
    <w:rsid w:val="004328E6"/>
    <w:rsid w:val="00432A95"/>
    <w:rsid w:val="00432B27"/>
    <w:rsid w:val="00432BBA"/>
    <w:rsid w:val="00432D2B"/>
    <w:rsid w:val="00432E4B"/>
    <w:rsid w:val="0043302F"/>
    <w:rsid w:val="0043308F"/>
    <w:rsid w:val="0043315F"/>
    <w:rsid w:val="004332E8"/>
    <w:rsid w:val="00433456"/>
    <w:rsid w:val="00433567"/>
    <w:rsid w:val="0043358B"/>
    <w:rsid w:val="0043364C"/>
    <w:rsid w:val="004336E0"/>
    <w:rsid w:val="00433753"/>
    <w:rsid w:val="00433893"/>
    <w:rsid w:val="0043393B"/>
    <w:rsid w:val="00433BD3"/>
    <w:rsid w:val="00433D45"/>
    <w:rsid w:val="00433D8A"/>
    <w:rsid w:val="00433E84"/>
    <w:rsid w:val="00433F1F"/>
    <w:rsid w:val="0043416E"/>
    <w:rsid w:val="00434231"/>
    <w:rsid w:val="004342D5"/>
    <w:rsid w:val="0043437B"/>
    <w:rsid w:val="004343AE"/>
    <w:rsid w:val="00434481"/>
    <w:rsid w:val="0043454B"/>
    <w:rsid w:val="004346FB"/>
    <w:rsid w:val="00434DCE"/>
    <w:rsid w:val="00434ECA"/>
    <w:rsid w:val="0043508A"/>
    <w:rsid w:val="004350AE"/>
    <w:rsid w:val="0043526D"/>
    <w:rsid w:val="0043554C"/>
    <w:rsid w:val="00435849"/>
    <w:rsid w:val="00435B64"/>
    <w:rsid w:val="00435C4D"/>
    <w:rsid w:val="00435D22"/>
    <w:rsid w:val="00435DC0"/>
    <w:rsid w:val="00435F24"/>
    <w:rsid w:val="00436512"/>
    <w:rsid w:val="00436627"/>
    <w:rsid w:val="00436913"/>
    <w:rsid w:val="004369E5"/>
    <w:rsid w:val="00436ABB"/>
    <w:rsid w:val="00436BA2"/>
    <w:rsid w:val="00436E1F"/>
    <w:rsid w:val="00436E42"/>
    <w:rsid w:val="00437017"/>
    <w:rsid w:val="004370F4"/>
    <w:rsid w:val="0043728C"/>
    <w:rsid w:val="004372CF"/>
    <w:rsid w:val="00437395"/>
    <w:rsid w:val="004373E7"/>
    <w:rsid w:val="0043740F"/>
    <w:rsid w:val="004374F2"/>
    <w:rsid w:val="00437747"/>
    <w:rsid w:val="00437BA7"/>
    <w:rsid w:val="00437C5D"/>
    <w:rsid w:val="00440002"/>
    <w:rsid w:val="0044005E"/>
    <w:rsid w:val="004400E7"/>
    <w:rsid w:val="00440222"/>
    <w:rsid w:val="00440230"/>
    <w:rsid w:val="004402DF"/>
    <w:rsid w:val="004403B5"/>
    <w:rsid w:val="00440630"/>
    <w:rsid w:val="00440684"/>
    <w:rsid w:val="004406AA"/>
    <w:rsid w:val="00440705"/>
    <w:rsid w:val="00440816"/>
    <w:rsid w:val="004408ED"/>
    <w:rsid w:val="004409C2"/>
    <w:rsid w:val="00440A6D"/>
    <w:rsid w:val="00440E84"/>
    <w:rsid w:val="00440EB6"/>
    <w:rsid w:val="00441187"/>
    <w:rsid w:val="004412A1"/>
    <w:rsid w:val="00441315"/>
    <w:rsid w:val="004414A1"/>
    <w:rsid w:val="00441C4C"/>
    <w:rsid w:val="00441CD8"/>
    <w:rsid w:val="00441D7D"/>
    <w:rsid w:val="00441E8F"/>
    <w:rsid w:val="00442055"/>
    <w:rsid w:val="00442450"/>
    <w:rsid w:val="004424A2"/>
    <w:rsid w:val="004424B3"/>
    <w:rsid w:val="0044261A"/>
    <w:rsid w:val="0044265D"/>
    <w:rsid w:val="004426E6"/>
    <w:rsid w:val="004426FB"/>
    <w:rsid w:val="0044274C"/>
    <w:rsid w:val="0044275B"/>
    <w:rsid w:val="00442A40"/>
    <w:rsid w:val="00442AFD"/>
    <w:rsid w:val="00442B5E"/>
    <w:rsid w:val="00442D22"/>
    <w:rsid w:val="0044312A"/>
    <w:rsid w:val="0044317E"/>
    <w:rsid w:val="00443460"/>
    <w:rsid w:val="0044348E"/>
    <w:rsid w:val="004434E0"/>
    <w:rsid w:val="004434FD"/>
    <w:rsid w:val="004435F0"/>
    <w:rsid w:val="00443BCE"/>
    <w:rsid w:val="00443D82"/>
    <w:rsid w:val="00443F6E"/>
    <w:rsid w:val="0044411B"/>
    <w:rsid w:val="00444262"/>
    <w:rsid w:val="004442DF"/>
    <w:rsid w:val="004445E1"/>
    <w:rsid w:val="004448EA"/>
    <w:rsid w:val="00444939"/>
    <w:rsid w:val="00444A01"/>
    <w:rsid w:val="00444A7C"/>
    <w:rsid w:val="00444AA2"/>
    <w:rsid w:val="00445196"/>
    <w:rsid w:val="00445271"/>
    <w:rsid w:val="0044534A"/>
    <w:rsid w:val="004454AD"/>
    <w:rsid w:val="0044554D"/>
    <w:rsid w:val="004456C1"/>
    <w:rsid w:val="0044595B"/>
    <w:rsid w:val="004459D9"/>
    <w:rsid w:val="00445A9C"/>
    <w:rsid w:val="00445C45"/>
    <w:rsid w:val="00445C6B"/>
    <w:rsid w:val="00445CC4"/>
    <w:rsid w:val="00445D10"/>
    <w:rsid w:val="0044608B"/>
    <w:rsid w:val="00446155"/>
    <w:rsid w:val="00446229"/>
    <w:rsid w:val="00446250"/>
    <w:rsid w:val="004464BE"/>
    <w:rsid w:val="00446746"/>
    <w:rsid w:val="004467E4"/>
    <w:rsid w:val="00446BE4"/>
    <w:rsid w:val="00446D10"/>
    <w:rsid w:val="00446DBB"/>
    <w:rsid w:val="004471CA"/>
    <w:rsid w:val="00447213"/>
    <w:rsid w:val="0044723A"/>
    <w:rsid w:val="004473B6"/>
    <w:rsid w:val="004474F9"/>
    <w:rsid w:val="004478C8"/>
    <w:rsid w:val="004479A1"/>
    <w:rsid w:val="00447BB8"/>
    <w:rsid w:val="00447D84"/>
    <w:rsid w:val="00447DC2"/>
    <w:rsid w:val="00450012"/>
    <w:rsid w:val="004500F2"/>
    <w:rsid w:val="00450237"/>
    <w:rsid w:val="0045024B"/>
    <w:rsid w:val="00450256"/>
    <w:rsid w:val="0045028F"/>
    <w:rsid w:val="00450356"/>
    <w:rsid w:val="00450590"/>
    <w:rsid w:val="004506B5"/>
    <w:rsid w:val="0045074C"/>
    <w:rsid w:val="00450CFA"/>
    <w:rsid w:val="00450EFF"/>
    <w:rsid w:val="00450FBB"/>
    <w:rsid w:val="00451062"/>
    <w:rsid w:val="004511FA"/>
    <w:rsid w:val="004512B3"/>
    <w:rsid w:val="0045141E"/>
    <w:rsid w:val="00451545"/>
    <w:rsid w:val="00451710"/>
    <w:rsid w:val="00451857"/>
    <w:rsid w:val="00451BC0"/>
    <w:rsid w:val="00451D0F"/>
    <w:rsid w:val="00451D16"/>
    <w:rsid w:val="00451F15"/>
    <w:rsid w:val="00452011"/>
    <w:rsid w:val="0045203F"/>
    <w:rsid w:val="0045204D"/>
    <w:rsid w:val="0045207E"/>
    <w:rsid w:val="004520AF"/>
    <w:rsid w:val="0045211C"/>
    <w:rsid w:val="00452291"/>
    <w:rsid w:val="00452439"/>
    <w:rsid w:val="00452517"/>
    <w:rsid w:val="00452F86"/>
    <w:rsid w:val="004531CF"/>
    <w:rsid w:val="004533B9"/>
    <w:rsid w:val="00453416"/>
    <w:rsid w:val="00453583"/>
    <w:rsid w:val="004535F6"/>
    <w:rsid w:val="0045386E"/>
    <w:rsid w:val="00453C81"/>
    <w:rsid w:val="00453E77"/>
    <w:rsid w:val="00453EB2"/>
    <w:rsid w:val="00453F18"/>
    <w:rsid w:val="0045414E"/>
    <w:rsid w:val="00454215"/>
    <w:rsid w:val="00454289"/>
    <w:rsid w:val="00454455"/>
    <w:rsid w:val="0045490C"/>
    <w:rsid w:val="00454974"/>
    <w:rsid w:val="00454DBD"/>
    <w:rsid w:val="00454E7B"/>
    <w:rsid w:val="0045505F"/>
    <w:rsid w:val="004550BD"/>
    <w:rsid w:val="00455237"/>
    <w:rsid w:val="004553B0"/>
    <w:rsid w:val="004553EC"/>
    <w:rsid w:val="0045540C"/>
    <w:rsid w:val="00455481"/>
    <w:rsid w:val="00455597"/>
    <w:rsid w:val="004555CB"/>
    <w:rsid w:val="00455673"/>
    <w:rsid w:val="004558EF"/>
    <w:rsid w:val="00455BA5"/>
    <w:rsid w:val="00455C44"/>
    <w:rsid w:val="00455CDA"/>
    <w:rsid w:val="00455DB4"/>
    <w:rsid w:val="00455DF9"/>
    <w:rsid w:val="00455E02"/>
    <w:rsid w:val="00456142"/>
    <w:rsid w:val="004561B5"/>
    <w:rsid w:val="00456244"/>
    <w:rsid w:val="004562B5"/>
    <w:rsid w:val="0045672A"/>
    <w:rsid w:val="004567A8"/>
    <w:rsid w:val="004568A2"/>
    <w:rsid w:val="00456930"/>
    <w:rsid w:val="00456B53"/>
    <w:rsid w:val="00456C36"/>
    <w:rsid w:val="00456D0B"/>
    <w:rsid w:val="00456D19"/>
    <w:rsid w:val="00456D39"/>
    <w:rsid w:val="00456DDD"/>
    <w:rsid w:val="004570BD"/>
    <w:rsid w:val="0045716D"/>
    <w:rsid w:val="00457178"/>
    <w:rsid w:val="00457319"/>
    <w:rsid w:val="004573DB"/>
    <w:rsid w:val="004575C0"/>
    <w:rsid w:val="0045771F"/>
    <w:rsid w:val="0045794D"/>
    <w:rsid w:val="00457A9C"/>
    <w:rsid w:val="00457F61"/>
    <w:rsid w:val="00457F9D"/>
    <w:rsid w:val="004600AA"/>
    <w:rsid w:val="00460722"/>
    <w:rsid w:val="00460739"/>
    <w:rsid w:val="00460898"/>
    <w:rsid w:val="00460D4A"/>
    <w:rsid w:val="00460F92"/>
    <w:rsid w:val="00461041"/>
    <w:rsid w:val="004614DD"/>
    <w:rsid w:val="00461562"/>
    <w:rsid w:val="00461586"/>
    <w:rsid w:val="00461724"/>
    <w:rsid w:val="00461869"/>
    <w:rsid w:val="004619D1"/>
    <w:rsid w:val="00461B7F"/>
    <w:rsid w:val="00461B9B"/>
    <w:rsid w:val="00461C93"/>
    <w:rsid w:val="00461D84"/>
    <w:rsid w:val="00461FAB"/>
    <w:rsid w:val="00462322"/>
    <w:rsid w:val="0046260A"/>
    <w:rsid w:val="0046268B"/>
    <w:rsid w:val="004627FF"/>
    <w:rsid w:val="00462970"/>
    <w:rsid w:val="00462B95"/>
    <w:rsid w:val="00462FA9"/>
    <w:rsid w:val="00462FAC"/>
    <w:rsid w:val="0046326D"/>
    <w:rsid w:val="00463344"/>
    <w:rsid w:val="00463495"/>
    <w:rsid w:val="0046377C"/>
    <w:rsid w:val="004637C4"/>
    <w:rsid w:val="004638AA"/>
    <w:rsid w:val="0046397B"/>
    <w:rsid w:val="00463A1A"/>
    <w:rsid w:val="00463D21"/>
    <w:rsid w:val="00463E9A"/>
    <w:rsid w:val="00463F27"/>
    <w:rsid w:val="00464215"/>
    <w:rsid w:val="00464540"/>
    <w:rsid w:val="004646FF"/>
    <w:rsid w:val="004647C4"/>
    <w:rsid w:val="004648C8"/>
    <w:rsid w:val="00464B1F"/>
    <w:rsid w:val="00464CBA"/>
    <w:rsid w:val="00464E7B"/>
    <w:rsid w:val="00464EC3"/>
    <w:rsid w:val="00464FDC"/>
    <w:rsid w:val="004651B4"/>
    <w:rsid w:val="00465258"/>
    <w:rsid w:val="004653C5"/>
    <w:rsid w:val="0046547E"/>
    <w:rsid w:val="004655B7"/>
    <w:rsid w:val="004655C7"/>
    <w:rsid w:val="004656B4"/>
    <w:rsid w:val="00465888"/>
    <w:rsid w:val="00465976"/>
    <w:rsid w:val="00465AE5"/>
    <w:rsid w:val="00465BBC"/>
    <w:rsid w:val="00465BC8"/>
    <w:rsid w:val="00465BCB"/>
    <w:rsid w:val="00465BE4"/>
    <w:rsid w:val="00465C23"/>
    <w:rsid w:val="00465D59"/>
    <w:rsid w:val="004660D0"/>
    <w:rsid w:val="004661CA"/>
    <w:rsid w:val="004661DB"/>
    <w:rsid w:val="004664B3"/>
    <w:rsid w:val="00466578"/>
    <w:rsid w:val="004666EC"/>
    <w:rsid w:val="00466B47"/>
    <w:rsid w:val="00466D87"/>
    <w:rsid w:val="00466E04"/>
    <w:rsid w:val="00466F02"/>
    <w:rsid w:val="00466FA3"/>
    <w:rsid w:val="00467010"/>
    <w:rsid w:val="004670B1"/>
    <w:rsid w:val="00467139"/>
    <w:rsid w:val="00467185"/>
    <w:rsid w:val="0046758B"/>
    <w:rsid w:val="004679F1"/>
    <w:rsid w:val="00467CF1"/>
    <w:rsid w:val="00467D5D"/>
    <w:rsid w:val="004701F8"/>
    <w:rsid w:val="0047042B"/>
    <w:rsid w:val="00470444"/>
    <w:rsid w:val="004705DD"/>
    <w:rsid w:val="00470607"/>
    <w:rsid w:val="00470619"/>
    <w:rsid w:val="00470992"/>
    <w:rsid w:val="00470A6E"/>
    <w:rsid w:val="00470A8A"/>
    <w:rsid w:val="00470AB0"/>
    <w:rsid w:val="00470AC8"/>
    <w:rsid w:val="00470E45"/>
    <w:rsid w:val="00470E49"/>
    <w:rsid w:val="00470F51"/>
    <w:rsid w:val="004712A2"/>
    <w:rsid w:val="0047137B"/>
    <w:rsid w:val="0047138E"/>
    <w:rsid w:val="004713AC"/>
    <w:rsid w:val="00471430"/>
    <w:rsid w:val="004715B4"/>
    <w:rsid w:val="004715B8"/>
    <w:rsid w:val="004716EA"/>
    <w:rsid w:val="00471882"/>
    <w:rsid w:val="00471900"/>
    <w:rsid w:val="004719E1"/>
    <w:rsid w:val="00471C42"/>
    <w:rsid w:val="00471DC9"/>
    <w:rsid w:val="00471F89"/>
    <w:rsid w:val="0047202B"/>
    <w:rsid w:val="004720C7"/>
    <w:rsid w:val="00472304"/>
    <w:rsid w:val="00472353"/>
    <w:rsid w:val="00472627"/>
    <w:rsid w:val="00472B44"/>
    <w:rsid w:val="00472B75"/>
    <w:rsid w:val="00472BB2"/>
    <w:rsid w:val="00472CAD"/>
    <w:rsid w:val="00472CC8"/>
    <w:rsid w:val="00472DED"/>
    <w:rsid w:val="00472EB0"/>
    <w:rsid w:val="004730CA"/>
    <w:rsid w:val="00473248"/>
    <w:rsid w:val="004733F9"/>
    <w:rsid w:val="00473702"/>
    <w:rsid w:val="0047371C"/>
    <w:rsid w:val="00473738"/>
    <w:rsid w:val="0047386D"/>
    <w:rsid w:val="00473AF2"/>
    <w:rsid w:val="00473C4B"/>
    <w:rsid w:val="00473D20"/>
    <w:rsid w:val="0047402E"/>
    <w:rsid w:val="00474067"/>
    <w:rsid w:val="004740BC"/>
    <w:rsid w:val="00474313"/>
    <w:rsid w:val="004745E7"/>
    <w:rsid w:val="00474634"/>
    <w:rsid w:val="004749A4"/>
    <w:rsid w:val="004749F9"/>
    <w:rsid w:val="00474C5B"/>
    <w:rsid w:val="00474DE2"/>
    <w:rsid w:val="00475357"/>
    <w:rsid w:val="004758D4"/>
    <w:rsid w:val="0047595E"/>
    <w:rsid w:val="00475BCA"/>
    <w:rsid w:val="00475C7A"/>
    <w:rsid w:val="00475DA0"/>
    <w:rsid w:val="00475F97"/>
    <w:rsid w:val="0047610D"/>
    <w:rsid w:val="00476322"/>
    <w:rsid w:val="00476655"/>
    <w:rsid w:val="0047667D"/>
    <w:rsid w:val="004768BE"/>
    <w:rsid w:val="0047722A"/>
    <w:rsid w:val="00477345"/>
    <w:rsid w:val="00477346"/>
    <w:rsid w:val="0047748D"/>
    <w:rsid w:val="0047761B"/>
    <w:rsid w:val="00477656"/>
    <w:rsid w:val="0047777E"/>
    <w:rsid w:val="004777DC"/>
    <w:rsid w:val="00477904"/>
    <w:rsid w:val="00477B34"/>
    <w:rsid w:val="00480171"/>
    <w:rsid w:val="0048047E"/>
    <w:rsid w:val="0048057C"/>
    <w:rsid w:val="0048094F"/>
    <w:rsid w:val="00480B16"/>
    <w:rsid w:val="00480DC5"/>
    <w:rsid w:val="00480E04"/>
    <w:rsid w:val="00480F35"/>
    <w:rsid w:val="00480FB9"/>
    <w:rsid w:val="0048106D"/>
    <w:rsid w:val="0048140E"/>
    <w:rsid w:val="00481826"/>
    <w:rsid w:val="004819C1"/>
    <w:rsid w:val="00481BE3"/>
    <w:rsid w:val="00481F41"/>
    <w:rsid w:val="0048243E"/>
    <w:rsid w:val="004824D8"/>
    <w:rsid w:val="00482571"/>
    <w:rsid w:val="00482768"/>
    <w:rsid w:val="00482B18"/>
    <w:rsid w:val="00482C33"/>
    <w:rsid w:val="00482D8E"/>
    <w:rsid w:val="00482DAC"/>
    <w:rsid w:val="00482DDC"/>
    <w:rsid w:val="00482E45"/>
    <w:rsid w:val="00482FAC"/>
    <w:rsid w:val="004830E6"/>
    <w:rsid w:val="00483120"/>
    <w:rsid w:val="00483359"/>
    <w:rsid w:val="004834E1"/>
    <w:rsid w:val="0048361E"/>
    <w:rsid w:val="004836C5"/>
    <w:rsid w:val="0048396C"/>
    <w:rsid w:val="004839B1"/>
    <w:rsid w:val="00483CAD"/>
    <w:rsid w:val="00483CC4"/>
    <w:rsid w:val="00483E0E"/>
    <w:rsid w:val="00483F46"/>
    <w:rsid w:val="00483F68"/>
    <w:rsid w:val="004840A6"/>
    <w:rsid w:val="00484781"/>
    <w:rsid w:val="00484833"/>
    <w:rsid w:val="00484A91"/>
    <w:rsid w:val="00484B3E"/>
    <w:rsid w:val="00484C1E"/>
    <w:rsid w:val="00484EA3"/>
    <w:rsid w:val="004850EE"/>
    <w:rsid w:val="004853F4"/>
    <w:rsid w:val="00485432"/>
    <w:rsid w:val="0048546D"/>
    <w:rsid w:val="004855B0"/>
    <w:rsid w:val="004857EA"/>
    <w:rsid w:val="00485AA2"/>
    <w:rsid w:val="00485B57"/>
    <w:rsid w:val="00485F1D"/>
    <w:rsid w:val="00485F7F"/>
    <w:rsid w:val="0048608A"/>
    <w:rsid w:val="0048611D"/>
    <w:rsid w:val="00486203"/>
    <w:rsid w:val="004862C4"/>
    <w:rsid w:val="00486339"/>
    <w:rsid w:val="004864DF"/>
    <w:rsid w:val="00486725"/>
    <w:rsid w:val="00486847"/>
    <w:rsid w:val="00486A3E"/>
    <w:rsid w:val="00486BAC"/>
    <w:rsid w:val="00486BB9"/>
    <w:rsid w:val="00486D7C"/>
    <w:rsid w:val="00486E3B"/>
    <w:rsid w:val="00486FFE"/>
    <w:rsid w:val="004873C5"/>
    <w:rsid w:val="004876A8"/>
    <w:rsid w:val="004876E2"/>
    <w:rsid w:val="004878AA"/>
    <w:rsid w:val="00487A07"/>
    <w:rsid w:val="00487B1B"/>
    <w:rsid w:val="00487D89"/>
    <w:rsid w:val="00487DB0"/>
    <w:rsid w:val="00487F3F"/>
    <w:rsid w:val="0048BBDB"/>
    <w:rsid w:val="004904D1"/>
    <w:rsid w:val="00490624"/>
    <w:rsid w:val="00490C34"/>
    <w:rsid w:val="00490F5C"/>
    <w:rsid w:val="004910CA"/>
    <w:rsid w:val="0049138A"/>
    <w:rsid w:val="00491395"/>
    <w:rsid w:val="004913CD"/>
    <w:rsid w:val="004915B3"/>
    <w:rsid w:val="00491B2A"/>
    <w:rsid w:val="00491E6B"/>
    <w:rsid w:val="00492156"/>
    <w:rsid w:val="0049218C"/>
    <w:rsid w:val="0049228F"/>
    <w:rsid w:val="004922FD"/>
    <w:rsid w:val="0049241C"/>
    <w:rsid w:val="00492697"/>
    <w:rsid w:val="00492876"/>
    <w:rsid w:val="00492AC8"/>
    <w:rsid w:val="00492C09"/>
    <w:rsid w:val="00493061"/>
    <w:rsid w:val="00493080"/>
    <w:rsid w:val="004931CF"/>
    <w:rsid w:val="004931ED"/>
    <w:rsid w:val="00493332"/>
    <w:rsid w:val="00493862"/>
    <w:rsid w:val="0049388F"/>
    <w:rsid w:val="004939E7"/>
    <w:rsid w:val="00493C57"/>
    <w:rsid w:val="00493EEC"/>
    <w:rsid w:val="00493FE9"/>
    <w:rsid w:val="0049401E"/>
    <w:rsid w:val="0049427C"/>
    <w:rsid w:val="00494348"/>
    <w:rsid w:val="0049470C"/>
    <w:rsid w:val="004947D4"/>
    <w:rsid w:val="00495214"/>
    <w:rsid w:val="004952EC"/>
    <w:rsid w:val="004952F4"/>
    <w:rsid w:val="004953F4"/>
    <w:rsid w:val="00495429"/>
    <w:rsid w:val="00495765"/>
    <w:rsid w:val="0049602D"/>
    <w:rsid w:val="00496171"/>
    <w:rsid w:val="00496218"/>
    <w:rsid w:val="004965C2"/>
    <w:rsid w:val="0049665D"/>
    <w:rsid w:val="0049688E"/>
    <w:rsid w:val="00496913"/>
    <w:rsid w:val="004969D9"/>
    <w:rsid w:val="00496AB6"/>
    <w:rsid w:val="00496B61"/>
    <w:rsid w:val="00496B82"/>
    <w:rsid w:val="00496B87"/>
    <w:rsid w:val="00496C62"/>
    <w:rsid w:val="00496D25"/>
    <w:rsid w:val="00497162"/>
    <w:rsid w:val="0049732C"/>
    <w:rsid w:val="004973AE"/>
    <w:rsid w:val="004973B8"/>
    <w:rsid w:val="004975CC"/>
    <w:rsid w:val="004975D5"/>
    <w:rsid w:val="004976E3"/>
    <w:rsid w:val="0049793C"/>
    <w:rsid w:val="00497A98"/>
    <w:rsid w:val="00497E7B"/>
    <w:rsid w:val="004A0186"/>
    <w:rsid w:val="004A03B5"/>
    <w:rsid w:val="004A0808"/>
    <w:rsid w:val="004A090A"/>
    <w:rsid w:val="004A0C45"/>
    <w:rsid w:val="004A0FA8"/>
    <w:rsid w:val="004A140B"/>
    <w:rsid w:val="004A152B"/>
    <w:rsid w:val="004A15CF"/>
    <w:rsid w:val="004A18D8"/>
    <w:rsid w:val="004A190A"/>
    <w:rsid w:val="004A195A"/>
    <w:rsid w:val="004A1AB1"/>
    <w:rsid w:val="004A2331"/>
    <w:rsid w:val="004A2433"/>
    <w:rsid w:val="004A249F"/>
    <w:rsid w:val="004A2623"/>
    <w:rsid w:val="004A2683"/>
    <w:rsid w:val="004A276A"/>
    <w:rsid w:val="004A28B1"/>
    <w:rsid w:val="004A2BD8"/>
    <w:rsid w:val="004A2D51"/>
    <w:rsid w:val="004A2E9C"/>
    <w:rsid w:val="004A3175"/>
    <w:rsid w:val="004A317B"/>
    <w:rsid w:val="004A339F"/>
    <w:rsid w:val="004A351E"/>
    <w:rsid w:val="004A3819"/>
    <w:rsid w:val="004A3939"/>
    <w:rsid w:val="004A3A4F"/>
    <w:rsid w:val="004A3BEC"/>
    <w:rsid w:val="004A412F"/>
    <w:rsid w:val="004A4224"/>
    <w:rsid w:val="004A4359"/>
    <w:rsid w:val="004A4778"/>
    <w:rsid w:val="004A4792"/>
    <w:rsid w:val="004A48D8"/>
    <w:rsid w:val="004A4CC3"/>
    <w:rsid w:val="004A51EC"/>
    <w:rsid w:val="004A5247"/>
    <w:rsid w:val="004A5300"/>
    <w:rsid w:val="004A533C"/>
    <w:rsid w:val="004A536C"/>
    <w:rsid w:val="004A5433"/>
    <w:rsid w:val="004A55D0"/>
    <w:rsid w:val="004A5676"/>
    <w:rsid w:val="004A577D"/>
    <w:rsid w:val="004A57EE"/>
    <w:rsid w:val="004A58A3"/>
    <w:rsid w:val="004A58F7"/>
    <w:rsid w:val="004A5B45"/>
    <w:rsid w:val="004A5F17"/>
    <w:rsid w:val="004A5F49"/>
    <w:rsid w:val="004A5F59"/>
    <w:rsid w:val="004A6075"/>
    <w:rsid w:val="004A6518"/>
    <w:rsid w:val="004A651F"/>
    <w:rsid w:val="004A663F"/>
    <w:rsid w:val="004A69B6"/>
    <w:rsid w:val="004A69B8"/>
    <w:rsid w:val="004A6A7D"/>
    <w:rsid w:val="004A6CFD"/>
    <w:rsid w:val="004A6D26"/>
    <w:rsid w:val="004A6D74"/>
    <w:rsid w:val="004A6E6E"/>
    <w:rsid w:val="004A6EC1"/>
    <w:rsid w:val="004A71C1"/>
    <w:rsid w:val="004A72D3"/>
    <w:rsid w:val="004A72FE"/>
    <w:rsid w:val="004A73C6"/>
    <w:rsid w:val="004A75CD"/>
    <w:rsid w:val="004A7838"/>
    <w:rsid w:val="004A7997"/>
    <w:rsid w:val="004A79A3"/>
    <w:rsid w:val="004A7B84"/>
    <w:rsid w:val="004A7CDE"/>
    <w:rsid w:val="004A7CF8"/>
    <w:rsid w:val="004A7D06"/>
    <w:rsid w:val="004A7DF4"/>
    <w:rsid w:val="004A7EC2"/>
    <w:rsid w:val="004A7F6D"/>
    <w:rsid w:val="004B0067"/>
    <w:rsid w:val="004B054C"/>
    <w:rsid w:val="004B076E"/>
    <w:rsid w:val="004B07E2"/>
    <w:rsid w:val="004B0823"/>
    <w:rsid w:val="004B0A17"/>
    <w:rsid w:val="004B0A87"/>
    <w:rsid w:val="004B0B2C"/>
    <w:rsid w:val="004B0BD3"/>
    <w:rsid w:val="004B0CFB"/>
    <w:rsid w:val="004B106F"/>
    <w:rsid w:val="004B10AB"/>
    <w:rsid w:val="004B13AF"/>
    <w:rsid w:val="004B1543"/>
    <w:rsid w:val="004B1A09"/>
    <w:rsid w:val="004B1A85"/>
    <w:rsid w:val="004B1A95"/>
    <w:rsid w:val="004B1BDB"/>
    <w:rsid w:val="004B20E7"/>
    <w:rsid w:val="004B226C"/>
    <w:rsid w:val="004B234C"/>
    <w:rsid w:val="004B268E"/>
    <w:rsid w:val="004B295E"/>
    <w:rsid w:val="004B2C1F"/>
    <w:rsid w:val="004B2DDB"/>
    <w:rsid w:val="004B2FBD"/>
    <w:rsid w:val="004B304F"/>
    <w:rsid w:val="004B34A7"/>
    <w:rsid w:val="004B359E"/>
    <w:rsid w:val="004B35B1"/>
    <w:rsid w:val="004B3719"/>
    <w:rsid w:val="004B374D"/>
    <w:rsid w:val="004B37C0"/>
    <w:rsid w:val="004B37E7"/>
    <w:rsid w:val="004B38AF"/>
    <w:rsid w:val="004B3B45"/>
    <w:rsid w:val="004B3ECF"/>
    <w:rsid w:val="004B3F9D"/>
    <w:rsid w:val="004B4180"/>
    <w:rsid w:val="004B419A"/>
    <w:rsid w:val="004B41CD"/>
    <w:rsid w:val="004B42BC"/>
    <w:rsid w:val="004B4314"/>
    <w:rsid w:val="004B492A"/>
    <w:rsid w:val="004B49CD"/>
    <w:rsid w:val="004B4A25"/>
    <w:rsid w:val="004B4A44"/>
    <w:rsid w:val="004B4B6B"/>
    <w:rsid w:val="004B4C8D"/>
    <w:rsid w:val="004B4D27"/>
    <w:rsid w:val="004B4D77"/>
    <w:rsid w:val="004B5185"/>
    <w:rsid w:val="004B5280"/>
    <w:rsid w:val="004B54A9"/>
    <w:rsid w:val="004B55B5"/>
    <w:rsid w:val="004B5840"/>
    <w:rsid w:val="004B5B8D"/>
    <w:rsid w:val="004B5C1C"/>
    <w:rsid w:val="004B5DFE"/>
    <w:rsid w:val="004B5EF7"/>
    <w:rsid w:val="004B6234"/>
    <w:rsid w:val="004B63B8"/>
    <w:rsid w:val="004B654F"/>
    <w:rsid w:val="004B6776"/>
    <w:rsid w:val="004B67A3"/>
    <w:rsid w:val="004B6983"/>
    <w:rsid w:val="004B6BB8"/>
    <w:rsid w:val="004B6C07"/>
    <w:rsid w:val="004B6C3E"/>
    <w:rsid w:val="004B6C51"/>
    <w:rsid w:val="004B6CC9"/>
    <w:rsid w:val="004B6DD6"/>
    <w:rsid w:val="004B6E99"/>
    <w:rsid w:val="004B7296"/>
    <w:rsid w:val="004B7350"/>
    <w:rsid w:val="004B745A"/>
    <w:rsid w:val="004B76A4"/>
    <w:rsid w:val="004B7795"/>
    <w:rsid w:val="004B77BA"/>
    <w:rsid w:val="004B787C"/>
    <w:rsid w:val="004B794E"/>
    <w:rsid w:val="004B7950"/>
    <w:rsid w:val="004B7953"/>
    <w:rsid w:val="004B7957"/>
    <w:rsid w:val="004B7E00"/>
    <w:rsid w:val="004B7E64"/>
    <w:rsid w:val="004B7F7B"/>
    <w:rsid w:val="004C034D"/>
    <w:rsid w:val="004C05CB"/>
    <w:rsid w:val="004C067E"/>
    <w:rsid w:val="004C08CA"/>
    <w:rsid w:val="004C0ADE"/>
    <w:rsid w:val="004C0BCC"/>
    <w:rsid w:val="004C0BE7"/>
    <w:rsid w:val="004C0C97"/>
    <w:rsid w:val="004C10C5"/>
    <w:rsid w:val="004C10C6"/>
    <w:rsid w:val="004C12B4"/>
    <w:rsid w:val="004C1705"/>
    <w:rsid w:val="004C171F"/>
    <w:rsid w:val="004C18DF"/>
    <w:rsid w:val="004C1BA6"/>
    <w:rsid w:val="004C1D0F"/>
    <w:rsid w:val="004C218D"/>
    <w:rsid w:val="004C21DA"/>
    <w:rsid w:val="004C25C6"/>
    <w:rsid w:val="004C2742"/>
    <w:rsid w:val="004C2890"/>
    <w:rsid w:val="004C2936"/>
    <w:rsid w:val="004C2997"/>
    <w:rsid w:val="004C29C4"/>
    <w:rsid w:val="004C2BB0"/>
    <w:rsid w:val="004C2C23"/>
    <w:rsid w:val="004C2D0B"/>
    <w:rsid w:val="004C3135"/>
    <w:rsid w:val="004C331E"/>
    <w:rsid w:val="004C33DB"/>
    <w:rsid w:val="004C3578"/>
    <w:rsid w:val="004C3961"/>
    <w:rsid w:val="004C3A05"/>
    <w:rsid w:val="004C3CA7"/>
    <w:rsid w:val="004C3E0C"/>
    <w:rsid w:val="004C3E2A"/>
    <w:rsid w:val="004C3F70"/>
    <w:rsid w:val="004C3F86"/>
    <w:rsid w:val="004C3F8D"/>
    <w:rsid w:val="004C446A"/>
    <w:rsid w:val="004C44DC"/>
    <w:rsid w:val="004C455E"/>
    <w:rsid w:val="004C4660"/>
    <w:rsid w:val="004C470E"/>
    <w:rsid w:val="004C48A2"/>
    <w:rsid w:val="004C49B3"/>
    <w:rsid w:val="004C49E3"/>
    <w:rsid w:val="004C4A3E"/>
    <w:rsid w:val="004C4AD8"/>
    <w:rsid w:val="004C4B6E"/>
    <w:rsid w:val="004C4C74"/>
    <w:rsid w:val="004C4E77"/>
    <w:rsid w:val="004C4F7C"/>
    <w:rsid w:val="004C5026"/>
    <w:rsid w:val="004C50B5"/>
    <w:rsid w:val="004C521B"/>
    <w:rsid w:val="004C574A"/>
    <w:rsid w:val="004C5814"/>
    <w:rsid w:val="004C5C5B"/>
    <w:rsid w:val="004C5C7E"/>
    <w:rsid w:val="004C5F4C"/>
    <w:rsid w:val="004C5FF2"/>
    <w:rsid w:val="004C6179"/>
    <w:rsid w:val="004C6184"/>
    <w:rsid w:val="004C6496"/>
    <w:rsid w:val="004C6642"/>
    <w:rsid w:val="004C6A57"/>
    <w:rsid w:val="004C6B7E"/>
    <w:rsid w:val="004C7020"/>
    <w:rsid w:val="004C72F0"/>
    <w:rsid w:val="004C7712"/>
    <w:rsid w:val="004C7B51"/>
    <w:rsid w:val="004C7D64"/>
    <w:rsid w:val="004C7E22"/>
    <w:rsid w:val="004D01C2"/>
    <w:rsid w:val="004D0255"/>
    <w:rsid w:val="004D0306"/>
    <w:rsid w:val="004D051D"/>
    <w:rsid w:val="004D073F"/>
    <w:rsid w:val="004D07F5"/>
    <w:rsid w:val="004D09B2"/>
    <w:rsid w:val="004D0D96"/>
    <w:rsid w:val="004D116E"/>
    <w:rsid w:val="004D142F"/>
    <w:rsid w:val="004D1473"/>
    <w:rsid w:val="004D14A5"/>
    <w:rsid w:val="004D1B22"/>
    <w:rsid w:val="004D1DDC"/>
    <w:rsid w:val="004D1E33"/>
    <w:rsid w:val="004D1EBD"/>
    <w:rsid w:val="004D1F6C"/>
    <w:rsid w:val="004D20EE"/>
    <w:rsid w:val="004D21E7"/>
    <w:rsid w:val="004D247A"/>
    <w:rsid w:val="004D2519"/>
    <w:rsid w:val="004D2606"/>
    <w:rsid w:val="004D2646"/>
    <w:rsid w:val="004D28AB"/>
    <w:rsid w:val="004D2947"/>
    <w:rsid w:val="004D2CD8"/>
    <w:rsid w:val="004D2F54"/>
    <w:rsid w:val="004D303B"/>
    <w:rsid w:val="004D3113"/>
    <w:rsid w:val="004D337C"/>
    <w:rsid w:val="004D3953"/>
    <w:rsid w:val="004D3F1B"/>
    <w:rsid w:val="004D3FA0"/>
    <w:rsid w:val="004D4008"/>
    <w:rsid w:val="004D4352"/>
    <w:rsid w:val="004D43B4"/>
    <w:rsid w:val="004D45EB"/>
    <w:rsid w:val="004D478A"/>
    <w:rsid w:val="004D4C0F"/>
    <w:rsid w:val="004D5115"/>
    <w:rsid w:val="004D5277"/>
    <w:rsid w:val="004D53F2"/>
    <w:rsid w:val="004D5762"/>
    <w:rsid w:val="004D591D"/>
    <w:rsid w:val="004D67E8"/>
    <w:rsid w:val="004D69E8"/>
    <w:rsid w:val="004D6A5C"/>
    <w:rsid w:val="004D6A80"/>
    <w:rsid w:val="004D7342"/>
    <w:rsid w:val="004D736E"/>
    <w:rsid w:val="004D74E8"/>
    <w:rsid w:val="004D75C8"/>
    <w:rsid w:val="004D7734"/>
    <w:rsid w:val="004D77A0"/>
    <w:rsid w:val="004D79D1"/>
    <w:rsid w:val="004D7A1D"/>
    <w:rsid w:val="004D7A58"/>
    <w:rsid w:val="004D7CC1"/>
    <w:rsid w:val="004D7F6C"/>
    <w:rsid w:val="004E00F9"/>
    <w:rsid w:val="004E0224"/>
    <w:rsid w:val="004E023E"/>
    <w:rsid w:val="004E04DA"/>
    <w:rsid w:val="004E0550"/>
    <w:rsid w:val="004E0553"/>
    <w:rsid w:val="004E085B"/>
    <w:rsid w:val="004E095C"/>
    <w:rsid w:val="004E0BCD"/>
    <w:rsid w:val="004E0CBC"/>
    <w:rsid w:val="004E1521"/>
    <w:rsid w:val="004E15C5"/>
    <w:rsid w:val="004E16DD"/>
    <w:rsid w:val="004E181F"/>
    <w:rsid w:val="004E19AA"/>
    <w:rsid w:val="004E19BE"/>
    <w:rsid w:val="004E1CA1"/>
    <w:rsid w:val="004E1CD3"/>
    <w:rsid w:val="004E1D44"/>
    <w:rsid w:val="004E1F03"/>
    <w:rsid w:val="004E2035"/>
    <w:rsid w:val="004E2078"/>
    <w:rsid w:val="004E2439"/>
    <w:rsid w:val="004E27A4"/>
    <w:rsid w:val="004E280A"/>
    <w:rsid w:val="004E288B"/>
    <w:rsid w:val="004E2AF1"/>
    <w:rsid w:val="004E2B41"/>
    <w:rsid w:val="004E2C12"/>
    <w:rsid w:val="004E2C81"/>
    <w:rsid w:val="004E2E23"/>
    <w:rsid w:val="004E2F06"/>
    <w:rsid w:val="004E2F27"/>
    <w:rsid w:val="004E2FA7"/>
    <w:rsid w:val="004E3406"/>
    <w:rsid w:val="004E3426"/>
    <w:rsid w:val="004E353C"/>
    <w:rsid w:val="004E35FC"/>
    <w:rsid w:val="004E3607"/>
    <w:rsid w:val="004E3713"/>
    <w:rsid w:val="004E390B"/>
    <w:rsid w:val="004E397A"/>
    <w:rsid w:val="004E3A1B"/>
    <w:rsid w:val="004E3D57"/>
    <w:rsid w:val="004E4070"/>
    <w:rsid w:val="004E4162"/>
    <w:rsid w:val="004E4336"/>
    <w:rsid w:val="004E449A"/>
    <w:rsid w:val="004E44F3"/>
    <w:rsid w:val="004E4565"/>
    <w:rsid w:val="004E478A"/>
    <w:rsid w:val="004E4941"/>
    <w:rsid w:val="004E4A39"/>
    <w:rsid w:val="004E4CC8"/>
    <w:rsid w:val="004E4D29"/>
    <w:rsid w:val="004E4DC3"/>
    <w:rsid w:val="004E519D"/>
    <w:rsid w:val="004E532E"/>
    <w:rsid w:val="004E55D6"/>
    <w:rsid w:val="004E5C96"/>
    <w:rsid w:val="004E5D53"/>
    <w:rsid w:val="004E60A6"/>
    <w:rsid w:val="004E61FC"/>
    <w:rsid w:val="004E63B1"/>
    <w:rsid w:val="004E6469"/>
    <w:rsid w:val="004E67CC"/>
    <w:rsid w:val="004E68DF"/>
    <w:rsid w:val="004E69B8"/>
    <w:rsid w:val="004E6B95"/>
    <w:rsid w:val="004E70DA"/>
    <w:rsid w:val="004E790C"/>
    <w:rsid w:val="004E79D7"/>
    <w:rsid w:val="004E7A27"/>
    <w:rsid w:val="004E7A2C"/>
    <w:rsid w:val="004E7A55"/>
    <w:rsid w:val="004E7C71"/>
    <w:rsid w:val="004F00B5"/>
    <w:rsid w:val="004F0116"/>
    <w:rsid w:val="004F03FB"/>
    <w:rsid w:val="004F0454"/>
    <w:rsid w:val="004F04EA"/>
    <w:rsid w:val="004F06BB"/>
    <w:rsid w:val="004F074A"/>
    <w:rsid w:val="004F0938"/>
    <w:rsid w:val="004F11EA"/>
    <w:rsid w:val="004F11F7"/>
    <w:rsid w:val="004F128B"/>
    <w:rsid w:val="004F1385"/>
    <w:rsid w:val="004F13B3"/>
    <w:rsid w:val="004F144D"/>
    <w:rsid w:val="004F1647"/>
    <w:rsid w:val="004F16D0"/>
    <w:rsid w:val="004F16EF"/>
    <w:rsid w:val="004F1891"/>
    <w:rsid w:val="004F1A75"/>
    <w:rsid w:val="004F1D7C"/>
    <w:rsid w:val="004F1E7F"/>
    <w:rsid w:val="004F1F9A"/>
    <w:rsid w:val="004F23C7"/>
    <w:rsid w:val="004F255B"/>
    <w:rsid w:val="004F27EE"/>
    <w:rsid w:val="004F281E"/>
    <w:rsid w:val="004F2971"/>
    <w:rsid w:val="004F2988"/>
    <w:rsid w:val="004F2B21"/>
    <w:rsid w:val="004F2D3F"/>
    <w:rsid w:val="004F2E28"/>
    <w:rsid w:val="004F2F4C"/>
    <w:rsid w:val="004F2FA3"/>
    <w:rsid w:val="004F307C"/>
    <w:rsid w:val="004F324A"/>
    <w:rsid w:val="004F32BF"/>
    <w:rsid w:val="004F340F"/>
    <w:rsid w:val="004F34F1"/>
    <w:rsid w:val="004F354C"/>
    <w:rsid w:val="004F3823"/>
    <w:rsid w:val="004F3962"/>
    <w:rsid w:val="004F39BB"/>
    <w:rsid w:val="004F3B29"/>
    <w:rsid w:val="004F3E8B"/>
    <w:rsid w:val="004F3F0F"/>
    <w:rsid w:val="004F3FA9"/>
    <w:rsid w:val="004F45BF"/>
    <w:rsid w:val="004F4B27"/>
    <w:rsid w:val="004F4BBA"/>
    <w:rsid w:val="004F4BDF"/>
    <w:rsid w:val="004F4D50"/>
    <w:rsid w:val="004F50A8"/>
    <w:rsid w:val="004F5258"/>
    <w:rsid w:val="004F531E"/>
    <w:rsid w:val="004F53F4"/>
    <w:rsid w:val="004F53FD"/>
    <w:rsid w:val="004F541E"/>
    <w:rsid w:val="004F5648"/>
    <w:rsid w:val="004F5994"/>
    <w:rsid w:val="004F5C8C"/>
    <w:rsid w:val="004F5F5E"/>
    <w:rsid w:val="004F5F7B"/>
    <w:rsid w:val="004F6397"/>
    <w:rsid w:val="004F63BB"/>
    <w:rsid w:val="004F65B2"/>
    <w:rsid w:val="004F65E7"/>
    <w:rsid w:val="004F67FB"/>
    <w:rsid w:val="004F686B"/>
    <w:rsid w:val="004F6F72"/>
    <w:rsid w:val="004F7037"/>
    <w:rsid w:val="004F7223"/>
    <w:rsid w:val="004F72A9"/>
    <w:rsid w:val="004F7310"/>
    <w:rsid w:val="004F7568"/>
    <w:rsid w:val="004F75CC"/>
    <w:rsid w:val="004F786D"/>
    <w:rsid w:val="004F7A9B"/>
    <w:rsid w:val="004F7BB4"/>
    <w:rsid w:val="004F7EB8"/>
    <w:rsid w:val="004F7EDB"/>
    <w:rsid w:val="00500077"/>
    <w:rsid w:val="0050018C"/>
    <w:rsid w:val="005004A7"/>
    <w:rsid w:val="005004C4"/>
    <w:rsid w:val="0050051D"/>
    <w:rsid w:val="005005F0"/>
    <w:rsid w:val="0050069F"/>
    <w:rsid w:val="00500768"/>
    <w:rsid w:val="00500852"/>
    <w:rsid w:val="005008FC"/>
    <w:rsid w:val="005009ED"/>
    <w:rsid w:val="00500B7F"/>
    <w:rsid w:val="00500C77"/>
    <w:rsid w:val="00500D2C"/>
    <w:rsid w:val="00500E0C"/>
    <w:rsid w:val="00500F1C"/>
    <w:rsid w:val="0050114B"/>
    <w:rsid w:val="0050129F"/>
    <w:rsid w:val="00501397"/>
    <w:rsid w:val="00501565"/>
    <w:rsid w:val="005015EB"/>
    <w:rsid w:val="005015F2"/>
    <w:rsid w:val="005019BB"/>
    <w:rsid w:val="005019C5"/>
    <w:rsid w:val="00501C87"/>
    <w:rsid w:val="00501ED5"/>
    <w:rsid w:val="00501F72"/>
    <w:rsid w:val="00502047"/>
    <w:rsid w:val="005020EF"/>
    <w:rsid w:val="00502195"/>
    <w:rsid w:val="00502265"/>
    <w:rsid w:val="005024B6"/>
    <w:rsid w:val="00502542"/>
    <w:rsid w:val="0050260C"/>
    <w:rsid w:val="00502850"/>
    <w:rsid w:val="0050290E"/>
    <w:rsid w:val="00502BA9"/>
    <w:rsid w:val="00502CEB"/>
    <w:rsid w:val="00502DD0"/>
    <w:rsid w:val="00502FFA"/>
    <w:rsid w:val="005032F5"/>
    <w:rsid w:val="005034B2"/>
    <w:rsid w:val="005038CE"/>
    <w:rsid w:val="00503A39"/>
    <w:rsid w:val="00503CF9"/>
    <w:rsid w:val="00503F43"/>
    <w:rsid w:val="00503FA5"/>
    <w:rsid w:val="00504036"/>
    <w:rsid w:val="005040F1"/>
    <w:rsid w:val="00504464"/>
    <w:rsid w:val="005046AB"/>
    <w:rsid w:val="005047FF"/>
    <w:rsid w:val="00504806"/>
    <w:rsid w:val="005048E0"/>
    <w:rsid w:val="00504B7C"/>
    <w:rsid w:val="00504DC5"/>
    <w:rsid w:val="00504DF9"/>
    <w:rsid w:val="005053F1"/>
    <w:rsid w:val="0050546F"/>
    <w:rsid w:val="005057D4"/>
    <w:rsid w:val="00505869"/>
    <w:rsid w:val="00505872"/>
    <w:rsid w:val="00505ACA"/>
    <w:rsid w:val="00505ACE"/>
    <w:rsid w:val="00506248"/>
    <w:rsid w:val="0050643C"/>
    <w:rsid w:val="005064ED"/>
    <w:rsid w:val="00506504"/>
    <w:rsid w:val="005068BD"/>
    <w:rsid w:val="00506D0B"/>
    <w:rsid w:val="00506D78"/>
    <w:rsid w:val="00506FA6"/>
    <w:rsid w:val="005070F2"/>
    <w:rsid w:val="0050724E"/>
    <w:rsid w:val="0050744D"/>
    <w:rsid w:val="0050796D"/>
    <w:rsid w:val="00507CE0"/>
    <w:rsid w:val="0051012E"/>
    <w:rsid w:val="00510272"/>
    <w:rsid w:val="00510665"/>
    <w:rsid w:val="0051070D"/>
    <w:rsid w:val="00510838"/>
    <w:rsid w:val="00510CCA"/>
    <w:rsid w:val="00510E28"/>
    <w:rsid w:val="005110FE"/>
    <w:rsid w:val="0051145E"/>
    <w:rsid w:val="0051161C"/>
    <w:rsid w:val="00511AC2"/>
    <w:rsid w:val="00511CF3"/>
    <w:rsid w:val="00511D53"/>
    <w:rsid w:val="00511D89"/>
    <w:rsid w:val="00511F29"/>
    <w:rsid w:val="00511F34"/>
    <w:rsid w:val="00511F35"/>
    <w:rsid w:val="005120F4"/>
    <w:rsid w:val="005121D1"/>
    <w:rsid w:val="005127E5"/>
    <w:rsid w:val="0051291B"/>
    <w:rsid w:val="00512BB5"/>
    <w:rsid w:val="00512C41"/>
    <w:rsid w:val="00512F0A"/>
    <w:rsid w:val="00512F27"/>
    <w:rsid w:val="00512FE9"/>
    <w:rsid w:val="00512FED"/>
    <w:rsid w:val="005134DC"/>
    <w:rsid w:val="00513552"/>
    <w:rsid w:val="00513618"/>
    <w:rsid w:val="00513669"/>
    <w:rsid w:val="0051371B"/>
    <w:rsid w:val="00513AFC"/>
    <w:rsid w:val="00513B4E"/>
    <w:rsid w:val="00513D56"/>
    <w:rsid w:val="00513EA9"/>
    <w:rsid w:val="00513F00"/>
    <w:rsid w:val="00513F65"/>
    <w:rsid w:val="00514056"/>
    <w:rsid w:val="00514091"/>
    <w:rsid w:val="005140D6"/>
    <w:rsid w:val="00514152"/>
    <w:rsid w:val="005141E6"/>
    <w:rsid w:val="005141FC"/>
    <w:rsid w:val="0051421C"/>
    <w:rsid w:val="005144E4"/>
    <w:rsid w:val="00514626"/>
    <w:rsid w:val="0051481E"/>
    <w:rsid w:val="005148FE"/>
    <w:rsid w:val="00514AF2"/>
    <w:rsid w:val="00514BE1"/>
    <w:rsid w:val="00515081"/>
    <w:rsid w:val="005151A9"/>
    <w:rsid w:val="005153CE"/>
    <w:rsid w:val="005154AD"/>
    <w:rsid w:val="00515595"/>
    <w:rsid w:val="00515786"/>
    <w:rsid w:val="00515A9C"/>
    <w:rsid w:val="00515BBD"/>
    <w:rsid w:val="005163C5"/>
    <w:rsid w:val="00516892"/>
    <w:rsid w:val="00516B42"/>
    <w:rsid w:val="00516C5E"/>
    <w:rsid w:val="00516DAB"/>
    <w:rsid w:val="00516EF2"/>
    <w:rsid w:val="00517006"/>
    <w:rsid w:val="005170FF"/>
    <w:rsid w:val="00517106"/>
    <w:rsid w:val="005171A5"/>
    <w:rsid w:val="005171C3"/>
    <w:rsid w:val="005174BA"/>
    <w:rsid w:val="00517632"/>
    <w:rsid w:val="00517A12"/>
    <w:rsid w:val="00517AE2"/>
    <w:rsid w:val="00517AF4"/>
    <w:rsid w:val="00517B19"/>
    <w:rsid w:val="00517B65"/>
    <w:rsid w:val="00517C7C"/>
    <w:rsid w:val="00517CC6"/>
    <w:rsid w:val="005200AE"/>
    <w:rsid w:val="00520375"/>
    <w:rsid w:val="0052049E"/>
    <w:rsid w:val="005204CB"/>
    <w:rsid w:val="00520831"/>
    <w:rsid w:val="00520D97"/>
    <w:rsid w:val="00521054"/>
    <w:rsid w:val="005210BB"/>
    <w:rsid w:val="005210F8"/>
    <w:rsid w:val="0052120C"/>
    <w:rsid w:val="005212C2"/>
    <w:rsid w:val="005215C3"/>
    <w:rsid w:val="00521661"/>
    <w:rsid w:val="005216B0"/>
    <w:rsid w:val="005218A5"/>
    <w:rsid w:val="00521933"/>
    <w:rsid w:val="00521AA5"/>
    <w:rsid w:val="00521BBB"/>
    <w:rsid w:val="00521E1E"/>
    <w:rsid w:val="00521F4C"/>
    <w:rsid w:val="00521F7F"/>
    <w:rsid w:val="00522124"/>
    <w:rsid w:val="005221C3"/>
    <w:rsid w:val="00522221"/>
    <w:rsid w:val="005223C6"/>
    <w:rsid w:val="00522485"/>
    <w:rsid w:val="0052259E"/>
    <w:rsid w:val="0052270A"/>
    <w:rsid w:val="00522756"/>
    <w:rsid w:val="00522969"/>
    <w:rsid w:val="00522A13"/>
    <w:rsid w:val="00522B0D"/>
    <w:rsid w:val="00522BB3"/>
    <w:rsid w:val="00522CFB"/>
    <w:rsid w:val="00522F25"/>
    <w:rsid w:val="00522F35"/>
    <w:rsid w:val="00522FB2"/>
    <w:rsid w:val="005230C4"/>
    <w:rsid w:val="0052315B"/>
    <w:rsid w:val="00523228"/>
    <w:rsid w:val="0052331F"/>
    <w:rsid w:val="005237D8"/>
    <w:rsid w:val="00523890"/>
    <w:rsid w:val="00523B42"/>
    <w:rsid w:val="00523D6B"/>
    <w:rsid w:val="00523DA1"/>
    <w:rsid w:val="00523DF7"/>
    <w:rsid w:val="00523E87"/>
    <w:rsid w:val="005240BF"/>
    <w:rsid w:val="005242CE"/>
    <w:rsid w:val="005243D5"/>
    <w:rsid w:val="005243EE"/>
    <w:rsid w:val="005245C2"/>
    <w:rsid w:val="0052466E"/>
    <w:rsid w:val="005246D3"/>
    <w:rsid w:val="005247AC"/>
    <w:rsid w:val="005249ED"/>
    <w:rsid w:val="00524A64"/>
    <w:rsid w:val="00524B6E"/>
    <w:rsid w:val="00524B9D"/>
    <w:rsid w:val="00524CC1"/>
    <w:rsid w:val="00524CDA"/>
    <w:rsid w:val="00524E10"/>
    <w:rsid w:val="005250BE"/>
    <w:rsid w:val="0052527F"/>
    <w:rsid w:val="00525463"/>
    <w:rsid w:val="00525669"/>
    <w:rsid w:val="00525677"/>
    <w:rsid w:val="00525892"/>
    <w:rsid w:val="00525AE7"/>
    <w:rsid w:val="00525BB3"/>
    <w:rsid w:val="00525C8F"/>
    <w:rsid w:val="0052601E"/>
    <w:rsid w:val="005261F7"/>
    <w:rsid w:val="005269A4"/>
    <w:rsid w:val="00526E2F"/>
    <w:rsid w:val="00526EB5"/>
    <w:rsid w:val="00527298"/>
    <w:rsid w:val="0052765D"/>
    <w:rsid w:val="005301D9"/>
    <w:rsid w:val="00530411"/>
    <w:rsid w:val="005305C5"/>
    <w:rsid w:val="0053081A"/>
    <w:rsid w:val="0053096E"/>
    <w:rsid w:val="00530B18"/>
    <w:rsid w:val="00530BAE"/>
    <w:rsid w:val="00530BE0"/>
    <w:rsid w:val="00530BED"/>
    <w:rsid w:val="00530DC1"/>
    <w:rsid w:val="00530E34"/>
    <w:rsid w:val="00530FAC"/>
    <w:rsid w:val="005310BA"/>
    <w:rsid w:val="005312D5"/>
    <w:rsid w:val="00531312"/>
    <w:rsid w:val="00531318"/>
    <w:rsid w:val="00531360"/>
    <w:rsid w:val="0053154E"/>
    <w:rsid w:val="00531665"/>
    <w:rsid w:val="005317E8"/>
    <w:rsid w:val="005318AF"/>
    <w:rsid w:val="005319C4"/>
    <w:rsid w:val="005319F1"/>
    <w:rsid w:val="005319FF"/>
    <w:rsid w:val="00531A02"/>
    <w:rsid w:val="00531B44"/>
    <w:rsid w:val="00531B9D"/>
    <w:rsid w:val="00531D37"/>
    <w:rsid w:val="00531D5D"/>
    <w:rsid w:val="00531D91"/>
    <w:rsid w:val="00531EA1"/>
    <w:rsid w:val="005321B6"/>
    <w:rsid w:val="00532257"/>
    <w:rsid w:val="00532459"/>
    <w:rsid w:val="00532490"/>
    <w:rsid w:val="00532651"/>
    <w:rsid w:val="0053276C"/>
    <w:rsid w:val="00532874"/>
    <w:rsid w:val="00532C28"/>
    <w:rsid w:val="00532E62"/>
    <w:rsid w:val="00532F1D"/>
    <w:rsid w:val="005331B0"/>
    <w:rsid w:val="0053331E"/>
    <w:rsid w:val="005335E2"/>
    <w:rsid w:val="0053366B"/>
    <w:rsid w:val="00533A59"/>
    <w:rsid w:val="00533A8F"/>
    <w:rsid w:val="00533B01"/>
    <w:rsid w:val="00533D9A"/>
    <w:rsid w:val="00533DB2"/>
    <w:rsid w:val="00533EBD"/>
    <w:rsid w:val="00534152"/>
    <w:rsid w:val="00534491"/>
    <w:rsid w:val="005344A2"/>
    <w:rsid w:val="00534546"/>
    <w:rsid w:val="005345F0"/>
    <w:rsid w:val="005346B5"/>
    <w:rsid w:val="005346E6"/>
    <w:rsid w:val="0053498F"/>
    <w:rsid w:val="00534B4D"/>
    <w:rsid w:val="00534C39"/>
    <w:rsid w:val="00534C85"/>
    <w:rsid w:val="00534E3E"/>
    <w:rsid w:val="005350A7"/>
    <w:rsid w:val="005351A4"/>
    <w:rsid w:val="005352D0"/>
    <w:rsid w:val="00535316"/>
    <w:rsid w:val="0053533E"/>
    <w:rsid w:val="0053535C"/>
    <w:rsid w:val="0053548C"/>
    <w:rsid w:val="005355FE"/>
    <w:rsid w:val="005356C6"/>
    <w:rsid w:val="00535B7E"/>
    <w:rsid w:val="00535C82"/>
    <w:rsid w:val="00535CFF"/>
    <w:rsid w:val="00535DB6"/>
    <w:rsid w:val="0053619C"/>
    <w:rsid w:val="005361FF"/>
    <w:rsid w:val="0053642D"/>
    <w:rsid w:val="005364D1"/>
    <w:rsid w:val="005369F3"/>
    <w:rsid w:val="00536A54"/>
    <w:rsid w:val="00536AEF"/>
    <w:rsid w:val="00536B8E"/>
    <w:rsid w:val="00537004"/>
    <w:rsid w:val="00537309"/>
    <w:rsid w:val="005373A9"/>
    <w:rsid w:val="005373CE"/>
    <w:rsid w:val="005374A1"/>
    <w:rsid w:val="00537523"/>
    <w:rsid w:val="0053766E"/>
    <w:rsid w:val="005377F1"/>
    <w:rsid w:val="00537948"/>
    <w:rsid w:val="00537986"/>
    <w:rsid w:val="00537A42"/>
    <w:rsid w:val="00537A61"/>
    <w:rsid w:val="00537E62"/>
    <w:rsid w:val="00537F8C"/>
    <w:rsid w:val="0054021D"/>
    <w:rsid w:val="0054080D"/>
    <w:rsid w:val="00540A38"/>
    <w:rsid w:val="00540AF3"/>
    <w:rsid w:val="0054127E"/>
    <w:rsid w:val="005412CA"/>
    <w:rsid w:val="0054148D"/>
    <w:rsid w:val="00541A47"/>
    <w:rsid w:val="00541A72"/>
    <w:rsid w:val="00541B64"/>
    <w:rsid w:val="00541D7B"/>
    <w:rsid w:val="00541DCE"/>
    <w:rsid w:val="00541EC7"/>
    <w:rsid w:val="005420F7"/>
    <w:rsid w:val="00542104"/>
    <w:rsid w:val="0054218D"/>
    <w:rsid w:val="005422C9"/>
    <w:rsid w:val="005423A1"/>
    <w:rsid w:val="00542549"/>
    <w:rsid w:val="005425D6"/>
    <w:rsid w:val="005426CF"/>
    <w:rsid w:val="005426DD"/>
    <w:rsid w:val="00542903"/>
    <w:rsid w:val="00542944"/>
    <w:rsid w:val="00542A12"/>
    <w:rsid w:val="00542D9C"/>
    <w:rsid w:val="00542DB7"/>
    <w:rsid w:val="00542E31"/>
    <w:rsid w:val="00542E78"/>
    <w:rsid w:val="00542E8E"/>
    <w:rsid w:val="005432F4"/>
    <w:rsid w:val="005433EB"/>
    <w:rsid w:val="00543436"/>
    <w:rsid w:val="005434C7"/>
    <w:rsid w:val="00543611"/>
    <w:rsid w:val="0054375A"/>
    <w:rsid w:val="00543C28"/>
    <w:rsid w:val="0054401D"/>
    <w:rsid w:val="00544316"/>
    <w:rsid w:val="0054440C"/>
    <w:rsid w:val="00544622"/>
    <w:rsid w:val="005446C0"/>
    <w:rsid w:val="00544868"/>
    <w:rsid w:val="00544940"/>
    <w:rsid w:val="00544A56"/>
    <w:rsid w:val="00544B13"/>
    <w:rsid w:val="00544DC1"/>
    <w:rsid w:val="005450DD"/>
    <w:rsid w:val="005456D1"/>
    <w:rsid w:val="0054595C"/>
    <w:rsid w:val="00545D60"/>
    <w:rsid w:val="00545D68"/>
    <w:rsid w:val="00545D9A"/>
    <w:rsid w:val="005464B4"/>
    <w:rsid w:val="0054667F"/>
    <w:rsid w:val="00546C4A"/>
    <w:rsid w:val="00546C78"/>
    <w:rsid w:val="00547042"/>
    <w:rsid w:val="005473D4"/>
    <w:rsid w:val="00547495"/>
    <w:rsid w:val="005474CF"/>
    <w:rsid w:val="005475D4"/>
    <w:rsid w:val="00547671"/>
    <w:rsid w:val="005476F5"/>
    <w:rsid w:val="005478A2"/>
    <w:rsid w:val="005478B5"/>
    <w:rsid w:val="005479FA"/>
    <w:rsid w:val="00547C67"/>
    <w:rsid w:val="00547CB2"/>
    <w:rsid w:val="00547ED8"/>
    <w:rsid w:val="00547F02"/>
    <w:rsid w:val="0055005D"/>
    <w:rsid w:val="005501AB"/>
    <w:rsid w:val="00550267"/>
    <w:rsid w:val="00550411"/>
    <w:rsid w:val="00550519"/>
    <w:rsid w:val="005505DF"/>
    <w:rsid w:val="005506F4"/>
    <w:rsid w:val="00550851"/>
    <w:rsid w:val="0055096F"/>
    <w:rsid w:val="005509C1"/>
    <w:rsid w:val="00550B2A"/>
    <w:rsid w:val="00550B8A"/>
    <w:rsid w:val="00550C0B"/>
    <w:rsid w:val="00550C5E"/>
    <w:rsid w:val="00550E6A"/>
    <w:rsid w:val="00550E83"/>
    <w:rsid w:val="00551221"/>
    <w:rsid w:val="005512C7"/>
    <w:rsid w:val="00551353"/>
    <w:rsid w:val="005518C8"/>
    <w:rsid w:val="005519BE"/>
    <w:rsid w:val="00551A12"/>
    <w:rsid w:val="00551ACB"/>
    <w:rsid w:val="00551C78"/>
    <w:rsid w:val="00551FB4"/>
    <w:rsid w:val="00552099"/>
    <w:rsid w:val="0055223C"/>
    <w:rsid w:val="0055267F"/>
    <w:rsid w:val="005526C1"/>
    <w:rsid w:val="005528DF"/>
    <w:rsid w:val="00552B33"/>
    <w:rsid w:val="00552C6E"/>
    <w:rsid w:val="00552DFC"/>
    <w:rsid w:val="005530FC"/>
    <w:rsid w:val="0055327A"/>
    <w:rsid w:val="00553309"/>
    <w:rsid w:val="00553379"/>
    <w:rsid w:val="0055337A"/>
    <w:rsid w:val="005534EC"/>
    <w:rsid w:val="00553810"/>
    <w:rsid w:val="0055397C"/>
    <w:rsid w:val="00553D3B"/>
    <w:rsid w:val="00554523"/>
    <w:rsid w:val="0055491B"/>
    <w:rsid w:val="00554A3D"/>
    <w:rsid w:val="00554CEC"/>
    <w:rsid w:val="00554E22"/>
    <w:rsid w:val="00555292"/>
    <w:rsid w:val="005553FC"/>
    <w:rsid w:val="00555547"/>
    <w:rsid w:val="005555A1"/>
    <w:rsid w:val="0055564D"/>
    <w:rsid w:val="00555659"/>
    <w:rsid w:val="0055565A"/>
    <w:rsid w:val="005557ED"/>
    <w:rsid w:val="0055581C"/>
    <w:rsid w:val="00555A8A"/>
    <w:rsid w:val="00555BB0"/>
    <w:rsid w:val="00555EDF"/>
    <w:rsid w:val="00555F77"/>
    <w:rsid w:val="00556241"/>
    <w:rsid w:val="00556379"/>
    <w:rsid w:val="005563F9"/>
    <w:rsid w:val="005565FD"/>
    <w:rsid w:val="00556757"/>
    <w:rsid w:val="00556837"/>
    <w:rsid w:val="00556849"/>
    <w:rsid w:val="00556A82"/>
    <w:rsid w:val="00556BE3"/>
    <w:rsid w:val="00556C74"/>
    <w:rsid w:val="00556E7E"/>
    <w:rsid w:val="00556F09"/>
    <w:rsid w:val="00556F39"/>
    <w:rsid w:val="00557086"/>
    <w:rsid w:val="00557124"/>
    <w:rsid w:val="00557203"/>
    <w:rsid w:val="0055746B"/>
    <w:rsid w:val="0055747F"/>
    <w:rsid w:val="005578E0"/>
    <w:rsid w:val="00557A8D"/>
    <w:rsid w:val="00557B07"/>
    <w:rsid w:val="00557C9C"/>
    <w:rsid w:val="00557E92"/>
    <w:rsid w:val="00560059"/>
    <w:rsid w:val="005604C8"/>
    <w:rsid w:val="005606B7"/>
    <w:rsid w:val="005609B3"/>
    <w:rsid w:val="005609F0"/>
    <w:rsid w:val="00560A46"/>
    <w:rsid w:val="00560D9D"/>
    <w:rsid w:val="00560E27"/>
    <w:rsid w:val="0056100B"/>
    <w:rsid w:val="00561043"/>
    <w:rsid w:val="00561060"/>
    <w:rsid w:val="00561125"/>
    <w:rsid w:val="005612B0"/>
    <w:rsid w:val="00561430"/>
    <w:rsid w:val="00561439"/>
    <w:rsid w:val="005614B8"/>
    <w:rsid w:val="005614E8"/>
    <w:rsid w:val="00561524"/>
    <w:rsid w:val="00561607"/>
    <w:rsid w:val="005617B0"/>
    <w:rsid w:val="0056195B"/>
    <w:rsid w:val="00561C66"/>
    <w:rsid w:val="00561DB5"/>
    <w:rsid w:val="00561E4B"/>
    <w:rsid w:val="00561E71"/>
    <w:rsid w:val="00562345"/>
    <w:rsid w:val="00562520"/>
    <w:rsid w:val="00562729"/>
    <w:rsid w:val="00562944"/>
    <w:rsid w:val="00562BB8"/>
    <w:rsid w:val="0056326D"/>
    <w:rsid w:val="0056331A"/>
    <w:rsid w:val="005633C0"/>
    <w:rsid w:val="005635C5"/>
    <w:rsid w:val="005636C6"/>
    <w:rsid w:val="005638F4"/>
    <w:rsid w:val="00563BDC"/>
    <w:rsid w:val="00563F2D"/>
    <w:rsid w:val="00563F83"/>
    <w:rsid w:val="00563FAA"/>
    <w:rsid w:val="00563FD0"/>
    <w:rsid w:val="00564041"/>
    <w:rsid w:val="00564059"/>
    <w:rsid w:val="005640BD"/>
    <w:rsid w:val="005642A6"/>
    <w:rsid w:val="005642BC"/>
    <w:rsid w:val="0056430F"/>
    <w:rsid w:val="005643F2"/>
    <w:rsid w:val="0056454E"/>
    <w:rsid w:val="005647D4"/>
    <w:rsid w:val="00564838"/>
    <w:rsid w:val="00564934"/>
    <w:rsid w:val="00564985"/>
    <w:rsid w:val="00564B1F"/>
    <w:rsid w:val="00564B30"/>
    <w:rsid w:val="00564E9A"/>
    <w:rsid w:val="00564F1C"/>
    <w:rsid w:val="005654C0"/>
    <w:rsid w:val="00565608"/>
    <w:rsid w:val="0056581F"/>
    <w:rsid w:val="005658FF"/>
    <w:rsid w:val="00565AA3"/>
    <w:rsid w:val="00565B12"/>
    <w:rsid w:val="00565BD4"/>
    <w:rsid w:val="005662B9"/>
    <w:rsid w:val="0056643C"/>
    <w:rsid w:val="00566715"/>
    <w:rsid w:val="0056697F"/>
    <w:rsid w:val="00566DA0"/>
    <w:rsid w:val="00567442"/>
    <w:rsid w:val="0056778E"/>
    <w:rsid w:val="00567C81"/>
    <w:rsid w:val="00567D07"/>
    <w:rsid w:val="00570123"/>
    <w:rsid w:val="00570159"/>
    <w:rsid w:val="005701F4"/>
    <w:rsid w:val="00570351"/>
    <w:rsid w:val="005708ED"/>
    <w:rsid w:val="005709DB"/>
    <w:rsid w:val="00570DF9"/>
    <w:rsid w:val="00570E22"/>
    <w:rsid w:val="00570EBE"/>
    <w:rsid w:val="00570FAC"/>
    <w:rsid w:val="005712FE"/>
    <w:rsid w:val="0057161B"/>
    <w:rsid w:val="00571634"/>
    <w:rsid w:val="005716CB"/>
    <w:rsid w:val="005719EE"/>
    <w:rsid w:val="00571D76"/>
    <w:rsid w:val="00571D9F"/>
    <w:rsid w:val="005720A8"/>
    <w:rsid w:val="00572134"/>
    <w:rsid w:val="0057213F"/>
    <w:rsid w:val="00572333"/>
    <w:rsid w:val="0057240D"/>
    <w:rsid w:val="005724E4"/>
    <w:rsid w:val="0057264F"/>
    <w:rsid w:val="00572823"/>
    <w:rsid w:val="005728F5"/>
    <w:rsid w:val="00572AE8"/>
    <w:rsid w:val="00572B73"/>
    <w:rsid w:val="00572BE0"/>
    <w:rsid w:val="00572D2A"/>
    <w:rsid w:val="00572E21"/>
    <w:rsid w:val="00572F22"/>
    <w:rsid w:val="00572F97"/>
    <w:rsid w:val="00573249"/>
    <w:rsid w:val="005734D5"/>
    <w:rsid w:val="0057364B"/>
    <w:rsid w:val="0057379F"/>
    <w:rsid w:val="00573AB8"/>
    <w:rsid w:val="00573AC4"/>
    <w:rsid w:val="00573D35"/>
    <w:rsid w:val="00573F6D"/>
    <w:rsid w:val="00574400"/>
    <w:rsid w:val="005745EA"/>
    <w:rsid w:val="00574611"/>
    <w:rsid w:val="00574619"/>
    <w:rsid w:val="005746CA"/>
    <w:rsid w:val="00574891"/>
    <w:rsid w:val="00574A0F"/>
    <w:rsid w:val="00574CEA"/>
    <w:rsid w:val="00574ED5"/>
    <w:rsid w:val="00575241"/>
    <w:rsid w:val="00575251"/>
    <w:rsid w:val="0057547F"/>
    <w:rsid w:val="005754FE"/>
    <w:rsid w:val="00575591"/>
    <w:rsid w:val="005755F7"/>
    <w:rsid w:val="00575641"/>
    <w:rsid w:val="00575839"/>
    <w:rsid w:val="0057590C"/>
    <w:rsid w:val="00575A81"/>
    <w:rsid w:val="00575C4D"/>
    <w:rsid w:val="00575EE3"/>
    <w:rsid w:val="00576401"/>
    <w:rsid w:val="005764CC"/>
    <w:rsid w:val="00576A47"/>
    <w:rsid w:val="00576B14"/>
    <w:rsid w:val="00576CFD"/>
    <w:rsid w:val="00576DD3"/>
    <w:rsid w:val="00576E93"/>
    <w:rsid w:val="00576EF7"/>
    <w:rsid w:val="005770FF"/>
    <w:rsid w:val="00577268"/>
    <w:rsid w:val="00577291"/>
    <w:rsid w:val="00577331"/>
    <w:rsid w:val="005774E2"/>
    <w:rsid w:val="005775B8"/>
    <w:rsid w:val="00577B93"/>
    <w:rsid w:val="00577DE1"/>
    <w:rsid w:val="00577E45"/>
    <w:rsid w:val="00577E58"/>
    <w:rsid w:val="0058029F"/>
    <w:rsid w:val="0058045E"/>
    <w:rsid w:val="005804B6"/>
    <w:rsid w:val="0058059C"/>
    <w:rsid w:val="00580983"/>
    <w:rsid w:val="00580B34"/>
    <w:rsid w:val="00580BEC"/>
    <w:rsid w:val="00580C31"/>
    <w:rsid w:val="00580CD7"/>
    <w:rsid w:val="00580E96"/>
    <w:rsid w:val="0058145B"/>
    <w:rsid w:val="005815A0"/>
    <w:rsid w:val="0058164B"/>
    <w:rsid w:val="0058170F"/>
    <w:rsid w:val="00581A14"/>
    <w:rsid w:val="00581AAF"/>
    <w:rsid w:val="00581BA4"/>
    <w:rsid w:val="00581C95"/>
    <w:rsid w:val="0058204F"/>
    <w:rsid w:val="005821DB"/>
    <w:rsid w:val="0058234C"/>
    <w:rsid w:val="00582E51"/>
    <w:rsid w:val="00582F1E"/>
    <w:rsid w:val="00583099"/>
    <w:rsid w:val="00583283"/>
    <w:rsid w:val="005832BC"/>
    <w:rsid w:val="005832EC"/>
    <w:rsid w:val="0058385E"/>
    <w:rsid w:val="00583C2E"/>
    <w:rsid w:val="00583CF9"/>
    <w:rsid w:val="00583D32"/>
    <w:rsid w:val="0058400B"/>
    <w:rsid w:val="005841E1"/>
    <w:rsid w:val="0058435E"/>
    <w:rsid w:val="005843DB"/>
    <w:rsid w:val="00584446"/>
    <w:rsid w:val="00584474"/>
    <w:rsid w:val="00584A31"/>
    <w:rsid w:val="00584A3F"/>
    <w:rsid w:val="00584D79"/>
    <w:rsid w:val="00584F38"/>
    <w:rsid w:val="00585144"/>
    <w:rsid w:val="005852BB"/>
    <w:rsid w:val="00585418"/>
    <w:rsid w:val="00585537"/>
    <w:rsid w:val="0058559C"/>
    <w:rsid w:val="00585881"/>
    <w:rsid w:val="005859DF"/>
    <w:rsid w:val="00585A2B"/>
    <w:rsid w:val="00585C1E"/>
    <w:rsid w:val="00585C25"/>
    <w:rsid w:val="00585D3B"/>
    <w:rsid w:val="00585DA2"/>
    <w:rsid w:val="005861B9"/>
    <w:rsid w:val="005865F0"/>
    <w:rsid w:val="00586741"/>
    <w:rsid w:val="005867B8"/>
    <w:rsid w:val="00586898"/>
    <w:rsid w:val="0058691F"/>
    <w:rsid w:val="00586ABA"/>
    <w:rsid w:val="00586C75"/>
    <w:rsid w:val="00586D37"/>
    <w:rsid w:val="00586E6C"/>
    <w:rsid w:val="00586ED9"/>
    <w:rsid w:val="005872E3"/>
    <w:rsid w:val="005873B7"/>
    <w:rsid w:val="00587441"/>
    <w:rsid w:val="005874CD"/>
    <w:rsid w:val="0058753F"/>
    <w:rsid w:val="005875CD"/>
    <w:rsid w:val="0058765A"/>
    <w:rsid w:val="00587A48"/>
    <w:rsid w:val="00587ACE"/>
    <w:rsid w:val="00587B48"/>
    <w:rsid w:val="00587C04"/>
    <w:rsid w:val="00587EC4"/>
    <w:rsid w:val="005901FD"/>
    <w:rsid w:val="0059020A"/>
    <w:rsid w:val="00590283"/>
    <w:rsid w:val="0059058A"/>
    <w:rsid w:val="00590634"/>
    <w:rsid w:val="00590857"/>
    <w:rsid w:val="005908FE"/>
    <w:rsid w:val="00590997"/>
    <w:rsid w:val="00590A11"/>
    <w:rsid w:val="00590CC3"/>
    <w:rsid w:val="00590DFA"/>
    <w:rsid w:val="0059108E"/>
    <w:rsid w:val="005911E3"/>
    <w:rsid w:val="0059120C"/>
    <w:rsid w:val="00591546"/>
    <w:rsid w:val="0059156E"/>
    <w:rsid w:val="00591749"/>
    <w:rsid w:val="0059192C"/>
    <w:rsid w:val="005919FE"/>
    <w:rsid w:val="00591A8D"/>
    <w:rsid w:val="00591B10"/>
    <w:rsid w:val="00591B87"/>
    <w:rsid w:val="00591EEF"/>
    <w:rsid w:val="00592392"/>
    <w:rsid w:val="0059240F"/>
    <w:rsid w:val="005925BC"/>
    <w:rsid w:val="005927A8"/>
    <w:rsid w:val="0059292F"/>
    <w:rsid w:val="00592E37"/>
    <w:rsid w:val="00592FFE"/>
    <w:rsid w:val="005931F7"/>
    <w:rsid w:val="0059334C"/>
    <w:rsid w:val="005934CC"/>
    <w:rsid w:val="00593634"/>
    <w:rsid w:val="0059371A"/>
    <w:rsid w:val="00593751"/>
    <w:rsid w:val="005937C0"/>
    <w:rsid w:val="005937ED"/>
    <w:rsid w:val="00593891"/>
    <w:rsid w:val="005938B2"/>
    <w:rsid w:val="00593C68"/>
    <w:rsid w:val="00593D2A"/>
    <w:rsid w:val="00593F6C"/>
    <w:rsid w:val="00594193"/>
    <w:rsid w:val="005941B3"/>
    <w:rsid w:val="00594324"/>
    <w:rsid w:val="0059461B"/>
    <w:rsid w:val="00594653"/>
    <w:rsid w:val="005946F9"/>
    <w:rsid w:val="00594704"/>
    <w:rsid w:val="005947DC"/>
    <w:rsid w:val="00594802"/>
    <w:rsid w:val="00594B93"/>
    <w:rsid w:val="00594E6B"/>
    <w:rsid w:val="005951C2"/>
    <w:rsid w:val="0059526D"/>
    <w:rsid w:val="00595288"/>
    <w:rsid w:val="00595601"/>
    <w:rsid w:val="005956B9"/>
    <w:rsid w:val="0059571B"/>
    <w:rsid w:val="00595768"/>
    <w:rsid w:val="00595782"/>
    <w:rsid w:val="005957C0"/>
    <w:rsid w:val="00595A86"/>
    <w:rsid w:val="00595B37"/>
    <w:rsid w:val="00595C95"/>
    <w:rsid w:val="00595C9A"/>
    <w:rsid w:val="00595E8C"/>
    <w:rsid w:val="00596287"/>
    <w:rsid w:val="00596466"/>
    <w:rsid w:val="005965E8"/>
    <w:rsid w:val="0059662D"/>
    <w:rsid w:val="005967D1"/>
    <w:rsid w:val="005968BA"/>
    <w:rsid w:val="00596934"/>
    <w:rsid w:val="0059698A"/>
    <w:rsid w:val="00596C6F"/>
    <w:rsid w:val="00596CA5"/>
    <w:rsid w:val="00596D27"/>
    <w:rsid w:val="00596FE5"/>
    <w:rsid w:val="00597128"/>
    <w:rsid w:val="0059781B"/>
    <w:rsid w:val="005978E5"/>
    <w:rsid w:val="005979A9"/>
    <w:rsid w:val="005979E3"/>
    <w:rsid w:val="00597D00"/>
    <w:rsid w:val="00597F53"/>
    <w:rsid w:val="00597FDD"/>
    <w:rsid w:val="005A0023"/>
    <w:rsid w:val="005A023B"/>
    <w:rsid w:val="005A0266"/>
    <w:rsid w:val="005A04EE"/>
    <w:rsid w:val="005A0990"/>
    <w:rsid w:val="005A0A21"/>
    <w:rsid w:val="005A0A44"/>
    <w:rsid w:val="005A0B63"/>
    <w:rsid w:val="005A0C71"/>
    <w:rsid w:val="005A0E5C"/>
    <w:rsid w:val="005A1021"/>
    <w:rsid w:val="005A1259"/>
    <w:rsid w:val="005A1437"/>
    <w:rsid w:val="005A16E0"/>
    <w:rsid w:val="005A1825"/>
    <w:rsid w:val="005A1978"/>
    <w:rsid w:val="005A1C2D"/>
    <w:rsid w:val="005A1CEA"/>
    <w:rsid w:val="005A1D9C"/>
    <w:rsid w:val="005A1F71"/>
    <w:rsid w:val="005A21F3"/>
    <w:rsid w:val="005A2674"/>
    <w:rsid w:val="005A2C97"/>
    <w:rsid w:val="005A2CC4"/>
    <w:rsid w:val="005A2E8C"/>
    <w:rsid w:val="005A2FCA"/>
    <w:rsid w:val="005A3212"/>
    <w:rsid w:val="005A3433"/>
    <w:rsid w:val="005A356F"/>
    <w:rsid w:val="005A362D"/>
    <w:rsid w:val="005A364F"/>
    <w:rsid w:val="005A36CD"/>
    <w:rsid w:val="005A388C"/>
    <w:rsid w:val="005A38B2"/>
    <w:rsid w:val="005A39FC"/>
    <w:rsid w:val="005A3A58"/>
    <w:rsid w:val="005A3D11"/>
    <w:rsid w:val="005A3E5F"/>
    <w:rsid w:val="005A3EE7"/>
    <w:rsid w:val="005A3F43"/>
    <w:rsid w:val="005A402B"/>
    <w:rsid w:val="005A403E"/>
    <w:rsid w:val="005A42D3"/>
    <w:rsid w:val="005A468A"/>
    <w:rsid w:val="005A46B3"/>
    <w:rsid w:val="005A4735"/>
    <w:rsid w:val="005A4AFE"/>
    <w:rsid w:val="005A4B77"/>
    <w:rsid w:val="005A4CB7"/>
    <w:rsid w:val="005A5412"/>
    <w:rsid w:val="005A58B4"/>
    <w:rsid w:val="005A58FE"/>
    <w:rsid w:val="005A5DD8"/>
    <w:rsid w:val="005A6263"/>
    <w:rsid w:val="005A6291"/>
    <w:rsid w:val="005A6414"/>
    <w:rsid w:val="005A6502"/>
    <w:rsid w:val="005A65AF"/>
    <w:rsid w:val="005A662A"/>
    <w:rsid w:val="005A6673"/>
    <w:rsid w:val="005A68BF"/>
    <w:rsid w:val="005A6A70"/>
    <w:rsid w:val="005A6BBB"/>
    <w:rsid w:val="005A6C9D"/>
    <w:rsid w:val="005A6DB3"/>
    <w:rsid w:val="005A7284"/>
    <w:rsid w:val="005A7400"/>
    <w:rsid w:val="005A7402"/>
    <w:rsid w:val="005A7500"/>
    <w:rsid w:val="005A768D"/>
    <w:rsid w:val="005A76C4"/>
    <w:rsid w:val="005A79D3"/>
    <w:rsid w:val="005A7BB3"/>
    <w:rsid w:val="005A7DB5"/>
    <w:rsid w:val="005A7FA7"/>
    <w:rsid w:val="005B0238"/>
    <w:rsid w:val="005B04D0"/>
    <w:rsid w:val="005B06F5"/>
    <w:rsid w:val="005B071B"/>
    <w:rsid w:val="005B0828"/>
    <w:rsid w:val="005B0A35"/>
    <w:rsid w:val="005B0C0C"/>
    <w:rsid w:val="005B0E74"/>
    <w:rsid w:val="005B0F57"/>
    <w:rsid w:val="005B0F64"/>
    <w:rsid w:val="005B112E"/>
    <w:rsid w:val="005B125A"/>
    <w:rsid w:val="005B1282"/>
    <w:rsid w:val="005B1578"/>
    <w:rsid w:val="005B16DD"/>
    <w:rsid w:val="005B16DF"/>
    <w:rsid w:val="005B17A9"/>
    <w:rsid w:val="005B1853"/>
    <w:rsid w:val="005B190F"/>
    <w:rsid w:val="005B1BFB"/>
    <w:rsid w:val="005B1D3E"/>
    <w:rsid w:val="005B1DAB"/>
    <w:rsid w:val="005B1DE6"/>
    <w:rsid w:val="005B1E01"/>
    <w:rsid w:val="005B1F77"/>
    <w:rsid w:val="005B20B6"/>
    <w:rsid w:val="005B26AA"/>
    <w:rsid w:val="005B28F2"/>
    <w:rsid w:val="005B293A"/>
    <w:rsid w:val="005B294D"/>
    <w:rsid w:val="005B2A16"/>
    <w:rsid w:val="005B2D66"/>
    <w:rsid w:val="005B2D6A"/>
    <w:rsid w:val="005B2DE1"/>
    <w:rsid w:val="005B2F44"/>
    <w:rsid w:val="005B311E"/>
    <w:rsid w:val="005B32BD"/>
    <w:rsid w:val="005B3304"/>
    <w:rsid w:val="005B33F5"/>
    <w:rsid w:val="005B352A"/>
    <w:rsid w:val="005B353C"/>
    <w:rsid w:val="005B3556"/>
    <w:rsid w:val="005B35AB"/>
    <w:rsid w:val="005B382D"/>
    <w:rsid w:val="005B3852"/>
    <w:rsid w:val="005B394D"/>
    <w:rsid w:val="005B3AFA"/>
    <w:rsid w:val="005B3B56"/>
    <w:rsid w:val="005B3CE9"/>
    <w:rsid w:val="005B3DFA"/>
    <w:rsid w:val="005B40EA"/>
    <w:rsid w:val="005B4286"/>
    <w:rsid w:val="005B42A0"/>
    <w:rsid w:val="005B4420"/>
    <w:rsid w:val="005B459C"/>
    <w:rsid w:val="005B45C5"/>
    <w:rsid w:val="005B4701"/>
    <w:rsid w:val="005B4727"/>
    <w:rsid w:val="005B49CC"/>
    <w:rsid w:val="005B4A00"/>
    <w:rsid w:val="005B4DA4"/>
    <w:rsid w:val="005B5143"/>
    <w:rsid w:val="005B528F"/>
    <w:rsid w:val="005B537B"/>
    <w:rsid w:val="005B545E"/>
    <w:rsid w:val="005B5466"/>
    <w:rsid w:val="005B5476"/>
    <w:rsid w:val="005B5837"/>
    <w:rsid w:val="005B5840"/>
    <w:rsid w:val="005B587B"/>
    <w:rsid w:val="005B59E1"/>
    <w:rsid w:val="005B5B63"/>
    <w:rsid w:val="005B5C47"/>
    <w:rsid w:val="005B5C62"/>
    <w:rsid w:val="005B5CE8"/>
    <w:rsid w:val="005B62C9"/>
    <w:rsid w:val="005B631B"/>
    <w:rsid w:val="005B63D6"/>
    <w:rsid w:val="005B64A8"/>
    <w:rsid w:val="005B6585"/>
    <w:rsid w:val="005B677E"/>
    <w:rsid w:val="005B696F"/>
    <w:rsid w:val="005B69F6"/>
    <w:rsid w:val="005B6B43"/>
    <w:rsid w:val="005B6BA4"/>
    <w:rsid w:val="005B6BB3"/>
    <w:rsid w:val="005B6C6A"/>
    <w:rsid w:val="005B6E1D"/>
    <w:rsid w:val="005B6E9F"/>
    <w:rsid w:val="005B6EE0"/>
    <w:rsid w:val="005B6F42"/>
    <w:rsid w:val="005B6F5D"/>
    <w:rsid w:val="005B6FF1"/>
    <w:rsid w:val="005B7183"/>
    <w:rsid w:val="005B7236"/>
    <w:rsid w:val="005B730D"/>
    <w:rsid w:val="005B753E"/>
    <w:rsid w:val="005B7577"/>
    <w:rsid w:val="005B762D"/>
    <w:rsid w:val="005B76D1"/>
    <w:rsid w:val="005B7A78"/>
    <w:rsid w:val="005B7BE0"/>
    <w:rsid w:val="005B7CBC"/>
    <w:rsid w:val="005C00AF"/>
    <w:rsid w:val="005C01BE"/>
    <w:rsid w:val="005C0329"/>
    <w:rsid w:val="005C037E"/>
    <w:rsid w:val="005C06FA"/>
    <w:rsid w:val="005C0AA0"/>
    <w:rsid w:val="005C0AA5"/>
    <w:rsid w:val="005C0C9E"/>
    <w:rsid w:val="005C0E8F"/>
    <w:rsid w:val="005C109C"/>
    <w:rsid w:val="005C10DC"/>
    <w:rsid w:val="005C1193"/>
    <w:rsid w:val="005C11FD"/>
    <w:rsid w:val="005C1245"/>
    <w:rsid w:val="005C13AC"/>
    <w:rsid w:val="005C162A"/>
    <w:rsid w:val="005C1781"/>
    <w:rsid w:val="005C1997"/>
    <w:rsid w:val="005C19E7"/>
    <w:rsid w:val="005C1A3F"/>
    <w:rsid w:val="005C1A8A"/>
    <w:rsid w:val="005C1B65"/>
    <w:rsid w:val="005C1C2D"/>
    <w:rsid w:val="005C206F"/>
    <w:rsid w:val="005C21F2"/>
    <w:rsid w:val="005C227D"/>
    <w:rsid w:val="005C22A8"/>
    <w:rsid w:val="005C2353"/>
    <w:rsid w:val="005C240A"/>
    <w:rsid w:val="005C2437"/>
    <w:rsid w:val="005C26C6"/>
    <w:rsid w:val="005C2705"/>
    <w:rsid w:val="005C2857"/>
    <w:rsid w:val="005C2A74"/>
    <w:rsid w:val="005C2AAD"/>
    <w:rsid w:val="005C2ADF"/>
    <w:rsid w:val="005C2BD3"/>
    <w:rsid w:val="005C2BF6"/>
    <w:rsid w:val="005C2CC1"/>
    <w:rsid w:val="005C2D47"/>
    <w:rsid w:val="005C2D4F"/>
    <w:rsid w:val="005C318F"/>
    <w:rsid w:val="005C328F"/>
    <w:rsid w:val="005C3298"/>
    <w:rsid w:val="005C3457"/>
    <w:rsid w:val="005C351B"/>
    <w:rsid w:val="005C35F2"/>
    <w:rsid w:val="005C39BF"/>
    <w:rsid w:val="005C3B2B"/>
    <w:rsid w:val="005C3E56"/>
    <w:rsid w:val="005C402C"/>
    <w:rsid w:val="005C4103"/>
    <w:rsid w:val="005C41DD"/>
    <w:rsid w:val="005C4256"/>
    <w:rsid w:val="005C43CC"/>
    <w:rsid w:val="005C48B8"/>
    <w:rsid w:val="005C4991"/>
    <w:rsid w:val="005C4C49"/>
    <w:rsid w:val="005C4F91"/>
    <w:rsid w:val="005C5030"/>
    <w:rsid w:val="005C51FB"/>
    <w:rsid w:val="005C54C8"/>
    <w:rsid w:val="005C5554"/>
    <w:rsid w:val="005C55C6"/>
    <w:rsid w:val="005C55D7"/>
    <w:rsid w:val="005C55EC"/>
    <w:rsid w:val="005C55F6"/>
    <w:rsid w:val="005C56B3"/>
    <w:rsid w:val="005C5834"/>
    <w:rsid w:val="005C5AA5"/>
    <w:rsid w:val="005C5DCD"/>
    <w:rsid w:val="005C5EF2"/>
    <w:rsid w:val="005C5F06"/>
    <w:rsid w:val="005C6188"/>
    <w:rsid w:val="005C61A5"/>
    <w:rsid w:val="005C6359"/>
    <w:rsid w:val="005C6436"/>
    <w:rsid w:val="005C6469"/>
    <w:rsid w:val="005C650A"/>
    <w:rsid w:val="005C6663"/>
    <w:rsid w:val="005C669F"/>
    <w:rsid w:val="005C6875"/>
    <w:rsid w:val="005C68BA"/>
    <w:rsid w:val="005C68F0"/>
    <w:rsid w:val="005C69E5"/>
    <w:rsid w:val="005C6B86"/>
    <w:rsid w:val="005C6E7F"/>
    <w:rsid w:val="005C6F84"/>
    <w:rsid w:val="005C7039"/>
    <w:rsid w:val="005C74B1"/>
    <w:rsid w:val="005C76AF"/>
    <w:rsid w:val="005C76C7"/>
    <w:rsid w:val="005C77EF"/>
    <w:rsid w:val="005C7D79"/>
    <w:rsid w:val="005C7F51"/>
    <w:rsid w:val="005D00C3"/>
    <w:rsid w:val="005D00E6"/>
    <w:rsid w:val="005D01AE"/>
    <w:rsid w:val="005D01B5"/>
    <w:rsid w:val="005D02E1"/>
    <w:rsid w:val="005D0466"/>
    <w:rsid w:val="005D0508"/>
    <w:rsid w:val="005D06E4"/>
    <w:rsid w:val="005D08DD"/>
    <w:rsid w:val="005D0EF8"/>
    <w:rsid w:val="005D0F71"/>
    <w:rsid w:val="005D0FAD"/>
    <w:rsid w:val="005D1027"/>
    <w:rsid w:val="005D1034"/>
    <w:rsid w:val="005D127C"/>
    <w:rsid w:val="005D12CD"/>
    <w:rsid w:val="005D1337"/>
    <w:rsid w:val="005D1409"/>
    <w:rsid w:val="005D142B"/>
    <w:rsid w:val="005D1475"/>
    <w:rsid w:val="005D160C"/>
    <w:rsid w:val="005D162C"/>
    <w:rsid w:val="005D16A9"/>
    <w:rsid w:val="005D17E5"/>
    <w:rsid w:val="005D1A55"/>
    <w:rsid w:val="005D1C26"/>
    <w:rsid w:val="005D21A4"/>
    <w:rsid w:val="005D2931"/>
    <w:rsid w:val="005D2E2B"/>
    <w:rsid w:val="005D2E8F"/>
    <w:rsid w:val="005D337C"/>
    <w:rsid w:val="005D36EC"/>
    <w:rsid w:val="005D3838"/>
    <w:rsid w:val="005D3DC5"/>
    <w:rsid w:val="005D402F"/>
    <w:rsid w:val="005D40C6"/>
    <w:rsid w:val="005D4105"/>
    <w:rsid w:val="005D42BA"/>
    <w:rsid w:val="005D438D"/>
    <w:rsid w:val="005D465E"/>
    <w:rsid w:val="005D4857"/>
    <w:rsid w:val="005D4887"/>
    <w:rsid w:val="005D48CB"/>
    <w:rsid w:val="005D4981"/>
    <w:rsid w:val="005D4E9A"/>
    <w:rsid w:val="005D4ED9"/>
    <w:rsid w:val="005D4F41"/>
    <w:rsid w:val="005D539C"/>
    <w:rsid w:val="005D5503"/>
    <w:rsid w:val="005D5728"/>
    <w:rsid w:val="005D585D"/>
    <w:rsid w:val="005D5FD6"/>
    <w:rsid w:val="005D6004"/>
    <w:rsid w:val="005D606D"/>
    <w:rsid w:val="005D6132"/>
    <w:rsid w:val="005D64CE"/>
    <w:rsid w:val="005D68B5"/>
    <w:rsid w:val="005D6B8D"/>
    <w:rsid w:val="005D6C64"/>
    <w:rsid w:val="005D6F83"/>
    <w:rsid w:val="005D77B8"/>
    <w:rsid w:val="005D7898"/>
    <w:rsid w:val="005D79B8"/>
    <w:rsid w:val="005D7BD7"/>
    <w:rsid w:val="005D7FD5"/>
    <w:rsid w:val="005E067E"/>
    <w:rsid w:val="005E0682"/>
    <w:rsid w:val="005E07DC"/>
    <w:rsid w:val="005E08A5"/>
    <w:rsid w:val="005E0B4B"/>
    <w:rsid w:val="005E0D26"/>
    <w:rsid w:val="005E0E55"/>
    <w:rsid w:val="005E122B"/>
    <w:rsid w:val="005E1244"/>
    <w:rsid w:val="005E12D5"/>
    <w:rsid w:val="005E1521"/>
    <w:rsid w:val="005E1636"/>
    <w:rsid w:val="005E18BF"/>
    <w:rsid w:val="005E1B18"/>
    <w:rsid w:val="005E1BE8"/>
    <w:rsid w:val="005E1BEB"/>
    <w:rsid w:val="005E1DE1"/>
    <w:rsid w:val="005E1E85"/>
    <w:rsid w:val="005E1ED1"/>
    <w:rsid w:val="005E2121"/>
    <w:rsid w:val="005E2219"/>
    <w:rsid w:val="005E2261"/>
    <w:rsid w:val="005E22A5"/>
    <w:rsid w:val="005E22E0"/>
    <w:rsid w:val="005E2602"/>
    <w:rsid w:val="005E264A"/>
    <w:rsid w:val="005E2770"/>
    <w:rsid w:val="005E2771"/>
    <w:rsid w:val="005E28E2"/>
    <w:rsid w:val="005E2A21"/>
    <w:rsid w:val="005E2A4B"/>
    <w:rsid w:val="005E2DAD"/>
    <w:rsid w:val="005E2EB2"/>
    <w:rsid w:val="005E30D5"/>
    <w:rsid w:val="005E31D4"/>
    <w:rsid w:val="005E3292"/>
    <w:rsid w:val="005E3306"/>
    <w:rsid w:val="005E347D"/>
    <w:rsid w:val="005E396A"/>
    <w:rsid w:val="005E39E2"/>
    <w:rsid w:val="005E3D6F"/>
    <w:rsid w:val="005E3DBD"/>
    <w:rsid w:val="005E3DD6"/>
    <w:rsid w:val="005E3EB0"/>
    <w:rsid w:val="005E3F37"/>
    <w:rsid w:val="005E4112"/>
    <w:rsid w:val="005E422D"/>
    <w:rsid w:val="005E44EB"/>
    <w:rsid w:val="005E4626"/>
    <w:rsid w:val="005E47BB"/>
    <w:rsid w:val="005E4999"/>
    <w:rsid w:val="005E49B4"/>
    <w:rsid w:val="005E4C1E"/>
    <w:rsid w:val="005E4D17"/>
    <w:rsid w:val="005E4DC2"/>
    <w:rsid w:val="005E5183"/>
    <w:rsid w:val="005E51C3"/>
    <w:rsid w:val="005E538A"/>
    <w:rsid w:val="005E5773"/>
    <w:rsid w:val="005E578A"/>
    <w:rsid w:val="005E5A12"/>
    <w:rsid w:val="005E5A71"/>
    <w:rsid w:val="005E5B33"/>
    <w:rsid w:val="005E5D39"/>
    <w:rsid w:val="005E6027"/>
    <w:rsid w:val="005E6095"/>
    <w:rsid w:val="005E618D"/>
    <w:rsid w:val="005E6289"/>
    <w:rsid w:val="005E64EF"/>
    <w:rsid w:val="005E6520"/>
    <w:rsid w:val="005E6853"/>
    <w:rsid w:val="005E68EB"/>
    <w:rsid w:val="005E6BC5"/>
    <w:rsid w:val="005E6D6B"/>
    <w:rsid w:val="005E6EAE"/>
    <w:rsid w:val="005E6FFC"/>
    <w:rsid w:val="005E7010"/>
    <w:rsid w:val="005E7138"/>
    <w:rsid w:val="005E7152"/>
    <w:rsid w:val="005E7166"/>
    <w:rsid w:val="005E725E"/>
    <w:rsid w:val="005E7266"/>
    <w:rsid w:val="005E73A7"/>
    <w:rsid w:val="005E7466"/>
    <w:rsid w:val="005E749B"/>
    <w:rsid w:val="005E75EB"/>
    <w:rsid w:val="005E7705"/>
    <w:rsid w:val="005E7734"/>
    <w:rsid w:val="005E7A01"/>
    <w:rsid w:val="005E7A11"/>
    <w:rsid w:val="005E7AEE"/>
    <w:rsid w:val="005E7B4F"/>
    <w:rsid w:val="005E7BB6"/>
    <w:rsid w:val="005E7D4F"/>
    <w:rsid w:val="005E7F0E"/>
    <w:rsid w:val="005F0049"/>
    <w:rsid w:val="005F00A9"/>
    <w:rsid w:val="005F01E9"/>
    <w:rsid w:val="005F030E"/>
    <w:rsid w:val="005F0350"/>
    <w:rsid w:val="005F075B"/>
    <w:rsid w:val="005F0A02"/>
    <w:rsid w:val="005F0BB2"/>
    <w:rsid w:val="005F0D1B"/>
    <w:rsid w:val="005F104F"/>
    <w:rsid w:val="005F1278"/>
    <w:rsid w:val="005F143E"/>
    <w:rsid w:val="005F14E1"/>
    <w:rsid w:val="005F1571"/>
    <w:rsid w:val="005F17FF"/>
    <w:rsid w:val="005F187E"/>
    <w:rsid w:val="005F1A71"/>
    <w:rsid w:val="005F1B1D"/>
    <w:rsid w:val="005F1B56"/>
    <w:rsid w:val="005F1B80"/>
    <w:rsid w:val="005F1CC2"/>
    <w:rsid w:val="005F1E62"/>
    <w:rsid w:val="005F1E8D"/>
    <w:rsid w:val="005F243E"/>
    <w:rsid w:val="005F25DA"/>
    <w:rsid w:val="005F2662"/>
    <w:rsid w:val="005F278E"/>
    <w:rsid w:val="005F283D"/>
    <w:rsid w:val="005F2EC0"/>
    <w:rsid w:val="005F2FB8"/>
    <w:rsid w:val="005F303F"/>
    <w:rsid w:val="005F347B"/>
    <w:rsid w:val="005F3BB1"/>
    <w:rsid w:val="005F3CD7"/>
    <w:rsid w:val="005F3D92"/>
    <w:rsid w:val="005F3E86"/>
    <w:rsid w:val="005F3EC5"/>
    <w:rsid w:val="005F415E"/>
    <w:rsid w:val="005F436A"/>
    <w:rsid w:val="005F4495"/>
    <w:rsid w:val="005F4577"/>
    <w:rsid w:val="005F46DC"/>
    <w:rsid w:val="005F47CA"/>
    <w:rsid w:val="005F4884"/>
    <w:rsid w:val="005F4A2F"/>
    <w:rsid w:val="005F4AEB"/>
    <w:rsid w:val="005F4B94"/>
    <w:rsid w:val="005F4C47"/>
    <w:rsid w:val="005F4D0A"/>
    <w:rsid w:val="005F5020"/>
    <w:rsid w:val="005F53C4"/>
    <w:rsid w:val="005F54DB"/>
    <w:rsid w:val="005F552C"/>
    <w:rsid w:val="005F578D"/>
    <w:rsid w:val="005F58DE"/>
    <w:rsid w:val="005F595B"/>
    <w:rsid w:val="005F5C5D"/>
    <w:rsid w:val="005F5D64"/>
    <w:rsid w:val="005F5DA7"/>
    <w:rsid w:val="005F5DDB"/>
    <w:rsid w:val="005F60C9"/>
    <w:rsid w:val="005F61CD"/>
    <w:rsid w:val="005F645A"/>
    <w:rsid w:val="005F6587"/>
    <w:rsid w:val="005F68DF"/>
    <w:rsid w:val="005F6B83"/>
    <w:rsid w:val="005F6E57"/>
    <w:rsid w:val="005F6F6F"/>
    <w:rsid w:val="005F7038"/>
    <w:rsid w:val="005F70A6"/>
    <w:rsid w:val="005F70F1"/>
    <w:rsid w:val="005F73CC"/>
    <w:rsid w:val="005F73CD"/>
    <w:rsid w:val="005F74ED"/>
    <w:rsid w:val="005F75F9"/>
    <w:rsid w:val="005F76CC"/>
    <w:rsid w:val="005F786D"/>
    <w:rsid w:val="005F7A2D"/>
    <w:rsid w:val="005F7A59"/>
    <w:rsid w:val="005F7A65"/>
    <w:rsid w:val="005F7A85"/>
    <w:rsid w:val="005F7B16"/>
    <w:rsid w:val="005F7B61"/>
    <w:rsid w:val="005F7BF8"/>
    <w:rsid w:val="00600114"/>
    <w:rsid w:val="00600248"/>
    <w:rsid w:val="00600698"/>
    <w:rsid w:val="0060075A"/>
    <w:rsid w:val="00600957"/>
    <w:rsid w:val="006009CD"/>
    <w:rsid w:val="00600AE5"/>
    <w:rsid w:val="00600B2D"/>
    <w:rsid w:val="00600B31"/>
    <w:rsid w:val="00600FD2"/>
    <w:rsid w:val="006014EF"/>
    <w:rsid w:val="00601898"/>
    <w:rsid w:val="00601A14"/>
    <w:rsid w:val="00601A59"/>
    <w:rsid w:val="00601A61"/>
    <w:rsid w:val="00601B5A"/>
    <w:rsid w:val="00601BBB"/>
    <w:rsid w:val="006021B7"/>
    <w:rsid w:val="00602343"/>
    <w:rsid w:val="006025B5"/>
    <w:rsid w:val="00602B2C"/>
    <w:rsid w:val="0060308F"/>
    <w:rsid w:val="00603102"/>
    <w:rsid w:val="006031EC"/>
    <w:rsid w:val="00603205"/>
    <w:rsid w:val="00603295"/>
    <w:rsid w:val="00603468"/>
    <w:rsid w:val="00603967"/>
    <w:rsid w:val="00603A65"/>
    <w:rsid w:val="00603E96"/>
    <w:rsid w:val="00603F2B"/>
    <w:rsid w:val="006040AC"/>
    <w:rsid w:val="006040EA"/>
    <w:rsid w:val="00604264"/>
    <w:rsid w:val="00604343"/>
    <w:rsid w:val="006046AE"/>
    <w:rsid w:val="006046C1"/>
    <w:rsid w:val="00604816"/>
    <w:rsid w:val="00604977"/>
    <w:rsid w:val="00604DEE"/>
    <w:rsid w:val="00604F74"/>
    <w:rsid w:val="00604FE8"/>
    <w:rsid w:val="006051C7"/>
    <w:rsid w:val="00605462"/>
    <w:rsid w:val="00605468"/>
    <w:rsid w:val="006055A7"/>
    <w:rsid w:val="006057E5"/>
    <w:rsid w:val="00605A61"/>
    <w:rsid w:val="00605E2D"/>
    <w:rsid w:val="006062BA"/>
    <w:rsid w:val="00606372"/>
    <w:rsid w:val="006065B7"/>
    <w:rsid w:val="006067ED"/>
    <w:rsid w:val="00606970"/>
    <w:rsid w:val="00606B89"/>
    <w:rsid w:val="006073CA"/>
    <w:rsid w:val="00607480"/>
    <w:rsid w:val="00607A93"/>
    <w:rsid w:val="00607C19"/>
    <w:rsid w:val="00607C60"/>
    <w:rsid w:val="00607C99"/>
    <w:rsid w:val="00607E3F"/>
    <w:rsid w:val="00610152"/>
    <w:rsid w:val="006102B9"/>
    <w:rsid w:val="00610588"/>
    <w:rsid w:val="006105FB"/>
    <w:rsid w:val="0061071E"/>
    <w:rsid w:val="00610728"/>
    <w:rsid w:val="00610873"/>
    <w:rsid w:val="00610948"/>
    <w:rsid w:val="00610971"/>
    <w:rsid w:val="006109A5"/>
    <w:rsid w:val="00610AB2"/>
    <w:rsid w:val="00610B91"/>
    <w:rsid w:val="00610BA6"/>
    <w:rsid w:val="00610CB0"/>
    <w:rsid w:val="00611008"/>
    <w:rsid w:val="00611069"/>
    <w:rsid w:val="00611081"/>
    <w:rsid w:val="006113B6"/>
    <w:rsid w:val="00611519"/>
    <w:rsid w:val="006116E7"/>
    <w:rsid w:val="0061178A"/>
    <w:rsid w:val="00611C8D"/>
    <w:rsid w:val="00611D65"/>
    <w:rsid w:val="00611DBD"/>
    <w:rsid w:val="00611E19"/>
    <w:rsid w:val="00611F58"/>
    <w:rsid w:val="0061208E"/>
    <w:rsid w:val="006120A7"/>
    <w:rsid w:val="0061229C"/>
    <w:rsid w:val="006123C5"/>
    <w:rsid w:val="006124E4"/>
    <w:rsid w:val="00612512"/>
    <w:rsid w:val="00612561"/>
    <w:rsid w:val="0061295F"/>
    <w:rsid w:val="00612B25"/>
    <w:rsid w:val="00612C45"/>
    <w:rsid w:val="00612CD3"/>
    <w:rsid w:val="00612CF6"/>
    <w:rsid w:val="00612D72"/>
    <w:rsid w:val="00612E20"/>
    <w:rsid w:val="006133C3"/>
    <w:rsid w:val="006135A4"/>
    <w:rsid w:val="0061391C"/>
    <w:rsid w:val="00613C70"/>
    <w:rsid w:val="00613E48"/>
    <w:rsid w:val="006141B5"/>
    <w:rsid w:val="00614315"/>
    <w:rsid w:val="006144C0"/>
    <w:rsid w:val="0061456E"/>
    <w:rsid w:val="00614F56"/>
    <w:rsid w:val="00615052"/>
    <w:rsid w:val="00615223"/>
    <w:rsid w:val="00615233"/>
    <w:rsid w:val="006153F7"/>
    <w:rsid w:val="006154D8"/>
    <w:rsid w:val="006156CC"/>
    <w:rsid w:val="00615754"/>
    <w:rsid w:val="006159DD"/>
    <w:rsid w:val="00615B0D"/>
    <w:rsid w:val="00615BEC"/>
    <w:rsid w:val="00615C4C"/>
    <w:rsid w:val="00615D6B"/>
    <w:rsid w:val="00615E7B"/>
    <w:rsid w:val="00615F44"/>
    <w:rsid w:val="00615F52"/>
    <w:rsid w:val="00616002"/>
    <w:rsid w:val="00616581"/>
    <w:rsid w:val="0061659D"/>
    <w:rsid w:val="0061672E"/>
    <w:rsid w:val="0061679B"/>
    <w:rsid w:val="006167B7"/>
    <w:rsid w:val="00616B9D"/>
    <w:rsid w:val="00616D01"/>
    <w:rsid w:val="00616D59"/>
    <w:rsid w:val="00616D82"/>
    <w:rsid w:val="00617071"/>
    <w:rsid w:val="00617354"/>
    <w:rsid w:val="00617370"/>
    <w:rsid w:val="006176DC"/>
    <w:rsid w:val="006179C5"/>
    <w:rsid w:val="00617B41"/>
    <w:rsid w:val="00617C60"/>
    <w:rsid w:val="00620094"/>
    <w:rsid w:val="00620341"/>
    <w:rsid w:val="00620564"/>
    <w:rsid w:val="00620678"/>
    <w:rsid w:val="0062071B"/>
    <w:rsid w:val="00620955"/>
    <w:rsid w:val="00620967"/>
    <w:rsid w:val="00620CC9"/>
    <w:rsid w:val="00620E1D"/>
    <w:rsid w:val="00620FC9"/>
    <w:rsid w:val="00621012"/>
    <w:rsid w:val="00621239"/>
    <w:rsid w:val="00621305"/>
    <w:rsid w:val="00621781"/>
    <w:rsid w:val="00621C1D"/>
    <w:rsid w:val="00621CC1"/>
    <w:rsid w:val="00621F9F"/>
    <w:rsid w:val="00621FF2"/>
    <w:rsid w:val="00622460"/>
    <w:rsid w:val="00622540"/>
    <w:rsid w:val="0062260D"/>
    <w:rsid w:val="00622727"/>
    <w:rsid w:val="006227D4"/>
    <w:rsid w:val="006228A6"/>
    <w:rsid w:val="006228C5"/>
    <w:rsid w:val="0062292C"/>
    <w:rsid w:val="00622933"/>
    <w:rsid w:val="00622A8D"/>
    <w:rsid w:val="00622AD3"/>
    <w:rsid w:val="00622B6F"/>
    <w:rsid w:val="00622C2B"/>
    <w:rsid w:val="00622FCE"/>
    <w:rsid w:val="00623046"/>
    <w:rsid w:val="006230F8"/>
    <w:rsid w:val="0062318B"/>
    <w:rsid w:val="0062322C"/>
    <w:rsid w:val="00623567"/>
    <w:rsid w:val="0062372D"/>
    <w:rsid w:val="00623851"/>
    <w:rsid w:val="00623D64"/>
    <w:rsid w:val="00624027"/>
    <w:rsid w:val="00624359"/>
    <w:rsid w:val="00624379"/>
    <w:rsid w:val="006244F9"/>
    <w:rsid w:val="0062487C"/>
    <w:rsid w:val="006249EA"/>
    <w:rsid w:val="00624AF3"/>
    <w:rsid w:val="00624BC8"/>
    <w:rsid w:val="006250B8"/>
    <w:rsid w:val="00625123"/>
    <w:rsid w:val="006251E3"/>
    <w:rsid w:val="00625389"/>
    <w:rsid w:val="00625695"/>
    <w:rsid w:val="00625701"/>
    <w:rsid w:val="00625795"/>
    <w:rsid w:val="00625A0F"/>
    <w:rsid w:val="00625C7C"/>
    <w:rsid w:val="00625E34"/>
    <w:rsid w:val="00625E9B"/>
    <w:rsid w:val="00626477"/>
    <w:rsid w:val="006265C6"/>
    <w:rsid w:val="00626618"/>
    <w:rsid w:val="0062680B"/>
    <w:rsid w:val="0062681D"/>
    <w:rsid w:val="00626B5A"/>
    <w:rsid w:val="00627184"/>
    <w:rsid w:val="00627223"/>
    <w:rsid w:val="00627335"/>
    <w:rsid w:val="0062743D"/>
    <w:rsid w:val="0062748B"/>
    <w:rsid w:val="0062761F"/>
    <w:rsid w:val="00627620"/>
    <w:rsid w:val="006276D9"/>
    <w:rsid w:val="0062771A"/>
    <w:rsid w:val="00627C7B"/>
    <w:rsid w:val="00627E26"/>
    <w:rsid w:val="006300B7"/>
    <w:rsid w:val="006300B9"/>
    <w:rsid w:val="00630149"/>
    <w:rsid w:val="006301F2"/>
    <w:rsid w:val="0063022F"/>
    <w:rsid w:val="00630245"/>
    <w:rsid w:val="00630C10"/>
    <w:rsid w:val="00630C48"/>
    <w:rsid w:val="00630CCC"/>
    <w:rsid w:val="00631000"/>
    <w:rsid w:val="00631024"/>
    <w:rsid w:val="006311F1"/>
    <w:rsid w:val="0063134C"/>
    <w:rsid w:val="0063146B"/>
    <w:rsid w:val="0063159C"/>
    <w:rsid w:val="0063167D"/>
    <w:rsid w:val="00631852"/>
    <w:rsid w:val="006318AE"/>
    <w:rsid w:val="006318DA"/>
    <w:rsid w:val="0063194B"/>
    <w:rsid w:val="00631B03"/>
    <w:rsid w:val="00631CA8"/>
    <w:rsid w:val="0063205B"/>
    <w:rsid w:val="006323E4"/>
    <w:rsid w:val="00632EE5"/>
    <w:rsid w:val="00632FF1"/>
    <w:rsid w:val="00633083"/>
    <w:rsid w:val="006331CB"/>
    <w:rsid w:val="00633687"/>
    <w:rsid w:val="006338A1"/>
    <w:rsid w:val="006339FB"/>
    <w:rsid w:val="00633A30"/>
    <w:rsid w:val="00633DDC"/>
    <w:rsid w:val="00634010"/>
    <w:rsid w:val="00634018"/>
    <w:rsid w:val="00634118"/>
    <w:rsid w:val="00634258"/>
    <w:rsid w:val="006345A4"/>
    <w:rsid w:val="006345AA"/>
    <w:rsid w:val="006346FF"/>
    <w:rsid w:val="00634ABD"/>
    <w:rsid w:val="00634BFC"/>
    <w:rsid w:val="00634C65"/>
    <w:rsid w:val="00634C7D"/>
    <w:rsid w:val="00634CFC"/>
    <w:rsid w:val="00634F15"/>
    <w:rsid w:val="00635521"/>
    <w:rsid w:val="006356AC"/>
    <w:rsid w:val="006356C3"/>
    <w:rsid w:val="00635746"/>
    <w:rsid w:val="0063579A"/>
    <w:rsid w:val="00635B90"/>
    <w:rsid w:val="00635BD3"/>
    <w:rsid w:val="00635D8A"/>
    <w:rsid w:val="00635E97"/>
    <w:rsid w:val="00635EEB"/>
    <w:rsid w:val="00636004"/>
    <w:rsid w:val="00636039"/>
    <w:rsid w:val="006360FB"/>
    <w:rsid w:val="006361F4"/>
    <w:rsid w:val="00636374"/>
    <w:rsid w:val="006363D6"/>
    <w:rsid w:val="00636508"/>
    <w:rsid w:val="0063656D"/>
    <w:rsid w:val="006365A9"/>
    <w:rsid w:val="006366C3"/>
    <w:rsid w:val="006366EC"/>
    <w:rsid w:val="00636995"/>
    <w:rsid w:val="00636AC9"/>
    <w:rsid w:val="00636BAD"/>
    <w:rsid w:val="00636C2D"/>
    <w:rsid w:val="00636D59"/>
    <w:rsid w:val="00636DD8"/>
    <w:rsid w:val="00636EC0"/>
    <w:rsid w:val="00637294"/>
    <w:rsid w:val="00637573"/>
    <w:rsid w:val="00637578"/>
    <w:rsid w:val="00637766"/>
    <w:rsid w:val="006378B1"/>
    <w:rsid w:val="006378D3"/>
    <w:rsid w:val="00637970"/>
    <w:rsid w:val="00637A87"/>
    <w:rsid w:val="00637C54"/>
    <w:rsid w:val="00637D2D"/>
    <w:rsid w:val="006401BE"/>
    <w:rsid w:val="0064033C"/>
    <w:rsid w:val="00640519"/>
    <w:rsid w:val="00640547"/>
    <w:rsid w:val="00640730"/>
    <w:rsid w:val="00640756"/>
    <w:rsid w:val="0064078B"/>
    <w:rsid w:val="00640801"/>
    <w:rsid w:val="00640898"/>
    <w:rsid w:val="006409D1"/>
    <w:rsid w:val="00640A0A"/>
    <w:rsid w:val="00640BD8"/>
    <w:rsid w:val="00640BEF"/>
    <w:rsid w:val="00640C78"/>
    <w:rsid w:val="00640D25"/>
    <w:rsid w:val="00640D61"/>
    <w:rsid w:val="00640D85"/>
    <w:rsid w:val="00640FE2"/>
    <w:rsid w:val="00641286"/>
    <w:rsid w:val="0064163C"/>
    <w:rsid w:val="006418B3"/>
    <w:rsid w:val="00641B33"/>
    <w:rsid w:val="00641E08"/>
    <w:rsid w:val="00641E52"/>
    <w:rsid w:val="00641E6F"/>
    <w:rsid w:val="006423A3"/>
    <w:rsid w:val="006423B5"/>
    <w:rsid w:val="00642475"/>
    <w:rsid w:val="006425A4"/>
    <w:rsid w:val="006426F2"/>
    <w:rsid w:val="006427AD"/>
    <w:rsid w:val="00642A26"/>
    <w:rsid w:val="00642C29"/>
    <w:rsid w:val="00642E57"/>
    <w:rsid w:val="00642EB4"/>
    <w:rsid w:val="00643184"/>
    <w:rsid w:val="006431DA"/>
    <w:rsid w:val="00643572"/>
    <w:rsid w:val="00643671"/>
    <w:rsid w:val="006436BE"/>
    <w:rsid w:val="006439E4"/>
    <w:rsid w:val="00643A5B"/>
    <w:rsid w:val="00643BB0"/>
    <w:rsid w:val="00643BFF"/>
    <w:rsid w:val="00643C41"/>
    <w:rsid w:val="00643D35"/>
    <w:rsid w:val="00643E5C"/>
    <w:rsid w:val="00643F0D"/>
    <w:rsid w:val="00643F78"/>
    <w:rsid w:val="00643F97"/>
    <w:rsid w:val="006440B2"/>
    <w:rsid w:val="00644354"/>
    <w:rsid w:val="00644807"/>
    <w:rsid w:val="00644B04"/>
    <w:rsid w:val="00644E8D"/>
    <w:rsid w:val="00644FE7"/>
    <w:rsid w:val="00645069"/>
    <w:rsid w:val="0064508A"/>
    <w:rsid w:val="006450BB"/>
    <w:rsid w:val="00645201"/>
    <w:rsid w:val="00645215"/>
    <w:rsid w:val="00645243"/>
    <w:rsid w:val="006457CE"/>
    <w:rsid w:val="00645A3A"/>
    <w:rsid w:val="00645A78"/>
    <w:rsid w:val="00645D38"/>
    <w:rsid w:val="00645EA9"/>
    <w:rsid w:val="00645F35"/>
    <w:rsid w:val="00646087"/>
    <w:rsid w:val="00646221"/>
    <w:rsid w:val="006464B6"/>
    <w:rsid w:val="0064658C"/>
    <w:rsid w:val="006466BA"/>
    <w:rsid w:val="006467C3"/>
    <w:rsid w:val="006469D5"/>
    <w:rsid w:val="00646A9E"/>
    <w:rsid w:val="00646B74"/>
    <w:rsid w:val="00646BC9"/>
    <w:rsid w:val="00646EB1"/>
    <w:rsid w:val="00646FCA"/>
    <w:rsid w:val="0064734B"/>
    <w:rsid w:val="0064744B"/>
    <w:rsid w:val="006474CE"/>
    <w:rsid w:val="00647544"/>
    <w:rsid w:val="006475F3"/>
    <w:rsid w:val="00647930"/>
    <w:rsid w:val="00647B3C"/>
    <w:rsid w:val="00647BE1"/>
    <w:rsid w:val="00647D38"/>
    <w:rsid w:val="00650006"/>
    <w:rsid w:val="0065000C"/>
    <w:rsid w:val="00650379"/>
    <w:rsid w:val="00650598"/>
    <w:rsid w:val="00650848"/>
    <w:rsid w:val="00650972"/>
    <w:rsid w:val="00650B17"/>
    <w:rsid w:val="00650B1D"/>
    <w:rsid w:val="00650D47"/>
    <w:rsid w:val="00650E5A"/>
    <w:rsid w:val="00650F61"/>
    <w:rsid w:val="00651166"/>
    <w:rsid w:val="00651289"/>
    <w:rsid w:val="00651313"/>
    <w:rsid w:val="006513C5"/>
    <w:rsid w:val="00651410"/>
    <w:rsid w:val="0065168F"/>
    <w:rsid w:val="006517E8"/>
    <w:rsid w:val="006518E9"/>
    <w:rsid w:val="00651BE5"/>
    <w:rsid w:val="00651C2C"/>
    <w:rsid w:val="00651E4F"/>
    <w:rsid w:val="0065203D"/>
    <w:rsid w:val="006520D3"/>
    <w:rsid w:val="00652571"/>
    <w:rsid w:val="006528BC"/>
    <w:rsid w:val="00652C79"/>
    <w:rsid w:val="0065301E"/>
    <w:rsid w:val="0065304C"/>
    <w:rsid w:val="006530AB"/>
    <w:rsid w:val="0065311D"/>
    <w:rsid w:val="00653284"/>
    <w:rsid w:val="006535BC"/>
    <w:rsid w:val="0065370E"/>
    <w:rsid w:val="00653930"/>
    <w:rsid w:val="00653AAD"/>
    <w:rsid w:val="00653CAD"/>
    <w:rsid w:val="00653EE2"/>
    <w:rsid w:val="00654097"/>
    <w:rsid w:val="006543DD"/>
    <w:rsid w:val="0065459B"/>
    <w:rsid w:val="006545A6"/>
    <w:rsid w:val="0065473B"/>
    <w:rsid w:val="0065490D"/>
    <w:rsid w:val="00654A44"/>
    <w:rsid w:val="00654A8B"/>
    <w:rsid w:val="00654BD0"/>
    <w:rsid w:val="00654C63"/>
    <w:rsid w:val="00654D6A"/>
    <w:rsid w:val="00654DCE"/>
    <w:rsid w:val="00654F04"/>
    <w:rsid w:val="00654FAC"/>
    <w:rsid w:val="00655179"/>
    <w:rsid w:val="00655254"/>
    <w:rsid w:val="006552CD"/>
    <w:rsid w:val="00655467"/>
    <w:rsid w:val="006558FD"/>
    <w:rsid w:val="006559B3"/>
    <w:rsid w:val="006559B4"/>
    <w:rsid w:val="00655B12"/>
    <w:rsid w:val="00655BE1"/>
    <w:rsid w:val="006560FF"/>
    <w:rsid w:val="006561BE"/>
    <w:rsid w:val="00656218"/>
    <w:rsid w:val="0065648D"/>
    <w:rsid w:val="006564E9"/>
    <w:rsid w:val="0065659A"/>
    <w:rsid w:val="0065663B"/>
    <w:rsid w:val="00656684"/>
    <w:rsid w:val="0065677C"/>
    <w:rsid w:val="0065686E"/>
    <w:rsid w:val="00656B0B"/>
    <w:rsid w:val="00656BF0"/>
    <w:rsid w:val="00656CBA"/>
    <w:rsid w:val="00656F95"/>
    <w:rsid w:val="00656FB6"/>
    <w:rsid w:val="00657017"/>
    <w:rsid w:val="0065728B"/>
    <w:rsid w:val="0065739A"/>
    <w:rsid w:val="006574EF"/>
    <w:rsid w:val="00657634"/>
    <w:rsid w:val="00657878"/>
    <w:rsid w:val="006579FB"/>
    <w:rsid w:val="00657B15"/>
    <w:rsid w:val="00657B6E"/>
    <w:rsid w:val="00657D2D"/>
    <w:rsid w:val="00657F55"/>
    <w:rsid w:val="0066007E"/>
    <w:rsid w:val="00660283"/>
    <w:rsid w:val="00660508"/>
    <w:rsid w:val="006605CB"/>
    <w:rsid w:val="006606D8"/>
    <w:rsid w:val="00660747"/>
    <w:rsid w:val="00660A56"/>
    <w:rsid w:val="00660C51"/>
    <w:rsid w:val="00660D74"/>
    <w:rsid w:val="00660DC7"/>
    <w:rsid w:val="006610BF"/>
    <w:rsid w:val="006611E7"/>
    <w:rsid w:val="00661447"/>
    <w:rsid w:val="00661543"/>
    <w:rsid w:val="00661712"/>
    <w:rsid w:val="006617FB"/>
    <w:rsid w:val="006618D8"/>
    <w:rsid w:val="00661AA4"/>
    <w:rsid w:val="00661CFD"/>
    <w:rsid w:val="00661E49"/>
    <w:rsid w:val="00661ECC"/>
    <w:rsid w:val="00661F8D"/>
    <w:rsid w:val="00661F96"/>
    <w:rsid w:val="00662173"/>
    <w:rsid w:val="00662175"/>
    <w:rsid w:val="006621D3"/>
    <w:rsid w:val="006622F6"/>
    <w:rsid w:val="00662389"/>
    <w:rsid w:val="00662401"/>
    <w:rsid w:val="006626AF"/>
    <w:rsid w:val="006628A7"/>
    <w:rsid w:val="006628C9"/>
    <w:rsid w:val="006629F0"/>
    <w:rsid w:val="00662B04"/>
    <w:rsid w:val="00662BB5"/>
    <w:rsid w:val="00662E8A"/>
    <w:rsid w:val="00662ED8"/>
    <w:rsid w:val="006636E5"/>
    <w:rsid w:val="0066372A"/>
    <w:rsid w:val="006637F7"/>
    <w:rsid w:val="00663FB5"/>
    <w:rsid w:val="006640BB"/>
    <w:rsid w:val="00664117"/>
    <w:rsid w:val="0066419F"/>
    <w:rsid w:val="00664374"/>
    <w:rsid w:val="00664394"/>
    <w:rsid w:val="006643EF"/>
    <w:rsid w:val="00664481"/>
    <w:rsid w:val="006644D5"/>
    <w:rsid w:val="00664640"/>
    <w:rsid w:val="00664A43"/>
    <w:rsid w:val="00664A6E"/>
    <w:rsid w:val="00664C33"/>
    <w:rsid w:val="006650DA"/>
    <w:rsid w:val="00665120"/>
    <w:rsid w:val="00665296"/>
    <w:rsid w:val="006654B7"/>
    <w:rsid w:val="00665523"/>
    <w:rsid w:val="00665596"/>
    <w:rsid w:val="006656A0"/>
    <w:rsid w:val="0066589B"/>
    <w:rsid w:val="006658BE"/>
    <w:rsid w:val="00665B2F"/>
    <w:rsid w:val="00665FA7"/>
    <w:rsid w:val="0066608D"/>
    <w:rsid w:val="0066608E"/>
    <w:rsid w:val="00666276"/>
    <w:rsid w:val="0066645B"/>
    <w:rsid w:val="00666A4B"/>
    <w:rsid w:val="00666B1C"/>
    <w:rsid w:val="00666C53"/>
    <w:rsid w:val="00666C58"/>
    <w:rsid w:val="00666D77"/>
    <w:rsid w:val="00666D8C"/>
    <w:rsid w:val="006670C2"/>
    <w:rsid w:val="00667260"/>
    <w:rsid w:val="0066727C"/>
    <w:rsid w:val="0066747C"/>
    <w:rsid w:val="0066752D"/>
    <w:rsid w:val="00667662"/>
    <w:rsid w:val="00667667"/>
    <w:rsid w:val="00667702"/>
    <w:rsid w:val="00667A83"/>
    <w:rsid w:val="00667ACB"/>
    <w:rsid w:val="00667F02"/>
    <w:rsid w:val="00667FCA"/>
    <w:rsid w:val="00670021"/>
    <w:rsid w:val="0067005A"/>
    <w:rsid w:val="0067005C"/>
    <w:rsid w:val="0067013A"/>
    <w:rsid w:val="0067024C"/>
    <w:rsid w:val="0067030A"/>
    <w:rsid w:val="00670791"/>
    <w:rsid w:val="006707F1"/>
    <w:rsid w:val="00670838"/>
    <w:rsid w:val="006709C9"/>
    <w:rsid w:val="00670DE7"/>
    <w:rsid w:val="00670DEB"/>
    <w:rsid w:val="00670EDC"/>
    <w:rsid w:val="006713C5"/>
    <w:rsid w:val="00671468"/>
    <w:rsid w:val="006715B2"/>
    <w:rsid w:val="006715BF"/>
    <w:rsid w:val="0067163B"/>
    <w:rsid w:val="00671822"/>
    <w:rsid w:val="0067195C"/>
    <w:rsid w:val="006719B2"/>
    <w:rsid w:val="00671B80"/>
    <w:rsid w:val="00671C1C"/>
    <w:rsid w:val="00672065"/>
    <w:rsid w:val="006720D4"/>
    <w:rsid w:val="006723B5"/>
    <w:rsid w:val="006724E9"/>
    <w:rsid w:val="006725B0"/>
    <w:rsid w:val="00672712"/>
    <w:rsid w:val="00672746"/>
    <w:rsid w:val="00672831"/>
    <w:rsid w:val="00672A6E"/>
    <w:rsid w:val="00672BC4"/>
    <w:rsid w:val="00672E94"/>
    <w:rsid w:val="00672EC5"/>
    <w:rsid w:val="00673438"/>
    <w:rsid w:val="00673582"/>
    <w:rsid w:val="006735CE"/>
    <w:rsid w:val="006735DA"/>
    <w:rsid w:val="00673667"/>
    <w:rsid w:val="006736B9"/>
    <w:rsid w:val="006737C8"/>
    <w:rsid w:val="00673842"/>
    <w:rsid w:val="00673EB6"/>
    <w:rsid w:val="00673FCF"/>
    <w:rsid w:val="0067402B"/>
    <w:rsid w:val="0067429F"/>
    <w:rsid w:val="006742B3"/>
    <w:rsid w:val="00674334"/>
    <w:rsid w:val="00674633"/>
    <w:rsid w:val="00674945"/>
    <w:rsid w:val="00674E6D"/>
    <w:rsid w:val="0067508B"/>
    <w:rsid w:val="00675257"/>
    <w:rsid w:val="006752B8"/>
    <w:rsid w:val="0067536C"/>
    <w:rsid w:val="0067542F"/>
    <w:rsid w:val="00675476"/>
    <w:rsid w:val="0067584C"/>
    <w:rsid w:val="0067599B"/>
    <w:rsid w:val="00675B33"/>
    <w:rsid w:val="00675BFF"/>
    <w:rsid w:val="00675C8F"/>
    <w:rsid w:val="00675D39"/>
    <w:rsid w:val="00675E25"/>
    <w:rsid w:val="0067606B"/>
    <w:rsid w:val="006760FE"/>
    <w:rsid w:val="00676197"/>
    <w:rsid w:val="006764FA"/>
    <w:rsid w:val="00676683"/>
    <w:rsid w:val="006766F8"/>
    <w:rsid w:val="00676AB0"/>
    <w:rsid w:val="00676BC7"/>
    <w:rsid w:val="00676DE9"/>
    <w:rsid w:val="00676FEE"/>
    <w:rsid w:val="00677171"/>
    <w:rsid w:val="006776B0"/>
    <w:rsid w:val="0067782D"/>
    <w:rsid w:val="00677833"/>
    <w:rsid w:val="006778D6"/>
    <w:rsid w:val="00677C9B"/>
    <w:rsid w:val="00677EB9"/>
    <w:rsid w:val="00677F93"/>
    <w:rsid w:val="0068018E"/>
    <w:rsid w:val="00680326"/>
    <w:rsid w:val="00680370"/>
    <w:rsid w:val="006803CE"/>
    <w:rsid w:val="00680409"/>
    <w:rsid w:val="00680466"/>
    <w:rsid w:val="0068049D"/>
    <w:rsid w:val="006804E2"/>
    <w:rsid w:val="006807C8"/>
    <w:rsid w:val="00680A57"/>
    <w:rsid w:val="00680C1E"/>
    <w:rsid w:val="00680C67"/>
    <w:rsid w:val="00680D3C"/>
    <w:rsid w:val="00680E9A"/>
    <w:rsid w:val="00680F6D"/>
    <w:rsid w:val="00681003"/>
    <w:rsid w:val="0068109A"/>
    <w:rsid w:val="0068128C"/>
    <w:rsid w:val="00681290"/>
    <w:rsid w:val="006812E8"/>
    <w:rsid w:val="0068140E"/>
    <w:rsid w:val="0068156C"/>
    <w:rsid w:val="00681570"/>
    <w:rsid w:val="0068160F"/>
    <w:rsid w:val="00681696"/>
    <w:rsid w:val="006816E9"/>
    <w:rsid w:val="0068173F"/>
    <w:rsid w:val="0068184F"/>
    <w:rsid w:val="006819D9"/>
    <w:rsid w:val="00681FB4"/>
    <w:rsid w:val="00681FC8"/>
    <w:rsid w:val="00682112"/>
    <w:rsid w:val="00682250"/>
    <w:rsid w:val="0068229C"/>
    <w:rsid w:val="00682338"/>
    <w:rsid w:val="00682877"/>
    <w:rsid w:val="006828AB"/>
    <w:rsid w:val="0068295A"/>
    <w:rsid w:val="00682982"/>
    <w:rsid w:val="00682A48"/>
    <w:rsid w:val="00682AF4"/>
    <w:rsid w:val="00682B0F"/>
    <w:rsid w:val="00682C46"/>
    <w:rsid w:val="00682D9D"/>
    <w:rsid w:val="00682DE1"/>
    <w:rsid w:val="00683206"/>
    <w:rsid w:val="006836CC"/>
    <w:rsid w:val="006836E3"/>
    <w:rsid w:val="006837BA"/>
    <w:rsid w:val="00683869"/>
    <w:rsid w:val="00683DAE"/>
    <w:rsid w:val="00683E50"/>
    <w:rsid w:val="00683F2D"/>
    <w:rsid w:val="00683F31"/>
    <w:rsid w:val="00683FA9"/>
    <w:rsid w:val="00683FEA"/>
    <w:rsid w:val="0068409A"/>
    <w:rsid w:val="006840CD"/>
    <w:rsid w:val="006841EC"/>
    <w:rsid w:val="0068426B"/>
    <w:rsid w:val="00684291"/>
    <w:rsid w:val="0068430B"/>
    <w:rsid w:val="0068454D"/>
    <w:rsid w:val="00684642"/>
    <w:rsid w:val="006847C8"/>
    <w:rsid w:val="00684CE1"/>
    <w:rsid w:val="00684D44"/>
    <w:rsid w:val="00684DEF"/>
    <w:rsid w:val="00684F1C"/>
    <w:rsid w:val="00685149"/>
    <w:rsid w:val="006853A1"/>
    <w:rsid w:val="0068540D"/>
    <w:rsid w:val="00685444"/>
    <w:rsid w:val="00685572"/>
    <w:rsid w:val="006855FC"/>
    <w:rsid w:val="00685629"/>
    <w:rsid w:val="006856D1"/>
    <w:rsid w:val="006858A3"/>
    <w:rsid w:val="0068597C"/>
    <w:rsid w:val="00685B00"/>
    <w:rsid w:val="00685B4E"/>
    <w:rsid w:val="00685B8F"/>
    <w:rsid w:val="0068607D"/>
    <w:rsid w:val="0068655B"/>
    <w:rsid w:val="00686789"/>
    <w:rsid w:val="00686A1F"/>
    <w:rsid w:val="00686C1E"/>
    <w:rsid w:val="00686F72"/>
    <w:rsid w:val="00686FE7"/>
    <w:rsid w:val="0068742A"/>
    <w:rsid w:val="00687735"/>
    <w:rsid w:val="00687AB4"/>
    <w:rsid w:val="00687BFD"/>
    <w:rsid w:val="00687CEB"/>
    <w:rsid w:val="00687E1C"/>
    <w:rsid w:val="00687E5F"/>
    <w:rsid w:val="00687EBF"/>
    <w:rsid w:val="00687FBF"/>
    <w:rsid w:val="006900D8"/>
    <w:rsid w:val="0069014E"/>
    <w:rsid w:val="00690293"/>
    <w:rsid w:val="0069033F"/>
    <w:rsid w:val="00690435"/>
    <w:rsid w:val="00690462"/>
    <w:rsid w:val="0069054D"/>
    <w:rsid w:val="006905A4"/>
    <w:rsid w:val="00690785"/>
    <w:rsid w:val="00690924"/>
    <w:rsid w:val="00690B03"/>
    <w:rsid w:val="00690CA1"/>
    <w:rsid w:val="00691094"/>
    <w:rsid w:val="006910EC"/>
    <w:rsid w:val="0069143D"/>
    <w:rsid w:val="006914C5"/>
    <w:rsid w:val="00691587"/>
    <w:rsid w:val="0069164F"/>
    <w:rsid w:val="00691757"/>
    <w:rsid w:val="0069192D"/>
    <w:rsid w:val="00691985"/>
    <w:rsid w:val="00691AC7"/>
    <w:rsid w:val="00691B32"/>
    <w:rsid w:val="00691B76"/>
    <w:rsid w:val="00692082"/>
    <w:rsid w:val="00692093"/>
    <w:rsid w:val="006921D8"/>
    <w:rsid w:val="00692307"/>
    <w:rsid w:val="006923A5"/>
    <w:rsid w:val="00692411"/>
    <w:rsid w:val="0069256D"/>
    <w:rsid w:val="00692882"/>
    <w:rsid w:val="006928DC"/>
    <w:rsid w:val="00692C14"/>
    <w:rsid w:val="00692E15"/>
    <w:rsid w:val="00692E75"/>
    <w:rsid w:val="00692EC8"/>
    <w:rsid w:val="00692EF1"/>
    <w:rsid w:val="00692F30"/>
    <w:rsid w:val="006930E0"/>
    <w:rsid w:val="00693147"/>
    <w:rsid w:val="00693263"/>
    <w:rsid w:val="0069331B"/>
    <w:rsid w:val="00693537"/>
    <w:rsid w:val="0069355C"/>
    <w:rsid w:val="0069381D"/>
    <w:rsid w:val="006939CF"/>
    <w:rsid w:val="00693A19"/>
    <w:rsid w:val="00693A5E"/>
    <w:rsid w:val="00693BA8"/>
    <w:rsid w:val="00693DAD"/>
    <w:rsid w:val="006941D4"/>
    <w:rsid w:val="006941FE"/>
    <w:rsid w:val="00694253"/>
    <w:rsid w:val="006943F0"/>
    <w:rsid w:val="006945ED"/>
    <w:rsid w:val="006947E9"/>
    <w:rsid w:val="006949C6"/>
    <w:rsid w:val="006949F4"/>
    <w:rsid w:val="00694AF9"/>
    <w:rsid w:val="00694B77"/>
    <w:rsid w:val="00694B9B"/>
    <w:rsid w:val="00694F4D"/>
    <w:rsid w:val="00694F6B"/>
    <w:rsid w:val="00695090"/>
    <w:rsid w:val="00695098"/>
    <w:rsid w:val="00695211"/>
    <w:rsid w:val="00695369"/>
    <w:rsid w:val="0069563B"/>
    <w:rsid w:val="00695900"/>
    <w:rsid w:val="00695AD3"/>
    <w:rsid w:val="00695B08"/>
    <w:rsid w:val="00695DCF"/>
    <w:rsid w:val="00695EFE"/>
    <w:rsid w:val="006960F0"/>
    <w:rsid w:val="00696244"/>
    <w:rsid w:val="0069632C"/>
    <w:rsid w:val="00696376"/>
    <w:rsid w:val="00696A00"/>
    <w:rsid w:val="00696BDE"/>
    <w:rsid w:val="00696CA8"/>
    <w:rsid w:val="00696D7E"/>
    <w:rsid w:val="00696DD0"/>
    <w:rsid w:val="0069707E"/>
    <w:rsid w:val="0069714C"/>
    <w:rsid w:val="0069765B"/>
    <w:rsid w:val="00697663"/>
    <w:rsid w:val="0069776B"/>
    <w:rsid w:val="00697AA2"/>
    <w:rsid w:val="00697B2F"/>
    <w:rsid w:val="00697C08"/>
    <w:rsid w:val="00697D07"/>
    <w:rsid w:val="00697FAC"/>
    <w:rsid w:val="006A0094"/>
    <w:rsid w:val="006A0115"/>
    <w:rsid w:val="006A0451"/>
    <w:rsid w:val="006A06AA"/>
    <w:rsid w:val="006A0722"/>
    <w:rsid w:val="006A075A"/>
    <w:rsid w:val="006A0C2B"/>
    <w:rsid w:val="006A0CB0"/>
    <w:rsid w:val="006A0E0F"/>
    <w:rsid w:val="006A10A5"/>
    <w:rsid w:val="006A1376"/>
    <w:rsid w:val="006A14CC"/>
    <w:rsid w:val="006A1640"/>
    <w:rsid w:val="006A1667"/>
    <w:rsid w:val="006A18D5"/>
    <w:rsid w:val="006A1949"/>
    <w:rsid w:val="006A1987"/>
    <w:rsid w:val="006A1B0E"/>
    <w:rsid w:val="006A1B37"/>
    <w:rsid w:val="006A1DAE"/>
    <w:rsid w:val="006A1DD2"/>
    <w:rsid w:val="006A1F00"/>
    <w:rsid w:val="006A1F86"/>
    <w:rsid w:val="006A2326"/>
    <w:rsid w:val="006A2695"/>
    <w:rsid w:val="006A270E"/>
    <w:rsid w:val="006A271B"/>
    <w:rsid w:val="006A27E1"/>
    <w:rsid w:val="006A2BD4"/>
    <w:rsid w:val="006A2BFD"/>
    <w:rsid w:val="006A2CD1"/>
    <w:rsid w:val="006A2F08"/>
    <w:rsid w:val="006A2F21"/>
    <w:rsid w:val="006A3010"/>
    <w:rsid w:val="006A3135"/>
    <w:rsid w:val="006A314A"/>
    <w:rsid w:val="006A3338"/>
    <w:rsid w:val="006A3427"/>
    <w:rsid w:val="006A34BB"/>
    <w:rsid w:val="006A3698"/>
    <w:rsid w:val="006A370F"/>
    <w:rsid w:val="006A386B"/>
    <w:rsid w:val="006A3A32"/>
    <w:rsid w:val="006A3A67"/>
    <w:rsid w:val="006A3DF3"/>
    <w:rsid w:val="006A3E5E"/>
    <w:rsid w:val="006A3ED0"/>
    <w:rsid w:val="006A3ED5"/>
    <w:rsid w:val="006A3ED8"/>
    <w:rsid w:val="006A422E"/>
    <w:rsid w:val="006A4244"/>
    <w:rsid w:val="006A43E3"/>
    <w:rsid w:val="006A45B7"/>
    <w:rsid w:val="006A4715"/>
    <w:rsid w:val="006A47F4"/>
    <w:rsid w:val="006A4A3E"/>
    <w:rsid w:val="006A4BE3"/>
    <w:rsid w:val="006A4CF5"/>
    <w:rsid w:val="006A4D35"/>
    <w:rsid w:val="006A4E59"/>
    <w:rsid w:val="006A4F83"/>
    <w:rsid w:val="006A4FDA"/>
    <w:rsid w:val="006A5014"/>
    <w:rsid w:val="006A5329"/>
    <w:rsid w:val="006A551C"/>
    <w:rsid w:val="006A5549"/>
    <w:rsid w:val="006A5845"/>
    <w:rsid w:val="006A589D"/>
    <w:rsid w:val="006A5B98"/>
    <w:rsid w:val="006A5C5C"/>
    <w:rsid w:val="006A5D9D"/>
    <w:rsid w:val="006A5F54"/>
    <w:rsid w:val="006A6185"/>
    <w:rsid w:val="006A6298"/>
    <w:rsid w:val="006A641D"/>
    <w:rsid w:val="006A643D"/>
    <w:rsid w:val="006A6615"/>
    <w:rsid w:val="006A68FB"/>
    <w:rsid w:val="006A6A5F"/>
    <w:rsid w:val="006A6FA3"/>
    <w:rsid w:val="006A706E"/>
    <w:rsid w:val="006A708F"/>
    <w:rsid w:val="006A70A9"/>
    <w:rsid w:val="006A756E"/>
    <w:rsid w:val="006A7903"/>
    <w:rsid w:val="006A7968"/>
    <w:rsid w:val="006A7A9D"/>
    <w:rsid w:val="006A7AEC"/>
    <w:rsid w:val="006A7B63"/>
    <w:rsid w:val="006A7B72"/>
    <w:rsid w:val="006A7BD2"/>
    <w:rsid w:val="006B0082"/>
    <w:rsid w:val="006B0233"/>
    <w:rsid w:val="006B0342"/>
    <w:rsid w:val="006B03A2"/>
    <w:rsid w:val="006B0636"/>
    <w:rsid w:val="006B073D"/>
    <w:rsid w:val="006B0BC4"/>
    <w:rsid w:val="006B0C71"/>
    <w:rsid w:val="006B0C8F"/>
    <w:rsid w:val="006B105C"/>
    <w:rsid w:val="006B121A"/>
    <w:rsid w:val="006B1442"/>
    <w:rsid w:val="006B16EC"/>
    <w:rsid w:val="006B1916"/>
    <w:rsid w:val="006B1C94"/>
    <w:rsid w:val="006B1D56"/>
    <w:rsid w:val="006B2356"/>
    <w:rsid w:val="006B236E"/>
    <w:rsid w:val="006B24CE"/>
    <w:rsid w:val="006B268E"/>
    <w:rsid w:val="006B27A8"/>
    <w:rsid w:val="006B28EB"/>
    <w:rsid w:val="006B2F26"/>
    <w:rsid w:val="006B3016"/>
    <w:rsid w:val="006B306B"/>
    <w:rsid w:val="006B3119"/>
    <w:rsid w:val="006B319B"/>
    <w:rsid w:val="006B3583"/>
    <w:rsid w:val="006B3754"/>
    <w:rsid w:val="006B3A5A"/>
    <w:rsid w:val="006B3B4D"/>
    <w:rsid w:val="006B3BE9"/>
    <w:rsid w:val="006B3D83"/>
    <w:rsid w:val="006B3DB7"/>
    <w:rsid w:val="006B3E7C"/>
    <w:rsid w:val="006B4638"/>
    <w:rsid w:val="006B4B7E"/>
    <w:rsid w:val="006B4E32"/>
    <w:rsid w:val="006B520C"/>
    <w:rsid w:val="006B520E"/>
    <w:rsid w:val="006B5410"/>
    <w:rsid w:val="006B5428"/>
    <w:rsid w:val="006B542C"/>
    <w:rsid w:val="006B5B69"/>
    <w:rsid w:val="006B612B"/>
    <w:rsid w:val="006B6299"/>
    <w:rsid w:val="006B640E"/>
    <w:rsid w:val="006B65F6"/>
    <w:rsid w:val="006B6607"/>
    <w:rsid w:val="006B6835"/>
    <w:rsid w:val="006B68F4"/>
    <w:rsid w:val="006B6A07"/>
    <w:rsid w:val="006B6ACF"/>
    <w:rsid w:val="006B6CD2"/>
    <w:rsid w:val="006B6E94"/>
    <w:rsid w:val="006B6EFE"/>
    <w:rsid w:val="006B7072"/>
    <w:rsid w:val="006B7172"/>
    <w:rsid w:val="006B720C"/>
    <w:rsid w:val="006B7364"/>
    <w:rsid w:val="006B73B8"/>
    <w:rsid w:val="006B746B"/>
    <w:rsid w:val="006B7A1B"/>
    <w:rsid w:val="006B7A48"/>
    <w:rsid w:val="006B7D15"/>
    <w:rsid w:val="006B7DF2"/>
    <w:rsid w:val="006C0113"/>
    <w:rsid w:val="006C0127"/>
    <w:rsid w:val="006C01F9"/>
    <w:rsid w:val="006C022F"/>
    <w:rsid w:val="006C027B"/>
    <w:rsid w:val="006C02AE"/>
    <w:rsid w:val="006C0369"/>
    <w:rsid w:val="006C0635"/>
    <w:rsid w:val="006C09B5"/>
    <w:rsid w:val="006C09B9"/>
    <w:rsid w:val="006C09BB"/>
    <w:rsid w:val="006C0A5B"/>
    <w:rsid w:val="006C0B01"/>
    <w:rsid w:val="006C0B2E"/>
    <w:rsid w:val="006C0B66"/>
    <w:rsid w:val="006C0EDD"/>
    <w:rsid w:val="006C0F0B"/>
    <w:rsid w:val="006C100A"/>
    <w:rsid w:val="006C1235"/>
    <w:rsid w:val="006C1241"/>
    <w:rsid w:val="006C1313"/>
    <w:rsid w:val="006C14CD"/>
    <w:rsid w:val="006C1557"/>
    <w:rsid w:val="006C15F6"/>
    <w:rsid w:val="006C175C"/>
    <w:rsid w:val="006C1866"/>
    <w:rsid w:val="006C191E"/>
    <w:rsid w:val="006C1933"/>
    <w:rsid w:val="006C199A"/>
    <w:rsid w:val="006C19BE"/>
    <w:rsid w:val="006C1A0A"/>
    <w:rsid w:val="006C1A8F"/>
    <w:rsid w:val="006C1BCB"/>
    <w:rsid w:val="006C1C84"/>
    <w:rsid w:val="006C1D76"/>
    <w:rsid w:val="006C2077"/>
    <w:rsid w:val="006C2316"/>
    <w:rsid w:val="006C231B"/>
    <w:rsid w:val="006C2341"/>
    <w:rsid w:val="006C2465"/>
    <w:rsid w:val="006C24C1"/>
    <w:rsid w:val="006C27D0"/>
    <w:rsid w:val="006C27ED"/>
    <w:rsid w:val="006C28BA"/>
    <w:rsid w:val="006C2970"/>
    <w:rsid w:val="006C2A15"/>
    <w:rsid w:val="006C2D61"/>
    <w:rsid w:val="006C2D9E"/>
    <w:rsid w:val="006C2E66"/>
    <w:rsid w:val="006C2EBD"/>
    <w:rsid w:val="006C30B8"/>
    <w:rsid w:val="006C371F"/>
    <w:rsid w:val="006C389D"/>
    <w:rsid w:val="006C39D3"/>
    <w:rsid w:val="006C3C42"/>
    <w:rsid w:val="006C3C48"/>
    <w:rsid w:val="006C3C53"/>
    <w:rsid w:val="006C3D4B"/>
    <w:rsid w:val="006C3F9D"/>
    <w:rsid w:val="006C4067"/>
    <w:rsid w:val="006C41D3"/>
    <w:rsid w:val="006C4356"/>
    <w:rsid w:val="006C439F"/>
    <w:rsid w:val="006C44B1"/>
    <w:rsid w:val="006C4564"/>
    <w:rsid w:val="006C47B3"/>
    <w:rsid w:val="006C4E1F"/>
    <w:rsid w:val="006C4F22"/>
    <w:rsid w:val="006C4F56"/>
    <w:rsid w:val="006C5299"/>
    <w:rsid w:val="006C52AE"/>
    <w:rsid w:val="006C566A"/>
    <w:rsid w:val="006C56F6"/>
    <w:rsid w:val="006C5943"/>
    <w:rsid w:val="006C5BEF"/>
    <w:rsid w:val="006C5C0C"/>
    <w:rsid w:val="006C5D8A"/>
    <w:rsid w:val="006C5DB9"/>
    <w:rsid w:val="006C624D"/>
    <w:rsid w:val="006C6253"/>
    <w:rsid w:val="006C6284"/>
    <w:rsid w:val="006C639C"/>
    <w:rsid w:val="006C666A"/>
    <w:rsid w:val="006C69D3"/>
    <w:rsid w:val="006C6B9A"/>
    <w:rsid w:val="006C6E4C"/>
    <w:rsid w:val="006C753F"/>
    <w:rsid w:val="006C7547"/>
    <w:rsid w:val="006C75BB"/>
    <w:rsid w:val="006C7AF0"/>
    <w:rsid w:val="006C7B41"/>
    <w:rsid w:val="006C7C46"/>
    <w:rsid w:val="006C7CA6"/>
    <w:rsid w:val="006C7D11"/>
    <w:rsid w:val="006C7D44"/>
    <w:rsid w:val="006C7DA1"/>
    <w:rsid w:val="006C7F33"/>
    <w:rsid w:val="006C7F83"/>
    <w:rsid w:val="006C7F91"/>
    <w:rsid w:val="006D00A1"/>
    <w:rsid w:val="006D02B0"/>
    <w:rsid w:val="006D03D2"/>
    <w:rsid w:val="006D058B"/>
    <w:rsid w:val="006D0615"/>
    <w:rsid w:val="006D0795"/>
    <w:rsid w:val="006D0C4B"/>
    <w:rsid w:val="006D0EFB"/>
    <w:rsid w:val="006D116F"/>
    <w:rsid w:val="006D1249"/>
    <w:rsid w:val="006D131F"/>
    <w:rsid w:val="006D1331"/>
    <w:rsid w:val="006D1512"/>
    <w:rsid w:val="006D15F0"/>
    <w:rsid w:val="006D1698"/>
    <w:rsid w:val="006D17AE"/>
    <w:rsid w:val="006D196C"/>
    <w:rsid w:val="006D1A25"/>
    <w:rsid w:val="006D1BA6"/>
    <w:rsid w:val="006D1C18"/>
    <w:rsid w:val="006D1D2F"/>
    <w:rsid w:val="006D1DA4"/>
    <w:rsid w:val="006D1DC8"/>
    <w:rsid w:val="006D1F4D"/>
    <w:rsid w:val="006D2016"/>
    <w:rsid w:val="006D2487"/>
    <w:rsid w:val="006D25B9"/>
    <w:rsid w:val="006D25BB"/>
    <w:rsid w:val="006D2602"/>
    <w:rsid w:val="006D2BD9"/>
    <w:rsid w:val="006D2BE5"/>
    <w:rsid w:val="006D2BEB"/>
    <w:rsid w:val="006D2C41"/>
    <w:rsid w:val="006D2D35"/>
    <w:rsid w:val="006D2E0A"/>
    <w:rsid w:val="006D2EAA"/>
    <w:rsid w:val="006D2F15"/>
    <w:rsid w:val="006D3009"/>
    <w:rsid w:val="006D32CA"/>
    <w:rsid w:val="006D32E8"/>
    <w:rsid w:val="006D33EF"/>
    <w:rsid w:val="006D3537"/>
    <w:rsid w:val="006D3608"/>
    <w:rsid w:val="006D3642"/>
    <w:rsid w:val="006D3764"/>
    <w:rsid w:val="006D376F"/>
    <w:rsid w:val="006D3918"/>
    <w:rsid w:val="006D3967"/>
    <w:rsid w:val="006D3AA0"/>
    <w:rsid w:val="006D3D17"/>
    <w:rsid w:val="006D3EFC"/>
    <w:rsid w:val="006D418A"/>
    <w:rsid w:val="006D44D8"/>
    <w:rsid w:val="006D4582"/>
    <w:rsid w:val="006D477F"/>
    <w:rsid w:val="006D4A57"/>
    <w:rsid w:val="006D4E95"/>
    <w:rsid w:val="006D4EFE"/>
    <w:rsid w:val="006D4F0A"/>
    <w:rsid w:val="006D50B9"/>
    <w:rsid w:val="006D5249"/>
    <w:rsid w:val="006D53EA"/>
    <w:rsid w:val="006D548B"/>
    <w:rsid w:val="006D55D3"/>
    <w:rsid w:val="006D5691"/>
    <w:rsid w:val="006D5751"/>
    <w:rsid w:val="006D598C"/>
    <w:rsid w:val="006D5992"/>
    <w:rsid w:val="006D5B09"/>
    <w:rsid w:val="006D5B79"/>
    <w:rsid w:val="006D5B97"/>
    <w:rsid w:val="006D5E94"/>
    <w:rsid w:val="006D5F10"/>
    <w:rsid w:val="006D6324"/>
    <w:rsid w:val="006D6A93"/>
    <w:rsid w:val="006D6BDC"/>
    <w:rsid w:val="006D6CE2"/>
    <w:rsid w:val="006D6F1A"/>
    <w:rsid w:val="006D72BF"/>
    <w:rsid w:val="006D7400"/>
    <w:rsid w:val="006D7705"/>
    <w:rsid w:val="006D7CD0"/>
    <w:rsid w:val="006D7D57"/>
    <w:rsid w:val="006D7DD8"/>
    <w:rsid w:val="006D7E58"/>
    <w:rsid w:val="006D7E97"/>
    <w:rsid w:val="006E0574"/>
    <w:rsid w:val="006E0692"/>
    <w:rsid w:val="006E0758"/>
    <w:rsid w:val="006E0930"/>
    <w:rsid w:val="006E0A5A"/>
    <w:rsid w:val="006E0BE1"/>
    <w:rsid w:val="006E1138"/>
    <w:rsid w:val="006E141D"/>
    <w:rsid w:val="006E1428"/>
    <w:rsid w:val="006E1A41"/>
    <w:rsid w:val="006E1ADC"/>
    <w:rsid w:val="006E1B98"/>
    <w:rsid w:val="006E1C63"/>
    <w:rsid w:val="006E1D3B"/>
    <w:rsid w:val="006E1E18"/>
    <w:rsid w:val="006E1F18"/>
    <w:rsid w:val="006E1F28"/>
    <w:rsid w:val="006E2279"/>
    <w:rsid w:val="006E2433"/>
    <w:rsid w:val="006E25D5"/>
    <w:rsid w:val="006E265D"/>
    <w:rsid w:val="006E2732"/>
    <w:rsid w:val="006E2767"/>
    <w:rsid w:val="006E27FA"/>
    <w:rsid w:val="006E288C"/>
    <w:rsid w:val="006E2972"/>
    <w:rsid w:val="006E2A12"/>
    <w:rsid w:val="006E2DD8"/>
    <w:rsid w:val="006E2F21"/>
    <w:rsid w:val="006E2F6A"/>
    <w:rsid w:val="006E3065"/>
    <w:rsid w:val="006E328A"/>
    <w:rsid w:val="006E3387"/>
    <w:rsid w:val="006E3452"/>
    <w:rsid w:val="006E34EB"/>
    <w:rsid w:val="006E3658"/>
    <w:rsid w:val="006E36FD"/>
    <w:rsid w:val="006E3AC6"/>
    <w:rsid w:val="006E3AE1"/>
    <w:rsid w:val="006E3AE3"/>
    <w:rsid w:val="006E3C77"/>
    <w:rsid w:val="006E4017"/>
    <w:rsid w:val="006E42E5"/>
    <w:rsid w:val="006E43AF"/>
    <w:rsid w:val="006E43C7"/>
    <w:rsid w:val="006E47ED"/>
    <w:rsid w:val="006E4A2C"/>
    <w:rsid w:val="006E4C63"/>
    <w:rsid w:val="006E4CB7"/>
    <w:rsid w:val="006E4E4B"/>
    <w:rsid w:val="006E4E5D"/>
    <w:rsid w:val="006E5306"/>
    <w:rsid w:val="006E5361"/>
    <w:rsid w:val="006E53B6"/>
    <w:rsid w:val="006E5477"/>
    <w:rsid w:val="006E563C"/>
    <w:rsid w:val="006E5C1C"/>
    <w:rsid w:val="006E5CD9"/>
    <w:rsid w:val="006E60B4"/>
    <w:rsid w:val="006E60F2"/>
    <w:rsid w:val="006E616C"/>
    <w:rsid w:val="006E62AF"/>
    <w:rsid w:val="006E6698"/>
    <w:rsid w:val="006E66A2"/>
    <w:rsid w:val="006E697F"/>
    <w:rsid w:val="006E6A4A"/>
    <w:rsid w:val="006E6A53"/>
    <w:rsid w:val="006E6A73"/>
    <w:rsid w:val="006E6C3F"/>
    <w:rsid w:val="006E6CA6"/>
    <w:rsid w:val="006E6D29"/>
    <w:rsid w:val="006E6FF8"/>
    <w:rsid w:val="006E75A5"/>
    <w:rsid w:val="006E7736"/>
    <w:rsid w:val="006E7789"/>
    <w:rsid w:val="006E7928"/>
    <w:rsid w:val="006E79B6"/>
    <w:rsid w:val="006E79DA"/>
    <w:rsid w:val="006E7AA7"/>
    <w:rsid w:val="006E7FC8"/>
    <w:rsid w:val="006E7FF5"/>
    <w:rsid w:val="006F01E1"/>
    <w:rsid w:val="006F03F0"/>
    <w:rsid w:val="006F0660"/>
    <w:rsid w:val="006F07C6"/>
    <w:rsid w:val="006F0AA1"/>
    <w:rsid w:val="006F0DA9"/>
    <w:rsid w:val="006F1215"/>
    <w:rsid w:val="006F12B7"/>
    <w:rsid w:val="006F1459"/>
    <w:rsid w:val="006F181F"/>
    <w:rsid w:val="006F18C1"/>
    <w:rsid w:val="006F194E"/>
    <w:rsid w:val="006F1B26"/>
    <w:rsid w:val="006F1BB5"/>
    <w:rsid w:val="006F1EC1"/>
    <w:rsid w:val="006F1EEB"/>
    <w:rsid w:val="006F23B4"/>
    <w:rsid w:val="006F246A"/>
    <w:rsid w:val="006F25A8"/>
    <w:rsid w:val="006F264D"/>
    <w:rsid w:val="006F27B9"/>
    <w:rsid w:val="006F2979"/>
    <w:rsid w:val="006F2B1E"/>
    <w:rsid w:val="006F2BD6"/>
    <w:rsid w:val="006F2D1E"/>
    <w:rsid w:val="006F2D5F"/>
    <w:rsid w:val="006F2DF9"/>
    <w:rsid w:val="006F2E17"/>
    <w:rsid w:val="006F30BF"/>
    <w:rsid w:val="006F30CE"/>
    <w:rsid w:val="006F320C"/>
    <w:rsid w:val="006F32EC"/>
    <w:rsid w:val="006F3406"/>
    <w:rsid w:val="006F347C"/>
    <w:rsid w:val="006F368C"/>
    <w:rsid w:val="006F383E"/>
    <w:rsid w:val="006F3842"/>
    <w:rsid w:val="006F3A73"/>
    <w:rsid w:val="006F3F1C"/>
    <w:rsid w:val="006F3F7B"/>
    <w:rsid w:val="006F3FA6"/>
    <w:rsid w:val="006F40AF"/>
    <w:rsid w:val="006F4128"/>
    <w:rsid w:val="006F41C1"/>
    <w:rsid w:val="006F4432"/>
    <w:rsid w:val="006F4724"/>
    <w:rsid w:val="006F4819"/>
    <w:rsid w:val="006F486A"/>
    <w:rsid w:val="006F4984"/>
    <w:rsid w:val="006F49F7"/>
    <w:rsid w:val="006F4C5A"/>
    <w:rsid w:val="006F4F3E"/>
    <w:rsid w:val="006F4FD7"/>
    <w:rsid w:val="006F5016"/>
    <w:rsid w:val="006F514E"/>
    <w:rsid w:val="006F5280"/>
    <w:rsid w:val="006F5303"/>
    <w:rsid w:val="006F5367"/>
    <w:rsid w:val="006F5506"/>
    <w:rsid w:val="006F5AB0"/>
    <w:rsid w:val="006F5CBC"/>
    <w:rsid w:val="006F5D80"/>
    <w:rsid w:val="006F5DD3"/>
    <w:rsid w:val="006F66B2"/>
    <w:rsid w:val="006F6773"/>
    <w:rsid w:val="006F6816"/>
    <w:rsid w:val="006F6B5F"/>
    <w:rsid w:val="006F6D44"/>
    <w:rsid w:val="006F6EEE"/>
    <w:rsid w:val="006F707F"/>
    <w:rsid w:val="006F70C6"/>
    <w:rsid w:val="006F71E9"/>
    <w:rsid w:val="006F7243"/>
    <w:rsid w:val="006F7357"/>
    <w:rsid w:val="006F7482"/>
    <w:rsid w:val="006F748B"/>
    <w:rsid w:val="006F753C"/>
    <w:rsid w:val="006F7C34"/>
    <w:rsid w:val="006F7E7B"/>
    <w:rsid w:val="006F7E7E"/>
    <w:rsid w:val="006F7EC5"/>
    <w:rsid w:val="007002B7"/>
    <w:rsid w:val="007006B4"/>
    <w:rsid w:val="00700790"/>
    <w:rsid w:val="0070080E"/>
    <w:rsid w:val="00700847"/>
    <w:rsid w:val="0070093F"/>
    <w:rsid w:val="00700B4F"/>
    <w:rsid w:val="00700BF4"/>
    <w:rsid w:val="00700F9B"/>
    <w:rsid w:val="007015DC"/>
    <w:rsid w:val="007019E2"/>
    <w:rsid w:val="00701B4E"/>
    <w:rsid w:val="00701B6D"/>
    <w:rsid w:val="00701C54"/>
    <w:rsid w:val="00701C8E"/>
    <w:rsid w:val="00701E5A"/>
    <w:rsid w:val="00701E66"/>
    <w:rsid w:val="00702430"/>
    <w:rsid w:val="007024AC"/>
    <w:rsid w:val="007024F5"/>
    <w:rsid w:val="00702595"/>
    <w:rsid w:val="0070264A"/>
    <w:rsid w:val="00702A9F"/>
    <w:rsid w:val="00702C10"/>
    <w:rsid w:val="00703290"/>
    <w:rsid w:val="00703336"/>
    <w:rsid w:val="00703390"/>
    <w:rsid w:val="00703722"/>
    <w:rsid w:val="0070380A"/>
    <w:rsid w:val="00703A75"/>
    <w:rsid w:val="00703CBE"/>
    <w:rsid w:val="00703E38"/>
    <w:rsid w:val="00703F3D"/>
    <w:rsid w:val="00704102"/>
    <w:rsid w:val="007041E6"/>
    <w:rsid w:val="00704231"/>
    <w:rsid w:val="00704233"/>
    <w:rsid w:val="00704327"/>
    <w:rsid w:val="007043E8"/>
    <w:rsid w:val="0070444B"/>
    <w:rsid w:val="00704890"/>
    <w:rsid w:val="00704BEE"/>
    <w:rsid w:val="00704C79"/>
    <w:rsid w:val="00704CEF"/>
    <w:rsid w:val="00704E36"/>
    <w:rsid w:val="00705117"/>
    <w:rsid w:val="00705182"/>
    <w:rsid w:val="0070527A"/>
    <w:rsid w:val="00705300"/>
    <w:rsid w:val="0070555D"/>
    <w:rsid w:val="0070567E"/>
    <w:rsid w:val="007057D1"/>
    <w:rsid w:val="0070581A"/>
    <w:rsid w:val="00705889"/>
    <w:rsid w:val="007059AD"/>
    <w:rsid w:val="00705A50"/>
    <w:rsid w:val="00705A75"/>
    <w:rsid w:val="00705B7F"/>
    <w:rsid w:val="00705BD2"/>
    <w:rsid w:val="00705C96"/>
    <w:rsid w:val="00705CF9"/>
    <w:rsid w:val="00705EFC"/>
    <w:rsid w:val="00705F7F"/>
    <w:rsid w:val="00705F9D"/>
    <w:rsid w:val="00706117"/>
    <w:rsid w:val="00706252"/>
    <w:rsid w:val="007063BB"/>
    <w:rsid w:val="00706534"/>
    <w:rsid w:val="007068D2"/>
    <w:rsid w:val="00706A5B"/>
    <w:rsid w:val="00706ABB"/>
    <w:rsid w:val="00706CA1"/>
    <w:rsid w:val="00706CF0"/>
    <w:rsid w:val="00706D04"/>
    <w:rsid w:val="00706D16"/>
    <w:rsid w:val="00706EA3"/>
    <w:rsid w:val="00706FAA"/>
    <w:rsid w:val="00707107"/>
    <w:rsid w:val="0070727B"/>
    <w:rsid w:val="00707336"/>
    <w:rsid w:val="00707617"/>
    <w:rsid w:val="007076E9"/>
    <w:rsid w:val="0070773F"/>
    <w:rsid w:val="007077B5"/>
    <w:rsid w:val="00707D69"/>
    <w:rsid w:val="00707F2F"/>
    <w:rsid w:val="00707F93"/>
    <w:rsid w:val="007100B1"/>
    <w:rsid w:val="00710266"/>
    <w:rsid w:val="00710308"/>
    <w:rsid w:val="0071034B"/>
    <w:rsid w:val="007103F7"/>
    <w:rsid w:val="00710403"/>
    <w:rsid w:val="0071051D"/>
    <w:rsid w:val="00710606"/>
    <w:rsid w:val="007108B1"/>
    <w:rsid w:val="007108C2"/>
    <w:rsid w:val="007109B6"/>
    <w:rsid w:val="00710A62"/>
    <w:rsid w:val="00710AA6"/>
    <w:rsid w:val="00710C38"/>
    <w:rsid w:val="00710D29"/>
    <w:rsid w:val="00710E3E"/>
    <w:rsid w:val="0071119A"/>
    <w:rsid w:val="00711215"/>
    <w:rsid w:val="0071123B"/>
    <w:rsid w:val="00711316"/>
    <w:rsid w:val="007113BA"/>
    <w:rsid w:val="00711598"/>
    <w:rsid w:val="007116E4"/>
    <w:rsid w:val="00711848"/>
    <w:rsid w:val="00711B35"/>
    <w:rsid w:val="00712042"/>
    <w:rsid w:val="007120CF"/>
    <w:rsid w:val="00712554"/>
    <w:rsid w:val="007125E1"/>
    <w:rsid w:val="0071274F"/>
    <w:rsid w:val="00712844"/>
    <w:rsid w:val="007129B0"/>
    <w:rsid w:val="007129EE"/>
    <w:rsid w:val="00712D37"/>
    <w:rsid w:val="00712F07"/>
    <w:rsid w:val="00712F60"/>
    <w:rsid w:val="007132DF"/>
    <w:rsid w:val="00713409"/>
    <w:rsid w:val="007135E5"/>
    <w:rsid w:val="00713609"/>
    <w:rsid w:val="00713979"/>
    <w:rsid w:val="007139BC"/>
    <w:rsid w:val="00713BC1"/>
    <w:rsid w:val="00713C50"/>
    <w:rsid w:val="00713CA6"/>
    <w:rsid w:val="00713D42"/>
    <w:rsid w:val="00713D63"/>
    <w:rsid w:val="007140D9"/>
    <w:rsid w:val="0071413C"/>
    <w:rsid w:val="00714304"/>
    <w:rsid w:val="007145D9"/>
    <w:rsid w:val="00714974"/>
    <w:rsid w:val="00714B99"/>
    <w:rsid w:val="00714CB7"/>
    <w:rsid w:val="00714F05"/>
    <w:rsid w:val="00714F51"/>
    <w:rsid w:val="0071500E"/>
    <w:rsid w:val="007151A4"/>
    <w:rsid w:val="0071520C"/>
    <w:rsid w:val="00715251"/>
    <w:rsid w:val="00715475"/>
    <w:rsid w:val="00715961"/>
    <w:rsid w:val="00715A35"/>
    <w:rsid w:val="00715B96"/>
    <w:rsid w:val="00715C66"/>
    <w:rsid w:val="00715D75"/>
    <w:rsid w:val="00715E66"/>
    <w:rsid w:val="00715FAB"/>
    <w:rsid w:val="007160DD"/>
    <w:rsid w:val="007168E7"/>
    <w:rsid w:val="007169A9"/>
    <w:rsid w:val="00716A80"/>
    <w:rsid w:val="00716AA2"/>
    <w:rsid w:val="00716C7E"/>
    <w:rsid w:val="00716C88"/>
    <w:rsid w:val="00716CBA"/>
    <w:rsid w:val="00716DEE"/>
    <w:rsid w:val="00716E81"/>
    <w:rsid w:val="0071715F"/>
    <w:rsid w:val="007173CF"/>
    <w:rsid w:val="00717571"/>
    <w:rsid w:val="007176CC"/>
    <w:rsid w:val="00717AA1"/>
    <w:rsid w:val="00717B70"/>
    <w:rsid w:val="00717C02"/>
    <w:rsid w:val="00717CE9"/>
    <w:rsid w:val="00717E4A"/>
    <w:rsid w:val="00717E8E"/>
    <w:rsid w:val="00717FDD"/>
    <w:rsid w:val="00720040"/>
    <w:rsid w:val="00720046"/>
    <w:rsid w:val="0072006E"/>
    <w:rsid w:val="0072015D"/>
    <w:rsid w:val="00720177"/>
    <w:rsid w:val="00720458"/>
    <w:rsid w:val="00720995"/>
    <w:rsid w:val="007209A2"/>
    <w:rsid w:val="007209C0"/>
    <w:rsid w:val="007209C6"/>
    <w:rsid w:val="00720A09"/>
    <w:rsid w:val="00720B63"/>
    <w:rsid w:val="00720EA5"/>
    <w:rsid w:val="00721152"/>
    <w:rsid w:val="00721351"/>
    <w:rsid w:val="0072137A"/>
    <w:rsid w:val="00721483"/>
    <w:rsid w:val="00721723"/>
    <w:rsid w:val="007218B6"/>
    <w:rsid w:val="00721935"/>
    <w:rsid w:val="0072199E"/>
    <w:rsid w:val="00721E6C"/>
    <w:rsid w:val="0072224F"/>
    <w:rsid w:val="007223FA"/>
    <w:rsid w:val="0072253A"/>
    <w:rsid w:val="0072260F"/>
    <w:rsid w:val="00722788"/>
    <w:rsid w:val="007227BD"/>
    <w:rsid w:val="00722D05"/>
    <w:rsid w:val="00722F58"/>
    <w:rsid w:val="007232D7"/>
    <w:rsid w:val="007233CB"/>
    <w:rsid w:val="007233DE"/>
    <w:rsid w:val="00723470"/>
    <w:rsid w:val="007235FD"/>
    <w:rsid w:val="007236E6"/>
    <w:rsid w:val="00723710"/>
    <w:rsid w:val="00723742"/>
    <w:rsid w:val="0072383B"/>
    <w:rsid w:val="007238C9"/>
    <w:rsid w:val="00723937"/>
    <w:rsid w:val="0072411D"/>
    <w:rsid w:val="007242CF"/>
    <w:rsid w:val="007242E0"/>
    <w:rsid w:val="00724361"/>
    <w:rsid w:val="007243E5"/>
    <w:rsid w:val="0072440E"/>
    <w:rsid w:val="00724807"/>
    <w:rsid w:val="007248A7"/>
    <w:rsid w:val="00724A34"/>
    <w:rsid w:val="00724A6B"/>
    <w:rsid w:val="007250C8"/>
    <w:rsid w:val="00725188"/>
    <w:rsid w:val="007252F6"/>
    <w:rsid w:val="007254D0"/>
    <w:rsid w:val="0072560E"/>
    <w:rsid w:val="00725720"/>
    <w:rsid w:val="00725A58"/>
    <w:rsid w:val="00725D20"/>
    <w:rsid w:val="00725D51"/>
    <w:rsid w:val="00726220"/>
    <w:rsid w:val="0072632E"/>
    <w:rsid w:val="00726447"/>
    <w:rsid w:val="007265B0"/>
    <w:rsid w:val="00726718"/>
    <w:rsid w:val="0072680C"/>
    <w:rsid w:val="00726818"/>
    <w:rsid w:val="0072698B"/>
    <w:rsid w:val="00726A5E"/>
    <w:rsid w:val="00726BCC"/>
    <w:rsid w:val="00726E70"/>
    <w:rsid w:val="007270D8"/>
    <w:rsid w:val="007271DD"/>
    <w:rsid w:val="007272AD"/>
    <w:rsid w:val="0072748C"/>
    <w:rsid w:val="007274FD"/>
    <w:rsid w:val="00727516"/>
    <w:rsid w:val="007275CC"/>
    <w:rsid w:val="007278D1"/>
    <w:rsid w:val="00727A8A"/>
    <w:rsid w:val="00727C3E"/>
    <w:rsid w:val="00727CBD"/>
    <w:rsid w:val="00727EF9"/>
    <w:rsid w:val="00730126"/>
    <w:rsid w:val="0073032F"/>
    <w:rsid w:val="00730376"/>
    <w:rsid w:val="007305FB"/>
    <w:rsid w:val="00730615"/>
    <w:rsid w:val="007306AF"/>
    <w:rsid w:val="00730707"/>
    <w:rsid w:val="007307DC"/>
    <w:rsid w:val="0073080A"/>
    <w:rsid w:val="007309D5"/>
    <w:rsid w:val="00730B4D"/>
    <w:rsid w:val="00730B66"/>
    <w:rsid w:val="00730BF2"/>
    <w:rsid w:val="00730C34"/>
    <w:rsid w:val="00730C91"/>
    <w:rsid w:val="00730C99"/>
    <w:rsid w:val="00731053"/>
    <w:rsid w:val="00731227"/>
    <w:rsid w:val="00731630"/>
    <w:rsid w:val="007316AD"/>
    <w:rsid w:val="007318F5"/>
    <w:rsid w:val="0073190D"/>
    <w:rsid w:val="00731987"/>
    <w:rsid w:val="00731DBF"/>
    <w:rsid w:val="00731F44"/>
    <w:rsid w:val="007320B0"/>
    <w:rsid w:val="00732254"/>
    <w:rsid w:val="00732268"/>
    <w:rsid w:val="007326CC"/>
    <w:rsid w:val="0073272A"/>
    <w:rsid w:val="0073278F"/>
    <w:rsid w:val="00732A8C"/>
    <w:rsid w:val="00732AB2"/>
    <w:rsid w:val="00732D89"/>
    <w:rsid w:val="00732DF1"/>
    <w:rsid w:val="00732E2D"/>
    <w:rsid w:val="00732E70"/>
    <w:rsid w:val="00732F8E"/>
    <w:rsid w:val="0073319C"/>
    <w:rsid w:val="0073350B"/>
    <w:rsid w:val="00733630"/>
    <w:rsid w:val="00733948"/>
    <w:rsid w:val="00733C2E"/>
    <w:rsid w:val="00733D96"/>
    <w:rsid w:val="00733E69"/>
    <w:rsid w:val="0073408A"/>
    <w:rsid w:val="007341DB"/>
    <w:rsid w:val="0073453D"/>
    <w:rsid w:val="00734552"/>
    <w:rsid w:val="0073478F"/>
    <w:rsid w:val="007349C5"/>
    <w:rsid w:val="00735005"/>
    <w:rsid w:val="00735142"/>
    <w:rsid w:val="007351BE"/>
    <w:rsid w:val="0073581C"/>
    <w:rsid w:val="00735C62"/>
    <w:rsid w:val="00735D4F"/>
    <w:rsid w:val="00735FA2"/>
    <w:rsid w:val="00736188"/>
    <w:rsid w:val="007361C2"/>
    <w:rsid w:val="00736288"/>
    <w:rsid w:val="007362B4"/>
    <w:rsid w:val="007364AC"/>
    <w:rsid w:val="007364CE"/>
    <w:rsid w:val="00736598"/>
    <w:rsid w:val="007366B2"/>
    <w:rsid w:val="00736801"/>
    <w:rsid w:val="00736B83"/>
    <w:rsid w:val="00736F65"/>
    <w:rsid w:val="00736FAC"/>
    <w:rsid w:val="00737196"/>
    <w:rsid w:val="007372B7"/>
    <w:rsid w:val="0073736A"/>
    <w:rsid w:val="007373C4"/>
    <w:rsid w:val="0073751D"/>
    <w:rsid w:val="00737909"/>
    <w:rsid w:val="00737E72"/>
    <w:rsid w:val="0074001C"/>
    <w:rsid w:val="00740124"/>
    <w:rsid w:val="0074035E"/>
    <w:rsid w:val="00740626"/>
    <w:rsid w:val="00740647"/>
    <w:rsid w:val="00740677"/>
    <w:rsid w:val="00740690"/>
    <w:rsid w:val="00740ABA"/>
    <w:rsid w:val="00740B3B"/>
    <w:rsid w:val="00740D12"/>
    <w:rsid w:val="007412C4"/>
    <w:rsid w:val="00741364"/>
    <w:rsid w:val="0074136C"/>
    <w:rsid w:val="00741371"/>
    <w:rsid w:val="00741479"/>
    <w:rsid w:val="00741486"/>
    <w:rsid w:val="007416EC"/>
    <w:rsid w:val="0074171D"/>
    <w:rsid w:val="007419BA"/>
    <w:rsid w:val="007419DE"/>
    <w:rsid w:val="00741BE9"/>
    <w:rsid w:val="00741CF8"/>
    <w:rsid w:val="00741D8F"/>
    <w:rsid w:val="00742026"/>
    <w:rsid w:val="007420A7"/>
    <w:rsid w:val="00742117"/>
    <w:rsid w:val="0074217E"/>
    <w:rsid w:val="00742263"/>
    <w:rsid w:val="007423DA"/>
    <w:rsid w:val="007426DA"/>
    <w:rsid w:val="00742C89"/>
    <w:rsid w:val="00743187"/>
    <w:rsid w:val="0074334F"/>
    <w:rsid w:val="0074341D"/>
    <w:rsid w:val="0074345B"/>
    <w:rsid w:val="007436C9"/>
    <w:rsid w:val="007438F7"/>
    <w:rsid w:val="00743A3C"/>
    <w:rsid w:val="00743A68"/>
    <w:rsid w:val="00743ABB"/>
    <w:rsid w:val="00743ADA"/>
    <w:rsid w:val="00743DFB"/>
    <w:rsid w:val="00743E72"/>
    <w:rsid w:val="0074414F"/>
    <w:rsid w:val="00744374"/>
    <w:rsid w:val="00744503"/>
    <w:rsid w:val="00744671"/>
    <w:rsid w:val="007447C3"/>
    <w:rsid w:val="0074490D"/>
    <w:rsid w:val="00744973"/>
    <w:rsid w:val="00744E0F"/>
    <w:rsid w:val="00744F2E"/>
    <w:rsid w:val="007451D0"/>
    <w:rsid w:val="00745527"/>
    <w:rsid w:val="00745534"/>
    <w:rsid w:val="00745584"/>
    <w:rsid w:val="007455AC"/>
    <w:rsid w:val="0074587D"/>
    <w:rsid w:val="0074595B"/>
    <w:rsid w:val="00745AAA"/>
    <w:rsid w:val="00745D7A"/>
    <w:rsid w:val="00745F4D"/>
    <w:rsid w:val="007461D8"/>
    <w:rsid w:val="007464D0"/>
    <w:rsid w:val="00746634"/>
    <w:rsid w:val="00746793"/>
    <w:rsid w:val="007467B9"/>
    <w:rsid w:val="00746AAD"/>
    <w:rsid w:val="00746D36"/>
    <w:rsid w:val="00746D72"/>
    <w:rsid w:val="00746F04"/>
    <w:rsid w:val="00746F14"/>
    <w:rsid w:val="007471AB"/>
    <w:rsid w:val="007471D6"/>
    <w:rsid w:val="00747354"/>
    <w:rsid w:val="0074779B"/>
    <w:rsid w:val="0074786B"/>
    <w:rsid w:val="007478B2"/>
    <w:rsid w:val="0074797D"/>
    <w:rsid w:val="00747D37"/>
    <w:rsid w:val="00747D42"/>
    <w:rsid w:val="00747D78"/>
    <w:rsid w:val="00747F02"/>
    <w:rsid w:val="00747F84"/>
    <w:rsid w:val="0075003C"/>
    <w:rsid w:val="007501BE"/>
    <w:rsid w:val="0075031A"/>
    <w:rsid w:val="007503C9"/>
    <w:rsid w:val="007503E4"/>
    <w:rsid w:val="007508BE"/>
    <w:rsid w:val="00750ADB"/>
    <w:rsid w:val="00750B5B"/>
    <w:rsid w:val="00750BCB"/>
    <w:rsid w:val="00750E34"/>
    <w:rsid w:val="00750EC8"/>
    <w:rsid w:val="00750ED8"/>
    <w:rsid w:val="00751058"/>
    <w:rsid w:val="0075113F"/>
    <w:rsid w:val="007514DA"/>
    <w:rsid w:val="0075184B"/>
    <w:rsid w:val="007519D3"/>
    <w:rsid w:val="00751BE6"/>
    <w:rsid w:val="0075201B"/>
    <w:rsid w:val="0075232B"/>
    <w:rsid w:val="007523E9"/>
    <w:rsid w:val="00752511"/>
    <w:rsid w:val="007525CC"/>
    <w:rsid w:val="00752741"/>
    <w:rsid w:val="00752892"/>
    <w:rsid w:val="00752A6E"/>
    <w:rsid w:val="00752B04"/>
    <w:rsid w:val="00752C2D"/>
    <w:rsid w:val="00752E3A"/>
    <w:rsid w:val="00752EC2"/>
    <w:rsid w:val="00752ED1"/>
    <w:rsid w:val="00753015"/>
    <w:rsid w:val="007531D6"/>
    <w:rsid w:val="00753237"/>
    <w:rsid w:val="007532AC"/>
    <w:rsid w:val="00753617"/>
    <w:rsid w:val="007536A4"/>
    <w:rsid w:val="00753B4E"/>
    <w:rsid w:val="00754516"/>
    <w:rsid w:val="00754709"/>
    <w:rsid w:val="007547A1"/>
    <w:rsid w:val="0075483B"/>
    <w:rsid w:val="00754A86"/>
    <w:rsid w:val="00754AC2"/>
    <w:rsid w:val="00754AD9"/>
    <w:rsid w:val="00754BC8"/>
    <w:rsid w:val="00754CD1"/>
    <w:rsid w:val="00754E32"/>
    <w:rsid w:val="00754FC5"/>
    <w:rsid w:val="00754FD8"/>
    <w:rsid w:val="00755191"/>
    <w:rsid w:val="0075523B"/>
    <w:rsid w:val="00755249"/>
    <w:rsid w:val="0075526E"/>
    <w:rsid w:val="007553F0"/>
    <w:rsid w:val="00755579"/>
    <w:rsid w:val="00755727"/>
    <w:rsid w:val="00755825"/>
    <w:rsid w:val="0075585E"/>
    <w:rsid w:val="00755B48"/>
    <w:rsid w:val="00755C02"/>
    <w:rsid w:val="007564C5"/>
    <w:rsid w:val="0075676B"/>
    <w:rsid w:val="00756834"/>
    <w:rsid w:val="00756B96"/>
    <w:rsid w:val="00756CC1"/>
    <w:rsid w:val="00756F98"/>
    <w:rsid w:val="00756FCA"/>
    <w:rsid w:val="00757032"/>
    <w:rsid w:val="007571D9"/>
    <w:rsid w:val="007574C2"/>
    <w:rsid w:val="00757547"/>
    <w:rsid w:val="0075760D"/>
    <w:rsid w:val="007579F3"/>
    <w:rsid w:val="00757DCF"/>
    <w:rsid w:val="00757DF1"/>
    <w:rsid w:val="00757E1B"/>
    <w:rsid w:val="007601A2"/>
    <w:rsid w:val="007602F5"/>
    <w:rsid w:val="007604FC"/>
    <w:rsid w:val="007607C0"/>
    <w:rsid w:val="007609E6"/>
    <w:rsid w:val="00760E1A"/>
    <w:rsid w:val="00760E6C"/>
    <w:rsid w:val="00760F10"/>
    <w:rsid w:val="00760F31"/>
    <w:rsid w:val="00761310"/>
    <w:rsid w:val="00761378"/>
    <w:rsid w:val="007614C0"/>
    <w:rsid w:val="0076155E"/>
    <w:rsid w:val="0076160F"/>
    <w:rsid w:val="00761715"/>
    <w:rsid w:val="007618E5"/>
    <w:rsid w:val="00761A87"/>
    <w:rsid w:val="00761FCF"/>
    <w:rsid w:val="00762034"/>
    <w:rsid w:val="0076206D"/>
    <w:rsid w:val="00762189"/>
    <w:rsid w:val="007621D0"/>
    <w:rsid w:val="007622CB"/>
    <w:rsid w:val="00762405"/>
    <w:rsid w:val="0076253A"/>
    <w:rsid w:val="00762588"/>
    <w:rsid w:val="00762654"/>
    <w:rsid w:val="00762800"/>
    <w:rsid w:val="0076290E"/>
    <w:rsid w:val="00762926"/>
    <w:rsid w:val="00762A03"/>
    <w:rsid w:val="00762D0F"/>
    <w:rsid w:val="0076302E"/>
    <w:rsid w:val="007632FE"/>
    <w:rsid w:val="0076339B"/>
    <w:rsid w:val="007633D6"/>
    <w:rsid w:val="007634B6"/>
    <w:rsid w:val="00763578"/>
    <w:rsid w:val="00763626"/>
    <w:rsid w:val="007637D4"/>
    <w:rsid w:val="0076385F"/>
    <w:rsid w:val="0076390A"/>
    <w:rsid w:val="00763B81"/>
    <w:rsid w:val="0076432E"/>
    <w:rsid w:val="007644B1"/>
    <w:rsid w:val="00764726"/>
    <w:rsid w:val="0076483F"/>
    <w:rsid w:val="0076486C"/>
    <w:rsid w:val="007649DC"/>
    <w:rsid w:val="00764A46"/>
    <w:rsid w:val="00764BE9"/>
    <w:rsid w:val="00764E6F"/>
    <w:rsid w:val="00764F19"/>
    <w:rsid w:val="00764FFD"/>
    <w:rsid w:val="007650FD"/>
    <w:rsid w:val="0076513C"/>
    <w:rsid w:val="00765145"/>
    <w:rsid w:val="007653A8"/>
    <w:rsid w:val="0076549E"/>
    <w:rsid w:val="007655B2"/>
    <w:rsid w:val="007658AA"/>
    <w:rsid w:val="007658F3"/>
    <w:rsid w:val="00765B1C"/>
    <w:rsid w:val="00765D64"/>
    <w:rsid w:val="00765DE3"/>
    <w:rsid w:val="00765E71"/>
    <w:rsid w:val="00765E7B"/>
    <w:rsid w:val="00765FF7"/>
    <w:rsid w:val="0076626D"/>
    <w:rsid w:val="007664DC"/>
    <w:rsid w:val="00766658"/>
    <w:rsid w:val="00766856"/>
    <w:rsid w:val="00766BC9"/>
    <w:rsid w:val="00766DEB"/>
    <w:rsid w:val="00766E2E"/>
    <w:rsid w:val="00767078"/>
    <w:rsid w:val="00767427"/>
    <w:rsid w:val="0076769E"/>
    <w:rsid w:val="007676DA"/>
    <w:rsid w:val="00767A66"/>
    <w:rsid w:val="00767AED"/>
    <w:rsid w:val="00767B43"/>
    <w:rsid w:val="00767C41"/>
    <w:rsid w:val="00767EA6"/>
    <w:rsid w:val="00767F03"/>
    <w:rsid w:val="00767F9F"/>
    <w:rsid w:val="00770086"/>
    <w:rsid w:val="00770422"/>
    <w:rsid w:val="007704E8"/>
    <w:rsid w:val="007709FB"/>
    <w:rsid w:val="00770BFB"/>
    <w:rsid w:val="00770E7F"/>
    <w:rsid w:val="007711EC"/>
    <w:rsid w:val="007711FC"/>
    <w:rsid w:val="007715E5"/>
    <w:rsid w:val="007715FA"/>
    <w:rsid w:val="00771684"/>
    <w:rsid w:val="0077184B"/>
    <w:rsid w:val="00771B5D"/>
    <w:rsid w:val="00772168"/>
    <w:rsid w:val="007721DE"/>
    <w:rsid w:val="007722BE"/>
    <w:rsid w:val="007725C1"/>
    <w:rsid w:val="00772693"/>
    <w:rsid w:val="0077290C"/>
    <w:rsid w:val="00772B69"/>
    <w:rsid w:val="00772F4F"/>
    <w:rsid w:val="00773065"/>
    <w:rsid w:val="007730C9"/>
    <w:rsid w:val="00773141"/>
    <w:rsid w:val="00773164"/>
    <w:rsid w:val="00773274"/>
    <w:rsid w:val="0077328E"/>
    <w:rsid w:val="007732E0"/>
    <w:rsid w:val="00773399"/>
    <w:rsid w:val="00773441"/>
    <w:rsid w:val="007734C7"/>
    <w:rsid w:val="00773992"/>
    <w:rsid w:val="00773B1B"/>
    <w:rsid w:val="00773B22"/>
    <w:rsid w:val="00773F24"/>
    <w:rsid w:val="0077413F"/>
    <w:rsid w:val="0077432E"/>
    <w:rsid w:val="00774686"/>
    <w:rsid w:val="00774723"/>
    <w:rsid w:val="00774752"/>
    <w:rsid w:val="007748C5"/>
    <w:rsid w:val="00774909"/>
    <w:rsid w:val="00774A42"/>
    <w:rsid w:val="00774A8E"/>
    <w:rsid w:val="00774B7E"/>
    <w:rsid w:val="00774C52"/>
    <w:rsid w:val="00774D10"/>
    <w:rsid w:val="00774F22"/>
    <w:rsid w:val="00774FD1"/>
    <w:rsid w:val="00775281"/>
    <w:rsid w:val="00775295"/>
    <w:rsid w:val="007753B9"/>
    <w:rsid w:val="0077551E"/>
    <w:rsid w:val="007757D8"/>
    <w:rsid w:val="00775A5A"/>
    <w:rsid w:val="00775C73"/>
    <w:rsid w:val="00775C9F"/>
    <w:rsid w:val="00775D1D"/>
    <w:rsid w:val="00775E25"/>
    <w:rsid w:val="0077647D"/>
    <w:rsid w:val="0077695D"/>
    <w:rsid w:val="00776D43"/>
    <w:rsid w:val="00776E11"/>
    <w:rsid w:val="00777195"/>
    <w:rsid w:val="00777339"/>
    <w:rsid w:val="007773CD"/>
    <w:rsid w:val="007776CC"/>
    <w:rsid w:val="00777AA7"/>
    <w:rsid w:val="00777B68"/>
    <w:rsid w:val="00777BE9"/>
    <w:rsid w:val="00777CB5"/>
    <w:rsid w:val="00777CF3"/>
    <w:rsid w:val="00777E80"/>
    <w:rsid w:val="00777EA8"/>
    <w:rsid w:val="00777FAD"/>
    <w:rsid w:val="007801B7"/>
    <w:rsid w:val="00780304"/>
    <w:rsid w:val="00780466"/>
    <w:rsid w:val="007804F3"/>
    <w:rsid w:val="007807DB"/>
    <w:rsid w:val="007807DD"/>
    <w:rsid w:val="00780F39"/>
    <w:rsid w:val="00781068"/>
    <w:rsid w:val="007812BF"/>
    <w:rsid w:val="00781381"/>
    <w:rsid w:val="007814B0"/>
    <w:rsid w:val="00781554"/>
    <w:rsid w:val="007815AD"/>
    <w:rsid w:val="0078164B"/>
    <w:rsid w:val="00781670"/>
    <w:rsid w:val="0078198C"/>
    <w:rsid w:val="00781B1E"/>
    <w:rsid w:val="00781B22"/>
    <w:rsid w:val="00781ED0"/>
    <w:rsid w:val="00782000"/>
    <w:rsid w:val="007823EA"/>
    <w:rsid w:val="0078259F"/>
    <w:rsid w:val="00782642"/>
    <w:rsid w:val="00782899"/>
    <w:rsid w:val="00782BB4"/>
    <w:rsid w:val="00782BB6"/>
    <w:rsid w:val="00782D1A"/>
    <w:rsid w:val="00782D1C"/>
    <w:rsid w:val="00782DE7"/>
    <w:rsid w:val="00782E9D"/>
    <w:rsid w:val="00782EB0"/>
    <w:rsid w:val="00782EDE"/>
    <w:rsid w:val="00782F39"/>
    <w:rsid w:val="00782FAC"/>
    <w:rsid w:val="007830AB"/>
    <w:rsid w:val="0078319A"/>
    <w:rsid w:val="0078344B"/>
    <w:rsid w:val="007834C4"/>
    <w:rsid w:val="00783963"/>
    <w:rsid w:val="007839ED"/>
    <w:rsid w:val="00783DFC"/>
    <w:rsid w:val="00783F91"/>
    <w:rsid w:val="007840E5"/>
    <w:rsid w:val="00784197"/>
    <w:rsid w:val="0078426E"/>
    <w:rsid w:val="0078456B"/>
    <w:rsid w:val="00784597"/>
    <w:rsid w:val="00784618"/>
    <w:rsid w:val="00784B47"/>
    <w:rsid w:val="00784C25"/>
    <w:rsid w:val="00784CEB"/>
    <w:rsid w:val="00784DBB"/>
    <w:rsid w:val="00784E75"/>
    <w:rsid w:val="00784FEA"/>
    <w:rsid w:val="00785542"/>
    <w:rsid w:val="007855B8"/>
    <w:rsid w:val="00785703"/>
    <w:rsid w:val="00785774"/>
    <w:rsid w:val="007857DD"/>
    <w:rsid w:val="00785919"/>
    <w:rsid w:val="00785993"/>
    <w:rsid w:val="007859BE"/>
    <w:rsid w:val="00785C0F"/>
    <w:rsid w:val="00785CE9"/>
    <w:rsid w:val="00786018"/>
    <w:rsid w:val="0078614E"/>
    <w:rsid w:val="007863D2"/>
    <w:rsid w:val="00786729"/>
    <w:rsid w:val="007868EF"/>
    <w:rsid w:val="0078692E"/>
    <w:rsid w:val="007869F8"/>
    <w:rsid w:val="00786B05"/>
    <w:rsid w:val="00786EDA"/>
    <w:rsid w:val="00787030"/>
    <w:rsid w:val="00787202"/>
    <w:rsid w:val="00787366"/>
    <w:rsid w:val="0078760C"/>
    <w:rsid w:val="007877BE"/>
    <w:rsid w:val="00787819"/>
    <w:rsid w:val="007878AD"/>
    <w:rsid w:val="007879A7"/>
    <w:rsid w:val="00787ADC"/>
    <w:rsid w:val="00787AFB"/>
    <w:rsid w:val="00787C6A"/>
    <w:rsid w:val="00787DB0"/>
    <w:rsid w:val="007902C9"/>
    <w:rsid w:val="007902EF"/>
    <w:rsid w:val="00790626"/>
    <w:rsid w:val="00790919"/>
    <w:rsid w:val="007909C4"/>
    <w:rsid w:val="00790DAF"/>
    <w:rsid w:val="00790DCD"/>
    <w:rsid w:val="00790DD1"/>
    <w:rsid w:val="00790E34"/>
    <w:rsid w:val="00791012"/>
    <w:rsid w:val="00791069"/>
    <w:rsid w:val="0079108F"/>
    <w:rsid w:val="007910B3"/>
    <w:rsid w:val="00791139"/>
    <w:rsid w:val="00791185"/>
    <w:rsid w:val="007916B1"/>
    <w:rsid w:val="00791782"/>
    <w:rsid w:val="007917B3"/>
    <w:rsid w:val="00791836"/>
    <w:rsid w:val="0079185B"/>
    <w:rsid w:val="007919FB"/>
    <w:rsid w:val="00791B8A"/>
    <w:rsid w:val="00791D2B"/>
    <w:rsid w:val="00791D76"/>
    <w:rsid w:val="00791D8F"/>
    <w:rsid w:val="00791DC6"/>
    <w:rsid w:val="00791F8C"/>
    <w:rsid w:val="0079210E"/>
    <w:rsid w:val="007926A9"/>
    <w:rsid w:val="00792969"/>
    <w:rsid w:val="00792D4D"/>
    <w:rsid w:val="00792D74"/>
    <w:rsid w:val="00792F18"/>
    <w:rsid w:val="00792F49"/>
    <w:rsid w:val="0079301C"/>
    <w:rsid w:val="007931EB"/>
    <w:rsid w:val="0079322D"/>
    <w:rsid w:val="00793293"/>
    <w:rsid w:val="007934E7"/>
    <w:rsid w:val="00793522"/>
    <w:rsid w:val="00793633"/>
    <w:rsid w:val="00793668"/>
    <w:rsid w:val="007936DB"/>
    <w:rsid w:val="007938B5"/>
    <w:rsid w:val="00793A49"/>
    <w:rsid w:val="00793C79"/>
    <w:rsid w:val="00793CC2"/>
    <w:rsid w:val="00793CF0"/>
    <w:rsid w:val="00793FBF"/>
    <w:rsid w:val="00794060"/>
    <w:rsid w:val="0079406C"/>
    <w:rsid w:val="00794259"/>
    <w:rsid w:val="00794313"/>
    <w:rsid w:val="007944E0"/>
    <w:rsid w:val="0079462A"/>
    <w:rsid w:val="00794714"/>
    <w:rsid w:val="00794886"/>
    <w:rsid w:val="00794A7A"/>
    <w:rsid w:val="00794C37"/>
    <w:rsid w:val="00794CE5"/>
    <w:rsid w:val="00794F7D"/>
    <w:rsid w:val="00794FBB"/>
    <w:rsid w:val="00794FFB"/>
    <w:rsid w:val="0079527C"/>
    <w:rsid w:val="00795621"/>
    <w:rsid w:val="00795880"/>
    <w:rsid w:val="00795A84"/>
    <w:rsid w:val="00795BE6"/>
    <w:rsid w:val="00795F9A"/>
    <w:rsid w:val="0079600D"/>
    <w:rsid w:val="0079622E"/>
    <w:rsid w:val="0079650D"/>
    <w:rsid w:val="007965D9"/>
    <w:rsid w:val="00796BD2"/>
    <w:rsid w:val="00796BDE"/>
    <w:rsid w:val="00796C65"/>
    <w:rsid w:val="00796F42"/>
    <w:rsid w:val="00796FD8"/>
    <w:rsid w:val="0079709C"/>
    <w:rsid w:val="00797103"/>
    <w:rsid w:val="0079722C"/>
    <w:rsid w:val="00797289"/>
    <w:rsid w:val="007976A3"/>
    <w:rsid w:val="00797AB8"/>
    <w:rsid w:val="00797BB8"/>
    <w:rsid w:val="00797C00"/>
    <w:rsid w:val="00797C5D"/>
    <w:rsid w:val="00797CA5"/>
    <w:rsid w:val="00797E48"/>
    <w:rsid w:val="007A015D"/>
    <w:rsid w:val="007A02BA"/>
    <w:rsid w:val="007A03BA"/>
    <w:rsid w:val="007A03FF"/>
    <w:rsid w:val="007A046F"/>
    <w:rsid w:val="007A04BF"/>
    <w:rsid w:val="007A068E"/>
    <w:rsid w:val="007A09FE"/>
    <w:rsid w:val="007A0AF1"/>
    <w:rsid w:val="007A0B42"/>
    <w:rsid w:val="007A0CA8"/>
    <w:rsid w:val="007A0CB3"/>
    <w:rsid w:val="007A0EF6"/>
    <w:rsid w:val="007A0F3D"/>
    <w:rsid w:val="007A1058"/>
    <w:rsid w:val="007A111D"/>
    <w:rsid w:val="007A1297"/>
    <w:rsid w:val="007A1AB1"/>
    <w:rsid w:val="007A1D05"/>
    <w:rsid w:val="007A1DA3"/>
    <w:rsid w:val="007A1DDE"/>
    <w:rsid w:val="007A2141"/>
    <w:rsid w:val="007A2521"/>
    <w:rsid w:val="007A282A"/>
    <w:rsid w:val="007A283D"/>
    <w:rsid w:val="007A283F"/>
    <w:rsid w:val="007A2B25"/>
    <w:rsid w:val="007A2BA9"/>
    <w:rsid w:val="007A2BED"/>
    <w:rsid w:val="007A2C09"/>
    <w:rsid w:val="007A2C2D"/>
    <w:rsid w:val="007A314E"/>
    <w:rsid w:val="007A31E6"/>
    <w:rsid w:val="007A3273"/>
    <w:rsid w:val="007A3330"/>
    <w:rsid w:val="007A3333"/>
    <w:rsid w:val="007A351D"/>
    <w:rsid w:val="007A3611"/>
    <w:rsid w:val="007A3770"/>
    <w:rsid w:val="007A3996"/>
    <w:rsid w:val="007A3BA2"/>
    <w:rsid w:val="007A3BFB"/>
    <w:rsid w:val="007A3CD6"/>
    <w:rsid w:val="007A3DD1"/>
    <w:rsid w:val="007A3EDC"/>
    <w:rsid w:val="007A4010"/>
    <w:rsid w:val="007A4132"/>
    <w:rsid w:val="007A41ED"/>
    <w:rsid w:val="007A43F6"/>
    <w:rsid w:val="007A4488"/>
    <w:rsid w:val="007A465A"/>
    <w:rsid w:val="007A46A5"/>
    <w:rsid w:val="007A47FC"/>
    <w:rsid w:val="007A4883"/>
    <w:rsid w:val="007A4B8D"/>
    <w:rsid w:val="007A4C09"/>
    <w:rsid w:val="007A4C22"/>
    <w:rsid w:val="007A4C48"/>
    <w:rsid w:val="007A4F1F"/>
    <w:rsid w:val="007A50D0"/>
    <w:rsid w:val="007A50F2"/>
    <w:rsid w:val="007A55B2"/>
    <w:rsid w:val="007A581F"/>
    <w:rsid w:val="007A58CB"/>
    <w:rsid w:val="007A5B98"/>
    <w:rsid w:val="007A5C87"/>
    <w:rsid w:val="007A5CD9"/>
    <w:rsid w:val="007A5E39"/>
    <w:rsid w:val="007A5FA5"/>
    <w:rsid w:val="007A614F"/>
    <w:rsid w:val="007A626D"/>
    <w:rsid w:val="007A646F"/>
    <w:rsid w:val="007A6563"/>
    <w:rsid w:val="007A6A3C"/>
    <w:rsid w:val="007A6A96"/>
    <w:rsid w:val="007A6AC6"/>
    <w:rsid w:val="007A6BAA"/>
    <w:rsid w:val="007A6C2A"/>
    <w:rsid w:val="007A6E05"/>
    <w:rsid w:val="007A72A9"/>
    <w:rsid w:val="007A73AA"/>
    <w:rsid w:val="007A74B1"/>
    <w:rsid w:val="007A7545"/>
    <w:rsid w:val="007A7602"/>
    <w:rsid w:val="007A7607"/>
    <w:rsid w:val="007A79E3"/>
    <w:rsid w:val="007B0348"/>
    <w:rsid w:val="007B0502"/>
    <w:rsid w:val="007B051F"/>
    <w:rsid w:val="007B05D9"/>
    <w:rsid w:val="007B06F2"/>
    <w:rsid w:val="007B09B5"/>
    <w:rsid w:val="007B0C07"/>
    <w:rsid w:val="007B0D41"/>
    <w:rsid w:val="007B0D4A"/>
    <w:rsid w:val="007B0FB7"/>
    <w:rsid w:val="007B1032"/>
    <w:rsid w:val="007B108A"/>
    <w:rsid w:val="007B1152"/>
    <w:rsid w:val="007B12A7"/>
    <w:rsid w:val="007B12AC"/>
    <w:rsid w:val="007B12E7"/>
    <w:rsid w:val="007B1314"/>
    <w:rsid w:val="007B1439"/>
    <w:rsid w:val="007B144C"/>
    <w:rsid w:val="007B1455"/>
    <w:rsid w:val="007B14C5"/>
    <w:rsid w:val="007B1739"/>
    <w:rsid w:val="007B17C4"/>
    <w:rsid w:val="007B17F7"/>
    <w:rsid w:val="007B1801"/>
    <w:rsid w:val="007B189E"/>
    <w:rsid w:val="007B1AA6"/>
    <w:rsid w:val="007B1AB5"/>
    <w:rsid w:val="007B1DB6"/>
    <w:rsid w:val="007B1E72"/>
    <w:rsid w:val="007B1F48"/>
    <w:rsid w:val="007B1FA8"/>
    <w:rsid w:val="007B20C3"/>
    <w:rsid w:val="007B20EE"/>
    <w:rsid w:val="007B2202"/>
    <w:rsid w:val="007B2BF0"/>
    <w:rsid w:val="007B2D39"/>
    <w:rsid w:val="007B2FB9"/>
    <w:rsid w:val="007B301B"/>
    <w:rsid w:val="007B3282"/>
    <w:rsid w:val="007B3736"/>
    <w:rsid w:val="007B39E9"/>
    <w:rsid w:val="007B3AAB"/>
    <w:rsid w:val="007B3BF3"/>
    <w:rsid w:val="007B3CD8"/>
    <w:rsid w:val="007B3D7D"/>
    <w:rsid w:val="007B3E67"/>
    <w:rsid w:val="007B3E81"/>
    <w:rsid w:val="007B3ED8"/>
    <w:rsid w:val="007B4153"/>
    <w:rsid w:val="007B41FC"/>
    <w:rsid w:val="007B43E9"/>
    <w:rsid w:val="007B4753"/>
    <w:rsid w:val="007B47BC"/>
    <w:rsid w:val="007B48C8"/>
    <w:rsid w:val="007B4A8B"/>
    <w:rsid w:val="007B4BE7"/>
    <w:rsid w:val="007B4C5E"/>
    <w:rsid w:val="007B4F5E"/>
    <w:rsid w:val="007B4FC6"/>
    <w:rsid w:val="007B520B"/>
    <w:rsid w:val="007B526F"/>
    <w:rsid w:val="007B5544"/>
    <w:rsid w:val="007B55D7"/>
    <w:rsid w:val="007B585C"/>
    <w:rsid w:val="007B59A0"/>
    <w:rsid w:val="007B5BCD"/>
    <w:rsid w:val="007B5EF0"/>
    <w:rsid w:val="007B5F61"/>
    <w:rsid w:val="007B603D"/>
    <w:rsid w:val="007B6323"/>
    <w:rsid w:val="007B6641"/>
    <w:rsid w:val="007B6654"/>
    <w:rsid w:val="007B6A57"/>
    <w:rsid w:val="007B6B2F"/>
    <w:rsid w:val="007B6CCA"/>
    <w:rsid w:val="007B6DDF"/>
    <w:rsid w:val="007B6DEF"/>
    <w:rsid w:val="007B6F97"/>
    <w:rsid w:val="007B6FFE"/>
    <w:rsid w:val="007B70FC"/>
    <w:rsid w:val="007B715C"/>
    <w:rsid w:val="007B71BB"/>
    <w:rsid w:val="007B7257"/>
    <w:rsid w:val="007B745F"/>
    <w:rsid w:val="007B747E"/>
    <w:rsid w:val="007B769E"/>
    <w:rsid w:val="007B76AB"/>
    <w:rsid w:val="007B76F9"/>
    <w:rsid w:val="007B79B9"/>
    <w:rsid w:val="007B7AD3"/>
    <w:rsid w:val="007B7B06"/>
    <w:rsid w:val="007B7B4D"/>
    <w:rsid w:val="007B7DD5"/>
    <w:rsid w:val="007B7DF8"/>
    <w:rsid w:val="007B7F18"/>
    <w:rsid w:val="007C0080"/>
    <w:rsid w:val="007C031C"/>
    <w:rsid w:val="007C0938"/>
    <w:rsid w:val="007C0D2F"/>
    <w:rsid w:val="007C109F"/>
    <w:rsid w:val="007C1236"/>
    <w:rsid w:val="007C1364"/>
    <w:rsid w:val="007C14CE"/>
    <w:rsid w:val="007C14D5"/>
    <w:rsid w:val="007C1502"/>
    <w:rsid w:val="007C1574"/>
    <w:rsid w:val="007C1613"/>
    <w:rsid w:val="007C1851"/>
    <w:rsid w:val="007C1A13"/>
    <w:rsid w:val="007C2014"/>
    <w:rsid w:val="007C208B"/>
    <w:rsid w:val="007C2168"/>
    <w:rsid w:val="007C2575"/>
    <w:rsid w:val="007C27C8"/>
    <w:rsid w:val="007C28B2"/>
    <w:rsid w:val="007C28D3"/>
    <w:rsid w:val="007C2A45"/>
    <w:rsid w:val="007C2CD6"/>
    <w:rsid w:val="007C3061"/>
    <w:rsid w:val="007C307B"/>
    <w:rsid w:val="007C34D0"/>
    <w:rsid w:val="007C3896"/>
    <w:rsid w:val="007C38A7"/>
    <w:rsid w:val="007C3C1A"/>
    <w:rsid w:val="007C3CEA"/>
    <w:rsid w:val="007C3E12"/>
    <w:rsid w:val="007C3E93"/>
    <w:rsid w:val="007C3F45"/>
    <w:rsid w:val="007C3F99"/>
    <w:rsid w:val="007C404B"/>
    <w:rsid w:val="007C413A"/>
    <w:rsid w:val="007C414F"/>
    <w:rsid w:val="007C417C"/>
    <w:rsid w:val="007C4196"/>
    <w:rsid w:val="007C446B"/>
    <w:rsid w:val="007C448F"/>
    <w:rsid w:val="007C4A4A"/>
    <w:rsid w:val="007C4A74"/>
    <w:rsid w:val="007C4B59"/>
    <w:rsid w:val="007C4BDD"/>
    <w:rsid w:val="007C4CF7"/>
    <w:rsid w:val="007C4D88"/>
    <w:rsid w:val="007C4E91"/>
    <w:rsid w:val="007C5207"/>
    <w:rsid w:val="007C53E6"/>
    <w:rsid w:val="007C53F2"/>
    <w:rsid w:val="007C5A48"/>
    <w:rsid w:val="007C5ACF"/>
    <w:rsid w:val="007C5CAE"/>
    <w:rsid w:val="007C5ED5"/>
    <w:rsid w:val="007C62F3"/>
    <w:rsid w:val="007C6540"/>
    <w:rsid w:val="007C65DC"/>
    <w:rsid w:val="007C664B"/>
    <w:rsid w:val="007C6D03"/>
    <w:rsid w:val="007C6F6A"/>
    <w:rsid w:val="007C70B5"/>
    <w:rsid w:val="007C71E2"/>
    <w:rsid w:val="007C739E"/>
    <w:rsid w:val="007C7504"/>
    <w:rsid w:val="007C75B8"/>
    <w:rsid w:val="007C771A"/>
    <w:rsid w:val="007C7BE5"/>
    <w:rsid w:val="007C7FAD"/>
    <w:rsid w:val="007D009A"/>
    <w:rsid w:val="007D0109"/>
    <w:rsid w:val="007D01AE"/>
    <w:rsid w:val="007D05D9"/>
    <w:rsid w:val="007D07F0"/>
    <w:rsid w:val="007D096F"/>
    <w:rsid w:val="007D098A"/>
    <w:rsid w:val="007D0C9F"/>
    <w:rsid w:val="007D0DCF"/>
    <w:rsid w:val="007D1023"/>
    <w:rsid w:val="007D1034"/>
    <w:rsid w:val="007D1228"/>
    <w:rsid w:val="007D13C5"/>
    <w:rsid w:val="007D1522"/>
    <w:rsid w:val="007D166C"/>
    <w:rsid w:val="007D17BB"/>
    <w:rsid w:val="007D185E"/>
    <w:rsid w:val="007D18D9"/>
    <w:rsid w:val="007D19A8"/>
    <w:rsid w:val="007D1A2C"/>
    <w:rsid w:val="007D1CEA"/>
    <w:rsid w:val="007D1E97"/>
    <w:rsid w:val="007D1F96"/>
    <w:rsid w:val="007D2060"/>
    <w:rsid w:val="007D2130"/>
    <w:rsid w:val="007D2284"/>
    <w:rsid w:val="007D2364"/>
    <w:rsid w:val="007D23C0"/>
    <w:rsid w:val="007D2454"/>
    <w:rsid w:val="007D2AAF"/>
    <w:rsid w:val="007D2B1B"/>
    <w:rsid w:val="007D2B7F"/>
    <w:rsid w:val="007D2DB6"/>
    <w:rsid w:val="007D300F"/>
    <w:rsid w:val="007D30CC"/>
    <w:rsid w:val="007D3194"/>
    <w:rsid w:val="007D3285"/>
    <w:rsid w:val="007D32A3"/>
    <w:rsid w:val="007D3715"/>
    <w:rsid w:val="007D390C"/>
    <w:rsid w:val="007D3A16"/>
    <w:rsid w:val="007D3A38"/>
    <w:rsid w:val="007D3AE0"/>
    <w:rsid w:val="007D3B92"/>
    <w:rsid w:val="007D3C2B"/>
    <w:rsid w:val="007D3D1F"/>
    <w:rsid w:val="007D3D9C"/>
    <w:rsid w:val="007D3E37"/>
    <w:rsid w:val="007D3FC2"/>
    <w:rsid w:val="007D40B6"/>
    <w:rsid w:val="007D40FA"/>
    <w:rsid w:val="007D4155"/>
    <w:rsid w:val="007D44C3"/>
    <w:rsid w:val="007D4894"/>
    <w:rsid w:val="007D48DE"/>
    <w:rsid w:val="007D4B06"/>
    <w:rsid w:val="007D4B78"/>
    <w:rsid w:val="007D4C1D"/>
    <w:rsid w:val="007D4D83"/>
    <w:rsid w:val="007D4F86"/>
    <w:rsid w:val="007D512F"/>
    <w:rsid w:val="007D552F"/>
    <w:rsid w:val="007D576C"/>
    <w:rsid w:val="007D58FD"/>
    <w:rsid w:val="007D5A91"/>
    <w:rsid w:val="007D5B61"/>
    <w:rsid w:val="007D5BA6"/>
    <w:rsid w:val="007D5BF0"/>
    <w:rsid w:val="007D5D85"/>
    <w:rsid w:val="007D5FEC"/>
    <w:rsid w:val="007D6097"/>
    <w:rsid w:val="007D60A5"/>
    <w:rsid w:val="007D60DD"/>
    <w:rsid w:val="007D61BA"/>
    <w:rsid w:val="007D61D9"/>
    <w:rsid w:val="007D628D"/>
    <w:rsid w:val="007D6519"/>
    <w:rsid w:val="007D6552"/>
    <w:rsid w:val="007D6598"/>
    <w:rsid w:val="007D66A5"/>
    <w:rsid w:val="007D67E5"/>
    <w:rsid w:val="007D6808"/>
    <w:rsid w:val="007D6819"/>
    <w:rsid w:val="007D6959"/>
    <w:rsid w:val="007D69EC"/>
    <w:rsid w:val="007D6B05"/>
    <w:rsid w:val="007D6BFC"/>
    <w:rsid w:val="007D6C81"/>
    <w:rsid w:val="007D6D1B"/>
    <w:rsid w:val="007D6D9E"/>
    <w:rsid w:val="007D6DEA"/>
    <w:rsid w:val="007D6E06"/>
    <w:rsid w:val="007D6E2B"/>
    <w:rsid w:val="007D6E47"/>
    <w:rsid w:val="007D7087"/>
    <w:rsid w:val="007D709A"/>
    <w:rsid w:val="007D76F8"/>
    <w:rsid w:val="007D781E"/>
    <w:rsid w:val="007D7827"/>
    <w:rsid w:val="007D7AD0"/>
    <w:rsid w:val="007E026B"/>
    <w:rsid w:val="007E03D1"/>
    <w:rsid w:val="007E04D5"/>
    <w:rsid w:val="007E0578"/>
    <w:rsid w:val="007E0CD3"/>
    <w:rsid w:val="007E0E6D"/>
    <w:rsid w:val="007E0FB0"/>
    <w:rsid w:val="007E1056"/>
    <w:rsid w:val="007E1160"/>
    <w:rsid w:val="007E1331"/>
    <w:rsid w:val="007E135A"/>
    <w:rsid w:val="007E13AE"/>
    <w:rsid w:val="007E1449"/>
    <w:rsid w:val="007E14FC"/>
    <w:rsid w:val="007E177C"/>
    <w:rsid w:val="007E18B7"/>
    <w:rsid w:val="007E1903"/>
    <w:rsid w:val="007E1976"/>
    <w:rsid w:val="007E19F7"/>
    <w:rsid w:val="007E1B50"/>
    <w:rsid w:val="007E1BBC"/>
    <w:rsid w:val="007E1C72"/>
    <w:rsid w:val="007E1CA3"/>
    <w:rsid w:val="007E1F44"/>
    <w:rsid w:val="007E1FE9"/>
    <w:rsid w:val="007E2097"/>
    <w:rsid w:val="007E2609"/>
    <w:rsid w:val="007E2742"/>
    <w:rsid w:val="007E281E"/>
    <w:rsid w:val="007E2A47"/>
    <w:rsid w:val="007E2E6C"/>
    <w:rsid w:val="007E2EA3"/>
    <w:rsid w:val="007E2EB7"/>
    <w:rsid w:val="007E32AF"/>
    <w:rsid w:val="007E32E8"/>
    <w:rsid w:val="007E34F2"/>
    <w:rsid w:val="007E35F5"/>
    <w:rsid w:val="007E3604"/>
    <w:rsid w:val="007E36E3"/>
    <w:rsid w:val="007E39BC"/>
    <w:rsid w:val="007E39DF"/>
    <w:rsid w:val="007E3B3E"/>
    <w:rsid w:val="007E3DEC"/>
    <w:rsid w:val="007E3FF2"/>
    <w:rsid w:val="007E411D"/>
    <w:rsid w:val="007E42FC"/>
    <w:rsid w:val="007E43E7"/>
    <w:rsid w:val="007E45E6"/>
    <w:rsid w:val="007E4729"/>
    <w:rsid w:val="007E4772"/>
    <w:rsid w:val="007E48D0"/>
    <w:rsid w:val="007E4A65"/>
    <w:rsid w:val="007E4BEE"/>
    <w:rsid w:val="007E4DB7"/>
    <w:rsid w:val="007E4E13"/>
    <w:rsid w:val="007E4E43"/>
    <w:rsid w:val="007E5029"/>
    <w:rsid w:val="007E50E9"/>
    <w:rsid w:val="007E5398"/>
    <w:rsid w:val="007E5646"/>
    <w:rsid w:val="007E5777"/>
    <w:rsid w:val="007E57ED"/>
    <w:rsid w:val="007E5962"/>
    <w:rsid w:val="007E5B6B"/>
    <w:rsid w:val="007E5CC9"/>
    <w:rsid w:val="007E5D50"/>
    <w:rsid w:val="007E5EDF"/>
    <w:rsid w:val="007E5F98"/>
    <w:rsid w:val="007E61D8"/>
    <w:rsid w:val="007E63AD"/>
    <w:rsid w:val="007E6403"/>
    <w:rsid w:val="007E6534"/>
    <w:rsid w:val="007E6626"/>
    <w:rsid w:val="007E6906"/>
    <w:rsid w:val="007E6924"/>
    <w:rsid w:val="007E6B8E"/>
    <w:rsid w:val="007E6F15"/>
    <w:rsid w:val="007E6F26"/>
    <w:rsid w:val="007E6FA2"/>
    <w:rsid w:val="007E7440"/>
    <w:rsid w:val="007E7559"/>
    <w:rsid w:val="007E760C"/>
    <w:rsid w:val="007E7736"/>
    <w:rsid w:val="007E79C6"/>
    <w:rsid w:val="007E7C8B"/>
    <w:rsid w:val="007E7D12"/>
    <w:rsid w:val="007E7E60"/>
    <w:rsid w:val="007F010C"/>
    <w:rsid w:val="007F02C2"/>
    <w:rsid w:val="007F0361"/>
    <w:rsid w:val="007F0396"/>
    <w:rsid w:val="007F03E4"/>
    <w:rsid w:val="007F0422"/>
    <w:rsid w:val="007F060C"/>
    <w:rsid w:val="007F0659"/>
    <w:rsid w:val="007F0913"/>
    <w:rsid w:val="007F093D"/>
    <w:rsid w:val="007F0AE3"/>
    <w:rsid w:val="007F0C17"/>
    <w:rsid w:val="007F0C47"/>
    <w:rsid w:val="007F0F90"/>
    <w:rsid w:val="007F1107"/>
    <w:rsid w:val="007F111C"/>
    <w:rsid w:val="007F1282"/>
    <w:rsid w:val="007F1490"/>
    <w:rsid w:val="007F14C2"/>
    <w:rsid w:val="007F1568"/>
    <w:rsid w:val="007F1936"/>
    <w:rsid w:val="007F1A3C"/>
    <w:rsid w:val="007F1A89"/>
    <w:rsid w:val="007F1C60"/>
    <w:rsid w:val="007F1D57"/>
    <w:rsid w:val="007F1DC7"/>
    <w:rsid w:val="007F2C6A"/>
    <w:rsid w:val="007F2E47"/>
    <w:rsid w:val="007F2FF7"/>
    <w:rsid w:val="007F3082"/>
    <w:rsid w:val="007F3162"/>
    <w:rsid w:val="007F3382"/>
    <w:rsid w:val="007F35B5"/>
    <w:rsid w:val="007F36E6"/>
    <w:rsid w:val="007F372E"/>
    <w:rsid w:val="007F3851"/>
    <w:rsid w:val="007F39D6"/>
    <w:rsid w:val="007F3A93"/>
    <w:rsid w:val="007F3B12"/>
    <w:rsid w:val="007F3B5D"/>
    <w:rsid w:val="007F3BEB"/>
    <w:rsid w:val="007F3C8C"/>
    <w:rsid w:val="007F3D18"/>
    <w:rsid w:val="007F3EAE"/>
    <w:rsid w:val="007F465D"/>
    <w:rsid w:val="007F46E0"/>
    <w:rsid w:val="007F49FE"/>
    <w:rsid w:val="007F4A8F"/>
    <w:rsid w:val="007F4AA1"/>
    <w:rsid w:val="007F4ACF"/>
    <w:rsid w:val="007F4BA1"/>
    <w:rsid w:val="007F528A"/>
    <w:rsid w:val="007F5702"/>
    <w:rsid w:val="007F5768"/>
    <w:rsid w:val="007F5A52"/>
    <w:rsid w:val="007F5AB8"/>
    <w:rsid w:val="007F5D15"/>
    <w:rsid w:val="007F5D86"/>
    <w:rsid w:val="007F5E0B"/>
    <w:rsid w:val="007F5E30"/>
    <w:rsid w:val="007F5EF7"/>
    <w:rsid w:val="007F6078"/>
    <w:rsid w:val="007F6121"/>
    <w:rsid w:val="007F6268"/>
    <w:rsid w:val="007F62DB"/>
    <w:rsid w:val="007F62FC"/>
    <w:rsid w:val="007F6600"/>
    <w:rsid w:val="007F6665"/>
    <w:rsid w:val="007F66C8"/>
    <w:rsid w:val="007F67A7"/>
    <w:rsid w:val="007F6951"/>
    <w:rsid w:val="007F6BE5"/>
    <w:rsid w:val="007F6BE6"/>
    <w:rsid w:val="007F6C48"/>
    <w:rsid w:val="007F71DC"/>
    <w:rsid w:val="007F741B"/>
    <w:rsid w:val="007F7AED"/>
    <w:rsid w:val="007F7CE3"/>
    <w:rsid w:val="007F7D1E"/>
    <w:rsid w:val="00800048"/>
    <w:rsid w:val="008001BA"/>
    <w:rsid w:val="0080054E"/>
    <w:rsid w:val="008007EF"/>
    <w:rsid w:val="00800912"/>
    <w:rsid w:val="00800931"/>
    <w:rsid w:val="00800CDA"/>
    <w:rsid w:val="008010AC"/>
    <w:rsid w:val="008011F5"/>
    <w:rsid w:val="008013D6"/>
    <w:rsid w:val="00801624"/>
    <w:rsid w:val="008016DB"/>
    <w:rsid w:val="00801AF1"/>
    <w:rsid w:val="00801BC3"/>
    <w:rsid w:val="00801C67"/>
    <w:rsid w:val="00801D91"/>
    <w:rsid w:val="00802040"/>
    <w:rsid w:val="00802065"/>
    <w:rsid w:val="0080231E"/>
    <w:rsid w:val="008023B6"/>
    <w:rsid w:val="00802439"/>
    <w:rsid w:val="00802769"/>
    <w:rsid w:val="00802A7B"/>
    <w:rsid w:val="00802ACA"/>
    <w:rsid w:val="00802B11"/>
    <w:rsid w:val="00802EA8"/>
    <w:rsid w:val="00802FD6"/>
    <w:rsid w:val="00802FDC"/>
    <w:rsid w:val="008030DA"/>
    <w:rsid w:val="00803379"/>
    <w:rsid w:val="0080375F"/>
    <w:rsid w:val="00803A47"/>
    <w:rsid w:val="00803AE5"/>
    <w:rsid w:val="00803C3D"/>
    <w:rsid w:val="00803C66"/>
    <w:rsid w:val="00803DEF"/>
    <w:rsid w:val="008040B2"/>
    <w:rsid w:val="00804175"/>
    <w:rsid w:val="00804371"/>
    <w:rsid w:val="008043F2"/>
    <w:rsid w:val="008046B7"/>
    <w:rsid w:val="008048BF"/>
    <w:rsid w:val="00804AB4"/>
    <w:rsid w:val="00804AF0"/>
    <w:rsid w:val="00804E07"/>
    <w:rsid w:val="00804E0E"/>
    <w:rsid w:val="00804E4B"/>
    <w:rsid w:val="00804F0B"/>
    <w:rsid w:val="0080503D"/>
    <w:rsid w:val="008054F9"/>
    <w:rsid w:val="008059F6"/>
    <w:rsid w:val="00805C4A"/>
    <w:rsid w:val="00805C56"/>
    <w:rsid w:val="00805CCA"/>
    <w:rsid w:val="00805D1D"/>
    <w:rsid w:val="00805D93"/>
    <w:rsid w:val="00805EEE"/>
    <w:rsid w:val="00805FB7"/>
    <w:rsid w:val="00806129"/>
    <w:rsid w:val="008062A9"/>
    <w:rsid w:val="008063B0"/>
    <w:rsid w:val="008063C0"/>
    <w:rsid w:val="00806667"/>
    <w:rsid w:val="0080677D"/>
    <w:rsid w:val="00806A3F"/>
    <w:rsid w:val="00806D3E"/>
    <w:rsid w:val="00806E66"/>
    <w:rsid w:val="0080707E"/>
    <w:rsid w:val="00807431"/>
    <w:rsid w:val="008074E9"/>
    <w:rsid w:val="0080757A"/>
    <w:rsid w:val="008075A0"/>
    <w:rsid w:val="00807759"/>
    <w:rsid w:val="00807B5A"/>
    <w:rsid w:val="00807B68"/>
    <w:rsid w:val="00807BB4"/>
    <w:rsid w:val="00807C2E"/>
    <w:rsid w:val="00807D60"/>
    <w:rsid w:val="00807DCE"/>
    <w:rsid w:val="00810067"/>
    <w:rsid w:val="0081025D"/>
    <w:rsid w:val="008104B1"/>
    <w:rsid w:val="00810596"/>
    <w:rsid w:val="008107C1"/>
    <w:rsid w:val="008108B0"/>
    <w:rsid w:val="008108E4"/>
    <w:rsid w:val="0081098C"/>
    <w:rsid w:val="008109D1"/>
    <w:rsid w:val="00810F7C"/>
    <w:rsid w:val="0081110D"/>
    <w:rsid w:val="00811524"/>
    <w:rsid w:val="00811551"/>
    <w:rsid w:val="008116EC"/>
    <w:rsid w:val="008121E7"/>
    <w:rsid w:val="0081249E"/>
    <w:rsid w:val="0081250B"/>
    <w:rsid w:val="0081255B"/>
    <w:rsid w:val="00812767"/>
    <w:rsid w:val="0081281A"/>
    <w:rsid w:val="0081281F"/>
    <w:rsid w:val="00812A4F"/>
    <w:rsid w:val="00812B89"/>
    <w:rsid w:val="00812BDD"/>
    <w:rsid w:val="00812CF4"/>
    <w:rsid w:val="00812F12"/>
    <w:rsid w:val="00813066"/>
    <w:rsid w:val="008131BF"/>
    <w:rsid w:val="008131C5"/>
    <w:rsid w:val="00813400"/>
    <w:rsid w:val="00813479"/>
    <w:rsid w:val="0081397B"/>
    <w:rsid w:val="00813D44"/>
    <w:rsid w:val="008141EE"/>
    <w:rsid w:val="00814209"/>
    <w:rsid w:val="008145C7"/>
    <w:rsid w:val="008145ED"/>
    <w:rsid w:val="0081465B"/>
    <w:rsid w:val="00814806"/>
    <w:rsid w:val="008148C9"/>
    <w:rsid w:val="00814B6B"/>
    <w:rsid w:val="00815005"/>
    <w:rsid w:val="0081523D"/>
    <w:rsid w:val="00815970"/>
    <w:rsid w:val="00815A61"/>
    <w:rsid w:val="00815AAE"/>
    <w:rsid w:val="00815BCC"/>
    <w:rsid w:val="00815BE1"/>
    <w:rsid w:val="00816011"/>
    <w:rsid w:val="008162C4"/>
    <w:rsid w:val="00816692"/>
    <w:rsid w:val="008167BC"/>
    <w:rsid w:val="008169A6"/>
    <w:rsid w:val="008169B7"/>
    <w:rsid w:val="00816BF8"/>
    <w:rsid w:val="00816C00"/>
    <w:rsid w:val="00816C38"/>
    <w:rsid w:val="00816CAA"/>
    <w:rsid w:val="00816E11"/>
    <w:rsid w:val="00816E53"/>
    <w:rsid w:val="00817070"/>
    <w:rsid w:val="0081709E"/>
    <w:rsid w:val="008173D6"/>
    <w:rsid w:val="00817529"/>
    <w:rsid w:val="008175D7"/>
    <w:rsid w:val="00817757"/>
    <w:rsid w:val="0081781A"/>
    <w:rsid w:val="008178AB"/>
    <w:rsid w:val="00817A25"/>
    <w:rsid w:val="00817BCE"/>
    <w:rsid w:val="00817ECC"/>
    <w:rsid w:val="00817F86"/>
    <w:rsid w:val="00817FA7"/>
    <w:rsid w:val="008201FB"/>
    <w:rsid w:val="00820249"/>
    <w:rsid w:val="00820553"/>
    <w:rsid w:val="008208A4"/>
    <w:rsid w:val="00820CE3"/>
    <w:rsid w:val="00820CEE"/>
    <w:rsid w:val="00820EBC"/>
    <w:rsid w:val="008211C9"/>
    <w:rsid w:val="008211E6"/>
    <w:rsid w:val="00821248"/>
    <w:rsid w:val="00821253"/>
    <w:rsid w:val="008212D5"/>
    <w:rsid w:val="008213C0"/>
    <w:rsid w:val="0082143C"/>
    <w:rsid w:val="008217A3"/>
    <w:rsid w:val="00821AC9"/>
    <w:rsid w:val="00821B99"/>
    <w:rsid w:val="00821C98"/>
    <w:rsid w:val="00821D1D"/>
    <w:rsid w:val="00821D82"/>
    <w:rsid w:val="00821E59"/>
    <w:rsid w:val="008220D2"/>
    <w:rsid w:val="00822146"/>
    <w:rsid w:val="0082228F"/>
    <w:rsid w:val="008222C0"/>
    <w:rsid w:val="008224C2"/>
    <w:rsid w:val="0082261C"/>
    <w:rsid w:val="008227BF"/>
    <w:rsid w:val="00822880"/>
    <w:rsid w:val="008228C4"/>
    <w:rsid w:val="00822989"/>
    <w:rsid w:val="00822A80"/>
    <w:rsid w:val="00822D4D"/>
    <w:rsid w:val="00822F74"/>
    <w:rsid w:val="008230DB"/>
    <w:rsid w:val="008232D0"/>
    <w:rsid w:val="00823AC9"/>
    <w:rsid w:val="00823D2D"/>
    <w:rsid w:val="00823F12"/>
    <w:rsid w:val="00823F59"/>
    <w:rsid w:val="00824289"/>
    <w:rsid w:val="00824769"/>
    <w:rsid w:val="00824793"/>
    <w:rsid w:val="00824B74"/>
    <w:rsid w:val="00824F69"/>
    <w:rsid w:val="008251FE"/>
    <w:rsid w:val="00825260"/>
    <w:rsid w:val="008252B1"/>
    <w:rsid w:val="008254EC"/>
    <w:rsid w:val="0082556F"/>
    <w:rsid w:val="008255CD"/>
    <w:rsid w:val="008255DF"/>
    <w:rsid w:val="00825773"/>
    <w:rsid w:val="0082579E"/>
    <w:rsid w:val="0082585C"/>
    <w:rsid w:val="00825976"/>
    <w:rsid w:val="00825AED"/>
    <w:rsid w:val="00825C7C"/>
    <w:rsid w:val="00825CA8"/>
    <w:rsid w:val="008261E4"/>
    <w:rsid w:val="0082641D"/>
    <w:rsid w:val="0082647A"/>
    <w:rsid w:val="008265F6"/>
    <w:rsid w:val="0082668F"/>
    <w:rsid w:val="00826951"/>
    <w:rsid w:val="00826957"/>
    <w:rsid w:val="00826BC3"/>
    <w:rsid w:val="00826DA1"/>
    <w:rsid w:val="00826F9D"/>
    <w:rsid w:val="00827243"/>
    <w:rsid w:val="00827324"/>
    <w:rsid w:val="008273A6"/>
    <w:rsid w:val="008274AC"/>
    <w:rsid w:val="008274C7"/>
    <w:rsid w:val="00827A66"/>
    <w:rsid w:val="00827BC9"/>
    <w:rsid w:val="00827BE5"/>
    <w:rsid w:val="00827E45"/>
    <w:rsid w:val="00827F45"/>
    <w:rsid w:val="00827F7B"/>
    <w:rsid w:val="0083029E"/>
    <w:rsid w:val="00830608"/>
    <w:rsid w:val="00830BDC"/>
    <w:rsid w:val="00830C14"/>
    <w:rsid w:val="00830CCA"/>
    <w:rsid w:val="00830D2A"/>
    <w:rsid w:val="00830E2D"/>
    <w:rsid w:val="00830F9E"/>
    <w:rsid w:val="008310B1"/>
    <w:rsid w:val="008311CC"/>
    <w:rsid w:val="00831310"/>
    <w:rsid w:val="008313DD"/>
    <w:rsid w:val="008313E4"/>
    <w:rsid w:val="00831841"/>
    <w:rsid w:val="00831B32"/>
    <w:rsid w:val="00831B37"/>
    <w:rsid w:val="00831DEB"/>
    <w:rsid w:val="00831EF5"/>
    <w:rsid w:val="00831F01"/>
    <w:rsid w:val="00832408"/>
    <w:rsid w:val="00832493"/>
    <w:rsid w:val="008324F4"/>
    <w:rsid w:val="00832915"/>
    <w:rsid w:val="00832A5B"/>
    <w:rsid w:val="00832B05"/>
    <w:rsid w:val="008331DC"/>
    <w:rsid w:val="008335C9"/>
    <w:rsid w:val="008336B5"/>
    <w:rsid w:val="008337C1"/>
    <w:rsid w:val="00833880"/>
    <w:rsid w:val="00833973"/>
    <w:rsid w:val="00833AA5"/>
    <w:rsid w:val="00833E67"/>
    <w:rsid w:val="00833F50"/>
    <w:rsid w:val="00834048"/>
    <w:rsid w:val="0083411F"/>
    <w:rsid w:val="008341F6"/>
    <w:rsid w:val="00834312"/>
    <w:rsid w:val="00834359"/>
    <w:rsid w:val="008346D7"/>
    <w:rsid w:val="008349E8"/>
    <w:rsid w:val="00834C04"/>
    <w:rsid w:val="00834C10"/>
    <w:rsid w:val="0083521C"/>
    <w:rsid w:val="00835227"/>
    <w:rsid w:val="00835253"/>
    <w:rsid w:val="0083538B"/>
    <w:rsid w:val="008353E3"/>
    <w:rsid w:val="00835458"/>
    <w:rsid w:val="0083568A"/>
    <w:rsid w:val="00835C45"/>
    <w:rsid w:val="00835C7C"/>
    <w:rsid w:val="00835FF0"/>
    <w:rsid w:val="00836079"/>
    <w:rsid w:val="008360F8"/>
    <w:rsid w:val="008362AF"/>
    <w:rsid w:val="008363D5"/>
    <w:rsid w:val="008365D3"/>
    <w:rsid w:val="008369CC"/>
    <w:rsid w:val="00836AB3"/>
    <w:rsid w:val="00836AF3"/>
    <w:rsid w:val="00836C77"/>
    <w:rsid w:val="00836DB0"/>
    <w:rsid w:val="00837473"/>
    <w:rsid w:val="008375B4"/>
    <w:rsid w:val="008375B6"/>
    <w:rsid w:val="00837663"/>
    <w:rsid w:val="00837731"/>
    <w:rsid w:val="0083788F"/>
    <w:rsid w:val="00837974"/>
    <w:rsid w:val="00837B5B"/>
    <w:rsid w:val="00837ED3"/>
    <w:rsid w:val="00837EF1"/>
    <w:rsid w:val="00837FCA"/>
    <w:rsid w:val="00840532"/>
    <w:rsid w:val="008407D1"/>
    <w:rsid w:val="008409B4"/>
    <w:rsid w:val="008409E1"/>
    <w:rsid w:val="00840DDA"/>
    <w:rsid w:val="00840E22"/>
    <w:rsid w:val="008410C6"/>
    <w:rsid w:val="0084117B"/>
    <w:rsid w:val="00841212"/>
    <w:rsid w:val="00841324"/>
    <w:rsid w:val="00841464"/>
    <w:rsid w:val="008415F4"/>
    <w:rsid w:val="0084162B"/>
    <w:rsid w:val="00841636"/>
    <w:rsid w:val="008416E3"/>
    <w:rsid w:val="00841875"/>
    <w:rsid w:val="008419DB"/>
    <w:rsid w:val="00841A8E"/>
    <w:rsid w:val="00841E42"/>
    <w:rsid w:val="00841E6E"/>
    <w:rsid w:val="0084245F"/>
    <w:rsid w:val="00842534"/>
    <w:rsid w:val="00842695"/>
    <w:rsid w:val="008429E6"/>
    <w:rsid w:val="00842DAC"/>
    <w:rsid w:val="00842DD0"/>
    <w:rsid w:val="00842E2D"/>
    <w:rsid w:val="00843043"/>
    <w:rsid w:val="008432B4"/>
    <w:rsid w:val="008433BF"/>
    <w:rsid w:val="008435F0"/>
    <w:rsid w:val="008435F4"/>
    <w:rsid w:val="008436E1"/>
    <w:rsid w:val="008437DE"/>
    <w:rsid w:val="0084386A"/>
    <w:rsid w:val="00843B82"/>
    <w:rsid w:val="00843BA4"/>
    <w:rsid w:val="00843C0F"/>
    <w:rsid w:val="00843D30"/>
    <w:rsid w:val="00843D73"/>
    <w:rsid w:val="00843F71"/>
    <w:rsid w:val="0084412D"/>
    <w:rsid w:val="008441B3"/>
    <w:rsid w:val="00844579"/>
    <w:rsid w:val="00844611"/>
    <w:rsid w:val="0084473D"/>
    <w:rsid w:val="00844784"/>
    <w:rsid w:val="00844887"/>
    <w:rsid w:val="00844A89"/>
    <w:rsid w:val="00844C1C"/>
    <w:rsid w:val="00844C8A"/>
    <w:rsid w:val="00844D0F"/>
    <w:rsid w:val="008450CB"/>
    <w:rsid w:val="008451B0"/>
    <w:rsid w:val="00845663"/>
    <w:rsid w:val="0084566A"/>
    <w:rsid w:val="008456F6"/>
    <w:rsid w:val="0084596F"/>
    <w:rsid w:val="00845BBA"/>
    <w:rsid w:val="00845D47"/>
    <w:rsid w:val="00845F06"/>
    <w:rsid w:val="00845FF6"/>
    <w:rsid w:val="0084613E"/>
    <w:rsid w:val="00846243"/>
    <w:rsid w:val="0084644E"/>
    <w:rsid w:val="00846488"/>
    <w:rsid w:val="00846506"/>
    <w:rsid w:val="008465CE"/>
    <w:rsid w:val="00846609"/>
    <w:rsid w:val="00846AB8"/>
    <w:rsid w:val="008470F2"/>
    <w:rsid w:val="00847170"/>
    <w:rsid w:val="00847280"/>
    <w:rsid w:val="008472C7"/>
    <w:rsid w:val="0084746B"/>
    <w:rsid w:val="00847815"/>
    <w:rsid w:val="00847836"/>
    <w:rsid w:val="00847A71"/>
    <w:rsid w:val="00847B61"/>
    <w:rsid w:val="00847C83"/>
    <w:rsid w:val="00847DE7"/>
    <w:rsid w:val="00847E48"/>
    <w:rsid w:val="00847EA7"/>
    <w:rsid w:val="00847F6E"/>
    <w:rsid w:val="00850030"/>
    <w:rsid w:val="00850176"/>
    <w:rsid w:val="00850177"/>
    <w:rsid w:val="008501C9"/>
    <w:rsid w:val="008505F8"/>
    <w:rsid w:val="0085075D"/>
    <w:rsid w:val="0085083E"/>
    <w:rsid w:val="00850982"/>
    <w:rsid w:val="00850A5B"/>
    <w:rsid w:val="00850D3B"/>
    <w:rsid w:val="00850F19"/>
    <w:rsid w:val="00851069"/>
    <w:rsid w:val="00851383"/>
    <w:rsid w:val="0085144F"/>
    <w:rsid w:val="00851481"/>
    <w:rsid w:val="008514A1"/>
    <w:rsid w:val="008516CD"/>
    <w:rsid w:val="00851861"/>
    <w:rsid w:val="008519B3"/>
    <w:rsid w:val="008519D8"/>
    <w:rsid w:val="00851AAD"/>
    <w:rsid w:val="00851C12"/>
    <w:rsid w:val="00851C3F"/>
    <w:rsid w:val="00851D33"/>
    <w:rsid w:val="00851D9B"/>
    <w:rsid w:val="00851F95"/>
    <w:rsid w:val="00851FF7"/>
    <w:rsid w:val="008520C6"/>
    <w:rsid w:val="008521AC"/>
    <w:rsid w:val="008521FE"/>
    <w:rsid w:val="00852457"/>
    <w:rsid w:val="0085249E"/>
    <w:rsid w:val="008524F0"/>
    <w:rsid w:val="0085269A"/>
    <w:rsid w:val="00852883"/>
    <w:rsid w:val="00852A8C"/>
    <w:rsid w:val="00852DCA"/>
    <w:rsid w:val="00852E19"/>
    <w:rsid w:val="0085322C"/>
    <w:rsid w:val="00853332"/>
    <w:rsid w:val="0085359C"/>
    <w:rsid w:val="0085380B"/>
    <w:rsid w:val="00853B9B"/>
    <w:rsid w:val="00853C9F"/>
    <w:rsid w:val="00853D16"/>
    <w:rsid w:val="0085409E"/>
    <w:rsid w:val="00854175"/>
    <w:rsid w:val="008543DA"/>
    <w:rsid w:val="008543F9"/>
    <w:rsid w:val="0085441A"/>
    <w:rsid w:val="008544D2"/>
    <w:rsid w:val="00854521"/>
    <w:rsid w:val="00854535"/>
    <w:rsid w:val="00854757"/>
    <w:rsid w:val="008547C2"/>
    <w:rsid w:val="008547E2"/>
    <w:rsid w:val="008548C4"/>
    <w:rsid w:val="00854982"/>
    <w:rsid w:val="00854AD5"/>
    <w:rsid w:val="00854BF3"/>
    <w:rsid w:val="00854C42"/>
    <w:rsid w:val="00854E03"/>
    <w:rsid w:val="00854EBF"/>
    <w:rsid w:val="00855023"/>
    <w:rsid w:val="0085504B"/>
    <w:rsid w:val="008559AE"/>
    <w:rsid w:val="00855A6D"/>
    <w:rsid w:val="00855A8F"/>
    <w:rsid w:val="00855C04"/>
    <w:rsid w:val="00855D53"/>
    <w:rsid w:val="00855FBE"/>
    <w:rsid w:val="0085643B"/>
    <w:rsid w:val="0085649F"/>
    <w:rsid w:val="0085663D"/>
    <w:rsid w:val="0085668C"/>
    <w:rsid w:val="0085675A"/>
    <w:rsid w:val="0085693A"/>
    <w:rsid w:val="00856BC6"/>
    <w:rsid w:val="00856D46"/>
    <w:rsid w:val="00856DAF"/>
    <w:rsid w:val="00856F0F"/>
    <w:rsid w:val="0085718A"/>
    <w:rsid w:val="0085730E"/>
    <w:rsid w:val="00857391"/>
    <w:rsid w:val="008573C8"/>
    <w:rsid w:val="0085758E"/>
    <w:rsid w:val="008576C5"/>
    <w:rsid w:val="00857781"/>
    <w:rsid w:val="008577F7"/>
    <w:rsid w:val="008579FD"/>
    <w:rsid w:val="00857B46"/>
    <w:rsid w:val="00857CC9"/>
    <w:rsid w:val="00857F49"/>
    <w:rsid w:val="008601EB"/>
    <w:rsid w:val="00860496"/>
    <w:rsid w:val="0086050C"/>
    <w:rsid w:val="00860626"/>
    <w:rsid w:val="00860646"/>
    <w:rsid w:val="00860832"/>
    <w:rsid w:val="0086083D"/>
    <w:rsid w:val="00860AA7"/>
    <w:rsid w:val="00860B0A"/>
    <w:rsid w:val="00860B3D"/>
    <w:rsid w:val="00860B6E"/>
    <w:rsid w:val="00860CF4"/>
    <w:rsid w:val="00860DF7"/>
    <w:rsid w:val="00861103"/>
    <w:rsid w:val="008611E7"/>
    <w:rsid w:val="00861314"/>
    <w:rsid w:val="0086145E"/>
    <w:rsid w:val="0086177C"/>
    <w:rsid w:val="00861A00"/>
    <w:rsid w:val="00861A6E"/>
    <w:rsid w:val="00861B35"/>
    <w:rsid w:val="00861B65"/>
    <w:rsid w:val="00861EDB"/>
    <w:rsid w:val="00861EFB"/>
    <w:rsid w:val="008620A9"/>
    <w:rsid w:val="008621D0"/>
    <w:rsid w:val="00862215"/>
    <w:rsid w:val="00862753"/>
    <w:rsid w:val="00862853"/>
    <w:rsid w:val="0086292C"/>
    <w:rsid w:val="008629CF"/>
    <w:rsid w:val="00862A8A"/>
    <w:rsid w:val="00862B3A"/>
    <w:rsid w:val="00862C5F"/>
    <w:rsid w:val="00863281"/>
    <w:rsid w:val="0086328F"/>
    <w:rsid w:val="00863AB6"/>
    <w:rsid w:val="00863B65"/>
    <w:rsid w:val="00863C19"/>
    <w:rsid w:val="00863CC4"/>
    <w:rsid w:val="00863D54"/>
    <w:rsid w:val="00863E84"/>
    <w:rsid w:val="00863F60"/>
    <w:rsid w:val="0086418B"/>
    <w:rsid w:val="008643AB"/>
    <w:rsid w:val="008643B3"/>
    <w:rsid w:val="008644AD"/>
    <w:rsid w:val="008644EF"/>
    <w:rsid w:val="0086471C"/>
    <w:rsid w:val="0086481B"/>
    <w:rsid w:val="00864A67"/>
    <w:rsid w:val="00864BAB"/>
    <w:rsid w:val="00864C2F"/>
    <w:rsid w:val="00864C83"/>
    <w:rsid w:val="00864E4E"/>
    <w:rsid w:val="00865518"/>
    <w:rsid w:val="0086554F"/>
    <w:rsid w:val="008659BC"/>
    <w:rsid w:val="00865B66"/>
    <w:rsid w:val="00865D4E"/>
    <w:rsid w:val="00865F0F"/>
    <w:rsid w:val="00865F3D"/>
    <w:rsid w:val="00866107"/>
    <w:rsid w:val="00866595"/>
    <w:rsid w:val="0086665C"/>
    <w:rsid w:val="00866BA5"/>
    <w:rsid w:val="00866E5E"/>
    <w:rsid w:val="00866EED"/>
    <w:rsid w:val="00866F52"/>
    <w:rsid w:val="0086728F"/>
    <w:rsid w:val="008672C2"/>
    <w:rsid w:val="0086746F"/>
    <w:rsid w:val="00867564"/>
    <w:rsid w:val="00867625"/>
    <w:rsid w:val="00867C8D"/>
    <w:rsid w:val="00867DB5"/>
    <w:rsid w:val="0087012C"/>
    <w:rsid w:val="0087038B"/>
    <w:rsid w:val="00870568"/>
    <w:rsid w:val="008705BD"/>
    <w:rsid w:val="0087099E"/>
    <w:rsid w:val="00870DA6"/>
    <w:rsid w:val="008710EC"/>
    <w:rsid w:val="0087113A"/>
    <w:rsid w:val="00871184"/>
    <w:rsid w:val="00871221"/>
    <w:rsid w:val="008712D9"/>
    <w:rsid w:val="0087135B"/>
    <w:rsid w:val="008714D3"/>
    <w:rsid w:val="0087151C"/>
    <w:rsid w:val="008715CA"/>
    <w:rsid w:val="00871789"/>
    <w:rsid w:val="00871879"/>
    <w:rsid w:val="008719F2"/>
    <w:rsid w:val="00871A4C"/>
    <w:rsid w:val="00871C01"/>
    <w:rsid w:val="00871F4D"/>
    <w:rsid w:val="0087241D"/>
    <w:rsid w:val="008726FD"/>
    <w:rsid w:val="00872927"/>
    <w:rsid w:val="00872944"/>
    <w:rsid w:val="0087299D"/>
    <w:rsid w:val="00872BE2"/>
    <w:rsid w:val="00872D0B"/>
    <w:rsid w:val="008731D9"/>
    <w:rsid w:val="00873217"/>
    <w:rsid w:val="0087321E"/>
    <w:rsid w:val="00873241"/>
    <w:rsid w:val="008732D9"/>
    <w:rsid w:val="00873370"/>
    <w:rsid w:val="00873538"/>
    <w:rsid w:val="00873C66"/>
    <w:rsid w:val="00873FFE"/>
    <w:rsid w:val="00874016"/>
    <w:rsid w:val="008743EB"/>
    <w:rsid w:val="00874409"/>
    <w:rsid w:val="0087449A"/>
    <w:rsid w:val="0087470E"/>
    <w:rsid w:val="00874729"/>
    <w:rsid w:val="008748B2"/>
    <w:rsid w:val="00874923"/>
    <w:rsid w:val="008749BC"/>
    <w:rsid w:val="008749E8"/>
    <w:rsid w:val="00874CB4"/>
    <w:rsid w:val="00874D28"/>
    <w:rsid w:val="00874E3B"/>
    <w:rsid w:val="00874FD5"/>
    <w:rsid w:val="008751EC"/>
    <w:rsid w:val="00875397"/>
    <w:rsid w:val="008753BF"/>
    <w:rsid w:val="00875485"/>
    <w:rsid w:val="00875A2D"/>
    <w:rsid w:val="00875B50"/>
    <w:rsid w:val="00875C99"/>
    <w:rsid w:val="00875CDB"/>
    <w:rsid w:val="00875D06"/>
    <w:rsid w:val="00875D90"/>
    <w:rsid w:val="00875E91"/>
    <w:rsid w:val="00875ED8"/>
    <w:rsid w:val="0087613F"/>
    <w:rsid w:val="008762E1"/>
    <w:rsid w:val="008763EB"/>
    <w:rsid w:val="0087672C"/>
    <w:rsid w:val="0087673B"/>
    <w:rsid w:val="008768AB"/>
    <w:rsid w:val="008768F5"/>
    <w:rsid w:val="00876979"/>
    <w:rsid w:val="00876EEA"/>
    <w:rsid w:val="00876F09"/>
    <w:rsid w:val="00876F71"/>
    <w:rsid w:val="00877002"/>
    <w:rsid w:val="00877155"/>
    <w:rsid w:val="00877405"/>
    <w:rsid w:val="00877572"/>
    <w:rsid w:val="00877641"/>
    <w:rsid w:val="0087765E"/>
    <w:rsid w:val="00877833"/>
    <w:rsid w:val="00877ACD"/>
    <w:rsid w:val="00877AE7"/>
    <w:rsid w:val="00877BE6"/>
    <w:rsid w:val="008800B4"/>
    <w:rsid w:val="00880240"/>
    <w:rsid w:val="008802F0"/>
    <w:rsid w:val="00880584"/>
    <w:rsid w:val="008805A7"/>
    <w:rsid w:val="008807BB"/>
    <w:rsid w:val="008807D8"/>
    <w:rsid w:val="0088093E"/>
    <w:rsid w:val="008809BC"/>
    <w:rsid w:val="00880A61"/>
    <w:rsid w:val="00880B58"/>
    <w:rsid w:val="00880C95"/>
    <w:rsid w:val="00880CAF"/>
    <w:rsid w:val="00880EF9"/>
    <w:rsid w:val="00880FAC"/>
    <w:rsid w:val="008811FC"/>
    <w:rsid w:val="008812BD"/>
    <w:rsid w:val="00881A10"/>
    <w:rsid w:val="00881AAB"/>
    <w:rsid w:val="00881B32"/>
    <w:rsid w:val="00881C08"/>
    <w:rsid w:val="00881CA2"/>
    <w:rsid w:val="00881DE5"/>
    <w:rsid w:val="00881E3C"/>
    <w:rsid w:val="0088207D"/>
    <w:rsid w:val="008822F9"/>
    <w:rsid w:val="0088230B"/>
    <w:rsid w:val="00882341"/>
    <w:rsid w:val="008823EC"/>
    <w:rsid w:val="00882472"/>
    <w:rsid w:val="00882488"/>
    <w:rsid w:val="008824AA"/>
    <w:rsid w:val="008828D3"/>
    <w:rsid w:val="00882A03"/>
    <w:rsid w:val="00882ABE"/>
    <w:rsid w:val="00882D64"/>
    <w:rsid w:val="00882E03"/>
    <w:rsid w:val="00882E97"/>
    <w:rsid w:val="00883032"/>
    <w:rsid w:val="008830DE"/>
    <w:rsid w:val="008832E2"/>
    <w:rsid w:val="008832ED"/>
    <w:rsid w:val="00883364"/>
    <w:rsid w:val="008833B7"/>
    <w:rsid w:val="008834B4"/>
    <w:rsid w:val="008834BE"/>
    <w:rsid w:val="0088383B"/>
    <w:rsid w:val="0088396D"/>
    <w:rsid w:val="00883AA2"/>
    <w:rsid w:val="00883D0A"/>
    <w:rsid w:val="00883F3E"/>
    <w:rsid w:val="008841B2"/>
    <w:rsid w:val="00884310"/>
    <w:rsid w:val="008844D2"/>
    <w:rsid w:val="00884505"/>
    <w:rsid w:val="00884721"/>
    <w:rsid w:val="00884724"/>
    <w:rsid w:val="0088476D"/>
    <w:rsid w:val="00884A49"/>
    <w:rsid w:val="00884BC6"/>
    <w:rsid w:val="00884EBB"/>
    <w:rsid w:val="00884FEF"/>
    <w:rsid w:val="008852FA"/>
    <w:rsid w:val="00885452"/>
    <w:rsid w:val="00885594"/>
    <w:rsid w:val="00885673"/>
    <w:rsid w:val="008856D0"/>
    <w:rsid w:val="008856E3"/>
    <w:rsid w:val="008858E7"/>
    <w:rsid w:val="00885975"/>
    <w:rsid w:val="008859A5"/>
    <w:rsid w:val="00885B1C"/>
    <w:rsid w:val="00885B64"/>
    <w:rsid w:val="00885B85"/>
    <w:rsid w:val="00885C2B"/>
    <w:rsid w:val="00885CCB"/>
    <w:rsid w:val="00885DA8"/>
    <w:rsid w:val="00885FF3"/>
    <w:rsid w:val="00886076"/>
    <w:rsid w:val="00886177"/>
    <w:rsid w:val="008862AE"/>
    <w:rsid w:val="00886691"/>
    <w:rsid w:val="008867B5"/>
    <w:rsid w:val="00886935"/>
    <w:rsid w:val="008869A2"/>
    <w:rsid w:val="00886D4F"/>
    <w:rsid w:val="00886E6D"/>
    <w:rsid w:val="00886F5C"/>
    <w:rsid w:val="00887951"/>
    <w:rsid w:val="00887A03"/>
    <w:rsid w:val="00887A9B"/>
    <w:rsid w:val="00887B46"/>
    <w:rsid w:val="00887C32"/>
    <w:rsid w:val="00887DB6"/>
    <w:rsid w:val="00887E44"/>
    <w:rsid w:val="00887E63"/>
    <w:rsid w:val="008901F1"/>
    <w:rsid w:val="008902C8"/>
    <w:rsid w:val="008903C2"/>
    <w:rsid w:val="00890859"/>
    <w:rsid w:val="00890A92"/>
    <w:rsid w:val="00890ABF"/>
    <w:rsid w:val="00890BAB"/>
    <w:rsid w:val="00890DE8"/>
    <w:rsid w:val="00890F5E"/>
    <w:rsid w:val="008910D4"/>
    <w:rsid w:val="0089113C"/>
    <w:rsid w:val="008911DD"/>
    <w:rsid w:val="00891263"/>
    <w:rsid w:val="00891318"/>
    <w:rsid w:val="008913B4"/>
    <w:rsid w:val="008913DC"/>
    <w:rsid w:val="008914CE"/>
    <w:rsid w:val="008915B9"/>
    <w:rsid w:val="008917DC"/>
    <w:rsid w:val="00891833"/>
    <w:rsid w:val="008918B1"/>
    <w:rsid w:val="00891AE3"/>
    <w:rsid w:val="00891AEC"/>
    <w:rsid w:val="00891DDF"/>
    <w:rsid w:val="00891E6B"/>
    <w:rsid w:val="00891FCB"/>
    <w:rsid w:val="00892516"/>
    <w:rsid w:val="00892596"/>
    <w:rsid w:val="008925E3"/>
    <w:rsid w:val="0089266B"/>
    <w:rsid w:val="008927FE"/>
    <w:rsid w:val="0089297F"/>
    <w:rsid w:val="00892A4A"/>
    <w:rsid w:val="00892BA2"/>
    <w:rsid w:val="00892D9A"/>
    <w:rsid w:val="00892F16"/>
    <w:rsid w:val="00893085"/>
    <w:rsid w:val="008930F4"/>
    <w:rsid w:val="0089310A"/>
    <w:rsid w:val="008932E5"/>
    <w:rsid w:val="008934F6"/>
    <w:rsid w:val="0089350A"/>
    <w:rsid w:val="00893537"/>
    <w:rsid w:val="00893783"/>
    <w:rsid w:val="00893827"/>
    <w:rsid w:val="008938FD"/>
    <w:rsid w:val="008939C6"/>
    <w:rsid w:val="00893B0F"/>
    <w:rsid w:val="00893C0B"/>
    <w:rsid w:val="00893D9D"/>
    <w:rsid w:val="00893DE5"/>
    <w:rsid w:val="008940E7"/>
    <w:rsid w:val="008942F2"/>
    <w:rsid w:val="00894311"/>
    <w:rsid w:val="0089449A"/>
    <w:rsid w:val="008946EB"/>
    <w:rsid w:val="008947E5"/>
    <w:rsid w:val="008948C4"/>
    <w:rsid w:val="00894CA2"/>
    <w:rsid w:val="00894EEE"/>
    <w:rsid w:val="00894FA7"/>
    <w:rsid w:val="0089518D"/>
    <w:rsid w:val="008952AD"/>
    <w:rsid w:val="008952C7"/>
    <w:rsid w:val="008952C9"/>
    <w:rsid w:val="00895419"/>
    <w:rsid w:val="008954AF"/>
    <w:rsid w:val="008955F1"/>
    <w:rsid w:val="0089563C"/>
    <w:rsid w:val="0089569F"/>
    <w:rsid w:val="00895713"/>
    <w:rsid w:val="008957BE"/>
    <w:rsid w:val="008959A0"/>
    <w:rsid w:val="00895A7D"/>
    <w:rsid w:val="0089621A"/>
    <w:rsid w:val="00896402"/>
    <w:rsid w:val="00896426"/>
    <w:rsid w:val="00896465"/>
    <w:rsid w:val="008964E5"/>
    <w:rsid w:val="008964FF"/>
    <w:rsid w:val="00896572"/>
    <w:rsid w:val="008965E6"/>
    <w:rsid w:val="00896AF4"/>
    <w:rsid w:val="00896DC2"/>
    <w:rsid w:val="00896E11"/>
    <w:rsid w:val="00897262"/>
    <w:rsid w:val="00897341"/>
    <w:rsid w:val="008973CA"/>
    <w:rsid w:val="0089756B"/>
    <w:rsid w:val="00897795"/>
    <w:rsid w:val="008978FB"/>
    <w:rsid w:val="00897D55"/>
    <w:rsid w:val="00897E34"/>
    <w:rsid w:val="00897F43"/>
    <w:rsid w:val="00897FDE"/>
    <w:rsid w:val="008A009F"/>
    <w:rsid w:val="008A00E4"/>
    <w:rsid w:val="008A027F"/>
    <w:rsid w:val="008A0295"/>
    <w:rsid w:val="008A04FE"/>
    <w:rsid w:val="008A085A"/>
    <w:rsid w:val="008A0869"/>
    <w:rsid w:val="008A0A0A"/>
    <w:rsid w:val="008A0B38"/>
    <w:rsid w:val="008A0B91"/>
    <w:rsid w:val="008A0BED"/>
    <w:rsid w:val="008A1031"/>
    <w:rsid w:val="008A129D"/>
    <w:rsid w:val="008A14D8"/>
    <w:rsid w:val="008A152B"/>
    <w:rsid w:val="008A159E"/>
    <w:rsid w:val="008A15F3"/>
    <w:rsid w:val="008A1600"/>
    <w:rsid w:val="008A1625"/>
    <w:rsid w:val="008A178B"/>
    <w:rsid w:val="008A184B"/>
    <w:rsid w:val="008A188D"/>
    <w:rsid w:val="008A1894"/>
    <w:rsid w:val="008A1AC0"/>
    <w:rsid w:val="008A1B9E"/>
    <w:rsid w:val="008A1BDC"/>
    <w:rsid w:val="008A1BF0"/>
    <w:rsid w:val="008A1C18"/>
    <w:rsid w:val="008A1C9D"/>
    <w:rsid w:val="008A1CED"/>
    <w:rsid w:val="008A1DEF"/>
    <w:rsid w:val="008A1E08"/>
    <w:rsid w:val="008A207C"/>
    <w:rsid w:val="008A228C"/>
    <w:rsid w:val="008A2327"/>
    <w:rsid w:val="008A2408"/>
    <w:rsid w:val="008A242D"/>
    <w:rsid w:val="008A24C1"/>
    <w:rsid w:val="008A26A5"/>
    <w:rsid w:val="008A29FD"/>
    <w:rsid w:val="008A2ABB"/>
    <w:rsid w:val="008A2BC7"/>
    <w:rsid w:val="008A2BED"/>
    <w:rsid w:val="008A2CB2"/>
    <w:rsid w:val="008A2D53"/>
    <w:rsid w:val="008A312E"/>
    <w:rsid w:val="008A336B"/>
    <w:rsid w:val="008A352D"/>
    <w:rsid w:val="008A388E"/>
    <w:rsid w:val="008A3959"/>
    <w:rsid w:val="008A3BFB"/>
    <w:rsid w:val="008A3C4E"/>
    <w:rsid w:val="008A3F84"/>
    <w:rsid w:val="008A409F"/>
    <w:rsid w:val="008A4180"/>
    <w:rsid w:val="008A438E"/>
    <w:rsid w:val="008A43EC"/>
    <w:rsid w:val="008A4604"/>
    <w:rsid w:val="008A4659"/>
    <w:rsid w:val="008A4A34"/>
    <w:rsid w:val="008A4C4D"/>
    <w:rsid w:val="008A4E04"/>
    <w:rsid w:val="008A4E8C"/>
    <w:rsid w:val="008A4F01"/>
    <w:rsid w:val="008A565C"/>
    <w:rsid w:val="008A5868"/>
    <w:rsid w:val="008A5A71"/>
    <w:rsid w:val="008A6214"/>
    <w:rsid w:val="008A6608"/>
    <w:rsid w:val="008A663B"/>
    <w:rsid w:val="008A6741"/>
    <w:rsid w:val="008A6AEA"/>
    <w:rsid w:val="008A6D3F"/>
    <w:rsid w:val="008A6F05"/>
    <w:rsid w:val="008A6FB4"/>
    <w:rsid w:val="008A7C73"/>
    <w:rsid w:val="008A7D7A"/>
    <w:rsid w:val="008B0059"/>
    <w:rsid w:val="008B0062"/>
    <w:rsid w:val="008B01C9"/>
    <w:rsid w:val="008B01CB"/>
    <w:rsid w:val="008B021B"/>
    <w:rsid w:val="008B022F"/>
    <w:rsid w:val="008B0324"/>
    <w:rsid w:val="008B0430"/>
    <w:rsid w:val="008B04FB"/>
    <w:rsid w:val="008B060D"/>
    <w:rsid w:val="008B09A3"/>
    <w:rsid w:val="008B0A14"/>
    <w:rsid w:val="008B0D29"/>
    <w:rsid w:val="008B10F1"/>
    <w:rsid w:val="008B1143"/>
    <w:rsid w:val="008B1252"/>
    <w:rsid w:val="008B14F6"/>
    <w:rsid w:val="008B169A"/>
    <w:rsid w:val="008B1BBE"/>
    <w:rsid w:val="008B1C35"/>
    <w:rsid w:val="008B1C3A"/>
    <w:rsid w:val="008B1DA6"/>
    <w:rsid w:val="008B1DF8"/>
    <w:rsid w:val="008B1F18"/>
    <w:rsid w:val="008B1F21"/>
    <w:rsid w:val="008B1F74"/>
    <w:rsid w:val="008B224B"/>
    <w:rsid w:val="008B2275"/>
    <w:rsid w:val="008B22E8"/>
    <w:rsid w:val="008B24BC"/>
    <w:rsid w:val="008B24F8"/>
    <w:rsid w:val="008B2535"/>
    <w:rsid w:val="008B2636"/>
    <w:rsid w:val="008B2905"/>
    <w:rsid w:val="008B2963"/>
    <w:rsid w:val="008B2EAA"/>
    <w:rsid w:val="008B2EE3"/>
    <w:rsid w:val="008B3393"/>
    <w:rsid w:val="008B3559"/>
    <w:rsid w:val="008B358E"/>
    <w:rsid w:val="008B36E1"/>
    <w:rsid w:val="008B38CC"/>
    <w:rsid w:val="008B3969"/>
    <w:rsid w:val="008B3A33"/>
    <w:rsid w:val="008B3C3B"/>
    <w:rsid w:val="008B3EA1"/>
    <w:rsid w:val="008B403D"/>
    <w:rsid w:val="008B420E"/>
    <w:rsid w:val="008B4417"/>
    <w:rsid w:val="008B45A2"/>
    <w:rsid w:val="008B45C9"/>
    <w:rsid w:val="008B46BC"/>
    <w:rsid w:val="008B4793"/>
    <w:rsid w:val="008B4FE6"/>
    <w:rsid w:val="008B518F"/>
    <w:rsid w:val="008B53AC"/>
    <w:rsid w:val="008B5468"/>
    <w:rsid w:val="008B56B5"/>
    <w:rsid w:val="008B573A"/>
    <w:rsid w:val="008B5885"/>
    <w:rsid w:val="008B59CA"/>
    <w:rsid w:val="008B5A83"/>
    <w:rsid w:val="008B5DCD"/>
    <w:rsid w:val="008B5DF8"/>
    <w:rsid w:val="008B5E77"/>
    <w:rsid w:val="008B6065"/>
    <w:rsid w:val="008B60BE"/>
    <w:rsid w:val="008B6322"/>
    <w:rsid w:val="008B680E"/>
    <w:rsid w:val="008B6A78"/>
    <w:rsid w:val="008B6C99"/>
    <w:rsid w:val="008B6D30"/>
    <w:rsid w:val="008B6D6D"/>
    <w:rsid w:val="008B6D83"/>
    <w:rsid w:val="008B6DD8"/>
    <w:rsid w:val="008B7177"/>
    <w:rsid w:val="008B7DA6"/>
    <w:rsid w:val="008B7EA0"/>
    <w:rsid w:val="008B7F76"/>
    <w:rsid w:val="008B7F96"/>
    <w:rsid w:val="008C01B0"/>
    <w:rsid w:val="008C05B0"/>
    <w:rsid w:val="008C05FA"/>
    <w:rsid w:val="008C0652"/>
    <w:rsid w:val="008C0857"/>
    <w:rsid w:val="008C0961"/>
    <w:rsid w:val="008C0C8C"/>
    <w:rsid w:val="008C0E3C"/>
    <w:rsid w:val="008C0EF0"/>
    <w:rsid w:val="008C1126"/>
    <w:rsid w:val="008C125D"/>
    <w:rsid w:val="008C1658"/>
    <w:rsid w:val="008C1790"/>
    <w:rsid w:val="008C17A9"/>
    <w:rsid w:val="008C1928"/>
    <w:rsid w:val="008C1996"/>
    <w:rsid w:val="008C1A65"/>
    <w:rsid w:val="008C1AE2"/>
    <w:rsid w:val="008C1B7C"/>
    <w:rsid w:val="008C1D9F"/>
    <w:rsid w:val="008C2195"/>
    <w:rsid w:val="008C21D9"/>
    <w:rsid w:val="008C228F"/>
    <w:rsid w:val="008C2358"/>
    <w:rsid w:val="008C2531"/>
    <w:rsid w:val="008C2825"/>
    <w:rsid w:val="008C28AB"/>
    <w:rsid w:val="008C2C97"/>
    <w:rsid w:val="008C2E94"/>
    <w:rsid w:val="008C304A"/>
    <w:rsid w:val="008C3079"/>
    <w:rsid w:val="008C3452"/>
    <w:rsid w:val="008C3454"/>
    <w:rsid w:val="008C3473"/>
    <w:rsid w:val="008C3479"/>
    <w:rsid w:val="008C3634"/>
    <w:rsid w:val="008C364C"/>
    <w:rsid w:val="008C37B1"/>
    <w:rsid w:val="008C37F0"/>
    <w:rsid w:val="008C399F"/>
    <w:rsid w:val="008C3A64"/>
    <w:rsid w:val="008C3E57"/>
    <w:rsid w:val="008C3F66"/>
    <w:rsid w:val="008C425F"/>
    <w:rsid w:val="008C4628"/>
    <w:rsid w:val="008C48AB"/>
    <w:rsid w:val="008C48AF"/>
    <w:rsid w:val="008C49A6"/>
    <w:rsid w:val="008C4A02"/>
    <w:rsid w:val="008C4BD5"/>
    <w:rsid w:val="008C4BD6"/>
    <w:rsid w:val="008C4BEF"/>
    <w:rsid w:val="008C4F96"/>
    <w:rsid w:val="008C50D1"/>
    <w:rsid w:val="008C53B4"/>
    <w:rsid w:val="008C5612"/>
    <w:rsid w:val="008C5700"/>
    <w:rsid w:val="008C58CB"/>
    <w:rsid w:val="008C5930"/>
    <w:rsid w:val="008C5CE7"/>
    <w:rsid w:val="008C5E39"/>
    <w:rsid w:val="008C614F"/>
    <w:rsid w:val="008C63B6"/>
    <w:rsid w:val="008C63F7"/>
    <w:rsid w:val="008C6491"/>
    <w:rsid w:val="008C651F"/>
    <w:rsid w:val="008C6874"/>
    <w:rsid w:val="008C6A31"/>
    <w:rsid w:val="008C6AB4"/>
    <w:rsid w:val="008C6ADB"/>
    <w:rsid w:val="008C6B48"/>
    <w:rsid w:val="008C6B65"/>
    <w:rsid w:val="008C6C76"/>
    <w:rsid w:val="008C6EDC"/>
    <w:rsid w:val="008C709A"/>
    <w:rsid w:val="008C70E5"/>
    <w:rsid w:val="008C7145"/>
    <w:rsid w:val="008C77A3"/>
    <w:rsid w:val="008C7C05"/>
    <w:rsid w:val="008C7D2E"/>
    <w:rsid w:val="008C7EDA"/>
    <w:rsid w:val="008C7F47"/>
    <w:rsid w:val="008D004C"/>
    <w:rsid w:val="008D047C"/>
    <w:rsid w:val="008D0565"/>
    <w:rsid w:val="008D06F6"/>
    <w:rsid w:val="008D0A34"/>
    <w:rsid w:val="008D0ACD"/>
    <w:rsid w:val="008D0CCA"/>
    <w:rsid w:val="008D10DE"/>
    <w:rsid w:val="008D12DF"/>
    <w:rsid w:val="008D13F7"/>
    <w:rsid w:val="008D14A2"/>
    <w:rsid w:val="008D154F"/>
    <w:rsid w:val="008D1886"/>
    <w:rsid w:val="008D19C7"/>
    <w:rsid w:val="008D1A96"/>
    <w:rsid w:val="008D1B47"/>
    <w:rsid w:val="008D1C4E"/>
    <w:rsid w:val="008D1CA0"/>
    <w:rsid w:val="008D1D9D"/>
    <w:rsid w:val="008D1E55"/>
    <w:rsid w:val="008D1F01"/>
    <w:rsid w:val="008D24D5"/>
    <w:rsid w:val="008D2582"/>
    <w:rsid w:val="008D2996"/>
    <w:rsid w:val="008D29B8"/>
    <w:rsid w:val="008D29E7"/>
    <w:rsid w:val="008D2A21"/>
    <w:rsid w:val="008D2B04"/>
    <w:rsid w:val="008D2C15"/>
    <w:rsid w:val="008D2D1E"/>
    <w:rsid w:val="008D3531"/>
    <w:rsid w:val="008D3706"/>
    <w:rsid w:val="008D3745"/>
    <w:rsid w:val="008D3806"/>
    <w:rsid w:val="008D3B24"/>
    <w:rsid w:val="008D3C16"/>
    <w:rsid w:val="008D3D3C"/>
    <w:rsid w:val="008D3E8F"/>
    <w:rsid w:val="008D4159"/>
    <w:rsid w:val="008D41DA"/>
    <w:rsid w:val="008D4254"/>
    <w:rsid w:val="008D42DF"/>
    <w:rsid w:val="008D42EE"/>
    <w:rsid w:val="008D4409"/>
    <w:rsid w:val="008D495C"/>
    <w:rsid w:val="008D4A3D"/>
    <w:rsid w:val="008D4E0F"/>
    <w:rsid w:val="008D51DB"/>
    <w:rsid w:val="008D53DC"/>
    <w:rsid w:val="008D53FE"/>
    <w:rsid w:val="008D5693"/>
    <w:rsid w:val="008D5763"/>
    <w:rsid w:val="008D588A"/>
    <w:rsid w:val="008D5B84"/>
    <w:rsid w:val="008D5C2B"/>
    <w:rsid w:val="008D5DB6"/>
    <w:rsid w:val="008D5EAC"/>
    <w:rsid w:val="008D5EE7"/>
    <w:rsid w:val="008D60E1"/>
    <w:rsid w:val="008D611E"/>
    <w:rsid w:val="008D630F"/>
    <w:rsid w:val="008D6387"/>
    <w:rsid w:val="008D664C"/>
    <w:rsid w:val="008D679C"/>
    <w:rsid w:val="008D67FF"/>
    <w:rsid w:val="008D69D9"/>
    <w:rsid w:val="008D6A28"/>
    <w:rsid w:val="008D6B45"/>
    <w:rsid w:val="008D6E17"/>
    <w:rsid w:val="008D7238"/>
    <w:rsid w:val="008D73D8"/>
    <w:rsid w:val="008D7981"/>
    <w:rsid w:val="008D7989"/>
    <w:rsid w:val="008D7DFB"/>
    <w:rsid w:val="008D7FD8"/>
    <w:rsid w:val="008E012B"/>
    <w:rsid w:val="008E027F"/>
    <w:rsid w:val="008E031F"/>
    <w:rsid w:val="008E0440"/>
    <w:rsid w:val="008E0457"/>
    <w:rsid w:val="008E05A7"/>
    <w:rsid w:val="008E0915"/>
    <w:rsid w:val="008E0AFE"/>
    <w:rsid w:val="008E0B1F"/>
    <w:rsid w:val="008E0BF4"/>
    <w:rsid w:val="008E0D4B"/>
    <w:rsid w:val="008E0E0C"/>
    <w:rsid w:val="008E0F73"/>
    <w:rsid w:val="008E0FB2"/>
    <w:rsid w:val="008E0FEC"/>
    <w:rsid w:val="008E105F"/>
    <w:rsid w:val="008E107A"/>
    <w:rsid w:val="008E1511"/>
    <w:rsid w:val="008E16A6"/>
    <w:rsid w:val="008E1C50"/>
    <w:rsid w:val="008E1E2D"/>
    <w:rsid w:val="008E1EFE"/>
    <w:rsid w:val="008E1F7A"/>
    <w:rsid w:val="008E202E"/>
    <w:rsid w:val="008E2151"/>
    <w:rsid w:val="008E21EA"/>
    <w:rsid w:val="008E26C9"/>
    <w:rsid w:val="008E270F"/>
    <w:rsid w:val="008E29DC"/>
    <w:rsid w:val="008E2A44"/>
    <w:rsid w:val="008E2AF2"/>
    <w:rsid w:val="008E2FBC"/>
    <w:rsid w:val="008E3094"/>
    <w:rsid w:val="008E320D"/>
    <w:rsid w:val="008E33B7"/>
    <w:rsid w:val="008E33CE"/>
    <w:rsid w:val="008E3540"/>
    <w:rsid w:val="008E389A"/>
    <w:rsid w:val="008E3B21"/>
    <w:rsid w:val="008E3C1A"/>
    <w:rsid w:val="008E3DAF"/>
    <w:rsid w:val="008E3F54"/>
    <w:rsid w:val="008E3FA9"/>
    <w:rsid w:val="008E411C"/>
    <w:rsid w:val="008E43F9"/>
    <w:rsid w:val="008E443A"/>
    <w:rsid w:val="008E44A6"/>
    <w:rsid w:val="008E48EE"/>
    <w:rsid w:val="008E4A62"/>
    <w:rsid w:val="008E4B65"/>
    <w:rsid w:val="008E4EC4"/>
    <w:rsid w:val="008E50AE"/>
    <w:rsid w:val="008E5A95"/>
    <w:rsid w:val="008E5B59"/>
    <w:rsid w:val="008E5CD6"/>
    <w:rsid w:val="008E5D2E"/>
    <w:rsid w:val="008E5DD5"/>
    <w:rsid w:val="008E5EF5"/>
    <w:rsid w:val="008E609C"/>
    <w:rsid w:val="008E6196"/>
    <w:rsid w:val="008E6251"/>
    <w:rsid w:val="008E629F"/>
    <w:rsid w:val="008E6372"/>
    <w:rsid w:val="008E64ED"/>
    <w:rsid w:val="008E6537"/>
    <w:rsid w:val="008E666A"/>
    <w:rsid w:val="008E66C5"/>
    <w:rsid w:val="008E67B0"/>
    <w:rsid w:val="008E69A2"/>
    <w:rsid w:val="008E69B2"/>
    <w:rsid w:val="008E69B4"/>
    <w:rsid w:val="008E6DD4"/>
    <w:rsid w:val="008E6E0F"/>
    <w:rsid w:val="008E716F"/>
    <w:rsid w:val="008E72D2"/>
    <w:rsid w:val="008E77DC"/>
    <w:rsid w:val="008E77FF"/>
    <w:rsid w:val="008E78FC"/>
    <w:rsid w:val="008E795E"/>
    <w:rsid w:val="008E7DE7"/>
    <w:rsid w:val="008E7F7A"/>
    <w:rsid w:val="008F020B"/>
    <w:rsid w:val="008F0220"/>
    <w:rsid w:val="008F0330"/>
    <w:rsid w:val="008F0650"/>
    <w:rsid w:val="008F09DC"/>
    <w:rsid w:val="008F0B05"/>
    <w:rsid w:val="008F0B59"/>
    <w:rsid w:val="008F0ED8"/>
    <w:rsid w:val="008F0FC1"/>
    <w:rsid w:val="008F1006"/>
    <w:rsid w:val="008F1185"/>
    <w:rsid w:val="008F15D4"/>
    <w:rsid w:val="008F1619"/>
    <w:rsid w:val="008F177C"/>
    <w:rsid w:val="008F17F3"/>
    <w:rsid w:val="008F1833"/>
    <w:rsid w:val="008F1A4A"/>
    <w:rsid w:val="008F1C52"/>
    <w:rsid w:val="008F1D2E"/>
    <w:rsid w:val="008F1FD5"/>
    <w:rsid w:val="008F228E"/>
    <w:rsid w:val="008F22A0"/>
    <w:rsid w:val="008F2432"/>
    <w:rsid w:val="008F24D4"/>
    <w:rsid w:val="008F25D5"/>
    <w:rsid w:val="008F26C0"/>
    <w:rsid w:val="008F2985"/>
    <w:rsid w:val="008F2A87"/>
    <w:rsid w:val="008F2CA9"/>
    <w:rsid w:val="008F2E65"/>
    <w:rsid w:val="008F3135"/>
    <w:rsid w:val="008F32D5"/>
    <w:rsid w:val="008F336A"/>
    <w:rsid w:val="008F3667"/>
    <w:rsid w:val="008F393A"/>
    <w:rsid w:val="008F3B58"/>
    <w:rsid w:val="008F3ED4"/>
    <w:rsid w:val="008F3F48"/>
    <w:rsid w:val="008F4184"/>
    <w:rsid w:val="008F4797"/>
    <w:rsid w:val="008F47A3"/>
    <w:rsid w:val="008F47D1"/>
    <w:rsid w:val="008F47F1"/>
    <w:rsid w:val="008F4A3B"/>
    <w:rsid w:val="008F4ABC"/>
    <w:rsid w:val="008F4BD5"/>
    <w:rsid w:val="008F50B2"/>
    <w:rsid w:val="008F511C"/>
    <w:rsid w:val="008F5188"/>
    <w:rsid w:val="008F5468"/>
    <w:rsid w:val="008F569E"/>
    <w:rsid w:val="008F56A5"/>
    <w:rsid w:val="008F59C8"/>
    <w:rsid w:val="008F5A08"/>
    <w:rsid w:val="008F5DB1"/>
    <w:rsid w:val="008F5DF6"/>
    <w:rsid w:val="008F5F17"/>
    <w:rsid w:val="008F6047"/>
    <w:rsid w:val="008F6123"/>
    <w:rsid w:val="008F625B"/>
    <w:rsid w:val="008F640F"/>
    <w:rsid w:val="008F6448"/>
    <w:rsid w:val="008F64FD"/>
    <w:rsid w:val="008F656C"/>
    <w:rsid w:val="008F6852"/>
    <w:rsid w:val="008F6884"/>
    <w:rsid w:val="008F68B7"/>
    <w:rsid w:val="008F6969"/>
    <w:rsid w:val="008F6A30"/>
    <w:rsid w:val="008F6DD9"/>
    <w:rsid w:val="008F6EA5"/>
    <w:rsid w:val="008F6EB0"/>
    <w:rsid w:val="008F6F36"/>
    <w:rsid w:val="008F7021"/>
    <w:rsid w:val="008F7144"/>
    <w:rsid w:val="008F717B"/>
    <w:rsid w:val="008F724B"/>
    <w:rsid w:val="008F77B9"/>
    <w:rsid w:val="008F78A0"/>
    <w:rsid w:val="008F78AA"/>
    <w:rsid w:val="008F7D1C"/>
    <w:rsid w:val="008F7DA4"/>
    <w:rsid w:val="008F7FAE"/>
    <w:rsid w:val="009000A8"/>
    <w:rsid w:val="00900156"/>
    <w:rsid w:val="0090022D"/>
    <w:rsid w:val="009002ED"/>
    <w:rsid w:val="009003EB"/>
    <w:rsid w:val="009005EB"/>
    <w:rsid w:val="009009E0"/>
    <w:rsid w:val="009009EF"/>
    <w:rsid w:val="00900C3D"/>
    <w:rsid w:val="00900F0D"/>
    <w:rsid w:val="009010EC"/>
    <w:rsid w:val="009013B0"/>
    <w:rsid w:val="00901482"/>
    <w:rsid w:val="0090152E"/>
    <w:rsid w:val="00901794"/>
    <w:rsid w:val="00901F02"/>
    <w:rsid w:val="00902197"/>
    <w:rsid w:val="00902538"/>
    <w:rsid w:val="00902541"/>
    <w:rsid w:val="0090257B"/>
    <w:rsid w:val="009025FD"/>
    <w:rsid w:val="00902780"/>
    <w:rsid w:val="009027DB"/>
    <w:rsid w:val="00902AF0"/>
    <w:rsid w:val="00902CA0"/>
    <w:rsid w:val="00902D21"/>
    <w:rsid w:val="00902D76"/>
    <w:rsid w:val="00902F93"/>
    <w:rsid w:val="00903001"/>
    <w:rsid w:val="0090306A"/>
    <w:rsid w:val="0090324A"/>
    <w:rsid w:val="0090325C"/>
    <w:rsid w:val="00903518"/>
    <w:rsid w:val="009037F4"/>
    <w:rsid w:val="00903A54"/>
    <w:rsid w:val="00903CC4"/>
    <w:rsid w:val="00903D52"/>
    <w:rsid w:val="00903DEC"/>
    <w:rsid w:val="00903EC7"/>
    <w:rsid w:val="00903F23"/>
    <w:rsid w:val="0090401B"/>
    <w:rsid w:val="009041B6"/>
    <w:rsid w:val="009042BE"/>
    <w:rsid w:val="00904326"/>
    <w:rsid w:val="009045F2"/>
    <w:rsid w:val="0090476A"/>
    <w:rsid w:val="009047C1"/>
    <w:rsid w:val="00904B20"/>
    <w:rsid w:val="00904BF9"/>
    <w:rsid w:val="00904D07"/>
    <w:rsid w:val="00904E27"/>
    <w:rsid w:val="009050BF"/>
    <w:rsid w:val="00905199"/>
    <w:rsid w:val="009051D6"/>
    <w:rsid w:val="00905322"/>
    <w:rsid w:val="00905A6B"/>
    <w:rsid w:val="00905D55"/>
    <w:rsid w:val="00905F9B"/>
    <w:rsid w:val="00906030"/>
    <w:rsid w:val="009060DE"/>
    <w:rsid w:val="009061BF"/>
    <w:rsid w:val="00906245"/>
    <w:rsid w:val="0090635E"/>
    <w:rsid w:val="00906405"/>
    <w:rsid w:val="00906416"/>
    <w:rsid w:val="0090647F"/>
    <w:rsid w:val="009067CE"/>
    <w:rsid w:val="0090680E"/>
    <w:rsid w:val="009069CC"/>
    <w:rsid w:val="00906A07"/>
    <w:rsid w:val="00906D67"/>
    <w:rsid w:val="00906D79"/>
    <w:rsid w:val="00906E70"/>
    <w:rsid w:val="00906F4D"/>
    <w:rsid w:val="0090701E"/>
    <w:rsid w:val="009076FB"/>
    <w:rsid w:val="00907723"/>
    <w:rsid w:val="00907884"/>
    <w:rsid w:val="0090789C"/>
    <w:rsid w:val="0090793A"/>
    <w:rsid w:val="009079E5"/>
    <w:rsid w:val="00907AB7"/>
    <w:rsid w:val="00907E44"/>
    <w:rsid w:val="00910161"/>
    <w:rsid w:val="00910230"/>
    <w:rsid w:val="0091028F"/>
    <w:rsid w:val="0091054D"/>
    <w:rsid w:val="009105E2"/>
    <w:rsid w:val="009106AA"/>
    <w:rsid w:val="00910792"/>
    <w:rsid w:val="00910B0F"/>
    <w:rsid w:val="00910D96"/>
    <w:rsid w:val="0091106A"/>
    <w:rsid w:val="0091134F"/>
    <w:rsid w:val="0091144B"/>
    <w:rsid w:val="00911699"/>
    <w:rsid w:val="00911795"/>
    <w:rsid w:val="009119E1"/>
    <w:rsid w:val="009119E7"/>
    <w:rsid w:val="00911AA0"/>
    <w:rsid w:val="00911CEC"/>
    <w:rsid w:val="00911DB1"/>
    <w:rsid w:val="00911EC9"/>
    <w:rsid w:val="00912277"/>
    <w:rsid w:val="009122D0"/>
    <w:rsid w:val="009123A2"/>
    <w:rsid w:val="009123B9"/>
    <w:rsid w:val="009125DF"/>
    <w:rsid w:val="00912605"/>
    <w:rsid w:val="0091266D"/>
    <w:rsid w:val="009126CD"/>
    <w:rsid w:val="009128F6"/>
    <w:rsid w:val="00912943"/>
    <w:rsid w:val="009129CA"/>
    <w:rsid w:val="00912A49"/>
    <w:rsid w:val="00912CD5"/>
    <w:rsid w:val="00912CDC"/>
    <w:rsid w:val="00912EEE"/>
    <w:rsid w:val="00913170"/>
    <w:rsid w:val="00913498"/>
    <w:rsid w:val="0091356B"/>
    <w:rsid w:val="009138F6"/>
    <w:rsid w:val="00913AF3"/>
    <w:rsid w:val="00913D48"/>
    <w:rsid w:val="00914AC7"/>
    <w:rsid w:val="00914BF2"/>
    <w:rsid w:val="00914C78"/>
    <w:rsid w:val="00914CE0"/>
    <w:rsid w:val="00914F63"/>
    <w:rsid w:val="00915350"/>
    <w:rsid w:val="00915364"/>
    <w:rsid w:val="009154FA"/>
    <w:rsid w:val="00915626"/>
    <w:rsid w:val="0091594B"/>
    <w:rsid w:val="0091601D"/>
    <w:rsid w:val="00916274"/>
    <w:rsid w:val="009162CE"/>
    <w:rsid w:val="009165CD"/>
    <w:rsid w:val="0091667A"/>
    <w:rsid w:val="00916A1F"/>
    <w:rsid w:val="00916B48"/>
    <w:rsid w:val="00916C6E"/>
    <w:rsid w:val="00916DA7"/>
    <w:rsid w:val="00916E00"/>
    <w:rsid w:val="00916E8F"/>
    <w:rsid w:val="00916F05"/>
    <w:rsid w:val="00916F3D"/>
    <w:rsid w:val="00916F59"/>
    <w:rsid w:val="0091700B"/>
    <w:rsid w:val="0091722C"/>
    <w:rsid w:val="00917300"/>
    <w:rsid w:val="00917475"/>
    <w:rsid w:val="009174A7"/>
    <w:rsid w:val="00917866"/>
    <w:rsid w:val="0091786C"/>
    <w:rsid w:val="00917C5F"/>
    <w:rsid w:val="0092025E"/>
    <w:rsid w:val="00920455"/>
    <w:rsid w:val="0092077E"/>
    <w:rsid w:val="00920993"/>
    <w:rsid w:val="00920AFA"/>
    <w:rsid w:val="00920BC0"/>
    <w:rsid w:val="00920D2A"/>
    <w:rsid w:val="00920DB3"/>
    <w:rsid w:val="00921065"/>
    <w:rsid w:val="00921190"/>
    <w:rsid w:val="009213DE"/>
    <w:rsid w:val="009216BD"/>
    <w:rsid w:val="0092178F"/>
    <w:rsid w:val="009217CE"/>
    <w:rsid w:val="00921858"/>
    <w:rsid w:val="00921A2F"/>
    <w:rsid w:val="00921C74"/>
    <w:rsid w:val="00921D7D"/>
    <w:rsid w:val="00921E53"/>
    <w:rsid w:val="00921E55"/>
    <w:rsid w:val="0092239D"/>
    <w:rsid w:val="00922576"/>
    <w:rsid w:val="009225F7"/>
    <w:rsid w:val="009229CD"/>
    <w:rsid w:val="00922A13"/>
    <w:rsid w:val="00922B94"/>
    <w:rsid w:val="00922CE9"/>
    <w:rsid w:val="00922CFD"/>
    <w:rsid w:val="00922E47"/>
    <w:rsid w:val="009230AA"/>
    <w:rsid w:val="009230E7"/>
    <w:rsid w:val="0092341B"/>
    <w:rsid w:val="009234D7"/>
    <w:rsid w:val="009234F7"/>
    <w:rsid w:val="00923B30"/>
    <w:rsid w:val="00924343"/>
    <w:rsid w:val="00924345"/>
    <w:rsid w:val="00924365"/>
    <w:rsid w:val="009243CC"/>
    <w:rsid w:val="00924C1B"/>
    <w:rsid w:val="00924D01"/>
    <w:rsid w:val="00924E70"/>
    <w:rsid w:val="00924EBB"/>
    <w:rsid w:val="00924F5B"/>
    <w:rsid w:val="00924FFD"/>
    <w:rsid w:val="0092526C"/>
    <w:rsid w:val="00925529"/>
    <w:rsid w:val="00925623"/>
    <w:rsid w:val="009256B4"/>
    <w:rsid w:val="009258D7"/>
    <w:rsid w:val="009259DC"/>
    <w:rsid w:val="00925ADA"/>
    <w:rsid w:val="00925AFE"/>
    <w:rsid w:val="00925B0C"/>
    <w:rsid w:val="00925CB5"/>
    <w:rsid w:val="00925CF5"/>
    <w:rsid w:val="00925E21"/>
    <w:rsid w:val="00925F58"/>
    <w:rsid w:val="0092608C"/>
    <w:rsid w:val="0092608D"/>
    <w:rsid w:val="009261A6"/>
    <w:rsid w:val="00926266"/>
    <w:rsid w:val="00926615"/>
    <w:rsid w:val="00926792"/>
    <w:rsid w:val="00926ADB"/>
    <w:rsid w:val="00926AFC"/>
    <w:rsid w:val="00926DB5"/>
    <w:rsid w:val="00926FFB"/>
    <w:rsid w:val="0092719E"/>
    <w:rsid w:val="009272CA"/>
    <w:rsid w:val="009272DC"/>
    <w:rsid w:val="00927635"/>
    <w:rsid w:val="00927642"/>
    <w:rsid w:val="009278C3"/>
    <w:rsid w:val="00927ABD"/>
    <w:rsid w:val="00927CB9"/>
    <w:rsid w:val="00927F84"/>
    <w:rsid w:val="0093000B"/>
    <w:rsid w:val="009301E8"/>
    <w:rsid w:val="00930274"/>
    <w:rsid w:val="00930459"/>
    <w:rsid w:val="00930489"/>
    <w:rsid w:val="00930498"/>
    <w:rsid w:val="00930746"/>
    <w:rsid w:val="00930934"/>
    <w:rsid w:val="00930A57"/>
    <w:rsid w:val="00930BA1"/>
    <w:rsid w:val="00930CD1"/>
    <w:rsid w:val="00930CFA"/>
    <w:rsid w:val="00930E3E"/>
    <w:rsid w:val="00930EB7"/>
    <w:rsid w:val="00930EFA"/>
    <w:rsid w:val="00930FA1"/>
    <w:rsid w:val="00931016"/>
    <w:rsid w:val="00931777"/>
    <w:rsid w:val="00931ABE"/>
    <w:rsid w:val="00931AED"/>
    <w:rsid w:val="00931B35"/>
    <w:rsid w:val="00931C8F"/>
    <w:rsid w:val="00932050"/>
    <w:rsid w:val="0093210F"/>
    <w:rsid w:val="009322CA"/>
    <w:rsid w:val="00932438"/>
    <w:rsid w:val="009326CC"/>
    <w:rsid w:val="0093272B"/>
    <w:rsid w:val="00932D1C"/>
    <w:rsid w:val="00932E70"/>
    <w:rsid w:val="00932F6B"/>
    <w:rsid w:val="009334D2"/>
    <w:rsid w:val="009337AC"/>
    <w:rsid w:val="009337FE"/>
    <w:rsid w:val="009339F0"/>
    <w:rsid w:val="00933BD7"/>
    <w:rsid w:val="00933BE8"/>
    <w:rsid w:val="00934019"/>
    <w:rsid w:val="00934048"/>
    <w:rsid w:val="00934127"/>
    <w:rsid w:val="009342FE"/>
    <w:rsid w:val="0093442A"/>
    <w:rsid w:val="00934725"/>
    <w:rsid w:val="009347B1"/>
    <w:rsid w:val="00934927"/>
    <w:rsid w:val="00934DC3"/>
    <w:rsid w:val="00934EDA"/>
    <w:rsid w:val="00934F59"/>
    <w:rsid w:val="009350C9"/>
    <w:rsid w:val="00935190"/>
    <w:rsid w:val="009351B0"/>
    <w:rsid w:val="009352A5"/>
    <w:rsid w:val="009353C3"/>
    <w:rsid w:val="009354AC"/>
    <w:rsid w:val="00935D1B"/>
    <w:rsid w:val="00935FF1"/>
    <w:rsid w:val="00936338"/>
    <w:rsid w:val="009364FE"/>
    <w:rsid w:val="00936992"/>
    <w:rsid w:val="00936ADF"/>
    <w:rsid w:val="00936C89"/>
    <w:rsid w:val="00936E66"/>
    <w:rsid w:val="00937518"/>
    <w:rsid w:val="00937774"/>
    <w:rsid w:val="00937934"/>
    <w:rsid w:val="0093798B"/>
    <w:rsid w:val="00937AA8"/>
    <w:rsid w:val="00937AC1"/>
    <w:rsid w:val="00937C2B"/>
    <w:rsid w:val="00937C5D"/>
    <w:rsid w:val="00937CCD"/>
    <w:rsid w:val="00937DBF"/>
    <w:rsid w:val="00937E18"/>
    <w:rsid w:val="00937E40"/>
    <w:rsid w:val="00937F80"/>
    <w:rsid w:val="00940101"/>
    <w:rsid w:val="00940339"/>
    <w:rsid w:val="0094036A"/>
    <w:rsid w:val="00940441"/>
    <w:rsid w:val="0094047D"/>
    <w:rsid w:val="009404E1"/>
    <w:rsid w:val="009405A4"/>
    <w:rsid w:val="00940617"/>
    <w:rsid w:val="009408F1"/>
    <w:rsid w:val="00940955"/>
    <w:rsid w:val="0094096D"/>
    <w:rsid w:val="00940A59"/>
    <w:rsid w:val="00940C72"/>
    <w:rsid w:val="00940C88"/>
    <w:rsid w:val="00940D14"/>
    <w:rsid w:val="00940D21"/>
    <w:rsid w:val="00941067"/>
    <w:rsid w:val="00941191"/>
    <w:rsid w:val="0094155C"/>
    <w:rsid w:val="0094165C"/>
    <w:rsid w:val="00941A30"/>
    <w:rsid w:val="00941AA3"/>
    <w:rsid w:val="00941E9B"/>
    <w:rsid w:val="00942127"/>
    <w:rsid w:val="0094225A"/>
    <w:rsid w:val="009424AF"/>
    <w:rsid w:val="009424DD"/>
    <w:rsid w:val="009425BC"/>
    <w:rsid w:val="0094265E"/>
    <w:rsid w:val="00942716"/>
    <w:rsid w:val="00942731"/>
    <w:rsid w:val="00942835"/>
    <w:rsid w:val="00942904"/>
    <w:rsid w:val="00942FD8"/>
    <w:rsid w:val="00943193"/>
    <w:rsid w:val="0094319D"/>
    <w:rsid w:val="00943257"/>
    <w:rsid w:val="00943331"/>
    <w:rsid w:val="00943435"/>
    <w:rsid w:val="00943439"/>
    <w:rsid w:val="009436EF"/>
    <w:rsid w:val="009437DC"/>
    <w:rsid w:val="00943A4A"/>
    <w:rsid w:val="00943A97"/>
    <w:rsid w:val="00943B79"/>
    <w:rsid w:val="00943C7A"/>
    <w:rsid w:val="00943CCF"/>
    <w:rsid w:val="00943E4C"/>
    <w:rsid w:val="00943E64"/>
    <w:rsid w:val="00943E7F"/>
    <w:rsid w:val="0094401A"/>
    <w:rsid w:val="0094433F"/>
    <w:rsid w:val="00944477"/>
    <w:rsid w:val="009444BA"/>
    <w:rsid w:val="00944727"/>
    <w:rsid w:val="0094477F"/>
    <w:rsid w:val="009447D9"/>
    <w:rsid w:val="00944A9F"/>
    <w:rsid w:val="00944AD0"/>
    <w:rsid w:val="00944AD1"/>
    <w:rsid w:val="00944E1C"/>
    <w:rsid w:val="00944E2C"/>
    <w:rsid w:val="00944EB8"/>
    <w:rsid w:val="0094511A"/>
    <w:rsid w:val="00945295"/>
    <w:rsid w:val="00945649"/>
    <w:rsid w:val="009456E6"/>
    <w:rsid w:val="00945BC4"/>
    <w:rsid w:val="00945D8E"/>
    <w:rsid w:val="00945DE1"/>
    <w:rsid w:val="00945E72"/>
    <w:rsid w:val="00945EE2"/>
    <w:rsid w:val="009460FB"/>
    <w:rsid w:val="0094671C"/>
    <w:rsid w:val="009469A1"/>
    <w:rsid w:val="00946C8D"/>
    <w:rsid w:val="00946F34"/>
    <w:rsid w:val="00946F80"/>
    <w:rsid w:val="00947257"/>
    <w:rsid w:val="00947437"/>
    <w:rsid w:val="00947742"/>
    <w:rsid w:val="0094793C"/>
    <w:rsid w:val="009479CA"/>
    <w:rsid w:val="00947AA2"/>
    <w:rsid w:val="00947C9E"/>
    <w:rsid w:val="00947E1D"/>
    <w:rsid w:val="00947E39"/>
    <w:rsid w:val="00950015"/>
    <w:rsid w:val="00950027"/>
    <w:rsid w:val="009500FB"/>
    <w:rsid w:val="009501B0"/>
    <w:rsid w:val="009501F4"/>
    <w:rsid w:val="00950215"/>
    <w:rsid w:val="009502C4"/>
    <w:rsid w:val="0095059B"/>
    <w:rsid w:val="0095064B"/>
    <w:rsid w:val="009508FD"/>
    <w:rsid w:val="0095090A"/>
    <w:rsid w:val="00950A4B"/>
    <w:rsid w:val="009510D7"/>
    <w:rsid w:val="00951236"/>
    <w:rsid w:val="00951255"/>
    <w:rsid w:val="0095135C"/>
    <w:rsid w:val="009513BB"/>
    <w:rsid w:val="0095146C"/>
    <w:rsid w:val="00951492"/>
    <w:rsid w:val="00951844"/>
    <w:rsid w:val="00951A7E"/>
    <w:rsid w:val="00951A86"/>
    <w:rsid w:val="00951E50"/>
    <w:rsid w:val="00951FAA"/>
    <w:rsid w:val="00952351"/>
    <w:rsid w:val="00952367"/>
    <w:rsid w:val="00952372"/>
    <w:rsid w:val="009523C4"/>
    <w:rsid w:val="009526A7"/>
    <w:rsid w:val="009526F0"/>
    <w:rsid w:val="009527FE"/>
    <w:rsid w:val="0095280E"/>
    <w:rsid w:val="00952999"/>
    <w:rsid w:val="009529E5"/>
    <w:rsid w:val="009529F3"/>
    <w:rsid w:val="00952E16"/>
    <w:rsid w:val="00952F66"/>
    <w:rsid w:val="00952FAD"/>
    <w:rsid w:val="0095302A"/>
    <w:rsid w:val="009533D1"/>
    <w:rsid w:val="009533FC"/>
    <w:rsid w:val="00953613"/>
    <w:rsid w:val="00953616"/>
    <w:rsid w:val="00953716"/>
    <w:rsid w:val="009537F9"/>
    <w:rsid w:val="0095389F"/>
    <w:rsid w:val="00953A07"/>
    <w:rsid w:val="00953A9A"/>
    <w:rsid w:val="00953E52"/>
    <w:rsid w:val="00953F4F"/>
    <w:rsid w:val="00954180"/>
    <w:rsid w:val="0095424E"/>
    <w:rsid w:val="009543AF"/>
    <w:rsid w:val="009547E5"/>
    <w:rsid w:val="00954970"/>
    <w:rsid w:val="00954A37"/>
    <w:rsid w:val="00954C49"/>
    <w:rsid w:val="00954E28"/>
    <w:rsid w:val="00955207"/>
    <w:rsid w:val="0095534C"/>
    <w:rsid w:val="0095538C"/>
    <w:rsid w:val="009553B2"/>
    <w:rsid w:val="009554A1"/>
    <w:rsid w:val="00955617"/>
    <w:rsid w:val="00955A8F"/>
    <w:rsid w:val="0095612C"/>
    <w:rsid w:val="00956293"/>
    <w:rsid w:val="00956384"/>
    <w:rsid w:val="009563D4"/>
    <w:rsid w:val="009563FB"/>
    <w:rsid w:val="009564DD"/>
    <w:rsid w:val="009566DE"/>
    <w:rsid w:val="00956731"/>
    <w:rsid w:val="009567A4"/>
    <w:rsid w:val="009567B8"/>
    <w:rsid w:val="0095685C"/>
    <w:rsid w:val="00956E1F"/>
    <w:rsid w:val="00957082"/>
    <w:rsid w:val="00957262"/>
    <w:rsid w:val="009572CC"/>
    <w:rsid w:val="009573C6"/>
    <w:rsid w:val="009576B1"/>
    <w:rsid w:val="00957775"/>
    <w:rsid w:val="00957789"/>
    <w:rsid w:val="00957948"/>
    <w:rsid w:val="009579F4"/>
    <w:rsid w:val="00957B02"/>
    <w:rsid w:val="00957BC2"/>
    <w:rsid w:val="00957E18"/>
    <w:rsid w:val="00957F1E"/>
    <w:rsid w:val="00957F81"/>
    <w:rsid w:val="00957FE8"/>
    <w:rsid w:val="009603F3"/>
    <w:rsid w:val="009605B6"/>
    <w:rsid w:val="00960645"/>
    <w:rsid w:val="009606E5"/>
    <w:rsid w:val="00960D24"/>
    <w:rsid w:val="00960EC7"/>
    <w:rsid w:val="0096106D"/>
    <w:rsid w:val="009610D0"/>
    <w:rsid w:val="00961100"/>
    <w:rsid w:val="0096119C"/>
    <w:rsid w:val="009611C1"/>
    <w:rsid w:val="0096122D"/>
    <w:rsid w:val="009614E2"/>
    <w:rsid w:val="00961619"/>
    <w:rsid w:val="009616AE"/>
    <w:rsid w:val="009616C4"/>
    <w:rsid w:val="00961853"/>
    <w:rsid w:val="0096189C"/>
    <w:rsid w:val="00961AF0"/>
    <w:rsid w:val="00961FBB"/>
    <w:rsid w:val="009620F4"/>
    <w:rsid w:val="009621C4"/>
    <w:rsid w:val="0096252B"/>
    <w:rsid w:val="0096265C"/>
    <w:rsid w:val="00962804"/>
    <w:rsid w:val="009629CC"/>
    <w:rsid w:val="00962AA5"/>
    <w:rsid w:val="00962B86"/>
    <w:rsid w:val="00962BD6"/>
    <w:rsid w:val="00962C19"/>
    <w:rsid w:val="00962CAD"/>
    <w:rsid w:val="00962EE0"/>
    <w:rsid w:val="009630B6"/>
    <w:rsid w:val="0096318F"/>
    <w:rsid w:val="0096325F"/>
    <w:rsid w:val="0096329C"/>
    <w:rsid w:val="00963358"/>
    <w:rsid w:val="00963423"/>
    <w:rsid w:val="00963523"/>
    <w:rsid w:val="00963808"/>
    <w:rsid w:val="0096382B"/>
    <w:rsid w:val="0096398D"/>
    <w:rsid w:val="00963C39"/>
    <w:rsid w:val="00963FF7"/>
    <w:rsid w:val="009642C4"/>
    <w:rsid w:val="00964416"/>
    <w:rsid w:val="0096449D"/>
    <w:rsid w:val="00964505"/>
    <w:rsid w:val="00964774"/>
    <w:rsid w:val="00964B1F"/>
    <w:rsid w:val="00964C3A"/>
    <w:rsid w:val="00964DCD"/>
    <w:rsid w:val="00964E1F"/>
    <w:rsid w:val="00964E48"/>
    <w:rsid w:val="00965025"/>
    <w:rsid w:val="00965057"/>
    <w:rsid w:val="0096505E"/>
    <w:rsid w:val="009651AB"/>
    <w:rsid w:val="009651B2"/>
    <w:rsid w:val="0096522D"/>
    <w:rsid w:val="00965277"/>
    <w:rsid w:val="009653F1"/>
    <w:rsid w:val="00965493"/>
    <w:rsid w:val="009654B8"/>
    <w:rsid w:val="009656DB"/>
    <w:rsid w:val="009659D7"/>
    <w:rsid w:val="00965A2C"/>
    <w:rsid w:val="00965D02"/>
    <w:rsid w:val="00965EE7"/>
    <w:rsid w:val="0096604D"/>
    <w:rsid w:val="009661DA"/>
    <w:rsid w:val="0096627A"/>
    <w:rsid w:val="009664F3"/>
    <w:rsid w:val="009666EE"/>
    <w:rsid w:val="0096673C"/>
    <w:rsid w:val="00966938"/>
    <w:rsid w:val="00966BE1"/>
    <w:rsid w:val="00966C0B"/>
    <w:rsid w:val="00966FF0"/>
    <w:rsid w:val="00967476"/>
    <w:rsid w:val="00967502"/>
    <w:rsid w:val="009675E5"/>
    <w:rsid w:val="00967700"/>
    <w:rsid w:val="00967A82"/>
    <w:rsid w:val="00967B14"/>
    <w:rsid w:val="00967B27"/>
    <w:rsid w:val="009700D8"/>
    <w:rsid w:val="009704F5"/>
    <w:rsid w:val="009709AD"/>
    <w:rsid w:val="009709B4"/>
    <w:rsid w:val="00970A58"/>
    <w:rsid w:val="00970BB9"/>
    <w:rsid w:val="00970D8D"/>
    <w:rsid w:val="00971206"/>
    <w:rsid w:val="009713EE"/>
    <w:rsid w:val="00971413"/>
    <w:rsid w:val="0097157E"/>
    <w:rsid w:val="009716FA"/>
    <w:rsid w:val="00971A94"/>
    <w:rsid w:val="00971BB0"/>
    <w:rsid w:val="00971F7E"/>
    <w:rsid w:val="009723D3"/>
    <w:rsid w:val="00972473"/>
    <w:rsid w:val="0097260E"/>
    <w:rsid w:val="009726A6"/>
    <w:rsid w:val="009726CA"/>
    <w:rsid w:val="009728D3"/>
    <w:rsid w:val="009729AA"/>
    <w:rsid w:val="00972B5A"/>
    <w:rsid w:val="00972CC9"/>
    <w:rsid w:val="00972ECF"/>
    <w:rsid w:val="0097305F"/>
    <w:rsid w:val="00973270"/>
    <w:rsid w:val="0097335C"/>
    <w:rsid w:val="00973362"/>
    <w:rsid w:val="009735F2"/>
    <w:rsid w:val="00973618"/>
    <w:rsid w:val="00973707"/>
    <w:rsid w:val="00973A74"/>
    <w:rsid w:val="00973C1A"/>
    <w:rsid w:val="00973DAD"/>
    <w:rsid w:val="009741FC"/>
    <w:rsid w:val="0097432D"/>
    <w:rsid w:val="00974363"/>
    <w:rsid w:val="0097445E"/>
    <w:rsid w:val="00974514"/>
    <w:rsid w:val="0097458D"/>
    <w:rsid w:val="0097478F"/>
    <w:rsid w:val="009747BE"/>
    <w:rsid w:val="009747FF"/>
    <w:rsid w:val="00974AB7"/>
    <w:rsid w:val="00974B5C"/>
    <w:rsid w:val="00974B86"/>
    <w:rsid w:val="00974C8D"/>
    <w:rsid w:val="00974D5D"/>
    <w:rsid w:val="00974E38"/>
    <w:rsid w:val="0097506E"/>
    <w:rsid w:val="009751BE"/>
    <w:rsid w:val="00975692"/>
    <w:rsid w:val="009756C4"/>
    <w:rsid w:val="00975769"/>
    <w:rsid w:val="009766C9"/>
    <w:rsid w:val="00976A1E"/>
    <w:rsid w:val="00976D77"/>
    <w:rsid w:val="00976DF4"/>
    <w:rsid w:val="00976ED2"/>
    <w:rsid w:val="00976F26"/>
    <w:rsid w:val="00977017"/>
    <w:rsid w:val="00977422"/>
    <w:rsid w:val="00977489"/>
    <w:rsid w:val="009776F8"/>
    <w:rsid w:val="009777AF"/>
    <w:rsid w:val="009777F9"/>
    <w:rsid w:val="0097788C"/>
    <w:rsid w:val="009778DF"/>
    <w:rsid w:val="0097797E"/>
    <w:rsid w:val="00977AEC"/>
    <w:rsid w:val="00977F07"/>
    <w:rsid w:val="009800C3"/>
    <w:rsid w:val="009800F7"/>
    <w:rsid w:val="009801AA"/>
    <w:rsid w:val="00980495"/>
    <w:rsid w:val="009804D4"/>
    <w:rsid w:val="009809C9"/>
    <w:rsid w:val="00980B2B"/>
    <w:rsid w:val="00980C4A"/>
    <w:rsid w:val="00981383"/>
    <w:rsid w:val="00981477"/>
    <w:rsid w:val="009816AA"/>
    <w:rsid w:val="0098192E"/>
    <w:rsid w:val="00981B9E"/>
    <w:rsid w:val="00981D05"/>
    <w:rsid w:val="00981E0A"/>
    <w:rsid w:val="009822C5"/>
    <w:rsid w:val="00982385"/>
    <w:rsid w:val="009823A2"/>
    <w:rsid w:val="00982C0C"/>
    <w:rsid w:val="00982C19"/>
    <w:rsid w:val="0098319B"/>
    <w:rsid w:val="009831AE"/>
    <w:rsid w:val="009831CD"/>
    <w:rsid w:val="00983693"/>
    <w:rsid w:val="009838D9"/>
    <w:rsid w:val="00983958"/>
    <w:rsid w:val="00983971"/>
    <w:rsid w:val="00983A20"/>
    <w:rsid w:val="00983AA5"/>
    <w:rsid w:val="00983AB4"/>
    <w:rsid w:val="00983ABA"/>
    <w:rsid w:val="00983B44"/>
    <w:rsid w:val="00983D89"/>
    <w:rsid w:val="00983F19"/>
    <w:rsid w:val="00983FB3"/>
    <w:rsid w:val="009840FC"/>
    <w:rsid w:val="0098441B"/>
    <w:rsid w:val="00984426"/>
    <w:rsid w:val="009846A6"/>
    <w:rsid w:val="009846BF"/>
    <w:rsid w:val="009848B5"/>
    <w:rsid w:val="009849BE"/>
    <w:rsid w:val="00984BA3"/>
    <w:rsid w:val="00984BBA"/>
    <w:rsid w:val="00984BFA"/>
    <w:rsid w:val="00984CA9"/>
    <w:rsid w:val="00984E6A"/>
    <w:rsid w:val="00984FF9"/>
    <w:rsid w:val="00985972"/>
    <w:rsid w:val="00985978"/>
    <w:rsid w:val="009859AA"/>
    <w:rsid w:val="00985B41"/>
    <w:rsid w:val="00985EC8"/>
    <w:rsid w:val="00985FAB"/>
    <w:rsid w:val="00986140"/>
    <w:rsid w:val="00986355"/>
    <w:rsid w:val="009863D1"/>
    <w:rsid w:val="009863F3"/>
    <w:rsid w:val="00986542"/>
    <w:rsid w:val="009865EE"/>
    <w:rsid w:val="00986632"/>
    <w:rsid w:val="0098691D"/>
    <w:rsid w:val="009869D7"/>
    <w:rsid w:val="00986A21"/>
    <w:rsid w:val="00986A30"/>
    <w:rsid w:val="00986ABF"/>
    <w:rsid w:val="00986C6A"/>
    <w:rsid w:val="00986F20"/>
    <w:rsid w:val="00986F42"/>
    <w:rsid w:val="009870DC"/>
    <w:rsid w:val="00987112"/>
    <w:rsid w:val="00987174"/>
    <w:rsid w:val="009878AF"/>
    <w:rsid w:val="00987AB0"/>
    <w:rsid w:val="00987B67"/>
    <w:rsid w:val="00987C55"/>
    <w:rsid w:val="00987DE5"/>
    <w:rsid w:val="00987E56"/>
    <w:rsid w:val="0099003B"/>
    <w:rsid w:val="009902B1"/>
    <w:rsid w:val="009905B8"/>
    <w:rsid w:val="0099075E"/>
    <w:rsid w:val="00990A72"/>
    <w:rsid w:val="00990DC0"/>
    <w:rsid w:val="00990DD0"/>
    <w:rsid w:val="00990F85"/>
    <w:rsid w:val="00990F9C"/>
    <w:rsid w:val="00991016"/>
    <w:rsid w:val="00991116"/>
    <w:rsid w:val="00991336"/>
    <w:rsid w:val="00991412"/>
    <w:rsid w:val="00991557"/>
    <w:rsid w:val="00991581"/>
    <w:rsid w:val="009918B9"/>
    <w:rsid w:val="0099195A"/>
    <w:rsid w:val="00991E7B"/>
    <w:rsid w:val="009920C6"/>
    <w:rsid w:val="00992522"/>
    <w:rsid w:val="00992B95"/>
    <w:rsid w:val="00992BEF"/>
    <w:rsid w:val="00992C2A"/>
    <w:rsid w:val="00992E9A"/>
    <w:rsid w:val="00992FAD"/>
    <w:rsid w:val="0099306C"/>
    <w:rsid w:val="009934E4"/>
    <w:rsid w:val="009935EB"/>
    <w:rsid w:val="009936B9"/>
    <w:rsid w:val="009936CE"/>
    <w:rsid w:val="009936F4"/>
    <w:rsid w:val="009938E5"/>
    <w:rsid w:val="0099397D"/>
    <w:rsid w:val="00993CCF"/>
    <w:rsid w:val="00993D91"/>
    <w:rsid w:val="00994192"/>
    <w:rsid w:val="00994218"/>
    <w:rsid w:val="0099429D"/>
    <w:rsid w:val="009946A0"/>
    <w:rsid w:val="009947FD"/>
    <w:rsid w:val="00994967"/>
    <w:rsid w:val="009949BE"/>
    <w:rsid w:val="009949C1"/>
    <w:rsid w:val="00994D83"/>
    <w:rsid w:val="00994F06"/>
    <w:rsid w:val="00994FA8"/>
    <w:rsid w:val="009955E2"/>
    <w:rsid w:val="00995815"/>
    <w:rsid w:val="009958FA"/>
    <w:rsid w:val="00995C97"/>
    <w:rsid w:val="00995CF5"/>
    <w:rsid w:val="00995DB6"/>
    <w:rsid w:val="00995F08"/>
    <w:rsid w:val="00995FDA"/>
    <w:rsid w:val="00996307"/>
    <w:rsid w:val="0099630A"/>
    <w:rsid w:val="00996506"/>
    <w:rsid w:val="009965FA"/>
    <w:rsid w:val="009966A3"/>
    <w:rsid w:val="00996852"/>
    <w:rsid w:val="00996A0B"/>
    <w:rsid w:val="00996BAC"/>
    <w:rsid w:val="00996BCA"/>
    <w:rsid w:val="00996CD5"/>
    <w:rsid w:val="00996EBB"/>
    <w:rsid w:val="00996F6A"/>
    <w:rsid w:val="0099711C"/>
    <w:rsid w:val="009971A7"/>
    <w:rsid w:val="00997307"/>
    <w:rsid w:val="0099748B"/>
    <w:rsid w:val="00997697"/>
    <w:rsid w:val="0099778A"/>
    <w:rsid w:val="009977FF"/>
    <w:rsid w:val="00997D14"/>
    <w:rsid w:val="00997FD6"/>
    <w:rsid w:val="00997FF9"/>
    <w:rsid w:val="009A07B2"/>
    <w:rsid w:val="009A08F2"/>
    <w:rsid w:val="009A0AA6"/>
    <w:rsid w:val="009A0BA2"/>
    <w:rsid w:val="009A0BB6"/>
    <w:rsid w:val="009A0E16"/>
    <w:rsid w:val="009A0E1E"/>
    <w:rsid w:val="009A0E33"/>
    <w:rsid w:val="009A1035"/>
    <w:rsid w:val="009A1150"/>
    <w:rsid w:val="009A11A4"/>
    <w:rsid w:val="009A1244"/>
    <w:rsid w:val="009A1466"/>
    <w:rsid w:val="009A15C0"/>
    <w:rsid w:val="009A1767"/>
    <w:rsid w:val="009A17E6"/>
    <w:rsid w:val="009A1A9E"/>
    <w:rsid w:val="009A1C69"/>
    <w:rsid w:val="009A1D19"/>
    <w:rsid w:val="009A1EBA"/>
    <w:rsid w:val="009A2020"/>
    <w:rsid w:val="009A22AB"/>
    <w:rsid w:val="009A267F"/>
    <w:rsid w:val="009A26A1"/>
    <w:rsid w:val="009A2877"/>
    <w:rsid w:val="009A295C"/>
    <w:rsid w:val="009A2978"/>
    <w:rsid w:val="009A29F8"/>
    <w:rsid w:val="009A2E97"/>
    <w:rsid w:val="009A2F00"/>
    <w:rsid w:val="009A30A9"/>
    <w:rsid w:val="009A3295"/>
    <w:rsid w:val="009A3330"/>
    <w:rsid w:val="009A3353"/>
    <w:rsid w:val="009A33D3"/>
    <w:rsid w:val="009A36D2"/>
    <w:rsid w:val="009A3933"/>
    <w:rsid w:val="009A3A41"/>
    <w:rsid w:val="009A3B8B"/>
    <w:rsid w:val="009A3C33"/>
    <w:rsid w:val="009A401E"/>
    <w:rsid w:val="009A414E"/>
    <w:rsid w:val="009A424C"/>
    <w:rsid w:val="009A4328"/>
    <w:rsid w:val="009A44CF"/>
    <w:rsid w:val="009A460B"/>
    <w:rsid w:val="009A478F"/>
    <w:rsid w:val="009A4CA7"/>
    <w:rsid w:val="009A4CD3"/>
    <w:rsid w:val="009A513F"/>
    <w:rsid w:val="009A516A"/>
    <w:rsid w:val="009A569D"/>
    <w:rsid w:val="009A57B8"/>
    <w:rsid w:val="009A5A12"/>
    <w:rsid w:val="009A5B16"/>
    <w:rsid w:val="009A5BC0"/>
    <w:rsid w:val="009A60C4"/>
    <w:rsid w:val="009A610E"/>
    <w:rsid w:val="009A6189"/>
    <w:rsid w:val="009A620C"/>
    <w:rsid w:val="009A643A"/>
    <w:rsid w:val="009A661F"/>
    <w:rsid w:val="009A6C6C"/>
    <w:rsid w:val="009A6CF6"/>
    <w:rsid w:val="009A6E12"/>
    <w:rsid w:val="009A6F76"/>
    <w:rsid w:val="009A6FC6"/>
    <w:rsid w:val="009A70D3"/>
    <w:rsid w:val="009A70DB"/>
    <w:rsid w:val="009A714B"/>
    <w:rsid w:val="009A7277"/>
    <w:rsid w:val="009A730A"/>
    <w:rsid w:val="009A7698"/>
    <w:rsid w:val="009A78C9"/>
    <w:rsid w:val="009A7A53"/>
    <w:rsid w:val="009A7C39"/>
    <w:rsid w:val="009A7C6D"/>
    <w:rsid w:val="009A7E5B"/>
    <w:rsid w:val="009A7EF8"/>
    <w:rsid w:val="009A7F8B"/>
    <w:rsid w:val="009A7F9D"/>
    <w:rsid w:val="009B0051"/>
    <w:rsid w:val="009B0235"/>
    <w:rsid w:val="009B02E2"/>
    <w:rsid w:val="009B0351"/>
    <w:rsid w:val="009B0646"/>
    <w:rsid w:val="009B0C45"/>
    <w:rsid w:val="009B0CA1"/>
    <w:rsid w:val="009B0E72"/>
    <w:rsid w:val="009B1045"/>
    <w:rsid w:val="009B1611"/>
    <w:rsid w:val="009B1809"/>
    <w:rsid w:val="009B196F"/>
    <w:rsid w:val="009B1AD9"/>
    <w:rsid w:val="009B1C26"/>
    <w:rsid w:val="009B1CBA"/>
    <w:rsid w:val="009B1E0B"/>
    <w:rsid w:val="009B1EA6"/>
    <w:rsid w:val="009B1F57"/>
    <w:rsid w:val="009B1FCD"/>
    <w:rsid w:val="009B207A"/>
    <w:rsid w:val="009B276F"/>
    <w:rsid w:val="009B2795"/>
    <w:rsid w:val="009B2A89"/>
    <w:rsid w:val="009B2B80"/>
    <w:rsid w:val="009B2BC3"/>
    <w:rsid w:val="009B2D73"/>
    <w:rsid w:val="009B2EE9"/>
    <w:rsid w:val="009B2F08"/>
    <w:rsid w:val="009B2FF5"/>
    <w:rsid w:val="009B3032"/>
    <w:rsid w:val="009B306C"/>
    <w:rsid w:val="009B30E7"/>
    <w:rsid w:val="009B3235"/>
    <w:rsid w:val="009B32C8"/>
    <w:rsid w:val="009B34D6"/>
    <w:rsid w:val="009B34DB"/>
    <w:rsid w:val="009B3594"/>
    <w:rsid w:val="009B36EF"/>
    <w:rsid w:val="009B3909"/>
    <w:rsid w:val="009B3A2E"/>
    <w:rsid w:val="009B3C95"/>
    <w:rsid w:val="009B3D64"/>
    <w:rsid w:val="009B3DC0"/>
    <w:rsid w:val="009B3DEB"/>
    <w:rsid w:val="009B3DF6"/>
    <w:rsid w:val="009B4212"/>
    <w:rsid w:val="009B4213"/>
    <w:rsid w:val="009B42D6"/>
    <w:rsid w:val="009B4360"/>
    <w:rsid w:val="009B43CE"/>
    <w:rsid w:val="009B4880"/>
    <w:rsid w:val="009B4899"/>
    <w:rsid w:val="009B491F"/>
    <w:rsid w:val="009B4B10"/>
    <w:rsid w:val="009B4B3D"/>
    <w:rsid w:val="009B4E0B"/>
    <w:rsid w:val="009B4EBC"/>
    <w:rsid w:val="009B4F09"/>
    <w:rsid w:val="009B50AA"/>
    <w:rsid w:val="009B517D"/>
    <w:rsid w:val="009B51D0"/>
    <w:rsid w:val="009B534F"/>
    <w:rsid w:val="009B564D"/>
    <w:rsid w:val="009B56FF"/>
    <w:rsid w:val="009B5A84"/>
    <w:rsid w:val="009B5AF4"/>
    <w:rsid w:val="009B5B17"/>
    <w:rsid w:val="009B5CC1"/>
    <w:rsid w:val="009B5D72"/>
    <w:rsid w:val="009B5ECE"/>
    <w:rsid w:val="009B5FDF"/>
    <w:rsid w:val="009B60B7"/>
    <w:rsid w:val="009B61AB"/>
    <w:rsid w:val="009B6341"/>
    <w:rsid w:val="009B64F2"/>
    <w:rsid w:val="009B65F6"/>
    <w:rsid w:val="009B663E"/>
    <w:rsid w:val="009B66C3"/>
    <w:rsid w:val="009B6722"/>
    <w:rsid w:val="009B69C8"/>
    <w:rsid w:val="009B6BEC"/>
    <w:rsid w:val="009B6DB6"/>
    <w:rsid w:val="009B70B2"/>
    <w:rsid w:val="009B71F8"/>
    <w:rsid w:val="009B731B"/>
    <w:rsid w:val="009B74DB"/>
    <w:rsid w:val="009B7681"/>
    <w:rsid w:val="009B77F9"/>
    <w:rsid w:val="009B786D"/>
    <w:rsid w:val="009B7A1B"/>
    <w:rsid w:val="009B7A56"/>
    <w:rsid w:val="009B7BFE"/>
    <w:rsid w:val="009B7C77"/>
    <w:rsid w:val="009B7D99"/>
    <w:rsid w:val="009B7DCA"/>
    <w:rsid w:val="009B7F23"/>
    <w:rsid w:val="009C0325"/>
    <w:rsid w:val="009C033D"/>
    <w:rsid w:val="009C036C"/>
    <w:rsid w:val="009C0456"/>
    <w:rsid w:val="009C04BC"/>
    <w:rsid w:val="009C057A"/>
    <w:rsid w:val="009C0A7D"/>
    <w:rsid w:val="009C0CFD"/>
    <w:rsid w:val="009C0E78"/>
    <w:rsid w:val="009C0E8F"/>
    <w:rsid w:val="009C0FC6"/>
    <w:rsid w:val="009C114A"/>
    <w:rsid w:val="009C12AA"/>
    <w:rsid w:val="009C14CC"/>
    <w:rsid w:val="009C1540"/>
    <w:rsid w:val="009C157C"/>
    <w:rsid w:val="009C170F"/>
    <w:rsid w:val="009C1C22"/>
    <w:rsid w:val="009C1D09"/>
    <w:rsid w:val="009C1E77"/>
    <w:rsid w:val="009C1FCE"/>
    <w:rsid w:val="009C208B"/>
    <w:rsid w:val="009C2092"/>
    <w:rsid w:val="009C21E0"/>
    <w:rsid w:val="009C21EC"/>
    <w:rsid w:val="009C2518"/>
    <w:rsid w:val="009C27AD"/>
    <w:rsid w:val="009C2CAD"/>
    <w:rsid w:val="009C2F81"/>
    <w:rsid w:val="009C30EC"/>
    <w:rsid w:val="009C31DD"/>
    <w:rsid w:val="009C3287"/>
    <w:rsid w:val="009C34DC"/>
    <w:rsid w:val="009C35D7"/>
    <w:rsid w:val="009C382E"/>
    <w:rsid w:val="009C384C"/>
    <w:rsid w:val="009C3859"/>
    <w:rsid w:val="009C3D25"/>
    <w:rsid w:val="009C3E04"/>
    <w:rsid w:val="009C3E93"/>
    <w:rsid w:val="009C40EE"/>
    <w:rsid w:val="009C437C"/>
    <w:rsid w:val="009C451A"/>
    <w:rsid w:val="009C4563"/>
    <w:rsid w:val="009C49AB"/>
    <w:rsid w:val="009C4A41"/>
    <w:rsid w:val="009C4DE6"/>
    <w:rsid w:val="009C4EE8"/>
    <w:rsid w:val="009C4F38"/>
    <w:rsid w:val="009C50F5"/>
    <w:rsid w:val="009C5101"/>
    <w:rsid w:val="009C526E"/>
    <w:rsid w:val="009C5619"/>
    <w:rsid w:val="009C59AA"/>
    <w:rsid w:val="009C5D1D"/>
    <w:rsid w:val="009C5E34"/>
    <w:rsid w:val="009C600B"/>
    <w:rsid w:val="009C6099"/>
    <w:rsid w:val="009C640B"/>
    <w:rsid w:val="009C6540"/>
    <w:rsid w:val="009C6575"/>
    <w:rsid w:val="009C65B5"/>
    <w:rsid w:val="009C665B"/>
    <w:rsid w:val="009C6786"/>
    <w:rsid w:val="009C69EB"/>
    <w:rsid w:val="009C6A49"/>
    <w:rsid w:val="009C6DF7"/>
    <w:rsid w:val="009C7326"/>
    <w:rsid w:val="009C7504"/>
    <w:rsid w:val="009C7507"/>
    <w:rsid w:val="009C75A1"/>
    <w:rsid w:val="009C7A60"/>
    <w:rsid w:val="009C7B38"/>
    <w:rsid w:val="009C7CD0"/>
    <w:rsid w:val="009D01B6"/>
    <w:rsid w:val="009D04F1"/>
    <w:rsid w:val="009D051D"/>
    <w:rsid w:val="009D06B0"/>
    <w:rsid w:val="009D06C2"/>
    <w:rsid w:val="009D06E0"/>
    <w:rsid w:val="009D07F9"/>
    <w:rsid w:val="009D0B27"/>
    <w:rsid w:val="009D0C64"/>
    <w:rsid w:val="009D0FB6"/>
    <w:rsid w:val="009D1611"/>
    <w:rsid w:val="009D16A3"/>
    <w:rsid w:val="009D170B"/>
    <w:rsid w:val="009D17B5"/>
    <w:rsid w:val="009D182E"/>
    <w:rsid w:val="009D1958"/>
    <w:rsid w:val="009D195E"/>
    <w:rsid w:val="009D1B8E"/>
    <w:rsid w:val="009D1C63"/>
    <w:rsid w:val="009D1C9E"/>
    <w:rsid w:val="009D1CBF"/>
    <w:rsid w:val="009D1D83"/>
    <w:rsid w:val="009D1E12"/>
    <w:rsid w:val="009D1E53"/>
    <w:rsid w:val="009D1EC8"/>
    <w:rsid w:val="009D1F80"/>
    <w:rsid w:val="009D2055"/>
    <w:rsid w:val="009D2234"/>
    <w:rsid w:val="009D2335"/>
    <w:rsid w:val="009D2506"/>
    <w:rsid w:val="009D2841"/>
    <w:rsid w:val="009D2864"/>
    <w:rsid w:val="009D2920"/>
    <w:rsid w:val="009D29D1"/>
    <w:rsid w:val="009D29FC"/>
    <w:rsid w:val="009D2A49"/>
    <w:rsid w:val="009D2AC5"/>
    <w:rsid w:val="009D2B53"/>
    <w:rsid w:val="009D2BFA"/>
    <w:rsid w:val="009D2C68"/>
    <w:rsid w:val="009D2CD8"/>
    <w:rsid w:val="009D2E49"/>
    <w:rsid w:val="009D33A7"/>
    <w:rsid w:val="009D3602"/>
    <w:rsid w:val="009D363B"/>
    <w:rsid w:val="009D36DC"/>
    <w:rsid w:val="009D39FC"/>
    <w:rsid w:val="009D3B01"/>
    <w:rsid w:val="009D4135"/>
    <w:rsid w:val="009D41CF"/>
    <w:rsid w:val="009D452D"/>
    <w:rsid w:val="009D45A2"/>
    <w:rsid w:val="009D45B0"/>
    <w:rsid w:val="009D4668"/>
    <w:rsid w:val="009D46E9"/>
    <w:rsid w:val="009D4749"/>
    <w:rsid w:val="009D4AFE"/>
    <w:rsid w:val="009D4DE2"/>
    <w:rsid w:val="009D4E38"/>
    <w:rsid w:val="009D4FDE"/>
    <w:rsid w:val="009D51BE"/>
    <w:rsid w:val="009D54F4"/>
    <w:rsid w:val="009D55E9"/>
    <w:rsid w:val="009D5944"/>
    <w:rsid w:val="009D5E07"/>
    <w:rsid w:val="009D6071"/>
    <w:rsid w:val="009D60E5"/>
    <w:rsid w:val="009D64B4"/>
    <w:rsid w:val="009D663E"/>
    <w:rsid w:val="009D66AF"/>
    <w:rsid w:val="009D68C8"/>
    <w:rsid w:val="009D68D1"/>
    <w:rsid w:val="009D68D2"/>
    <w:rsid w:val="009D6AFA"/>
    <w:rsid w:val="009D6B17"/>
    <w:rsid w:val="009D6D8D"/>
    <w:rsid w:val="009D6DD9"/>
    <w:rsid w:val="009D70BC"/>
    <w:rsid w:val="009D7190"/>
    <w:rsid w:val="009D71EA"/>
    <w:rsid w:val="009D72D0"/>
    <w:rsid w:val="009D733E"/>
    <w:rsid w:val="009D7383"/>
    <w:rsid w:val="009D7A5C"/>
    <w:rsid w:val="009D7D66"/>
    <w:rsid w:val="009D7E85"/>
    <w:rsid w:val="009D7F63"/>
    <w:rsid w:val="009E021A"/>
    <w:rsid w:val="009E043E"/>
    <w:rsid w:val="009E04D8"/>
    <w:rsid w:val="009E0744"/>
    <w:rsid w:val="009E0BB7"/>
    <w:rsid w:val="009E0C5C"/>
    <w:rsid w:val="009E0CB6"/>
    <w:rsid w:val="009E0E04"/>
    <w:rsid w:val="009E11EF"/>
    <w:rsid w:val="009E1249"/>
    <w:rsid w:val="009E17EB"/>
    <w:rsid w:val="009E1D4B"/>
    <w:rsid w:val="009E1F45"/>
    <w:rsid w:val="009E1F7E"/>
    <w:rsid w:val="009E2117"/>
    <w:rsid w:val="009E25BF"/>
    <w:rsid w:val="009E2763"/>
    <w:rsid w:val="009E278D"/>
    <w:rsid w:val="009E28DE"/>
    <w:rsid w:val="009E292E"/>
    <w:rsid w:val="009E2A08"/>
    <w:rsid w:val="009E2BCC"/>
    <w:rsid w:val="009E2CC1"/>
    <w:rsid w:val="009E2CD4"/>
    <w:rsid w:val="009E2F21"/>
    <w:rsid w:val="009E3038"/>
    <w:rsid w:val="009E3146"/>
    <w:rsid w:val="009E3225"/>
    <w:rsid w:val="009E35CD"/>
    <w:rsid w:val="009E36D8"/>
    <w:rsid w:val="009E3765"/>
    <w:rsid w:val="009E385A"/>
    <w:rsid w:val="009E3D85"/>
    <w:rsid w:val="009E3D8E"/>
    <w:rsid w:val="009E404B"/>
    <w:rsid w:val="009E42B1"/>
    <w:rsid w:val="009E43A6"/>
    <w:rsid w:val="009E4444"/>
    <w:rsid w:val="009E4611"/>
    <w:rsid w:val="009E4771"/>
    <w:rsid w:val="009E491C"/>
    <w:rsid w:val="009E4CB1"/>
    <w:rsid w:val="009E4CE9"/>
    <w:rsid w:val="009E4F0F"/>
    <w:rsid w:val="009E4F57"/>
    <w:rsid w:val="009E5328"/>
    <w:rsid w:val="009E546A"/>
    <w:rsid w:val="009E573D"/>
    <w:rsid w:val="009E57C4"/>
    <w:rsid w:val="009E5896"/>
    <w:rsid w:val="009E5CCE"/>
    <w:rsid w:val="009E5DA7"/>
    <w:rsid w:val="009E5E2C"/>
    <w:rsid w:val="009E5E64"/>
    <w:rsid w:val="009E60BF"/>
    <w:rsid w:val="009E610E"/>
    <w:rsid w:val="009E6117"/>
    <w:rsid w:val="009E640E"/>
    <w:rsid w:val="009E68FF"/>
    <w:rsid w:val="009E6D31"/>
    <w:rsid w:val="009E6EA9"/>
    <w:rsid w:val="009E6F73"/>
    <w:rsid w:val="009E70F5"/>
    <w:rsid w:val="009E719C"/>
    <w:rsid w:val="009E7306"/>
    <w:rsid w:val="009E7322"/>
    <w:rsid w:val="009E73BA"/>
    <w:rsid w:val="009E7614"/>
    <w:rsid w:val="009E7762"/>
    <w:rsid w:val="009E7818"/>
    <w:rsid w:val="009E78CB"/>
    <w:rsid w:val="009E78D5"/>
    <w:rsid w:val="009E7A12"/>
    <w:rsid w:val="009E7B0D"/>
    <w:rsid w:val="009E7BA3"/>
    <w:rsid w:val="009E7D60"/>
    <w:rsid w:val="009E7E22"/>
    <w:rsid w:val="009E7E2E"/>
    <w:rsid w:val="009F002B"/>
    <w:rsid w:val="009F01BB"/>
    <w:rsid w:val="009F0349"/>
    <w:rsid w:val="009F0516"/>
    <w:rsid w:val="009F05A4"/>
    <w:rsid w:val="009F07BC"/>
    <w:rsid w:val="009F0986"/>
    <w:rsid w:val="009F09FC"/>
    <w:rsid w:val="009F0C9B"/>
    <w:rsid w:val="009F0D2C"/>
    <w:rsid w:val="009F0D46"/>
    <w:rsid w:val="009F0E78"/>
    <w:rsid w:val="009F12BD"/>
    <w:rsid w:val="009F12BE"/>
    <w:rsid w:val="009F176B"/>
    <w:rsid w:val="009F184D"/>
    <w:rsid w:val="009F1971"/>
    <w:rsid w:val="009F1C86"/>
    <w:rsid w:val="009F1D7F"/>
    <w:rsid w:val="009F1DB5"/>
    <w:rsid w:val="009F22DD"/>
    <w:rsid w:val="009F2421"/>
    <w:rsid w:val="009F24A2"/>
    <w:rsid w:val="009F2503"/>
    <w:rsid w:val="009F25CC"/>
    <w:rsid w:val="009F26B8"/>
    <w:rsid w:val="009F2739"/>
    <w:rsid w:val="009F279E"/>
    <w:rsid w:val="009F2C92"/>
    <w:rsid w:val="009F2C93"/>
    <w:rsid w:val="009F2D3C"/>
    <w:rsid w:val="009F2DE0"/>
    <w:rsid w:val="009F2EEB"/>
    <w:rsid w:val="009F3037"/>
    <w:rsid w:val="009F3426"/>
    <w:rsid w:val="009F380C"/>
    <w:rsid w:val="009F3829"/>
    <w:rsid w:val="009F3866"/>
    <w:rsid w:val="009F39A8"/>
    <w:rsid w:val="009F3A05"/>
    <w:rsid w:val="009F3A06"/>
    <w:rsid w:val="009F3ABF"/>
    <w:rsid w:val="009F3F5E"/>
    <w:rsid w:val="009F3F7E"/>
    <w:rsid w:val="009F425F"/>
    <w:rsid w:val="009F43D7"/>
    <w:rsid w:val="009F43D8"/>
    <w:rsid w:val="009F443A"/>
    <w:rsid w:val="009F4446"/>
    <w:rsid w:val="009F47A8"/>
    <w:rsid w:val="009F47C1"/>
    <w:rsid w:val="009F48B9"/>
    <w:rsid w:val="009F494C"/>
    <w:rsid w:val="009F4969"/>
    <w:rsid w:val="009F4B99"/>
    <w:rsid w:val="009F503C"/>
    <w:rsid w:val="009F51D5"/>
    <w:rsid w:val="009F51E8"/>
    <w:rsid w:val="009F53B5"/>
    <w:rsid w:val="009F56D1"/>
    <w:rsid w:val="009F56FE"/>
    <w:rsid w:val="009F5803"/>
    <w:rsid w:val="009F5B31"/>
    <w:rsid w:val="009F5BED"/>
    <w:rsid w:val="009F5CFF"/>
    <w:rsid w:val="009F61F4"/>
    <w:rsid w:val="009F6763"/>
    <w:rsid w:val="009F6826"/>
    <w:rsid w:val="009F6835"/>
    <w:rsid w:val="009F69D3"/>
    <w:rsid w:val="009F6A28"/>
    <w:rsid w:val="009F6AC3"/>
    <w:rsid w:val="009F6C4F"/>
    <w:rsid w:val="009F6DB8"/>
    <w:rsid w:val="009F6F49"/>
    <w:rsid w:val="009F70E3"/>
    <w:rsid w:val="009F721D"/>
    <w:rsid w:val="009F755A"/>
    <w:rsid w:val="009F7801"/>
    <w:rsid w:val="009F79DB"/>
    <w:rsid w:val="009F7B63"/>
    <w:rsid w:val="009F7BA1"/>
    <w:rsid w:val="00A00082"/>
    <w:rsid w:val="00A003C6"/>
    <w:rsid w:val="00A00B19"/>
    <w:rsid w:val="00A00B77"/>
    <w:rsid w:val="00A00F21"/>
    <w:rsid w:val="00A00FB2"/>
    <w:rsid w:val="00A00FF4"/>
    <w:rsid w:val="00A01130"/>
    <w:rsid w:val="00A011C1"/>
    <w:rsid w:val="00A0126B"/>
    <w:rsid w:val="00A01394"/>
    <w:rsid w:val="00A01492"/>
    <w:rsid w:val="00A015E0"/>
    <w:rsid w:val="00A0162E"/>
    <w:rsid w:val="00A018B3"/>
    <w:rsid w:val="00A018D9"/>
    <w:rsid w:val="00A01918"/>
    <w:rsid w:val="00A01A84"/>
    <w:rsid w:val="00A01E1E"/>
    <w:rsid w:val="00A01EB9"/>
    <w:rsid w:val="00A021BF"/>
    <w:rsid w:val="00A02254"/>
    <w:rsid w:val="00A02398"/>
    <w:rsid w:val="00A024FF"/>
    <w:rsid w:val="00A0268F"/>
    <w:rsid w:val="00A02B19"/>
    <w:rsid w:val="00A02B21"/>
    <w:rsid w:val="00A02CF7"/>
    <w:rsid w:val="00A0314B"/>
    <w:rsid w:val="00A031E2"/>
    <w:rsid w:val="00A03290"/>
    <w:rsid w:val="00A032A9"/>
    <w:rsid w:val="00A0339D"/>
    <w:rsid w:val="00A035DA"/>
    <w:rsid w:val="00A037F3"/>
    <w:rsid w:val="00A03811"/>
    <w:rsid w:val="00A03847"/>
    <w:rsid w:val="00A03C44"/>
    <w:rsid w:val="00A03DCA"/>
    <w:rsid w:val="00A03E14"/>
    <w:rsid w:val="00A03F6D"/>
    <w:rsid w:val="00A04037"/>
    <w:rsid w:val="00A04674"/>
    <w:rsid w:val="00A0467A"/>
    <w:rsid w:val="00A04954"/>
    <w:rsid w:val="00A04BAB"/>
    <w:rsid w:val="00A04BAD"/>
    <w:rsid w:val="00A04C2D"/>
    <w:rsid w:val="00A04E3D"/>
    <w:rsid w:val="00A05249"/>
    <w:rsid w:val="00A05543"/>
    <w:rsid w:val="00A05560"/>
    <w:rsid w:val="00A05779"/>
    <w:rsid w:val="00A05905"/>
    <w:rsid w:val="00A059B7"/>
    <w:rsid w:val="00A05A08"/>
    <w:rsid w:val="00A05B19"/>
    <w:rsid w:val="00A05C19"/>
    <w:rsid w:val="00A05CF4"/>
    <w:rsid w:val="00A05FE9"/>
    <w:rsid w:val="00A064CD"/>
    <w:rsid w:val="00A067B4"/>
    <w:rsid w:val="00A067E6"/>
    <w:rsid w:val="00A06974"/>
    <w:rsid w:val="00A06B1D"/>
    <w:rsid w:val="00A06BE3"/>
    <w:rsid w:val="00A06F53"/>
    <w:rsid w:val="00A0707C"/>
    <w:rsid w:val="00A07099"/>
    <w:rsid w:val="00A070B7"/>
    <w:rsid w:val="00A070CE"/>
    <w:rsid w:val="00A07123"/>
    <w:rsid w:val="00A07280"/>
    <w:rsid w:val="00A07460"/>
    <w:rsid w:val="00A0753A"/>
    <w:rsid w:val="00A077E2"/>
    <w:rsid w:val="00A07802"/>
    <w:rsid w:val="00A07804"/>
    <w:rsid w:val="00A07AC3"/>
    <w:rsid w:val="00A07AE2"/>
    <w:rsid w:val="00A07C52"/>
    <w:rsid w:val="00A07CAB"/>
    <w:rsid w:val="00A10101"/>
    <w:rsid w:val="00A10293"/>
    <w:rsid w:val="00A10388"/>
    <w:rsid w:val="00A10555"/>
    <w:rsid w:val="00A1076E"/>
    <w:rsid w:val="00A10788"/>
    <w:rsid w:val="00A107A2"/>
    <w:rsid w:val="00A10838"/>
    <w:rsid w:val="00A1083B"/>
    <w:rsid w:val="00A108A2"/>
    <w:rsid w:val="00A109DD"/>
    <w:rsid w:val="00A10C6C"/>
    <w:rsid w:val="00A10CA4"/>
    <w:rsid w:val="00A10F74"/>
    <w:rsid w:val="00A11049"/>
    <w:rsid w:val="00A110BB"/>
    <w:rsid w:val="00A1121D"/>
    <w:rsid w:val="00A11329"/>
    <w:rsid w:val="00A1137E"/>
    <w:rsid w:val="00A1139E"/>
    <w:rsid w:val="00A11543"/>
    <w:rsid w:val="00A11584"/>
    <w:rsid w:val="00A115E6"/>
    <w:rsid w:val="00A1188E"/>
    <w:rsid w:val="00A119E2"/>
    <w:rsid w:val="00A11A6D"/>
    <w:rsid w:val="00A11BBB"/>
    <w:rsid w:val="00A11D22"/>
    <w:rsid w:val="00A11F2A"/>
    <w:rsid w:val="00A1203A"/>
    <w:rsid w:val="00A120BA"/>
    <w:rsid w:val="00A121B9"/>
    <w:rsid w:val="00A123FC"/>
    <w:rsid w:val="00A12453"/>
    <w:rsid w:val="00A1249D"/>
    <w:rsid w:val="00A12855"/>
    <w:rsid w:val="00A12876"/>
    <w:rsid w:val="00A128C3"/>
    <w:rsid w:val="00A12B28"/>
    <w:rsid w:val="00A12B59"/>
    <w:rsid w:val="00A12B5B"/>
    <w:rsid w:val="00A12B85"/>
    <w:rsid w:val="00A12FCD"/>
    <w:rsid w:val="00A134E5"/>
    <w:rsid w:val="00A1368A"/>
    <w:rsid w:val="00A136BC"/>
    <w:rsid w:val="00A1370D"/>
    <w:rsid w:val="00A13931"/>
    <w:rsid w:val="00A13D5D"/>
    <w:rsid w:val="00A13EAF"/>
    <w:rsid w:val="00A13EE3"/>
    <w:rsid w:val="00A140E3"/>
    <w:rsid w:val="00A143AD"/>
    <w:rsid w:val="00A1443E"/>
    <w:rsid w:val="00A147C1"/>
    <w:rsid w:val="00A1491B"/>
    <w:rsid w:val="00A14949"/>
    <w:rsid w:val="00A14D84"/>
    <w:rsid w:val="00A14E5B"/>
    <w:rsid w:val="00A14E6D"/>
    <w:rsid w:val="00A151C0"/>
    <w:rsid w:val="00A152FB"/>
    <w:rsid w:val="00A1544E"/>
    <w:rsid w:val="00A15465"/>
    <w:rsid w:val="00A154CE"/>
    <w:rsid w:val="00A15666"/>
    <w:rsid w:val="00A15691"/>
    <w:rsid w:val="00A156D5"/>
    <w:rsid w:val="00A158B2"/>
    <w:rsid w:val="00A158F9"/>
    <w:rsid w:val="00A15A37"/>
    <w:rsid w:val="00A15A80"/>
    <w:rsid w:val="00A15C07"/>
    <w:rsid w:val="00A15CA2"/>
    <w:rsid w:val="00A15CAB"/>
    <w:rsid w:val="00A15CF9"/>
    <w:rsid w:val="00A15D78"/>
    <w:rsid w:val="00A15F47"/>
    <w:rsid w:val="00A16172"/>
    <w:rsid w:val="00A16224"/>
    <w:rsid w:val="00A16432"/>
    <w:rsid w:val="00A16610"/>
    <w:rsid w:val="00A16777"/>
    <w:rsid w:val="00A16999"/>
    <w:rsid w:val="00A169F7"/>
    <w:rsid w:val="00A16AE4"/>
    <w:rsid w:val="00A16BEE"/>
    <w:rsid w:val="00A16C89"/>
    <w:rsid w:val="00A17103"/>
    <w:rsid w:val="00A1722F"/>
    <w:rsid w:val="00A17438"/>
    <w:rsid w:val="00A1766C"/>
    <w:rsid w:val="00A1791F"/>
    <w:rsid w:val="00A17950"/>
    <w:rsid w:val="00A17C42"/>
    <w:rsid w:val="00A17EA5"/>
    <w:rsid w:val="00A17ED2"/>
    <w:rsid w:val="00A17EE1"/>
    <w:rsid w:val="00A17FEE"/>
    <w:rsid w:val="00A200F9"/>
    <w:rsid w:val="00A202E1"/>
    <w:rsid w:val="00A203B3"/>
    <w:rsid w:val="00A205F3"/>
    <w:rsid w:val="00A20844"/>
    <w:rsid w:val="00A2085A"/>
    <w:rsid w:val="00A20A0A"/>
    <w:rsid w:val="00A20D26"/>
    <w:rsid w:val="00A20ED7"/>
    <w:rsid w:val="00A21078"/>
    <w:rsid w:val="00A21200"/>
    <w:rsid w:val="00A2158E"/>
    <w:rsid w:val="00A215FE"/>
    <w:rsid w:val="00A2191E"/>
    <w:rsid w:val="00A21940"/>
    <w:rsid w:val="00A219E7"/>
    <w:rsid w:val="00A21B2C"/>
    <w:rsid w:val="00A21BC1"/>
    <w:rsid w:val="00A21C94"/>
    <w:rsid w:val="00A21CF7"/>
    <w:rsid w:val="00A21D4E"/>
    <w:rsid w:val="00A21EFF"/>
    <w:rsid w:val="00A21F59"/>
    <w:rsid w:val="00A21F5D"/>
    <w:rsid w:val="00A220A5"/>
    <w:rsid w:val="00A220C9"/>
    <w:rsid w:val="00A2215F"/>
    <w:rsid w:val="00A222D2"/>
    <w:rsid w:val="00A22430"/>
    <w:rsid w:val="00A225D1"/>
    <w:rsid w:val="00A22645"/>
    <w:rsid w:val="00A2268E"/>
    <w:rsid w:val="00A226A6"/>
    <w:rsid w:val="00A22B96"/>
    <w:rsid w:val="00A22CEE"/>
    <w:rsid w:val="00A22E8C"/>
    <w:rsid w:val="00A22EE9"/>
    <w:rsid w:val="00A23218"/>
    <w:rsid w:val="00A2338F"/>
    <w:rsid w:val="00A234F3"/>
    <w:rsid w:val="00A23987"/>
    <w:rsid w:val="00A23D21"/>
    <w:rsid w:val="00A23EFD"/>
    <w:rsid w:val="00A2483A"/>
    <w:rsid w:val="00A24863"/>
    <w:rsid w:val="00A24897"/>
    <w:rsid w:val="00A24B97"/>
    <w:rsid w:val="00A24BE3"/>
    <w:rsid w:val="00A24C4E"/>
    <w:rsid w:val="00A24E63"/>
    <w:rsid w:val="00A24E99"/>
    <w:rsid w:val="00A24F96"/>
    <w:rsid w:val="00A25007"/>
    <w:rsid w:val="00A253B9"/>
    <w:rsid w:val="00A25418"/>
    <w:rsid w:val="00A256BB"/>
    <w:rsid w:val="00A256CF"/>
    <w:rsid w:val="00A25738"/>
    <w:rsid w:val="00A2584E"/>
    <w:rsid w:val="00A25911"/>
    <w:rsid w:val="00A25948"/>
    <w:rsid w:val="00A25A26"/>
    <w:rsid w:val="00A261F0"/>
    <w:rsid w:val="00A2645D"/>
    <w:rsid w:val="00A26579"/>
    <w:rsid w:val="00A265CC"/>
    <w:rsid w:val="00A265FB"/>
    <w:rsid w:val="00A2669D"/>
    <w:rsid w:val="00A267D0"/>
    <w:rsid w:val="00A26AD9"/>
    <w:rsid w:val="00A26D5A"/>
    <w:rsid w:val="00A2719D"/>
    <w:rsid w:val="00A27240"/>
    <w:rsid w:val="00A27635"/>
    <w:rsid w:val="00A277F8"/>
    <w:rsid w:val="00A279B1"/>
    <w:rsid w:val="00A27A9E"/>
    <w:rsid w:val="00A27AC2"/>
    <w:rsid w:val="00A27F7B"/>
    <w:rsid w:val="00A300AC"/>
    <w:rsid w:val="00A300F5"/>
    <w:rsid w:val="00A30160"/>
    <w:rsid w:val="00A301AA"/>
    <w:rsid w:val="00A30308"/>
    <w:rsid w:val="00A3084A"/>
    <w:rsid w:val="00A308B0"/>
    <w:rsid w:val="00A309AF"/>
    <w:rsid w:val="00A30CAB"/>
    <w:rsid w:val="00A30E89"/>
    <w:rsid w:val="00A3108F"/>
    <w:rsid w:val="00A3112D"/>
    <w:rsid w:val="00A317EE"/>
    <w:rsid w:val="00A31814"/>
    <w:rsid w:val="00A31842"/>
    <w:rsid w:val="00A31903"/>
    <w:rsid w:val="00A31936"/>
    <w:rsid w:val="00A319F3"/>
    <w:rsid w:val="00A31B30"/>
    <w:rsid w:val="00A31BB7"/>
    <w:rsid w:val="00A31C5E"/>
    <w:rsid w:val="00A31C87"/>
    <w:rsid w:val="00A31D15"/>
    <w:rsid w:val="00A31D8A"/>
    <w:rsid w:val="00A31EB4"/>
    <w:rsid w:val="00A3209A"/>
    <w:rsid w:val="00A320E6"/>
    <w:rsid w:val="00A320F8"/>
    <w:rsid w:val="00A321DF"/>
    <w:rsid w:val="00A32298"/>
    <w:rsid w:val="00A323FB"/>
    <w:rsid w:val="00A324BF"/>
    <w:rsid w:val="00A32648"/>
    <w:rsid w:val="00A3268E"/>
    <w:rsid w:val="00A326B0"/>
    <w:rsid w:val="00A327C3"/>
    <w:rsid w:val="00A328D8"/>
    <w:rsid w:val="00A32929"/>
    <w:rsid w:val="00A32AFD"/>
    <w:rsid w:val="00A32C3C"/>
    <w:rsid w:val="00A32D3B"/>
    <w:rsid w:val="00A331C7"/>
    <w:rsid w:val="00A33232"/>
    <w:rsid w:val="00A33301"/>
    <w:rsid w:val="00A333A5"/>
    <w:rsid w:val="00A335FE"/>
    <w:rsid w:val="00A3375C"/>
    <w:rsid w:val="00A3376F"/>
    <w:rsid w:val="00A337DA"/>
    <w:rsid w:val="00A33C9C"/>
    <w:rsid w:val="00A33D60"/>
    <w:rsid w:val="00A33E19"/>
    <w:rsid w:val="00A33FEF"/>
    <w:rsid w:val="00A3409B"/>
    <w:rsid w:val="00A34467"/>
    <w:rsid w:val="00A34498"/>
    <w:rsid w:val="00A34716"/>
    <w:rsid w:val="00A34CE9"/>
    <w:rsid w:val="00A34D66"/>
    <w:rsid w:val="00A34E7F"/>
    <w:rsid w:val="00A34E8E"/>
    <w:rsid w:val="00A34ED6"/>
    <w:rsid w:val="00A350AA"/>
    <w:rsid w:val="00A350FB"/>
    <w:rsid w:val="00A35448"/>
    <w:rsid w:val="00A358CB"/>
    <w:rsid w:val="00A35A57"/>
    <w:rsid w:val="00A35BC8"/>
    <w:rsid w:val="00A35D31"/>
    <w:rsid w:val="00A35E16"/>
    <w:rsid w:val="00A3603F"/>
    <w:rsid w:val="00A36055"/>
    <w:rsid w:val="00A3608C"/>
    <w:rsid w:val="00A36381"/>
    <w:rsid w:val="00A36386"/>
    <w:rsid w:val="00A3670F"/>
    <w:rsid w:val="00A3682B"/>
    <w:rsid w:val="00A3683B"/>
    <w:rsid w:val="00A368F7"/>
    <w:rsid w:val="00A36DD0"/>
    <w:rsid w:val="00A36E79"/>
    <w:rsid w:val="00A36FBD"/>
    <w:rsid w:val="00A36FD0"/>
    <w:rsid w:val="00A370EE"/>
    <w:rsid w:val="00A371A4"/>
    <w:rsid w:val="00A371C4"/>
    <w:rsid w:val="00A3724B"/>
    <w:rsid w:val="00A37420"/>
    <w:rsid w:val="00A3742D"/>
    <w:rsid w:val="00A37552"/>
    <w:rsid w:val="00A3764D"/>
    <w:rsid w:val="00A3773E"/>
    <w:rsid w:val="00A37941"/>
    <w:rsid w:val="00A37B75"/>
    <w:rsid w:val="00A37B8F"/>
    <w:rsid w:val="00A37BDE"/>
    <w:rsid w:val="00A37C7F"/>
    <w:rsid w:val="00A4007A"/>
    <w:rsid w:val="00A4007F"/>
    <w:rsid w:val="00A4023A"/>
    <w:rsid w:val="00A40246"/>
    <w:rsid w:val="00A40396"/>
    <w:rsid w:val="00A403AF"/>
    <w:rsid w:val="00A403BD"/>
    <w:rsid w:val="00A404C4"/>
    <w:rsid w:val="00A407A5"/>
    <w:rsid w:val="00A408D6"/>
    <w:rsid w:val="00A4090B"/>
    <w:rsid w:val="00A40A4A"/>
    <w:rsid w:val="00A40C4D"/>
    <w:rsid w:val="00A40D47"/>
    <w:rsid w:val="00A41074"/>
    <w:rsid w:val="00A4136A"/>
    <w:rsid w:val="00A41387"/>
    <w:rsid w:val="00A413D6"/>
    <w:rsid w:val="00A41630"/>
    <w:rsid w:val="00A416F3"/>
    <w:rsid w:val="00A41762"/>
    <w:rsid w:val="00A41C5C"/>
    <w:rsid w:val="00A41DDB"/>
    <w:rsid w:val="00A41E61"/>
    <w:rsid w:val="00A4230F"/>
    <w:rsid w:val="00A4250C"/>
    <w:rsid w:val="00A42619"/>
    <w:rsid w:val="00A4285E"/>
    <w:rsid w:val="00A42EEA"/>
    <w:rsid w:val="00A43029"/>
    <w:rsid w:val="00A43434"/>
    <w:rsid w:val="00A434FA"/>
    <w:rsid w:val="00A43ADA"/>
    <w:rsid w:val="00A43F2C"/>
    <w:rsid w:val="00A43F70"/>
    <w:rsid w:val="00A43F7E"/>
    <w:rsid w:val="00A44252"/>
    <w:rsid w:val="00A44383"/>
    <w:rsid w:val="00A44536"/>
    <w:rsid w:val="00A445EB"/>
    <w:rsid w:val="00A446FC"/>
    <w:rsid w:val="00A4478F"/>
    <w:rsid w:val="00A447F9"/>
    <w:rsid w:val="00A4480B"/>
    <w:rsid w:val="00A44AA2"/>
    <w:rsid w:val="00A44C38"/>
    <w:rsid w:val="00A44CA1"/>
    <w:rsid w:val="00A44CDC"/>
    <w:rsid w:val="00A44EE2"/>
    <w:rsid w:val="00A44EEE"/>
    <w:rsid w:val="00A45425"/>
    <w:rsid w:val="00A4542E"/>
    <w:rsid w:val="00A454BC"/>
    <w:rsid w:val="00A45582"/>
    <w:rsid w:val="00A4585F"/>
    <w:rsid w:val="00A458ED"/>
    <w:rsid w:val="00A45A75"/>
    <w:rsid w:val="00A45AC5"/>
    <w:rsid w:val="00A45B55"/>
    <w:rsid w:val="00A45CDE"/>
    <w:rsid w:val="00A45F8C"/>
    <w:rsid w:val="00A46028"/>
    <w:rsid w:val="00A461F7"/>
    <w:rsid w:val="00A46235"/>
    <w:rsid w:val="00A463C1"/>
    <w:rsid w:val="00A4645E"/>
    <w:rsid w:val="00A4649A"/>
    <w:rsid w:val="00A46657"/>
    <w:rsid w:val="00A468F5"/>
    <w:rsid w:val="00A46992"/>
    <w:rsid w:val="00A46A81"/>
    <w:rsid w:val="00A46B65"/>
    <w:rsid w:val="00A46BD8"/>
    <w:rsid w:val="00A46E07"/>
    <w:rsid w:val="00A47079"/>
    <w:rsid w:val="00A471F1"/>
    <w:rsid w:val="00A4727E"/>
    <w:rsid w:val="00A47312"/>
    <w:rsid w:val="00A474A2"/>
    <w:rsid w:val="00A474BE"/>
    <w:rsid w:val="00A47AD7"/>
    <w:rsid w:val="00A47FA9"/>
    <w:rsid w:val="00A502E3"/>
    <w:rsid w:val="00A505F8"/>
    <w:rsid w:val="00A5069D"/>
    <w:rsid w:val="00A50766"/>
    <w:rsid w:val="00A50E7D"/>
    <w:rsid w:val="00A50FFC"/>
    <w:rsid w:val="00A5114B"/>
    <w:rsid w:val="00A5134E"/>
    <w:rsid w:val="00A51567"/>
    <w:rsid w:val="00A516C3"/>
    <w:rsid w:val="00A516E4"/>
    <w:rsid w:val="00A516F6"/>
    <w:rsid w:val="00A517F2"/>
    <w:rsid w:val="00A51AD3"/>
    <w:rsid w:val="00A51B78"/>
    <w:rsid w:val="00A51EC2"/>
    <w:rsid w:val="00A520E3"/>
    <w:rsid w:val="00A52184"/>
    <w:rsid w:val="00A52441"/>
    <w:rsid w:val="00A52671"/>
    <w:rsid w:val="00A52767"/>
    <w:rsid w:val="00A528C8"/>
    <w:rsid w:val="00A52968"/>
    <w:rsid w:val="00A52A03"/>
    <w:rsid w:val="00A52AB3"/>
    <w:rsid w:val="00A52B64"/>
    <w:rsid w:val="00A52BF8"/>
    <w:rsid w:val="00A52E9C"/>
    <w:rsid w:val="00A52F36"/>
    <w:rsid w:val="00A52F75"/>
    <w:rsid w:val="00A530B4"/>
    <w:rsid w:val="00A53306"/>
    <w:rsid w:val="00A53548"/>
    <w:rsid w:val="00A535B6"/>
    <w:rsid w:val="00A5398E"/>
    <w:rsid w:val="00A53EC9"/>
    <w:rsid w:val="00A5411E"/>
    <w:rsid w:val="00A542A9"/>
    <w:rsid w:val="00A54405"/>
    <w:rsid w:val="00A545FC"/>
    <w:rsid w:val="00A54697"/>
    <w:rsid w:val="00A546F3"/>
    <w:rsid w:val="00A54914"/>
    <w:rsid w:val="00A5492B"/>
    <w:rsid w:val="00A54BE9"/>
    <w:rsid w:val="00A54C75"/>
    <w:rsid w:val="00A54CC4"/>
    <w:rsid w:val="00A55101"/>
    <w:rsid w:val="00A5536E"/>
    <w:rsid w:val="00A553BB"/>
    <w:rsid w:val="00A55435"/>
    <w:rsid w:val="00A55490"/>
    <w:rsid w:val="00A557C1"/>
    <w:rsid w:val="00A55833"/>
    <w:rsid w:val="00A55CFD"/>
    <w:rsid w:val="00A56306"/>
    <w:rsid w:val="00A564AE"/>
    <w:rsid w:val="00A56875"/>
    <w:rsid w:val="00A57118"/>
    <w:rsid w:val="00A57189"/>
    <w:rsid w:val="00A57579"/>
    <w:rsid w:val="00A575B9"/>
    <w:rsid w:val="00A576AE"/>
    <w:rsid w:val="00A57721"/>
    <w:rsid w:val="00A579ED"/>
    <w:rsid w:val="00A57A05"/>
    <w:rsid w:val="00A57AE2"/>
    <w:rsid w:val="00A57BB0"/>
    <w:rsid w:val="00A57ECD"/>
    <w:rsid w:val="00A6058B"/>
    <w:rsid w:val="00A605E7"/>
    <w:rsid w:val="00A60905"/>
    <w:rsid w:val="00A6095F"/>
    <w:rsid w:val="00A60C56"/>
    <w:rsid w:val="00A61497"/>
    <w:rsid w:val="00A6152D"/>
    <w:rsid w:val="00A616C6"/>
    <w:rsid w:val="00A61A25"/>
    <w:rsid w:val="00A61A76"/>
    <w:rsid w:val="00A61AC5"/>
    <w:rsid w:val="00A61DEF"/>
    <w:rsid w:val="00A61EBC"/>
    <w:rsid w:val="00A62017"/>
    <w:rsid w:val="00A62AFF"/>
    <w:rsid w:val="00A62BC0"/>
    <w:rsid w:val="00A62CA7"/>
    <w:rsid w:val="00A63007"/>
    <w:rsid w:val="00A630B5"/>
    <w:rsid w:val="00A6386B"/>
    <w:rsid w:val="00A638B9"/>
    <w:rsid w:val="00A63E4E"/>
    <w:rsid w:val="00A6404A"/>
    <w:rsid w:val="00A64073"/>
    <w:rsid w:val="00A640E5"/>
    <w:rsid w:val="00A644E6"/>
    <w:rsid w:val="00A64670"/>
    <w:rsid w:val="00A647D3"/>
    <w:rsid w:val="00A64D13"/>
    <w:rsid w:val="00A64D20"/>
    <w:rsid w:val="00A64FC0"/>
    <w:rsid w:val="00A6508A"/>
    <w:rsid w:val="00A653FA"/>
    <w:rsid w:val="00A655A1"/>
    <w:rsid w:val="00A6567A"/>
    <w:rsid w:val="00A656A7"/>
    <w:rsid w:val="00A6587F"/>
    <w:rsid w:val="00A6597C"/>
    <w:rsid w:val="00A6598C"/>
    <w:rsid w:val="00A659A3"/>
    <w:rsid w:val="00A65A25"/>
    <w:rsid w:val="00A65A37"/>
    <w:rsid w:val="00A65AD5"/>
    <w:rsid w:val="00A65ADB"/>
    <w:rsid w:val="00A65B15"/>
    <w:rsid w:val="00A65C70"/>
    <w:rsid w:val="00A65D2C"/>
    <w:rsid w:val="00A65E27"/>
    <w:rsid w:val="00A660CD"/>
    <w:rsid w:val="00A66268"/>
    <w:rsid w:val="00A669A5"/>
    <w:rsid w:val="00A66B59"/>
    <w:rsid w:val="00A66B9F"/>
    <w:rsid w:val="00A66C9A"/>
    <w:rsid w:val="00A66D49"/>
    <w:rsid w:val="00A66FB5"/>
    <w:rsid w:val="00A67091"/>
    <w:rsid w:val="00A6734F"/>
    <w:rsid w:val="00A67539"/>
    <w:rsid w:val="00A67572"/>
    <w:rsid w:val="00A677A0"/>
    <w:rsid w:val="00A67833"/>
    <w:rsid w:val="00A679D0"/>
    <w:rsid w:val="00A67A0F"/>
    <w:rsid w:val="00A67D24"/>
    <w:rsid w:val="00A67E3F"/>
    <w:rsid w:val="00A67F40"/>
    <w:rsid w:val="00A67F4B"/>
    <w:rsid w:val="00A700FB"/>
    <w:rsid w:val="00A7013A"/>
    <w:rsid w:val="00A7017B"/>
    <w:rsid w:val="00A70295"/>
    <w:rsid w:val="00A70419"/>
    <w:rsid w:val="00A70582"/>
    <w:rsid w:val="00A705CB"/>
    <w:rsid w:val="00A705CC"/>
    <w:rsid w:val="00A70949"/>
    <w:rsid w:val="00A70A73"/>
    <w:rsid w:val="00A70D32"/>
    <w:rsid w:val="00A712C8"/>
    <w:rsid w:val="00A7136F"/>
    <w:rsid w:val="00A714F4"/>
    <w:rsid w:val="00A715C9"/>
    <w:rsid w:val="00A71A05"/>
    <w:rsid w:val="00A71AC3"/>
    <w:rsid w:val="00A71B5D"/>
    <w:rsid w:val="00A71E89"/>
    <w:rsid w:val="00A720FF"/>
    <w:rsid w:val="00A7227E"/>
    <w:rsid w:val="00A72441"/>
    <w:rsid w:val="00A726EC"/>
    <w:rsid w:val="00A726F1"/>
    <w:rsid w:val="00A7296C"/>
    <w:rsid w:val="00A72A82"/>
    <w:rsid w:val="00A72BD2"/>
    <w:rsid w:val="00A72CA4"/>
    <w:rsid w:val="00A72CE8"/>
    <w:rsid w:val="00A72D19"/>
    <w:rsid w:val="00A72F50"/>
    <w:rsid w:val="00A72FBA"/>
    <w:rsid w:val="00A73343"/>
    <w:rsid w:val="00A73A8E"/>
    <w:rsid w:val="00A73AB7"/>
    <w:rsid w:val="00A73DA4"/>
    <w:rsid w:val="00A73FF6"/>
    <w:rsid w:val="00A74005"/>
    <w:rsid w:val="00A742CB"/>
    <w:rsid w:val="00A74355"/>
    <w:rsid w:val="00A7445B"/>
    <w:rsid w:val="00A74461"/>
    <w:rsid w:val="00A7457F"/>
    <w:rsid w:val="00A74585"/>
    <w:rsid w:val="00A74901"/>
    <w:rsid w:val="00A75602"/>
    <w:rsid w:val="00A756CC"/>
    <w:rsid w:val="00A7579D"/>
    <w:rsid w:val="00A757D6"/>
    <w:rsid w:val="00A75847"/>
    <w:rsid w:val="00A75B6B"/>
    <w:rsid w:val="00A75C8E"/>
    <w:rsid w:val="00A75CB4"/>
    <w:rsid w:val="00A75EAB"/>
    <w:rsid w:val="00A75EE9"/>
    <w:rsid w:val="00A75F96"/>
    <w:rsid w:val="00A760C3"/>
    <w:rsid w:val="00A76199"/>
    <w:rsid w:val="00A764D0"/>
    <w:rsid w:val="00A76663"/>
    <w:rsid w:val="00A766A1"/>
    <w:rsid w:val="00A766CE"/>
    <w:rsid w:val="00A76958"/>
    <w:rsid w:val="00A76D48"/>
    <w:rsid w:val="00A76D90"/>
    <w:rsid w:val="00A76E2E"/>
    <w:rsid w:val="00A76E2F"/>
    <w:rsid w:val="00A770A7"/>
    <w:rsid w:val="00A7794E"/>
    <w:rsid w:val="00A77B4C"/>
    <w:rsid w:val="00A77B4E"/>
    <w:rsid w:val="00A77B4F"/>
    <w:rsid w:val="00A77C15"/>
    <w:rsid w:val="00A77CB9"/>
    <w:rsid w:val="00A77E88"/>
    <w:rsid w:val="00A80141"/>
    <w:rsid w:val="00A8044A"/>
    <w:rsid w:val="00A804FC"/>
    <w:rsid w:val="00A8071B"/>
    <w:rsid w:val="00A80A1E"/>
    <w:rsid w:val="00A80D71"/>
    <w:rsid w:val="00A80E03"/>
    <w:rsid w:val="00A81153"/>
    <w:rsid w:val="00A81222"/>
    <w:rsid w:val="00A8129C"/>
    <w:rsid w:val="00A8136D"/>
    <w:rsid w:val="00A813DD"/>
    <w:rsid w:val="00A81559"/>
    <w:rsid w:val="00A81883"/>
    <w:rsid w:val="00A8197C"/>
    <w:rsid w:val="00A81995"/>
    <w:rsid w:val="00A819DD"/>
    <w:rsid w:val="00A81C89"/>
    <w:rsid w:val="00A81ED9"/>
    <w:rsid w:val="00A81F8A"/>
    <w:rsid w:val="00A8224B"/>
    <w:rsid w:val="00A8228E"/>
    <w:rsid w:val="00A8241F"/>
    <w:rsid w:val="00A824EC"/>
    <w:rsid w:val="00A82531"/>
    <w:rsid w:val="00A82775"/>
    <w:rsid w:val="00A8290A"/>
    <w:rsid w:val="00A829B0"/>
    <w:rsid w:val="00A82A5A"/>
    <w:rsid w:val="00A82A8E"/>
    <w:rsid w:val="00A82E4B"/>
    <w:rsid w:val="00A82EC3"/>
    <w:rsid w:val="00A82ED4"/>
    <w:rsid w:val="00A8300B"/>
    <w:rsid w:val="00A831D4"/>
    <w:rsid w:val="00A833AD"/>
    <w:rsid w:val="00A833EE"/>
    <w:rsid w:val="00A8349D"/>
    <w:rsid w:val="00A836C8"/>
    <w:rsid w:val="00A83726"/>
    <w:rsid w:val="00A8374B"/>
    <w:rsid w:val="00A83A6D"/>
    <w:rsid w:val="00A83B0A"/>
    <w:rsid w:val="00A83C1C"/>
    <w:rsid w:val="00A83DC1"/>
    <w:rsid w:val="00A83E24"/>
    <w:rsid w:val="00A8429A"/>
    <w:rsid w:val="00A84419"/>
    <w:rsid w:val="00A8454C"/>
    <w:rsid w:val="00A84616"/>
    <w:rsid w:val="00A8472B"/>
    <w:rsid w:val="00A8494E"/>
    <w:rsid w:val="00A84AD4"/>
    <w:rsid w:val="00A84B2C"/>
    <w:rsid w:val="00A84C98"/>
    <w:rsid w:val="00A84E98"/>
    <w:rsid w:val="00A85083"/>
    <w:rsid w:val="00A8560D"/>
    <w:rsid w:val="00A85953"/>
    <w:rsid w:val="00A859AA"/>
    <w:rsid w:val="00A859C6"/>
    <w:rsid w:val="00A85D30"/>
    <w:rsid w:val="00A85DA2"/>
    <w:rsid w:val="00A85DE2"/>
    <w:rsid w:val="00A861FA"/>
    <w:rsid w:val="00A86270"/>
    <w:rsid w:val="00A862AB"/>
    <w:rsid w:val="00A8674C"/>
    <w:rsid w:val="00A86986"/>
    <w:rsid w:val="00A86987"/>
    <w:rsid w:val="00A86A05"/>
    <w:rsid w:val="00A86AE1"/>
    <w:rsid w:val="00A86B46"/>
    <w:rsid w:val="00A86C1B"/>
    <w:rsid w:val="00A86D37"/>
    <w:rsid w:val="00A86E27"/>
    <w:rsid w:val="00A8737A"/>
    <w:rsid w:val="00A873A0"/>
    <w:rsid w:val="00A8747F"/>
    <w:rsid w:val="00A87559"/>
    <w:rsid w:val="00A877DE"/>
    <w:rsid w:val="00A87B5D"/>
    <w:rsid w:val="00A87E3C"/>
    <w:rsid w:val="00A87F98"/>
    <w:rsid w:val="00A90287"/>
    <w:rsid w:val="00A90312"/>
    <w:rsid w:val="00A90326"/>
    <w:rsid w:val="00A9042C"/>
    <w:rsid w:val="00A904E0"/>
    <w:rsid w:val="00A90552"/>
    <w:rsid w:val="00A905FF"/>
    <w:rsid w:val="00A90693"/>
    <w:rsid w:val="00A90802"/>
    <w:rsid w:val="00A9093E"/>
    <w:rsid w:val="00A90B0B"/>
    <w:rsid w:val="00A90B6E"/>
    <w:rsid w:val="00A90D00"/>
    <w:rsid w:val="00A90F03"/>
    <w:rsid w:val="00A90FA3"/>
    <w:rsid w:val="00A913A4"/>
    <w:rsid w:val="00A916DC"/>
    <w:rsid w:val="00A91762"/>
    <w:rsid w:val="00A917B8"/>
    <w:rsid w:val="00A91867"/>
    <w:rsid w:val="00A9199A"/>
    <w:rsid w:val="00A91A8D"/>
    <w:rsid w:val="00A91B66"/>
    <w:rsid w:val="00A91B95"/>
    <w:rsid w:val="00A91C78"/>
    <w:rsid w:val="00A91D2D"/>
    <w:rsid w:val="00A91E16"/>
    <w:rsid w:val="00A91ECA"/>
    <w:rsid w:val="00A92160"/>
    <w:rsid w:val="00A921E0"/>
    <w:rsid w:val="00A92228"/>
    <w:rsid w:val="00A926B3"/>
    <w:rsid w:val="00A92769"/>
    <w:rsid w:val="00A928B5"/>
    <w:rsid w:val="00A92978"/>
    <w:rsid w:val="00A92EA7"/>
    <w:rsid w:val="00A92FFE"/>
    <w:rsid w:val="00A930DF"/>
    <w:rsid w:val="00A931ED"/>
    <w:rsid w:val="00A9329F"/>
    <w:rsid w:val="00A933F1"/>
    <w:rsid w:val="00A9348F"/>
    <w:rsid w:val="00A93504"/>
    <w:rsid w:val="00A935F0"/>
    <w:rsid w:val="00A9380F"/>
    <w:rsid w:val="00A93858"/>
    <w:rsid w:val="00A939AE"/>
    <w:rsid w:val="00A93B63"/>
    <w:rsid w:val="00A93B9F"/>
    <w:rsid w:val="00A93C61"/>
    <w:rsid w:val="00A93E97"/>
    <w:rsid w:val="00A940D0"/>
    <w:rsid w:val="00A94329"/>
    <w:rsid w:val="00A9468E"/>
    <w:rsid w:val="00A948B4"/>
    <w:rsid w:val="00A94942"/>
    <w:rsid w:val="00A94A46"/>
    <w:rsid w:val="00A94B5B"/>
    <w:rsid w:val="00A94BF7"/>
    <w:rsid w:val="00A950DC"/>
    <w:rsid w:val="00A95147"/>
    <w:rsid w:val="00A95165"/>
    <w:rsid w:val="00A95309"/>
    <w:rsid w:val="00A95376"/>
    <w:rsid w:val="00A954BA"/>
    <w:rsid w:val="00A958A3"/>
    <w:rsid w:val="00A959AE"/>
    <w:rsid w:val="00A95A0A"/>
    <w:rsid w:val="00A95A4F"/>
    <w:rsid w:val="00A95BAC"/>
    <w:rsid w:val="00A95C1E"/>
    <w:rsid w:val="00A95DE7"/>
    <w:rsid w:val="00A95EDA"/>
    <w:rsid w:val="00A95EFB"/>
    <w:rsid w:val="00A95FA0"/>
    <w:rsid w:val="00A95FA9"/>
    <w:rsid w:val="00A960C8"/>
    <w:rsid w:val="00A960EF"/>
    <w:rsid w:val="00A96507"/>
    <w:rsid w:val="00A966EB"/>
    <w:rsid w:val="00A96764"/>
    <w:rsid w:val="00A96859"/>
    <w:rsid w:val="00A96892"/>
    <w:rsid w:val="00A96BDD"/>
    <w:rsid w:val="00A96D65"/>
    <w:rsid w:val="00A96ED3"/>
    <w:rsid w:val="00A96F03"/>
    <w:rsid w:val="00A97083"/>
    <w:rsid w:val="00A971A8"/>
    <w:rsid w:val="00A97485"/>
    <w:rsid w:val="00A977A7"/>
    <w:rsid w:val="00A978AC"/>
    <w:rsid w:val="00A979E9"/>
    <w:rsid w:val="00A979FE"/>
    <w:rsid w:val="00A97AD6"/>
    <w:rsid w:val="00A97AD8"/>
    <w:rsid w:val="00A97B50"/>
    <w:rsid w:val="00A97B88"/>
    <w:rsid w:val="00A97CAC"/>
    <w:rsid w:val="00A97D87"/>
    <w:rsid w:val="00A97FD3"/>
    <w:rsid w:val="00AA00F2"/>
    <w:rsid w:val="00AA021A"/>
    <w:rsid w:val="00AA03E8"/>
    <w:rsid w:val="00AA049B"/>
    <w:rsid w:val="00AA086F"/>
    <w:rsid w:val="00AA088C"/>
    <w:rsid w:val="00AA0AE7"/>
    <w:rsid w:val="00AA0D9D"/>
    <w:rsid w:val="00AA0DF7"/>
    <w:rsid w:val="00AA11A3"/>
    <w:rsid w:val="00AA1314"/>
    <w:rsid w:val="00AA14A3"/>
    <w:rsid w:val="00AA1513"/>
    <w:rsid w:val="00AA153F"/>
    <w:rsid w:val="00AA155F"/>
    <w:rsid w:val="00AA16E2"/>
    <w:rsid w:val="00AA186B"/>
    <w:rsid w:val="00AA18A8"/>
    <w:rsid w:val="00AA1A60"/>
    <w:rsid w:val="00AA1ABD"/>
    <w:rsid w:val="00AA1B36"/>
    <w:rsid w:val="00AA1C99"/>
    <w:rsid w:val="00AA1CF4"/>
    <w:rsid w:val="00AA1D8A"/>
    <w:rsid w:val="00AA1DC4"/>
    <w:rsid w:val="00AA2019"/>
    <w:rsid w:val="00AA20E2"/>
    <w:rsid w:val="00AA21AF"/>
    <w:rsid w:val="00AA230F"/>
    <w:rsid w:val="00AA2586"/>
    <w:rsid w:val="00AA261F"/>
    <w:rsid w:val="00AA26D4"/>
    <w:rsid w:val="00AA284E"/>
    <w:rsid w:val="00AA28E1"/>
    <w:rsid w:val="00AA2ABA"/>
    <w:rsid w:val="00AA2E89"/>
    <w:rsid w:val="00AA342C"/>
    <w:rsid w:val="00AA3477"/>
    <w:rsid w:val="00AA3783"/>
    <w:rsid w:val="00AA3953"/>
    <w:rsid w:val="00AA3C9F"/>
    <w:rsid w:val="00AA3DD2"/>
    <w:rsid w:val="00AA3E8A"/>
    <w:rsid w:val="00AA3F7C"/>
    <w:rsid w:val="00AA3F9D"/>
    <w:rsid w:val="00AA3FBF"/>
    <w:rsid w:val="00AA41C7"/>
    <w:rsid w:val="00AA43EE"/>
    <w:rsid w:val="00AA47CB"/>
    <w:rsid w:val="00AA4B08"/>
    <w:rsid w:val="00AA4BA2"/>
    <w:rsid w:val="00AA4FE4"/>
    <w:rsid w:val="00AA501C"/>
    <w:rsid w:val="00AA5263"/>
    <w:rsid w:val="00AA54FE"/>
    <w:rsid w:val="00AA5555"/>
    <w:rsid w:val="00AA60CF"/>
    <w:rsid w:val="00AA6136"/>
    <w:rsid w:val="00AA61A9"/>
    <w:rsid w:val="00AA635E"/>
    <w:rsid w:val="00AA64F1"/>
    <w:rsid w:val="00AA65D2"/>
    <w:rsid w:val="00AA667E"/>
    <w:rsid w:val="00AA6684"/>
    <w:rsid w:val="00AA6956"/>
    <w:rsid w:val="00AA6AB6"/>
    <w:rsid w:val="00AA6B6C"/>
    <w:rsid w:val="00AA6B7A"/>
    <w:rsid w:val="00AA6C0B"/>
    <w:rsid w:val="00AA6E41"/>
    <w:rsid w:val="00AA6EB5"/>
    <w:rsid w:val="00AA6EDF"/>
    <w:rsid w:val="00AA6FC8"/>
    <w:rsid w:val="00AA704D"/>
    <w:rsid w:val="00AA706A"/>
    <w:rsid w:val="00AA7325"/>
    <w:rsid w:val="00AA7590"/>
    <w:rsid w:val="00AA75EB"/>
    <w:rsid w:val="00AA7664"/>
    <w:rsid w:val="00AA76D5"/>
    <w:rsid w:val="00AA7782"/>
    <w:rsid w:val="00AA7834"/>
    <w:rsid w:val="00AA78B0"/>
    <w:rsid w:val="00AA7A45"/>
    <w:rsid w:val="00AA7C7B"/>
    <w:rsid w:val="00AB0319"/>
    <w:rsid w:val="00AB0539"/>
    <w:rsid w:val="00AB070D"/>
    <w:rsid w:val="00AB08D7"/>
    <w:rsid w:val="00AB0925"/>
    <w:rsid w:val="00AB0B13"/>
    <w:rsid w:val="00AB0B96"/>
    <w:rsid w:val="00AB0CEB"/>
    <w:rsid w:val="00AB0DB2"/>
    <w:rsid w:val="00AB0E72"/>
    <w:rsid w:val="00AB0F32"/>
    <w:rsid w:val="00AB0F6C"/>
    <w:rsid w:val="00AB0F92"/>
    <w:rsid w:val="00AB1263"/>
    <w:rsid w:val="00AB14D0"/>
    <w:rsid w:val="00AB162D"/>
    <w:rsid w:val="00AB1713"/>
    <w:rsid w:val="00AB18D2"/>
    <w:rsid w:val="00AB1A6B"/>
    <w:rsid w:val="00AB1B61"/>
    <w:rsid w:val="00AB1F48"/>
    <w:rsid w:val="00AB212D"/>
    <w:rsid w:val="00AB2501"/>
    <w:rsid w:val="00AB26FC"/>
    <w:rsid w:val="00AB2A42"/>
    <w:rsid w:val="00AB2CF7"/>
    <w:rsid w:val="00AB3235"/>
    <w:rsid w:val="00AB336D"/>
    <w:rsid w:val="00AB359B"/>
    <w:rsid w:val="00AB3866"/>
    <w:rsid w:val="00AB38F5"/>
    <w:rsid w:val="00AB3904"/>
    <w:rsid w:val="00AB3A0B"/>
    <w:rsid w:val="00AB3A3D"/>
    <w:rsid w:val="00AB3A4F"/>
    <w:rsid w:val="00AB3C9D"/>
    <w:rsid w:val="00AB3FD1"/>
    <w:rsid w:val="00AB4004"/>
    <w:rsid w:val="00AB4196"/>
    <w:rsid w:val="00AB4279"/>
    <w:rsid w:val="00AB42C1"/>
    <w:rsid w:val="00AB4444"/>
    <w:rsid w:val="00AB46F2"/>
    <w:rsid w:val="00AB471F"/>
    <w:rsid w:val="00AB4CF7"/>
    <w:rsid w:val="00AB4F0F"/>
    <w:rsid w:val="00AB505B"/>
    <w:rsid w:val="00AB5300"/>
    <w:rsid w:val="00AB5314"/>
    <w:rsid w:val="00AB543B"/>
    <w:rsid w:val="00AB5443"/>
    <w:rsid w:val="00AB545A"/>
    <w:rsid w:val="00AB59DE"/>
    <w:rsid w:val="00AB5A85"/>
    <w:rsid w:val="00AB5C4A"/>
    <w:rsid w:val="00AB5D1C"/>
    <w:rsid w:val="00AB5D55"/>
    <w:rsid w:val="00AB5FC9"/>
    <w:rsid w:val="00AB64ED"/>
    <w:rsid w:val="00AB6552"/>
    <w:rsid w:val="00AB6629"/>
    <w:rsid w:val="00AB6747"/>
    <w:rsid w:val="00AB6824"/>
    <w:rsid w:val="00AB6854"/>
    <w:rsid w:val="00AB6B5A"/>
    <w:rsid w:val="00AB6C75"/>
    <w:rsid w:val="00AB71F8"/>
    <w:rsid w:val="00AB724F"/>
    <w:rsid w:val="00AB7431"/>
    <w:rsid w:val="00AB7631"/>
    <w:rsid w:val="00AB76C0"/>
    <w:rsid w:val="00AB7A5B"/>
    <w:rsid w:val="00AB7AC3"/>
    <w:rsid w:val="00AB7D01"/>
    <w:rsid w:val="00AB7DFE"/>
    <w:rsid w:val="00AB7EAA"/>
    <w:rsid w:val="00AB7EDA"/>
    <w:rsid w:val="00AC000B"/>
    <w:rsid w:val="00AC005A"/>
    <w:rsid w:val="00AC0158"/>
    <w:rsid w:val="00AC01E6"/>
    <w:rsid w:val="00AC0296"/>
    <w:rsid w:val="00AC039B"/>
    <w:rsid w:val="00AC04A3"/>
    <w:rsid w:val="00AC07AA"/>
    <w:rsid w:val="00AC0849"/>
    <w:rsid w:val="00AC09E6"/>
    <w:rsid w:val="00AC0A12"/>
    <w:rsid w:val="00AC0AB2"/>
    <w:rsid w:val="00AC0FD3"/>
    <w:rsid w:val="00AC1077"/>
    <w:rsid w:val="00AC1130"/>
    <w:rsid w:val="00AC1361"/>
    <w:rsid w:val="00AC1685"/>
    <w:rsid w:val="00AC16D0"/>
    <w:rsid w:val="00AC1A61"/>
    <w:rsid w:val="00AC1D4D"/>
    <w:rsid w:val="00AC1DE9"/>
    <w:rsid w:val="00AC1E29"/>
    <w:rsid w:val="00AC1E4D"/>
    <w:rsid w:val="00AC1F39"/>
    <w:rsid w:val="00AC1FA4"/>
    <w:rsid w:val="00AC2016"/>
    <w:rsid w:val="00AC2050"/>
    <w:rsid w:val="00AC23AE"/>
    <w:rsid w:val="00AC24C8"/>
    <w:rsid w:val="00AC2663"/>
    <w:rsid w:val="00AC2A4D"/>
    <w:rsid w:val="00AC2A50"/>
    <w:rsid w:val="00AC2AD6"/>
    <w:rsid w:val="00AC2BE9"/>
    <w:rsid w:val="00AC2CBF"/>
    <w:rsid w:val="00AC30B4"/>
    <w:rsid w:val="00AC31F8"/>
    <w:rsid w:val="00AC323C"/>
    <w:rsid w:val="00AC34FF"/>
    <w:rsid w:val="00AC3520"/>
    <w:rsid w:val="00AC3617"/>
    <w:rsid w:val="00AC372C"/>
    <w:rsid w:val="00AC375F"/>
    <w:rsid w:val="00AC389B"/>
    <w:rsid w:val="00AC39A7"/>
    <w:rsid w:val="00AC3C4A"/>
    <w:rsid w:val="00AC3CC5"/>
    <w:rsid w:val="00AC3EA3"/>
    <w:rsid w:val="00AC3EEB"/>
    <w:rsid w:val="00AC3F12"/>
    <w:rsid w:val="00AC3FAC"/>
    <w:rsid w:val="00AC408A"/>
    <w:rsid w:val="00AC4402"/>
    <w:rsid w:val="00AC492D"/>
    <w:rsid w:val="00AC4985"/>
    <w:rsid w:val="00AC5038"/>
    <w:rsid w:val="00AC5471"/>
    <w:rsid w:val="00AC54F3"/>
    <w:rsid w:val="00AC5673"/>
    <w:rsid w:val="00AC57C9"/>
    <w:rsid w:val="00AC594C"/>
    <w:rsid w:val="00AC5AEE"/>
    <w:rsid w:val="00AC5F44"/>
    <w:rsid w:val="00AC5FB9"/>
    <w:rsid w:val="00AC6072"/>
    <w:rsid w:val="00AC6167"/>
    <w:rsid w:val="00AC6218"/>
    <w:rsid w:val="00AC64B4"/>
    <w:rsid w:val="00AC64B5"/>
    <w:rsid w:val="00AC6D06"/>
    <w:rsid w:val="00AC6D94"/>
    <w:rsid w:val="00AC6EC5"/>
    <w:rsid w:val="00AC7D4C"/>
    <w:rsid w:val="00AD01D3"/>
    <w:rsid w:val="00AD0387"/>
    <w:rsid w:val="00AD05AA"/>
    <w:rsid w:val="00AD0844"/>
    <w:rsid w:val="00AD087C"/>
    <w:rsid w:val="00AD0C61"/>
    <w:rsid w:val="00AD0CB9"/>
    <w:rsid w:val="00AD0D0E"/>
    <w:rsid w:val="00AD0D93"/>
    <w:rsid w:val="00AD0FA3"/>
    <w:rsid w:val="00AD1002"/>
    <w:rsid w:val="00AD105D"/>
    <w:rsid w:val="00AD1127"/>
    <w:rsid w:val="00AD1503"/>
    <w:rsid w:val="00AD1546"/>
    <w:rsid w:val="00AD17A5"/>
    <w:rsid w:val="00AD17AD"/>
    <w:rsid w:val="00AD19CB"/>
    <w:rsid w:val="00AD1A1A"/>
    <w:rsid w:val="00AD1A1E"/>
    <w:rsid w:val="00AD1A66"/>
    <w:rsid w:val="00AD1AED"/>
    <w:rsid w:val="00AD1B19"/>
    <w:rsid w:val="00AD1BDD"/>
    <w:rsid w:val="00AD1C5B"/>
    <w:rsid w:val="00AD1D25"/>
    <w:rsid w:val="00AD1D39"/>
    <w:rsid w:val="00AD1EA7"/>
    <w:rsid w:val="00AD1EBE"/>
    <w:rsid w:val="00AD209C"/>
    <w:rsid w:val="00AD2391"/>
    <w:rsid w:val="00AD2392"/>
    <w:rsid w:val="00AD258E"/>
    <w:rsid w:val="00AD25E2"/>
    <w:rsid w:val="00AD26EE"/>
    <w:rsid w:val="00AD27DC"/>
    <w:rsid w:val="00AD2A42"/>
    <w:rsid w:val="00AD2A5F"/>
    <w:rsid w:val="00AD2C5A"/>
    <w:rsid w:val="00AD2CF6"/>
    <w:rsid w:val="00AD3001"/>
    <w:rsid w:val="00AD31F9"/>
    <w:rsid w:val="00AD3248"/>
    <w:rsid w:val="00AD3338"/>
    <w:rsid w:val="00AD3660"/>
    <w:rsid w:val="00AD3699"/>
    <w:rsid w:val="00AD38CB"/>
    <w:rsid w:val="00AD393B"/>
    <w:rsid w:val="00AD3A8D"/>
    <w:rsid w:val="00AD3AA5"/>
    <w:rsid w:val="00AD3D6B"/>
    <w:rsid w:val="00AD4146"/>
    <w:rsid w:val="00AD41C2"/>
    <w:rsid w:val="00AD4318"/>
    <w:rsid w:val="00AD47A7"/>
    <w:rsid w:val="00AD48D5"/>
    <w:rsid w:val="00AD4A52"/>
    <w:rsid w:val="00AD4B69"/>
    <w:rsid w:val="00AD4D63"/>
    <w:rsid w:val="00AD4D8E"/>
    <w:rsid w:val="00AD4EFE"/>
    <w:rsid w:val="00AD5025"/>
    <w:rsid w:val="00AD52BD"/>
    <w:rsid w:val="00AD5401"/>
    <w:rsid w:val="00AD54B9"/>
    <w:rsid w:val="00AD56D4"/>
    <w:rsid w:val="00AD573E"/>
    <w:rsid w:val="00AD5972"/>
    <w:rsid w:val="00AD59F9"/>
    <w:rsid w:val="00AD5F7D"/>
    <w:rsid w:val="00AD6115"/>
    <w:rsid w:val="00AD6136"/>
    <w:rsid w:val="00AD6380"/>
    <w:rsid w:val="00AD6444"/>
    <w:rsid w:val="00AD6493"/>
    <w:rsid w:val="00AD657B"/>
    <w:rsid w:val="00AD6661"/>
    <w:rsid w:val="00AD6797"/>
    <w:rsid w:val="00AD6AB8"/>
    <w:rsid w:val="00AD6C4F"/>
    <w:rsid w:val="00AD6F74"/>
    <w:rsid w:val="00AD7100"/>
    <w:rsid w:val="00AD713D"/>
    <w:rsid w:val="00AD729C"/>
    <w:rsid w:val="00AD7766"/>
    <w:rsid w:val="00AD77F0"/>
    <w:rsid w:val="00AD78DF"/>
    <w:rsid w:val="00AD799A"/>
    <w:rsid w:val="00AD7B53"/>
    <w:rsid w:val="00AD7FFC"/>
    <w:rsid w:val="00AE0021"/>
    <w:rsid w:val="00AE003C"/>
    <w:rsid w:val="00AE011F"/>
    <w:rsid w:val="00AE02C6"/>
    <w:rsid w:val="00AE02D2"/>
    <w:rsid w:val="00AE0428"/>
    <w:rsid w:val="00AE0553"/>
    <w:rsid w:val="00AE06D8"/>
    <w:rsid w:val="00AE0851"/>
    <w:rsid w:val="00AE095A"/>
    <w:rsid w:val="00AE095F"/>
    <w:rsid w:val="00AE099B"/>
    <w:rsid w:val="00AE0ADC"/>
    <w:rsid w:val="00AE0CD8"/>
    <w:rsid w:val="00AE0F26"/>
    <w:rsid w:val="00AE0FB0"/>
    <w:rsid w:val="00AE104D"/>
    <w:rsid w:val="00AE112F"/>
    <w:rsid w:val="00AE13E6"/>
    <w:rsid w:val="00AE1422"/>
    <w:rsid w:val="00AE180A"/>
    <w:rsid w:val="00AE1ABD"/>
    <w:rsid w:val="00AE1C9D"/>
    <w:rsid w:val="00AE2166"/>
    <w:rsid w:val="00AE22AE"/>
    <w:rsid w:val="00AE23E2"/>
    <w:rsid w:val="00AE260B"/>
    <w:rsid w:val="00AE2782"/>
    <w:rsid w:val="00AE2842"/>
    <w:rsid w:val="00AE2B3E"/>
    <w:rsid w:val="00AE2BA8"/>
    <w:rsid w:val="00AE2FEA"/>
    <w:rsid w:val="00AE304C"/>
    <w:rsid w:val="00AE313D"/>
    <w:rsid w:val="00AE3254"/>
    <w:rsid w:val="00AE3404"/>
    <w:rsid w:val="00AE342B"/>
    <w:rsid w:val="00AE344D"/>
    <w:rsid w:val="00AE3595"/>
    <w:rsid w:val="00AE368A"/>
    <w:rsid w:val="00AE3769"/>
    <w:rsid w:val="00AE39AD"/>
    <w:rsid w:val="00AE3A62"/>
    <w:rsid w:val="00AE3A74"/>
    <w:rsid w:val="00AE3EBE"/>
    <w:rsid w:val="00AE3FD0"/>
    <w:rsid w:val="00AE459E"/>
    <w:rsid w:val="00AE45EE"/>
    <w:rsid w:val="00AE4658"/>
    <w:rsid w:val="00AE467F"/>
    <w:rsid w:val="00AE4B0E"/>
    <w:rsid w:val="00AE4BFC"/>
    <w:rsid w:val="00AE4F6D"/>
    <w:rsid w:val="00AE4FFB"/>
    <w:rsid w:val="00AE505D"/>
    <w:rsid w:val="00AE512D"/>
    <w:rsid w:val="00AE523C"/>
    <w:rsid w:val="00AE52A6"/>
    <w:rsid w:val="00AE54C6"/>
    <w:rsid w:val="00AE54F9"/>
    <w:rsid w:val="00AE581B"/>
    <w:rsid w:val="00AE583F"/>
    <w:rsid w:val="00AE58AA"/>
    <w:rsid w:val="00AE5C21"/>
    <w:rsid w:val="00AE5D55"/>
    <w:rsid w:val="00AE5ED4"/>
    <w:rsid w:val="00AE6015"/>
    <w:rsid w:val="00AE60EA"/>
    <w:rsid w:val="00AE64E0"/>
    <w:rsid w:val="00AE653E"/>
    <w:rsid w:val="00AE66F1"/>
    <w:rsid w:val="00AE673E"/>
    <w:rsid w:val="00AE687F"/>
    <w:rsid w:val="00AE6A8E"/>
    <w:rsid w:val="00AE6B53"/>
    <w:rsid w:val="00AE6ECD"/>
    <w:rsid w:val="00AE6FFF"/>
    <w:rsid w:val="00AE701B"/>
    <w:rsid w:val="00AE729F"/>
    <w:rsid w:val="00AE72EA"/>
    <w:rsid w:val="00AE73B4"/>
    <w:rsid w:val="00AE74C8"/>
    <w:rsid w:val="00AE7569"/>
    <w:rsid w:val="00AE7842"/>
    <w:rsid w:val="00AE78D2"/>
    <w:rsid w:val="00AE7900"/>
    <w:rsid w:val="00AE7964"/>
    <w:rsid w:val="00AE7A80"/>
    <w:rsid w:val="00AE7B1C"/>
    <w:rsid w:val="00AE7CEE"/>
    <w:rsid w:val="00AE7DA4"/>
    <w:rsid w:val="00AF00EE"/>
    <w:rsid w:val="00AF00F6"/>
    <w:rsid w:val="00AF0140"/>
    <w:rsid w:val="00AF0260"/>
    <w:rsid w:val="00AF05AE"/>
    <w:rsid w:val="00AF0647"/>
    <w:rsid w:val="00AF06AE"/>
    <w:rsid w:val="00AF077E"/>
    <w:rsid w:val="00AF0800"/>
    <w:rsid w:val="00AF0809"/>
    <w:rsid w:val="00AF09CF"/>
    <w:rsid w:val="00AF0C9E"/>
    <w:rsid w:val="00AF0DA4"/>
    <w:rsid w:val="00AF0DE4"/>
    <w:rsid w:val="00AF0F29"/>
    <w:rsid w:val="00AF0FAA"/>
    <w:rsid w:val="00AF1092"/>
    <w:rsid w:val="00AF1105"/>
    <w:rsid w:val="00AF1250"/>
    <w:rsid w:val="00AF163B"/>
    <w:rsid w:val="00AF17C0"/>
    <w:rsid w:val="00AF1852"/>
    <w:rsid w:val="00AF18FF"/>
    <w:rsid w:val="00AF1C2E"/>
    <w:rsid w:val="00AF1C93"/>
    <w:rsid w:val="00AF1CAC"/>
    <w:rsid w:val="00AF1E7A"/>
    <w:rsid w:val="00AF1E95"/>
    <w:rsid w:val="00AF1F64"/>
    <w:rsid w:val="00AF1FC0"/>
    <w:rsid w:val="00AF21F7"/>
    <w:rsid w:val="00AF2313"/>
    <w:rsid w:val="00AF2426"/>
    <w:rsid w:val="00AF256D"/>
    <w:rsid w:val="00AF2621"/>
    <w:rsid w:val="00AF2633"/>
    <w:rsid w:val="00AF28D7"/>
    <w:rsid w:val="00AF29BC"/>
    <w:rsid w:val="00AF2A28"/>
    <w:rsid w:val="00AF2E66"/>
    <w:rsid w:val="00AF2FE6"/>
    <w:rsid w:val="00AF311E"/>
    <w:rsid w:val="00AF316E"/>
    <w:rsid w:val="00AF326B"/>
    <w:rsid w:val="00AF3343"/>
    <w:rsid w:val="00AF33FD"/>
    <w:rsid w:val="00AF345C"/>
    <w:rsid w:val="00AF34CB"/>
    <w:rsid w:val="00AF35D9"/>
    <w:rsid w:val="00AF367B"/>
    <w:rsid w:val="00AF371D"/>
    <w:rsid w:val="00AF395F"/>
    <w:rsid w:val="00AF3CD5"/>
    <w:rsid w:val="00AF3EAE"/>
    <w:rsid w:val="00AF41CC"/>
    <w:rsid w:val="00AF42A4"/>
    <w:rsid w:val="00AF4489"/>
    <w:rsid w:val="00AF44E6"/>
    <w:rsid w:val="00AF4971"/>
    <w:rsid w:val="00AF4AF6"/>
    <w:rsid w:val="00AF4E28"/>
    <w:rsid w:val="00AF5016"/>
    <w:rsid w:val="00AF505C"/>
    <w:rsid w:val="00AF5089"/>
    <w:rsid w:val="00AF51A2"/>
    <w:rsid w:val="00AF5268"/>
    <w:rsid w:val="00AF5413"/>
    <w:rsid w:val="00AF590A"/>
    <w:rsid w:val="00AF5D33"/>
    <w:rsid w:val="00AF5E5F"/>
    <w:rsid w:val="00AF6175"/>
    <w:rsid w:val="00AF6384"/>
    <w:rsid w:val="00AF64C5"/>
    <w:rsid w:val="00AF682C"/>
    <w:rsid w:val="00AF6C72"/>
    <w:rsid w:val="00AF7039"/>
    <w:rsid w:val="00AF7056"/>
    <w:rsid w:val="00AF725F"/>
    <w:rsid w:val="00AF7476"/>
    <w:rsid w:val="00AF766F"/>
    <w:rsid w:val="00AF777B"/>
    <w:rsid w:val="00AF77C9"/>
    <w:rsid w:val="00AF7921"/>
    <w:rsid w:val="00AF79E0"/>
    <w:rsid w:val="00AF79F9"/>
    <w:rsid w:val="00AF7D14"/>
    <w:rsid w:val="00AF7DDC"/>
    <w:rsid w:val="00AF7E7A"/>
    <w:rsid w:val="00B00119"/>
    <w:rsid w:val="00B001DF"/>
    <w:rsid w:val="00B00275"/>
    <w:rsid w:val="00B002C2"/>
    <w:rsid w:val="00B003F6"/>
    <w:rsid w:val="00B00437"/>
    <w:rsid w:val="00B004BE"/>
    <w:rsid w:val="00B0050F"/>
    <w:rsid w:val="00B005CD"/>
    <w:rsid w:val="00B00667"/>
    <w:rsid w:val="00B0087E"/>
    <w:rsid w:val="00B00A3E"/>
    <w:rsid w:val="00B00B4B"/>
    <w:rsid w:val="00B00C33"/>
    <w:rsid w:val="00B00C3D"/>
    <w:rsid w:val="00B00E8F"/>
    <w:rsid w:val="00B00F5A"/>
    <w:rsid w:val="00B00FC4"/>
    <w:rsid w:val="00B0101B"/>
    <w:rsid w:val="00B01345"/>
    <w:rsid w:val="00B013FB"/>
    <w:rsid w:val="00B016D9"/>
    <w:rsid w:val="00B016FF"/>
    <w:rsid w:val="00B0177D"/>
    <w:rsid w:val="00B01838"/>
    <w:rsid w:val="00B01E57"/>
    <w:rsid w:val="00B02117"/>
    <w:rsid w:val="00B022FB"/>
    <w:rsid w:val="00B02323"/>
    <w:rsid w:val="00B02437"/>
    <w:rsid w:val="00B025B7"/>
    <w:rsid w:val="00B026B7"/>
    <w:rsid w:val="00B02705"/>
    <w:rsid w:val="00B0297E"/>
    <w:rsid w:val="00B02C22"/>
    <w:rsid w:val="00B02E23"/>
    <w:rsid w:val="00B02EE9"/>
    <w:rsid w:val="00B032B1"/>
    <w:rsid w:val="00B032D9"/>
    <w:rsid w:val="00B03318"/>
    <w:rsid w:val="00B034D6"/>
    <w:rsid w:val="00B03725"/>
    <w:rsid w:val="00B03BF5"/>
    <w:rsid w:val="00B03FC9"/>
    <w:rsid w:val="00B040BC"/>
    <w:rsid w:val="00B0423B"/>
    <w:rsid w:val="00B044E0"/>
    <w:rsid w:val="00B04523"/>
    <w:rsid w:val="00B0457B"/>
    <w:rsid w:val="00B045DA"/>
    <w:rsid w:val="00B047C6"/>
    <w:rsid w:val="00B048DB"/>
    <w:rsid w:val="00B04B60"/>
    <w:rsid w:val="00B04DB7"/>
    <w:rsid w:val="00B04DC2"/>
    <w:rsid w:val="00B0511F"/>
    <w:rsid w:val="00B05181"/>
    <w:rsid w:val="00B05316"/>
    <w:rsid w:val="00B05467"/>
    <w:rsid w:val="00B05470"/>
    <w:rsid w:val="00B05670"/>
    <w:rsid w:val="00B057FA"/>
    <w:rsid w:val="00B059AD"/>
    <w:rsid w:val="00B05A23"/>
    <w:rsid w:val="00B05DDF"/>
    <w:rsid w:val="00B061EE"/>
    <w:rsid w:val="00B06283"/>
    <w:rsid w:val="00B062AD"/>
    <w:rsid w:val="00B06475"/>
    <w:rsid w:val="00B06733"/>
    <w:rsid w:val="00B0685B"/>
    <w:rsid w:val="00B06C38"/>
    <w:rsid w:val="00B06E2C"/>
    <w:rsid w:val="00B071DB"/>
    <w:rsid w:val="00B079C0"/>
    <w:rsid w:val="00B07E05"/>
    <w:rsid w:val="00B07FCE"/>
    <w:rsid w:val="00B10004"/>
    <w:rsid w:val="00B10278"/>
    <w:rsid w:val="00B102B3"/>
    <w:rsid w:val="00B102FA"/>
    <w:rsid w:val="00B10327"/>
    <w:rsid w:val="00B10542"/>
    <w:rsid w:val="00B1071D"/>
    <w:rsid w:val="00B10750"/>
    <w:rsid w:val="00B108ED"/>
    <w:rsid w:val="00B10BE5"/>
    <w:rsid w:val="00B10D79"/>
    <w:rsid w:val="00B10E24"/>
    <w:rsid w:val="00B10F3D"/>
    <w:rsid w:val="00B10F4D"/>
    <w:rsid w:val="00B11079"/>
    <w:rsid w:val="00B1118C"/>
    <w:rsid w:val="00B112AC"/>
    <w:rsid w:val="00B11441"/>
    <w:rsid w:val="00B114E7"/>
    <w:rsid w:val="00B1168F"/>
    <w:rsid w:val="00B11890"/>
    <w:rsid w:val="00B1199B"/>
    <w:rsid w:val="00B11AB0"/>
    <w:rsid w:val="00B11C5C"/>
    <w:rsid w:val="00B11DF1"/>
    <w:rsid w:val="00B11F60"/>
    <w:rsid w:val="00B11F89"/>
    <w:rsid w:val="00B1224D"/>
    <w:rsid w:val="00B122B2"/>
    <w:rsid w:val="00B12319"/>
    <w:rsid w:val="00B12573"/>
    <w:rsid w:val="00B12580"/>
    <w:rsid w:val="00B12AC4"/>
    <w:rsid w:val="00B12C6E"/>
    <w:rsid w:val="00B12D3B"/>
    <w:rsid w:val="00B12FC0"/>
    <w:rsid w:val="00B13220"/>
    <w:rsid w:val="00B133DE"/>
    <w:rsid w:val="00B133F8"/>
    <w:rsid w:val="00B13444"/>
    <w:rsid w:val="00B1346D"/>
    <w:rsid w:val="00B134E2"/>
    <w:rsid w:val="00B13939"/>
    <w:rsid w:val="00B13992"/>
    <w:rsid w:val="00B139CC"/>
    <w:rsid w:val="00B13B2B"/>
    <w:rsid w:val="00B13C17"/>
    <w:rsid w:val="00B13C3F"/>
    <w:rsid w:val="00B13CB7"/>
    <w:rsid w:val="00B13D58"/>
    <w:rsid w:val="00B13EE0"/>
    <w:rsid w:val="00B1401C"/>
    <w:rsid w:val="00B140F3"/>
    <w:rsid w:val="00B14162"/>
    <w:rsid w:val="00B1422B"/>
    <w:rsid w:val="00B1447A"/>
    <w:rsid w:val="00B144BD"/>
    <w:rsid w:val="00B14524"/>
    <w:rsid w:val="00B14527"/>
    <w:rsid w:val="00B1486A"/>
    <w:rsid w:val="00B148AC"/>
    <w:rsid w:val="00B14A40"/>
    <w:rsid w:val="00B14AFA"/>
    <w:rsid w:val="00B14FAE"/>
    <w:rsid w:val="00B14FD9"/>
    <w:rsid w:val="00B14FE8"/>
    <w:rsid w:val="00B15053"/>
    <w:rsid w:val="00B15101"/>
    <w:rsid w:val="00B15611"/>
    <w:rsid w:val="00B1576D"/>
    <w:rsid w:val="00B158AD"/>
    <w:rsid w:val="00B15901"/>
    <w:rsid w:val="00B1591A"/>
    <w:rsid w:val="00B15DC9"/>
    <w:rsid w:val="00B15F66"/>
    <w:rsid w:val="00B160F5"/>
    <w:rsid w:val="00B16129"/>
    <w:rsid w:val="00B162EE"/>
    <w:rsid w:val="00B166E7"/>
    <w:rsid w:val="00B16700"/>
    <w:rsid w:val="00B16771"/>
    <w:rsid w:val="00B16898"/>
    <w:rsid w:val="00B16D1C"/>
    <w:rsid w:val="00B16E03"/>
    <w:rsid w:val="00B16F13"/>
    <w:rsid w:val="00B17120"/>
    <w:rsid w:val="00B171CE"/>
    <w:rsid w:val="00B171EF"/>
    <w:rsid w:val="00B17407"/>
    <w:rsid w:val="00B17677"/>
    <w:rsid w:val="00B17828"/>
    <w:rsid w:val="00B179F9"/>
    <w:rsid w:val="00B17C59"/>
    <w:rsid w:val="00B17D53"/>
    <w:rsid w:val="00B17E88"/>
    <w:rsid w:val="00B20424"/>
    <w:rsid w:val="00B206A1"/>
    <w:rsid w:val="00B20772"/>
    <w:rsid w:val="00B209F2"/>
    <w:rsid w:val="00B20A36"/>
    <w:rsid w:val="00B20C61"/>
    <w:rsid w:val="00B20D54"/>
    <w:rsid w:val="00B20D7C"/>
    <w:rsid w:val="00B20D8E"/>
    <w:rsid w:val="00B20DDD"/>
    <w:rsid w:val="00B20F91"/>
    <w:rsid w:val="00B213E6"/>
    <w:rsid w:val="00B214CA"/>
    <w:rsid w:val="00B218BD"/>
    <w:rsid w:val="00B219FD"/>
    <w:rsid w:val="00B21D3F"/>
    <w:rsid w:val="00B22308"/>
    <w:rsid w:val="00B22377"/>
    <w:rsid w:val="00B223EE"/>
    <w:rsid w:val="00B2249B"/>
    <w:rsid w:val="00B22555"/>
    <w:rsid w:val="00B22795"/>
    <w:rsid w:val="00B2298C"/>
    <w:rsid w:val="00B22ADC"/>
    <w:rsid w:val="00B22B46"/>
    <w:rsid w:val="00B22E67"/>
    <w:rsid w:val="00B22FF9"/>
    <w:rsid w:val="00B23008"/>
    <w:rsid w:val="00B23046"/>
    <w:rsid w:val="00B23066"/>
    <w:rsid w:val="00B232AF"/>
    <w:rsid w:val="00B2342C"/>
    <w:rsid w:val="00B234ED"/>
    <w:rsid w:val="00B235CF"/>
    <w:rsid w:val="00B23666"/>
    <w:rsid w:val="00B237E6"/>
    <w:rsid w:val="00B238D5"/>
    <w:rsid w:val="00B23934"/>
    <w:rsid w:val="00B23989"/>
    <w:rsid w:val="00B2399B"/>
    <w:rsid w:val="00B23A49"/>
    <w:rsid w:val="00B23B99"/>
    <w:rsid w:val="00B23C95"/>
    <w:rsid w:val="00B23F6D"/>
    <w:rsid w:val="00B24107"/>
    <w:rsid w:val="00B2449D"/>
    <w:rsid w:val="00B244CF"/>
    <w:rsid w:val="00B246A7"/>
    <w:rsid w:val="00B2475D"/>
    <w:rsid w:val="00B24975"/>
    <w:rsid w:val="00B24981"/>
    <w:rsid w:val="00B24AA4"/>
    <w:rsid w:val="00B24BE4"/>
    <w:rsid w:val="00B24D16"/>
    <w:rsid w:val="00B25118"/>
    <w:rsid w:val="00B253F0"/>
    <w:rsid w:val="00B2562E"/>
    <w:rsid w:val="00B259A4"/>
    <w:rsid w:val="00B25B1F"/>
    <w:rsid w:val="00B26201"/>
    <w:rsid w:val="00B264F7"/>
    <w:rsid w:val="00B265D1"/>
    <w:rsid w:val="00B265E0"/>
    <w:rsid w:val="00B265F8"/>
    <w:rsid w:val="00B26709"/>
    <w:rsid w:val="00B26B3F"/>
    <w:rsid w:val="00B26CB2"/>
    <w:rsid w:val="00B26CC9"/>
    <w:rsid w:val="00B26CFF"/>
    <w:rsid w:val="00B27014"/>
    <w:rsid w:val="00B27338"/>
    <w:rsid w:val="00B2785B"/>
    <w:rsid w:val="00B27934"/>
    <w:rsid w:val="00B27962"/>
    <w:rsid w:val="00B2799E"/>
    <w:rsid w:val="00B27B01"/>
    <w:rsid w:val="00B27D99"/>
    <w:rsid w:val="00B27E47"/>
    <w:rsid w:val="00B27F53"/>
    <w:rsid w:val="00B27FA1"/>
    <w:rsid w:val="00B3058B"/>
    <w:rsid w:val="00B3089B"/>
    <w:rsid w:val="00B308A9"/>
    <w:rsid w:val="00B30AC1"/>
    <w:rsid w:val="00B30AF3"/>
    <w:rsid w:val="00B30DE6"/>
    <w:rsid w:val="00B30EED"/>
    <w:rsid w:val="00B30F9E"/>
    <w:rsid w:val="00B3120D"/>
    <w:rsid w:val="00B3127F"/>
    <w:rsid w:val="00B31343"/>
    <w:rsid w:val="00B31358"/>
    <w:rsid w:val="00B3149C"/>
    <w:rsid w:val="00B31522"/>
    <w:rsid w:val="00B3166A"/>
    <w:rsid w:val="00B31697"/>
    <w:rsid w:val="00B317D8"/>
    <w:rsid w:val="00B3184F"/>
    <w:rsid w:val="00B31A46"/>
    <w:rsid w:val="00B31C8C"/>
    <w:rsid w:val="00B31CF9"/>
    <w:rsid w:val="00B31E63"/>
    <w:rsid w:val="00B31E75"/>
    <w:rsid w:val="00B31F70"/>
    <w:rsid w:val="00B3248D"/>
    <w:rsid w:val="00B32AEB"/>
    <w:rsid w:val="00B32B83"/>
    <w:rsid w:val="00B32C1A"/>
    <w:rsid w:val="00B32EDB"/>
    <w:rsid w:val="00B32F3E"/>
    <w:rsid w:val="00B33465"/>
    <w:rsid w:val="00B33490"/>
    <w:rsid w:val="00B33561"/>
    <w:rsid w:val="00B33714"/>
    <w:rsid w:val="00B3385B"/>
    <w:rsid w:val="00B33911"/>
    <w:rsid w:val="00B33B99"/>
    <w:rsid w:val="00B33BB0"/>
    <w:rsid w:val="00B33BE2"/>
    <w:rsid w:val="00B33E8C"/>
    <w:rsid w:val="00B34031"/>
    <w:rsid w:val="00B34119"/>
    <w:rsid w:val="00B34134"/>
    <w:rsid w:val="00B34141"/>
    <w:rsid w:val="00B34A46"/>
    <w:rsid w:val="00B34A48"/>
    <w:rsid w:val="00B34AE8"/>
    <w:rsid w:val="00B34B59"/>
    <w:rsid w:val="00B34B8A"/>
    <w:rsid w:val="00B34B9F"/>
    <w:rsid w:val="00B35052"/>
    <w:rsid w:val="00B3514C"/>
    <w:rsid w:val="00B352C6"/>
    <w:rsid w:val="00B35696"/>
    <w:rsid w:val="00B357DF"/>
    <w:rsid w:val="00B35A27"/>
    <w:rsid w:val="00B35ACC"/>
    <w:rsid w:val="00B36135"/>
    <w:rsid w:val="00B3617E"/>
    <w:rsid w:val="00B36204"/>
    <w:rsid w:val="00B36268"/>
    <w:rsid w:val="00B36277"/>
    <w:rsid w:val="00B36387"/>
    <w:rsid w:val="00B36414"/>
    <w:rsid w:val="00B36604"/>
    <w:rsid w:val="00B36681"/>
    <w:rsid w:val="00B36A5C"/>
    <w:rsid w:val="00B36AC4"/>
    <w:rsid w:val="00B36ACB"/>
    <w:rsid w:val="00B36AD2"/>
    <w:rsid w:val="00B36C29"/>
    <w:rsid w:val="00B36E8C"/>
    <w:rsid w:val="00B36FCA"/>
    <w:rsid w:val="00B3714A"/>
    <w:rsid w:val="00B375F8"/>
    <w:rsid w:val="00B376B4"/>
    <w:rsid w:val="00B37D12"/>
    <w:rsid w:val="00B37E79"/>
    <w:rsid w:val="00B4004D"/>
    <w:rsid w:val="00B400C5"/>
    <w:rsid w:val="00B400D5"/>
    <w:rsid w:val="00B40697"/>
    <w:rsid w:val="00B40A3F"/>
    <w:rsid w:val="00B40AB2"/>
    <w:rsid w:val="00B40B7F"/>
    <w:rsid w:val="00B40BC6"/>
    <w:rsid w:val="00B40D65"/>
    <w:rsid w:val="00B41023"/>
    <w:rsid w:val="00B41090"/>
    <w:rsid w:val="00B411C3"/>
    <w:rsid w:val="00B41408"/>
    <w:rsid w:val="00B41553"/>
    <w:rsid w:val="00B41646"/>
    <w:rsid w:val="00B41660"/>
    <w:rsid w:val="00B4181A"/>
    <w:rsid w:val="00B41A36"/>
    <w:rsid w:val="00B41BCE"/>
    <w:rsid w:val="00B41C2A"/>
    <w:rsid w:val="00B41FDC"/>
    <w:rsid w:val="00B4201A"/>
    <w:rsid w:val="00B421B8"/>
    <w:rsid w:val="00B42252"/>
    <w:rsid w:val="00B422F9"/>
    <w:rsid w:val="00B42383"/>
    <w:rsid w:val="00B424F8"/>
    <w:rsid w:val="00B424FC"/>
    <w:rsid w:val="00B42823"/>
    <w:rsid w:val="00B428C2"/>
    <w:rsid w:val="00B42906"/>
    <w:rsid w:val="00B4295D"/>
    <w:rsid w:val="00B429EC"/>
    <w:rsid w:val="00B42B50"/>
    <w:rsid w:val="00B42BB9"/>
    <w:rsid w:val="00B42C99"/>
    <w:rsid w:val="00B42D85"/>
    <w:rsid w:val="00B42F02"/>
    <w:rsid w:val="00B42F86"/>
    <w:rsid w:val="00B43151"/>
    <w:rsid w:val="00B431B6"/>
    <w:rsid w:val="00B432D6"/>
    <w:rsid w:val="00B43368"/>
    <w:rsid w:val="00B43594"/>
    <w:rsid w:val="00B4361F"/>
    <w:rsid w:val="00B43660"/>
    <w:rsid w:val="00B436FB"/>
    <w:rsid w:val="00B43901"/>
    <w:rsid w:val="00B4399A"/>
    <w:rsid w:val="00B439B9"/>
    <w:rsid w:val="00B43C1C"/>
    <w:rsid w:val="00B43E28"/>
    <w:rsid w:val="00B43E90"/>
    <w:rsid w:val="00B43F65"/>
    <w:rsid w:val="00B43FD9"/>
    <w:rsid w:val="00B442F0"/>
    <w:rsid w:val="00B443CD"/>
    <w:rsid w:val="00B443ED"/>
    <w:rsid w:val="00B44552"/>
    <w:rsid w:val="00B4468C"/>
    <w:rsid w:val="00B44722"/>
    <w:rsid w:val="00B44793"/>
    <w:rsid w:val="00B447E1"/>
    <w:rsid w:val="00B448B1"/>
    <w:rsid w:val="00B44F7B"/>
    <w:rsid w:val="00B44FBF"/>
    <w:rsid w:val="00B4503D"/>
    <w:rsid w:val="00B450E4"/>
    <w:rsid w:val="00B45292"/>
    <w:rsid w:val="00B45295"/>
    <w:rsid w:val="00B45719"/>
    <w:rsid w:val="00B45830"/>
    <w:rsid w:val="00B458C2"/>
    <w:rsid w:val="00B45A3F"/>
    <w:rsid w:val="00B45A80"/>
    <w:rsid w:val="00B45A9F"/>
    <w:rsid w:val="00B45BE6"/>
    <w:rsid w:val="00B45D7B"/>
    <w:rsid w:val="00B45D84"/>
    <w:rsid w:val="00B4609A"/>
    <w:rsid w:val="00B4642D"/>
    <w:rsid w:val="00B4676E"/>
    <w:rsid w:val="00B4693C"/>
    <w:rsid w:val="00B4699B"/>
    <w:rsid w:val="00B46FAE"/>
    <w:rsid w:val="00B47049"/>
    <w:rsid w:val="00B471D5"/>
    <w:rsid w:val="00B4737A"/>
    <w:rsid w:val="00B474D3"/>
    <w:rsid w:val="00B475A4"/>
    <w:rsid w:val="00B47619"/>
    <w:rsid w:val="00B47633"/>
    <w:rsid w:val="00B476F0"/>
    <w:rsid w:val="00B4773C"/>
    <w:rsid w:val="00B478CB"/>
    <w:rsid w:val="00B478F0"/>
    <w:rsid w:val="00B479B6"/>
    <w:rsid w:val="00B47A05"/>
    <w:rsid w:val="00B47A34"/>
    <w:rsid w:val="00B47A77"/>
    <w:rsid w:val="00B47A87"/>
    <w:rsid w:val="00B47E97"/>
    <w:rsid w:val="00B50225"/>
    <w:rsid w:val="00B50256"/>
    <w:rsid w:val="00B502B1"/>
    <w:rsid w:val="00B50414"/>
    <w:rsid w:val="00B505C1"/>
    <w:rsid w:val="00B506B2"/>
    <w:rsid w:val="00B5092C"/>
    <w:rsid w:val="00B50AA1"/>
    <w:rsid w:val="00B50AD3"/>
    <w:rsid w:val="00B50B36"/>
    <w:rsid w:val="00B50D2D"/>
    <w:rsid w:val="00B50ED4"/>
    <w:rsid w:val="00B51277"/>
    <w:rsid w:val="00B51494"/>
    <w:rsid w:val="00B515CB"/>
    <w:rsid w:val="00B51756"/>
    <w:rsid w:val="00B5192D"/>
    <w:rsid w:val="00B51A41"/>
    <w:rsid w:val="00B51D85"/>
    <w:rsid w:val="00B51DBC"/>
    <w:rsid w:val="00B5221A"/>
    <w:rsid w:val="00B5223B"/>
    <w:rsid w:val="00B522BB"/>
    <w:rsid w:val="00B52605"/>
    <w:rsid w:val="00B52895"/>
    <w:rsid w:val="00B528DF"/>
    <w:rsid w:val="00B52981"/>
    <w:rsid w:val="00B52992"/>
    <w:rsid w:val="00B529EB"/>
    <w:rsid w:val="00B52AEA"/>
    <w:rsid w:val="00B52BCC"/>
    <w:rsid w:val="00B52C01"/>
    <w:rsid w:val="00B52E50"/>
    <w:rsid w:val="00B52E7D"/>
    <w:rsid w:val="00B52EFD"/>
    <w:rsid w:val="00B530B4"/>
    <w:rsid w:val="00B53208"/>
    <w:rsid w:val="00B53240"/>
    <w:rsid w:val="00B532B1"/>
    <w:rsid w:val="00B53311"/>
    <w:rsid w:val="00B534D2"/>
    <w:rsid w:val="00B5368D"/>
    <w:rsid w:val="00B536BF"/>
    <w:rsid w:val="00B536CF"/>
    <w:rsid w:val="00B5373F"/>
    <w:rsid w:val="00B537E1"/>
    <w:rsid w:val="00B5382C"/>
    <w:rsid w:val="00B53882"/>
    <w:rsid w:val="00B538AC"/>
    <w:rsid w:val="00B53CB7"/>
    <w:rsid w:val="00B53DE5"/>
    <w:rsid w:val="00B53E0A"/>
    <w:rsid w:val="00B53F23"/>
    <w:rsid w:val="00B53F72"/>
    <w:rsid w:val="00B541B3"/>
    <w:rsid w:val="00B54678"/>
    <w:rsid w:val="00B5470F"/>
    <w:rsid w:val="00B549F0"/>
    <w:rsid w:val="00B54A65"/>
    <w:rsid w:val="00B54ADD"/>
    <w:rsid w:val="00B54B3C"/>
    <w:rsid w:val="00B54BF4"/>
    <w:rsid w:val="00B54C36"/>
    <w:rsid w:val="00B54C63"/>
    <w:rsid w:val="00B54D00"/>
    <w:rsid w:val="00B54DC4"/>
    <w:rsid w:val="00B55120"/>
    <w:rsid w:val="00B5514F"/>
    <w:rsid w:val="00B5521D"/>
    <w:rsid w:val="00B552A6"/>
    <w:rsid w:val="00B552AB"/>
    <w:rsid w:val="00B552BB"/>
    <w:rsid w:val="00B5536B"/>
    <w:rsid w:val="00B5556B"/>
    <w:rsid w:val="00B5565C"/>
    <w:rsid w:val="00B55687"/>
    <w:rsid w:val="00B557D3"/>
    <w:rsid w:val="00B55936"/>
    <w:rsid w:val="00B55A6D"/>
    <w:rsid w:val="00B55A89"/>
    <w:rsid w:val="00B55B6E"/>
    <w:rsid w:val="00B55CF3"/>
    <w:rsid w:val="00B55CF6"/>
    <w:rsid w:val="00B55DD9"/>
    <w:rsid w:val="00B55F1D"/>
    <w:rsid w:val="00B5626F"/>
    <w:rsid w:val="00B566CF"/>
    <w:rsid w:val="00B56784"/>
    <w:rsid w:val="00B56BA5"/>
    <w:rsid w:val="00B56BF5"/>
    <w:rsid w:val="00B56C2A"/>
    <w:rsid w:val="00B56C55"/>
    <w:rsid w:val="00B56D68"/>
    <w:rsid w:val="00B56DE1"/>
    <w:rsid w:val="00B56E9F"/>
    <w:rsid w:val="00B5710B"/>
    <w:rsid w:val="00B574CE"/>
    <w:rsid w:val="00B578BC"/>
    <w:rsid w:val="00B579FC"/>
    <w:rsid w:val="00B57AD3"/>
    <w:rsid w:val="00B57C76"/>
    <w:rsid w:val="00B57F4D"/>
    <w:rsid w:val="00B57FE1"/>
    <w:rsid w:val="00B6022A"/>
    <w:rsid w:val="00B606AC"/>
    <w:rsid w:val="00B606EC"/>
    <w:rsid w:val="00B6091C"/>
    <w:rsid w:val="00B60C42"/>
    <w:rsid w:val="00B6126D"/>
    <w:rsid w:val="00B61554"/>
    <w:rsid w:val="00B6187C"/>
    <w:rsid w:val="00B618F1"/>
    <w:rsid w:val="00B61ABC"/>
    <w:rsid w:val="00B61CAD"/>
    <w:rsid w:val="00B61E39"/>
    <w:rsid w:val="00B62023"/>
    <w:rsid w:val="00B62027"/>
    <w:rsid w:val="00B6207A"/>
    <w:rsid w:val="00B620BA"/>
    <w:rsid w:val="00B620EE"/>
    <w:rsid w:val="00B6222A"/>
    <w:rsid w:val="00B62327"/>
    <w:rsid w:val="00B6257C"/>
    <w:rsid w:val="00B627F4"/>
    <w:rsid w:val="00B62DFE"/>
    <w:rsid w:val="00B62E6A"/>
    <w:rsid w:val="00B62EDA"/>
    <w:rsid w:val="00B63054"/>
    <w:rsid w:val="00B63176"/>
    <w:rsid w:val="00B63326"/>
    <w:rsid w:val="00B6332F"/>
    <w:rsid w:val="00B634AD"/>
    <w:rsid w:val="00B635D5"/>
    <w:rsid w:val="00B6379A"/>
    <w:rsid w:val="00B63C74"/>
    <w:rsid w:val="00B64019"/>
    <w:rsid w:val="00B644AA"/>
    <w:rsid w:val="00B645A7"/>
    <w:rsid w:val="00B64634"/>
    <w:rsid w:val="00B647A4"/>
    <w:rsid w:val="00B649C5"/>
    <w:rsid w:val="00B649F2"/>
    <w:rsid w:val="00B64ABC"/>
    <w:rsid w:val="00B64B83"/>
    <w:rsid w:val="00B64C6B"/>
    <w:rsid w:val="00B64E9E"/>
    <w:rsid w:val="00B65571"/>
    <w:rsid w:val="00B6558E"/>
    <w:rsid w:val="00B655A2"/>
    <w:rsid w:val="00B6568B"/>
    <w:rsid w:val="00B65744"/>
    <w:rsid w:val="00B659C3"/>
    <w:rsid w:val="00B65B2E"/>
    <w:rsid w:val="00B65B43"/>
    <w:rsid w:val="00B65C55"/>
    <w:rsid w:val="00B65CDF"/>
    <w:rsid w:val="00B660A8"/>
    <w:rsid w:val="00B66177"/>
    <w:rsid w:val="00B661BE"/>
    <w:rsid w:val="00B662A4"/>
    <w:rsid w:val="00B665F8"/>
    <w:rsid w:val="00B667FD"/>
    <w:rsid w:val="00B66862"/>
    <w:rsid w:val="00B66A45"/>
    <w:rsid w:val="00B66B61"/>
    <w:rsid w:val="00B66D3E"/>
    <w:rsid w:val="00B66DDB"/>
    <w:rsid w:val="00B66F6F"/>
    <w:rsid w:val="00B670DD"/>
    <w:rsid w:val="00B67668"/>
    <w:rsid w:val="00B67687"/>
    <w:rsid w:val="00B6769B"/>
    <w:rsid w:val="00B67793"/>
    <w:rsid w:val="00B677D5"/>
    <w:rsid w:val="00B677DA"/>
    <w:rsid w:val="00B678C0"/>
    <w:rsid w:val="00B67ACF"/>
    <w:rsid w:val="00B67BC4"/>
    <w:rsid w:val="00B67C90"/>
    <w:rsid w:val="00B67D8D"/>
    <w:rsid w:val="00B67EB2"/>
    <w:rsid w:val="00B70017"/>
    <w:rsid w:val="00B70061"/>
    <w:rsid w:val="00B7017C"/>
    <w:rsid w:val="00B70329"/>
    <w:rsid w:val="00B70335"/>
    <w:rsid w:val="00B70621"/>
    <w:rsid w:val="00B706F9"/>
    <w:rsid w:val="00B7083A"/>
    <w:rsid w:val="00B70988"/>
    <w:rsid w:val="00B709C4"/>
    <w:rsid w:val="00B70A0C"/>
    <w:rsid w:val="00B70A46"/>
    <w:rsid w:val="00B70A99"/>
    <w:rsid w:val="00B70B6F"/>
    <w:rsid w:val="00B70BD7"/>
    <w:rsid w:val="00B70C82"/>
    <w:rsid w:val="00B711F4"/>
    <w:rsid w:val="00B713A3"/>
    <w:rsid w:val="00B71425"/>
    <w:rsid w:val="00B714C6"/>
    <w:rsid w:val="00B71610"/>
    <w:rsid w:val="00B71727"/>
    <w:rsid w:val="00B7177C"/>
    <w:rsid w:val="00B719D6"/>
    <w:rsid w:val="00B71BAA"/>
    <w:rsid w:val="00B71C54"/>
    <w:rsid w:val="00B71E2A"/>
    <w:rsid w:val="00B72040"/>
    <w:rsid w:val="00B721CE"/>
    <w:rsid w:val="00B721EC"/>
    <w:rsid w:val="00B72364"/>
    <w:rsid w:val="00B7236E"/>
    <w:rsid w:val="00B724F1"/>
    <w:rsid w:val="00B7250A"/>
    <w:rsid w:val="00B72662"/>
    <w:rsid w:val="00B72686"/>
    <w:rsid w:val="00B726F8"/>
    <w:rsid w:val="00B7287C"/>
    <w:rsid w:val="00B729BD"/>
    <w:rsid w:val="00B72D83"/>
    <w:rsid w:val="00B72D8F"/>
    <w:rsid w:val="00B72DEE"/>
    <w:rsid w:val="00B72E44"/>
    <w:rsid w:val="00B72E54"/>
    <w:rsid w:val="00B72F32"/>
    <w:rsid w:val="00B72FD8"/>
    <w:rsid w:val="00B73079"/>
    <w:rsid w:val="00B73177"/>
    <w:rsid w:val="00B731EE"/>
    <w:rsid w:val="00B73210"/>
    <w:rsid w:val="00B732BF"/>
    <w:rsid w:val="00B733AB"/>
    <w:rsid w:val="00B73483"/>
    <w:rsid w:val="00B736D1"/>
    <w:rsid w:val="00B73787"/>
    <w:rsid w:val="00B738BC"/>
    <w:rsid w:val="00B73908"/>
    <w:rsid w:val="00B73BB4"/>
    <w:rsid w:val="00B73BDA"/>
    <w:rsid w:val="00B73FF6"/>
    <w:rsid w:val="00B7426A"/>
    <w:rsid w:val="00B74385"/>
    <w:rsid w:val="00B7448E"/>
    <w:rsid w:val="00B745B6"/>
    <w:rsid w:val="00B74864"/>
    <w:rsid w:val="00B74B82"/>
    <w:rsid w:val="00B74D3F"/>
    <w:rsid w:val="00B751E6"/>
    <w:rsid w:val="00B7585C"/>
    <w:rsid w:val="00B75964"/>
    <w:rsid w:val="00B759C8"/>
    <w:rsid w:val="00B75A46"/>
    <w:rsid w:val="00B75B12"/>
    <w:rsid w:val="00B75BFA"/>
    <w:rsid w:val="00B75E26"/>
    <w:rsid w:val="00B76441"/>
    <w:rsid w:val="00B76625"/>
    <w:rsid w:val="00B76658"/>
    <w:rsid w:val="00B767DF"/>
    <w:rsid w:val="00B768C4"/>
    <w:rsid w:val="00B76C05"/>
    <w:rsid w:val="00B76C91"/>
    <w:rsid w:val="00B76CB0"/>
    <w:rsid w:val="00B76CD9"/>
    <w:rsid w:val="00B76D09"/>
    <w:rsid w:val="00B77174"/>
    <w:rsid w:val="00B77340"/>
    <w:rsid w:val="00B775FF"/>
    <w:rsid w:val="00B776AD"/>
    <w:rsid w:val="00B77748"/>
    <w:rsid w:val="00B77901"/>
    <w:rsid w:val="00B77A6E"/>
    <w:rsid w:val="00B77DC3"/>
    <w:rsid w:val="00B80053"/>
    <w:rsid w:val="00B8058C"/>
    <w:rsid w:val="00B806C8"/>
    <w:rsid w:val="00B8071F"/>
    <w:rsid w:val="00B80AB1"/>
    <w:rsid w:val="00B80D1A"/>
    <w:rsid w:val="00B80E64"/>
    <w:rsid w:val="00B80EDF"/>
    <w:rsid w:val="00B8105A"/>
    <w:rsid w:val="00B8132F"/>
    <w:rsid w:val="00B8140D"/>
    <w:rsid w:val="00B815E5"/>
    <w:rsid w:val="00B81625"/>
    <w:rsid w:val="00B81A94"/>
    <w:rsid w:val="00B81AD9"/>
    <w:rsid w:val="00B81C5A"/>
    <w:rsid w:val="00B81F82"/>
    <w:rsid w:val="00B82206"/>
    <w:rsid w:val="00B8226D"/>
    <w:rsid w:val="00B8241E"/>
    <w:rsid w:val="00B8279F"/>
    <w:rsid w:val="00B82826"/>
    <w:rsid w:val="00B8297C"/>
    <w:rsid w:val="00B829D9"/>
    <w:rsid w:val="00B82A2C"/>
    <w:rsid w:val="00B82CFD"/>
    <w:rsid w:val="00B82D0C"/>
    <w:rsid w:val="00B82DEC"/>
    <w:rsid w:val="00B82E82"/>
    <w:rsid w:val="00B82F45"/>
    <w:rsid w:val="00B832D8"/>
    <w:rsid w:val="00B837CA"/>
    <w:rsid w:val="00B8380B"/>
    <w:rsid w:val="00B83C74"/>
    <w:rsid w:val="00B83E24"/>
    <w:rsid w:val="00B83E35"/>
    <w:rsid w:val="00B840CC"/>
    <w:rsid w:val="00B840FD"/>
    <w:rsid w:val="00B84171"/>
    <w:rsid w:val="00B84320"/>
    <w:rsid w:val="00B8438E"/>
    <w:rsid w:val="00B845E6"/>
    <w:rsid w:val="00B84898"/>
    <w:rsid w:val="00B848AF"/>
    <w:rsid w:val="00B84C53"/>
    <w:rsid w:val="00B84D43"/>
    <w:rsid w:val="00B85064"/>
    <w:rsid w:val="00B851C3"/>
    <w:rsid w:val="00B853C7"/>
    <w:rsid w:val="00B85757"/>
    <w:rsid w:val="00B85792"/>
    <w:rsid w:val="00B8592E"/>
    <w:rsid w:val="00B85A41"/>
    <w:rsid w:val="00B85BBF"/>
    <w:rsid w:val="00B85E4C"/>
    <w:rsid w:val="00B85E61"/>
    <w:rsid w:val="00B85FE2"/>
    <w:rsid w:val="00B860AB"/>
    <w:rsid w:val="00B861A7"/>
    <w:rsid w:val="00B861AC"/>
    <w:rsid w:val="00B861E8"/>
    <w:rsid w:val="00B8655C"/>
    <w:rsid w:val="00B86702"/>
    <w:rsid w:val="00B86860"/>
    <w:rsid w:val="00B8686E"/>
    <w:rsid w:val="00B869E1"/>
    <w:rsid w:val="00B86AD0"/>
    <w:rsid w:val="00B86BDD"/>
    <w:rsid w:val="00B86E04"/>
    <w:rsid w:val="00B86E2B"/>
    <w:rsid w:val="00B86F77"/>
    <w:rsid w:val="00B87229"/>
    <w:rsid w:val="00B872C3"/>
    <w:rsid w:val="00B87317"/>
    <w:rsid w:val="00B87508"/>
    <w:rsid w:val="00B87568"/>
    <w:rsid w:val="00B87645"/>
    <w:rsid w:val="00B877A1"/>
    <w:rsid w:val="00B87987"/>
    <w:rsid w:val="00B87E2B"/>
    <w:rsid w:val="00B903CF"/>
    <w:rsid w:val="00B9045B"/>
    <w:rsid w:val="00B9072D"/>
    <w:rsid w:val="00B90827"/>
    <w:rsid w:val="00B90848"/>
    <w:rsid w:val="00B908B4"/>
    <w:rsid w:val="00B90B23"/>
    <w:rsid w:val="00B90D96"/>
    <w:rsid w:val="00B90E31"/>
    <w:rsid w:val="00B91439"/>
    <w:rsid w:val="00B91836"/>
    <w:rsid w:val="00B918FF"/>
    <w:rsid w:val="00B91A7E"/>
    <w:rsid w:val="00B91DE4"/>
    <w:rsid w:val="00B925BB"/>
    <w:rsid w:val="00B92765"/>
    <w:rsid w:val="00B928E9"/>
    <w:rsid w:val="00B9298D"/>
    <w:rsid w:val="00B92AB0"/>
    <w:rsid w:val="00B92B77"/>
    <w:rsid w:val="00B92C4A"/>
    <w:rsid w:val="00B92C95"/>
    <w:rsid w:val="00B92E48"/>
    <w:rsid w:val="00B92E83"/>
    <w:rsid w:val="00B92FD4"/>
    <w:rsid w:val="00B9320A"/>
    <w:rsid w:val="00B933F6"/>
    <w:rsid w:val="00B934B3"/>
    <w:rsid w:val="00B939FE"/>
    <w:rsid w:val="00B93A04"/>
    <w:rsid w:val="00B93A7A"/>
    <w:rsid w:val="00B94007"/>
    <w:rsid w:val="00B940D7"/>
    <w:rsid w:val="00B94111"/>
    <w:rsid w:val="00B943F5"/>
    <w:rsid w:val="00B94A34"/>
    <w:rsid w:val="00B94CBA"/>
    <w:rsid w:val="00B94D84"/>
    <w:rsid w:val="00B94D9C"/>
    <w:rsid w:val="00B9521E"/>
    <w:rsid w:val="00B95295"/>
    <w:rsid w:val="00B954ED"/>
    <w:rsid w:val="00B95537"/>
    <w:rsid w:val="00B95854"/>
    <w:rsid w:val="00B95D4B"/>
    <w:rsid w:val="00B95F51"/>
    <w:rsid w:val="00B96002"/>
    <w:rsid w:val="00B960D1"/>
    <w:rsid w:val="00B966B7"/>
    <w:rsid w:val="00B9685A"/>
    <w:rsid w:val="00B96A52"/>
    <w:rsid w:val="00B96B92"/>
    <w:rsid w:val="00B96E6D"/>
    <w:rsid w:val="00B96EB7"/>
    <w:rsid w:val="00B9736E"/>
    <w:rsid w:val="00B9752A"/>
    <w:rsid w:val="00B97568"/>
    <w:rsid w:val="00B97763"/>
    <w:rsid w:val="00B97B34"/>
    <w:rsid w:val="00B97C6D"/>
    <w:rsid w:val="00B97D68"/>
    <w:rsid w:val="00B97E17"/>
    <w:rsid w:val="00BA0030"/>
    <w:rsid w:val="00BA0069"/>
    <w:rsid w:val="00BA00DC"/>
    <w:rsid w:val="00BA011B"/>
    <w:rsid w:val="00BA0210"/>
    <w:rsid w:val="00BA02B5"/>
    <w:rsid w:val="00BA02B7"/>
    <w:rsid w:val="00BA02B9"/>
    <w:rsid w:val="00BA0636"/>
    <w:rsid w:val="00BA082A"/>
    <w:rsid w:val="00BA0DFB"/>
    <w:rsid w:val="00BA10C3"/>
    <w:rsid w:val="00BA10D1"/>
    <w:rsid w:val="00BA1341"/>
    <w:rsid w:val="00BA154B"/>
    <w:rsid w:val="00BA1599"/>
    <w:rsid w:val="00BA15D0"/>
    <w:rsid w:val="00BA1E52"/>
    <w:rsid w:val="00BA1EEC"/>
    <w:rsid w:val="00BA2123"/>
    <w:rsid w:val="00BA212B"/>
    <w:rsid w:val="00BA2298"/>
    <w:rsid w:val="00BA2364"/>
    <w:rsid w:val="00BA23B3"/>
    <w:rsid w:val="00BA26CF"/>
    <w:rsid w:val="00BA28B5"/>
    <w:rsid w:val="00BA292D"/>
    <w:rsid w:val="00BA2AEA"/>
    <w:rsid w:val="00BA3318"/>
    <w:rsid w:val="00BA331C"/>
    <w:rsid w:val="00BA358B"/>
    <w:rsid w:val="00BA3BBE"/>
    <w:rsid w:val="00BA3E56"/>
    <w:rsid w:val="00BA3EFC"/>
    <w:rsid w:val="00BA404C"/>
    <w:rsid w:val="00BA40BD"/>
    <w:rsid w:val="00BA4285"/>
    <w:rsid w:val="00BA43B3"/>
    <w:rsid w:val="00BA43FF"/>
    <w:rsid w:val="00BA45C7"/>
    <w:rsid w:val="00BA4741"/>
    <w:rsid w:val="00BA4871"/>
    <w:rsid w:val="00BA4A81"/>
    <w:rsid w:val="00BA4EA7"/>
    <w:rsid w:val="00BA4F80"/>
    <w:rsid w:val="00BA50BC"/>
    <w:rsid w:val="00BA51A4"/>
    <w:rsid w:val="00BA52D5"/>
    <w:rsid w:val="00BA5406"/>
    <w:rsid w:val="00BA54A3"/>
    <w:rsid w:val="00BA54E9"/>
    <w:rsid w:val="00BA5545"/>
    <w:rsid w:val="00BA568F"/>
    <w:rsid w:val="00BA56ED"/>
    <w:rsid w:val="00BA5701"/>
    <w:rsid w:val="00BA5766"/>
    <w:rsid w:val="00BA580C"/>
    <w:rsid w:val="00BA5F81"/>
    <w:rsid w:val="00BA5F92"/>
    <w:rsid w:val="00BA607D"/>
    <w:rsid w:val="00BA6185"/>
    <w:rsid w:val="00BA6276"/>
    <w:rsid w:val="00BA62AE"/>
    <w:rsid w:val="00BA630A"/>
    <w:rsid w:val="00BA647E"/>
    <w:rsid w:val="00BA64B1"/>
    <w:rsid w:val="00BA64DA"/>
    <w:rsid w:val="00BA6505"/>
    <w:rsid w:val="00BA6577"/>
    <w:rsid w:val="00BA65D5"/>
    <w:rsid w:val="00BA699B"/>
    <w:rsid w:val="00BA69BE"/>
    <w:rsid w:val="00BA69EC"/>
    <w:rsid w:val="00BA6AD8"/>
    <w:rsid w:val="00BA6D33"/>
    <w:rsid w:val="00BA6E75"/>
    <w:rsid w:val="00BA6FA4"/>
    <w:rsid w:val="00BA70AD"/>
    <w:rsid w:val="00BA7100"/>
    <w:rsid w:val="00BA7117"/>
    <w:rsid w:val="00BA719A"/>
    <w:rsid w:val="00BA72B7"/>
    <w:rsid w:val="00BA730B"/>
    <w:rsid w:val="00BA7663"/>
    <w:rsid w:val="00BA7741"/>
    <w:rsid w:val="00BA77BF"/>
    <w:rsid w:val="00BA796C"/>
    <w:rsid w:val="00BA7B88"/>
    <w:rsid w:val="00BB0077"/>
    <w:rsid w:val="00BB0362"/>
    <w:rsid w:val="00BB03B8"/>
    <w:rsid w:val="00BB03D7"/>
    <w:rsid w:val="00BB049E"/>
    <w:rsid w:val="00BB05B1"/>
    <w:rsid w:val="00BB0623"/>
    <w:rsid w:val="00BB0814"/>
    <w:rsid w:val="00BB0AEE"/>
    <w:rsid w:val="00BB0F2E"/>
    <w:rsid w:val="00BB1369"/>
    <w:rsid w:val="00BB13AC"/>
    <w:rsid w:val="00BB15CB"/>
    <w:rsid w:val="00BB1B88"/>
    <w:rsid w:val="00BB1BB8"/>
    <w:rsid w:val="00BB20FE"/>
    <w:rsid w:val="00BB227E"/>
    <w:rsid w:val="00BB22EA"/>
    <w:rsid w:val="00BB26A7"/>
    <w:rsid w:val="00BB293C"/>
    <w:rsid w:val="00BB2B25"/>
    <w:rsid w:val="00BB2BC5"/>
    <w:rsid w:val="00BB2F31"/>
    <w:rsid w:val="00BB3006"/>
    <w:rsid w:val="00BB310A"/>
    <w:rsid w:val="00BB32E1"/>
    <w:rsid w:val="00BB34B6"/>
    <w:rsid w:val="00BB36F4"/>
    <w:rsid w:val="00BB37F2"/>
    <w:rsid w:val="00BB399A"/>
    <w:rsid w:val="00BB3CA0"/>
    <w:rsid w:val="00BB3F35"/>
    <w:rsid w:val="00BB4024"/>
    <w:rsid w:val="00BB4070"/>
    <w:rsid w:val="00BB40F1"/>
    <w:rsid w:val="00BB420D"/>
    <w:rsid w:val="00BB43DB"/>
    <w:rsid w:val="00BB4588"/>
    <w:rsid w:val="00BB4641"/>
    <w:rsid w:val="00BB47F1"/>
    <w:rsid w:val="00BB48BC"/>
    <w:rsid w:val="00BB4AA7"/>
    <w:rsid w:val="00BB564D"/>
    <w:rsid w:val="00BB5B44"/>
    <w:rsid w:val="00BB5B8C"/>
    <w:rsid w:val="00BB5DA1"/>
    <w:rsid w:val="00BB604F"/>
    <w:rsid w:val="00BB617E"/>
    <w:rsid w:val="00BB61EB"/>
    <w:rsid w:val="00BB62F3"/>
    <w:rsid w:val="00BB6323"/>
    <w:rsid w:val="00BB6396"/>
    <w:rsid w:val="00BB63DB"/>
    <w:rsid w:val="00BB6675"/>
    <w:rsid w:val="00BB66B1"/>
    <w:rsid w:val="00BB66C4"/>
    <w:rsid w:val="00BB6873"/>
    <w:rsid w:val="00BB6AA8"/>
    <w:rsid w:val="00BB6D1A"/>
    <w:rsid w:val="00BB6EAE"/>
    <w:rsid w:val="00BB706F"/>
    <w:rsid w:val="00BB70C7"/>
    <w:rsid w:val="00BB734A"/>
    <w:rsid w:val="00BB7820"/>
    <w:rsid w:val="00BB7995"/>
    <w:rsid w:val="00BB7A09"/>
    <w:rsid w:val="00BB7B03"/>
    <w:rsid w:val="00BB7BEF"/>
    <w:rsid w:val="00BB7BF9"/>
    <w:rsid w:val="00BB7F2B"/>
    <w:rsid w:val="00BB7FBF"/>
    <w:rsid w:val="00BB7FC6"/>
    <w:rsid w:val="00BC00D3"/>
    <w:rsid w:val="00BC0272"/>
    <w:rsid w:val="00BC041E"/>
    <w:rsid w:val="00BC0468"/>
    <w:rsid w:val="00BC04EB"/>
    <w:rsid w:val="00BC06B4"/>
    <w:rsid w:val="00BC0705"/>
    <w:rsid w:val="00BC07CF"/>
    <w:rsid w:val="00BC07DE"/>
    <w:rsid w:val="00BC0908"/>
    <w:rsid w:val="00BC0AD9"/>
    <w:rsid w:val="00BC0AEF"/>
    <w:rsid w:val="00BC0B84"/>
    <w:rsid w:val="00BC0C7D"/>
    <w:rsid w:val="00BC0CB6"/>
    <w:rsid w:val="00BC0DD2"/>
    <w:rsid w:val="00BC0F01"/>
    <w:rsid w:val="00BC1278"/>
    <w:rsid w:val="00BC1325"/>
    <w:rsid w:val="00BC1432"/>
    <w:rsid w:val="00BC1453"/>
    <w:rsid w:val="00BC149D"/>
    <w:rsid w:val="00BC1569"/>
    <w:rsid w:val="00BC198A"/>
    <w:rsid w:val="00BC199A"/>
    <w:rsid w:val="00BC1C19"/>
    <w:rsid w:val="00BC1DB7"/>
    <w:rsid w:val="00BC2013"/>
    <w:rsid w:val="00BC226A"/>
    <w:rsid w:val="00BC2447"/>
    <w:rsid w:val="00BC2665"/>
    <w:rsid w:val="00BC2B8F"/>
    <w:rsid w:val="00BC2E1F"/>
    <w:rsid w:val="00BC3061"/>
    <w:rsid w:val="00BC31D6"/>
    <w:rsid w:val="00BC32A3"/>
    <w:rsid w:val="00BC3445"/>
    <w:rsid w:val="00BC38BB"/>
    <w:rsid w:val="00BC3A18"/>
    <w:rsid w:val="00BC3B4B"/>
    <w:rsid w:val="00BC3D41"/>
    <w:rsid w:val="00BC3D4D"/>
    <w:rsid w:val="00BC3D89"/>
    <w:rsid w:val="00BC3E09"/>
    <w:rsid w:val="00BC409F"/>
    <w:rsid w:val="00BC41F4"/>
    <w:rsid w:val="00BC435C"/>
    <w:rsid w:val="00BC446E"/>
    <w:rsid w:val="00BC456D"/>
    <w:rsid w:val="00BC4805"/>
    <w:rsid w:val="00BC48AB"/>
    <w:rsid w:val="00BC48BD"/>
    <w:rsid w:val="00BC48DC"/>
    <w:rsid w:val="00BC4AA9"/>
    <w:rsid w:val="00BC4BA2"/>
    <w:rsid w:val="00BC4BAB"/>
    <w:rsid w:val="00BC4E74"/>
    <w:rsid w:val="00BC4EF8"/>
    <w:rsid w:val="00BC526C"/>
    <w:rsid w:val="00BC53D5"/>
    <w:rsid w:val="00BC5488"/>
    <w:rsid w:val="00BC5844"/>
    <w:rsid w:val="00BC5964"/>
    <w:rsid w:val="00BC5A35"/>
    <w:rsid w:val="00BC5A8A"/>
    <w:rsid w:val="00BC5C47"/>
    <w:rsid w:val="00BC5E1F"/>
    <w:rsid w:val="00BC5F4D"/>
    <w:rsid w:val="00BC6317"/>
    <w:rsid w:val="00BC63A1"/>
    <w:rsid w:val="00BC63F7"/>
    <w:rsid w:val="00BC65B3"/>
    <w:rsid w:val="00BC695A"/>
    <w:rsid w:val="00BC6D63"/>
    <w:rsid w:val="00BC6E23"/>
    <w:rsid w:val="00BC6EA1"/>
    <w:rsid w:val="00BC6F42"/>
    <w:rsid w:val="00BC6F82"/>
    <w:rsid w:val="00BC7089"/>
    <w:rsid w:val="00BC7132"/>
    <w:rsid w:val="00BC7172"/>
    <w:rsid w:val="00BC7236"/>
    <w:rsid w:val="00BC723D"/>
    <w:rsid w:val="00BC741D"/>
    <w:rsid w:val="00BC7437"/>
    <w:rsid w:val="00BC761A"/>
    <w:rsid w:val="00BC7A3F"/>
    <w:rsid w:val="00BC7A78"/>
    <w:rsid w:val="00BC7C26"/>
    <w:rsid w:val="00BC7CB9"/>
    <w:rsid w:val="00BC7CC9"/>
    <w:rsid w:val="00BC7E61"/>
    <w:rsid w:val="00BD02D6"/>
    <w:rsid w:val="00BD04D7"/>
    <w:rsid w:val="00BD05A4"/>
    <w:rsid w:val="00BD065F"/>
    <w:rsid w:val="00BD06B8"/>
    <w:rsid w:val="00BD06D3"/>
    <w:rsid w:val="00BD0837"/>
    <w:rsid w:val="00BD0ACA"/>
    <w:rsid w:val="00BD0EE4"/>
    <w:rsid w:val="00BD0FA5"/>
    <w:rsid w:val="00BD15E9"/>
    <w:rsid w:val="00BD16C9"/>
    <w:rsid w:val="00BD1769"/>
    <w:rsid w:val="00BD19E7"/>
    <w:rsid w:val="00BD1BC9"/>
    <w:rsid w:val="00BD2011"/>
    <w:rsid w:val="00BD21E4"/>
    <w:rsid w:val="00BD27EB"/>
    <w:rsid w:val="00BD2830"/>
    <w:rsid w:val="00BD29D1"/>
    <w:rsid w:val="00BD2A3E"/>
    <w:rsid w:val="00BD2F66"/>
    <w:rsid w:val="00BD3166"/>
    <w:rsid w:val="00BD31A8"/>
    <w:rsid w:val="00BD31A9"/>
    <w:rsid w:val="00BD3376"/>
    <w:rsid w:val="00BD361B"/>
    <w:rsid w:val="00BD3741"/>
    <w:rsid w:val="00BD399B"/>
    <w:rsid w:val="00BD39DE"/>
    <w:rsid w:val="00BD4314"/>
    <w:rsid w:val="00BD43E0"/>
    <w:rsid w:val="00BD43EA"/>
    <w:rsid w:val="00BD454A"/>
    <w:rsid w:val="00BD463D"/>
    <w:rsid w:val="00BD4662"/>
    <w:rsid w:val="00BD4674"/>
    <w:rsid w:val="00BD4A82"/>
    <w:rsid w:val="00BD5039"/>
    <w:rsid w:val="00BD50FC"/>
    <w:rsid w:val="00BD5215"/>
    <w:rsid w:val="00BD5489"/>
    <w:rsid w:val="00BD55B6"/>
    <w:rsid w:val="00BD574D"/>
    <w:rsid w:val="00BD57CA"/>
    <w:rsid w:val="00BD5811"/>
    <w:rsid w:val="00BD5913"/>
    <w:rsid w:val="00BD5A52"/>
    <w:rsid w:val="00BD5B37"/>
    <w:rsid w:val="00BD5B4D"/>
    <w:rsid w:val="00BD5D64"/>
    <w:rsid w:val="00BD5D78"/>
    <w:rsid w:val="00BD5EFA"/>
    <w:rsid w:val="00BD5F69"/>
    <w:rsid w:val="00BD6064"/>
    <w:rsid w:val="00BD6324"/>
    <w:rsid w:val="00BD637A"/>
    <w:rsid w:val="00BD64EF"/>
    <w:rsid w:val="00BD667C"/>
    <w:rsid w:val="00BD66D4"/>
    <w:rsid w:val="00BD6718"/>
    <w:rsid w:val="00BD692D"/>
    <w:rsid w:val="00BD6AB0"/>
    <w:rsid w:val="00BD6B70"/>
    <w:rsid w:val="00BD6D24"/>
    <w:rsid w:val="00BD6D37"/>
    <w:rsid w:val="00BD6DED"/>
    <w:rsid w:val="00BD6EB7"/>
    <w:rsid w:val="00BD6F08"/>
    <w:rsid w:val="00BD6FDE"/>
    <w:rsid w:val="00BD700C"/>
    <w:rsid w:val="00BD7055"/>
    <w:rsid w:val="00BD70E0"/>
    <w:rsid w:val="00BD722D"/>
    <w:rsid w:val="00BD77DC"/>
    <w:rsid w:val="00BD7B09"/>
    <w:rsid w:val="00BD7C92"/>
    <w:rsid w:val="00BD7E1E"/>
    <w:rsid w:val="00BD7E29"/>
    <w:rsid w:val="00BD7E79"/>
    <w:rsid w:val="00BD7F7B"/>
    <w:rsid w:val="00BE01D6"/>
    <w:rsid w:val="00BE02E6"/>
    <w:rsid w:val="00BE03CD"/>
    <w:rsid w:val="00BE05DF"/>
    <w:rsid w:val="00BE08DD"/>
    <w:rsid w:val="00BE097E"/>
    <w:rsid w:val="00BE10F3"/>
    <w:rsid w:val="00BE17DC"/>
    <w:rsid w:val="00BE1A4D"/>
    <w:rsid w:val="00BE1D6A"/>
    <w:rsid w:val="00BE1FC9"/>
    <w:rsid w:val="00BE21D6"/>
    <w:rsid w:val="00BE23E4"/>
    <w:rsid w:val="00BE2480"/>
    <w:rsid w:val="00BE24D6"/>
    <w:rsid w:val="00BE26AB"/>
    <w:rsid w:val="00BE2858"/>
    <w:rsid w:val="00BE2AC1"/>
    <w:rsid w:val="00BE2B4F"/>
    <w:rsid w:val="00BE2C6C"/>
    <w:rsid w:val="00BE2CEB"/>
    <w:rsid w:val="00BE2D03"/>
    <w:rsid w:val="00BE2E17"/>
    <w:rsid w:val="00BE2E87"/>
    <w:rsid w:val="00BE30CC"/>
    <w:rsid w:val="00BE3236"/>
    <w:rsid w:val="00BE3758"/>
    <w:rsid w:val="00BE377B"/>
    <w:rsid w:val="00BE396E"/>
    <w:rsid w:val="00BE3B31"/>
    <w:rsid w:val="00BE3B32"/>
    <w:rsid w:val="00BE3B48"/>
    <w:rsid w:val="00BE3E55"/>
    <w:rsid w:val="00BE4055"/>
    <w:rsid w:val="00BE420F"/>
    <w:rsid w:val="00BE4362"/>
    <w:rsid w:val="00BE43F0"/>
    <w:rsid w:val="00BE441E"/>
    <w:rsid w:val="00BE456E"/>
    <w:rsid w:val="00BE485A"/>
    <w:rsid w:val="00BE48F9"/>
    <w:rsid w:val="00BE4A3C"/>
    <w:rsid w:val="00BE4AFB"/>
    <w:rsid w:val="00BE4D71"/>
    <w:rsid w:val="00BE4F5F"/>
    <w:rsid w:val="00BE4F63"/>
    <w:rsid w:val="00BE519A"/>
    <w:rsid w:val="00BE5301"/>
    <w:rsid w:val="00BE554B"/>
    <w:rsid w:val="00BE557C"/>
    <w:rsid w:val="00BE574A"/>
    <w:rsid w:val="00BE5982"/>
    <w:rsid w:val="00BE5B2C"/>
    <w:rsid w:val="00BE5BF4"/>
    <w:rsid w:val="00BE5C37"/>
    <w:rsid w:val="00BE5E65"/>
    <w:rsid w:val="00BE5E6A"/>
    <w:rsid w:val="00BE607B"/>
    <w:rsid w:val="00BE60E3"/>
    <w:rsid w:val="00BE6136"/>
    <w:rsid w:val="00BE619C"/>
    <w:rsid w:val="00BE6328"/>
    <w:rsid w:val="00BE65C7"/>
    <w:rsid w:val="00BE6677"/>
    <w:rsid w:val="00BE667B"/>
    <w:rsid w:val="00BE682D"/>
    <w:rsid w:val="00BE6B09"/>
    <w:rsid w:val="00BE6CDC"/>
    <w:rsid w:val="00BE6E9C"/>
    <w:rsid w:val="00BE7058"/>
    <w:rsid w:val="00BE7136"/>
    <w:rsid w:val="00BE7415"/>
    <w:rsid w:val="00BE77B6"/>
    <w:rsid w:val="00BE7805"/>
    <w:rsid w:val="00BE78C3"/>
    <w:rsid w:val="00BE7992"/>
    <w:rsid w:val="00BE7AA7"/>
    <w:rsid w:val="00BE7CB9"/>
    <w:rsid w:val="00BE7D6D"/>
    <w:rsid w:val="00BE7E08"/>
    <w:rsid w:val="00BE7FBC"/>
    <w:rsid w:val="00BF0091"/>
    <w:rsid w:val="00BF014C"/>
    <w:rsid w:val="00BF0225"/>
    <w:rsid w:val="00BF0604"/>
    <w:rsid w:val="00BF066C"/>
    <w:rsid w:val="00BF0771"/>
    <w:rsid w:val="00BF08E3"/>
    <w:rsid w:val="00BF0927"/>
    <w:rsid w:val="00BF09A3"/>
    <w:rsid w:val="00BF09F6"/>
    <w:rsid w:val="00BF0B34"/>
    <w:rsid w:val="00BF0BF9"/>
    <w:rsid w:val="00BF0DA8"/>
    <w:rsid w:val="00BF0E06"/>
    <w:rsid w:val="00BF0EC5"/>
    <w:rsid w:val="00BF12E4"/>
    <w:rsid w:val="00BF15E8"/>
    <w:rsid w:val="00BF1753"/>
    <w:rsid w:val="00BF183D"/>
    <w:rsid w:val="00BF19A1"/>
    <w:rsid w:val="00BF1A39"/>
    <w:rsid w:val="00BF1DCC"/>
    <w:rsid w:val="00BF2148"/>
    <w:rsid w:val="00BF23EA"/>
    <w:rsid w:val="00BF2517"/>
    <w:rsid w:val="00BF262B"/>
    <w:rsid w:val="00BF2727"/>
    <w:rsid w:val="00BF2847"/>
    <w:rsid w:val="00BF294B"/>
    <w:rsid w:val="00BF2A31"/>
    <w:rsid w:val="00BF2C02"/>
    <w:rsid w:val="00BF2CB7"/>
    <w:rsid w:val="00BF2D6D"/>
    <w:rsid w:val="00BF2E5D"/>
    <w:rsid w:val="00BF3027"/>
    <w:rsid w:val="00BF32BB"/>
    <w:rsid w:val="00BF3331"/>
    <w:rsid w:val="00BF35BC"/>
    <w:rsid w:val="00BF3621"/>
    <w:rsid w:val="00BF36D7"/>
    <w:rsid w:val="00BF36EC"/>
    <w:rsid w:val="00BF3B48"/>
    <w:rsid w:val="00BF41FF"/>
    <w:rsid w:val="00BF4905"/>
    <w:rsid w:val="00BF4CC3"/>
    <w:rsid w:val="00BF4E62"/>
    <w:rsid w:val="00BF4EC7"/>
    <w:rsid w:val="00BF505F"/>
    <w:rsid w:val="00BF5111"/>
    <w:rsid w:val="00BF5366"/>
    <w:rsid w:val="00BF55D5"/>
    <w:rsid w:val="00BF563A"/>
    <w:rsid w:val="00BF5652"/>
    <w:rsid w:val="00BF5715"/>
    <w:rsid w:val="00BF5791"/>
    <w:rsid w:val="00BF58A5"/>
    <w:rsid w:val="00BF5A0E"/>
    <w:rsid w:val="00BF5AF9"/>
    <w:rsid w:val="00BF5C1A"/>
    <w:rsid w:val="00BF5DDB"/>
    <w:rsid w:val="00BF5F4A"/>
    <w:rsid w:val="00BF608F"/>
    <w:rsid w:val="00BF64BA"/>
    <w:rsid w:val="00BF6680"/>
    <w:rsid w:val="00BF69AF"/>
    <w:rsid w:val="00BF69EF"/>
    <w:rsid w:val="00BF6ABE"/>
    <w:rsid w:val="00BF6B90"/>
    <w:rsid w:val="00BF6BAD"/>
    <w:rsid w:val="00BF6FEE"/>
    <w:rsid w:val="00BF736E"/>
    <w:rsid w:val="00BF745D"/>
    <w:rsid w:val="00BF74D4"/>
    <w:rsid w:val="00BF753F"/>
    <w:rsid w:val="00BF7609"/>
    <w:rsid w:val="00BF7892"/>
    <w:rsid w:val="00BF7B91"/>
    <w:rsid w:val="00BF7DDD"/>
    <w:rsid w:val="00C00195"/>
    <w:rsid w:val="00C00346"/>
    <w:rsid w:val="00C00470"/>
    <w:rsid w:val="00C00496"/>
    <w:rsid w:val="00C0097A"/>
    <w:rsid w:val="00C00F2E"/>
    <w:rsid w:val="00C00FFA"/>
    <w:rsid w:val="00C01165"/>
    <w:rsid w:val="00C01255"/>
    <w:rsid w:val="00C01286"/>
    <w:rsid w:val="00C01460"/>
    <w:rsid w:val="00C0156A"/>
    <w:rsid w:val="00C01593"/>
    <w:rsid w:val="00C01648"/>
    <w:rsid w:val="00C0174D"/>
    <w:rsid w:val="00C01A61"/>
    <w:rsid w:val="00C01E42"/>
    <w:rsid w:val="00C01E59"/>
    <w:rsid w:val="00C01F39"/>
    <w:rsid w:val="00C0201B"/>
    <w:rsid w:val="00C023A2"/>
    <w:rsid w:val="00C024D4"/>
    <w:rsid w:val="00C02794"/>
    <w:rsid w:val="00C027A4"/>
    <w:rsid w:val="00C0280F"/>
    <w:rsid w:val="00C02881"/>
    <w:rsid w:val="00C02A5D"/>
    <w:rsid w:val="00C02ADF"/>
    <w:rsid w:val="00C02BF3"/>
    <w:rsid w:val="00C02C81"/>
    <w:rsid w:val="00C0356D"/>
    <w:rsid w:val="00C037A8"/>
    <w:rsid w:val="00C03AD7"/>
    <w:rsid w:val="00C03AE0"/>
    <w:rsid w:val="00C0407B"/>
    <w:rsid w:val="00C04223"/>
    <w:rsid w:val="00C04390"/>
    <w:rsid w:val="00C043AB"/>
    <w:rsid w:val="00C046DB"/>
    <w:rsid w:val="00C0486A"/>
    <w:rsid w:val="00C04937"/>
    <w:rsid w:val="00C049E9"/>
    <w:rsid w:val="00C04A1B"/>
    <w:rsid w:val="00C04B11"/>
    <w:rsid w:val="00C04DC9"/>
    <w:rsid w:val="00C04DE0"/>
    <w:rsid w:val="00C04DEE"/>
    <w:rsid w:val="00C05039"/>
    <w:rsid w:val="00C051BA"/>
    <w:rsid w:val="00C051C7"/>
    <w:rsid w:val="00C052A6"/>
    <w:rsid w:val="00C05467"/>
    <w:rsid w:val="00C054E5"/>
    <w:rsid w:val="00C05553"/>
    <w:rsid w:val="00C0555D"/>
    <w:rsid w:val="00C055FC"/>
    <w:rsid w:val="00C0570D"/>
    <w:rsid w:val="00C0586B"/>
    <w:rsid w:val="00C05D4E"/>
    <w:rsid w:val="00C05D8C"/>
    <w:rsid w:val="00C05F3F"/>
    <w:rsid w:val="00C062FF"/>
    <w:rsid w:val="00C06397"/>
    <w:rsid w:val="00C063C3"/>
    <w:rsid w:val="00C06524"/>
    <w:rsid w:val="00C067D0"/>
    <w:rsid w:val="00C06966"/>
    <w:rsid w:val="00C06B3C"/>
    <w:rsid w:val="00C0736D"/>
    <w:rsid w:val="00C07594"/>
    <w:rsid w:val="00C07696"/>
    <w:rsid w:val="00C076C3"/>
    <w:rsid w:val="00C07831"/>
    <w:rsid w:val="00C079B2"/>
    <w:rsid w:val="00C07B49"/>
    <w:rsid w:val="00C07BAC"/>
    <w:rsid w:val="00C07C7B"/>
    <w:rsid w:val="00C07EA9"/>
    <w:rsid w:val="00C07F3A"/>
    <w:rsid w:val="00C07F5B"/>
    <w:rsid w:val="00C07F64"/>
    <w:rsid w:val="00C1003E"/>
    <w:rsid w:val="00C103C4"/>
    <w:rsid w:val="00C10519"/>
    <w:rsid w:val="00C10579"/>
    <w:rsid w:val="00C10793"/>
    <w:rsid w:val="00C10A19"/>
    <w:rsid w:val="00C10B50"/>
    <w:rsid w:val="00C10B69"/>
    <w:rsid w:val="00C10C25"/>
    <w:rsid w:val="00C10C33"/>
    <w:rsid w:val="00C10DD7"/>
    <w:rsid w:val="00C1102D"/>
    <w:rsid w:val="00C11167"/>
    <w:rsid w:val="00C111A9"/>
    <w:rsid w:val="00C116AD"/>
    <w:rsid w:val="00C11916"/>
    <w:rsid w:val="00C11933"/>
    <w:rsid w:val="00C11A00"/>
    <w:rsid w:val="00C11A43"/>
    <w:rsid w:val="00C11E56"/>
    <w:rsid w:val="00C1219E"/>
    <w:rsid w:val="00C121B5"/>
    <w:rsid w:val="00C12301"/>
    <w:rsid w:val="00C1237D"/>
    <w:rsid w:val="00C126F8"/>
    <w:rsid w:val="00C1270C"/>
    <w:rsid w:val="00C1278D"/>
    <w:rsid w:val="00C127AE"/>
    <w:rsid w:val="00C12810"/>
    <w:rsid w:val="00C12B5D"/>
    <w:rsid w:val="00C12CD1"/>
    <w:rsid w:val="00C12E2F"/>
    <w:rsid w:val="00C12EDD"/>
    <w:rsid w:val="00C1307D"/>
    <w:rsid w:val="00C130F0"/>
    <w:rsid w:val="00C13331"/>
    <w:rsid w:val="00C134DA"/>
    <w:rsid w:val="00C13637"/>
    <w:rsid w:val="00C136DE"/>
    <w:rsid w:val="00C139D0"/>
    <w:rsid w:val="00C13A18"/>
    <w:rsid w:val="00C13D3D"/>
    <w:rsid w:val="00C13D73"/>
    <w:rsid w:val="00C13DA2"/>
    <w:rsid w:val="00C13DC7"/>
    <w:rsid w:val="00C13F48"/>
    <w:rsid w:val="00C1401D"/>
    <w:rsid w:val="00C14269"/>
    <w:rsid w:val="00C142AE"/>
    <w:rsid w:val="00C1453F"/>
    <w:rsid w:val="00C146CB"/>
    <w:rsid w:val="00C14846"/>
    <w:rsid w:val="00C14BA7"/>
    <w:rsid w:val="00C14C2B"/>
    <w:rsid w:val="00C14C75"/>
    <w:rsid w:val="00C14D10"/>
    <w:rsid w:val="00C14D12"/>
    <w:rsid w:val="00C14DEE"/>
    <w:rsid w:val="00C14E67"/>
    <w:rsid w:val="00C14FA2"/>
    <w:rsid w:val="00C1505F"/>
    <w:rsid w:val="00C150B1"/>
    <w:rsid w:val="00C153E3"/>
    <w:rsid w:val="00C154B6"/>
    <w:rsid w:val="00C158D6"/>
    <w:rsid w:val="00C158D7"/>
    <w:rsid w:val="00C15A6D"/>
    <w:rsid w:val="00C15B5D"/>
    <w:rsid w:val="00C15CC9"/>
    <w:rsid w:val="00C16279"/>
    <w:rsid w:val="00C162A1"/>
    <w:rsid w:val="00C1674D"/>
    <w:rsid w:val="00C16857"/>
    <w:rsid w:val="00C16A13"/>
    <w:rsid w:val="00C16A54"/>
    <w:rsid w:val="00C16B4D"/>
    <w:rsid w:val="00C16BD3"/>
    <w:rsid w:val="00C16E01"/>
    <w:rsid w:val="00C16EF8"/>
    <w:rsid w:val="00C16FF1"/>
    <w:rsid w:val="00C170A5"/>
    <w:rsid w:val="00C17253"/>
    <w:rsid w:val="00C1748A"/>
    <w:rsid w:val="00C1751B"/>
    <w:rsid w:val="00C17701"/>
    <w:rsid w:val="00C177A1"/>
    <w:rsid w:val="00C17C04"/>
    <w:rsid w:val="00C17C65"/>
    <w:rsid w:val="00C17D33"/>
    <w:rsid w:val="00C17FD2"/>
    <w:rsid w:val="00C17FDF"/>
    <w:rsid w:val="00C20033"/>
    <w:rsid w:val="00C202A4"/>
    <w:rsid w:val="00C2030C"/>
    <w:rsid w:val="00C203D6"/>
    <w:rsid w:val="00C2044A"/>
    <w:rsid w:val="00C204C2"/>
    <w:rsid w:val="00C20568"/>
    <w:rsid w:val="00C20690"/>
    <w:rsid w:val="00C207F4"/>
    <w:rsid w:val="00C21314"/>
    <w:rsid w:val="00C21416"/>
    <w:rsid w:val="00C21752"/>
    <w:rsid w:val="00C2184D"/>
    <w:rsid w:val="00C2190C"/>
    <w:rsid w:val="00C21AA9"/>
    <w:rsid w:val="00C21DE6"/>
    <w:rsid w:val="00C22207"/>
    <w:rsid w:val="00C2223A"/>
    <w:rsid w:val="00C222C3"/>
    <w:rsid w:val="00C223EF"/>
    <w:rsid w:val="00C22420"/>
    <w:rsid w:val="00C22537"/>
    <w:rsid w:val="00C22631"/>
    <w:rsid w:val="00C22657"/>
    <w:rsid w:val="00C22765"/>
    <w:rsid w:val="00C228BC"/>
    <w:rsid w:val="00C2291C"/>
    <w:rsid w:val="00C229F5"/>
    <w:rsid w:val="00C23007"/>
    <w:rsid w:val="00C23036"/>
    <w:rsid w:val="00C23067"/>
    <w:rsid w:val="00C23145"/>
    <w:rsid w:val="00C23720"/>
    <w:rsid w:val="00C237B9"/>
    <w:rsid w:val="00C23A18"/>
    <w:rsid w:val="00C23AD4"/>
    <w:rsid w:val="00C23C09"/>
    <w:rsid w:val="00C23F95"/>
    <w:rsid w:val="00C242B7"/>
    <w:rsid w:val="00C24346"/>
    <w:rsid w:val="00C2448B"/>
    <w:rsid w:val="00C24491"/>
    <w:rsid w:val="00C2482F"/>
    <w:rsid w:val="00C24893"/>
    <w:rsid w:val="00C248BE"/>
    <w:rsid w:val="00C24988"/>
    <w:rsid w:val="00C249DA"/>
    <w:rsid w:val="00C24E34"/>
    <w:rsid w:val="00C24ED8"/>
    <w:rsid w:val="00C25004"/>
    <w:rsid w:val="00C256B3"/>
    <w:rsid w:val="00C2573F"/>
    <w:rsid w:val="00C258E0"/>
    <w:rsid w:val="00C2596B"/>
    <w:rsid w:val="00C25CAF"/>
    <w:rsid w:val="00C25CB1"/>
    <w:rsid w:val="00C25D01"/>
    <w:rsid w:val="00C25E10"/>
    <w:rsid w:val="00C25EBD"/>
    <w:rsid w:val="00C25EE1"/>
    <w:rsid w:val="00C261A2"/>
    <w:rsid w:val="00C26470"/>
    <w:rsid w:val="00C264FA"/>
    <w:rsid w:val="00C266C7"/>
    <w:rsid w:val="00C267C8"/>
    <w:rsid w:val="00C267CB"/>
    <w:rsid w:val="00C2686C"/>
    <w:rsid w:val="00C26CC1"/>
    <w:rsid w:val="00C26F82"/>
    <w:rsid w:val="00C27235"/>
    <w:rsid w:val="00C27497"/>
    <w:rsid w:val="00C2781D"/>
    <w:rsid w:val="00C27A6D"/>
    <w:rsid w:val="00C27B16"/>
    <w:rsid w:val="00C27BEC"/>
    <w:rsid w:val="00C3004B"/>
    <w:rsid w:val="00C30219"/>
    <w:rsid w:val="00C302B1"/>
    <w:rsid w:val="00C30419"/>
    <w:rsid w:val="00C304EC"/>
    <w:rsid w:val="00C305B1"/>
    <w:rsid w:val="00C3092E"/>
    <w:rsid w:val="00C30CA1"/>
    <w:rsid w:val="00C310A1"/>
    <w:rsid w:val="00C31326"/>
    <w:rsid w:val="00C313C1"/>
    <w:rsid w:val="00C313C9"/>
    <w:rsid w:val="00C314A2"/>
    <w:rsid w:val="00C3169B"/>
    <w:rsid w:val="00C318C0"/>
    <w:rsid w:val="00C319B0"/>
    <w:rsid w:val="00C31A52"/>
    <w:rsid w:val="00C31A5D"/>
    <w:rsid w:val="00C31B3A"/>
    <w:rsid w:val="00C31B67"/>
    <w:rsid w:val="00C31BAD"/>
    <w:rsid w:val="00C31BFE"/>
    <w:rsid w:val="00C31DA4"/>
    <w:rsid w:val="00C3221F"/>
    <w:rsid w:val="00C3225E"/>
    <w:rsid w:val="00C323B4"/>
    <w:rsid w:val="00C325F0"/>
    <w:rsid w:val="00C3260F"/>
    <w:rsid w:val="00C32630"/>
    <w:rsid w:val="00C326BE"/>
    <w:rsid w:val="00C326C7"/>
    <w:rsid w:val="00C3275F"/>
    <w:rsid w:val="00C32AAE"/>
    <w:rsid w:val="00C32CF1"/>
    <w:rsid w:val="00C32DCA"/>
    <w:rsid w:val="00C32FB2"/>
    <w:rsid w:val="00C33152"/>
    <w:rsid w:val="00C3321D"/>
    <w:rsid w:val="00C332F7"/>
    <w:rsid w:val="00C33410"/>
    <w:rsid w:val="00C334A7"/>
    <w:rsid w:val="00C33682"/>
    <w:rsid w:val="00C33799"/>
    <w:rsid w:val="00C33A0A"/>
    <w:rsid w:val="00C33CCA"/>
    <w:rsid w:val="00C33EEA"/>
    <w:rsid w:val="00C3402B"/>
    <w:rsid w:val="00C340C1"/>
    <w:rsid w:val="00C34496"/>
    <w:rsid w:val="00C344BC"/>
    <w:rsid w:val="00C34525"/>
    <w:rsid w:val="00C3463B"/>
    <w:rsid w:val="00C34844"/>
    <w:rsid w:val="00C348B1"/>
    <w:rsid w:val="00C348E7"/>
    <w:rsid w:val="00C34D9C"/>
    <w:rsid w:val="00C34E43"/>
    <w:rsid w:val="00C352CD"/>
    <w:rsid w:val="00C35369"/>
    <w:rsid w:val="00C35397"/>
    <w:rsid w:val="00C35467"/>
    <w:rsid w:val="00C35474"/>
    <w:rsid w:val="00C35688"/>
    <w:rsid w:val="00C35AB8"/>
    <w:rsid w:val="00C35BD8"/>
    <w:rsid w:val="00C35DFC"/>
    <w:rsid w:val="00C35F09"/>
    <w:rsid w:val="00C35F2E"/>
    <w:rsid w:val="00C35FC9"/>
    <w:rsid w:val="00C35FE1"/>
    <w:rsid w:val="00C360C5"/>
    <w:rsid w:val="00C360E7"/>
    <w:rsid w:val="00C360EB"/>
    <w:rsid w:val="00C362FD"/>
    <w:rsid w:val="00C36401"/>
    <w:rsid w:val="00C36535"/>
    <w:rsid w:val="00C3663C"/>
    <w:rsid w:val="00C36650"/>
    <w:rsid w:val="00C36E50"/>
    <w:rsid w:val="00C37085"/>
    <w:rsid w:val="00C372D5"/>
    <w:rsid w:val="00C374A9"/>
    <w:rsid w:val="00C374FD"/>
    <w:rsid w:val="00C3750C"/>
    <w:rsid w:val="00C375A4"/>
    <w:rsid w:val="00C375CE"/>
    <w:rsid w:val="00C3767C"/>
    <w:rsid w:val="00C377A3"/>
    <w:rsid w:val="00C377C9"/>
    <w:rsid w:val="00C378FD"/>
    <w:rsid w:val="00C37B2F"/>
    <w:rsid w:val="00C37CBA"/>
    <w:rsid w:val="00C37F8D"/>
    <w:rsid w:val="00C400CE"/>
    <w:rsid w:val="00C40165"/>
    <w:rsid w:val="00C401A7"/>
    <w:rsid w:val="00C4024B"/>
    <w:rsid w:val="00C406D7"/>
    <w:rsid w:val="00C409F4"/>
    <w:rsid w:val="00C40A0C"/>
    <w:rsid w:val="00C40A61"/>
    <w:rsid w:val="00C40D84"/>
    <w:rsid w:val="00C40F9B"/>
    <w:rsid w:val="00C410EE"/>
    <w:rsid w:val="00C41427"/>
    <w:rsid w:val="00C41456"/>
    <w:rsid w:val="00C415C2"/>
    <w:rsid w:val="00C416B3"/>
    <w:rsid w:val="00C41825"/>
    <w:rsid w:val="00C41B9D"/>
    <w:rsid w:val="00C41BC6"/>
    <w:rsid w:val="00C41DED"/>
    <w:rsid w:val="00C4213B"/>
    <w:rsid w:val="00C4252F"/>
    <w:rsid w:val="00C428E8"/>
    <w:rsid w:val="00C42BAC"/>
    <w:rsid w:val="00C42E1B"/>
    <w:rsid w:val="00C42F2B"/>
    <w:rsid w:val="00C431DC"/>
    <w:rsid w:val="00C432E7"/>
    <w:rsid w:val="00C435CB"/>
    <w:rsid w:val="00C4367D"/>
    <w:rsid w:val="00C43811"/>
    <w:rsid w:val="00C4391F"/>
    <w:rsid w:val="00C43978"/>
    <w:rsid w:val="00C43B3A"/>
    <w:rsid w:val="00C43CEE"/>
    <w:rsid w:val="00C43E5D"/>
    <w:rsid w:val="00C43FE9"/>
    <w:rsid w:val="00C44015"/>
    <w:rsid w:val="00C440A7"/>
    <w:rsid w:val="00C44140"/>
    <w:rsid w:val="00C4416F"/>
    <w:rsid w:val="00C444D8"/>
    <w:rsid w:val="00C44542"/>
    <w:rsid w:val="00C44622"/>
    <w:rsid w:val="00C447AE"/>
    <w:rsid w:val="00C44AA3"/>
    <w:rsid w:val="00C44C44"/>
    <w:rsid w:val="00C44CE9"/>
    <w:rsid w:val="00C44DAD"/>
    <w:rsid w:val="00C44F0C"/>
    <w:rsid w:val="00C4554F"/>
    <w:rsid w:val="00C45914"/>
    <w:rsid w:val="00C4595B"/>
    <w:rsid w:val="00C45C9A"/>
    <w:rsid w:val="00C45D3A"/>
    <w:rsid w:val="00C460E0"/>
    <w:rsid w:val="00C4619B"/>
    <w:rsid w:val="00C46231"/>
    <w:rsid w:val="00C46333"/>
    <w:rsid w:val="00C4638B"/>
    <w:rsid w:val="00C465D4"/>
    <w:rsid w:val="00C467FB"/>
    <w:rsid w:val="00C4698E"/>
    <w:rsid w:val="00C46E51"/>
    <w:rsid w:val="00C46F01"/>
    <w:rsid w:val="00C46F31"/>
    <w:rsid w:val="00C471A5"/>
    <w:rsid w:val="00C471B8"/>
    <w:rsid w:val="00C471BF"/>
    <w:rsid w:val="00C471C3"/>
    <w:rsid w:val="00C4726B"/>
    <w:rsid w:val="00C47384"/>
    <w:rsid w:val="00C4745C"/>
    <w:rsid w:val="00C474AD"/>
    <w:rsid w:val="00C47687"/>
    <w:rsid w:val="00C47774"/>
    <w:rsid w:val="00C477B4"/>
    <w:rsid w:val="00C4791F"/>
    <w:rsid w:val="00C479BB"/>
    <w:rsid w:val="00C47A7A"/>
    <w:rsid w:val="00C47B12"/>
    <w:rsid w:val="00C47CE7"/>
    <w:rsid w:val="00C47D2A"/>
    <w:rsid w:val="00C47ED5"/>
    <w:rsid w:val="00C47EF0"/>
    <w:rsid w:val="00C50758"/>
    <w:rsid w:val="00C50855"/>
    <w:rsid w:val="00C50A49"/>
    <w:rsid w:val="00C50B98"/>
    <w:rsid w:val="00C50D18"/>
    <w:rsid w:val="00C50E23"/>
    <w:rsid w:val="00C50E40"/>
    <w:rsid w:val="00C50F40"/>
    <w:rsid w:val="00C51067"/>
    <w:rsid w:val="00C510AC"/>
    <w:rsid w:val="00C51200"/>
    <w:rsid w:val="00C51395"/>
    <w:rsid w:val="00C51542"/>
    <w:rsid w:val="00C516E7"/>
    <w:rsid w:val="00C51842"/>
    <w:rsid w:val="00C5198D"/>
    <w:rsid w:val="00C51B2F"/>
    <w:rsid w:val="00C51B5B"/>
    <w:rsid w:val="00C51D5C"/>
    <w:rsid w:val="00C51E7B"/>
    <w:rsid w:val="00C51EEA"/>
    <w:rsid w:val="00C521AA"/>
    <w:rsid w:val="00C5230B"/>
    <w:rsid w:val="00C52363"/>
    <w:rsid w:val="00C52373"/>
    <w:rsid w:val="00C523B8"/>
    <w:rsid w:val="00C52491"/>
    <w:rsid w:val="00C52DD0"/>
    <w:rsid w:val="00C53051"/>
    <w:rsid w:val="00C53091"/>
    <w:rsid w:val="00C53206"/>
    <w:rsid w:val="00C5320D"/>
    <w:rsid w:val="00C532A9"/>
    <w:rsid w:val="00C532D9"/>
    <w:rsid w:val="00C53429"/>
    <w:rsid w:val="00C53472"/>
    <w:rsid w:val="00C5370D"/>
    <w:rsid w:val="00C53771"/>
    <w:rsid w:val="00C53B91"/>
    <w:rsid w:val="00C53D67"/>
    <w:rsid w:val="00C53E6A"/>
    <w:rsid w:val="00C53EA5"/>
    <w:rsid w:val="00C53FD9"/>
    <w:rsid w:val="00C540D0"/>
    <w:rsid w:val="00C5443B"/>
    <w:rsid w:val="00C544F6"/>
    <w:rsid w:val="00C54580"/>
    <w:rsid w:val="00C54591"/>
    <w:rsid w:val="00C548D9"/>
    <w:rsid w:val="00C54ACE"/>
    <w:rsid w:val="00C54D87"/>
    <w:rsid w:val="00C550A9"/>
    <w:rsid w:val="00C550F5"/>
    <w:rsid w:val="00C551C8"/>
    <w:rsid w:val="00C5546D"/>
    <w:rsid w:val="00C5553B"/>
    <w:rsid w:val="00C556D4"/>
    <w:rsid w:val="00C5584C"/>
    <w:rsid w:val="00C5592E"/>
    <w:rsid w:val="00C55933"/>
    <w:rsid w:val="00C55B09"/>
    <w:rsid w:val="00C55BDE"/>
    <w:rsid w:val="00C55DC8"/>
    <w:rsid w:val="00C563F8"/>
    <w:rsid w:val="00C56F54"/>
    <w:rsid w:val="00C5707C"/>
    <w:rsid w:val="00C5712A"/>
    <w:rsid w:val="00C571A1"/>
    <w:rsid w:val="00C571B5"/>
    <w:rsid w:val="00C573ED"/>
    <w:rsid w:val="00C57490"/>
    <w:rsid w:val="00C5752F"/>
    <w:rsid w:val="00C576CF"/>
    <w:rsid w:val="00C577AC"/>
    <w:rsid w:val="00C578DA"/>
    <w:rsid w:val="00C579D6"/>
    <w:rsid w:val="00C57BBE"/>
    <w:rsid w:val="00C57BD9"/>
    <w:rsid w:val="00C57C6D"/>
    <w:rsid w:val="00C57DEF"/>
    <w:rsid w:val="00C57F3F"/>
    <w:rsid w:val="00C6009B"/>
    <w:rsid w:val="00C6015B"/>
    <w:rsid w:val="00C6028F"/>
    <w:rsid w:val="00C6053D"/>
    <w:rsid w:val="00C60722"/>
    <w:rsid w:val="00C609C1"/>
    <w:rsid w:val="00C60FF6"/>
    <w:rsid w:val="00C61200"/>
    <w:rsid w:val="00C61282"/>
    <w:rsid w:val="00C615A4"/>
    <w:rsid w:val="00C615DB"/>
    <w:rsid w:val="00C61646"/>
    <w:rsid w:val="00C6180E"/>
    <w:rsid w:val="00C61D1D"/>
    <w:rsid w:val="00C61DFE"/>
    <w:rsid w:val="00C61EB7"/>
    <w:rsid w:val="00C61F19"/>
    <w:rsid w:val="00C61FA5"/>
    <w:rsid w:val="00C62280"/>
    <w:rsid w:val="00C622F5"/>
    <w:rsid w:val="00C62528"/>
    <w:rsid w:val="00C625A4"/>
    <w:rsid w:val="00C62868"/>
    <w:rsid w:val="00C62B66"/>
    <w:rsid w:val="00C62CF0"/>
    <w:rsid w:val="00C62D87"/>
    <w:rsid w:val="00C62E63"/>
    <w:rsid w:val="00C6354F"/>
    <w:rsid w:val="00C63561"/>
    <w:rsid w:val="00C638DD"/>
    <w:rsid w:val="00C639EB"/>
    <w:rsid w:val="00C63C22"/>
    <w:rsid w:val="00C63E54"/>
    <w:rsid w:val="00C63F69"/>
    <w:rsid w:val="00C64077"/>
    <w:rsid w:val="00C64112"/>
    <w:rsid w:val="00C641C3"/>
    <w:rsid w:val="00C642B6"/>
    <w:rsid w:val="00C64487"/>
    <w:rsid w:val="00C64630"/>
    <w:rsid w:val="00C646A3"/>
    <w:rsid w:val="00C64798"/>
    <w:rsid w:val="00C6499C"/>
    <w:rsid w:val="00C64ECA"/>
    <w:rsid w:val="00C64F45"/>
    <w:rsid w:val="00C650C1"/>
    <w:rsid w:val="00C6524C"/>
    <w:rsid w:val="00C65422"/>
    <w:rsid w:val="00C654C1"/>
    <w:rsid w:val="00C654ED"/>
    <w:rsid w:val="00C65610"/>
    <w:rsid w:val="00C656F1"/>
    <w:rsid w:val="00C658E0"/>
    <w:rsid w:val="00C659E1"/>
    <w:rsid w:val="00C65AF0"/>
    <w:rsid w:val="00C65C57"/>
    <w:rsid w:val="00C65DB7"/>
    <w:rsid w:val="00C6616C"/>
    <w:rsid w:val="00C6618B"/>
    <w:rsid w:val="00C661DC"/>
    <w:rsid w:val="00C6627C"/>
    <w:rsid w:val="00C66356"/>
    <w:rsid w:val="00C663AD"/>
    <w:rsid w:val="00C663F1"/>
    <w:rsid w:val="00C6648F"/>
    <w:rsid w:val="00C66499"/>
    <w:rsid w:val="00C666D5"/>
    <w:rsid w:val="00C66739"/>
    <w:rsid w:val="00C667AD"/>
    <w:rsid w:val="00C66921"/>
    <w:rsid w:val="00C66922"/>
    <w:rsid w:val="00C669AC"/>
    <w:rsid w:val="00C669BF"/>
    <w:rsid w:val="00C66A3B"/>
    <w:rsid w:val="00C66B12"/>
    <w:rsid w:val="00C66C2D"/>
    <w:rsid w:val="00C66C65"/>
    <w:rsid w:val="00C66D17"/>
    <w:rsid w:val="00C66E40"/>
    <w:rsid w:val="00C670F6"/>
    <w:rsid w:val="00C67551"/>
    <w:rsid w:val="00C6795B"/>
    <w:rsid w:val="00C67AFE"/>
    <w:rsid w:val="00C67C69"/>
    <w:rsid w:val="00C67D57"/>
    <w:rsid w:val="00C67E93"/>
    <w:rsid w:val="00C67FE9"/>
    <w:rsid w:val="00C70052"/>
    <w:rsid w:val="00C700C1"/>
    <w:rsid w:val="00C7018C"/>
    <w:rsid w:val="00C70489"/>
    <w:rsid w:val="00C706F0"/>
    <w:rsid w:val="00C707EB"/>
    <w:rsid w:val="00C70902"/>
    <w:rsid w:val="00C70903"/>
    <w:rsid w:val="00C70A4E"/>
    <w:rsid w:val="00C70C17"/>
    <w:rsid w:val="00C70DC7"/>
    <w:rsid w:val="00C7161E"/>
    <w:rsid w:val="00C716A9"/>
    <w:rsid w:val="00C718C6"/>
    <w:rsid w:val="00C71961"/>
    <w:rsid w:val="00C719A4"/>
    <w:rsid w:val="00C719DB"/>
    <w:rsid w:val="00C71D5F"/>
    <w:rsid w:val="00C71EA5"/>
    <w:rsid w:val="00C71EEF"/>
    <w:rsid w:val="00C71FE1"/>
    <w:rsid w:val="00C72057"/>
    <w:rsid w:val="00C72135"/>
    <w:rsid w:val="00C7243E"/>
    <w:rsid w:val="00C72821"/>
    <w:rsid w:val="00C7284B"/>
    <w:rsid w:val="00C72A69"/>
    <w:rsid w:val="00C72A99"/>
    <w:rsid w:val="00C72E25"/>
    <w:rsid w:val="00C72EBB"/>
    <w:rsid w:val="00C73496"/>
    <w:rsid w:val="00C734BD"/>
    <w:rsid w:val="00C73704"/>
    <w:rsid w:val="00C73726"/>
    <w:rsid w:val="00C737B0"/>
    <w:rsid w:val="00C737F5"/>
    <w:rsid w:val="00C73BEE"/>
    <w:rsid w:val="00C73D6B"/>
    <w:rsid w:val="00C7402E"/>
    <w:rsid w:val="00C740B8"/>
    <w:rsid w:val="00C745A3"/>
    <w:rsid w:val="00C747C5"/>
    <w:rsid w:val="00C74817"/>
    <w:rsid w:val="00C748B2"/>
    <w:rsid w:val="00C74AEA"/>
    <w:rsid w:val="00C74AF1"/>
    <w:rsid w:val="00C752DA"/>
    <w:rsid w:val="00C75552"/>
    <w:rsid w:val="00C758B4"/>
    <w:rsid w:val="00C758C9"/>
    <w:rsid w:val="00C75968"/>
    <w:rsid w:val="00C75A3E"/>
    <w:rsid w:val="00C75B95"/>
    <w:rsid w:val="00C75D7A"/>
    <w:rsid w:val="00C75F68"/>
    <w:rsid w:val="00C75FBF"/>
    <w:rsid w:val="00C760E3"/>
    <w:rsid w:val="00C764E7"/>
    <w:rsid w:val="00C7664D"/>
    <w:rsid w:val="00C767BC"/>
    <w:rsid w:val="00C76BEA"/>
    <w:rsid w:val="00C76ED6"/>
    <w:rsid w:val="00C76EDF"/>
    <w:rsid w:val="00C76F15"/>
    <w:rsid w:val="00C76F70"/>
    <w:rsid w:val="00C770C9"/>
    <w:rsid w:val="00C77218"/>
    <w:rsid w:val="00C77236"/>
    <w:rsid w:val="00C773CC"/>
    <w:rsid w:val="00C7748B"/>
    <w:rsid w:val="00C774DD"/>
    <w:rsid w:val="00C774EB"/>
    <w:rsid w:val="00C77762"/>
    <w:rsid w:val="00C7776B"/>
    <w:rsid w:val="00C7790E"/>
    <w:rsid w:val="00C77BD3"/>
    <w:rsid w:val="00C77D6C"/>
    <w:rsid w:val="00C77ED7"/>
    <w:rsid w:val="00C80035"/>
    <w:rsid w:val="00C8015E"/>
    <w:rsid w:val="00C801E8"/>
    <w:rsid w:val="00C8025B"/>
    <w:rsid w:val="00C804DD"/>
    <w:rsid w:val="00C80553"/>
    <w:rsid w:val="00C80570"/>
    <w:rsid w:val="00C8060A"/>
    <w:rsid w:val="00C80739"/>
    <w:rsid w:val="00C809B3"/>
    <w:rsid w:val="00C809DC"/>
    <w:rsid w:val="00C80A70"/>
    <w:rsid w:val="00C80AC8"/>
    <w:rsid w:val="00C80B61"/>
    <w:rsid w:val="00C80B91"/>
    <w:rsid w:val="00C80D63"/>
    <w:rsid w:val="00C80E4B"/>
    <w:rsid w:val="00C80E71"/>
    <w:rsid w:val="00C80FAB"/>
    <w:rsid w:val="00C8126D"/>
    <w:rsid w:val="00C813E1"/>
    <w:rsid w:val="00C81477"/>
    <w:rsid w:val="00C815AB"/>
    <w:rsid w:val="00C819E7"/>
    <w:rsid w:val="00C81A4C"/>
    <w:rsid w:val="00C81C98"/>
    <w:rsid w:val="00C81E76"/>
    <w:rsid w:val="00C824BE"/>
    <w:rsid w:val="00C827F6"/>
    <w:rsid w:val="00C82912"/>
    <w:rsid w:val="00C82D74"/>
    <w:rsid w:val="00C82E6F"/>
    <w:rsid w:val="00C82F0D"/>
    <w:rsid w:val="00C830C3"/>
    <w:rsid w:val="00C83195"/>
    <w:rsid w:val="00C837BB"/>
    <w:rsid w:val="00C837DD"/>
    <w:rsid w:val="00C83DD0"/>
    <w:rsid w:val="00C83F3E"/>
    <w:rsid w:val="00C841F1"/>
    <w:rsid w:val="00C84565"/>
    <w:rsid w:val="00C84570"/>
    <w:rsid w:val="00C845E7"/>
    <w:rsid w:val="00C84737"/>
    <w:rsid w:val="00C8498B"/>
    <w:rsid w:val="00C84BC6"/>
    <w:rsid w:val="00C85010"/>
    <w:rsid w:val="00C85029"/>
    <w:rsid w:val="00C8503B"/>
    <w:rsid w:val="00C850BB"/>
    <w:rsid w:val="00C85222"/>
    <w:rsid w:val="00C85334"/>
    <w:rsid w:val="00C8538B"/>
    <w:rsid w:val="00C85403"/>
    <w:rsid w:val="00C85448"/>
    <w:rsid w:val="00C85814"/>
    <w:rsid w:val="00C85898"/>
    <w:rsid w:val="00C858BE"/>
    <w:rsid w:val="00C8591A"/>
    <w:rsid w:val="00C8597C"/>
    <w:rsid w:val="00C85A09"/>
    <w:rsid w:val="00C85AB9"/>
    <w:rsid w:val="00C85FE2"/>
    <w:rsid w:val="00C860AF"/>
    <w:rsid w:val="00C862B7"/>
    <w:rsid w:val="00C86579"/>
    <w:rsid w:val="00C867A5"/>
    <w:rsid w:val="00C869AE"/>
    <w:rsid w:val="00C86D76"/>
    <w:rsid w:val="00C8707E"/>
    <w:rsid w:val="00C870C3"/>
    <w:rsid w:val="00C870DB"/>
    <w:rsid w:val="00C8716A"/>
    <w:rsid w:val="00C87217"/>
    <w:rsid w:val="00C8740C"/>
    <w:rsid w:val="00C87861"/>
    <w:rsid w:val="00C87970"/>
    <w:rsid w:val="00C87972"/>
    <w:rsid w:val="00C879AA"/>
    <w:rsid w:val="00C87AD2"/>
    <w:rsid w:val="00C87F19"/>
    <w:rsid w:val="00C87F86"/>
    <w:rsid w:val="00C90367"/>
    <w:rsid w:val="00C90395"/>
    <w:rsid w:val="00C90551"/>
    <w:rsid w:val="00C909B6"/>
    <w:rsid w:val="00C90B97"/>
    <w:rsid w:val="00C90C44"/>
    <w:rsid w:val="00C90D36"/>
    <w:rsid w:val="00C90E04"/>
    <w:rsid w:val="00C910C5"/>
    <w:rsid w:val="00C91208"/>
    <w:rsid w:val="00C9146F"/>
    <w:rsid w:val="00C9159E"/>
    <w:rsid w:val="00C919E3"/>
    <w:rsid w:val="00C91A08"/>
    <w:rsid w:val="00C91AFB"/>
    <w:rsid w:val="00C91DBA"/>
    <w:rsid w:val="00C922B7"/>
    <w:rsid w:val="00C92358"/>
    <w:rsid w:val="00C923F7"/>
    <w:rsid w:val="00C92638"/>
    <w:rsid w:val="00C92B2E"/>
    <w:rsid w:val="00C92E34"/>
    <w:rsid w:val="00C92EB1"/>
    <w:rsid w:val="00C93056"/>
    <w:rsid w:val="00C932AB"/>
    <w:rsid w:val="00C93319"/>
    <w:rsid w:val="00C934D5"/>
    <w:rsid w:val="00C93625"/>
    <w:rsid w:val="00C9368A"/>
    <w:rsid w:val="00C936C8"/>
    <w:rsid w:val="00C936ED"/>
    <w:rsid w:val="00C937BB"/>
    <w:rsid w:val="00C938D0"/>
    <w:rsid w:val="00C9390B"/>
    <w:rsid w:val="00C93980"/>
    <w:rsid w:val="00C93B38"/>
    <w:rsid w:val="00C93BB1"/>
    <w:rsid w:val="00C93F02"/>
    <w:rsid w:val="00C93F71"/>
    <w:rsid w:val="00C9400F"/>
    <w:rsid w:val="00C943F7"/>
    <w:rsid w:val="00C9449B"/>
    <w:rsid w:val="00C9458A"/>
    <w:rsid w:val="00C9466C"/>
    <w:rsid w:val="00C94683"/>
    <w:rsid w:val="00C94889"/>
    <w:rsid w:val="00C94C56"/>
    <w:rsid w:val="00C94C90"/>
    <w:rsid w:val="00C95278"/>
    <w:rsid w:val="00C9538B"/>
    <w:rsid w:val="00C953E8"/>
    <w:rsid w:val="00C954C7"/>
    <w:rsid w:val="00C9560B"/>
    <w:rsid w:val="00C956E3"/>
    <w:rsid w:val="00C95A0B"/>
    <w:rsid w:val="00C95DE6"/>
    <w:rsid w:val="00C96040"/>
    <w:rsid w:val="00C96058"/>
    <w:rsid w:val="00C96320"/>
    <w:rsid w:val="00C96759"/>
    <w:rsid w:val="00C9680C"/>
    <w:rsid w:val="00C96A46"/>
    <w:rsid w:val="00C96D56"/>
    <w:rsid w:val="00C96F2C"/>
    <w:rsid w:val="00C96F96"/>
    <w:rsid w:val="00C9700D"/>
    <w:rsid w:val="00C9731C"/>
    <w:rsid w:val="00C97811"/>
    <w:rsid w:val="00C978C6"/>
    <w:rsid w:val="00C97A64"/>
    <w:rsid w:val="00C97BB5"/>
    <w:rsid w:val="00C97D10"/>
    <w:rsid w:val="00C97D4A"/>
    <w:rsid w:val="00C97D53"/>
    <w:rsid w:val="00C97F83"/>
    <w:rsid w:val="00CA018C"/>
    <w:rsid w:val="00CA02AB"/>
    <w:rsid w:val="00CA02B1"/>
    <w:rsid w:val="00CA0308"/>
    <w:rsid w:val="00CA03D3"/>
    <w:rsid w:val="00CA04DE"/>
    <w:rsid w:val="00CA0595"/>
    <w:rsid w:val="00CA06AF"/>
    <w:rsid w:val="00CA07C7"/>
    <w:rsid w:val="00CA082B"/>
    <w:rsid w:val="00CA08BC"/>
    <w:rsid w:val="00CA08FF"/>
    <w:rsid w:val="00CA0972"/>
    <w:rsid w:val="00CA09A9"/>
    <w:rsid w:val="00CA0A6B"/>
    <w:rsid w:val="00CA0B9E"/>
    <w:rsid w:val="00CA0C52"/>
    <w:rsid w:val="00CA11CB"/>
    <w:rsid w:val="00CA11D5"/>
    <w:rsid w:val="00CA144E"/>
    <w:rsid w:val="00CA18A7"/>
    <w:rsid w:val="00CA1962"/>
    <w:rsid w:val="00CA19F3"/>
    <w:rsid w:val="00CA19F6"/>
    <w:rsid w:val="00CA1A7A"/>
    <w:rsid w:val="00CA1B6A"/>
    <w:rsid w:val="00CA1B90"/>
    <w:rsid w:val="00CA1C33"/>
    <w:rsid w:val="00CA1C6E"/>
    <w:rsid w:val="00CA1D45"/>
    <w:rsid w:val="00CA1DFB"/>
    <w:rsid w:val="00CA1E5B"/>
    <w:rsid w:val="00CA1E6E"/>
    <w:rsid w:val="00CA1EEC"/>
    <w:rsid w:val="00CA1F8C"/>
    <w:rsid w:val="00CA1FDB"/>
    <w:rsid w:val="00CA1FE4"/>
    <w:rsid w:val="00CA21AA"/>
    <w:rsid w:val="00CA2847"/>
    <w:rsid w:val="00CA28AB"/>
    <w:rsid w:val="00CA2B21"/>
    <w:rsid w:val="00CA2B5D"/>
    <w:rsid w:val="00CA325C"/>
    <w:rsid w:val="00CA3284"/>
    <w:rsid w:val="00CA3419"/>
    <w:rsid w:val="00CA34CF"/>
    <w:rsid w:val="00CA35CD"/>
    <w:rsid w:val="00CA3B31"/>
    <w:rsid w:val="00CA3D09"/>
    <w:rsid w:val="00CA3DE0"/>
    <w:rsid w:val="00CA3F49"/>
    <w:rsid w:val="00CA4055"/>
    <w:rsid w:val="00CA4559"/>
    <w:rsid w:val="00CA4652"/>
    <w:rsid w:val="00CA46CA"/>
    <w:rsid w:val="00CA4721"/>
    <w:rsid w:val="00CA489B"/>
    <w:rsid w:val="00CA496A"/>
    <w:rsid w:val="00CA4974"/>
    <w:rsid w:val="00CA49A9"/>
    <w:rsid w:val="00CA4A2D"/>
    <w:rsid w:val="00CA4B7A"/>
    <w:rsid w:val="00CA4BE7"/>
    <w:rsid w:val="00CA4D6D"/>
    <w:rsid w:val="00CA4DA3"/>
    <w:rsid w:val="00CA508D"/>
    <w:rsid w:val="00CA527F"/>
    <w:rsid w:val="00CA548D"/>
    <w:rsid w:val="00CA57FA"/>
    <w:rsid w:val="00CA59E8"/>
    <w:rsid w:val="00CA5B33"/>
    <w:rsid w:val="00CA5E69"/>
    <w:rsid w:val="00CA60F0"/>
    <w:rsid w:val="00CA6166"/>
    <w:rsid w:val="00CA618E"/>
    <w:rsid w:val="00CA62DB"/>
    <w:rsid w:val="00CA671A"/>
    <w:rsid w:val="00CA6807"/>
    <w:rsid w:val="00CA68A1"/>
    <w:rsid w:val="00CA69D3"/>
    <w:rsid w:val="00CA6A2D"/>
    <w:rsid w:val="00CA6B0E"/>
    <w:rsid w:val="00CA71F0"/>
    <w:rsid w:val="00CA72E9"/>
    <w:rsid w:val="00CA75E5"/>
    <w:rsid w:val="00CA75E7"/>
    <w:rsid w:val="00CA781F"/>
    <w:rsid w:val="00CA78E4"/>
    <w:rsid w:val="00CA790C"/>
    <w:rsid w:val="00CA79BB"/>
    <w:rsid w:val="00CA7A5A"/>
    <w:rsid w:val="00CA7AEB"/>
    <w:rsid w:val="00CA7AF2"/>
    <w:rsid w:val="00CA7C67"/>
    <w:rsid w:val="00CA7DD7"/>
    <w:rsid w:val="00CB006A"/>
    <w:rsid w:val="00CB0162"/>
    <w:rsid w:val="00CB024D"/>
    <w:rsid w:val="00CB0DE5"/>
    <w:rsid w:val="00CB0EA3"/>
    <w:rsid w:val="00CB0F0F"/>
    <w:rsid w:val="00CB0F41"/>
    <w:rsid w:val="00CB1043"/>
    <w:rsid w:val="00CB1387"/>
    <w:rsid w:val="00CB15C7"/>
    <w:rsid w:val="00CB167E"/>
    <w:rsid w:val="00CB17C6"/>
    <w:rsid w:val="00CB19C0"/>
    <w:rsid w:val="00CB225F"/>
    <w:rsid w:val="00CB2567"/>
    <w:rsid w:val="00CB259C"/>
    <w:rsid w:val="00CB26C4"/>
    <w:rsid w:val="00CB27A8"/>
    <w:rsid w:val="00CB283C"/>
    <w:rsid w:val="00CB2A64"/>
    <w:rsid w:val="00CB2B7B"/>
    <w:rsid w:val="00CB2BF5"/>
    <w:rsid w:val="00CB2CAA"/>
    <w:rsid w:val="00CB2D07"/>
    <w:rsid w:val="00CB2D1E"/>
    <w:rsid w:val="00CB2D64"/>
    <w:rsid w:val="00CB2E2F"/>
    <w:rsid w:val="00CB2E53"/>
    <w:rsid w:val="00CB2FEE"/>
    <w:rsid w:val="00CB309C"/>
    <w:rsid w:val="00CB30A2"/>
    <w:rsid w:val="00CB3549"/>
    <w:rsid w:val="00CB36E3"/>
    <w:rsid w:val="00CB3900"/>
    <w:rsid w:val="00CB3A4C"/>
    <w:rsid w:val="00CB3B09"/>
    <w:rsid w:val="00CB416F"/>
    <w:rsid w:val="00CB4177"/>
    <w:rsid w:val="00CB41A4"/>
    <w:rsid w:val="00CB46D3"/>
    <w:rsid w:val="00CB46DE"/>
    <w:rsid w:val="00CB4A07"/>
    <w:rsid w:val="00CB4AB3"/>
    <w:rsid w:val="00CB4B87"/>
    <w:rsid w:val="00CB504E"/>
    <w:rsid w:val="00CB5187"/>
    <w:rsid w:val="00CB520D"/>
    <w:rsid w:val="00CB5253"/>
    <w:rsid w:val="00CB534C"/>
    <w:rsid w:val="00CB5569"/>
    <w:rsid w:val="00CB55EC"/>
    <w:rsid w:val="00CB579E"/>
    <w:rsid w:val="00CB58EB"/>
    <w:rsid w:val="00CB5946"/>
    <w:rsid w:val="00CB5BB6"/>
    <w:rsid w:val="00CB5C83"/>
    <w:rsid w:val="00CB5C8A"/>
    <w:rsid w:val="00CB5D65"/>
    <w:rsid w:val="00CB61D9"/>
    <w:rsid w:val="00CB61EA"/>
    <w:rsid w:val="00CB6394"/>
    <w:rsid w:val="00CB649E"/>
    <w:rsid w:val="00CB66AC"/>
    <w:rsid w:val="00CB680B"/>
    <w:rsid w:val="00CB6867"/>
    <w:rsid w:val="00CB6B9E"/>
    <w:rsid w:val="00CB6CB2"/>
    <w:rsid w:val="00CB70CC"/>
    <w:rsid w:val="00CB7151"/>
    <w:rsid w:val="00CB71C8"/>
    <w:rsid w:val="00CB7277"/>
    <w:rsid w:val="00CB75F5"/>
    <w:rsid w:val="00CB7687"/>
    <w:rsid w:val="00CB771E"/>
    <w:rsid w:val="00CB7945"/>
    <w:rsid w:val="00CB7C17"/>
    <w:rsid w:val="00CB7C71"/>
    <w:rsid w:val="00CB7EDA"/>
    <w:rsid w:val="00CC0072"/>
    <w:rsid w:val="00CC0145"/>
    <w:rsid w:val="00CC018C"/>
    <w:rsid w:val="00CC025E"/>
    <w:rsid w:val="00CC03ED"/>
    <w:rsid w:val="00CC04EE"/>
    <w:rsid w:val="00CC051D"/>
    <w:rsid w:val="00CC0598"/>
    <w:rsid w:val="00CC07B8"/>
    <w:rsid w:val="00CC09FF"/>
    <w:rsid w:val="00CC0A0B"/>
    <w:rsid w:val="00CC0DD7"/>
    <w:rsid w:val="00CC1275"/>
    <w:rsid w:val="00CC1372"/>
    <w:rsid w:val="00CC1407"/>
    <w:rsid w:val="00CC15FC"/>
    <w:rsid w:val="00CC1841"/>
    <w:rsid w:val="00CC1876"/>
    <w:rsid w:val="00CC1895"/>
    <w:rsid w:val="00CC197A"/>
    <w:rsid w:val="00CC19D5"/>
    <w:rsid w:val="00CC19E4"/>
    <w:rsid w:val="00CC1BFC"/>
    <w:rsid w:val="00CC1CC1"/>
    <w:rsid w:val="00CC1CE9"/>
    <w:rsid w:val="00CC1E88"/>
    <w:rsid w:val="00CC24E2"/>
    <w:rsid w:val="00CC250C"/>
    <w:rsid w:val="00CC26D4"/>
    <w:rsid w:val="00CC277C"/>
    <w:rsid w:val="00CC2A3A"/>
    <w:rsid w:val="00CC2B16"/>
    <w:rsid w:val="00CC2B52"/>
    <w:rsid w:val="00CC2D44"/>
    <w:rsid w:val="00CC2DAF"/>
    <w:rsid w:val="00CC2ED9"/>
    <w:rsid w:val="00CC2F4D"/>
    <w:rsid w:val="00CC3292"/>
    <w:rsid w:val="00CC3471"/>
    <w:rsid w:val="00CC347B"/>
    <w:rsid w:val="00CC360A"/>
    <w:rsid w:val="00CC3A3B"/>
    <w:rsid w:val="00CC3AE9"/>
    <w:rsid w:val="00CC3BED"/>
    <w:rsid w:val="00CC3C52"/>
    <w:rsid w:val="00CC3C6F"/>
    <w:rsid w:val="00CC3DB1"/>
    <w:rsid w:val="00CC3DBE"/>
    <w:rsid w:val="00CC3F2D"/>
    <w:rsid w:val="00CC40E5"/>
    <w:rsid w:val="00CC4246"/>
    <w:rsid w:val="00CC4387"/>
    <w:rsid w:val="00CC4634"/>
    <w:rsid w:val="00CC4997"/>
    <w:rsid w:val="00CC4A8F"/>
    <w:rsid w:val="00CC4B05"/>
    <w:rsid w:val="00CC4E9C"/>
    <w:rsid w:val="00CC513D"/>
    <w:rsid w:val="00CC516F"/>
    <w:rsid w:val="00CC5281"/>
    <w:rsid w:val="00CC52A8"/>
    <w:rsid w:val="00CC52BD"/>
    <w:rsid w:val="00CC5491"/>
    <w:rsid w:val="00CC5663"/>
    <w:rsid w:val="00CC566C"/>
    <w:rsid w:val="00CC5777"/>
    <w:rsid w:val="00CC5921"/>
    <w:rsid w:val="00CC5CFA"/>
    <w:rsid w:val="00CC5D98"/>
    <w:rsid w:val="00CC5E8A"/>
    <w:rsid w:val="00CC5F68"/>
    <w:rsid w:val="00CC5FFE"/>
    <w:rsid w:val="00CC641C"/>
    <w:rsid w:val="00CC660C"/>
    <w:rsid w:val="00CC67D9"/>
    <w:rsid w:val="00CC69B9"/>
    <w:rsid w:val="00CC6C02"/>
    <w:rsid w:val="00CC6D0B"/>
    <w:rsid w:val="00CC6DFB"/>
    <w:rsid w:val="00CC6F0C"/>
    <w:rsid w:val="00CC7121"/>
    <w:rsid w:val="00CC712C"/>
    <w:rsid w:val="00CC7134"/>
    <w:rsid w:val="00CC723E"/>
    <w:rsid w:val="00CC72EE"/>
    <w:rsid w:val="00CC739A"/>
    <w:rsid w:val="00CC73C6"/>
    <w:rsid w:val="00CC73DD"/>
    <w:rsid w:val="00CC74A6"/>
    <w:rsid w:val="00CC7C3A"/>
    <w:rsid w:val="00CC7E4C"/>
    <w:rsid w:val="00CC7F1E"/>
    <w:rsid w:val="00CD0082"/>
    <w:rsid w:val="00CD01D9"/>
    <w:rsid w:val="00CD023B"/>
    <w:rsid w:val="00CD0338"/>
    <w:rsid w:val="00CD03B3"/>
    <w:rsid w:val="00CD04FE"/>
    <w:rsid w:val="00CD0602"/>
    <w:rsid w:val="00CD0611"/>
    <w:rsid w:val="00CD0748"/>
    <w:rsid w:val="00CD0935"/>
    <w:rsid w:val="00CD0A26"/>
    <w:rsid w:val="00CD0B4E"/>
    <w:rsid w:val="00CD0BF5"/>
    <w:rsid w:val="00CD0BFF"/>
    <w:rsid w:val="00CD0CDF"/>
    <w:rsid w:val="00CD0EA8"/>
    <w:rsid w:val="00CD0FAC"/>
    <w:rsid w:val="00CD0FDE"/>
    <w:rsid w:val="00CD129C"/>
    <w:rsid w:val="00CD12A8"/>
    <w:rsid w:val="00CD132F"/>
    <w:rsid w:val="00CD13A6"/>
    <w:rsid w:val="00CD1530"/>
    <w:rsid w:val="00CD15AF"/>
    <w:rsid w:val="00CD1935"/>
    <w:rsid w:val="00CD1BFD"/>
    <w:rsid w:val="00CD1E43"/>
    <w:rsid w:val="00CD2180"/>
    <w:rsid w:val="00CD23AB"/>
    <w:rsid w:val="00CD2570"/>
    <w:rsid w:val="00CD2A14"/>
    <w:rsid w:val="00CD2A23"/>
    <w:rsid w:val="00CD2BEE"/>
    <w:rsid w:val="00CD2FBA"/>
    <w:rsid w:val="00CD304E"/>
    <w:rsid w:val="00CD3155"/>
    <w:rsid w:val="00CD322E"/>
    <w:rsid w:val="00CD3237"/>
    <w:rsid w:val="00CD3406"/>
    <w:rsid w:val="00CD3474"/>
    <w:rsid w:val="00CD36F3"/>
    <w:rsid w:val="00CD37F5"/>
    <w:rsid w:val="00CD3885"/>
    <w:rsid w:val="00CD39C2"/>
    <w:rsid w:val="00CD3DD7"/>
    <w:rsid w:val="00CD3F51"/>
    <w:rsid w:val="00CD4464"/>
    <w:rsid w:val="00CD4482"/>
    <w:rsid w:val="00CD4661"/>
    <w:rsid w:val="00CD46ED"/>
    <w:rsid w:val="00CD46FA"/>
    <w:rsid w:val="00CD47D7"/>
    <w:rsid w:val="00CD4D01"/>
    <w:rsid w:val="00CD4D96"/>
    <w:rsid w:val="00CD4FFC"/>
    <w:rsid w:val="00CD5087"/>
    <w:rsid w:val="00CD526B"/>
    <w:rsid w:val="00CD5486"/>
    <w:rsid w:val="00CD54F6"/>
    <w:rsid w:val="00CD5656"/>
    <w:rsid w:val="00CD5694"/>
    <w:rsid w:val="00CD57C4"/>
    <w:rsid w:val="00CD5CDB"/>
    <w:rsid w:val="00CD5FD3"/>
    <w:rsid w:val="00CD5FDC"/>
    <w:rsid w:val="00CD6001"/>
    <w:rsid w:val="00CD626F"/>
    <w:rsid w:val="00CD6276"/>
    <w:rsid w:val="00CD6463"/>
    <w:rsid w:val="00CD649B"/>
    <w:rsid w:val="00CD652D"/>
    <w:rsid w:val="00CD66AE"/>
    <w:rsid w:val="00CD670A"/>
    <w:rsid w:val="00CD6854"/>
    <w:rsid w:val="00CD6AAB"/>
    <w:rsid w:val="00CD6BF6"/>
    <w:rsid w:val="00CD6CC8"/>
    <w:rsid w:val="00CD71FD"/>
    <w:rsid w:val="00CD75DA"/>
    <w:rsid w:val="00CD782D"/>
    <w:rsid w:val="00CD78B5"/>
    <w:rsid w:val="00CD78BD"/>
    <w:rsid w:val="00CD7985"/>
    <w:rsid w:val="00CD7D7A"/>
    <w:rsid w:val="00CD7EF1"/>
    <w:rsid w:val="00CE0058"/>
    <w:rsid w:val="00CE01D5"/>
    <w:rsid w:val="00CE03C3"/>
    <w:rsid w:val="00CE06C7"/>
    <w:rsid w:val="00CE0748"/>
    <w:rsid w:val="00CE0872"/>
    <w:rsid w:val="00CE0B27"/>
    <w:rsid w:val="00CE0C1C"/>
    <w:rsid w:val="00CE0D3B"/>
    <w:rsid w:val="00CE0E04"/>
    <w:rsid w:val="00CE10CD"/>
    <w:rsid w:val="00CE131F"/>
    <w:rsid w:val="00CE1345"/>
    <w:rsid w:val="00CE1400"/>
    <w:rsid w:val="00CE14A9"/>
    <w:rsid w:val="00CE16B9"/>
    <w:rsid w:val="00CE1888"/>
    <w:rsid w:val="00CE18D9"/>
    <w:rsid w:val="00CE1910"/>
    <w:rsid w:val="00CE1A48"/>
    <w:rsid w:val="00CE1C1A"/>
    <w:rsid w:val="00CE1CF9"/>
    <w:rsid w:val="00CE1E9E"/>
    <w:rsid w:val="00CE2008"/>
    <w:rsid w:val="00CE213A"/>
    <w:rsid w:val="00CE2205"/>
    <w:rsid w:val="00CE22D7"/>
    <w:rsid w:val="00CE23D6"/>
    <w:rsid w:val="00CE244F"/>
    <w:rsid w:val="00CE2462"/>
    <w:rsid w:val="00CE2483"/>
    <w:rsid w:val="00CE260B"/>
    <w:rsid w:val="00CE2625"/>
    <w:rsid w:val="00CE2765"/>
    <w:rsid w:val="00CE2822"/>
    <w:rsid w:val="00CE28BB"/>
    <w:rsid w:val="00CE2EF0"/>
    <w:rsid w:val="00CE2FC5"/>
    <w:rsid w:val="00CE30F3"/>
    <w:rsid w:val="00CE3202"/>
    <w:rsid w:val="00CE3233"/>
    <w:rsid w:val="00CE32A0"/>
    <w:rsid w:val="00CE37AF"/>
    <w:rsid w:val="00CE388F"/>
    <w:rsid w:val="00CE3925"/>
    <w:rsid w:val="00CE3C51"/>
    <w:rsid w:val="00CE40EA"/>
    <w:rsid w:val="00CE4108"/>
    <w:rsid w:val="00CE4176"/>
    <w:rsid w:val="00CE4414"/>
    <w:rsid w:val="00CE4658"/>
    <w:rsid w:val="00CE4666"/>
    <w:rsid w:val="00CE4742"/>
    <w:rsid w:val="00CE48A4"/>
    <w:rsid w:val="00CE4CD3"/>
    <w:rsid w:val="00CE4E73"/>
    <w:rsid w:val="00CE4EEF"/>
    <w:rsid w:val="00CE51BC"/>
    <w:rsid w:val="00CE5253"/>
    <w:rsid w:val="00CE525F"/>
    <w:rsid w:val="00CE54F2"/>
    <w:rsid w:val="00CE550C"/>
    <w:rsid w:val="00CE551F"/>
    <w:rsid w:val="00CE56EC"/>
    <w:rsid w:val="00CE571F"/>
    <w:rsid w:val="00CE57E8"/>
    <w:rsid w:val="00CE5828"/>
    <w:rsid w:val="00CE5960"/>
    <w:rsid w:val="00CE5C77"/>
    <w:rsid w:val="00CE5F33"/>
    <w:rsid w:val="00CE5F83"/>
    <w:rsid w:val="00CE6484"/>
    <w:rsid w:val="00CE681E"/>
    <w:rsid w:val="00CE6CAE"/>
    <w:rsid w:val="00CE6E09"/>
    <w:rsid w:val="00CE6ED5"/>
    <w:rsid w:val="00CE6FB2"/>
    <w:rsid w:val="00CE71A4"/>
    <w:rsid w:val="00CE72D2"/>
    <w:rsid w:val="00CE72F1"/>
    <w:rsid w:val="00CE7340"/>
    <w:rsid w:val="00CE73CA"/>
    <w:rsid w:val="00CE73E6"/>
    <w:rsid w:val="00CE753A"/>
    <w:rsid w:val="00CE76D6"/>
    <w:rsid w:val="00CE7790"/>
    <w:rsid w:val="00CE7877"/>
    <w:rsid w:val="00CE78F9"/>
    <w:rsid w:val="00CE79F2"/>
    <w:rsid w:val="00CE7A7D"/>
    <w:rsid w:val="00CE7ED6"/>
    <w:rsid w:val="00CE7F36"/>
    <w:rsid w:val="00CE7F78"/>
    <w:rsid w:val="00CF01E7"/>
    <w:rsid w:val="00CF0320"/>
    <w:rsid w:val="00CF0381"/>
    <w:rsid w:val="00CF053D"/>
    <w:rsid w:val="00CF062F"/>
    <w:rsid w:val="00CF07C8"/>
    <w:rsid w:val="00CF0E7C"/>
    <w:rsid w:val="00CF12A7"/>
    <w:rsid w:val="00CF1494"/>
    <w:rsid w:val="00CF14D3"/>
    <w:rsid w:val="00CF15D4"/>
    <w:rsid w:val="00CF1AB3"/>
    <w:rsid w:val="00CF1B80"/>
    <w:rsid w:val="00CF1D02"/>
    <w:rsid w:val="00CF1F1F"/>
    <w:rsid w:val="00CF2035"/>
    <w:rsid w:val="00CF2186"/>
    <w:rsid w:val="00CF2219"/>
    <w:rsid w:val="00CF23F3"/>
    <w:rsid w:val="00CF2454"/>
    <w:rsid w:val="00CF25EC"/>
    <w:rsid w:val="00CF26AB"/>
    <w:rsid w:val="00CF283B"/>
    <w:rsid w:val="00CF28CD"/>
    <w:rsid w:val="00CF28E8"/>
    <w:rsid w:val="00CF2DE6"/>
    <w:rsid w:val="00CF2EB9"/>
    <w:rsid w:val="00CF3150"/>
    <w:rsid w:val="00CF3230"/>
    <w:rsid w:val="00CF32C0"/>
    <w:rsid w:val="00CF32C8"/>
    <w:rsid w:val="00CF3376"/>
    <w:rsid w:val="00CF34C0"/>
    <w:rsid w:val="00CF3540"/>
    <w:rsid w:val="00CF3573"/>
    <w:rsid w:val="00CF3992"/>
    <w:rsid w:val="00CF417F"/>
    <w:rsid w:val="00CF4414"/>
    <w:rsid w:val="00CF451F"/>
    <w:rsid w:val="00CF4697"/>
    <w:rsid w:val="00CF4A99"/>
    <w:rsid w:val="00CF4AF3"/>
    <w:rsid w:val="00CF4F0E"/>
    <w:rsid w:val="00CF4F1E"/>
    <w:rsid w:val="00CF55A1"/>
    <w:rsid w:val="00CF55DC"/>
    <w:rsid w:val="00CF561F"/>
    <w:rsid w:val="00CF57A7"/>
    <w:rsid w:val="00CF57AF"/>
    <w:rsid w:val="00CF5805"/>
    <w:rsid w:val="00CF5806"/>
    <w:rsid w:val="00CF58D8"/>
    <w:rsid w:val="00CF5D70"/>
    <w:rsid w:val="00CF5DE1"/>
    <w:rsid w:val="00CF5E1C"/>
    <w:rsid w:val="00CF5E81"/>
    <w:rsid w:val="00CF6019"/>
    <w:rsid w:val="00CF6370"/>
    <w:rsid w:val="00CF66E0"/>
    <w:rsid w:val="00CF6774"/>
    <w:rsid w:val="00CF6819"/>
    <w:rsid w:val="00CF6A53"/>
    <w:rsid w:val="00CF6A78"/>
    <w:rsid w:val="00CF6DEC"/>
    <w:rsid w:val="00CF7037"/>
    <w:rsid w:val="00CF7245"/>
    <w:rsid w:val="00CF75D4"/>
    <w:rsid w:val="00CF77B7"/>
    <w:rsid w:val="00CF77EC"/>
    <w:rsid w:val="00CF78B8"/>
    <w:rsid w:val="00CF7945"/>
    <w:rsid w:val="00D0013F"/>
    <w:rsid w:val="00D002A4"/>
    <w:rsid w:val="00D00818"/>
    <w:rsid w:val="00D00B0B"/>
    <w:rsid w:val="00D00C9D"/>
    <w:rsid w:val="00D00E41"/>
    <w:rsid w:val="00D00FB8"/>
    <w:rsid w:val="00D0100F"/>
    <w:rsid w:val="00D0125F"/>
    <w:rsid w:val="00D012AF"/>
    <w:rsid w:val="00D01312"/>
    <w:rsid w:val="00D01367"/>
    <w:rsid w:val="00D01394"/>
    <w:rsid w:val="00D013AF"/>
    <w:rsid w:val="00D01442"/>
    <w:rsid w:val="00D01489"/>
    <w:rsid w:val="00D014CB"/>
    <w:rsid w:val="00D01665"/>
    <w:rsid w:val="00D0172F"/>
    <w:rsid w:val="00D01A5D"/>
    <w:rsid w:val="00D01BAD"/>
    <w:rsid w:val="00D01CBC"/>
    <w:rsid w:val="00D01DA0"/>
    <w:rsid w:val="00D01E08"/>
    <w:rsid w:val="00D01EDE"/>
    <w:rsid w:val="00D01F27"/>
    <w:rsid w:val="00D02411"/>
    <w:rsid w:val="00D02480"/>
    <w:rsid w:val="00D024A5"/>
    <w:rsid w:val="00D026E6"/>
    <w:rsid w:val="00D026F9"/>
    <w:rsid w:val="00D028D8"/>
    <w:rsid w:val="00D02B37"/>
    <w:rsid w:val="00D02C01"/>
    <w:rsid w:val="00D02F41"/>
    <w:rsid w:val="00D02FAB"/>
    <w:rsid w:val="00D03031"/>
    <w:rsid w:val="00D03126"/>
    <w:rsid w:val="00D0322B"/>
    <w:rsid w:val="00D032D9"/>
    <w:rsid w:val="00D0338F"/>
    <w:rsid w:val="00D034A0"/>
    <w:rsid w:val="00D03652"/>
    <w:rsid w:val="00D03771"/>
    <w:rsid w:val="00D0391B"/>
    <w:rsid w:val="00D03FAE"/>
    <w:rsid w:val="00D0404E"/>
    <w:rsid w:val="00D0406D"/>
    <w:rsid w:val="00D0414A"/>
    <w:rsid w:val="00D0433E"/>
    <w:rsid w:val="00D0438F"/>
    <w:rsid w:val="00D04464"/>
    <w:rsid w:val="00D046EF"/>
    <w:rsid w:val="00D0475D"/>
    <w:rsid w:val="00D04AB4"/>
    <w:rsid w:val="00D04D09"/>
    <w:rsid w:val="00D04DA4"/>
    <w:rsid w:val="00D04E40"/>
    <w:rsid w:val="00D04F83"/>
    <w:rsid w:val="00D050A4"/>
    <w:rsid w:val="00D05163"/>
    <w:rsid w:val="00D0518D"/>
    <w:rsid w:val="00D054C0"/>
    <w:rsid w:val="00D054F9"/>
    <w:rsid w:val="00D05946"/>
    <w:rsid w:val="00D059D3"/>
    <w:rsid w:val="00D05B41"/>
    <w:rsid w:val="00D05CC3"/>
    <w:rsid w:val="00D061F4"/>
    <w:rsid w:val="00D0622D"/>
    <w:rsid w:val="00D0640E"/>
    <w:rsid w:val="00D06418"/>
    <w:rsid w:val="00D065BA"/>
    <w:rsid w:val="00D066AD"/>
    <w:rsid w:val="00D069D1"/>
    <w:rsid w:val="00D069E3"/>
    <w:rsid w:val="00D06AF5"/>
    <w:rsid w:val="00D0735B"/>
    <w:rsid w:val="00D074C6"/>
    <w:rsid w:val="00D07580"/>
    <w:rsid w:val="00D07705"/>
    <w:rsid w:val="00D0770B"/>
    <w:rsid w:val="00D077C9"/>
    <w:rsid w:val="00D0786D"/>
    <w:rsid w:val="00D0790C"/>
    <w:rsid w:val="00D07975"/>
    <w:rsid w:val="00D0799B"/>
    <w:rsid w:val="00D07A39"/>
    <w:rsid w:val="00D07B74"/>
    <w:rsid w:val="00D07C73"/>
    <w:rsid w:val="00D07D5D"/>
    <w:rsid w:val="00D07E34"/>
    <w:rsid w:val="00D07F49"/>
    <w:rsid w:val="00D07F4F"/>
    <w:rsid w:val="00D10008"/>
    <w:rsid w:val="00D103D5"/>
    <w:rsid w:val="00D104D0"/>
    <w:rsid w:val="00D1066B"/>
    <w:rsid w:val="00D1076E"/>
    <w:rsid w:val="00D107D6"/>
    <w:rsid w:val="00D1089A"/>
    <w:rsid w:val="00D10927"/>
    <w:rsid w:val="00D10B87"/>
    <w:rsid w:val="00D10C4A"/>
    <w:rsid w:val="00D11064"/>
    <w:rsid w:val="00D112DC"/>
    <w:rsid w:val="00D112E0"/>
    <w:rsid w:val="00D11329"/>
    <w:rsid w:val="00D115C5"/>
    <w:rsid w:val="00D115DA"/>
    <w:rsid w:val="00D11752"/>
    <w:rsid w:val="00D11775"/>
    <w:rsid w:val="00D11A44"/>
    <w:rsid w:val="00D11B1E"/>
    <w:rsid w:val="00D11C8B"/>
    <w:rsid w:val="00D11C8D"/>
    <w:rsid w:val="00D11F4C"/>
    <w:rsid w:val="00D1204B"/>
    <w:rsid w:val="00D120F7"/>
    <w:rsid w:val="00D12122"/>
    <w:rsid w:val="00D1254E"/>
    <w:rsid w:val="00D126D2"/>
    <w:rsid w:val="00D1276B"/>
    <w:rsid w:val="00D127F4"/>
    <w:rsid w:val="00D12B3B"/>
    <w:rsid w:val="00D12C9B"/>
    <w:rsid w:val="00D12D90"/>
    <w:rsid w:val="00D1302A"/>
    <w:rsid w:val="00D13689"/>
    <w:rsid w:val="00D136E9"/>
    <w:rsid w:val="00D138CC"/>
    <w:rsid w:val="00D13C61"/>
    <w:rsid w:val="00D13D29"/>
    <w:rsid w:val="00D13DD3"/>
    <w:rsid w:val="00D13E9E"/>
    <w:rsid w:val="00D1400F"/>
    <w:rsid w:val="00D14071"/>
    <w:rsid w:val="00D142DE"/>
    <w:rsid w:val="00D14461"/>
    <w:rsid w:val="00D14584"/>
    <w:rsid w:val="00D145FE"/>
    <w:rsid w:val="00D14694"/>
    <w:rsid w:val="00D146B4"/>
    <w:rsid w:val="00D1472A"/>
    <w:rsid w:val="00D147B5"/>
    <w:rsid w:val="00D149F2"/>
    <w:rsid w:val="00D14AE9"/>
    <w:rsid w:val="00D14B37"/>
    <w:rsid w:val="00D14C6A"/>
    <w:rsid w:val="00D14D7A"/>
    <w:rsid w:val="00D14E19"/>
    <w:rsid w:val="00D15094"/>
    <w:rsid w:val="00D152F2"/>
    <w:rsid w:val="00D1532A"/>
    <w:rsid w:val="00D155E7"/>
    <w:rsid w:val="00D1572B"/>
    <w:rsid w:val="00D15AE5"/>
    <w:rsid w:val="00D15BA8"/>
    <w:rsid w:val="00D15C9E"/>
    <w:rsid w:val="00D16109"/>
    <w:rsid w:val="00D16613"/>
    <w:rsid w:val="00D167C2"/>
    <w:rsid w:val="00D167DD"/>
    <w:rsid w:val="00D168BB"/>
    <w:rsid w:val="00D16ADA"/>
    <w:rsid w:val="00D16C57"/>
    <w:rsid w:val="00D16DD8"/>
    <w:rsid w:val="00D16E9A"/>
    <w:rsid w:val="00D16F5D"/>
    <w:rsid w:val="00D17195"/>
    <w:rsid w:val="00D17348"/>
    <w:rsid w:val="00D1743C"/>
    <w:rsid w:val="00D174CA"/>
    <w:rsid w:val="00D1766E"/>
    <w:rsid w:val="00D177C5"/>
    <w:rsid w:val="00D1788F"/>
    <w:rsid w:val="00D179F0"/>
    <w:rsid w:val="00D17B35"/>
    <w:rsid w:val="00D17D93"/>
    <w:rsid w:val="00D17FC5"/>
    <w:rsid w:val="00D2000B"/>
    <w:rsid w:val="00D20098"/>
    <w:rsid w:val="00D20192"/>
    <w:rsid w:val="00D202E0"/>
    <w:rsid w:val="00D20375"/>
    <w:rsid w:val="00D2045C"/>
    <w:rsid w:val="00D20504"/>
    <w:rsid w:val="00D20596"/>
    <w:rsid w:val="00D20611"/>
    <w:rsid w:val="00D207DE"/>
    <w:rsid w:val="00D2096D"/>
    <w:rsid w:val="00D20B12"/>
    <w:rsid w:val="00D20B3A"/>
    <w:rsid w:val="00D20C3F"/>
    <w:rsid w:val="00D20D2B"/>
    <w:rsid w:val="00D20D81"/>
    <w:rsid w:val="00D20DE1"/>
    <w:rsid w:val="00D20EE7"/>
    <w:rsid w:val="00D21088"/>
    <w:rsid w:val="00D212D9"/>
    <w:rsid w:val="00D2144C"/>
    <w:rsid w:val="00D2159A"/>
    <w:rsid w:val="00D215AB"/>
    <w:rsid w:val="00D215AC"/>
    <w:rsid w:val="00D216E3"/>
    <w:rsid w:val="00D2173D"/>
    <w:rsid w:val="00D21885"/>
    <w:rsid w:val="00D218A4"/>
    <w:rsid w:val="00D218C1"/>
    <w:rsid w:val="00D2191A"/>
    <w:rsid w:val="00D2195E"/>
    <w:rsid w:val="00D21996"/>
    <w:rsid w:val="00D219A6"/>
    <w:rsid w:val="00D21DA3"/>
    <w:rsid w:val="00D21DDA"/>
    <w:rsid w:val="00D21DF5"/>
    <w:rsid w:val="00D21E32"/>
    <w:rsid w:val="00D221FD"/>
    <w:rsid w:val="00D22572"/>
    <w:rsid w:val="00D225DC"/>
    <w:rsid w:val="00D226AC"/>
    <w:rsid w:val="00D22765"/>
    <w:rsid w:val="00D22869"/>
    <w:rsid w:val="00D22931"/>
    <w:rsid w:val="00D22B6A"/>
    <w:rsid w:val="00D22C44"/>
    <w:rsid w:val="00D22E09"/>
    <w:rsid w:val="00D2310C"/>
    <w:rsid w:val="00D2362B"/>
    <w:rsid w:val="00D23873"/>
    <w:rsid w:val="00D238F1"/>
    <w:rsid w:val="00D23945"/>
    <w:rsid w:val="00D23B34"/>
    <w:rsid w:val="00D23BDB"/>
    <w:rsid w:val="00D23E67"/>
    <w:rsid w:val="00D23F1E"/>
    <w:rsid w:val="00D240EE"/>
    <w:rsid w:val="00D241EB"/>
    <w:rsid w:val="00D24270"/>
    <w:rsid w:val="00D2436A"/>
    <w:rsid w:val="00D243BB"/>
    <w:rsid w:val="00D244EC"/>
    <w:rsid w:val="00D2454A"/>
    <w:rsid w:val="00D2454E"/>
    <w:rsid w:val="00D24A53"/>
    <w:rsid w:val="00D24DE3"/>
    <w:rsid w:val="00D24F10"/>
    <w:rsid w:val="00D24F6C"/>
    <w:rsid w:val="00D25073"/>
    <w:rsid w:val="00D25481"/>
    <w:rsid w:val="00D254E9"/>
    <w:rsid w:val="00D25572"/>
    <w:rsid w:val="00D258D8"/>
    <w:rsid w:val="00D25998"/>
    <w:rsid w:val="00D25ACB"/>
    <w:rsid w:val="00D25DF1"/>
    <w:rsid w:val="00D25F4E"/>
    <w:rsid w:val="00D25F5D"/>
    <w:rsid w:val="00D2605C"/>
    <w:rsid w:val="00D260B8"/>
    <w:rsid w:val="00D262A5"/>
    <w:rsid w:val="00D263A4"/>
    <w:rsid w:val="00D26430"/>
    <w:rsid w:val="00D265A6"/>
    <w:rsid w:val="00D26D8C"/>
    <w:rsid w:val="00D26FA4"/>
    <w:rsid w:val="00D27009"/>
    <w:rsid w:val="00D270DF"/>
    <w:rsid w:val="00D27144"/>
    <w:rsid w:val="00D272E6"/>
    <w:rsid w:val="00D27799"/>
    <w:rsid w:val="00D278B6"/>
    <w:rsid w:val="00D27936"/>
    <w:rsid w:val="00D2797B"/>
    <w:rsid w:val="00D279B5"/>
    <w:rsid w:val="00D27AF3"/>
    <w:rsid w:val="00D27C85"/>
    <w:rsid w:val="00D27D6A"/>
    <w:rsid w:val="00D27E29"/>
    <w:rsid w:val="00D30050"/>
    <w:rsid w:val="00D3022D"/>
    <w:rsid w:val="00D30529"/>
    <w:rsid w:val="00D3053D"/>
    <w:rsid w:val="00D3068B"/>
    <w:rsid w:val="00D30694"/>
    <w:rsid w:val="00D30716"/>
    <w:rsid w:val="00D30A1D"/>
    <w:rsid w:val="00D30B5F"/>
    <w:rsid w:val="00D30DDE"/>
    <w:rsid w:val="00D31117"/>
    <w:rsid w:val="00D31152"/>
    <w:rsid w:val="00D3119E"/>
    <w:rsid w:val="00D31286"/>
    <w:rsid w:val="00D3136E"/>
    <w:rsid w:val="00D31387"/>
    <w:rsid w:val="00D3154B"/>
    <w:rsid w:val="00D315F9"/>
    <w:rsid w:val="00D317E9"/>
    <w:rsid w:val="00D31877"/>
    <w:rsid w:val="00D31C69"/>
    <w:rsid w:val="00D31DDA"/>
    <w:rsid w:val="00D31DF6"/>
    <w:rsid w:val="00D31EA3"/>
    <w:rsid w:val="00D32120"/>
    <w:rsid w:val="00D32171"/>
    <w:rsid w:val="00D323C3"/>
    <w:rsid w:val="00D3246D"/>
    <w:rsid w:val="00D32496"/>
    <w:rsid w:val="00D327CE"/>
    <w:rsid w:val="00D32842"/>
    <w:rsid w:val="00D32866"/>
    <w:rsid w:val="00D328CE"/>
    <w:rsid w:val="00D32DE1"/>
    <w:rsid w:val="00D32EFF"/>
    <w:rsid w:val="00D33068"/>
    <w:rsid w:val="00D33127"/>
    <w:rsid w:val="00D33192"/>
    <w:rsid w:val="00D331CA"/>
    <w:rsid w:val="00D332C9"/>
    <w:rsid w:val="00D33418"/>
    <w:rsid w:val="00D334F4"/>
    <w:rsid w:val="00D335AA"/>
    <w:rsid w:val="00D33619"/>
    <w:rsid w:val="00D33632"/>
    <w:rsid w:val="00D336B7"/>
    <w:rsid w:val="00D33741"/>
    <w:rsid w:val="00D3388B"/>
    <w:rsid w:val="00D3397A"/>
    <w:rsid w:val="00D33B09"/>
    <w:rsid w:val="00D33B3D"/>
    <w:rsid w:val="00D33BDA"/>
    <w:rsid w:val="00D33CE5"/>
    <w:rsid w:val="00D33E5F"/>
    <w:rsid w:val="00D33EB8"/>
    <w:rsid w:val="00D34014"/>
    <w:rsid w:val="00D34020"/>
    <w:rsid w:val="00D343EB"/>
    <w:rsid w:val="00D34403"/>
    <w:rsid w:val="00D34538"/>
    <w:rsid w:val="00D3456C"/>
    <w:rsid w:val="00D346EF"/>
    <w:rsid w:val="00D346F7"/>
    <w:rsid w:val="00D349EB"/>
    <w:rsid w:val="00D34A21"/>
    <w:rsid w:val="00D34C70"/>
    <w:rsid w:val="00D34CE2"/>
    <w:rsid w:val="00D34E70"/>
    <w:rsid w:val="00D34EF7"/>
    <w:rsid w:val="00D34EFF"/>
    <w:rsid w:val="00D35228"/>
    <w:rsid w:val="00D359A9"/>
    <w:rsid w:val="00D35A0C"/>
    <w:rsid w:val="00D35A3E"/>
    <w:rsid w:val="00D35A5D"/>
    <w:rsid w:val="00D35F35"/>
    <w:rsid w:val="00D360F3"/>
    <w:rsid w:val="00D362CF"/>
    <w:rsid w:val="00D3654E"/>
    <w:rsid w:val="00D36612"/>
    <w:rsid w:val="00D369CA"/>
    <w:rsid w:val="00D369FC"/>
    <w:rsid w:val="00D36ED5"/>
    <w:rsid w:val="00D36F70"/>
    <w:rsid w:val="00D37463"/>
    <w:rsid w:val="00D3767C"/>
    <w:rsid w:val="00D37917"/>
    <w:rsid w:val="00D37971"/>
    <w:rsid w:val="00D37A72"/>
    <w:rsid w:val="00D37CED"/>
    <w:rsid w:val="00D37F0D"/>
    <w:rsid w:val="00D37FC3"/>
    <w:rsid w:val="00D4000D"/>
    <w:rsid w:val="00D401A4"/>
    <w:rsid w:val="00D40246"/>
    <w:rsid w:val="00D40344"/>
    <w:rsid w:val="00D40381"/>
    <w:rsid w:val="00D40595"/>
    <w:rsid w:val="00D407A8"/>
    <w:rsid w:val="00D408F8"/>
    <w:rsid w:val="00D40955"/>
    <w:rsid w:val="00D40995"/>
    <w:rsid w:val="00D40BB7"/>
    <w:rsid w:val="00D41037"/>
    <w:rsid w:val="00D4123B"/>
    <w:rsid w:val="00D413A6"/>
    <w:rsid w:val="00D414C0"/>
    <w:rsid w:val="00D416CA"/>
    <w:rsid w:val="00D41AEF"/>
    <w:rsid w:val="00D41D0B"/>
    <w:rsid w:val="00D41E75"/>
    <w:rsid w:val="00D4234A"/>
    <w:rsid w:val="00D424E0"/>
    <w:rsid w:val="00D42617"/>
    <w:rsid w:val="00D4265E"/>
    <w:rsid w:val="00D427C4"/>
    <w:rsid w:val="00D427D4"/>
    <w:rsid w:val="00D42872"/>
    <w:rsid w:val="00D42AAF"/>
    <w:rsid w:val="00D42EA7"/>
    <w:rsid w:val="00D43094"/>
    <w:rsid w:val="00D4318E"/>
    <w:rsid w:val="00D431F6"/>
    <w:rsid w:val="00D43232"/>
    <w:rsid w:val="00D43654"/>
    <w:rsid w:val="00D43798"/>
    <w:rsid w:val="00D43B4C"/>
    <w:rsid w:val="00D43BD6"/>
    <w:rsid w:val="00D43C35"/>
    <w:rsid w:val="00D43E7A"/>
    <w:rsid w:val="00D43F87"/>
    <w:rsid w:val="00D43FC6"/>
    <w:rsid w:val="00D44027"/>
    <w:rsid w:val="00D4436B"/>
    <w:rsid w:val="00D445A4"/>
    <w:rsid w:val="00D44603"/>
    <w:rsid w:val="00D44DCA"/>
    <w:rsid w:val="00D451EE"/>
    <w:rsid w:val="00D45297"/>
    <w:rsid w:val="00D45577"/>
    <w:rsid w:val="00D456A0"/>
    <w:rsid w:val="00D4586F"/>
    <w:rsid w:val="00D4597E"/>
    <w:rsid w:val="00D45A41"/>
    <w:rsid w:val="00D45B0A"/>
    <w:rsid w:val="00D45B20"/>
    <w:rsid w:val="00D45C47"/>
    <w:rsid w:val="00D45C8F"/>
    <w:rsid w:val="00D4606A"/>
    <w:rsid w:val="00D46173"/>
    <w:rsid w:val="00D46367"/>
    <w:rsid w:val="00D463C8"/>
    <w:rsid w:val="00D4649E"/>
    <w:rsid w:val="00D464B9"/>
    <w:rsid w:val="00D46551"/>
    <w:rsid w:val="00D466F4"/>
    <w:rsid w:val="00D46837"/>
    <w:rsid w:val="00D468B7"/>
    <w:rsid w:val="00D46A3D"/>
    <w:rsid w:val="00D46C92"/>
    <w:rsid w:val="00D46D2F"/>
    <w:rsid w:val="00D46D97"/>
    <w:rsid w:val="00D46E5D"/>
    <w:rsid w:val="00D4702C"/>
    <w:rsid w:val="00D470B8"/>
    <w:rsid w:val="00D471DD"/>
    <w:rsid w:val="00D4749B"/>
    <w:rsid w:val="00D477B6"/>
    <w:rsid w:val="00D47869"/>
    <w:rsid w:val="00D47962"/>
    <w:rsid w:val="00D47B3E"/>
    <w:rsid w:val="00D47CA2"/>
    <w:rsid w:val="00D47D90"/>
    <w:rsid w:val="00D5045D"/>
    <w:rsid w:val="00D5050D"/>
    <w:rsid w:val="00D50521"/>
    <w:rsid w:val="00D506B9"/>
    <w:rsid w:val="00D507B6"/>
    <w:rsid w:val="00D508CC"/>
    <w:rsid w:val="00D50928"/>
    <w:rsid w:val="00D50965"/>
    <w:rsid w:val="00D50987"/>
    <w:rsid w:val="00D50B84"/>
    <w:rsid w:val="00D50C86"/>
    <w:rsid w:val="00D50CAE"/>
    <w:rsid w:val="00D50CFF"/>
    <w:rsid w:val="00D51252"/>
    <w:rsid w:val="00D5150C"/>
    <w:rsid w:val="00D515D6"/>
    <w:rsid w:val="00D51923"/>
    <w:rsid w:val="00D519C2"/>
    <w:rsid w:val="00D519EA"/>
    <w:rsid w:val="00D51BB7"/>
    <w:rsid w:val="00D51CCC"/>
    <w:rsid w:val="00D51E4F"/>
    <w:rsid w:val="00D51F18"/>
    <w:rsid w:val="00D51FFA"/>
    <w:rsid w:val="00D520EE"/>
    <w:rsid w:val="00D5251F"/>
    <w:rsid w:val="00D527E7"/>
    <w:rsid w:val="00D5281D"/>
    <w:rsid w:val="00D52BFC"/>
    <w:rsid w:val="00D52CA1"/>
    <w:rsid w:val="00D52CCC"/>
    <w:rsid w:val="00D52DE4"/>
    <w:rsid w:val="00D52F7C"/>
    <w:rsid w:val="00D530D5"/>
    <w:rsid w:val="00D532DA"/>
    <w:rsid w:val="00D53528"/>
    <w:rsid w:val="00D535FE"/>
    <w:rsid w:val="00D53646"/>
    <w:rsid w:val="00D536A6"/>
    <w:rsid w:val="00D536B7"/>
    <w:rsid w:val="00D536C9"/>
    <w:rsid w:val="00D53C16"/>
    <w:rsid w:val="00D53D7F"/>
    <w:rsid w:val="00D53E09"/>
    <w:rsid w:val="00D53EDE"/>
    <w:rsid w:val="00D53FD0"/>
    <w:rsid w:val="00D54006"/>
    <w:rsid w:val="00D54207"/>
    <w:rsid w:val="00D54348"/>
    <w:rsid w:val="00D543B5"/>
    <w:rsid w:val="00D5476B"/>
    <w:rsid w:val="00D547A1"/>
    <w:rsid w:val="00D54938"/>
    <w:rsid w:val="00D54A34"/>
    <w:rsid w:val="00D54ADC"/>
    <w:rsid w:val="00D54AEB"/>
    <w:rsid w:val="00D54B18"/>
    <w:rsid w:val="00D54B36"/>
    <w:rsid w:val="00D54DCB"/>
    <w:rsid w:val="00D54F5F"/>
    <w:rsid w:val="00D550A8"/>
    <w:rsid w:val="00D550EB"/>
    <w:rsid w:val="00D55110"/>
    <w:rsid w:val="00D55265"/>
    <w:rsid w:val="00D5526B"/>
    <w:rsid w:val="00D552EE"/>
    <w:rsid w:val="00D55443"/>
    <w:rsid w:val="00D55469"/>
    <w:rsid w:val="00D55881"/>
    <w:rsid w:val="00D55910"/>
    <w:rsid w:val="00D55A30"/>
    <w:rsid w:val="00D55ABA"/>
    <w:rsid w:val="00D55AE6"/>
    <w:rsid w:val="00D55C2F"/>
    <w:rsid w:val="00D55D8E"/>
    <w:rsid w:val="00D5614F"/>
    <w:rsid w:val="00D562E3"/>
    <w:rsid w:val="00D5644C"/>
    <w:rsid w:val="00D564CA"/>
    <w:rsid w:val="00D565EB"/>
    <w:rsid w:val="00D56689"/>
    <w:rsid w:val="00D567CC"/>
    <w:rsid w:val="00D568F6"/>
    <w:rsid w:val="00D56AFC"/>
    <w:rsid w:val="00D56DFA"/>
    <w:rsid w:val="00D57143"/>
    <w:rsid w:val="00D57427"/>
    <w:rsid w:val="00D57434"/>
    <w:rsid w:val="00D57483"/>
    <w:rsid w:val="00D57961"/>
    <w:rsid w:val="00D57A0D"/>
    <w:rsid w:val="00D57B9A"/>
    <w:rsid w:val="00D57EF1"/>
    <w:rsid w:val="00D57F77"/>
    <w:rsid w:val="00D60153"/>
    <w:rsid w:val="00D60231"/>
    <w:rsid w:val="00D60259"/>
    <w:rsid w:val="00D603C2"/>
    <w:rsid w:val="00D6047C"/>
    <w:rsid w:val="00D604D3"/>
    <w:rsid w:val="00D60602"/>
    <w:rsid w:val="00D60641"/>
    <w:rsid w:val="00D60664"/>
    <w:rsid w:val="00D60B62"/>
    <w:rsid w:val="00D60BE3"/>
    <w:rsid w:val="00D60D54"/>
    <w:rsid w:val="00D60D79"/>
    <w:rsid w:val="00D61089"/>
    <w:rsid w:val="00D610E0"/>
    <w:rsid w:val="00D612A9"/>
    <w:rsid w:val="00D613A2"/>
    <w:rsid w:val="00D61418"/>
    <w:rsid w:val="00D614E4"/>
    <w:rsid w:val="00D61C09"/>
    <w:rsid w:val="00D62180"/>
    <w:rsid w:val="00D62285"/>
    <w:rsid w:val="00D62423"/>
    <w:rsid w:val="00D624D4"/>
    <w:rsid w:val="00D628FE"/>
    <w:rsid w:val="00D6297E"/>
    <w:rsid w:val="00D62D19"/>
    <w:rsid w:val="00D62FF4"/>
    <w:rsid w:val="00D6304F"/>
    <w:rsid w:val="00D63374"/>
    <w:rsid w:val="00D633BE"/>
    <w:rsid w:val="00D634FC"/>
    <w:rsid w:val="00D63524"/>
    <w:rsid w:val="00D63529"/>
    <w:rsid w:val="00D6356C"/>
    <w:rsid w:val="00D63A0E"/>
    <w:rsid w:val="00D63A62"/>
    <w:rsid w:val="00D63C8C"/>
    <w:rsid w:val="00D63CBB"/>
    <w:rsid w:val="00D63D40"/>
    <w:rsid w:val="00D63DFE"/>
    <w:rsid w:val="00D64024"/>
    <w:rsid w:val="00D6432F"/>
    <w:rsid w:val="00D64422"/>
    <w:rsid w:val="00D64426"/>
    <w:rsid w:val="00D64657"/>
    <w:rsid w:val="00D6467B"/>
    <w:rsid w:val="00D646C0"/>
    <w:rsid w:val="00D64871"/>
    <w:rsid w:val="00D64A7F"/>
    <w:rsid w:val="00D64BE5"/>
    <w:rsid w:val="00D64DDF"/>
    <w:rsid w:val="00D64E65"/>
    <w:rsid w:val="00D64ED2"/>
    <w:rsid w:val="00D64FF2"/>
    <w:rsid w:val="00D65179"/>
    <w:rsid w:val="00D65184"/>
    <w:rsid w:val="00D6521C"/>
    <w:rsid w:val="00D65409"/>
    <w:rsid w:val="00D65526"/>
    <w:rsid w:val="00D6557F"/>
    <w:rsid w:val="00D657D0"/>
    <w:rsid w:val="00D658E2"/>
    <w:rsid w:val="00D65A85"/>
    <w:rsid w:val="00D65F3A"/>
    <w:rsid w:val="00D66127"/>
    <w:rsid w:val="00D6616F"/>
    <w:rsid w:val="00D66206"/>
    <w:rsid w:val="00D66240"/>
    <w:rsid w:val="00D66313"/>
    <w:rsid w:val="00D6631B"/>
    <w:rsid w:val="00D66355"/>
    <w:rsid w:val="00D6656B"/>
    <w:rsid w:val="00D6667B"/>
    <w:rsid w:val="00D6673C"/>
    <w:rsid w:val="00D669EB"/>
    <w:rsid w:val="00D66CC7"/>
    <w:rsid w:val="00D66D73"/>
    <w:rsid w:val="00D66E45"/>
    <w:rsid w:val="00D67307"/>
    <w:rsid w:val="00D67320"/>
    <w:rsid w:val="00D679BD"/>
    <w:rsid w:val="00D67B8E"/>
    <w:rsid w:val="00D67C4D"/>
    <w:rsid w:val="00D67E4B"/>
    <w:rsid w:val="00D67EA4"/>
    <w:rsid w:val="00D7013E"/>
    <w:rsid w:val="00D701E1"/>
    <w:rsid w:val="00D7047F"/>
    <w:rsid w:val="00D70494"/>
    <w:rsid w:val="00D70698"/>
    <w:rsid w:val="00D706A3"/>
    <w:rsid w:val="00D70975"/>
    <w:rsid w:val="00D709D6"/>
    <w:rsid w:val="00D70A3C"/>
    <w:rsid w:val="00D70DAA"/>
    <w:rsid w:val="00D71131"/>
    <w:rsid w:val="00D71139"/>
    <w:rsid w:val="00D71471"/>
    <w:rsid w:val="00D71511"/>
    <w:rsid w:val="00D719A2"/>
    <w:rsid w:val="00D71B31"/>
    <w:rsid w:val="00D71E36"/>
    <w:rsid w:val="00D71E62"/>
    <w:rsid w:val="00D72129"/>
    <w:rsid w:val="00D72260"/>
    <w:rsid w:val="00D72292"/>
    <w:rsid w:val="00D7236E"/>
    <w:rsid w:val="00D72585"/>
    <w:rsid w:val="00D727C7"/>
    <w:rsid w:val="00D727F3"/>
    <w:rsid w:val="00D72A72"/>
    <w:rsid w:val="00D72A98"/>
    <w:rsid w:val="00D72B1F"/>
    <w:rsid w:val="00D72C24"/>
    <w:rsid w:val="00D72D48"/>
    <w:rsid w:val="00D72D51"/>
    <w:rsid w:val="00D72F52"/>
    <w:rsid w:val="00D72FDB"/>
    <w:rsid w:val="00D732C9"/>
    <w:rsid w:val="00D736B1"/>
    <w:rsid w:val="00D73870"/>
    <w:rsid w:val="00D73A7C"/>
    <w:rsid w:val="00D73BA8"/>
    <w:rsid w:val="00D73C2F"/>
    <w:rsid w:val="00D73C91"/>
    <w:rsid w:val="00D73CB4"/>
    <w:rsid w:val="00D73E8D"/>
    <w:rsid w:val="00D741FE"/>
    <w:rsid w:val="00D74224"/>
    <w:rsid w:val="00D7433E"/>
    <w:rsid w:val="00D74396"/>
    <w:rsid w:val="00D744A5"/>
    <w:rsid w:val="00D745C5"/>
    <w:rsid w:val="00D746EC"/>
    <w:rsid w:val="00D74B29"/>
    <w:rsid w:val="00D74D93"/>
    <w:rsid w:val="00D75219"/>
    <w:rsid w:val="00D752AD"/>
    <w:rsid w:val="00D752E2"/>
    <w:rsid w:val="00D7546C"/>
    <w:rsid w:val="00D754C9"/>
    <w:rsid w:val="00D756AF"/>
    <w:rsid w:val="00D758FE"/>
    <w:rsid w:val="00D759D8"/>
    <w:rsid w:val="00D75CE8"/>
    <w:rsid w:val="00D75D6E"/>
    <w:rsid w:val="00D760A4"/>
    <w:rsid w:val="00D762AF"/>
    <w:rsid w:val="00D762F1"/>
    <w:rsid w:val="00D763CC"/>
    <w:rsid w:val="00D766C8"/>
    <w:rsid w:val="00D767A4"/>
    <w:rsid w:val="00D76863"/>
    <w:rsid w:val="00D7694B"/>
    <w:rsid w:val="00D76A39"/>
    <w:rsid w:val="00D76ADE"/>
    <w:rsid w:val="00D76BB5"/>
    <w:rsid w:val="00D76BFF"/>
    <w:rsid w:val="00D76D50"/>
    <w:rsid w:val="00D76F76"/>
    <w:rsid w:val="00D7755E"/>
    <w:rsid w:val="00D77772"/>
    <w:rsid w:val="00D778BE"/>
    <w:rsid w:val="00D7799A"/>
    <w:rsid w:val="00D779A1"/>
    <w:rsid w:val="00D77A7B"/>
    <w:rsid w:val="00D77D8D"/>
    <w:rsid w:val="00D77E54"/>
    <w:rsid w:val="00D77EF8"/>
    <w:rsid w:val="00D77F12"/>
    <w:rsid w:val="00D80619"/>
    <w:rsid w:val="00D80988"/>
    <w:rsid w:val="00D8098D"/>
    <w:rsid w:val="00D8099E"/>
    <w:rsid w:val="00D809A7"/>
    <w:rsid w:val="00D809E7"/>
    <w:rsid w:val="00D80AD4"/>
    <w:rsid w:val="00D80C31"/>
    <w:rsid w:val="00D80E0E"/>
    <w:rsid w:val="00D8133B"/>
    <w:rsid w:val="00D8169B"/>
    <w:rsid w:val="00D8188A"/>
    <w:rsid w:val="00D81CEE"/>
    <w:rsid w:val="00D81D70"/>
    <w:rsid w:val="00D820D7"/>
    <w:rsid w:val="00D82199"/>
    <w:rsid w:val="00D822C9"/>
    <w:rsid w:val="00D823E3"/>
    <w:rsid w:val="00D824DF"/>
    <w:rsid w:val="00D82877"/>
    <w:rsid w:val="00D82959"/>
    <w:rsid w:val="00D829B3"/>
    <w:rsid w:val="00D82E08"/>
    <w:rsid w:val="00D82F80"/>
    <w:rsid w:val="00D82FF0"/>
    <w:rsid w:val="00D833C3"/>
    <w:rsid w:val="00D8356A"/>
    <w:rsid w:val="00D835B0"/>
    <w:rsid w:val="00D8369B"/>
    <w:rsid w:val="00D836E3"/>
    <w:rsid w:val="00D83768"/>
    <w:rsid w:val="00D83894"/>
    <w:rsid w:val="00D8394C"/>
    <w:rsid w:val="00D83EB9"/>
    <w:rsid w:val="00D84287"/>
    <w:rsid w:val="00D844C9"/>
    <w:rsid w:val="00D84586"/>
    <w:rsid w:val="00D848DD"/>
    <w:rsid w:val="00D84DA8"/>
    <w:rsid w:val="00D84ECD"/>
    <w:rsid w:val="00D85060"/>
    <w:rsid w:val="00D85228"/>
    <w:rsid w:val="00D852E5"/>
    <w:rsid w:val="00D856CE"/>
    <w:rsid w:val="00D85C12"/>
    <w:rsid w:val="00D85C82"/>
    <w:rsid w:val="00D85DD5"/>
    <w:rsid w:val="00D85F5C"/>
    <w:rsid w:val="00D860AD"/>
    <w:rsid w:val="00D86133"/>
    <w:rsid w:val="00D86297"/>
    <w:rsid w:val="00D86316"/>
    <w:rsid w:val="00D8648D"/>
    <w:rsid w:val="00D864AE"/>
    <w:rsid w:val="00D865B8"/>
    <w:rsid w:val="00D8682F"/>
    <w:rsid w:val="00D86AAC"/>
    <w:rsid w:val="00D86AF3"/>
    <w:rsid w:val="00D86C1F"/>
    <w:rsid w:val="00D86CEF"/>
    <w:rsid w:val="00D87017"/>
    <w:rsid w:val="00D871C9"/>
    <w:rsid w:val="00D871D9"/>
    <w:rsid w:val="00D8735B"/>
    <w:rsid w:val="00D876A8"/>
    <w:rsid w:val="00D87DF3"/>
    <w:rsid w:val="00D87F95"/>
    <w:rsid w:val="00D90069"/>
    <w:rsid w:val="00D900F8"/>
    <w:rsid w:val="00D901A5"/>
    <w:rsid w:val="00D905BB"/>
    <w:rsid w:val="00D90955"/>
    <w:rsid w:val="00D90A43"/>
    <w:rsid w:val="00D90A48"/>
    <w:rsid w:val="00D90AEA"/>
    <w:rsid w:val="00D90D69"/>
    <w:rsid w:val="00D90DE6"/>
    <w:rsid w:val="00D90F57"/>
    <w:rsid w:val="00D910CB"/>
    <w:rsid w:val="00D91220"/>
    <w:rsid w:val="00D91333"/>
    <w:rsid w:val="00D913A3"/>
    <w:rsid w:val="00D9173C"/>
    <w:rsid w:val="00D9196E"/>
    <w:rsid w:val="00D91CA9"/>
    <w:rsid w:val="00D91E32"/>
    <w:rsid w:val="00D91FC6"/>
    <w:rsid w:val="00D921EF"/>
    <w:rsid w:val="00D9220C"/>
    <w:rsid w:val="00D9237A"/>
    <w:rsid w:val="00D9237E"/>
    <w:rsid w:val="00D92692"/>
    <w:rsid w:val="00D926A2"/>
    <w:rsid w:val="00D92748"/>
    <w:rsid w:val="00D92AFF"/>
    <w:rsid w:val="00D92F01"/>
    <w:rsid w:val="00D92FF1"/>
    <w:rsid w:val="00D932D0"/>
    <w:rsid w:val="00D9338F"/>
    <w:rsid w:val="00D933C6"/>
    <w:rsid w:val="00D93586"/>
    <w:rsid w:val="00D935A7"/>
    <w:rsid w:val="00D9364A"/>
    <w:rsid w:val="00D937EB"/>
    <w:rsid w:val="00D9388C"/>
    <w:rsid w:val="00D939F0"/>
    <w:rsid w:val="00D93A0C"/>
    <w:rsid w:val="00D93A3B"/>
    <w:rsid w:val="00D93D3A"/>
    <w:rsid w:val="00D94201"/>
    <w:rsid w:val="00D9424A"/>
    <w:rsid w:val="00D9462C"/>
    <w:rsid w:val="00D946AF"/>
    <w:rsid w:val="00D948E0"/>
    <w:rsid w:val="00D9495D"/>
    <w:rsid w:val="00D94B5F"/>
    <w:rsid w:val="00D94EBD"/>
    <w:rsid w:val="00D94F82"/>
    <w:rsid w:val="00D950BF"/>
    <w:rsid w:val="00D95252"/>
    <w:rsid w:val="00D955B0"/>
    <w:rsid w:val="00D9576A"/>
    <w:rsid w:val="00D957A9"/>
    <w:rsid w:val="00D959AE"/>
    <w:rsid w:val="00D95A76"/>
    <w:rsid w:val="00D95A85"/>
    <w:rsid w:val="00D95BFE"/>
    <w:rsid w:val="00D95EC4"/>
    <w:rsid w:val="00D95F74"/>
    <w:rsid w:val="00D960FB"/>
    <w:rsid w:val="00D96302"/>
    <w:rsid w:val="00D9698B"/>
    <w:rsid w:val="00D96C84"/>
    <w:rsid w:val="00D96C88"/>
    <w:rsid w:val="00D96D00"/>
    <w:rsid w:val="00D96D38"/>
    <w:rsid w:val="00D96DF5"/>
    <w:rsid w:val="00D96FE8"/>
    <w:rsid w:val="00D97022"/>
    <w:rsid w:val="00D9710E"/>
    <w:rsid w:val="00D972DE"/>
    <w:rsid w:val="00D97314"/>
    <w:rsid w:val="00D97348"/>
    <w:rsid w:val="00D974B7"/>
    <w:rsid w:val="00D97785"/>
    <w:rsid w:val="00D97790"/>
    <w:rsid w:val="00D977D4"/>
    <w:rsid w:val="00D9793F"/>
    <w:rsid w:val="00D97A15"/>
    <w:rsid w:val="00D97B45"/>
    <w:rsid w:val="00D97D5F"/>
    <w:rsid w:val="00D97E34"/>
    <w:rsid w:val="00D97ED2"/>
    <w:rsid w:val="00D97F22"/>
    <w:rsid w:val="00DA01BE"/>
    <w:rsid w:val="00DA04BB"/>
    <w:rsid w:val="00DA056F"/>
    <w:rsid w:val="00DA0685"/>
    <w:rsid w:val="00DA0841"/>
    <w:rsid w:val="00DA0BDA"/>
    <w:rsid w:val="00DA0CC5"/>
    <w:rsid w:val="00DA109F"/>
    <w:rsid w:val="00DA1295"/>
    <w:rsid w:val="00DA1355"/>
    <w:rsid w:val="00DA1424"/>
    <w:rsid w:val="00DA143B"/>
    <w:rsid w:val="00DA1869"/>
    <w:rsid w:val="00DA1988"/>
    <w:rsid w:val="00DA1C93"/>
    <w:rsid w:val="00DA1E43"/>
    <w:rsid w:val="00DA20D7"/>
    <w:rsid w:val="00DA2167"/>
    <w:rsid w:val="00DA2269"/>
    <w:rsid w:val="00DA285E"/>
    <w:rsid w:val="00DA29AF"/>
    <w:rsid w:val="00DA2A8C"/>
    <w:rsid w:val="00DA2D04"/>
    <w:rsid w:val="00DA2DCF"/>
    <w:rsid w:val="00DA2FDB"/>
    <w:rsid w:val="00DA312B"/>
    <w:rsid w:val="00DA32EE"/>
    <w:rsid w:val="00DA369F"/>
    <w:rsid w:val="00DA37F2"/>
    <w:rsid w:val="00DA395C"/>
    <w:rsid w:val="00DA3B99"/>
    <w:rsid w:val="00DA3C5A"/>
    <w:rsid w:val="00DA3D94"/>
    <w:rsid w:val="00DA3FD1"/>
    <w:rsid w:val="00DA3FDF"/>
    <w:rsid w:val="00DA407C"/>
    <w:rsid w:val="00DA45E9"/>
    <w:rsid w:val="00DA4692"/>
    <w:rsid w:val="00DA4A0E"/>
    <w:rsid w:val="00DA4A2B"/>
    <w:rsid w:val="00DA4AD8"/>
    <w:rsid w:val="00DA4DC3"/>
    <w:rsid w:val="00DA4E84"/>
    <w:rsid w:val="00DA4FDF"/>
    <w:rsid w:val="00DA5120"/>
    <w:rsid w:val="00DA5464"/>
    <w:rsid w:val="00DA55D8"/>
    <w:rsid w:val="00DA571B"/>
    <w:rsid w:val="00DA5769"/>
    <w:rsid w:val="00DA578B"/>
    <w:rsid w:val="00DA57BA"/>
    <w:rsid w:val="00DA57F6"/>
    <w:rsid w:val="00DA5840"/>
    <w:rsid w:val="00DA5AB2"/>
    <w:rsid w:val="00DA5DFA"/>
    <w:rsid w:val="00DA5E19"/>
    <w:rsid w:val="00DA62BD"/>
    <w:rsid w:val="00DA63C3"/>
    <w:rsid w:val="00DA6510"/>
    <w:rsid w:val="00DA69E3"/>
    <w:rsid w:val="00DA6DAE"/>
    <w:rsid w:val="00DA7036"/>
    <w:rsid w:val="00DA7228"/>
    <w:rsid w:val="00DA72AA"/>
    <w:rsid w:val="00DA7410"/>
    <w:rsid w:val="00DA7895"/>
    <w:rsid w:val="00DA792B"/>
    <w:rsid w:val="00DA7971"/>
    <w:rsid w:val="00DA79DB"/>
    <w:rsid w:val="00DA79E4"/>
    <w:rsid w:val="00DA7CC7"/>
    <w:rsid w:val="00DA7CF9"/>
    <w:rsid w:val="00DA7D3D"/>
    <w:rsid w:val="00DA7EDD"/>
    <w:rsid w:val="00DB008F"/>
    <w:rsid w:val="00DB00B5"/>
    <w:rsid w:val="00DB0114"/>
    <w:rsid w:val="00DB0120"/>
    <w:rsid w:val="00DB0188"/>
    <w:rsid w:val="00DB02D5"/>
    <w:rsid w:val="00DB10A0"/>
    <w:rsid w:val="00DB1411"/>
    <w:rsid w:val="00DB1599"/>
    <w:rsid w:val="00DB15B1"/>
    <w:rsid w:val="00DB18D7"/>
    <w:rsid w:val="00DB1B24"/>
    <w:rsid w:val="00DB1D82"/>
    <w:rsid w:val="00DB215F"/>
    <w:rsid w:val="00DB2227"/>
    <w:rsid w:val="00DB242C"/>
    <w:rsid w:val="00DB24C3"/>
    <w:rsid w:val="00DB2811"/>
    <w:rsid w:val="00DB283B"/>
    <w:rsid w:val="00DB28FF"/>
    <w:rsid w:val="00DB2BFB"/>
    <w:rsid w:val="00DB2E1B"/>
    <w:rsid w:val="00DB2E85"/>
    <w:rsid w:val="00DB2E88"/>
    <w:rsid w:val="00DB2EA9"/>
    <w:rsid w:val="00DB34F6"/>
    <w:rsid w:val="00DB3525"/>
    <w:rsid w:val="00DB35C7"/>
    <w:rsid w:val="00DB39E3"/>
    <w:rsid w:val="00DB3E24"/>
    <w:rsid w:val="00DB3FD7"/>
    <w:rsid w:val="00DB4225"/>
    <w:rsid w:val="00DB44A8"/>
    <w:rsid w:val="00DB48A3"/>
    <w:rsid w:val="00DB49B6"/>
    <w:rsid w:val="00DB4A15"/>
    <w:rsid w:val="00DB4FE6"/>
    <w:rsid w:val="00DB500D"/>
    <w:rsid w:val="00DB5084"/>
    <w:rsid w:val="00DB5133"/>
    <w:rsid w:val="00DB5165"/>
    <w:rsid w:val="00DB5365"/>
    <w:rsid w:val="00DB5580"/>
    <w:rsid w:val="00DB5621"/>
    <w:rsid w:val="00DB56CA"/>
    <w:rsid w:val="00DB591A"/>
    <w:rsid w:val="00DB592F"/>
    <w:rsid w:val="00DB5997"/>
    <w:rsid w:val="00DB59AF"/>
    <w:rsid w:val="00DB5B49"/>
    <w:rsid w:val="00DB607A"/>
    <w:rsid w:val="00DB6234"/>
    <w:rsid w:val="00DB63F7"/>
    <w:rsid w:val="00DB66BD"/>
    <w:rsid w:val="00DB678D"/>
    <w:rsid w:val="00DB6936"/>
    <w:rsid w:val="00DB6B97"/>
    <w:rsid w:val="00DB6D39"/>
    <w:rsid w:val="00DB6D9B"/>
    <w:rsid w:val="00DB7181"/>
    <w:rsid w:val="00DB727B"/>
    <w:rsid w:val="00DB74F6"/>
    <w:rsid w:val="00DB7606"/>
    <w:rsid w:val="00DB7659"/>
    <w:rsid w:val="00DB77C9"/>
    <w:rsid w:val="00DB783D"/>
    <w:rsid w:val="00DB7979"/>
    <w:rsid w:val="00DB7CF7"/>
    <w:rsid w:val="00DB7D30"/>
    <w:rsid w:val="00DC00E2"/>
    <w:rsid w:val="00DC01E7"/>
    <w:rsid w:val="00DC020F"/>
    <w:rsid w:val="00DC0383"/>
    <w:rsid w:val="00DC06F2"/>
    <w:rsid w:val="00DC06FB"/>
    <w:rsid w:val="00DC0783"/>
    <w:rsid w:val="00DC09FD"/>
    <w:rsid w:val="00DC0AA6"/>
    <w:rsid w:val="00DC0AB4"/>
    <w:rsid w:val="00DC0CE0"/>
    <w:rsid w:val="00DC0CE6"/>
    <w:rsid w:val="00DC0DD7"/>
    <w:rsid w:val="00DC0E29"/>
    <w:rsid w:val="00DC0E85"/>
    <w:rsid w:val="00DC0EC2"/>
    <w:rsid w:val="00DC0FBE"/>
    <w:rsid w:val="00DC11A7"/>
    <w:rsid w:val="00DC13AC"/>
    <w:rsid w:val="00DC1502"/>
    <w:rsid w:val="00DC173B"/>
    <w:rsid w:val="00DC1AFB"/>
    <w:rsid w:val="00DC1C17"/>
    <w:rsid w:val="00DC1CB8"/>
    <w:rsid w:val="00DC1E57"/>
    <w:rsid w:val="00DC2351"/>
    <w:rsid w:val="00DC270B"/>
    <w:rsid w:val="00DC2794"/>
    <w:rsid w:val="00DC281E"/>
    <w:rsid w:val="00DC2893"/>
    <w:rsid w:val="00DC2C5E"/>
    <w:rsid w:val="00DC2F13"/>
    <w:rsid w:val="00DC303D"/>
    <w:rsid w:val="00DC3252"/>
    <w:rsid w:val="00DC329F"/>
    <w:rsid w:val="00DC3455"/>
    <w:rsid w:val="00DC3461"/>
    <w:rsid w:val="00DC347F"/>
    <w:rsid w:val="00DC3676"/>
    <w:rsid w:val="00DC37E6"/>
    <w:rsid w:val="00DC3A02"/>
    <w:rsid w:val="00DC3AB3"/>
    <w:rsid w:val="00DC3AC0"/>
    <w:rsid w:val="00DC3CB9"/>
    <w:rsid w:val="00DC3CF1"/>
    <w:rsid w:val="00DC4063"/>
    <w:rsid w:val="00DC4083"/>
    <w:rsid w:val="00DC4089"/>
    <w:rsid w:val="00DC4284"/>
    <w:rsid w:val="00DC43D5"/>
    <w:rsid w:val="00DC44B1"/>
    <w:rsid w:val="00DC4866"/>
    <w:rsid w:val="00DC4994"/>
    <w:rsid w:val="00DC4A21"/>
    <w:rsid w:val="00DC4B3F"/>
    <w:rsid w:val="00DC4EC9"/>
    <w:rsid w:val="00DC4F99"/>
    <w:rsid w:val="00DC507D"/>
    <w:rsid w:val="00DC522D"/>
    <w:rsid w:val="00DC5284"/>
    <w:rsid w:val="00DC5323"/>
    <w:rsid w:val="00DC539D"/>
    <w:rsid w:val="00DC5508"/>
    <w:rsid w:val="00DC5651"/>
    <w:rsid w:val="00DC56EC"/>
    <w:rsid w:val="00DC5841"/>
    <w:rsid w:val="00DC5970"/>
    <w:rsid w:val="00DC5A3E"/>
    <w:rsid w:val="00DC5A75"/>
    <w:rsid w:val="00DC5A95"/>
    <w:rsid w:val="00DC5B05"/>
    <w:rsid w:val="00DC5B55"/>
    <w:rsid w:val="00DC5B73"/>
    <w:rsid w:val="00DC5BFF"/>
    <w:rsid w:val="00DC5D4F"/>
    <w:rsid w:val="00DC5E7F"/>
    <w:rsid w:val="00DC6274"/>
    <w:rsid w:val="00DC633D"/>
    <w:rsid w:val="00DC650E"/>
    <w:rsid w:val="00DC6545"/>
    <w:rsid w:val="00DC655C"/>
    <w:rsid w:val="00DC6645"/>
    <w:rsid w:val="00DC682B"/>
    <w:rsid w:val="00DC685D"/>
    <w:rsid w:val="00DC694B"/>
    <w:rsid w:val="00DC6B48"/>
    <w:rsid w:val="00DC6BDA"/>
    <w:rsid w:val="00DC6BFC"/>
    <w:rsid w:val="00DC6C8C"/>
    <w:rsid w:val="00DC6DA6"/>
    <w:rsid w:val="00DC6E2B"/>
    <w:rsid w:val="00DC70B8"/>
    <w:rsid w:val="00DC70F1"/>
    <w:rsid w:val="00DC72ED"/>
    <w:rsid w:val="00DC76EF"/>
    <w:rsid w:val="00DC784A"/>
    <w:rsid w:val="00DC7904"/>
    <w:rsid w:val="00DC7925"/>
    <w:rsid w:val="00DC7A4B"/>
    <w:rsid w:val="00DC7DCC"/>
    <w:rsid w:val="00DC7E4F"/>
    <w:rsid w:val="00DD00DB"/>
    <w:rsid w:val="00DD013C"/>
    <w:rsid w:val="00DD0140"/>
    <w:rsid w:val="00DD0166"/>
    <w:rsid w:val="00DD01BB"/>
    <w:rsid w:val="00DD0572"/>
    <w:rsid w:val="00DD06A3"/>
    <w:rsid w:val="00DD08D1"/>
    <w:rsid w:val="00DD0B98"/>
    <w:rsid w:val="00DD0C27"/>
    <w:rsid w:val="00DD0D01"/>
    <w:rsid w:val="00DD0D9C"/>
    <w:rsid w:val="00DD0E60"/>
    <w:rsid w:val="00DD108B"/>
    <w:rsid w:val="00DD1123"/>
    <w:rsid w:val="00DD12B9"/>
    <w:rsid w:val="00DD1439"/>
    <w:rsid w:val="00DD170E"/>
    <w:rsid w:val="00DD1820"/>
    <w:rsid w:val="00DD1AFF"/>
    <w:rsid w:val="00DD1FC5"/>
    <w:rsid w:val="00DD2095"/>
    <w:rsid w:val="00DD21F0"/>
    <w:rsid w:val="00DD2248"/>
    <w:rsid w:val="00DD22F9"/>
    <w:rsid w:val="00DD2477"/>
    <w:rsid w:val="00DD2969"/>
    <w:rsid w:val="00DD2993"/>
    <w:rsid w:val="00DD2A31"/>
    <w:rsid w:val="00DD2C06"/>
    <w:rsid w:val="00DD3020"/>
    <w:rsid w:val="00DD3123"/>
    <w:rsid w:val="00DD3223"/>
    <w:rsid w:val="00DD34A6"/>
    <w:rsid w:val="00DD35DF"/>
    <w:rsid w:val="00DD361E"/>
    <w:rsid w:val="00DD3652"/>
    <w:rsid w:val="00DD36CC"/>
    <w:rsid w:val="00DD37DF"/>
    <w:rsid w:val="00DD3A55"/>
    <w:rsid w:val="00DD3D22"/>
    <w:rsid w:val="00DD4478"/>
    <w:rsid w:val="00DD4793"/>
    <w:rsid w:val="00DD47DE"/>
    <w:rsid w:val="00DD4B89"/>
    <w:rsid w:val="00DD4BE9"/>
    <w:rsid w:val="00DD50E2"/>
    <w:rsid w:val="00DD514E"/>
    <w:rsid w:val="00DD5272"/>
    <w:rsid w:val="00DD52FB"/>
    <w:rsid w:val="00DD5564"/>
    <w:rsid w:val="00DD5581"/>
    <w:rsid w:val="00DD5A35"/>
    <w:rsid w:val="00DD5C2A"/>
    <w:rsid w:val="00DD5F1F"/>
    <w:rsid w:val="00DD5F3B"/>
    <w:rsid w:val="00DD6154"/>
    <w:rsid w:val="00DD61BA"/>
    <w:rsid w:val="00DD6226"/>
    <w:rsid w:val="00DD6262"/>
    <w:rsid w:val="00DD638F"/>
    <w:rsid w:val="00DD64BD"/>
    <w:rsid w:val="00DD64E5"/>
    <w:rsid w:val="00DD650A"/>
    <w:rsid w:val="00DD663E"/>
    <w:rsid w:val="00DD669F"/>
    <w:rsid w:val="00DD682B"/>
    <w:rsid w:val="00DD6EFA"/>
    <w:rsid w:val="00DD73C0"/>
    <w:rsid w:val="00DD7625"/>
    <w:rsid w:val="00DD7670"/>
    <w:rsid w:val="00DD76B3"/>
    <w:rsid w:val="00DD776C"/>
    <w:rsid w:val="00DD78CB"/>
    <w:rsid w:val="00DD7AA9"/>
    <w:rsid w:val="00DD7B7E"/>
    <w:rsid w:val="00DD7C97"/>
    <w:rsid w:val="00DE008E"/>
    <w:rsid w:val="00DE015B"/>
    <w:rsid w:val="00DE0324"/>
    <w:rsid w:val="00DE03B4"/>
    <w:rsid w:val="00DE04AD"/>
    <w:rsid w:val="00DE055F"/>
    <w:rsid w:val="00DE06AC"/>
    <w:rsid w:val="00DE08DF"/>
    <w:rsid w:val="00DE098F"/>
    <w:rsid w:val="00DE0B59"/>
    <w:rsid w:val="00DE0B8B"/>
    <w:rsid w:val="00DE0D16"/>
    <w:rsid w:val="00DE0FF2"/>
    <w:rsid w:val="00DE10AD"/>
    <w:rsid w:val="00DE1135"/>
    <w:rsid w:val="00DE1195"/>
    <w:rsid w:val="00DE11AA"/>
    <w:rsid w:val="00DE1305"/>
    <w:rsid w:val="00DE1417"/>
    <w:rsid w:val="00DE1463"/>
    <w:rsid w:val="00DE1666"/>
    <w:rsid w:val="00DE16A0"/>
    <w:rsid w:val="00DE1733"/>
    <w:rsid w:val="00DE1740"/>
    <w:rsid w:val="00DE1770"/>
    <w:rsid w:val="00DE1808"/>
    <w:rsid w:val="00DE185D"/>
    <w:rsid w:val="00DE18DD"/>
    <w:rsid w:val="00DE1975"/>
    <w:rsid w:val="00DE1995"/>
    <w:rsid w:val="00DE1A32"/>
    <w:rsid w:val="00DE1F36"/>
    <w:rsid w:val="00DE1F9B"/>
    <w:rsid w:val="00DE2402"/>
    <w:rsid w:val="00DE249A"/>
    <w:rsid w:val="00DE2753"/>
    <w:rsid w:val="00DE2A14"/>
    <w:rsid w:val="00DE2B9E"/>
    <w:rsid w:val="00DE2C1A"/>
    <w:rsid w:val="00DE2C5A"/>
    <w:rsid w:val="00DE2E0D"/>
    <w:rsid w:val="00DE2E4E"/>
    <w:rsid w:val="00DE2F47"/>
    <w:rsid w:val="00DE2FBB"/>
    <w:rsid w:val="00DE3298"/>
    <w:rsid w:val="00DE33E0"/>
    <w:rsid w:val="00DE3517"/>
    <w:rsid w:val="00DE3537"/>
    <w:rsid w:val="00DE36B1"/>
    <w:rsid w:val="00DE3723"/>
    <w:rsid w:val="00DE376B"/>
    <w:rsid w:val="00DE37C1"/>
    <w:rsid w:val="00DE39E4"/>
    <w:rsid w:val="00DE3A39"/>
    <w:rsid w:val="00DE3A3F"/>
    <w:rsid w:val="00DE3AA5"/>
    <w:rsid w:val="00DE3D7E"/>
    <w:rsid w:val="00DE3EAF"/>
    <w:rsid w:val="00DE3EBC"/>
    <w:rsid w:val="00DE3EFA"/>
    <w:rsid w:val="00DE4158"/>
    <w:rsid w:val="00DE4195"/>
    <w:rsid w:val="00DE450D"/>
    <w:rsid w:val="00DE47D8"/>
    <w:rsid w:val="00DE4814"/>
    <w:rsid w:val="00DE4950"/>
    <w:rsid w:val="00DE4AEE"/>
    <w:rsid w:val="00DE4D22"/>
    <w:rsid w:val="00DE5183"/>
    <w:rsid w:val="00DE545D"/>
    <w:rsid w:val="00DE5549"/>
    <w:rsid w:val="00DE5832"/>
    <w:rsid w:val="00DE5971"/>
    <w:rsid w:val="00DE5AC4"/>
    <w:rsid w:val="00DE5DB7"/>
    <w:rsid w:val="00DE5DD0"/>
    <w:rsid w:val="00DE61FC"/>
    <w:rsid w:val="00DE65B2"/>
    <w:rsid w:val="00DE65D6"/>
    <w:rsid w:val="00DE664F"/>
    <w:rsid w:val="00DE6660"/>
    <w:rsid w:val="00DE6686"/>
    <w:rsid w:val="00DE6726"/>
    <w:rsid w:val="00DE69A2"/>
    <w:rsid w:val="00DE6D8B"/>
    <w:rsid w:val="00DE6DFD"/>
    <w:rsid w:val="00DE6F56"/>
    <w:rsid w:val="00DE6F9F"/>
    <w:rsid w:val="00DE703F"/>
    <w:rsid w:val="00DE7483"/>
    <w:rsid w:val="00DE74BA"/>
    <w:rsid w:val="00DE774B"/>
    <w:rsid w:val="00DE7C78"/>
    <w:rsid w:val="00DE7CC9"/>
    <w:rsid w:val="00DE7F27"/>
    <w:rsid w:val="00DF00EF"/>
    <w:rsid w:val="00DF00FD"/>
    <w:rsid w:val="00DF014A"/>
    <w:rsid w:val="00DF02EB"/>
    <w:rsid w:val="00DF031C"/>
    <w:rsid w:val="00DF04EF"/>
    <w:rsid w:val="00DF0569"/>
    <w:rsid w:val="00DF0C33"/>
    <w:rsid w:val="00DF0D4B"/>
    <w:rsid w:val="00DF0E10"/>
    <w:rsid w:val="00DF0E8E"/>
    <w:rsid w:val="00DF1350"/>
    <w:rsid w:val="00DF138A"/>
    <w:rsid w:val="00DF153A"/>
    <w:rsid w:val="00DF173B"/>
    <w:rsid w:val="00DF176F"/>
    <w:rsid w:val="00DF1AF1"/>
    <w:rsid w:val="00DF1D99"/>
    <w:rsid w:val="00DF1DDE"/>
    <w:rsid w:val="00DF203D"/>
    <w:rsid w:val="00DF21BC"/>
    <w:rsid w:val="00DF2677"/>
    <w:rsid w:val="00DF273C"/>
    <w:rsid w:val="00DF2775"/>
    <w:rsid w:val="00DF2931"/>
    <w:rsid w:val="00DF2D22"/>
    <w:rsid w:val="00DF2EED"/>
    <w:rsid w:val="00DF3484"/>
    <w:rsid w:val="00DF34D8"/>
    <w:rsid w:val="00DF3658"/>
    <w:rsid w:val="00DF38EA"/>
    <w:rsid w:val="00DF3A4E"/>
    <w:rsid w:val="00DF3C34"/>
    <w:rsid w:val="00DF3D6B"/>
    <w:rsid w:val="00DF3E13"/>
    <w:rsid w:val="00DF3EEA"/>
    <w:rsid w:val="00DF3FE1"/>
    <w:rsid w:val="00DF4038"/>
    <w:rsid w:val="00DF4362"/>
    <w:rsid w:val="00DF4382"/>
    <w:rsid w:val="00DF4482"/>
    <w:rsid w:val="00DF44A5"/>
    <w:rsid w:val="00DF48B0"/>
    <w:rsid w:val="00DF499C"/>
    <w:rsid w:val="00DF49FC"/>
    <w:rsid w:val="00DF4FAB"/>
    <w:rsid w:val="00DF50A7"/>
    <w:rsid w:val="00DF51A2"/>
    <w:rsid w:val="00DF5228"/>
    <w:rsid w:val="00DF55EF"/>
    <w:rsid w:val="00DF57BC"/>
    <w:rsid w:val="00DF5987"/>
    <w:rsid w:val="00DF59CB"/>
    <w:rsid w:val="00DF5A42"/>
    <w:rsid w:val="00DF5B46"/>
    <w:rsid w:val="00DF5C7A"/>
    <w:rsid w:val="00DF5D5B"/>
    <w:rsid w:val="00DF5DA2"/>
    <w:rsid w:val="00DF6002"/>
    <w:rsid w:val="00DF62C4"/>
    <w:rsid w:val="00DF6310"/>
    <w:rsid w:val="00DF6549"/>
    <w:rsid w:val="00DF69A0"/>
    <w:rsid w:val="00DF6A04"/>
    <w:rsid w:val="00DF6B97"/>
    <w:rsid w:val="00DF6DDA"/>
    <w:rsid w:val="00DF7010"/>
    <w:rsid w:val="00DF7460"/>
    <w:rsid w:val="00DF7ABE"/>
    <w:rsid w:val="00DF7B0A"/>
    <w:rsid w:val="00DF7B4E"/>
    <w:rsid w:val="00DF7B72"/>
    <w:rsid w:val="00DF7C3B"/>
    <w:rsid w:val="00DF7CB1"/>
    <w:rsid w:val="00DF7D61"/>
    <w:rsid w:val="00DF7D90"/>
    <w:rsid w:val="00DF7DCB"/>
    <w:rsid w:val="00DF7FE6"/>
    <w:rsid w:val="00E00075"/>
    <w:rsid w:val="00E00233"/>
    <w:rsid w:val="00E0083E"/>
    <w:rsid w:val="00E00B78"/>
    <w:rsid w:val="00E00CE3"/>
    <w:rsid w:val="00E00F89"/>
    <w:rsid w:val="00E00FFA"/>
    <w:rsid w:val="00E00FFD"/>
    <w:rsid w:val="00E0140E"/>
    <w:rsid w:val="00E01599"/>
    <w:rsid w:val="00E01BCD"/>
    <w:rsid w:val="00E01BED"/>
    <w:rsid w:val="00E01C9A"/>
    <w:rsid w:val="00E01CE7"/>
    <w:rsid w:val="00E01E6D"/>
    <w:rsid w:val="00E01F99"/>
    <w:rsid w:val="00E0202B"/>
    <w:rsid w:val="00E0210E"/>
    <w:rsid w:val="00E02142"/>
    <w:rsid w:val="00E0231A"/>
    <w:rsid w:val="00E02382"/>
    <w:rsid w:val="00E02432"/>
    <w:rsid w:val="00E0253E"/>
    <w:rsid w:val="00E02748"/>
    <w:rsid w:val="00E0280A"/>
    <w:rsid w:val="00E029F0"/>
    <w:rsid w:val="00E02AC1"/>
    <w:rsid w:val="00E02BDE"/>
    <w:rsid w:val="00E02C1A"/>
    <w:rsid w:val="00E02DB8"/>
    <w:rsid w:val="00E02E04"/>
    <w:rsid w:val="00E02E2E"/>
    <w:rsid w:val="00E02ED7"/>
    <w:rsid w:val="00E0307E"/>
    <w:rsid w:val="00E03149"/>
    <w:rsid w:val="00E0315A"/>
    <w:rsid w:val="00E0318D"/>
    <w:rsid w:val="00E03323"/>
    <w:rsid w:val="00E035F4"/>
    <w:rsid w:val="00E03995"/>
    <w:rsid w:val="00E03C45"/>
    <w:rsid w:val="00E03C76"/>
    <w:rsid w:val="00E03DE5"/>
    <w:rsid w:val="00E03EC1"/>
    <w:rsid w:val="00E0406F"/>
    <w:rsid w:val="00E040DA"/>
    <w:rsid w:val="00E0429F"/>
    <w:rsid w:val="00E04436"/>
    <w:rsid w:val="00E04468"/>
    <w:rsid w:val="00E04838"/>
    <w:rsid w:val="00E04896"/>
    <w:rsid w:val="00E04D19"/>
    <w:rsid w:val="00E05068"/>
    <w:rsid w:val="00E0551C"/>
    <w:rsid w:val="00E0559C"/>
    <w:rsid w:val="00E0568A"/>
    <w:rsid w:val="00E05777"/>
    <w:rsid w:val="00E057B9"/>
    <w:rsid w:val="00E05988"/>
    <w:rsid w:val="00E059E6"/>
    <w:rsid w:val="00E05CCB"/>
    <w:rsid w:val="00E05DA5"/>
    <w:rsid w:val="00E05DFD"/>
    <w:rsid w:val="00E05E98"/>
    <w:rsid w:val="00E05F7D"/>
    <w:rsid w:val="00E061B5"/>
    <w:rsid w:val="00E0634F"/>
    <w:rsid w:val="00E0646C"/>
    <w:rsid w:val="00E06539"/>
    <w:rsid w:val="00E06697"/>
    <w:rsid w:val="00E0691C"/>
    <w:rsid w:val="00E069BD"/>
    <w:rsid w:val="00E06A02"/>
    <w:rsid w:val="00E06CAC"/>
    <w:rsid w:val="00E06E59"/>
    <w:rsid w:val="00E06E86"/>
    <w:rsid w:val="00E0718F"/>
    <w:rsid w:val="00E0731F"/>
    <w:rsid w:val="00E0758A"/>
    <w:rsid w:val="00E0759A"/>
    <w:rsid w:val="00E075B1"/>
    <w:rsid w:val="00E075CD"/>
    <w:rsid w:val="00E07653"/>
    <w:rsid w:val="00E076CC"/>
    <w:rsid w:val="00E07729"/>
    <w:rsid w:val="00E077A8"/>
    <w:rsid w:val="00E07C7A"/>
    <w:rsid w:val="00E07F39"/>
    <w:rsid w:val="00E101EF"/>
    <w:rsid w:val="00E10370"/>
    <w:rsid w:val="00E107D0"/>
    <w:rsid w:val="00E10902"/>
    <w:rsid w:val="00E10B64"/>
    <w:rsid w:val="00E10BCD"/>
    <w:rsid w:val="00E10F47"/>
    <w:rsid w:val="00E111D6"/>
    <w:rsid w:val="00E112DB"/>
    <w:rsid w:val="00E11527"/>
    <w:rsid w:val="00E116C5"/>
    <w:rsid w:val="00E117D1"/>
    <w:rsid w:val="00E1181B"/>
    <w:rsid w:val="00E11AED"/>
    <w:rsid w:val="00E11DD8"/>
    <w:rsid w:val="00E11E02"/>
    <w:rsid w:val="00E12266"/>
    <w:rsid w:val="00E124DE"/>
    <w:rsid w:val="00E12586"/>
    <w:rsid w:val="00E125BB"/>
    <w:rsid w:val="00E125FF"/>
    <w:rsid w:val="00E127CE"/>
    <w:rsid w:val="00E1282A"/>
    <w:rsid w:val="00E128D7"/>
    <w:rsid w:val="00E12DD3"/>
    <w:rsid w:val="00E12E03"/>
    <w:rsid w:val="00E13122"/>
    <w:rsid w:val="00E13145"/>
    <w:rsid w:val="00E13546"/>
    <w:rsid w:val="00E137D6"/>
    <w:rsid w:val="00E138FD"/>
    <w:rsid w:val="00E13B63"/>
    <w:rsid w:val="00E13D3B"/>
    <w:rsid w:val="00E13DB6"/>
    <w:rsid w:val="00E13FBE"/>
    <w:rsid w:val="00E14251"/>
    <w:rsid w:val="00E14421"/>
    <w:rsid w:val="00E14556"/>
    <w:rsid w:val="00E146C8"/>
    <w:rsid w:val="00E14908"/>
    <w:rsid w:val="00E14965"/>
    <w:rsid w:val="00E14C49"/>
    <w:rsid w:val="00E14C63"/>
    <w:rsid w:val="00E14D3A"/>
    <w:rsid w:val="00E14E41"/>
    <w:rsid w:val="00E150B6"/>
    <w:rsid w:val="00E154D7"/>
    <w:rsid w:val="00E155B5"/>
    <w:rsid w:val="00E15864"/>
    <w:rsid w:val="00E15D6E"/>
    <w:rsid w:val="00E15FC5"/>
    <w:rsid w:val="00E16000"/>
    <w:rsid w:val="00E16011"/>
    <w:rsid w:val="00E16164"/>
    <w:rsid w:val="00E163B1"/>
    <w:rsid w:val="00E163C5"/>
    <w:rsid w:val="00E16569"/>
    <w:rsid w:val="00E168EC"/>
    <w:rsid w:val="00E16966"/>
    <w:rsid w:val="00E1697B"/>
    <w:rsid w:val="00E16A2A"/>
    <w:rsid w:val="00E16C20"/>
    <w:rsid w:val="00E171A0"/>
    <w:rsid w:val="00E171E6"/>
    <w:rsid w:val="00E17257"/>
    <w:rsid w:val="00E1754D"/>
    <w:rsid w:val="00E175E3"/>
    <w:rsid w:val="00E1774E"/>
    <w:rsid w:val="00E17DE8"/>
    <w:rsid w:val="00E17F6E"/>
    <w:rsid w:val="00E2001C"/>
    <w:rsid w:val="00E20210"/>
    <w:rsid w:val="00E2031B"/>
    <w:rsid w:val="00E207C9"/>
    <w:rsid w:val="00E2084A"/>
    <w:rsid w:val="00E2087D"/>
    <w:rsid w:val="00E2093A"/>
    <w:rsid w:val="00E20940"/>
    <w:rsid w:val="00E20F25"/>
    <w:rsid w:val="00E211C0"/>
    <w:rsid w:val="00E214D9"/>
    <w:rsid w:val="00E216ED"/>
    <w:rsid w:val="00E21A08"/>
    <w:rsid w:val="00E21AB0"/>
    <w:rsid w:val="00E21C4F"/>
    <w:rsid w:val="00E22347"/>
    <w:rsid w:val="00E2235D"/>
    <w:rsid w:val="00E227F9"/>
    <w:rsid w:val="00E22816"/>
    <w:rsid w:val="00E22904"/>
    <w:rsid w:val="00E2293E"/>
    <w:rsid w:val="00E22ABD"/>
    <w:rsid w:val="00E22AC7"/>
    <w:rsid w:val="00E23006"/>
    <w:rsid w:val="00E232A0"/>
    <w:rsid w:val="00E23431"/>
    <w:rsid w:val="00E23474"/>
    <w:rsid w:val="00E23608"/>
    <w:rsid w:val="00E2378C"/>
    <w:rsid w:val="00E237A9"/>
    <w:rsid w:val="00E23850"/>
    <w:rsid w:val="00E23970"/>
    <w:rsid w:val="00E23AE1"/>
    <w:rsid w:val="00E23DE1"/>
    <w:rsid w:val="00E23E1B"/>
    <w:rsid w:val="00E245EE"/>
    <w:rsid w:val="00E247E2"/>
    <w:rsid w:val="00E248DF"/>
    <w:rsid w:val="00E248FD"/>
    <w:rsid w:val="00E2494A"/>
    <w:rsid w:val="00E24A6F"/>
    <w:rsid w:val="00E24BDD"/>
    <w:rsid w:val="00E24C5A"/>
    <w:rsid w:val="00E24CDA"/>
    <w:rsid w:val="00E24DBB"/>
    <w:rsid w:val="00E24E76"/>
    <w:rsid w:val="00E25039"/>
    <w:rsid w:val="00E25365"/>
    <w:rsid w:val="00E2549D"/>
    <w:rsid w:val="00E255DB"/>
    <w:rsid w:val="00E25844"/>
    <w:rsid w:val="00E258C6"/>
    <w:rsid w:val="00E258C9"/>
    <w:rsid w:val="00E259BD"/>
    <w:rsid w:val="00E25A27"/>
    <w:rsid w:val="00E25A73"/>
    <w:rsid w:val="00E25BFB"/>
    <w:rsid w:val="00E25C42"/>
    <w:rsid w:val="00E25D20"/>
    <w:rsid w:val="00E25E93"/>
    <w:rsid w:val="00E26075"/>
    <w:rsid w:val="00E26323"/>
    <w:rsid w:val="00E263C0"/>
    <w:rsid w:val="00E26505"/>
    <w:rsid w:val="00E2654B"/>
    <w:rsid w:val="00E26559"/>
    <w:rsid w:val="00E265CE"/>
    <w:rsid w:val="00E26AB0"/>
    <w:rsid w:val="00E26C9E"/>
    <w:rsid w:val="00E26D66"/>
    <w:rsid w:val="00E26D70"/>
    <w:rsid w:val="00E26F21"/>
    <w:rsid w:val="00E26F98"/>
    <w:rsid w:val="00E26FE7"/>
    <w:rsid w:val="00E27029"/>
    <w:rsid w:val="00E27473"/>
    <w:rsid w:val="00E2752E"/>
    <w:rsid w:val="00E2766F"/>
    <w:rsid w:val="00E27693"/>
    <w:rsid w:val="00E2770A"/>
    <w:rsid w:val="00E2771B"/>
    <w:rsid w:val="00E27802"/>
    <w:rsid w:val="00E27937"/>
    <w:rsid w:val="00E27951"/>
    <w:rsid w:val="00E2796A"/>
    <w:rsid w:val="00E27BFC"/>
    <w:rsid w:val="00E27C83"/>
    <w:rsid w:val="00E27E6A"/>
    <w:rsid w:val="00E3049F"/>
    <w:rsid w:val="00E304B1"/>
    <w:rsid w:val="00E304B2"/>
    <w:rsid w:val="00E304C7"/>
    <w:rsid w:val="00E304F1"/>
    <w:rsid w:val="00E3055E"/>
    <w:rsid w:val="00E3079A"/>
    <w:rsid w:val="00E307A2"/>
    <w:rsid w:val="00E30A34"/>
    <w:rsid w:val="00E30DF2"/>
    <w:rsid w:val="00E31062"/>
    <w:rsid w:val="00E31175"/>
    <w:rsid w:val="00E311B6"/>
    <w:rsid w:val="00E311F4"/>
    <w:rsid w:val="00E314D6"/>
    <w:rsid w:val="00E31671"/>
    <w:rsid w:val="00E3195A"/>
    <w:rsid w:val="00E31A59"/>
    <w:rsid w:val="00E31F6F"/>
    <w:rsid w:val="00E32164"/>
    <w:rsid w:val="00E32235"/>
    <w:rsid w:val="00E32396"/>
    <w:rsid w:val="00E324A3"/>
    <w:rsid w:val="00E324D9"/>
    <w:rsid w:val="00E32C89"/>
    <w:rsid w:val="00E32D8D"/>
    <w:rsid w:val="00E32E43"/>
    <w:rsid w:val="00E32E7E"/>
    <w:rsid w:val="00E32EC0"/>
    <w:rsid w:val="00E32F30"/>
    <w:rsid w:val="00E32F66"/>
    <w:rsid w:val="00E331E7"/>
    <w:rsid w:val="00E33580"/>
    <w:rsid w:val="00E33634"/>
    <w:rsid w:val="00E3376E"/>
    <w:rsid w:val="00E33B1B"/>
    <w:rsid w:val="00E34027"/>
    <w:rsid w:val="00E345A7"/>
    <w:rsid w:val="00E34682"/>
    <w:rsid w:val="00E347E6"/>
    <w:rsid w:val="00E34800"/>
    <w:rsid w:val="00E34870"/>
    <w:rsid w:val="00E34BA2"/>
    <w:rsid w:val="00E34FB1"/>
    <w:rsid w:val="00E35029"/>
    <w:rsid w:val="00E35070"/>
    <w:rsid w:val="00E35104"/>
    <w:rsid w:val="00E352AF"/>
    <w:rsid w:val="00E354E3"/>
    <w:rsid w:val="00E35648"/>
    <w:rsid w:val="00E356CF"/>
    <w:rsid w:val="00E35885"/>
    <w:rsid w:val="00E358D4"/>
    <w:rsid w:val="00E35A36"/>
    <w:rsid w:val="00E35BBD"/>
    <w:rsid w:val="00E363B8"/>
    <w:rsid w:val="00E36566"/>
    <w:rsid w:val="00E36ABE"/>
    <w:rsid w:val="00E371AB"/>
    <w:rsid w:val="00E37364"/>
    <w:rsid w:val="00E37457"/>
    <w:rsid w:val="00E3781A"/>
    <w:rsid w:val="00E37B03"/>
    <w:rsid w:val="00E37E05"/>
    <w:rsid w:val="00E37E08"/>
    <w:rsid w:val="00E400B8"/>
    <w:rsid w:val="00E4022C"/>
    <w:rsid w:val="00E4042B"/>
    <w:rsid w:val="00E40541"/>
    <w:rsid w:val="00E4079E"/>
    <w:rsid w:val="00E409C0"/>
    <w:rsid w:val="00E409E1"/>
    <w:rsid w:val="00E40A1B"/>
    <w:rsid w:val="00E40D1B"/>
    <w:rsid w:val="00E40F25"/>
    <w:rsid w:val="00E40F2B"/>
    <w:rsid w:val="00E411F2"/>
    <w:rsid w:val="00E414A1"/>
    <w:rsid w:val="00E41696"/>
    <w:rsid w:val="00E416FD"/>
    <w:rsid w:val="00E41876"/>
    <w:rsid w:val="00E41895"/>
    <w:rsid w:val="00E418AE"/>
    <w:rsid w:val="00E419A1"/>
    <w:rsid w:val="00E41BE3"/>
    <w:rsid w:val="00E41E1F"/>
    <w:rsid w:val="00E41E92"/>
    <w:rsid w:val="00E4203F"/>
    <w:rsid w:val="00E42114"/>
    <w:rsid w:val="00E42165"/>
    <w:rsid w:val="00E42188"/>
    <w:rsid w:val="00E42475"/>
    <w:rsid w:val="00E4249A"/>
    <w:rsid w:val="00E426FF"/>
    <w:rsid w:val="00E4285A"/>
    <w:rsid w:val="00E42869"/>
    <w:rsid w:val="00E42AFD"/>
    <w:rsid w:val="00E42B2A"/>
    <w:rsid w:val="00E42C27"/>
    <w:rsid w:val="00E42E6F"/>
    <w:rsid w:val="00E430EE"/>
    <w:rsid w:val="00E43128"/>
    <w:rsid w:val="00E43137"/>
    <w:rsid w:val="00E43531"/>
    <w:rsid w:val="00E435E8"/>
    <w:rsid w:val="00E43629"/>
    <w:rsid w:val="00E436B2"/>
    <w:rsid w:val="00E43748"/>
    <w:rsid w:val="00E4390A"/>
    <w:rsid w:val="00E43A28"/>
    <w:rsid w:val="00E43A46"/>
    <w:rsid w:val="00E43B5D"/>
    <w:rsid w:val="00E43B9E"/>
    <w:rsid w:val="00E43D54"/>
    <w:rsid w:val="00E43E5B"/>
    <w:rsid w:val="00E43E90"/>
    <w:rsid w:val="00E43E97"/>
    <w:rsid w:val="00E440AF"/>
    <w:rsid w:val="00E4437A"/>
    <w:rsid w:val="00E4459F"/>
    <w:rsid w:val="00E4491A"/>
    <w:rsid w:val="00E4494F"/>
    <w:rsid w:val="00E44996"/>
    <w:rsid w:val="00E44D22"/>
    <w:rsid w:val="00E44F72"/>
    <w:rsid w:val="00E45037"/>
    <w:rsid w:val="00E45038"/>
    <w:rsid w:val="00E4515F"/>
    <w:rsid w:val="00E45210"/>
    <w:rsid w:val="00E4563A"/>
    <w:rsid w:val="00E4564B"/>
    <w:rsid w:val="00E456FB"/>
    <w:rsid w:val="00E45796"/>
    <w:rsid w:val="00E457B6"/>
    <w:rsid w:val="00E45A8F"/>
    <w:rsid w:val="00E45BD5"/>
    <w:rsid w:val="00E45C2E"/>
    <w:rsid w:val="00E45FAE"/>
    <w:rsid w:val="00E45FB2"/>
    <w:rsid w:val="00E4607F"/>
    <w:rsid w:val="00E46302"/>
    <w:rsid w:val="00E463DD"/>
    <w:rsid w:val="00E4640C"/>
    <w:rsid w:val="00E46574"/>
    <w:rsid w:val="00E469AA"/>
    <w:rsid w:val="00E469F0"/>
    <w:rsid w:val="00E46A17"/>
    <w:rsid w:val="00E46DB2"/>
    <w:rsid w:val="00E46E33"/>
    <w:rsid w:val="00E46FAF"/>
    <w:rsid w:val="00E47191"/>
    <w:rsid w:val="00E471EC"/>
    <w:rsid w:val="00E472D0"/>
    <w:rsid w:val="00E473A4"/>
    <w:rsid w:val="00E4750C"/>
    <w:rsid w:val="00E4759A"/>
    <w:rsid w:val="00E47836"/>
    <w:rsid w:val="00E47906"/>
    <w:rsid w:val="00E479DC"/>
    <w:rsid w:val="00E47A80"/>
    <w:rsid w:val="00E47CAC"/>
    <w:rsid w:val="00E50268"/>
    <w:rsid w:val="00E503DF"/>
    <w:rsid w:val="00E505A1"/>
    <w:rsid w:val="00E507AA"/>
    <w:rsid w:val="00E507CC"/>
    <w:rsid w:val="00E508B3"/>
    <w:rsid w:val="00E50BB9"/>
    <w:rsid w:val="00E50C07"/>
    <w:rsid w:val="00E50C86"/>
    <w:rsid w:val="00E5121D"/>
    <w:rsid w:val="00E5145D"/>
    <w:rsid w:val="00E5146E"/>
    <w:rsid w:val="00E515B3"/>
    <w:rsid w:val="00E51660"/>
    <w:rsid w:val="00E5184E"/>
    <w:rsid w:val="00E51881"/>
    <w:rsid w:val="00E51886"/>
    <w:rsid w:val="00E518E0"/>
    <w:rsid w:val="00E518E7"/>
    <w:rsid w:val="00E51C20"/>
    <w:rsid w:val="00E51C30"/>
    <w:rsid w:val="00E51C58"/>
    <w:rsid w:val="00E51D67"/>
    <w:rsid w:val="00E51E10"/>
    <w:rsid w:val="00E51E2A"/>
    <w:rsid w:val="00E52155"/>
    <w:rsid w:val="00E527E5"/>
    <w:rsid w:val="00E52889"/>
    <w:rsid w:val="00E5289D"/>
    <w:rsid w:val="00E529C1"/>
    <w:rsid w:val="00E52B28"/>
    <w:rsid w:val="00E52C3E"/>
    <w:rsid w:val="00E52C4A"/>
    <w:rsid w:val="00E52CFB"/>
    <w:rsid w:val="00E52E8C"/>
    <w:rsid w:val="00E52ECC"/>
    <w:rsid w:val="00E53041"/>
    <w:rsid w:val="00E5311F"/>
    <w:rsid w:val="00E531E1"/>
    <w:rsid w:val="00E533CA"/>
    <w:rsid w:val="00E5344E"/>
    <w:rsid w:val="00E53451"/>
    <w:rsid w:val="00E534E6"/>
    <w:rsid w:val="00E53693"/>
    <w:rsid w:val="00E53986"/>
    <w:rsid w:val="00E53A12"/>
    <w:rsid w:val="00E53FA0"/>
    <w:rsid w:val="00E5405B"/>
    <w:rsid w:val="00E5409F"/>
    <w:rsid w:val="00E541FC"/>
    <w:rsid w:val="00E5440C"/>
    <w:rsid w:val="00E5448F"/>
    <w:rsid w:val="00E5461B"/>
    <w:rsid w:val="00E546F1"/>
    <w:rsid w:val="00E54825"/>
    <w:rsid w:val="00E54838"/>
    <w:rsid w:val="00E548D1"/>
    <w:rsid w:val="00E54907"/>
    <w:rsid w:val="00E5499C"/>
    <w:rsid w:val="00E549F1"/>
    <w:rsid w:val="00E54AB8"/>
    <w:rsid w:val="00E54AE0"/>
    <w:rsid w:val="00E54CCD"/>
    <w:rsid w:val="00E54E52"/>
    <w:rsid w:val="00E54EED"/>
    <w:rsid w:val="00E54EFD"/>
    <w:rsid w:val="00E55001"/>
    <w:rsid w:val="00E5520E"/>
    <w:rsid w:val="00E55327"/>
    <w:rsid w:val="00E5559C"/>
    <w:rsid w:val="00E55671"/>
    <w:rsid w:val="00E55867"/>
    <w:rsid w:val="00E55AD8"/>
    <w:rsid w:val="00E55BB6"/>
    <w:rsid w:val="00E55F92"/>
    <w:rsid w:val="00E5603B"/>
    <w:rsid w:val="00E560CA"/>
    <w:rsid w:val="00E56173"/>
    <w:rsid w:val="00E56241"/>
    <w:rsid w:val="00E564DB"/>
    <w:rsid w:val="00E564EC"/>
    <w:rsid w:val="00E567D0"/>
    <w:rsid w:val="00E568C8"/>
    <w:rsid w:val="00E56C70"/>
    <w:rsid w:val="00E56E81"/>
    <w:rsid w:val="00E56FA2"/>
    <w:rsid w:val="00E57402"/>
    <w:rsid w:val="00E574B7"/>
    <w:rsid w:val="00E5755E"/>
    <w:rsid w:val="00E5760B"/>
    <w:rsid w:val="00E57FB6"/>
    <w:rsid w:val="00E60065"/>
    <w:rsid w:val="00E600BB"/>
    <w:rsid w:val="00E601B2"/>
    <w:rsid w:val="00E60248"/>
    <w:rsid w:val="00E60300"/>
    <w:rsid w:val="00E604DE"/>
    <w:rsid w:val="00E6056C"/>
    <w:rsid w:val="00E6063C"/>
    <w:rsid w:val="00E60737"/>
    <w:rsid w:val="00E609B5"/>
    <w:rsid w:val="00E60AC1"/>
    <w:rsid w:val="00E60CC6"/>
    <w:rsid w:val="00E60D30"/>
    <w:rsid w:val="00E60E72"/>
    <w:rsid w:val="00E610B5"/>
    <w:rsid w:val="00E61202"/>
    <w:rsid w:val="00E61211"/>
    <w:rsid w:val="00E61274"/>
    <w:rsid w:val="00E612B9"/>
    <w:rsid w:val="00E612EE"/>
    <w:rsid w:val="00E618FA"/>
    <w:rsid w:val="00E6194A"/>
    <w:rsid w:val="00E6197C"/>
    <w:rsid w:val="00E619D8"/>
    <w:rsid w:val="00E61A1E"/>
    <w:rsid w:val="00E61DD8"/>
    <w:rsid w:val="00E61F44"/>
    <w:rsid w:val="00E62163"/>
    <w:rsid w:val="00E62206"/>
    <w:rsid w:val="00E6236C"/>
    <w:rsid w:val="00E626A1"/>
    <w:rsid w:val="00E62704"/>
    <w:rsid w:val="00E62855"/>
    <w:rsid w:val="00E62899"/>
    <w:rsid w:val="00E62931"/>
    <w:rsid w:val="00E6293F"/>
    <w:rsid w:val="00E62BAF"/>
    <w:rsid w:val="00E63071"/>
    <w:rsid w:val="00E630C2"/>
    <w:rsid w:val="00E63169"/>
    <w:rsid w:val="00E63369"/>
    <w:rsid w:val="00E6357F"/>
    <w:rsid w:val="00E63938"/>
    <w:rsid w:val="00E63D75"/>
    <w:rsid w:val="00E63D8B"/>
    <w:rsid w:val="00E64DD7"/>
    <w:rsid w:val="00E64FDB"/>
    <w:rsid w:val="00E654C1"/>
    <w:rsid w:val="00E65654"/>
    <w:rsid w:val="00E65927"/>
    <w:rsid w:val="00E65962"/>
    <w:rsid w:val="00E65B3E"/>
    <w:rsid w:val="00E65BFC"/>
    <w:rsid w:val="00E65C96"/>
    <w:rsid w:val="00E65CC2"/>
    <w:rsid w:val="00E65D21"/>
    <w:rsid w:val="00E65E0A"/>
    <w:rsid w:val="00E6604B"/>
    <w:rsid w:val="00E660FA"/>
    <w:rsid w:val="00E66309"/>
    <w:rsid w:val="00E664C8"/>
    <w:rsid w:val="00E6651B"/>
    <w:rsid w:val="00E6651F"/>
    <w:rsid w:val="00E66550"/>
    <w:rsid w:val="00E666F6"/>
    <w:rsid w:val="00E666F7"/>
    <w:rsid w:val="00E66827"/>
    <w:rsid w:val="00E66B38"/>
    <w:rsid w:val="00E66EE2"/>
    <w:rsid w:val="00E66F07"/>
    <w:rsid w:val="00E66FC5"/>
    <w:rsid w:val="00E6721B"/>
    <w:rsid w:val="00E67276"/>
    <w:rsid w:val="00E6731E"/>
    <w:rsid w:val="00E67357"/>
    <w:rsid w:val="00E676CD"/>
    <w:rsid w:val="00E67727"/>
    <w:rsid w:val="00E67AAE"/>
    <w:rsid w:val="00E67C1D"/>
    <w:rsid w:val="00E67C2D"/>
    <w:rsid w:val="00E67DED"/>
    <w:rsid w:val="00E67E37"/>
    <w:rsid w:val="00E67F13"/>
    <w:rsid w:val="00E67F9F"/>
    <w:rsid w:val="00E70477"/>
    <w:rsid w:val="00E7058F"/>
    <w:rsid w:val="00E7068C"/>
    <w:rsid w:val="00E70870"/>
    <w:rsid w:val="00E7092A"/>
    <w:rsid w:val="00E70955"/>
    <w:rsid w:val="00E7097C"/>
    <w:rsid w:val="00E70AA9"/>
    <w:rsid w:val="00E70B33"/>
    <w:rsid w:val="00E70D13"/>
    <w:rsid w:val="00E70F47"/>
    <w:rsid w:val="00E70F7A"/>
    <w:rsid w:val="00E70F88"/>
    <w:rsid w:val="00E7114C"/>
    <w:rsid w:val="00E71806"/>
    <w:rsid w:val="00E71851"/>
    <w:rsid w:val="00E71B31"/>
    <w:rsid w:val="00E71BC9"/>
    <w:rsid w:val="00E71CCE"/>
    <w:rsid w:val="00E71ED5"/>
    <w:rsid w:val="00E71F8E"/>
    <w:rsid w:val="00E72000"/>
    <w:rsid w:val="00E72093"/>
    <w:rsid w:val="00E7251A"/>
    <w:rsid w:val="00E7253D"/>
    <w:rsid w:val="00E72901"/>
    <w:rsid w:val="00E72C44"/>
    <w:rsid w:val="00E72DC7"/>
    <w:rsid w:val="00E73699"/>
    <w:rsid w:val="00E736B0"/>
    <w:rsid w:val="00E736D8"/>
    <w:rsid w:val="00E739AC"/>
    <w:rsid w:val="00E73AA1"/>
    <w:rsid w:val="00E73BC9"/>
    <w:rsid w:val="00E73E49"/>
    <w:rsid w:val="00E74004"/>
    <w:rsid w:val="00E74163"/>
    <w:rsid w:val="00E74179"/>
    <w:rsid w:val="00E74194"/>
    <w:rsid w:val="00E7438C"/>
    <w:rsid w:val="00E74481"/>
    <w:rsid w:val="00E744B9"/>
    <w:rsid w:val="00E74751"/>
    <w:rsid w:val="00E748E2"/>
    <w:rsid w:val="00E74D46"/>
    <w:rsid w:val="00E74D7F"/>
    <w:rsid w:val="00E74DEA"/>
    <w:rsid w:val="00E74E6C"/>
    <w:rsid w:val="00E751AD"/>
    <w:rsid w:val="00E751B4"/>
    <w:rsid w:val="00E751E5"/>
    <w:rsid w:val="00E754AC"/>
    <w:rsid w:val="00E7556A"/>
    <w:rsid w:val="00E755DE"/>
    <w:rsid w:val="00E7560D"/>
    <w:rsid w:val="00E75637"/>
    <w:rsid w:val="00E7569F"/>
    <w:rsid w:val="00E75754"/>
    <w:rsid w:val="00E75887"/>
    <w:rsid w:val="00E75E96"/>
    <w:rsid w:val="00E75FAF"/>
    <w:rsid w:val="00E762D0"/>
    <w:rsid w:val="00E7636D"/>
    <w:rsid w:val="00E7641E"/>
    <w:rsid w:val="00E76420"/>
    <w:rsid w:val="00E7648C"/>
    <w:rsid w:val="00E764A8"/>
    <w:rsid w:val="00E76701"/>
    <w:rsid w:val="00E768A6"/>
    <w:rsid w:val="00E76996"/>
    <w:rsid w:val="00E769C8"/>
    <w:rsid w:val="00E76AA1"/>
    <w:rsid w:val="00E76BBE"/>
    <w:rsid w:val="00E76EC8"/>
    <w:rsid w:val="00E770AA"/>
    <w:rsid w:val="00E7725E"/>
    <w:rsid w:val="00E77323"/>
    <w:rsid w:val="00E77372"/>
    <w:rsid w:val="00E77412"/>
    <w:rsid w:val="00E77A07"/>
    <w:rsid w:val="00E77A9C"/>
    <w:rsid w:val="00E77C21"/>
    <w:rsid w:val="00E77C32"/>
    <w:rsid w:val="00E77C96"/>
    <w:rsid w:val="00E77E59"/>
    <w:rsid w:val="00E77F00"/>
    <w:rsid w:val="00E80152"/>
    <w:rsid w:val="00E80229"/>
    <w:rsid w:val="00E8039D"/>
    <w:rsid w:val="00E804BC"/>
    <w:rsid w:val="00E804D5"/>
    <w:rsid w:val="00E80608"/>
    <w:rsid w:val="00E806A2"/>
    <w:rsid w:val="00E80959"/>
    <w:rsid w:val="00E80AD2"/>
    <w:rsid w:val="00E80C3B"/>
    <w:rsid w:val="00E80DFA"/>
    <w:rsid w:val="00E80F72"/>
    <w:rsid w:val="00E80FD1"/>
    <w:rsid w:val="00E8128E"/>
    <w:rsid w:val="00E81353"/>
    <w:rsid w:val="00E81381"/>
    <w:rsid w:val="00E8174C"/>
    <w:rsid w:val="00E8176A"/>
    <w:rsid w:val="00E817A1"/>
    <w:rsid w:val="00E818B2"/>
    <w:rsid w:val="00E819CC"/>
    <w:rsid w:val="00E819D0"/>
    <w:rsid w:val="00E81DF1"/>
    <w:rsid w:val="00E8218A"/>
    <w:rsid w:val="00E82227"/>
    <w:rsid w:val="00E82DD1"/>
    <w:rsid w:val="00E82E87"/>
    <w:rsid w:val="00E83343"/>
    <w:rsid w:val="00E833E4"/>
    <w:rsid w:val="00E83564"/>
    <w:rsid w:val="00E836E3"/>
    <w:rsid w:val="00E837B2"/>
    <w:rsid w:val="00E838F4"/>
    <w:rsid w:val="00E8390E"/>
    <w:rsid w:val="00E83929"/>
    <w:rsid w:val="00E83A84"/>
    <w:rsid w:val="00E83BF2"/>
    <w:rsid w:val="00E83C0D"/>
    <w:rsid w:val="00E83C53"/>
    <w:rsid w:val="00E83CAF"/>
    <w:rsid w:val="00E83CB8"/>
    <w:rsid w:val="00E84052"/>
    <w:rsid w:val="00E8415C"/>
    <w:rsid w:val="00E84461"/>
    <w:rsid w:val="00E847B7"/>
    <w:rsid w:val="00E84910"/>
    <w:rsid w:val="00E84B5C"/>
    <w:rsid w:val="00E84F33"/>
    <w:rsid w:val="00E8512E"/>
    <w:rsid w:val="00E853D3"/>
    <w:rsid w:val="00E85514"/>
    <w:rsid w:val="00E8555C"/>
    <w:rsid w:val="00E856D1"/>
    <w:rsid w:val="00E859CE"/>
    <w:rsid w:val="00E85BE9"/>
    <w:rsid w:val="00E85C55"/>
    <w:rsid w:val="00E85D79"/>
    <w:rsid w:val="00E85DBD"/>
    <w:rsid w:val="00E85F3E"/>
    <w:rsid w:val="00E86198"/>
    <w:rsid w:val="00E866D1"/>
    <w:rsid w:val="00E86831"/>
    <w:rsid w:val="00E86835"/>
    <w:rsid w:val="00E868CD"/>
    <w:rsid w:val="00E8694E"/>
    <w:rsid w:val="00E8697C"/>
    <w:rsid w:val="00E869FE"/>
    <w:rsid w:val="00E86A9D"/>
    <w:rsid w:val="00E86B5E"/>
    <w:rsid w:val="00E86C1C"/>
    <w:rsid w:val="00E86E3E"/>
    <w:rsid w:val="00E86FAA"/>
    <w:rsid w:val="00E87117"/>
    <w:rsid w:val="00E8727F"/>
    <w:rsid w:val="00E8738A"/>
    <w:rsid w:val="00E875D5"/>
    <w:rsid w:val="00E87677"/>
    <w:rsid w:val="00E8770B"/>
    <w:rsid w:val="00E87797"/>
    <w:rsid w:val="00E87ACE"/>
    <w:rsid w:val="00E87AEA"/>
    <w:rsid w:val="00E87B8D"/>
    <w:rsid w:val="00E87E60"/>
    <w:rsid w:val="00E87F70"/>
    <w:rsid w:val="00E90019"/>
    <w:rsid w:val="00E90115"/>
    <w:rsid w:val="00E9039B"/>
    <w:rsid w:val="00E90580"/>
    <w:rsid w:val="00E90683"/>
    <w:rsid w:val="00E907B0"/>
    <w:rsid w:val="00E907DD"/>
    <w:rsid w:val="00E90C44"/>
    <w:rsid w:val="00E90E10"/>
    <w:rsid w:val="00E90E3D"/>
    <w:rsid w:val="00E90E79"/>
    <w:rsid w:val="00E90EB5"/>
    <w:rsid w:val="00E90EDA"/>
    <w:rsid w:val="00E90F1E"/>
    <w:rsid w:val="00E90F7F"/>
    <w:rsid w:val="00E910F0"/>
    <w:rsid w:val="00E911DD"/>
    <w:rsid w:val="00E91369"/>
    <w:rsid w:val="00E914BD"/>
    <w:rsid w:val="00E916AC"/>
    <w:rsid w:val="00E919AB"/>
    <w:rsid w:val="00E91B06"/>
    <w:rsid w:val="00E91C6F"/>
    <w:rsid w:val="00E92189"/>
    <w:rsid w:val="00E92368"/>
    <w:rsid w:val="00E92448"/>
    <w:rsid w:val="00E92538"/>
    <w:rsid w:val="00E92639"/>
    <w:rsid w:val="00E92768"/>
    <w:rsid w:val="00E929E0"/>
    <w:rsid w:val="00E92A27"/>
    <w:rsid w:val="00E92F0F"/>
    <w:rsid w:val="00E930DC"/>
    <w:rsid w:val="00E9329B"/>
    <w:rsid w:val="00E932C5"/>
    <w:rsid w:val="00E936B0"/>
    <w:rsid w:val="00E936CE"/>
    <w:rsid w:val="00E936FA"/>
    <w:rsid w:val="00E93702"/>
    <w:rsid w:val="00E939F1"/>
    <w:rsid w:val="00E93AC0"/>
    <w:rsid w:val="00E93B00"/>
    <w:rsid w:val="00E93D19"/>
    <w:rsid w:val="00E940EF"/>
    <w:rsid w:val="00E94133"/>
    <w:rsid w:val="00E94447"/>
    <w:rsid w:val="00E94777"/>
    <w:rsid w:val="00E9482B"/>
    <w:rsid w:val="00E9491D"/>
    <w:rsid w:val="00E94940"/>
    <w:rsid w:val="00E949BE"/>
    <w:rsid w:val="00E949EC"/>
    <w:rsid w:val="00E94DEB"/>
    <w:rsid w:val="00E94DF7"/>
    <w:rsid w:val="00E94F41"/>
    <w:rsid w:val="00E952F9"/>
    <w:rsid w:val="00E95441"/>
    <w:rsid w:val="00E954AE"/>
    <w:rsid w:val="00E954FC"/>
    <w:rsid w:val="00E95519"/>
    <w:rsid w:val="00E956F2"/>
    <w:rsid w:val="00E95869"/>
    <w:rsid w:val="00E95A01"/>
    <w:rsid w:val="00E9602C"/>
    <w:rsid w:val="00E96035"/>
    <w:rsid w:val="00E960D2"/>
    <w:rsid w:val="00E96187"/>
    <w:rsid w:val="00E96364"/>
    <w:rsid w:val="00E964D3"/>
    <w:rsid w:val="00E96562"/>
    <w:rsid w:val="00E96819"/>
    <w:rsid w:val="00E969F7"/>
    <w:rsid w:val="00E96B96"/>
    <w:rsid w:val="00E96C31"/>
    <w:rsid w:val="00E96C94"/>
    <w:rsid w:val="00E96DA3"/>
    <w:rsid w:val="00E96FAE"/>
    <w:rsid w:val="00E97179"/>
    <w:rsid w:val="00E9717B"/>
    <w:rsid w:val="00E9722D"/>
    <w:rsid w:val="00E97277"/>
    <w:rsid w:val="00E97467"/>
    <w:rsid w:val="00E9759B"/>
    <w:rsid w:val="00E977FC"/>
    <w:rsid w:val="00E9787B"/>
    <w:rsid w:val="00E97B0D"/>
    <w:rsid w:val="00E97B86"/>
    <w:rsid w:val="00EA023F"/>
    <w:rsid w:val="00EA04D1"/>
    <w:rsid w:val="00EA05A8"/>
    <w:rsid w:val="00EA06F4"/>
    <w:rsid w:val="00EA0904"/>
    <w:rsid w:val="00EA0C4C"/>
    <w:rsid w:val="00EA0CC6"/>
    <w:rsid w:val="00EA0E17"/>
    <w:rsid w:val="00EA0E7C"/>
    <w:rsid w:val="00EA1112"/>
    <w:rsid w:val="00EA130D"/>
    <w:rsid w:val="00EA142C"/>
    <w:rsid w:val="00EA14F7"/>
    <w:rsid w:val="00EA17D0"/>
    <w:rsid w:val="00EA1A47"/>
    <w:rsid w:val="00EA1E18"/>
    <w:rsid w:val="00EA1E74"/>
    <w:rsid w:val="00EA202A"/>
    <w:rsid w:val="00EA20FB"/>
    <w:rsid w:val="00EA2393"/>
    <w:rsid w:val="00EA240F"/>
    <w:rsid w:val="00EA24AE"/>
    <w:rsid w:val="00EA26D1"/>
    <w:rsid w:val="00EA294C"/>
    <w:rsid w:val="00EA297B"/>
    <w:rsid w:val="00EA29D3"/>
    <w:rsid w:val="00EA2A43"/>
    <w:rsid w:val="00EA2C26"/>
    <w:rsid w:val="00EA2FBC"/>
    <w:rsid w:val="00EA32BD"/>
    <w:rsid w:val="00EA342E"/>
    <w:rsid w:val="00EA34F8"/>
    <w:rsid w:val="00EA3510"/>
    <w:rsid w:val="00EA3806"/>
    <w:rsid w:val="00EA3BE0"/>
    <w:rsid w:val="00EA3C45"/>
    <w:rsid w:val="00EA426C"/>
    <w:rsid w:val="00EA42E7"/>
    <w:rsid w:val="00EA42F2"/>
    <w:rsid w:val="00EA49AD"/>
    <w:rsid w:val="00EA4A55"/>
    <w:rsid w:val="00EA4A90"/>
    <w:rsid w:val="00EA4B1F"/>
    <w:rsid w:val="00EA4BB7"/>
    <w:rsid w:val="00EA4C51"/>
    <w:rsid w:val="00EA4D8F"/>
    <w:rsid w:val="00EA4E62"/>
    <w:rsid w:val="00EA5072"/>
    <w:rsid w:val="00EA5348"/>
    <w:rsid w:val="00EA557B"/>
    <w:rsid w:val="00EA5745"/>
    <w:rsid w:val="00EA5781"/>
    <w:rsid w:val="00EA5852"/>
    <w:rsid w:val="00EA5A06"/>
    <w:rsid w:val="00EA5DC2"/>
    <w:rsid w:val="00EA615D"/>
    <w:rsid w:val="00EA6783"/>
    <w:rsid w:val="00EA67BB"/>
    <w:rsid w:val="00EA6E4C"/>
    <w:rsid w:val="00EA71DD"/>
    <w:rsid w:val="00EA736F"/>
    <w:rsid w:val="00EA744A"/>
    <w:rsid w:val="00EA75DE"/>
    <w:rsid w:val="00EA7703"/>
    <w:rsid w:val="00EA7705"/>
    <w:rsid w:val="00EA7734"/>
    <w:rsid w:val="00EA77B6"/>
    <w:rsid w:val="00EA7807"/>
    <w:rsid w:val="00EA7BBC"/>
    <w:rsid w:val="00EA7C50"/>
    <w:rsid w:val="00EA7D20"/>
    <w:rsid w:val="00EA7F14"/>
    <w:rsid w:val="00EA7F5F"/>
    <w:rsid w:val="00EB00D2"/>
    <w:rsid w:val="00EB01C2"/>
    <w:rsid w:val="00EB03B5"/>
    <w:rsid w:val="00EB0402"/>
    <w:rsid w:val="00EB0409"/>
    <w:rsid w:val="00EB05BE"/>
    <w:rsid w:val="00EB079B"/>
    <w:rsid w:val="00EB09D0"/>
    <w:rsid w:val="00EB0AC6"/>
    <w:rsid w:val="00EB0B98"/>
    <w:rsid w:val="00EB0CAD"/>
    <w:rsid w:val="00EB0E34"/>
    <w:rsid w:val="00EB0F06"/>
    <w:rsid w:val="00EB0FC7"/>
    <w:rsid w:val="00EB113A"/>
    <w:rsid w:val="00EB117C"/>
    <w:rsid w:val="00EB11C9"/>
    <w:rsid w:val="00EB1518"/>
    <w:rsid w:val="00EB1530"/>
    <w:rsid w:val="00EB15AE"/>
    <w:rsid w:val="00EB160B"/>
    <w:rsid w:val="00EB18D1"/>
    <w:rsid w:val="00EB195F"/>
    <w:rsid w:val="00EB1B69"/>
    <w:rsid w:val="00EB1DD4"/>
    <w:rsid w:val="00EB21B6"/>
    <w:rsid w:val="00EB2779"/>
    <w:rsid w:val="00EB2AB1"/>
    <w:rsid w:val="00EB2BEC"/>
    <w:rsid w:val="00EB2D01"/>
    <w:rsid w:val="00EB2D2A"/>
    <w:rsid w:val="00EB2DBD"/>
    <w:rsid w:val="00EB2FB7"/>
    <w:rsid w:val="00EB30F6"/>
    <w:rsid w:val="00EB3159"/>
    <w:rsid w:val="00EB3495"/>
    <w:rsid w:val="00EB349E"/>
    <w:rsid w:val="00EB36B6"/>
    <w:rsid w:val="00EB36C7"/>
    <w:rsid w:val="00EB371C"/>
    <w:rsid w:val="00EB399F"/>
    <w:rsid w:val="00EB3A60"/>
    <w:rsid w:val="00EB3A98"/>
    <w:rsid w:val="00EB3BEA"/>
    <w:rsid w:val="00EB3C66"/>
    <w:rsid w:val="00EB3CB2"/>
    <w:rsid w:val="00EB3D66"/>
    <w:rsid w:val="00EB40C3"/>
    <w:rsid w:val="00EB440D"/>
    <w:rsid w:val="00EB44A7"/>
    <w:rsid w:val="00EB4547"/>
    <w:rsid w:val="00EB480A"/>
    <w:rsid w:val="00EB484F"/>
    <w:rsid w:val="00EB49AD"/>
    <w:rsid w:val="00EB49E6"/>
    <w:rsid w:val="00EB4B34"/>
    <w:rsid w:val="00EB4B50"/>
    <w:rsid w:val="00EB4C68"/>
    <w:rsid w:val="00EB4DFB"/>
    <w:rsid w:val="00EB55DF"/>
    <w:rsid w:val="00EB58B1"/>
    <w:rsid w:val="00EB5919"/>
    <w:rsid w:val="00EB59EC"/>
    <w:rsid w:val="00EB5A67"/>
    <w:rsid w:val="00EB5A9D"/>
    <w:rsid w:val="00EB5ABF"/>
    <w:rsid w:val="00EB5BFA"/>
    <w:rsid w:val="00EB5CC7"/>
    <w:rsid w:val="00EB5D33"/>
    <w:rsid w:val="00EB5F9B"/>
    <w:rsid w:val="00EB6036"/>
    <w:rsid w:val="00EB61A2"/>
    <w:rsid w:val="00EB628D"/>
    <w:rsid w:val="00EB6304"/>
    <w:rsid w:val="00EB63D2"/>
    <w:rsid w:val="00EB65E1"/>
    <w:rsid w:val="00EB66A4"/>
    <w:rsid w:val="00EB686E"/>
    <w:rsid w:val="00EB6957"/>
    <w:rsid w:val="00EB6A10"/>
    <w:rsid w:val="00EB6C26"/>
    <w:rsid w:val="00EB6D00"/>
    <w:rsid w:val="00EB6DFB"/>
    <w:rsid w:val="00EB70E5"/>
    <w:rsid w:val="00EB720D"/>
    <w:rsid w:val="00EB7213"/>
    <w:rsid w:val="00EB74CD"/>
    <w:rsid w:val="00EB7521"/>
    <w:rsid w:val="00EB7575"/>
    <w:rsid w:val="00EB758B"/>
    <w:rsid w:val="00EB7844"/>
    <w:rsid w:val="00EB7A7B"/>
    <w:rsid w:val="00EB7D17"/>
    <w:rsid w:val="00EB7D6C"/>
    <w:rsid w:val="00EB7FCA"/>
    <w:rsid w:val="00EC01E2"/>
    <w:rsid w:val="00EC0303"/>
    <w:rsid w:val="00EC03B7"/>
    <w:rsid w:val="00EC06D2"/>
    <w:rsid w:val="00EC0A7C"/>
    <w:rsid w:val="00EC0B83"/>
    <w:rsid w:val="00EC0D18"/>
    <w:rsid w:val="00EC0E3E"/>
    <w:rsid w:val="00EC0FA4"/>
    <w:rsid w:val="00EC12FB"/>
    <w:rsid w:val="00EC148D"/>
    <w:rsid w:val="00EC153B"/>
    <w:rsid w:val="00EC1593"/>
    <w:rsid w:val="00EC170E"/>
    <w:rsid w:val="00EC1965"/>
    <w:rsid w:val="00EC19ED"/>
    <w:rsid w:val="00EC1D37"/>
    <w:rsid w:val="00EC1F92"/>
    <w:rsid w:val="00EC21F9"/>
    <w:rsid w:val="00EC2202"/>
    <w:rsid w:val="00EC226F"/>
    <w:rsid w:val="00EC2395"/>
    <w:rsid w:val="00EC2501"/>
    <w:rsid w:val="00EC277B"/>
    <w:rsid w:val="00EC285E"/>
    <w:rsid w:val="00EC2903"/>
    <w:rsid w:val="00EC29CA"/>
    <w:rsid w:val="00EC2A04"/>
    <w:rsid w:val="00EC2B6C"/>
    <w:rsid w:val="00EC2C96"/>
    <w:rsid w:val="00EC2EB7"/>
    <w:rsid w:val="00EC2EEE"/>
    <w:rsid w:val="00EC2F7B"/>
    <w:rsid w:val="00EC3043"/>
    <w:rsid w:val="00EC3075"/>
    <w:rsid w:val="00EC3235"/>
    <w:rsid w:val="00EC344A"/>
    <w:rsid w:val="00EC354A"/>
    <w:rsid w:val="00EC38AA"/>
    <w:rsid w:val="00EC3914"/>
    <w:rsid w:val="00EC3B33"/>
    <w:rsid w:val="00EC3B9E"/>
    <w:rsid w:val="00EC3FBE"/>
    <w:rsid w:val="00EC4006"/>
    <w:rsid w:val="00EC412E"/>
    <w:rsid w:val="00EC4281"/>
    <w:rsid w:val="00EC43BB"/>
    <w:rsid w:val="00EC47E4"/>
    <w:rsid w:val="00EC492E"/>
    <w:rsid w:val="00EC4C21"/>
    <w:rsid w:val="00EC4CDC"/>
    <w:rsid w:val="00EC4EA3"/>
    <w:rsid w:val="00EC50C7"/>
    <w:rsid w:val="00EC51DE"/>
    <w:rsid w:val="00EC5236"/>
    <w:rsid w:val="00EC5638"/>
    <w:rsid w:val="00EC5856"/>
    <w:rsid w:val="00EC5B73"/>
    <w:rsid w:val="00EC5DA4"/>
    <w:rsid w:val="00EC5E7C"/>
    <w:rsid w:val="00EC6018"/>
    <w:rsid w:val="00EC602E"/>
    <w:rsid w:val="00EC6032"/>
    <w:rsid w:val="00EC62F8"/>
    <w:rsid w:val="00EC652F"/>
    <w:rsid w:val="00EC6556"/>
    <w:rsid w:val="00EC6B35"/>
    <w:rsid w:val="00EC6B82"/>
    <w:rsid w:val="00EC6E90"/>
    <w:rsid w:val="00EC6F6E"/>
    <w:rsid w:val="00EC700D"/>
    <w:rsid w:val="00EC71AD"/>
    <w:rsid w:val="00EC733D"/>
    <w:rsid w:val="00EC748C"/>
    <w:rsid w:val="00EC765C"/>
    <w:rsid w:val="00EC7822"/>
    <w:rsid w:val="00EC7847"/>
    <w:rsid w:val="00EC79A9"/>
    <w:rsid w:val="00EC7E73"/>
    <w:rsid w:val="00EC7F5E"/>
    <w:rsid w:val="00EC7FFC"/>
    <w:rsid w:val="00ED0012"/>
    <w:rsid w:val="00ED0094"/>
    <w:rsid w:val="00ED00C6"/>
    <w:rsid w:val="00ED01B5"/>
    <w:rsid w:val="00ED0474"/>
    <w:rsid w:val="00ED057F"/>
    <w:rsid w:val="00ED06F9"/>
    <w:rsid w:val="00ED07B8"/>
    <w:rsid w:val="00ED07C8"/>
    <w:rsid w:val="00ED07CE"/>
    <w:rsid w:val="00ED07DC"/>
    <w:rsid w:val="00ED0A6C"/>
    <w:rsid w:val="00ED0BED"/>
    <w:rsid w:val="00ED10BE"/>
    <w:rsid w:val="00ED1159"/>
    <w:rsid w:val="00ED1182"/>
    <w:rsid w:val="00ED11A8"/>
    <w:rsid w:val="00ED1229"/>
    <w:rsid w:val="00ED12C0"/>
    <w:rsid w:val="00ED170F"/>
    <w:rsid w:val="00ED1C7C"/>
    <w:rsid w:val="00ED1CC3"/>
    <w:rsid w:val="00ED1DF6"/>
    <w:rsid w:val="00ED1EB2"/>
    <w:rsid w:val="00ED1F01"/>
    <w:rsid w:val="00ED2169"/>
    <w:rsid w:val="00ED2179"/>
    <w:rsid w:val="00ED21E0"/>
    <w:rsid w:val="00ED2275"/>
    <w:rsid w:val="00ED22DF"/>
    <w:rsid w:val="00ED2346"/>
    <w:rsid w:val="00ED2381"/>
    <w:rsid w:val="00ED2678"/>
    <w:rsid w:val="00ED2AEE"/>
    <w:rsid w:val="00ED2C9D"/>
    <w:rsid w:val="00ED3053"/>
    <w:rsid w:val="00ED30A8"/>
    <w:rsid w:val="00ED3594"/>
    <w:rsid w:val="00ED3647"/>
    <w:rsid w:val="00ED36D6"/>
    <w:rsid w:val="00ED37F4"/>
    <w:rsid w:val="00ED38DE"/>
    <w:rsid w:val="00ED38E4"/>
    <w:rsid w:val="00ED39C8"/>
    <w:rsid w:val="00ED3ACC"/>
    <w:rsid w:val="00ED3B5F"/>
    <w:rsid w:val="00ED3BC2"/>
    <w:rsid w:val="00ED3C1D"/>
    <w:rsid w:val="00ED3C77"/>
    <w:rsid w:val="00ED3DF4"/>
    <w:rsid w:val="00ED42E9"/>
    <w:rsid w:val="00ED45CE"/>
    <w:rsid w:val="00ED4885"/>
    <w:rsid w:val="00ED4A85"/>
    <w:rsid w:val="00ED4B11"/>
    <w:rsid w:val="00ED4DB7"/>
    <w:rsid w:val="00ED4E1A"/>
    <w:rsid w:val="00ED4EC8"/>
    <w:rsid w:val="00ED4F34"/>
    <w:rsid w:val="00ED510D"/>
    <w:rsid w:val="00ED5285"/>
    <w:rsid w:val="00ED53A7"/>
    <w:rsid w:val="00ED5695"/>
    <w:rsid w:val="00ED5740"/>
    <w:rsid w:val="00ED58EF"/>
    <w:rsid w:val="00ED5900"/>
    <w:rsid w:val="00ED59B9"/>
    <w:rsid w:val="00ED59E3"/>
    <w:rsid w:val="00ED5A5C"/>
    <w:rsid w:val="00ED6098"/>
    <w:rsid w:val="00ED6146"/>
    <w:rsid w:val="00ED61BF"/>
    <w:rsid w:val="00ED64D8"/>
    <w:rsid w:val="00ED6635"/>
    <w:rsid w:val="00ED675E"/>
    <w:rsid w:val="00ED68D0"/>
    <w:rsid w:val="00ED6A37"/>
    <w:rsid w:val="00ED6E80"/>
    <w:rsid w:val="00ED6EB2"/>
    <w:rsid w:val="00ED6ED6"/>
    <w:rsid w:val="00ED6FF5"/>
    <w:rsid w:val="00ED730F"/>
    <w:rsid w:val="00ED7479"/>
    <w:rsid w:val="00ED7534"/>
    <w:rsid w:val="00ED75A3"/>
    <w:rsid w:val="00ED797A"/>
    <w:rsid w:val="00ED7B45"/>
    <w:rsid w:val="00ED7BEC"/>
    <w:rsid w:val="00EE01F9"/>
    <w:rsid w:val="00EE0281"/>
    <w:rsid w:val="00EE03DB"/>
    <w:rsid w:val="00EE0863"/>
    <w:rsid w:val="00EE0D0B"/>
    <w:rsid w:val="00EE116C"/>
    <w:rsid w:val="00EE1AD2"/>
    <w:rsid w:val="00EE1BD8"/>
    <w:rsid w:val="00EE1D5F"/>
    <w:rsid w:val="00EE1E06"/>
    <w:rsid w:val="00EE235B"/>
    <w:rsid w:val="00EE2367"/>
    <w:rsid w:val="00EE23BB"/>
    <w:rsid w:val="00EE2445"/>
    <w:rsid w:val="00EE258A"/>
    <w:rsid w:val="00EE2697"/>
    <w:rsid w:val="00EE278D"/>
    <w:rsid w:val="00EE27FF"/>
    <w:rsid w:val="00EE293A"/>
    <w:rsid w:val="00EE2984"/>
    <w:rsid w:val="00EE2C92"/>
    <w:rsid w:val="00EE3076"/>
    <w:rsid w:val="00EE3314"/>
    <w:rsid w:val="00EE3537"/>
    <w:rsid w:val="00EE36F1"/>
    <w:rsid w:val="00EE3703"/>
    <w:rsid w:val="00EE380B"/>
    <w:rsid w:val="00EE3C43"/>
    <w:rsid w:val="00EE3E54"/>
    <w:rsid w:val="00EE3E97"/>
    <w:rsid w:val="00EE3EC9"/>
    <w:rsid w:val="00EE3ED1"/>
    <w:rsid w:val="00EE3FA8"/>
    <w:rsid w:val="00EE438D"/>
    <w:rsid w:val="00EE44D2"/>
    <w:rsid w:val="00EE47CE"/>
    <w:rsid w:val="00EE483D"/>
    <w:rsid w:val="00EE4C20"/>
    <w:rsid w:val="00EE4FAF"/>
    <w:rsid w:val="00EE5073"/>
    <w:rsid w:val="00EE50EA"/>
    <w:rsid w:val="00EE5467"/>
    <w:rsid w:val="00EE54C6"/>
    <w:rsid w:val="00EE553D"/>
    <w:rsid w:val="00EE5792"/>
    <w:rsid w:val="00EE57B3"/>
    <w:rsid w:val="00EE5988"/>
    <w:rsid w:val="00EE59AD"/>
    <w:rsid w:val="00EE5A46"/>
    <w:rsid w:val="00EE5A96"/>
    <w:rsid w:val="00EE5D20"/>
    <w:rsid w:val="00EE5FB8"/>
    <w:rsid w:val="00EE61BC"/>
    <w:rsid w:val="00EE6371"/>
    <w:rsid w:val="00EE63CA"/>
    <w:rsid w:val="00EE652E"/>
    <w:rsid w:val="00EE67C2"/>
    <w:rsid w:val="00EE6858"/>
    <w:rsid w:val="00EE686F"/>
    <w:rsid w:val="00EE69C7"/>
    <w:rsid w:val="00EE6AF7"/>
    <w:rsid w:val="00EE6D2A"/>
    <w:rsid w:val="00EE6E9A"/>
    <w:rsid w:val="00EE6EC0"/>
    <w:rsid w:val="00EE6F3E"/>
    <w:rsid w:val="00EE71DB"/>
    <w:rsid w:val="00EE7361"/>
    <w:rsid w:val="00EE741D"/>
    <w:rsid w:val="00EE742B"/>
    <w:rsid w:val="00EE7510"/>
    <w:rsid w:val="00EE7522"/>
    <w:rsid w:val="00EE7524"/>
    <w:rsid w:val="00EE75D3"/>
    <w:rsid w:val="00EE76DD"/>
    <w:rsid w:val="00EE787E"/>
    <w:rsid w:val="00EE79FD"/>
    <w:rsid w:val="00EE7C16"/>
    <w:rsid w:val="00EE7E83"/>
    <w:rsid w:val="00EF017B"/>
    <w:rsid w:val="00EF01A0"/>
    <w:rsid w:val="00EF01A2"/>
    <w:rsid w:val="00EF03CB"/>
    <w:rsid w:val="00EF0446"/>
    <w:rsid w:val="00EF06D4"/>
    <w:rsid w:val="00EF0703"/>
    <w:rsid w:val="00EF07CD"/>
    <w:rsid w:val="00EF07EA"/>
    <w:rsid w:val="00EF0ADF"/>
    <w:rsid w:val="00EF0B4F"/>
    <w:rsid w:val="00EF0C80"/>
    <w:rsid w:val="00EF0F5A"/>
    <w:rsid w:val="00EF151B"/>
    <w:rsid w:val="00EF190D"/>
    <w:rsid w:val="00EF1B04"/>
    <w:rsid w:val="00EF1B40"/>
    <w:rsid w:val="00EF1E3D"/>
    <w:rsid w:val="00EF1E68"/>
    <w:rsid w:val="00EF1F78"/>
    <w:rsid w:val="00EF2406"/>
    <w:rsid w:val="00EF2714"/>
    <w:rsid w:val="00EF2A40"/>
    <w:rsid w:val="00EF2A4A"/>
    <w:rsid w:val="00EF2ED2"/>
    <w:rsid w:val="00EF2EDF"/>
    <w:rsid w:val="00EF2EFF"/>
    <w:rsid w:val="00EF3109"/>
    <w:rsid w:val="00EF314B"/>
    <w:rsid w:val="00EF31E3"/>
    <w:rsid w:val="00EF322D"/>
    <w:rsid w:val="00EF34F3"/>
    <w:rsid w:val="00EF36F9"/>
    <w:rsid w:val="00EF3792"/>
    <w:rsid w:val="00EF3875"/>
    <w:rsid w:val="00EF39A3"/>
    <w:rsid w:val="00EF39C3"/>
    <w:rsid w:val="00EF39E9"/>
    <w:rsid w:val="00EF3A0A"/>
    <w:rsid w:val="00EF3ED3"/>
    <w:rsid w:val="00EF40B1"/>
    <w:rsid w:val="00EF416F"/>
    <w:rsid w:val="00EF42CB"/>
    <w:rsid w:val="00EF478A"/>
    <w:rsid w:val="00EF47DA"/>
    <w:rsid w:val="00EF48CF"/>
    <w:rsid w:val="00EF49AC"/>
    <w:rsid w:val="00EF4A53"/>
    <w:rsid w:val="00EF4A69"/>
    <w:rsid w:val="00EF4E88"/>
    <w:rsid w:val="00EF50A3"/>
    <w:rsid w:val="00EF5162"/>
    <w:rsid w:val="00EF5256"/>
    <w:rsid w:val="00EF5266"/>
    <w:rsid w:val="00EF5358"/>
    <w:rsid w:val="00EF53F2"/>
    <w:rsid w:val="00EF5885"/>
    <w:rsid w:val="00EF58AA"/>
    <w:rsid w:val="00EF5AF7"/>
    <w:rsid w:val="00EF5B06"/>
    <w:rsid w:val="00EF5CA3"/>
    <w:rsid w:val="00EF5E71"/>
    <w:rsid w:val="00EF6216"/>
    <w:rsid w:val="00EF6287"/>
    <w:rsid w:val="00EF646E"/>
    <w:rsid w:val="00EF65FD"/>
    <w:rsid w:val="00EF6702"/>
    <w:rsid w:val="00EF6861"/>
    <w:rsid w:val="00EF6938"/>
    <w:rsid w:val="00EF69B5"/>
    <w:rsid w:val="00EF6B33"/>
    <w:rsid w:val="00EF6BE4"/>
    <w:rsid w:val="00EF6E35"/>
    <w:rsid w:val="00EF6E7F"/>
    <w:rsid w:val="00EF6F42"/>
    <w:rsid w:val="00EF7231"/>
    <w:rsid w:val="00EF735C"/>
    <w:rsid w:val="00EF7504"/>
    <w:rsid w:val="00EF77CE"/>
    <w:rsid w:val="00EF78D9"/>
    <w:rsid w:val="00EF793C"/>
    <w:rsid w:val="00EF7B39"/>
    <w:rsid w:val="00EF7D16"/>
    <w:rsid w:val="00EF7D63"/>
    <w:rsid w:val="00EF7E34"/>
    <w:rsid w:val="00F00087"/>
    <w:rsid w:val="00F0012D"/>
    <w:rsid w:val="00F00236"/>
    <w:rsid w:val="00F0025D"/>
    <w:rsid w:val="00F003CA"/>
    <w:rsid w:val="00F0073C"/>
    <w:rsid w:val="00F0087D"/>
    <w:rsid w:val="00F00BC0"/>
    <w:rsid w:val="00F00C2D"/>
    <w:rsid w:val="00F00F37"/>
    <w:rsid w:val="00F00F96"/>
    <w:rsid w:val="00F01085"/>
    <w:rsid w:val="00F013C0"/>
    <w:rsid w:val="00F01518"/>
    <w:rsid w:val="00F01572"/>
    <w:rsid w:val="00F01657"/>
    <w:rsid w:val="00F01F6B"/>
    <w:rsid w:val="00F0233B"/>
    <w:rsid w:val="00F02404"/>
    <w:rsid w:val="00F0245D"/>
    <w:rsid w:val="00F0268E"/>
    <w:rsid w:val="00F02818"/>
    <w:rsid w:val="00F02B42"/>
    <w:rsid w:val="00F02B83"/>
    <w:rsid w:val="00F02BD3"/>
    <w:rsid w:val="00F02C5A"/>
    <w:rsid w:val="00F02DCF"/>
    <w:rsid w:val="00F03063"/>
    <w:rsid w:val="00F03162"/>
    <w:rsid w:val="00F0321D"/>
    <w:rsid w:val="00F0358F"/>
    <w:rsid w:val="00F03B94"/>
    <w:rsid w:val="00F03F24"/>
    <w:rsid w:val="00F03F93"/>
    <w:rsid w:val="00F0404C"/>
    <w:rsid w:val="00F0422E"/>
    <w:rsid w:val="00F042A9"/>
    <w:rsid w:val="00F0453D"/>
    <w:rsid w:val="00F04784"/>
    <w:rsid w:val="00F04DBB"/>
    <w:rsid w:val="00F04DE7"/>
    <w:rsid w:val="00F04FAC"/>
    <w:rsid w:val="00F04FEB"/>
    <w:rsid w:val="00F0514A"/>
    <w:rsid w:val="00F0534E"/>
    <w:rsid w:val="00F055B8"/>
    <w:rsid w:val="00F056A2"/>
    <w:rsid w:val="00F056DC"/>
    <w:rsid w:val="00F056FD"/>
    <w:rsid w:val="00F05A35"/>
    <w:rsid w:val="00F05A5D"/>
    <w:rsid w:val="00F05A81"/>
    <w:rsid w:val="00F05BB8"/>
    <w:rsid w:val="00F05CFC"/>
    <w:rsid w:val="00F05DC2"/>
    <w:rsid w:val="00F05E5D"/>
    <w:rsid w:val="00F05FA1"/>
    <w:rsid w:val="00F0615E"/>
    <w:rsid w:val="00F0617A"/>
    <w:rsid w:val="00F067C7"/>
    <w:rsid w:val="00F06A90"/>
    <w:rsid w:val="00F06ACC"/>
    <w:rsid w:val="00F06B27"/>
    <w:rsid w:val="00F06B8D"/>
    <w:rsid w:val="00F06CF9"/>
    <w:rsid w:val="00F06FD1"/>
    <w:rsid w:val="00F06FEE"/>
    <w:rsid w:val="00F07053"/>
    <w:rsid w:val="00F0706A"/>
    <w:rsid w:val="00F07084"/>
    <w:rsid w:val="00F0713C"/>
    <w:rsid w:val="00F07422"/>
    <w:rsid w:val="00F07470"/>
    <w:rsid w:val="00F074EE"/>
    <w:rsid w:val="00F07502"/>
    <w:rsid w:val="00F0760E"/>
    <w:rsid w:val="00F0762B"/>
    <w:rsid w:val="00F07765"/>
    <w:rsid w:val="00F077E7"/>
    <w:rsid w:val="00F0783A"/>
    <w:rsid w:val="00F0790F"/>
    <w:rsid w:val="00F07BB0"/>
    <w:rsid w:val="00F07C4B"/>
    <w:rsid w:val="00F07CF2"/>
    <w:rsid w:val="00F07D48"/>
    <w:rsid w:val="00F103AD"/>
    <w:rsid w:val="00F10774"/>
    <w:rsid w:val="00F107F8"/>
    <w:rsid w:val="00F10856"/>
    <w:rsid w:val="00F108CA"/>
    <w:rsid w:val="00F1099E"/>
    <w:rsid w:val="00F10AA0"/>
    <w:rsid w:val="00F10C80"/>
    <w:rsid w:val="00F10DD4"/>
    <w:rsid w:val="00F10E89"/>
    <w:rsid w:val="00F113BE"/>
    <w:rsid w:val="00F11439"/>
    <w:rsid w:val="00F11476"/>
    <w:rsid w:val="00F11647"/>
    <w:rsid w:val="00F116C1"/>
    <w:rsid w:val="00F119B6"/>
    <w:rsid w:val="00F11BA9"/>
    <w:rsid w:val="00F11BF4"/>
    <w:rsid w:val="00F11F65"/>
    <w:rsid w:val="00F1201E"/>
    <w:rsid w:val="00F121E0"/>
    <w:rsid w:val="00F121F6"/>
    <w:rsid w:val="00F12566"/>
    <w:rsid w:val="00F12571"/>
    <w:rsid w:val="00F12A12"/>
    <w:rsid w:val="00F12CC0"/>
    <w:rsid w:val="00F12D81"/>
    <w:rsid w:val="00F12E4E"/>
    <w:rsid w:val="00F12E94"/>
    <w:rsid w:val="00F12FA5"/>
    <w:rsid w:val="00F130F4"/>
    <w:rsid w:val="00F1312E"/>
    <w:rsid w:val="00F13160"/>
    <w:rsid w:val="00F134F7"/>
    <w:rsid w:val="00F1364F"/>
    <w:rsid w:val="00F136B8"/>
    <w:rsid w:val="00F1372A"/>
    <w:rsid w:val="00F138B6"/>
    <w:rsid w:val="00F139A5"/>
    <w:rsid w:val="00F13A43"/>
    <w:rsid w:val="00F13E03"/>
    <w:rsid w:val="00F13E85"/>
    <w:rsid w:val="00F14083"/>
    <w:rsid w:val="00F140E4"/>
    <w:rsid w:val="00F14230"/>
    <w:rsid w:val="00F143FB"/>
    <w:rsid w:val="00F14563"/>
    <w:rsid w:val="00F14572"/>
    <w:rsid w:val="00F146B0"/>
    <w:rsid w:val="00F1492A"/>
    <w:rsid w:val="00F14A82"/>
    <w:rsid w:val="00F14AD8"/>
    <w:rsid w:val="00F14B7D"/>
    <w:rsid w:val="00F14CBC"/>
    <w:rsid w:val="00F14DD0"/>
    <w:rsid w:val="00F14F74"/>
    <w:rsid w:val="00F151DB"/>
    <w:rsid w:val="00F15235"/>
    <w:rsid w:val="00F15275"/>
    <w:rsid w:val="00F15312"/>
    <w:rsid w:val="00F15451"/>
    <w:rsid w:val="00F15566"/>
    <w:rsid w:val="00F155DF"/>
    <w:rsid w:val="00F15852"/>
    <w:rsid w:val="00F15B09"/>
    <w:rsid w:val="00F15C91"/>
    <w:rsid w:val="00F15D49"/>
    <w:rsid w:val="00F15F24"/>
    <w:rsid w:val="00F15F6F"/>
    <w:rsid w:val="00F163CE"/>
    <w:rsid w:val="00F16554"/>
    <w:rsid w:val="00F166F8"/>
    <w:rsid w:val="00F16754"/>
    <w:rsid w:val="00F167DA"/>
    <w:rsid w:val="00F16969"/>
    <w:rsid w:val="00F169B5"/>
    <w:rsid w:val="00F16F8A"/>
    <w:rsid w:val="00F170B4"/>
    <w:rsid w:val="00F17873"/>
    <w:rsid w:val="00F17B0B"/>
    <w:rsid w:val="00F17C03"/>
    <w:rsid w:val="00F17D5F"/>
    <w:rsid w:val="00F17D9B"/>
    <w:rsid w:val="00F17EA1"/>
    <w:rsid w:val="00F2000C"/>
    <w:rsid w:val="00F202A0"/>
    <w:rsid w:val="00F202E9"/>
    <w:rsid w:val="00F20576"/>
    <w:rsid w:val="00F206CC"/>
    <w:rsid w:val="00F206E4"/>
    <w:rsid w:val="00F206F9"/>
    <w:rsid w:val="00F207D4"/>
    <w:rsid w:val="00F20885"/>
    <w:rsid w:val="00F20B0B"/>
    <w:rsid w:val="00F20BE3"/>
    <w:rsid w:val="00F20FDF"/>
    <w:rsid w:val="00F21054"/>
    <w:rsid w:val="00F210AA"/>
    <w:rsid w:val="00F211FA"/>
    <w:rsid w:val="00F212B0"/>
    <w:rsid w:val="00F212C0"/>
    <w:rsid w:val="00F21346"/>
    <w:rsid w:val="00F2179A"/>
    <w:rsid w:val="00F217E8"/>
    <w:rsid w:val="00F2197A"/>
    <w:rsid w:val="00F21AC7"/>
    <w:rsid w:val="00F21E89"/>
    <w:rsid w:val="00F227D6"/>
    <w:rsid w:val="00F227FC"/>
    <w:rsid w:val="00F22949"/>
    <w:rsid w:val="00F22AA4"/>
    <w:rsid w:val="00F22C56"/>
    <w:rsid w:val="00F23037"/>
    <w:rsid w:val="00F2318F"/>
    <w:rsid w:val="00F231D3"/>
    <w:rsid w:val="00F231F7"/>
    <w:rsid w:val="00F2327A"/>
    <w:rsid w:val="00F233D5"/>
    <w:rsid w:val="00F237AA"/>
    <w:rsid w:val="00F237C9"/>
    <w:rsid w:val="00F237F7"/>
    <w:rsid w:val="00F23903"/>
    <w:rsid w:val="00F239CD"/>
    <w:rsid w:val="00F23C2D"/>
    <w:rsid w:val="00F23CCA"/>
    <w:rsid w:val="00F23E96"/>
    <w:rsid w:val="00F24029"/>
    <w:rsid w:val="00F2410A"/>
    <w:rsid w:val="00F24122"/>
    <w:rsid w:val="00F24239"/>
    <w:rsid w:val="00F24245"/>
    <w:rsid w:val="00F242AF"/>
    <w:rsid w:val="00F24368"/>
    <w:rsid w:val="00F24400"/>
    <w:rsid w:val="00F24510"/>
    <w:rsid w:val="00F2485A"/>
    <w:rsid w:val="00F248F4"/>
    <w:rsid w:val="00F249A1"/>
    <w:rsid w:val="00F24B82"/>
    <w:rsid w:val="00F24D03"/>
    <w:rsid w:val="00F24D3E"/>
    <w:rsid w:val="00F24EAF"/>
    <w:rsid w:val="00F24EFF"/>
    <w:rsid w:val="00F24F23"/>
    <w:rsid w:val="00F25085"/>
    <w:rsid w:val="00F251E0"/>
    <w:rsid w:val="00F253B0"/>
    <w:rsid w:val="00F253CC"/>
    <w:rsid w:val="00F253E2"/>
    <w:rsid w:val="00F256FF"/>
    <w:rsid w:val="00F25A81"/>
    <w:rsid w:val="00F2650A"/>
    <w:rsid w:val="00F2662B"/>
    <w:rsid w:val="00F266E4"/>
    <w:rsid w:val="00F266EB"/>
    <w:rsid w:val="00F2684E"/>
    <w:rsid w:val="00F2685E"/>
    <w:rsid w:val="00F26A48"/>
    <w:rsid w:val="00F26B12"/>
    <w:rsid w:val="00F27072"/>
    <w:rsid w:val="00F273CA"/>
    <w:rsid w:val="00F273CD"/>
    <w:rsid w:val="00F274AE"/>
    <w:rsid w:val="00F2759D"/>
    <w:rsid w:val="00F27655"/>
    <w:rsid w:val="00F276FB"/>
    <w:rsid w:val="00F2798C"/>
    <w:rsid w:val="00F27AB6"/>
    <w:rsid w:val="00F27E39"/>
    <w:rsid w:val="00F30028"/>
    <w:rsid w:val="00F30A84"/>
    <w:rsid w:val="00F30AD9"/>
    <w:rsid w:val="00F30C24"/>
    <w:rsid w:val="00F30F86"/>
    <w:rsid w:val="00F310F2"/>
    <w:rsid w:val="00F312CE"/>
    <w:rsid w:val="00F3162F"/>
    <w:rsid w:val="00F3180F"/>
    <w:rsid w:val="00F31A71"/>
    <w:rsid w:val="00F31B96"/>
    <w:rsid w:val="00F31C05"/>
    <w:rsid w:val="00F32038"/>
    <w:rsid w:val="00F32170"/>
    <w:rsid w:val="00F3229E"/>
    <w:rsid w:val="00F32387"/>
    <w:rsid w:val="00F32565"/>
    <w:rsid w:val="00F32594"/>
    <w:rsid w:val="00F325C1"/>
    <w:rsid w:val="00F32632"/>
    <w:rsid w:val="00F3266E"/>
    <w:rsid w:val="00F32868"/>
    <w:rsid w:val="00F32922"/>
    <w:rsid w:val="00F32941"/>
    <w:rsid w:val="00F32AED"/>
    <w:rsid w:val="00F32E47"/>
    <w:rsid w:val="00F32ED8"/>
    <w:rsid w:val="00F33079"/>
    <w:rsid w:val="00F330FE"/>
    <w:rsid w:val="00F33421"/>
    <w:rsid w:val="00F3347E"/>
    <w:rsid w:val="00F33673"/>
    <w:rsid w:val="00F33915"/>
    <w:rsid w:val="00F33933"/>
    <w:rsid w:val="00F33AF6"/>
    <w:rsid w:val="00F33B60"/>
    <w:rsid w:val="00F33BE9"/>
    <w:rsid w:val="00F33C12"/>
    <w:rsid w:val="00F33D28"/>
    <w:rsid w:val="00F33DBB"/>
    <w:rsid w:val="00F33E49"/>
    <w:rsid w:val="00F34483"/>
    <w:rsid w:val="00F3477A"/>
    <w:rsid w:val="00F34C27"/>
    <w:rsid w:val="00F34ED1"/>
    <w:rsid w:val="00F34EDA"/>
    <w:rsid w:val="00F35013"/>
    <w:rsid w:val="00F352A6"/>
    <w:rsid w:val="00F3545E"/>
    <w:rsid w:val="00F355EF"/>
    <w:rsid w:val="00F3567E"/>
    <w:rsid w:val="00F35825"/>
    <w:rsid w:val="00F35872"/>
    <w:rsid w:val="00F358FC"/>
    <w:rsid w:val="00F35B51"/>
    <w:rsid w:val="00F35B87"/>
    <w:rsid w:val="00F35C8C"/>
    <w:rsid w:val="00F35FEF"/>
    <w:rsid w:val="00F3629E"/>
    <w:rsid w:val="00F364FB"/>
    <w:rsid w:val="00F3667E"/>
    <w:rsid w:val="00F36842"/>
    <w:rsid w:val="00F36872"/>
    <w:rsid w:val="00F36926"/>
    <w:rsid w:val="00F36A60"/>
    <w:rsid w:val="00F36A96"/>
    <w:rsid w:val="00F36CC4"/>
    <w:rsid w:val="00F36DBF"/>
    <w:rsid w:val="00F36F26"/>
    <w:rsid w:val="00F370DE"/>
    <w:rsid w:val="00F37116"/>
    <w:rsid w:val="00F3722F"/>
    <w:rsid w:val="00F37490"/>
    <w:rsid w:val="00F376D9"/>
    <w:rsid w:val="00F378CA"/>
    <w:rsid w:val="00F37904"/>
    <w:rsid w:val="00F379FD"/>
    <w:rsid w:val="00F37A46"/>
    <w:rsid w:val="00F37C13"/>
    <w:rsid w:val="00F37D61"/>
    <w:rsid w:val="00F37E2B"/>
    <w:rsid w:val="00F400A7"/>
    <w:rsid w:val="00F400FA"/>
    <w:rsid w:val="00F40211"/>
    <w:rsid w:val="00F404A1"/>
    <w:rsid w:val="00F406D0"/>
    <w:rsid w:val="00F40933"/>
    <w:rsid w:val="00F409A2"/>
    <w:rsid w:val="00F40A13"/>
    <w:rsid w:val="00F40AAF"/>
    <w:rsid w:val="00F40ACE"/>
    <w:rsid w:val="00F40B7A"/>
    <w:rsid w:val="00F40FED"/>
    <w:rsid w:val="00F41052"/>
    <w:rsid w:val="00F41171"/>
    <w:rsid w:val="00F41682"/>
    <w:rsid w:val="00F41875"/>
    <w:rsid w:val="00F41A6E"/>
    <w:rsid w:val="00F41CA4"/>
    <w:rsid w:val="00F41D61"/>
    <w:rsid w:val="00F41E94"/>
    <w:rsid w:val="00F4262B"/>
    <w:rsid w:val="00F42861"/>
    <w:rsid w:val="00F42922"/>
    <w:rsid w:val="00F4292F"/>
    <w:rsid w:val="00F42A5D"/>
    <w:rsid w:val="00F42B11"/>
    <w:rsid w:val="00F42B36"/>
    <w:rsid w:val="00F42CD9"/>
    <w:rsid w:val="00F42EC8"/>
    <w:rsid w:val="00F42F97"/>
    <w:rsid w:val="00F430EB"/>
    <w:rsid w:val="00F4323B"/>
    <w:rsid w:val="00F4359B"/>
    <w:rsid w:val="00F435C4"/>
    <w:rsid w:val="00F43669"/>
    <w:rsid w:val="00F436C7"/>
    <w:rsid w:val="00F43714"/>
    <w:rsid w:val="00F43867"/>
    <w:rsid w:val="00F43ABF"/>
    <w:rsid w:val="00F43D5B"/>
    <w:rsid w:val="00F43EB3"/>
    <w:rsid w:val="00F43F0F"/>
    <w:rsid w:val="00F44077"/>
    <w:rsid w:val="00F440D9"/>
    <w:rsid w:val="00F443FA"/>
    <w:rsid w:val="00F44983"/>
    <w:rsid w:val="00F449C6"/>
    <w:rsid w:val="00F44A7F"/>
    <w:rsid w:val="00F44C94"/>
    <w:rsid w:val="00F44F69"/>
    <w:rsid w:val="00F44FE9"/>
    <w:rsid w:val="00F45013"/>
    <w:rsid w:val="00F450D2"/>
    <w:rsid w:val="00F454EF"/>
    <w:rsid w:val="00F456C3"/>
    <w:rsid w:val="00F45A97"/>
    <w:rsid w:val="00F45ABB"/>
    <w:rsid w:val="00F45B53"/>
    <w:rsid w:val="00F45D11"/>
    <w:rsid w:val="00F45E3D"/>
    <w:rsid w:val="00F45E74"/>
    <w:rsid w:val="00F4603F"/>
    <w:rsid w:val="00F4629B"/>
    <w:rsid w:val="00F4647B"/>
    <w:rsid w:val="00F46496"/>
    <w:rsid w:val="00F4650A"/>
    <w:rsid w:val="00F465B5"/>
    <w:rsid w:val="00F465E4"/>
    <w:rsid w:val="00F46896"/>
    <w:rsid w:val="00F468A9"/>
    <w:rsid w:val="00F46C5B"/>
    <w:rsid w:val="00F46D33"/>
    <w:rsid w:val="00F46FFE"/>
    <w:rsid w:val="00F470DF"/>
    <w:rsid w:val="00F472E7"/>
    <w:rsid w:val="00F4760A"/>
    <w:rsid w:val="00F47794"/>
    <w:rsid w:val="00F478B9"/>
    <w:rsid w:val="00F478F2"/>
    <w:rsid w:val="00F4795A"/>
    <w:rsid w:val="00F47A01"/>
    <w:rsid w:val="00F47A52"/>
    <w:rsid w:val="00F47C39"/>
    <w:rsid w:val="00F47D7D"/>
    <w:rsid w:val="00F47FA0"/>
    <w:rsid w:val="00F5029D"/>
    <w:rsid w:val="00F50407"/>
    <w:rsid w:val="00F5043B"/>
    <w:rsid w:val="00F50729"/>
    <w:rsid w:val="00F507BE"/>
    <w:rsid w:val="00F5091E"/>
    <w:rsid w:val="00F50B62"/>
    <w:rsid w:val="00F50CDB"/>
    <w:rsid w:val="00F50D5D"/>
    <w:rsid w:val="00F50E60"/>
    <w:rsid w:val="00F51016"/>
    <w:rsid w:val="00F5109C"/>
    <w:rsid w:val="00F512FD"/>
    <w:rsid w:val="00F51757"/>
    <w:rsid w:val="00F5178C"/>
    <w:rsid w:val="00F517A9"/>
    <w:rsid w:val="00F51803"/>
    <w:rsid w:val="00F51868"/>
    <w:rsid w:val="00F5187B"/>
    <w:rsid w:val="00F51A50"/>
    <w:rsid w:val="00F51AD7"/>
    <w:rsid w:val="00F51EB3"/>
    <w:rsid w:val="00F51F73"/>
    <w:rsid w:val="00F51FDB"/>
    <w:rsid w:val="00F520E3"/>
    <w:rsid w:val="00F52464"/>
    <w:rsid w:val="00F5288D"/>
    <w:rsid w:val="00F529E0"/>
    <w:rsid w:val="00F52B1A"/>
    <w:rsid w:val="00F52B37"/>
    <w:rsid w:val="00F52BC4"/>
    <w:rsid w:val="00F52E66"/>
    <w:rsid w:val="00F52F5F"/>
    <w:rsid w:val="00F530A8"/>
    <w:rsid w:val="00F5316C"/>
    <w:rsid w:val="00F53230"/>
    <w:rsid w:val="00F5325E"/>
    <w:rsid w:val="00F532C7"/>
    <w:rsid w:val="00F53370"/>
    <w:rsid w:val="00F53550"/>
    <w:rsid w:val="00F5376B"/>
    <w:rsid w:val="00F5399A"/>
    <w:rsid w:val="00F53AA7"/>
    <w:rsid w:val="00F53BF3"/>
    <w:rsid w:val="00F53C47"/>
    <w:rsid w:val="00F53C4B"/>
    <w:rsid w:val="00F53C83"/>
    <w:rsid w:val="00F53D5E"/>
    <w:rsid w:val="00F54124"/>
    <w:rsid w:val="00F546DE"/>
    <w:rsid w:val="00F5480E"/>
    <w:rsid w:val="00F54A3B"/>
    <w:rsid w:val="00F54B85"/>
    <w:rsid w:val="00F54DE1"/>
    <w:rsid w:val="00F54EBE"/>
    <w:rsid w:val="00F5503F"/>
    <w:rsid w:val="00F550D1"/>
    <w:rsid w:val="00F55982"/>
    <w:rsid w:val="00F55A0C"/>
    <w:rsid w:val="00F55A23"/>
    <w:rsid w:val="00F55F1F"/>
    <w:rsid w:val="00F55FB7"/>
    <w:rsid w:val="00F560E1"/>
    <w:rsid w:val="00F56604"/>
    <w:rsid w:val="00F56869"/>
    <w:rsid w:val="00F56993"/>
    <w:rsid w:val="00F569B0"/>
    <w:rsid w:val="00F569CA"/>
    <w:rsid w:val="00F56AC9"/>
    <w:rsid w:val="00F56C01"/>
    <w:rsid w:val="00F56D0F"/>
    <w:rsid w:val="00F56D71"/>
    <w:rsid w:val="00F56E18"/>
    <w:rsid w:val="00F56F85"/>
    <w:rsid w:val="00F56FC9"/>
    <w:rsid w:val="00F570FB"/>
    <w:rsid w:val="00F57405"/>
    <w:rsid w:val="00F57487"/>
    <w:rsid w:val="00F57627"/>
    <w:rsid w:val="00F57682"/>
    <w:rsid w:val="00F57D10"/>
    <w:rsid w:val="00F57F1C"/>
    <w:rsid w:val="00F57FED"/>
    <w:rsid w:val="00F600C6"/>
    <w:rsid w:val="00F602D7"/>
    <w:rsid w:val="00F60388"/>
    <w:rsid w:val="00F603B2"/>
    <w:rsid w:val="00F604B2"/>
    <w:rsid w:val="00F604BC"/>
    <w:rsid w:val="00F6061F"/>
    <w:rsid w:val="00F60634"/>
    <w:rsid w:val="00F606F0"/>
    <w:rsid w:val="00F607C9"/>
    <w:rsid w:val="00F609DA"/>
    <w:rsid w:val="00F60A51"/>
    <w:rsid w:val="00F60A86"/>
    <w:rsid w:val="00F60AED"/>
    <w:rsid w:val="00F60D44"/>
    <w:rsid w:val="00F60D53"/>
    <w:rsid w:val="00F60D9D"/>
    <w:rsid w:val="00F610BD"/>
    <w:rsid w:val="00F6131F"/>
    <w:rsid w:val="00F61411"/>
    <w:rsid w:val="00F6173A"/>
    <w:rsid w:val="00F61954"/>
    <w:rsid w:val="00F61A74"/>
    <w:rsid w:val="00F61BE5"/>
    <w:rsid w:val="00F61FDC"/>
    <w:rsid w:val="00F621DF"/>
    <w:rsid w:val="00F62216"/>
    <w:rsid w:val="00F62327"/>
    <w:rsid w:val="00F623BE"/>
    <w:rsid w:val="00F623CE"/>
    <w:rsid w:val="00F6242C"/>
    <w:rsid w:val="00F62461"/>
    <w:rsid w:val="00F625FD"/>
    <w:rsid w:val="00F62A4E"/>
    <w:rsid w:val="00F62CD8"/>
    <w:rsid w:val="00F6304A"/>
    <w:rsid w:val="00F6329E"/>
    <w:rsid w:val="00F635D2"/>
    <w:rsid w:val="00F63615"/>
    <w:rsid w:val="00F63CA7"/>
    <w:rsid w:val="00F63E10"/>
    <w:rsid w:val="00F63E2A"/>
    <w:rsid w:val="00F63E2C"/>
    <w:rsid w:val="00F63EFA"/>
    <w:rsid w:val="00F641BC"/>
    <w:rsid w:val="00F641E6"/>
    <w:rsid w:val="00F644A1"/>
    <w:rsid w:val="00F646BA"/>
    <w:rsid w:val="00F6475A"/>
    <w:rsid w:val="00F64994"/>
    <w:rsid w:val="00F64A96"/>
    <w:rsid w:val="00F64B89"/>
    <w:rsid w:val="00F64CD9"/>
    <w:rsid w:val="00F64CEC"/>
    <w:rsid w:val="00F65118"/>
    <w:rsid w:val="00F65377"/>
    <w:rsid w:val="00F6545F"/>
    <w:rsid w:val="00F654B1"/>
    <w:rsid w:val="00F65628"/>
    <w:rsid w:val="00F656A2"/>
    <w:rsid w:val="00F6575E"/>
    <w:rsid w:val="00F6579E"/>
    <w:rsid w:val="00F65968"/>
    <w:rsid w:val="00F65AC0"/>
    <w:rsid w:val="00F65DC4"/>
    <w:rsid w:val="00F65F91"/>
    <w:rsid w:val="00F6606A"/>
    <w:rsid w:val="00F66097"/>
    <w:rsid w:val="00F660D2"/>
    <w:rsid w:val="00F6618F"/>
    <w:rsid w:val="00F66547"/>
    <w:rsid w:val="00F665CE"/>
    <w:rsid w:val="00F667F0"/>
    <w:rsid w:val="00F66825"/>
    <w:rsid w:val="00F6689B"/>
    <w:rsid w:val="00F66C8B"/>
    <w:rsid w:val="00F66D84"/>
    <w:rsid w:val="00F66F4F"/>
    <w:rsid w:val="00F66F5D"/>
    <w:rsid w:val="00F6707C"/>
    <w:rsid w:val="00F670CD"/>
    <w:rsid w:val="00F67133"/>
    <w:rsid w:val="00F6726C"/>
    <w:rsid w:val="00F675FA"/>
    <w:rsid w:val="00F676FF"/>
    <w:rsid w:val="00F6799D"/>
    <w:rsid w:val="00F679D8"/>
    <w:rsid w:val="00F67B18"/>
    <w:rsid w:val="00F67B73"/>
    <w:rsid w:val="00F67D14"/>
    <w:rsid w:val="00F701FD"/>
    <w:rsid w:val="00F702DB"/>
    <w:rsid w:val="00F7059A"/>
    <w:rsid w:val="00F70798"/>
    <w:rsid w:val="00F707E2"/>
    <w:rsid w:val="00F708EA"/>
    <w:rsid w:val="00F708ED"/>
    <w:rsid w:val="00F70913"/>
    <w:rsid w:val="00F70A75"/>
    <w:rsid w:val="00F70AF1"/>
    <w:rsid w:val="00F70C98"/>
    <w:rsid w:val="00F70D8E"/>
    <w:rsid w:val="00F70FD8"/>
    <w:rsid w:val="00F71269"/>
    <w:rsid w:val="00F713A1"/>
    <w:rsid w:val="00F71596"/>
    <w:rsid w:val="00F7167A"/>
    <w:rsid w:val="00F71AB8"/>
    <w:rsid w:val="00F71F5A"/>
    <w:rsid w:val="00F724EF"/>
    <w:rsid w:val="00F72735"/>
    <w:rsid w:val="00F72933"/>
    <w:rsid w:val="00F72C71"/>
    <w:rsid w:val="00F72C96"/>
    <w:rsid w:val="00F72D34"/>
    <w:rsid w:val="00F72D42"/>
    <w:rsid w:val="00F73509"/>
    <w:rsid w:val="00F73520"/>
    <w:rsid w:val="00F735A5"/>
    <w:rsid w:val="00F7360F"/>
    <w:rsid w:val="00F73A36"/>
    <w:rsid w:val="00F73B99"/>
    <w:rsid w:val="00F73E84"/>
    <w:rsid w:val="00F74093"/>
    <w:rsid w:val="00F74113"/>
    <w:rsid w:val="00F742EF"/>
    <w:rsid w:val="00F74470"/>
    <w:rsid w:val="00F7452E"/>
    <w:rsid w:val="00F746B2"/>
    <w:rsid w:val="00F746F4"/>
    <w:rsid w:val="00F7487B"/>
    <w:rsid w:val="00F7490A"/>
    <w:rsid w:val="00F7493A"/>
    <w:rsid w:val="00F74A94"/>
    <w:rsid w:val="00F74D5B"/>
    <w:rsid w:val="00F750C9"/>
    <w:rsid w:val="00F753DC"/>
    <w:rsid w:val="00F755BC"/>
    <w:rsid w:val="00F75695"/>
    <w:rsid w:val="00F756C1"/>
    <w:rsid w:val="00F7583A"/>
    <w:rsid w:val="00F75B9C"/>
    <w:rsid w:val="00F75CB0"/>
    <w:rsid w:val="00F75CD1"/>
    <w:rsid w:val="00F75DB6"/>
    <w:rsid w:val="00F760A5"/>
    <w:rsid w:val="00F76376"/>
    <w:rsid w:val="00F763EE"/>
    <w:rsid w:val="00F76537"/>
    <w:rsid w:val="00F766A9"/>
    <w:rsid w:val="00F76BAE"/>
    <w:rsid w:val="00F76DB2"/>
    <w:rsid w:val="00F76F4C"/>
    <w:rsid w:val="00F774FE"/>
    <w:rsid w:val="00F7752F"/>
    <w:rsid w:val="00F7763A"/>
    <w:rsid w:val="00F776FE"/>
    <w:rsid w:val="00F77713"/>
    <w:rsid w:val="00F779F2"/>
    <w:rsid w:val="00F77C0D"/>
    <w:rsid w:val="00F77D5D"/>
    <w:rsid w:val="00F77DD5"/>
    <w:rsid w:val="00F80170"/>
    <w:rsid w:val="00F8024B"/>
    <w:rsid w:val="00F80262"/>
    <w:rsid w:val="00F802E2"/>
    <w:rsid w:val="00F802FF"/>
    <w:rsid w:val="00F8045D"/>
    <w:rsid w:val="00F804BA"/>
    <w:rsid w:val="00F804F1"/>
    <w:rsid w:val="00F809DC"/>
    <w:rsid w:val="00F80A0E"/>
    <w:rsid w:val="00F80AF3"/>
    <w:rsid w:val="00F80C24"/>
    <w:rsid w:val="00F80CB0"/>
    <w:rsid w:val="00F80DAF"/>
    <w:rsid w:val="00F81225"/>
    <w:rsid w:val="00F81259"/>
    <w:rsid w:val="00F8145B"/>
    <w:rsid w:val="00F814B7"/>
    <w:rsid w:val="00F814E0"/>
    <w:rsid w:val="00F815AD"/>
    <w:rsid w:val="00F81720"/>
    <w:rsid w:val="00F818FC"/>
    <w:rsid w:val="00F8197D"/>
    <w:rsid w:val="00F819C8"/>
    <w:rsid w:val="00F81C69"/>
    <w:rsid w:val="00F81FF1"/>
    <w:rsid w:val="00F8220D"/>
    <w:rsid w:val="00F822D1"/>
    <w:rsid w:val="00F82359"/>
    <w:rsid w:val="00F823D3"/>
    <w:rsid w:val="00F8251E"/>
    <w:rsid w:val="00F826D5"/>
    <w:rsid w:val="00F827D5"/>
    <w:rsid w:val="00F8282A"/>
    <w:rsid w:val="00F82842"/>
    <w:rsid w:val="00F82846"/>
    <w:rsid w:val="00F82A3D"/>
    <w:rsid w:val="00F82DBB"/>
    <w:rsid w:val="00F830BE"/>
    <w:rsid w:val="00F83278"/>
    <w:rsid w:val="00F832F1"/>
    <w:rsid w:val="00F83361"/>
    <w:rsid w:val="00F833FA"/>
    <w:rsid w:val="00F8342B"/>
    <w:rsid w:val="00F83ADA"/>
    <w:rsid w:val="00F83C1E"/>
    <w:rsid w:val="00F83C71"/>
    <w:rsid w:val="00F83E41"/>
    <w:rsid w:val="00F83EB4"/>
    <w:rsid w:val="00F8417E"/>
    <w:rsid w:val="00F841AD"/>
    <w:rsid w:val="00F8424B"/>
    <w:rsid w:val="00F8426F"/>
    <w:rsid w:val="00F844B7"/>
    <w:rsid w:val="00F8471D"/>
    <w:rsid w:val="00F847DD"/>
    <w:rsid w:val="00F84885"/>
    <w:rsid w:val="00F84937"/>
    <w:rsid w:val="00F84997"/>
    <w:rsid w:val="00F849B9"/>
    <w:rsid w:val="00F849E3"/>
    <w:rsid w:val="00F849EC"/>
    <w:rsid w:val="00F84A36"/>
    <w:rsid w:val="00F84A46"/>
    <w:rsid w:val="00F84C80"/>
    <w:rsid w:val="00F84CEF"/>
    <w:rsid w:val="00F84EA4"/>
    <w:rsid w:val="00F84F4A"/>
    <w:rsid w:val="00F84FE5"/>
    <w:rsid w:val="00F8503B"/>
    <w:rsid w:val="00F853AE"/>
    <w:rsid w:val="00F85570"/>
    <w:rsid w:val="00F85A0C"/>
    <w:rsid w:val="00F85AA2"/>
    <w:rsid w:val="00F85B70"/>
    <w:rsid w:val="00F85B8D"/>
    <w:rsid w:val="00F85C2F"/>
    <w:rsid w:val="00F85CEA"/>
    <w:rsid w:val="00F85CF1"/>
    <w:rsid w:val="00F85D6C"/>
    <w:rsid w:val="00F85E16"/>
    <w:rsid w:val="00F85FEC"/>
    <w:rsid w:val="00F86186"/>
    <w:rsid w:val="00F8628F"/>
    <w:rsid w:val="00F863B7"/>
    <w:rsid w:val="00F86569"/>
    <w:rsid w:val="00F866DB"/>
    <w:rsid w:val="00F86EE4"/>
    <w:rsid w:val="00F8702C"/>
    <w:rsid w:val="00F872C2"/>
    <w:rsid w:val="00F874A8"/>
    <w:rsid w:val="00F87561"/>
    <w:rsid w:val="00F8759F"/>
    <w:rsid w:val="00F875B0"/>
    <w:rsid w:val="00F876C2"/>
    <w:rsid w:val="00F87769"/>
    <w:rsid w:val="00F878AE"/>
    <w:rsid w:val="00F8792E"/>
    <w:rsid w:val="00F90322"/>
    <w:rsid w:val="00F904FB"/>
    <w:rsid w:val="00F90520"/>
    <w:rsid w:val="00F9057B"/>
    <w:rsid w:val="00F90845"/>
    <w:rsid w:val="00F90A66"/>
    <w:rsid w:val="00F90A9D"/>
    <w:rsid w:val="00F90B0F"/>
    <w:rsid w:val="00F90D06"/>
    <w:rsid w:val="00F90E3A"/>
    <w:rsid w:val="00F91055"/>
    <w:rsid w:val="00F91193"/>
    <w:rsid w:val="00F9147A"/>
    <w:rsid w:val="00F91527"/>
    <w:rsid w:val="00F91660"/>
    <w:rsid w:val="00F9187C"/>
    <w:rsid w:val="00F9191E"/>
    <w:rsid w:val="00F91A8D"/>
    <w:rsid w:val="00F91BBB"/>
    <w:rsid w:val="00F91C27"/>
    <w:rsid w:val="00F91D41"/>
    <w:rsid w:val="00F91DA2"/>
    <w:rsid w:val="00F91EE4"/>
    <w:rsid w:val="00F92092"/>
    <w:rsid w:val="00F92214"/>
    <w:rsid w:val="00F9272A"/>
    <w:rsid w:val="00F928B1"/>
    <w:rsid w:val="00F92904"/>
    <w:rsid w:val="00F92939"/>
    <w:rsid w:val="00F92A72"/>
    <w:rsid w:val="00F92D64"/>
    <w:rsid w:val="00F92EBB"/>
    <w:rsid w:val="00F92ED8"/>
    <w:rsid w:val="00F93028"/>
    <w:rsid w:val="00F930E9"/>
    <w:rsid w:val="00F931A9"/>
    <w:rsid w:val="00F932E7"/>
    <w:rsid w:val="00F9331C"/>
    <w:rsid w:val="00F93788"/>
    <w:rsid w:val="00F93BF8"/>
    <w:rsid w:val="00F93C2F"/>
    <w:rsid w:val="00F93EA0"/>
    <w:rsid w:val="00F93F50"/>
    <w:rsid w:val="00F94197"/>
    <w:rsid w:val="00F94443"/>
    <w:rsid w:val="00F945B1"/>
    <w:rsid w:val="00F947B4"/>
    <w:rsid w:val="00F94881"/>
    <w:rsid w:val="00F94AA7"/>
    <w:rsid w:val="00F94B2D"/>
    <w:rsid w:val="00F94C4D"/>
    <w:rsid w:val="00F94F08"/>
    <w:rsid w:val="00F94F66"/>
    <w:rsid w:val="00F95116"/>
    <w:rsid w:val="00F952F7"/>
    <w:rsid w:val="00F95567"/>
    <w:rsid w:val="00F9560F"/>
    <w:rsid w:val="00F95637"/>
    <w:rsid w:val="00F95680"/>
    <w:rsid w:val="00F95695"/>
    <w:rsid w:val="00F9571E"/>
    <w:rsid w:val="00F957DE"/>
    <w:rsid w:val="00F9592D"/>
    <w:rsid w:val="00F9598F"/>
    <w:rsid w:val="00F95CDF"/>
    <w:rsid w:val="00F95FB1"/>
    <w:rsid w:val="00F960EF"/>
    <w:rsid w:val="00F96398"/>
    <w:rsid w:val="00F96554"/>
    <w:rsid w:val="00F968A1"/>
    <w:rsid w:val="00F96A72"/>
    <w:rsid w:val="00F96B40"/>
    <w:rsid w:val="00F96BC0"/>
    <w:rsid w:val="00F96E32"/>
    <w:rsid w:val="00F96F32"/>
    <w:rsid w:val="00F96F42"/>
    <w:rsid w:val="00F97031"/>
    <w:rsid w:val="00F971B9"/>
    <w:rsid w:val="00F9760C"/>
    <w:rsid w:val="00F97686"/>
    <w:rsid w:val="00F97B72"/>
    <w:rsid w:val="00F97BBF"/>
    <w:rsid w:val="00F97DD8"/>
    <w:rsid w:val="00FA003A"/>
    <w:rsid w:val="00FA006E"/>
    <w:rsid w:val="00FA023C"/>
    <w:rsid w:val="00FA032C"/>
    <w:rsid w:val="00FA0420"/>
    <w:rsid w:val="00FA0547"/>
    <w:rsid w:val="00FA066F"/>
    <w:rsid w:val="00FA06F8"/>
    <w:rsid w:val="00FA08AE"/>
    <w:rsid w:val="00FA0A32"/>
    <w:rsid w:val="00FA0ABC"/>
    <w:rsid w:val="00FA0B77"/>
    <w:rsid w:val="00FA0B92"/>
    <w:rsid w:val="00FA0BA2"/>
    <w:rsid w:val="00FA0CAF"/>
    <w:rsid w:val="00FA0D26"/>
    <w:rsid w:val="00FA0D34"/>
    <w:rsid w:val="00FA0E2D"/>
    <w:rsid w:val="00FA0E69"/>
    <w:rsid w:val="00FA0EBD"/>
    <w:rsid w:val="00FA10B0"/>
    <w:rsid w:val="00FA13D3"/>
    <w:rsid w:val="00FA13F3"/>
    <w:rsid w:val="00FA146C"/>
    <w:rsid w:val="00FA1552"/>
    <w:rsid w:val="00FA19DA"/>
    <w:rsid w:val="00FA1AC9"/>
    <w:rsid w:val="00FA1E1E"/>
    <w:rsid w:val="00FA2046"/>
    <w:rsid w:val="00FA210F"/>
    <w:rsid w:val="00FA226A"/>
    <w:rsid w:val="00FA2326"/>
    <w:rsid w:val="00FA2377"/>
    <w:rsid w:val="00FA2487"/>
    <w:rsid w:val="00FA25A3"/>
    <w:rsid w:val="00FA2607"/>
    <w:rsid w:val="00FA2805"/>
    <w:rsid w:val="00FA2B1D"/>
    <w:rsid w:val="00FA2BEC"/>
    <w:rsid w:val="00FA2F16"/>
    <w:rsid w:val="00FA2FDF"/>
    <w:rsid w:val="00FA3110"/>
    <w:rsid w:val="00FA32EF"/>
    <w:rsid w:val="00FA35C3"/>
    <w:rsid w:val="00FA387B"/>
    <w:rsid w:val="00FA3A88"/>
    <w:rsid w:val="00FA4127"/>
    <w:rsid w:val="00FA416A"/>
    <w:rsid w:val="00FA4307"/>
    <w:rsid w:val="00FA4314"/>
    <w:rsid w:val="00FA4377"/>
    <w:rsid w:val="00FA4439"/>
    <w:rsid w:val="00FA46C8"/>
    <w:rsid w:val="00FA47D8"/>
    <w:rsid w:val="00FA487B"/>
    <w:rsid w:val="00FA4A7A"/>
    <w:rsid w:val="00FA4C2E"/>
    <w:rsid w:val="00FA4C63"/>
    <w:rsid w:val="00FA4D1B"/>
    <w:rsid w:val="00FA4DBC"/>
    <w:rsid w:val="00FA4E02"/>
    <w:rsid w:val="00FA4E25"/>
    <w:rsid w:val="00FA4F93"/>
    <w:rsid w:val="00FA50F6"/>
    <w:rsid w:val="00FA51F3"/>
    <w:rsid w:val="00FA527F"/>
    <w:rsid w:val="00FA57C4"/>
    <w:rsid w:val="00FA5981"/>
    <w:rsid w:val="00FA59BD"/>
    <w:rsid w:val="00FA5B3A"/>
    <w:rsid w:val="00FA5B4B"/>
    <w:rsid w:val="00FA5D75"/>
    <w:rsid w:val="00FA5DC1"/>
    <w:rsid w:val="00FA6063"/>
    <w:rsid w:val="00FA61CE"/>
    <w:rsid w:val="00FA6273"/>
    <w:rsid w:val="00FA6505"/>
    <w:rsid w:val="00FA650B"/>
    <w:rsid w:val="00FA65A4"/>
    <w:rsid w:val="00FA6DA9"/>
    <w:rsid w:val="00FA6DE7"/>
    <w:rsid w:val="00FA6F9E"/>
    <w:rsid w:val="00FA70E6"/>
    <w:rsid w:val="00FA7105"/>
    <w:rsid w:val="00FA7157"/>
    <w:rsid w:val="00FA72CA"/>
    <w:rsid w:val="00FA72FD"/>
    <w:rsid w:val="00FA7347"/>
    <w:rsid w:val="00FA73E5"/>
    <w:rsid w:val="00FA747A"/>
    <w:rsid w:val="00FA76B4"/>
    <w:rsid w:val="00FA76DA"/>
    <w:rsid w:val="00FA7747"/>
    <w:rsid w:val="00FA785E"/>
    <w:rsid w:val="00FA7B1E"/>
    <w:rsid w:val="00FA7B63"/>
    <w:rsid w:val="00FA7B7C"/>
    <w:rsid w:val="00FA7C53"/>
    <w:rsid w:val="00FA7C80"/>
    <w:rsid w:val="00FA7CAE"/>
    <w:rsid w:val="00FB029E"/>
    <w:rsid w:val="00FB0309"/>
    <w:rsid w:val="00FB0322"/>
    <w:rsid w:val="00FB04BA"/>
    <w:rsid w:val="00FB0512"/>
    <w:rsid w:val="00FB05DB"/>
    <w:rsid w:val="00FB062D"/>
    <w:rsid w:val="00FB06F6"/>
    <w:rsid w:val="00FB0AC1"/>
    <w:rsid w:val="00FB0AE2"/>
    <w:rsid w:val="00FB0C7F"/>
    <w:rsid w:val="00FB0F64"/>
    <w:rsid w:val="00FB1042"/>
    <w:rsid w:val="00FB1154"/>
    <w:rsid w:val="00FB1204"/>
    <w:rsid w:val="00FB1699"/>
    <w:rsid w:val="00FB1820"/>
    <w:rsid w:val="00FB1860"/>
    <w:rsid w:val="00FB1D2C"/>
    <w:rsid w:val="00FB1D3A"/>
    <w:rsid w:val="00FB1DC5"/>
    <w:rsid w:val="00FB1FC8"/>
    <w:rsid w:val="00FB2594"/>
    <w:rsid w:val="00FB25D2"/>
    <w:rsid w:val="00FB26DC"/>
    <w:rsid w:val="00FB2944"/>
    <w:rsid w:val="00FB2A04"/>
    <w:rsid w:val="00FB2A58"/>
    <w:rsid w:val="00FB2C07"/>
    <w:rsid w:val="00FB2C18"/>
    <w:rsid w:val="00FB2C47"/>
    <w:rsid w:val="00FB2C5F"/>
    <w:rsid w:val="00FB2EAE"/>
    <w:rsid w:val="00FB3115"/>
    <w:rsid w:val="00FB314C"/>
    <w:rsid w:val="00FB3238"/>
    <w:rsid w:val="00FB3356"/>
    <w:rsid w:val="00FB346D"/>
    <w:rsid w:val="00FB34A1"/>
    <w:rsid w:val="00FB3530"/>
    <w:rsid w:val="00FB35EA"/>
    <w:rsid w:val="00FB366E"/>
    <w:rsid w:val="00FB36D9"/>
    <w:rsid w:val="00FB3AE3"/>
    <w:rsid w:val="00FB3B7F"/>
    <w:rsid w:val="00FB3D33"/>
    <w:rsid w:val="00FB3E77"/>
    <w:rsid w:val="00FB416A"/>
    <w:rsid w:val="00FB42B7"/>
    <w:rsid w:val="00FB4651"/>
    <w:rsid w:val="00FB497E"/>
    <w:rsid w:val="00FB4BA3"/>
    <w:rsid w:val="00FB4BE5"/>
    <w:rsid w:val="00FB5020"/>
    <w:rsid w:val="00FB5252"/>
    <w:rsid w:val="00FB54C2"/>
    <w:rsid w:val="00FB55AC"/>
    <w:rsid w:val="00FB5781"/>
    <w:rsid w:val="00FB57AC"/>
    <w:rsid w:val="00FB59A8"/>
    <w:rsid w:val="00FB5A28"/>
    <w:rsid w:val="00FB5D89"/>
    <w:rsid w:val="00FB5F60"/>
    <w:rsid w:val="00FB5F83"/>
    <w:rsid w:val="00FB5FB6"/>
    <w:rsid w:val="00FB699B"/>
    <w:rsid w:val="00FB69BC"/>
    <w:rsid w:val="00FB6A87"/>
    <w:rsid w:val="00FB6A9F"/>
    <w:rsid w:val="00FB6B83"/>
    <w:rsid w:val="00FB6BCC"/>
    <w:rsid w:val="00FB6F33"/>
    <w:rsid w:val="00FB7013"/>
    <w:rsid w:val="00FB737A"/>
    <w:rsid w:val="00FB746C"/>
    <w:rsid w:val="00FB7507"/>
    <w:rsid w:val="00FB765A"/>
    <w:rsid w:val="00FB785E"/>
    <w:rsid w:val="00FB788D"/>
    <w:rsid w:val="00FB7ACA"/>
    <w:rsid w:val="00FB7BBF"/>
    <w:rsid w:val="00FB7D1A"/>
    <w:rsid w:val="00FB7E6C"/>
    <w:rsid w:val="00FB7EC1"/>
    <w:rsid w:val="00FB7FD9"/>
    <w:rsid w:val="00FC0078"/>
    <w:rsid w:val="00FC02E3"/>
    <w:rsid w:val="00FC02FE"/>
    <w:rsid w:val="00FC0397"/>
    <w:rsid w:val="00FC0741"/>
    <w:rsid w:val="00FC0A14"/>
    <w:rsid w:val="00FC0B06"/>
    <w:rsid w:val="00FC0E0B"/>
    <w:rsid w:val="00FC0E1E"/>
    <w:rsid w:val="00FC1131"/>
    <w:rsid w:val="00FC1775"/>
    <w:rsid w:val="00FC17DF"/>
    <w:rsid w:val="00FC19CB"/>
    <w:rsid w:val="00FC1B5D"/>
    <w:rsid w:val="00FC1B89"/>
    <w:rsid w:val="00FC1BEA"/>
    <w:rsid w:val="00FC1C44"/>
    <w:rsid w:val="00FC1CDC"/>
    <w:rsid w:val="00FC1D6D"/>
    <w:rsid w:val="00FC22C2"/>
    <w:rsid w:val="00FC256D"/>
    <w:rsid w:val="00FC2666"/>
    <w:rsid w:val="00FC2874"/>
    <w:rsid w:val="00FC2A58"/>
    <w:rsid w:val="00FC2B76"/>
    <w:rsid w:val="00FC2F0C"/>
    <w:rsid w:val="00FC3083"/>
    <w:rsid w:val="00FC314A"/>
    <w:rsid w:val="00FC31C4"/>
    <w:rsid w:val="00FC3227"/>
    <w:rsid w:val="00FC32A4"/>
    <w:rsid w:val="00FC32B9"/>
    <w:rsid w:val="00FC34BD"/>
    <w:rsid w:val="00FC3711"/>
    <w:rsid w:val="00FC3726"/>
    <w:rsid w:val="00FC3778"/>
    <w:rsid w:val="00FC3BBB"/>
    <w:rsid w:val="00FC3CA0"/>
    <w:rsid w:val="00FC412E"/>
    <w:rsid w:val="00FC4169"/>
    <w:rsid w:val="00FC41F2"/>
    <w:rsid w:val="00FC42DA"/>
    <w:rsid w:val="00FC449E"/>
    <w:rsid w:val="00FC454D"/>
    <w:rsid w:val="00FC4946"/>
    <w:rsid w:val="00FC4A4C"/>
    <w:rsid w:val="00FC4A98"/>
    <w:rsid w:val="00FC4BD7"/>
    <w:rsid w:val="00FC5012"/>
    <w:rsid w:val="00FC513F"/>
    <w:rsid w:val="00FC5182"/>
    <w:rsid w:val="00FC5245"/>
    <w:rsid w:val="00FC5250"/>
    <w:rsid w:val="00FC52C6"/>
    <w:rsid w:val="00FC56BF"/>
    <w:rsid w:val="00FC570D"/>
    <w:rsid w:val="00FC598E"/>
    <w:rsid w:val="00FC5A83"/>
    <w:rsid w:val="00FC5B10"/>
    <w:rsid w:val="00FC5C9E"/>
    <w:rsid w:val="00FC5E46"/>
    <w:rsid w:val="00FC626E"/>
    <w:rsid w:val="00FC62F9"/>
    <w:rsid w:val="00FC6584"/>
    <w:rsid w:val="00FC6661"/>
    <w:rsid w:val="00FC66FD"/>
    <w:rsid w:val="00FC6DD9"/>
    <w:rsid w:val="00FC6DF0"/>
    <w:rsid w:val="00FC731F"/>
    <w:rsid w:val="00FC74E0"/>
    <w:rsid w:val="00FC771A"/>
    <w:rsid w:val="00FC7A05"/>
    <w:rsid w:val="00FC7A9E"/>
    <w:rsid w:val="00FC7BEC"/>
    <w:rsid w:val="00FD002C"/>
    <w:rsid w:val="00FD00E6"/>
    <w:rsid w:val="00FD018A"/>
    <w:rsid w:val="00FD01D4"/>
    <w:rsid w:val="00FD02C9"/>
    <w:rsid w:val="00FD0300"/>
    <w:rsid w:val="00FD07EF"/>
    <w:rsid w:val="00FD086A"/>
    <w:rsid w:val="00FD08D2"/>
    <w:rsid w:val="00FD08EF"/>
    <w:rsid w:val="00FD0A26"/>
    <w:rsid w:val="00FD0A8D"/>
    <w:rsid w:val="00FD0D13"/>
    <w:rsid w:val="00FD0DDD"/>
    <w:rsid w:val="00FD1126"/>
    <w:rsid w:val="00FD11DF"/>
    <w:rsid w:val="00FD128F"/>
    <w:rsid w:val="00FD1312"/>
    <w:rsid w:val="00FD131D"/>
    <w:rsid w:val="00FD150B"/>
    <w:rsid w:val="00FD1BAD"/>
    <w:rsid w:val="00FD1EE6"/>
    <w:rsid w:val="00FD1F3A"/>
    <w:rsid w:val="00FD1FAD"/>
    <w:rsid w:val="00FD2001"/>
    <w:rsid w:val="00FD2344"/>
    <w:rsid w:val="00FD2366"/>
    <w:rsid w:val="00FD267C"/>
    <w:rsid w:val="00FD2C6A"/>
    <w:rsid w:val="00FD2CD0"/>
    <w:rsid w:val="00FD2D13"/>
    <w:rsid w:val="00FD2D23"/>
    <w:rsid w:val="00FD2EA9"/>
    <w:rsid w:val="00FD2F35"/>
    <w:rsid w:val="00FD2FBD"/>
    <w:rsid w:val="00FD3265"/>
    <w:rsid w:val="00FD335B"/>
    <w:rsid w:val="00FD3422"/>
    <w:rsid w:val="00FD3AAE"/>
    <w:rsid w:val="00FD42DD"/>
    <w:rsid w:val="00FD47A4"/>
    <w:rsid w:val="00FD4847"/>
    <w:rsid w:val="00FD4A56"/>
    <w:rsid w:val="00FD4C1F"/>
    <w:rsid w:val="00FD500C"/>
    <w:rsid w:val="00FD5071"/>
    <w:rsid w:val="00FD508C"/>
    <w:rsid w:val="00FD5292"/>
    <w:rsid w:val="00FD52C8"/>
    <w:rsid w:val="00FD52D2"/>
    <w:rsid w:val="00FD5362"/>
    <w:rsid w:val="00FD53B3"/>
    <w:rsid w:val="00FD562C"/>
    <w:rsid w:val="00FD579A"/>
    <w:rsid w:val="00FD58A2"/>
    <w:rsid w:val="00FD5B8C"/>
    <w:rsid w:val="00FD5DD2"/>
    <w:rsid w:val="00FD6102"/>
    <w:rsid w:val="00FD62EE"/>
    <w:rsid w:val="00FD62F3"/>
    <w:rsid w:val="00FD6463"/>
    <w:rsid w:val="00FD7229"/>
    <w:rsid w:val="00FD7248"/>
    <w:rsid w:val="00FD74EB"/>
    <w:rsid w:val="00FD78E6"/>
    <w:rsid w:val="00FD78FE"/>
    <w:rsid w:val="00FD7C61"/>
    <w:rsid w:val="00FD7DFD"/>
    <w:rsid w:val="00FD7EAC"/>
    <w:rsid w:val="00FD7EE3"/>
    <w:rsid w:val="00FD7EFA"/>
    <w:rsid w:val="00FE001E"/>
    <w:rsid w:val="00FE041B"/>
    <w:rsid w:val="00FE051F"/>
    <w:rsid w:val="00FE088C"/>
    <w:rsid w:val="00FE0E0A"/>
    <w:rsid w:val="00FE0EB5"/>
    <w:rsid w:val="00FE0FC7"/>
    <w:rsid w:val="00FE10DB"/>
    <w:rsid w:val="00FE11F6"/>
    <w:rsid w:val="00FE1240"/>
    <w:rsid w:val="00FE16E4"/>
    <w:rsid w:val="00FE1801"/>
    <w:rsid w:val="00FE18E1"/>
    <w:rsid w:val="00FE19AA"/>
    <w:rsid w:val="00FE19FF"/>
    <w:rsid w:val="00FE1A5C"/>
    <w:rsid w:val="00FE1C32"/>
    <w:rsid w:val="00FE1CD3"/>
    <w:rsid w:val="00FE1D12"/>
    <w:rsid w:val="00FE1D44"/>
    <w:rsid w:val="00FE1E5A"/>
    <w:rsid w:val="00FE2035"/>
    <w:rsid w:val="00FE20DF"/>
    <w:rsid w:val="00FE2334"/>
    <w:rsid w:val="00FE271C"/>
    <w:rsid w:val="00FE2724"/>
    <w:rsid w:val="00FE27F2"/>
    <w:rsid w:val="00FE282D"/>
    <w:rsid w:val="00FE28EF"/>
    <w:rsid w:val="00FE2B94"/>
    <w:rsid w:val="00FE2CAF"/>
    <w:rsid w:val="00FE2CCA"/>
    <w:rsid w:val="00FE2FDE"/>
    <w:rsid w:val="00FE311D"/>
    <w:rsid w:val="00FE34C3"/>
    <w:rsid w:val="00FE3512"/>
    <w:rsid w:val="00FE361E"/>
    <w:rsid w:val="00FE3620"/>
    <w:rsid w:val="00FE3958"/>
    <w:rsid w:val="00FE397F"/>
    <w:rsid w:val="00FE3AAC"/>
    <w:rsid w:val="00FE3BCF"/>
    <w:rsid w:val="00FE3C00"/>
    <w:rsid w:val="00FE3CF6"/>
    <w:rsid w:val="00FE3D61"/>
    <w:rsid w:val="00FE3E55"/>
    <w:rsid w:val="00FE4778"/>
    <w:rsid w:val="00FE4A89"/>
    <w:rsid w:val="00FE4BB6"/>
    <w:rsid w:val="00FE4EF9"/>
    <w:rsid w:val="00FE4F74"/>
    <w:rsid w:val="00FE5055"/>
    <w:rsid w:val="00FE5100"/>
    <w:rsid w:val="00FE52EA"/>
    <w:rsid w:val="00FE58CA"/>
    <w:rsid w:val="00FE5AC8"/>
    <w:rsid w:val="00FE5AD5"/>
    <w:rsid w:val="00FE6407"/>
    <w:rsid w:val="00FE6479"/>
    <w:rsid w:val="00FE656B"/>
    <w:rsid w:val="00FE66CA"/>
    <w:rsid w:val="00FE68A9"/>
    <w:rsid w:val="00FE6AA5"/>
    <w:rsid w:val="00FE6AF3"/>
    <w:rsid w:val="00FE6E62"/>
    <w:rsid w:val="00FE7009"/>
    <w:rsid w:val="00FE7219"/>
    <w:rsid w:val="00FE740E"/>
    <w:rsid w:val="00FE77D1"/>
    <w:rsid w:val="00FE7B3F"/>
    <w:rsid w:val="00FE7BBC"/>
    <w:rsid w:val="00FE7C71"/>
    <w:rsid w:val="00FE7CAF"/>
    <w:rsid w:val="00FE7D57"/>
    <w:rsid w:val="00FE7FC2"/>
    <w:rsid w:val="00FE7FEA"/>
    <w:rsid w:val="00FF01E6"/>
    <w:rsid w:val="00FF0231"/>
    <w:rsid w:val="00FF0257"/>
    <w:rsid w:val="00FF06B3"/>
    <w:rsid w:val="00FF07AF"/>
    <w:rsid w:val="00FF09E9"/>
    <w:rsid w:val="00FF0BAC"/>
    <w:rsid w:val="00FF0DD9"/>
    <w:rsid w:val="00FF0E30"/>
    <w:rsid w:val="00FF0EEC"/>
    <w:rsid w:val="00FF135D"/>
    <w:rsid w:val="00FF13DA"/>
    <w:rsid w:val="00FF14B2"/>
    <w:rsid w:val="00FF14CF"/>
    <w:rsid w:val="00FF1A6E"/>
    <w:rsid w:val="00FF1BEA"/>
    <w:rsid w:val="00FF1CBF"/>
    <w:rsid w:val="00FF1DC6"/>
    <w:rsid w:val="00FF1E82"/>
    <w:rsid w:val="00FF1F14"/>
    <w:rsid w:val="00FF21CB"/>
    <w:rsid w:val="00FF2444"/>
    <w:rsid w:val="00FF26A5"/>
    <w:rsid w:val="00FF2750"/>
    <w:rsid w:val="00FF275F"/>
    <w:rsid w:val="00FF29CB"/>
    <w:rsid w:val="00FF2A0B"/>
    <w:rsid w:val="00FF2CBF"/>
    <w:rsid w:val="00FF3031"/>
    <w:rsid w:val="00FF3061"/>
    <w:rsid w:val="00FF3227"/>
    <w:rsid w:val="00FF3230"/>
    <w:rsid w:val="00FF33C6"/>
    <w:rsid w:val="00FF37D2"/>
    <w:rsid w:val="00FF3827"/>
    <w:rsid w:val="00FF3897"/>
    <w:rsid w:val="00FF3912"/>
    <w:rsid w:val="00FF3AB7"/>
    <w:rsid w:val="00FF3AE1"/>
    <w:rsid w:val="00FF3BCE"/>
    <w:rsid w:val="00FF3CC0"/>
    <w:rsid w:val="00FF3E07"/>
    <w:rsid w:val="00FF3E80"/>
    <w:rsid w:val="00FF4010"/>
    <w:rsid w:val="00FF40CC"/>
    <w:rsid w:val="00FF416A"/>
    <w:rsid w:val="00FF4265"/>
    <w:rsid w:val="00FF43DD"/>
    <w:rsid w:val="00FF445B"/>
    <w:rsid w:val="00FF45CD"/>
    <w:rsid w:val="00FF47D4"/>
    <w:rsid w:val="00FF4972"/>
    <w:rsid w:val="00FF4B41"/>
    <w:rsid w:val="00FF4B7A"/>
    <w:rsid w:val="00FF4D0E"/>
    <w:rsid w:val="00FF4D6A"/>
    <w:rsid w:val="00FF4FD6"/>
    <w:rsid w:val="00FF52FD"/>
    <w:rsid w:val="00FF53AD"/>
    <w:rsid w:val="00FF54F3"/>
    <w:rsid w:val="00FF5676"/>
    <w:rsid w:val="00FF58A3"/>
    <w:rsid w:val="00FF5966"/>
    <w:rsid w:val="00FF599F"/>
    <w:rsid w:val="00FF5A31"/>
    <w:rsid w:val="00FF5B57"/>
    <w:rsid w:val="00FF5C82"/>
    <w:rsid w:val="00FF5CEB"/>
    <w:rsid w:val="00FF5E72"/>
    <w:rsid w:val="00FF6411"/>
    <w:rsid w:val="00FF6529"/>
    <w:rsid w:val="00FF6560"/>
    <w:rsid w:val="00FF658B"/>
    <w:rsid w:val="00FF6BAD"/>
    <w:rsid w:val="00FF6BD9"/>
    <w:rsid w:val="00FF6CA7"/>
    <w:rsid w:val="00FF6D94"/>
    <w:rsid w:val="00FF6FC9"/>
    <w:rsid w:val="00FF726C"/>
    <w:rsid w:val="00FF73B2"/>
    <w:rsid w:val="00FF73D4"/>
    <w:rsid w:val="00FF769D"/>
    <w:rsid w:val="00FF77DC"/>
    <w:rsid w:val="00FF793B"/>
    <w:rsid w:val="00FF79A8"/>
    <w:rsid w:val="00FF79B1"/>
    <w:rsid w:val="00FF7BA6"/>
    <w:rsid w:val="00FF7CBB"/>
    <w:rsid w:val="01014C9E"/>
    <w:rsid w:val="012117AC"/>
    <w:rsid w:val="01720F7E"/>
    <w:rsid w:val="0276B496"/>
    <w:rsid w:val="028D179F"/>
    <w:rsid w:val="029393AE"/>
    <w:rsid w:val="02DB730D"/>
    <w:rsid w:val="034331D6"/>
    <w:rsid w:val="03994981"/>
    <w:rsid w:val="03C99C9C"/>
    <w:rsid w:val="048210FB"/>
    <w:rsid w:val="048ECDE7"/>
    <w:rsid w:val="049D2333"/>
    <w:rsid w:val="04D4222C"/>
    <w:rsid w:val="05204438"/>
    <w:rsid w:val="05926727"/>
    <w:rsid w:val="05B5D3E8"/>
    <w:rsid w:val="0624967E"/>
    <w:rsid w:val="062E84BB"/>
    <w:rsid w:val="0652601C"/>
    <w:rsid w:val="067A53A8"/>
    <w:rsid w:val="0684FABE"/>
    <w:rsid w:val="068E3B90"/>
    <w:rsid w:val="06963103"/>
    <w:rsid w:val="06BF5AB5"/>
    <w:rsid w:val="06CD085A"/>
    <w:rsid w:val="07268126"/>
    <w:rsid w:val="072BD49C"/>
    <w:rsid w:val="0743D250"/>
    <w:rsid w:val="0769BB19"/>
    <w:rsid w:val="07A530E2"/>
    <w:rsid w:val="07F828B8"/>
    <w:rsid w:val="07FF0503"/>
    <w:rsid w:val="0892A59E"/>
    <w:rsid w:val="08DB005F"/>
    <w:rsid w:val="08E75824"/>
    <w:rsid w:val="08EECCDF"/>
    <w:rsid w:val="08F444CF"/>
    <w:rsid w:val="09853946"/>
    <w:rsid w:val="09B71583"/>
    <w:rsid w:val="09B76099"/>
    <w:rsid w:val="09BC94AC"/>
    <w:rsid w:val="09E434DD"/>
    <w:rsid w:val="0AB2E7B0"/>
    <w:rsid w:val="0AEE1C5B"/>
    <w:rsid w:val="0B2CF16D"/>
    <w:rsid w:val="0B410F5D"/>
    <w:rsid w:val="0BB87CC4"/>
    <w:rsid w:val="0BCFDFC5"/>
    <w:rsid w:val="0BE3F5A6"/>
    <w:rsid w:val="0BE6B196"/>
    <w:rsid w:val="0C430DBE"/>
    <w:rsid w:val="0C86F253"/>
    <w:rsid w:val="0CD33AE7"/>
    <w:rsid w:val="0CFF73A8"/>
    <w:rsid w:val="0D89DE14"/>
    <w:rsid w:val="0DEDC7C4"/>
    <w:rsid w:val="0E18511B"/>
    <w:rsid w:val="0E59AA07"/>
    <w:rsid w:val="0EAF7898"/>
    <w:rsid w:val="0EED8458"/>
    <w:rsid w:val="0F17FCA8"/>
    <w:rsid w:val="0F6F145E"/>
    <w:rsid w:val="0F8D9D63"/>
    <w:rsid w:val="0FD333A2"/>
    <w:rsid w:val="10B31E4D"/>
    <w:rsid w:val="110321F7"/>
    <w:rsid w:val="11203975"/>
    <w:rsid w:val="1129A14A"/>
    <w:rsid w:val="116928F3"/>
    <w:rsid w:val="11B74CFE"/>
    <w:rsid w:val="11D97A3F"/>
    <w:rsid w:val="11F124B7"/>
    <w:rsid w:val="1247ECD2"/>
    <w:rsid w:val="125E79A0"/>
    <w:rsid w:val="128E727D"/>
    <w:rsid w:val="1291CF85"/>
    <w:rsid w:val="129A48DE"/>
    <w:rsid w:val="12E8E7D1"/>
    <w:rsid w:val="136C4EB5"/>
    <w:rsid w:val="137D2D7C"/>
    <w:rsid w:val="13841DAC"/>
    <w:rsid w:val="1388696E"/>
    <w:rsid w:val="13A4657B"/>
    <w:rsid w:val="13E358DB"/>
    <w:rsid w:val="147BCE35"/>
    <w:rsid w:val="14A924BC"/>
    <w:rsid w:val="14C41AD4"/>
    <w:rsid w:val="150222D1"/>
    <w:rsid w:val="150CD942"/>
    <w:rsid w:val="15117477"/>
    <w:rsid w:val="152AEAFE"/>
    <w:rsid w:val="15432F42"/>
    <w:rsid w:val="15BA0856"/>
    <w:rsid w:val="163DCD1D"/>
    <w:rsid w:val="1671E652"/>
    <w:rsid w:val="167C3CCD"/>
    <w:rsid w:val="1716495D"/>
    <w:rsid w:val="1727EC49"/>
    <w:rsid w:val="1791C745"/>
    <w:rsid w:val="17E49641"/>
    <w:rsid w:val="18013E57"/>
    <w:rsid w:val="1877AE85"/>
    <w:rsid w:val="18B48AA9"/>
    <w:rsid w:val="18B52AD7"/>
    <w:rsid w:val="18CB7CB5"/>
    <w:rsid w:val="18EF9092"/>
    <w:rsid w:val="19093746"/>
    <w:rsid w:val="1954AA7A"/>
    <w:rsid w:val="1966E5AB"/>
    <w:rsid w:val="19869FB4"/>
    <w:rsid w:val="19871B0F"/>
    <w:rsid w:val="19AD8F5B"/>
    <w:rsid w:val="1A375A3C"/>
    <w:rsid w:val="1A4AA092"/>
    <w:rsid w:val="1A56388B"/>
    <w:rsid w:val="1A851D1B"/>
    <w:rsid w:val="1AE0D2F4"/>
    <w:rsid w:val="1AE80BA9"/>
    <w:rsid w:val="1B5B3C7D"/>
    <w:rsid w:val="1C1B5ED4"/>
    <w:rsid w:val="1C3A0A5C"/>
    <w:rsid w:val="1C702B14"/>
    <w:rsid w:val="1C791CC2"/>
    <w:rsid w:val="1C8C7D66"/>
    <w:rsid w:val="1CE158FE"/>
    <w:rsid w:val="1CE215D2"/>
    <w:rsid w:val="1D095E52"/>
    <w:rsid w:val="1D16BACF"/>
    <w:rsid w:val="1D2322DA"/>
    <w:rsid w:val="1D498560"/>
    <w:rsid w:val="1D7260C1"/>
    <w:rsid w:val="1D860F1C"/>
    <w:rsid w:val="1D9F1B91"/>
    <w:rsid w:val="1DA01135"/>
    <w:rsid w:val="1DE3912D"/>
    <w:rsid w:val="1DEA230A"/>
    <w:rsid w:val="1E4F9465"/>
    <w:rsid w:val="1E9BDAA1"/>
    <w:rsid w:val="1EA4E227"/>
    <w:rsid w:val="1ECBF212"/>
    <w:rsid w:val="1ED00B80"/>
    <w:rsid w:val="1EF1DF1E"/>
    <w:rsid w:val="1F15ED57"/>
    <w:rsid w:val="1F306AF3"/>
    <w:rsid w:val="1F33838B"/>
    <w:rsid w:val="1F5C5F43"/>
    <w:rsid w:val="1F7097A6"/>
    <w:rsid w:val="1F9B4F86"/>
    <w:rsid w:val="1FD88CB1"/>
    <w:rsid w:val="1FED0B7A"/>
    <w:rsid w:val="20140664"/>
    <w:rsid w:val="20579C02"/>
    <w:rsid w:val="20CEAA8C"/>
    <w:rsid w:val="2165E959"/>
    <w:rsid w:val="219EFCC7"/>
    <w:rsid w:val="21A73D10"/>
    <w:rsid w:val="21AB7BD5"/>
    <w:rsid w:val="21AFD6C5"/>
    <w:rsid w:val="21F36C63"/>
    <w:rsid w:val="226B7EF8"/>
    <w:rsid w:val="22D414B4"/>
    <w:rsid w:val="2342AF1E"/>
    <w:rsid w:val="23755031"/>
    <w:rsid w:val="23AB2CFE"/>
    <w:rsid w:val="23ABE08C"/>
    <w:rsid w:val="244BC162"/>
    <w:rsid w:val="2476D018"/>
    <w:rsid w:val="24A3133E"/>
    <w:rsid w:val="2502C621"/>
    <w:rsid w:val="251103D2"/>
    <w:rsid w:val="25113F82"/>
    <w:rsid w:val="251BF81B"/>
    <w:rsid w:val="261BDFBF"/>
    <w:rsid w:val="2665702A"/>
    <w:rsid w:val="266E6260"/>
    <w:rsid w:val="2682F281"/>
    <w:rsid w:val="26AC0AB8"/>
    <w:rsid w:val="26AE2ED8"/>
    <w:rsid w:val="26C014E3"/>
    <w:rsid w:val="26CA28BA"/>
    <w:rsid w:val="2750D067"/>
    <w:rsid w:val="276F54B3"/>
    <w:rsid w:val="27700FD7"/>
    <w:rsid w:val="27AB009F"/>
    <w:rsid w:val="28B6B9B6"/>
    <w:rsid w:val="291CB1AA"/>
    <w:rsid w:val="291DD91C"/>
    <w:rsid w:val="2940DE06"/>
    <w:rsid w:val="299AADB9"/>
    <w:rsid w:val="2A1B40D1"/>
    <w:rsid w:val="2A71D7C4"/>
    <w:rsid w:val="2AC0DDC1"/>
    <w:rsid w:val="2AE0CF8E"/>
    <w:rsid w:val="2B3AC4FC"/>
    <w:rsid w:val="2B5FCF23"/>
    <w:rsid w:val="2B94B898"/>
    <w:rsid w:val="2BA3651F"/>
    <w:rsid w:val="2BD91A33"/>
    <w:rsid w:val="2BF3E0BF"/>
    <w:rsid w:val="2BF51042"/>
    <w:rsid w:val="2C05ADD5"/>
    <w:rsid w:val="2C4893BE"/>
    <w:rsid w:val="2CBAE185"/>
    <w:rsid w:val="2D118E86"/>
    <w:rsid w:val="2D922658"/>
    <w:rsid w:val="2D96E4C7"/>
    <w:rsid w:val="2DA0C285"/>
    <w:rsid w:val="2DB5F3A1"/>
    <w:rsid w:val="2DD11A06"/>
    <w:rsid w:val="2E73E37E"/>
    <w:rsid w:val="2EA0FC2B"/>
    <w:rsid w:val="2ECDAE43"/>
    <w:rsid w:val="2EF293D9"/>
    <w:rsid w:val="2F04CE26"/>
    <w:rsid w:val="2F154123"/>
    <w:rsid w:val="2F2485E7"/>
    <w:rsid w:val="2F293B97"/>
    <w:rsid w:val="2F6B42ED"/>
    <w:rsid w:val="2F71CF9F"/>
    <w:rsid w:val="2F76D6A6"/>
    <w:rsid w:val="2F7E654C"/>
    <w:rsid w:val="2F931FB7"/>
    <w:rsid w:val="2FA71505"/>
    <w:rsid w:val="3013832C"/>
    <w:rsid w:val="304E67ED"/>
    <w:rsid w:val="304F2371"/>
    <w:rsid w:val="30C4DC42"/>
    <w:rsid w:val="30CE4CA8"/>
    <w:rsid w:val="30DB8116"/>
    <w:rsid w:val="311EFE06"/>
    <w:rsid w:val="3158EFF7"/>
    <w:rsid w:val="3165C068"/>
    <w:rsid w:val="31DA952B"/>
    <w:rsid w:val="31DEDDB4"/>
    <w:rsid w:val="320C3C58"/>
    <w:rsid w:val="323319B0"/>
    <w:rsid w:val="3233AE19"/>
    <w:rsid w:val="32407965"/>
    <w:rsid w:val="32440D3F"/>
    <w:rsid w:val="3298D699"/>
    <w:rsid w:val="32BB729E"/>
    <w:rsid w:val="32F29ECC"/>
    <w:rsid w:val="33320F74"/>
    <w:rsid w:val="3369B876"/>
    <w:rsid w:val="33A786A7"/>
    <w:rsid w:val="33AD4E14"/>
    <w:rsid w:val="33D48F80"/>
    <w:rsid w:val="33E7D5A2"/>
    <w:rsid w:val="34793281"/>
    <w:rsid w:val="356DC5BC"/>
    <w:rsid w:val="35823220"/>
    <w:rsid w:val="35B7A7D4"/>
    <w:rsid w:val="35FCAF47"/>
    <w:rsid w:val="36070F38"/>
    <w:rsid w:val="36238621"/>
    <w:rsid w:val="36526A9A"/>
    <w:rsid w:val="36A09DB9"/>
    <w:rsid w:val="36C02B81"/>
    <w:rsid w:val="37598ED5"/>
    <w:rsid w:val="375F6DB1"/>
    <w:rsid w:val="37661F65"/>
    <w:rsid w:val="37724E2B"/>
    <w:rsid w:val="37E04317"/>
    <w:rsid w:val="381D5889"/>
    <w:rsid w:val="38655AB8"/>
    <w:rsid w:val="38B3B523"/>
    <w:rsid w:val="38DB0AB4"/>
    <w:rsid w:val="392E6A26"/>
    <w:rsid w:val="39D8532C"/>
    <w:rsid w:val="3A012B19"/>
    <w:rsid w:val="3A59E153"/>
    <w:rsid w:val="3A906D7C"/>
    <w:rsid w:val="3AD1E27B"/>
    <w:rsid w:val="3ADEF9A9"/>
    <w:rsid w:val="3B2F4819"/>
    <w:rsid w:val="3B8C5D2F"/>
    <w:rsid w:val="3C3A2939"/>
    <w:rsid w:val="3C7406DF"/>
    <w:rsid w:val="3CA81CCE"/>
    <w:rsid w:val="3CE673CD"/>
    <w:rsid w:val="3CF7725F"/>
    <w:rsid w:val="3CFBD385"/>
    <w:rsid w:val="3D5BBC5B"/>
    <w:rsid w:val="3D646283"/>
    <w:rsid w:val="3DD7E84F"/>
    <w:rsid w:val="3E7E1067"/>
    <w:rsid w:val="3E9E7AEF"/>
    <w:rsid w:val="3EF28569"/>
    <w:rsid w:val="3F32B0B6"/>
    <w:rsid w:val="3F92B6DE"/>
    <w:rsid w:val="3FB4F949"/>
    <w:rsid w:val="3FEDE09E"/>
    <w:rsid w:val="3FF90535"/>
    <w:rsid w:val="4043DE5A"/>
    <w:rsid w:val="4094DDCC"/>
    <w:rsid w:val="40BDD470"/>
    <w:rsid w:val="40C77CED"/>
    <w:rsid w:val="40C7A815"/>
    <w:rsid w:val="4106519F"/>
    <w:rsid w:val="4113BDC3"/>
    <w:rsid w:val="41341739"/>
    <w:rsid w:val="41778889"/>
    <w:rsid w:val="4230C38B"/>
    <w:rsid w:val="427FA9BD"/>
    <w:rsid w:val="42E9B909"/>
    <w:rsid w:val="43109B67"/>
    <w:rsid w:val="43730846"/>
    <w:rsid w:val="43789FBF"/>
    <w:rsid w:val="439D5732"/>
    <w:rsid w:val="43B93E96"/>
    <w:rsid w:val="43EE58A7"/>
    <w:rsid w:val="4407C7AB"/>
    <w:rsid w:val="441C6B81"/>
    <w:rsid w:val="44642053"/>
    <w:rsid w:val="4479400A"/>
    <w:rsid w:val="4496F1CF"/>
    <w:rsid w:val="44A3C9A9"/>
    <w:rsid w:val="44C9651E"/>
    <w:rsid w:val="44F97E39"/>
    <w:rsid w:val="452C0ED4"/>
    <w:rsid w:val="453F513F"/>
    <w:rsid w:val="454BAC8F"/>
    <w:rsid w:val="4556C9F7"/>
    <w:rsid w:val="45804888"/>
    <w:rsid w:val="45B6718D"/>
    <w:rsid w:val="46086FD2"/>
    <w:rsid w:val="460F26A4"/>
    <w:rsid w:val="464F13BB"/>
    <w:rsid w:val="46E7BFF2"/>
    <w:rsid w:val="4705C142"/>
    <w:rsid w:val="4770A572"/>
    <w:rsid w:val="47CFF935"/>
    <w:rsid w:val="47E8B914"/>
    <w:rsid w:val="488A297B"/>
    <w:rsid w:val="4905EA53"/>
    <w:rsid w:val="492671EC"/>
    <w:rsid w:val="49920E92"/>
    <w:rsid w:val="49CB1811"/>
    <w:rsid w:val="49DDE2ED"/>
    <w:rsid w:val="4A0989F8"/>
    <w:rsid w:val="4A0A8677"/>
    <w:rsid w:val="4A3E96BA"/>
    <w:rsid w:val="4A6D96D4"/>
    <w:rsid w:val="4A70CB41"/>
    <w:rsid w:val="4B71101E"/>
    <w:rsid w:val="4B871CD3"/>
    <w:rsid w:val="4B9330FC"/>
    <w:rsid w:val="4BD24686"/>
    <w:rsid w:val="4BD31304"/>
    <w:rsid w:val="4BF0882A"/>
    <w:rsid w:val="4C9F8CE1"/>
    <w:rsid w:val="4CDE68C6"/>
    <w:rsid w:val="4D03178A"/>
    <w:rsid w:val="4D406686"/>
    <w:rsid w:val="4D4741BC"/>
    <w:rsid w:val="4D594BAE"/>
    <w:rsid w:val="4D9369FC"/>
    <w:rsid w:val="4DD09822"/>
    <w:rsid w:val="4E837CEF"/>
    <w:rsid w:val="4EA96B17"/>
    <w:rsid w:val="4EB4ADDF"/>
    <w:rsid w:val="4F0FBC0E"/>
    <w:rsid w:val="4F303D21"/>
    <w:rsid w:val="4F5AB30E"/>
    <w:rsid w:val="4F6A9C55"/>
    <w:rsid w:val="4F7F2C6D"/>
    <w:rsid w:val="4FD9F678"/>
    <w:rsid w:val="500A1536"/>
    <w:rsid w:val="500BF1EE"/>
    <w:rsid w:val="502227FB"/>
    <w:rsid w:val="502BB832"/>
    <w:rsid w:val="5033FC14"/>
    <w:rsid w:val="503CD160"/>
    <w:rsid w:val="50934377"/>
    <w:rsid w:val="50C1D75E"/>
    <w:rsid w:val="51DE2B9B"/>
    <w:rsid w:val="522E6F36"/>
    <w:rsid w:val="53584FD3"/>
    <w:rsid w:val="538A4F0C"/>
    <w:rsid w:val="53BFC2B0"/>
    <w:rsid w:val="5404ADCD"/>
    <w:rsid w:val="5445155F"/>
    <w:rsid w:val="54E551E3"/>
    <w:rsid w:val="5519C38B"/>
    <w:rsid w:val="554B7F04"/>
    <w:rsid w:val="555D3027"/>
    <w:rsid w:val="5576B3E7"/>
    <w:rsid w:val="55D0692C"/>
    <w:rsid w:val="55DDD04B"/>
    <w:rsid w:val="563B2566"/>
    <w:rsid w:val="564E67C6"/>
    <w:rsid w:val="5653ECD4"/>
    <w:rsid w:val="5680FD39"/>
    <w:rsid w:val="56D34885"/>
    <w:rsid w:val="56E2222F"/>
    <w:rsid w:val="57288E91"/>
    <w:rsid w:val="57B2077F"/>
    <w:rsid w:val="57ECC2E8"/>
    <w:rsid w:val="580C0CD4"/>
    <w:rsid w:val="5851644D"/>
    <w:rsid w:val="5856F410"/>
    <w:rsid w:val="5873FAF3"/>
    <w:rsid w:val="587960B7"/>
    <w:rsid w:val="589A554E"/>
    <w:rsid w:val="58E191EE"/>
    <w:rsid w:val="59260A96"/>
    <w:rsid w:val="5949F7F0"/>
    <w:rsid w:val="59C3DB01"/>
    <w:rsid w:val="59E8FC9B"/>
    <w:rsid w:val="59EC4808"/>
    <w:rsid w:val="5A17AB55"/>
    <w:rsid w:val="5A61E0FC"/>
    <w:rsid w:val="5A738D83"/>
    <w:rsid w:val="5AB1816E"/>
    <w:rsid w:val="5AD9295A"/>
    <w:rsid w:val="5ADB1884"/>
    <w:rsid w:val="5AF4036C"/>
    <w:rsid w:val="5BB39A19"/>
    <w:rsid w:val="5BBDFAC5"/>
    <w:rsid w:val="5C0B45CD"/>
    <w:rsid w:val="5C1E5FBE"/>
    <w:rsid w:val="5C4A018E"/>
    <w:rsid w:val="5C4E4356"/>
    <w:rsid w:val="5C59A625"/>
    <w:rsid w:val="5C5FEFA0"/>
    <w:rsid w:val="5CB595B8"/>
    <w:rsid w:val="5CBF704F"/>
    <w:rsid w:val="5CCC6B9A"/>
    <w:rsid w:val="5D0DDD3A"/>
    <w:rsid w:val="5D1D8ADA"/>
    <w:rsid w:val="5D20CA23"/>
    <w:rsid w:val="5D6C4378"/>
    <w:rsid w:val="5D7D8F03"/>
    <w:rsid w:val="5D9C9B2C"/>
    <w:rsid w:val="5DA4154B"/>
    <w:rsid w:val="5DA59200"/>
    <w:rsid w:val="5DDB9CA0"/>
    <w:rsid w:val="5DE88D78"/>
    <w:rsid w:val="5DEA0B67"/>
    <w:rsid w:val="5E3ACDBD"/>
    <w:rsid w:val="5E9CAB2D"/>
    <w:rsid w:val="5EAC693A"/>
    <w:rsid w:val="5F2494BC"/>
    <w:rsid w:val="5F853B7E"/>
    <w:rsid w:val="5FC53DB3"/>
    <w:rsid w:val="5FCDBC7C"/>
    <w:rsid w:val="5FFB5F4D"/>
    <w:rsid w:val="5FFD1E59"/>
    <w:rsid w:val="602B42E8"/>
    <w:rsid w:val="60315851"/>
    <w:rsid w:val="607F5AD0"/>
    <w:rsid w:val="609CB576"/>
    <w:rsid w:val="60E2F587"/>
    <w:rsid w:val="610A90B0"/>
    <w:rsid w:val="613DE2D1"/>
    <w:rsid w:val="6152AE0A"/>
    <w:rsid w:val="616BD667"/>
    <w:rsid w:val="6174180A"/>
    <w:rsid w:val="61D8FFF3"/>
    <w:rsid w:val="61FDD21C"/>
    <w:rsid w:val="62059BDA"/>
    <w:rsid w:val="6212BF7D"/>
    <w:rsid w:val="62220216"/>
    <w:rsid w:val="62380F5A"/>
    <w:rsid w:val="626B9BCA"/>
    <w:rsid w:val="62ADC007"/>
    <w:rsid w:val="62FF3C2F"/>
    <w:rsid w:val="6301D184"/>
    <w:rsid w:val="637F12DF"/>
    <w:rsid w:val="6397B50D"/>
    <w:rsid w:val="63BAE81A"/>
    <w:rsid w:val="640B1239"/>
    <w:rsid w:val="64619F18"/>
    <w:rsid w:val="647224C2"/>
    <w:rsid w:val="64758393"/>
    <w:rsid w:val="64A37729"/>
    <w:rsid w:val="64AA6308"/>
    <w:rsid w:val="64B31AE5"/>
    <w:rsid w:val="64FB7090"/>
    <w:rsid w:val="654DB348"/>
    <w:rsid w:val="6559A2D8"/>
    <w:rsid w:val="656EE37C"/>
    <w:rsid w:val="66477459"/>
    <w:rsid w:val="666BAF08"/>
    <w:rsid w:val="668935AC"/>
    <w:rsid w:val="66AA78DA"/>
    <w:rsid w:val="67213F3A"/>
    <w:rsid w:val="6776FA8D"/>
    <w:rsid w:val="678FCD03"/>
    <w:rsid w:val="67A64BFF"/>
    <w:rsid w:val="6814C989"/>
    <w:rsid w:val="68492833"/>
    <w:rsid w:val="68648EDC"/>
    <w:rsid w:val="68C12AE1"/>
    <w:rsid w:val="68E0CDFA"/>
    <w:rsid w:val="696FBAE3"/>
    <w:rsid w:val="697490E7"/>
    <w:rsid w:val="69987773"/>
    <w:rsid w:val="6A0BAAA5"/>
    <w:rsid w:val="6A34CA23"/>
    <w:rsid w:val="6A407823"/>
    <w:rsid w:val="6AAD1C15"/>
    <w:rsid w:val="6AF062B4"/>
    <w:rsid w:val="6B093376"/>
    <w:rsid w:val="6B4F09B6"/>
    <w:rsid w:val="6B6E53A5"/>
    <w:rsid w:val="6B96DD66"/>
    <w:rsid w:val="6BB9A6BD"/>
    <w:rsid w:val="6BEED555"/>
    <w:rsid w:val="6C0F1B8A"/>
    <w:rsid w:val="6C37D079"/>
    <w:rsid w:val="6C42785F"/>
    <w:rsid w:val="6C79C36F"/>
    <w:rsid w:val="6CAC31A9"/>
    <w:rsid w:val="6D0290FE"/>
    <w:rsid w:val="6D05A310"/>
    <w:rsid w:val="6D29B3CB"/>
    <w:rsid w:val="6D3188ED"/>
    <w:rsid w:val="6E201FAD"/>
    <w:rsid w:val="6E647F24"/>
    <w:rsid w:val="6ECF3B7D"/>
    <w:rsid w:val="6F083B46"/>
    <w:rsid w:val="6F128201"/>
    <w:rsid w:val="6FB16431"/>
    <w:rsid w:val="6FD012BE"/>
    <w:rsid w:val="704FDBDC"/>
    <w:rsid w:val="705B2D54"/>
    <w:rsid w:val="70890F2D"/>
    <w:rsid w:val="70A2FE9C"/>
    <w:rsid w:val="70EA5EC7"/>
    <w:rsid w:val="71459858"/>
    <w:rsid w:val="715A83F5"/>
    <w:rsid w:val="718B3061"/>
    <w:rsid w:val="71901872"/>
    <w:rsid w:val="71ACDBFB"/>
    <w:rsid w:val="72818DBE"/>
    <w:rsid w:val="7287B6EB"/>
    <w:rsid w:val="72EFD6FC"/>
    <w:rsid w:val="73A507FD"/>
    <w:rsid w:val="73AE433A"/>
    <w:rsid w:val="73D89ECD"/>
    <w:rsid w:val="74717A84"/>
    <w:rsid w:val="74D6C8FC"/>
    <w:rsid w:val="74E19A20"/>
    <w:rsid w:val="74F87695"/>
    <w:rsid w:val="7514EE6D"/>
    <w:rsid w:val="7523F58E"/>
    <w:rsid w:val="7574F6EA"/>
    <w:rsid w:val="758DC250"/>
    <w:rsid w:val="766F6F8C"/>
    <w:rsid w:val="76A0DAEA"/>
    <w:rsid w:val="77974207"/>
    <w:rsid w:val="78252A99"/>
    <w:rsid w:val="782DD7DD"/>
    <w:rsid w:val="7864E736"/>
    <w:rsid w:val="78D1CC0B"/>
    <w:rsid w:val="791C3A2A"/>
    <w:rsid w:val="792129B5"/>
    <w:rsid w:val="794F4435"/>
    <w:rsid w:val="795C69C4"/>
    <w:rsid w:val="797CF7BD"/>
    <w:rsid w:val="79BC5491"/>
    <w:rsid w:val="79CCA769"/>
    <w:rsid w:val="7ADED092"/>
    <w:rsid w:val="7B2E7298"/>
    <w:rsid w:val="7B33C904"/>
    <w:rsid w:val="7B3DA97E"/>
    <w:rsid w:val="7BB308F7"/>
    <w:rsid w:val="7BE47534"/>
    <w:rsid w:val="7BFE7E2F"/>
    <w:rsid w:val="7C2F802D"/>
    <w:rsid w:val="7C5E1459"/>
    <w:rsid w:val="7CCE2B70"/>
    <w:rsid w:val="7CEF94E7"/>
    <w:rsid w:val="7D2B3C44"/>
    <w:rsid w:val="7D3D9769"/>
    <w:rsid w:val="7D3F53FA"/>
    <w:rsid w:val="7D965813"/>
    <w:rsid w:val="7DA372C3"/>
    <w:rsid w:val="7DD404BC"/>
    <w:rsid w:val="7DE5F948"/>
    <w:rsid w:val="7E52C0C4"/>
    <w:rsid w:val="7E5B2D33"/>
    <w:rsid w:val="7EEE9918"/>
    <w:rsid w:val="7F01A60C"/>
    <w:rsid w:val="7F1B2B7B"/>
    <w:rsid w:val="7F49FB19"/>
    <w:rsid w:val="7F7A39A8"/>
    <w:rsid w:val="7FAA2B3E"/>
    <w:rsid w:val="7FD01CC7"/>
    <w:rsid w:val="7FE2AEE8"/>
    <w:rsid w:val="7FF61299"/>
    <w:rsid w:val="7FFA0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956B92"/>
  <w15:docId w15:val="{E6203D8A-E71E-4E7E-98D3-A216B8050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4D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character" w:customStyle="1" w:styleId="Heading4Char">
    <w:name w:val="Heading 4 Char"/>
    <w:basedOn w:val="DefaultParagraphFont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basedOn w:val="DefaultParagraphFont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basedOn w:val="DefaultParagraphFont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basedOn w:val="DefaultParagraphFont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basedOn w:val="DefaultParagraphFont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paragraph" w:styleId="BodyText">
    <w:name w:val="Body Text"/>
    <w:aliases w:val="bt,body text,Body"/>
    <w:basedOn w:val="Normal"/>
    <w:link w:val="BodyTextChar1"/>
    <w:qFormat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basedOn w:val="DefaultParagraphFont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aliases w:val=" Cha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 Char Char"/>
    <w:basedOn w:val="DefaultParagraphFont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basedOn w:val="BodyTextChar1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basedOn w:val="DefaultParagraphFont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basedOn w:val="DefaultParagraphFont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Cs w:val="20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71520C"/>
    <w:pPr>
      <w:ind w:left="1134"/>
    </w:pPr>
  </w:style>
  <w:style w:type="character" w:customStyle="1" w:styleId="AccPolicyalternativeChar">
    <w:name w:val="Acc Policy alternative Char"/>
    <w:basedOn w:val="AccPolicysubheadChar"/>
    <w:link w:val="AccPolicyalternative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4434FD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AE4F6D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basedOn w:val="DefaultParagraphFon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basedOn w:val="DefaultParagraphFont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basedOn w:val="DefaultParagraphFont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fr"/>
    <w:basedOn w:val="DefaultParagraphFont"/>
    <w:semiHidden/>
    <w:unhideWhenUsed/>
    <w:rsid w:val="00772693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3D2F72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73AC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573AC4"/>
    <w:rPr>
      <w:color w:val="0000FF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573AC4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styleId="NoSpacing">
    <w:name w:val="No Spacing"/>
    <w:uiPriority w:val="1"/>
    <w:qFormat/>
    <w:rsid w:val="000000D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7B0FB7"/>
    <w:rPr>
      <w:color w:val="800080" w:themeColor="followedHyperlink"/>
      <w:u w:val="single"/>
    </w:rPr>
  </w:style>
  <w:style w:type="paragraph" w:customStyle="1" w:styleId="Pa18">
    <w:name w:val="Pa18"/>
    <w:basedOn w:val="Normal"/>
    <w:next w:val="Normal"/>
    <w:uiPriority w:val="99"/>
    <w:rsid w:val="00DC4F9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9642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C51D5C"/>
    <w:rPr>
      <w:rFonts w:ascii="Book Antiqua" w:eastAsia="Times New Roman" w:hAnsi="Book Antiqua" w:cs="Times New Roman"/>
      <w:szCs w:val="22"/>
    </w:rPr>
  </w:style>
  <w:style w:type="character" w:styleId="PlaceholderText">
    <w:name w:val="Placeholder Text"/>
    <w:basedOn w:val="DefaultParagraphFont"/>
    <w:uiPriority w:val="99"/>
    <w:semiHidden/>
    <w:rsid w:val="00692082"/>
    <w:rPr>
      <w:color w:val="808080"/>
    </w:rPr>
  </w:style>
  <w:style w:type="paragraph" w:customStyle="1" w:styleId="paragraph">
    <w:name w:val="paragraph"/>
    <w:basedOn w:val="Normal"/>
    <w:rsid w:val="00EA0CC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EA0CC6"/>
  </w:style>
  <w:style w:type="character" w:customStyle="1" w:styleId="eop">
    <w:name w:val="eop"/>
    <w:basedOn w:val="DefaultParagraphFont"/>
    <w:rsid w:val="00EA0CC6"/>
  </w:style>
  <w:style w:type="character" w:customStyle="1" w:styleId="scxw127228917">
    <w:name w:val="scxw127228917"/>
    <w:basedOn w:val="DefaultParagraphFont"/>
    <w:rsid w:val="00EA0CC6"/>
  </w:style>
  <w:style w:type="character" w:customStyle="1" w:styleId="blockChar">
    <w:name w:val="block Char"/>
    <w:aliases w:val="b Char"/>
    <w:link w:val="block"/>
    <w:locked/>
    <w:rsid w:val="00222200"/>
    <w:rPr>
      <w:szCs w:val="20"/>
      <w:lang w:val="en-GB" w:bidi="ar-SA"/>
    </w:rPr>
  </w:style>
  <w:style w:type="paragraph" w:styleId="NormalWeb">
    <w:name w:val="Normal (Web)"/>
    <w:basedOn w:val="Normal"/>
    <w:uiPriority w:val="99"/>
    <w:unhideWhenUsed/>
    <w:rsid w:val="0065517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B162E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uiPriority w:val="99"/>
    <w:rsid w:val="00B162E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B162E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uiPriority w:val="99"/>
    <w:rsid w:val="00B162EE"/>
    <w:rPr>
      <w:rFonts w:ascii="Times New Roman" w:eastAsia="Times New Roman" w:hAnsi="Times New Roman" w:cs="EucrosiaUPC"/>
      <w:sz w:val="30"/>
      <w:szCs w:val="30"/>
    </w:rPr>
  </w:style>
  <w:style w:type="table" w:customStyle="1" w:styleId="TableGrid1">
    <w:name w:val="Table Grid1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gnatureChar1">
    <w:name w:val="Signature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162E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162EE"/>
  </w:style>
  <w:style w:type="character" w:customStyle="1" w:styleId="st1">
    <w:name w:val="st1"/>
    <w:basedOn w:val="DefaultParagraphFont"/>
    <w:rsid w:val="00B162EE"/>
  </w:style>
  <w:style w:type="character" w:customStyle="1" w:styleId="alt-edited1">
    <w:name w:val="alt-edited1"/>
    <w:basedOn w:val="DefaultParagraphFont"/>
    <w:rsid w:val="00B162EE"/>
    <w:rPr>
      <w:color w:val="4D90F0"/>
    </w:rPr>
  </w:style>
  <w:style w:type="table" w:customStyle="1" w:styleId="TableGridLight1">
    <w:name w:val="Table Grid Light1"/>
    <w:basedOn w:val="TableNormal"/>
    <w:uiPriority w:val="40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3Deffects21">
    <w:name w:val="Table 3D effects 21"/>
    <w:basedOn w:val="TableNormal"/>
    <w:next w:val="Table3Deffects2"/>
    <w:rsid w:val="00B162EE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-Accent11">
    <w:name w:val="Grid Table 1 Light - Accent 11"/>
    <w:basedOn w:val="TableNormal"/>
    <w:next w:val="GridTable1Light-Accent1"/>
    <w:uiPriority w:val="46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3">
    <w:name w:val="Pa3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162EE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B162EE"/>
    <w:rPr>
      <w:rFonts w:ascii="Arial" w:hAnsi="Arial" w:cs="Angsana New"/>
      <w:sz w:val="18"/>
      <w:szCs w:val="22"/>
    </w:rPr>
  </w:style>
  <w:style w:type="table" w:customStyle="1" w:styleId="TableGrid11">
    <w:name w:val="Table Grid11"/>
    <w:basedOn w:val="TableNormal"/>
    <w:next w:val="TableGrid"/>
    <w:uiPriority w:val="39"/>
    <w:rsid w:val="00B162EE"/>
    <w:pPr>
      <w:spacing w:line="260" w:lineRule="atLeast"/>
    </w:pPr>
    <w:rPr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paragraph" w:customStyle="1" w:styleId="Pa38">
    <w:name w:val="Pa38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D0AA5"/>
    <w:pPr>
      <w:spacing w:line="260" w:lineRule="atLeast"/>
    </w:pPr>
    <w:rPr>
      <w:rFonts w:ascii="CG Times (W1)" w:hAnsi="CG Times (W1)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CE474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676BC7"/>
  </w:style>
  <w:style w:type="table" w:styleId="PlainTable4">
    <w:name w:val="Plain Table 4"/>
    <w:basedOn w:val="TableNormal"/>
    <w:uiPriority w:val="44"/>
    <w:rsid w:val="00AD393B"/>
    <w:rPr>
      <w:rFonts w:asciiTheme="minorHAnsi" w:eastAsiaTheme="minorHAnsi" w:hAnsiTheme="minorHAnsi" w:cstheme="minorBid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5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98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22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75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4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6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7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4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99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9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5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2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7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5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5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3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98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3.xml"/><Relationship Id="rId26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footer" Target="footer4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3.pn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4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6.png"/><Relationship Id="rId28" Type="http://schemas.openxmlformats.org/officeDocument/2006/relationships/header" Target="header6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footer" Target="footer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elink.net/company/siam-jwd-logistics-company-limited.html" TargetMode="External"/><Relationship Id="rId22" Type="http://schemas.openxmlformats.org/officeDocument/2006/relationships/image" Target="media/image5.png"/><Relationship Id="rId27" Type="http://schemas.openxmlformats.org/officeDocument/2006/relationships/footer" Target="footer5.xml"/><Relationship Id="rId30" Type="http://schemas.openxmlformats.org/officeDocument/2006/relationships/header" Target="header7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เอกสาร" ma:contentTypeID="0x0101006EF5D75ACF873E47878C0CB79FBFA56F" ma:contentTypeVersion="7" ma:contentTypeDescription="สร้างเอกสารใหม่" ma:contentTypeScope="" ma:versionID="13670eee9a6310fbaca8094b121c5aa3">
  <xsd:schema xmlns:xsd="http://www.w3.org/2001/XMLSchema" xmlns:xs="http://www.w3.org/2001/XMLSchema" xmlns:p="http://schemas.microsoft.com/office/2006/metadata/properties" xmlns:ns2="b013f0e3-97cd-4819-9dbd-4a8d13d82f2a" targetNamespace="http://schemas.microsoft.com/office/2006/metadata/properties" ma:root="true" ma:fieldsID="7cc9980e943b650b2d1ce2d7bb87b173" ns2:_="">
    <xsd:import namespace="b013f0e3-97cd-4819-9dbd-4a8d13d82f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13f0e3-97cd-4819-9dbd-4a8d13d82f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ชนิดเนื้อหา"/>
        <xsd:element ref="dc:title" minOccurs="0" maxOccurs="1" ma:index="4" ma:displayName="ชื่อเรื่อง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F576F3-6EBA-46B7-84E6-60A415E1D8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A784DCE-148D-454C-833C-74E53A5DDEB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3E708E1-FC58-4633-8CC4-3E96CE4681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13f0e3-97cd-4819-9dbd-4a8d13d82f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B201808-ADB0-47DE-8359-3590F157B80C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contentBits="0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3</TotalTime>
  <Pages>39</Pages>
  <Words>8771</Words>
  <Characters>37751</Characters>
  <Application>Microsoft Office Word</Application>
  <DocSecurity>0</DocSecurity>
  <Lines>314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46430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Wichittra, Chittrakarn</cp:lastModifiedBy>
  <cp:revision>2</cp:revision>
  <cp:lastPrinted>2025-11-12T09:57:00Z</cp:lastPrinted>
  <dcterms:created xsi:type="dcterms:W3CDTF">2025-11-13T10:10:00Z</dcterms:created>
  <dcterms:modified xsi:type="dcterms:W3CDTF">2025-11-13T10:10:00Z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MSIP_Label_282ec11f-0307-4ba2-9c7f-1e910abb2b8a_Enabled">
    <vt:lpwstr>true</vt:lpwstr>
  </property>
  <property fmtid="{D5CDD505-2E9C-101B-9397-08002B2CF9AE}" pid="5" name="MSIP_Label_282ec11f-0307-4ba2-9c7f-1e910abb2b8a_SetDate">
    <vt:lpwstr>2023-10-18T09:08:45Z</vt:lpwstr>
  </property>
  <property fmtid="{D5CDD505-2E9C-101B-9397-08002B2CF9AE}" pid="6" name="MSIP_Label_282ec11f-0307-4ba2-9c7f-1e910abb2b8a_Method">
    <vt:lpwstr>Standard</vt:lpwstr>
  </property>
  <property fmtid="{D5CDD505-2E9C-101B-9397-08002B2CF9AE}" pid="7" name="MSIP_Label_282ec11f-0307-4ba2-9c7f-1e910abb2b8a_Name">
    <vt:lpwstr>282ec11f-0307-4ba2-9c7f-1e910abb2b8a</vt:lpwstr>
  </property>
  <property fmtid="{D5CDD505-2E9C-101B-9397-08002B2CF9AE}" pid="8" name="MSIP_Label_282ec11f-0307-4ba2-9c7f-1e910abb2b8a_SiteId">
    <vt:lpwstr>5db8bf0e-8592-4ed0-82b2-a6d4d77933d4</vt:lpwstr>
  </property>
  <property fmtid="{D5CDD505-2E9C-101B-9397-08002B2CF9AE}" pid="9" name="MSIP_Label_282ec11f-0307-4ba2-9c7f-1e910abb2b8a_ActionId">
    <vt:lpwstr>b348e013-4f8a-46aa-abc9-6736bfd7ef90</vt:lpwstr>
  </property>
  <property fmtid="{D5CDD505-2E9C-101B-9397-08002B2CF9AE}" pid="10" name="MSIP_Label_282ec11f-0307-4ba2-9c7f-1e910abb2b8a_ContentBits">
    <vt:lpwstr>0</vt:lpwstr>
  </property>
  <property fmtid="{D5CDD505-2E9C-101B-9397-08002B2CF9AE}" pid="11" name="ContentTypeId">
    <vt:lpwstr>0x0101006EF5D75ACF873E47878C0CB79FBFA56F</vt:lpwstr>
  </property>
  <property fmtid="{D5CDD505-2E9C-101B-9397-08002B2CF9AE}" pid="12" name="Order">
    <vt:r8>16400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  <property fmtid="{D5CDD505-2E9C-101B-9397-08002B2CF9AE}" pid="19" name="MediaServiceImageTags">
    <vt:lpwstr/>
  </property>
</Properties>
</file>