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9908C" w14:textId="77777777" w:rsidR="0025069E" w:rsidRPr="00CD3F5C" w:rsidRDefault="0025069E" w:rsidP="001C0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CD3F5C">
        <w:rPr>
          <w:rFonts w:ascii="Angsana New" w:hAnsi="Angsana New"/>
          <w:b/>
          <w:bCs/>
          <w:sz w:val="52"/>
          <w:szCs w:val="52"/>
          <w:cs/>
        </w:rPr>
        <w:t>บริษัท พฤ</w:t>
      </w:r>
      <w:bookmarkStart w:id="0" w:name="SubTitle"/>
      <w:r w:rsidRPr="00CD3F5C">
        <w:rPr>
          <w:rFonts w:ascii="Angsana New" w:hAnsi="Angsana New"/>
          <w:b/>
          <w:bCs/>
          <w:sz w:val="52"/>
          <w:szCs w:val="52"/>
          <w:cs/>
        </w:rPr>
        <w:t>กษา โฮลดิ้ง จำกัด</w:t>
      </w:r>
      <w:r w:rsidRPr="00CD3F5C">
        <w:rPr>
          <w:rFonts w:ascii="Angsana New" w:hAnsi="Angsana New"/>
          <w:b/>
          <w:bCs/>
          <w:sz w:val="52"/>
          <w:szCs w:val="52"/>
        </w:rPr>
        <w:t xml:space="preserve"> </w:t>
      </w:r>
      <w:r w:rsidRPr="00CD3F5C">
        <w:rPr>
          <w:rFonts w:ascii="Angsana New" w:hAnsi="Angsana New"/>
          <w:b/>
          <w:bCs/>
          <w:sz w:val="52"/>
          <w:szCs w:val="52"/>
          <w:cs/>
        </w:rPr>
        <w:t>(มหาชน)</w:t>
      </w:r>
    </w:p>
    <w:p w14:paraId="1B9B448C" w14:textId="77777777" w:rsidR="0025069E" w:rsidRPr="00CD3F5C" w:rsidRDefault="0025069E" w:rsidP="001C0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CD3F5C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2EA161BD" w14:textId="77777777" w:rsidR="0025069E" w:rsidRPr="00CD3F5C" w:rsidRDefault="0025069E" w:rsidP="001C043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6"/>
          <w:szCs w:val="36"/>
        </w:rPr>
      </w:pPr>
    </w:p>
    <w:p w14:paraId="0B22823D" w14:textId="77777777" w:rsidR="001B0B17" w:rsidRPr="00AE65B7" w:rsidRDefault="001B0B17" w:rsidP="001C0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bookmarkStart w:id="1" w:name="ExtraText"/>
      <w:bookmarkEnd w:id="0"/>
      <w:bookmarkEnd w:id="1"/>
      <w:r w:rsidRPr="00AE65B7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45EB05A6" w14:textId="7E3E2DB4" w:rsidR="001B0B17" w:rsidRPr="00AE65B7" w:rsidRDefault="001B0B17" w:rsidP="001C0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AE65B7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7331F8">
        <w:rPr>
          <w:rFonts w:ascii="Angsana New" w:hAnsi="Angsana New" w:hint="cs"/>
          <w:sz w:val="32"/>
          <w:szCs w:val="32"/>
          <w:cs/>
        </w:rPr>
        <w:t>และ</w:t>
      </w:r>
      <w:r w:rsidR="005E0B73">
        <w:rPr>
          <w:rFonts w:ascii="Angsana New" w:hAnsi="Angsana New" w:hint="cs"/>
          <w:sz w:val="32"/>
          <w:szCs w:val="32"/>
          <w:cs/>
        </w:rPr>
        <w:t>เก้า</w:t>
      </w:r>
      <w:r w:rsidR="007331F8">
        <w:rPr>
          <w:rFonts w:ascii="Angsana New" w:hAnsi="Angsana New" w:hint="cs"/>
          <w:sz w:val="32"/>
          <w:szCs w:val="32"/>
          <w:cs/>
        </w:rPr>
        <w:t>เดือน</w:t>
      </w:r>
      <w:r w:rsidR="007331F8" w:rsidRPr="00AE65B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331F8">
        <w:rPr>
          <w:rFonts w:ascii="Angsana New" w:hAnsi="Angsana New"/>
          <w:sz w:val="32"/>
          <w:szCs w:val="32"/>
        </w:rPr>
        <w:t xml:space="preserve">30 </w:t>
      </w:r>
      <w:r w:rsidR="005E0B73">
        <w:rPr>
          <w:rFonts w:ascii="Angsana New" w:hAnsi="Angsana New" w:hint="cs"/>
          <w:sz w:val="32"/>
          <w:szCs w:val="32"/>
          <w:cs/>
        </w:rPr>
        <w:t>กันยายน</w:t>
      </w:r>
      <w:r w:rsidR="007331F8" w:rsidRPr="00AE65B7">
        <w:rPr>
          <w:rFonts w:ascii="Angsana New" w:hAnsi="Angsana New"/>
          <w:sz w:val="32"/>
          <w:szCs w:val="32"/>
        </w:rPr>
        <w:t xml:space="preserve"> </w:t>
      </w:r>
      <w:r w:rsidRPr="00DF582C">
        <w:rPr>
          <w:rFonts w:ascii="Angsana New" w:hAnsi="Angsana New"/>
          <w:sz w:val="32"/>
          <w:szCs w:val="32"/>
        </w:rPr>
        <w:t>256</w:t>
      </w:r>
      <w:r w:rsidR="00BB6E3A">
        <w:rPr>
          <w:rFonts w:ascii="Angsana New" w:hAnsi="Angsana New"/>
          <w:sz w:val="32"/>
          <w:szCs w:val="32"/>
        </w:rPr>
        <w:t>8</w:t>
      </w:r>
    </w:p>
    <w:p w14:paraId="64448094" w14:textId="77777777" w:rsidR="001B0B17" w:rsidRPr="00AE65B7" w:rsidRDefault="001B0B17" w:rsidP="001C043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E65B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3058E59" w14:textId="77777777" w:rsidR="001B0B17" w:rsidRPr="00AE65B7" w:rsidRDefault="001B0B17" w:rsidP="001C043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E65B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864F689" w14:textId="77777777" w:rsidR="0025069E" w:rsidRPr="00CD3F5C" w:rsidRDefault="0025069E" w:rsidP="001C043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452EC91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  <w:sectPr w:rsidR="0025069E" w:rsidRPr="00CD3F5C" w:rsidSect="0045358F">
          <w:footerReference w:type="even" r:id="rId11"/>
          <w:footerReference w:type="default" r:id="rId12"/>
          <w:head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B495DFB" w14:textId="57D1F75C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CD3F5C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8A74843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8C29A1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CD3F5C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พฤกษา โฮลดิ้ง จำกัด (มหาชน)</w:t>
      </w:r>
    </w:p>
    <w:p w14:paraId="3025BF8F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D85D584" w14:textId="11FA1A71" w:rsidR="001B0B17" w:rsidRPr="00AE65B7" w:rsidRDefault="001B0B17" w:rsidP="001B0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05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AE65B7">
        <w:rPr>
          <w:rFonts w:ascii="Angsana New" w:hAnsi="Angsana New"/>
          <w:spacing w:val="-2"/>
          <w:sz w:val="30"/>
          <w:szCs w:val="30"/>
          <w:cs/>
        </w:rPr>
        <w:t>ข้าพเจ้าได้สอบทาน</w:t>
      </w:r>
      <w:r w:rsidR="00A465AD">
        <w:rPr>
          <w:rFonts w:ascii="Angsana New" w:hAnsi="Angsana New"/>
          <w:spacing w:val="-2"/>
          <w:sz w:val="30"/>
          <w:szCs w:val="30"/>
          <w:cs/>
        </w:rPr>
        <w:t>งบฐานะการเงิน</w:t>
      </w:r>
      <w:r w:rsidRPr="00AE65B7">
        <w:rPr>
          <w:rFonts w:ascii="Angsana New" w:hAnsi="Angsana New"/>
          <w:spacing w:val="-2"/>
          <w:sz w:val="30"/>
          <w:szCs w:val="30"/>
          <w:cs/>
        </w:rPr>
        <w:t>รวมและ</w:t>
      </w:r>
      <w:r w:rsidR="00A465AD">
        <w:rPr>
          <w:rFonts w:ascii="Angsana New" w:hAnsi="Angsana New"/>
          <w:spacing w:val="-2"/>
          <w:sz w:val="30"/>
          <w:szCs w:val="30"/>
          <w:cs/>
        </w:rPr>
        <w:t>งบฐานะการเงิน</w:t>
      </w:r>
      <w:r w:rsidRPr="00AE65B7">
        <w:rPr>
          <w:rFonts w:ascii="Angsana New" w:hAnsi="Angsana New"/>
          <w:spacing w:val="-2"/>
          <w:sz w:val="30"/>
          <w:szCs w:val="30"/>
          <w:cs/>
        </w:rPr>
        <w:t>เฉพาะกิจการ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ณ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="00576272" w:rsidRPr="00576272">
        <w:rPr>
          <w:rFonts w:ascii="Angsana New" w:hAnsi="Angsana New"/>
          <w:sz w:val="30"/>
          <w:szCs w:val="30"/>
          <w:cs/>
        </w:rPr>
        <w:t>วันที่</w:t>
      </w:r>
      <w:r w:rsidR="00576272" w:rsidRPr="00576272">
        <w:rPr>
          <w:rFonts w:ascii="Angsana New" w:hAnsi="Angsana New"/>
          <w:sz w:val="30"/>
          <w:szCs w:val="30"/>
        </w:rPr>
        <w:t xml:space="preserve"> </w:t>
      </w:r>
      <w:r w:rsidR="007331F8">
        <w:rPr>
          <w:rFonts w:ascii="Angsana New" w:hAnsi="Angsana New"/>
          <w:sz w:val="30"/>
          <w:szCs w:val="30"/>
        </w:rPr>
        <w:t xml:space="preserve">30 </w:t>
      </w:r>
      <w:r w:rsidR="005E0B73">
        <w:rPr>
          <w:rFonts w:ascii="Angsana New" w:hAnsi="Angsana New" w:hint="cs"/>
          <w:sz w:val="30"/>
          <w:szCs w:val="30"/>
          <w:cs/>
        </w:rPr>
        <w:t>กันยายน</w:t>
      </w:r>
      <w:r w:rsidR="007331F8" w:rsidRPr="00576272">
        <w:rPr>
          <w:rFonts w:ascii="Angsana New" w:hAnsi="Angsana New"/>
          <w:sz w:val="30"/>
          <w:szCs w:val="30"/>
          <w:cs/>
        </w:rPr>
        <w:t xml:space="preserve"> </w:t>
      </w:r>
      <w:r w:rsidR="00576272" w:rsidRPr="00576272">
        <w:rPr>
          <w:rFonts w:ascii="Angsana New" w:hAnsi="Angsana New"/>
          <w:sz w:val="30"/>
          <w:szCs w:val="30"/>
        </w:rPr>
        <w:t>256</w:t>
      </w:r>
      <w:r w:rsidR="00BB6E3A">
        <w:rPr>
          <w:rFonts w:ascii="Angsana New" w:hAnsi="Angsana New"/>
          <w:sz w:val="30"/>
          <w:szCs w:val="30"/>
        </w:rPr>
        <w:t>8</w:t>
      </w:r>
      <w:r w:rsidR="00576272" w:rsidRPr="00576272">
        <w:rPr>
          <w:rFonts w:ascii="Angsana New" w:hAnsi="Angsana New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F87F7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331F8" w:rsidRPr="00AE65B7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7331F8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="007331F8" w:rsidRPr="00AE65B7">
        <w:rPr>
          <w:rFonts w:ascii="Angsana New" w:hAnsi="Angsana New"/>
          <w:spacing w:val="-2"/>
          <w:sz w:val="30"/>
          <w:szCs w:val="30"/>
          <w:cs/>
        </w:rPr>
        <w:t>เดือน</w:t>
      </w:r>
      <w:r w:rsidR="007331F8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5E0B73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="007331F8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="007331F8" w:rsidRPr="00AE65B7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7331F8">
        <w:rPr>
          <w:rFonts w:ascii="Angsana New" w:hAnsi="Angsana New"/>
          <w:sz w:val="30"/>
          <w:szCs w:val="30"/>
        </w:rPr>
        <w:t xml:space="preserve">30 </w:t>
      </w:r>
      <w:r w:rsidR="005E0B73">
        <w:rPr>
          <w:rFonts w:ascii="Angsana New" w:hAnsi="Angsana New" w:hint="cs"/>
          <w:sz w:val="30"/>
          <w:szCs w:val="30"/>
          <w:cs/>
        </w:rPr>
        <w:t>กันยายน</w:t>
      </w:r>
      <w:r w:rsidR="007331F8" w:rsidRPr="00576272">
        <w:rPr>
          <w:rFonts w:ascii="Angsana New" w:hAnsi="Angsana New"/>
          <w:sz w:val="30"/>
          <w:szCs w:val="30"/>
          <w:cs/>
        </w:rPr>
        <w:t xml:space="preserve"> </w:t>
      </w:r>
      <w:r w:rsidR="007331F8" w:rsidRPr="00576272">
        <w:rPr>
          <w:rFonts w:ascii="Angsana New" w:hAnsi="Angsana New"/>
          <w:sz w:val="30"/>
          <w:szCs w:val="30"/>
        </w:rPr>
        <w:t>256</w:t>
      </w:r>
      <w:r w:rsidR="007331F8">
        <w:rPr>
          <w:rFonts w:ascii="Angsana New" w:hAnsi="Angsana New"/>
          <w:sz w:val="30"/>
          <w:szCs w:val="30"/>
        </w:rPr>
        <w:t>8</w:t>
      </w:r>
      <w:r w:rsidR="0031105D">
        <w:rPr>
          <w:rFonts w:ascii="Angsana New" w:hAnsi="Angsana New"/>
          <w:spacing w:val="-2"/>
          <w:sz w:val="30"/>
          <w:szCs w:val="30"/>
        </w:rPr>
        <w:t xml:space="preserve"> </w:t>
      </w:r>
      <w:r w:rsidR="007331F8">
        <w:rPr>
          <w:rFonts w:ascii="Angsana New" w:hAnsi="Angsana New"/>
          <w:spacing w:val="-2"/>
          <w:sz w:val="30"/>
          <w:szCs w:val="30"/>
        </w:rPr>
        <w:t xml:space="preserve"> </w:t>
      </w:r>
      <w:r w:rsidR="00A465AD"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Pr="00AE65B7">
        <w:rPr>
          <w:rFonts w:ascii="Angsana New" w:hAnsi="Angsana New"/>
          <w:spacing w:val="-2"/>
          <w:sz w:val="30"/>
          <w:szCs w:val="30"/>
          <w:cs/>
        </w:rPr>
        <w:t>รวมและ</w:t>
      </w:r>
      <w:r w:rsidR="00A465AD"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Pr="00AE65B7">
        <w:rPr>
          <w:rFonts w:ascii="Angsana New" w:hAnsi="Angsana New"/>
          <w:spacing w:val="-2"/>
          <w:sz w:val="30"/>
          <w:szCs w:val="30"/>
          <w:cs/>
        </w:rPr>
        <w:t>เฉพาะกิจการ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="007331F8" w:rsidRPr="00AE65B7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5E0B73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="007331F8" w:rsidRPr="00AE65B7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7331F8">
        <w:rPr>
          <w:rFonts w:ascii="Angsana New" w:hAnsi="Angsana New"/>
          <w:sz w:val="30"/>
          <w:szCs w:val="30"/>
        </w:rPr>
        <w:t xml:space="preserve">30 </w:t>
      </w:r>
      <w:r w:rsidR="005E0B73">
        <w:rPr>
          <w:rFonts w:ascii="Angsana New" w:hAnsi="Angsana New" w:hint="cs"/>
          <w:sz w:val="30"/>
          <w:szCs w:val="30"/>
          <w:cs/>
        </w:rPr>
        <w:t>กันยายน</w:t>
      </w:r>
      <w:r w:rsidR="007331F8" w:rsidRPr="00576272">
        <w:rPr>
          <w:rFonts w:ascii="Angsana New" w:hAnsi="Angsana New"/>
          <w:sz w:val="30"/>
          <w:szCs w:val="30"/>
          <w:cs/>
        </w:rPr>
        <w:t xml:space="preserve"> </w:t>
      </w:r>
      <w:r w:rsidR="00BB6E3A" w:rsidRPr="00576272">
        <w:rPr>
          <w:rFonts w:ascii="Angsana New" w:hAnsi="Angsana New"/>
          <w:sz w:val="30"/>
          <w:szCs w:val="30"/>
        </w:rPr>
        <w:t>256</w:t>
      </w:r>
      <w:r w:rsidR="00BB6E3A">
        <w:rPr>
          <w:rFonts w:ascii="Angsana New" w:hAnsi="Angsana New"/>
          <w:sz w:val="30"/>
          <w:szCs w:val="30"/>
        </w:rPr>
        <w:t>8</w:t>
      </w:r>
      <w:r w:rsidR="00BB6E3A" w:rsidRPr="00576272">
        <w:rPr>
          <w:rFonts w:ascii="Angsana New" w:hAnsi="Angsana New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AE65B7">
        <w:rPr>
          <w:rFonts w:ascii="Angsana New" w:hAnsi="Angsana New"/>
          <w:spacing w:val="-2"/>
          <w:sz w:val="30"/>
          <w:szCs w:val="30"/>
        </w:rPr>
        <w:t>(</w:t>
      </w:r>
      <w:r w:rsidRPr="00AE65B7">
        <w:rPr>
          <w:rFonts w:ascii="Angsana New" w:hAnsi="Angsana New"/>
          <w:spacing w:val="-2"/>
          <w:sz w:val="30"/>
          <w:szCs w:val="30"/>
          <w:cs/>
        </w:rPr>
        <w:t>ข้อมูลทางการเงินระหว่างกาล) ของบริษัท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พฤกษา โฮลดิ้ง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จำกัด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(มหาชน) และบริษัทย่อย และของเฉพาะ</w:t>
      </w:r>
      <w:r w:rsidR="009A1B2C">
        <w:rPr>
          <w:rFonts w:ascii="Angsana New" w:hAnsi="Angsana New"/>
          <w:spacing w:val="-2"/>
          <w:sz w:val="30"/>
          <w:szCs w:val="30"/>
          <w:cs/>
        </w:rPr>
        <w:br/>
      </w:r>
      <w:r w:rsidRPr="00AE65B7">
        <w:rPr>
          <w:rFonts w:ascii="Angsana New" w:hAnsi="Angsana New"/>
          <w:spacing w:val="-2"/>
          <w:sz w:val="30"/>
          <w:szCs w:val="30"/>
          <w:cs/>
        </w:rPr>
        <w:t>บริษัท พฤกษา โฮลดิ้ง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จำกัด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(มหาชน) ตามลำดับ ซึ่งผู้บริหารของกิจการเป็นผู้รับผิดชอบในการจัดทำและนำเสนอ</w:t>
      </w:r>
      <w:r w:rsidR="00F87F7E">
        <w:rPr>
          <w:rFonts w:ascii="Angsana New" w:hAnsi="Angsana New"/>
          <w:spacing w:val="-2"/>
          <w:sz w:val="30"/>
          <w:szCs w:val="30"/>
          <w:cs/>
        </w:rPr>
        <w:br/>
      </w:r>
      <w:r w:rsidRPr="00AE65B7">
        <w:rPr>
          <w:rFonts w:ascii="Angsana New" w:hAnsi="Angsana New"/>
          <w:spacing w:val="-2"/>
          <w:sz w:val="30"/>
          <w:szCs w:val="30"/>
          <w:cs/>
        </w:rPr>
        <w:t xml:space="preserve">ข้อมูลทางการเงินระหว่างกาลเหล่านี้ตามมาตรฐานการบัญชี ฉบับที่ </w:t>
      </w:r>
      <w:r w:rsidRPr="00DF582C">
        <w:rPr>
          <w:rFonts w:ascii="Angsana New" w:hAnsi="Angsana New"/>
          <w:spacing w:val="-2"/>
          <w:sz w:val="30"/>
          <w:szCs w:val="30"/>
        </w:rPr>
        <w:t>34</w:t>
      </w:r>
      <w:r w:rsidR="00524CB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C513D">
        <w:rPr>
          <w:rFonts w:ascii="Angsana New" w:hAnsi="Angsana New"/>
          <w:spacing w:val="-4"/>
          <w:sz w:val="30"/>
          <w:szCs w:val="30"/>
          <w:cs/>
        </w:rPr>
        <w:t>เรื่อง</w:t>
      </w:r>
      <w:r w:rsidR="00EA1024" w:rsidRPr="00AC513D">
        <w:rPr>
          <w:rFonts w:ascii="Angsana New" w:hAnsi="Angsana New"/>
          <w:spacing w:val="-4"/>
          <w:sz w:val="30"/>
          <w:szCs w:val="30"/>
        </w:rPr>
        <w:t xml:space="preserve"> </w:t>
      </w:r>
      <w:r w:rsidRPr="00AC513D">
        <w:rPr>
          <w:rFonts w:ascii="Angsana New" w:hAnsi="Angsana New"/>
          <w:spacing w:val="-4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AE65B7">
        <w:rPr>
          <w:rFonts w:ascii="Angsana New" w:hAnsi="Angsana New"/>
          <w:spacing w:val="-2"/>
          <w:sz w:val="30"/>
          <w:szCs w:val="30"/>
          <w:cs/>
        </w:rPr>
        <w:t>ดังกล่าวจากผลการสอบทานของข้าพเจ้า</w:t>
      </w:r>
    </w:p>
    <w:p w14:paraId="0DAF7B2E" w14:textId="77777777" w:rsidR="0025094D" w:rsidRPr="00064302" w:rsidRDefault="0025094D" w:rsidP="0025069E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93B6244" w14:textId="76289380" w:rsidR="0025069E" w:rsidRPr="00CD3F5C" w:rsidRDefault="0025069E" w:rsidP="002506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D3F5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635B9D3" w14:textId="77777777" w:rsidR="0025069E" w:rsidRPr="00064302" w:rsidRDefault="0025069E" w:rsidP="0025069E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6269570" w14:textId="6173E775" w:rsidR="0025069E" w:rsidRPr="00CD3F5C" w:rsidRDefault="0025069E" w:rsidP="002506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CD3F5C">
        <w:rPr>
          <w:rFonts w:ascii="Angsana New" w:hAnsi="Angsana New"/>
          <w:sz w:val="30"/>
          <w:szCs w:val="30"/>
        </w:rPr>
        <w:t xml:space="preserve"> </w:t>
      </w:r>
      <w:r w:rsidR="0022308C" w:rsidRPr="0022308C">
        <w:rPr>
          <w:rFonts w:ascii="Angsana New" w:hAnsi="Angsana New"/>
          <w:sz w:val="30"/>
          <w:szCs w:val="30"/>
        </w:rPr>
        <w:t>2410</w:t>
      </w:r>
      <w:r w:rsidRPr="00CD3F5C">
        <w:rPr>
          <w:rFonts w:ascii="Angsana New" w:hAnsi="Angsana New"/>
          <w:sz w:val="30"/>
          <w:szCs w:val="30"/>
        </w:rPr>
        <w:t xml:space="preserve"> “</w:t>
      </w:r>
      <w:r w:rsidRPr="00CD3F5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D3F5C">
        <w:rPr>
          <w:rFonts w:ascii="Angsana New" w:hAnsi="Angsana New"/>
          <w:sz w:val="30"/>
          <w:szCs w:val="30"/>
        </w:rPr>
        <w:t>”</w:t>
      </w:r>
      <w:r w:rsidRPr="00CD3F5C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13FD5F6" w14:textId="77777777" w:rsidR="0025069E" w:rsidRPr="00CD3F5C" w:rsidRDefault="0025069E" w:rsidP="0025069E">
      <w:pPr>
        <w:spacing w:line="240" w:lineRule="auto"/>
        <w:rPr>
          <w:rFonts w:ascii="Angsana New" w:hAnsi="Angsana New"/>
          <w:sz w:val="30"/>
          <w:szCs w:val="30"/>
        </w:rPr>
      </w:pPr>
    </w:p>
    <w:p w14:paraId="6C80CB0E" w14:textId="77777777" w:rsidR="006D3D1B" w:rsidRDefault="0025069E" w:rsidP="0025069E">
      <w:pPr>
        <w:spacing w:line="240" w:lineRule="auto"/>
        <w:rPr>
          <w:rFonts w:ascii="Angsana New" w:hAnsi="Angsana New"/>
          <w:sz w:val="30"/>
          <w:szCs w:val="30"/>
        </w:rPr>
        <w:sectPr w:rsidR="006D3D1B" w:rsidSect="0045358F">
          <w:headerReference w:type="default" r:id="rId14"/>
          <w:footerReference w:type="defaul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CD3F5C">
        <w:rPr>
          <w:rFonts w:ascii="Angsana New" w:hAnsi="Angsana New"/>
          <w:sz w:val="30"/>
          <w:szCs w:val="30"/>
        </w:rPr>
        <w:br w:type="page"/>
      </w:r>
    </w:p>
    <w:p w14:paraId="20A55DD9" w14:textId="77777777" w:rsidR="0025069E" w:rsidRPr="00CD3F5C" w:rsidRDefault="0025069E" w:rsidP="0025069E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D3F5C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030E0103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B4985E3" w14:textId="68D8D382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D3F5C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22308C" w:rsidRPr="0022308C">
        <w:rPr>
          <w:rFonts w:ascii="Angsana New" w:hAnsi="Angsana New"/>
          <w:spacing w:val="-2"/>
          <w:sz w:val="30"/>
          <w:szCs w:val="30"/>
        </w:rPr>
        <w:t>34</w:t>
      </w:r>
      <w:r w:rsidRPr="00CD3F5C">
        <w:rPr>
          <w:rFonts w:ascii="Angsana New" w:hAnsi="Angsana New"/>
          <w:spacing w:val="-2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EA23F57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164D057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3994403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9D31FF4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37D8699" w14:textId="457ED62D" w:rsidR="0025069E" w:rsidRPr="00CD3F5C" w:rsidRDefault="0076345B" w:rsidP="007634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(นางสาว</w:t>
      </w:r>
      <w:r w:rsidR="00AC25B5" w:rsidRPr="00CD3F5C">
        <w:rPr>
          <w:rFonts w:ascii="Angsana New" w:hAnsi="Angsana New"/>
          <w:sz w:val="30"/>
          <w:szCs w:val="30"/>
          <w:cs/>
        </w:rPr>
        <w:t>สุจิตรา มะเสนา</w:t>
      </w:r>
      <w:r>
        <w:rPr>
          <w:rFonts w:ascii="Angsana New" w:hAnsi="Angsana New"/>
          <w:sz w:val="30"/>
          <w:szCs w:val="30"/>
          <w:cs/>
        </w:rPr>
        <w:t>)</w:t>
      </w:r>
    </w:p>
    <w:p w14:paraId="01A13C7B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199E432" w14:textId="6CE84EC4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22308C" w:rsidRPr="0022308C">
        <w:rPr>
          <w:rFonts w:ascii="Angsana New" w:hAnsi="Angsana New"/>
          <w:sz w:val="30"/>
          <w:szCs w:val="30"/>
        </w:rPr>
        <w:t>8645</w:t>
      </w:r>
    </w:p>
    <w:p w14:paraId="27D41DC5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</w:p>
    <w:p w14:paraId="0F86D81D" w14:textId="77777777" w:rsidR="0025069E" w:rsidRPr="00CD3F5C" w:rsidRDefault="0025069E" w:rsidP="00064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31D7B95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B5A2973" w14:textId="08585EEE" w:rsidR="00667C73" w:rsidRPr="00472724" w:rsidRDefault="009C44DF" w:rsidP="00F07FC8">
      <w:pPr>
        <w:pStyle w:val="a"/>
        <w:tabs>
          <w:tab w:val="left" w:pos="720"/>
        </w:tabs>
        <w:jc w:val="thaiDistribute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>14</w:t>
      </w:r>
      <w:r w:rsidR="007331F8">
        <w:rPr>
          <w:rFonts w:asciiTheme="majorBidi" w:hAnsiTheme="majorBidi" w:cstheme="majorBidi"/>
          <w:lang w:val="en-US"/>
        </w:rPr>
        <w:t xml:space="preserve"> </w:t>
      </w:r>
      <w:r w:rsidR="005E0B73">
        <w:rPr>
          <w:rFonts w:asciiTheme="majorBidi" w:hAnsiTheme="majorBidi" w:cstheme="majorBidi" w:hint="cs"/>
          <w:cs/>
          <w:lang w:val="en-US"/>
        </w:rPr>
        <w:t>พฤศจิกายน</w:t>
      </w:r>
      <w:r w:rsidR="00BB6E3A">
        <w:rPr>
          <w:rFonts w:asciiTheme="majorBidi" w:hAnsiTheme="majorBidi" w:cstheme="majorBidi" w:hint="cs"/>
          <w:cs/>
          <w:lang w:val="en-US"/>
        </w:rPr>
        <w:t xml:space="preserve"> </w:t>
      </w:r>
      <w:r w:rsidR="00BB6E3A">
        <w:rPr>
          <w:rFonts w:asciiTheme="majorBidi" w:hAnsiTheme="majorBidi" w:cstheme="majorBidi"/>
          <w:lang w:val="en-US"/>
        </w:rPr>
        <w:t>2568</w:t>
      </w:r>
    </w:p>
    <w:sectPr w:rsidR="00667C73" w:rsidRPr="00472724" w:rsidSect="0045358F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A7091" w14:textId="77777777" w:rsidR="007D7AA0" w:rsidRDefault="007D7AA0">
      <w:r>
        <w:separator/>
      </w:r>
    </w:p>
  </w:endnote>
  <w:endnote w:type="continuationSeparator" w:id="0">
    <w:p w14:paraId="7CDC6EE6" w14:textId="77777777" w:rsidR="007D7AA0" w:rsidRDefault="007D7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D3F4C" w14:textId="77777777" w:rsidR="0076628F" w:rsidRDefault="0076628F" w:rsidP="009B7B11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3</w:t>
    </w:r>
    <w:r w:rsidRPr="00D853FC">
      <w:rPr>
        <w:rStyle w:val="PageNumber"/>
        <w:rFonts w:cs="Angsana New"/>
        <w:noProof/>
        <w:lang w:val="en-US"/>
      </w:rPr>
      <w:t>6</w:t>
    </w:r>
    <w:r>
      <w:rPr>
        <w:rStyle w:val="PageNumber"/>
        <w:rFonts w:cs="Angsana New"/>
      </w:rPr>
      <w:fldChar w:fldCharType="end"/>
    </w:r>
  </w:p>
  <w:p w14:paraId="6F920300" w14:textId="77777777" w:rsidR="0076628F" w:rsidRDefault="0076628F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95F35" w14:textId="77777777" w:rsidR="0076628F" w:rsidRDefault="0076628F" w:rsidP="00DD75E4">
    <w:pPr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>PAGE</w:instrText>
    </w: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  <w:lang w:val="en-GB"/>
      </w:rPr>
      <w:t>3</w:t>
    </w:r>
    <w:r w:rsidRPr="00D853FC">
      <w:rPr>
        <w:rStyle w:val="PageNumber"/>
        <w:rFonts w:ascii="Angsana New" w:hAnsi="Angsana New" w:cs="Angsana New"/>
        <w:noProof/>
        <w:sz w:val="30"/>
        <w:szCs w:val="30"/>
      </w:rPr>
      <w:t>6</w:t>
    </w: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EDFBB" w14:textId="77777777" w:rsidR="0076628F" w:rsidRPr="006D3D1B" w:rsidRDefault="0076628F" w:rsidP="006D3D1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765E1" w14:textId="1A8D55D4" w:rsidR="0076628F" w:rsidRPr="003C3524" w:rsidRDefault="0076628F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DF582C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3A0C735B" w14:textId="2A253A9D" w:rsidR="0076628F" w:rsidRPr="001D2470" w:rsidRDefault="0076628F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9A1B2C">
      <w:rPr>
        <w:rFonts w:ascii="Angsana New" w:hAnsi="Angsana New"/>
        <w:noProof/>
        <w:sz w:val="30"/>
        <w:szCs w:val="30"/>
      </w:rPr>
      <w:t>PSH Report TH Q225 R6.docx</w:t>
    </w:r>
    <w:r w:rsidRPr="001D2470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2B2B2" w14:textId="77777777" w:rsidR="00C443EE" w:rsidRPr="00381B5D" w:rsidRDefault="00000000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491519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D3E1DA0" w14:textId="77777777" w:rsidR="00C443EE" w:rsidRPr="0070026C" w:rsidRDefault="00C443EE" w:rsidP="00AA3308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2EFDB" w14:textId="77777777" w:rsidR="007D7AA0" w:rsidRDefault="007D7AA0">
      <w:r>
        <w:separator/>
      </w:r>
    </w:p>
  </w:footnote>
  <w:footnote w:type="continuationSeparator" w:id="0">
    <w:p w14:paraId="79F18150" w14:textId="77777777" w:rsidR="007D7AA0" w:rsidRDefault="007D7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4D096" w14:textId="707386C7" w:rsidR="00CB0970" w:rsidRP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B066D77" w14:textId="60A23ABB" w:rsidR="00CB0970" w:rsidRP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AB4033B" w14:textId="76ECCC77" w:rsidR="00CB0970" w:rsidRP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56CEFDB" w14:textId="6F3AA3DC" w:rsidR="00CB0970" w:rsidRP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7AD2024" w14:textId="77777777" w:rsid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65B8E2D" w14:textId="77777777" w:rsidR="00287CFB" w:rsidRDefault="00287CFB" w:rsidP="00CB0970">
    <w:pPr>
      <w:pStyle w:val="Header"/>
      <w:spacing w:line="240" w:lineRule="auto"/>
      <w:rPr>
        <w:rFonts w:asciiTheme="majorBidi" w:hAnsiTheme="majorBidi" w:cstheme="majorBidi"/>
        <w:sz w:val="52"/>
        <w:szCs w:val="5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6E464" w14:textId="43193C56" w:rsidR="0076628F" w:rsidRPr="00CB0970" w:rsidRDefault="0076628F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A2C7753" w14:textId="56EA7AF3" w:rsidR="00CB0970" w:rsidRP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C7BA746" w14:textId="2ECD10F5" w:rsidR="00CB0970" w:rsidRP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C104978" w14:textId="6CA81F58" w:rsid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8C76B75" w14:textId="7D9C9692" w:rsidR="004E3B55" w:rsidRDefault="004E3B55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B49629C" w14:textId="4958F960" w:rsidR="004E3B55" w:rsidRDefault="004E3B55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563B7B5" w14:textId="0D8B80CF" w:rsidR="004E3B55" w:rsidRDefault="004E3B55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BD947F6" w14:textId="77777777" w:rsidR="004E3B55" w:rsidRPr="00CB0970" w:rsidRDefault="004E3B55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8DE75" w14:textId="0475FEC6" w:rsidR="00C443EE" w:rsidRPr="00FA543B" w:rsidRDefault="00C443EE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  <w:p w14:paraId="3DBBA269" w14:textId="62525DA0" w:rsidR="00AF4AC5" w:rsidRPr="00FA543B" w:rsidRDefault="00AF4AC5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  <w:p w14:paraId="0CDEA7E8" w14:textId="54DC2E85" w:rsidR="00AF4AC5" w:rsidRPr="00FA543B" w:rsidRDefault="00AF4AC5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  <w:p w14:paraId="1DF189D9" w14:textId="77777777" w:rsidR="00AF4AC5" w:rsidRPr="00FA543B" w:rsidRDefault="00AF4AC5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F211F4"/>
    <w:multiLevelType w:val="hybridMultilevel"/>
    <w:tmpl w:val="DDE8A17E"/>
    <w:lvl w:ilvl="0" w:tplc="E084E9D2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724EC3"/>
    <w:multiLevelType w:val="hybridMultilevel"/>
    <w:tmpl w:val="E6201154"/>
    <w:lvl w:ilvl="0" w:tplc="70FCF7E2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E12164"/>
    <w:multiLevelType w:val="hybridMultilevel"/>
    <w:tmpl w:val="914A3354"/>
    <w:lvl w:ilvl="0" w:tplc="6F7C48C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99C2AAC"/>
    <w:multiLevelType w:val="hybridMultilevel"/>
    <w:tmpl w:val="850EFAD2"/>
    <w:lvl w:ilvl="0" w:tplc="079C641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6" w15:restartNumberingAfterBreak="0">
    <w:nsid w:val="2BE776AF"/>
    <w:multiLevelType w:val="hybridMultilevel"/>
    <w:tmpl w:val="F3825B04"/>
    <w:lvl w:ilvl="0" w:tplc="079C641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9" w15:restartNumberingAfterBreak="0">
    <w:nsid w:val="3A6C0948"/>
    <w:multiLevelType w:val="hybridMultilevel"/>
    <w:tmpl w:val="7A8CB40C"/>
    <w:lvl w:ilvl="0" w:tplc="46FA44D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B1A0633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DF5150"/>
    <w:multiLevelType w:val="hybridMultilevel"/>
    <w:tmpl w:val="7E424814"/>
    <w:lvl w:ilvl="0" w:tplc="9990B0A8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3" w15:restartNumberingAfterBreak="0">
    <w:nsid w:val="42992BC2"/>
    <w:multiLevelType w:val="hybridMultilevel"/>
    <w:tmpl w:val="1B7EFF6C"/>
    <w:lvl w:ilvl="0" w:tplc="E7CE5A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2917AA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F484249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7823BB"/>
    <w:multiLevelType w:val="hybridMultilevel"/>
    <w:tmpl w:val="CCE89354"/>
    <w:lvl w:ilvl="0" w:tplc="079C641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920CBB"/>
    <w:multiLevelType w:val="hybridMultilevel"/>
    <w:tmpl w:val="CFBE5854"/>
    <w:lvl w:ilvl="0" w:tplc="460E1A5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330766847">
    <w:abstractNumId w:val="9"/>
  </w:num>
  <w:num w:numId="2" w16cid:durableId="516310318">
    <w:abstractNumId w:val="7"/>
  </w:num>
  <w:num w:numId="3" w16cid:durableId="1013654388">
    <w:abstractNumId w:val="6"/>
  </w:num>
  <w:num w:numId="4" w16cid:durableId="1863545271">
    <w:abstractNumId w:val="5"/>
  </w:num>
  <w:num w:numId="5" w16cid:durableId="331378443">
    <w:abstractNumId w:val="8"/>
  </w:num>
  <w:num w:numId="6" w16cid:durableId="998387675">
    <w:abstractNumId w:val="3"/>
  </w:num>
  <w:num w:numId="7" w16cid:durableId="1143230019">
    <w:abstractNumId w:val="2"/>
  </w:num>
  <w:num w:numId="8" w16cid:durableId="352804832">
    <w:abstractNumId w:val="0"/>
  </w:num>
  <w:num w:numId="9" w16cid:durableId="1256549863">
    <w:abstractNumId w:val="1"/>
  </w:num>
  <w:num w:numId="10" w16cid:durableId="41364427">
    <w:abstractNumId w:val="4"/>
  </w:num>
  <w:num w:numId="11" w16cid:durableId="1046955041">
    <w:abstractNumId w:val="18"/>
  </w:num>
  <w:num w:numId="12" w16cid:durableId="1224178723">
    <w:abstractNumId w:val="15"/>
  </w:num>
  <w:num w:numId="13" w16cid:durableId="156501496">
    <w:abstractNumId w:val="31"/>
  </w:num>
  <w:num w:numId="14" w16cid:durableId="455678199">
    <w:abstractNumId w:val="17"/>
  </w:num>
  <w:num w:numId="15" w16cid:durableId="266625026">
    <w:abstractNumId w:val="22"/>
  </w:num>
  <w:num w:numId="16" w16cid:durableId="1482963176">
    <w:abstractNumId w:val="21"/>
  </w:num>
  <w:num w:numId="17" w16cid:durableId="256906495">
    <w:abstractNumId w:val="33"/>
  </w:num>
  <w:num w:numId="18" w16cid:durableId="963316718">
    <w:abstractNumId w:val="12"/>
  </w:num>
  <w:num w:numId="19" w16cid:durableId="2144275292">
    <w:abstractNumId w:val="14"/>
  </w:num>
  <w:num w:numId="20" w16cid:durableId="2119255851">
    <w:abstractNumId w:val="20"/>
  </w:num>
  <w:num w:numId="21" w16cid:durableId="2118402657">
    <w:abstractNumId w:val="30"/>
  </w:num>
  <w:num w:numId="22" w16cid:durableId="1065683123">
    <w:abstractNumId w:val="32"/>
  </w:num>
  <w:num w:numId="23" w16cid:durableId="1008487521">
    <w:abstractNumId w:val="27"/>
  </w:num>
  <w:num w:numId="24" w16cid:durableId="2108576402">
    <w:abstractNumId w:val="10"/>
  </w:num>
  <w:num w:numId="25" w16cid:durableId="4391840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40713870">
    <w:abstractNumId w:val="26"/>
  </w:num>
  <w:num w:numId="27" w16cid:durableId="1495686611">
    <w:abstractNumId w:val="35"/>
  </w:num>
  <w:num w:numId="28" w16cid:durableId="904996239">
    <w:abstractNumId w:val="23"/>
  </w:num>
  <w:num w:numId="29" w16cid:durableId="1534616609">
    <w:abstractNumId w:val="28"/>
  </w:num>
  <w:num w:numId="30" w16cid:durableId="16981182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70310317">
    <w:abstractNumId w:val="25"/>
  </w:num>
  <w:num w:numId="32" w16cid:durableId="1843741481">
    <w:abstractNumId w:val="13"/>
  </w:num>
  <w:num w:numId="33" w16cid:durableId="1203009805">
    <w:abstractNumId w:val="29"/>
  </w:num>
  <w:num w:numId="34" w16cid:durableId="746078739">
    <w:abstractNumId w:val="16"/>
  </w:num>
  <w:num w:numId="35" w16cid:durableId="1644849719">
    <w:abstractNumId w:val="34"/>
  </w:num>
  <w:num w:numId="36" w16cid:durableId="1177578386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2B0"/>
    <w:rsid w:val="000005E3"/>
    <w:rsid w:val="000008DA"/>
    <w:rsid w:val="00000CCB"/>
    <w:rsid w:val="000011B3"/>
    <w:rsid w:val="00001603"/>
    <w:rsid w:val="000017BC"/>
    <w:rsid w:val="00001864"/>
    <w:rsid w:val="00001D58"/>
    <w:rsid w:val="00002263"/>
    <w:rsid w:val="0000226D"/>
    <w:rsid w:val="00002333"/>
    <w:rsid w:val="000023CB"/>
    <w:rsid w:val="0000246E"/>
    <w:rsid w:val="0000264F"/>
    <w:rsid w:val="00002ADF"/>
    <w:rsid w:val="00002FFD"/>
    <w:rsid w:val="000033A7"/>
    <w:rsid w:val="00003EBA"/>
    <w:rsid w:val="0000403C"/>
    <w:rsid w:val="00004045"/>
    <w:rsid w:val="0000434F"/>
    <w:rsid w:val="0000462F"/>
    <w:rsid w:val="0000463D"/>
    <w:rsid w:val="000049E5"/>
    <w:rsid w:val="00004E00"/>
    <w:rsid w:val="00004E31"/>
    <w:rsid w:val="0000509A"/>
    <w:rsid w:val="0000532F"/>
    <w:rsid w:val="00005CD9"/>
    <w:rsid w:val="00005DC5"/>
    <w:rsid w:val="00005F46"/>
    <w:rsid w:val="00005F67"/>
    <w:rsid w:val="00006612"/>
    <w:rsid w:val="00006907"/>
    <w:rsid w:val="00006D29"/>
    <w:rsid w:val="0000711F"/>
    <w:rsid w:val="00007322"/>
    <w:rsid w:val="00007433"/>
    <w:rsid w:val="0000779F"/>
    <w:rsid w:val="00007C06"/>
    <w:rsid w:val="00007DA4"/>
    <w:rsid w:val="00010481"/>
    <w:rsid w:val="00010BAA"/>
    <w:rsid w:val="00010C43"/>
    <w:rsid w:val="00011152"/>
    <w:rsid w:val="000114BF"/>
    <w:rsid w:val="00011AAF"/>
    <w:rsid w:val="00011DE7"/>
    <w:rsid w:val="00012683"/>
    <w:rsid w:val="000129FE"/>
    <w:rsid w:val="00012AF9"/>
    <w:rsid w:val="00012F07"/>
    <w:rsid w:val="0001338A"/>
    <w:rsid w:val="00013A69"/>
    <w:rsid w:val="00013F64"/>
    <w:rsid w:val="00014327"/>
    <w:rsid w:val="00014562"/>
    <w:rsid w:val="00014CC9"/>
    <w:rsid w:val="000153FB"/>
    <w:rsid w:val="00015462"/>
    <w:rsid w:val="00015CCA"/>
    <w:rsid w:val="00015FBF"/>
    <w:rsid w:val="000160F9"/>
    <w:rsid w:val="000160FE"/>
    <w:rsid w:val="00016134"/>
    <w:rsid w:val="00016737"/>
    <w:rsid w:val="00016854"/>
    <w:rsid w:val="000169A2"/>
    <w:rsid w:val="000169F1"/>
    <w:rsid w:val="00016FC9"/>
    <w:rsid w:val="000170AC"/>
    <w:rsid w:val="00017192"/>
    <w:rsid w:val="0001782B"/>
    <w:rsid w:val="00017A4F"/>
    <w:rsid w:val="0002043D"/>
    <w:rsid w:val="00020933"/>
    <w:rsid w:val="000209AF"/>
    <w:rsid w:val="000209E5"/>
    <w:rsid w:val="00020A1D"/>
    <w:rsid w:val="00020F99"/>
    <w:rsid w:val="000212F3"/>
    <w:rsid w:val="00021305"/>
    <w:rsid w:val="00021509"/>
    <w:rsid w:val="00021CE6"/>
    <w:rsid w:val="00022401"/>
    <w:rsid w:val="0002260D"/>
    <w:rsid w:val="0002273A"/>
    <w:rsid w:val="00022BA7"/>
    <w:rsid w:val="00022F86"/>
    <w:rsid w:val="00023267"/>
    <w:rsid w:val="00023BA8"/>
    <w:rsid w:val="00023BFE"/>
    <w:rsid w:val="00023D5B"/>
    <w:rsid w:val="00023DC9"/>
    <w:rsid w:val="000240C0"/>
    <w:rsid w:val="000241AD"/>
    <w:rsid w:val="000242E3"/>
    <w:rsid w:val="000247E2"/>
    <w:rsid w:val="00024964"/>
    <w:rsid w:val="000249E4"/>
    <w:rsid w:val="00024A26"/>
    <w:rsid w:val="00024A55"/>
    <w:rsid w:val="000252CF"/>
    <w:rsid w:val="000253A9"/>
    <w:rsid w:val="0002641B"/>
    <w:rsid w:val="000266D4"/>
    <w:rsid w:val="000269DD"/>
    <w:rsid w:val="00026C25"/>
    <w:rsid w:val="0002740F"/>
    <w:rsid w:val="000279DC"/>
    <w:rsid w:val="00027F43"/>
    <w:rsid w:val="000306B9"/>
    <w:rsid w:val="000308CB"/>
    <w:rsid w:val="00030A33"/>
    <w:rsid w:val="000317D2"/>
    <w:rsid w:val="00031974"/>
    <w:rsid w:val="00031A5C"/>
    <w:rsid w:val="00031AA2"/>
    <w:rsid w:val="00031B00"/>
    <w:rsid w:val="00031C3B"/>
    <w:rsid w:val="0003239B"/>
    <w:rsid w:val="00032660"/>
    <w:rsid w:val="00032A86"/>
    <w:rsid w:val="0003324D"/>
    <w:rsid w:val="00033310"/>
    <w:rsid w:val="000333A8"/>
    <w:rsid w:val="000334D5"/>
    <w:rsid w:val="00033C07"/>
    <w:rsid w:val="00033F91"/>
    <w:rsid w:val="0003489F"/>
    <w:rsid w:val="00034C56"/>
    <w:rsid w:val="00034DAC"/>
    <w:rsid w:val="00034F6B"/>
    <w:rsid w:val="00035CD1"/>
    <w:rsid w:val="00036176"/>
    <w:rsid w:val="000362A0"/>
    <w:rsid w:val="00036364"/>
    <w:rsid w:val="00036864"/>
    <w:rsid w:val="00036B48"/>
    <w:rsid w:val="00036C82"/>
    <w:rsid w:val="00037795"/>
    <w:rsid w:val="0003793B"/>
    <w:rsid w:val="00037A27"/>
    <w:rsid w:val="00037A59"/>
    <w:rsid w:val="00037AC1"/>
    <w:rsid w:val="00037B07"/>
    <w:rsid w:val="0004030D"/>
    <w:rsid w:val="00040937"/>
    <w:rsid w:val="00040C5A"/>
    <w:rsid w:val="00040E88"/>
    <w:rsid w:val="00040F34"/>
    <w:rsid w:val="000410BE"/>
    <w:rsid w:val="00041437"/>
    <w:rsid w:val="00041BB7"/>
    <w:rsid w:val="000422E8"/>
    <w:rsid w:val="000422F0"/>
    <w:rsid w:val="0004244B"/>
    <w:rsid w:val="00042955"/>
    <w:rsid w:val="00042A8D"/>
    <w:rsid w:val="00042D35"/>
    <w:rsid w:val="00043217"/>
    <w:rsid w:val="00043694"/>
    <w:rsid w:val="000437A4"/>
    <w:rsid w:val="00043826"/>
    <w:rsid w:val="0004382A"/>
    <w:rsid w:val="0004384B"/>
    <w:rsid w:val="000438D6"/>
    <w:rsid w:val="000439F7"/>
    <w:rsid w:val="00043D01"/>
    <w:rsid w:val="00043FC2"/>
    <w:rsid w:val="000447A6"/>
    <w:rsid w:val="00044A00"/>
    <w:rsid w:val="00045407"/>
    <w:rsid w:val="000456EA"/>
    <w:rsid w:val="00045A5E"/>
    <w:rsid w:val="00045C56"/>
    <w:rsid w:val="00045E50"/>
    <w:rsid w:val="00045EB2"/>
    <w:rsid w:val="000460EF"/>
    <w:rsid w:val="00046959"/>
    <w:rsid w:val="00046E93"/>
    <w:rsid w:val="00046F9B"/>
    <w:rsid w:val="000476CC"/>
    <w:rsid w:val="00047EC5"/>
    <w:rsid w:val="000501A7"/>
    <w:rsid w:val="0005069C"/>
    <w:rsid w:val="00050845"/>
    <w:rsid w:val="00050994"/>
    <w:rsid w:val="00050B07"/>
    <w:rsid w:val="000510F5"/>
    <w:rsid w:val="000511DF"/>
    <w:rsid w:val="000512B4"/>
    <w:rsid w:val="00051823"/>
    <w:rsid w:val="000518B0"/>
    <w:rsid w:val="000519B5"/>
    <w:rsid w:val="00051A5E"/>
    <w:rsid w:val="00051F21"/>
    <w:rsid w:val="00052BFE"/>
    <w:rsid w:val="00052FA1"/>
    <w:rsid w:val="0005308F"/>
    <w:rsid w:val="00053FA3"/>
    <w:rsid w:val="000540F9"/>
    <w:rsid w:val="000543D1"/>
    <w:rsid w:val="00054654"/>
    <w:rsid w:val="00054860"/>
    <w:rsid w:val="0005503A"/>
    <w:rsid w:val="00055156"/>
    <w:rsid w:val="000553F4"/>
    <w:rsid w:val="00055709"/>
    <w:rsid w:val="000557F2"/>
    <w:rsid w:val="000558D4"/>
    <w:rsid w:val="00055ED9"/>
    <w:rsid w:val="00056986"/>
    <w:rsid w:val="00056BBF"/>
    <w:rsid w:val="0005731B"/>
    <w:rsid w:val="0005768C"/>
    <w:rsid w:val="00057893"/>
    <w:rsid w:val="000608EB"/>
    <w:rsid w:val="00060A48"/>
    <w:rsid w:val="00060FE3"/>
    <w:rsid w:val="000617E1"/>
    <w:rsid w:val="00061981"/>
    <w:rsid w:val="00061A13"/>
    <w:rsid w:val="00061E88"/>
    <w:rsid w:val="0006202D"/>
    <w:rsid w:val="00062240"/>
    <w:rsid w:val="000622C2"/>
    <w:rsid w:val="00062505"/>
    <w:rsid w:val="000625DC"/>
    <w:rsid w:val="000627BC"/>
    <w:rsid w:val="000629E2"/>
    <w:rsid w:val="00062E94"/>
    <w:rsid w:val="00062F3A"/>
    <w:rsid w:val="00063594"/>
    <w:rsid w:val="00063AF7"/>
    <w:rsid w:val="00063C39"/>
    <w:rsid w:val="00064302"/>
    <w:rsid w:val="0006439F"/>
    <w:rsid w:val="00064A8D"/>
    <w:rsid w:val="00064AD5"/>
    <w:rsid w:val="00065113"/>
    <w:rsid w:val="00065245"/>
    <w:rsid w:val="0006576E"/>
    <w:rsid w:val="00065999"/>
    <w:rsid w:val="00066072"/>
    <w:rsid w:val="00066103"/>
    <w:rsid w:val="000664B9"/>
    <w:rsid w:val="00066745"/>
    <w:rsid w:val="00066B78"/>
    <w:rsid w:val="00066D3A"/>
    <w:rsid w:val="00067603"/>
    <w:rsid w:val="0006771B"/>
    <w:rsid w:val="000678E4"/>
    <w:rsid w:val="000679F6"/>
    <w:rsid w:val="00067A5D"/>
    <w:rsid w:val="00067B2B"/>
    <w:rsid w:val="000700F8"/>
    <w:rsid w:val="00070385"/>
    <w:rsid w:val="000707AC"/>
    <w:rsid w:val="00070824"/>
    <w:rsid w:val="000708CF"/>
    <w:rsid w:val="00070AFD"/>
    <w:rsid w:val="00071222"/>
    <w:rsid w:val="00071982"/>
    <w:rsid w:val="00071B5B"/>
    <w:rsid w:val="00072810"/>
    <w:rsid w:val="00072F8D"/>
    <w:rsid w:val="00073EDA"/>
    <w:rsid w:val="00073F5E"/>
    <w:rsid w:val="00073FC4"/>
    <w:rsid w:val="000747BB"/>
    <w:rsid w:val="000747DC"/>
    <w:rsid w:val="00074C1E"/>
    <w:rsid w:val="00074DA7"/>
    <w:rsid w:val="00074DAB"/>
    <w:rsid w:val="00075527"/>
    <w:rsid w:val="0007561E"/>
    <w:rsid w:val="00075620"/>
    <w:rsid w:val="0007574B"/>
    <w:rsid w:val="00075826"/>
    <w:rsid w:val="000758C8"/>
    <w:rsid w:val="00075D98"/>
    <w:rsid w:val="00075FD7"/>
    <w:rsid w:val="00076121"/>
    <w:rsid w:val="000762BF"/>
    <w:rsid w:val="0007645A"/>
    <w:rsid w:val="000764D9"/>
    <w:rsid w:val="00076551"/>
    <w:rsid w:val="0007673D"/>
    <w:rsid w:val="00076862"/>
    <w:rsid w:val="000769F3"/>
    <w:rsid w:val="00076BC4"/>
    <w:rsid w:val="000770C8"/>
    <w:rsid w:val="00077481"/>
    <w:rsid w:val="00077952"/>
    <w:rsid w:val="00077BAA"/>
    <w:rsid w:val="00077DD6"/>
    <w:rsid w:val="00077F57"/>
    <w:rsid w:val="000802EA"/>
    <w:rsid w:val="0008033E"/>
    <w:rsid w:val="00080899"/>
    <w:rsid w:val="000809C8"/>
    <w:rsid w:val="00080B2B"/>
    <w:rsid w:val="00080D61"/>
    <w:rsid w:val="00080E2F"/>
    <w:rsid w:val="00081F46"/>
    <w:rsid w:val="000823F1"/>
    <w:rsid w:val="000828B5"/>
    <w:rsid w:val="00083095"/>
    <w:rsid w:val="000831F8"/>
    <w:rsid w:val="00083301"/>
    <w:rsid w:val="00083812"/>
    <w:rsid w:val="00083AEB"/>
    <w:rsid w:val="00084456"/>
    <w:rsid w:val="000845FE"/>
    <w:rsid w:val="0008496D"/>
    <w:rsid w:val="00084ABD"/>
    <w:rsid w:val="00084D4A"/>
    <w:rsid w:val="00084DDC"/>
    <w:rsid w:val="0008511D"/>
    <w:rsid w:val="00085134"/>
    <w:rsid w:val="00085202"/>
    <w:rsid w:val="0008576F"/>
    <w:rsid w:val="00085E23"/>
    <w:rsid w:val="00086087"/>
    <w:rsid w:val="000864D8"/>
    <w:rsid w:val="000866A2"/>
    <w:rsid w:val="000866A3"/>
    <w:rsid w:val="00087136"/>
    <w:rsid w:val="000874EA"/>
    <w:rsid w:val="00087A3E"/>
    <w:rsid w:val="00087A67"/>
    <w:rsid w:val="00087AE1"/>
    <w:rsid w:val="00087B30"/>
    <w:rsid w:val="00087D23"/>
    <w:rsid w:val="00087E0D"/>
    <w:rsid w:val="000900A7"/>
    <w:rsid w:val="0009069A"/>
    <w:rsid w:val="000906F4"/>
    <w:rsid w:val="00090767"/>
    <w:rsid w:val="00090D2C"/>
    <w:rsid w:val="00090F7F"/>
    <w:rsid w:val="0009114A"/>
    <w:rsid w:val="000918A8"/>
    <w:rsid w:val="00091ABE"/>
    <w:rsid w:val="00091CCD"/>
    <w:rsid w:val="00091ED3"/>
    <w:rsid w:val="0009216A"/>
    <w:rsid w:val="00092AF7"/>
    <w:rsid w:val="00092E90"/>
    <w:rsid w:val="00092F71"/>
    <w:rsid w:val="00093284"/>
    <w:rsid w:val="000934CD"/>
    <w:rsid w:val="000934DB"/>
    <w:rsid w:val="000945EF"/>
    <w:rsid w:val="00094B1C"/>
    <w:rsid w:val="00094E81"/>
    <w:rsid w:val="00095349"/>
    <w:rsid w:val="000958D6"/>
    <w:rsid w:val="00095BF1"/>
    <w:rsid w:val="00096515"/>
    <w:rsid w:val="00097AB2"/>
    <w:rsid w:val="00097B27"/>
    <w:rsid w:val="00097CEE"/>
    <w:rsid w:val="000A0495"/>
    <w:rsid w:val="000A04F0"/>
    <w:rsid w:val="000A0894"/>
    <w:rsid w:val="000A0D2E"/>
    <w:rsid w:val="000A12C5"/>
    <w:rsid w:val="000A12FB"/>
    <w:rsid w:val="000A137E"/>
    <w:rsid w:val="000A196E"/>
    <w:rsid w:val="000A19A4"/>
    <w:rsid w:val="000A1A40"/>
    <w:rsid w:val="000A214D"/>
    <w:rsid w:val="000A236C"/>
    <w:rsid w:val="000A274D"/>
    <w:rsid w:val="000A29FC"/>
    <w:rsid w:val="000A2D6D"/>
    <w:rsid w:val="000A2E6B"/>
    <w:rsid w:val="000A377A"/>
    <w:rsid w:val="000A3CD2"/>
    <w:rsid w:val="000A4272"/>
    <w:rsid w:val="000A4598"/>
    <w:rsid w:val="000A4700"/>
    <w:rsid w:val="000A5560"/>
    <w:rsid w:val="000A5837"/>
    <w:rsid w:val="000A598D"/>
    <w:rsid w:val="000A5C76"/>
    <w:rsid w:val="000A5CF4"/>
    <w:rsid w:val="000A643D"/>
    <w:rsid w:val="000A6556"/>
    <w:rsid w:val="000A66B6"/>
    <w:rsid w:val="000A6856"/>
    <w:rsid w:val="000A6C8D"/>
    <w:rsid w:val="000A6C9B"/>
    <w:rsid w:val="000A6D6D"/>
    <w:rsid w:val="000A6D7A"/>
    <w:rsid w:val="000A7BED"/>
    <w:rsid w:val="000B0396"/>
    <w:rsid w:val="000B0788"/>
    <w:rsid w:val="000B0BB3"/>
    <w:rsid w:val="000B0D0C"/>
    <w:rsid w:val="000B1352"/>
    <w:rsid w:val="000B13E8"/>
    <w:rsid w:val="000B21C7"/>
    <w:rsid w:val="000B26B9"/>
    <w:rsid w:val="000B2C21"/>
    <w:rsid w:val="000B2C3A"/>
    <w:rsid w:val="000B32D7"/>
    <w:rsid w:val="000B3330"/>
    <w:rsid w:val="000B3AC0"/>
    <w:rsid w:val="000B4297"/>
    <w:rsid w:val="000B451D"/>
    <w:rsid w:val="000B4C3E"/>
    <w:rsid w:val="000B5037"/>
    <w:rsid w:val="000B5735"/>
    <w:rsid w:val="000B5DCA"/>
    <w:rsid w:val="000B628F"/>
    <w:rsid w:val="000B6503"/>
    <w:rsid w:val="000B7409"/>
    <w:rsid w:val="000B7532"/>
    <w:rsid w:val="000B7659"/>
    <w:rsid w:val="000C0332"/>
    <w:rsid w:val="000C0387"/>
    <w:rsid w:val="000C071E"/>
    <w:rsid w:val="000C0F60"/>
    <w:rsid w:val="000C104D"/>
    <w:rsid w:val="000C1504"/>
    <w:rsid w:val="000C16DF"/>
    <w:rsid w:val="000C2ED7"/>
    <w:rsid w:val="000C2FDC"/>
    <w:rsid w:val="000C3256"/>
    <w:rsid w:val="000C3986"/>
    <w:rsid w:val="000C3B66"/>
    <w:rsid w:val="000C3BE8"/>
    <w:rsid w:val="000C3C46"/>
    <w:rsid w:val="000C3EFE"/>
    <w:rsid w:val="000C41A4"/>
    <w:rsid w:val="000C44F5"/>
    <w:rsid w:val="000C48BC"/>
    <w:rsid w:val="000C4AB8"/>
    <w:rsid w:val="000C4C72"/>
    <w:rsid w:val="000C4C9A"/>
    <w:rsid w:val="000C4CD4"/>
    <w:rsid w:val="000C4E1E"/>
    <w:rsid w:val="000C5004"/>
    <w:rsid w:val="000C5612"/>
    <w:rsid w:val="000C58A1"/>
    <w:rsid w:val="000C5B6A"/>
    <w:rsid w:val="000C5E8D"/>
    <w:rsid w:val="000C6103"/>
    <w:rsid w:val="000C6113"/>
    <w:rsid w:val="000C646A"/>
    <w:rsid w:val="000C6614"/>
    <w:rsid w:val="000C6DB5"/>
    <w:rsid w:val="000C6F4B"/>
    <w:rsid w:val="000C6F70"/>
    <w:rsid w:val="000C6F8F"/>
    <w:rsid w:val="000C70B9"/>
    <w:rsid w:val="000D0AE0"/>
    <w:rsid w:val="000D0B3C"/>
    <w:rsid w:val="000D0C12"/>
    <w:rsid w:val="000D0CC6"/>
    <w:rsid w:val="000D0D71"/>
    <w:rsid w:val="000D0F75"/>
    <w:rsid w:val="000D11B6"/>
    <w:rsid w:val="000D1343"/>
    <w:rsid w:val="000D19DD"/>
    <w:rsid w:val="000D1C2E"/>
    <w:rsid w:val="000D1C77"/>
    <w:rsid w:val="000D20CE"/>
    <w:rsid w:val="000D21C7"/>
    <w:rsid w:val="000D22CB"/>
    <w:rsid w:val="000D23AA"/>
    <w:rsid w:val="000D2674"/>
    <w:rsid w:val="000D278B"/>
    <w:rsid w:val="000D2970"/>
    <w:rsid w:val="000D3580"/>
    <w:rsid w:val="000D3694"/>
    <w:rsid w:val="000D3A06"/>
    <w:rsid w:val="000D3B2A"/>
    <w:rsid w:val="000D3C85"/>
    <w:rsid w:val="000D3CA0"/>
    <w:rsid w:val="000D41DE"/>
    <w:rsid w:val="000D4509"/>
    <w:rsid w:val="000D499D"/>
    <w:rsid w:val="000D4E8E"/>
    <w:rsid w:val="000D5A11"/>
    <w:rsid w:val="000D6078"/>
    <w:rsid w:val="000D64C6"/>
    <w:rsid w:val="000D69CE"/>
    <w:rsid w:val="000D6AA7"/>
    <w:rsid w:val="000D6CFE"/>
    <w:rsid w:val="000D6F99"/>
    <w:rsid w:val="000D7322"/>
    <w:rsid w:val="000D7380"/>
    <w:rsid w:val="000D75C2"/>
    <w:rsid w:val="000D7702"/>
    <w:rsid w:val="000D79AA"/>
    <w:rsid w:val="000D7E10"/>
    <w:rsid w:val="000D7EEB"/>
    <w:rsid w:val="000E0139"/>
    <w:rsid w:val="000E0152"/>
    <w:rsid w:val="000E01EB"/>
    <w:rsid w:val="000E055E"/>
    <w:rsid w:val="000E0925"/>
    <w:rsid w:val="000E0927"/>
    <w:rsid w:val="000E0B8A"/>
    <w:rsid w:val="000E1650"/>
    <w:rsid w:val="000E1D4F"/>
    <w:rsid w:val="000E1EE2"/>
    <w:rsid w:val="000E1F2B"/>
    <w:rsid w:val="000E26FA"/>
    <w:rsid w:val="000E2ED6"/>
    <w:rsid w:val="000E3153"/>
    <w:rsid w:val="000E32C6"/>
    <w:rsid w:val="000E358F"/>
    <w:rsid w:val="000E3923"/>
    <w:rsid w:val="000E44F5"/>
    <w:rsid w:val="000E4631"/>
    <w:rsid w:val="000E4D0F"/>
    <w:rsid w:val="000E4E5D"/>
    <w:rsid w:val="000E516F"/>
    <w:rsid w:val="000E5267"/>
    <w:rsid w:val="000E5593"/>
    <w:rsid w:val="000E5738"/>
    <w:rsid w:val="000E57DE"/>
    <w:rsid w:val="000E5A74"/>
    <w:rsid w:val="000E5B6A"/>
    <w:rsid w:val="000E5F18"/>
    <w:rsid w:val="000E6275"/>
    <w:rsid w:val="000E6414"/>
    <w:rsid w:val="000E6A08"/>
    <w:rsid w:val="000E6A16"/>
    <w:rsid w:val="000E6E3A"/>
    <w:rsid w:val="000E7129"/>
    <w:rsid w:val="000E774B"/>
    <w:rsid w:val="000E786C"/>
    <w:rsid w:val="000E7A7E"/>
    <w:rsid w:val="000F000B"/>
    <w:rsid w:val="000F0589"/>
    <w:rsid w:val="000F07A2"/>
    <w:rsid w:val="000F0964"/>
    <w:rsid w:val="000F0AE7"/>
    <w:rsid w:val="000F1094"/>
    <w:rsid w:val="000F12F7"/>
    <w:rsid w:val="000F1766"/>
    <w:rsid w:val="000F1B29"/>
    <w:rsid w:val="000F1CCE"/>
    <w:rsid w:val="000F1EA3"/>
    <w:rsid w:val="000F1FF7"/>
    <w:rsid w:val="000F227B"/>
    <w:rsid w:val="000F2304"/>
    <w:rsid w:val="000F23B7"/>
    <w:rsid w:val="000F23BA"/>
    <w:rsid w:val="000F257C"/>
    <w:rsid w:val="000F263D"/>
    <w:rsid w:val="000F28C4"/>
    <w:rsid w:val="000F292E"/>
    <w:rsid w:val="000F2967"/>
    <w:rsid w:val="000F2976"/>
    <w:rsid w:val="000F2987"/>
    <w:rsid w:val="000F2C16"/>
    <w:rsid w:val="000F2D2D"/>
    <w:rsid w:val="000F2E8F"/>
    <w:rsid w:val="000F2F4B"/>
    <w:rsid w:val="000F3119"/>
    <w:rsid w:val="000F3925"/>
    <w:rsid w:val="000F3A79"/>
    <w:rsid w:val="000F3B5B"/>
    <w:rsid w:val="000F3D58"/>
    <w:rsid w:val="000F3DBD"/>
    <w:rsid w:val="000F3E91"/>
    <w:rsid w:val="000F3ED9"/>
    <w:rsid w:val="000F42D5"/>
    <w:rsid w:val="000F42D9"/>
    <w:rsid w:val="000F4686"/>
    <w:rsid w:val="000F543D"/>
    <w:rsid w:val="000F5578"/>
    <w:rsid w:val="000F585F"/>
    <w:rsid w:val="000F5FD8"/>
    <w:rsid w:val="000F663F"/>
    <w:rsid w:val="000F67E1"/>
    <w:rsid w:val="000F69DB"/>
    <w:rsid w:val="000F6DA2"/>
    <w:rsid w:val="000F7433"/>
    <w:rsid w:val="000F79E8"/>
    <w:rsid w:val="001000E5"/>
    <w:rsid w:val="001002AC"/>
    <w:rsid w:val="001004DA"/>
    <w:rsid w:val="00100AF4"/>
    <w:rsid w:val="00100BB4"/>
    <w:rsid w:val="00100C24"/>
    <w:rsid w:val="00100F1D"/>
    <w:rsid w:val="00101375"/>
    <w:rsid w:val="00101D0C"/>
    <w:rsid w:val="00101D30"/>
    <w:rsid w:val="00102046"/>
    <w:rsid w:val="00102C83"/>
    <w:rsid w:val="001034A6"/>
    <w:rsid w:val="00103B57"/>
    <w:rsid w:val="001040E6"/>
    <w:rsid w:val="001043A7"/>
    <w:rsid w:val="0010464D"/>
    <w:rsid w:val="00104727"/>
    <w:rsid w:val="00104B0D"/>
    <w:rsid w:val="00104B92"/>
    <w:rsid w:val="00104C91"/>
    <w:rsid w:val="00104E2B"/>
    <w:rsid w:val="001053C1"/>
    <w:rsid w:val="00106899"/>
    <w:rsid w:val="00106DFC"/>
    <w:rsid w:val="00106F83"/>
    <w:rsid w:val="001074B7"/>
    <w:rsid w:val="0010755D"/>
    <w:rsid w:val="00107AD4"/>
    <w:rsid w:val="00107EF4"/>
    <w:rsid w:val="00107F41"/>
    <w:rsid w:val="00110351"/>
    <w:rsid w:val="0011194A"/>
    <w:rsid w:val="00111C19"/>
    <w:rsid w:val="00111C79"/>
    <w:rsid w:val="00111E16"/>
    <w:rsid w:val="00111E6C"/>
    <w:rsid w:val="00112212"/>
    <w:rsid w:val="001123B8"/>
    <w:rsid w:val="00112724"/>
    <w:rsid w:val="00112C30"/>
    <w:rsid w:val="00112E9B"/>
    <w:rsid w:val="0011317B"/>
    <w:rsid w:val="0011363C"/>
    <w:rsid w:val="00113AD2"/>
    <w:rsid w:val="00113B0D"/>
    <w:rsid w:val="00113B21"/>
    <w:rsid w:val="00113E2F"/>
    <w:rsid w:val="00114313"/>
    <w:rsid w:val="00114C23"/>
    <w:rsid w:val="00114CFD"/>
    <w:rsid w:val="00114DB0"/>
    <w:rsid w:val="00114DD6"/>
    <w:rsid w:val="00114E83"/>
    <w:rsid w:val="00115352"/>
    <w:rsid w:val="0011545B"/>
    <w:rsid w:val="001154E3"/>
    <w:rsid w:val="0011554A"/>
    <w:rsid w:val="0011578D"/>
    <w:rsid w:val="0011622A"/>
    <w:rsid w:val="00116396"/>
    <w:rsid w:val="001168B3"/>
    <w:rsid w:val="00116FC5"/>
    <w:rsid w:val="0011735D"/>
    <w:rsid w:val="001174A5"/>
    <w:rsid w:val="00117E57"/>
    <w:rsid w:val="00117EC1"/>
    <w:rsid w:val="00117F23"/>
    <w:rsid w:val="00120261"/>
    <w:rsid w:val="00120328"/>
    <w:rsid w:val="00120A5D"/>
    <w:rsid w:val="001215CE"/>
    <w:rsid w:val="0012198B"/>
    <w:rsid w:val="00121DA2"/>
    <w:rsid w:val="00121FB3"/>
    <w:rsid w:val="0012209E"/>
    <w:rsid w:val="001223E4"/>
    <w:rsid w:val="00122D56"/>
    <w:rsid w:val="001233F1"/>
    <w:rsid w:val="0012357C"/>
    <w:rsid w:val="001237BD"/>
    <w:rsid w:val="00123A67"/>
    <w:rsid w:val="00123C5F"/>
    <w:rsid w:val="00123E79"/>
    <w:rsid w:val="00123F41"/>
    <w:rsid w:val="0012400C"/>
    <w:rsid w:val="001241CB"/>
    <w:rsid w:val="0012483F"/>
    <w:rsid w:val="00124AAC"/>
    <w:rsid w:val="00124DCD"/>
    <w:rsid w:val="00124EA3"/>
    <w:rsid w:val="00125046"/>
    <w:rsid w:val="0012533E"/>
    <w:rsid w:val="001258A7"/>
    <w:rsid w:val="00125AF8"/>
    <w:rsid w:val="00125B80"/>
    <w:rsid w:val="00125BEE"/>
    <w:rsid w:val="00125BF7"/>
    <w:rsid w:val="00125C41"/>
    <w:rsid w:val="00125DA2"/>
    <w:rsid w:val="0012625F"/>
    <w:rsid w:val="001263D9"/>
    <w:rsid w:val="00126998"/>
    <w:rsid w:val="00126A9E"/>
    <w:rsid w:val="0012720C"/>
    <w:rsid w:val="00127C31"/>
    <w:rsid w:val="00130089"/>
    <w:rsid w:val="00130539"/>
    <w:rsid w:val="00130DD9"/>
    <w:rsid w:val="00130E36"/>
    <w:rsid w:val="00131073"/>
    <w:rsid w:val="001310A1"/>
    <w:rsid w:val="001310A3"/>
    <w:rsid w:val="0013138A"/>
    <w:rsid w:val="00131957"/>
    <w:rsid w:val="001319EB"/>
    <w:rsid w:val="00131A54"/>
    <w:rsid w:val="00131EF9"/>
    <w:rsid w:val="001324A8"/>
    <w:rsid w:val="0013268A"/>
    <w:rsid w:val="00132B88"/>
    <w:rsid w:val="00132E8E"/>
    <w:rsid w:val="0013338B"/>
    <w:rsid w:val="0013338D"/>
    <w:rsid w:val="0013451E"/>
    <w:rsid w:val="00134B72"/>
    <w:rsid w:val="00134D17"/>
    <w:rsid w:val="00134F58"/>
    <w:rsid w:val="001352C7"/>
    <w:rsid w:val="00135554"/>
    <w:rsid w:val="00135802"/>
    <w:rsid w:val="00136168"/>
    <w:rsid w:val="00136422"/>
    <w:rsid w:val="0013647A"/>
    <w:rsid w:val="0013657B"/>
    <w:rsid w:val="00136749"/>
    <w:rsid w:val="0013681E"/>
    <w:rsid w:val="00136CB6"/>
    <w:rsid w:val="00137189"/>
    <w:rsid w:val="0013769A"/>
    <w:rsid w:val="00137A45"/>
    <w:rsid w:val="00137BD2"/>
    <w:rsid w:val="00137DEB"/>
    <w:rsid w:val="00140045"/>
    <w:rsid w:val="0014027D"/>
    <w:rsid w:val="001403B8"/>
    <w:rsid w:val="00140F33"/>
    <w:rsid w:val="001412C7"/>
    <w:rsid w:val="00141BB5"/>
    <w:rsid w:val="00141F3C"/>
    <w:rsid w:val="001427C1"/>
    <w:rsid w:val="0014297A"/>
    <w:rsid w:val="00142B6C"/>
    <w:rsid w:val="00143BF9"/>
    <w:rsid w:val="001442F1"/>
    <w:rsid w:val="001445B0"/>
    <w:rsid w:val="001449F1"/>
    <w:rsid w:val="001450D8"/>
    <w:rsid w:val="0014540C"/>
    <w:rsid w:val="00145C76"/>
    <w:rsid w:val="00145EE8"/>
    <w:rsid w:val="00145FAA"/>
    <w:rsid w:val="001460D0"/>
    <w:rsid w:val="00146180"/>
    <w:rsid w:val="00146232"/>
    <w:rsid w:val="00146C53"/>
    <w:rsid w:val="00146DB3"/>
    <w:rsid w:val="00146EBB"/>
    <w:rsid w:val="001470E0"/>
    <w:rsid w:val="001473F5"/>
    <w:rsid w:val="001475B9"/>
    <w:rsid w:val="001475E4"/>
    <w:rsid w:val="00147EFC"/>
    <w:rsid w:val="00150B8E"/>
    <w:rsid w:val="00150C23"/>
    <w:rsid w:val="00150C8E"/>
    <w:rsid w:val="0015103C"/>
    <w:rsid w:val="001513DA"/>
    <w:rsid w:val="00151420"/>
    <w:rsid w:val="001515AC"/>
    <w:rsid w:val="0015174D"/>
    <w:rsid w:val="00151BAC"/>
    <w:rsid w:val="00151CD2"/>
    <w:rsid w:val="00151DA7"/>
    <w:rsid w:val="00151E28"/>
    <w:rsid w:val="00152120"/>
    <w:rsid w:val="00152648"/>
    <w:rsid w:val="00152C19"/>
    <w:rsid w:val="00152E34"/>
    <w:rsid w:val="00153830"/>
    <w:rsid w:val="00154229"/>
    <w:rsid w:val="001544C9"/>
    <w:rsid w:val="0015462F"/>
    <w:rsid w:val="00155679"/>
    <w:rsid w:val="00155D09"/>
    <w:rsid w:val="0015635B"/>
    <w:rsid w:val="0015665A"/>
    <w:rsid w:val="00156A7E"/>
    <w:rsid w:val="00156B0F"/>
    <w:rsid w:val="001570CD"/>
    <w:rsid w:val="00157273"/>
    <w:rsid w:val="00157481"/>
    <w:rsid w:val="001574B8"/>
    <w:rsid w:val="00160327"/>
    <w:rsid w:val="001603A6"/>
    <w:rsid w:val="001606E1"/>
    <w:rsid w:val="0016083C"/>
    <w:rsid w:val="00160A16"/>
    <w:rsid w:val="00160B7D"/>
    <w:rsid w:val="001616E6"/>
    <w:rsid w:val="00161C3F"/>
    <w:rsid w:val="00161C43"/>
    <w:rsid w:val="00161FF9"/>
    <w:rsid w:val="0016217C"/>
    <w:rsid w:val="001623F2"/>
    <w:rsid w:val="0016278A"/>
    <w:rsid w:val="00162CEA"/>
    <w:rsid w:val="00163059"/>
    <w:rsid w:val="001633B3"/>
    <w:rsid w:val="001633C7"/>
    <w:rsid w:val="00163558"/>
    <w:rsid w:val="001635E5"/>
    <w:rsid w:val="00163681"/>
    <w:rsid w:val="001639C6"/>
    <w:rsid w:val="00163E56"/>
    <w:rsid w:val="001640A1"/>
    <w:rsid w:val="0016470D"/>
    <w:rsid w:val="001647E7"/>
    <w:rsid w:val="00164933"/>
    <w:rsid w:val="00164B4E"/>
    <w:rsid w:val="00164D51"/>
    <w:rsid w:val="00164E34"/>
    <w:rsid w:val="00164E56"/>
    <w:rsid w:val="001656AA"/>
    <w:rsid w:val="00165898"/>
    <w:rsid w:val="00165C8D"/>
    <w:rsid w:val="00165DD4"/>
    <w:rsid w:val="00165EFC"/>
    <w:rsid w:val="00165F56"/>
    <w:rsid w:val="001662F0"/>
    <w:rsid w:val="001666B9"/>
    <w:rsid w:val="00166C17"/>
    <w:rsid w:val="00166F12"/>
    <w:rsid w:val="00167985"/>
    <w:rsid w:val="00170044"/>
    <w:rsid w:val="00170505"/>
    <w:rsid w:val="001705D4"/>
    <w:rsid w:val="00171401"/>
    <w:rsid w:val="001715C7"/>
    <w:rsid w:val="00171854"/>
    <w:rsid w:val="001718C6"/>
    <w:rsid w:val="00171B48"/>
    <w:rsid w:val="00171E94"/>
    <w:rsid w:val="00172C2E"/>
    <w:rsid w:val="00172D63"/>
    <w:rsid w:val="00173402"/>
    <w:rsid w:val="0017371A"/>
    <w:rsid w:val="00173E30"/>
    <w:rsid w:val="00173EE1"/>
    <w:rsid w:val="00173FDC"/>
    <w:rsid w:val="00174484"/>
    <w:rsid w:val="00174950"/>
    <w:rsid w:val="001749E4"/>
    <w:rsid w:val="00174CC9"/>
    <w:rsid w:val="001753F1"/>
    <w:rsid w:val="00175420"/>
    <w:rsid w:val="001758DA"/>
    <w:rsid w:val="0017624C"/>
    <w:rsid w:val="00176968"/>
    <w:rsid w:val="00176AA1"/>
    <w:rsid w:val="00176D35"/>
    <w:rsid w:val="00176D89"/>
    <w:rsid w:val="00176EC1"/>
    <w:rsid w:val="001770F9"/>
    <w:rsid w:val="00177C3D"/>
    <w:rsid w:val="00177F93"/>
    <w:rsid w:val="00180145"/>
    <w:rsid w:val="00180184"/>
    <w:rsid w:val="0018018D"/>
    <w:rsid w:val="001802EE"/>
    <w:rsid w:val="001804FC"/>
    <w:rsid w:val="00180799"/>
    <w:rsid w:val="00180BDA"/>
    <w:rsid w:val="001815A8"/>
    <w:rsid w:val="00181604"/>
    <w:rsid w:val="00181891"/>
    <w:rsid w:val="00181A0B"/>
    <w:rsid w:val="00181BE6"/>
    <w:rsid w:val="0018229D"/>
    <w:rsid w:val="00182DA2"/>
    <w:rsid w:val="0018360B"/>
    <w:rsid w:val="0018389D"/>
    <w:rsid w:val="001839B5"/>
    <w:rsid w:val="00183A2B"/>
    <w:rsid w:val="00184108"/>
    <w:rsid w:val="0018492D"/>
    <w:rsid w:val="00184B43"/>
    <w:rsid w:val="00184CD6"/>
    <w:rsid w:val="001857DE"/>
    <w:rsid w:val="00185DB2"/>
    <w:rsid w:val="001861A9"/>
    <w:rsid w:val="00186343"/>
    <w:rsid w:val="0018640F"/>
    <w:rsid w:val="00186DCD"/>
    <w:rsid w:val="0018754C"/>
    <w:rsid w:val="00190006"/>
    <w:rsid w:val="0019024C"/>
    <w:rsid w:val="00191008"/>
    <w:rsid w:val="00191466"/>
    <w:rsid w:val="0019158B"/>
    <w:rsid w:val="001925F2"/>
    <w:rsid w:val="001926B7"/>
    <w:rsid w:val="001927AB"/>
    <w:rsid w:val="00192A3C"/>
    <w:rsid w:val="00192F3E"/>
    <w:rsid w:val="00193319"/>
    <w:rsid w:val="001934E6"/>
    <w:rsid w:val="001936BA"/>
    <w:rsid w:val="00193970"/>
    <w:rsid w:val="00193A89"/>
    <w:rsid w:val="00193B66"/>
    <w:rsid w:val="00193EB0"/>
    <w:rsid w:val="0019417D"/>
    <w:rsid w:val="001948B3"/>
    <w:rsid w:val="001948C7"/>
    <w:rsid w:val="00194B33"/>
    <w:rsid w:val="0019521C"/>
    <w:rsid w:val="00195382"/>
    <w:rsid w:val="001957D7"/>
    <w:rsid w:val="00195DC1"/>
    <w:rsid w:val="0019601B"/>
    <w:rsid w:val="00196872"/>
    <w:rsid w:val="00196DE1"/>
    <w:rsid w:val="0019721F"/>
    <w:rsid w:val="001975EC"/>
    <w:rsid w:val="001975ED"/>
    <w:rsid w:val="001978EF"/>
    <w:rsid w:val="001A007B"/>
    <w:rsid w:val="001A02E2"/>
    <w:rsid w:val="001A0561"/>
    <w:rsid w:val="001A0652"/>
    <w:rsid w:val="001A08E8"/>
    <w:rsid w:val="001A0CF4"/>
    <w:rsid w:val="001A10CE"/>
    <w:rsid w:val="001A1128"/>
    <w:rsid w:val="001A132F"/>
    <w:rsid w:val="001A1534"/>
    <w:rsid w:val="001A15DC"/>
    <w:rsid w:val="001A18FD"/>
    <w:rsid w:val="001A1CC4"/>
    <w:rsid w:val="001A1F6C"/>
    <w:rsid w:val="001A2471"/>
    <w:rsid w:val="001A25CA"/>
    <w:rsid w:val="001A2609"/>
    <w:rsid w:val="001A265D"/>
    <w:rsid w:val="001A2950"/>
    <w:rsid w:val="001A29C8"/>
    <w:rsid w:val="001A2F2B"/>
    <w:rsid w:val="001A305C"/>
    <w:rsid w:val="001A4189"/>
    <w:rsid w:val="001A4BB3"/>
    <w:rsid w:val="001A4BEA"/>
    <w:rsid w:val="001A4C31"/>
    <w:rsid w:val="001A4E20"/>
    <w:rsid w:val="001A4EFF"/>
    <w:rsid w:val="001A50A3"/>
    <w:rsid w:val="001A5180"/>
    <w:rsid w:val="001A5273"/>
    <w:rsid w:val="001A5723"/>
    <w:rsid w:val="001A5762"/>
    <w:rsid w:val="001A5A49"/>
    <w:rsid w:val="001A5F3E"/>
    <w:rsid w:val="001A5FD6"/>
    <w:rsid w:val="001A60CA"/>
    <w:rsid w:val="001A6519"/>
    <w:rsid w:val="001A66D6"/>
    <w:rsid w:val="001A67C7"/>
    <w:rsid w:val="001A685B"/>
    <w:rsid w:val="001A6C0D"/>
    <w:rsid w:val="001A6E46"/>
    <w:rsid w:val="001A7088"/>
    <w:rsid w:val="001A71D2"/>
    <w:rsid w:val="001A7371"/>
    <w:rsid w:val="001A73B6"/>
    <w:rsid w:val="001A76D7"/>
    <w:rsid w:val="001A77E6"/>
    <w:rsid w:val="001A7A3D"/>
    <w:rsid w:val="001A7F29"/>
    <w:rsid w:val="001B049C"/>
    <w:rsid w:val="001B0684"/>
    <w:rsid w:val="001B0A78"/>
    <w:rsid w:val="001B0B17"/>
    <w:rsid w:val="001B0C06"/>
    <w:rsid w:val="001B0EF1"/>
    <w:rsid w:val="001B1085"/>
    <w:rsid w:val="001B1354"/>
    <w:rsid w:val="001B176B"/>
    <w:rsid w:val="001B17EF"/>
    <w:rsid w:val="001B1BF5"/>
    <w:rsid w:val="001B1FEE"/>
    <w:rsid w:val="001B228A"/>
    <w:rsid w:val="001B24BB"/>
    <w:rsid w:val="001B25F6"/>
    <w:rsid w:val="001B2D5E"/>
    <w:rsid w:val="001B2E10"/>
    <w:rsid w:val="001B3006"/>
    <w:rsid w:val="001B32B7"/>
    <w:rsid w:val="001B36FC"/>
    <w:rsid w:val="001B3D52"/>
    <w:rsid w:val="001B42B7"/>
    <w:rsid w:val="001B437B"/>
    <w:rsid w:val="001B478A"/>
    <w:rsid w:val="001B49B9"/>
    <w:rsid w:val="001B4DD5"/>
    <w:rsid w:val="001B4F15"/>
    <w:rsid w:val="001B5A79"/>
    <w:rsid w:val="001B5ED8"/>
    <w:rsid w:val="001B606B"/>
    <w:rsid w:val="001B6340"/>
    <w:rsid w:val="001B6379"/>
    <w:rsid w:val="001B655F"/>
    <w:rsid w:val="001B676A"/>
    <w:rsid w:val="001B6FD2"/>
    <w:rsid w:val="001B701E"/>
    <w:rsid w:val="001B75FF"/>
    <w:rsid w:val="001B7644"/>
    <w:rsid w:val="001B7BA5"/>
    <w:rsid w:val="001C001A"/>
    <w:rsid w:val="001C043F"/>
    <w:rsid w:val="001C1007"/>
    <w:rsid w:val="001C149D"/>
    <w:rsid w:val="001C196F"/>
    <w:rsid w:val="001C1D36"/>
    <w:rsid w:val="001C205F"/>
    <w:rsid w:val="001C2085"/>
    <w:rsid w:val="001C2566"/>
    <w:rsid w:val="001C2DD8"/>
    <w:rsid w:val="001C30DC"/>
    <w:rsid w:val="001C3896"/>
    <w:rsid w:val="001C3F98"/>
    <w:rsid w:val="001C416F"/>
    <w:rsid w:val="001C41DE"/>
    <w:rsid w:val="001C441B"/>
    <w:rsid w:val="001C44BF"/>
    <w:rsid w:val="001C4C0E"/>
    <w:rsid w:val="001C4C4D"/>
    <w:rsid w:val="001C4CB1"/>
    <w:rsid w:val="001C50AF"/>
    <w:rsid w:val="001C5972"/>
    <w:rsid w:val="001C5D53"/>
    <w:rsid w:val="001C6898"/>
    <w:rsid w:val="001C6DB4"/>
    <w:rsid w:val="001C70F0"/>
    <w:rsid w:val="001C742C"/>
    <w:rsid w:val="001C757D"/>
    <w:rsid w:val="001C7703"/>
    <w:rsid w:val="001C7B38"/>
    <w:rsid w:val="001C7BD0"/>
    <w:rsid w:val="001D05B4"/>
    <w:rsid w:val="001D11CF"/>
    <w:rsid w:val="001D122B"/>
    <w:rsid w:val="001D15AF"/>
    <w:rsid w:val="001D1697"/>
    <w:rsid w:val="001D1A50"/>
    <w:rsid w:val="001D1B50"/>
    <w:rsid w:val="001D20F9"/>
    <w:rsid w:val="001D2470"/>
    <w:rsid w:val="001D28B8"/>
    <w:rsid w:val="001D28D0"/>
    <w:rsid w:val="001D30DB"/>
    <w:rsid w:val="001D323E"/>
    <w:rsid w:val="001D3778"/>
    <w:rsid w:val="001D380E"/>
    <w:rsid w:val="001D3AA5"/>
    <w:rsid w:val="001D4686"/>
    <w:rsid w:val="001D4985"/>
    <w:rsid w:val="001D4E89"/>
    <w:rsid w:val="001D4FFF"/>
    <w:rsid w:val="001D513D"/>
    <w:rsid w:val="001D5215"/>
    <w:rsid w:val="001D54AF"/>
    <w:rsid w:val="001D558E"/>
    <w:rsid w:val="001D5614"/>
    <w:rsid w:val="001D5656"/>
    <w:rsid w:val="001D5918"/>
    <w:rsid w:val="001D5923"/>
    <w:rsid w:val="001D5BF5"/>
    <w:rsid w:val="001D5D62"/>
    <w:rsid w:val="001D5F94"/>
    <w:rsid w:val="001D65FE"/>
    <w:rsid w:val="001D6792"/>
    <w:rsid w:val="001D6DB6"/>
    <w:rsid w:val="001D6DB9"/>
    <w:rsid w:val="001D7120"/>
    <w:rsid w:val="001D7DF7"/>
    <w:rsid w:val="001E000A"/>
    <w:rsid w:val="001E028F"/>
    <w:rsid w:val="001E11E7"/>
    <w:rsid w:val="001E13B6"/>
    <w:rsid w:val="001E198E"/>
    <w:rsid w:val="001E1ED5"/>
    <w:rsid w:val="001E223E"/>
    <w:rsid w:val="001E24F2"/>
    <w:rsid w:val="001E2686"/>
    <w:rsid w:val="001E2879"/>
    <w:rsid w:val="001E28EB"/>
    <w:rsid w:val="001E2B0C"/>
    <w:rsid w:val="001E2E22"/>
    <w:rsid w:val="001E3821"/>
    <w:rsid w:val="001E3894"/>
    <w:rsid w:val="001E393A"/>
    <w:rsid w:val="001E3AAD"/>
    <w:rsid w:val="001E3CD0"/>
    <w:rsid w:val="001E3D77"/>
    <w:rsid w:val="001E45B4"/>
    <w:rsid w:val="001E4A7E"/>
    <w:rsid w:val="001E4C8E"/>
    <w:rsid w:val="001E4D7A"/>
    <w:rsid w:val="001E57D0"/>
    <w:rsid w:val="001E5D60"/>
    <w:rsid w:val="001E6BA1"/>
    <w:rsid w:val="001E6BBF"/>
    <w:rsid w:val="001E6E43"/>
    <w:rsid w:val="001E7450"/>
    <w:rsid w:val="001E797F"/>
    <w:rsid w:val="001E7CCD"/>
    <w:rsid w:val="001E7E7C"/>
    <w:rsid w:val="001F00B9"/>
    <w:rsid w:val="001F01CA"/>
    <w:rsid w:val="001F02AA"/>
    <w:rsid w:val="001F0631"/>
    <w:rsid w:val="001F0734"/>
    <w:rsid w:val="001F0B66"/>
    <w:rsid w:val="001F1410"/>
    <w:rsid w:val="001F1DD7"/>
    <w:rsid w:val="001F203D"/>
    <w:rsid w:val="001F226A"/>
    <w:rsid w:val="001F2287"/>
    <w:rsid w:val="001F2668"/>
    <w:rsid w:val="001F2B8B"/>
    <w:rsid w:val="001F2EA8"/>
    <w:rsid w:val="001F308B"/>
    <w:rsid w:val="001F30BB"/>
    <w:rsid w:val="001F3357"/>
    <w:rsid w:val="001F346B"/>
    <w:rsid w:val="001F34B4"/>
    <w:rsid w:val="001F47DC"/>
    <w:rsid w:val="001F4E3A"/>
    <w:rsid w:val="001F5E89"/>
    <w:rsid w:val="001F6B1C"/>
    <w:rsid w:val="001F6E25"/>
    <w:rsid w:val="001F6FEB"/>
    <w:rsid w:val="001F7194"/>
    <w:rsid w:val="001F74BA"/>
    <w:rsid w:val="001F77AB"/>
    <w:rsid w:val="001F7AD5"/>
    <w:rsid w:val="001F7D21"/>
    <w:rsid w:val="001F7EDC"/>
    <w:rsid w:val="001F7F31"/>
    <w:rsid w:val="0020026F"/>
    <w:rsid w:val="00200446"/>
    <w:rsid w:val="00200802"/>
    <w:rsid w:val="002008D9"/>
    <w:rsid w:val="00200E16"/>
    <w:rsid w:val="002010A8"/>
    <w:rsid w:val="00201881"/>
    <w:rsid w:val="00201C18"/>
    <w:rsid w:val="002020FC"/>
    <w:rsid w:val="00202DD2"/>
    <w:rsid w:val="00202F4C"/>
    <w:rsid w:val="002036F2"/>
    <w:rsid w:val="00203974"/>
    <w:rsid w:val="002039A3"/>
    <w:rsid w:val="002040EC"/>
    <w:rsid w:val="00204331"/>
    <w:rsid w:val="0020461C"/>
    <w:rsid w:val="002049B2"/>
    <w:rsid w:val="00204E9A"/>
    <w:rsid w:val="00205033"/>
    <w:rsid w:val="002050F3"/>
    <w:rsid w:val="00205280"/>
    <w:rsid w:val="002053AE"/>
    <w:rsid w:val="00205575"/>
    <w:rsid w:val="00206707"/>
    <w:rsid w:val="002070D9"/>
    <w:rsid w:val="0020770E"/>
    <w:rsid w:val="00207D0C"/>
    <w:rsid w:val="0021071F"/>
    <w:rsid w:val="0021081A"/>
    <w:rsid w:val="00210FF5"/>
    <w:rsid w:val="002111F6"/>
    <w:rsid w:val="00211B2D"/>
    <w:rsid w:val="00211F28"/>
    <w:rsid w:val="00212433"/>
    <w:rsid w:val="00212CA0"/>
    <w:rsid w:val="00212D73"/>
    <w:rsid w:val="0021311B"/>
    <w:rsid w:val="0021318A"/>
    <w:rsid w:val="002131A0"/>
    <w:rsid w:val="002135E9"/>
    <w:rsid w:val="002138C4"/>
    <w:rsid w:val="00213CE5"/>
    <w:rsid w:val="00214105"/>
    <w:rsid w:val="00214134"/>
    <w:rsid w:val="002141E1"/>
    <w:rsid w:val="00214502"/>
    <w:rsid w:val="00214E00"/>
    <w:rsid w:val="00214EA3"/>
    <w:rsid w:val="002152EF"/>
    <w:rsid w:val="00215B93"/>
    <w:rsid w:val="00215CF2"/>
    <w:rsid w:val="00215D33"/>
    <w:rsid w:val="00215EE6"/>
    <w:rsid w:val="00215F22"/>
    <w:rsid w:val="0021608B"/>
    <w:rsid w:val="0021628F"/>
    <w:rsid w:val="002162CB"/>
    <w:rsid w:val="002162DC"/>
    <w:rsid w:val="00216385"/>
    <w:rsid w:val="00216582"/>
    <w:rsid w:val="00216908"/>
    <w:rsid w:val="00216AE6"/>
    <w:rsid w:val="00216CF6"/>
    <w:rsid w:val="00216D5E"/>
    <w:rsid w:val="00217481"/>
    <w:rsid w:val="00217E62"/>
    <w:rsid w:val="00217FAB"/>
    <w:rsid w:val="0022036C"/>
    <w:rsid w:val="0022068D"/>
    <w:rsid w:val="00220C34"/>
    <w:rsid w:val="00220F44"/>
    <w:rsid w:val="002211E0"/>
    <w:rsid w:val="00221E3D"/>
    <w:rsid w:val="002220C7"/>
    <w:rsid w:val="0022264F"/>
    <w:rsid w:val="00222667"/>
    <w:rsid w:val="00222802"/>
    <w:rsid w:val="0022290D"/>
    <w:rsid w:val="002229B2"/>
    <w:rsid w:val="00222F16"/>
    <w:rsid w:val="0022308C"/>
    <w:rsid w:val="0022340D"/>
    <w:rsid w:val="002234D7"/>
    <w:rsid w:val="00223661"/>
    <w:rsid w:val="002237AE"/>
    <w:rsid w:val="00223CA2"/>
    <w:rsid w:val="00223F00"/>
    <w:rsid w:val="00223F2F"/>
    <w:rsid w:val="00224191"/>
    <w:rsid w:val="0022424A"/>
    <w:rsid w:val="002242D5"/>
    <w:rsid w:val="00224340"/>
    <w:rsid w:val="00224BFB"/>
    <w:rsid w:val="00224C3F"/>
    <w:rsid w:val="0022563E"/>
    <w:rsid w:val="00225CBA"/>
    <w:rsid w:val="00226074"/>
    <w:rsid w:val="0022609C"/>
    <w:rsid w:val="002263D4"/>
    <w:rsid w:val="00226CC0"/>
    <w:rsid w:val="00226F33"/>
    <w:rsid w:val="00227253"/>
    <w:rsid w:val="0022739B"/>
    <w:rsid w:val="00227D09"/>
    <w:rsid w:val="002304A0"/>
    <w:rsid w:val="00230A76"/>
    <w:rsid w:val="00230AD9"/>
    <w:rsid w:val="00230BC8"/>
    <w:rsid w:val="00230E17"/>
    <w:rsid w:val="00230FBE"/>
    <w:rsid w:val="00231236"/>
    <w:rsid w:val="002315BE"/>
    <w:rsid w:val="0023174A"/>
    <w:rsid w:val="00231B15"/>
    <w:rsid w:val="00231B63"/>
    <w:rsid w:val="00231F33"/>
    <w:rsid w:val="0023224E"/>
    <w:rsid w:val="0023238E"/>
    <w:rsid w:val="0023257A"/>
    <w:rsid w:val="002326C3"/>
    <w:rsid w:val="002329C3"/>
    <w:rsid w:val="00232A7D"/>
    <w:rsid w:val="00232DB0"/>
    <w:rsid w:val="00232E49"/>
    <w:rsid w:val="00232E9E"/>
    <w:rsid w:val="0023348D"/>
    <w:rsid w:val="00233869"/>
    <w:rsid w:val="00233970"/>
    <w:rsid w:val="00233AE2"/>
    <w:rsid w:val="00233B0A"/>
    <w:rsid w:val="00233B5C"/>
    <w:rsid w:val="002340F0"/>
    <w:rsid w:val="002344FB"/>
    <w:rsid w:val="0023539C"/>
    <w:rsid w:val="002354C3"/>
    <w:rsid w:val="0023567D"/>
    <w:rsid w:val="00235793"/>
    <w:rsid w:val="00235845"/>
    <w:rsid w:val="002358DA"/>
    <w:rsid w:val="00236749"/>
    <w:rsid w:val="002368ED"/>
    <w:rsid w:val="0023748E"/>
    <w:rsid w:val="00237A00"/>
    <w:rsid w:val="00237CAE"/>
    <w:rsid w:val="00240187"/>
    <w:rsid w:val="00240287"/>
    <w:rsid w:val="00240669"/>
    <w:rsid w:val="002406B3"/>
    <w:rsid w:val="00240955"/>
    <w:rsid w:val="002409E3"/>
    <w:rsid w:val="00240E19"/>
    <w:rsid w:val="00240E2F"/>
    <w:rsid w:val="00241368"/>
    <w:rsid w:val="00242103"/>
    <w:rsid w:val="00242148"/>
    <w:rsid w:val="0024232F"/>
    <w:rsid w:val="00242766"/>
    <w:rsid w:val="00242C7F"/>
    <w:rsid w:val="00243024"/>
    <w:rsid w:val="00243C9D"/>
    <w:rsid w:val="00243F3F"/>
    <w:rsid w:val="002440EB"/>
    <w:rsid w:val="0024412B"/>
    <w:rsid w:val="002441C0"/>
    <w:rsid w:val="00244255"/>
    <w:rsid w:val="00244852"/>
    <w:rsid w:val="00244FFC"/>
    <w:rsid w:val="0024517B"/>
    <w:rsid w:val="00245221"/>
    <w:rsid w:val="00245241"/>
    <w:rsid w:val="00245283"/>
    <w:rsid w:val="002452A8"/>
    <w:rsid w:val="00245459"/>
    <w:rsid w:val="00245BAD"/>
    <w:rsid w:val="00245BE4"/>
    <w:rsid w:val="002461DC"/>
    <w:rsid w:val="0024624E"/>
    <w:rsid w:val="00246486"/>
    <w:rsid w:val="00246A4F"/>
    <w:rsid w:val="00246CD3"/>
    <w:rsid w:val="0024716E"/>
    <w:rsid w:val="002479E9"/>
    <w:rsid w:val="00247DBA"/>
    <w:rsid w:val="0025069E"/>
    <w:rsid w:val="0025094D"/>
    <w:rsid w:val="00250B90"/>
    <w:rsid w:val="0025143D"/>
    <w:rsid w:val="00251557"/>
    <w:rsid w:val="00251D42"/>
    <w:rsid w:val="002522C4"/>
    <w:rsid w:val="00252538"/>
    <w:rsid w:val="00252A5D"/>
    <w:rsid w:val="00252B6F"/>
    <w:rsid w:val="00252D21"/>
    <w:rsid w:val="00253023"/>
    <w:rsid w:val="0025314D"/>
    <w:rsid w:val="0025336B"/>
    <w:rsid w:val="0025361B"/>
    <w:rsid w:val="00253910"/>
    <w:rsid w:val="00253BA3"/>
    <w:rsid w:val="00254456"/>
    <w:rsid w:val="002547C3"/>
    <w:rsid w:val="00254C85"/>
    <w:rsid w:val="00254EED"/>
    <w:rsid w:val="00254F11"/>
    <w:rsid w:val="00254F8A"/>
    <w:rsid w:val="00254FB3"/>
    <w:rsid w:val="00255257"/>
    <w:rsid w:val="0025553C"/>
    <w:rsid w:val="00256323"/>
    <w:rsid w:val="0025634E"/>
    <w:rsid w:val="002563E5"/>
    <w:rsid w:val="00256A7A"/>
    <w:rsid w:val="00256B80"/>
    <w:rsid w:val="00257386"/>
    <w:rsid w:val="002573F2"/>
    <w:rsid w:val="00260050"/>
    <w:rsid w:val="002603F0"/>
    <w:rsid w:val="002606E4"/>
    <w:rsid w:val="002606FF"/>
    <w:rsid w:val="002608C4"/>
    <w:rsid w:val="00260C9F"/>
    <w:rsid w:val="0026134B"/>
    <w:rsid w:val="00261374"/>
    <w:rsid w:val="00261589"/>
    <w:rsid w:val="002622E2"/>
    <w:rsid w:val="002623E3"/>
    <w:rsid w:val="00262472"/>
    <w:rsid w:val="002626D0"/>
    <w:rsid w:val="00262882"/>
    <w:rsid w:val="00262B75"/>
    <w:rsid w:val="00262CC0"/>
    <w:rsid w:val="0026313B"/>
    <w:rsid w:val="002632C6"/>
    <w:rsid w:val="002637B4"/>
    <w:rsid w:val="00264C66"/>
    <w:rsid w:val="00264F61"/>
    <w:rsid w:val="00264FC5"/>
    <w:rsid w:val="0026528B"/>
    <w:rsid w:val="0026583C"/>
    <w:rsid w:val="0026663C"/>
    <w:rsid w:val="002668FF"/>
    <w:rsid w:val="00266E2A"/>
    <w:rsid w:val="00266E2B"/>
    <w:rsid w:val="002673D5"/>
    <w:rsid w:val="002677DB"/>
    <w:rsid w:val="00267922"/>
    <w:rsid w:val="00267CD2"/>
    <w:rsid w:val="002700C9"/>
    <w:rsid w:val="00270A89"/>
    <w:rsid w:val="00270B26"/>
    <w:rsid w:val="00270DA4"/>
    <w:rsid w:val="00270F5F"/>
    <w:rsid w:val="002717F7"/>
    <w:rsid w:val="00271978"/>
    <w:rsid w:val="00271BC1"/>
    <w:rsid w:val="00271E72"/>
    <w:rsid w:val="002720AD"/>
    <w:rsid w:val="002723FA"/>
    <w:rsid w:val="00272559"/>
    <w:rsid w:val="00272744"/>
    <w:rsid w:val="00272781"/>
    <w:rsid w:val="00272828"/>
    <w:rsid w:val="00272962"/>
    <w:rsid w:val="00272E87"/>
    <w:rsid w:val="00272EB1"/>
    <w:rsid w:val="002731BA"/>
    <w:rsid w:val="002731F6"/>
    <w:rsid w:val="0027357C"/>
    <w:rsid w:val="00274299"/>
    <w:rsid w:val="0027436F"/>
    <w:rsid w:val="00274860"/>
    <w:rsid w:val="00274994"/>
    <w:rsid w:val="002754E3"/>
    <w:rsid w:val="00275878"/>
    <w:rsid w:val="00275AE5"/>
    <w:rsid w:val="00275B2C"/>
    <w:rsid w:val="00275F78"/>
    <w:rsid w:val="00276297"/>
    <w:rsid w:val="00276384"/>
    <w:rsid w:val="00276443"/>
    <w:rsid w:val="00276944"/>
    <w:rsid w:val="002772C0"/>
    <w:rsid w:val="002775BB"/>
    <w:rsid w:val="00277C39"/>
    <w:rsid w:val="00277F91"/>
    <w:rsid w:val="0028006B"/>
    <w:rsid w:val="002802AD"/>
    <w:rsid w:val="002803AF"/>
    <w:rsid w:val="002808DB"/>
    <w:rsid w:val="002809A9"/>
    <w:rsid w:val="00280CBF"/>
    <w:rsid w:val="00280E75"/>
    <w:rsid w:val="00280E9E"/>
    <w:rsid w:val="00280F51"/>
    <w:rsid w:val="00281233"/>
    <w:rsid w:val="002815B6"/>
    <w:rsid w:val="00281CE5"/>
    <w:rsid w:val="00281CF4"/>
    <w:rsid w:val="0028299B"/>
    <w:rsid w:val="0028353C"/>
    <w:rsid w:val="002838D9"/>
    <w:rsid w:val="00283CF5"/>
    <w:rsid w:val="00283E51"/>
    <w:rsid w:val="0028440E"/>
    <w:rsid w:val="002849BB"/>
    <w:rsid w:val="0028523C"/>
    <w:rsid w:val="0028556D"/>
    <w:rsid w:val="00285702"/>
    <w:rsid w:val="0028577F"/>
    <w:rsid w:val="00285BF4"/>
    <w:rsid w:val="00286774"/>
    <w:rsid w:val="00287477"/>
    <w:rsid w:val="00287578"/>
    <w:rsid w:val="002877DE"/>
    <w:rsid w:val="00287CFB"/>
    <w:rsid w:val="00287D0C"/>
    <w:rsid w:val="00290AAA"/>
    <w:rsid w:val="00290F2B"/>
    <w:rsid w:val="002913ED"/>
    <w:rsid w:val="002914EA"/>
    <w:rsid w:val="00291702"/>
    <w:rsid w:val="0029179A"/>
    <w:rsid w:val="00291A13"/>
    <w:rsid w:val="00292042"/>
    <w:rsid w:val="0029283A"/>
    <w:rsid w:val="00292BB5"/>
    <w:rsid w:val="00292EC3"/>
    <w:rsid w:val="002931B3"/>
    <w:rsid w:val="00293263"/>
    <w:rsid w:val="002934F0"/>
    <w:rsid w:val="00293A66"/>
    <w:rsid w:val="00293B59"/>
    <w:rsid w:val="002940D1"/>
    <w:rsid w:val="00294447"/>
    <w:rsid w:val="002944D4"/>
    <w:rsid w:val="002948D7"/>
    <w:rsid w:val="00294BAA"/>
    <w:rsid w:val="00294D09"/>
    <w:rsid w:val="00294E2E"/>
    <w:rsid w:val="002954AD"/>
    <w:rsid w:val="002956CE"/>
    <w:rsid w:val="00295CC0"/>
    <w:rsid w:val="00295E77"/>
    <w:rsid w:val="00295EC1"/>
    <w:rsid w:val="00296059"/>
    <w:rsid w:val="00296170"/>
    <w:rsid w:val="002961D6"/>
    <w:rsid w:val="00296621"/>
    <w:rsid w:val="00296EDE"/>
    <w:rsid w:val="00297543"/>
    <w:rsid w:val="00297627"/>
    <w:rsid w:val="00297C94"/>
    <w:rsid w:val="00297CC4"/>
    <w:rsid w:val="002A0312"/>
    <w:rsid w:val="002A05BF"/>
    <w:rsid w:val="002A074A"/>
    <w:rsid w:val="002A089F"/>
    <w:rsid w:val="002A095A"/>
    <w:rsid w:val="002A0964"/>
    <w:rsid w:val="002A0CA9"/>
    <w:rsid w:val="002A0DDF"/>
    <w:rsid w:val="002A0FC7"/>
    <w:rsid w:val="002A10DD"/>
    <w:rsid w:val="002A1643"/>
    <w:rsid w:val="002A173B"/>
    <w:rsid w:val="002A1B1C"/>
    <w:rsid w:val="002A230B"/>
    <w:rsid w:val="002A2813"/>
    <w:rsid w:val="002A2936"/>
    <w:rsid w:val="002A3056"/>
    <w:rsid w:val="002A35B8"/>
    <w:rsid w:val="002A363B"/>
    <w:rsid w:val="002A4644"/>
    <w:rsid w:val="002A49BB"/>
    <w:rsid w:val="002A507F"/>
    <w:rsid w:val="002A54E3"/>
    <w:rsid w:val="002A5EAC"/>
    <w:rsid w:val="002A5FF1"/>
    <w:rsid w:val="002A60D4"/>
    <w:rsid w:val="002A6505"/>
    <w:rsid w:val="002A65D0"/>
    <w:rsid w:val="002A66F5"/>
    <w:rsid w:val="002A67CA"/>
    <w:rsid w:val="002A6FDC"/>
    <w:rsid w:val="002A7516"/>
    <w:rsid w:val="002A7891"/>
    <w:rsid w:val="002A7F29"/>
    <w:rsid w:val="002B00F9"/>
    <w:rsid w:val="002B03CC"/>
    <w:rsid w:val="002B0737"/>
    <w:rsid w:val="002B0CDA"/>
    <w:rsid w:val="002B1E75"/>
    <w:rsid w:val="002B2047"/>
    <w:rsid w:val="002B2215"/>
    <w:rsid w:val="002B256B"/>
    <w:rsid w:val="002B3231"/>
    <w:rsid w:val="002B34ED"/>
    <w:rsid w:val="002B372A"/>
    <w:rsid w:val="002B378D"/>
    <w:rsid w:val="002B3D6E"/>
    <w:rsid w:val="002B3E65"/>
    <w:rsid w:val="002B3F88"/>
    <w:rsid w:val="002B430F"/>
    <w:rsid w:val="002B4E1D"/>
    <w:rsid w:val="002B4EF8"/>
    <w:rsid w:val="002B4FDA"/>
    <w:rsid w:val="002B4FF9"/>
    <w:rsid w:val="002B5206"/>
    <w:rsid w:val="002B5441"/>
    <w:rsid w:val="002B5B8F"/>
    <w:rsid w:val="002B5CE9"/>
    <w:rsid w:val="002B5F24"/>
    <w:rsid w:val="002B5F3A"/>
    <w:rsid w:val="002B6480"/>
    <w:rsid w:val="002B658D"/>
    <w:rsid w:val="002B686E"/>
    <w:rsid w:val="002B6EE7"/>
    <w:rsid w:val="002B7298"/>
    <w:rsid w:val="002B77E3"/>
    <w:rsid w:val="002C0572"/>
    <w:rsid w:val="002C074C"/>
    <w:rsid w:val="002C0763"/>
    <w:rsid w:val="002C0F8D"/>
    <w:rsid w:val="002C2014"/>
    <w:rsid w:val="002C2542"/>
    <w:rsid w:val="002C260D"/>
    <w:rsid w:val="002C2855"/>
    <w:rsid w:val="002C292C"/>
    <w:rsid w:val="002C297B"/>
    <w:rsid w:val="002C2D9A"/>
    <w:rsid w:val="002C2DF4"/>
    <w:rsid w:val="002C2F29"/>
    <w:rsid w:val="002C32F3"/>
    <w:rsid w:val="002C372F"/>
    <w:rsid w:val="002C377B"/>
    <w:rsid w:val="002C39CF"/>
    <w:rsid w:val="002C401A"/>
    <w:rsid w:val="002C4750"/>
    <w:rsid w:val="002C4CE6"/>
    <w:rsid w:val="002C4D92"/>
    <w:rsid w:val="002C4FEC"/>
    <w:rsid w:val="002C50E7"/>
    <w:rsid w:val="002C5E11"/>
    <w:rsid w:val="002C5F52"/>
    <w:rsid w:val="002C5F73"/>
    <w:rsid w:val="002C655E"/>
    <w:rsid w:val="002C6861"/>
    <w:rsid w:val="002C692F"/>
    <w:rsid w:val="002C7297"/>
    <w:rsid w:val="002C7B62"/>
    <w:rsid w:val="002C7DF9"/>
    <w:rsid w:val="002D0917"/>
    <w:rsid w:val="002D1671"/>
    <w:rsid w:val="002D198E"/>
    <w:rsid w:val="002D19CA"/>
    <w:rsid w:val="002D2042"/>
    <w:rsid w:val="002D2652"/>
    <w:rsid w:val="002D29F1"/>
    <w:rsid w:val="002D33E7"/>
    <w:rsid w:val="002D3706"/>
    <w:rsid w:val="002D388A"/>
    <w:rsid w:val="002D47B8"/>
    <w:rsid w:val="002D4CE6"/>
    <w:rsid w:val="002D4ED2"/>
    <w:rsid w:val="002D4EF1"/>
    <w:rsid w:val="002D5066"/>
    <w:rsid w:val="002D51F6"/>
    <w:rsid w:val="002D550B"/>
    <w:rsid w:val="002D553B"/>
    <w:rsid w:val="002D5820"/>
    <w:rsid w:val="002D5A22"/>
    <w:rsid w:val="002D6018"/>
    <w:rsid w:val="002D63CB"/>
    <w:rsid w:val="002D6A1F"/>
    <w:rsid w:val="002D6E31"/>
    <w:rsid w:val="002D7198"/>
    <w:rsid w:val="002D71F5"/>
    <w:rsid w:val="002D724C"/>
    <w:rsid w:val="002D7483"/>
    <w:rsid w:val="002D774B"/>
    <w:rsid w:val="002D7D0C"/>
    <w:rsid w:val="002D7D9D"/>
    <w:rsid w:val="002E00CB"/>
    <w:rsid w:val="002E0477"/>
    <w:rsid w:val="002E063F"/>
    <w:rsid w:val="002E0C97"/>
    <w:rsid w:val="002E1121"/>
    <w:rsid w:val="002E1407"/>
    <w:rsid w:val="002E14DC"/>
    <w:rsid w:val="002E18EF"/>
    <w:rsid w:val="002E1ACE"/>
    <w:rsid w:val="002E1B11"/>
    <w:rsid w:val="002E2607"/>
    <w:rsid w:val="002E2783"/>
    <w:rsid w:val="002E282E"/>
    <w:rsid w:val="002E28AE"/>
    <w:rsid w:val="002E29D1"/>
    <w:rsid w:val="002E2FD7"/>
    <w:rsid w:val="002E33F4"/>
    <w:rsid w:val="002E3887"/>
    <w:rsid w:val="002E3DE5"/>
    <w:rsid w:val="002E3E1D"/>
    <w:rsid w:val="002E4705"/>
    <w:rsid w:val="002E4A73"/>
    <w:rsid w:val="002E4C10"/>
    <w:rsid w:val="002E4D2E"/>
    <w:rsid w:val="002E4D48"/>
    <w:rsid w:val="002E4DC1"/>
    <w:rsid w:val="002E4FD7"/>
    <w:rsid w:val="002E5144"/>
    <w:rsid w:val="002E5202"/>
    <w:rsid w:val="002E5330"/>
    <w:rsid w:val="002E55DE"/>
    <w:rsid w:val="002E563E"/>
    <w:rsid w:val="002E566D"/>
    <w:rsid w:val="002E592A"/>
    <w:rsid w:val="002E5C54"/>
    <w:rsid w:val="002E5CC5"/>
    <w:rsid w:val="002E5E08"/>
    <w:rsid w:val="002E5E0A"/>
    <w:rsid w:val="002E6083"/>
    <w:rsid w:val="002E6113"/>
    <w:rsid w:val="002E6141"/>
    <w:rsid w:val="002E6158"/>
    <w:rsid w:val="002E635C"/>
    <w:rsid w:val="002E6386"/>
    <w:rsid w:val="002E6972"/>
    <w:rsid w:val="002E6F0D"/>
    <w:rsid w:val="002E7001"/>
    <w:rsid w:val="002E758E"/>
    <w:rsid w:val="002E75C6"/>
    <w:rsid w:val="002F0556"/>
    <w:rsid w:val="002F06F8"/>
    <w:rsid w:val="002F08EA"/>
    <w:rsid w:val="002F09E6"/>
    <w:rsid w:val="002F0E32"/>
    <w:rsid w:val="002F1182"/>
    <w:rsid w:val="002F170B"/>
    <w:rsid w:val="002F1879"/>
    <w:rsid w:val="002F188A"/>
    <w:rsid w:val="002F1985"/>
    <w:rsid w:val="002F26D6"/>
    <w:rsid w:val="002F2969"/>
    <w:rsid w:val="002F2B1F"/>
    <w:rsid w:val="002F2D1F"/>
    <w:rsid w:val="002F3224"/>
    <w:rsid w:val="002F3282"/>
    <w:rsid w:val="002F32BB"/>
    <w:rsid w:val="002F3B98"/>
    <w:rsid w:val="002F3E8F"/>
    <w:rsid w:val="002F496B"/>
    <w:rsid w:val="002F5503"/>
    <w:rsid w:val="002F583B"/>
    <w:rsid w:val="002F5A50"/>
    <w:rsid w:val="002F60A8"/>
    <w:rsid w:val="002F664D"/>
    <w:rsid w:val="002F6B86"/>
    <w:rsid w:val="002F7574"/>
    <w:rsid w:val="002F7592"/>
    <w:rsid w:val="003000DE"/>
    <w:rsid w:val="00300DD1"/>
    <w:rsid w:val="00300EEB"/>
    <w:rsid w:val="00301807"/>
    <w:rsid w:val="003018C7"/>
    <w:rsid w:val="00301AB7"/>
    <w:rsid w:val="00301ADD"/>
    <w:rsid w:val="00301BFF"/>
    <w:rsid w:val="00301CD4"/>
    <w:rsid w:val="003023C6"/>
    <w:rsid w:val="003026C0"/>
    <w:rsid w:val="00302B11"/>
    <w:rsid w:val="00302BAF"/>
    <w:rsid w:val="00302E7D"/>
    <w:rsid w:val="00303A4C"/>
    <w:rsid w:val="00303B6A"/>
    <w:rsid w:val="00303CE9"/>
    <w:rsid w:val="00303F4D"/>
    <w:rsid w:val="00303FF8"/>
    <w:rsid w:val="0030452D"/>
    <w:rsid w:val="00305623"/>
    <w:rsid w:val="00305B15"/>
    <w:rsid w:val="00305B6C"/>
    <w:rsid w:val="003061FB"/>
    <w:rsid w:val="00306395"/>
    <w:rsid w:val="00306478"/>
    <w:rsid w:val="0030651E"/>
    <w:rsid w:val="0030669C"/>
    <w:rsid w:val="003066C0"/>
    <w:rsid w:val="00306B91"/>
    <w:rsid w:val="00306F98"/>
    <w:rsid w:val="00306FDD"/>
    <w:rsid w:val="003072A1"/>
    <w:rsid w:val="003075D7"/>
    <w:rsid w:val="00307704"/>
    <w:rsid w:val="0030793F"/>
    <w:rsid w:val="00307A83"/>
    <w:rsid w:val="00307F31"/>
    <w:rsid w:val="00310FDA"/>
    <w:rsid w:val="0031105D"/>
    <w:rsid w:val="00311368"/>
    <w:rsid w:val="00311630"/>
    <w:rsid w:val="00311724"/>
    <w:rsid w:val="0031191D"/>
    <w:rsid w:val="0031194E"/>
    <w:rsid w:val="00311CA7"/>
    <w:rsid w:val="00311EDF"/>
    <w:rsid w:val="00311F2C"/>
    <w:rsid w:val="00312046"/>
    <w:rsid w:val="0031229A"/>
    <w:rsid w:val="00312501"/>
    <w:rsid w:val="00312546"/>
    <w:rsid w:val="00312B81"/>
    <w:rsid w:val="00312B97"/>
    <w:rsid w:val="00312F90"/>
    <w:rsid w:val="003134A4"/>
    <w:rsid w:val="0031388A"/>
    <w:rsid w:val="00313B9E"/>
    <w:rsid w:val="00313C9E"/>
    <w:rsid w:val="00313FD0"/>
    <w:rsid w:val="003141EB"/>
    <w:rsid w:val="0031456A"/>
    <w:rsid w:val="003149C8"/>
    <w:rsid w:val="00314DBB"/>
    <w:rsid w:val="00314FE0"/>
    <w:rsid w:val="00315231"/>
    <w:rsid w:val="003155BE"/>
    <w:rsid w:val="003155E7"/>
    <w:rsid w:val="003161EE"/>
    <w:rsid w:val="003163AE"/>
    <w:rsid w:val="00316A18"/>
    <w:rsid w:val="00316E76"/>
    <w:rsid w:val="00316F70"/>
    <w:rsid w:val="00317D17"/>
    <w:rsid w:val="00317D43"/>
    <w:rsid w:val="00320126"/>
    <w:rsid w:val="0032074D"/>
    <w:rsid w:val="00320B0C"/>
    <w:rsid w:val="00321D65"/>
    <w:rsid w:val="00321D7C"/>
    <w:rsid w:val="00321FB1"/>
    <w:rsid w:val="003221B3"/>
    <w:rsid w:val="0032244A"/>
    <w:rsid w:val="00322489"/>
    <w:rsid w:val="00322BBD"/>
    <w:rsid w:val="00322D92"/>
    <w:rsid w:val="00323C74"/>
    <w:rsid w:val="0032434D"/>
    <w:rsid w:val="00324C9F"/>
    <w:rsid w:val="00324E9B"/>
    <w:rsid w:val="00324F84"/>
    <w:rsid w:val="003252A4"/>
    <w:rsid w:val="003254AA"/>
    <w:rsid w:val="00325BA2"/>
    <w:rsid w:val="00325F0E"/>
    <w:rsid w:val="003267B2"/>
    <w:rsid w:val="00326C1C"/>
    <w:rsid w:val="0032751A"/>
    <w:rsid w:val="00327670"/>
    <w:rsid w:val="00327C17"/>
    <w:rsid w:val="00327E1B"/>
    <w:rsid w:val="00330181"/>
    <w:rsid w:val="00330B21"/>
    <w:rsid w:val="00330F8D"/>
    <w:rsid w:val="003312C1"/>
    <w:rsid w:val="0033142C"/>
    <w:rsid w:val="003315A7"/>
    <w:rsid w:val="00331647"/>
    <w:rsid w:val="00331D58"/>
    <w:rsid w:val="00332086"/>
    <w:rsid w:val="00332237"/>
    <w:rsid w:val="003328AD"/>
    <w:rsid w:val="003328FF"/>
    <w:rsid w:val="0033360A"/>
    <w:rsid w:val="00333A32"/>
    <w:rsid w:val="0033455E"/>
    <w:rsid w:val="00334580"/>
    <w:rsid w:val="00334884"/>
    <w:rsid w:val="00334BBF"/>
    <w:rsid w:val="0033540D"/>
    <w:rsid w:val="00335A9E"/>
    <w:rsid w:val="0033623B"/>
    <w:rsid w:val="00336DDA"/>
    <w:rsid w:val="00336FF3"/>
    <w:rsid w:val="0033723F"/>
    <w:rsid w:val="00337732"/>
    <w:rsid w:val="003378AB"/>
    <w:rsid w:val="00337BBF"/>
    <w:rsid w:val="00337C91"/>
    <w:rsid w:val="00340355"/>
    <w:rsid w:val="00340365"/>
    <w:rsid w:val="0034070E"/>
    <w:rsid w:val="003409C9"/>
    <w:rsid w:val="00340BCF"/>
    <w:rsid w:val="00340C65"/>
    <w:rsid w:val="00340CF9"/>
    <w:rsid w:val="00340DDE"/>
    <w:rsid w:val="00341677"/>
    <w:rsid w:val="00341B5F"/>
    <w:rsid w:val="00341B86"/>
    <w:rsid w:val="00341D76"/>
    <w:rsid w:val="00341E77"/>
    <w:rsid w:val="00341E82"/>
    <w:rsid w:val="0034213E"/>
    <w:rsid w:val="0034274A"/>
    <w:rsid w:val="00342938"/>
    <w:rsid w:val="00342D71"/>
    <w:rsid w:val="00342F55"/>
    <w:rsid w:val="00342F80"/>
    <w:rsid w:val="0034332B"/>
    <w:rsid w:val="003437AD"/>
    <w:rsid w:val="00343A19"/>
    <w:rsid w:val="00343BE1"/>
    <w:rsid w:val="00344083"/>
    <w:rsid w:val="003444B4"/>
    <w:rsid w:val="00344830"/>
    <w:rsid w:val="003448C2"/>
    <w:rsid w:val="00344A27"/>
    <w:rsid w:val="00344E67"/>
    <w:rsid w:val="00345F0B"/>
    <w:rsid w:val="003465A7"/>
    <w:rsid w:val="00346C72"/>
    <w:rsid w:val="00346F00"/>
    <w:rsid w:val="003479F2"/>
    <w:rsid w:val="0035014B"/>
    <w:rsid w:val="003502CD"/>
    <w:rsid w:val="0035036B"/>
    <w:rsid w:val="00350728"/>
    <w:rsid w:val="00350C66"/>
    <w:rsid w:val="00350EFE"/>
    <w:rsid w:val="0035109F"/>
    <w:rsid w:val="00351698"/>
    <w:rsid w:val="00351A3D"/>
    <w:rsid w:val="00351C32"/>
    <w:rsid w:val="00351D3D"/>
    <w:rsid w:val="00351EF0"/>
    <w:rsid w:val="0035234F"/>
    <w:rsid w:val="003526A8"/>
    <w:rsid w:val="00352CB5"/>
    <w:rsid w:val="0035323A"/>
    <w:rsid w:val="0035335A"/>
    <w:rsid w:val="00353C08"/>
    <w:rsid w:val="00354261"/>
    <w:rsid w:val="00354383"/>
    <w:rsid w:val="0035449D"/>
    <w:rsid w:val="003544A2"/>
    <w:rsid w:val="00354583"/>
    <w:rsid w:val="00354993"/>
    <w:rsid w:val="00354B24"/>
    <w:rsid w:val="00354B45"/>
    <w:rsid w:val="003552E5"/>
    <w:rsid w:val="00355EE5"/>
    <w:rsid w:val="003564A5"/>
    <w:rsid w:val="00356C4B"/>
    <w:rsid w:val="0035723D"/>
    <w:rsid w:val="00357982"/>
    <w:rsid w:val="00357CF5"/>
    <w:rsid w:val="00360233"/>
    <w:rsid w:val="0036027F"/>
    <w:rsid w:val="0036053A"/>
    <w:rsid w:val="00360E79"/>
    <w:rsid w:val="00361237"/>
    <w:rsid w:val="00361C40"/>
    <w:rsid w:val="0036224C"/>
    <w:rsid w:val="003628C3"/>
    <w:rsid w:val="003630BF"/>
    <w:rsid w:val="00363A6D"/>
    <w:rsid w:val="00363D42"/>
    <w:rsid w:val="00364151"/>
    <w:rsid w:val="0036436A"/>
    <w:rsid w:val="003643DA"/>
    <w:rsid w:val="0036457B"/>
    <w:rsid w:val="0036460F"/>
    <w:rsid w:val="00364B1A"/>
    <w:rsid w:val="00364DE4"/>
    <w:rsid w:val="00364FE2"/>
    <w:rsid w:val="00365294"/>
    <w:rsid w:val="0036554B"/>
    <w:rsid w:val="00365AEE"/>
    <w:rsid w:val="00365B4F"/>
    <w:rsid w:val="00365D50"/>
    <w:rsid w:val="00365D90"/>
    <w:rsid w:val="00366140"/>
    <w:rsid w:val="00366171"/>
    <w:rsid w:val="00366CBE"/>
    <w:rsid w:val="00366D1F"/>
    <w:rsid w:val="00367004"/>
    <w:rsid w:val="00367348"/>
    <w:rsid w:val="0036738E"/>
    <w:rsid w:val="0036784B"/>
    <w:rsid w:val="00367E9B"/>
    <w:rsid w:val="00367F4F"/>
    <w:rsid w:val="00370542"/>
    <w:rsid w:val="00370832"/>
    <w:rsid w:val="00370B3F"/>
    <w:rsid w:val="00370E77"/>
    <w:rsid w:val="00371794"/>
    <w:rsid w:val="003717C7"/>
    <w:rsid w:val="00371807"/>
    <w:rsid w:val="00371815"/>
    <w:rsid w:val="0037195C"/>
    <w:rsid w:val="00371B77"/>
    <w:rsid w:val="00371CA3"/>
    <w:rsid w:val="0037224C"/>
    <w:rsid w:val="00372522"/>
    <w:rsid w:val="00372632"/>
    <w:rsid w:val="00372678"/>
    <w:rsid w:val="00372722"/>
    <w:rsid w:val="003727EF"/>
    <w:rsid w:val="00372B26"/>
    <w:rsid w:val="00372EC0"/>
    <w:rsid w:val="003732FE"/>
    <w:rsid w:val="003734BA"/>
    <w:rsid w:val="00373F18"/>
    <w:rsid w:val="003740E6"/>
    <w:rsid w:val="00374467"/>
    <w:rsid w:val="0037486C"/>
    <w:rsid w:val="003751FD"/>
    <w:rsid w:val="00375387"/>
    <w:rsid w:val="00375CB8"/>
    <w:rsid w:val="0037623F"/>
    <w:rsid w:val="00376532"/>
    <w:rsid w:val="003767B3"/>
    <w:rsid w:val="00376967"/>
    <w:rsid w:val="00376BD7"/>
    <w:rsid w:val="00377121"/>
    <w:rsid w:val="00377463"/>
    <w:rsid w:val="003776E3"/>
    <w:rsid w:val="003778C1"/>
    <w:rsid w:val="00377CA2"/>
    <w:rsid w:val="00377D90"/>
    <w:rsid w:val="00377F2D"/>
    <w:rsid w:val="00377FA4"/>
    <w:rsid w:val="00380300"/>
    <w:rsid w:val="0038046F"/>
    <w:rsid w:val="0038084C"/>
    <w:rsid w:val="00380C14"/>
    <w:rsid w:val="00380CE2"/>
    <w:rsid w:val="00380E57"/>
    <w:rsid w:val="0038124D"/>
    <w:rsid w:val="00381852"/>
    <w:rsid w:val="00381939"/>
    <w:rsid w:val="0038193F"/>
    <w:rsid w:val="00381B15"/>
    <w:rsid w:val="00381B5D"/>
    <w:rsid w:val="00381FA3"/>
    <w:rsid w:val="00381FF2"/>
    <w:rsid w:val="00382444"/>
    <w:rsid w:val="003827CB"/>
    <w:rsid w:val="00382C1E"/>
    <w:rsid w:val="00382EB4"/>
    <w:rsid w:val="00382F08"/>
    <w:rsid w:val="00383C07"/>
    <w:rsid w:val="00384D38"/>
    <w:rsid w:val="00385505"/>
    <w:rsid w:val="00385574"/>
    <w:rsid w:val="00385A50"/>
    <w:rsid w:val="0038601A"/>
    <w:rsid w:val="00386AF0"/>
    <w:rsid w:val="00387702"/>
    <w:rsid w:val="00387777"/>
    <w:rsid w:val="003877B1"/>
    <w:rsid w:val="0038783E"/>
    <w:rsid w:val="00387B77"/>
    <w:rsid w:val="00387C5C"/>
    <w:rsid w:val="00390385"/>
    <w:rsid w:val="0039058A"/>
    <w:rsid w:val="0039091F"/>
    <w:rsid w:val="00390A7C"/>
    <w:rsid w:val="00390C2A"/>
    <w:rsid w:val="00391A0A"/>
    <w:rsid w:val="00391E6E"/>
    <w:rsid w:val="00391FA0"/>
    <w:rsid w:val="00392697"/>
    <w:rsid w:val="00392829"/>
    <w:rsid w:val="0039293F"/>
    <w:rsid w:val="003934C8"/>
    <w:rsid w:val="00394423"/>
    <w:rsid w:val="0039450F"/>
    <w:rsid w:val="003947FA"/>
    <w:rsid w:val="00394C67"/>
    <w:rsid w:val="00395513"/>
    <w:rsid w:val="0039572E"/>
    <w:rsid w:val="003957A8"/>
    <w:rsid w:val="0039580E"/>
    <w:rsid w:val="00395D3E"/>
    <w:rsid w:val="00395E71"/>
    <w:rsid w:val="00396136"/>
    <w:rsid w:val="0039615C"/>
    <w:rsid w:val="0039693C"/>
    <w:rsid w:val="00396BA4"/>
    <w:rsid w:val="00396CB8"/>
    <w:rsid w:val="00396E84"/>
    <w:rsid w:val="00397148"/>
    <w:rsid w:val="00397398"/>
    <w:rsid w:val="003974BB"/>
    <w:rsid w:val="00397CA1"/>
    <w:rsid w:val="00397FDF"/>
    <w:rsid w:val="003A08BE"/>
    <w:rsid w:val="003A14A6"/>
    <w:rsid w:val="003A17A0"/>
    <w:rsid w:val="003A1954"/>
    <w:rsid w:val="003A26B0"/>
    <w:rsid w:val="003A287A"/>
    <w:rsid w:val="003A2968"/>
    <w:rsid w:val="003A2A06"/>
    <w:rsid w:val="003A2A12"/>
    <w:rsid w:val="003A36D9"/>
    <w:rsid w:val="003A382C"/>
    <w:rsid w:val="003A387E"/>
    <w:rsid w:val="003A3AFF"/>
    <w:rsid w:val="003A3FF6"/>
    <w:rsid w:val="003A449E"/>
    <w:rsid w:val="003A457C"/>
    <w:rsid w:val="003A4931"/>
    <w:rsid w:val="003A493A"/>
    <w:rsid w:val="003A4BC7"/>
    <w:rsid w:val="003A4EC3"/>
    <w:rsid w:val="003A500F"/>
    <w:rsid w:val="003A52DF"/>
    <w:rsid w:val="003A53D3"/>
    <w:rsid w:val="003A54C5"/>
    <w:rsid w:val="003A5C2F"/>
    <w:rsid w:val="003A5E8C"/>
    <w:rsid w:val="003A6621"/>
    <w:rsid w:val="003A7142"/>
    <w:rsid w:val="003A71BE"/>
    <w:rsid w:val="003A75F2"/>
    <w:rsid w:val="003A7CB5"/>
    <w:rsid w:val="003B0007"/>
    <w:rsid w:val="003B05D7"/>
    <w:rsid w:val="003B0685"/>
    <w:rsid w:val="003B0868"/>
    <w:rsid w:val="003B0C0C"/>
    <w:rsid w:val="003B0C5D"/>
    <w:rsid w:val="003B100E"/>
    <w:rsid w:val="003B112C"/>
    <w:rsid w:val="003B18ED"/>
    <w:rsid w:val="003B1997"/>
    <w:rsid w:val="003B28AA"/>
    <w:rsid w:val="003B28F4"/>
    <w:rsid w:val="003B2B75"/>
    <w:rsid w:val="003B2CB9"/>
    <w:rsid w:val="003B2E57"/>
    <w:rsid w:val="003B3A01"/>
    <w:rsid w:val="003B3B2C"/>
    <w:rsid w:val="003B3B72"/>
    <w:rsid w:val="003B3D72"/>
    <w:rsid w:val="003B3E23"/>
    <w:rsid w:val="003B3E24"/>
    <w:rsid w:val="003B3E55"/>
    <w:rsid w:val="003B3FA7"/>
    <w:rsid w:val="003B4027"/>
    <w:rsid w:val="003B4DDA"/>
    <w:rsid w:val="003B4F36"/>
    <w:rsid w:val="003B5729"/>
    <w:rsid w:val="003B57B2"/>
    <w:rsid w:val="003B580F"/>
    <w:rsid w:val="003B5930"/>
    <w:rsid w:val="003B5A8D"/>
    <w:rsid w:val="003B5ED8"/>
    <w:rsid w:val="003B5F34"/>
    <w:rsid w:val="003B6A8A"/>
    <w:rsid w:val="003B6BDF"/>
    <w:rsid w:val="003B71BE"/>
    <w:rsid w:val="003B73E0"/>
    <w:rsid w:val="003B7B6D"/>
    <w:rsid w:val="003B7B94"/>
    <w:rsid w:val="003B7D27"/>
    <w:rsid w:val="003C0078"/>
    <w:rsid w:val="003C007A"/>
    <w:rsid w:val="003C0348"/>
    <w:rsid w:val="003C1008"/>
    <w:rsid w:val="003C11BE"/>
    <w:rsid w:val="003C143D"/>
    <w:rsid w:val="003C14DC"/>
    <w:rsid w:val="003C1504"/>
    <w:rsid w:val="003C1970"/>
    <w:rsid w:val="003C19B4"/>
    <w:rsid w:val="003C1B8B"/>
    <w:rsid w:val="003C1C19"/>
    <w:rsid w:val="003C1E4D"/>
    <w:rsid w:val="003C2665"/>
    <w:rsid w:val="003C2DB3"/>
    <w:rsid w:val="003C303D"/>
    <w:rsid w:val="003C3235"/>
    <w:rsid w:val="003C34BB"/>
    <w:rsid w:val="003C3524"/>
    <w:rsid w:val="003C41A7"/>
    <w:rsid w:val="003C446E"/>
    <w:rsid w:val="003C4C36"/>
    <w:rsid w:val="003C4DBA"/>
    <w:rsid w:val="003C4F9F"/>
    <w:rsid w:val="003C5420"/>
    <w:rsid w:val="003C56A8"/>
    <w:rsid w:val="003C5C29"/>
    <w:rsid w:val="003C5D6E"/>
    <w:rsid w:val="003C5D73"/>
    <w:rsid w:val="003C5F55"/>
    <w:rsid w:val="003C605B"/>
    <w:rsid w:val="003C694A"/>
    <w:rsid w:val="003C6B35"/>
    <w:rsid w:val="003C6B93"/>
    <w:rsid w:val="003C6ED2"/>
    <w:rsid w:val="003C711B"/>
    <w:rsid w:val="003C7325"/>
    <w:rsid w:val="003C763F"/>
    <w:rsid w:val="003C764B"/>
    <w:rsid w:val="003C7CA1"/>
    <w:rsid w:val="003C7CD1"/>
    <w:rsid w:val="003C7D80"/>
    <w:rsid w:val="003C7ECF"/>
    <w:rsid w:val="003C7F5F"/>
    <w:rsid w:val="003D01F7"/>
    <w:rsid w:val="003D06D9"/>
    <w:rsid w:val="003D0838"/>
    <w:rsid w:val="003D0A71"/>
    <w:rsid w:val="003D0D8F"/>
    <w:rsid w:val="003D11BD"/>
    <w:rsid w:val="003D1450"/>
    <w:rsid w:val="003D1A55"/>
    <w:rsid w:val="003D1D0F"/>
    <w:rsid w:val="003D1EFB"/>
    <w:rsid w:val="003D1F5D"/>
    <w:rsid w:val="003D1FAB"/>
    <w:rsid w:val="003D24BE"/>
    <w:rsid w:val="003D27F5"/>
    <w:rsid w:val="003D2B3F"/>
    <w:rsid w:val="003D363B"/>
    <w:rsid w:val="003D3849"/>
    <w:rsid w:val="003D38EF"/>
    <w:rsid w:val="003D3B4B"/>
    <w:rsid w:val="003D3C25"/>
    <w:rsid w:val="003D3F79"/>
    <w:rsid w:val="003D44F5"/>
    <w:rsid w:val="003D4841"/>
    <w:rsid w:val="003D4A1C"/>
    <w:rsid w:val="003D4CEE"/>
    <w:rsid w:val="003D5148"/>
    <w:rsid w:val="003D5204"/>
    <w:rsid w:val="003D5A19"/>
    <w:rsid w:val="003D5A54"/>
    <w:rsid w:val="003D5A8A"/>
    <w:rsid w:val="003D5BA1"/>
    <w:rsid w:val="003D6912"/>
    <w:rsid w:val="003D6AC6"/>
    <w:rsid w:val="003D6C09"/>
    <w:rsid w:val="003D70FC"/>
    <w:rsid w:val="003D72C9"/>
    <w:rsid w:val="003D74A9"/>
    <w:rsid w:val="003D7A34"/>
    <w:rsid w:val="003D7AAE"/>
    <w:rsid w:val="003D7B35"/>
    <w:rsid w:val="003D7C44"/>
    <w:rsid w:val="003D7C7A"/>
    <w:rsid w:val="003E055B"/>
    <w:rsid w:val="003E11F4"/>
    <w:rsid w:val="003E1778"/>
    <w:rsid w:val="003E18BC"/>
    <w:rsid w:val="003E1ABC"/>
    <w:rsid w:val="003E1CFC"/>
    <w:rsid w:val="003E1D3E"/>
    <w:rsid w:val="003E1EF7"/>
    <w:rsid w:val="003E26D1"/>
    <w:rsid w:val="003E2B73"/>
    <w:rsid w:val="003E2BE5"/>
    <w:rsid w:val="003E2C17"/>
    <w:rsid w:val="003E316E"/>
    <w:rsid w:val="003E3475"/>
    <w:rsid w:val="003E34F4"/>
    <w:rsid w:val="003E3EF4"/>
    <w:rsid w:val="003E443B"/>
    <w:rsid w:val="003E4551"/>
    <w:rsid w:val="003E466B"/>
    <w:rsid w:val="003E4724"/>
    <w:rsid w:val="003E47F2"/>
    <w:rsid w:val="003E54AD"/>
    <w:rsid w:val="003E5B9F"/>
    <w:rsid w:val="003E5FB0"/>
    <w:rsid w:val="003E5FDE"/>
    <w:rsid w:val="003E6198"/>
    <w:rsid w:val="003E63CD"/>
    <w:rsid w:val="003E68DF"/>
    <w:rsid w:val="003E697E"/>
    <w:rsid w:val="003E6B6A"/>
    <w:rsid w:val="003E6C86"/>
    <w:rsid w:val="003E6E49"/>
    <w:rsid w:val="003E7097"/>
    <w:rsid w:val="003E7DEB"/>
    <w:rsid w:val="003E7E04"/>
    <w:rsid w:val="003E7E24"/>
    <w:rsid w:val="003E7F98"/>
    <w:rsid w:val="003F0147"/>
    <w:rsid w:val="003F0B1D"/>
    <w:rsid w:val="003F0BDB"/>
    <w:rsid w:val="003F1199"/>
    <w:rsid w:val="003F11CA"/>
    <w:rsid w:val="003F15C2"/>
    <w:rsid w:val="003F1843"/>
    <w:rsid w:val="003F1959"/>
    <w:rsid w:val="003F20E7"/>
    <w:rsid w:val="003F2243"/>
    <w:rsid w:val="003F29C2"/>
    <w:rsid w:val="003F2B70"/>
    <w:rsid w:val="003F2C95"/>
    <w:rsid w:val="003F2E31"/>
    <w:rsid w:val="003F2F97"/>
    <w:rsid w:val="003F30E6"/>
    <w:rsid w:val="003F325D"/>
    <w:rsid w:val="003F38AA"/>
    <w:rsid w:val="003F3E91"/>
    <w:rsid w:val="003F4677"/>
    <w:rsid w:val="003F49D3"/>
    <w:rsid w:val="003F4CE9"/>
    <w:rsid w:val="003F4D6F"/>
    <w:rsid w:val="003F59C3"/>
    <w:rsid w:val="003F5DAD"/>
    <w:rsid w:val="003F657B"/>
    <w:rsid w:val="003F68AF"/>
    <w:rsid w:val="003F6A95"/>
    <w:rsid w:val="003F6E73"/>
    <w:rsid w:val="003F75FB"/>
    <w:rsid w:val="003F7664"/>
    <w:rsid w:val="003F79C8"/>
    <w:rsid w:val="0040063D"/>
    <w:rsid w:val="004007F8"/>
    <w:rsid w:val="00400826"/>
    <w:rsid w:val="00401138"/>
    <w:rsid w:val="004014E9"/>
    <w:rsid w:val="0040151F"/>
    <w:rsid w:val="00401769"/>
    <w:rsid w:val="00402DF4"/>
    <w:rsid w:val="00403579"/>
    <w:rsid w:val="004039CC"/>
    <w:rsid w:val="00403F61"/>
    <w:rsid w:val="0040444C"/>
    <w:rsid w:val="004046A3"/>
    <w:rsid w:val="00404A9C"/>
    <w:rsid w:val="00404C4D"/>
    <w:rsid w:val="004061FC"/>
    <w:rsid w:val="004064F8"/>
    <w:rsid w:val="004065A4"/>
    <w:rsid w:val="00406610"/>
    <w:rsid w:val="00406653"/>
    <w:rsid w:val="004066A6"/>
    <w:rsid w:val="0040683C"/>
    <w:rsid w:val="00406C3B"/>
    <w:rsid w:val="00406CA5"/>
    <w:rsid w:val="00406EE2"/>
    <w:rsid w:val="0040716B"/>
    <w:rsid w:val="00407293"/>
    <w:rsid w:val="0040752A"/>
    <w:rsid w:val="00407796"/>
    <w:rsid w:val="0040779C"/>
    <w:rsid w:val="00407854"/>
    <w:rsid w:val="00407EA9"/>
    <w:rsid w:val="0041018F"/>
    <w:rsid w:val="004106F5"/>
    <w:rsid w:val="00410770"/>
    <w:rsid w:val="00410A99"/>
    <w:rsid w:val="00410C4F"/>
    <w:rsid w:val="00410FA2"/>
    <w:rsid w:val="004112A3"/>
    <w:rsid w:val="0041147C"/>
    <w:rsid w:val="004114FF"/>
    <w:rsid w:val="004118D6"/>
    <w:rsid w:val="00411A29"/>
    <w:rsid w:val="00412419"/>
    <w:rsid w:val="004137F4"/>
    <w:rsid w:val="00413A7B"/>
    <w:rsid w:val="00413B16"/>
    <w:rsid w:val="00414150"/>
    <w:rsid w:val="00415193"/>
    <w:rsid w:val="004152EB"/>
    <w:rsid w:val="00415423"/>
    <w:rsid w:val="00415670"/>
    <w:rsid w:val="004156A8"/>
    <w:rsid w:val="004157E2"/>
    <w:rsid w:val="00415BD5"/>
    <w:rsid w:val="00415D8B"/>
    <w:rsid w:val="00416258"/>
    <w:rsid w:val="00416BBB"/>
    <w:rsid w:val="00416E99"/>
    <w:rsid w:val="004171CD"/>
    <w:rsid w:val="00417A96"/>
    <w:rsid w:val="00417B63"/>
    <w:rsid w:val="00417EE0"/>
    <w:rsid w:val="0042029A"/>
    <w:rsid w:val="00420425"/>
    <w:rsid w:val="0042085A"/>
    <w:rsid w:val="00420AF3"/>
    <w:rsid w:val="00420BB0"/>
    <w:rsid w:val="00420E4E"/>
    <w:rsid w:val="0042140A"/>
    <w:rsid w:val="00421ABE"/>
    <w:rsid w:val="00421BD1"/>
    <w:rsid w:val="00421C01"/>
    <w:rsid w:val="00421CD8"/>
    <w:rsid w:val="00422170"/>
    <w:rsid w:val="0042235A"/>
    <w:rsid w:val="004226A7"/>
    <w:rsid w:val="00422738"/>
    <w:rsid w:val="00422BD9"/>
    <w:rsid w:val="00422C20"/>
    <w:rsid w:val="00422E70"/>
    <w:rsid w:val="00422F92"/>
    <w:rsid w:val="00423616"/>
    <w:rsid w:val="004237D3"/>
    <w:rsid w:val="00423CD4"/>
    <w:rsid w:val="00424BAE"/>
    <w:rsid w:val="00424BF0"/>
    <w:rsid w:val="00424C63"/>
    <w:rsid w:val="00424FC2"/>
    <w:rsid w:val="0042501E"/>
    <w:rsid w:val="004252B7"/>
    <w:rsid w:val="004253A3"/>
    <w:rsid w:val="004254D8"/>
    <w:rsid w:val="0042574A"/>
    <w:rsid w:val="004259A3"/>
    <w:rsid w:val="00425CC9"/>
    <w:rsid w:val="00425F67"/>
    <w:rsid w:val="00426C10"/>
    <w:rsid w:val="004270CB"/>
    <w:rsid w:val="00427371"/>
    <w:rsid w:val="0042769D"/>
    <w:rsid w:val="004277B7"/>
    <w:rsid w:val="00427FCA"/>
    <w:rsid w:val="00430631"/>
    <w:rsid w:val="00430A74"/>
    <w:rsid w:val="00430B38"/>
    <w:rsid w:val="00430D72"/>
    <w:rsid w:val="004310CC"/>
    <w:rsid w:val="004316FE"/>
    <w:rsid w:val="004317A2"/>
    <w:rsid w:val="00431C6A"/>
    <w:rsid w:val="00432651"/>
    <w:rsid w:val="0043274B"/>
    <w:rsid w:val="00433319"/>
    <w:rsid w:val="0043337E"/>
    <w:rsid w:val="0043349F"/>
    <w:rsid w:val="00433C69"/>
    <w:rsid w:val="00433F5F"/>
    <w:rsid w:val="004346CB"/>
    <w:rsid w:val="004349F5"/>
    <w:rsid w:val="0043646C"/>
    <w:rsid w:val="00436AC9"/>
    <w:rsid w:val="00436C46"/>
    <w:rsid w:val="00436F9F"/>
    <w:rsid w:val="00436FC9"/>
    <w:rsid w:val="0043712D"/>
    <w:rsid w:val="0043791A"/>
    <w:rsid w:val="00437B4D"/>
    <w:rsid w:val="00437BDA"/>
    <w:rsid w:val="00437C54"/>
    <w:rsid w:val="00437D77"/>
    <w:rsid w:val="00437EE3"/>
    <w:rsid w:val="00440526"/>
    <w:rsid w:val="00440AD9"/>
    <w:rsid w:val="00440B9B"/>
    <w:rsid w:val="00441099"/>
    <w:rsid w:val="004410F1"/>
    <w:rsid w:val="004415FF"/>
    <w:rsid w:val="004418AE"/>
    <w:rsid w:val="00441B54"/>
    <w:rsid w:val="0044248D"/>
    <w:rsid w:val="00442614"/>
    <w:rsid w:val="00442ECD"/>
    <w:rsid w:val="00443386"/>
    <w:rsid w:val="00443EA6"/>
    <w:rsid w:val="00444EC5"/>
    <w:rsid w:val="0044516F"/>
    <w:rsid w:val="004457E3"/>
    <w:rsid w:val="00445CB5"/>
    <w:rsid w:val="00445FC6"/>
    <w:rsid w:val="00447A20"/>
    <w:rsid w:val="00447F69"/>
    <w:rsid w:val="004508D3"/>
    <w:rsid w:val="00450A05"/>
    <w:rsid w:val="0045149F"/>
    <w:rsid w:val="00451551"/>
    <w:rsid w:val="0045174D"/>
    <w:rsid w:val="00452340"/>
    <w:rsid w:val="0045249F"/>
    <w:rsid w:val="0045299A"/>
    <w:rsid w:val="00452B5E"/>
    <w:rsid w:val="00452C03"/>
    <w:rsid w:val="00452EFC"/>
    <w:rsid w:val="00453000"/>
    <w:rsid w:val="00453344"/>
    <w:rsid w:val="004533A7"/>
    <w:rsid w:val="0045358F"/>
    <w:rsid w:val="00453F82"/>
    <w:rsid w:val="00454261"/>
    <w:rsid w:val="00454575"/>
    <w:rsid w:val="00454942"/>
    <w:rsid w:val="00454D99"/>
    <w:rsid w:val="00455006"/>
    <w:rsid w:val="004553D2"/>
    <w:rsid w:val="004553E5"/>
    <w:rsid w:val="0045570E"/>
    <w:rsid w:val="00455827"/>
    <w:rsid w:val="0045592F"/>
    <w:rsid w:val="00455B44"/>
    <w:rsid w:val="00455DCA"/>
    <w:rsid w:val="00455DF1"/>
    <w:rsid w:val="00455FA5"/>
    <w:rsid w:val="00456085"/>
    <w:rsid w:val="004561FD"/>
    <w:rsid w:val="004562FF"/>
    <w:rsid w:val="00456879"/>
    <w:rsid w:val="00456EDA"/>
    <w:rsid w:val="00456EF4"/>
    <w:rsid w:val="0045771A"/>
    <w:rsid w:val="00457B63"/>
    <w:rsid w:val="00457BA7"/>
    <w:rsid w:val="00457EFB"/>
    <w:rsid w:val="00460113"/>
    <w:rsid w:val="004607CD"/>
    <w:rsid w:val="00460ADE"/>
    <w:rsid w:val="00461655"/>
    <w:rsid w:val="0046169D"/>
    <w:rsid w:val="004616A5"/>
    <w:rsid w:val="004617AA"/>
    <w:rsid w:val="00461CA9"/>
    <w:rsid w:val="00461DF8"/>
    <w:rsid w:val="0046257A"/>
    <w:rsid w:val="0046276B"/>
    <w:rsid w:val="0046287E"/>
    <w:rsid w:val="0046294A"/>
    <w:rsid w:val="00462E26"/>
    <w:rsid w:val="00462F11"/>
    <w:rsid w:val="0046320C"/>
    <w:rsid w:val="00463371"/>
    <w:rsid w:val="00463989"/>
    <w:rsid w:val="00463BA6"/>
    <w:rsid w:val="00463D2D"/>
    <w:rsid w:val="0046412A"/>
    <w:rsid w:val="0046482D"/>
    <w:rsid w:val="00464A06"/>
    <w:rsid w:val="00464AFC"/>
    <w:rsid w:val="00464C23"/>
    <w:rsid w:val="00464C85"/>
    <w:rsid w:val="00464FAF"/>
    <w:rsid w:val="00465091"/>
    <w:rsid w:val="00465104"/>
    <w:rsid w:val="00465320"/>
    <w:rsid w:val="004653F8"/>
    <w:rsid w:val="00465BAD"/>
    <w:rsid w:val="00465F91"/>
    <w:rsid w:val="004661CF"/>
    <w:rsid w:val="004662E2"/>
    <w:rsid w:val="004665F4"/>
    <w:rsid w:val="00466650"/>
    <w:rsid w:val="004666A4"/>
    <w:rsid w:val="004666D8"/>
    <w:rsid w:val="004667DE"/>
    <w:rsid w:val="00466C72"/>
    <w:rsid w:val="0046723A"/>
    <w:rsid w:val="004675A4"/>
    <w:rsid w:val="00467B36"/>
    <w:rsid w:val="00467D53"/>
    <w:rsid w:val="00470420"/>
    <w:rsid w:val="00470533"/>
    <w:rsid w:val="004706EF"/>
    <w:rsid w:val="00470DDF"/>
    <w:rsid w:val="00470E43"/>
    <w:rsid w:val="00471304"/>
    <w:rsid w:val="004718C0"/>
    <w:rsid w:val="00471985"/>
    <w:rsid w:val="004719D9"/>
    <w:rsid w:val="00471B55"/>
    <w:rsid w:val="00471CE9"/>
    <w:rsid w:val="00471F41"/>
    <w:rsid w:val="00472724"/>
    <w:rsid w:val="00472D9B"/>
    <w:rsid w:val="00472FB3"/>
    <w:rsid w:val="004738A8"/>
    <w:rsid w:val="00473B22"/>
    <w:rsid w:val="00473FAF"/>
    <w:rsid w:val="00474252"/>
    <w:rsid w:val="0047441A"/>
    <w:rsid w:val="00474876"/>
    <w:rsid w:val="0047497A"/>
    <w:rsid w:val="00474B92"/>
    <w:rsid w:val="0047515A"/>
    <w:rsid w:val="00475661"/>
    <w:rsid w:val="0047596B"/>
    <w:rsid w:val="00475A73"/>
    <w:rsid w:val="00475B1C"/>
    <w:rsid w:val="00475D53"/>
    <w:rsid w:val="00475F93"/>
    <w:rsid w:val="00476056"/>
    <w:rsid w:val="0047654C"/>
    <w:rsid w:val="00476625"/>
    <w:rsid w:val="00476AB3"/>
    <w:rsid w:val="00476C5F"/>
    <w:rsid w:val="004771F4"/>
    <w:rsid w:val="00477387"/>
    <w:rsid w:val="00477CDE"/>
    <w:rsid w:val="0048013A"/>
    <w:rsid w:val="004809ED"/>
    <w:rsid w:val="00480B04"/>
    <w:rsid w:val="00481092"/>
    <w:rsid w:val="00482AAA"/>
    <w:rsid w:val="00482B95"/>
    <w:rsid w:val="00482C01"/>
    <w:rsid w:val="00482CBF"/>
    <w:rsid w:val="004830B9"/>
    <w:rsid w:val="00483340"/>
    <w:rsid w:val="0048374D"/>
    <w:rsid w:val="00483B23"/>
    <w:rsid w:val="00483E91"/>
    <w:rsid w:val="00483F13"/>
    <w:rsid w:val="00484035"/>
    <w:rsid w:val="0048435A"/>
    <w:rsid w:val="0048441A"/>
    <w:rsid w:val="004844F8"/>
    <w:rsid w:val="004846DE"/>
    <w:rsid w:val="004847FD"/>
    <w:rsid w:val="0048494F"/>
    <w:rsid w:val="00484A2E"/>
    <w:rsid w:val="004854AD"/>
    <w:rsid w:val="0048553E"/>
    <w:rsid w:val="00486437"/>
    <w:rsid w:val="00486724"/>
    <w:rsid w:val="00486F14"/>
    <w:rsid w:val="00487149"/>
    <w:rsid w:val="004874F1"/>
    <w:rsid w:val="00487F63"/>
    <w:rsid w:val="0049003D"/>
    <w:rsid w:val="0049068E"/>
    <w:rsid w:val="00490CAD"/>
    <w:rsid w:val="00490F31"/>
    <w:rsid w:val="004916F1"/>
    <w:rsid w:val="00491824"/>
    <w:rsid w:val="0049182C"/>
    <w:rsid w:val="00491887"/>
    <w:rsid w:val="00491A6F"/>
    <w:rsid w:val="00491AAF"/>
    <w:rsid w:val="00491F49"/>
    <w:rsid w:val="00492062"/>
    <w:rsid w:val="004921E9"/>
    <w:rsid w:val="00492536"/>
    <w:rsid w:val="004925A2"/>
    <w:rsid w:val="004928CB"/>
    <w:rsid w:val="004930B1"/>
    <w:rsid w:val="0049388A"/>
    <w:rsid w:val="00494BB4"/>
    <w:rsid w:val="00494C64"/>
    <w:rsid w:val="00494D39"/>
    <w:rsid w:val="004958EF"/>
    <w:rsid w:val="00495C80"/>
    <w:rsid w:val="00496253"/>
    <w:rsid w:val="00496418"/>
    <w:rsid w:val="00496914"/>
    <w:rsid w:val="004970CD"/>
    <w:rsid w:val="00497217"/>
    <w:rsid w:val="0049733D"/>
    <w:rsid w:val="0049747D"/>
    <w:rsid w:val="00497D5A"/>
    <w:rsid w:val="004A0C48"/>
    <w:rsid w:val="004A121A"/>
    <w:rsid w:val="004A1231"/>
    <w:rsid w:val="004A160B"/>
    <w:rsid w:val="004A18B9"/>
    <w:rsid w:val="004A1FBD"/>
    <w:rsid w:val="004A22B4"/>
    <w:rsid w:val="004A2BA6"/>
    <w:rsid w:val="004A34CA"/>
    <w:rsid w:val="004A3580"/>
    <w:rsid w:val="004A3A0A"/>
    <w:rsid w:val="004A4000"/>
    <w:rsid w:val="004A52ED"/>
    <w:rsid w:val="004A57FF"/>
    <w:rsid w:val="004A60B5"/>
    <w:rsid w:val="004A63B4"/>
    <w:rsid w:val="004A63F3"/>
    <w:rsid w:val="004A66EB"/>
    <w:rsid w:val="004A6CA5"/>
    <w:rsid w:val="004A6F04"/>
    <w:rsid w:val="004A70DE"/>
    <w:rsid w:val="004A7199"/>
    <w:rsid w:val="004A77DA"/>
    <w:rsid w:val="004A7956"/>
    <w:rsid w:val="004B01FE"/>
    <w:rsid w:val="004B03FD"/>
    <w:rsid w:val="004B0533"/>
    <w:rsid w:val="004B0709"/>
    <w:rsid w:val="004B079D"/>
    <w:rsid w:val="004B0899"/>
    <w:rsid w:val="004B08AF"/>
    <w:rsid w:val="004B0AC8"/>
    <w:rsid w:val="004B0DA7"/>
    <w:rsid w:val="004B0FC6"/>
    <w:rsid w:val="004B1E60"/>
    <w:rsid w:val="004B1E95"/>
    <w:rsid w:val="004B20FF"/>
    <w:rsid w:val="004B31C2"/>
    <w:rsid w:val="004B3393"/>
    <w:rsid w:val="004B3AC3"/>
    <w:rsid w:val="004B3B36"/>
    <w:rsid w:val="004B3C3C"/>
    <w:rsid w:val="004B3C62"/>
    <w:rsid w:val="004B3DFF"/>
    <w:rsid w:val="004B4013"/>
    <w:rsid w:val="004B443F"/>
    <w:rsid w:val="004B4784"/>
    <w:rsid w:val="004B47F6"/>
    <w:rsid w:val="004B480D"/>
    <w:rsid w:val="004B50B8"/>
    <w:rsid w:val="004B521D"/>
    <w:rsid w:val="004B5EF3"/>
    <w:rsid w:val="004B6A67"/>
    <w:rsid w:val="004B6E23"/>
    <w:rsid w:val="004B7289"/>
    <w:rsid w:val="004B72E4"/>
    <w:rsid w:val="004B7547"/>
    <w:rsid w:val="004B782C"/>
    <w:rsid w:val="004B7866"/>
    <w:rsid w:val="004C035B"/>
    <w:rsid w:val="004C07D6"/>
    <w:rsid w:val="004C0AC6"/>
    <w:rsid w:val="004C0CF0"/>
    <w:rsid w:val="004C0FC8"/>
    <w:rsid w:val="004C16C4"/>
    <w:rsid w:val="004C19DF"/>
    <w:rsid w:val="004C19F8"/>
    <w:rsid w:val="004C2992"/>
    <w:rsid w:val="004C2A8A"/>
    <w:rsid w:val="004C32DC"/>
    <w:rsid w:val="004C332E"/>
    <w:rsid w:val="004C34AF"/>
    <w:rsid w:val="004C35C7"/>
    <w:rsid w:val="004C436C"/>
    <w:rsid w:val="004C4CFC"/>
    <w:rsid w:val="004C4E7B"/>
    <w:rsid w:val="004C518C"/>
    <w:rsid w:val="004C54FF"/>
    <w:rsid w:val="004C5A7A"/>
    <w:rsid w:val="004C66E1"/>
    <w:rsid w:val="004C712E"/>
    <w:rsid w:val="004C71F0"/>
    <w:rsid w:val="004C7450"/>
    <w:rsid w:val="004C76AF"/>
    <w:rsid w:val="004C7C01"/>
    <w:rsid w:val="004D029C"/>
    <w:rsid w:val="004D04FD"/>
    <w:rsid w:val="004D06B5"/>
    <w:rsid w:val="004D0ACA"/>
    <w:rsid w:val="004D0BB8"/>
    <w:rsid w:val="004D0FC3"/>
    <w:rsid w:val="004D100F"/>
    <w:rsid w:val="004D1168"/>
    <w:rsid w:val="004D1379"/>
    <w:rsid w:val="004D138E"/>
    <w:rsid w:val="004D14D3"/>
    <w:rsid w:val="004D1AB4"/>
    <w:rsid w:val="004D1DE9"/>
    <w:rsid w:val="004D27C4"/>
    <w:rsid w:val="004D2807"/>
    <w:rsid w:val="004D2842"/>
    <w:rsid w:val="004D2A32"/>
    <w:rsid w:val="004D2CD2"/>
    <w:rsid w:val="004D2CE1"/>
    <w:rsid w:val="004D2FA2"/>
    <w:rsid w:val="004D363C"/>
    <w:rsid w:val="004D37D7"/>
    <w:rsid w:val="004D3DB6"/>
    <w:rsid w:val="004D3F38"/>
    <w:rsid w:val="004D4221"/>
    <w:rsid w:val="004D48A7"/>
    <w:rsid w:val="004D498B"/>
    <w:rsid w:val="004D4BEA"/>
    <w:rsid w:val="004D5181"/>
    <w:rsid w:val="004D572D"/>
    <w:rsid w:val="004D59D8"/>
    <w:rsid w:val="004D5E3F"/>
    <w:rsid w:val="004D5F9B"/>
    <w:rsid w:val="004D61C8"/>
    <w:rsid w:val="004D668A"/>
    <w:rsid w:val="004D6E20"/>
    <w:rsid w:val="004D6E45"/>
    <w:rsid w:val="004D6F73"/>
    <w:rsid w:val="004D7733"/>
    <w:rsid w:val="004D77B9"/>
    <w:rsid w:val="004D77F5"/>
    <w:rsid w:val="004D7926"/>
    <w:rsid w:val="004D7BB2"/>
    <w:rsid w:val="004E0290"/>
    <w:rsid w:val="004E05B7"/>
    <w:rsid w:val="004E0C0B"/>
    <w:rsid w:val="004E0D49"/>
    <w:rsid w:val="004E11D2"/>
    <w:rsid w:val="004E17DF"/>
    <w:rsid w:val="004E1A2E"/>
    <w:rsid w:val="004E1AF6"/>
    <w:rsid w:val="004E1C01"/>
    <w:rsid w:val="004E2010"/>
    <w:rsid w:val="004E2777"/>
    <w:rsid w:val="004E284F"/>
    <w:rsid w:val="004E289E"/>
    <w:rsid w:val="004E3442"/>
    <w:rsid w:val="004E3674"/>
    <w:rsid w:val="004E3787"/>
    <w:rsid w:val="004E3B55"/>
    <w:rsid w:val="004E41B7"/>
    <w:rsid w:val="004E41E6"/>
    <w:rsid w:val="004E42EB"/>
    <w:rsid w:val="004E439C"/>
    <w:rsid w:val="004E48F1"/>
    <w:rsid w:val="004E4ADE"/>
    <w:rsid w:val="004E4D9C"/>
    <w:rsid w:val="004E4DB6"/>
    <w:rsid w:val="004E4E70"/>
    <w:rsid w:val="004E522F"/>
    <w:rsid w:val="004E5D3B"/>
    <w:rsid w:val="004E5E4B"/>
    <w:rsid w:val="004E5F37"/>
    <w:rsid w:val="004E629A"/>
    <w:rsid w:val="004E6BDE"/>
    <w:rsid w:val="004E70DD"/>
    <w:rsid w:val="004E7281"/>
    <w:rsid w:val="004E797C"/>
    <w:rsid w:val="004E7D30"/>
    <w:rsid w:val="004F0AF4"/>
    <w:rsid w:val="004F0D2C"/>
    <w:rsid w:val="004F0D62"/>
    <w:rsid w:val="004F16B3"/>
    <w:rsid w:val="004F2118"/>
    <w:rsid w:val="004F211F"/>
    <w:rsid w:val="004F2493"/>
    <w:rsid w:val="004F2FDD"/>
    <w:rsid w:val="004F3156"/>
    <w:rsid w:val="004F385B"/>
    <w:rsid w:val="004F3A30"/>
    <w:rsid w:val="004F3B07"/>
    <w:rsid w:val="004F3E9B"/>
    <w:rsid w:val="004F3F58"/>
    <w:rsid w:val="004F4080"/>
    <w:rsid w:val="004F41BC"/>
    <w:rsid w:val="004F425E"/>
    <w:rsid w:val="004F43E0"/>
    <w:rsid w:val="004F4744"/>
    <w:rsid w:val="004F4DA0"/>
    <w:rsid w:val="004F558D"/>
    <w:rsid w:val="004F5F18"/>
    <w:rsid w:val="004F6797"/>
    <w:rsid w:val="004F695F"/>
    <w:rsid w:val="004F6DAD"/>
    <w:rsid w:val="004F6E50"/>
    <w:rsid w:val="004F70E3"/>
    <w:rsid w:val="004F77B0"/>
    <w:rsid w:val="00500ED8"/>
    <w:rsid w:val="005010E3"/>
    <w:rsid w:val="00502030"/>
    <w:rsid w:val="00502048"/>
    <w:rsid w:val="00502943"/>
    <w:rsid w:val="00502ECC"/>
    <w:rsid w:val="005033DA"/>
    <w:rsid w:val="00503A63"/>
    <w:rsid w:val="00503B0B"/>
    <w:rsid w:val="00503B16"/>
    <w:rsid w:val="00503FA0"/>
    <w:rsid w:val="0050417B"/>
    <w:rsid w:val="00504F18"/>
    <w:rsid w:val="00505502"/>
    <w:rsid w:val="005059BB"/>
    <w:rsid w:val="005062F8"/>
    <w:rsid w:val="0050637C"/>
    <w:rsid w:val="00506437"/>
    <w:rsid w:val="005066B0"/>
    <w:rsid w:val="00506F2F"/>
    <w:rsid w:val="00507A9E"/>
    <w:rsid w:val="00507FEE"/>
    <w:rsid w:val="005101CD"/>
    <w:rsid w:val="005108F1"/>
    <w:rsid w:val="005109E5"/>
    <w:rsid w:val="00510CC1"/>
    <w:rsid w:val="005115B2"/>
    <w:rsid w:val="005119BE"/>
    <w:rsid w:val="00511E10"/>
    <w:rsid w:val="00512052"/>
    <w:rsid w:val="005129ED"/>
    <w:rsid w:val="00512B3B"/>
    <w:rsid w:val="0051372A"/>
    <w:rsid w:val="00513921"/>
    <w:rsid w:val="00513B5A"/>
    <w:rsid w:val="00513F22"/>
    <w:rsid w:val="00514AD0"/>
    <w:rsid w:val="00514CA1"/>
    <w:rsid w:val="00514D6F"/>
    <w:rsid w:val="005151AA"/>
    <w:rsid w:val="005154E6"/>
    <w:rsid w:val="00515758"/>
    <w:rsid w:val="00516008"/>
    <w:rsid w:val="00516747"/>
    <w:rsid w:val="00516860"/>
    <w:rsid w:val="00516BFC"/>
    <w:rsid w:val="00516C59"/>
    <w:rsid w:val="00516D93"/>
    <w:rsid w:val="00516DDA"/>
    <w:rsid w:val="00516E3B"/>
    <w:rsid w:val="005179CE"/>
    <w:rsid w:val="00517BF9"/>
    <w:rsid w:val="00517F70"/>
    <w:rsid w:val="00520129"/>
    <w:rsid w:val="00520B34"/>
    <w:rsid w:val="00520F4E"/>
    <w:rsid w:val="005218FB"/>
    <w:rsid w:val="0052195A"/>
    <w:rsid w:val="00521BEB"/>
    <w:rsid w:val="00521D5F"/>
    <w:rsid w:val="005220BF"/>
    <w:rsid w:val="00522810"/>
    <w:rsid w:val="0052289D"/>
    <w:rsid w:val="005230CB"/>
    <w:rsid w:val="005230CD"/>
    <w:rsid w:val="00523D8F"/>
    <w:rsid w:val="00523E30"/>
    <w:rsid w:val="00523E3E"/>
    <w:rsid w:val="00524063"/>
    <w:rsid w:val="005243D8"/>
    <w:rsid w:val="005244AB"/>
    <w:rsid w:val="0052454F"/>
    <w:rsid w:val="00524621"/>
    <w:rsid w:val="00524C6F"/>
    <w:rsid w:val="00524CBF"/>
    <w:rsid w:val="00525942"/>
    <w:rsid w:val="005263D0"/>
    <w:rsid w:val="005265D4"/>
    <w:rsid w:val="005265DA"/>
    <w:rsid w:val="005268D3"/>
    <w:rsid w:val="005269E1"/>
    <w:rsid w:val="00526D4A"/>
    <w:rsid w:val="0052754D"/>
    <w:rsid w:val="00527A9B"/>
    <w:rsid w:val="00527DF6"/>
    <w:rsid w:val="00530048"/>
    <w:rsid w:val="0053010E"/>
    <w:rsid w:val="005301BD"/>
    <w:rsid w:val="005306FA"/>
    <w:rsid w:val="00530E79"/>
    <w:rsid w:val="00530EEC"/>
    <w:rsid w:val="0053114E"/>
    <w:rsid w:val="0053165C"/>
    <w:rsid w:val="00531CBD"/>
    <w:rsid w:val="00531E6F"/>
    <w:rsid w:val="005323C4"/>
    <w:rsid w:val="0053240B"/>
    <w:rsid w:val="005329EB"/>
    <w:rsid w:val="00532BC6"/>
    <w:rsid w:val="00533EE3"/>
    <w:rsid w:val="00533FEA"/>
    <w:rsid w:val="0053416C"/>
    <w:rsid w:val="0053455B"/>
    <w:rsid w:val="0053483C"/>
    <w:rsid w:val="00535375"/>
    <w:rsid w:val="005354A7"/>
    <w:rsid w:val="005359B5"/>
    <w:rsid w:val="005359F4"/>
    <w:rsid w:val="00535A32"/>
    <w:rsid w:val="00535C97"/>
    <w:rsid w:val="00535F00"/>
    <w:rsid w:val="005362B8"/>
    <w:rsid w:val="005365D7"/>
    <w:rsid w:val="00536AEC"/>
    <w:rsid w:val="005374A0"/>
    <w:rsid w:val="005379B3"/>
    <w:rsid w:val="00537DE5"/>
    <w:rsid w:val="0054031A"/>
    <w:rsid w:val="00540896"/>
    <w:rsid w:val="00540CDC"/>
    <w:rsid w:val="00540F56"/>
    <w:rsid w:val="00541613"/>
    <w:rsid w:val="00541780"/>
    <w:rsid w:val="0054183E"/>
    <w:rsid w:val="00541EC0"/>
    <w:rsid w:val="005420EA"/>
    <w:rsid w:val="00542609"/>
    <w:rsid w:val="0054288F"/>
    <w:rsid w:val="005429BF"/>
    <w:rsid w:val="00542BBB"/>
    <w:rsid w:val="005440C7"/>
    <w:rsid w:val="005442FD"/>
    <w:rsid w:val="00544448"/>
    <w:rsid w:val="00544741"/>
    <w:rsid w:val="00544795"/>
    <w:rsid w:val="0054482E"/>
    <w:rsid w:val="00544E5A"/>
    <w:rsid w:val="00544EBF"/>
    <w:rsid w:val="00546022"/>
    <w:rsid w:val="0054658A"/>
    <w:rsid w:val="005466DD"/>
    <w:rsid w:val="00546737"/>
    <w:rsid w:val="00546C1A"/>
    <w:rsid w:val="00546E00"/>
    <w:rsid w:val="00547088"/>
    <w:rsid w:val="00547659"/>
    <w:rsid w:val="005478C2"/>
    <w:rsid w:val="00547C6A"/>
    <w:rsid w:val="00550689"/>
    <w:rsid w:val="00550A4D"/>
    <w:rsid w:val="00551411"/>
    <w:rsid w:val="00551CF0"/>
    <w:rsid w:val="0055200E"/>
    <w:rsid w:val="0055277C"/>
    <w:rsid w:val="0055292F"/>
    <w:rsid w:val="00553796"/>
    <w:rsid w:val="00553A51"/>
    <w:rsid w:val="00553A54"/>
    <w:rsid w:val="005543E2"/>
    <w:rsid w:val="0055446A"/>
    <w:rsid w:val="005545AE"/>
    <w:rsid w:val="0055477B"/>
    <w:rsid w:val="00555015"/>
    <w:rsid w:val="00555691"/>
    <w:rsid w:val="00555C72"/>
    <w:rsid w:val="00555DBD"/>
    <w:rsid w:val="00555EBF"/>
    <w:rsid w:val="005562D1"/>
    <w:rsid w:val="005570F4"/>
    <w:rsid w:val="00557BE4"/>
    <w:rsid w:val="00557CBB"/>
    <w:rsid w:val="00560094"/>
    <w:rsid w:val="00560371"/>
    <w:rsid w:val="0056075E"/>
    <w:rsid w:val="005615C8"/>
    <w:rsid w:val="0056160F"/>
    <w:rsid w:val="00561652"/>
    <w:rsid w:val="0056171D"/>
    <w:rsid w:val="00561727"/>
    <w:rsid w:val="0056182E"/>
    <w:rsid w:val="00561B1C"/>
    <w:rsid w:val="00561B63"/>
    <w:rsid w:val="00562118"/>
    <w:rsid w:val="00562523"/>
    <w:rsid w:val="00562580"/>
    <w:rsid w:val="005626AA"/>
    <w:rsid w:val="00562CB3"/>
    <w:rsid w:val="00563694"/>
    <w:rsid w:val="0056390E"/>
    <w:rsid w:val="00564013"/>
    <w:rsid w:val="00564413"/>
    <w:rsid w:val="00564BBF"/>
    <w:rsid w:val="00565743"/>
    <w:rsid w:val="00565957"/>
    <w:rsid w:val="00565972"/>
    <w:rsid w:val="00566872"/>
    <w:rsid w:val="00566C0F"/>
    <w:rsid w:val="00566D3F"/>
    <w:rsid w:val="0056708A"/>
    <w:rsid w:val="005672CB"/>
    <w:rsid w:val="005677F2"/>
    <w:rsid w:val="00567A25"/>
    <w:rsid w:val="00567CCF"/>
    <w:rsid w:val="00567E1E"/>
    <w:rsid w:val="00567EEE"/>
    <w:rsid w:val="00567F64"/>
    <w:rsid w:val="005700F1"/>
    <w:rsid w:val="005704B9"/>
    <w:rsid w:val="005706D2"/>
    <w:rsid w:val="00570BE4"/>
    <w:rsid w:val="00570D4E"/>
    <w:rsid w:val="00570E5A"/>
    <w:rsid w:val="0057100C"/>
    <w:rsid w:val="00571629"/>
    <w:rsid w:val="00571774"/>
    <w:rsid w:val="00571C91"/>
    <w:rsid w:val="00571C9B"/>
    <w:rsid w:val="00571CBD"/>
    <w:rsid w:val="005722B7"/>
    <w:rsid w:val="0057242F"/>
    <w:rsid w:val="005726D2"/>
    <w:rsid w:val="00572B4A"/>
    <w:rsid w:val="005734F1"/>
    <w:rsid w:val="005735BE"/>
    <w:rsid w:val="00573EE8"/>
    <w:rsid w:val="00574A1A"/>
    <w:rsid w:val="00574ACF"/>
    <w:rsid w:val="00574C2F"/>
    <w:rsid w:val="00574C79"/>
    <w:rsid w:val="00574CB8"/>
    <w:rsid w:val="00574D10"/>
    <w:rsid w:val="00574D2D"/>
    <w:rsid w:val="00575152"/>
    <w:rsid w:val="00575193"/>
    <w:rsid w:val="005758CE"/>
    <w:rsid w:val="00575DA9"/>
    <w:rsid w:val="005760C9"/>
    <w:rsid w:val="00576272"/>
    <w:rsid w:val="0057637D"/>
    <w:rsid w:val="00576D22"/>
    <w:rsid w:val="005775B2"/>
    <w:rsid w:val="005777F5"/>
    <w:rsid w:val="0058005A"/>
    <w:rsid w:val="005803C7"/>
    <w:rsid w:val="005806E6"/>
    <w:rsid w:val="00580854"/>
    <w:rsid w:val="00580A92"/>
    <w:rsid w:val="00580E86"/>
    <w:rsid w:val="00581085"/>
    <w:rsid w:val="0058121F"/>
    <w:rsid w:val="00581535"/>
    <w:rsid w:val="00581B4F"/>
    <w:rsid w:val="00581EFB"/>
    <w:rsid w:val="005820CC"/>
    <w:rsid w:val="005823EA"/>
    <w:rsid w:val="00582492"/>
    <w:rsid w:val="00582BCC"/>
    <w:rsid w:val="00582E01"/>
    <w:rsid w:val="00583598"/>
    <w:rsid w:val="005835C1"/>
    <w:rsid w:val="0058379B"/>
    <w:rsid w:val="00583935"/>
    <w:rsid w:val="00583B93"/>
    <w:rsid w:val="00583CC7"/>
    <w:rsid w:val="00583DC4"/>
    <w:rsid w:val="0058418F"/>
    <w:rsid w:val="0058429F"/>
    <w:rsid w:val="005844AE"/>
    <w:rsid w:val="00584F5C"/>
    <w:rsid w:val="00585078"/>
    <w:rsid w:val="005854A0"/>
    <w:rsid w:val="005857F0"/>
    <w:rsid w:val="005858D5"/>
    <w:rsid w:val="005859DD"/>
    <w:rsid w:val="00585B4A"/>
    <w:rsid w:val="00585CEB"/>
    <w:rsid w:val="00585D12"/>
    <w:rsid w:val="00586268"/>
    <w:rsid w:val="005864C4"/>
    <w:rsid w:val="005868A0"/>
    <w:rsid w:val="00586971"/>
    <w:rsid w:val="00586AD4"/>
    <w:rsid w:val="00586C2D"/>
    <w:rsid w:val="00586E60"/>
    <w:rsid w:val="0058718E"/>
    <w:rsid w:val="005875CD"/>
    <w:rsid w:val="00587673"/>
    <w:rsid w:val="00587BA5"/>
    <w:rsid w:val="005900CE"/>
    <w:rsid w:val="005901EC"/>
    <w:rsid w:val="00590A25"/>
    <w:rsid w:val="005911F4"/>
    <w:rsid w:val="00591305"/>
    <w:rsid w:val="00591457"/>
    <w:rsid w:val="00591656"/>
    <w:rsid w:val="00591E1F"/>
    <w:rsid w:val="00592017"/>
    <w:rsid w:val="00592B66"/>
    <w:rsid w:val="00592CD6"/>
    <w:rsid w:val="00592DBB"/>
    <w:rsid w:val="00592DC2"/>
    <w:rsid w:val="00592EB9"/>
    <w:rsid w:val="0059310E"/>
    <w:rsid w:val="00593130"/>
    <w:rsid w:val="005937A4"/>
    <w:rsid w:val="00593A28"/>
    <w:rsid w:val="00593A79"/>
    <w:rsid w:val="00593A98"/>
    <w:rsid w:val="00593D0D"/>
    <w:rsid w:val="0059453D"/>
    <w:rsid w:val="005946FC"/>
    <w:rsid w:val="005952BD"/>
    <w:rsid w:val="0059555E"/>
    <w:rsid w:val="005957DE"/>
    <w:rsid w:val="00595895"/>
    <w:rsid w:val="0059596A"/>
    <w:rsid w:val="00595AE3"/>
    <w:rsid w:val="005961B9"/>
    <w:rsid w:val="005969A9"/>
    <w:rsid w:val="00596A7E"/>
    <w:rsid w:val="0059718C"/>
    <w:rsid w:val="00597782"/>
    <w:rsid w:val="00597F39"/>
    <w:rsid w:val="005A0107"/>
    <w:rsid w:val="005A01D5"/>
    <w:rsid w:val="005A13A9"/>
    <w:rsid w:val="005A227B"/>
    <w:rsid w:val="005A35A5"/>
    <w:rsid w:val="005A35F7"/>
    <w:rsid w:val="005A3B6A"/>
    <w:rsid w:val="005A3D84"/>
    <w:rsid w:val="005A3EB7"/>
    <w:rsid w:val="005A50CD"/>
    <w:rsid w:val="005A548E"/>
    <w:rsid w:val="005A5490"/>
    <w:rsid w:val="005A5664"/>
    <w:rsid w:val="005A584C"/>
    <w:rsid w:val="005A5B5A"/>
    <w:rsid w:val="005A5D1F"/>
    <w:rsid w:val="005A5F6F"/>
    <w:rsid w:val="005A6627"/>
    <w:rsid w:val="005A6888"/>
    <w:rsid w:val="005A6F88"/>
    <w:rsid w:val="005A7373"/>
    <w:rsid w:val="005A75FC"/>
    <w:rsid w:val="005A765B"/>
    <w:rsid w:val="005B004B"/>
    <w:rsid w:val="005B0077"/>
    <w:rsid w:val="005B00EF"/>
    <w:rsid w:val="005B132D"/>
    <w:rsid w:val="005B1BDF"/>
    <w:rsid w:val="005B1E83"/>
    <w:rsid w:val="005B1FA5"/>
    <w:rsid w:val="005B2337"/>
    <w:rsid w:val="005B276C"/>
    <w:rsid w:val="005B277F"/>
    <w:rsid w:val="005B305A"/>
    <w:rsid w:val="005B311E"/>
    <w:rsid w:val="005B3611"/>
    <w:rsid w:val="005B3859"/>
    <w:rsid w:val="005B3963"/>
    <w:rsid w:val="005B3E06"/>
    <w:rsid w:val="005B3F9C"/>
    <w:rsid w:val="005B461B"/>
    <w:rsid w:val="005B4FAD"/>
    <w:rsid w:val="005B50BC"/>
    <w:rsid w:val="005B5212"/>
    <w:rsid w:val="005B535C"/>
    <w:rsid w:val="005B545B"/>
    <w:rsid w:val="005B5616"/>
    <w:rsid w:val="005B572B"/>
    <w:rsid w:val="005B58C7"/>
    <w:rsid w:val="005B5CB9"/>
    <w:rsid w:val="005B6A16"/>
    <w:rsid w:val="005B6A43"/>
    <w:rsid w:val="005B6FF9"/>
    <w:rsid w:val="005B7163"/>
    <w:rsid w:val="005B7199"/>
    <w:rsid w:val="005B71F3"/>
    <w:rsid w:val="005B7337"/>
    <w:rsid w:val="005B76B7"/>
    <w:rsid w:val="005B7FD5"/>
    <w:rsid w:val="005C0191"/>
    <w:rsid w:val="005C0307"/>
    <w:rsid w:val="005C060C"/>
    <w:rsid w:val="005C0690"/>
    <w:rsid w:val="005C069C"/>
    <w:rsid w:val="005C0870"/>
    <w:rsid w:val="005C08E2"/>
    <w:rsid w:val="005C093B"/>
    <w:rsid w:val="005C0982"/>
    <w:rsid w:val="005C0E2D"/>
    <w:rsid w:val="005C1157"/>
    <w:rsid w:val="005C13FF"/>
    <w:rsid w:val="005C1480"/>
    <w:rsid w:val="005C2085"/>
    <w:rsid w:val="005C21F8"/>
    <w:rsid w:val="005C2746"/>
    <w:rsid w:val="005C2A00"/>
    <w:rsid w:val="005C2A3F"/>
    <w:rsid w:val="005C2C93"/>
    <w:rsid w:val="005C2D00"/>
    <w:rsid w:val="005C340C"/>
    <w:rsid w:val="005C343C"/>
    <w:rsid w:val="005C3734"/>
    <w:rsid w:val="005C383B"/>
    <w:rsid w:val="005C39F5"/>
    <w:rsid w:val="005C3A95"/>
    <w:rsid w:val="005C412D"/>
    <w:rsid w:val="005C4A83"/>
    <w:rsid w:val="005C5053"/>
    <w:rsid w:val="005C5864"/>
    <w:rsid w:val="005C5A01"/>
    <w:rsid w:val="005C5AE7"/>
    <w:rsid w:val="005C5E75"/>
    <w:rsid w:val="005C64DD"/>
    <w:rsid w:val="005C712B"/>
    <w:rsid w:val="005C71F1"/>
    <w:rsid w:val="005C7B41"/>
    <w:rsid w:val="005C7F67"/>
    <w:rsid w:val="005D05F7"/>
    <w:rsid w:val="005D0F64"/>
    <w:rsid w:val="005D1211"/>
    <w:rsid w:val="005D124F"/>
    <w:rsid w:val="005D1414"/>
    <w:rsid w:val="005D1545"/>
    <w:rsid w:val="005D16A3"/>
    <w:rsid w:val="005D1DF0"/>
    <w:rsid w:val="005D21FE"/>
    <w:rsid w:val="005D2464"/>
    <w:rsid w:val="005D254B"/>
    <w:rsid w:val="005D25AC"/>
    <w:rsid w:val="005D2617"/>
    <w:rsid w:val="005D2A90"/>
    <w:rsid w:val="005D2D48"/>
    <w:rsid w:val="005D2E33"/>
    <w:rsid w:val="005D2EFA"/>
    <w:rsid w:val="005D333C"/>
    <w:rsid w:val="005D33D7"/>
    <w:rsid w:val="005D36B1"/>
    <w:rsid w:val="005D3857"/>
    <w:rsid w:val="005D39F3"/>
    <w:rsid w:val="005D3AF9"/>
    <w:rsid w:val="005D3BB8"/>
    <w:rsid w:val="005D3C57"/>
    <w:rsid w:val="005D448C"/>
    <w:rsid w:val="005D472E"/>
    <w:rsid w:val="005D491C"/>
    <w:rsid w:val="005D4DA4"/>
    <w:rsid w:val="005D4DD9"/>
    <w:rsid w:val="005D51A4"/>
    <w:rsid w:val="005D5468"/>
    <w:rsid w:val="005D581D"/>
    <w:rsid w:val="005D5A54"/>
    <w:rsid w:val="005D5C2C"/>
    <w:rsid w:val="005D5D21"/>
    <w:rsid w:val="005D61F8"/>
    <w:rsid w:val="005D626D"/>
    <w:rsid w:val="005D6BB2"/>
    <w:rsid w:val="005D6FE9"/>
    <w:rsid w:val="005D776A"/>
    <w:rsid w:val="005D7C0F"/>
    <w:rsid w:val="005D7D65"/>
    <w:rsid w:val="005E069D"/>
    <w:rsid w:val="005E0885"/>
    <w:rsid w:val="005E0B73"/>
    <w:rsid w:val="005E0F43"/>
    <w:rsid w:val="005E1454"/>
    <w:rsid w:val="005E1618"/>
    <w:rsid w:val="005E1847"/>
    <w:rsid w:val="005E192E"/>
    <w:rsid w:val="005E230D"/>
    <w:rsid w:val="005E2315"/>
    <w:rsid w:val="005E23A7"/>
    <w:rsid w:val="005E26E5"/>
    <w:rsid w:val="005E293A"/>
    <w:rsid w:val="005E2B18"/>
    <w:rsid w:val="005E336E"/>
    <w:rsid w:val="005E3AE7"/>
    <w:rsid w:val="005E3D6C"/>
    <w:rsid w:val="005E4159"/>
    <w:rsid w:val="005E45D2"/>
    <w:rsid w:val="005E466E"/>
    <w:rsid w:val="005E48C0"/>
    <w:rsid w:val="005E4A3B"/>
    <w:rsid w:val="005E5807"/>
    <w:rsid w:val="005E5E13"/>
    <w:rsid w:val="005E66C6"/>
    <w:rsid w:val="005E69FA"/>
    <w:rsid w:val="005E6E58"/>
    <w:rsid w:val="005E6E6A"/>
    <w:rsid w:val="005E72DE"/>
    <w:rsid w:val="005E7537"/>
    <w:rsid w:val="005E75E2"/>
    <w:rsid w:val="005F0243"/>
    <w:rsid w:val="005F0839"/>
    <w:rsid w:val="005F0C3B"/>
    <w:rsid w:val="005F0C49"/>
    <w:rsid w:val="005F122A"/>
    <w:rsid w:val="005F1340"/>
    <w:rsid w:val="005F146E"/>
    <w:rsid w:val="005F16B4"/>
    <w:rsid w:val="005F1946"/>
    <w:rsid w:val="005F1CC5"/>
    <w:rsid w:val="005F1D6F"/>
    <w:rsid w:val="005F1E79"/>
    <w:rsid w:val="005F21B7"/>
    <w:rsid w:val="005F2747"/>
    <w:rsid w:val="005F2B3D"/>
    <w:rsid w:val="005F2DB0"/>
    <w:rsid w:val="005F2EFE"/>
    <w:rsid w:val="005F3A0D"/>
    <w:rsid w:val="005F4768"/>
    <w:rsid w:val="005F4BE6"/>
    <w:rsid w:val="005F4E62"/>
    <w:rsid w:val="005F5016"/>
    <w:rsid w:val="005F5044"/>
    <w:rsid w:val="005F5110"/>
    <w:rsid w:val="005F5715"/>
    <w:rsid w:val="005F5BDF"/>
    <w:rsid w:val="005F5D24"/>
    <w:rsid w:val="005F5D99"/>
    <w:rsid w:val="005F5E71"/>
    <w:rsid w:val="005F5E98"/>
    <w:rsid w:val="005F60C1"/>
    <w:rsid w:val="005F64C3"/>
    <w:rsid w:val="005F6BB0"/>
    <w:rsid w:val="005F6BF6"/>
    <w:rsid w:val="005F75A4"/>
    <w:rsid w:val="005F77F4"/>
    <w:rsid w:val="005F79AD"/>
    <w:rsid w:val="005F7AF1"/>
    <w:rsid w:val="005F7EB8"/>
    <w:rsid w:val="00600179"/>
    <w:rsid w:val="00600789"/>
    <w:rsid w:val="00600B5F"/>
    <w:rsid w:val="00600DA0"/>
    <w:rsid w:val="00600F60"/>
    <w:rsid w:val="00601237"/>
    <w:rsid w:val="006013BD"/>
    <w:rsid w:val="00601730"/>
    <w:rsid w:val="0060178E"/>
    <w:rsid w:val="00601857"/>
    <w:rsid w:val="0060187F"/>
    <w:rsid w:val="0060197F"/>
    <w:rsid w:val="00601B6D"/>
    <w:rsid w:val="006021EE"/>
    <w:rsid w:val="0060229A"/>
    <w:rsid w:val="00602D8B"/>
    <w:rsid w:val="0060339B"/>
    <w:rsid w:val="00604580"/>
    <w:rsid w:val="0060470E"/>
    <w:rsid w:val="0060471C"/>
    <w:rsid w:val="0060527D"/>
    <w:rsid w:val="00605E52"/>
    <w:rsid w:val="0060629B"/>
    <w:rsid w:val="006062A0"/>
    <w:rsid w:val="00606605"/>
    <w:rsid w:val="006066D6"/>
    <w:rsid w:val="006068D8"/>
    <w:rsid w:val="0060724C"/>
    <w:rsid w:val="0060725F"/>
    <w:rsid w:val="00607597"/>
    <w:rsid w:val="00607D49"/>
    <w:rsid w:val="00610099"/>
    <w:rsid w:val="006107A6"/>
    <w:rsid w:val="00610897"/>
    <w:rsid w:val="00610C0F"/>
    <w:rsid w:val="00611D31"/>
    <w:rsid w:val="00612DB2"/>
    <w:rsid w:val="006133B0"/>
    <w:rsid w:val="00613BFE"/>
    <w:rsid w:val="00613FA6"/>
    <w:rsid w:val="006141CC"/>
    <w:rsid w:val="006146E1"/>
    <w:rsid w:val="00614B11"/>
    <w:rsid w:val="006156CC"/>
    <w:rsid w:val="00615D5F"/>
    <w:rsid w:val="00615E13"/>
    <w:rsid w:val="00615E1D"/>
    <w:rsid w:val="00615F7C"/>
    <w:rsid w:val="00615F92"/>
    <w:rsid w:val="00616024"/>
    <w:rsid w:val="0061612E"/>
    <w:rsid w:val="0061618F"/>
    <w:rsid w:val="00616AB5"/>
    <w:rsid w:val="00617317"/>
    <w:rsid w:val="00617375"/>
    <w:rsid w:val="00620927"/>
    <w:rsid w:val="006209BF"/>
    <w:rsid w:val="00620C0B"/>
    <w:rsid w:val="00621138"/>
    <w:rsid w:val="00621166"/>
    <w:rsid w:val="00621761"/>
    <w:rsid w:val="00621ADD"/>
    <w:rsid w:val="00621C6C"/>
    <w:rsid w:val="00621DF7"/>
    <w:rsid w:val="00621FAC"/>
    <w:rsid w:val="0062203B"/>
    <w:rsid w:val="00622042"/>
    <w:rsid w:val="006220BE"/>
    <w:rsid w:val="006220E2"/>
    <w:rsid w:val="00622317"/>
    <w:rsid w:val="006227C5"/>
    <w:rsid w:val="00622847"/>
    <w:rsid w:val="006229FC"/>
    <w:rsid w:val="00622D05"/>
    <w:rsid w:val="00623328"/>
    <w:rsid w:val="006233C3"/>
    <w:rsid w:val="0062383B"/>
    <w:rsid w:val="00623AC3"/>
    <w:rsid w:val="00623B35"/>
    <w:rsid w:val="0062404B"/>
    <w:rsid w:val="0062427D"/>
    <w:rsid w:val="0062463A"/>
    <w:rsid w:val="00624658"/>
    <w:rsid w:val="0062467E"/>
    <w:rsid w:val="0062473E"/>
    <w:rsid w:val="00624D14"/>
    <w:rsid w:val="00625052"/>
    <w:rsid w:val="006251C0"/>
    <w:rsid w:val="006253BB"/>
    <w:rsid w:val="0062578C"/>
    <w:rsid w:val="00625B46"/>
    <w:rsid w:val="00625E24"/>
    <w:rsid w:val="00625EE0"/>
    <w:rsid w:val="00625F01"/>
    <w:rsid w:val="00626D69"/>
    <w:rsid w:val="00626EB4"/>
    <w:rsid w:val="006271BD"/>
    <w:rsid w:val="00627F8D"/>
    <w:rsid w:val="00627F9E"/>
    <w:rsid w:val="00630199"/>
    <w:rsid w:val="00630207"/>
    <w:rsid w:val="00630222"/>
    <w:rsid w:val="0063033A"/>
    <w:rsid w:val="0063049F"/>
    <w:rsid w:val="0063130E"/>
    <w:rsid w:val="0063158D"/>
    <w:rsid w:val="006316CB"/>
    <w:rsid w:val="00631B03"/>
    <w:rsid w:val="00631D24"/>
    <w:rsid w:val="00632308"/>
    <w:rsid w:val="0063272F"/>
    <w:rsid w:val="00632977"/>
    <w:rsid w:val="00632EE8"/>
    <w:rsid w:val="00632F71"/>
    <w:rsid w:val="006339D8"/>
    <w:rsid w:val="00634021"/>
    <w:rsid w:val="00634070"/>
    <w:rsid w:val="006342D8"/>
    <w:rsid w:val="006344E2"/>
    <w:rsid w:val="0063451E"/>
    <w:rsid w:val="00634CBC"/>
    <w:rsid w:val="00635338"/>
    <w:rsid w:val="006360E3"/>
    <w:rsid w:val="00636248"/>
    <w:rsid w:val="00636784"/>
    <w:rsid w:val="00636DFA"/>
    <w:rsid w:val="00637898"/>
    <w:rsid w:val="00637AE2"/>
    <w:rsid w:val="00637D0B"/>
    <w:rsid w:val="0064005F"/>
    <w:rsid w:val="0064096C"/>
    <w:rsid w:val="00640C1D"/>
    <w:rsid w:val="00640DC0"/>
    <w:rsid w:val="00640EBC"/>
    <w:rsid w:val="0064125D"/>
    <w:rsid w:val="0064180B"/>
    <w:rsid w:val="00641853"/>
    <w:rsid w:val="00641E7D"/>
    <w:rsid w:val="00642170"/>
    <w:rsid w:val="00642226"/>
    <w:rsid w:val="00642478"/>
    <w:rsid w:val="006424E2"/>
    <w:rsid w:val="00642A94"/>
    <w:rsid w:val="00642C4F"/>
    <w:rsid w:val="00642C6E"/>
    <w:rsid w:val="00643113"/>
    <w:rsid w:val="0064345A"/>
    <w:rsid w:val="006435A5"/>
    <w:rsid w:val="00644170"/>
    <w:rsid w:val="00644277"/>
    <w:rsid w:val="006444E8"/>
    <w:rsid w:val="006448C8"/>
    <w:rsid w:val="00644D3A"/>
    <w:rsid w:val="006456CA"/>
    <w:rsid w:val="0064577E"/>
    <w:rsid w:val="0064590B"/>
    <w:rsid w:val="00645958"/>
    <w:rsid w:val="00645B2D"/>
    <w:rsid w:val="006460D9"/>
    <w:rsid w:val="006461F6"/>
    <w:rsid w:val="00646206"/>
    <w:rsid w:val="0064622C"/>
    <w:rsid w:val="00646BAC"/>
    <w:rsid w:val="00646DDF"/>
    <w:rsid w:val="00646E12"/>
    <w:rsid w:val="006473C3"/>
    <w:rsid w:val="00647556"/>
    <w:rsid w:val="0064789A"/>
    <w:rsid w:val="00647DA7"/>
    <w:rsid w:val="00647DF8"/>
    <w:rsid w:val="00650318"/>
    <w:rsid w:val="006503DD"/>
    <w:rsid w:val="00650834"/>
    <w:rsid w:val="00650F20"/>
    <w:rsid w:val="0065108A"/>
    <w:rsid w:val="0065155C"/>
    <w:rsid w:val="00651710"/>
    <w:rsid w:val="0065190D"/>
    <w:rsid w:val="00651FDB"/>
    <w:rsid w:val="006522D6"/>
    <w:rsid w:val="00652ABC"/>
    <w:rsid w:val="006536D9"/>
    <w:rsid w:val="00653E81"/>
    <w:rsid w:val="006544A0"/>
    <w:rsid w:val="006546A6"/>
    <w:rsid w:val="006546C3"/>
    <w:rsid w:val="00654C4A"/>
    <w:rsid w:val="00654D03"/>
    <w:rsid w:val="00654DBF"/>
    <w:rsid w:val="00654FD4"/>
    <w:rsid w:val="00655312"/>
    <w:rsid w:val="0065531B"/>
    <w:rsid w:val="006556F3"/>
    <w:rsid w:val="00655929"/>
    <w:rsid w:val="00655F96"/>
    <w:rsid w:val="00655FA6"/>
    <w:rsid w:val="00656362"/>
    <w:rsid w:val="0065671B"/>
    <w:rsid w:val="00656912"/>
    <w:rsid w:val="00656FDE"/>
    <w:rsid w:val="00657403"/>
    <w:rsid w:val="006574C0"/>
    <w:rsid w:val="00657820"/>
    <w:rsid w:val="00657A3E"/>
    <w:rsid w:val="00657C67"/>
    <w:rsid w:val="00660034"/>
    <w:rsid w:val="006600E7"/>
    <w:rsid w:val="006602B8"/>
    <w:rsid w:val="00660353"/>
    <w:rsid w:val="00660826"/>
    <w:rsid w:val="00660AB6"/>
    <w:rsid w:val="00660B2C"/>
    <w:rsid w:val="00661664"/>
    <w:rsid w:val="00662180"/>
    <w:rsid w:val="006627D4"/>
    <w:rsid w:val="0066294A"/>
    <w:rsid w:val="00662977"/>
    <w:rsid w:val="006629A5"/>
    <w:rsid w:val="00662A80"/>
    <w:rsid w:val="00662D04"/>
    <w:rsid w:val="00662E5F"/>
    <w:rsid w:val="0066300D"/>
    <w:rsid w:val="00663411"/>
    <w:rsid w:val="006637AE"/>
    <w:rsid w:val="006638CF"/>
    <w:rsid w:val="006639A3"/>
    <w:rsid w:val="00663AD1"/>
    <w:rsid w:val="00664625"/>
    <w:rsid w:val="0066496C"/>
    <w:rsid w:val="00664997"/>
    <w:rsid w:val="00664F38"/>
    <w:rsid w:val="006652C2"/>
    <w:rsid w:val="0066540A"/>
    <w:rsid w:val="00665810"/>
    <w:rsid w:val="00665AC9"/>
    <w:rsid w:val="006662BE"/>
    <w:rsid w:val="00666332"/>
    <w:rsid w:val="00666476"/>
    <w:rsid w:val="0066659D"/>
    <w:rsid w:val="006667EB"/>
    <w:rsid w:val="00666E54"/>
    <w:rsid w:val="00666F74"/>
    <w:rsid w:val="00667291"/>
    <w:rsid w:val="006672C4"/>
    <w:rsid w:val="006673C6"/>
    <w:rsid w:val="00667652"/>
    <w:rsid w:val="00667760"/>
    <w:rsid w:val="0066779E"/>
    <w:rsid w:val="00667B42"/>
    <w:rsid w:val="00667C73"/>
    <w:rsid w:val="00667E09"/>
    <w:rsid w:val="006700F9"/>
    <w:rsid w:val="0067021C"/>
    <w:rsid w:val="006706A5"/>
    <w:rsid w:val="006709B5"/>
    <w:rsid w:val="00670D75"/>
    <w:rsid w:val="006713D3"/>
    <w:rsid w:val="00671988"/>
    <w:rsid w:val="00671C9A"/>
    <w:rsid w:val="00671F4F"/>
    <w:rsid w:val="006721F6"/>
    <w:rsid w:val="006725F3"/>
    <w:rsid w:val="0067269F"/>
    <w:rsid w:val="006726A5"/>
    <w:rsid w:val="006726E4"/>
    <w:rsid w:val="0067294B"/>
    <w:rsid w:val="00672AC8"/>
    <w:rsid w:val="00672BEE"/>
    <w:rsid w:val="00672FFD"/>
    <w:rsid w:val="00673A14"/>
    <w:rsid w:val="00673A54"/>
    <w:rsid w:val="0067487D"/>
    <w:rsid w:val="00674A85"/>
    <w:rsid w:val="00674B19"/>
    <w:rsid w:val="0067517E"/>
    <w:rsid w:val="006757BF"/>
    <w:rsid w:val="00675F08"/>
    <w:rsid w:val="006761D2"/>
    <w:rsid w:val="00676FCA"/>
    <w:rsid w:val="00677662"/>
    <w:rsid w:val="0067798D"/>
    <w:rsid w:val="00677BD6"/>
    <w:rsid w:val="00677FE5"/>
    <w:rsid w:val="006802EE"/>
    <w:rsid w:val="006807E4"/>
    <w:rsid w:val="00681027"/>
    <w:rsid w:val="00681883"/>
    <w:rsid w:val="00681FF7"/>
    <w:rsid w:val="00682036"/>
    <w:rsid w:val="006822F6"/>
    <w:rsid w:val="00682A08"/>
    <w:rsid w:val="00682A94"/>
    <w:rsid w:val="00682C02"/>
    <w:rsid w:val="00682C69"/>
    <w:rsid w:val="00682C91"/>
    <w:rsid w:val="006831C2"/>
    <w:rsid w:val="006833EC"/>
    <w:rsid w:val="0068371E"/>
    <w:rsid w:val="00683765"/>
    <w:rsid w:val="00683988"/>
    <w:rsid w:val="00683D91"/>
    <w:rsid w:val="00684079"/>
    <w:rsid w:val="006841F2"/>
    <w:rsid w:val="006842FE"/>
    <w:rsid w:val="006848C7"/>
    <w:rsid w:val="006849EE"/>
    <w:rsid w:val="00684A9E"/>
    <w:rsid w:val="006850A8"/>
    <w:rsid w:val="00685444"/>
    <w:rsid w:val="006857FA"/>
    <w:rsid w:val="00685840"/>
    <w:rsid w:val="00685C4B"/>
    <w:rsid w:val="00686748"/>
    <w:rsid w:val="00686821"/>
    <w:rsid w:val="00686EC6"/>
    <w:rsid w:val="00687063"/>
    <w:rsid w:val="0068784B"/>
    <w:rsid w:val="00687C4D"/>
    <w:rsid w:val="00687C77"/>
    <w:rsid w:val="00690440"/>
    <w:rsid w:val="006904EB"/>
    <w:rsid w:val="00690874"/>
    <w:rsid w:val="00690D2B"/>
    <w:rsid w:val="00691511"/>
    <w:rsid w:val="006917DB"/>
    <w:rsid w:val="00691B8E"/>
    <w:rsid w:val="00691D6D"/>
    <w:rsid w:val="00692D4A"/>
    <w:rsid w:val="0069311D"/>
    <w:rsid w:val="006935E3"/>
    <w:rsid w:val="00693A89"/>
    <w:rsid w:val="00693E2D"/>
    <w:rsid w:val="00693F45"/>
    <w:rsid w:val="00693FE8"/>
    <w:rsid w:val="00694141"/>
    <w:rsid w:val="00694B45"/>
    <w:rsid w:val="0069503B"/>
    <w:rsid w:val="006953FD"/>
    <w:rsid w:val="006957EA"/>
    <w:rsid w:val="00696234"/>
    <w:rsid w:val="00696BC0"/>
    <w:rsid w:val="00696BC1"/>
    <w:rsid w:val="00697500"/>
    <w:rsid w:val="006976B7"/>
    <w:rsid w:val="00697ACE"/>
    <w:rsid w:val="00697B1F"/>
    <w:rsid w:val="00697C46"/>
    <w:rsid w:val="00697D8D"/>
    <w:rsid w:val="006A09AF"/>
    <w:rsid w:val="006A09F6"/>
    <w:rsid w:val="006A0A34"/>
    <w:rsid w:val="006A0A69"/>
    <w:rsid w:val="006A0BEF"/>
    <w:rsid w:val="006A0E9B"/>
    <w:rsid w:val="006A0EA7"/>
    <w:rsid w:val="006A18F5"/>
    <w:rsid w:val="006A2568"/>
    <w:rsid w:val="006A2B88"/>
    <w:rsid w:val="006A2BCA"/>
    <w:rsid w:val="006A2C73"/>
    <w:rsid w:val="006A2C89"/>
    <w:rsid w:val="006A3169"/>
    <w:rsid w:val="006A3868"/>
    <w:rsid w:val="006A3B3B"/>
    <w:rsid w:val="006A4DF5"/>
    <w:rsid w:val="006A4FE9"/>
    <w:rsid w:val="006A532F"/>
    <w:rsid w:val="006A5563"/>
    <w:rsid w:val="006A55DC"/>
    <w:rsid w:val="006A576A"/>
    <w:rsid w:val="006A5F3F"/>
    <w:rsid w:val="006A6440"/>
    <w:rsid w:val="006A64EB"/>
    <w:rsid w:val="006A6C1A"/>
    <w:rsid w:val="006A7041"/>
    <w:rsid w:val="006A7050"/>
    <w:rsid w:val="006A785C"/>
    <w:rsid w:val="006A7A26"/>
    <w:rsid w:val="006A7AA0"/>
    <w:rsid w:val="006A7CDE"/>
    <w:rsid w:val="006A7D94"/>
    <w:rsid w:val="006A7E80"/>
    <w:rsid w:val="006B05F3"/>
    <w:rsid w:val="006B0F9D"/>
    <w:rsid w:val="006B1611"/>
    <w:rsid w:val="006B17EF"/>
    <w:rsid w:val="006B193E"/>
    <w:rsid w:val="006B1A4D"/>
    <w:rsid w:val="006B20BF"/>
    <w:rsid w:val="006B238D"/>
    <w:rsid w:val="006B2439"/>
    <w:rsid w:val="006B2542"/>
    <w:rsid w:val="006B28A4"/>
    <w:rsid w:val="006B29D8"/>
    <w:rsid w:val="006B38AA"/>
    <w:rsid w:val="006B38EF"/>
    <w:rsid w:val="006B3F54"/>
    <w:rsid w:val="006B45F6"/>
    <w:rsid w:val="006B4EA0"/>
    <w:rsid w:val="006B4F01"/>
    <w:rsid w:val="006B50B9"/>
    <w:rsid w:val="006B5114"/>
    <w:rsid w:val="006B52F6"/>
    <w:rsid w:val="006B540A"/>
    <w:rsid w:val="006B5619"/>
    <w:rsid w:val="006B5877"/>
    <w:rsid w:val="006B5996"/>
    <w:rsid w:val="006B5B69"/>
    <w:rsid w:val="006B633A"/>
    <w:rsid w:val="006B68FD"/>
    <w:rsid w:val="006B6C07"/>
    <w:rsid w:val="006B6CDB"/>
    <w:rsid w:val="006B6D1B"/>
    <w:rsid w:val="006C0463"/>
    <w:rsid w:val="006C04A8"/>
    <w:rsid w:val="006C095D"/>
    <w:rsid w:val="006C0C28"/>
    <w:rsid w:val="006C0CBA"/>
    <w:rsid w:val="006C1788"/>
    <w:rsid w:val="006C1A8B"/>
    <w:rsid w:val="006C1C75"/>
    <w:rsid w:val="006C2217"/>
    <w:rsid w:val="006C2227"/>
    <w:rsid w:val="006C22ED"/>
    <w:rsid w:val="006C231B"/>
    <w:rsid w:val="006C2588"/>
    <w:rsid w:val="006C29F6"/>
    <w:rsid w:val="006C2B00"/>
    <w:rsid w:val="006C2C34"/>
    <w:rsid w:val="006C32D2"/>
    <w:rsid w:val="006C35D2"/>
    <w:rsid w:val="006C3961"/>
    <w:rsid w:val="006C3B13"/>
    <w:rsid w:val="006C521C"/>
    <w:rsid w:val="006C5237"/>
    <w:rsid w:val="006C54C2"/>
    <w:rsid w:val="006C58DC"/>
    <w:rsid w:val="006C6510"/>
    <w:rsid w:val="006C75FC"/>
    <w:rsid w:val="006C771F"/>
    <w:rsid w:val="006C78A2"/>
    <w:rsid w:val="006C7D94"/>
    <w:rsid w:val="006C7DFC"/>
    <w:rsid w:val="006D0357"/>
    <w:rsid w:val="006D039F"/>
    <w:rsid w:val="006D0494"/>
    <w:rsid w:val="006D0954"/>
    <w:rsid w:val="006D0A01"/>
    <w:rsid w:val="006D10B5"/>
    <w:rsid w:val="006D155C"/>
    <w:rsid w:val="006D1775"/>
    <w:rsid w:val="006D1824"/>
    <w:rsid w:val="006D1CE2"/>
    <w:rsid w:val="006D1D16"/>
    <w:rsid w:val="006D2C0F"/>
    <w:rsid w:val="006D2CA6"/>
    <w:rsid w:val="006D2CF5"/>
    <w:rsid w:val="006D3006"/>
    <w:rsid w:val="006D3D1B"/>
    <w:rsid w:val="006D47F1"/>
    <w:rsid w:val="006D4F2E"/>
    <w:rsid w:val="006D4F9B"/>
    <w:rsid w:val="006D4FB3"/>
    <w:rsid w:val="006D5E0A"/>
    <w:rsid w:val="006D5E33"/>
    <w:rsid w:val="006D5E7A"/>
    <w:rsid w:val="006D62C8"/>
    <w:rsid w:val="006D6315"/>
    <w:rsid w:val="006D6677"/>
    <w:rsid w:val="006D681D"/>
    <w:rsid w:val="006D6AE0"/>
    <w:rsid w:val="006D6B4B"/>
    <w:rsid w:val="006D6C44"/>
    <w:rsid w:val="006D707A"/>
    <w:rsid w:val="006D734F"/>
    <w:rsid w:val="006D74C4"/>
    <w:rsid w:val="006D7591"/>
    <w:rsid w:val="006D793F"/>
    <w:rsid w:val="006D7B38"/>
    <w:rsid w:val="006E020C"/>
    <w:rsid w:val="006E02FF"/>
    <w:rsid w:val="006E0477"/>
    <w:rsid w:val="006E0946"/>
    <w:rsid w:val="006E0B9F"/>
    <w:rsid w:val="006E0EDE"/>
    <w:rsid w:val="006E1063"/>
    <w:rsid w:val="006E1383"/>
    <w:rsid w:val="006E14B8"/>
    <w:rsid w:val="006E1645"/>
    <w:rsid w:val="006E166C"/>
    <w:rsid w:val="006E170A"/>
    <w:rsid w:val="006E1815"/>
    <w:rsid w:val="006E1AB6"/>
    <w:rsid w:val="006E1B39"/>
    <w:rsid w:val="006E1B8F"/>
    <w:rsid w:val="006E1BBF"/>
    <w:rsid w:val="006E1C32"/>
    <w:rsid w:val="006E2338"/>
    <w:rsid w:val="006E25F0"/>
    <w:rsid w:val="006E28E0"/>
    <w:rsid w:val="006E2934"/>
    <w:rsid w:val="006E2F5D"/>
    <w:rsid w:val="006E342F"/>
    <w:rsid w:val="006E3850"/>
    <w:rsid w:val="006E4280"/>
    <w:rsid w:val="006E43DA"/>
    <w:rsid w:val="006E4B5B"/>
    <w:rsid w:val="006E4E4F"/>
    <w:rsid w:val="006E5C5F"/>
    <w:rsid w:val="006E5E92"/>
    <w:rsid w:val="006E6224"/>
    <w:rsid w:val="006E664E"/>
    <w:rsid w:val="006E6926"/>
    <w:rsid w:val="006E6947"/>
    <w:rsid w:val="006E6F32"/>
    <w:rsid w:val="006E7156"/>
    <w:rsid w:val="006E7316"/>
    <w:rsid w:val="006E7785"/>
    <w:rsid w:val="006E7A11"/>
    <w:rsid w:val="006E7AA9"/>
    <w:rsid w:val="006E7C76"/>
    <w:rsid w:val="006E7E32"/>
    <w:rsid w:val="006F002E"/>
    <w:rsid w:val="006F050B"/>
    <w:rsid w:val="006F0A80"/>
    <w:rsid w:val="006F0C56"/>
    <w:rsid w:val="006F0F16"/>
    <w:rsid w:val="006F0F3C"/>
    <w:rsid w:val="006F1295"/>
    <w:rsid w:val="006F15F4"/>
    <w:rsid w:val="006F193C"/>
    <w:rsid w:val="006F1A4D"/>
    <w:rsid w:val="006F229E"/>
    <w:rsid w:val="006F2788"/>
    <w:rsid w:val="006F2D2C"/>
    <w:rsid w:val="006F30F4"/>
    <w:rsid w:val="006F32CF"/>
    <w:rsid w:val="006F3729"/>
    <w:rsid w:val="006F3849"/>
    <w:rsid w:val="006F38B1"/>
    <w:rsid w:val="006F40D7"/>
    <w:rsid w:val="006F48EC"/>
    <w:rsid w:val="006F50F9"/>
    <w:rsid w:val="006F58D1"/>
    <w:rsid w:val="006F5B57"/>
    <w:rsid w:val="006F5BEC"/>
    <w:rsid w:val="006F5F01"/>
    <w:rsid w:val="006F6751"/>
    <w:rsid w:val="006F7507"/>
    <w:rsid w:val="006F7654"/>
    <w:rsid w:val="006F76CF"/>
    <w:rsid w:val="006F7D49"/>
    <w:rsid w:val="006F7D64"/>
    <w:rsid w:val="006F7EE1"/>
    <w:rsid w:val="0070026C"/>
    <w:rsid w:val="00700D8C"/>
    <w:rsid w:val="00700F75"/>
    <w:rsid w:val="007010AD"/>
    <w:rsid w:val="00701101"/>
    <w:rsid w:val="00701102"/>
    <w:rsid w:val="007014D8"/>
    <w:rsid w:val="0070274A"/>
    <w:rsid w:val="00702EC7"/>
    <w:rsid w:val="0070313C"/>
    <w:rsid w:val="0070317A"/>
    <w:rsid w:val="007034AB"/>
    <w:rsid w:val="0070372A"/>
    <w:rsid w:val="007037BA"/>
    <w:rsid w:val="00703876"/>
    <w:rsid w:val="00703B80"/>
    <w:rsid w:val="0070427B"/>
    <w:rsid w:val="00704327"/>
    <w:rsid w:val="00704AA7"/>
    <w:rsid w:val="00704B29"/>
    <w:rsid w:val="007050BE"/>
    <w:rsid w:val="007053E4"/>
    <w:rsid w:val="00705AF7"/>
    <w:rsid w:val="00705C58"/>
    <w:rsid w:val="00706210"/>
    <w:rsid w:val="007068BD"/>
    <w:rsid w:val="00706B35"/>
    <w:rsid w:val="00706FD5"/>
    <w:rsid w:val="0070735F"/>
    <w:rsid w:val="00707403"/>
    <w:rsid w:val="00707840"/>
    <w:rsid w:val="00707936"/>
    <w:rsid w:val="00707C37"/>
    <w:rsid w:val="00707CD6"/>
    <w:rsid w:val="00707D12"/>
    <w:rsid w:val="00707E5B"/>
    <w:rsid w:val="00710527"/>
    <w:rsid w:val="00710685"/>
    <w:rsid w:val="007106CD"/>
    <w:rsid w:val="00710717"/>
    <w:rsid w:val="0071076E"/>
    <w:rsid w:val="0071094A"/>
    <w:rsid w:val="00711674"/>
    <w:rsid w:val="00711EA0"/>
    <w:rsid w:val="0071208E"/>
    <w:rsid w:val="007120F1"/>
    <w:rsid w:val="00712B08"/>
    <w:rsid w:val="00712BC1"/>
    <w:rsid w:val="00712F07"/>
    <w:rsid w:val="0071325C"/>
    <w:rsid w:val="00713429"/>
    <w:rsid w:val="0071368F"/>
    <w:rsid w:val="00714704"/>
    <w:rsid w:val="00715236"/>
    <w:rsid w:val="007155F6"/>
    <w:rsid w:val="0071587E"/>
    <w:rsid w:val="007159D1"/>
    <w:rsid w:val="00715EAB"/>
    <w:rsid w:val="00716245"/>
    <w:rsid w:val="0071697B"/>
    <w:rsid w:val="00716F5A"/>
    <w:rsid w:val="007170D0"/>
    <w:rsid w:val="00717486"/>
    <w:rsid w:val="00717564"/>
    <w:rsid w:val="007177C7"/>
    <w:rsid w:val="00717B1D"/>
    <w:rsid w:val="00717B1E"/>
    <w:rsid w:val="00717CE5"/>
    <w:rsid w:val="00717D6D"/>
    <w:rsid w:val="00717F61"/>
    <w:rsid w:val="00720962"/>
    <w:rsid w:val="00720C38"/>
    <w:rsid w:val="00720D2F"/>
    <w:rsid w:val="0072113E"/>
    <w:rsid w:val="007213D7"/>
    <w:rsid w:val="007216EC"/>
    <w:rsid w:val="00721A40"/>
    <w:rsid w:val="0072204B"/>
    <w:rsid w:val="007221EA"/>
    <w:rsid w:val="00722B75"/>
    <w:rsid w:val="00722F80"/>
    <w:rsid w:val="00722FA7"/>
    <w:rsid w:val="007233E5"/>
    <w:rsid w:val="00723945"/>
    <w:rsid w:val="00723A6F"/>
    <w:rsid w:val="007242B8"/>
    <w:rsid w:val="00724658"/>
    <w:rsid w:val="00724C04"/>
    <w:rsid w:val="00725161"/>
    <w:rsid w:val="00725495"/>
    <w:rsid w:val="00725599"/>
    <w:rsid w:val="00726220"/>
    <w:rsid w:val="0072636B"/>
    <w:rsid w:val="007263FE"/>
    <w:rsid w:val="007267FB"/>
    <w:rsid w:val="0072732F"/>
    <w:rsid w:val="0072750B"/>
    <w:rsid w:val="007276E9"/>
    <w:rsid w:val="00727BF2"/>
    <w:rsid w:val="00727C7A"/>
    <w:rsid w:val="00727D0F"/>
    <w:rsid w:val="00727E1C"/>
    <w:rsid w:val="00730154"/>
    <w:rsid w:val="007304A4"/>
    <w:rsid w:val="007307B8"/>
    <w:rsid w:val="00730A1D"/>
    <w:rsid w:val="00730A7E"/>
    <w:rsid w:val="00730D7A"/>
    <w:rsid w:val="00730DA8"/>
    <w:rsid w:val="007312B9"/>
    <w:rsid w:val="00731464"/>
    <w:rsid w:val="0073149D"/>
    <w:rsid w:val="007316B6"/>
    <w:rsid w:val="0073173D"/>
    <w:rsid w:val="007318AB"/>
    <w:rsid w:val="007318B9"/>
    <w:rsid w:val="007324E8"/>
    <w:rsid w:val="00732B73"/>
    <w:rsid w:val="00732F07"/>
    <w:rsid w:val="00733063"/>
    <w:rsid w:val="007331F8"/>
    <w:rsid w:val="00733527"/>
    <w:rsid w:val="007337BE"/>
    <w:rsid w:val="00733DAB"/>
    <w:rsid w:val="007341C5"/>
    <w:rsid w:val="00734740"/>
    <w:rsid w:val="007350E0"/>
    <w:rsid w:val="00735B10"/>
    <w:rsid w:val="0073605C"/>
    <w:rsid w:val="00736169"/>
    <w:rsid w:val="00736706"/>
    <w:rsid w:val="00736A1B"/>
    <w:rsid w:val="00736B20"/>
    <w:rsid w:val="00736CD9"/>
    <w:rsid w:val="007376B6"/>
    <w:rsid w:val="00737FA5"/>
    <w:rsid w:val="00740144"/>
    <w:rsid w:val="007404CA"/>
    <w:rsid w:val="00740A73"/>
    <w:rsid w:val="00740E9F"/>
    <w:rsid w:val="0074150A"/>
    <w:rsid w:val="00741648"/>
    <w:rsid w:val="007417BD"/>
    <w:rsid w:val="00741B1D"/>
    <w:rsid w:val="007425E9"/>
    <w:rsid w:val="00742752"/>
    <w:rsid w:val="00743A6F"/>
    <w:rsid w:val="00743AF2"/>
    <w:rsid w:val="00743CF1"/>
    <w:rsid w:val="0074416A"/>
    <w:rsid w:val="007441E3"/>
    <w:rsid w:val="0074444E"/>
    <w:rsid w:val="00744A69"/>
    <w:rsid w:val="00744D2E"/>
    <w:rsid w:val="00744E19"/>
    <w:rsid w:val="00745032"/>
    <w:rsid w:val="00745432"/>
    <w:rsid w:val="00745933"/>
    <w:rsid w:val="007462E3"/>
    <w:rsid w:val="0074639F"/>
    <w:rsid w:val="00746450"/>
    <w:rsid w:val="00746A35"/>
    <w:rsid w:val="00746C9C"/>
    <w:rsid w:val="00746CCB"/>
    <w:rsid w:val="00746E6F"/>
    <w:rsid w:val="007476C4"/>
    <w:rsid w:val="0074797B"/>
    <w:rsid w:val="00747C80"/>
    <w:rsid w:val="0075006F"/>
    <w:rsid w:val="007501B0"/>
    <w:rsid w:val="007502CE"/>
    <w:rsid w:val="007502E0"/>
    <w:rsid w:val="00750C22"/>
    <w:rsid w:val="00750C8D"/>
    <w:rsid w:val="00750DD5"/>
    <w:rsid w:val="00751033"/>
    <w:rsid w:val="007512A0"/>
    <w:rsid w:val="007515C7"/>
    <w:rsid w:val="007517B5"/>
    <w:rsid w:val="00751E23"/>
    <w:rsid w:val="00753878"/>
    <w:rsid w:val="00753AA5"/>
    <w:rsid w:val="00753B25"/>
    <w:rsid w:val="007543E7"/>
    <w:rsid w:val="00754499"/>
    <w:rsid w:val="007549BC"/>
    <w:rsid w:val="007550B0"/>
    <w:rsid w:val="0075516C"/>
    <w:rsid w:val="00755298"/>
    <w:rsid w:val="00755C15"/>
    <w:rsid w:val="007561FD"/>
    <w:rsid w:val="00756234"/>
    <w:rsid w:val="00756724"/>
    <w:rsid w:val="00756BEA"/>
    <w:rsid w:val="00756CEB"/>
    <w:rsid w:val="00756FEE"/>
    <w:rsid w:val="007573DA"/>
    <w:rsid w:val="0075742E"/>
    <w:rsid w:val="0075759E"/>
    <w:rsid w:val="00760271"/>
    <w:rsid w:val="007605AF"/>
    <w:rsid w:val="00760A7F"/>
    <w:rsid w:val="00760B2B"/>
    <w:rsid w:val="00760DBE"/>
    <w:rsid w:val="007616D1"/>
    <w:rsid w:val="0076186B"/>
    <w:rsid w:val="00761B92"/>
    <w:rsid w:val="00761E8D"/>
    <w:rsid w:val="00761F63"/>
    <w:rsid w:val="00762269"/>
    <w:rsid w:val="0076228C"/>
    <w:rsid w:val="00762A37"/>
    <w:rsid w:val="00762AF6"/>
    <w:rsid w:val="00762B91"/>
    <w:rsid w:val="00763387"/>
    <w:rsid w:val="0076343F"/>
    <w:rsid w:val="0076345B"/>
    <w:rsid w:val="00763831"/>
    <w:rsid w:val="00764679"/>
    <w:rsid w:val="00765254"/>
    <w:rsid w:val="0076546E"/>
    <w:rsid w:val="007658A5"/>
    <w:rsid w:val="00765F75"/>
    <w:rsid w:val="0076628F"/>
    <w:rsid w:val="00766476"/>
    <w:rsid w:val="00766560"/>
    <w:rsid w:val="00766775"/>
    <w:rsid w:val="00766BB4"/>
    <w:rsid w:val="00766CBA"/>
    <w:rsid w:val="007670D4"/>
    <w:rsid w:val="007671CD"/>
    <w:rsid w:val="00767439"/>
    <w:rsid w:val="00767E15"/>
    <w:rsid w:val="0077010A"/>
    <w:rsid w:val="0077010D"/>
    <w:rsid w:val="007705B8"/>
    <w:rsid w:val="0077062C"/>
    <w:rsid w:val="00770AA3"/>
    <w:rsid w:val="00770B01"/>
    <w:rsid w:val="00770B33"/>
    <w:rsid w:val="00770D61"/>
    <w:rsid w:val="00771219"/>
    <w:rsid w:val="007712F4"/>
    <w:rsid w:val="00771552"/>
    <w:rsid w:val="00771865"/>
    <w:rsid w:val="007718E1"/>
    <w:rsid w:val="00771D93"/>
    <w:rsid w:val="00771F92"/>
    <w:rsid w:val="007729EC"/>
    <w:rsid w:val="00772AFC"/>
    <w:rsid w:val="00772C6D"/>
    <w:rsid w:val="0077315F"/>
    <w:rsid w:val="007732C5"/>
    <w:rsid w:val="007735C4"/>
    <w:rsid w:val="007737FA"/>
    <w:rsid w:val="00773D7C"/>
    <w:rsid w:val="00773E18"/>
    <w:rsid w:val="007745B9"/>
    <w:rsid w:val="00774B54"/>
    <w:rsid w:val="00774F30"/>
    <w:rsid w:val="00774FEB"/>
    <w:rsid w:val="0077505F"/>
    <w:rsid w:val="007752CB"/>
    <w:rsid w:val="007759AA"/>
    <w:rsid w:val="00775C00"/>
    <w:rsid w:val="00775F87"/>
    <w:rsid w:val="00775FFB"/>
    <w:rsid w:val="007765FE"/>
    <w:rsid w:val="00776AF1"/>
    <w:rsid w:val="00776C7A"/>
    <w:rsid w:val="00777014"/>
    <w:rsid w:val="00777253"/>
    <w:rsid w:val="0077765A"/>
    <w:rsid w:val="00777667"/>
    <w:rsid w:val="00777EA7"/>
    <w:rsid w:val="00780D7C"/>
    <w:rsid w:val="0078108D"/>
    <w:rsid w:val="007810BE"/>
    <w:rsid w:val="00781723"/>
    <w:rsid w:val="0078184A"/>
    <w:rsid w:val="0078199A"/>
    <w:rsid w:val="00781E59"/>
    <w:rsid w:val="00781FAB"/>
    <w:rsid w:val="00782152"/>
    <w:rsid w:val="00782343"/>
    <w:rsid w:val="007825EC"/>
    <w:rsid w:val="007826EF"/>
    <w:rsid w:val="00782761"/>
    <w:rsid w:val="00782900"/>
    <w:rsid w:val="007829E7"/>
    <w:rsid w:val="00782E13"/>
    <w:rsid w:val="00782ED8"/>
    <w:rsid w:val="00783172"/>
    <w:rsid w:val="007837AE"/>
    <w:rsid w:val="00783DB7"/>
    <w:rsid w:val="00784386"/>
    <w:rsid w:val="00784506"/>
    <w:rsid w:val="007846EF"/>
    <w:rsid w:val="00784970"/>
    <w:rsid w:val="00784E04"/>
    <w:rsid w:val="0078512C"/>
    <w:rsid w:val="007852AA"/>
    <w:rsid w:val="007853D2"/>
    <w:rsid w:val="00785407"/>
    <w:rsid w:val="00785442"/>
    <w:rsid w:val="007854DD"/>
    <w:rsid w:val="0078554F"/>
    <w:rsid w:val="00785B0E"/>
    <w:rsid w:val="00785F3E"/>
    <w:rsid w:val="00785F75"/>
    <w:rsid w:val="0078671B"/>
    <w:rsid w:val="00786800"/>
    <w:rsid w:val="007873C7"/>
    <w:rsid w:val="007874E5"/>
    <w:rsid w:val="0078762B"/>
    <w:rsid w:val="00787E22"/>
    <w:rsid w:val="0079016E"/>
    <w:rsid w:val="0079056D"/>
    <w:rsid w:val="00790681"/>
    <w:rsid w:val="00790D3E"/>
    <w:rsid w:val="00790E69"/>
    <w:rsid w:val="00790E74"/>
    <w:rsid w:val="00791042"/>
    <w:rsid w:val="0079149E"/>
    <w:rsid w:val="00791FC6"/>
    <w:rsid w:val="0079213A"/>
    <w:rsid w:val="007927B5"/>
    <w:rsid w:val="00792A8E"/>
    <w:rsid w:val="00792FE4"/>
    <w:rsid w:val="0079323E"/>
    <w:rsid w:val="00793A8E"/>
    <w:rsid w:val="00793C09"/>
    <w:rsid w:val="00793F00"/>
    <w:rsid w:val="00793F53"/>
    <w:rsid w:val="00793FAA"/>
    <w:rsid w:val="007940B3"/>
    <w:rsid w:val="00794CEA"/>
    <w:rsid w:val="007960A2"/>
    <w:rsid w:val="0079613B"/>
    <w:rsid w:val="007962E2"/>
    <w:rsid w:val="007963B5"/>
    <w:rsid w:val="00796B44"/>
    <w:rsid w:val="0079793E"/>
    <w:rsid w:val="00797B09"/>
    <w:rsid w:val="00797BA3"/>
    <w:rsid w:val="00797EF7"/>
    <w:rsid w:val="007A00CA"/>
    <w:rsid w:val="007A03E7"/>
    <w:rsid w:val="007A076A"/>
    <w:rsid w:val="007A0F1A"/>
    <w:rsid w:val="007A1105"/>
    <w:rsid w:val="007A14A0"/>
    <w:rsid w:val="007A15A4"/>
    <w:rsid w:val="007A197E"/>
    <w:rsid w:val="007A1A16"/>
    <w:rsid w:val="007A1DB6"/>
    <w:rsid w:val="007A1FB5"/>
    <w:rsid w:val="007A21F1"/>
    <w:rsid w:val="007A27DA"/>
    <w:rsid w:val="007A2933"/>
    <w:rsid w:val="007A2ABB"/>
    <w:rsid w:val="007A2B0C"/>
    <w:rsid w:val="007A2DFD"/>
    <w:rsid w:val="007A30A0"/>
    <w:rsid w:val="007A39B2"/>
    <w:rsid w:val="007A3B11"/>
    <w:rsid w:val="007A3F09"/>
    <w:rsid w:val="007A3F27"/>
    <w:rsid w:val="007A4178"/>
    <w:rsid w:val="007A43E3"/>
    <w:rsid w:val="007A4AA9"/>
    <w:rsid w:val="007A4C7A"/>
    <w:rsid w:val="007A4DE4"/>
    <w:rsid w:val="007A5110"/>
    <w:rsid w:val="007A5784"/>
    <w:rsid w:val="007A591E"/>
    <w:rsid w:val="007A5A5F"/>
    <w:rsid w:val="007A607B"/>
    <w:rsid w:val="007A74C2"/>
    <w:rsid w:val="007B007F"/>
    <w:rsid w:val="007B057D"/>
    <w:rsid w:val="007B0D14"/>
    <w:rsid w:val="007B0F7B"/>
    <w:rsid w:val="007B12FC"/>
    <w:rsid w:val="007B1883"/>
    <w:rsid w:val="007B18B4"/>
    <w:rsid w:val="007B1BA8"/>
    <w:rsid w:val="007B1BB8"/>
    <w:rsid w:val="007B1D75"/>
    <w:rsid w:val="007B2731"/>
    <w:rsid w:val="007B2856"/>
    <w:rsid w:val="007B2B7D"/>
    <w:rsid w:val="007B30BC"/>
    <w:rsid w:val="007B3712"/>
    <w:rsid w:val="007B3717"/>
    <w:rsid w:val="007B3937"/>
    <w:rsid w:val="007B3AE0"/>
    <w:rsid w:val="007B3B64"/>
    <w:rsid w:val="007B3D16"/>
    <w:rsid w:val="007B41F5"/>
    <w:rsid w:val="007B4E37"/>
    <w:rsid w:val="007B4F91"/>
    <w:rsid w:val="007B5021"/>
    <w:rsid w:val="007B57C8"/>
    <w:rsid w:val="007B5846"/>
    <w:rsid w:val="007B5891"/>
    <w:rsid w:val="007B607A"/>
    <w:rsid w:val="007B6086"/>
    <w:rsid w:val="007B6690"/>
    <w:rsid w:val="007B6922"/>
    <w:rsid w:val="007B6BF8"/>
    <w:rsid w:val="007C029C"/>
    <w:rsid w:val="007C02DA"/>
    <w:rsid w:val="007C02EF"/>
    <w:rsid w:val="007C04CE"/>
    <w:rsid w:val="007C090A"/>
    <w:rsid w:val="007C10EA"/>
    <w:rsid w:val="007C121C"/>
    <w:rsid w:val="007C13F3"/>
    <w:rsid w:val="007C1AF8"/>
    <w:rsid w:val="007C1D88"/>
    <w:rsid w:val="007C205E"/>
    <w:rsid w:val="007C209A"/>
    <w:rsid w:val="007C214A"/>
    <w:rsid w:val="007C2262"/>
    <w:rsid w:val="007C276B"/>
    <w:rsid w:val="007C28D9"/>
    <w:rsid w:val="007C317E"/>
    <w:rsid w:val="007C4296"/>
    <w:rsid w:val="007C4301"/>
    <w:rsid w:val="007C430F"/>
    <w:rsid w:val="007C4960"/>
    <w:rsid w:val="007C4AB3"/>
    <w:rsid w:val="007C4BB6"/>
    <w:rsid w:val="007C5A3F"/>
    <w:rsid w:val="007C5AE1"/>
    <w:rsid w:val="007C5CE0"/>
    <w:rsid w:val="007C5E5E"/>
    <w:rsid w:val="007C5F44"/>
    <w:rsid w:val="007C615F"/>
    <w:rsid w:val="007C6840"/>
    <w:rsid w:val="007C6C9B"/>
    <w:rsid w:val="007C6F98"/>
    <w:rsid w:val="007C70C7"/>
    <w:rsid w:val="007C71F9"/>
    <w:rsid w:val="007C740F"/>
    <w:rsid w:val="007C7469"/>
    <w:rsid w:val="007C7520"/>
    <w:rsid w:val="007C7811"/>
    <w:rsid w:val="007C7822"/>
    <w:rsid w:val="007D04C5"/>
    <w:rsid w:val="007D0606"/>
    <w:rsid w:val="007D0619"/>
    <w:rsid w:val="007D065A"/>
    <w:rsid w:val="007D08D9"/>
    <w:rsid w:val="007D13C3"/>
    <w:rsid w:val="007D1667"/>
    <w:rsid w:val="007D17A4"/>
    <w:rsid w:val="007D18FB"/>
    <w:rsid w:val="007D1A0D"/>
    <w:rsid w:val="007D1A10"/>
    <w:rsid w:val="007D252C"/>
    <w:rsid w:val="007D29B6"/>
    <w:rsid w:val="007D2E8C"/>
    <w:rsid w:val="007D3341"/>
    <w:rsid w:val="007D34B1"/>
    <w:rsid w:val="007D36AD"/>
    <w:rsid w:val="007D37E3"/>
    <w:rsid w:val="007D3DD0"/>
    <w:rsid w:val="007D3DE8"/>
    <w:rsid w:val="007D425B"/>
    <w:rsid w:val="007D46E2"/>
    <w:rsid w:val="007D489B"/>
    <w:rsid w:val="007D48C4"/>
    <w:rsid w:val="007D4BD0"/>
    <w:rsid w:val="007D4E06"/>
    <w:rsid w:val="007D508D"/>
    <w:rsid w:val="007D574D"/>
    <w:rsid w:val="007D5CC1"/>
    <w:rsid w:val="007D5EA8"/>
    <w:rsid w:val="007D605F"/>
    <w:rsid w:val="007D6658"/>
    <w:rsid w:val="007D6EC5"/>
    <w:rsid w:val="007D6EE4"/>
    <w:rsid w:val="007D7385"/>
    <w:rsid w:val="007D750A"/>
    <w:rsid w:val="007D78E2"/>
    <w:rsid w:val="007D7AA0"/>
    <w:rsid w:val="007D7ABE"/>
    <w:rsid w:val="007E06D2"/>
    <w:rsid w:val="007E160D"/>
    <w:rsid w:val="007E1B84"/>
    <w:rsid w:val="007E1FB9"/>
    <w:rsid w:val="007E2109"/>
    <w:rsid w:val="007E226A"/>
    <w:rsid w:val="007E2428"/>
    <w:rsid w:val="007E27EF"/>
    <w:rsid w:val="007E2B60"/>
    <w:rsid w:val="007E2E1C"/>
    <w:rsid w:val="007E384C"/>
    <w:rsid w:val="007E4460"/>
    <w:rsid w:val="007E446F"/>
    <w:rsid w:val="007E44B5"/>
    <w:rsid w:val="007E4557"/>
    <w:rsid w:val="007E4D57"/>
    <w:rsid w:val="007E502E"/>
    <w:rsid w:val="007E5130"/>
    <w:rsid w:val="007E5B55"/>
    <w:rsid w:val="007E5EB6"/>
    <w:rsid w:val="007E5FD3"/>
    <w:rsid w:val="007E6821"/>
    <w:rsid w:val="007E68E0"/>
    <w:rsid w:val="007E6AE3"/>
    <w:rsid w:val="007E73E9"/>
    <w:rsid w:val="007E7409"/>
    <w:rsid w:val="007F0105"/>
    <w:rsid w:val="007F0342"/>
    <w:rsid w:val="007F0B17"/>
    <w:rsid w:val="007F1033"/>
    <w:rsid w:val="007F1316"/>
    <w:rsid w:val="007F1393"/>
    <w:rsid w:val="007F142B"/>
    <w:rsid w:val="007F159A"/>
    <w:rsid w:val="007F1A34"/>
    <w:rsid w:val="007F1C29"/>
    <w:rsid w:val="007F207E"/>
    <w:rsid w:val="007F2296"/>
    <w:rsid w:val="007F2A7E"/>
    <w:rsid w:val="007F2BDA"/>
    <w:rsid w:val="007F2C60"/>
    <w:rsid w:val="007F2D83"/>
    <w:rsid w:val="007F2F31"/>
    <w:rsid w:val="007F307B"/>
    <w:rsid w:val="007F3455"/>
    <w:rsid w:val="007F3709"/>
    <w:rsid w:val="007F3C36"/>
    <w:rsid w:val="007F3EAB"/>
    <w:rsid w:val="007F4403"/>
    <w:rsid w:val="007F4618"/>
    <w:rsid w:val="007F4E67"/>
    <w:rsid w:val="007F5161"/>
    <w:rsid w:val="007F5750"/>
    <w:rsid w:val="007F5CB0"/>
    <w:rsid w:val="007F5DF0"/>
    <w:rsid w:val="007F6295"/>
    <w:rsid w:val="007F6434"/>
    <w:rsid w:val="007F6A97"/>
    <w:rsid w:val="007F6D85"/>
    <w:rsid w:val="007F70B7"/>
    <w:rsid w:val="007F7DA1"/>
    <w:rsid w:val="007F7F56"/>
    <w:rsid w:val="0080013C"/>
    <w:rsid w:val="00800739"/>
    <w:rsid w:val="0080089F"/>
    <w:rsid w:val="008009CE"/>
    <w:rsid w:val="00801036"/>
    <w:rsid w:val="00801418"/>
    <w:rsid w:val="008015F2"/>
    <w:rsid w:val="00801CB9"/>
    <w:rsid w:val="00802034"/>
    <w:rsid w:val="008029C1"/>
    <w:rsid w:val="00802BF3"/>
    <w:rsid w:val="00803371"/>
    <w:rsid w:val="00803957"/>
    <w:rsid w:val="00803B92"/>
    <w:rsid w:val="00803CE0"/>
    <w:rsid w:val="00803D08"/>
    <w:rsid w:val="00804DD5"/>
    <w:rsid w:val="00805070"/>
    <w:rsid w:val="00805535"/>
    <w:rsid w:val="00805D00"/>
    <w:rsid w:val="00806469"/>
    <w:rsid w:val="00806513"/>
    <w:rsid w:val="008065C2"/>
    <w:rsid w:val="00806917"/>
    <w:rsid w:val="00806958"/>
    <w:rsid w:val="00806D82"/>
    <w:rsid w:val="00806FFC"/>
    <w:rsid w:val="0080731C"/>
    <w:rsid w:val="00807421"/>
    <w:rsid w:val="0080778D"/>
    <w:rsid w:val="0080780A"/>
    <w:rsid w:val="008078BA"/>
    <w:rsid w:val="00807CB5"/>
    <w:rsid w:val="00807D7B"/>
    <w:rsid w:val="00810649"/>
    <w:rsid w:val="00810841"/>
    <w:rsid w:val="00810DD2"/>
    <w:rsid w:val="00810E96"/>
    <w:rsid w:val="00810F2F"/>
    <w:rsid w:val="00811187"/>
    <w:rsid w:val="0081148D"/>
    <w:rsid w:val="00811561"/>
    <w:rsid w:val="008115E9"/>
    <w:rsid w:val="0081164A"/>
    <w:rsid w:val="00811986"/>
    <w:rsid w:val="00811EF3"/>
    <w:rsid w:val="00811F1D"/>
    <w:rsid w:val="008123FD"/>
    <w:rsid w:val="00812A43"/>
    <w:rsid w:val="00812A98"/>
    <w:rsid w:val="00812D44"/>
    <w:rsid w:val="00813366"/>
    <w:rsid w:val="008133B8"/>
    <w:rsid w:val="008135CB"/>
    <w:rsid w:val="00813A45"/>
    <w:rsid w:val="00814BE0"/>
    <w:rsid w:val="00814F89"/>
    <w:rsid w:val="00815287"/>
    <w:rsid w:val="00815704"/>
    <w:rsid w:val="0081587C"/>
    <w:rsid w:val="00815B65"/>
    <w:rsid w:val="00815D55"/>
    <w:rsid w:val="00817007"/>
    <w:rsid w:val="00817117"/>
    <w:rsid w:val="00817661"/>
    <w:rsid w:val="00820006"/>
    <w:rsid w:val="008207BC"/>
    <w:rsid w:val="0082085B"/>
    <w:rsid w:val="008208FA"/>
    <w:rsid w:val="00820D63"/>
    <w:rsid w:val="00820E7F"/>
    <w:rsid w:val="00821015"/>
    <w:rsid w:val="008211A4"/>
    <w:rsid w:val="008213A0"/>
    <w:rsid w:val="0082154D"/>
    <w:rsid w:val="00821920"/>
    <w:rsid w:val="008226CB"/>
    <w:rsid w:val="008229AB"/>
    <w:rsid w:val="008229E0"/>
    <w:rsid w:val="00822DA7"/>
    <w:rsid w:val="008230AF"/>
    <w:rsid w:val="00823F3A"/>
    <w:rsid w:val="00824087"/>
    <w:rsid w:val="0082443A"/>
    <w:rsid w:val="00824549"/>
    <w:rsid w:val="00824AF0"/>
    <w:rsid w:val="00824F9E"/>
    <w:rsid w:val="00826022"/>
    <w:rsid w:val="00826302"/>
    <w:rsid w:val="0082667C"/>
    <w:rsid w:val="00826834"/>
    <w:rsid w:val="0082742E"/>
    <w:rsid w:val="008274B7"/>
    <w:rsid w:val="00827515"/>
    <w:rsid w:val="00827CD4"/>
    <w:rsid w:val="00827DF8"/>
    <w:rsid w:val="00830473"/>
    <w:rsid w:val="00830809"/>
    <w:rsid w:val="00830F25"/>
    <w:rsid w:val="00831310"/>
    <w:rsid w:val="00831A95"/>
    <w:rsid w:val="00831BB5"/>
    <w:rsid w:val="00831C18"/>
    <w:rsid w:val="00831E87"/>
    <w:rsid w:val="00831FEF"/>
    <w:rsid w:val="0083206D"/>
    <w:rsid w:val="00832188"/>
    <w:rsid w:val="008327AD"/>
    <w:rsid w:val="0083312A"/>
    <w:rsid w:val="00833E98"/>
    <w:rsid w:val="008341AF"/>
    <w:rsid w:val="008341B5"/>
    <w:rsid w:val="008342DD"/>
    <w:rsid w:val="008346B4"/>
    <w:rsid w:val="00834783"/>
    <w:rsid w:val="008349FF"/>
    <w:rsid w:val="00834A1F"/>
    <w:rsid w:val="00834BC5"/>
    <w:rsid w:val="00834E64"/>
    <w:rsid w:val="00835839"/>
    <w:rsid w:val="00835840"/>
    <w:rsid w:val="008364A7"/>
    <w:rsid w:val="00836529"/>
    <w:rsid w:val="0083676E"/>
    <w:rsid w:val="008367C2"/>
    <w:rsid w:val="00836AC8"/>
    <w:rsid w:val="00836BE5"/>
    <w:rsid w:val="00836C77"/>
    <w:rsid w:val="00837461"/>
    <w:rsid w:val="0083797E"/>
    <w:rsid w:val="00837CB9"/>
    <w:rsid w:val="00837EF9"/>
    <w:rsid w:val="00840370"/>
    <w:rsid w:val="0084044B"/>
    <w:rsid w:val="008405EE"/>
    <w:rsid w:val="0084060A"/>
    <w:rsid w:val="00840937"/>
    <w:rsid w:val="008411F6"/>
    <w:rsid w:val="0084151E"/>
    <w:rsid w:val="00841682"/>
    <w:rsid w:val="00841BF5"/>
    <w:rsid w:val="00841F7D"/>
    <w:rsid w:val="00841FF6"/>
    <w:rsid w:val="008421E4"/>
    <w:rsid w:val="00842645"/>
    <w:rsid w:val="00842A5B"/>
    <w:rsid w:val="00842AF3"/>
    <w:rsid w:val="00842ECF"/>
    <w:rsid w:val="00842EDB"/>
    <w:rsid w:val="00843C9B"/>
    <w:rsid w:val="00843E68"/>
    <w:rsid w:val="008444B5"/>
    <w:rsid w:val="008444F5"/>
    <w:rsid w:val="008445F2"/>
    <w:rsid w:val="008446D9"/>
    <w:rsid w:val="00844BFA"/>
    <w:rsid w:val="0084511D"/>
    <w:rsid w:val="00845186"/>
    <w:rsid w:val="00845386"/>
    <w:rsid w:val="00845401"/>
    <w:rsid w:val="008457E8"/>
    <w:rsid w:val="00845A7F"/>
    <w:rsid w:val="00845CB0"/>
    <w:rsid w:val="00845FFD"/>
    <w:rsid w:val="0084664E"/>
    <w:rsid w:val="008471DA"/>
    <w:rsid w:val="00850006"/>
    <w:rsid w:val="00850141"/>
    <w:rsid w:val="008502A7"/>
    <w:rsid w:val="008504D8"/>
    <w:rsid w:val="00850A60"/>
    <w:rsid w:val="00851069"/>
    <w:rsid w:val="00851147"/>
    <w:rsid w:val="0085180D"/>
    <w:rsid w:val="0085211C"/>
    <w:rsid w:val="0085262E"/>
    <w:rsid w:val="00852B6C"/>
    <w:rsid w:val="008533FD"/>
    <w:rsid w:val="0085351F"/>
    <w:rsid w:val="008537F5"/>
    <w:rsid w:val="00853942"/>
    <w:rsid w:val="00853EAC"/>
    <w:rsid w:val="008542D1"/>
    <w:rsid w:val="00854BC7"/>
    <w:rsid w:val="00854CE8"/>
    <w:rsid w:val="0085529B"/>
    <w:rsid w:val="008553B7"/>
    <w:rsid w:val="00855A6C"/>
    <w:rsid w:val="00855DBF"/>
    <w:rsid w:val="00855E2E"/>
    <w:rsid w:val="00855F21"/>
    <w:rsid w:val="00855F58"/>
    <w:rsid w:val="008561FB"/>
    <w:rsid w:val="0085664D"/>
    <w:rsid w:val="00856668"/>
    <w:rsid w:val="008567F2"/>
    <w:rsid w:val="00856B3A"/>
    <w:rsid w:val="00856C83"/>
    <w:rsid w:val="00857565"/>
    <w:rsid w:val="008576A6"/>
    <w:rsid w:val="008577C9"/>
    <w:rsid w:val="00857B91"/>
    <w:rsid w:val="00860BD3"/>
    <w:rsid w:val="00860CE0"/>
    <w:rsid w:val="00860F87"/>
    <w:rsid w:val="00861069"/>
    <w:rsid w:val="00861A49"/>
    <w:rsid w:val="00861B28"/>
    <w:rsid w:val="00861BA0"/>
    <w:rsid w:val="00862360"/>
    <w:rsid w:val="0086245A"/>
    <w:rsid w:val="008628CD"/>
    <w:rsid w:val="00862B9D"/>
    <w:rsid w:val="00862E3D"/>
    <w:rsid w:val="00863484"/>
    <w:rsid w:val="00863DBB"/>
    <w:rsid w:val="00863FF7"/>
    <w:rsid w:val="00864257"/>
    <w:rsid w:val="00864432"/>
    <w:rsid w:val="00864769"/>
    <w:rsid w:val="00864A23"/>
    <w:rsid w:val="00865049"/>
    <w:rsid w:val="0086521C"/>
    <w:rsid w:val="00865513"/>
    <w:rsid w:val="00867283"/>
    <w:rsid w:val="008673B6"/>
    <w:rsid w:val="00867574"/>
    <w:rsid w:val="00867C3A"/>
    <w:rsid w:val="00867F19"/>
    <w:rsid w:val="0087037B"/>
    <w:rsid w:val="00870FBC"/>
    <w:rsid w:val="00871131"/>
    <w:rsid w:val="00871829"/>
    <w:rsid w:val="00871FB9"/>
    <w:rsid w:val="008720D5"/>
    <w:rsid w:val="00872340"/>
    <w:rsid w:val="008723FE"/>
    <w:rsid w:val="008724AE"/>
    <w:rsid w:val="008724BD"/>
    <w:rsid w:val="008728D2"/>
    <w:rsid w:val="00872E6E"/>
    <w:rsid w:val="00872EDB"/>
    <w:rsid w:val="00872FDD"/>
    <w:rsid w:val="00873407"/>
    <w:rsid w:val="00873544"/>
    <w:rsid w:val="00873759"/>
    <w:rsid w:val="008737CE"/>
    <w:rsid w:val="00873C03"/>
    <w:rsid w:val="008740EF"/>
    <w:rsid w:val="008746DB"/>
    <w:rsid w:val="008746E8"/>
    <w:rsid w:val="00874D2C"/>
    <w:rsid w:val="00874D39"/>
    <w:rsid w:val="00874F7D"/>
    <w:rsid w:val="00875110"/>
    <w:rsid w:val="0087526D"/>
    <w:rsid w:val="008755C2"/>
    <w:rsid w:val="00875661"/>
    <w:rsid w:val="008765B9"/>
    <w:rsid w:val="008767AA"/>
    <w:rsid w:val="00876AF4"/>
    <w:rsid w:val="00876CB1"/>
    <w:rsid w:val="008770D8"/>
    <w:rsid w:val="0087753F"/>
    <w:rsid w:val="008778A0"/>
    <w:rsid w:val="008779AF"/>
    <w:rsid w:val="00877B2F"/>
    <w:rsid w:val="00877F8F"/>
    <w:rsid w:val="008804D7"/>
    <w:rsid w:val="00880648"/>
    <w:rsid w:val="00881610"/>
    <w:rsid w:val="00881733"/>
    <w:rsid w:val="00881878"/>
    <w:rsid w:val="0088190A"/>
    <w:rsid w:val="00881A04"/>
    <w:rsid w:val="00881B9A"/>
    <w:rsid w:val="00881DE0"/>
    <w:rsid w:val="008823C9"/>
    <w:rsid w:val="00882AF2"/>
    <w:rsid w:val="00883231"/>
    <w:rsid w:val="0088330A"/>
    <w:rsid w:val="00883458"/>
    <w:rsid w:val="0088393C"/>
    <w:rsid w:val="00883A55"/>
    <w:rsid w:val="00883C2E"/>
    <w:rsid w:val="008842C3"/>
    <w:rsid w:val="008843D7"/>
    <w:rsid w:val="008844E2"/>
    <w:rsid w:val="008847F9"/>
    <w:rsid w:val="00884AB9"/>
    <w:rsid w:val="00884CD6"/>
    <w:rsid w:val="00884DFE"/>
    <w:rsid w:val="00884E26"/>
    <w:rsid w:val="00884F6D"/>
    <w:rsid w:val="00885224"/>
    <w:rsid w:val="0088531A"/>
    <w:rsid w:val="008855E1"/>
    <w:rsid w:val="00885867"/>
    <w:rsid w:val="00885A9F"/>
    <w:rsid w:val="00885D39"/>
    <w:rsid w:val="00886AF5"/>
    <w:rsid w:val="00886C4A"/>
    <w:rsid w:val="00886DA7"/>
    <w:rsid w:val="008870E2"/>
    <w:rsid w:val="008871B4"/>
    <w:rsid w:val="00890262"/>
    <w:rsid w:val="008905BC"/>
    <w:rsid w:val="00890CB8"/>
    <w:rsid w:val="008910E4"/>
    <w:rsid w:val="008914D2"/>
    <w:rsid w:val="008916CB"/>
    <w:rsid w:val="008919B7"/>
    <w:rsid w:val="00891CFD"/>
    <w:rsid w:val="00891D94"/>
    <w:rsid w:val="00891E39"/>
    <w:rsid w:val="00891E44"/>
    <w:rsid w:val="00892A90"/>
    <w:rsid w:val="00892F4A"/>
    <w:rsid w:val="00893276"/>
    <w:rsid w:val="008933A5"/>
    <w:rsid w:val="00893BC3"/>
    <w:rsid w:val="00893F12"/>
    <w:rsid w:val="008940C4"/>
    <w:rsid w:val="0089445C"/>
    <w:rsid w:val="00894923"/>
    <w:rsid w:val="008949D1"/>
    <w:rsid w:val="00894A9D"/>
    <w:rsid w:val="00895194"/>
    <w:rsid w:val="00895240"/>
    <w:rsid w:val="00895EA6"/>
    <w:rsid w:val="0089600A"/>
    <w:rsid w:val="00896119"/>
    <w:rsid w:val="00896571"/>
    <w:rsid w:val="0089673A"/>
    <w:rsid w:val="00896EFE"/>
    <w:rsid w:val="008978FB"/>
    <w:rsid w:val="00897E04"/>
    <w:rsid w:val="00897F9D"/>
    <w:rsid w:val="008A050D"/>
    <w:rsid w:val="008A09D5"/>
    <w:rsid w:val="008A0B3D"/>
    <w:rsid w:val="008A0DBC"/>
    <w:rsid w:val="008A10C5"/>
    <w:rsid w:val="008A1366"/>
    <w:rsid w:val="008A1469"/>
    <w:rsid w:val="008A14FD"/>
    <w:rsid w:val="008A1C99"/>
    <w:rsid w:val="008A2773"/>
    <w:rsid w:val="008A29C5"/>
    <w:rsid w:val="008A3218"/>
    <w:rsid w:val="008A3AB5"/>
    <w:rsid w:val="008A3B79"/>
    <w:rsid w:val="008A417A"/>
    <w:rsid w:val="008A44BE"/>
    <w:rsid w:val="008A4546"/>
    <w:rsid w:val="008A48C6"/>
    <w:rsid w:val="008A49A3"/>
    <w:rsid w:val="008A50DC"/>
    <w:rsid w:val="008A537C"/>
    <w:rsid w:val="008A55F8"/>
    <w:rsid w:val="008A562D"/>
    <w:rsid w:val="008A566C"/>
    <w:rsid w:val="008A5767"/>
    <w:rsid w:val="008A59D9"/>
    <w:rsid w:val="008A59F0"/>
    <w:rsid w:val="008A625F"/>
    <w:rsid w:val="008A6646"/>
    <w:rsid w:val="008A66A2"/>
    <w:rsid w:val="008A66E1"/>
    <w:rsid w:val="008A6C89"/>
    <w:rsid w:val="008A7849"/>
    <w:rsid w:val="008A7A05"/>
    <w:rsid w:val="008A7E8C"/>
    <w:rsid w:val="008A7ECA"/>
    <w:rsid w:val="008B00EC"/>
    <w:rsid w:val="008B0BB8"/>
    <w:rsid w:val="008B0C49"/>
    <w:rsid w:val="008B0D33"/>
    <w:rsid w:val="008B13E8"/>
    <w:rsid w:val="008B16B3"/>
    <w:rsid w:val="008B186C"/>
    <w:rsid w:val="008B22D7"/>
    <w:rsid w:val="008B23EE"/>
    <w:rsid w:val="008B24EF"/>
    <w:rsid w:val="008B2A58"/>
    <w:rsid w:val="008B3012"/>
    <w:rsid w:val="008B3597"/>
    <w:rsid w:val="008B37A0"/>
    <w:rsid w:val="008B388C"/>
    <w:rsid w:val="008B3A67"/>
    <w:rsid w:val="008B4560"/>
    <w:rsid w:val="008B4C78"/>
    <w:rsid w:val="008B4E3B"/>
    <w:rsid w:val="008B4FE9"/>
    <w:rsid w:val="008B5C1F"/>
    <w:rsid w:val="008B6319"/>
    <w:rsid w:val="008B64E8"/>
    <w:rsid w:val="008B6816"/>
    <w:rsid w:val="008B6BC4"/>
    <w:rsid w:val="008B6C3C"/>
    <w:rsid w:val="008B6E93"/>
    <w:rsid w:val="008B79DE"/>
    <w:rsid w:val="008B7A13"/>
    <w:rsid w:val="008B7DFD"/>
    <w:rsid w:val="008C04FA"/>
    <w:rsid w:val="008C07CB"/>
    <w:rsid w:val="008C0F7A"/>
    <w:rsid w:val="008C13B6"/>
    <w:rsid w:val="008C182F"/>
    <w:rsid w:val="008C1CB1"/>
    <w:rsid w:val="008C1DC3"/>
    <w:rsid w:val="008C2001"/>
    <w:rsid w:val="008C209A"/>
    <w:rsid w:val="008C2407"/>
    <w:rsid w:val="008C291D"/>
    <w:rsid w:val="008C2C37"/>
    <w:rsid w:val="008C2E35"/>
    <w:rsid w:val="008C37AF"/>
    <w:rsid w:val="008C38BF"/>
    <w:rsid w:val="008C3935"/>
    <w:rsid w:val="008C3B3F"/>
    <w:rsid w:val="008C3FD4"/>
    <w:rsid w:val="008C41C1"/>
    <w:rsid w:val="008C4690"/>
    <w:rsid w:val="008C490D"/>
    <w:rsid w:val="008C4BD5"/>
    <w:rsid w:val="008C4E86"/>
    <w:rsid w:val="008C5B67"/>
    <w:rsid w:val="008C5C17"/>
    <w:rsid w:val="008C5C47"/>
    <w:rsid w:val="008C5F3B"/>
    <w:rsid w:val="008C604E"/>
    <w:rsid w:val="008C619D"/>
    <w:rsid w:val="008C61B0"/>
    <w:rsid w:val="008C637F"/>
    <w:rsid w:val="008C63A6"/>
    <w:rsid w:val="008C6A58"/>
    <w:rsid w:val="008C6CBC"/>
    <w:rsid w:val="008C6D00"/>
    <w:rsid w:val="008C7234"/>
    <w:rsid w:val="008C75D9"/>
    <w:rsid w:val="008C7762"/>
    <w:rsid w:val="008C785F"/>
    <w:rsid w:val="008C78EF"/>
    <w:rsid w:val="008C7928"/>
    <w:rsid w:val="008D0011"/>
    <w:rsid w:val="008D0168"/>
    <w:rsid w:val="008D02B9"/>
    <w:rsid w:val="008D0714"/>
    <w:rsid w:val="008D14D9"/>
    <w:rsid w:val="008D1964"/>
    <w:rsid w:val="008D1BB4"/>
    <w:rsid w:val="008D22AF"/>
    <w:rsid w:val="008D26AF"/>
    <w:rsid w:val="008D26CD"/>
    <w:rsid w:val="008D289F"/>
    <w:rsid w:val="008D3352"/>
    <w:rsid w:val="008D35D5"/>
    <w:rsid w:val="008D39FD"/>
    <w:rsid w:val="008D4208"/>
    <w:rsid w:val="008D4725"/>
    <w:rsid w:val="008D4A98"/>
    <w:rsid w:val="008D4D06"/>
    <w:rsid w:val="008D5763"/>
    <w:rsid w:val="008D5994"/>
    <w:rsid w:val="008D59A6"/>
    <w:rsid w:val="008D5D5C"/>
    <w:rsid w:val="008D6006"/>
    <w:rsid w:val="008D6155"/>
    <w:rsid w:val="008D61BE"/>
    <w:rsid w:val="008D6856"/>
    <w:rsid w:val="008D70C1"/>
    <w:rsid w:val="008D71C3"/>
    <w:rsid w:val="008D759B"/>
    <w:rsid w:val="008D79F7"/>
    <w:rsid w:val="008D7AAD"/>
    <w:rsid w:val="008D7BC5"/>
    <w:rsid w:val="008D7FAD"/>
    <w:rsid w:val="008E0922"/>
    <w:rsid w:val="008E1EFF"/>
    <w:rsid w:val="008E25E9"/>
    <w:rsid w:val="008E2B9B"/>
    <w:rsid w:val="008E2C13"/>
    <w:rsid w:val="008E3686"/>
    <w:rsid w:val="008E3CD4"/>
    <w:rsid w:val="008E41F4"/>
    <w:rsid w:val="008E4517"/>
    <w:rsid w:val="008E58B2"/>
    <w:rsid w:val="008E5949"/>
    <w:rsid w:val="008E5A9B"/>
    <w:rsid w:val="008E5C18"/>
    <w:rsid w:val="008E5C90"/>
    <w:rsid w:val="008E5E88"/>
    <w:rsid w:val="008E6266"/>
    <w:rsid w:val="008E6364"/>
    <w:rsid w:val="008E64E3"/>
    <w:rsid w:val="008E6552"/>
    <w:rsid w:val="008E6A8F"/>
    <w:rsid w:val="008E74CD"/>
    <w:rsid w:val="008E7DCD"/>
    <w:rsid w:val="008E7E36"/>
    <w:rsid w:val="008E7F21"/>
    <w:rsid w:val="008F00FE"/>
    <w:rsid w:val="008F02E1"/>
    <w:rsid w:val="008F0DD0"/>
    <w:rsid w:val="008F0EF2"/>
    <w:rsid w:val="008F0F89"/>
    <w:rsid w:val="008F10BD"/>
    <w:rsid w:val="008F10F3"/>
    <w:rsid w:val="008F110D"/>
    <w:rsid w:val="008F168A"/>
    <w:rsid w:val="008F1D7C"/>
    <w:rsid w:val="008F250F"/>
    <w:rsid w:val="008F252D"/>
    <w:rsid w:val="008F28D6"/>
    <w:rsid w:val="008F2C27"/>
    <w:rsid w:val="008F31D9"/>
    <w:rsid w:val="008F349A"/>
    <w:rsid w:val="008F35D5"/>
    <w:rsid w:val="008F365D"/>
    <w:rsid w:val="008F367B"/>
    <w:rsid w:val="008F38D8"/>
    <w:rsid w:val="008F3A0C"/>
    <w:rsid w:val="008F3FC8"/>
    <w:rsid w:val="008F4084"/>
    <w:rsid w:val="008F47F6"/>
    <w:rsid w:val="008F4C03"/>
    <w:rsid w:val="008F5212"/>
    <w:rsid w:val="008F5420"/>
    <w:rsid w:val="008F5453"/>
    <w:rsid w:val="008F5469"/>
    <w:rsid w:val="008F554C"/>
    <w:rsid w:val="008F55C3"/>
    <w:rsid w:val="008F5DF9"/>
    <w:rsid w:val="008F6031"/>
    <w:rsid w:val="008F6160"/>
    <w:rsid w:val="008F6461"/>
    <w:rsid w:val="008F67C1"/>
    <w:rsid w:val="008F686D"/>
    <w:rsid w:val="008F6A3A"/>
    <w:rsid w:val="008F6C71"/>
    <w:rsid w:val="008F6DAC"/>
    <w:rsid w:val="008F7167"/>
    <w:rsid w:val="008F723B"/>
    <w:rsid w:val="008F7310"/>
    <w:rsid w:val="008F79E9"/>
    <w:rsid w:val="008F7B79"/>
    <w:rsid w:val="008F7EF9"/>
    <w:rsid w:val="009001D2"/>
    <w:rsid w:val="0090021E"/>
    <w:rsid w:val="0090033A"/>
    <w:rsid w:val="0090046B"/>
    <w:rsid w:val="0090081F"/>
    <w:rsid w:val="00900D84"/>
    <w:rsid w:val="009013F0"/>
    <w:rsid w:val="00901660"/>
    <w:rsid w:val="00901A5A"/>
    <w:rsid w:val="00901B67"/>
    <w:rsid w:val="00901B97"/>
    <w:rsid w:val="00901C3E"/>
    <w:rsid w:val="00901C7A"/>
    <w:rsid w:val="009020EF"/>
    <w:rsid w:val="009021E2"/>
    <w:rsid w:val="009024C8"/>
    <w:rsid w:val="009025A7"/>
    <w:rsid w:val="009029C5"/>
    <w:rsid w:val="00902FFC"/>
    <w:rsid w:val="00903160"/>
    <w:rsid w:val="009036EE"/>
    <w:rsid w:val="0090371E"/>
    <w:rsid w:val="00903787"/>
    <w:rsid w:val="00903D31"/>
    <w:rsid w:val="00903D5C"/>
    <w:rsid w:val="00903DC5"/>
    <w:rsid w:val="00903EB5"/>
    <w:rsid w:val="00903F5B"/>
    <w:rsid w:val="00904388"/>
    <w:rsid w:val="00904414"/>
    <w:rsid w:val="009044A7"/>
    <w:rsid w:val="00904986"/>
    <w:rsid w:val="00904E9F"/>
    <w:rsid w:val="00905EEA"/>
    <w:rsid w:val="009063F3"/>
    <w:rsid w:val="009067D9"/>
    <w:rsid w:val="009068BA"/>
    <w:rsid w:val="00906B36"/>
    <w:rsid w:val="00906CA5"/>
    <w:rsid w:val="00906D45"/>
    <w:rsid w:val="00906D99"/>
    <w:rsid w:val="0090708E"/>
    <w:rsid w:val="00907120"/>
    <w:rsid w:val="00907144"/>
    <w:rsid w:val="00907869"/>
    <w:rsid w:val="00907F70"/>
    <w:rsid w:val="00910525"/>
    <w:rsid w:val="00910530"/>
    <w:rsid w:val="00910BA7"/>
    <w:rsid w:val="00910EB4"/>
    <w:rsid w:val="00911B36"/>
    <w:rsid w:val="00911D21"/>
    <w:rsid w:val="00911DD0"/>
    <w:rsid w:val="00911EA9"/>
    <w:rsid w:val="0091216E"/>
    <w:rsid w:val="0091230A"/>
    <w:rsid w:val="00912A1B"/>
    <w:rsid w:val="00912B78"/>
    <w:rsid w:val="00912C9A"/>
    <w:rsid w:val="00912DB1"/>
    <w:rsid w:val="009131FD"/>
    <w:rsid w:val="00913AB5"/>
    <w:rsid w:val="00914B73"/>
    <w:rsid w:val="00914E39"/>
    <w:rsid w:val="00914E91"/>
    <w:rsid w:val="00914F56"/>
    <w:rsid w:val="00915C76"/>
    <w:rsid w:val="00916A7F"/>
    <w:rsid w:val="00917529"/>
    <w:rsid w:val="00917E21"/>
    <w:rsid w:val="009200F7"/>
    <w:rsid w:val="009203C1"/>
    <w:rsid w:val="0092069F"/>
    <w:rsid w:val="009207CD"/>
    <w:rsid w:val="00920936"/>
    <w:rsid w:val="00921241"/>
    <w:rsid w:val="009213CD"/>
    <w:rsid w:val="00921864"/>
    <w:rsid w:val="0092190C"/>
    <w:rsid w:val="00921C07"/>
    <w:rsid w:val="009220D5"/>
    <w:rsid w:val="00922228"/>
    <w:rsid w:val="009222FF"/>
    <w:rsid w:val="00922686"/>
    <w:rsid w:val="0092273C"/>
    <w:rsid w:val="00922B29"/>
    <w:rsid w:val="00922BB4"/>
    <w:rsid w:val="00922E8C"/>
    <w:rsid w:val="00923BD0"/>
    <w:rsid w:val="00923C86"/>
    <w:rsid w:val="00923FF6"/>
    <w:rsid w:val="009242C3"/>
    <w:rsid w:val="00924B7F"/>
    <w:rsid w:val="00924CCF"/>
    <w:rsid w:val="009250BD"/>
    <w:rsid w:val="0092533D"/>
    <w:rsid w:val="009259F0"/>
    <w:rsid w:val="00926A28"/>
    <w:rsid w:val="00926B5D"/>
    <w:rsid w:val="00926F48"/>
    <w:rsid w:val="00926F93"/>
    <w:rsid w:val="00927976"/>
    <w:rsid w:val="00927F85"/>
    <w:rsid w:val="0093003D"/>
    <w:rsid w:val="009308A0"/>
    <w:rsid w:val="00930C5C"/>
    <w:rsid w:val="00930D1D"/>
    <w:rsid w:val="00931395"/>
    <w:rsid w:val="00932971"/>
    <w:rsid w:val="00933032"/>
    <w:rsid w:val="00933629"/>
    <w:rsid w:val="0093366A"/>
    <w:rsid w:val="009341DA"/>
    <w:rsid w:val="0093439B"/>
    <w:rsid w:val="00934D68"/>
    <w:rsid w:val="0093555D"/>
    <w:rsid w:val="00935975"/>
    <w:rsid w:val="00935B88"/>
    <w:rsid w:val="00935F2F"/>
    <w:rsid w:val="00936468"/>
    <w:rsid w:val="00936572"/>
    <w:rsid w:val="00937111"/>
    <w:rsid w:val="0093753D"/>
    <w:rsid w:val="009375E9"/>
    <w:rsid w:val="00937F74"/>
    <w:rsid w:val="00940609"/>
    <w:rsid w:val="009407A5"/>
    <w:rsid w:val="00940B46"/>
    <w:rsid w:val="00941038"/>
    <w:rsid w:val="00941100"/>
    <w:rsid w:val="0094113F"/>
    <w:rsid w:val="00941ACE"/>
    <w:rsid w:val="00942361"/>
    <w:rsid w:val="009426ED"/>
    <w:rsid w:val="0094274B"/>
    <w:rsid w:val="00942B0A"/>
    <w:rsid w:val="00943340"/>
    <w:rsid w:val="00943344"/>
    <w:rsid w:val="00943779"/>
    <w:rsid w:val="0094381D"/>
    <w:rsid w:val="00943900"/>
    <w:rsid w:val="00943F02"/>
    <w:rsid w:val="009446CB"/>
    <w:rsid w:val="009448C1"/>
    <w:rsid w:val="00944C09"/>
    <w:rsid w:val="00944D8F"/>
    <w:rsid w:val="00944E7B"/>
    <w:rsid w:val="00944EEA"/>
    <w:rsid w:val="009454F7"/>
    <w:rsid w:val="009458D5"/>
    <w:rsid w:val="00945D3A"/>
    <w:rsid w:val="00946193"/>
    <w:rsid w:val="009462F8"/>
    <w:rsid w:val="009462FF"/>
    <w:rsid w:val="00946C41"/>
    <w:rsid w:val="00946C47"/>
    <w:rsid w:val="00946CA3"/>
    <w:rsid w:val="00947152"/>
    <w:rsid w:val="00947872"/>
    <w:rsid w:val="00950162"/>
    <w:rsid w:val="009505F2"/>
    <w:rsid w:val="00950B6C"/>
    <w:rsid w:val="00951050"/>
    <w:rsid w:val="009512A2"/>
    <w:rsid w:val="00951D50"/>
    <w:rsid w:val="00951E97"/>
    <w:rsid w:val="00951F14"/>
    <w:rsid w:val="00952041"/>
    <w:rsid w:val="00952599"/>
    <w:rsid w:val="009526CB"/>
    <w:rsid w:val="00952A17"/>
    <w:rsid w:val="00953253"/>
    <w:rsid w:val="009535F7"/>
    <w:rsid w:val="00953741"/>
    <w:rsid w:val="009537D6"/>
    <w:rsid w:val="00953802"/>
    <w:rsid w:val="00954122"/>
    <w:rsid w:val="009542C5"/>
    <w:rsid w:val="00954591"/>
    <w:rsid w:val="00954A35"/>
    <w:rsid w:val="00954CF0"/>
    <w:rsid w:val="00955639"/>
    <w:rsid w:val="0095596D"/>
    <w:rsid w:val="00955BCE"/>
    <w:rsid w:val="00955EE3"/>
    <w:rsid w:val="0095604E"/>
    <w:rsid w:val="0095623C"/>
    <w:rsid w:val="009572E8"/>
    <w:rsid w:val="00957CC9"/>
    <w:rsid w:val="00957D75"/>
    <w:rsid w:val="00960075"/>
    <w:rsid w:val="0096021D"/>
    <w:rsid w:val="0096023E"/>
    <w:rsid w:val="0096066E"/>
    <w:rsid w:val="00960B11"/>
    <w:rsid w:val="00961453"/>
    <w:rsid w:val="00961667"/>
    <w:rsid w:val="00961974"/>
    <w:rsid w:val="00961BB0"/>
    <w:rsid w:val="00961D69"/>
    <w:rsid w:val="00962040"/>
    <w:rsid w:val="0096223E"/>
    <w:rsid w:val="00962625"/>
    <w:rsid w:val="00962676"/>
    <w:rsid w:val="009626ED"/>
    <w:rsid w:val="00962C34"/>
    <w:rsid w:val="00962D7C"/>
    <w:rsid w:val="00962DAC"/>
    <w:rsid w:val="00962EE8"/>
    <w:rsid w:val="009633BC"/>
    <w:rsid w:val="009635AF"/>
    <w:rsid w:val="009639A3"/>
    <w:rsid w:val="00964007"/>
    <w:rsid w:val="009642AA"/>
    <w:rsid w:val="009642D1"/>
    <w:rsid w:val="00964747"/>
    <w:rsid w:val="0096477B"/>
    <w:rsid w:val="00964885"/>
    <w:rsid w:val="00964D67"/>
    <w:rsid w:val="0096532F"/>
    <w:rsid w:val="00965CA8"/>
    <w:rsid w:val="00965ED7"/>
    <w:rsid w:val="00966087"/>
    <w:rsid w:val="0096609E"/>
    <w:rsid w:val="0096613E"/>
    <w:rsid w:val="00966D2D"/>
    <w:rsid w:val="00966DD6"/>
    <w:rsid w:val="009672F1"/>
    <w:rsid w:val="00967706"/>
    <w:rsid w:val="00967783"/>
    <w:rsid w:val="00967851"/>
    <w:rsid w:val="009678A5"/>
    <w:rsid w:val="00967AAE"/>
    <w:rsid w:val="00970223"/>
    <w:rsid w:val="00970456"/>
    <w:rsid w:val="0097048E"/>
    <w:rsid w:val="00970750"/>
    <w:rsid w:val="00970875"/>
    <w:rsid w:val="0097090B"/>
    <w:rsid w:val="00970C90"/>
    <w:rsid w:val="00970CBB"/>
    <w:rsid w:val="00970D75"/>
    <w:rsid w:val="00970F77"/>
    <w:rsid w:val="009712D2"/>
    <w:rsid w:val="009714A9"/>
    <w:rsid w:val="00971940"/>
    <w:rsid w:val="00971976"/>
    <w:rsid w:val="00971CE6"/>
    <w:rsid w:val="009720E6"/>
    <w:rsid w:val="009721FD"/>
    <w:rsid w:val="00972630"/>
    <w:rsid w:val="00972AAC"/>
    <w:rsid w:val="00972B0F"/>
    <w:rsid w:val="00972FAF"/>
    <w:rsid w:val="0097323B"/>
    <w:rsid w:val="009733DC"/>
    <w:rsid w:val="009734E4"/>
    <w:rsid w:val="00973EBE"/>
    <w:rsid w:val="00973FB5"/>
    <w:rsid w:val="009744B9"/>
    <w:rsid w:val="0097473B"/>
    <w:rsid w:val="00974750"/>
    <w:rsid w:val="00974774"/>
    <w:rsid w:val="00974795"/>
    <w:rsid w:val="00974886"/>
    <w:rsid w:val="00974BBE"/>
    <w:rsid w:val="00974D01"/>
    <w:rsid w:val="00974FBB"/>
    <w:rsid w:val="009750D6"/>
    <w:rsid w:val="009755D3"/>
    <w:rsid w:val="0097598F"/>
    <w:rsid w:val="00975B6D"/>
    <w:rsid w:val="00975CE5"/>
    <w:rsid w:val="009760D3"/>
    <w:rsid w:val="009766D0"/>
    <w:rsid w:val="00976866"/>
    <w:rsid w:val="00977753"/>
    <w:rsid w:val="009777D2"/>
    <w:rsid w:val="009778F1"/>
    <w:rsid w:val="00977CA3"/>
    <w:rsid w:val="00977D02"/>
    <w:rsid w:val="009802E9"/>
    <w:rsid w:val="00980345"/>
    <w:rsid w:val="00980624"/>
    <w:rsid w:val="0098065C"/>
    <w:rsid w:val="009806CB"/>
    <w:rsid w:val="0098084D"/>
    <w:rsid w:val="009809E4"/>
    <w:rsid w:val="00980E5D"/>
    <w:rsid w:val="00981283"/>
    <w:rsid w:val="00981E4D"/>
    <w:rsid w:val="00981F4A"/>
    <w:rsid w:val="00982332"/>
    <w:rsid w:val="00982535"/>
    <w:rsid w:val="00982692"/>
    <w:rsid w:val="009826EB"/>
    <w:rsid w:val="009833BD"/>
    <w:rsid w:val="00984381"/>
    <w:rsid w:val="00984619"/>
    <w:rsid w:val="00984AAC"/>
    <w:rsid w:val="00984BFD"/>
    <w:rsid w:val="00984CB4"/>
    <w:rsid w:val="00984D1B"/>
    <w:rsid w:val="00985018"/>
    <w:rsid w:val="00985066"/>
    <w:rsid w:val="0098561A"/>
    <w:rsid w:val="0098576A"/>
    <w:rsid w:val="0098594D"/>
    <w:rsid w:val="00985A3C"/>
    <w:rsid w:val="00985D3B"/>
    <w:rsid w:val="009866A6"/>
    <w:rsid w:val="00986AB6"/>
    <w:rsid w:val="00986B4A"/>
    <w:rsid w:val="00986B58"/>
    <w:rsid w:val="00986FE1"/>
    <w:rsid w:val="00987A19"/>
    <w:rsid w:val="00987AC0"/>
    <w:rsid w:val="00987F94"/>
    <w:rsid w:val="00990077"/>
    <w:rsid w:val="0099011E"/>
    <w:rsid w:val="00990466"/>
    <w:rsid w:val="00990938"/>
    <w:rsid w:val="00990A42"/>
    <w:rsid w:val="00990ACD"/>
    <w:rsid w:val="00990BE3"/>
    <w:rsid w:val="00990E51"/>
    <w:rsid w:val="00990EEC"/>
    <w:rsid w:val="009915B3"/>
    <w:rsid w:val="009919C2"/>
    <w:rsid w:val="00991F4B"/>
    <w:rsid w:val="0099255C"/>
    <w:rsid w:val="00992637"/>
    <w:rsid w:val="00992B3B"/>
    <w:rsid w:val="009930E4"/>
    <w:rsid w:val="00994080"/>
    <w:rsid w:val="00994098"/>
    <w:rsid w:val="00994579"/>
    <w:rsid w:val="009947E0"/>
    <w:rsid w:val="00995297"/>
    <w:rsid w:val="00995350"/>
    <w:rsid w:val="0099536F"/>
    <w:rsid w:val="00995438"/>
    <w:rsid w:val="00995494"/>
    <w:rsid w:val="009955C1"/>
    <w:rsid w:val="00995E57"/>
    <w:rsid w:val="009962C6"/>
    <w:rsid w:val="009967A5"/>
    <w:rsid w:val="0099680A"/>
    <w:rsid w:val="00997CF9"/>
    <w:rsid w:val="00997EF2"/>
    <w:rsid w:val="00997F9D"/>
    <w:rsid w:val="009A0505"/>
    <w:rsid w:val="009A06B3"/>
    <w:rsid w:val="009A07AC"/>
    <w:rsid w:val="009A09A5"/>
    <w:rsid w:val="009A0A74"/>
    <w:rsid w:val="009A0D14"/>
    <w:rsid w:val="009A11BF"/>
    <w:rsid w:val="009A13A5"/>
    <w:rsid w:val="009A159D"/>
    <w:rsid w:val="009A182C"/>
    <w:rsid w:val="009A1A0F"/>
    <w:rsid w:val="009A1B2C"/>
    <w:rsid w:val="009A22A1"/>
    <w:rsid w:val="009A26F5"/>
    <w:rsid w:val="009A27CA"/>
    <w:rsid w:val="009A2B5B"/>
    <w:rsid w:val="009A2E05"/>
    <w:rsid w:val="009A3195"/>
    <w:rsid w:val="009A32D0"/>
    <w:rsid w:val="009A3506"/>
    <w:rsid w:val="009A3673"/>
    <w:rsid w:val="009A3E7D"/>
    <w:rsid w:val="009A4589"/>
    <w:rsid w:val="009A4819"/>
    <w:rsid w:val="009A4B27"/>
    <w:rsid w:val="009A4B4B"/>
    <w:rsid w:val="009A4C1F"/>
    <w:rsid w:val="009A4C94"/>
    <w:rsid w:val="009A4FA2"/>
    <w:rsid w:val="009A55C5"/>
    <w:rsid w:val="009A5B45"/>
    <w:rsid w:val="009A6111"/>
    <w:rsid w:val="009A6485"/>
    <w:rsid w:val="009A66DD"/>
    <w:rsid w:val="009A6A8E"/>
    <w:rsid w:val="009A6AAB"/>
    <w:rsid w:val="009A6EEB"/>
    <w:rsid w:val="009A7239"/>
    <w:rsid w:val="009A7CDE"/>
    <w:rsid w:val="009B02A3"/>
    <w:rsid w:val="009B0679"/>
    <w:rsid w:val="009B0688"/>
    <w:rsid w:val="009B0A45"/>
    <w:rsid w:val="009B0EFD"/>
    <w:rsid w:val="009B102F"/>
    <w:rsid w:val="009B1575"/>
    <w:rsid w:val="009B1605"/>
    <w:rsid w:val="009B16BD"/>
    <w:rsid w:val="009B17CE"/>
    <w:rsid w:val="009B1AF3"/>
    <w:rsid w:val="009B1D8F"/>
    <w:rsid w:val="009B1EDF"/>
    <w:rsid w:val="009B20A7"/>
    <w:rsid w:val="009B2413"/>
    <w:rsid w:val="009B30BE"/>
    <w:rsid w:val="009B3430"/>
    <w:rsid w:val="009B345D"/>
    <w:rsid w:val="009B35CB"/>
    <w:rsid w:val="009B3DA0"/>
    <w:rsid w:val="009B4083"/>
    <w:rsid w:val="009B40FA"/>
    <w:rsid w:val="009B41A3"/>
    <w:rsid w:val="009B440C"/>
    <w:rsid w:val="009B4E7C"/>
    <w:rsid w:val="009B4EA4"/>
    <w:rsid w:val="009B4F97"/>
    <w:rsid w:val="009B58DA"/>
    <w:rsid w:val="009B5CE1"/>
    <w:rsid w:val="009B5D99"/>
    <w:rsid w:val="009B65CE"/>
    <w:rsid w:val="009B7030"/>
    <w:rsid w:val="009B77D6"/>
    <w:rsid w:val="009B7B11"/>
    <w:rsid w:val="009B7D37"/>
    <w:rsid w:val="009C0AA6"/>
    <w:rsid w:val="009C0DC1"/>
    <w:rsid w:val="009C1967"/>
    <w:rsid w:val="009C1BEE"/>
    <w:rsid w:val="009C1D33"/>
    <w:rsid w:val="009C2ADD"/>
    <w:rsid w:val="009C2EF2"/>
    <w:rsid w:val="009C2F06"/>
    <w:rsid w:val="009C3758"/>
    <w:rsid w:val="009C423D"/>
    <w:rsid w:val="009C4418"/>
    <w:rsid w:val="009C44DF"/>
    <w:rsid w:val="009C4B89"/>
    <w:rsid w:val="009C4BAB"/>
    <w:rsid w:val="009C4CAD"/>
    <w:rsid w:val="009C5551"/>
    <w:rsid w:val="009C5C2C"/>
    <w:rsid w:val="009C5D2B"/>
    <w:rsid w:val="009C5E2C"/>
    <w:rsid w:val="009C5E79"/>
    <w:rsid w:val="009C5FF1"/>
    <w:rsid w:val="009C60A9"/>
    <w:rsid w:val="009C61A6"/>
    <w:rsid w:val="009C6329"/>
    <w:rsid w:val="009C6B28"/>
    <w:rsid w:val="009C6D52"/>
    <w:rsid w:val="009C736F"/>
    <w:rsid w:val="009C76E6"/>
    <w:rsid w:val="009C772E"/>
    <w:rsid w:val="009C77B4"/>
    <w:rsid w:val="009C78AA"/>
    <w:rsid w:val="009C7A5A"/>
    <w:rsid w:val="009D0733"/>
    <w:rsid w:val="009D1396"/>
    <w:rsid w:val="009D148A"/>
    <w:rsid w:val="009D1976"/>
    <w:rsid w:val="009D1CFA"/>
    <w:rsid w:val="009D2544"/>
    <w:rsid w:val="009D2680"/>
    <w:rsid w:val="009D2806"/>
    <w:rsid w:val="009D2923"/>
    <w:rsid w:val="009D2A57"/>
    <w:rsid w:val="009D2BEB"/>
    <w:rsid w:val="009D2F59"/>
    <w:rsid w:val="009D3191"/>
    <w:rsid w:val="009D32BA"/>
    <w:rsid w:val="009D34CC"/>
    <w:rsid w:val="009D354B"/>
    <w:rsid w:val="009D3FD8"/>
    <w:rsid w:val="009D40B1"/>
    <w:rsid w:val="009D48B8"/>
    <w:rsid w:val="009D4EFD"/>
    <w:rsid w:val="009D4F71"/>
    <w:rsid w:val="009D519A"/>
    <w:rsid w:val="009D57ED"/>
    <w:rsid w:val="009D6EBE"/>
    <w:rsid w:val="009D6FC3"/>
    <w:rsid w:val="009D7311"/>
    <w:rsid w:val="009D73D5"/>
    <w:rsid w:val="009D7763"/>
    <w:rsid w:val="009D7CC5"/>
    <w:rsid w:val="009E007B"/>
    <w:rsid w:val="009E026E"/>
    <w:rsid w:val="009E04F0"/>
    <w:rsid w:val="009E05F2"/>
    <w:rsid w:val="009E0811"/>
    <w:rsid w:val="009E08A2"/>
    <w:rsid w:val="009E08F4"/>
    <w:rsid w:val="009E0D5A"/>
    <w:rsid w:val="009E186F"/>
    <w:rsid w:val="009E1980"/>
    <w:rsid w:val="009E1D1D"/>
    <w:rsid w:val="009E208D"/>
    <w:rsid w:val="009E23E1"/>
    <w:rsid w:val="009E2482"/>
    <w:rsid w:val="009E29FF"/>
    <w:rsid w:val="009E2BAE"/>
    <w:rsid w:val="009E2C9B"/>
    <w:rsid w:val="009E302D"/>
    <w:rsid w:val="009E312C"/>
    <w:rsid w:val="009E331E"/>
    <w:rsid w:val="009E336B"/>
    <w:rsid w:val="009E3A69"/>
    <w:rsid w:val="009E3F44"/>
    <w:rsid w:val="009E4007"/>
    <w:rsid w:val="009E4615"/>
    <w:rsid w:val="009E4B06"/>
    <w:rsid w:val="009E4EAF"/>
    <w:rsid w:val="009E525B"/>
    <w:rsid w:val="009E557E"/>
    <w:rsid w:val="009E559D"/>
    <w:rsid w:val="009E5677"/>
    <w:rsid w:val="009E57CC"/>
    <w:rsid w:val="009E5EEA"/>
    <w:rsid w:val="009E6165"/>
    <w:rsid w:val="009E650F"/>
    <w:rsid w:val="009E671A"/>
    <w:rsid w:val="009E675E"/>
    <w:rsid w:val="009E67A2"/>
    <w:rsid w:val="009E67A4"/>
    <w:rsid w:val="009E6C18"/>
    <w:rsid w:val="009E6D5C"/>
    <w:rsid w:val="009E73B2"/>
    <w:rsid w:val="009E755C"/>
    <w:rsid w:val="009E7B1F"/>
    <w:rsid w:val="009E7B21"/>
    <w:rsid w:val="009E7B8C"/>
    <w:rsid w:val="009E7BE5"/>
    <w:rsid w:val="009E7D6D"/>
    <w:rsid w:val="009F0555"/>
    <w:rsid w:val="009F0A25"/>
    <w:rsid w:val="009F0A99"/>
    <w:rsid w:val="009F1011"/>
    <w:rsid w:val="009F10CB"/>
    <w:rsid w:val="009F12BB"/>
    <w:rsid w:val="009F1342"/>
    <w:rsid w:val="009F140A"/>
    <w:rsid w:val="009F1498"/>
    <w:rsid w:val="009F15AC"/>
    <w:rsid w:val="009F1963"/>
    <w:rsid w:val="009F1A1C"/>
    <w:rsid w:val="009F1ADD"/>
    <w:rsid w:val="009F1B94"/>
    <w:rsid w:val="009F212C"/>
    <w:rsid w:val="009F26DC"/>
    <w:rsid w:val="009F291E"/>
    <w:rsid w:val="009F38D6"/>
    <w:rsid w:val="009F3920"/>
    <w:rsid w:val="009F3A06"/>
    <w:rsid w:val="009F3F9A"/>
    <w:rsid w:val="009F410E"/>
    <w:rsid w:val="009F5200"/>
    <w:rsid w:val="009F617B"/>
    <w:rsid w:val="009F6A83"/>
    <w:rsid w:val="009F6B51"/>
    <w:rsid w:val="009F7186"/>
    <w:rsid w:val="009F728A"/>
    <w:rsid w:val="009F780F"/>
    <w:rsid w:val="009F787A"/>
    <w:rsid w:val="009F7F15"/>
    <w:rsid w:val="00A00329"/>
    <w:rsid w:val="00A008C8"/>
    <w:rsid w:val="00A00956"/>
    <w:rsid w:val="00A00A8A"/>
    <w:rsid w:val="00A00E3B"/>
    <w:rsid w:val="00A00E48"/>
    <w:rsid w:val="00A00E56"/>
    <w:rsid w:val="00A012DE"/>
    <w:rsid w:val="00A0134B"/>
    <w:rsid w:val="00A01384"/>
    <w:rsid w:val="00A0255B"/>
    <w:rsid w:val="00A02611"/>
    <w:rsid w:val="00A02688"/>
    <w:rsid w:val="00A0299B"/>
    <w:rsid w:val="00A02A20"/>
    <w:rsid w:val="00A02B39"/>
    <w:rsid w:val="00A02BF6"/>
    <w:rsid w:val="00A0324B"/>
    <w:rsid w:val="00A037C1"/>
    <w:rsid w:val="00A037D3"/>
    <w:rsid w:val="00A03878"/>
    <w:rsid w:val="00A03A01"/>
    <w:rsid w:val="00A03A5A"/>
    <w:rsid w:val="00A03BEE"/>
    <w:rsid w:val="00A03E1C"/>
    <w:rsid w:val="00A03FF0"/>
    <w:rsid w:val="00A046F3"/>
    <w:rsid w:val="00A04A71"/>
    <w:rsid w:val="00A04E7C"/>
    <w:rsid w:val="00A04FB0"/>
    <w:rsid w:val="00A055D6"/>
    <w:rsid w:val="00A05A2C"/>
    <w:rsid w:val="00A05B85"/>
    <w:rsid w:val="00A05E58"/>
    <w:rsid w:val="00A060D4"/>
    <w:rsid w:val="00A061E8"/>
    <w:rsid w:val="00A06228"/>
    <w:rsid w:val="00A0627A"/>
    <w:rsid w:val="00A062EF"/>
    <w:rsid w:val="00A065B2"/>
    <w:rsid w:val="00A067F1"/>
    <w:rsid w:val="00A06A63"/>
    <w:rsid w:val="00A06C16"/>
    <w:rsid w:val="00A0707C"/>
    <w:rsid w:val="00A073CA"/>
    <w:rsid w:val="00A075E3"/>
    <w:rsid w:val="00A07ADF"/>
    <w:rsid w:val="00A07D84"/>
    <w:rsid w:val="00A07EF0"/>
    <w:rsid w:val="00A10094"/>
    <w:rsid w:val="00A10215"/>
    <w:rsid w:val="00A10AE9"/>
    <w:rsid w:val="00A11546"/>
    <w:rsid w:val="00A1161F"/>
    <w:rsid w:val="00A1171E"/>
    <w:rsid w:val="00A11834"/>
    <w:rsid w:val="00A11852"/>
    <w:rsid w:val="00A12154"/>
    <w:rsid w:val="00A1223B"/>
    <w:rsid w:val="00A12665"/>
    <w:rsid w:val="00A1323C"/>
    <w:rsid w:val="00A133E5"/>
    <w:rsid w:val="00A134FE"/>
    <w:rsid w:val="00A136B3"/>
    <w:rsid w:val="00A13708"/>
    <w:rsid w:val="00A138C4"/>
    <w:rsid w:val="00A13977"/>
    <w:rsid w:val="00A13DB3"/>
    <w:rsid w:val="00A143FB"/>
    <w:rsid w:val="00A14D05"/>
    <w:rsid w:val="00A14F90"/>
    <w:rsid w:val="00A15824"/>
    <w:rsid w:val="00A15B06"/>
    <w:rsid w:val="00A16116"/>
    <w:rsid w:val="00A162D3"/>
    <w:rsid w:val="00A16324"/>
    <w:rsid w:val="00A16390"/>
    <w:rsid w:val="00A1674B"/>
    <w:rsid w:val="00A16765"/>
    <w:rsid w:val="00A16777"/>
    <w:rsid w:val="00A16C32"/>
    <w:rsid w:val="00A16C55"/>
    <w:rsid w:val="00A16ED2"/>
    <w:rsid w:val="00A173EA"/>
    <w:rsid w:val="00A17813"/>
    <w:rsid w:val="00A179FA"/>
    <w:rsid w:val="00A17FC1"/>
    <w:rsid w:val="00A2024C"/>
    <w:rsid w:val="00A207AD"/>
    <w:rsid w:val="00A20B87"/>
    <w:rsid w:val="00A20FF5"/>
    <w:rsid w:val="00A21093"/>
    <w:rsid w:val="00A217FE"/>
    <w:rsid w:val="00A21DB9"/>
    <w:rsid w:val="00A21FFF"/>
    <w:rsid w:val="00A22390"/>
    <w:rsid w:val="00A22654"/>
    <w:rsid w:val="00A22ABB"/>
    <w:rsid w:val="00A22C1C"/>
    <w:rsid w:val="00A22D0B"/>
    <w:rsid w:val="00A232FF"/>
    <w:rsid w:val="00A2361B"/>
    <w:rsid w:val="00A23F48"/>
    <w:rsid w:val="00A2411F"/>
    <w:rsid w:val="00A24156"/>
    <w:rsid w:val="00A24378"/>
    <w:rsid w:val="00A243A2"/>
    <w:rsid w:val="00A244DA"/>
    <w:rsid w:val="00A24716"/>
    <w:rsid w:val="00A249B4"/>
    <w:rsid w:val="00A249F8"/>
    <w:rsid w:val="00A24AAD"/>
    <w:rsid w:val="00A24C03"/>
    <w:rsid w:val="00A24C5A"/>
    <w:rsid w:val="00A24E16"/>
    <w:rsid w:val="00A24FF2"/>
    <w:rsid w:val="00A251A3"/>
    <w:rsid w:val="00A25370"/>
    <w:rsid w:val="00A253ED"/>
    <w:rsid w:val="00A2549E"/>
    <w:rsid w:val="00A256C6"/>
    <w:rsid w:val="00A25754"/>
    <w:rsid w:val="00A2585F"/>
    <w:rsid w:val="00A2598F"/>
    <w:rsid w:val="00A25ACC"/>
    <w:rsid w:val="00A25F3A"/>
    <w:rsid w:val="00A2608C"/>
    <w:rsid w:val="00A26167"/>
    <w:rsid w:val="00A264E8"/>
    <w:rsid w:val="00A2655E"/>
    <w:rsid w:val="00A26B24"/>
    <w:rsid w:val="00A26BF3"/>
    <w:rsid w:val="00A27478"/>
    <w:rsid w:val="00A274A5"/>
    <w:rsid w:val="00A27540"/>
    <w:rsid w:val="00A2794B"/>
    <w:rsid w:val="00A30995"/>
    <w:rsid w:val="00A310D2"/>
    <w:rsid w:val="00A310D8"/>
    <w:rsid w:val="00A315D0"/>
    <w:rsid w:val="00A31767"/>
    <w:rsid w:val="00A31DFE"/>
    <w:rsid w:val="00A32061"/>
    <w:rsid w:val="00A32382"/>
    <w:rsid w:val="00A32425"/>
    <w:rsid w:val="00A32C1B"/>
    <w:rsid w:val="00A33157"/>
    <w:rsid w:val="00A331C1"/>
    <w:rsid w:val="00A33232"/>
    <w:rsid w:val="00A33266"/>
    <w:rsid w:val="00A33A3D"/>
    <w:rsid w:val="00A33DB3"/>
    <w:rsid w:val="00A33F1C"/>
    <w:rsid w:val="00A34142"/>
    <w:rsid w:val="00A3439E"/>
    <w:rsid w:val="00A3479E"/>
    <w:rsid w:val="00A34853"/>
    <w:rsid w:val="00A352CD"/>
    <w:rsid w:val="00A353D9"/>
    <w:rsid w:val="00A3545A"/>
    <w:rsid w:val="00A35E8B"/>
    <w:rsid w:val="00A3606B"/>
    <w:rsid w:val="00A36C44"/>
    <w:rsid w:val="00A37086"/>
    <w:rsid w:val="00A3761E"/>
    <w:rsid w:val="00A3784D"/>
    <w:rsid w:val="00A37918"/>
    <w:rsid w:val="00A37EA7"/>
    <w:rsid w:val="00A40973"/>
    <w:rsid w:val="00A40A32"/>
    <w:rsid w:val="00A40AC8"/>
    <w:rsid w:val="00A40B63"/>
    <w:rsid w:val="00A41232"/>
    <w:rsid w:val="00A415CA"/>
    <w:rsid w:val="00A41A42"/>
    <w:rsid w:val="00A4230F"/>
    <w:rsid w:val="00A429C7"/>
    <w:rsid w:val="00A42EFB"/>
    <w:rsid w:val="00A43305"/>
    <w:rsid w:val="00A4336B"/>
    <w:rsid w:val="00A433C2"/>
    <w:rsid w:val="00A436A1"/>
    <w:rsid w:val="00A437AF"/>
    <w:rsid w:val="00A439F8"/>
    <w:rsid w:val="00A43A3D"/>
    <w:rsid w:val="00A43B86"/>
    <w:rsid w:val="00A43D49"/>
    <w:rsid w:val="00A43DAF"/>
    <w:rsid w:val="00A441A0"/>
    <w:rsid w:val="00A442CC"/>
    <w:rsid w:val="00A44625"/>
    <w:rsid w:val="00A44679"/>
    <w:rsid w:val="00A44C8F"/>
    <w:rsid w:val="00A44F25"/>
    <w:rsid w:val="00A457EC"/>
    <w:rsid w:val="00A45E3C"/>
    <w:rsid w:val="00A4654C"/>
    <w:rsid w:val="00A465AD"/>
    <w:rsid w:val="00A466D0"/>
    <w:rsid w:val="00A46FB9"/>
    <w:rsid w:val="00A4718A"/>
    <w:rsid w:val="00A47558"/>
    <w:rsid w:val="00A4761B"/>
    <w:rsid w:val="00A4763C"/>
    <w:rsid w:val="00A478AE"/>
    <w:rsid w:val="00A502AC"/>
    <w:rsid w:val="00A509BA"/>
    <w:rsid w:val="00A51712"/>
    <w:rsid w:val="00A51848"/>
    <w:rsid w:val="00A51965"/>
    <w:rsid w:val="00A51B1E"/>
    <w:rsid w:val="00A51CCA"/>
    <w:rsid w:val="00A521A5"/>
    <w:rsid w:val="00A52256"/>
    <w:rsid w:val="00A52BF8"/>
    <w:rsid w:val="00A52C19"/>
    <w:rsid w:val="00A52EE6"/>
    <w:rsid w:val="00A534BB"/>
    <w:rsid w:val="00A53866"/>
    <w:rsid w:val="00A53E0E"/>
    <w:rsid w:val="00A53FE3"/>
    <w:rsid w:val="00A541A1"/>
    <w:rsid w:val="00A54859"/>
    <w:rsid w:val="00A548CB"/>
    <w:rsid w:val="00A54D62"/>
    <w:rsid w:val="00A55045"/>
    <w:rsid w:val="00A5539B"/>
    <w:rsid w:val="00A55793"/>
    <w:rsid w:val="00A557F8"/>
    <w:rsid w:val="00A5669D"/>
    <w:rsid w:val="00A56B3A"/>
    <w:rsid w:val="00A570AD"/>
    <w:rsid w:val="00A571B1"/>
    <w:rsid w:val="00A57343"/>
    <w:rsid w:val="00A603DB"/>
    <w:rsid w:val="00A604C8"/>
    <w:rsid w:val="00A608BA"/>
    <w:rsid w:val="00A60CD5"/>
    <w:rsid w:val="00A60F01"/>
    <w:rsid w:val="00A61095"/>
    <w:rsid w:val="00A61265"/>
    <w:rsid w:val="00A61684"/>
    <w:rsid w:val="00A61C4B"/>
    <w:rsid w:val="00A61E3B"/>
    <w:rsid w:val="00A6247D"/>
    <w:rsid w:val="00A629D7"/>
    <w:rsid w:val="00A630AF"/>
    <w:rsid w:val="00A6319A"/>
    <w:rsid w:val="00A63BC2"/>
    <w:rsid w:val="00A63C10"/>
    <w:rsid w:val="00A643E4"/>
    <w:rsid w:val="00A644A8"/>
    <w:rsid w:val="00A6458F"/>
    <w:rsid w:val="00A64C89"/>
    <w:rsid w:val="00A64D74"/>
    <w:rsid w:val="00A65ACD"/>
    <w:rsid w:val="00A66422"/>
    <w:rsid w:val="00A6646D"/>
    <w:rsid w:val="00A66726"/>
    <w:rsid w:val="00A6673C"/>
    <w:rsid w:val="00A66813"/>
    <w:rsid w:val="00A6693A"/>
    <w:rsid w:val="00A66C0C"/>
    <w:rsid w:val="00A66C48"/>
    <w:rsid w:val="00A66D35"/>
    <w:rsid w:val="00A66E72"/>
    <w:rsid w:val="00A6734A"/>
    <w:rsid w:val="00A6780B"/>
    <w:rsid w:val="00A679F2"/>
    <w:rsid w:val="00A67C1F"/>
    <w:rsid w:val="00A70131"/>
    <w:rsid w:val="00A7094F"/>
    <w:rsid w:val="00A70BEF"/>
    <w:rsid w:val="00A719C2"/>
    <w:rsid w:val="00A71D7B"/>
    <w:rsid w:val="00A72178"/>
    <w:rsid w:val="00A7219A"/>
    <w:rsid w:val="00A72297"/>
    <w:rsid w:val="00A72702"/>
    <w:rsid w:val="00A72B10"/>
    <w:rsid w:val="00A72B5A"/>
    <w:rsid w:val="00A72EDC"/>
    <w:rsid w:val="00A72F88"/>
    <w:rsid w:val="00A7333D"/>
    <w:rsid w:val="00A734DD"/>
    <w:rsid w:val="00A73CF7"/>
    <w:rsid w:val="00A73FE0"/>
    <w:rsid w:val="00A745FA"/>
    <w:rsid w:val="00A74690"/>
    <w:rsid w:val="00A747BE"/>
    <w:rsid w:val="00A748FC"/>
    <w:rsid w:val="00A74AC6"/>
    <w:rsid w:val="00A751BF"/>
    <w:rsid w:val="00A7524E"/>
    <w:rsid w:val="00A75604"/>
    <w:rsid w:val="00A756C5"/>
    <w:rsid w:val="00A75730"/>
    <w:rsid w:val="00A75AEB"/>
    <w:rsid w:val="00A76B99"/>
    <w:rsid w:val="00A76BEB"/>
    <w:rsid w:val="00A77223"/>
    <w:rsid w:val="00A776D3"/>
    <w:rsid w:val="00A777FD"/>
    <w:rsid w:val="00A77B54"/>
    <w:rsid w:val="00A77C34"/>
    <w:rsid w:val="00A77C72"/>
    <w:rsid w:val="00A77DE3"/>
    <w:rsid w:val="00A80582"/>
    <w:rsid w:val="00A806FB"/>
    <w:rsid w:val="00A80955"/>
    <w:rsid w:val="00A80956"/>
    <w:rsid w:val="00A80CFB"/>
    <w:rsid w:val="00A816EC"/>
    <w:rsid w:val="00A81994"/>
    <w:rsid w:val="00A8291B"/>
    <w:rsid w:val="00A82DD4"/>
    <w:rsid w:val="00A83446"/>
    <w:rsid w:val="00A83BBC"/>
    <w:rsid w:val="00A83BEE"/>
    <w:rsid w:val="00A83E01"/>
    <w:rsid w:val="00A83EFD"/>
    <w:rsid w:val="00A844CC"/>
    <w:rsid w:val="00A84822"/>
    <w:rsid w:val="00A8486A"/>
    <w:rsid w:val="00A849FA"/>
    <w:rsid w:val="00A84E42"/>
    <w:rsid w:val="00A84E93"/>
    <w:rsid w:val="00A850D5"/>
    <w:rsid w:val="00A8527C"/>
    <w:rsid w:val="00A85380"/>
    <w:rsid w:val="00A85967"/>
    <w:rsid w:val="00A85A9D"/>
    <w:rsid w:val="00A85D4D"/>
    <w:rsid w:val="00A866DE"/>
    <w:rsid w:val="00A86E21"/>
    <w:rsid w:val="00A86F2A"/>
    <w:rsid w:val="00A87253"/>
    <w:rsid w:val="00A87448"/>
    <w:rsid w:val="00A87463"/>
    <w:rsid w:val="00A87B5D"/>
    <w:rsid w:val="00A87B8E"/>
    <w:rsid w:val="00A87CBA"/>
    <w:rsid w:val="00A87CD4"/>
    <w:rsid w:val="00A87DC5"/>
    <w:rsid w:val="00A90B01"/>
    <w:rsid w:val="00A90FA0"/>
    <w:rsid w:val="00A9136B"/>
    <w:rsid w:val="00A916A6"/>
    <w:rsid w:val="00A91AE5"/>
    <w:rsid w:val="00A91E0A"/>
    <w:rsid w:val="00A91FEE"/>
    <w:rsid w:val="00A925D4"/>
    <w:rsid w:val="00A92D12"/>
    <w:rsid w:val="00A92F29"/>
    <w:rsid w:val="00A9363F"/>
    <w:rsid w:val="00A93A04"/>
    <w:rsid w:val="00A93A2F"/>
    <w:rsid w:val="00A940E1"/>
    <w:rsid w:val="00A9413E"/>
    <w:rsid w:val="00A94730"/>
    <w:rsid w:val="00A948F0"/>
    <w:rsid w:val="00A95538"/>
    <w:rsid w:val="00A95AC8"/>
    <w:rsid w:val="00A965E6"/>
    <w:rsid w:val="00A96619"/>
    <w:rsid w:val="00A96AE2"/>
    <w:rsid w:val="00A96F81"/>
    <w:rsid w:val="00A97325"/>
    <w:rsid w:val="00A9772A"/>
    <w:rsid w:val="00A97739"/>
    <w:rsid w:val="00A977FC"/>
    <w:rsid w:val="00A979A8"/>
    <w:rsid w:val="00A97B6D"/>
    <w:rsid w:val="00A97BF6"/>
    <w:rsid w:val="00A97E1C"/>
    <w:rsid w:val="00AA03BB"/>
    <w:rsid w:val="00AA0755"/>
    <w:rsid w:val="00AA083B"/>
    <w:rsid w:val="00AA09D7"/>
    <w:rsid w:val="00AA0B57"/>
    <w:rsid w:val="00AA0E3A"/>
    <w:rsid w:val="00AA1162"/>
    <w:rsid w:val="00AA164B"/>
    <w:rsid w:val="00AA18DE"/>
    <w:rsid w:val="00AA1B34"/>
    <w:rsid w:val="00AA1EEE"/>
    <w:rsid w:val="00AA1FAC"/>
    <w:rsid w:val="00AA206B"/>
    <w:rsid w:val="00AA213E"/>
    <w:rsid w:val="00AA236F"/>
    <w:rsid w:val="00AA23A9"/>
    <w:rsid w:val="00AA271B"/>
    <w:rsid w:val="00AA2986"/>
    <w:rsid w:val="00AA3308"/>
    <w:rsid w:val="00AA35BF"/>
    <w:rsid w:val="00AA39C4"/>
    <w:rsid w:val="00AA3BD3"/>
    <w:rsid w:val="00AA3BF6"/>
    <w:rsid w:val="00AA3C07"/>
    <w:rsid w:val="00AA3C1F"/>
    <w:rsid w:val="00AA410C"/>
    <w:rsid w:val="00AA411E"/>
    <w:rsid w:val="00AA4235"/>
    <w:rsid w:val="00AA4338"/>
    <w:rsid w:val="00AA447D"/>
    <w:rsid w:val="00AA4CB9"/>
    <w:rsid w:val="00AA51EA"/>
    <w:rsid w:val="00AA5DF3"/>
    <w:rsid w:val="00AA615D"/>
    <w:rsid w:val="00AA6183"/>
    <w:rsid w:val="00AA625F"/>
    <w:rsid w:val="00AA64F9"/>
    <w:rsid w:val="00AA66C2"/>
    <w:rsid w:val="00AA6DDF"/>
    <w:rsid w:val="00AA6F4A"/>
    <w:rsid w:val="00AA6F78"/>
    <w:rsid w:val="00AA7659"/>
    <w:rsid w:val="00AB02C7"/>
    <w:rsid w:val="00AB060C"/>
    <w:rsid w:val="00AB0686"/>
    <w:rsid w:val="00AB06C3"/>
    <w:rsid w:val="00AB097E"/>
    <w:rsid w:val="00AB0A0C"/>
    <w:rsid w:val="00AB101B"/>
    <w:rsid w:val="00AB11F9"/>
    <w:rsid w:val="00AB1235"/>
    <w:rsid w:val="00AB1352"/>
    <w:rsid w:val="00AB141F"/>
    <w:rsid w:val="00AB179C"/>
    <w:rsid w:val="00AB1B98"/>
    <w:rsid w:val="00AB2058"/>
    <w:rsid w:val="00AB23B7"/>
    <w:rsid w:val="00AB27FB"/>
    <w:rsid w:val="00AB28CA"/>
    <w:rsid w:val="00AB2AB8"/>
    <w:rsid w:val="00AB2E34"/>
    <w:rsid w:val="00AB2F53"/>
    <w:rsid w:val="00AB3680"/>
    <w:rsid w:val="00AB43A5"/>
    <w:rsid w:val="00AB4481"/>
    <w:rsid w:val="00AB453C"/>
    <w:rsid w:val="00AB45CB"/>
    <w:rsid w:val="00AB4920"/>
    <w:rsid w:val="00AB509F"/>
    <w:rsid w:val="00AB560D"/>
    <w:rsid w:val="00AB5C5B"/>
    <w:rsid w:val="00AB5CB1"/>
    <w:rsid w:val="00AB6194"/>
    <w:rsid w:val="00AB63B5"/>
    <w:rsid w:val="00AB6B30"/>
    <w:rsid w:val="00AB731C"/>
    <w:rsid w:val="00AC1B44"/>
    <w:rsid w:val="00AC1D51"/>
    <w:rsid w:val="00AC1F5C"/>
    <w:rsid w:val="00AC21D3"/>
    <w:rsid w:val="00AC25B5"/>
    <w:rsid w:val="00AC279D"/>
    <w:rsid w:val="00AC2D67"/>
    <w:rsid w:val="00AC306D"/>
    <w:rsid w:val="00AC328E"/>
    <w:rsid w:val="00AC35C8"/>
    <w:rsid w:val="00AC3F49"/>
    <w:rsid w:val="00AC3F69"/>
    <w:rsid w:val="00AC4125"/>
    <w:rsid w:val="00AC4407"/>
    <w:rsid w:val="00AC4684"/>
    <w:rsid w:val="00AC4711"/>
    <w:rsid w:val="00AC48E2"/>
    <w:rsid w:val="00AC5095"/>
    <w:rsid w:val="00AC513D"/>
    <w:rsid w:val="00AC5364"/>
    <w:rsid w:val="00AC55B5"/>
    <w:rsid w:val="00AC57C6"/>
    <w:rsid w:val="00AC5C38"/>
    <w:rsid w:val="00AC6953"/>
    <w:rsid w:val="00AC6AF3"/>
    <w:rsid w:val="00AC7024"/>
    <w:rsid w:val="00AC7483"/>
    <w:rsid w:val="00AC7558"/>
    <w:rsid w:val="00AC78E1"/>
    <w:rsid w:val="00AC7AE9"/>
    <w:rsid w:val="00AC7B28"/>
    <w:rsid w:val="00AC7ED0"/>
    <w:rsid w:val="00AD0052"/>
    <w:rsid w:val="00AD10B9"/>
    <w:rsid w:val="00AD1116"/>
    <w:rsid w:val="00AD1B96"/>
    <w:rsid w:val="00AD1BB4"/>
    <w:rsid w:val="00AD1E5C"/>
    <w:rsid w:val="00AD1FF4"/>
    <w:rsid w:val="00AD21FB"/>
    <w:rsid w:val="00AD296A"/>
    <w:rsid w:val="00AD2A6C"/>
    <w:rsid w:val="00AD2CF6"/>
    <w:rsid w:val="00AD2E79"/>
    <w:rsid w:val="00AD3863"/>
    <w:rsid w:val="00AD4251"/>
    <w:rsid w:val="00AD44C2"/>
    <w:rsid w:val="00AD4B26"/>
    <w:rsid w:val="00AD4BDD"/>
    <w:rsid w:val="00AD4E35"/>
    <w:rsid w:val="00AD502C"/>
    <w:rsid w:val="00AD523B"/>
    <w:rsid w:val="00AD52D9"/>
    <w:rsid w:val="00AD57E4"/>
    <w:rsid w:val="00AD618F"/>
    <w:rsid w:val="00AD662F"/>
    <w:rsid w:val="00AD6FC6"/>
    <w:rsid w:val="00AD718E"/>
    <w:rsid w:val="00AD7736"/>
    <w:rsid w:val="00AD779A"/>
    <w:rsid w:val="00AD77AB"/>
    <w:rsid w:val="00AD77D5"/>
    <w:rsid w:val="00AE0514"/>
    <w:rsid w:val="00AE0C97"/>
    <w:rsid w:val="00AE0CCD"/>
    <w:rsid w:val="00AE0E78"/>
    <w:rsid w:val="00AE0F0C"/>
    <w:rsid w:val="00AE1334"/>
    <w:rsid w:val="00AE13D4"/>
    <w:rsid w:val="00AE180A"/>
    <w:rsid w:val="00AE1C11"/>
    <w:rsid w:val="00AE1CA1"/>
    <w:rsid w:val="00AE293A"/>
    <w:rsid w:val="00AE2A11"/>
    <w:rsid w:val="00AE2DE9"/>
    <w:rsid w:val="00AE3068"/>
    <w:rsid w:val="00AE3270"/>
    <w:rsid w:val="00AE3396"/>
    <w:rsid w:val="00AE3831"/>
    <w:rsid w:val="00AE3EBE"/>
    <w:rsid w:val="00AE4083"/>
    <w:rsid w:val="00AE45FB"/>
    <w:rsid w:val="00AE4979"/>
    <w:rsid w:val="00AE49CC"/>
    <w:rsid w:val="00AE4C8B"/>
    <w:rsid w:val="00AE5013"/>
    <w:rsid w:val="00AE52DC"/>
    <w:rsid w:val="00AE5491"/>
    <w:rsid w:val="00AE5538"/>
    <w:rsid w:val="00AE56E7"/>
    <w:rsid w:val="00AE593E"/>
    <w:rsid w:val="00AE5962"/>
    <w:rsid w:val="00AE63A8"/>
    <w:rsid w:val="00AE65B7"/>
    <w:rsid w:val="00AE67AB"/>
    <w:rsid w:val="00AE680E"/>
    <w:rsid w:val="00AE71AA"/>
    <w:rsid w:val="00AE73B6"/>
    <w:rsid w:val="00AE7CC3"/>
    <w:rsid w:val="00AE7EEC"/>
    <w:rsid w:val="00AF04A8"/>
    <w:rsid w:val="00AF051B"/>
    <w:rsid w:val="00AF057C"/>
    <w:rsid w:val="00AF1552"/>
    <w:rsid w:val="00AF170E"/>
    <w:rsid w:val="00AF22C4"/>
    <w:rsid w:val="00AF22F1"/>
    <w:rsid w:val="00AF25D8"/>
    <w:rsid w:val="00AF2718"/>
    <w:rsid w:val="00AF273B"/>
    <w:rsid w:val="00AF27AF"/>
    <w:rsid w:val="00AF2809"/>
    <w:rsid w:val="00AF2A51"/>
    <w:rsid w:val="00AF2C50"/>
    <w:rsid w:val="00AF3193"/>
    <w:rsid w:val="00AF3711"/>
    <w:rsid w:val="00AF3B8C"/>
    <w:rsid w:val="00AF4260"/>
    <w:rsid w:val="00AF4314"/>
    <w:rsid w:val="00AF48C2"/>
    <w:rsid w:val="00AF4AC5"/>
    <w:rsid w:val="00AF4AEC"/>
    <w:rsid w:val="00AF4D35"/>
    <w:rsid w:val="00AF4DB4"/>
    <w:rsid w:val="00AF4E61"/>
    <w:rsid w:val="00AF52BD"/>
    <w:rsid w:val="00AF5809"/>
    <w:rsid w:val="00AF5B1B"/>
    <w:rsid w:val="00AF5B2E"/>
    <w:rsid w:val="00AF5D31"/>
    <w:rsid w:val="00AF63C1"/>
    <w:rsid w:val="00AF69E5"/>
    <w:rsid w:val="00AF6D31"/>
    <w:rsid w:val="00AF719E"/>
    <w:rsid w:val="00AF76F3"/>
    <w:rsid w:val="00AF7889"/>
    <w:rsid w:val="00AF7965"/>
    <w:rsid w:val="00AF7E71"/>
    <w:rsid w:val="00B0043A"/>
    <w:rsid w:val="00B007C7"/>
    <w:rsid w:val="00B0104A"/>
    <w:rsid w:val="00B017D2"/>
    <w:rsid w:val="00B01C66"/>
    <w:rsid w:val="00B01CFE"/>
    <w:rsid w:val="00B021F7"/>
    <w:rsid w:val="00B02463"/>
    <w:rsid w:val="00B02662"/>
    <w:rsid w:val="00B02E63"/>
    <w:rsid w:val="00B02E7A"/>
    <w:rsid w:val="00B02F54"/>
    <w:rsid w:val="00B034B0"/>
    <w:rsid w:val="00B0351A"/>
    <w:rsid w:val="00B03A3C"/>
    <w:rsid w:val="00B048A4"/>
    <w:rsid w:val="00B04C0C"/>
    <w:rsid w:val="00B05101"/>
    <w:rsid w:val="00B05561"/>
    <w:rsid w:val="00B055A5"/>
    <w:rsid w:val="00B05A43"/>
    <w:rsid w:val="00B05E67"/>
    <w:rsid w:val="00B0621D"/>
    <w:rsid w:val="00B0639F"/>
    <w:rsid w:val="00B06566"/>
    <w:rsid w:val="00B068CE"/>
    <w:rsid w:val="00B06967"/>
    <w:rsid w:val="00B06DF6"/>
    <w:rsid w:val="00B076F2"/>
    <w:rsid w:val="00B07967"/>
    <w:rsid w:val="00B07BDA"/>
    <w:rsid w:val="00B07D83"/>
    <w:rsid w:val="00B07FAA"/>
    <w:rsid w:val="00B1001A"/>
    <w:rsid w:val="00B10A0B"/>
    <w:rsid w:val="00B10B63"/>
    <w:rsid w:val="00B1106F"/>
    <w:rsid w:val="00B11369"/>
    <w:rsid w:val="00B1179F"/>
    <w:rsid w:val="00B117A0"/>
    <w:rsid w:val="00B120C8"/>
    <w:rsid w:val="00B13062"/>
    <w:rsid w:val="00B13223"/>
    <w:rsid w:val="00B1325C"/>
    <w:rsid w:val="00B1328A"/>
    <w:rsid w:val="00B13C24"/>
    <w:rsid w:val="00B13E87"/>
    <w:rsid w:val="00B148EA"/>
    <w:rsid w:val="00B14B59"/>
    <w:rsid w:val="00B14EF6"/>
    <w:rsid w:val="00B150C5"/>
    <w:rsid w:val="00B15280"/>
    <w:rsid w:val="00B153C1"/>
    <w:rsid w:val="00B15617"/>
    <w:rsid w:val="00B15ACA"/>
    <w:rsid w:val="00B15B0D"/>
    <w:rsid w:val="00B15C87"/>
    <w:rsid w:val="00B15EE0"/>
    <w:rsid w:val="00B15F78"/>
    <w:rsid w:val="00B16022"/>
    <w:rsid w:val="00B160D3"/>
    <w:rsid w:val="00B16165"/>
    <w:rsid w:val="00B161F2"/>
    <w:rsid w:val="00B168EE"/>
    <w:rsid w:val="00B16BB1"/>
    <w:rsid w:val="00B16F5B"/>
    <w:rsid w:val="00B17020"/>
    <w:rsid w:val="00B170D2"/>
    <w:rsid w:val="00B17530"/>
    <w:rsid w:val="00B1767D"/>
    <w:rsid w:val="00B178AA"/>
    <w:rsid w:val="00B17939"/>
    <w:rsid w:val="00B17CAB"/>
    <w:rsid w:val="00B20160"/>
    <w:rsid w:val="00B20359"/>
    <w:rsid w:val="00B2056F"/>
    <w:rsid w:val="00B206D8"/>
    <w:rsid w:val="00B2087E"/>
    <w:rsid w:val="00B20ABB"/>
    <w:rsid w:val="00B2137C"/>
    <w:rsid w:val="00B215B0"/>
    <w:rsid w:val="00B216A3"/>
    <w:rsid w:val="00B21E4D"/>
    <w:rsid w:val="00B22000"/>
    <w:rsid w:val="00B2226A"/>
    <w:rsid w:val="00B222B5"/>
    <w:rsid w:val="00B222CB"/>
    <w:rsid w:val="00B22422"/>
    <w:rsid w:val="00B22E4C"/>
    <w:rsid w:val="00B22EF1"/>
    <w:rsid w:val="00B238BC"/>
    <w:rsid w:val="00B23949"/>
    <w:rsid w:val="00B23D7D"/>
    <w:rsid w:val="00B23E6A"/>
    <w:rsid w:val="00B23FA2"/>
    <w:rsid w:val="00B23FC4"/>
    <w:rsid w:val="00B2437C"/>
    <w:rsid w:val="00B247DF"/>
    <w:rsid w:val="00B24C68"/>
    <w:rsid w:val="00B2501C"/>
    <w:rsid w:val="00B25049"/>
    <w:rsid w:val="00B25119"/>
    <w:rsid w:val="00B25220"/>
    <w:rsid w:val="00B252D0"/>
    <w:rsid w:val="00B2587F"/>
    <w:rsid w:val="00B25AD9"/>
    <w:rsid w:val="00B25CDA"/>
    <w:rsid w:val="00B261D5"/>
    <w:rsid w:val="00B261DB"/>
    <w:rsid w:val="00B262F4"/>
    <w:rsid w:val="00B263B7"/>
    <w:rsid w:val="00B265EC"/>
    <w:rsid w:val="00B26A65"/>
    <w:rsid w:val="00B26C8E"/>
    <w:rsid w:val="00B26EDC"/>
    <w:rsid w:val="00B2765A"/>
    <w:rsid w:val="00B278DA"/>
    <w:rsid w:val="00B300B7"/>
    <w:rsid w:val="00B301F4"/>
    <w:rsid w:val="00B30912"/>
    <w:rsid w:val="00B3096D"/>
    <w:rsid w:val="00B310BB"/>
    <w:rsid w:val="00B31324"/>
    <w:rsid w:val="00B313E8"/>
    <w:rsid w:val="00B31C95"/>
    <w:rsid w:val="00B31FF6"/>
    <w:rsid w:val="00B325ED"/>
    <w:rsid w:val="00B32A5D"/>
    <w:rsid w:val="00B32C06"/>
    <w:rsid w:val="00B33388"/>
    <w:rsid w:val="00B337BA"/>
    <w:rsid w:val="00B33947"/>
    <w:rsid w:val="00B33A9E"/>
    <w:rsid w:val="00B34247"/>
    <w:rsid w:val="00B3469A"/>
    <w:rsid w:val="00B34783"/>
    <w:rsid w:val="00B348DB"/>
    <w:rsid w:val="00B34F04"/>
    <w:rsid w:val="00B352F9"/>
    <w:rsid w:val="00B357A8"/>
    <w:rsid w:val="00B35A0F"/>
    <w:rsid w:val="00B35A2B"/>
    <w:rsid w:val="00B35BB6"/>
    <w:rsid w:val="00B360A0"/>
    <w:rsid w:val="00B36159"/>
    <w:rsid w:val="00B365E6"/>
    <w:rsid w:val="00B36B6C"/>
    <w:rsid w:val="00B37755"/>
    <w:rsid w:val="00B4021F"/>
    <w:rsid w:val="00B40388"/>
    <w:rsid w:val="00B40EF6"/>
    <w:rsid w:val="00B41078"/>
    <w:rsid w:val="00B4116C"/>
    <w:rsid w:val="00B415FB"/>
    <w:rsid w:val="00B421DE"/>
    <w:rsid w:val="00B424E4"/>
    <w:rsid w:val="00B42FC9"/>
    <w:rsid w:val="00B430B4"/>
    <w:rsid w:val="00B433EC"/>
    <w:rsid w:val="00B4361B"/>
    <w:rsid w:val="00B43C99"/>
    <w:rsid w:val="00B44036"/>
    <w:rsid w:val="00B4408C"/>
    <w:rsid w:val="00B44324"/>
    <w:rsid w:val="00B444BC"/>
    <w:rsid w:val="00B44B88"/>
    <w:rsid w:val="00B44DBF"/>
    <w:rsid w:val="00B44F14"/>
    <w:rsid w:val="00B44F2D"/>
    <w:rsid w:val="00B44F42"/>
    <w:rsid w:val="00B45516"/>
    <w:rsid w:val="00B4557F"/>
    <w:rsid w:val="00B456F8"/>
    <w:rsid w:val="00B458F3"/>
    <w:rsid w:val="00B45B4F"/>
    <w:rsid w:val="00B45C82"/>
    <w:rsid w:val="00B45DE8"/>
    <w:rsid w:val="00B4661E"/>
    <w:rsid w:val="00B4673E"/>
    <w:rsid w:val="00B468A2"/>
    <w:rsid w:val="00B46BE5"/>
    <w:rsid w:val="00B46D68"/>
    <w:rsid w:val="00B46F8A"/>
    <w:rsid w:val="00B47047"/>
    <w:rsid w:val="00B47113"/>
    <w:rsid w:val="00B4770F"/>
    <w:rsid w:val="00B4773B"/>
    <w:rsid w:val="00B47ECD"/>
    <w:rsid w:val="00B50137"/>
    <w:rsid w:val="00B501B6"/>
    <w:rsid w:val="00B50458"/>
    <w:rsid w:val="00B5059A"/>
    <w:rsid w:val="00B50670"/>
    <w:rsid w:val="00B508AF"/>
    <w:rsid w:val="00B50C29"/>
    <w:rsid w:val="00B50FA3"/>
    <w:rsid w:val="00B512B1"/>
    <w:rsid w:val="00B51D23"/>
    <w:rsid w:val="00B51D51"/>
    <w:rsid w:val="00B51EB6"/>
    <w:rsid w:val="00B525E2"/>
    <w:rsid w:val="00B52A8D"/>
    <w:rsid w:val="00B52F17"/>
    <w:rsid w:val="00B533AE"/>
    <w:rsid w:val="00B53BE0"/>
    <w:rsid w:val="00B53D7D"/>
    <w:rsid w:val="00B540B5"/>
    <w:rsid w:val="00B541C9"/>
    <w:rsid w:val="00B542F1"/>
    <w:rsid w:val="00B5430E"/>
    <w:rsid w:val="00B54332"/>
    <w:rsid w:val="00B54433"/>
    <w:rsid w:val="00B54898"/>
    <w:rsid w:val="00B54E0D"/>
    <w:rsid w:val="00B5560E"/>
    <w:rsid w:val="00B55685"/>
    <w:rsid w:val="00B559CB"/>
    <w:rsid w:val="00B55BCE"/>
    <w:rsid w:val="00B55D58"/>
    <w:rsid w:val="00B55DB5"/>
    <w:rsid w:val="00B55EC8"/>
    <w:rsid w:val="00B55EDF"/>
    <w:rsid w:val="00B5628D"/>
    <w:rsid w:val="00B566DE"/>
    <w:rsid w:val="00B566E4"/>
    <w:rsid w:val="00B57045"/>
    <w:rsid w:val="00B572B4"/>
    <w:rsid w:val="00B577E2"/>
    <w:rsid w:val="00B578F0"/>
    <w:rsid w:val="00B6040D"/>
    <w:rsid w:val="00B605B6"/>
    <w:rsid w:val="00B6087C"/>
    <w:rsid w:val="00B60DC9"/>
    <w:rsid w:val="00B6211B"/>
    <w:rsid w:val="00B6235E"/>
    <w:rsid w:val="00B62440"/>
    <w:rsid w:val="00B6278D"/>
    <w:rsid w:val="00B63007"/>
    <w:rsid w:val="00B636A9"/>
    <w:rsid w:val="00B63ADC"/>
    <w:rsid w:val="00B64C94"/>
    <w:rsid w:val="00B650BB"/>
    <w:rsid w:val="00B65408"/>
    <w:rsid w:val="00B6581C"/>
    <w:rsid w:val="00B65AF9"/>
    <w:rsid w:val="00B65F89"/>
    <w:rsid w:val="00B66364"/>
    <w:rsid w:val="00B665B8"/>
    <w:rsid w:val="00B66A9B"/>
    <w:rsid w:val="00B66E95"/>
    <w:rsid w:val="00B67180"/>
    <w:rsid w:val="00B67568"/>
    <w:rsid w:val="00B67581"/>
    <w:rsid w:val="00B67EBF"/>
    <w:rsid w:val="00B7019E"/>
    <w:rsid w:val="00B70443"/>
    <w:rsid w:val="00B70673"/>
    <w:rsid w:val="00B71020"/>
    <w:rsid w:val="00B71220"/>
    <w:rsid w:val="00B71C31"/>
    <w:rsid w:val="00B7209F"/>
    <w:rsid w:val="00B722DC"/>
    <w:rsid w:val="00B73179"/>
    <w:rsid w:val="00B73D4B"/>
    <w:rsid w:val="00B73F8E"/>
    <w:rsid w:val="00B740BC"/>
    <w:rsid w:val="00B7415C"/>
    <w:rsid w:val="00B741C9"/>
    <w:rsid w:val="00B74520"/>
    <w:rsid w:val="00B74632"/>
    <w:rsid w:val="00B747A7"/>
    <w:rsid w:val="00B74AFF"/>
    <w:rsid w:val="00B75894"/>
    <w:rsid w:val="00B7589C"/>
    <w:rsid w:val="00B761C5"/>
    <w:rsid w:val="00B76577"/>
    <w:rsid w:val="00B768CB"/>
    <w:rsid w:val="00B76C7D"/>
    <w:rsid w:val="00B76DB0"/>
    <w:rsid w:val="00B7747D"/>
    <w:rsid w:val="00B777B0"/>
    <w:rsid w:val="00B7791C"/>
    <w:rsid w:val="00B802B0"/>
    <w:rsid w:val="00B80417"/>
    <w:rsid w:val="00B816DB"/>
    <w:rsid w:val="00B819DC"/>
    <w:rsid w:val="00B81BF2"/>
    <w:rsid w:val="00B8212F"/>
    <w:rsid w:val="00B82646"/>
    <w:rsid w:val="00B82909"/>
    <w:rsid w:val="00B8389C"/>
    <w:rsid w:val="00B84272"/>
    <w:rsid w:val="00B8429C"/>
    <w:rsid w:val="00B8461A"/>
    <w:rsid w:val="00B8521C"/>
    <w:rsid w:val="00B854CB"/>
    <w:rsid w:val="00B8563F"/>
    <w:rsid w:val="00B85918"/>
    <w:rsid w:val="00B85D8C"/>
    <w:rsid w:val="00B867B6"/>
    <w:rsid w:val="00B86F7F"/>
    <w:rsid w:val="00B870B0"/>
    <w:rsid w:val="00B8733C"/>
    <w:rsid w:val="00B87E52"/>
    <w:rsid w:val="00B9055C"/>
    <w:rsid w:val="00B909DE"/>
    <w:rsid w:val="00B90DA5"/>
    <w:rsid w:val="00B91786"/>
    <w:rsid w:val="00B91C38"/>
    <w:rsid w:val="00B91D17"/>
    <w:rsid w:val="00B92277"/>
    <w:rsid w:val="00B9228B"/>
    <w:rsid w:val="00B92386"/>
    <w:rsid w:val="00B9286E"/>
    <w:rsid w:val="00B932CD"/>
    <w:rsid w:val="00B93719"/>
    <w:rsid w:val="00B937C2"/>
    <w:rsid w:val="00B93AF7"/>
    <w:rsid w:val="00B93BD1"/>
    <w:rsid w:val="00B93D6F"/>
    <w:rsid w:val="00B94181"/>
    <w:rsid w:val="00B94AC8"/>
    <w:rsid w:val="00B94F70"/>
    <w:rsid w:val="00B95308"/>
    <w:rsid w:val="00B95568"/>
    <w:rsid w:val="00B958C6"/>
    <w:rsid w:val="00B9760A"/>
    <w:rsid w:val="00B97CBF"/>
    <w:rsid w:val="00B97DD2"/>
    <w:rsid w:val="00B97FC0"/>
    <w:rsid w:val="00BA02F5"/>
    <w:rsid w:val="00BA0BD5"/>
    <w:rsid w:val="00BA0C94"/>
    <w:rsid w:val="00BA113F"/>
    <w:rsid w:val="00BA11FA"/>
    <w:rsid w:val="00BA19A7"/>
    <w:rsid w:val="00BA1B15"/>
    <w:rsid w:val="00BA1F22"/>
    <w:rsid w:val="00BA22B5"/>
    <w:rsid w:val="00BA22FB"/>
    <w:rsid w:val="00BA2374"/>
    <w:rsid w:val="00BA254C"/>
    <w:rsid w:val="00BA278A"/>
    <w:rsid w:val="00BA294C"/>
    <w:rsid w:val="00BA29D4"/>
    <w:rsid w:val="00BA2E8A"/>
    <w:rsid w:val="00BA30E1"/>
    <w:rsid w:val="00BA311A"/>
    <w:rsid w:val="00BA328D"/>
    <w:rsid w:val="00BA3C03"/>
    <w:rsid w:val="00BA4BBD"/>
    <w:rsid w:val="00BA5892"/>
    <w:rsid w:val="00BA595C"/>
    <w:rsid w:val="00BA5EC6"/>
    <w:rsid w:val="00BA60CB"/>
    <w:rsid w:val="00BA6135"/>
    <w:rsid w:val="00BA6389"/>
    <w:rsid w:val="00BA6692"/>
    <w:rsid w:val="00BA73AC"/>
    <w:rsid w:val="00BA7C80"/>
    <w:rsid w:val="00BA7EDD"/>
    <w:rsid w:val="00BA7FB9"/>
    <w:rsid w:val="00BB0458"/>
    <w:rsid w:val="00BB0466"/>
    <w:rsid w:val="00BB0F0B"/>
    <w:rsid w:val="00BB0F85"/>
    <w:rsid w:val="00BB11D6"/>
    <w:rsid w:val="00BB1B50"/>
    <w:rsid w:val="00BB1B63"/>
    <w:rsid w:val="00BB226C"/>
    <w:rsid w:val="00BB227E"/>
    <w:rsid w:val="00BB24CD"/>
    <w:rsid w:val="00BB2730"/>
    <w:rsid w:val="00BB28CD"/>
    <w:rsid w:val="00BB2A81"/>
    <w:rsid w:val="00BB2D1F"/>
    <w:rsid w:val="00BB330B"/>
    <w:rsid w:val="00BB3D89"/>
    <w:rsid w:val="00BB40CF"/>
    <w:rsid w:val="00BB48C6"/>
    <w:rsid w:val="00BB4E7C"/>
    <w:rsid w:val="00BB4EFC"/>
    <w:rsid w:val="00BB4F66"/>
    <w:rsid w:val="00BB5597"/>
    <w:rsid w:val="00BB5A13"/>
    <w:rsid w:val="00BB6312"/>
    <w:rsid w:val="00BB6483"/>
    <w:rsid w:val="00BB64B1"/>
    <w:rsid w:val="00BB689B"/>
    <w:rsid w:val="00BB6B1D"/>
    <w:rsid w:val="00BB6D7C"/>
    <w:rsid w:val="00BB6E3A"/>
    <w:rsid w:val="00BB6F6F"/>
    <w:rsid w:val="00BB719B"/>
    <w:rsid w:val="00BB72BA"/>
    <w:rsid w:val="00BB7C28"/>
    <w:rsid w:val="00BC0ADF"/>
    <w:rsid w:val="00BC0CB6"/>
    <w:rsid w:val="00BC0D33"/>
    <w:rsid w:val="00BC113E"/>
    <w:rsid w:val="00BC127E"/>
    <w:rsid w:val="00BC188A"/>
    <w:rsid w:val="00BC198F"/>
    <w:rsid w:val="00BC1B9A"/>
    <w:rsid w:val="00BC1DCF"/>
    <w:rsid w:val="00BC2009"/>
    <w:rsid w:val="00BC20D4"/>
    <w:rsid w:val="00BC233D"/>
    <w:rsid w:val="00BC2AF7"/>
    <w:rsid w:val="00BC2F75"/>
    <w:rsid w:val="00BC3143"/>
    <w:rsid w:val="00BC317F"/>
    <w:rsid w:val="00BC379E"/>
    <w:rsid w:val="00BC3A26"/>
    <w:rsid w:val="00BC3AE1"/>
    <w:rsid w:val="00BC46D5"/>
    <w:rsid w:val="00BC4737"/>
    <w:rsid w:val="00BC4749"/>
    <w:rsid w:val="00BC4775"/>
    <w:rsid w:val="00BC4DE7"/>
    <w:rsid w:val="00BC4E07"/>
    <w:rsid w:val="00BC54ED"/>
    <w:rsid w:val="00BC5C03"/>
    <w:rsid w:val="00BC5C30"/>
    <w:rsid w:val="00BC5CF6"/>
    <w:rsid w:val="00BC6031"/>
    <w:rsid w:val="00BC6A87"/>
    <w:rsid w:val="00BC6E01"/>
    <w:rsid w:val="00BC6EFB"/>
    <w:rsid w:val="00BC74EB"/>
    <w:rsid w:val="00BC787F"/>
    <w:rsid w:val="00BC788E"/>
    <w:rsid w:val="00BD0347"/>
    <w:rsid w:val="00BD03D5"/>
    <w:rsid w:val="00BD04E3"/>
    <w:rsid w:val="00BD1451"/>
    <w:rsid w:val="00BD185D"/>
    <w:rsid w:val="00BD1C26"/>
    <w:rsid w:val="00BD1D43"/>
    <w:rsid w:val="00BD1D92"/>
    <w:rsid w:val="00BD1ECB"/>
    <w:rsid w:val="00BD20EC"/>
    <w:rsid w:val="00BD2186"/>
    <w:rsid w:val="00BD25E1"/>
    <w:rsid w:val="00BD2C76"/>
    <w:rsid w:val="00BD2C98"/>
    <w:rsid w:val="00BD2F65"/>
    <w:rsid w:val="00BD31B2"/>
    <w:rsid w:val="00BD370C"/>
    <w:rsid w:val="00BD380B"/>
    <w:rsid w:val="00BD3EC0"/>
    <w:rsid w:val="00BD3F1E"/>
    <w:rsid w:val="00BD439C"/>
    <w:rsid w:val="00BD4D46"/>
    <w:rsid w:val="00BD5096"/>
    <w:rsid w:val="00BD5280"/>
    <w:rsid w:val="00BD555C"/>
    <w:rsid w:val="00BD5591"/>
    <w:rsid w:val="00BD5A7F"/>
    <w:rsid w:val="00BD5C2C"/>
    <w:rsid w:val="00BD5FDA"/>
    <w:rsid w:val="00BD68BE"/>
    <w:rsid w:val="00BD6932"/>
    <w:rsid w:val="00BD6BDE"/>
    <w:rsid w:val="00BD6E14"/>
    <w:rsid w:val="00BD6E15"/>
    <w:rsid w:val="00BD6E4F"/>
    <w:rsid w:val="00BD7250"/>
    <w:rsid w:val="00BD7F9E"/>
    <w:rsid w:val="00BD7FE0"/>
    <w:rsid w:val="00BE07F5"/>
    <w:rsid w:val="00BE0A6B"/>
    <w:rsid w:val="00BE0D24"/>
    <w:rsid w:val="00BE10F8"/>
    <w:rsid w:val="00BE125B"/>
    <w:rsid w:val="00BE17F4"/>
    <w:rsid w:val="00BE1C4A"/>
    <w:rsid w:val="00BE1C98"/>
    <w:rsid w:val="00BE1FED"/>
    <w:rsid w:val="00BE2BBA"/>
    <w:rsid w:val="00BE3165"/>
    <w:rsid w:val="00BE32B5"/>
    <w:rsid w:val="00BE3324"/>
    <w:rsid w:val="00BE3DC1"/>
    <w:rsid w:val="00BE3E92"/>
    <w:rsid w:val="00BE4359"/>
    <w:rsid w:val="00BE46D1"/>
    <w:rsid w:val="00BE5D77"/>
    <w:rsid w:val="00BE659C"/>
    <w:rsid w:val="00BE70A3"/>
    <w:rsid w:val="00BE7314"/>
    <w:rsid w:val="00BE77FD"/>
    <w:rsid w:val="00BE792A"/>
    <w:rsid w:val="00BE7952"/>
    <w:rsid w:val="00BE79DF"/>
    <w:rsid w:val="00BE7CB1"/>
    <w:rsid w:val="00BE7EBC"/>
    <w:rsid w:val="00BF03C4"/>
    <w:rsid w:val="00BF096F"/>
    <w:rsid w:val="00BF0F88"/>
    <w:rsid w:val="00BF15D3"/>
    <w:rsid w:val="00BF1723"/>
    <w:rsid w:val="00BF1820"/>
    <w:rsid w:val="00BF1C1E"/>
    <w:rsid w:val="00BF1CA4"/>
    <w:rsid w:val="00BF24E9"/>
    <w:rsid w:val="00BF28FE"/>
    <w:rsid w:val="00BF2C5B"/>
    <w:rsid w:val="00BF32C2"/>
    <w:rsid w:val="00BF33BE"/>
    <w:rsid w:val="00BF35ED"/>
    <w:rsid w:val="00BF362E"/>
    <w:rsid w:val="00BF3C0E"/>
    <w:rsid w:val="00BF3FA3"/>
    <w:rsid w:val="00BF3FF6"/>
    <w:rsid w:val="00BF4170"/>
    <w:rsid w:val="00BF4312"/>
    <w:rsid w:val="00BF4536"/>
    <w:rsid w:val="00BF4666"/>
    <w:rsid w:val="00BF471D"/>
    <w:rsid w:val="00BF4927"/>
    <w:rsid w:val="00BF4F61"/>
    <w:rsid w:val="00BF5349"/>
    <w:rsid w:val="00BF56BB"/>
    <w:rsid w:val="00BF5964"/>
    <w:rsid w:val="00BF59F3"/>
    <w:rsid w:val="00BF5B84"/>
    <w:rsid w:val="00BF5BA7"/>
    <w:rsid w:val="00BF61D4"/>
    <w:rsid w:val="00BF67AE"/>
    <w:rsid w:val="00BF7738"/>
    <w:rsid w:val="00BF7880"/>
    <w:rsid w:val="00BF7F7D"/>
    <w:rsid w:val="00C007E9"/>
    <w:rsid w:val="00C0105A"/>
    <w:rsid w:val="00C01208"/>
    <w:rsid w:val="00C019FD"/>
    <w:rsid w:val="00C0234D"/>
    <w:rsid w:val="00C027CD"/>
    <w:rsid w:val="00C02DBB"/>
    <w:rsid w:val="00C03031"/>
    <w:rsid w:val="00C03216"/>
    <w:rsid w:val="00C03323"/>
    <w:rsid w:val="00C03E2F"/>
    <w:rsid w:val="00C040E8"/>
    <w:rsid w:val="00C04106"/>
    <w:rsid w:val="00C041F4"/>
    <w:rsid w:val="00C0433B"/>
    <w:rsid w:val="00C0437E"/>
    <w:rsid w:val="00C045DD"/>
    <w:rsid w:val="00C0464A"/>
    <w:rsid w:val="00C04D9B"/>
    <w:rsid w:val="00C05320"/>
    <w:rsid w:val="00C05328"/>
    <w:rsid w:val="00C0532F"/>
    <w:rsid w:val="00C0552C"/>
    <w:rsid w:val="00C05550"/>
    <w:rsid w:val="00C056FB"/>
    <w:rsid w:val="00C0596B"/>
    <w:rsid w:val="00C05C92"/>
    <w:rsid w:val="00C05E8A"/>
    <w:rsid w:val="00C06394"/>
    <w:rsid w:val="00C064E6"/>
    <w:rsid w:val="00C06661"/>
    <w:rsid w:val="00C068BF"/>
    <w:rsid w:val="00C06B91"/>
    <w:rsid w:val="00C06C57"/>
    <w:rsid w:val="00C070B2"/>
    <w:rsid w:val="00C071FE"/>
    <w:rsid w:val="00C07B4C"/>
    <w:rsid w:val="00C07DD3"/>
    <w:rsid w:val="00C07E5C"/>
    <w:rsid w:val="00C10289"/>
    <w:rsid w:val="00C103A4"/>
    <w:rsid w:val="00C1047C"/>
    <w:rsid w:val="00C10AC8"/>
    <w:rsid w:val="00C10B3B"/>
    <w:rsid w:val="00C1107F"/>
    <w:rsid w:val="00C11285"/>
    <w:rsid w:val="00C114C9"/>
    <w:rsid w:val="00C114D9"/>
    <w:rsid w:val="00C11851"/>
    <w:rsid w:val="00C1186D"/>
    <w:rsid w:val="00C11B65"/>
    <w:rsid w:val="00C11F97"/>
    <w:rsid w:val="00C125D1"/>
    <w:rsid w:val="00C127A9"/>
    <w:rsid w:val="00C12BB4"/>
    <w:rsid w:val="00C12DFF"/>
    <w:rsid w:val="00C12EAF"/>
    <w:rsid w:val="00C12EBB"/>
    <w:rsid w:val="00C1303B"/>
    <w:rsid w:val="00C131B7"/>
    <w:rsid w:val="00C134BB"/>
    <w:rsid w:val="00C1368E"/>
    <w:rsid w:val="00C13BE6"/>
    <w:rsid w:val="00C13D02"/>
    <w:rsid w:val="00C13DD2"/>
    <w:rsid w:val="00C13EEF"/>
    <w:rsid w:val="00C14035"/>
    <w:rsid w:val="00C14268"/>
    <w:rsid w:val="00C1437D"/>
    <w:rsid w:val="00C143D9"/>
    <w:rsid w:val="00C145DB"/>
    <w:rsid w:val="00C14C6C"/>
    <w:rsid w:val="00C14DBA"/>
    <w:rsid w:val="00C150E0"/>
    <w:rsid w:val="00C15190"/>
    <w:rsid w:val="00C15605"/>
    <w:rsid w:val="00C158FE"/>
    <w:rsid w:val="00C15E17"/>
    <w:rsid w:val="00C16688"/>
    <w:rsid w:val="00C16BBB"/>
    <w:rsid w:val="00C16FCA"/>
    <w:rsid w:val="00C17199"/>
    <w:rsid w:val="00C17343"/>
    <w:rsid w:val="00C175FC"/>
    <w:rsid w:val="00C17816"/>
    <w:rsid w:val="00C17E1C"/>
    <w:rsid w:val="00C20262"/>
    <w:rsid w:val="00C203F1"/>
    <w:rsid w:val="00C204AF"/>
    <w:rsid w:val="00C20782"/>
    <w:rsid w:val="00C213A3"/>
    <w:rsid w:val="00C213F7"/>
    <w:rsid w:val="00C22619"/>
    <w:rsid w:val="00C23499"/>
    <w:rsid w:val="00C238FC"/>
    <w:rsid w:val="00C23AFB"/>
    <w:rsid w:val="00C23C40"/>
    <w:rsid w:val="00C23D04"/>
    <w:rsid w:val="00C241FA"/>
    <w:rsid w:val="00C24596"/>
    <w:rsid w:val="00C248B8"/>
    <w:rsid w:val="00C24CFD"/>
    <w:rsid w:val="00C250B3"/>
    <w:rsid w:val="00C2565F"/>
    <w:rsid w:val="00C261E1"/>
    <w:rsid w:val="00C26CCD"/>
    <w:rsid w:val="00C26E90"/>
    <w:rsid w:val="00C27174"/>
    <w:rsid w:val="00C279E1"/>
    <w:rsid w:val="00C30005"/>
    <w:rsid w:val="00C30075"/>
    <w:rsid w:val="00C30631"/>
    <w:rsid w:val="00C306A6"/>
    <w:rsid w:val="00C308CE"/>
    <w:rsid w:val="00C309F0"/>
    <w:rsid w:val="00C30E59"/>
    <w:rsid w:val="00C31312"/>
    <w:rsid w:val="00C31A62"/>
    <w:rsid w:val="00C31DE3"/>
    <w:rsid w:val="00C3204C"/>
    <w:rsid w:val="00C322C9"/>
    <w:rsid w:val="00C3238D"/>
    <w:rsid w:val="00C324D9"/>
    <w:rsid w:val="00C33520"/>
    <w:rsid w:val="00C337A0"/>
    <w:rsid w:val="00C33AC3"/>
    <w:rsid w:val="00C33B73"/>
    <w:rsid w:val="00C33EEF"/>
    <w:rsid w:val="00C33F2F"/>
    <w:rsid w:val="00C342FF"/>
    <w:rsid w:val="00C34C53"/>
    <w:rsid w:val="00C357B8"/>
    <w:rsid w:val="00C35841"/>
    <w:rsid w:val="00C35AE2"/>
    <w:rsid w:val="00C35BDC"/>
    <w:rsid w:val="00C35C98"/>
    <w:rsid w:val="00C35E4B"/>
    <w:rsid w:val="00C35FC6"/>
    <w:rsid w:val="00C36120"/>
    <w:rsid w:val="00C3618C"/>
    <w:rsid w:val="00C3634C"/>
    <w:rsid w:val="00C36496"/>
    <w:rsid w:val="00C366FD"/>
    <w:rsid w:val="00C36806"/>
    <w:rsid w:val="00C36D03"/>
    <w:rsid w:val="00C37116"/>
    <w:rsid w:val="00C375D3"/>
    <w:rsid w:val="00C37801"/>
    <w:rsid w:val="00C378FE"/>
    <w:rsid w:val="00C37DAC"/>
    <w:rsid w:val="00C37E4C"/>
    <w:rsid w:val="00C37F32"/>
    <w:rsid w:val="00C40908"/>
    <w:rsid w:val="00C40920"/>
    <w:rsid w:val="00C40EFB"/>
    <w:rsid w:val="00C40FEA"/>
    <w:rsid w:val="00C412C7"/>
    <w:rsid w:val="00C416F4"/>
    <w:rsid w:val="00C419E3"/>
    <w:rsid w:val="00C41BA3"/>
    <w:rsid w:val="00C41E34"/>
    <w:rsid w:val="00C42402"/>
    <w:rsid w:val="00C42BD3"/>
    <w:rsid w:val="00C42DB0"/>
    <w:rsid w:val="00C42F16"/>
    <w:rsid w:val="00C430D2"/>
    <w:rsid w:val="00C431EC"/>
    <w:rsid w:val="00C43294"/>
    <w:rsid w:val="00C43356"/>
    <w:rsid w:val="00C4382A"/>
    <w:rsid w:val="00C443C0"/>
    <w:rsid w:val="00C443EE"/>
    <w:rsid w:val="00C445F8"/>
    <w:rsid w:val="00C44604"/>
    <w:rsid w:val="00C4464E"/>
    <w:rsid w:val="00C457E4"/>
    <w:rsid w:val="00C45BE7"/>
    <w:rsid w:val="00C45D47"/>
    <w:rsid w:val="00C4624F"/>
    <w:rsid w:val="00C46253"/>
    <w:rsid w:val="00C46764"/>
    <w:rsid w:val="00C469EE"/>
    <w:rsid w:val="00C46E41"/>
    <w:rsid w:val="00C47034"/>
    <w:rsid w:val="00C4749B"/>
    <w:rsid w:val="00C47722"/>
    <w:rsid w:val="00C5031B"/>
    <w:rsid w:val="00C505F0"/>
    <w:rsid w:val="00C506D8"/>
    <w:rsid w:val="00C50EDC"/>
    <w:rsid w:val="00C51B5B"/>
    <w:rsid w:val="00C51C70"/>
    <w:rsid w:val="00C51EAF"/>
    <w:rsid w:val="00C520D1"/>
    <w:rsid w:val="00C5210E"/>
    <w:rsid w:val="00C522E8"/>
    <w:rsid w:val="00C52A95"/>
    <w:rsid w:val="00C52D32"/>
    <w:rsid w:val="00C52EB7"/>
    <w:rsid w:val="00C53638"/>
    <w:rsid w:val="00C53797"/>
    <w:rsid w:val="00C54331"/>
    <w:rsid w:val="00C544C1"/>
    <w:rsid w:val="00C5455B"/>
    <w:rsid w:val="00C54FAD"/>
    <w:rsid w:val="00C55483"/>
    <w:rsid w:val="00C561E8"/>
    <w:rsid w:val="00C563D1"/>
    <w:rsid w:val="00C567C9"/>
    <w:rsid w:val="00C56857"/>
    <w:rsid w:val="00C56ACC"/>
    <w:rsid w:val="00C57298"/>
    <w:rsid w:val="00C57331"/>
    <w:rsid w:val="00C57775"/>
    <w:rsid w:val="00C577D6"/>
    <w:rsid w:val="00C57ABB"/>
    <w:rsid w:val="00C57BFB"/>
    <w:rsid w:val="00C6151E"/>
    <w:rsid w:val="00C61B47"/>
    <w:rsid w:val="00C62392"/>
    <w:rsid w:val="00C6240C"/>
    <w:rsid w:val="00C62600"/>
    <w:rsid w:val="00C6294C"/>
    <w:rsid w:val="00C62A05"/>
    <w:rsid w:val="00C62CD5"/>
    <w:rsid w:val="00C62D0D"/>
    <w:rsid w:val="00C63528"/>
    <w:rsid w:val="00C637FF"/>
    <w:rsid w:val="00C63B3C"/>
    <w:rsid w:val="00C63B45"/>
    <w:rsid w:val="00C63C6E"/>
    <w:rsid w:val="00C64136"/>
    <w:rsid w:val="00C64163"/>
    <w:rsid w:val="00C6428B"/>
    <w:rsid w:val="00C64471"/>
    <w:rsid w:val="00C64493"/>
    <w:rsid w:val="00C64A72"/>
    <w:rsid w:val="00C64EBB"/>
    <w:rsid w:val="00C65487"/>
    <w:rsid w:val="00C659EA"/>
    <w:rsid w:val="00C65EEA"/>
    <w:rsid w:val="00C660AE"/>
    <w:rsid w:val="00C660B3"/>
    <w:rsid w:val="00C66346"/>
    <w:rsid w:val="00C666DA"/>
    <w:rsid w:val="00C6671E"/>
    <w:rsid w:val="00C671BE"/>
    <w:rsid w:val="00C67359"/>
    <w:rsid w:val="00C67663"/>
    <w:rsid w:val="00C679CD"/>
    <w:rsid w:val="00C679E2"/>
    <w:rsid w:val="00C67C9D"/>
    <w:rsid w:val="00C70699"/>
    <w:rsid w:val="00C707F6"/>
    <w:rsid w:val="00C70B59"/>
    <w:rsid w:val="00C71039"/>
    <w:rsid w:val="00C71090"/>
    <w:rsid w:val="00C71535"/>
    <w:rsid w:val="00C71CE8"/>
    <w:rsid w:val="00C723BB"/>
    <w:rsid w:val="00C729FD"/>
    <w:rsid w:val="00C72A45"/>
    <w:rsid w:val="00C732DC"/>
    <w:rsid w:val="00C73358"/>
    <w:rsid w:val="00C7346B"/>
    <w:rsid w:val="00C73502"/>
    <w:rsid w:val="00C739F9"/>
    <w:rsid w:val="00C73D48"/>
    <w:rsid w:val="00C7425B"/>
    <w:rsid w:val="00C75110"/>
    <w:rsid w:val="00C751F9"/>
    <w:rsid w:val="00C752BD"/>
    <w:rsid w:val="00C7596A"/>
    <w:rsid w:val="00C75A8B"/>
    <w:rsid w:val="00C761DD"/>
    <w:rsid w:val="00C76206"/>
    <w:rsid w:val="00C76539"/>
    <w:rsid w:val="00C76A76"/>
    <w:rsid w:val="00C76A8D"/>
    <w:rsid w:val="00C76EE7"/>
    <w:rsid w:val="00C7715B"/>
    <w:rsid w:val="00C77A20"/>
    <w:rsid w:val="00C8023E"/>
    <w:rsid w:val="00C8056A"/>
    <w:rsid w:val="00C806F4"/>
    <w:rsid w:val="00C80CF7"/>
    <w:rsid w:val="00C81398"/>
    <w:rsid w:val="00C81489"/>
    <w:rsid w:val="00C8155F"/>
    <w:rsid w:val="00C815A9"/>
    <w:rsid w:val="00C822AB"/>
    <w:rsid w:val="00C82603"/>
    <w:rsid w:val="00C826F8"/>
    <w:rsid w:val="00C82F78"/>
    <w:rsid w:val="00C82FCD"/>
    <w:rsid w:val="00C833DF"/>
    <w:rsid w:val="00C8345A"/>
    <w:rsid w:val="00C8365C"/>
    <w:rsid w:val="00C83716"/>
    <w:rsid w:val="00C8412C"/>
    <w:rsid w:val="00C845C1"/>
    <w:rsid w:val="00C8471E"/>
    <w:rsid w:val="00C84AB2"/>
    <w:rsid w:val="00C84D8B"/>
    <w:rsid w:val="00C85FC1"/>
    <w:rsid w:val="00C86109"/>
    <w:rsid w:val="00C86229"/>
    <w:rsid w:val="00C8697E"/>
    <w:rsid w:val="00C86A85"/>
    <w:rsid w:val="00C872C5"/>
    <w:rsid w:val="00C8773B"/>
    <w:rsid w:val="00C87DB3"/>
    <w:rsid w:val="00C87E15"/>
    <w:rsid w:val="00C90A3B"/>
    <w:rsid w:val="00C90C92"/>
    <w:rsid w:val="00C90F71"/>
    <w:rsid w:val="00C91101"/>
    <w:rsid w:val="00C91208"/>
    <w:rsid w:val="00C914AC"/>
    <w:rsid w:val="00C9198D"/>
    <w:rsid w:val="00C91BEF"/>
    <w:rsid w:val="00C92446"/>
    <w:rsid w:val="00C926AE"/>
    <w:rsid w:val="00C92F9E"/>
    <w:rsid w:val="00C933C4"/>
    <w:rsid w:val="00C933CA"/>
    <w:rsid w:val="00C93937"/>
    <w:rsid w:val="00C939D9"/>
    <w:rsid w:val="00C93C08"/>
    <w:rsid w:val="00C93CA7"/>
    <w:rsid w:val="00C9430B"/>
    <w:rsid w:val="00C94943"/>
    <w:rsid w:val="00C95136"/>
    <w:rsid w:val="00C967B1"/>
    <w:rsid w:val="00C9694B"/>
    <w:rsid w:val="00C96A18"/>
    <w:rsid w:val="00C96A52"/>
    <w:rsid w:val="00C96D4D"/>
    <w:rsid w:val="00CA021F"/>
    <w:rsid w:val="00CA0BE7"/>
    <w:rsid w:val="00CA0E4F"/>
    <w:rsid w:val="00CA1428"/>
    <w:rsid w:val="00CA17E1"/>
    <w:rsid w:val="00CA21A6"/>
    <w:rsid w:val="00CA25B7"/>
    <w:rsid w:val="00CA265E"/>
    <w:rsid w:val="00CA2B1C"/>
    <w:rsid w:val="00CA2BCC"/>
    <w:rsid w:val="00CA3072"/>
    <w:rsid w:val="00CA39EC"/>
    <w:rsid w:val="00CA401F"/>
    <w:rsid w:val="00CA43A0"/>
    <w:rsid w:val="00CA4728"/>
    <w:rsid w:val="00CA479E"/>
    <w:rsid w:val="00CA47CC"/>
    <w:rsid w:val="00CA4842"/>
    <w:rsid w:val="00CA48F3"/>
    <w:rsid w:val="00CA521F"/>
    <w:rsid w:val="00CA550C"/>
    <w:rsid w:val="00CA5773"/>
    <w:rsid w:val="00CA669C"/>
    <w:rsid w:val="00CA736A"/>
    <w:rsid w:val="00CA7571"/>
    <w:rsid w:val="00CB0518"/>
    <w:rsid w:val="00CB07DB"/>
    <w:rsid w:val="00CB0970"/>
    <w:rsid w:val="00CB1656"/>
    <w:rsid w:val="00CB1977"/>
    <w:rsid w:val="00CB1BF1"/>
    <w:rsid w:val="00CB2EE2"/>
    <w:rsid w:val="00CB3386"/>
    <w:rsid w:val="00CB3394"/>
    <w:rsid w:val="00CB3464"/>
    <w:rsid w:val="00CB3558"/>
    <w:rsid w:val="00CB36B5"/>
    <w:rsid w:val="00CB36C7"/>
    <w:rsid w:val="00CB3B1B"/>
    <w:rsid w:val="00CB3F98"/>
    <w:rsid w:val="00CB460A"/>
    <w:rsid w:val="00CB4B0E"/>
    <w:rsid w:val="00CB4DC3"/>
    <w:rsid w:val="00CB505A"/>
    <w:rsid w:val="00CB538E"/>
    <w:rsid w:val="00CB5A4B"/>
    <w:rsid w:val="00CB5A9B"/>
    <w:rsid w:val="00CB63F3"/>
    <w:rsid w:val="00CB6706"/>
    <w:rsid w:val="00CB6788"/>
    <w:rsid w:val="00CB6B75"/>
    <w:rsid w:val="00CB73B1"/>
    <w:rsid w:val="00CB7D25"/>
    <w:rsid w:val="00CB7FF5"/>
    <w:rsid w:val="00CC00E0"/>
    <w:rsid w:val="00CC040B"/>
    <w:rsid w:val="00CC0ADB"/>
    <w:rsid w:val="00CC0F6E"/>
    <w:rsid w:val="00CC1024"/>
    <w:rsid w:val="00CC142E"/>
    <w:rsid w:val="00CC1A41"/>
    <w:rsid w:val="00CC1C20"/>
    <w:rsid w:val="00CC1DD7"/>
    <w:rsid w:val="00CC2084"/>
    <w:rsid w:val="00CC2443"/>
    <w:rsid w:val="00CC2635"/>
    <w:rsid w:val="00CC3249"/>
    <w:rsid w:val="00CC326D"/>
    <w:rsid w:val="00CC35B3"/>
    <w:rsid w:val="00CC3FF0"/>
    <w:rsid w:val="00CC416E"/>
    <w:rsid w:val="00CC458D"/>
    <w:rsid w:val="00CC4BFC"/>
    <w:rsid w:val="00CC4DCE"/>
    <w:rsid w:val="00CC4DDA"/>
    <w:rsid w:val="00CC50F0"/>
    <w:rsid w:val="00CC53CF"/>
    <w:rsid w:val="00CC567F"/>
    <w:rsid w:val="00CC569B"/>
    <w:rsid w:val="00CC5E3B"/>
    <w:rsid w:val="00CC65E3"/>
    <w:rsid w:val="00CC66F7"/>
    <w:rsid w:val="00CC67F2"/>
    <w:rsid w:val="00CC6C6C"/>
    <w:rsid w:val="00CC6F37"/>
    <w:rsid w:val="00CC7253"/>
    <w:rsid w:val="00CC7B24"/>
    <w:rsid w:val="00CC7E7D"/>
    <w:rsid w:val="00CC7F4A"/>
    <w:rsid w:val="00CD03CF"/>
    <w:rsid w:val="00CD06B3"/>
    <w:rsid w:val="00CD1576"/>
    <w:rsid w:val="00CD1C44"/>
    <w:rsid w:val="00CD238C"/>
    <w:rsid w:val="00CD23CB"/>
    <w:rsid w:val="00CD26C7"/>
    <w:rsid w:val="00CD2748"/>
    <w:rsid w:val="00CD280D"/>
    <w:rsid w:val="00CD299F"/>
    <w:rsid w:val="00CD2AFB"/>
    <w:rsid w:val="00CD2D4F"/>
    <w:rsid w:val="00CD2E7E"/>
    <w:rsid w:val="00CD3010"/>
    <w:rsid w:val="00CD314D"/>
    <w:rsid w:val="00CD329B"/>
    <w:rsid w:val="00CD3579"/>
    <w:rsid w:val="00CD3F5C"/>
    <w:rsid w:val="00CD42CC"/>
    <w:rsid w:val="00CD4821"/>
    <w:rsid w:val="00CD4EE6"/>
    <w:rsid w:val="00CD54B2"/>
    <w:rsid w:val="00CD5553"/>
    <w:rsid w:val="00CD580F"/>
    <w:rsid w:val="00CD586E"/>
    <w:rsid w:val="00CD5FC2"/>
    <w:rsid w:val="00CD62D0"/>
    <w:rsid w:val="00CD637F"/>
    <w:rsid w:val="00CD6521"/>
    <w:rsid w:val="00CD6790"/>
    <w:rsid w:val="00CD6935"/>
    <w:rsid w:val="00CD6AF7"/>
    <w:rsid w:val="00CD728F"/>
    <w:rsid w:val="00CD7D99"/>
    <w:rsid w:val="00CE0466"/>
    <w:rsid w:val="00CE066F"/>
    <w:rsid w:val="00CE085C"/>
    <w:rsid w:val="00CE08E0"/>
    <w:rsid w:val="00CE08E1"/>
    <w:rsid w:val="00CE0CBF"/>
    <w:rsid w:val="00CE1323"/>
    <w:rsid w:val="00CE161C"/>
    <w:rsid w:val="00CE17E5"/>
    <w:rsid w:val="00CE261F"/>
    <w:rsid w:val="00CE2693"/>
    <w:rsid w:val="00CE2AD7"/>
    <w:rsid w:val="00CE2BF9"/>
    <w:rsid w:val="00CE2D0B"/>
    <w:rsid w:val="00CE34CC"/>
    <w:rsid w:val="00CE39A1"/>
    <w:rsid w:val="00CE39A7"/>
    <w:rsid w:val="00CE3B47"/>
    <w:rsid w:val="00CE410F"/>
    <w:rsid w:val="00CE415F"/>
    <w:rsid w:val="00CE46BE"/>
    <w:rsid w:val="00CE46EB"/>
    <w:rsid w:val="00CE4EF1"/>
    <w:rsid w:val="00CE50D9"/>
    <w:rsid w:val="00CE5119"/>
    <w:rsid w:val="00CE5556"/>
    <w:rsid w:val="00CE5D9D"/>
    <w:rsid w:val="00CE67F3"/>
    <w:rsid w:val="00CE6C1B"/>
    <w:rsid w:val="00CE6E0C"/>
    <w:rsid w:val="00CE6F9E"/>
    <w:rsid w:val="00CE70B4"/>
    <w:rsid w:val="00CE73A1"/>
    <w:rsid w:val="00CE7CBA"/>
    <w:rsid w:val="00CE7D21"/>
    <w:rsid w:val="00CF0341"/>
    <w:rsid w:val="00CF0793"/>
    <w:rsid w:val="00CF0E81"/>
    <w:rsid w:val="00CF0ECB"/>
    <w:rsid w:val="00CF114A"/>
    <w:rsid w:val="00CF1188"/>
    <w:rsid w:val="00CF1347"/>
    <w:rsid w:val="00CF189B"/>
    <w:rsid w:val="00CF1A43"/>
    <w:rsid w:val="00CF1D0D"/>
    <w:rsid w:val="00CF1F50"/>
    <w:rsid w:val="00CF238A"/>
    <w:rsid w:val="00CF27BA"/>
    <w:rsid w:val="00CF2983"/>
    <w:rsid w:val="00CF29CF"/>
    <w:rsid w:val="00CF314E"/>
    <w:rsid w:val="00CF3EAA"/>
    <w:rsid w:val="00CF4CE4"/>
    <w:rsid w:val="00CF5D69"/>
    <w:rsid w:val="00CF5F98"/>
    <w:rsid w:val="00CF64AE"/>
    <w:rsid w:val="00CF6E5C"/>
    <w:rsid w:val="00CF6E64"/>
    <w:rsid w:val="00CF7210"/>
    <w:rsid w:val="00CF741D"/>
    <w:rsid w:val="00CF74C3"/>
    <w:rsid w:val="00CF784A"/>
    <w:rsid w:val="00D00100"/>
    <w:rsid w:val="00D00251"/>
    <w:rsid w:val="00D00721"/>
    <w:rsid w:val="00D008A0"/>
    <w:rsid w:val="00D00FDA"/>
    <w:rsid w:val="00D016F2"/>
    <w:rsid w:val="00D01CAD"/>
    <w:rsid w:val="00D0223C"/>
    <w:rsid w:val="00D023A6"/>
    <w:rsid w:val="00D03020"/>
    <w:rsid w:val="00D03102"/>
    <w:rsid w:val="00D03671"/>
    <w:rsid w:val="00D03852"/>
    <w:rsid w:val="00D0390E"/>
    <w:rsid w:val="00D03F1A"/>
    <w:rsid w:val="00D044A2"/>
    <w:rsid w:val="00D0537C"/>
    <w:rsid w:val="00D05AD8"/>
    <w:rsid w:val="00D05D60"/>
    <w:rsid w:val="00D0622C"/>
    <w:rsid w:val="00D06615"/>
    <w:rsid w:val="00D06777"/>
    <w:rsid w:val="00D06EFB"/>
    <w:rsid w:val="00D07155"/>
    <w:rsid w:val="00D07AD7"/>
    <w:rsid w:val="00D07C6B"/>
    <w:rsid w:val="00D10000"/>
    <w:rsid w:val="00D104E5"/>
    <w:rsid w:val="00D1057B"/>
    <w:rsid w:val="00D111C3"/>
    <w:rsid w:val="00D11298"/>
    <w:rsid w:val="00D1192C"/>
    <w:rsid w:val="00D11ACA"/>
    <w:rsid w:val="00D11C4A"/>
    <w:rsid w:val="00D11C95"/>
    <w:rsid w:val="00D11DCA"/>
    <w:rsid w:val="00D121C7"/>
    <w:rsid w:val="00D12234"/>
    <w:rsid w:val="00D122B7"/>
    <w:rsid w:val="00D12412"/>
    <w:rsid w:val="00D1292D"/>
    <w:rsid w:val="00D129B9"/>
    <w:rsid w:val="00D12ADA"/>
    <w:rsid w:val="00D1328D"/>
    <w:rsid w:val="00D13C57"/>
    <w:rsid w:val="00D140F2"/>
    <w:rsid w:val="00D14366"/>
    <w:rsid w:val="00D149FA"/>
    <w:rsid w:val="00D14DD6"/>
    <w:rsid w:val="00D15A2A"/>
    <w:rsid w:val="00D15C14"/>
    <w:rsid w:val="00D1645B"/>
    <w:rsid w:val="00D164B4"/>
    <w:rsid w:val="00D16728"/>
    <w:rsid w:val="00D1679D"/>
    <w:rsid w:val="00D168DA"/>
    <w:rsid w:val="00D169CF"/>
    <w:rsid w:val="00D16C73"/>
    <w:rsid w:val="00D1734B"/>
    <w:rsid w:val="00D1739C"/>
    <w:rsid w:val="00D17546"/>
    <w:rsid w:val="00D176F9"/>
    <w:rsid w:val="00D20503"/>
    <w:rsid w:val="00D206C5"/>
    <w:rsid w:val="00D20808"/>
    <w:rsid w:val="00D2084F"/>
    <w:rsid w:val="00D20EC0"/>
    <w:rsid w:val="00D2122E"/>
    <w:rsid w:val="00D21729"/>
    <w:rsid w:val="00D219A6"/>
    <w:rsid w:val="00D21EA5"/>
    <w:rsid w:val="00D21FB5"/>
    <w:rsid w:val="00D224E4"/>
    <w:rsid w:val="00D226EC"/>
    <w:rsid w:val="00D22C8B"/>
    <w:rsid w:val="00D232FA"/>
    <w:rsid w:val="00D2398E"/>
    <w:rsid w:val="00D23A5C"/>
    <w:rsid w:val="00D23EB2"/>
    <w:rsid w:val="00D2424B"/>
    <w:rsid w:val="00D243CF"/>
    <w:rsid w:val="00D245C1"/>
    <w:rsid w:val="00D248FB"/>
    <w:rsid w:val="00D25418"/>
    <w:rsid w:val="00D254B1"/>
    <w:rsid w:val="00D2567B"/>
    <w:rsid w:val="00D25ECF"/>
    <w:rsid w:val="00D260A7"/>
    <w:rsid w:val="00D267B9"/>
    <w:rsid w:val="00D26869"/>
    <w:rsid w:val="00D26881"/>
    <w:rsid w:val="00D26DC8"/>
    <w:rsid w:val="00D2719C"/>
    <w:rsid w:val="00D27747"/>
    <w:rsid w:val="00D27BA3"/>
    <w:rsid w:val="00D27C56"/>
    <w:rsid w:val="00D27FCB"/>
    <w:rsid w:val="00D30C79"/>
    <w:rsid w:val="00D30CE8"/>
    <w:rsid w:val="00D311D5"/>
    <w:rsid w:val="00D3165C"/>
    <w:rsid w:val="00D31DCE"/>
    <w:rsid w:val="00D32897"/>
    <w:rsid w:val="00D32CF4"/>
    <w:rsid w:val="00D33342"/>
    <w:rsid w:val="00D33B23"/>
    <w:rsid w:val="00D33CE0"/>
    <w:rsid w:val="00D33DED"/>
    <w:rsid w:val="00D3436D"/>
    <w:rsid w:val="00D343BD"/>
    <w:rsid w:val="00D34C81"/>
    <w:rsid w:val="00D34CBC"/>
    <w:rsid w:val="00D34CDB"/>
    <w:rsid w:val="00D35103"/>
    <w:rsid w:val="00D356A8"/>
    <w:rsid w:val="00D35A7D"/>
    <w:rsid w:val="00D35E27"/>
    <w:rsid w:val="00D35F54"/>
    <w:rsid w:val="00D36674"/>
    <w:rsid w:val="00D366F3"/>
    <w:rsid w:val="00D36A05"/>
    <w:rsid w:val="00D36ECB"/>
    <w:rsid w:val="00D373B9"/>
    <w:rsid w:val="00D377CC"/>
    <w:rsid w:val="00D377EC"/>
    <w:rsid w:val="00D400CA"/>
    <w:rsid w:val="00D4021E"/>
    <w:rsid w:val="00D40474"/>
    <w:rsid w:val="00D408A3"/>
    <w:rsid w:val="00D40971"/>
    <w:rsid w:val="00D40B59"/>
    <w:rsid w:val="00D41456"/>
    <w:rsid w:val="00D41A7D"/>
    <w:rsid w:val="00D421C4"/>
    <w:rsid w:val="00D4243E"/>
    <w:rsid w:val="00D43758"/>
    <w:rsid w:val="00D439EA"/>
    <w:rsid w:val="00D43A90"/>
    <w:rsid w:val="00D43BF8"/>
    <w:rsid w:val="00D43F91"/>
    <w:rsid w:val="00D44046"/>
    <w:rsid w:val="00D44113"/>
    <w:rsid w:val="00D443DA"/>
    <w:rsid w:val="00D44462"/>
    <w:rsid w:val="00D445CB"/>
    <w:rsid w:val="00D44701"/>
    <w:rsid w:val="00D449BE"/>
    <w:rsid w:val="00D44ACB"/>
    <w:rsid w:val="00D44E02"/>
    <w:rsid w:val="00D454AC"/>
    <w:rsid w:val="00D45877"/>
    <w:rsid w:val="00D4587F"/>
    <w:rsid w:val="00D45D78"/>
    <w:rsid w:val="00D468D6"/>
    <w:rsid w:val="00D47606"/>
    <w:rsid w:val="00D50350"/>
    <w:rsid w:val="00D50A0C"/>
    <w:rsid w:val="00D50C68"/>
    <w:rsid w:val="00D51378"/>
    <w:rsid w:val="00D5168F"/>
    <w:rsid w:val="00D51DFD"/>
    <w:rsid w:val="00D51F5D"/>
    <w:rsid w:val="00D51F8B"/>
    <w:rsid w:val="00D52783"/>
    <w:rsid w:val="00D52BC0"/>
    <w:rsid w:val="00D5340C"/>
    <w:rsid w:val="00D5357B"/>
    <w:rsid w:val="00D54560"/>
    <w:rsid w:val="00D54F80"/>
    <w:rsid w:val="00D5524B"/>
    <w:rsid w:val="00D552E9"/>
    <w:rsid w:val="00D55403"/>
    <w:rsid w:val="00D55784"/>
    <w:rsid w:val="00D557E3"/>
    <w:rsid w:val="00D55A12"/>
    <w:rsid w:val="00D55F61"/>
    <w:rsid w:val="00D56106"/>
    <w:rsid w:val="00D56533"/>
    <w:rsid w:val="00D56BB9"/>
    <w:rsid w:val="00D56D3A"/>
    <w:rsid w:val="00D56E09"/>
    <w:rsid w:val="00D56E52"/>
    <w:rsid w:val="00D57316"/>
    <w:rsid w:val="00D5744A"/>
    <w:rsid w:val="00D57B3B"/>
    <w:rsid w:val="00D60125"/>
    <w:rsid w:val="00D60264"/>
    <w:rsid w:val="00D609CF"/>
    <w:rsid w:val="00D60C1C"/>
    <w:rsid w:val="00D61429"/>
    <w:rsid w:val="00D6195E"/>
    <w:rsid w:val="00D61C96"/>
    <w:rsid w:val="00D61E43"/>
    <w:rsid w:val="00D61E48"/>
    <w:rsid w:val="00D62024"/>
    <w:rsid w:val="00D625D0"/>
    <w:rsid w:val="00D62836"/>
    <w:rsid w:val="00D6289D"/>
    <w:rsid w:val="00D628F4"/>
    <w:rsid w:val="00D62AF2"/>
    <w:rsid w:val="00D62E49"/>
    <w:rsid w:val="00D62F2F"/>
    <w:rsid w:val="00D63118"/>
    <w:rsid w:val="00D63351"/>
    <w:rsid w:val="00D6369C"/>
    <w:rsid w:val="00D637E3"/>
    <w:rsid w:val="00D63EA6"/>
    <w:rsid w:val="00D63F81"/>
    <w:rsid w:val="00D6429F"/>
    <w:rsid w:val="00D646E6"/>
    <w:rsid w:val="00D6491B"/>
    <w:rsid w:val="00D64948"/>
    <w:rsid w:val="00D64DF8"/>
    <w:rsid w:val="00D64FAA"/>
    <w:rsid w:val="00D657A8"/>
    <w:rsid w:val="00D65AB2"/>
    <w:rsid w:val="00D65E4E"/>
    <w:rsid w:val="00D6603A"/>
    <w:rsid w:val="00D66140"/>
    <w:rsid w:val="00D6682D"/>
    <w:rsid w:val="00D66A22"/>
    <w:rsid w:val="00D66A4C"/>
    <w:rsid w:val="00D66A62"/>
    <w:rsid w:val="00D66D15"/>
    <w:rsid w:val="00D66D1B"/>
    <w:rsid w:val="00D67497"/>
    <w:rsid w:val="00D675F9"/>
    <w:rsid w:val="00D67AB8"/>
    <w:rsid w:val="00D67BDF"/>
    <w:rsid w:val="00D70433"/>
    <w:rsid w:val="00D70932"/>
    <w:rsid w:val="00D70CAE"/>
    <w:rsid w:val="00D70F84"/>
    <w:rsid w:val="00D71158"/>
    <w:rsid w:val="00D712F0"/>
    <w:rsid w:val="00D7187F"/>
    <w:rsid w:val="00D71C60"/>
    <w:rsid w:val="00D71F2B"/>
    <w:rsid w:val="00D72625"/>
    <w:rsid w:val="00D7346E"/>
    <w:rsid w:val="00D73A69"/>
    <w:rsid w:val="00D73E0D"/>
    <w:rsid w:val="00D73F66"/>
    <w:rsid w:val="00D74405"/>
    <w:rsid w:val="00D74962"/>
    <w:rsid w:val="00D7555D"/>
    <w:rsid w:val="00D755D1"/>
    <w:rsid w:val="00D75CAE"/>
    <w:rsid w:val="00D75E7F"/>
    <w:rsid w:val="00D76051"/>
    <w:rsid w:val="00D76237"/>
    <w:rsid w:val="00D7633C"/>
    <w:rsid w:val="00D76646"/>
    <w:rsid w:val="00D766F5"/>
    <w:rsid w:val="00D7679F"/>
    <w:rsid w:val="00D76B26"/>
    <w:rsid w:val="00D76BB4"/>
    <w:rsid w:val="00D771D4"/>
    <w:rsid w:val="00D77483"/>
    <w:rsid w:val="00D77A3A"/>
    <w:rsid w:val="00D77A86"/>
    <w:rsid w:val="00D77EF9"/>
    <w:rsid w:val="00D80092"/>
    <w:rsid w:val="00D803BF"/>
    <w:rsid w:val="00D80426"/>
    <w:rsid w:val="00D80838"/>
    <w:rsid w:val="00D80903"/>
    <w:rsid w:val="00D80BCD"/>
    <w:rsid w:val="00D80EFA"/>
    <w:rsid w:val="00D816B5"/>
    <w:rsid w:val="00D81E13"/>
    <w:rsid w:val="00D82930"/>
    <w:rsid w:val="00D82A6E"/>
    <w:rsid w:val="00D82E8A"/>
    <w:rsid w:val="00D82FD8"/>
    <w:rsid w:val="00D831F5"/>
    <w:rsid w:val="00D8409D"/>
    <w:rsid w:val="00D840FF"/>
    <w:rsid w:val="00D848A5"/>
    <w:rsid w:val="00D84AEA"/>
    <w:rsid w:val="00D84DBC"/>
    <w:rsid w:val="00D853FC"/>
    <w:rsid w:val="00D8582F"/>
    <w:rsid w:val="00D859CC"/>
    <w:rsid w:val="00D85AFB"/>
    <w:rsid w:val="00D85F02"/>
    <w:rsid w:val="00D85F4B"/>
    <w:rsid w:val="00D862F7"/>
    <w:rsid w:val="00D8698E"/>
    <w:rsid w:val="00D86BE1"/>
    <w:rsid w:val="00D8732F"/>
    <w:rsid w:val="00D8757E"/>
    <w:rsid w:val="00D8774D"/>
    <w:rsid w:val="00D87CE2"/>
    <w:rsid w:val="00D90DC9"/>
    <w:rsid w:val="00D90F1B"/>
    <w:rsid w:val="00D90FEF"/>
    <w:rsid w:val="00D91020"/>
    <w:rsid w:val="00D91480"/>
    <w:rsid w:val="00D91586"/>
    <w:rsid w:val="00D91C9F"/>
    <w:rsid w:val="00D9244B"/>
    <w:rsid w:val="00D938E0"/>
    <w:rsid w:val="00D9394F"/>
    <w:rsid w:val="00D93CE2"/>
    <w:rsid w:val="00D94090"/>
    <w:rsid w:val="00D946BA"/>
    <w:rsid w:val="00D94E57"/>
    <w:rsid w:val="00D94F8D"/>
    <w:rsid w:val="00D94FD6"/>
    <w:rsid w:val="00D94FEF"/>
    <w:rsid w:val="00D95E1B"/>
    <w:rsid w:val="00D96047"/>
    <w:rsid w:val="00D96437"/>
    <w:rsid w:val="00D966CE"/>
    <w:rsid w:val="00D96807"/>
    <w:rsid w:val="00D96901"/>
    <w:rsid w:val="00D969BD"/>
    <w:rsid w:val="00D96AC7"/>
    <w:rsid w:val="00D96C8B"/>
    <w:rsid w:val="00D96F1F"/>
    <w:rsid w:val="00D9713B"/>
    <w:rsid w:val="00D9742C"/>
    <w:rsid w:val="00D9744E"/>
    <w:rsid w:val="00D97498"/>
    <w:rsid w:val="00D979E3"/>
    <w:rsid w:val="00D97B50"/>
    <w:rsid w:val="00D97E89"/>
    <w:rsid w:val="00DA00F6"/>
    <w:rsid w:val="00DA034D"/>
    <w:rsid w:val="00DA0B19"/>
    <w:rsid w:val="00DA13EF"/>
    <w:rsid w:val="00DA190B"/>
    <w:rsid w:val="00DA1AE2"/>
    <w:rsid w:val="00DA1D4C"/>
    <w:rsid w:val="00DA1F23"/>
    <w:rsid w:val="00DA24A0"/>
    <w:rsid w:val="00DA2A9F"/>
    <w:rsid w:val="00DA2D4E"/>
    <w:rsid w:val="00DA3039"/>
    <w:rsid w:val="00DA30B5"/>
    <w:rsid w:val="00DA35ED"/>
    <w:rsid w:val="00DA3B04"/>
    <w:rsid w:val="00DA3B13"/>
    <w:rsid w:val="00DA3FD1"/>
    <w:rsid w:val="00DA48DA"/>
    <w:rsid w:val="00DA4A25"/>
    <w:rsid w:val="00DA4B2E"/>
    <w:rsid w:val="00DA4C8E"/>
    <w:rsid w:val="00DA5141"/>
    <w:rsid w:val="00DA5365"/>
    <w:rsid w:val="00DA546C"/>
    <w:rsid w:val="00DA5BD7"/>
    <w:rsid w:val="00DA61A3"/>
    <w:rsid w:val="00DA659F"/>
    <w:rsid w:val="00DA6952"/>
    <w:rsid w:val="00DA6C74"/>
    <w:rsid w:val="00DA7022"/>
    <w:rsid w:val="00DA7467"/>
    <w:rsid w:val="00DA760A"/>
    <w:rsid w:val="00DA7C74"/>
    <w:rsid w:val="00DA7EF1"/>
    <w:rsid w:val="00DA7F05"/>
    <w:rsid w:val="00DA7FC9"/>
    <w:rsid w:val="00DB0580"/>
    <w:rsid w:val="00DB0696"/>
    <w:rsid w:val="00DB08BA"/>
    <w:rsid w:val="00DB0FCE"/>
    <w:rsid w:val="00DB12E2"/>
    <w:rsid w:val="00DB1F6D"/>
    <w:rsid w:val="00DB2129"/>
    <w:rsid w:val="00DB2509"/>
    <w:rsid w:val="00DB2566"/>
    <w:rsid w:val="00DB2C2C"/>
    <w:rsid w:val="00DB2CED"/>
    <w:rsid w:val="00DB35E0"/>
    <w:rsid w:val="00DB36BE"/>
    <w:rsid w:val="00DB370A"/>
    <w:rsid w:val="00DB37CE"/>
    <w:rsid w:val="00DB3A36"/>
    <w:rsid w:val="00DB3E3E"/>
    <w:rsid w:val="00DB401D"/>
    <w:rsid w:val="00DB411F"/>
    <w:rsid w:val="00DB48AB"/>
    <w:rsid w:val="00DB4DF7"/>
    <w:rsid w:val="00DB4F09"/>
    <w:rsid w:val="00DB50E4"/>
    <w:rsid w:val="00DB5538"/>
    <w:rsid w:val="00DB5573"/>
    <w:rsid w:val="00DB59DA"/>
    <w:rsid w:val="00DB5A8E"/>
    <w:rsid w:val="00DB5FE1"/>
    <w:rsid w:val="00DB6047"/>
    <w:rsid w:val="00DB634C"/>
    <w:rsid w:val="00DB6C18"/>
    <w:rsid w:val="00DB6D15"/>
    <w:rsid w:val="00DB75DA"/>
    <w:rsid w:val="00DB7C44"/>
    <w:rsid w:val="00DB7D3F"/>
    <w:rsid w:val="00DC0147"/>
    <w:rsid w:val="00DC0605"/>
    <w:rsid w:val="00DC06A7"/>
    <w:rsid w:val="00DC0886"/>
    <w:rsid w:val="00DC09EF"/>
    <w:rsid w:val="00DC16CB"/>
    <w:rsid w:val="00DC1D16"/>
    <w:rsid w:val="00DC1FD0"/>
    <w:rsid w:val="00DC207B"/>
    <w:rsid w:val="00DC239E"/>
    <w:rsid w:val="00DC28F3"/>
    <w:rsid w:val="00DC29D4"/>
    <w:rsid w:val="00DC31F6"/>
    <w:rsid w:val="00DC350C"/>
    <w:rsid w:val="00DC3716"/>
    <w:rsid w:val="00DC3746"/>
    <w:rsid w:val="00DC3758"/>
    <w:rsid w:val="00DC37F6"/>
    <w:rsid w:val="00DC3834"/>
    <w:rsid w:val="00DC3B25"/>
    <w:rsid w:val="00DC3E66"/>
    <w:rsid w:val="00DC40F9"/>
    <w:rsid w:val="00DC445C"/>
    <w:rsid w:val="00DC46BC"/>
    <w:rsid w:val="00DC46F4"/>
    <w:rsid w:val="00DC5263"/>
    <w:rsid w:val="00DC53E6"/>
    <w:rsid w:val="00DC541E"/>
    <w:rsid w:val="00DC5881"/>
    <w:rsid w:val="00DC5C58"/>
    <w:rsid w:val="00DC6647"/>
    <w:rsid w:val="00DC6827"/>
    <w:rsid w:val="00DC6DA3"/>
    <w:rsid w:val="00DC6E2B"/>
    <w:rsid w:val="00DC7636"/>
    <w:rsid w:val="00DC7BD8"/>
    <w:rsid w:val="00DC7CD5"/>
    <w:rsid w:val="00DD00BA"/>
    <w:rsid w:val="00DD03B3"/>
    <w:rsid w:val="00DD0D53"/>
    <w:rsid w:val="00DD0DFF"/>
    <w:rsid w:val="00DD0F1C"/>
    <w:rsid w:val="00DD1878"/>
    <w:rsid w:val="00DD1C2A"/>
    <w:rsid w:val="00DD1D68"/>
    <w:rsid w:val="00DD1E9D"/>
    <w:rsid w:val="00DD296B"/>
    <w:rsid w:val="00DD2A47"/>
    <w:rsid w:val="00DD2A51"/>
    <w:rsid w:val="00DD2C75"/>
    <w:rsid w:val="00DD2D41"/>
    <w:rsid w:val="00DD2D86"/>
    <w:rsid w:val="00DD31B8"/>
    <w:rsid w:val="00DD3898"/>
    <w:rsid w:val="00DD3A23"/>
    <w:rsid w:val="00DD3E5A"/>
    <w:rsid w:val="00DD40AD"/>
    <w:rsid w:val="00DD469D"/>
    <w:rsid w:val="00DD48DB"/>
    <w:rsid w:val="00DD4B8F"/>
    <w:rsid w:val="00DD4D53"/>
    <w:rsid w:val="00DD4ED3"/>
    <w:rsid w:val="00DD5030"/>
    <w:rsid w:val="00DD50F9"/>
    <w:rsid w:val="00DD5A06"/>
    <w:rsid w:val="00DD5CE8"/>
    <w:rsid w:val="00DD5F4C"/>
    <w:rsid w:val="00DD61AE"/>
    <w:rsid w:val="00DD677D"/>
    <w:rsid w:val="00DD6BCD"/>
    <w:rsid w:val="00DD6DD4"/>
    <w:rsid w:val="00DD72A1"/>
    <w:rsid w:val="00DD75E4"/>
    <w:rsid w:val="00DD76D2"/>
    <w:rsid w:val="00DD7F07"/>
    <w:rsid w:val="00DD7FD8"/>
    <w:rsid w:val="00DE055B"/>
    <w:rsid w:val="00DE056B"/>
    <w:rsid w:val="00DE104A"/>
    <w:rsid w:val="00DE146C"/>
    <w:rsid w:val="00DE15B9"/>
    <w:rsid w:val="00DE17E6"/>
    <w:rsid w:val="00DE2093"/>
    <w:rsid w:val="00DE22AD"/>
    <w:rsid w:val="00DE25D5"/>
    <w:rsid w:val="00DE261E"/>
    <w:rsid w:val="00DE3379"/>
    <w:rsid w:val="00DE3A0E"/>
    <w:rsid w:val="00DE3DBA"/>
    <w:rsid w:val="00DE52DA"/>
    <w:rsid w:val="00DE530E"/>
    <w:rsid w:val="00DE5361"/>
    <w:rsid w:val="00DE53EA"/>
    <w:rsid w:val="00DE5629"/>
    <w:rsid w:val="00DE5C68"/>
    <w:rsid w:val="00DE5CE9"/>
    <w:rsid w:val="00DE6030"/>
    <w:rsid w:val="00DE63A3"/>
    <w:rsid w:val="00DE66A6"/>
    <w:rsid w:val="00DE744C"/>
    <w:rsid w:val="00DF0100"/>
    <w:rsid w:val="00DF0250"/>
    <w:rsid w:val="00DF06DC"/>
    <w:rsid w:val="00DF0A91"/>
    <w:rsid w:val="00DF0AFB"/>
    <w:rsid w:val="00DF0F67"/>
    <w:rsid w:val="00DF1BCC"/>
    <w:rsid w:val="00DF1E88"/>
    <w:rsid w:val="00DF1F36"/>
    <w:rsid w:val="00DF2334"/>
    <w:rsid w:val="00DF23AB"/>
    <w:rsid w:val="00DF24C8"/>
    <w:rsid w:val="00DF29F1"/>
    <w:rsid w:val="00DF2CA3"/>
    <w:rsid w:val="00DF2CF8"/>
    <w:rsid w:val="00DF2F9D"/>
    <w:rsid w:val="00DF3630"/>
    <w:rsid w:val="00DF366E"/>
    <w:rsid w:val="00DF36AF"/>
    <w:rsid w:val="00DF3844"/>
    <w:rsid w:val="00DF389A"/>
    <w:rsid w:val="00DF3A12"/>
    <w:rsid w:val="00DF3B18"/>
    <w:rsid w:val="00DF3BA8"/>
    <w:rsid w:val="00DF3BD0"/>
    <w:rsid w:val="00DF3C54"/>
    <w:rsid w:val="00DF3E12"/>
    <w:rsid w:val="00DF407F"/>
    <w:rsid w:val="00DF432A"/>
    <w:rsid w:val="00DF43F8"/>
    <w:rsid w:val="00DF46FA"/>
    <w:rsid w:val="00DF531C"/>
    <w:rsid w:val="00DF582C"/>
    <w:rsid w:val="00DF58FD"/>
    <w:rsid w:val="00DF5C4A"/>
    <w:rsid w:val="00DF5E7B"/>
    <w:rsid w:val="00DF62D0"/>
    <w:rsid w:val="00DF72F3"/>
    <w:rsid w:val="00DF7394"/>
    <w:rsid w:val="00DF7824"/>
    <w:rsid w:val="00DF7A28"/>
    <w:rsid w:val="00DF7DAC"/>
    <w:rsid w:val="00DF7E6E"/>
    <w:rsid w:val="00DF7E85"/>
    <w:rsid w:val="00E002A2"/>
    <w:rsid w:val="00E00509"/>
    <w:rsid w:val="00E00DD1"/>
    <w:rsid w:val="00E011B1"/>
    <w:rsid w:val="00E01DCD"/>
    <w:rsid w:val="00E02758"/>
    <w:rsid w:val="00E02CFE"/>
    <w:rsid w:val="00E02D13"/>
    <w:rsid w:val="00E030BC"/>
    <w:rsid w:val="00E03359"/>
    <w:rsid w:val="00E03AF5"/>
    <w:rsid w:val="00E0404E"/>
    <w:rsid w:val="00E040AC"/>
    <w:rsid w:val="00E04A40"/>
    <w:rsid w:val="00E04E11"/>
    <w:rsid w:val="00E05091"/>
    <w:rsid w:val="00E05566"/>
    <w:rsid w:val="00E05B34"/>
    <w:rsid w:val="00E05D7E"/>
    <w:rsid w:val="00E05FD2"/>
    <w:rsid w:val="00E068BF"/>
    <w:rsid w:val="00E06A13"/>
    <w:rsid w:val="00E06E3F"/>
    <w:rsid w:val="00E06E7F"/>
    <w:rsid w:val="00E06F49"/>
    <w:rsid w:val="00E0733B"/>
    <w:rsid w:val="00E103DE"/>
    <w:rsid w:val="00E105E0"/>
    <w:rsid w:val="00E10A7A"/>
    <w:rsid w:val="00E1165E"/>
    <w:rsid w:val="00E11932"/>
    <w:rsid w:val="00E11E58"/>
    <w:rsid w:val="00E11F1E"/>
    <w:rsid w:val="00E11F9F"/>
    <w:rsid w:val="00E1204E"/>
    <w:rsid w:val="00E1288A"/>
    <w:rsid w:val="00E129D3"/>
    <w:rsid w:val="00E12C7C"/>
    <w:rsid w:val="00E130CD"/>
    <w:rsid w:val="00E13368"/>
    <w:rsid w:val="00E13690"/>
    <w:rsid w:val="00E13B40"/>
    <w:rsid w:val="00E142D3"/>
    <w:rsid w:val="00E1460B"/>
    <w:rsid w:val="00E146CB"/>
    <w:rsid w:val="00E14CA4"/>
    <w:rsid w:val="00E14FFC"/>
    <w:rsid w:val="00E15509"/>
    <w:rsid w:val="00E1573D"/>
    <w:rsid w:val="00E1579C"/>
    <w:rsid w:val="00E160A8"/>
    <w:rsid w:val="00E16375"/>
    <w:rsid w:val="00E16959"/>
    <w:rsid w:val="00E16EA6"/>
    <w:rsid w:val="00E16EEC"/>
    <w:rsid w:val="00E16F84"/>
    <w:rsid w:val="00E17156"/>
    <w:rsid w:val="00E17B7B"/>
    <w:rsid w:val="00E17C3B"/>
    <w:rsid w:val="00E17FF0"/>
    <w:rsid w:val="00E20240"/>
    <w:rsid w:val="00E20ABF"/>
    <w:rsid w:val="00E212F0"/>
    <w:rsid w:val="00E219C1"/>
    <w:rsid w:val="00E21A7E"/>
    <w:rsid w:val="00E21D4C"/>
    <w:rsid w:val="00E21F39"/>
    <w:rsid w:val="00E22937"/>
    <w:rsid w:val="00E22A49"/>
    <w:rsid w:val="00E22CE6"/>
    <w:rsid w:val="00E22D7C"/>
    <w:rsid w:val="00E22DC8"/>
    <w:rsid w:val="00E22FB6"/>
    <w:rsid w:val="00E23584"/>
    <w:rsid w:val="00E237D7"/>
    <w:rsid w:val="00E23A48"/>
    <w:rsid w:val="00E23F98"/>
    <w:rsid w:val="00E23FED"/>
    <w:rsid w:val="00E24234"/>
    <w:rsid w:val="00E245C4"/>
    <w:rsid w:val="00E24BF6"/>
    <w:rsid w:val="00E24E0D"/>
    <w:rsid w:val="00E24F46"/>
    <w:rsid w:val="00E24F50"/>
    <w:rsid w:val="00E251F3"/>
    <w:rsid w:val="00E25567"/>
    <w:rsid w:val="00E261AE"/>
    <w:rsid w:val="00E26357"/>
    <w:rsid w:val="00E26742"/>
    <w:rsid w:val="00E27077"/>
    <w:rsid w:val="00E2714B"/>
    <w:rsid w:val="00E27293"/>
    <w:rsid w:val="00E273DA"/>
    <w:rsid w:val="00E27631"/>
    <w:rsid w:val="00E27D97"/>
    <w:rsid w:val="00E302CB"/>
    <w:rsid w:val="00E3032C"/>
    <w:rsid w:val="00E30360"/>
    <w:rsid w:val="00E30434"/>
    <w:rsid w:val="00E30535"/>
    <w:rsid w:val="00E30570"/>
    <w:rsid w:val="00E3071C"/>
    <w:rsid w:val="00E30738"/>
    <w:rsid w:val="00E308DA"/>
    <w:rsid w:val="00E30D82"/>
    <w:rsid w:val="00E30E83"/>
    <w:rsid w:val="00E30F73"/>
    <w:rsid w:val="00E30FC7"/>
    <w:rsid w:val="00E31356"/>
    <w:rsid w:val="00E313DE"/>
    <w:rsid w:val="00E314AB"/>
    <w:rsid w:val="00E325D4"/>
    <w:rsid w:val="00E326F2"/>
    <w:rsid w:val="00E32730"/>
    <w:rsid w:val="00E329C1"/>
    <w:rsid w:val="00E32E1F"/>
    <w:rsid w:val="00E32ED9"/>
    <w:rsid w:val="00E3393D"/>
    <w:rsid w:val="00E34160"/>
    <w:rsid w:val="00E3419C"/>
    <w:rsid w:val="00E3421C"/>
    <w:rsid w:val="00E34482"/>
    <w:rsid w:val="00E346A6"/>
    <w:rsid w:val="00E34A44"/>
    <w:rsid w:val="00E3513D"/>
    <w:rsid w:val="00E359E8"/>
    <w:rsid w:val="00E35B97"/>
    <w:rsid w:val="00E35FDA"/>
    <w:rsid w:val="00E36811"/>
    <w:rsid w:val="00E369CE"/>
    <w:rsid w:val="00E36DAC"/>
    <w:rsid w:val="00E370A0"/>
    <w:rsid w:val="00E3798C"/>
    <w:rsid w:val="00E37F19"/>
    <w:rsid w:val="00E40903"/>
    <w:rsid w:val="00E40F40"/>
    <w:rsid w:val="00E41335"/>
    <w:rsid w:val="00E41BCC"/>
    <w:rsid w:val="00E41E16"/>
    <w:rsid w:val="00E41F98"/>
    <w:rsid w:val="00E43002"/>
    <w:rsid w:val="00E43530"/>
    <w:rsid w:val="00E437EC"/>
    <w:rsid w:val="00E43802"/>
    <w:rsid w:val="00E439C7"/>
    <w:rsid w:val="00E43AFF"/>
    <w:rsid w:val="00E43C81"/>
    <w:rsid w:val="00E43F8B"/>
    <w:rsid w:val="00E4410E"/>
    <w:rsid w:val="00E442D8"/>
    <w:rsid w:val="00E44368"/>
    <w:rsid w:val="00E4498A"/>
    <w:rsid w:val="00E44D2B"/>
    <w:rsid w:val="00E454C5"/>
    <w:rsid w:val="00E45ADD"/>
    <w:rsid w:val="00E45D35"/>
    <w:rsid w:val="00E463C8"/>
    <w:rsid w:val="00E46718"/>
    <w:rsid w:val="00E46D05"/>
    <w:rsid w:val="00E46D26"/>
    <w:rsid w:val="00E46EE2"/>
    <w:rsid w:val="00E46FB3"/>
    <w:rsid w:val="00E4734C"/>
    <w:rsid w:val="00E47910"/>
    <w:rsid w:val="00E5055E"/>
    <w:rsid w:val="00E50620"/>
    <w:rsid w:val="00E506C0"/>
    <w:rsid w:val="00E507E3"/>
    <w:rsid w:val="00E512B6"/>
    <w:rsid w:val="00E51572"/>
    <w:rsid w:val="00E5166D"/>
    <w:rsid w:val="00E523EA"/>
    <w:rsid w:val="00E52683"/>
    <w:rsid w:val="00E526A9"/>
    <w:rsid w:val="00E527E2"/>
    <w:rsid w:val="00E527F6"/>
    <w:rsid w:val="00E530EB"/>
    <w:rsid w:val="00E53614"/>
    <w:rsid w:val="00E5365F"/>
    <w:rsid w:val="00E53941"/>
    <w:rsid w:val="00E539A6"/>
    <w:rsid w:val="00E54990"/>
    <w:rsid w:val="00E54F4E"/>
    <w:rsid w:val="00E5509A"/>
    <w:rsid w:val="00E5577D"/>
    <w:rsid w:val="00E558A3"/>
    <w:rsid w:val="00E558CC"/>
    <w:rsid w:val="00E55C5B"/>
    <w:rsid w:val="00E55CAE"/>
    <w:rsid w:val="00E5605C"/>
    <w:rsid w:val="00E56102"/>
    <w:rsid w:val="00E564AE"/>
    <w:rsid w:val="00E56641"/>
    <w:rsid w:val="00E567D1"/>
    <w:rsid w:val="00E5691E"/>
    <w:rsid w:val="00E56A40"/>
    <w:rsid w:val="00E57310"/>
    <w:rsid w:val="00E573EC"/>
    <w:rsid w:val="00E574D5"/>
    <w:rsid w:val="00E5785D"/>
    <w:rsid w:val="00E57ABE"/>
    <w:rsid w:val="00E57C7A"/>
    <w:rsid w:val="00E60644"/>
    <w:rsid w:val="00E60D88"/>
    <w:rsid w:val="00E60F12"/>
    <w:rsid w:val="00E60F24"/>
    <w:rsid w:val="00E60F9B"/>
    <w:rsid w:val="00E612B9"/>
    <w:rsid w:val="00E6160B"/>
    <w:rsid w:val="00E618C6"/>
    <w:rsid w:val="00E6246A"/>
    <w:rsid w:val="00E62482"/>
    <w:rsid w:val="00E626D7"/>
    <w:rsid w:val="00E627E4"/>
    <w:rsid w:val="00E62994"/>
    <w:rsid w:val="00E62CE8"/>
    <w:rsid w:val="00E630A3"/>
    <w:rsid w:val="00E635F8"/>
    <w:rsid w:val="00E638E6"/>
    <w:rsid w:val="00E643AC"/>
    <w:rsid w:val="00E644A0"/>
    <w:rsid w:val="00E64571"/>
    <w:rsid w:val="00E64699"/>
    <w:rsid w:val="00E647AA"/>
    <w:rsid w:val="00E64F2B"/>
    <w:rsid w:val="00E650D9"/>
    <w:rsid w:val="00E65448"/>
    <w:rsid w:val="00E654D2"/>
    <w:rsid w:val="00E6587B"/>
    <w:rsid w:val="00E65EB5"/>
    <w:rsid w:val="00E65EBD"/>
    <w:rsid w:val="00E65FAC"/>
    <w:rsid w:val="00E66422"/>
    <w:rsid w:val="00E665CE"/>
    <w:rsid w:val="00E6760D"/>
    <w:rsid w:val="00E677B2"/>
    <w:rsid w:val="00E6799E"/>
    <w:rsid w:val="00E67C1E"/>
    <w:rsid w:val="00E70045"/>
    <w:rsid w:val="00E7064F"/>
    <w:rsid w:val="00E70B24"/>
    <w:rsid w:val="00E70C32"/>
    <w:rsid w:val="00E7104D"/>
    <w:rsid w:val="00E7126E"/>
    <w:rsid w:val="00E71E6E"/>
    <w:rsid w:val="00E72398"/>
    <w:rsid w:val="00E725A1"/>
    <w:rsid w:val="00E72AB3"/>
    <w:rsid w:val="00E72D07"/>
    <w:rsid w:val="00E72F93"/>
    <w:rsid w:val="00E72FE4"/>
    <w:rsid w:val="00E739B4"/>
    <w:rsid w:val="00E74322"/>
    <w:rsid w:val="00E7493F"/>
    <w:rsid w:val="00E74ED4"/>
    <w:rsid w:val="00E74FFB"/>
    <w:rsid w:val="00E7527A"/>
    <w:rsid w:val="00E754EA"/>
    <w:rsid w:val="00E75FB3"/>
    <w:rsid w:val="00E761D6"/>
    <w:rsid w:val="00E76227"/>
    <w:rsid w:val="00E76296"/>
    <w:rsid w:val="00E765CD"/>
    <w:rsid w:val="00E7684E"/>
    <w:rsid w:val="00E76DC2"/>
    <w:rsid w:val="00E77235"/>
    <w:rsid w:val="00E7750D"/>
    <w:rsid w:val="00E77B47"/>
    <w:rsid w:val="00E80092"/>
    <w:rsid w:val="00E800A9"/>
    <w:rsid w:val="00E8027F"/>
    <w:rsid w:val="00E80590"/>
    <w:rsid w:val="00E805CF"/>
    <w:rsid w:val="00E806F4"/>
    <w:rsid w:val="00E807E2"/>
    <w:rsid w:val="00E807EC"/>
    <w:rsid w:val="00E8137C"/>
    <w:rsid w:val="00E816D5"/>
    <w:rsid w:val="00E817F8"/>
    <w:rsid w:val="00E81DBC"/>
    <w:rsid w:val="00E81E3F"/>
    <w:rsid w:val="00E81F90"/>
    <w:rsid w:val="00E82086"/>
    <w:rsid w:val="00E82599"/>
    <w:rsid w:val="00E8288F"/>
    <w:rsid w:val="00E83207"/>
    <w:rsid w:val="00E836B0"/>
    <w:rsid w:val="00E836C0"/>
    <w:rsid w:val="00E83F2C"/>
    <w:rsid w:val="00E842D4"/>
    <w:rsid w:val="00E8451B"/>
    <w:rsid w:val="00E84934"/>
    <w:rsid w:val="00E84B02"/>
    <w:rsid w:val="00E8516F"/>
    <w:rsid w:val="00E85ACC"/>
    <w:rsid w:val="00E85BAB"/>
    <w:rsid w:val="00E86162"/>
    <w:rsid w:val="00E861C4"/>
    <w:rsid w:val="00E8651F"/>
    <w:rsid w:val="00E86701"/>
    <w:rsid w:val="00E86B39"/>
    <w:rsid w:val="00E86EC4"/>
    <w:rsid w:val="00E871F9"/>
    <w:rsid w:val="00E876C5"/>
    <w:rsid w:val="00E87914"/>
    <w:rsid w:val="00E87BFC"/>
    <w:rsid w:val="00E87E31"/>
    <w:rsid w:val="00E9026D"/>
    <w:rsid w:val="00E91025"/>
    <w:rsid w:val="00E91A2F"/>
    <w:rsid w:val="00E91FAB"/>
    <w:rsid w:val="00E92164"/>
    <w:rsid w:val="00E921C6"/>
    <w:rsid w:val="00E926BB"/>
    <w:rsid w:val="00E92750"/>
    <w:rsid w:val="00E92BDB"/>
    <w:rsid w:val="00E92C31"/>
    <w:rsid w:val="00E92CD2"/>
    <w:rsid w:val="00E92D2A"/>
    <w:rsid w:val="00E92ED3"/>
    <w:rsid w:val="00E93A79"/>
    <w:rsid w:val="00E940D3"/>
    <w:rsid w:val="00E940E1"/>
    <w:rsid w:val="00E94115"/>
    <w:rsid w:val="00E942AE"/>
    <w:rsid w:val="00E9489A"/>
    <w:rsid w:val="00E94AB7"/>
    <w:rsid w:val="00E952CA"/>
    <w:rsid w:val="00E95375"/>
    <w:rsid w:val="00E955E5"/>
    <w:rsid w:val="00E9592D"/>
    <w:rsid w:val="00E959DD"/>
    <w:rsid w:val="00E95BBF"/>
    <w:rsid w:val="00E95CD9"/>
    <w:rsid w:val="00E9602C"/>
    <w:rsid w:val="00E96D1A"/>
    <w:rsid w:val="00E96DD0"/>
    <w:rsid w:val="00E97FB3"/>
    <w:rsid w:val="00EA02FB"/>
    <w:rsid w:val="00EA0676"/>
    <w:rsid w:val="00EA06A0"/>
    <w:rsid w:val="00EA0759"/>
    <w:rsid w:val="00EA0A56"/>
    <w:rsid w:val="00EA1024"/>
    <w:rsid w:val="00EA114C"/>
    <w:rsid w:val="00EA1369"/>
    <w:rsid w:val="00EA156E"/>
    <w:rsid w:val="00EA16F5"/>
    <w:rsid w:val="00EA1923"/>
    <w:rsid w:val="00EA1C61"/>
    <w:rsid w:val="00EA1E86"/>
    <w:rsid w:val="00EA2259"/>
    <w:rsid w:val="00EA2507"/>
    <w:rsid w:val="00EA2A74"/>
    <w:rsid w:val="00EA2BEE"/>
    <w:rsid w:val="00EA31CD"/>
    <w:rsid w:val="00EA33D4"/>
    <w:rsid w:val="00EA34D1"/>
    <w:rsid w:val="00EA3646"/>
    <w:rsid w:val="00EA3D4D"/>
    <w:rsid w:val="00EA40B4"/>
    <w:rsid w:val="00EA4448"/>
    <w:rsid w:val="00EA44D9"/>
    <w:rsid w:val="00EA4702"/>
    <w:rsid w:val="00EA51CA"/>
    <w:rsid w:val="00EA551F"/>
    <w:rsid w:val="00EA5C01"/>
    <w:rsid w:val="00EA6386"/>
    <w:rsid w:val="00EA650B"/>
    <w:rsid w:val="00EA6761"/>
    <w:rsid w:val="00EA6C19"/>
    <w:rsid w:val="00EA6EAA"/>
    <w:rsid w:val="00EA760E"/>
    <w:rsid w:val="00EA76F9"/>
    <w:rsid w:val="00EA7841"/>
    <w:rsid w:val="00EA786F"/>
    <w:rsid w:val="00EA7C12"/>
    <w:rsid w:val="00EA7C27"/>
    <w:rsid w:val="00EA7D09"/>
    <w:rsid w:val="00EB02C8"/>
    <w:rsid w:val="00EB07F9"/>
    <w:rsid w:val="00EB0EF0"/>
    <w:rsid w:val="00EB1002"/>
    <w:rsid w:val="00EB16AB"/>
    <w:rsid w:val="00EB1C26"/>
    <w:rsid w:val="00EB1D94"/>
    <w:rsid w:val="00EB1E02"/>
    <w:rsid w:val="00EB1E4B"/>
    <w:rsid w:val="00EB1FFA"/>
    <w:rsid w:val="00EB25E7"/>
    <w:rsid w:val="00EB2E51"/>
    <w:rsid w:val="00EB2E89"/>
    <w:rsid w:val="00EB32F4"/>
    <w:rsid w:val="00EB343C"/>
    <w:rsid w:val="00EB38C9"/>
    <w:rsid w:val="00EB3E1A"/>
    <w:rsid w:val="00EB4244"/>
    <w:rsid w:val="00EB46F7"/>
    <w:rsid w:val="00EB4D07"/>
    <w:rsid w:val="00EB4F8A"/>
    <w:rsid w:val="00EB554B"/>
    <w:rsid w:val="00EB5E5D"/>
    <w:rsid w:val="00EB5E7F"/>
    <w:rsid w:val="00EB603A"/>
    <w:rsid w:val="00EB6424"/>
    <w:rsid w:val="00EB64FD"/>
    <w:rsid w:val="00EB66F2"/>
    <w:rsid w:val="00EB67A3"/>
    <w:rsid w:val="00EB69DB"/>
    <w:rsid w:val="00EB7360"/>
    <w:rsid w:val="00EB742C"/>
    <w:rsid w:val="00EB7431"/>
    <w:rsid w:val="00EB74DA"/>
    <w:rsid w:val="00EB79C3"/>
    <w:rsid w:val="00EC03B0"/>
    <w:rsid w:val="00EC071B"/>
    <w:rsid w:val="00EC0A72"/>
    <w:rsid w:val="00EC0ADB"/>
    <w:rsid w:val="00EC0F15"/>
    <w:rsid w:val="00EC0F50"/>
    <w:rsid w:val="00EC1121"/>
    <w:rsid w:val="00EC156B"/>
    <w:rsid w:val="00EC18BB"/>
    <w:rsid w:val="00EC197A"/>
    <w:rsid w:val="00EC24D6"/>
    <w:rsid w:val="00EC2539"/>
    <w:rsid w:val="00EC3CAB"/>
    <w:rsid w:val="00EC40C1"/>
    <w:rsid w:val="00EC454A"/>
    <w:rsid w:val="00EC4A50"/>
    <w:rsid w:val="00EC53F1"/>
    <w:rsid w:val="00EC58AE"/>
    <w:rsid w:val="00EC59BA"/>
    <w:rsid w:val="00EC59FB"/>
    <w:rsid w:val="00EC6154"/>
    <w:rsid w:val="00EC61E2"/>
    <w:rsid w:val="00EC6828"/>
    <w:rsid w:val="00EC689A"/>
    <w:rsid w:val="00EC6BB7"/>
    <w:rsid w:val="00EC6C5A"/>
    <w:rsid w:val="00EC7410"/>
    <w:rsid w:val="00EC752A"/>
    <w:rsid w:val="00EC7593"/>
    <w:rsid w:val="00EC7A44"/>
    <w:rsid w:val="00EC7A91"/>
    <w:rsid w:val="00EC7BC7"/>
    <w:rsid w:val="00EC7BC9"/>
    <w:rsid w:val="00EC7C7F"/>
    <w:rsid w:val="00EC7D2B"/>
    <w:rsid w:val="00ED005D"/>
    <w:rsid w:val="00ED0704"/>
    <w:rsid w:val="00ED0776"/>
    <w:rsid w:val="00ED0A7E"/>
    <w:rsid w:val="00ED0E17"/>
    <w:rsid w:val="00ED105D"/>
    <w:rsid w:val="00ED15B2"/>
    <w:rsid w:val="00ED1717"/>
    <w:rsid w:val="00ED17F3"/>
    <w:rsid w:val="00ED1CC0"/>
    <w:rsid w:val="00ED1FE9"/>
    <w:rsid w:val="00ED25EC"/>
    <w:rsid w:val="00ED27D7"/>
    <w:rsid w:val="00ED2C2C"/>
    <w:rsid w:val="00ED2E02"/>
    <w:rsid w:val="00ED2E98"/>
    <w:rsid w:val="00ED32D9"/>
    <w:rsid w:val="00ED3931"/>
    <w:rsid w:val="00ED3A5A"/>
    <w:rsid w:val="00ED3A65"/>
    <w:rsid w:val="00ED3C05"/>
    <w:rsid w:val="00ED3D5A"/>
    <w:rsid w:val="00ED417F"/>
    <w:rsid w:val="00ED44DF"/>
    <w:rsid w:val="00ED4A81"/>
    <w:rsid w:val="00ED4CD2"/>
    <w:rsid w:val="00ED58A8"/>
    <w:rsid w:val="00ED5F76"/>
    <w:rsid w:val="00ED61B2"/>
    <w:rsid w:val="00ED6374"/>
    <w:rsid w:val="00ED654F"/>
    <w:rsid w:val="00ED665D"/>
    <w:rsid w:val="00ED679C"/>
    <w:rsid w:val="00ED6A54"/>
    <w:rsid w:val="00ED6DB5"/>
    <w:rsid w:val="00ED6E9D"/>
    <w:rsid w:val="00ED725D"/>
    <w:rsid w:val="00EE056A"/>
    <w:rsid w:val="00EE106E"/>
    <w:rsid w:val="00EE1155"/>
    <w:rsid w:val="00EE1365"/>
    <w:rsid w:val="00EE148A"/>
    <w:rsid w:val="00EE14C7"/>
    <w:rsid w:val="00EE14ED"/>
    <w:rsid w:val="00EE18E6"/>
    <w:rsid w:val="00EE1B85"/>
    <w:rsid w:val="00EE1ECC"/>
    <w:rsid w:val="00EE2328"/>
    <w:rsid w:val="00EE247D"/>
    <w:rsid w:val="00EE25F0"/>
    <w:rsid w:val="00EE2B1B"/>
    <w:rsid w:val="00EE2B4C"/>
    <w:rsid w:val="00EE2D74"/>
    <w:rsid w:val="00EE2DDB"/>
    <w:rsid w:val="00EE3149"/>
    <w:rsid w:val="00EE3AF4"/>
    <w:rsid w:val="00EE3DF0"/>
    <w:rsid w:val="00EE40E5"/>
    <w:rsid w:val="00EE4E70"/>
    <w:rsid w:val="00EE4F36"/>
    <w:rsid w:val="00EE51D3"/>
    <w:rsid w:val="00EE5519"/>
    <w:rsid w:val="00EE58CC"/>
    <w:rsid w:val="00EE59AB"/>
    <w:rsid w:val="00EE5D46"/>
    <w:rsid w:val="00EE5DED"/>
    <w:rsid w:val="00EE640B"/>
    <w:rsid w:val="00EE689F"/>
    <w:rsid w:val="00EE6D5A"/>
    <w:rsid w:val="00EE7AEE"/>
    <w:rsid w:val="00EE7B17"/>
    <w:rsid w:val="00EE7E3D"/>
    <w:rsid w:val="00EF0130"/>
    <w:rsid w:val="00EF013C"/>
    <w:rsid w:val="00EF0212"/>
    <w:rsid w:val="00EF02B5"/>
    <w:rsid w:val="00EF0301"/>
    <w:rsid w:val="00EF03A8"/>
    <w:rsid w:val="00EF0523"/>
    <w:rsid w:val="00EF08EC"/>
    <w:rsid w:val="00EF142E"/>
    <w:rsid w:val="00EF15ED"/>
    <w:rsid w:val="00EF163B"/>
    <w:rsid w:val="00EF2897"/>
    <w:rsid w:val="00EF293B"/>
    <w:rsid w:val="00EF2CD5"/>
    <w:rsid w:val="00EF302E"/>
    <w:rsid w:val="00EF30FF"/>
    <w:rsid w:val="00EF3210"/>
    <w:rsid w:val="00EF3925"/>
    <w:rsid w:val="00EF395F"/>
    <w:rsid w:val="00EF3A1E"/>
    <w:rsid w:val="00EF3D79"/>
    <w:rsid w:val="00EF4133"/>
    <w:rsid w:val="00EF50C2"/>
    <w:rsid w:val="00EF520C"/>
    <w:rsid w:val="00EF5C15"/>
    <w:rsid w:val="00EF614D"/>
    <w:rsid w:val="00EF65C8"/>
    <w:rsid w:val="00EF65D9"/>
    <w:rsid w:val="00EF68A8"/>
    <w:rsid w:val="00EF6C05"/>
    <w:rsid w:val="00EF6F8E"/>
    <w:rsid w:val="00EF72AF"/>
    <w:rsid w:val="00EF72F6"/>
    <w:rsid w:val="00EF736D"/>
    <w:rsid w:val="00EF744D"/>
    <w:rsid w:val="00EF75B0"/>
    <w:rsid w:val="00EF7BC2"/>
    <w:rsid w:val="00EF7CB8"/>
    <w:rsid w:val="00F00482"/>
    <w:rsid w:val="00F00599"/>
    <w:rsid w:val="00F007E1"/>
    <w:rsid w:val="00F012DE"/>
    <w:rsid w:val="00F014EC"/>
    <w:rsid w:val="00F016BA"/>
    <w:rsid w:val="00F0185D"/>
    <w:rsid w:val="00F0194B"/>
    <w:rsid w:val="00F01967"/>
    <w:rsid w:val="00F01B63"/>
    <w:rsid w:val="00F02042"/>
    <w:rsid w:val="00F023C7"/>
    <w:rsid w:val="00F02D2F"/>
    <w:rsid w:val="00F0317E"/>
    <w:rsid w:val="00F03CB3"/>
    <w:rsid w:val="00F03EDE"/>
    <w:rsid w:val="00F03F01"/>
    <w:rsid w:val="00F04629"/>
    <w:rsid w:val="00F04A43"/>
    <w:rsid w:val="00F04D4A"/>
    <w:rsid w:val="00F04EA0"/>
    <w:rsid w:val="00F05530"/>
    <w:rsid w:val="00F05652"/>
    <w:rsid w:val="00F0577A"/>
    <w:rsid w:val="00F061CB"/>
    <w:rsid w:val="00F06883"/>
    <w:rsid w:val="00F06A81"/>
    <w:rsid w:val="00F07012"/>
    <w:rsid w:val="00F0778C"/>
    <w:rsid w:val="00F07C61"/>
    <w:rsid w:val="00F07FC8"/>
    <w:rsid w:val="00F07FF8"/>
    <w:rsid w:val="00F105E9"/>
    <w:rsid w:val="00F10830"/>
    <w:rsid w:val="00F1098E"/>
    <w:rsid w:val="00F10D39"/>
    <w:rsid w:val="00F11675"/>
    <w:rsid w:val="00F12135"/>
    <w:rsid w:val="00F126F1"/>
    <w:rsid w:val="00F127CA"/>
    <w:rsid w:val="00F12C3B"/>
    <w:rsid w:val="00F12F39"/>
    <w:rsid w:val="00F12F8B"/>
    <w:rsid w:val="00F1324F"/>
    <w:rsid w:val="00F133A5"/>
    <w:rsid w:val="00F134F8"/>
    <w:rsid w:val="00F1378F"/>
    <w:rsid w:val="00F13BE5"/>
    <w:rsid w:val="00F13BEF"/>
    <w:rsid w:val="00F13CC0"/>
    <w:rsid w:val="00F142FA"/>
    <w:rsid w:val="00F14526"/>
    <w:rsid w:val="00F147A4"/>
    <w:rsid w:val="00F147F4"/>
    <w:rsid w:val="00F14B4A"/>
    <w:rsid w:val="00F14EB1"/>
    <w:rsid w:val="00F150E5"/>
    <w:rsid w:val="00F1538A"/>
    <w:rsid w:val="00F1561F"/>
    <w:rsid w:val="00F1577F"/>
    <w:rsid w:val="00F15EFA"/>
    <w:rsid w:val="00F16642"/>
    <w:rsid w:val="00F16655"/>
    <w:rsid w:val="00F168D3"/>
    <w:rsid w:val="00F16DCD"/>
    <w:rsid w:val="00F16EBF"/>
    <w:rsid w:val="00F17A33"/>
    <w:rsid w:val="00F17AEC"/>
    <w:rsid w:val="00F17E43"/>
    <w:rsid w:val="00F2054E"/>
    <w:rsid w:val="00F21445"/>
    <w:rsid w:val="00F214F0"/>
    <w:rsid w:val="00F2164D"/>
    <w:rsid w:val="00F216C0"/>
    <w:rsid w:val="00F217B9"/>
    <w:rsid w:val="00F21C2D"/>
    <w:rsid w:val="00F21D86"/>
    <w:rsid w:val="00F21E2D"/>
    <w:rsid w:val="00F21E34"/>
    <w:rsid w:val="00F222C5"/>
    <w:rsid w:val="00F226C9"/>
    <w:rsid w:val="00F22A63"/>
    <w:rsid w:val="00F22B55"/>
    <w:rsid w:val="00F22B97"/>
    <w:rsid w:val="00F2321E"/>
    <w:rsid w:val="00F23656"/>
    <w:rsid w:val="00F23A79"/>
    <w:rsid w:val="00F23E01"/>
    <w:rsid w:val="00F240DE"/>
    <w:rsid w:val="00F24781"/>
    <w:rsid w:val="00F24B18"/>
    <w:rsid w:val="00F24D22"/>
    <w:rsid w:val="00F24E67"/>
    <w:rsid w:val="00F255A8"/>
    <w:rsid w:val="00F26325"/>
    <w:rsid w:val="00F26356"/>
    <w:rsid w:val="00F265A1"/>
    <w:rsid w:val="00F26977"/>
    <w:rsid w:val="00F26A30"/>
    <w:rsid w:val="00F26E22"/>
    <w:rsid w:val="00F2742D"/>
    <w:rsid w:val="00F2753E"/>
    <w:rsid w:val="00F27614"/>
    <w:rsid w:val="00F27848"/>
    <w:rsid w:val="00F278CF"/>
    <w:rsid w:val="00F2797F"/>
    <w:rsid w:val="00F27C3E"/>
    <w:rsid w:val="00F27EB5"/>
    <w:rsid w:val="00F3030E"/>
    <w:rsid w:val="00F310EA"/>
    <w:rsid w:val="00F31415"/>
    <w:rsid w:val="00F317BE"/>
    <w:rsid w:val="00F31891"/>
    <w:rsid w:val="00F31904"/>
    <w:rsid w:val="00F31B56"/>
    <w:rsid w:val="00F329B4"/>
    <w:rsid w:val="00F32C63"/>
    <w:rsid w:val="00F335EF"/>
    <w:rsid w:val="00F33A32"/>
    <w:rsid w:val="00F33C89"/>
    <w:rsid w:val="00F33D21"/>
    <w:rsid w:val="00F33F4D"/>
    <w:rsid w:val="00F344A6"/>
    <w:rsid w:val="00F35997"/>
    <w:rsid w:val="00F359C0"/>
    <w:rsid w:val="00F359D1"/>
    <w:rsid w:val="00F35A25"/>
    <w:rsid w:val="00F366AD"/>
    <w:rsid w:val="00F367B2"/>
    <w:rsid w:val="00F36864"/>
    <w:rsid w:val="00F36BF7"/>
    <w:rsid w:val="00F36F74"/>
    <w:rsid w:val="00F37166"/>
    <w:rsid w:val="00F3747B"/>
    <w:rsid w:val="00F377A1"/>
    <w:rsid w:val="00F37E22"/>
    <w:rsid w:val="00F37EC0"/>
    <w:rsid w:val="00F40138"/>
    <w:rsid w:val="00F408C7"/>
    <w:rsid w:val="00F40D37"/>
    <w:rsid w:val="00F41869"/>
    <w:rsid w:val="00F419B8"/>
    <w:rsid w:val="00F41A6E"/>
    <w:rsid w:val="00F41B4D"/>
    <w:rsid w:val="00F41B5A"/>
    <w:rsid w:val="00F41DBC"/>
    <w:rsid w:val="00F420DC"/>
    <w:rsid w:val="00F42258"/>
    <w:rsid w:val="00F42265"/>
    <w:rsid w:val="00F422CE"/>
    <w:rsid w:val="00F4259B"/>
    <w:rsid w:val="00F428C9"/>
    <w:rsid w:val="00F4323B"/>
    <w:rsid w:val="00F438CF"/>
    <w:rsid w:val="00F43C39"/>
    <w:rsid w:val="00F43F47"/>
    <w:rsid w:val="00F4402F"/>
    <w:rsid w:val="00F44157"/>
    <w:rsid w:val="00F443EE"/>
    <w:rsid w:val="00F44623"/>
    <w:rsid w:val="00F447D9"/>
    <w:rsid w:val="00F44906"/>
    <w:rsid w:val="00F44F9B"/>
    <w:rsid w:val="00F4504E"/>
    <w:rsid w:val="00F454FE"/>
    <w:rsid w:val="00F45A41"/>
    <w:rsid w:val="00F45B11"/>
    <w:rsid w:val="00F45C10"/>
    <w:rsid w:val="00F45C7E"/>
    <w:rsid w:val="00F46378"/>
    <w:rsid w:val="00F4651F"/>
    <w:rsid w:val="00F4671B"/>
    <w:rsid w:val="00F469E4"/>
    <w:rsid w:val="00F46FBF"/>
    <w:rsid w:val="00F475CE"/>
    <w:rsid w:val="00F47AE2"/>
    <w:rsid w:val="00F47C4E"/>
    <w:rsid w:val="00F47D5D"/>
    <w:rsid w:val="00F47E87"/>
    <w:rsid w:val="00F47FDA"/>
    <w:rsid w:val="00F501B8"/>
    <w:rsid w:val="00F50263"/>
    <w:rsid w:val="00F502C9"/>
    <w:rsid w:val="00F50649"/>
    <w:rsid w:val="00F50889"/>
    <w:rsid w:val="00F50930"/>
    <w:rsid w:val="00F50EE3"/>
    <w:rsid w:val="00F51B20"/>
    <w:rsid w:val="00F51E7E"/>
    <w:rsid w:val="00F523C0"/>
    <w:rsid w:val="00F524DB"/>
    <w:rsid w:val="00F5271D"/>
    <w:rsid w:val="00F52978"/>
    <w:rsid w:val="00F52B07"/>
    <w:rsid w:val="00F53449"/>
    <w:rsid w:val="00F53B3F"/>
    <w:rsid w:val="00F53C80"/>
    <w:rsid w:val="00F53D99"/>
    <w:rsid w:val="00F53E55"/>
    <w:rsid w:val="00F540EC"/>
    <w:rsid w:val="00F5430D"/>
    <w:rsid w:val="00F5490D"/>
    <w:rsid w:val="00F54FE3"/>
    <w:rsid w:val="00F550B2"/>
    <w:rsid w:val="00F5536E"/>
    <w:rsid w:val="00F556FA"/>
    <w:rsid w:val="00F55884"/>
    <w:rsid w:val="00F55965"/>
    <w:rsid w:val="00F55BA2"/>
    <w:rsid w:val="00F55C1B"/>
    <w:rsid w:val="00F5632D"/>
    <w:rsid w:val="00F56648"/>
    <w:rsid w:val="00F571F5"/>
    <w:rsid w:val="00F5724C"/>
    <w:rsid w:val="00F57263"/>
    <w:rsid w:val="00F5747A"/>
    <w:rsid w:val="00F578A0"/>
    <w:rsid w:val="00F5799B"/>
    <w:rsid w:val="00F57B13"/>
    <w:rsid w:val="00F57B7A"/>
    <w:rsid w:val="00F57FB7"/>
    <w:rsid w:val="00F60101"/>
    <w:rsid w:val="00F60187"/>
    <w:rsid w:val="00F60788"/>
    <w:rsid w:val="00F61140"/>
    <w:rsid w:val="00F611A2"/>
    <w:rsid w:val="00F6173A"/>
    <w:rsid w:val="00F61B7D"/>
    <w:rsid w:val="00F61DBA"/>
    <w:rsid w:val="00F61F2F"/>
    <w:rsid w:val="00F62205"/>
    <w:rsid w:val="00F62463"/>
    <w:rsid w:val="00F62975"/>
    <w:rsid w:val="00F629F5"/>
    <w:rsid w:val="00F62AD8"/>
    <w:rsid w:val="00F62F37"/>
    <w:rsid w:val="00F63170"/>
    <w:rsid w:val="00F631D7"/>
    <w:rsid w:val="00F63523"/>
    <w:rsid w:val="00F63C81"/>
    <w:rsid w:val="00F63DC6"/>
    <w:rsid w:val="00F63DDE"/>
    <w:rsid w:val="00F64B8A"/>
    <w:rsid w:val="00F64CD0"/>
    <w:rsid w:val="00F64F60"/>
    <w:rsid w:val="00F65270"/>
    <w:rsid w:val="00F65564"/>
    <w:rsid w:val="00F65821"/>
    <w:rsid w:val="00F6595F"/>
    <w:rsid w:val="00F65B85"/>
    <w:rsid w:val="00F65C28"/>
    <w:rsid w:val="00F66120"/>
    <w:rsid w:val="00F665F7"/>
    <w:rsid w:val="00F66B97"/>
    <w:rsid w:val="00F66BF4"/>
    <w:rsid w:val="00F66E6B"/>
    <w:rsid w:val="00F670EA"/>
    <w:rsid w:val="00F676F7"/>
    <w:rsid w:val="00F677BE"/>
    <w:rsid w:val="00F677EB"/>
    <w:rsid w:val="00F67F27"/>
    <w:rsid w:val="00F70414"/>
    <w:rsid w:val="00F7071A"/>
    <w:rsid w:val="00F711EF"/>
    <w:rsid w:val="00F7130E"/>
    <w:rsid w:val="00F7137E"/>
    <w:rsid w:val="00F713ED"/>
    <w:rsid w:val="00F713F3"/>
    <w:rsid w:val="00F71679"/>
    <w:rsid w:val="00F71817"/>
    <w:rsid w:val="00F718B9"/>
    <w:rsid w:val="00F7272A"/>
    <w:rsid w:val="00F7278B"/>
    <w:rsid w:val="00F7345C"/>
    <w:rsid w:val="00F7393C"/>
    <w:rsid w:val="00F73C39"/>
    <w:rsid w:val="00F73C85"/>
    <w:rsid w:val="00F73FA1"/>
    <w:rsid w:val="00F74158"/>
    <w:rsid w:val="00F74296"/>
    <w:rsid w:val="00F74781"/>
    <w:rsid w:val="00F749E1"/>
    <w:rsid w:val="00F75369"/>
    <w:rsid w:val="00F76008"/>
    <w:rsid w:val="00F7660D"/>
    <w:rsid w:val="00F768E3"/>
    <w:rsid w:val="00F773F8"/>
    <w:rsid w:val="00F77481"/>
    <w:rsid w:val="00F774A2"/>
    <w:rsid w:val="00F77D1C"/>
    <w:rsid w:val="00F77E8D"/>
    <w:rsid w:val="00F80107"/>
    <w:rsid w:val="00F80E34"/>
    <w:rsid w:val="00F813EA"/>
    <w:rsid w:val="00F8146B"/>
    <w:rsid w:val="00F816C4"/>
    <w:rsid w:val="00F81975"/>
    <w:rsid w:val="00F819C7"/>
    <w:rsid w:val="00F81F04"/>
    <w:rsid w:val="00F823F2"/>
    <w:rsid w:val="00F82593"/>
    <w:rsid w:val="00F8282A"/>
    <w:rsid w:val="00F83341"/>
    <w:rsid w:val="00F83940"/>
    <w:rsid w:val="00F8408A"/>
    <w:rsid w:val="00F84C1C"/>
    <w:rsid w:val="00F84ECB"/>
    <w:rsid w:val="00F84EF3"/>
    <w:rsid w:val="00F84F22"/>
    <w:rsid w:val="00F85096"/>
    <w:rsid w:val="00F855E9"/>
    <w:rsid w:val="00F85870"/>
    <w:rsid w:val="00F85AC4"/>
    <w:rsid w:val="00F8639E"/>
    <w:rsid w:val="00F86D68"/>
    <w:rsid w:val="00F86DB0"/>
    <w:rsid w:val="00F874A0"/>
    <w:rsid w:val="00F87541"/>
    <w:rsid w:val="00F87A71"/>
    <w:rsid w:val="00F87E65"/>
    <w:rsid w:val="00F87F7E"/>
    <w:rsid w:val="00F9026E"/>
    <w:rsid w:val="00F9056F"/>
    <w:rsid w:val="00F90F98"/>
    <w:rsid w:val="00F912B0"/>
    <w:rsid w:val="00F9142A"/>
    <w:rsid w:val="00F914A9"/>
    <w:rsid w:val="00F91741"/>
    <w:rsid w:val="00F91ADC"/>
    <w:rsid w:val="00F91D28"/>
    <w:rsid w:val="00F91FC7"/>
    <w:rsid w:val="00F9203C"/>
    <w:rsid w:val="00F92891"/>
    <w:rsid w:val="00F929FE"/>
    <w:rsid w:val="00F92DBF"/>
    <w:rsid w:val="00F939A4"/>
    <w:rsid w:val="00F93F95"/>
    <w:rsid w:val="00F93F9F"/>
    <w:rsid w:val="00F940CD"/>
    <w:rsid w:val="00F94149"/>
    <w:rsid w:val="00F94698"/>
    <w:rsid w:val="00F94742"/>
    <w:rsid w:val="00F94DD2"/>
    <w:rsid w:val="00F95084"/>
    <w:rsid w:val="00F954BD"/>
    <w:rsid w:val="00F954DA"/>
    <w:rsid w:val="00F958AD"/>
    <w:rsid w:val="00F95A23"/>
    <w:rsid w:val="00F95DDF"/>
    <w:rsid w:val="00F962C6"/>
    <w:rsid w:val="00F96360"/>
    <w:rsid w:val="00F96385"/>
    <w:rsid w:val="00F964F5"/>
    <w:rsid w:val="00F970D2"/>
    <w:rsid w:val="00F97794"/>
    <w:rsid w:val="00F97E1A"/>
    <w:rsid w:val="00FA01FF"/>
    <w:rsid w:val="00FA08E0"/>
    <w:rsid w:val="00FA0A53"/>
    <w:rsid w:val="00FA0CBC"/>
    <w:rsid w:val="00FA19FF"/>
    <w:rsid w:val="00FA1AF2"/>
    <w:rsid w:val="00FA1E97"/>
    <w:rsid w:val="00FA218E"/>
    <w:rsid w:val="00FA21C0"/>
    <w:rsid w:val="00FA2431"/>
    <w:rsid w:val="00FA294D"/>
    <w:rsid w:val="00FA2D19"/>
    <w:rsid w:val="00FA4571"/>
    <w:rsid w:val="00FA46DF"/>
    <w:rsid w:val="00FA4968"/>
    <w:rsid w:val="00FA496D"/>
    <w:rsid w:val="00FA4C54"/>
    <w:rsid w:val="00FA50D8"/>
    <w:rsid w:val="00FA543B"/>
    <w:rsid w:val="00FA5D74"/>
    <w:rsid w:val="00FA5E9E"/>
    <w:rsid w:val="00FA5ED8"/>
    <w:rsid w:val="00FA5FBA"/>
    <w:rsid w:val="00FA5FEE"/>
    <w:rsid w:val="00FA61B3"/>
    <w:rsid w:val="00FA6309"/>
    <w:rsid w:val="00FA71D7"/>
    <w:rsid w:val="00FA7296"/>
    <w:rsid w:val="00FA7747"/>
    <w:rsid w:val="00FA7BD9"/>
    <w:rsid w:val="00FA7F9E"/>
    <w:rsid w:val="00FB01D4"/>
    <w:rsid w:val="00FB0328"/>
    <w:rsid w:val="00FB0394"/>
    <w:rsid w:val="00FB06DD"/>
    <w:rsid w:val="00FB0748"/>
    <w:rsid w:val="00FB1824"/>
    <w:rsid w:val="00FB1955"/>
    <w:rsid w:val="00FB1A08"/>
    <w:rsid w:val="00FB23B6"/>
    <w:rsid w:val="00FB244E"/>
    <w:rsid w:val="00FB24FA"/>
    <w:rsid w:val="00FB28E6"/>
    <w:rsid w:val="00FB2FB2"/>
    <w:rsid w:val="00FB34B4"/>
    <w:rsid w:val="00FB3C89"/>
    <w:rsid w:val="00FB3D65"/>
    <w:rsid w:val="00FB4402"/>
    <w:rsid w:val="00FB4577"/>
    <w:rsid w:val="00FB46AA"/>
    <w:rsid w:val="00FB4940"/>
    <w:rsid w:val="00FB4DC0"/>
    <w:rsid w:val="00FB4ECC"/>
    <w:rsid w:val="00FB52B4"/>
    <w:rsid w:val="00FB53A5"/>
    <w:rsid w:val="00FB57B6"/>
    <w:rsid w:val="00FB5C4F"/>
    <w:rsid w:val="00FB69F9"/>
    <w:rsid w:val="00FB6A09"/>
    <w:rsid w:val="00FB6C9F"/>
    <w:rsid w:val="00FB6E00"/>
    <w:rsid w:val="00FB6F11"/>
    <w:rsid w:val="00FB72AD"/>
    <w:rsid w:val="00FB73F2"/>
    <w:rsid w:val="00FB7A49"/>
    <w:rsid w:val="00FB7D77"/>
    <w:rsid w:val="00FB7E0D"/>
    <w:rsid w:val="00FC0222"/>
    <w:rsid w:val="00FC04C6"/>
    <w:rsid w:val="00FC074A"/>
    <w:rsid w:val="00FC09E3"/>
    <w:rsid w:val="00FC0C66"/>
    <w:rsid w:val="00FC1AF0"/>
    <w:rsid w:val="00FC1C7F"/>
    <w:rsid w:val="00FC1CDE"/>
    <w:rsid w:val="00FC1EE6"/>
    <w:rsid w:val="00FC2A2C"/>
    <w:rsid w:val="00FC2DDB"/>
    <w:rsid w:val="00FC2F63"/>
    <w:rsid w:val="00FC3381"/>
    <w:rsid w:val="00FC36E1"/>
    <w:rsid w:val="00FC3993"/>
    <w:rsid w:val="00FC3B5A"/>
    <w:rsid w:val="00FC3C91"/>
    <w:rsid w:val="00FC3DC1"/>
    <w:rsid w:val="00FC47B5"/>
    <w:rsid w:val="00FC483E"/>
    <w:rsid w:val="00FC4942"/>
    <w:rsid w:val="00FC4C4C"/>
    <w:rsid w:val="00FC4DC9"/>
    <w:rsid w:val="00FC55AE"/>
    <w:rsid w:val="00FC5A5F"/>
    <w:rsid w:val="00FC5CCB"/>
    <w:rsid w:val="00FC604E"/>
    <w:rsid w:val="00FC61A9"/>
    <w:rsid w:val="00FC632B"/>
    <w:rsid w:val="00FC64EE"/>
    <w:rsid w:val="00FC6C50"/>
    <w:rsid w:val="00FC6C7D"/>
    <w:rsid w:val="00FC6F93"/>
    <w:rsid w:val="00FC75ED"/>
    <w:rsid w:val="00FD06B3"/>
    <w:rsid w:val="00FD06EF"/>
    <w:rsid w:val="00FD0802"/>
    <w:rsid w:val="00FD0C91"/>
    <w:rsid w:val="00FD0FB9"/>
    <w:rsid w:val="00FD153C"/>
    <w:rsid w:val="00FD1811"/>
    <w:rsid w:val="00FD1ED4"/>
    <w:rsid w:val="00FD3997"/>
    <w:rsid w:val="00FD3DB1"/>
    <w:rsid w:val="00FD3FF1"/>
    <w:rsid w:val="00FD4166"/>
    <w:rsid w:val="00FD42A2"/>
    <w:rsid w:val="00FD432A"/>
    <w:rsid w:val="00FD44D3"/>
    <w:rsid w:val="00FD4594"/>
    <w:rsid w:val="00FD4692"/>
    <w:rsid w:val="00FD4C29"/>
    <w:rsid w:val="00FD4C44"/>
    <w:rsid w:val="00FD4F89"/>
    <w:rsid w:val="00FD5BF1"/>
    <w:rsid w:val="00FD5FD1"/>
    <w:rsid w:val="00FD62B4"/>
    <w:rsid w:val="00FE038A"/>
    <w:rsid w:val="00FE050A"/>
    <w:rsid w:val="00FE0FE6"/>
    <w:rsid w:val="00FE106E"/>
    <w:rsid w:val="00FE1C74"/>
    <w:rsid w:val="00FE1C90"/>
    <w:rsid w:val="00FE25A4"/>
    <w:rsid w:val="00FE29F2"/>
    <w:rsid w:val="00FE3221"/>
    <w:rsid w:val="00FE3248"/>
    <w:rsid w:val="00FE327A"/>
    <w:rsid w:val="00FE357F"/>
    <w:rsid w:val="00FE3DE2"/>
    <w:rsid w:val="00FE40E2"/>
    <w:rsid w:val="00FE46E6"/>
    <w:rsid w:val="00FE4959"/>
    <w:rsid w:val="00FE4C21"/>
    <w:rsid w:val="00FE4C9A"/>
    <w:rsid w:val="00FE5851"/>
    <w:rsid w:val="00FE5BA5"/>
    <w:rsid w:val="00FE5CEF"/>
    <w:rsid w:val="00FE5D05"/>
    <w:rsid w:val="00FE5D81"/>
    <w:rsid w:val="00FE5D9C"/>
    <w:rsid w:val="00FE64B0"/>
    <w:rsid w:val="00FE66EC"/>
    <w:rsid w:val="00FE6C72"/>
    <w:rsid w:val="00FE71D3"/>
    <w:rsid w:val="00FE732C"/>
    <w:rsid w:val="00FE7597"/>
    <w:rsid w:val="00FE7CD1"/>
    <w:rsid w:val="00FF0CDB"/>
    <w:rsid w:val="00FF0DF5"/>
    <w:rsid w:val="00FF0EF0"/>
    <w:rsid w:val="00FF12C0"/>
    <w:rsid w:val="00FF1344"/>
    <w:rsid w:val="00FF1953"/>
    <w:rsid w:val="00FF1C39"/>
    <w:rsid w:val="00FF1EB0"/>
    <w:rsid w:val="00FF1F95"/>
    <w:rsid w:val="00FF2155"/>
    <w:rsid w:val="00FF2629"/>
    <w:rsid w:val="00FF2C33"/>
    <w:rsid w:val="00FF2EE4"/>
    <w:rsid w:val="00FF3006"/>
    <w:rsid w:val="00FF3151"/>
    <w:rsid w:val="00FF37FC"/>
    <w:rsid w:val="00FF3C3C"/>
    <w:rsid w:val="00FF4222"/>
    <w:rsid w:val="00FF433F"/>
    <w:rsid w:val="00FF4737"/>
    <w:rsid w:val="00FF4B9D"/>
    <w:rsid w:val="00FF4C38"/>
    <w:rsid w:val="00FF4F05"/>
    <w:rsid w:val="00FF5247"/>
    <w:rsid w:val="00FF5602"/>
    <w:rsid w:val="00FF5ABB"/>
    <w:rsid w:val="00FF61DD"/>
    <w:rsid w:val="00FF642B"/>
    <w:rsid w:val="00FF6699"/>
    <w:rsid w:val="00FF6739"/>
    <w:rsid w:val="00FF6979"/>
    <w:rsid w:val="00FF69A1"/>
    <w:rsid w:val="00FF6C20"/>
    <w:rsid w:val="00FF7490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3C8339"/>
  <w15:chartTrackingRefBased/>
  <w15:docId w15:val="{E370FFEB-A785-4322-9779-A420C9D0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iPriority="0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0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D197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9D197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000CCB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000CCB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000CCB"/>
    <w:rPr>
      <w:rFonts w:cs="EucrosiaUPC"/>
      <w:b/>
      <w:bCs/>
      <w:sz w:val="30"/>
      <w:szCs w:val="30"/>
      <w:u w:val="single"/>
      <w:lang w:bidi="th-TH"/>
    </w:rPr>
  </w:style>
  <w:style w:type="character" w:customStyle="1" w:styleId="Heading6Char">
    <w:name w:val="Heading 6 Char"/>
    <w:link w:val="Heading6"/>
    <w:locked/>
    <w:rsid w:val="00000CCB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ink w:val="Heading7"/>
    <w:locked/>
    <w:rsid w:val="00EF65D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000CCB"/>
    <w:rPr>
      <w:rFonts w:cs="EucrosiaUPC"/>
      <w:b/>
      <w:bCs/>
      <w:sz w:val="28"/>
      <w:szCs w:val="28"/>
      <w:lang w:bidi="th-TH"/>
    </w:rPr>
  </w:style>
  <w:style w:type="character" w:customStyle="1" w:styleId="Heading9Char">
    <w:name w:val="Heading 9 Char"/>
    <w:link w:val="Heading9"/>
    <w:locked/>
    <w:rsid w:val="00000CCB"/>
    <w:rPr>
      <w:rFonts w:cs="EucrosiaUPC"/>
      <w:sz w:val="28"/>
      <w:szCs w:val="28"/>
      <w:lang w:val="th-TH"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0F5578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9D1976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000CCB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000CCB"/>
    <w:rPr>
      <w:rFonts w:ascii="Arial" w:hAnsi="Arial" w:cs="Times New Roman"/>
      <w:sz w:val="18"/>
      <w:szCs w:val="18"/>
    </w:rPr>
  </w:style>
  <w:style w:type="character" w:customStyle="1" w:styleId="AAAddress">
    <w:name w:val="AA Address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883C2E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9D1976"/>
    <w:rPr>
      <w:rFonts w:cs="Times New Roman"/>
      <w:b/>
      <w:bCs/>
    </w:rPr>
  </w:style>
  <w:style w:type="paragraph" w:styleId="ListBullet">
    <w:name w:val="List Bullet"/>
    <w:basedOn w:val="Normal"/>
    <w:rsid w:val="009D1976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9D1976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9D197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9D1976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D197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D197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D197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D1976"/>
    <w:pPr>
      <w:ind w:left="284"/>
    </w:pPr>
  </w:style>
  <w:style w:type="paragraph" w:customStyle="1" w:styleId="AAFrameAddress">
    <w:name w:val="AA Frame Address"/>
    <w:basedOn w:val="Heading1"/>
    <w:uiPriority w:val="99"/>
    <w:rsid w:val="009D197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D197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D197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D197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D197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D197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D197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D197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D197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D197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D197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D197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D1976"/>
    <w:pPr>
      <w:ind w:left="2552" w:hanging="284"/>
    </w:pPr>
  </w:style>
  <w:style w:type="paragraph" w:styleId="TOC2">
    <w:name w:val="toc 2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D197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D197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D197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D197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D197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D197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D1976"/>
    <w:pPr>
      <w:ind w:left="567" w:hanging="567"/>
    </w:pPr>
  </w:style>
  <w:style w:type="paragraph" w:styleId="ListBullet5">
    <w:name w:val="List Bullet 5"/>
    <w:basedOn w:val="Normal"/>
    <w:uiPriority w:val="99"/>
    <w:rsid w:val="009D197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D1976"/>
    <w:pPr>
      <w:ind w:firstLine="284"/>
    </w:pPr>
    <w:rPr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000CCB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D197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000CCB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D1976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000CCB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9D197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D197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D197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D197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D197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D197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D197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D197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D1976"/>
    <w:pPr>
      <w:framePr w:h="443" w:wrap="around" w:y="8223"/>
    </w:pPr>
  </w:style>
  <w:style w:type="paragraph" w:customStyle="1" w:styleId="a">
    <w:name w:val="¢éÍ¤ÇÒÁ"/>
    <w:basedOn w:val="Normal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D197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D197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D197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D197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D197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D197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0CCB"/>
    <w:rPr>
      <w:rFonts w:cs="EucrosiaUPC"/>
      <w:sz w:val="30"/>
      <w:szCs w:val="30"/>
      <w:lang w:bidi="th-TH"/>
    </w:rPr>
  </w:style>
  <w:style w:type="character" w:styleId="PageNumber">
    <w:name w:val="page number"/>
    <w:rsid w:val="009D1976"/>
    <w:rPr>
      <w:rFonts w:cs="Times New Roman"/>
    </w:rPr>
  </w:style>
  <w:style w:type="paragraph" w:customStyle="1" w:styleId="a0">
    <w:name w:val="ºÇ¡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000CCB"/>
    <w:rPr>
      <w:rFonts w:ascii="Book Antiqua" w:hAnsi="Book Antiqua" w:cs="Times New Roman"/>
      <w:sz w:val="22"/>
      <w:szCs w:val="22"/>
    </w:rPr>
  </w:style>
  <w:style w:type="paragraph" w:customStyle="1" w:styleId="a2">
    <w:name w:val="??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locked/>
    <w:rsid w:val="00000CCB"/>
    <w:rPr>
      <w:rFonts w:ascii="Arial" w:hAnsi="Arial" w:cs="Times New Roman"/>
      <w:sz w:val="16"/>
      <w:szCs w:val="16"/>
    </w:rPr>
  </w:style>
  <w:style w:type="paragraph" w:customStyle="1" w:styleId="30">
    <w:name w:val="?????3?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000CCB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uiPriority w:val="99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18"/>
      <w:szCs w:val="18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000CCB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9F10CB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5">
    <w:name w:val="ลบ"/>
    <w:basedOn w:val="Normal"/>
    <w:uiPriority w:val="99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0"/>
    <w:uiPriority w:val="99"/>
    <w:locked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uiPriority w:val="99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uiPriority w:val="99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sz w:val="24"/>
      <w:szCs w:val="24"/>
    </w:rPr>
  </w:style>
  <w:style w:type="paragraph" w:customStyle="1" w:styleId="T0">
    <w:name w:val="????? 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000CCB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000CCB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locked/>
    <w:rsid w:val="00000CCB"/>
    <w:rPr>
      <w:rFonts w:ascii="Arial" w:hAnsi="Arial" w:cs="Times New Roman"/>
      <w:sz w:val="18"/>
      <w:lang w:val="en-GB" w:bidi="ar-SA"/>
    </w:rPr>
  </w:style>
  <w:style w:type="paragraph" w:customStyle="1" w:styleId="Graphic">
    <w:name w:val="Graphic"/>
    <w:basedOn w:val="Signature"/>
    <w:rsid w:val="00000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0CCB"/>
    <w:pPr>
      <w:spacing w:after="0"/>
    </w:pPr>
  </w:style>
  <w:style w:type="paragraph" w:customStyle="1" w:styleId="acctdividends">
    <w:name w:val="acct dividends"/>
    <w:aliases w:val="a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0CCB"/>
    <w:pPr>
      <w:spacing w:after="0"/>
    </w:pPr>
  </w:style>
  <w:style w:type="paragraph" w:customStyle="1" w:styleId="acctindent">
    <w:name w:val="acct indent"/>
    <w:aliases w:val="ai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0CC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0CC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0CC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0CC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0CC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0CCB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00CC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0CCB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000CCB"/>
    <w:pPr>
      <w:spacing w:after="0"/>
    </w:pPr>
  </w:style>
  <w:style w:type="paragraph" w:customStyle="1" w:styleId="List1a">
    <w:name w:val="List 1a"/>
    <w:aliases w:val="1a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000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000CCB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000CC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0CCB"/>
  </w:style>
  <w:style w:type="paragraph" w:customStyle="1" w:styleId="zreportaddinfo">
    <w:name w:val="zreport addinfo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0CC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0CC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Cs w:val="20"/>
      <w:lang w:val="en-GB" w:bidi="ar-SA"/>
    </w:rPr>
  </w:style>
  <w:style w:type="paragraph" w:customStyle="1" w:styleId="ind">
    <w:name w:val="*in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0C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0CCB"/>
    <w:rPr>
      <w:b/>
      <w:bCs/>
    </w:rPr>
  </w:style>
  <w:style w:type="paragraph" w:customStyle="1" w:styleId="nineptbodytext">
    <w:name w:val="nine pt body text"/>
    <w:aliases w:val="9bt"/>
    <w:basedOn w:val="nineptnormal"/>
    <w:rsid w:val="00000CCB"/>
    <w:pPr>
      <w:spacing w:after="220"/>
    </w:pPr>
  </w:style>
  <w:style w:type="paragraph" w:customStyle="1" w:styleId="nineptnormal">
    <w:name w:val="nine pt normal"/>
    <w:aliases w:val="9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0CCB"/>
    <w:pPr>
      <w:jc w:val="center"/>
    </w:pPr>
  </w:style>
  <w:style w:type="paragraph" w:customStyle="1" w:styleId="heading">
    <w:name w:val="heading"/>
    <w:aliases w:val="h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0C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0CCB"/>
  </w:style>
  <w:style w:type="paragraph" w:customStyle="1" w:styleId="nineptheadingcentredbold">
    <w:name w:val="nine pt heading centred bold"/>
    <w:aliases w:val="9hc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0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0C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0CCB"/>
    <w:rPr>
      <w:b/>
    </w:rPr>
  </w:style>
  <w:style w:type="paragraph" w:customStyle="1" w:styleId="nineptcolumntab1">
    <w:name w:val="nine pt column tab1"/>
    <w:aliases w:val="a91"/>
    <w:basedOn w:val="nineptnormal"/>
    <w:rsid w:val="00000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0C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0CCB"/>
    <w:pPr>
      <w:jc w:val="center"/>
    </w:pPr>
  </w:style>
  <w:style w:type="paragraph" w:customStyle="1" w:styleId="Normalheading">
    <w:name w:val="Normal heading"/>
    <w:aliases w:val="nh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0CCB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  <w:tab w:val="left" w:pos="907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0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0C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0CCB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0CCB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0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0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0C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0CC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0CCB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000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0CCB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000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0C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0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0CCB"/>
    <w:pPr>
      <w:spacing w:after="0"/>
    </w:pPr>
  </w:style>
  <w:style w:type="paragraph" w:customStyle="1" w:styleId="smallreturn">
    <w:name w:val="small return"/>
    <w:aliases w:val="sr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0CCB"/>
    <w:pPr>
      <w:spacing w:after="0"/>
    </w:pPr>
  </w:style>
  <w:style w:type="paragraph" w:customStyle="1" w:styleId="headingbolditalic">
    <w:name w:val="heading bold italic"/>
    <w:aliases w:val="hbi"/>
    <w:basedOn w:val="heading"/>
    <w:rsid w:val="00000C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0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0CCB"/>
    <w:pPr>
      <w:spacing w:after="0"/>
    </w:pPr>
  </w:style>
  <w:style w:type="paragraph" w:customStyle="1" w:styleId="blockbullet">
    <w:name w:val="block bullet"/>
    <w:aliases w:val="bb"/>
    <w:basedOn w:val="block"/>
    <w:rsid w:val="00000CCB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0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0CCB"/>
    <w:pPr>
      <w:spacing w:after="0"/>
    </w:pPr>
  </w:style>
  <w:style w:type="paragraph" w:customStyle="1" w:styleId="eightptnormal">
    <w:name w:val="eight pt normal"/>
    <w:aliases w:val="8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0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0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0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0CCB"/>
    <w:rPr>
      <w:b/>
      <w:bCs/>
    </w:rPr>
  </w:style>
  <w:style w:type="paragraph" w:customStyle="1" w:styleId="eightptbodytext">
    <w:name w:val="eight pt body text"/>
    <w:aliases w:val="8bt"/>
    <w:basedOn w:val="eightptnormal"/>
    <w:rsid w:val="00000C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0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0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0C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0CCB"/>
    <w:pPr>
      <w:spacing w:after="0"/>
    </w:pPr>
  </w:style>
  <w:style w:type="paragraph" w:customStyle="1" w:styleId="eightptblock">
    <w:name w:val="eight pt block"/>
    <w:aliases w:val="8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0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0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0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0CCB"/>
    <w:pPr>
      <w:spacing w:after="0"/>
    </w:pPr>
  </w:style>
  <w:style w:type="paragraph" w:customStyle="1" w:styleId="blockindent">
    <w:name w:val="block indent"/>
    <w:aliases w:val="bi"/>
    <w:basedOn w:val="block"/>
    <w:rsid w:val="00000CCB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000CCB"/>
    <w:pPr>
      <w:jc w:val="center"/>
    </w:pPr>
  </w:style>
  <w:style w:type="paragraph" w:customStyle="1" w:styleId="nineptcol">
    <w:name w:val="nine pt %col"/>
    <w:aliases w:val="9%"/>
    <w:basedOn w:val="nineptnormal"/>
    <w:rsid w:val="00000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0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0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0C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0C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0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0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0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0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0C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0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0CCB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0CCB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0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0C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0CCB"/>
    <w:pPr>
      <w:spacing w:after="80"/>
    </w:pPr>
  </w:style>
  <w:style w:type="paragraph" w:customStyle="1" w:styleId="nineptratecol">
    <w:name w:val="nine pt rate col"/>
    <w:aliases w:val="a9r"/>
    <w:basedOn w:val="nineptnormal"/>
    <w:rsid w:val="00000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0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0C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0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0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0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0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0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0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0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0C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0CCB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000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0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0C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0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0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0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0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0CCB"/>
    <w:pPr>
      <w:spacing w:after="80"/>
    </w:pPr>
  </w:style>
  <w:style w:type="paragraph" w:customStyle="1" w:styleId="blockbullet2">
    <w:name w:val="block bullet 2"/>
    <w:aliases w:val="bb2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0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0CC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00CCB"/>
    <w:pPr>
      <w:tabs>
        <w:tab w:val="clear" w:pos="9315"/>
      </w:tabs>
      <w:spacing w:after="120"/>
      <w:ind w:left="1134"/>
      <w:jc w:val="both"/>
    </w:pPr>
    <w:rPr>
      <w:rFonts w:ascii="Arial" w:hAnsi="Arial"/>
    </w:rPr>
  </w:style>
  <w:style w:type="character" w:customStyle="1" w:styleId="AccPolicyalternativeChar">
    <w:name w:val="Acc Policy alternative Char"/>
    <w:link w:val="AccPolicyalternative"/>
    <w:locked/>
    <w:rsid w:val="00000CCB"/>
    <w:rPr>
      <w:rFonts w:ascii="Arial" w:hAnsi="Arial"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000CC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locked/>
    <w:rsid w:val="00000CCB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00CCB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"/>
    <w:basedOn w:val="block"/>
    <w:link w:val="NormalAngsanaNewChar"/>
    <w:uiPriority w:val="99"/>
    <w:rsid w:val="00000CCB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000CCB"/>
    <w:rPr>
      <w:rFonts w:ascii="Angsana New" w:hAnsi="Angsana New" w:cs="Times New Roman"/>
      <w:sz w:val="30"/>
      <w:szCs w:val="30"/>
      <w:lang w:val="en-GB"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00CCB"/>
    <w:pPr>
      <w:ind w:left="720"/>
    </w:pPr>
    <w:rPr>
      <w:szCs w:val="22"/>
    </w:rPr>
  </w:style>
  <w:style w:type="character" w:customStyle="1" w:styleId="shorttext1">
    <w:name w:val="short_text1"/>
    <w:uiPriority w:val="99"/>
    <w:rsid w:val="00000CCB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0CCB"/>
    <w:rPr>
      <w:rFonts w:cs="Times New Roman"/>
    </w:rPr>
  </w:style>
  <w:style w:type="character" w:customStyle="1" w:styleId="gt-icon-text1">
    <w:name w:val="gt-icon-text1"/>
    <w:uiPriority w:val="99"/>
    <w:rsid w:val="00000CCB"/>
    <w:rPr>
      <w:rFonts w:cs="Times New Roman"/>
    </w:rPr>
  </w:style>
  <w:style w:type="character" w:customStyle="1" w:styleId="shorttext">
    <w:name w:val="short_text"/>
    <w:uiPriority w:val="99"/>
    <w:rsid w:val="00000CCB"/>
    <w:rPr>
      <w:rFonts w:cs="Times New Roman"/>
    </w:rPr>
  </w:style>
  <w:style w:type="paragraph" w:customStyle="1" w:styleId="Default">
    <w:name w:val="Default"/>
    <w:rsid w:val="00000CC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0CC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000CC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uiPriority w:val="99"/>
    <w:rsid w:val="00000CC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0CCB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000CC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00CCB"/>
    <w:rPr>
      <w:b/>
      <w:bCs/>
    </w:rPr>
  </w:style>
  <w:style w:type="character" w:customStyle="1" w:styleId="CommentSubjectChar">
    <w:name w:val="Comment Subject Char"/>
    <w:link w:val="CommentSubject"/>
    <w:locked/>
    <w:rsid w:val="00000CCB"/>
    <w:rPr>
      <w:rFonts w:ascii="Arial" w:hAnsi="Arial" w:cs="Times New Roman"/>
      <w:b/>
      <w:bCs/>
      <w:sz w:val="25"/>
      <w:szCs w:val="25"/>
    </w:rPr>
  </w:style>
  <w:style w:type="character" w:styleId="Emphasis">
    <w:name w:val="Emphasis"/>
    <w:uiPriority w:val="20"/>
    <w:qFormat/>
    <w:rsid w:val="009E6165"/>
    <w:rPr>
      <w:rFonts w:cs="Times New Roman"/>
      <w:i/>
      <w:iCs/>
    </w:rPr>
  </w:style>
  <w:style w:type="paragraph" w:styleId="NormalWeb">
    <w:name w:val="Normal (Web)"/>
    <w:basedOn w:val="Normal"/>
    <w:uiPriority w:val="99"/>
    <w:locked/>
    <w:rsid w:val="00AD4B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37B07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593D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5294"/>
    <w:rPr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36529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365294"/>
    <w:rPr>
      <w:rFonts w:ascii="Arial" w:hAnsi="Arial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65294"/>
    <w:pPr>
      <w:ind w:left="4320"/>
    </w:pPr>
    <w:rPr>
      <w:szCs w:val="22"/>
    </w:rPr>
  </w:style>
  <w:style w:type="character" w:customStyle="1" w:styleId="ClosingChar">
    <w:name w:val="Closing Char"/>
    <w:link w:val="Closing"/>
    <w:uiPriority w:val="99"/>
    <w:semiHidden/>
    <w:rsid w:val="0036529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65294"/>
    <w:rPr>
      <w:szCs w:val="22"/>
    </w:rPr>
  </w:style>
  <w:style w:type="character" w:customStyle="1" w:styleId="DateChar">
    <w:name w:val="Date Char"/>
    <w:link w:val="Date"/>
    <w:uiPriority w:val="99"/>
    <w:semiHidden/>
    <w:rsid w:val="0036529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65294"/>
    <w:rPr>
      <w:szCs w:val="22"/>
    </w:rPr>
  </w:style>
  <w:style w:type="character" w:customStyle="1" w:styleId="E-mailSignatureChar">
    <w:name w:val="E-mail Signature Char"/>
    <w:link w:val="E-mailSignature"/>
    <w:uiPriority w:val="99"/>
    <w:semiHidden/>
    <w:rsid w:val="0036529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65294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365294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6529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65294"/>
    <w:rPr>
      <w:i/>
      <w:iCs/>
      <w:szCs w:val="22"/>
    </w:rPr>
  </w:style>
  <w:style w:type="character" w:customStyle="1" w:styleId="HTMLAddressChar">
    <w:name w:val="HTML Address Char"/>
    <w:link w:val="HTMLAddress"/>
    <w:uiPriority w:val="99"/>
    <w:semiHidden/>
    <w:rsid w:val="0036529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36529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365294"/>
    <w:rPr>
      <w:rFonts w:ascii="Courier New" w:hAnsi="Courier New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529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link w:val="IntenseQuote"/>
    <w:uiPriority w:val="30"/>
    <w:rsid w:val="0036529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uiPriority w:val="99"/>
    <w:semiHidden/>
    <w:unhideWhenUsed/>
    <w:locked/>
    <w:rsid w:val="0036529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locked/>
    <w:rsid w:val="0036529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locked/>
    <w:rsid w:val="0036529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6529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6529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6529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locked/>
    <w:rsid w:val="0036529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6529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6529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6529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652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30"/>
    </w:rPr>
  </w:style>
  <w:style w:type="character" w:customStyle="1" w:styleId="MessageHeaderChar">
    <w:name w:val="Message Header Char"/>
    <w:link w:val="MessageHeader"/>
    <w:uiPriority w:val="99"/>
    <w:semiHidden/>
    <w:rsid w:val="00365294"/>
    <w:rPr>
      <w:rFonts w:ascii="Calibri Light" w:eastAsia="Times New Roman" w:hAnsi="Calibri Light" w:cs="Angsana New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65294"/>
    <w:rPr>
      <w:szCs w:val="22"/>
    </w:rPr>
  </w:style>
  <w:style w:type="character" w:customStyle="1" w:styleId="NoteHeadingChar">
    <w:name w:val="Note Heading Char"/>
    <w:link w:val="NoteHeading"/>
    <w:uiPriority w:val="99"/>
    <w:semiHidden/>
    <w:rsid w:val="00365294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6529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link w:val="Quote"/>
    <w:uiPriority w:val="29"/>
    <w:rsid w:val="0036529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65294"/>
    <w:rPr>
      <w:szCs w:val="22"/>
    </w:rPr>
  </w:style>
  <w:style w:type="character" w:customStyle="1" w:styleId="SalutationChar">
    <w:name w:val="Salutation Char"/>
    <w:link w:val="Salutation"/>
    <w:uiPriority w:val="99"/>
    <w:semiHidden/>
    <w:rsid w:val="0036529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365294"/>
    <w:pPr>
      <w:spacing w:after="60"/>
      <w:jc w:val="center"/>
      <w:outlineLvl w:val="1"/>
    </w:pPr>
    <w:rPr>
      <w:rFonts w:ascii="Calibri Light" w:hAnsi="Calibri Light"/>
      <w:sz w:val="24"/>
      <w:szCs w:val="30"/>
    </w:rPr>
  </w:style>
  <w:style w:type="character" w:customStyle="1" w:styleId="SubtitleChar">
    <w:name w:val="Subtitle Char"/>
    <w:link w:val="Subtitle"/>
    <w:rsid w:val="00365294"/>
    <w:rPr>
      <w:rFonts w:ascii="Calibri Light" w:eastAsia="Times New Roman" w:hAnsi="Calibri Light" w:cs="Angsana New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36529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365294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65294"/>
    <w:pPr>
      <w:spacing w:before="120"/>
    </w:pPr>
    <w:rPr>
      <w:rFonts w:ascii="Calibri Light" w:hAnsi="Calibri Light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5294"/>
    <w:pPr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/>
      <w:outlineLvl w:val="9"/>
    </w:pPr>
    <w:rPr>
      <w:rFonts w:ascii="Calibri Light" w:hAnsi="Calibri Light"/>
      <w:kern w:val="32"/>
      <w:sz w:val="32"/>
      <w:szCs w:val="40"/>
      <w:u w:val="none"/>
      <w:lang w:val="en-US" w:eastAsia="en-US"/>
    </w:rPr>
  </w:style>
  <w:style w:type="paragraph" w:styleId="Revision">
    <w:name w:val="Revision"/>
    <w:hidden/>
    <w:uiPriority w:val="99"/>
    <w:semiHidden/>
    <w:rsid w:val="00BF67AE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F67A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F67A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67A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67A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67A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67AE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67AE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67AE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67AE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BF67AE"/>
  </w:style>
  <w:style w:type="table" w:styleId="Table3Deffects2">
    <w:name w:val="Table 3D effects 2"/>
    <w:basedOn w:val="TableNormal"/>
    <w:locked/>
    <w:rsid w:val="00BF67AE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BF67AE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BF67A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locked/>
    <w:rsid w:val="00BF67AE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F67AE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locked/>
    <w:rsid w:val="00BF67AE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BF67AE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04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5C6A331-EFD9-44E2-8F56-5434D7FB2D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AADF77-B171-4911-8FF3-E4D77D696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A156E2-1AF3-4B96-A799-FDB87C63B7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BA9FB3-26B7-41CC-8B07-768B61C13AA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</TotalTime>
  <Pages>3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thippapha_670</dc:creator>
  <cp:keywords/>
  <cp:lastModifiedBy>Rassarin, Wallapiphat</cp:lastModifiedBy>
  <cp:revision>2</cp:revision>
  <cp:lastPrinted>2024-08-13T08:48:00Z</cp:lastPrinted>
  <dcterms:created xsi:type="dcterms:W3CDTF">2025-10-16T06:16:00Z</dcterms:created>
  <dcterms:modified xsi:type="dcterms:W3CDTF">2025-10-16T06:16:00Z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