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667C73" w:rsidRPr="006F48DE" w14:paraId="0E72AB88" w14:textId="77777777" w:rsidTr="006673C6">
        <w:tc>
          <w:tcPr>
            <w:tcW w:w="1458" w:type="dxa"/>
          </w:tcPr>
          <w:p w14:paraId="003BE4D3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14C61725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67C73" w:rsidRPr="006F48DE" w14:paraId="27A64565" w14:textId="77777777" w:rsidTr="006673C6">
        <w:tc>
          <w:tcPr>
            <w:tcW w:w="1458" w:type="dxa"/>
          </w:tcPr>
          <w:p w14:paraId="602B2E0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39148E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73" w:rsidRPr="006F48DE" w14:paraId="72E87FBE" w14:textId="77777777" w:rsidTr="006673C6">
        <w:tc>
          <w:tcPr>
            <w:tcW w:w="1458" w:type="dxa"/>
          </w:tcPr>
          <w:p w14:paraId="30C10331" w14:textId="68A29A03" w:rsidR="00667C73" w:rsidRPr="006F48DE" w:rsidRDefault="00230B7A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77A43DEC" w14:textId="77777777" w:rsidR="00667C73" w:rsidRPr="006F48DE" w:rsidRDefault="00667C73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67C73" w:rsidRPr="006F48DE" w14:paraId="679E9495" w14:textId="77777777" w:rsidTr="006673C6">
        <w:tc>
          <w:tcPr>
            <w:tcW w:w="1458" w:type="dxa"/>
          </w:tcPr>
          <w:p w14:paraId="5C798359" w14:textId="6564AFC4" w:rsidR="00667C73" w:rsidRPr="006F48DE" w:rsidRDefault="00230B7A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3CB0D9C1" w14:textId="77777777" w:rsidR="00667C73" w:rsidRPr="006F48DE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15D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7B3F" w:rsidRPr="006F48DE" w14:paraId="3B169CF2" w14:textId="77777777" w:rsidTr="006673C6">
        <w:tc>
          <w:tcPr>
            <w:tcW w:w="1458" w:type="dxa"/>
          </w:tcPr>
          <w:p w14:paraId="0E41798A" w14:textId="3A9C84E8" w:rsidR="00367B3F" w:rsidRPr="006F48DE" w:rsidRDefault="00230B7A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00E061DA" w14:textId="77777777" w:rsidR="00367B3F" w:rsidRPr="00F160C6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367B3F" w:rsidRPr="006F48DE" w14:paraId="3FC9C5B2" w14:textId="77777777" w:rsidTr="00C10A1C">
        <w:tc>
          <w:tcPr>
            <w:tcW w:w="1458" w:type="dxa"/>
          </w:tcPr>
          <w:p w14:paraId="6D8FC4F5" w14:textId="36A71357" w:rsidR="00367B3F" w:rsidRPr="006F48DE" w:rsidRDefault="00230B7A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3F83D687" w14:textId="77777777" w:rsidR="00367B3F" w:rsidRPr="00F160C6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367B3F" w:rsidRPr="006F48DE" w14:paraId="65ADC653" w14:textId="77777777" w:rsidTr="00C10A1C">
        <w:tc>
          <w:tcPr>
            <w:tcW w:w="1458" w:type="dxa"/>
          </w:tcPr>
          <w:p w14:paraId="3AB21089" w14:textId="7314B77F" w:rsidR="00367B3F" w:rsidRPr="006F48DE" w:rsidRDefault="00230B7A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75" w:type="dxa"/>
          </w:tcPr>
          <w:p w14:paraId="5C312D90" w14:textId="2FF4EDCC" w:rsidR="00367B3F" w:rsidRPr="00B21DF1" w:rsidRDefault="00367B3F" w:rsidP="00367B3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สินทรัพย์ทางการเงินที่อยู่ในความต้องการของตลาด</w:t>
            </w:r>
          </w:p>
        </w:tc>
      </w:tr>
      <w:tr w:rsidR="00367B3F" w:rsidRPr="006F48DE" w14:paraId="12F1AD49" w14:textId="77777777" w:rsidTr="006673C6">
        <w:tc>
          <w:tcPr>
            <w:tcW w:w="1458" w:type="dxa"/>
          </w:tcPr>
          <w:p w14:paraId="6F7B0654" w14:textId="2C2EEF21" w:rsidR="00367B3F" w:rsidRPr="006F48DE" w:rsidRDefault="00230B7A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5DAEB8BA" w14:textId="1FA184B3" w:rsidR="00367B3F" w:rsidRPr="00B21DF1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011CE" w:rsidRPr="006F48DE" w14:paraId="78855A24" w14:textId="77777777" w:rsidTr="006673C6">
        <w:tc>
          <w:tcPr>
            <w:tcW w:w="1458" w:type="dxa"/>
          </w:tcPr>
          <w:p w14:paraId="7D6C46C7" w14:textId="4B122BD7" w:rsidR="00B011CE" w:rsidRPr="001C2C0D" w:rsidRDefault="00230B7A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3DE44059" w14:textId="27BD7973" w:rsidR="00B011CE" w:rsidRPr="00B21DF1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011CE" w:rsidRPr="006F48DE" w14:paraId="6B062521" w14:textId="77777777" w:rsidTr="006673C6">
        <w:tc>
          <w:tcPr>
            <w:tcW w:w="1458" w:type="dxa"/>
          </w:tcPr>
          <w:p w14:paraId="569E5643" w14:textId="3C14C56F" w:rsidR="00B011CE" w:rsidRPr="006F48DE" w:rsidRDefault="00230B7A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136028B3" w14:textId="77777777" w:rsidR="00B011CE" w:rsidRPr="00F160C6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B011CE" w:rsidRPr="006F48DE" w14:paraId="0CF9E95C" w14:textId="77777777" w:rsidTr="006673C6">
        <w:tc>
          <w:tcPr>
            <w:tcW w:w="1458" w:type="dxa"/>
          </w:tcPr>
          <w:p w14:paraId="65CB557A" w14:textId="2675532F" w:rsidR="00B011CE" w:rsidRPr="002B5993" w:rsidRDefault="00230B7A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449B1824" w14:textId="77777777" w:rsidR="00B011CE" w:rsidRPr="00F160C6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599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44DC3" w:rsidRPr="006F48DE" w14:paraId="782B6ADC" w14:textId="77777777" w:rsidTr="00200A6F">
        <w:tc>
          <w:tcPr>
            <w:tcW w:w="1458" w:type="dxa"/>
          </w:tcPr>
          <w:p w14:paraId="31F40C50" w14:textId="078C3E5F" w:rsidR="00744DC3" w:rsidRPr="006F48DE" w:rsidRDefault="00230B7A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075" w:type="dxa"/>
          </w:tcPr>
          <w:p w14:paraId="7A89165A" w14:textId="635209A4" w:rsidR="00744DC3" w:rsidRPr="00B21DF1" w:rsidRDefault="00744DC3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744DC3" w:rsidRPr="006F48DE" w14:paraId="7CB31503" w14:textId="77777777" w:rsidTr="006673C6">
        <w:tc>
          <w:tcPr>
            <w:tcW w:w="1458" w:type="dxa"/>
          </w:tcPr>
          <w:p w14:paraId="6F10CC94" w14:textId="6D40F250" w:rsidR="00744DC3" w:rsidRPr="006F48DE" w:rsidRDefault="00230B7A" w:rsidP="007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075" w:type="dxa"/>
          </w:tcPr>
          <w:p w14:paraId="72853E47" w14:textId="525E161E" w:rsidR="00744DC3" w:rsidRPr="00B21DF1" w:rsidRDefault="00F405A1" w:rsidP="007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F405A1" w:rsidRPr="006F48DE" w14:paraId="4876244C" w14:textId="77777777" w:rsidTr="006673C6">
        <w:tc>
          <w:tcPr>
            <w:tcW w:w="1458" w:type="dxa"/>
          </w:tcPr>
          <w:p w14:paraId="725399A9" w14:textId="40CDCBA6" w:rsidR="00F405A1" w:rsidRPr="001C2C0D" w:rsidRDefault="00230B7A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075" w:type="dxa"/>
          </w:tcPr>
          <w:p w14:paraId="0C3AD7D1" w14:textId="3E31A03B" w:rsidR="00F405A1" w:rsidRPr="00B21DF1" w:rsidRDefault="00F405A1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405A1" w:rsidRPr="006F48DE" w14:paraId="12B2F17E" w14:textId="77777777" w:rsidTr="006673C6">
        <w:tc>
          <w:tcPr>
            <w:tcW w:w="1458" w:type="dxa"/>
          </w:tcPr>
          <w:p w14:paraId="6A7A1E73" w14:textId="17EDBD2F" w:rsidR="00F405A1" w:rsidRPr="006F48DE" w:rsidRDefault="00230B7A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8075" w:type="dxa"/>
          </w:tcPr>
          <w:p w14:paraId="69EF0C2C" w14:textId="480204C8" w:rsidR="00F405A1" w:rsidRPr="00B21DF1" w:rsidRDefault="00F405A1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405A1" w:rsidRPr="006F48DE" w14:paraId="0F463951" w14:textId="77777777" w:rsidTr="006673C6">
        <w:tc>
          <w:tcPr>
            <w:tcW w:w="1458" w:type="dxa"/>
          </w:tcPr>
          <w:p w14:paraId="75E72BC3" w14:textId="3686D5F6" w:rsidR="00F405A1" w:rsidRPr="006F48DE" w:rsidRDefault="00230B7A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075" w:type="dxa"/>
          </w:tcPr>
          <w:p w14:paraId="4086D27F" w14:textId="107E39D6" w:rsidR="00F405A1" w:rsidRPr="00B21DF1" w:rsidRDefault="00F405A1" w:rsidP="00F405A1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B011CE" w:rsidRPr="006F48DE" w14:paraId="37052B94" w14:textId="77777777" w:rsidTr="006673C6">
        <w:tc>
          <w:tcPr>
            <w:tcW w:w="1458" w:type="dxa"/>
          </w:tcPr>
          <w:p w14:paraId="1411907A" w14:textId="66C14CF9" w:rsidR="00B011CE" w:rsidRPr="006F48DE" w:rsidRDefault="00230B7A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8075" w:type="dxa"/>
          </w:tcPr>
          <w:p w14:paraId="00E046B5" w14:textId="557D7DAA" w:rsidR="00B011CE" w:rsidRPr="00B21DF1" w:rsidRDefault="00B011CE" w:rsidP="00B011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23F747F" w14:textId="77777777" w:rsidR="00667C73" w:rsidRPr="006F48DE" w:rsidRDefault="00667C73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28"/>
          <w:szCs w:val="28"/>
          <w:cs/>
        </w:rPr>
        <w:br w:type="page"/>
      </w: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6513B0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121D3" w14:textId="4F5BB3AD" w:rsidR="00667C73" w:rsidRPr="006F48DE" w:rsidRDefault="00667C73" w:rsidP="0003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93192">
        <w:rPr>
          <w:rFonts w:asciiTheme="majorBidi" w:hAnsiTheme="majorBidi" w:cstheme="majorBidi"/>
          <w:sz w:val="30"/>
          <w:szCs w:val="30"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</w:rPr>
        <w:t>14</w:t>
      </w:r>
      <w:r w:rsidR="00EC5F94">
        <w:rPr>
          <w:rFonts w:asciiTheme="majorBidi" w:hAnsiTheme="majorBidi" w:cstheme="majorBidi"/>
          <w:sz w:val="30"/>
          <w:szCs w:val="30"/>
        </w:rPr>
        <w:t xml:space="preserve"> </w:t>
      </w:r>
      <w:r w:rsidR="003B0BF5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6F48DE">
        <w:rPr>
          <w:rFonts w:asciiTheme="majorBidi" w:hAnsiTheme="majorBidi" w:cstheme="majorBidi"/>
          <w:sz w:val="28"/>
          <w:szCs w:val="28"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</w:rPr>
        <w:t>2568</w:t>
      </w:r>
    </w:p>
    <w:p w14:paraId="156B8228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86CFE97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เกณฑ์การจัดทำงบการเงินระหว่างกาล</w:t>
      </w:r>
    </w:p>
    <w:p w14:paraId="686FBA53" w14:textId="77777777" w:rsidR="00667C73" w:rsidRPr="006F48DE" w:rsidRDefault="00667C73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p w14:paraId="214BE955" w14:textId="1B722194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F48DE">
        <w:rPr>
          <w:rFonts w:asciiTheme="majorBidi" w:hAnsiTheme="majorBidi" w:cstheme="majorBidi"/>
          <w:sz w:val="30"/>
          <w:szCs w:val="30"/>
        </w:rPr>
        <w:br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34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B1692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30B7A" w:rsidRPr="00230B7A">
        <w:rPr>
          <w:rFonts w:asciiTheme="majorBidi" w:hAnsiTheme="majorBidi" w:cstheme="majorBidi"/>
          <w:sz w:val="30"/>
          <w:szCs w:val="30"/>
        </w:rPr>
        <w:t>2567</w:t>
      </w:r>
    </w:p>
    <w:p w14:paraId="784319EC" w14:textId="77777777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66DD8" w14:textId="15E9769E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E24234"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30B7A" w:rsidRPr="00230B7A">
        <w:rPr>
          <w:rFonts w:asciiTheme="majorBidi" w:hAnsiTheme="majorBidi" w:cstheme="majorBidi"/>
          <w:sz w:val="30"/>
          <w:szCs w:val="30"/>
        </w:rPr>
        <w:t>2567</w:t>
      </w:r>
    </w:p>
    <w:p w14:paraId="45F0BBBA" w14:textId="77777777" w:rsidR="00667C73" w:rsidRPr="006F48DE" w:rsidRDefault="00667C73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EBA9E" w14:textId="77777777" w:rsidR="00667C73" w:rsidRPr="00762216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762216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302A1664" w14:textId="77777777" w:rsidR="00667C73" w:rsidRPr="006F48DE" w:rsidRDefault="00667C73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A9CFBF" w14:textId="4267E2A5" w:rsidR="00667C73" w:rsidRPr="006F48DE" w:rsidRDefault="00667C73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บริษัทร่วมและการร่วมค้า</w:t>
      </w:r>
      <w:r w:rsidRPr="006F48DE">
        <w:rPr>
          <w:rFonts w:asciiTheme="majorBidi" w:hAnsiTheme="majorBidi" w:cstheme="majorBidi"/>
          <w:sz w:val="30"/>
          <w:szCs w:val="30"/>
          <w:cs/>
        </w:rPr>
        <w:t>ที่มีการเปลี่ยนแปลงได้เปิดเผยในหมายเหตุข้อ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6293AEEC" w14:textId="77777777" w:rsidR="00667C73" w:rsidRPr="006F48DE" w:rsidRDefault="00667C73" w:rsidP="00D9627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1"/>
        <w:gridCol w:w="269"/>
        <w:gridCol w:w="1082"/>
        <w:gridCol w:w="269"/>
        <w:gridCol w:w="1081"/>
        <w:gridCol w:w="269"/>
        <w:gridCol w:w="1066"/>
      </w:tblGrid>
      <w:tr w:rsidR="00EC5F94" w:rsidRPr="006F48DE" w14:paraId="0A5A6756" w14:textId="77777777" w:rsidTr="00C349DD">
        <w:trPr>
          <w:tblHeader/>
        </w:trPr>
        <w:tc>
          <w:tcPr>
            <w:tcW w:w="2263" w:type="pct"/>
          </w:tcPr>
          <w:p w14:paraId="56AA7A16" w14:textId="5683A92D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1" w:type="pct"/>
            <w:gridSpan w:val="3"/>
          </w:tcPr>
          <w:p w14:paraId="651A7C7A" w14:textId="3BFD21F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4263008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pct"/>
            <w:gridSpan w:val="3"/>
            <w:hideMark/>
          </w:tcPr>
          <w:p w14:paraId="080D8956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F94" w:rsidRPr="006F48DE" w14:paraId="14156E1E" w14:textId="77777777" w:rsidTr="00C349DD">
        <w:trPr>
          <w:tblHeader/>
        </w:trPr>
        <w:tc>
          <w:tcPr>
            <w:tcW w:w="2263" w:type="pct"/>
            <w:hideMark/>
          </w:tcPr>
          <w:p w14:paraId="493AFF78" w14:textId="5F75A0D3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B0B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3B0B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78" w:type="pct"/>
            <w:vAlign w:val="center"/>
            <w:hideMark/>
          </w:tcPr>
          <w:p w14:paraId="77678564" w14:textId="47073EC9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  <w:vAlign w:val="center"/>
          </w:tcPr>
          <w:p w14:paraId="5975559F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  <w:hideMark/>
          </w:tcPr>
          <w:p w14:paraId="05629E31" w14:textId="76D79724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</w:tcPr>
          <w:p w14:paraId="335B60B8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  <w:hideMark/>
          </w:tcPr>
          <w:p w14:paraId="539A3F0C" w14:textId="3899E068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  <w:vAlign w:val="center"/>
          </w:tcPr>
          <w:p w14:paraId="5F717EC8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  <w:hideMark/>
          </w:tcPr>
          <w:p w14:paraId="2019AD2E" w14:textId="4CC74FE0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67C73" w:rsidRPr="006F48DE" w14:paraId="7E5D1939" w14:textId="77777777" w:rsidTr="00227675">
        <w:trPr>
          <w:tblHeader/>
        </w:trPr>
        <w:tc>
          <w:tcPr>
            <w:tcW w:w="2263" w:type="pct"/>
          </w:tcPr>
          <w:p w14:paraId="152E356A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7" w:type="pct"/>
            <w:gridSpan w:val="7"/>
            <w:hideMark/>
          </w:tcPr>
          <w:p w14:paraId="28C3E60C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0F61320B" w14:textId="77777777" w:rsidTr="00C349DD">
        <w:tc>
          <w:tcPr>
            <w:tcW w:w="2263" w:type="pct"/>
            <w:hideMark/>
          </w:tcPr>
          <w:p w14:paraId="549D88C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A94476E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850F57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AA6847" w14:textId="77777777" w:rsidR="00667C73" w:rsidRPr="00AC5D55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06F464E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E9085B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F28C29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0F7D98A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F94" w:rsidRPr="006F48DE" w14:paraId="58E99FF1" w14:textId="77777777" w:rsidTr="00C349DD">
        <w:tc>
          <w:tcPr>
            <w:tcW w:w="2263" w:type="pct"/>
            <w:hideMark/>
          </w:tcPr>
          <w:p w14:paraId="1EC9783C" w14:textId="1115337B" w:rsidR="00EC5F94" w:rsidRPr="006F48DE" w:rsidRDefault="00EC5F94" w:rsidP="00EC5F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32165E07" w14:textId="36E88C5C" w:rsidR="00EC5F94" w:rsidRPr="00F172B0" w:rsidRDefault="00BD585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7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221048" w14:textId="77777777" w:rsidR="00EC5F94" w:rsidRPr="00F172B0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D7568C" w14:textId="73C752E7" w:rsidR="00EC5F94" w:rsidRPr="00F172B0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8202221" w14:textId="77777777" w:rsidR="00EC5F94" w:rsidRPr="00F172B0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CA5423" w14:textId="57DEDB89" w:rsidR="00EC5F94" w:rsidRPr="00F172B0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44" w:type="pct"/>
          </w:tcPr>
          <w:p w14:paraId="040A77D8" w14:textId="77777777" w:rsidR="00EC5F94" w:rsidRPr="00F172B0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0A444A1" w14:textId="1D33F862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EC5F94" w:rsidRPr="006F48DE" w14:paraId="564BDACF" w14:textId="77777777" w:rsidTr="00C349DD">
        <w:tc>
          <w:tcPr>
            <w:tcW w:w="2263" w:type="pct"/>
          </w:tcPr>
          <w:p w14:paraId="4C52C61C" w14:textId="33CE23A4" w:rsidR="00EC5F94" w:rsidRPr="006F48DE" w:rsidRDefault="00EC5F94" w:rsidP="00EC5F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78" w:type="pct"/>
          </w:tcPr>
          <w:p w14:paraId="1E870494" w14:textId="29283E4D" w:rsidR="00EC5F94" w:rsidRPr="00F172B0" w:rsidRDefault="000E2931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7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C76487" w14:textId="77777777" w:rsidR="00EC5F94" w:rsidRPr="00F172B0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86862D0" w14:textId="45ADEF1E" w:rsidR="00EC5F94" w:rsidRPr="00F172B0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7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7A3A23F" w14:textId="77777777" w:rsidR="00EC5F94" w:rsidRPr="00F172B0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943F2E" w14:textId="7D3C05EA" w:rsidR="00EC5F94" w:rsidRPr="00F172B0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2931" w:rsidRPr="00F17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4" w:type="pct"/>
          </w:tcPr>
          <w:p w14:paraId="51487797" w14:textId="77777777" w:rsidR="00EC5F94" w:rsidRPr="00F172B0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20B851" w14:textId="1E14F651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0B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</w:tr>
      <w:tr w:rsidR="00EC5F94" w:rsidRPr="006F48DE" w14:paraId="763AF20E" w14:textId="77777777" w:rsidTr="00C349DD">
        <w:tc>
          <w:tcPr>
            <w:tcW w:w="2263" w:type="pct"/>
          </w:tcPr>
          <w:p w14:paraId="371619CE" w14:textId="063A28EB" w:rsidR="00EC5F94" w:rsidRPr="006F48DE" w:rsidRDefault="00EC5F94" w:rsidP="00EC5F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65E8CF2C" w14:textId="2689CFDF" w:rsidR="00EC5F94" w:rsidRPr="00F172B0" w:rsidRDefault="000E2931" w:rsidP="0091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60B4EF" w14:textId="77777777" w:rsidR="00EC5F94" w:rsidRPr="00F172B0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0A0885" w14:textId="3CBB30C2" w:rsidR="00EC5F94" w:rsidRPr="00F172B0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72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7F5AC0A" w14:textId="77777777" w:rsidR="00EC5F94" w:rsidRPr="00F172B0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5A751" w14:textId="4922A484" w:rsidR="00EC5F94" w:rsidRPr="00F172B0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44" w:type="pct"/>
          </w:tcPr>
          <w:p w14:paraId="0D80A44C" w14:textId="77777777" w:rsidR="00EC5F94" w:rsidRPr="00F172B0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2BB13B" w14:textId="113C67B6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A860CA" w:rsidRPr="006F48DE" w14:paraId="11DEEED5" w14:textId="77777777" w:rsidTr="00C349DD">
        <w:tc>
          <w:tcPr>
            <w:tcW w:w="2263" w:type="pct"/>
          </w:tcPr>
          <w:p w14:paraId="2BDFBE35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190B944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8204084" w14:textId="77777777" w:rsidR="00A860CA" w:rsidRPr="006F48DE" w:rsidRDefault="00A860CA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57E77D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587097" w14:textId="77777777" w:rsidR="00A860CA" w:rsidRPr="006F48DE" w:rsidRDefault="00A860CA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E423F4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440BFA" w14:textId="77777777" w:rsidR="00A860CA" w:rsidRPr="006F48DE" w:rsidRDefault="00A860CA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A8C4279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D6D" w:rsidRPr="006F48DE" w14:paraId="55C1B33F" w14:textId="77777777" w:rsidTr="005E1739">
        <w:tc>
          <w:tcPr>
            <w:tcW w:w="2263" w:type="pct"/>
            <w:hideMark/>
          </w:tcPr>
          <w:p w14:paraId="2C771C71" w14:textId="09A25FE8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7D6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78" w:type="pct"/>
          </w:tcPr>
          <w:p w14:paraId="708AECDF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CAE0E57" w14:textId="77777777" w:rsidR="00867D6D" w:rsidRPr="006F48DE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68E5A9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F3F7E3A" w14:textId="77777777" w:rsidR="00867D6D" w:rsidRPr="006F48DE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DA5E40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5E754C" w14:textId="77777777" w:rsidR="00867D6D" w:rsidRPr="006F48DE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C6B95C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3B0BF5" w:rsidRPr="006F48DE" w14:paraId="0B58329A" w14:textId="77777777" w:rsidTr="005E1739">
        <w:tc>
          <w:tcPr>
            <w:tcW w:w="2263" w:type="pct"/>
          </w:tcPr>
          <w:p w14:paraId="030653E7" w14:textId="77777777" w:rsidR="003B0BF5" w:rsidRPr="00517A87" w:rsidRDefault="003B0BF5" w:rsidP="003B0B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A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24CD7A7E" w14:textId="288BC5EC" w:rsidR="003B0BF5" w:rsidRPr="00517A87" w:rsidRDefault="00230B7A" w:rsidP="0027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4" w:type="pct"/>
          </w:tcPr>
          <w:p w14:paraId="79E108BE" w14:textId="77777777" w:rsidR="003B0BF5" w:rsidRPr="00517A87" w:rsidRDefault="003B0BF5" w:rsidP="003B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919511E" w14:textId="2081B4CF" w:rsidR="003B0BF5" w:rsidRPr="00517A87" w:rsidRDefault="00230B7A" w:rsidP="003B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4" w:type="pct"/>
          </w:tcPr>
          <w:p w14:paraId="6B49BB8B" w14:textId="77777777" w:rsidR="003B0BF5" w:rsidRPr="00517A87" w:rsidRDefault="003B0BF5" w:rsidP="003B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ACC6ED" w14:textId="0AD3AD5E" w:rsidR="003B0BF5" w:rsidRPr="00517A87" w:rsidRDefault="00230B7A" w:rsidP="00830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4" w:type="pct"/>
          </w:tcPr>
          <w:p w14:paraId="2D58164A" w14:textId="77777777" w:rsidR="003B0BF5" w:rsidRPr="00517A87" w:rsidRDefault="003B0BF5" w:rsidP="003B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5BE475" w14:textId="49A70E85" w:rsidR="003B0BF5" w:rsidRPr="00517A87" w:rsidRDefault="00230B7A" w:rsidP="003B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867D6D" w:rsidRPr="006F48DE" w14:paraId="1641C8D7" w14:textId="77777777" w:rsidTr="005E1739">
        <w:tc>
          <w:tcPr>
            <w:tcW w:w="2263" w:type="pct"/>
          </w:tcPr>
          <w:p w14:paraId="474F2DE0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39FBAA0" w14:textId="77777777" w:rsidR="00867D6D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C75434" w14:textId="77777777" w:rsidR="00867D6D" w:rsidRPr="00F140F8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6F6450E" w14:textId="77777777" w:rsidR="00867D6D" w:rsidRPr="00D857EC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C3EEB9" w14:textId="77777777" w:rsidR="00867D6D" w:rsidRPr="00F140F8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A9F15F" w14:textId="77777777" w:rsidR="00867D6D" w:rsidRDefault="00867D6D" w:rsidP="00830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9D8BE5" w14:textId="77777777" w:rsidR="00867D6D" w:rsidRPr="00F140F8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00CCDD8" w14:textId="77777777" w:rsidR="00867D6D" w:rsidRPr="00D857EC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AC1" w:rsidRPr="006F48DE" w14:paraId="2AC136AC" w14:textId="77777777" w:rsidTr="00B9335A">
        <w:tc>
          <w:tcPr>
            <w:tcW w:w="2263" w:type="pct"/>
            <w:hideMark/>
          </w:tcPr>
          <w:p w14:paraId="664CEC06" w14:textId="77777777" w:rsidR="00596AC1" w:rsidRPr="00AA2E19" w:rsidRDefault="00596AC1" w:rsidP="00B933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E1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30079293" w14:textId="77777777" w:rsidR="00596AC1" w:rsidRPr="00AA2E19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D8ED690" w14:textId="77777777" w:rsidR="00596AC1" w:rsidRPr="00AA2E19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CA1EE3" w14:textId="77777777" w:rsidR="00596AC1" w:rsidRPr="00AA2E19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0FDCBA" w14:textId="77777777" w:rsidR="00596AC1" w:rsidRPr="00AA2E19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93CBDA" w14:textId="77777777" w:rsidR="00596AC1" w:rsidRPr="00AA2E19" w:rsidRDefault="00596AC1" w:rsidP="00830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001C7A" w14:textId="77777777" w:rsidR="00596AC1" w:rsidRPr="00AA2E19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51233A" w14:textId="77777777" w:rsidR="00596AC1" w:rsidRPr="00AA2E19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596AC1" w:rsidRPr="006F48DE" w14:paraId="798433B4" w14:textId="77777777" w:rsidTr="00B9335A">
        <w:tc>
          <w:tcPr>
            <w:tcW w:w="2263" w:type="pct"/>
          </w:tcPr>
          <w:p w14:paraId="515B2CB7" w14:textId="77777777" w:rsidR="00596AC1" w:rsidRPr="00AA2E19" w:rsidRDefault="00596AC1" w:rsidP="00B933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E19">
              <w:rPr>
                <w:rFonts w:asciiTheme="majorBidi" w:hAnsiTheme="majorBidi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578" w:type="pct"/>
          </w:tcPr>
          <w:p w14:paraId="31CF4638" w14:textId="79AAD2B9" w:rsidR="00596AC1" w:rsidRPr="00AA2E19" w:rsidRDefault="00230B7A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44" w:type="pct"/>
          </w:tcPr>
          <w:p w14:paraId="77C58EBC" w14:textId="77777777" w:rsidR="00596AC1" w:rsidRPr="00AA2E19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01AB92" w14:textId="3F475369" w:rsidR="00596AC1" w:rsidRPr="00AA2E19" w:rsidRDefault="00EC5F94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2E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1FE1D2" w14:textId="77777777" w:rsidR="00596AC1" w:rsidRPr="00AA2E19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2710C7" w14:textId="0B7EB222" w:rsidR="00596AC1" w:rsidRPr="00CE494E" w:rsidRDefault="008307AC" w:rsidP="00CE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49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BB73D1" w14:textId="77777777" w:rsidR="00596AC1" w:rsidRPr="00F172B0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56E461" w14:textId="31CAFBDA" w:rsidR="00596AC1" w:rsidRPr="00CE494E" w:rsidRDefault="00EC5F94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9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0C31" w:rsidRPr="006F48DE" w14:paraId="0B09360C" w14:textId="77777777" w:rsidTr="00B9335A">
        <w:tc>
          <w:tcPr>
            <w:tcW w:w="2263" w:type="pct"/>
          </w:tcPr>
          <w:p w14:paraId="460A5D14" w14:textId="379D5C39" w:rsidR="004D0C31" w:rsidRPr="00AA2E19" w:rsidRDefault="004D0C31" w:rsidP="00B933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D0C31">
              <w:rPr>
                <w:rFonts w:asciiTheme="majorBidi" w:hAnsiTheme="majorBidi"/>
                <w:sz w:val="30"/>
                <w:szCs w:val="30"/>
                <w:cs/>
              </w:rPr>
              <w:t>รายได้ค่า</w:t>
            </w:r>
            <w:r w:rsidR="00C3311A" w:rsidRPr="00C3311A">
              <w:rPr>
                <w:rFonts w:asciiTheme="majorBidi" w:hAnsiTheme="majorBidi"/>
                <w:sz w:val="30"/>
                <w:szCs w:val="30"/>
                <w:cs/>
              </w:rPr>
              <w:t>บริหารงาน</w:t>
            </w:r>
          </w:p>
        </w:tc>
        <w:tc>
          <w:tcPr>
            <w:tcW w:w="578" w:type="pct"/>
          </w:tcPr>
          <w:p w14:paraId="16A19106" w14:textId="6D318CF6" w:rsidR="004D0C31" w:rsidRPr="007701D3" w:rsidRDefault="00230B7A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44" w:type="pct"/>
          </w:tcPr>
          <w:p w14:paraId="4F4554F7" w14:textId="77777777" w:rsidR="004D0C31" w:rsidRPr="007701D3" w:rsidRDefault="004D0C3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1D97401" w14:textId="5B2E7D7F" w:rsidR="004D0C31" w:rsidRPr="007701D3" w:rsidRDefault="004D0C3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01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440FE5" w14:textId="77777777" w:rsidR="004D0C31" w:rsidRPr="007701D3" w:rsidRDefault="004D0C3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422B39D" w14:textId="6C71F34C" w:rsidR="004D0C31" w:rsidRPr="007701D3" w:rsidRDefault="00230B7A" w:rsidP="00830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2514569" w14:textId="77777777" w:rsidR="004D0C31" w:rsidRPr="00AA2E19" w:rsidRDefault="004D0C3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E08989" w14:textId="628815DB" w:rsidR="004D0C31" w:rsidRPr="00CE494E" w:rsidRDefault="004D0C3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49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6AC1" w:rsidRPr="006F48DE" w14:paraId="22A9D50C" w14:textId="77777777" w:rsidTr="00B9335A">
        <w:tc>
          <w:tcPr>
            <w:tcW w:w="2263" w:type="pct"/>
          </w:tcPr>
          <w:p w14:paraId="5FC071C1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D8F292" w14:textId="77777777" w:rsidR="00596AC1" w:rsidRPr="007701D3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1DEB5BD" w14:textId="77777777" w:rsidR="00596AC1" w:rsidRPr="007701D3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EEE051" w14:textId="77777777" w:rsidR="00596AC1" w:rsidRPr="007701D3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202FEF" w14:textId="77777777" w:rsidR="00596AC1" w:rsidRPr="007701D3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DBB99D" w14:textId="77777777" w:rsidR="00596AC1" w:rsidRPr="007701D3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6CBB69" w14:textId="77777777" w:rsidR="00596AC1" w:rsidRPr="006F48DE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5EA342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C91" w:rsidRPr="006F48DE" w14:paraId="758FFD2B" w14:textId="77777777" w:rsidTr="00C349DD">
        <w:tc>
          <w:tcPr>
            <w:tcW w:w="2263" w:type="pct"/>
            <w:hideMark/>
          </w:tcPr>
          <w:p w14:paraId="6FA89368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312BE0A9" w14:textId="77777777" w:rsidR="007A3C91" w:rsidRPr="007701D3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56922D" w14:textId="77777777" w:rsidR="007A3C91" w:rsidRPr="007701D3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32BFEF" w14:textId="77777777" w:rsidR="007A3C91" w:rsidRPr="007701D3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FA09C5" w14:textId="77777777" w:rsidR="007A3C91" w:rsidRPr="007701D3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558B27" w14:textId="77777777" w:rsidR="007A3C91" w:rsidRPr="007701D3" w:rsidRDefault="007A3C91" w:rsidP="00B8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C84709" w14:textId="77777777" w:rsidR="007A3C91" w:rsidRPr="006F48DE" w:rsidRDefault="007A3C91" w:rsidP="00B8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5A0575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640272" w:rsidRPr="006F48DE" w14:paraId="70E871DC" w14:textId="77777777" w:rsidTr="00C349DD">
        <w:tc>
          <w:tcPr>
            <w:tcW w:w="2263" w:type="pct"/>
          </w:tcPr>
          <w:p w14:paraId="229933E6" w14:textId="7473C84F" w:rsidR="00640272" w:rsidRPr="006F48DE" w:rsidRDefault="00640272" w:rsidP="006402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78" w:type="pct"/>
          </w:tcPr>
          <w:p w14:paraId="6A68C895" w14:textId="779BA5E1" w:rsidR="00640272" w:rsidRPr="007701D3" w:rsidRDefault="00230B7A" w:rsidP="0064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4" w:type="pct"/>
          </w:tcPr>
          <w:p w14:paraId="50E3E7A6" w14:textId="77777777" w:rsidR="00640272" w:rsidRPr="007701D3" w:rsidRDefault="00640272" w:rsidP="00640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3ABE3E" w14:textId="3EA6A4C1" w:rsidR="00640272" w:rsidRPr="007701D3" w:rsidRDefault="00230B7A" w:rsidP="0064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44" w:type="pct"/>
          </w:tcPr>
          <w:p w14:paraId="32A142CA" w14:textId="77777777" w:rsidR="00640272" w:rsidRPr="007701D3" w:rsidRDefault="00640272" w:rsidP="00640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8C194B" w14:textId="21BA439A" w:rsidR="00640272" w:rsidRPr="007701D3" w:rsidRDefault="00230B7A" w:rsidP="002F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6CB3513F" w14:textId="46A63710" w:rsidR="00640272" w:rsidRPr="00B80E41" w:rsidRDefault="00640272" w:rsidP="00B8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0" w:type="pct"/>
          </w:tcPr>
          <w:p w14:paraId="3640D998" w14:textId="07A1D88F" w:rsidR="00640272" w:rsidRPr="00F140F8" w:rsidRDefault="00230B7A" w:rsidP="0064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867D6D" w:rsidRPr="006F48DE" w14:paraId="1F7AFC22" w14:textId="77777777" w:rsidTr="00C349DD">
        <w:tc>
          <w:tcPr>
            <w:tcW w:w="2263" w:type="pct"/>
          </w:tcPr>
          <w:p w14:paraId="45ECE1E8" w14:textId="77777777" w:rsidR="00867D6D" w:rsidRPr="006F48DE" w:rsidRDefault="00867D6D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BA36589" w14:textId="77777777" w:rsidR="00867D6D" w:rsidRDefault="00867D6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7B13F5" w14:textId="77777777" w:rsidR="00867D6D" w:rsidRPr="00F140F8" w:rsidRDefault="00867D6D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AB97A04" w14:textId="77777777" w:rsidR="00867D6D" w:rsidRPr="00D857EC" w:rsidRDefault="00867D6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8AC764" w14:textId="77777777" w:rsidR="00867D6D" w:rsidRPr="00F140F8" w:rsidRDefault="00867D6D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101C4B" w14:textId="77777777" w:rsidR="00867D6D" w:rsidRDefault="00867D6D" w:rsidP="00B8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1A68B3" w14:textId="77777777" w:rsidR="00867D6D" w:rsidRPr="00F140F8" w:rsidRDefault="00867D6D" w:rsidP="00B8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2F73D2" w14:textId="77777777" w:rsidR="00867D6D" w:rsidRPr="00D857EC" w:rsidRDefault="00867D6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74B3" w:rsidRPr="006F48DE" w14:paraId="54CDFB59" w14:textId="77777777" w:rsidTr="00C349DD">
        <w:tc>
          <w:tcPr>
            <w:tcW w:w="2263" w:type="pct"/>
            <w:hideMark/>
          </w:tcPr>
          <w:p w14:paraId="346C7068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3F2108B1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1575001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A5312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55C33BD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398977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5B6FB9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D9EFB6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4B3" w:rsidRPr="006F48DE" w14:paraId="42C0F3FC" w14:textId="77777777" w:rsidTr="00C349DD">
        <w:tc>
          <w:tcPr>
            <w:tcW w:w="2263" w:type="pct"/>
            <w:hideMark/>
          </w:tcPr>
          <w:p w14:paraId="7D30643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448083FE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154792C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B954E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FB7D3C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0033C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CE1521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0D7EA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F94" w:rsidRPr="006F48DE" w14:paraId="2D1F1752" w14:textId="77777777" w:rsidTr="00F140F8">
        <w:trPr>
          <w:trHeight w:val="60"/>
        </w:trPr>
        <w:tc>
          <w:tcPr>
            <w:tcW w:w="2263" w:type="pct"/>
            <w:hideMark/>
          </w:tcPr>
          <w:p w14:paraId="7F5CD52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ผลประโยชน์ระยะสั้นของพนักงาน </w:t>
            </w:r>
          </w:p>
          <w:p w14:paraId="276AF5E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578" w:type="pct"/>
          </w:tcPr>
          <w:p w14:paraId="3076D6F5" w14:textId="77777777" w:rsidR="004D0C31" w:rsidRPr="00B80E41" w:rsidRDefault="004D0C31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2983503F" w14:textId="26B5AEC5" w:rsidR="00B80E41" w:rsidRPr="00B80E41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4" w:type="pct"/>
          </w:tcPr>
          <w:p w14:paraId="2DAA3A82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1EC8D39" w14:textId="77777777" w:rsidR="00EC5F94" w:rsidRPr="00F140F8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113DEE" w14:textId="44BD85C1" w:rsidR="00EC5F94" w:rsidRPr="00F140F8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4" w:type="pct"/>
          </w:tcPr>
          <w:p w14:paraId="46819A1E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221C574" w14:textId="77777777" w:rsidR="004D0C31" w:rsidRPr="00B80E41" w:rsidRDefault="004D0C31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75A09351" w14:textId="734AFE71" w:rsidR="00B80E41" w:rsidRPr="00B80E41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4" w:type="pct"/>
          </w:tcPr>
          <w:p w14:paraId="2C409246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F7547D" w14:textId="77777777" w:rsidR="00EC5F94" w:rsidRPr="00F140F8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A5301" w14:textId="57675693" w:rsidR="00EC5F94" w:rsidRPr="00F140F8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EC5F94" w:rsidRPr="006F48DE" w14:paraId="2DD2045B" w14:textId="77777777" w:rsidTr="00C349DD">
        <w:trPr>
          <w:trHeight w:val="380"/>
        </w:trPr>
        <w:tc>
          <w:tcPr>
            <w:tcW w:w="2263" w:type="pct"/>
            <w:hideMark/>
          </w:tcPr>
          <w:p w14:paraId="1CCE62F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578" w:type="pct"/>
          </w:tcPr>
          <w:p w14:paraId="34B807E2" w14:textId="48D29339" w:rsidR="00EC5F94" w:rsidRPr="00B80E41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31334A2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D6E1EC" w14:textId="71089B1B" w:rsidR="00EC5F94" w:rsidRPr="00F140F8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68A607FA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8CFB94" w14:textId="6DBFEBC8" w:rsidR="00EC5F94" w:rsidRPr="00B80E41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6F9C3CF9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DBFEFD" w14:textId="08DFE618" w:rsidR="00EC5F94" w:rsidRPr="00F140F8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C5F94" w:rsidRPr="006F48DE" w14:paraId="00872949" w14:textId="77777777" w:rsidTr="00C349DD">
        <w:tc>
          <w:tcPr>
            <w:tcW w:w="2263" w:type="pct"/>
            <w:shd w:val="clear" w:color="auto" w:fill="FFFFFF"/>
            <w:hideMark/>
          </w:tcPr>
          <w:p w14:paraId="6CFDE5B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32C7F" w14:textId="3D959932" w:rsidR="00EC5F94" w:rsidRPr="00B80E41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44" w:type="pct"/>
          </w:tcPr>
          <w:p w14:paraId="6EAEDDD3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0D1C0" w14:textId="1B8B6A65" w:rsidR="00EC5F94" w:rsidRPr="00F140F8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44" w:type="pct"/>
          </w:tcPr>
          <w:p w14:paraId="79FB9461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84114" w14:textId="4C8615B5" w:rsidR="00EC5F94" w:rsidRPr="00B80E41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14:paraId="77656F35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84762" w14:textId="3B606152" w:rsidR="00EC5F94" w:rsidRPr="00F140F8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</w:tr>
    </w:tbl>
    <w:p w14:paraId="5C478F37" w14:textId="77777777" w:rsidR="00667C73" w:rsidRPr="00AC5D55" w:rsidRDefault="00667C73" w:rsidP="00AC5D55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30"/>
        <w:gridCol w:w="307"/>
        <w:gridCol w:w="1105"/>
      </w:tblGrid>
      <w:tr w:rsidR="00667C73" w:rsidRPr="006F48DE" w14:paraId="2246AD6A" w14:textId="77777777" w:rsidTr="00F140F8">
        <w:trPr>
          <w:trHeight w:val="403"/>
          <w:tblHeader/>
        </w:trPr>
        <w:tc>
          <w:tcPr>
            <w:tcW w:w="4230" w:type="dxa"/>
          </w:tcPr>
          <w:p w14:paraId="404E0593" w14:textId="18FFB725" w:rsidR="00667C73" w:rsidRPr="006F48DE" w:rsidRDefault="008D126C" w:rsidP="0055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</w:t>
            </w:r>
            <w:r w:rsidR="00227675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บบุคคลหรือ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C38C07B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3CED9F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5474DCC7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F94" w:rsidRPr="006F48DE" w14:paraId="51B7A44B" w14:textId="77777777" w:rsidTr="004D0C53">
        <w:trPr>
          <w:trHeight w:val="393"/>
          <w:tblHeader/>
        </w:trPr>
        <w:tc>
          <w:tcPr>
            <w:tcW w:w="4230" w:type="dxa"/>
          </w:tcPr>
          <w:p w14:paraId="0C777D4C" w14:textId="062FF8EF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080" w:type="dxa"/>
          </w:tcPr>
          <w:p w14:paraId="5F0E9284" w14:textId="0B1432AA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D17BDD9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DB1D41" w14:textId="0CA0E7E3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EC5F94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FDFDE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D02AF6F" w14:textId="774813D3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307" w:type="dxa"/>
          </w:tcPr>
          <w:p w14:paraId="3B10FC5B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</w:tcPr>
          <w:p w14:paraId="15AE1065" w14:textId="234A01C2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EC5F94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874B3" w:rsidRPr="006F48DE" w14:paraId="796257FC" w14:textId="77777777" w:rsidTr="004D0C53">
        <w:trPr>
          <w:trHeight w:val="382"/>
          <w:tblHeader/>
        </w:trPr>
        <w:tc>
          <w:tcPr>
            <w:tcW w:w="4230" w:type="dxa"/>
          </w:tcPr>
          <w:p w14:paraId="0D26B488" w14:textId="4B57E66E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E86C5F" w14:textId="54C1A6A6" w:rsidR="00E874B3" w:rsidRPr="006F48DE" w:rsidRDefault="00230B7A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F923D6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93C93" w14:textId="6AAE883D" w:rsidR="00E874B3" w:rsidRPr="006F48DE" w:rsidRDefault="00230B7A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CA5D627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1156EA8" w14:textId="7174A8A9" w:rsidR="00E874B3" w:rsidRPr="006F48DE" w:rsidRDefault="00230B7A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07" w:type="dxa"/>
          </w:tcPr>
          <w:p w14:paraId="5E4310B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DE58669" w14:textId="4F1CF268" w:rsidR="00E874B3" w:rsidRPr="006F48DE" w:rsidRDefault="00230B7A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D3DE8" w:rsidRPr="006F48DE" w14:paraId="4383F588" w14:textId="77777777" w:rsidTr="00F140F8">
        <w:trPr>
          <w:trHeight w:val="393"/>
          <w:tblHeader/>
        </w:trPr>
        <w:tc>
          <w:tcPr>
            <w:tcW w:w="4230" w:type="dxa"/>
          </w:tcPr>
          <w:p w14:paraId="4CD669B0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58A16A9D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DE8" w:rsidRPr="006F48DE" w14:paraId="1CA309E5" w14:textId="77777777" w:rsidTr="004D0C53">
        <w:trPr>
          <w:trHeight w:val="81"/>
        </w:trPr>
        <w:tc>
          <w:tcPr>
            <w:tcW w:w="4230" w:type="dxa"/>
          </w:tcPr>
          <w:p w14:paraId="386F3CD8" w14:textId="49507A92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A86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E7E0D87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9AC7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A2275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8921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199169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" w:type="dxa"/>
          </w:tcPr>
          <w:p w14:paraId="69041BA2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5DA4F6F5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74B3" w:rsidRPr="006F48DE" w14:paraId="7904DBF8" w14:textId="77777777" w:rsidTr="004D0C31">
        <w:trPr>
          <w:trHeight w:val="81"/>
        </w:trPr>
        <w:tc>
          <w:tcPr>
            <w:tcW w:w="4230" w:type="dxa"/>
          </w:tcPr>
          <w:p w14:paraId="35BF5774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88ADF00" w14:textId="0A6E34E3" w:rsidR="00E874B3" w:rsidRPr="007B7A6E" w:rsidRDefault="0010622C" w:rsidP="00BA2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E49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9BF04" w14:textId="77777777" w:rsidR="00E874B3" w:rsidRPr="007B7A6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1E93F" w14:textId="469D1123" w:rsidR="00E874B3" w:rsidRPr="007B7A6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7A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E0C33" w14:textId="77777777" w:rsidR="00E874B3" w:rsidRPr="007B7A6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2046D32D" w14:textId="189ADC43" w:rsidR="00E874B3" w:rsidRPr="007B7A6E" w:rsidRDefault="00230B7A" w:rsidP="00BF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622C" w:rsidRPr="007B7A6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307" w:type="dxa"/>
          </w:tcPr>
          <w:p w14:paraId="5820263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67B12C" w14:textId="1E11F67F" w:rsidR="00E874B3" w:rsidRPr="006F48DE" w:rsidRDefault="00230B7A" w:rsidP="002B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02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</w:tr>
      <w:tr w:rsidR="00E874B3" w:rsidRPr="006F48DE" w14:paraId="50853D35" w14:textId="77777777" w:rsidTr="004D0C31">
        <w:trPr>
          <w:trHeight w:val="81"/>
        </w:trPr>
        <w:tc>
          <w:tcPr>
            <w:tcW w:w="4230" w:type="dxa"/>
          </w:tcPr>
          <w:p w14:paraId="6AA006E9" w14:textId="0E509026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836175A" w14:textId="3D1EB397" w:rsidR="00E874B3" w:rsidRPr="007B7A6E" w:rsidRDefault="00230B7A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6E2A9117" w14:textId="77777777" w:rsidR="00E874B3" w:rsidRPr="007B7A6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CFE70" w14:textId="13DAB113" w:rsidR="00E874B3" w:rsidRPr="007B7A6E" w:rsidRDefault="00230B7A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89FBDB" w14:textId="77777777" w:rsidR="00E874B3" w:rsidRPr="007B7A6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8FF36D" w14:textId="6F76BAB0" w:rsidR="00E874B3" w:rsidRPr="007B7A6E" w:rsidRDefault="00230B7A" w:rsidP="00BF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307" w:type="dxa"/>
          </w:tcPr>
          <w:p w14:paraId="447A619B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5FF5C50" w14:textId="57A93E65" w:rsidR="00E874B3" w:rsidRPr="006F48DE" w:rsidRDefault="00230B7A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D0C31" w:rsidRPr="006F48DE" w14:paraId="55D235AE" w14:textId="77777777" w:rsidTr="004D0C31">
        <w:trPr>
          <w:trHeight w:val="81"/>
        </w:trPr>
        <w:tc>
          <w:tcPr>
            <w:tcW w:w="4230" w:type="dxa"/>
          </w:tcPr>
          <w:p w14:paraId="77939500" w14:textId="6D39029E" w:rsidR="004D0C31" w:rsidRPr="006F48DE" w:rsidRDefault="004D0C31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C31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C8289E" w14:textId="3F02653E" w:rsidR="004D0C31" w:rsidRPr="007B7A6E" w:rsidRDefault="00230B7A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60CB2CE8" w14:textId="77777777" w:rsidR="004D0C31" w:rsidRPr="007B7A6E" w:rsidRDefault="004D0C31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86B5B1" w14:textId="578A0B61" w:rsidR="004D0C31" w:rsidRPr="007B7A6E" w:rsidRDefault="004D0C31" w:rsidP="004D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7A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F53957" w14:textId="77777777" w:rsidR="004D0C31" w:rsidRPr="007B7A6E" w:rsidRDefault="004D0C31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1A5AA20" w14:textId="42EC609F" w:rsidR="004D0C31" w:rsidRPr="00CE494E" w:rsidRDefault="00BF1971" w:rsidP="00CE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49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7" w:type="dxa"/>
          </w:tcPr>
          <w:p w14:paraId="5B7C8090" w14:textId="77777777" w:rsidR="004D0C31" w:rsidRPr="006F48DE" w:rsidRDefault="004D0C31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25D0694" w14:textId="601F4076" w:rsidR="004D0C31" w:rsidRPr="00D857EC" w:rsidRDefault="004D0C31" w:rsidP="004D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4B3" w:rsidRPr="006F48DE" w14:paraId="45B395BE" w14:textId="77777777" w:rsidTr="004D0C53">
        <w:trPr>
          <w:trHeight w:val="81"/>
        </w:trPr>
        <w:tc>
          <w:tcPr>
            <w:tcW w:w="4230" w:type="dxa"/>
          </w:tcPr>
          <w:p w14:paraId="6589308E" w14:textId="7D92112A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18AF3F" w14:textId="456AC5AE" w:rsidR="00E874B3" w:rsidRPr="007B7A6E" w:rsidRDefault="00230B7A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270" w:type="dxa"/>
          </w:tcPr>
          <w:p w14:paraId="5D07E0CC" w14:textId="77777777" w:rsidR="00E874B3" w:rsidRPr="007B7A6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7D4F1" w14:textId="24782BC9" w:rsidR="00E874B3" w:rsidRPr="007B7A6E" w:rsidRDefault="00230B7A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C0EB6E" w14:textId="77777777" w:rsidR="00E874B3" w:rsidRPr="007B7A6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C14B88C" w14:textId="506AC6A2" w:rsidR="00E874B3" w:rsidRPr="007B7A6E" w:rsidRDefault="00230B7A" w:rsidP="00BF1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F1971" w:rsidRPr="007B7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307" w:type="dxa"/>
          </w:tcPr>
          <w:p w14:paraId="51F8A7AD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B45895D" w14:textId="442459FF" w:rsidR="00E874B3" w:rsidRPr="006F48DE" w:rsidRDefault="00230B7A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40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</w:tr>
    </w:tbl>
    <w:p w14:paraId="4A77A404" w14:textId="77777777" w:rsidR="00667C73" w:rsidRPr="00087816" w:rsidRDefault="00667C73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4"/>
          <w:szCs w:val="4"/>
          <w:lang w:val="en-US"/>
        </w:rPr>
      </w:pPr>
    </w:p>
    <w:p w14:paraId="1AE3BC2D" w14:textId="77777777" w:rsidR="00087816" w:rsidRPr="00AC5D55" w:rsidRDefault="00087816" w:rsidP="00AC5D55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087816" w:rsidRPr="006F48DE" w14:paraId="0F8E2046" w14:textId="77777777" w:rsidTr="00A513F8">
        <w:trPr>
          <w:tblHeader/>
        </w:trPr>
        <w:tc>
          <w:tcPr>
            <w:tcW w:w="2520" w:type="dxa"/>
            <w:vAlign w:val="bottom"/>
          </w:tcPr>
          <w:p w14:paraId="4CC896C3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vAlign w:val="bottom"/>
          </w:tcPr>
          <w:p w14:paraId="464CA2E3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0511B576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136B1EED" w14:textId="69CBC7EA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C5F94" w:rsidRPr="006F48DE" w14:paraId="20777C03" w14:textId="77777777" w:rsidTr="00A513F8">
        <w:trPr>
          <w:tblHeader/>
        </w:trPr>
        <w:tc>
          <w:tcPr>
            <w:tcW w:w="2520" w:type="dxa"/>
            <w:vAlign w:val="bottom"/>
          </w:tcPr>
          <w:p w14:paraId="5A78DD6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14:paraId="4E0F9225" w14:textId="77777777" w:rsidR="00EC5F94" w:rsidRPr="00334BE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5F2EEC5" w14:textId="46313D86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31</w:t>
            </w:r>
            <w:r w:rsidR="00EC5F94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C5F94" w:rsidRPr="00334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vAlign w:val="bottom"/>
          </w:tcPr>
          <w:p w14:paraId="33BEE1FF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797DBC91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056129" w14:textId="51906CD6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vAlign w:val="bottom"/>
          </w:tcPr>
          <w:p w14:paraId="5E6D48B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8AB69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BCE91" w14:textId="62635D37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4B80795A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1ABC4205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433D88DE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2AB8785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01ECF387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AD1132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A894DB9" w14:textId="13A7560C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E874B3" w:rsidRPr="006F48DE" w14:paraId="615973DE" w14:textId="77777777" w:rsidTr="00A513F8">
        <w:trPr>
          <w:tblHeader/>
        </w:trPr>
        <w:tc>
          <w:tcPr>
            <w:tcW w:w="2520" w:type="dxa"/>
            <w:vAlign w:val="bottom"/>
          </w:tcPr>
          <w:p w14:paraId="22DD55B6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vAlign w:val="bottom"/>
          </w:tcPr>
          <w:p w14:paraId="202DD9B2" w14:textId="49342A49" w:rsidR="00E874B3" w:rsidRPr="006F48DE" w:rsidRDefault="00230B7A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  <w:vAlign w:val="bottom"/>
          </w:tcPr>
          <w:p w14:paraId="1A054C72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8526F87" w14:textId="314D3902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6D8D7E22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2CD45D" w14:textId="4C0E49FA" w:rsidR="00E874B3" w:rsidRPr="006F48DE" w:rsidRDefault="00230B7A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vAlign w:val="bottom"/>
          </w:tcPr>
          <w:p w14:paraId="1ADBD0E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7DEABF1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31B252B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211B08B9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252A726E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874BBE7" w14:textId="20139492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87816" w:rsidRPr="006F48DE" w14:paraId="3C5A4B3C" w14:textId="77777777" w:rsidTr="00A513F8">
        <w:trPr>
          <w:tblHeader/>
        </w:trPr>
        <w:tc>
          <w:tcPr>
            <w:tcW w:w="2520" w:type="dxa"/>
          </w:tcPr>
          <w:p w14:paraId="3FBEFB84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</w:tcPr>
          <w:p w14:paraId="1CC3D81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2044A0E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</w:tcPr>
          <w:p w14:paraId="03DC7AA9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13F8" w:rsidRPr="006F48DE" w14:paraId="2705CA95" w14:textId="77777777" w:rsidTr="00A860CA">
        <w:tc>
          <w:tcPr>
            <w:tcW w:w="2520" w:type="dxa"/>
          </w:tcPr>
          <w:p w14:paraId="3C014D08" w14:textId="46DF7B46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45" w:type="dxa"/>
          </w:tcPr>
          <w:p w14:paraId="18F50A9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BA519A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7D5F5BB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640ED83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4879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13387C0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20EB91F1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4A7F1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2CF9E26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6F75D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4088C9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3F8" w:rsidRPr="006F48DE" w14:paraId="5AA6466B" w14:textId="77777777" w:rsidTr="00A860CA">
        <w:tc>
          <w:tcPr>
            <w:tcW w:w="2520" w:type="dxa"/>
          </w:tcPr>
          <w:p w14:paraId="24396E2D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</w:tcPr>
          <w:p w14:paraId="4A448917" w14:textId="1A38FC80" w:rsidR="00A513F8" w:rsidRPr="006F48DE" w:rsidRDefault="00230B7A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874B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424C21E7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7DBD7FFE" w14:textId="5FF68A78" w:rsidR="00A513F8" w:rsidRPr="007B7A6E" w:rsidRDefault="00230B7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63B5D" w:rsidRPr="007B7A6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9E434BF" w14:textId="77777777" w:rsidR="00A513F8" w:rsidRPr="007B7A6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C87ECA" w14:textId="1C9F8B52" w:rsidR="00A513F8" w:rsidRPr="007B7A6E" w:rsidRDefault="00230B7A" w:rsidP="0077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10B511CF" w14:textId="77777777" w:rsidR="00A513F8" w:rsidRPr="007B7A6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0D78E095" w14:textId="240BA6CE" w:rsidR="00A513F8" w:rsidRPr="007B7A6E" w:rsidRDefault="00230B7A" w:rsidP="00AC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714C7850" w14:textId="77777777" w:rsidR="00A513F8" w:rsidRPr="007B7A6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1DB07A25" w14:textId="56C2CFAE" w:rsidR="00A513F8" w:rsidRPr="007B7A6E" w:rsidRDefault="00F609F5" w:rsidP="002B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B7A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B7A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64A9245" w14:textId="77777777" w:rsidR="00A513F8" w:rsidRPr="00F609F5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45DA16B7" w14:textId="605F7593" w:rsidR="00A513F8" w:rsidRPr="00F609F5" w:rsidRDefault="00230B7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A860CA" w:rsidRPr="006F48DE" w14:paraId="46E953E1" w14:textId="77777777" w:rsidTr="00A860CA">
        <w:tc>
          <w:tcPr>
            <w:tcW w:w="2520" w:type="dxa"/>
          </w:tcPr>
          <w:p w14:paraId="761F9616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34CDBC2F" w14:textId="77777777" w:rsidR="00A860CA" w:rsidRPr="00663FB2" w:rsidRDefault="00A860CA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B92A05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018DDE95" w14:textId="77777777" w:rsidR="00A860CA" w:rsidRPr="007B7A6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A0A8A9" w14:textId="77777777" w:rsidR="00A860CA" w:rsidRPr="007B7A6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732D84" w14:textId="77777777" w:rsidR="00A860CA" w:rsidRPr="007B7A6E" w:rsidRDefault="00A860CA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A60941" w14:textId="77777777" w:rsidR="00A860CA" w:rsidRPr="007B7A6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05BDD676" w14:textId="77777777" w:rsidR="00A860CA" w:rsidRPr="007B7A6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ED92A28" w14:textId="77777777" w:rsidR="00A860CA" w:rsidRPr="007B7A6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4C3330B3" w14:textId="77777777" w:rsidR="00A860CA" w:rsidRPr="007B7A6E" w:rsidRDefault="00A860CA" w:rsidP="00C6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2E019A5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4A44A7E2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816" w:rsidRPr="006F48DE" w14:paraId="1AEB9021" w14:textId="77777777" w:rsidTr="00D96279">
        <w:tc>
          <w:tcPr>
            <w:tcW w:w="2520" w:type="dxa"/>
          </w:tcPr>
          <w:p w14:paraId="6F050C38" w14:textId="39B10F38" w:rsidR="00087816" w:rsidRPr="006F48DE" w:rsidRDefault="00CC20EC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45" w:type="dxa"/>
          </w:tcPr>
          <w:p w14:paraId="2FB2AEDD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4EB2B2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7CE25877" w14:textId="77777777" w:rsidR="00087816" w:rsidRPr="007B7A6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68D886" w14:textId="77777777" w:rsidR="00087816" w:rsidRPr="007B7A6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4759EE" w14:textId="77777777" w:rsidR="00087816" w:rsidRPr="007B7A6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51E3B7" w14:textId="77777777" w:rsidR="00087816" w:rsidRPr="007B7A6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6F99BEAA" w14:textId="77777777" w:rsidR="00087816" w:rsidRPr="007B7A6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348221" w14:textId="77777777" w:rsidR="00087816" w:rsidRPr="007B7A6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11712E4B" w14:textId="77777777" w:rsidR="00087816" w:rsidRPr="007B7A6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09A1ED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295E129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865" w:rsidRPr="006F48DE" w14:paraId="1CEF5F71" w14:textId="77777777" w:rsidTr="00D96279">
        <w:tc>
          <w:tcPr>
            <w:tcW w:w="2520" w:type="dxa"/>
          </w:tcPr>
          <w:p w14:paraId="5A04F83C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</w:tcPr>
          <w:p w14:paraId="0BB4031F" w14:textId="474911E4" w:rsidR="00C95865" w:rsidRPr="006F48DE" w:rsidRDefault="00230B7A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9586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9586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9586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1" w:type="dxa"/>
          </w:tcPr>
          <w:p w14:paraId="13E87044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727966D" w14:textId="11815EFB" w:rsidR="00C95865" w:rsidRPr="007B7A6E" w:rsidRDefault="00230B7A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63B5D" w:rsidRPr="007B7A6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63B5D" w:rsidRPr="007B7A6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63B5D" w:rsidRPr="007B7A6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24C2B681" w14:textId="77777777" w:rsidR="00C95865" w:rsidRPr="007B7A6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E043B6" w14:textId="152AE2CD" w:rsidR="00C95865" w:rsidRPr="007B7A6E" w:rsidRDefault="00230B7A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40" w:type="dxa"/>
          </w:tcPr>
          <w:p w14:paraId="22927695" w14:textId="77777777" w:rsidR="00C95865" w:rsidRPr="007B7A6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67DC0752" w14:textId="50A6953A" w:rsidR="00C95865" w:rsidRPr="007B7A6E" w:rsidRDefault="00230B7A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40" w:type="dxa"/>
          </w:tcPr>
          <w:p w14:paraId="7F11C2C8" w14:textId="77777777" w:rsidR="00C95865" w:rsidRPr="007B7A6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676A655F" w14:textId="27EF95C4" w:rsidR="00C95865" w:rsidRPr="007B7A6E" w:rsidRDefault="000354A0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B7A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876</w:t>
            </w:r>
            <w:r w:rsidRPr="007B7A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7BFCAF2" w14:textId="77777777" w:rsidR="00C95865" w:rsidRPr="000354A0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</w:tcPr>
          <w:p w14:paraId="13D9932A" w14:textId="333EB0F5" w:rsidR="00C95865" w:rsidRPr="000354A0" w:rsidRDefault="00230B7A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</w:tr>
      <w:tr w:rsidR="00C95865" w:rsidRPr="006F48DE" w14:paraId="4BB489A1" w14:textId="77777777" w:rsidTr="00D96279">
        <w:tc>
          <w:tcPr>
            <w:tcW w:w="2520" w:type="dxa"/>
          </w:tcPr>
          <w:p w14:paraId="262D39D6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</w:tcPr>
          <w:p w14:paraId="30107AAB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33EC73E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1A6E5630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5ED3FEA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B9C1A2" w14:textId="25E58F03" w:rsidR="00C95865" w:rsidRPr="006F48DE" w:rsidRDefault="00230B7A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40" w:type="dxa"/>
          </w:tcPr>
          <w:p w14:paraId="76464495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00C1F514" w14:textId="77777777" w:rsidR="00C95865" w:rsidRPr="000354A0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2BE3B7F0" w14:textId="77777777" w:rsidR="00C95865" w:rsidRPr="000354A0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</w:tcPr>
          <w:p w14:paraId="5A144A74" w14:textId="77777777" w:rsidR="00C95865" w:rsidRPr="000354A0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779286E" w14:textId="77777777" w:rsidR="00C95865" w:rsidRPr="000354A0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E10F5DA" w14:textId="55183084" w:rsidR="00C95865" w:rsidRPr="000354A0" w:rsidRDefault="00230B7A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95865" w:rsidRPr="006F48DE" w14:paraId="78336A53" w14:textId="77777777" w:rsidTr="00D96279">
        <w:tc>
          <w:tcPr>
            <w:tcW w:w="2520" w:type="dxa"/>
          </w:tcPr>
          <w:p w14:paraId="6810D2BB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</w:tcPr>
          <w:p w14:paraId="687149B1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D24EB82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C6BBCC1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C3532D8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EC76B1" w14:textId="21AB0FB1" w:rsidR="00C95865" w:rsidRPr="006F48DE" w:rsidRDefault="00230B7A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40" w:type="dxa"/>
          </w:tcPr>
          <w:p w14:paraId="4D921F45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</w:tcPr>
          <w:p w14:paraId="79C67207" w14:textId="77777777" w:rsidR="00C95865" w:rsidRPr="000354A0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4D118030" w14:textId="77777777" w:rsidR="00C95865" w:rsidRPr="000354A0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</w:tcPr>
          <w:p w14:paraId="336F7ED7" w14:textId="77777777" w:rsidR="00C95865" w:rsidRPr="000354A0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761C9EF" w14:textId="77777777" w:rsidR="00C95865" w:rsidRPr="000354A0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5D8CA8C5" w14:textId="2D5DD8DE" w:rsidR="00C95865" w:rsidRPr="000354A0" w:rsidRDefault="00230B7A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</w:tr>
    </w:tbl>
    <w:p w14:paraId="57C86CC4" w14:textId="77777777" w:rsidR="00A83DEE" w:rsidRPr="00B1115D" w:rsidRDefault="00A83DEE">
      <w:pPr>
        <w:rPr>
          <w:sz w:val="24"/>
          <w:szCs w:val="24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667C73" w:rsidRPr="006F48DE" w14:paraId="09A9C217" w14:textId="77777777" w:rsidTr="00585EE5">
        <w:tc>
          <w:tcPr>
            <w:tcW w:w="2520" w:type="dxa"/>
            <w:vAlign w:val="bottom"/>
          </w:tcPr>
          <w:p w14:paraId="6ADC0F15" w14:textId="3F018587" w:rsidR="00667C73" w:rsidRPr="006F48DE" w:rsidRDefault="00A83DE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193" w:type="dxa"/>
            <w:gridSpan w:val="3"/>
            <w:vAlign w:val="bottom"/>
          </w:tcPr>
          <w:p w14:paraId="173B8C7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6288AA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30034CE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F94" w:rsidRPr="006F48DE" w14:paraId="32735CA7" w14:textId="77777777" w:rsidTr="00585EE5">
        <w:tc>
          <w:tcPr>
            <w:tcW w:w="2520" w:type="dxa"/>
            <w:vAlign w:val="bottom"/>
          </w:tcPr>
          <w:p w14:paraId="5087981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14:paraId="0BB3C21B" w14:textId="77777777" w:rsidR="00EC5F94" w:rsidRPr="00334BE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BE7B160" w14:textId="536872CA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31</w:t>
            </w:r>
            <w:r w:rsidR="00EC5F94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C5F94" w:rsidRPr="00334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vAlign w:val="bottom"/>
          </w:tcPr>
          <w:p w14:paraId="428C7E0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BDE2D2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79419C" w14:textId="095C8C2C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vAlign w:val="bottom"/>
          </w:tcPr>
          <w:p w14:paraId="01D7048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3428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AB1206" w14:textId="716AD2F7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ADF2A0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1E5C0AB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4C13BC7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2C32CF1E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34408538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998B4F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C1D0C7" w14:textId="7E49B780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EC5F94" w:rsidRPr="006F48DE" w14:paraId="26EFE8BE" w14:textId="77777777" w:rsidTr="00585EE5">
        <w:tc>
          <w:tcPr>
            <w:tcW w:w="2520" w:type="dxa"/>
            <w:vAlign w:val="bottom"/>
          </w:tcPr>
          <w:p w14:paraId="0EB63DF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vAlign w:val="bottom"/>
          </w:tcPr>
          <w:p w14:paraId="007441FE" w14:textId="2CA3F62E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  <w:vAlign w:val="bottom"/>
          </w:tcPr>
          <w:p w14:paraId="07145A2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2D382CE" w14:textId="38897A34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774DE8BE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E6C9A9" w14:textId="02C51FEF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vAlign w:val="bottom"/>
          </w:tcPr>
          <w:p w14:paraId="6AD3013A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3BE30E0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109EDC9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39808A55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1347A8B0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F1F1831" w14:textId="68D58EB1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67C73" w:rsidRPr="006F48DE" w14:paraId="25B88EF5" w14:textId="77777777" w:rsidTr="00585EE5">
        <w:tc>
          <w:tcPr>
            <w:tcW w:w="2520" w:type="dxa"/>
          </w:tcPr>
          <w:p w14:paraId="5CC08BCD" w14:textId="77777777" w:rsidR="00667C73" w:rsidRPr="00557FA6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3" w:type="dxa"/>
            <w:gridSpan w:val="3"/>
          </w:tcPr>
          <w:p w14:paraId="61C01B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21FD295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</w:tcPr>
          <w:p w14:paraId="0828F12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49A5D0E7" w14:textId="77777777" w:rsidTr="00585EE5">
        <w:tc>
          <w:tcPr>
            <w:tcW w:w="2520" w:type="dxa"/>
          </w:tcPr>
          <w:p w14:paraId="3451176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5" w:type="dxa"/>
          </w:tcPr>
          <w:p w14:paraId="25FBD8C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B84EF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EBB340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C89F0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89B43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D4B38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4CF7DEF7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31881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733DC1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34675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127A9B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6DC" w:rsidRPr="006F48DE" w14:paraId="1F8EB505" w14:textId="77777777" w:rsidTr="00585EE5">
        <w:tc>
          <w:tcPr>
            <w:tcW w:w="2520" w:type="dxa"/>
          </w:tcPr>
          <w:p w14:paraId="794C1371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</w:tcPr>
          <w:p w14:paraId="7692DAF8" w14:textId="393EEBDF" w:rsidR="007E36DC" w:rsidRPr="006F48DE" w:rsidRDefault="00230B7A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E36DC" w:rsidRPr="00DB6D0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E36DC" w:rsidRPr="00DB6D0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36DC" w:rsidRPr="00DB6D0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7AE76549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1A2591D7" w14:textId="0D2806BD" w:rsidR="007E36DC" w:rsidRPr="006F48DE" w:rsidRDefault="00230B7A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63B5D" w:rsidRPr="007701D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63B5D" w:rsidRPr="007701D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63B5D" w:rsidRPr="007701D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2E58A35F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804B2E" w14:textId="041870BD" w:rsidR="007E36DC" w:rsidRPr="006F48DE" w:rsidRDefault="00230B7A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E36DC" w:rsidRPr="00DB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40" w:type="dxa"/>
          </w:tcPr>
          <w:p w14:paraId="69D0EB1E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0ED8BBB6" w14:textId="40E55DEB" w:rsidR="007E36DC" w:rsidRPr="007B7A6E" w:rsidRDefault="00230B7A" w:rsidP="00AC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F2B2D" w:rsidRPr="007B7A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  <w:tc>
          <w:tcPr>
            <w:tcW w:w="240" w:type="dxa"/>
          </w:tcPr>
          <w:p w14:paraId="2BA5F87B" w14:textId="77777777" w:rsidR="007E36DC" w:rsidRPr="007B7A6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193A457A" w14:textId="479A0047" w:rsidR="007E36DC" w:rsidRPr="007B7A6E" w:rsidRDefault="00DF2B2D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B7A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7B7A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708</w:t>
            </w:r>
            <w:r w:rsidRPr="007B7A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6B881509" w14:textId="77777777" w:rsidR="007E36DC" w:rsidRPr="007B7A6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E9BF18E" w14:textId="1290CED7" w:rsidR="007E36DC" w:rsidRPr="007B7A6E" w:rsidRDefault="00230B7A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F2B2D" w:rsidRPr="007B7A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  <w:tr w:rsidR="007E36DC" w:rsidRPr="006F48DE" w14:paraId="4DA2D191" w14:textId="77777777" w:rsidTr="00087816">
        <w:tc>
          <w:tcPr>
            <w:tcW w:w="2520" w:type="dxa"/>
          </w:tcPr>
          <w:p w14:paraId="40C351E4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</w:tcPr>
          <w:p w14:paraId="20295FD6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E4E5D92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F689928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C87BC1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408E5A" w14:textId="73EB2C15" w:rsidR="007E36DC" w:rsidRPr="006F48DE" w:rsidRDefault="00230B7A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40" w:type="dxa"/>
          </w:tcPr>
          <w:p w14:paraId="5FA1FA9F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64187D33" w14:textId="77777777" w:rsidR="007E36DC" w:rsidRPr="007B7A6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A880CC2" w14:textId="77777777" w:rsidR="007E36DC" w:rsidRPr="007B7A6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705E3249" w14:textId="77777777" w:rsidR="007E36DC" w:rsidRPr="007B7A6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8BC031E" w14:textId="77777777" w:rsidR="007E36DC" w:rsidRPr="007B7A6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FD0859F" w14:textId="0F866F96" w:rsidR="007E36DC" w:rsidRPr="007B7A6E" w:rsidRDefault="00230B7A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7E36DC" w:rsidRPr="006F48DE" w14:paraId="43DF1421" w14:textId="77777777" w:rsidTr="00087816">
        <w:tc>
          <w:tcPr>
            <w:tcW w:w="2520" w:type="dxa"/>
          </w:tcPr>
          <w:p w14:paraId="7A4E9957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</w:tcPr>
          <w:p w14:paraId="345D8D80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40A3AC0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177C83A9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D3AECE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E5E875" w14:textId="744C578D" w:rsidR="007E36DC" w:rsidRPr="006F48DE" w:rsidRDefault="00230B7A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E36DC" w:rsidRPr="00DB6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40" w:type="dxa"/>
          </w:tcPr>
          <w:p w14:paraId="44139F41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</w:tcPr>
          <w:p w14:paraId="3FD156C8" w14:textId="77777777" w:rsidR="007E36DC" w:rsidRPr="007B7A6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CFB0C26" w14:textId="77777777" w:rsidR="007E36DC" w:rsidRPr="007B7A6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</w:tcPr>
          <w:p w14:paraId="260DF150" w14:textId="77777777" w:rsidR="007E36DC" w:rsidRPr="007B7A6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FEF45ED" w14:textId="77777777" w:rsidR="007E36DC" w:rsidRPr="007B7A6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195A9A53" w14:textId="7E75876B" w:rsidR="007E36DC" w:rsidRPr="007B7A6E" w:rsidRDefault="00230B7A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F2B2D" w:rsidRPr="007B7A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</w:tr>
    </w:tbl>
    <w:p w14:paraId="560F2CEF" w14:textId="77777777" w:rsidR="00087816" w:rsidRPr="00A83DEE" w:rsidRDefault="0008781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38"/>
        <w:gridCol w:w="354"/>
        <w:gridCol w:w="656"/>
        <w:gridCol w:w="240"/>
        <w:gridCol w:w="302"/>
        <w:gridCol w:w="276"/>
        <w:gridCol w:w="412"/>
        <w:gridCol w:w="240"/>
        <w:gridCol w:w="456"/>
        <w:gridCol w:w="276"/>
        <w:gridCol w:w="181"/>
        <w:gridCol w:w="240"/>
        <w:gridCol w:w="668"/>
        <w:gridCol w:w="217"/>
        <w:gridCol w:w="25"/>
        <w:gridCol w:w="215"/>
        <w:gridCol w:w="955"/>
        <w:gridCol w:w="109"/>
      </w:tblGrid>
      <w:tr w:rsidR="00F415A5" w:rsidRPr="006F48DE" w14:paraId="3551A1E8" w14:textId="77777777" w:rsidTr="00B1115D">
        <w:tc>
          <w:tcPr>
            <w:tcW w:w="2520" w:type="dxa"/>
            <w:vAlign w:val="bottom"/>
          </w:tcPr>
          <w:p w14:paraId="4F059D1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4"/>
            <w:vAlign w:val="bottom"/>
          </w:tcPr>
          <w:p w14:paraId="25680CE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23C34DA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14"/>
            <w:vAlign w:val="bottom"/>
          </w:tcPr>
          <w:p w14:paraId="168632A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C5F94" w:rsidRPr="006F48DE" w14:paraId="7F107FE7" w14:textId="77777777" w:rsidTr="00A70E1C">
        <w:tc>
          <w:tcPr>
            <w:tcW w:w="2520" w:type="dxa"/>
            <w:vAlign w:val="bottom"/>
          </w:tcPr>
          <w:p w14:paraId="17BD2371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14:paraId="4E055794" w14:textId="77777777" w:rsidR="00EC5F94" w:rsidRPr="00334BE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DFDA514" w14:textId="077F91AC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31</w:t>
            </w:r>
            <w:r w:rsidR="00EC5F94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C5F94" w:rsidRPr="00334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8" w:type="dxa"/>
            <w:vAlign w:val="bottom"/>
          </w:tcPr>
          <w:p w14:paraId="46B2C1B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644AA87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C1D751" w14:textId="6D96E5B4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vAlign w:val="bottom"/>
          </w:tcPr>
          <w:p w14:paraId="4C6E2F6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A1DF26A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E99E7B" w14:textId="307B30F8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0271A39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5C9D6F3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1EC11E0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71AAAD9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BD35885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46546B4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068B07" w14:textId="3CCDFFCC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EC5F94" w:rsidRPr="006F48DE" w14:paraId="3E961C10" w14:textId="77777777" w:rsidTr="00A70E1C">
        <w:tc>
          <w:tcPr>
            <w:tcW w:w="2520" w:type="dxa"/>
            <w:vAlign w:val="bottom"/>
          </w:tcPr>
          <w:p w14:paraId="3707C491" w14:textId="4298291F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45" w:type="dxa"/>
            <w:vAlign w:val="bottom"/>
          </w:tcPr>
          <w:p w14:paraId="400CCE0F" w14:textId="1C10394C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vAlign w:val="bottom"/>
          </w:tcPr>
          <w:p w14:paraId="4649F80E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EBE0C6D" w14:textId="577C14AA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7BEF752E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C6F5FC5" w14:textId="10B0124C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vAlign w:val="bottom"/>
          </w:tcPr>
          <w:p w14:paraId="47B9DE5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vAlign w:val="bottom"/>
          </w:tcPr>
          <w:p w14:paraId="40944870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13ABC270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3F4EFCAF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54408FA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4BD4D256" w14:textId="5EF0A17F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415A5" w:rsidRPr="006F48DE" w14:paraId="50931D40" w14:textId="77777777" w:rsidTr="00B1115D">
        <w:tc>
          <w:tcPr>
            <w:tcW w:w="2520" w:type="dxa"/>
          </w:tcPr>
          <w:p w14:paraId="1FBF5E18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4"/>
          </w:tcPr>
          <w:p w14:paraId="0B896EC0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26A7FC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14"/>
          </w:tcPr>
          <w:p w14:paraId="3AB5192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15A5" w:rsidRPr="006F48DE" w14:paraId="023A34F1" w14:textId="77777777" w:rsidTr="00A70E1C">
        <w:tc>
          <w:tcPr>
            <w:tcW w:w="2520" w:type="dxa"/>
          </w:tcPr>
          <w:p w14:paraId="36D5F48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45" w:type="dxa"/>
          </w:tcPr>
          <w:p w14:paraId="49135F9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7474807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54A2E70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867B2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2A30093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FDE9911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69A2CDF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5C507DA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12CAFEB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109AF8D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24483C3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D55" w:rsidRPr="00983C8B" w14:paraId="0FB36BD2" w14:textId="77777777" w:rsidTr="00A70E1C">
        <w:tc>
          <w:tcPr>
            <w:tcW w:w="2520" w:type="dxa"/>
          </w:tcPr>
          <w:p w14:paraId="3E9CE79F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ยาว</w:t>
            </w:r>
          </w:p>
        </w:tc>
        <w:tc>
          <w:tcPr>
            <w:tcW w:w="945" w:type="dxa"/>
          </w:tcPr>
          <w:p w14:paraId="246E89FE" w14:textId="0AFC4397" w:rsidR="00AC5D55" w:rsidRPr="006F48DE" w:rsidRDefault="00230B7A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C5D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8" w:type="dxa"/>
          </w:tcPr>
          <w:p w14:paraId="3FB096D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7497671B" w14:textId="123BF30B" w:rsidR="00AC5D55" w:rsidRPr="006F48DE" w:rsidRDefault="00230B7A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83C8B" w:rsidRPr="009145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6F5B6F11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21C0CD8C" w14:textId="01FE2E3D" w:rsidR="00AC5D55" w:rsidRPr="008D34DE" w:rsidRDefault="00230B7A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0" w:type="dxa"/>
          </w:tcPr>
          <w:p w14:paraId="7C9A3CC3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4419FAED" w14:textId="1D899F3F" w:rsidR="00AC5D55" w:rsidRPr="007B7A6E" w:rsidRDefault="00983C8B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B7A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3BC3A21" w14:textId="77777777" w:rsidR="00AC5D55" w:rsidRPr="007B7A6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</w:tcPr>
          <w:p w14:paraId="570ECA45" w14:textId="43AF0688" w:rsidR="00AC5D55" w:rsidRPr="007B7A6E" w:rsidRDefault="00983C8B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B7A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6D72A170" w14:textId="77777777" w:rsidR="00AC5D55" w:rsidRPr="00983C8B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gridSpan w:val="2"/>
          </w:tcPr>
          <w:p w14:paraId="61A846DD" w14:textId="393906E4" w:rsidR="00AC5D55" w:rsidRPr="00983C8B" w:rsidRDefault="00230B7A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AC5D55" w:rsidRPr="00983C8B" w14:paraId="3FDB35AC" w14:textId="77777777" w:rsidTr="00A70E1C">
        <w:tc>
          <w:tcPr>
            <w:tcW w:w="2520" w:type="dxa"/>
          </w:tcPr>
          <w:p w14:paraId="78823D9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</w:tcPr>
          <w:p w14:paraId="37819024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083773E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4E8247E9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0D8CEF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DE4A994" w14:textId="48F84A85" w:rsidR="00AC5D55" w:rsidRPr="006F48DE" w:rsidRDefault="00AC5D55" w:rsidP="00AC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84A7D3E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4CB36B45" w14:textId="77777777" w:rsidR="00AC5D55" w:rsidRPr="00983C8B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1A27154E" w14:textId="77777777" w:rsidR="00AC5D55" w:rsidRPr="00983C8B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6868FFA4" w14:textId="77777777" w:rsidR="00AC5D55" w:rsidRPr="00983C8B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1F241A29" w14:textId="77777777" w:rsidR="00AC5D55" w:rsidRPr="00983C8B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470C59BB" w14:textId="7F74C1F0" w:rsidR="00AC5D55" w:rsidRPr="00983C8B" w:rsidRDefault="00230B7A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C5D55" w:rsidRPr="00983C8B" w14:paraId="602F88CC" w14:textId="77777777" w:rsidTr="00A70E1C">
        <w:tc>
          <w:tcPr>
            <w:tcW w:w="2520" w:type="dxa"/>
          </w:tcPr>
          <w:p w14:paraId="57A6E00C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</w:tcPr>
          <w:p w14:paraId="37EE210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575B5E7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4FD026C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6C5B2F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AF3116F" w14:textId="774E788F" w:rsidR="00AC5D55" w:rsidRPr="006F48DE" w:rsidRDefault="00230B7A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40" w:type="dxa"/>
          </w:tcPr>
          <w:p w14:paraId="59F0B6CD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</w:tcPr>
          <w:p w14:paraId="02A1AA79" w14:textId="77777777" w:rsidR="00AC5D55" w:rsidRPr="00983C8B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0F1588D3" w14:textId="77777777" w:rsidR="00AC5D55" w:rsidRPr="00983C8B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85" w:type="dxa"/>
            <w:gridSpan w:val="2"/>
          </w:tcPr>
          <w:p w14:paraId="482EC837" w14:textId="77777777" w:rsidR="00AC5D55" w:rsidRPr="00983C8B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gridSpan w:val="2"/>
          </w:tcPr>
          <w:p w14:paraId="45C3D45A" w14:textId="77777777" w:rsidR="00AC5D55" w:rsidRPr="00983C8B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B64988" w14:textId="2DA81D67" w:rsidR="00AC5D55" w:rsidRPr="00983C8B" w:rsidRDefault="00230B7A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</w:tr>
      <w:tr w:rsidR="008A1DB1" w:rsidRPr="006F48DE" w14:paraId="3BE9D915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418"/>
          <w:tblHeader/>
        </w:trPr>
        <w:tc>
          <w:tcPr>
            <w:tcW w:w="4057" w:type="dxa"/>
            <w:gridSpan w:val="4"/>
          </w:tcPr>
          <w:p w14:paraId="76648DD2" w14:textId="236CBA9C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82" w:type="dxa"/>
            <w:gridSpan w:val="7"/>
          </w:tcPr>
          <w:p w14:paraId="0AA1AA27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77094D3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7"/>
          </w:tcPr>
          <w:p w14:paraId="3AE3456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F94" w:rsidRPr="006F48DE" w14:paraId="4B8AFD2F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63"/>
          <w:tblHeader/>
        </w:trPr>
        <w:tc>
          <w:tcPr>
            <w:tcW w:w="4057" w:type="dxa"/>
            <w:gridSpan w:val="4"/>
          </w:tcPr>
          <w:p w14:paraId="1539C69C" w14:textId="3456AA89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198" w:type="dxa"/>
            <w:gridSpan w:val="3"/>
          </w:tcPr>
          <w:p w14:paraId="64850930" w14:textId="0211B09A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" w:type="dxa"/>
          </w:tcPr>
          <w:p w14:paraId="5EBE7151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  <w:gridSpan w:val="3"/>
          </w:tcPr>
          <w:p w14:paraId="4B0E2C6F" w14:textId="42B93B98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EC5F94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6" w:type="dxa"/>
          </w:tcPr>
          <w:p w14:paraId="79CB696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0B976E69" w14:textId="695AE754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2" w:type="dxa"/>
            <w:gridSpan w:val="2"/>
          </w:tcPr>
          <w:p w14:paraId="4B736B77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</w:tcPr>
          <w:p w14:paraId="25EE8C59" w14:textId="68B73A28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EC5F94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5F94" w:rsidRPr="006F48DE" w14:paraId="160A7E73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401"/>
          <w:tblHeader/>
        </w:trPr>
        <w:tc>
          <w:tcPr>
            <w:tcW w:w="4057" w:type="dxa"/>
            <w:gridSpan w:val="4"/>
          </w:tcPr>
          <w:p w14:paraId="2E1FDF86" w14:textId="35205481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3"/>
          </w:tcPr>
          <w:p w14:paraId="17CEDD4A" w14:textId="321AA629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6" w:type="dxa"/>
          </w:tcPr>
          <w:p w14:paraId="760C2FE7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4C96B0D2" w14:textId="70D335D3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6" w:type="dxa"/>
          </w:tcPr>
          <w:p w14:paraId="4C0A448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40F3B986" w14:textId="1E85CDC2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2" w:type="dxa"/>
            <w:gridSpan w:val="2"/>
          </w:tcPr>
          <w:p w14:paraId="6121124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CC754BC" w14:textId="27BB9285" w:rsidR="00EC5F94" w:rsidRPr="006F48DE" w:rsidRDefault="00230B7A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A1DB1" w:rsidRPr="006F48DE" w14:paraId="7CA566A6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418"/>
          <w:tblHeader/>
        </w:trPr>
        <w:tc>
          <w:tcPr>
            <w:tcW w:w="4057" w:type="dxa"/>
            <w:gridSpan w:val="4"/>
          </w:tcPr>
          <w:p w14:paraId="2BA1C69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9" w:type="dxa"/>
            <w:gridSpan w:val="15"/>
          </w:tcPr>
          <w:p w14:paraId="784B526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0207" w:rsidRPr="006F48DE" w14:paraId="7BD63B93" w14:textId="77777777" w:rsidTr="00B1115D">
        <w:tblPrEx>
          <w:tblLook w:val="0000" w:firstRow="0" w:lastRow="0" w:firstColumn="0" w:lastColumn="0" w:noHBand="0" w:noVBand="0"/>
        </w:tblPrEx>
        <w:trPr>
          <w:gridAfter w:val="1"/>
          <w:wAfter w:w="109" w:type="dxa"/>
          <w:trHeight w:val="143"/>
        </w:trPr>
        <w:tc>
          <w:tcPr>
            <w:tcW w:w="4057" w:type="dxa"/>
            <w:gridSpan w:val="4"/>
          </w:tcPr>
          <w:p w14:paraId="1F7A7553" w14:textId="77777777" w:rsidR="00861AFB" w:rsidRPr="00400570" w:rsidRDefault="00861AFB" w:rsidP="0086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839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จ่ายล่วงหน้าค่าสินค้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  <w:p w14:paraId="2C80B544" w14:textId="6D430CAD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8" w:type="dxa"/>
            <w:gridSpan w:val="3"/>
          </w:tcPr>
          <w:p w14:paraId="60B6C9D1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5F694824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65017886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047998A8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47E20EB1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65A75D7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7679545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43820D49" w14:textId="77777777" w:rsidTr="00B1115D">
        <w:tblPrEx>
          <w:tblLook w:val="0000" w:firstRow="0" w:lastRow="0" w:firstColumn="0" w:lastColumn="0" w:noHBand="0" w:noVBand="0"/>
        </w:tblPrEx>
        <w:trPr>
          <w:gridAfter w:val="1"/>
          <w:wAfter w:w="109" w:type="dxa"/>
          <w:trHeight w:val="143"/>
        </w:trPr>
        <w:tc>
          <w:tcPr>
            <w:tcW w:w="4057" w:type="dxa"/>
            <w:gridSpan w:val="4"/>
          </w:tcPr>
          <w:p w14:paraId="64B8697E" w14:textId="40BF6A67" w:rsidR="004108C9" w:rsidRPr="006F48DE" w:rsidRDefault="004108C9" w:rsidP="004108C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4BB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  <w:gridSpan w:val="3"/>
            <w:tcBorders>
              <w:bottom w:val="double" w:sz="4" w:space="0" w:color="auto"/>
            </w:tcBorders>
          </w:tcPr>
          <w:p w14:paraId="11B3E09E" w14:textId="6F4D6E9B" w:rsidR="004108C9" w:rsidRPr="006F48DE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76" w:type="dxa"/>
          </w:tcPr>
          <w:p w14:paraId="3CBCB8B5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2F06D125" w14:textId="3165B354" w:rsidR="004108C9" w:rsidRPr="006F48DE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6" w:type="dxa"/>
          </w:tcPr>
          <w:p w14:paraId="339246AB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double" w:sz="4" w:space="0" w:color="auto"/>
            </w:tcBorders>
          </w:tcPr>
          <w:p w14:paraId="0DADD9E1" w14:textId="1745F0FE" w:rsidR="004108C9" w:rsidRPr="00D62037" w:rsidRDefault="007F720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618C325A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A748794" w14:textId="6F4C1BF2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108C9" w:rsidRPr="008D34DE" w14:paraId="350BEBA7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6F447F29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3"/>
            <w:tcBorders>
              <w:top w:val="double" w:sz="4" w:space="0" w:color="auto"/>
            </w:tcBorders>
          </w:tcPr>
          <w:p w14:paraId="31CF3956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75D77261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tcBorders>
              <w:top w:val="double" w:sz="4" w:space="0" w:color="auto"/>
            </w:tcBorders>
          </w:tcPr>
          <w:p w14:paraId="654BE0C8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2AFB4814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3"/>
          </w:tcPr>
          <w:p w14:paraId="0508DE91" w14:textId="77777777" w:rsidR="004108C9" w:rsidRPr="00D6203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404F161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50FAA7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08C9" w:rsidRPr="006F48DE" w14:paraId="1C7A618A" w14:textId="77777777" w:rsidTr="00B1115D">
        <w:tblPrEx>
          <w:tblLook w:val="0000" w:firstRow="0" w:lastRow="0" w:firstColumn="0" w:lastColumn="0" w:noHBand="0" w:noVBand="0"/>
        </w:tblPrEx>
        <w:trPr>
          <w:gridAfter w:val="1"/>
          <w:wAfter w:w="109" w:type="dxa"/>
          <w:trHeight w:val="143"/>
        </w:trPr>
        <w:tc>
          <w:tcPr>
            <w:tcW w:w="4057" w:type="dxa"/>
            <w:gridSpan w:val="4"/>
          </w:tcPr>
          <w:p w14:paraId="705FECB5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</w:p>
          <w:p w14:paraId="2B08C614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8" w:type="dxa"/>
            <w:gridSpan w:val="3"/>
          </w:tcPr>
          <w:p w14:paraId="0AA3BD84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6AA3909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0B5ADE1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38061D2D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5D9A0982" w14:textId="77777777" w:rsidR="004108C9" w:rsidRPr="00D6203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96BA8F9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23E561D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08C00D80" w14:textId="77777777" w:rsidTr="00B1115D">
        <w:tblPrEx>
          <w:tblLook w:val="0000" w:firstRow="0" w:lastRow="0" w:firstColumn="0" w:lastColumn="0" w:noHBand="0" w:noVBand="0"/>
        </w:tblPrEx>
        <w:trPr>
          <w:gridAfter w:val="1"/>
          <w:wAfter w:w="109" w:type="dxa"/>
          <w:trHeight w:val="143"/>
        </w:trPr>
        <w:tc>
          <w:tcPr>
            <w:tcW w:w="4057" w:type="dxa"/>
            <w:gridSpan w:val="4"/>
          </w:tcPr>
          <w:p w14:paraId="1DFCBE28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8" w:type="dxa"/>
            <w:gridSpan w:val="3"/>
            <w:tcBorders>
              <w:bottom w:val="double" w:sz="4" w:space="0" w:color="auto"/>
            </w:tcBorders>
          </w:tcPr>
          <w:p w14:paraId="0417C1E7" w14:textId="5508029B" w:rsidR="004108C9" w:rsidRPr="00A23152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6" w:type="dxa"/>
          </w:tcPr>
          <w:p w14:paraId="1E766554" w14:textId="77777777" w:rsidR="004108C9" w:rsidRPr="00A23152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8" w:type="dxa"/>
            <w:gridSpan w:val="3"/>
            <w:tcBorders>
              <w:bottom w:val="double" w:sz="4" w:space="0" w:color="auto"/>
            </w:tcBorders>
          </w:tcPr>
          <w:p w14:paraId="3F1A1A03" w14:textId="23CDBD2F" w:rsidR="004108C9" w:rsidRPr="006F48DE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6" w:type="dxa"/>
          </w:tcPr>
          <w:p w14:paraId="6764BE67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double" w:sz="4" w:space="0" w:color="auto"/>
            </w:tcBorders>
          </w:tcPr>
          <w:p w14:paraId="1EE9630A" w14:textId="6172AC3F" w:rsidR="004108C9" w:rsidRPr="00D62037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2" w:type="dxa"/>
            <w:gridSpan w:val="2"/>
          </w:tcPr>
          <w:p w14:paraId="7A894681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7F62B4D3" w14:textId="4528125E" w:rsidR="004108C9" w:rsidRPr="006F48DE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044EF1" w:rsidRPr="008D34DE" w14:paraId="27A0CB02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3EABB575" w14:textId="09B6D3C4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3"/>
          </w:tcPr>
          <w:p w14:paraId="5C5D13D5" w14:textId="724CDC92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79CEB368" w14:textId="77777777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gridSpan w:val="3"/>
          </w:tcPr>
          <w:p w14:paraId="09C5A59B" w14:textId="09F760E5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7E6ED27E" w14:textId="77777777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3"/>
          </w:tcPr>
          <w:p w14:paraId="7C8E2BE6" w14:textId="29A06960" w:rsidR="00044EF1" w:rsidRPr="00D62037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753707C5" w14:textId="77777777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B31FC16" w14:textId="5E98DE99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1DB1" w:rsidRPr="006F48DE" w14:paraId="04E83AE9" w14:textId="77777777" w:rsidTr="00960879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1C306277" w14:textId="5D09643A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98" w:type="dxa"/>
            <w:gridSpan w:val="3"/>
          </w:tcPr>
          <w:p w14:paraId="073E239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75E8C9D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7E9564A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44413A5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02B26FD8" w14:textId="77777777" w:rsidR="008A1DB1" w:rsidRPr="00D62037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2796F3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7AC37D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0879" w:rsidRPr="006F48DE" w14:paraId="19EEDC96" w14:textId="77777777" w:rsidTr="00960879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2D2E1364" w14:textId="77777777" w:rsidR="00960879" w:rsidRPr="006F48DE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  <w:gridSpan w:val="3"/>
          </w:tcPr>
          <w:p w14:paraId="5BAAA903" w14:textId="6E4F4241" w:rsidR="00960879" w:rsidRPr="00EB52B1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6" w:type="dxa"/>
          </w:tcPr>
          <w:p w14:paraId="3D22AF15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76A38E0B" w14:textId="40D5AD57" w:rsidR="00960879" w:rsidRPr="00960879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6" w:type="dxa"/>
          </w:tcPr>
          <w:p w14:paraId="7B8D3EE4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74B2BD9E" w14:textId="600A6BC3" w:rsidR="00960879" w:rsidRPr="00D62037" w:rsidRDefault="008A036B" w:rsidP="006F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D62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08213BEE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E04D1BB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9608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879" w:rsidRPr="006F48DE" w14:paraId="6A98EFEB" w14:textId="77777777" w:rsidTr="00960879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25E3395E" w14:textId="7490AF2D" w:rsidR="00960879" w:rsidRPr="006F48DE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879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8" w:type="dxa"/>
            <w:gridSpan w:val="3"/>
            <w:tcBorders>
              <w:bottom w:val="single" w:sz="4" w:space="0" w:color="auto"/>
            </w:tcBorders>
          </w:tcPr>
          <w:p w14:paraId="191C89F1" w14:textId="418F2398" w:rsidR="00960879" w:rsidRPr="00EB52B1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6" w:type="dxa"/>
          </w:tcPr>
          <w:p w14:paraId="76E49E44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bottom w:val="single" w:sz="4" w:space="0" w:color="auto"/>
            </w:tcBorders>
          </w:tcPr>
          <w:p w14:paraId="3B988DFD" w14:textId="51293E13" w:rsidR="00960879" w:rsidRPr="00960879" w:rsidRDefault="00960879" w:rsidP="0096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68C0357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single" w:sz="4" w:space="0" w:color="auto"/>
            </w:tcBorders>
          </w:tcPr>
          <w:p w14:paraId="2469180B" w14:textId="0AD4FA99" w:rsidR="00960879" w:rsidRPr="00D62037" w:rsidRDefault="008A036B" w:rsidP="006F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D62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6ECC2600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8DABD32" w14:textId="4F14BDB8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08C9" w:rsidRPr="006F48DE" w14:paraId="7EE16582" w14:textId="77777777" w:rsidTr="00960879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0051383D" w14:textId="2972B745" w:rsidR="004108C9" w:rsidRPr="00960879" w:rsidRDefault="0096087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8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</w:tcBorders>
          </w:tcPr>
          <w:p w14:paraId="46E71CAE" w14:textId="04A44AE3" w:rsidR="004108C9" w:rsidRPr="00EB52B1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6" w:type="dxa"/>
          </w:tcPr>
          <w:p w14:paraId="2B44129C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</w:tcBorders>
          </w:tcPr>
          <w:p w14:paraId="6D8AB2E6" w14:textId="0E895485" w:rsidR="004108C9" w:rsidRPr="00305BB3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6" w:type="dxa"/>
          </w:tcPr>
          <w:p w14:paraId="7CFE25A6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F75A80" w14:textId="279E827F" w:rsidR="004108C9" w:rsidRPr="00D62037" w:rsidRDefault="008A036B" w:rsidP="006F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7857AA73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3308B2" w14:textId="1C01AF1E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108C9" w:rsidRPr="008D34DE" w14:paraId="422DF78A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0C79708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  <w:gridSpan w:val="3"/>
            <w:tcBorders>
              <w:top w:val="double" w:sz="4" w:space="0" w:color="auto"/>
            </w:tcBorders>
          </w:tcPr>
          <w:p w14:paraId="29DF1D99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6F7F4AA6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8" w:type="dxa"/>
            <w:gridSpan w:val="3"/>
            <w:tcBorders>
              <w:top w:val="double" w:sz="4" w:space="0" w:color="auto"/>
            </w:tcBorders>
          </w:tcPr>
          <w:p w14:paraId="015FBADE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5090942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3"/>
            <w:tcBorders>
              <w:top w:val="double" w:sz="4" w:space="0" w:color="auto"/>
            </w:tcBorders>
          </w:tcPr>
          <w:p w14:paraId="5590EDF8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gridSpan w:val="2"/>
          </w:tcPr>
          <w:p w14:paraId="340618D0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68F2B59B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108C9" w:rsidRPr="006F48DE" w14:paraId="72905A82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3AFF80F8" w14:textId="0E1C70D8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56E94" w:rsidRPr="00D56E9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98" w:type="dxa"/>
            <w:gridSpan w:val="3"/>
          </w:tcPr>
          <w:p w14:paraId="770370C0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5A095A9A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33E5B2AB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0E04131B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4D5DA323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C4855A0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E09A1C9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67DC51D5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2C1BCD7A" w14:textId="22140700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  <w:tc>
          <w:tcPr>
            <w:tcW w:w="1198" w:type="dxa"/>
            <w:gridSpan w:val="3"/>
          </w:tcPr>
          <w:p w14:paraId="41A679F7" w14:textId="0700FD7C" w:rsidR="004108C9" w:rsidRPr="00D62037" w:rsidRDefault="008A036B" w:rsidP="00437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D62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AA1DEDC" w14:textId="77777777" w:rsidR="004108C9" w:rsidRPr="00D6203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1EEF6781" w14:textId="56F8D467" w:rsidR="004108C9" w:rsidRPr="00D6203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D62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1628193" w14:textId="77777777" w:rsidR="004108C9" w:rsidRPr="00D6203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1B11C9B5" w14:textId="67F4C02B" w:rsidR="004108C9" w:rsidRPr="00D62037" w:rsidRDefault="00230B7A" w:rsidP="008A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2" w:type="dxa"/>
            <w:gridSpan w:val="2"/>
          </w:tcPr>
          <w:p w14:paraId="1473EE69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E8DFAD3" w14:textId="5FD9F7C7" w:rsidR="004108C9" w:rsidRPr="000B0207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108C9" w:rsidRPr="006F48DE" w14:paraId="58DDAF95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0BDCAE2E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  <w:gridSpan w:val="3"/>
            <w:tcBorders>
              <w:bottom w:val="single" w:sz="4" w:space="0" w:color="auto"/>
            </w:tcBorders>
          </w:tcPr>
          <w:p w14:paraId="2C12DC93" w14:textId="7D39F389" w:rsidR="004108C9" w:rsidRPr="00D62037" w:rsidRDefault="00F17253" w:rsidP="00437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D62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AA4C047" w14:textId="77777777" w:rsidR="004108C9" w:rsidRPr="00D6203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bottom w:val="single" w:sz="4" w:space="0" w:color="auto"/>
            </w:tcBorders>
          </w:tcPr>
          <w:p w14:paraId="4D714B91" w14:textId="48B77112" w:rsidR="004108C9" w:rsidRPr="00D62037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0E6CE979" w14:textId="77777777" w:rsidR="004108C9" w:rsidRPr="00D6203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single" w:sz="4" w:space="0" w:color="auto"/>
            </w:tcBorders>
          </w:tcPr>
          <w:p w14:paraId="03457ABD" w14:textId="5FC894F5" w:rsidR="004108C9" w:rsidRPr="00D62037" w:rsidRDefault="008A036B" w:rsidP="00437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D62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1B82457B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FB04897" w14:textId="2E9F2C6E" w:rsidR="004108C9" w:rsidRPr="00A8230C" w:rsidRDefault="004108C9" w:rsidP="006F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A82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08C9" w:rsidRPr="006F48DE" w14:paraId="00C3A480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26ED19CD" w14:textId="58A99660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038897" w14:textId="55BEB5E5" w:rsidR="004108C9" w:rsidRPr="00437244" w:rsidRDefault="00F17253" w:rsidP="00437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72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F9BEEC2" w14:textId="77777777" w:rsidR="004108C9" w:rsidRPr="00D6203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236385" w14:textId="14B5E7A3" w:rsidR="004108C9" w:rsidRPr="00D62037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44AD8D07" w14:textId="77777777" w:rsidR="004108C9" w:rsidRPr="00D6203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0829B9" w14:textId="62680F78" w:rsidR="004108C9" w:rsidRPr="00D62037" w:rsidRDefault="00230B7A" w:rsidP="008A0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2" w:type="dxa"/>
            <w:gridSpan w:val="2"/>
          </w:tcPr>
          <w:p w14:paraId="4135726D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39FBB" w14:textId="5510E9D1" w:rsidR="004108C9" w:rsidRPr="006F48DE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4108C9" w:rsidRPr="008D34DE" w14:paraId="50AF6B4D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4572D1ED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3"/>
            <w:tcBorders>
              <w:top w:val="double" w:sz="4" w:space="0" w:color="auto"/>
            </w:tcBorders>
          </w:tcPr>
          <w:p w14:paraId="60EC598C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663431A4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tcBorders>
              <w:top w:val="double" w:sz="4" w:space="0" w:color="auto"/>
            </w:tcBorders>
          </w:tcPr>
          <w:p w14:paraId="7B613BFD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5C4749D3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3"/>
            <w:tcBorders>
              <w:top w:val="double" w:sz="4" w:space="0" w:color="auto"/>
            </w:tcBorders>
          </w:tcPr>
          <w:p w14:paraId="35E819A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242D6BD2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D8E21B0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08C9" w:rsidRPr="006F48DE" w14:paraId="0207B0E2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74B4474E" w14:textId="17FF46EE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8" w:type="dxa"/>
            <w:gridSpan w:val="3"/>
          </w:tcPr>
          <w:p w14:paraId="43206F7A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E6163C7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093D9593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1A9FD86F" w14:textId="77777777" w:rsidR="004108C9" w:rsidRPr="008A036B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gridSpan w:val="3"/>
          </w:tcPr>
          <w:p w14:paraId="013EDE5D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3E54690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DD0E5AB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5885C1FC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70995FC8" w14:textId="4ABB8780" w:rsidR="004108C9" w:rsidRPr="001B4892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892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8" w:type="dxa"/>
            <w:gridSpan w:val="3"/>
            <w:tcBorders>
              <w:bottom w:val="double" w:sz="4" w:space="0" w:color="auto"/>
            </w:tcBorders>
          </w:tcPr>
          <w:p w14:paraId="46FC68FA" w14:textId="2FD665A8" w:rsidR="004108C9" w:rsidRPr="006F48DE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276" w:type="dxa"/>
          </w:tcPr>
          <w:p w14:paraId="5C54194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bottom w:val="double" w:sz="4" w:space="0" w:color="auto"/>
            </w:tcBorders>
          </w:tcPr>
          <w:p w14:paraId="2159DC09" w14:textId="02DB37BD" w:rsidR="004108C9" w:rsidRPr="006F48DE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76" w:type="dxa"/>
          </w:tcPr>
          <w:p w14:paraId="0F5AFDB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double" w:sz="4" w:space="0" w:color="auto"/>
            </w:tcBorders>
          </w:tcPr>
          <w:p w14:paraId="30C34086" w14:textId="5146E11B" w:rsidR="004108C9" w:rsidRPr="006F48DE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42" w:type="dxa"/>
            <w:gridSpan w:val="2"/>
          </w:tcPr>
          <w:p w14:paraId="4D8F2A9F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0862FCB8" w14:textId="79FEFBB2" w:rsidR="004108C9" w:rsidRPr="006F48DE" w:rsidRDefault="00230B7A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</w:tr>
    </w:tbl>
    <w:p w14:paraId="7927A1D2" w14:textId="566F252B" w:rsidR="00960879" w:rsidRDefault="0096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x-none"/>
        </w:rPr>
      </w:pPr>
    </w:p>
    <w:p w14:paraId="00F1D39E" w14:textId="77777777" w:rsidR="00960879" w:rsidRDefault="0096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x-none"/>
        </w:rPr>
      </w:pPr>
      <w:r>
        <w:rPr>
          <w:rFonts w:asciiTheme="majorBidi" w:hAnsiTheme="majorBidi" w:cstheme="majorBidi"/>
          <w:sz w:val="24"/>
          <w:szCs w:val="24"/>
          <w:lang w:val="x-none"/>
        </w:rPr>
        <w:br w:type="page"/>
      </w: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F415A5" w:rsidRPr="006F48DE" w14:paraId="169D07FD" w14:textId="77777777" w:rsidTr="00764036">
        <w:trPr>
          <w:tblHeader/>
        </w:trPr>
        <w:tc>
          <w:tcPr>
            <w:tcW w:w="2520" w:type="dxa"/>
            <w:vAlign w:val="bottom"/>
          </w:tcPr>
          <w:p w14:paraId="49EEE3C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vAlign w:val="bottom"/>
          </w:tcPr>
          <w:p w14:paraId="6CA58091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24421FC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17C90A4E" w14:textId="10A8CD4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C5F94" w:rsidRPr="006F48DE" w14:paraId="1651F75D" w14:textId="77777777" w:rsidTr="00764036">
        <w:trPr>
          <w:tblHeader/>
        </w:trPr>
        <w:tc>
          <w:tcPr>
            <w:tcW w:w="2520" w:type="dxa"/>
            <w:vAlign w:val="bottom"/>
          </w:tcPr>
          <w:p w14:paraId="21482A7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14:paraId="6892AC03" w14:textId="77777777" w:rsidR="00EC5F94" w:rsidRPr="00334BE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DDDEE8B" w14:textId="49D1CCDE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31</w:t>
            </w:r>
            <w:r w:rsidR="00EC5F94" w:rsidRPr="00334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C5F94" w:rsidRPr="00334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vAlign w:val="bottom"/>
          </w:tcPr>
          <w:p w14:paraId="26152337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766D8E6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4B5E0A" w14:textId="61BD92AA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vAlign w:val="bottom"/>
          </w:tcPr>
          <w:p w14:paraId="62636E3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88F460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013D506" w14:textId="4CE61B82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43E0325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0AF790C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56797748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0CE1FB5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54733D6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BEA4A3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A93B3A" w14:textId="28FDFDBF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EC5F94" w:rsidRPr="006F48DE" w14:paraId="0F7C25E7" w14:textId="77777777" w:rsidTr="00764036">
        <w:trPr>
          <w:tblHeader/>
        </w:trPr>
        <w:tc>
          <w:tcPr>
            <w:tcW w:w="2520" w:type="dxa"/>
            <w:vAlign w:val="bottom"/>
          </w:tcPr>
          <w:p w14:paraId="618B75B6" w14:textId="4B34AD7B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87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945" w:type="dxa"/>
            <w:vAlign w:val="bottom"/>
          </w:tcPr>
          <w:p w14:paraId="3E2FB988" w14:textId="6A1ACF7C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  <w:vAlign w:val="bottom"/>
          </w:tcPr>
          <w:p w14:paraId="47ED7E4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7D117A5F" w14:textId="2F5144FC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22908AE5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2D3AC0" w14:textId="2C3782D8" w:rsidR="00EC5F94" w:rsidRPr="006F48DE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vAlign w:val="bottom"/>
          </w:tcPr>
          <w:p w14:paraId="48339D2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7F2002D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0A198B4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14:paraId="11012433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73D6603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236E858" w14:textId="5F8A6EC2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415A5" w:rsidRPr="006F48DE" w14:paraId="63AB9C96" w14:textId="77777777" w:rsidTr="00764036">
        <w:trPr>
          <w:tblHeader/>
        </w:trPr>
        <w:tc>
          <w:tcPr>
            <w:tcW w:w="2520" w:type="dxa"/>
          </w:tcPr>
          <w:p w14:paraId="28C6CFA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</w:tcPr>
          <w:p w14:paraId="6E194E7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5BE46E1E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</w:tcPr>
          <w:p w14:paraId="65615FF8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15A5" w:rsidRPr="006F48DE" w14:paraId="7867E4E8" w14:textId="77777777" w:rsidTr="00367B3F">
        <w:tc>
          <w:tcPr>
            <w:tcW w:w="2520" w:type="dxa"/>
          </w:tcPr>
          <w:p w14:paraId="49A30B1F" w14:textId="702A2E4A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ย่อย</w:t>
            </w:r>
          </w:p>
        </w:tc>
        <w:tc>
          <w:tcPr>
            <w:tcW w:w="945" w:type="dxa"/>
          </w:tcPr>
          <w:p w14:paraId="0EEE7BEE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E1520DD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B9AC276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B22EC3A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CD523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D836C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31BAB44E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2A3F4C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46F1FAA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C292D9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2C69C5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B3F" w:rsidRPr="002B6BE3" w14:paraId="582F8FF0" w14:textId="77777777" w:rsidTr="00367B3F">
        <w:tc>
          <w:tcPr>
            <w:tcW w:w="2520" w:type="dxa"/>
          </w:tcPr>
          <w:p w14:paraId="27ECB27E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สั้น</w:t>
            </w:r>
          </w:p>
        </w:tc>
        <w:tc>
          <w:tcPr>
            <w:tcW w:w="945" w:type="dxa"/>
          </w:tcPr>
          <w:p w14:paraId="3E884219" w14:textId="0137A8E3" w:rsidR="00367B3F" w:rsidRPr="006F48DE" w:rsidRDefault="00230B7A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67B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1" w:type="dxa"/>
          </w:tcPr>
          <w:p w14:paraId="0C5C8703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4B42DF8" w14:textId="7F35E192" w:rsidR="00367B3F" w:rsidRPr="00D62037" w:rsidRDefault="00230B7A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60879" w:rsidRPr="00D620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1F545F8F" w14:textId="77777777" w:rsidR="00367B3F" w:rsidRPr="00D62037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E2A9F9" w14:textId="2C9536A2" w:rsidR="00367B3F" w:rsidRPr="00D62037" w:rsidRDefault="00230B7A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40" w:type="dxa"/>
          </w:tcPr>
          <w:p w14:paraId="4C9F71B3" w14:textId="77777777" w:rsidR="00367B3F" w:rsidRPr="00D62037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1BD9BB5F" w14:textId="789CCE5C" w:rsidR="00367B3F" w:rsidRPr="00D62037" w:rsidRDefault="00230B7A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B6BE3" w:rsidRPr="00D62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40" w:type="dxa"/>
          </w:tcPr>
          <w:p w14:paraId="0AF5DFBE" w14:textId="77777777" w:rsidR="00367B3F" w:rsidRPr="00D62037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1595204B" w14:textId="1365D76E" w:rsidR="00367B3F" w:rsidRPr="00D62037" w:rsidRDefault="002B6BE3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620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62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Pr="00D620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5048D6E" w14:textId="77777777" w:rsidR="00367B3F" w:rsidRPr="00D62037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AB26091" w14:textId="02DE394D" w:rsidR="00367B3F" w:rsidRPr="00D62037" w:rsidRDefault="00230B7A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B6BE3" w:rsidRPr="00D62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</w:tr>
      <w:tr w:rsidR="00367B3F" w:rsidRPr="002B6BE3" w14:paraId="22E42F79" w14:textId="77777777" w:rsidTr="00367B3F">
        <w:tc>
          <w:tcPr>
            <w:tcW w:w="2520" w:type="dxa"/>
          </w:tcPr>
          <w:p w14:paraId="67EEF84C" w14:textId="02DF8012" w:rsidR="00367B3F" w:rsidRPr="00A513F8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945" w:type="dxa"/>
          </w:tcPr>
          <w:p w14:paraId="55B861D0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D8D391D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DD4CB20" w14:textId="77777777" w:rsidR="00367B3F" w:rsidRPr="00D62037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81704D" w14:textId="77777777" w:rsidR="00367B3F" w:rsidRPr="00D62037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BE2678" w14:textId="45CA3A31" w:rsidR="00367B3F" w:rsidRPr="00D62037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62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8D6A409" w14:textId="77777777" w:rsidR="00367B3F" w:rsidRPr="00D62037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2D5FA9F7" w14:textId="7C13E87E" w:rsidR="00367B3F" w:rsidRPr="00D62037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A082127" w14:textId="77777777" w:rsidR="00367B3F" w:rsidRPr="00D62037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34ECA664" w14:textId="34069877" w:rsidR="00367B3F" w:rsidRPr="00D62037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5B82045" w14:textId="77777777" w:rsidR="00367B3F" w:rsidRPr="00D62037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3BADE05" w14:textId="5E563238" w:rsidR="00367B3F" w:rsidRPr="00D62037" w:rsidRDefault="00230B7A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F415A5" w:rsidRPr="002B6BE3" w14:paraId="545C51B4" w14:textId="77777777" w:rsidTr="00367B3F">
        <w:tc>
          <w:tcPr>
            <w:tcW w:w="2520" w:type="dxa"/>
          </w:tcPr>
          <w:p w14:paraId="44C5806E" w14:textId="5243B5CD" w:rsidR="00F415A5" w:rsidRPr="00044EF1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E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</w:tcPr>
          <w:p w14:paraId="67DCE861" w14:textId="7ADD9F8A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0CBCB1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53A58B7" w14:textId="55CED566" w:rsidR="00F415A5" w:rsidRPr="00D62037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A6A42E3" w14:textId="77777777" w:rsidR="00F415A5" w:rsidRPr="00D62037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94F993" w14:textId="6433A6D1" w:rsidR="00F415A5" w:rsidRPr="00D62037" w:rsidRDefault="00230B7A" w:rsidP="00F4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40" w:type="dxa"/>
          </w:tcPr>
          <w:p w14:paraId="33374097" w14:textId="77777777" w:rsidR="00F415A5" w:rsidRPr="00D62037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</w:tcPr>
          <w:p w14:paraId="69B59F91" w14:textId="2B895D5A" w:rsidR="00F415A5" w:rsidRPr="00D62037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B77F26" w14:textId="77777777" w:rsidR="00F415A5" w:rsidRPr="00D62037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5595D036" w14:textId="4A11E4F5" w:rsidR="00F415A5" w:rsidRPr="00D62037" w:rsidRDefault="00F415A5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F6187BF" w14:textId="77777777" w:rsidR="00F415A5" w:rsidRPr="00D62037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0BA1AC51" w14:textId="37D8AF6B" w:rsidR="00F415A5" w:rsidRPr="00D62037" w:rsidRDefault="00230B7A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B6BE3" w:rsidRPr="00D62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</w:p>
        </w:tc>
      </w:tr>
    </w:tbl>
    <w:p w14:paraId="10B9E4A7" w14:textId="77777777" w:rsidR="00960879" w:rsidRDefault="00960879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FFADD3" w14:textId="3461384E" w:rsidR="00667C73" w:rsidRPr="006F48DE" w:rsidRDefault="00667C73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02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0CBC3BEA" w14:textId="77777777" w:rsidR="00667C73" w:rsidRPr="00F96394" w:rsidRDefault="00667C73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2C5345B1" w14:textId="1D3D1E0B" w:rsidR="00667C73" w:rsidRPr="006F48DE" w:rsidRDefault="00667C73" w:rsidP="00C306A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บริษัทและบริษัทย่อยได้ทำสัญญาเช่าพื้นที่สำนักงาน </w:t>
      </w:r>
      <w:r w:rsidRPr="006F48DE">
        <w:rPr>
          <w:rFonts w:asciiTheme="majorBidi" w:hAnsiTheme="majorBidi" w:cstheme="majorBidi"/>
          <w:lang w:val="en-US"/>
        </w:rPr>
        <w:t>(</w:t>
      </w:r>
      <w:r w:rsidRPr="006F48DE">
        <w:rPr>
          <w:rFonts w:asciiTheme="majorBidi" w:hAnsiTheme="majorBidi" w:cstheme="majorBidi"/>
          <w:cs/>
          <w:lang w:val="en-US"/>
        </w:rPr>
        <w:t>รวมค่าบริการที่เกี่ยวข้อง</w:t>
      </w:r>
      <w:r w:rsidRPr="006F48DE">
        <w:rPr>
          <w:rFonts w:asciiTheme="majorBidi" w:hAnsiTheme="majorBidi" w:cstheme="majorBidi"/>
          <w:lang w:val="en-US"/>
        </w:rPr>
        <w:t xml:space="preserve">) </w:t>
      </w:r>
      <w:r w:rsidRPr="006F48DE">
        <w:rPr>
          <w:rFonts w:asciiTheme="majorBidi" w:hAnsiTheme="majorBidi" w:cstheme="majorBidi"/>
          <w:cs/>
          <w:lang w:val="en-US"/>
        </w:rPr>
        <w:t>กับกิจการอื่นที่เกี่ยวข้องกัน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ระยะเวลาตามสัญญา </w:t>
      </w:r>
      <w:r w:rsidR="00230B7A" w:rsidRPr="00230B7A">
        <w:rPr>
          <w:rFonts w:asciiTheme="majorBidi" w:hAnsiTheme="majorBidi" w:cstheme="majorBidi"/>
          <w:lang w:val="en-US"/>
        </w:rPr>
        <w:t>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ปี เริ่มตั้งแต่วันที่ </w:t>
      </w:r>
      <w:r w:rsidR="00230B7A" w:rsidRPr="00230B7A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="00230B7A" w:rsidRPr="00230B7A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ถึงวันที่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230B7A" w:rsidRPr="00230B7A">
        <w:rPr>
          <w:rFonts w:asciiTheme="majorBidi" w:hAnsiTheme="majorBidi" w:cstheme="majorBidi"/>
          <w:lang w:val="en-US"/>
        </w:rPr>
        <w:t>31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ตุลาคม </w:t>
      </w:r>
      <w:r w:rsidR="00230B7A" w:rsidRPr="00230B7A">
        <w:rPr>
          <w:rFonts w:asciiTheme="majorBidi" w:hAnsiTheme="majorBidi" w:cstheme="majorBidi"/>
          <w:lang w:val="en-US"/>
        </w:rPr>
        <w:t>2563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230B7A" w:rsidRPr="00230B7A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230B7A" w:rsidRPr="00230B7A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cs/>
          <w:lang w:val="en-US"/>
        </w:rPr>
        <w:t xml:space="preserve"> และต่อสัญญาถึงเดือนตุลาคม </w:t>
      </w:r>
      <w:r w:rsidR="00230B7A" w:rsidRPr="00230B7A">
        <w:rPr>
          <w:rFonts w:asciiTheme="majorBidi" w:hAnsiTheme="majorBidi" w:cstheme="majorBidi"/>
          <w:lang w:val="en-US"/>
        </w:rPr>
        <w:t>2569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โดยยกเลิกพื้นที่เช่าบางส่วน </w:t>
      </w:r>
    </w:p>
    <w:p w14:paraId="14AA3E4C" w14:textId="77777777" w:rsidR="00667C73" w:rsidRDefault="00667C73" w:rsidP="00C10A1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224A999" w14:textId="08E41D28" w:rsidR="00667C73" w:rsidRPr="008877A9" w:rsidRDefault="00667C73" w:rsidP="00D96279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บริษัทย่อยได้จดภาระจำยอมในที่ดินบางส่วนซึ่งมียอดสะสม ณ วันที่ </w:t>
      </w:r>
      <w:r w:rsidR="00230B7A" w:rsidRPr="00230B7A">
        <w:rPr>
          <w:rFonts w:asciiTheme="majorBidi" w:hAnsiTheme="majorBidi" w:cstheme="majorBidi"/>
          <w:lang w:val="en-US"/>
        </w:rPr>
        <w:t>30</w:t>
      </w:r>
      <w:r w:rsidR="00EC5F94" w:rsidRPr="006F48DE">
        <w:rPr>
          <w:rFonts w:asciiTheme="majorBidi" w:hAnsiTheme="majorBidi" w:cstheme="majorBidi"/>
          <w:lang w:val="en-US"/>
        </w:rPr>
        <w:t xml:space="preserve"> </w:t>
      </w:r>
      <w:r w:rsidR="003B0BF5">
        <w:rPr>
          <w:rFonts w:asciiTheme="majorBidi" w:hAnsiTheme="majorBidi" w:cstheme="majorBidi"/>
          <w:cs/>
          <w:lang w:val="en-US"/>
        </w:rPr>
        <w:t>กันยายน</w:t>
      </w:r>
      <w:r w:rsidR="00EC5F94" w:rsidRPr="006F48DE">
        <w:rPr>
          <w:rFonts w:asciiTheme="majorBidi" w:hAnsiTheme="majorBidi" w:cstheme="majorBidi"/>
          <w:lang w:val="en-US"/>
        </w:rPr>
        <w:t xml:space="preserve"> </w:t>
      </w:r>
      <w:r w:rsidR="00230B7A" w:rsidRPr="00230B7A">
        <w:rPr>
          <w:rFonts w:asciiTheme="majorBidi" w:hAnsiTheme="majorBidi" w:cstheme="majorBidi"/>
          <w:lang w:val="en-US"/>
        </w:rPr>
        <w:t>2568</w:t>
      </w:r>
      <w:r w:rsidRPr="006F48DE">
        <w:rPr>
          <w:rFonts w:asciiTheme="majorBidi" w:hAnsiTheme="majorBidi" w:cstheme="majorBidi"/>
          <w:cs/>
        </w:rPr>
        <w:t xml:space="preserve"> เป็นจำนวนเงิน </w:t>
      </w:r>
      <w:r w:rsidRPr="006F48DE">
        <w:rPr>
          <w:rFonts w:asciiTheme="majorBidi" w:hAnsiTheme="majorBidi" w:cstheme="majorBidi"/>
          <w:cs/>
        </w:rPr>
        <w:br/>
      </w:r>
      <w:r w:rsidR="00230B7A" w:rsidRPr="00230B7A">
        <w:rPr>
          <w:rFonts w:asciiTheme="majorBidi" w:hAnsiTheme="majorBidi" w:cstheme="majorBidi"/>
          <w:lang w:val="en-US"/>
        </w:rPr>
        <w:t>2</w:t>
      </w:r>
      <w:r w:rsidR="002A7B65" w:rsidRPr="006879D0">
        <w:rPr>
          <w:rFonts w:asciiTheme="majorBidi" w:hAnsiTheme="majorBidi" w:cstheme="majorBidi"/>
          <w:lang w:val="en-US"/>
        </w:rPr>
        <w:t>,</w:t>
      </w:r>
      <w:r w:rsidR="00230B7A" w:rsidRPr="00230B7A">
        <w:rPr>
          <w:rFonts w:asciiTheme="majorBidi" w:hAnsiTheme="majorBidi" w:cstheme="majorBidi"/>
          <w:lang w:val="en-US"/>
        </w:rPr>
        <w:t>135</w:t>
      </w:r>
      <w:r w:rsidR="006F7E23" w:rsidRPr="006879D0">
        <w:rPr>
          <w:rFonts w:asciiTheme="majorBidi" w:hAnsiTheme="majorBidi" w:cstheme="majorBidi"/>
          <w:lang w:val="en-US"/>
        </w:rPr>
        <w:t xml:space="preserve"> </w:t>
      </w:r>
      <w:r w:rsidRPr="006879D0">
        <w:rPr>
          <w:rFonts w:asciiTheme="majorBidi" w:hAnsiTheme="majorBidi" w:cstheme="majorBidi"/>
          <w:cs/>
        </w:rPr>
        <w:t xml:space="preserve">ล้านบาท </w:t>
      </w:r>
      <w:r w:rsidRPr="006879D0">
        <w:rPr>
          <w:rFonts w:asciiTheme="majorBidi" w:hAnsiTheme="majorBidi" w:cstheme="majorBidi"/>
          <w:i/>
          <w:iCs/>
          <w:lang w:val="en-US"/>
        </w:rPr>
        <w:t>(</w:t>
      </w:r>
      <w:r w:rsidR="00230B7A" w:rsidRPr="00230B7A">
        <w:rPr>
          <w:rFonts w:asciiTheme="majorBidi" w:hAnsiTheme="majorBidi" w:cstheme="majorBidi"/>
          <w:i/>
          <w:iCs/>
          <w:lang w:val="en-US"/>
        </w:rPr>
        <w:t>31</w:t>
      </w:r>
      <w:r w:rsidRPr="006879D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879D0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230B7A" w:rsidRPr="00230B7A">
        <w:rPr>
          <w:rFonts w:asciiTheme="majorBidi" w:hAnsiTheme="majorBidi" w:cstheme="majorBidi"/>
          <w:i/>
          <w:iCs/>
          <w:lang w:val="en-US"/>
        </w:rPr>
        <w:t>2567</w:t>
      </w:r>
      <w:r w:rsidRPr="006879D0">
        <w:rPr>
          <w:rFonts w:asciiTheme="majorBidi" w:hAnsiTheme="majorBidi" w:cstheme="majorBidi"/>
          <w:i/>
          <w:iCs/>
          <w:lang w:val="en-US"/>
        </w:rPr>
        <w:t xml:space="preserve">: </w:t>
      </w:r>
      <w:r w:rsidR="00230B7A" w:rsidRPr="00230B7A">
        <w:rPr>
          <w:rFonts w:asciiTheme="majorBidi" w:hAnsiTheme="majorBidi" w:cstheme="majorBidi"/>
          <w:i/>
          <w:iCs/>
          <w:lang w:val="en-US"/>
        </w:rPr>
        <w:t>2</w:t>
      </w:r>
      <w:r w:rsidR="00C368BE" w:rsidRPr="006879D0">
        <w:rPr>
          <w:rFonts w:asciiTheme="majorBidi" w:hAnsiTheme="majorBidi" w:cstheme="majorBidi"/>
          <w:i/>
          <w:iCs/>
          <w:lang w:val="en-US"/>
        </w:rPr>
        <w:t>,</w:t>
      </w:r>
      <w:r w:rsidR="00230B7A" w:rsidRPr="00230B7A">
        <w:rPr>
          <w:rFonts w:asciiTheme="majorBidi" w:hAnsiTheme="majorBidi" w:cstheme="majorBidi"/>
          <w:i/>
          <w:iCs/>
          <w:lang w:val="en-US"/>
        </w:rPr>
        <w:t>142</w:t>
      </w:r>
      <w:r w:rsidR="00C368BE" w:rsidRPr="006879D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879D0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6879D0">
        <w:rPr>
          <w:rFonts w:asciiTheme="majorBidi" w:hAnsiTheme="majorBidi" w:cstheme="majorBidi"/>
          <w:cs/>
        </w:rPr>
        <w:t xml:space="preserve"> ให้แก่โครงการของกลุ่มบริษัทเพื่อดำเนินการด้านสาธารณูปโภคโดยไม่มีกำหนดเวลา ใน</w:t>
      </w:r>
      <w:r w:rsidRPr="006F48DE">
        <w:rPr>
          <w:rFonts w:asciiTheme="majorBidi" w:hAnsiTheme="majorBidi" w:cstheme="majorBidi"/>
          <w:cs/>
        </w:rPr>
        <w:t>ระหว่างงวด</w:t>
      </w:r>
      <w:r w:rsidR="003B0BF5">
        <w:rPr>
          <w:rFonts w:asciiTheme="majorBidi" w:hAnsiTheme="majorBidi" w:cstheme="majorBidi"/>
          <w:cs/>
        </w:rPr>
        <w:t>เก้า</w:t>
      </w:r>
      <w:r w:rsidRPr="006F48DE">
        <w:rPr>
          <w:rFonts w:asciiTheme="majorBidi" w:hAnsiTheme="majorBidi" w:cstheme="majorBidi"/>
          <w:cs/>
        </w:rPr>
        <w:t xml:space="preserve">เดือนสิ้นสุดวันที่ </w:t>
      </w:r>
      <w:r w:rsidR="00230B7A" w:rsidRPr="00230B7A">
        <w:rPr>
          <w:rFonts w:asciiTheme="majorBidi" w:hAnsiTheme="majorBidi" w:cstheme="majorBidi"/>
          <w:lang w:val="en-US"/>
        </w:rPr>
        <w:t>30</w:t>
      </w:r>
      <w:r w:rsidR="00EC5F94" w:rsidRPr="006F48DE">
        <w:rPr>
          <w:rFonts w:asciiTheme="majorBidi" w:hAnsiTheme="majorBidi" w:cstheme="majorBidi"/>
          <w:lang w:val="en-US"/>
        </w:rPr>
        <w:t xml:space="preserve"> </w:t>
      </w:r>
      <w:r w:rsidR="003B0BF5">
        <w:rPr>
          <w:rFonts w:asciiTheme="majorBidi" w:hAnsiTheme="majorBidi" w:cstheme="majorBidi"/>
          <w:cs/>
          <w:lang w:val="en-US"/>
        </w:rPr>
        <w:t>กันยายน</w:t>
      </w:r>
      <w:r w:rsidR="00EC5F94" w:rsidRPr="006F48DE">
        <w:rPr>
          <w:rFonts w:asciiTheme="majorBidi" w:hAnsiTheme="majorBidi" w:cstheme="majorBidi"/>
          <w:lang w:val="en-US"/>
        </w:rPr>
        <w:t xml:space="preserve"> </w:t>
      </w:r>
      <w:r w:rsidR="00230B7A" w:rsidRPr="00230B7A">
        <w:rPr>
          <w:rFonts w:asciiTheme="majorBidi" w:hAnsiTheme="majorBidi" w:cstheme="majorBidi"/>
          <w:lang w:val="en-US"/>
        </w:rPr>
        <w:t>2568</w:t>
      </w:r>
      <w:r w:rsidR="00C368BE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บริษัทย่อยได้จด</w:t>
      </w:r>
      <w:r w:rsidRPr="00367B3F">
        <w:rPr>
          <w:rFonts w:asciiTheme="majorBidi" w:hAnsiTheme="majorBidi" w:cstheme="majorBidi"/>
          <w:spacing w:val="-4"/>
          <w:cs/>
        </w:rPr>
        <w:t>ภาระจำยอมในที่ดิน</w:t>
      </w:r>
      <w:r w:rsidRPr="00367B3F">
        <w:rPr>
          <w:rFonts w:asciiTheme="majorBidi" w:hAnsiTheme="majorBidi" w:cstheme="majorBidi"/>
          <w:spacing w:val="-4"/>
          <w:cs/>
          <w:lang w:val="en-US"/>
        </w:rPr>
        <w:t>รวมถึงยกที่ดินเป็นที่สาธารณะประโยชน์</w:t>
      </w:r>
      <w:r w:rsidRPr="00367B3F">
        <w:rPr>
          <w:rFonts w:asciiTheme="majorBidi" w:hAnsiTheme="majorBidi" w:cstheme="majorBidi"/>
          <w:spacing w:val="-4"/>
          <w:cs/>
        </w:rPr>
        <w:t xml:space="preserve">เป็นจำนวนเงิน </w:t>
      </w:r>
      <w:r w:rsidR="00230B7A" w:rsidRPr="00230B7A">
        <w:rPr>
          <w:rFonts w:asciiTheme="majorBidi" w:hAnsiTheme="majorBidi" w:cstheme="majorBidi"/>
          <w:spacing w:val="-4"/>
          <w:lang w:val="en-US"/>
        </w:rPr>
        <w:t>19</w:t>
      </w:r>
      <w:r w:rsidRPr="00367B3F">
        <w:rPr>
          <w:rFonts w:asciiTheme="majorBidi" w:hAnsiTheme="majorBidi" w:cstheme="majorBidi"/>
          <w:spacing w:val="-4"/>
          <w:cs/>
        </w:rPr>
        <w:t xml:space="preserve"> </w:t>
      </w:r>
      <w:r w:rsidRPr="00367B3F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367B3F">
        <w:rPr>
          <w:rFonts w:asciiTheme="majorBidi" w:hAnsiTheme="majorBidi" w:cstheme="majorBidi"/>
          <w:spacing w:val="-4"/>
          <w:cs/>
        </w:rPr>
        <w:t xml:space="preserve"> </w:t>
      </w:r>
      <w:r w:rsidRPr="00367B3F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230B7A" w:rsidRPr="00230B7A">
        <w:rPr>
          <w:rFonts w:asciiTheme="majorBidi" w:hAnsiTheme="majorBidi" w:cstheme="majorBidi"/>
          <w:i/>
          <w:iCs/>
          <w:spacing w:val="-4"/>
          <w:lang w:val="en-US"/>
        </w:rPr>
        <w:t>2567</w:t>
      </w:r>
      <w:r w:rsidRPr="00367B3F">
        <w:rPr>
          <w:rFonts w:asciiTheme="majorBidi" w:hAnsiTheme="majorBidi" w:cstheme="majorBidi"/>
          <w:i/>
          <w:iCs/>
          <w:spacing w:val="-4"/>
          <w:lang w:val="en-US"/>
        </w:rPr>
        <w:t xml:space="preserve">: </w:t>
      </w:r>
      <w:r w:rsidR="00230B7A" w:rsidRPr="00230B7A">
        <w:rPr>
          <w:rFonts w:asciiTheme="majorBidi" w:hAnsiTheme="majorBidi" w:cstheme="majorBidi"/>
          <w:i/>
          <w:iCs/>
          <w:spacing w:val="-4"/>
          <w:lang w:val="en-US"/>
        </w:rPr>
        <w:t>157</w:t>
      </w:r>
      <w:r w:rsidRPr="00367B3F">
        <w:rPr>
          <w:rFonts w:asciiTheme="majorBidi" w:hAnsiTheme="majorBidi" w:cstheme="majorBidi"/>
          <w:i/>
          <w:iCs/>
          <w:spacing w:val="-4"/>
          <w:lang w:val="en-US"/>
        </w:rPr>
        <w:t xml:space="preserve"> </w:t>
      </w:r>
      <w:r w:rsidRPr="00367B3F">
        <w:rPr>
          <w:rFonts w:asciiTheme="majorBidi" w:hAnsiTheme="majorBidi" w:cstheme="majorBidi"/>
          <w:i/>
          <w:iCs/>
          <w:spacing w:val="-4"/>
          <w:cs/>
          <w:lang w:val="en-US"/>
        </w:rPr>
        <w:t>ล้านบาท)</w:t>
      </w:r>
      <w:r w:rsidRPr="006F48DE">
        <w:rPr>
          <w:rFonts w:asciiTheme="majorBidi" w:hAnsiTheme="majorBidi" w:cstheme="majorBidi"/>
          <w:cs/>
        </w:rPr>
        <w:t xml:space="preserve"> โดยได้รับค่าตอบแทนเป็นจำนวนเงิน</w:t>
      </w:r>
      <w:r w:rsidR="00893192" w:rsidRPr="006F48DE">
        <w:rPr>
          <w:rFonts w:asciiTheme="majorBidi" w:hAnsiTheme="majorBidi" w:cstheme="majorBidi"/>
          <w:cs/>
        </w:rPr>
        <w:t xml:space="preserve"> </w:t>
      </w:r>
      <w:r w:rsidR="00230B7A" w:rsidRPr="00230B7A">
        <w:rPr>
          <w:rFonts w:asciiTheme="majorBidi" w:hAnsiTheme="majorBidi" w:cstheme="majorBidi"/>
          <w:lang w:val="en-US"/>
        </w:rPr>
        <w:t>22</w:t>
      </w:r>
      <w:r w:rsidR="002A7B65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  <w:lang w:val="en-US"/>
        </w:rPr>
        <w:t>(</w:t>
      </w:r>
      <w:r w:rsidR="00230B7A" w:rsidRPr="00230B7A">
        <w:rPr>
          <w:rFonts w:asciiTheme="majorBidi" w:hAnsiTheme="majorBidi" w:cstheme="majorBidi"/>
          <w:i/>
          <w:iCs/>
          <w:lang w:val="en-US"/>
        </w:rPr>
        <w:t>2567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: </w:t>
      </w:r>
      <w:r w:rsidR="00230B7A" w:rsidRPr="00230B7A">
        <w:rPr>
          <w:rFonts w:asciiTheme="majorBidi" w:hAnsiTheme="majorBidi" w:cstheme="majorBidi"/>
          <w:i/>
          <w:iCs/>
          <w:lang w:val="en-US"/>
        </w:rPr>
        <w:t>162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3742FF9C" w14:textId="77777777" w:rsidR="008877A9" w:rsidRPr="006F48DE" w:rsidRDefault="008877A9" w:rsidP="008877A9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lang w:val="en-US"/>
        </w:rPr>
      </w:pPr>
    </w:p>
    <w:p w14:paraId="05EE15EC" w14:textId="1D4B05AD" w:rsidR="00674F78" w:rsidRPr="00F415A5" w:rsidRDefault="00674F78" w:rsidP="00674F78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  <w:lang w:val="en-US"/>
        </w:rPr>
        <w:t>บริษัท</w:t>
      </w:r>
      <w:r w:rsidRPr="006F48DE">
        <w:rPr>
          <w:rFonts w:asciiTheme="majorBidi" w:hAnsiTheme="majorBidi" w:cstheme="majorBidi"/>
          <w:cs/>
        </w:rPr>
        <w:t>มีสัญญาให้</w:t>
      </w:r>
      <w:r w:rsidRPr="006F48DE">
        <w:rPr>
          <w:rFonts w:asciiTheme="majorBidi" w:hAnsiTheme="majorBidi" w:cstheme="majorBidi"/>
          <w:cs/>
          <w:lang w:val="en-US"/>
        </w:rPr>
        <w:t>กู้ยืม</w:t>
      </w:r>
      <w:r w:rsidRPr="006879D0">
        <w:rPr>
          <w:rFonts w:asciiTheme="majorBidi" w:hAnsiTheme="majorBidi" w:cstheme="majorBidi"/>
          <w:cs/>
          <w:lang w:val="en-US"/>
        </w:rPr>
        <w:t xml:space="preserve">เงินแก่บริษัทย่อยบางแห่งวงเงินรวม </w:t>
      </w:r>
      <w:r w:rsidR="00230B7A" w:rsidRPr="00230B7A">
        <w:rPr>
          <w:rFonts w:asciiTheme="majorBidi" w:hAnsiTheme="majorBidi" w:cstheme="majorBidi"/>
          <w:lang w:val="en-US"/>
        </w:rPr>
        <w:t>3</w:t>
      </w:r>
      <w:r w:rsidR="006F7E23" w:rsidRPr="006879D0">
        <w:rPr>
          <w:rFonts w:asciiTheme="majorBidi" w:hAnsiTheme="majorBidi" w:cstheme="majorBidi"/>
          <w:lang w:val="en-US"/>
        </w:rPr>
        <w:t>,</w:t>
      </w:r>
      <w:r w:rsidR="00230B7A" w:rsidRPr="00230B7A">
        <w:rPr>
          <w:rFonts w:asciiTheme="majorBidi" w:hAnsiTheme="majorBidi" w:cstheme="majorBidi"/>
          <w:lang w:val="en-US"/>
        </w:rPr>
        <w:t>825</w:t>
      </w:r>
      <w:r w:rsidR="006F7E23" w:rsidRPr="006879D0">
        <w:rPr>
          <w:rFonts w:asciiTheme="majorBidi" w:hAnsiTheme="majorBidi" w:cstheme="majorBidi"/>
          <w:lang w:val="en-US"/>
        </w:rPr>
        <w:t xml:space="preserve"> </w:t>
      </w:r>
      <w:r w:rsidRPr="006879D0">
        <w:rPr>
          <w:rFonts w:asciiTheme="majorBidi" w:hAnsiTheme="majorBidi" w:cstheme="majorBidi"/>
          <w:cs/>
          <w:lang w:val="en-US"/>
        </w:rPr>
        <w:t>ล้านบาท</w:t>
      </w:r>
      <w:r w:rsidR="00652707" w:rsidRPr="006879D0">
        <w:rPr>
          <w:rFonts w:asciiTheme="majorBidi" w:hAnsiTheme="majorBidi" w:cstheme="majorBidi"/>
          <w:cs/>
          <w:lang w:val="en-US"/>
        </w:rPr>
        <w:t xml:space="preserve"> </w:t>
      </w:r>
      <w:r w:rsidRPr="006879D0">
        <w:rPr>
          <w:rFonts w:asciiTheme="majorBidi" w:hAnsiTheme="majorBidi" w:cstheme="majorBidi"/>
          <w:cs/>
          <w:lang w:val="en-US"/>
        </w:rPr>
        <w:t>และมีสัญญากู้ยืมเงินจากบริษัทย่อยแห่</w:t>
      </w:r>
      <w:r w:rsidR="00652707" w:rsidRPr="006879D0">
        <w:rPr>
          <w:rFonts w:asciiTheme="majorBidi" w:hAnsiTheme="majorBidi" w:cstheme="majorBidi"/>
          <w:cs/>
          <w:lang w:val="en-US"/>
        </w:rPr>
        <w:t>ง</w:t>
      </w:r>
      <w:r w:rsidRPr="006879D0">
        <w:rPr>
          <w:rFonts w:asciiTheme="majorBidi" w:hAnsiTheme="majorBidi" w:cstheme="majorBidi"/>
          <w:cs/>
          <w:lang w:val="en-US"/>
        </w:rPr>
        <w:t xml:space="preserve">หนึ่งวงเงินรวม </w:t>
      </w:r>
      <w:r w:rsidR="00230B7A" w:rsidRPr="00230B7A">
        <w:rPr>
          <w:rFonts w:asciiTheme="majorBidi" w:hAnsiTheme="majorBidi" w:cstheme="majorBidi"/>
          <w:lang w:val="en-US"/>
        </w:rPr>
        <w:t>2</w:t>
      </w:r>
      <w:r w:rsidR="006F7E23" w:rsidRPr="006879D0">
        <w:rPr>
          <w:rFonts w:asciiTheme="majorBidi" w:hAnsiTheme="majorBidi" w:cstheme="majorBidi"/>
          <w:lang w:val="en-US"/>
        </w:rPr>
        <w:t>,</w:t>
      </w:r>
      <w:r w:rsidR="00230B7A" w:rsidRPr="00230B7A">
        <w:rPr>
          <w:rFonts w:asciiTheme="majorBidi" w:hAnsiTheme="majorBidi" w:cstheme="majorBidi"/>
          <w:lang w:val="en-US"/>
        </w:rPr>
        <w:t>588</w:t>
      </w:r>
      <w:r w:rsidR="006F7E23" w:rsidRPr="006879D0">
        <w:rPr>
          <w:rFonts w:asciiTheme="majorBidi" w:hAnsiTheme="majorBidi" w:cstheme="majorBidi"/>
          <w:lang w:val="en-US"/>
        </w:rPr>
        <w:t xml:space="preserve"> </w:t>
      </w:r>
      <w:r w:rsidRPr="006879D0">
        <w:rPr>
          <w:rFonts w:asciiTheme="majorBidi" w:hAnsiTheme="majorBidi" w:cstheme="majorBidi"/>
          <w:cs/>
          <w:lang w:val="en-US"/>
        </w:rPr>
        <w:t>ล้านบาท</w:t>
      </w:r>
      <w:r w:rsidRPr="006879D0">
        <w:rPr>
          <w:rFonts w:asciiTheme="majorBidi" w:hAnsiTheme="majorBidi" w:cstheme="majorBidi"/>
          <w:lang w:val="en-US"/>
        </w:rPr>
        <w:t xml:space="preserve"> </w:t>
      </w:r>
      <w:r w:rsidR="00305BB3" w:rsidRPr="006879D0">
        <w:rPr>
          <w:rFonts w:asciiTheme="majorBidi" w:hAnsiTheme="majorBidi" w:cstheme="majorBidi"/>
          <w:cs/>
          <w:lang w:val="en-US"/>
        </w:rPr>
        <w:t>โดยอัตร</w:t>
      </w:r>
      <w:r w:rsidR="00433CDC" w:rsidRPr="006879D0">
        <w:rPr>
          <w:rFonts w:asciiTheme="majorBidi" w:hAnsiTheme="majorBidi" w:cstheme="majorBidi"/>
          <w:cs/>
          <w:lang w:val="en-US"/>
        </w:rPr>
        <w:t>า</w:t>
      </w:r>
      <w:r w:rsidR="00305BB3" w:rsidRPr="006879D0">
        <w:rPr>
          <w:rFonts w:asciiTheme="majorBidi" w:hAnsiTheme="majorBidi" w:cstheme="majorBidi"/>
          <w:cs/>
          <w:lang w:val="en-US"/>
        </w:rPr>
        <w:t>ดอกเบี้ย</w:t>
      </w:r>
      <w:r w:rsidR="00305BB3">
        <w:rPr>
          <w:rFonts w:asciiTheme="majorBidi" w:hAnsiTheme="majorBidi" w:cstheme="majorBidi"/>
          <w:cs/>
          <w:lang w:val="en-US"/>
        </w:rPr>
        <w:t>เป็นไปตามที่ตกลงร่วมกัน</w:t>
      </w:r>
      <w:r w:rsidR="00433CDC">
        <w:rPr>
          <w:rFonts w:asciiTheme="majorBidi" w:hAnsiTheme="majorBidi" w:cstheme="majorBidi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และสามารถเรียกชำระเงินคืนได้ทันที</w:t>
      </w:r>
    </w:p>
    <w:p w14:paraId="6D80850A" w14:textId="77777777" w:rsidR="00F415A5" w:rsidRPr="008877A9" w:rsidRDefault="00F415A5" w:rsidP="00F415A5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</w:rPr>
      </w:pPr>
    </w:p>
    <w:p w14:paraId="4F118D23" w14:textId="6C0854EE" w:rsidR="00831C18" w:rsidRPr="006F48DE" w:rsidRDefault="00831C18" w:rsidP="00831C18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cs/>
        </w:rPr>
      </w:pPr>
      <w:r w:rsidRPr="006F48DE">
        <w:rPr>
          <w:rFonts w:asciiTheme="majorBidi" w:hAnsiTheme="majorBidi" w:cstheme="majorBidi"/>
          <w:cs/>
        </w:rPr>
        <w:t xml:space="preserve">ในเดือนพฤษภาคม </w:t>
      </w:r>
      <w:r w:rsidR="00230B7A" w:rsidRPr="00230B7A">
        <w:rPr>
          <w:rFonts w:asciiTheme="majorBidi" w:hAnsiTheme="majorBidi" w:cstheme="majorBidi"/>
          <w:lang w:val="en-US"/>
        </w:rPr>
        <w:t>2566</w:t>
      </w:r>
      <w:r w:rsidRPr="006F48DE">
        <w:rPr>
          <w:rFonts w:asciiTheme="majorBidi" w:hAnsiTheme="majorBidi" w:cstheme="majorBidi"/>
          <w:cs/>
        </w:rPr>
        <w:t xml:space="preserve"> บริษัทย่อย (ผู้ให้เช่า) ได้ทำสัญญาให้เช่าทรัพย์สินกับกิจการที่เกี่ยวข้องกันแห่งหนึ่ง (ผู้เช่า) เป็นระยะเวลา </w:t>
      </w:r>
      <w:r w:rsidR="00230B7A" w:rsidRPr="00230B7A">
        <w:rPr>
          <w:rFonts w:asciiTheme="majorBidi" w:hAnsiTheme="majorBidi" w:cstheme="majorBidi"/>
          <w:lang w:val="en-US"/>
        </w:rPr>
        <w:t>10</w:t>
      </w:r>
      <w:r w:rsidRPr="006F48DE">
        <w:rPr>
          <w:rFonts w:asciiTheme="majorBidi" w:hAnsiTheme="majorBidi" w:cstheme="majorBidi"/>
          <w:cs/>
        </w:rPr>
        <w:t xml:space="preserve"> ปี สิ้นสุดวันที่ </w:t>
      </w:r>
      <w:r w:rsidR="00230B7A" w:rsidRPr="00230B7A">
        <w:rPr>
          <w:rFonts w:asciiTheme="majorBidi" w:hAnsiTheme="majorBidi" w:cstheme="majorBidi"/>
          <w:lang w:val="en-US"/>
        </w:rPr>
        <w:t>25</w:t>
      </w:r>
      <w:r w:rsidRPr="006F48DE">
        <w:rPr>
          <w:rFonts w:asciiTheme="majorBidi" w:hAnsiTheme="majorBidi" w:cstheme="majorBidi"/>
          <w:cs/>
        </w:rPr>
        <w:t xml:space="preserve"> พฤษภาคม </w:t>
      </w:r>
      <w:r w:rsidR="00230B7A" w:rsidRPr="00230B7A">
        <w:rPr>
          <w:rFonts w:asciiTheme="majorBidi" w:hAnsiTheme="majorBidi" w:cstheme="majorBidi"/>
          <w:lang w:val="en-US"/>
        </w:rPr>
        <w:t>2576</w:t>
      </w:r>
      <w:r w:rsidRPr="006F48DE">
        <w:rPr>
          <w:rFonts w:asciiTheme="majorBidi" w:hAnsiTheme="majorBidi" w:cstheme="majorBidi"/>
          <w:cs/>
        </w:rPr>
        <w:t xml:space="preserve"> ทั้งนี้คู่สัญญาสามารถต่ออายุสัญญาไปได้อีก</w:t>
      </w:r>
      <w:r w:rsidR="00433CDC">
        <w:rPr>
          <w:rFonts w:asciiTheme="majorBidi" w:hAnsiTheme="majorBidi" w:cstheme="majorBidi"/>
          <w:cs/>
        </w:rPr>
        <w:t xml:space="preserve"> </w:t>
      </w:r>
      <w:r w:rsidR="00230B7A" w:rsidRPr="00230B7A">
        <w:rPr>
          <w:rFonts w:asciiTheme="majorBidi" w:hAnsiTheme="majorBidi" w:cstheme="majorBidi"/>
          <w:lang w:val="en-US"/>
        </w:rPr>
        <w:t>2</w:t>
      </w:r>
      <w:r w:rsidRPr="006F48DE">
        <w:rPr>
          <w:rFonts w:asciiTheme="majorBidi" w:hAnsiTheme="majorBidi" w:cstheme="majorBidi"/>
          <w:cs/>
        </w:rPr>
        <w:t xml:space="preserve"> คราว คราวละ </w:t>
      </w:r>
      <w:r w:rsidR="00230B7A" w:rsidRPr="00230B7A">
        <w:rPr>
          <w:rFonts w:asciiTheme="majorBidi" w:hAnsiTheme="majorBidi" w:cstheme="majorBidi"/>
          <w:lang w:val="en-US"/>
        </w:rPr>
        <w:t>5</w:t>
      </w:r>
      <w:r w:rsidRPr="006F48DE">
        <w:rPr>
          <w:rFonts w:asciiTheme="majorBidi" w:hAnsiTheme="majorBidi" w:cstheme="majorBidi"/>
          <w:cs/>
        </w:rPr>
        <w:t xml:space="preserve"> ปี ตามเงื่อนไขของสัญญา ผู้เช่าจะต้องจ่ายค่าเช่าเป็นรายไตรมาสตลอดอายุสัญญา</w:t>
      </w:r>
    </w:p>
    <w:p w14:paraId="5035570E" w14:textId="37FBCBA4" w:rsidR="00A65F33" w:rsidRPr="002A39D6" w:rsidRDefault="00A65F33" w:rsidP="002A3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2B57E9F9" w14:textId="77777777" w:rsidR="00F96394" w:rsidRDefault="00F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7FF9D4EF" w14:textId="5AA29C6D" w:rsidR="00667C73" w:rsidRPr="006F48DE" w:rsidRDefault="00667C73" w:rsidP="000552B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อสังหาริมทรัพย์พัฒนาเพื่อขาย</w:t>
      </w:r>
    </w:p>
    <w:p w14:paraId="2E6AC871" w14:textId="77777777" w:rsidR="00667C73" w:rsidRPr="00D31EAE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692"/>
        <w:gridCol w:w="288"/>
        <w:gridCol w:w="1692"/>
      </w:tblGrid>
      <w:tr w:rsidR="00667C73" w:rsidRPr="006F48DE" w14:paraId="7761049F" w14:textId="77777777" w:rsidTr="00D96279">
        <w:trPr>
          <w:tblHeader/>
        </w:trPr>
        <w:tc>
          <w:tcPr>
            <w:tcW w:w="5220" w:type="dxa"/>
          </w:tcPr>
          <w:p w14:paraId="51985504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25C9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61A7A49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7129" w:rsidRPr="006F48DE" w14:paraId="3C9F6A64" w14:textId="77777777" w:rsidTr="00D96279">
        <w:trPr>
          <w:tblHeader/>
        </w:trPr>
        <w:tc>
          <w:tcPr>
            <w:tcW w:w="5220" w:type="dxa"/>
          </w:tcPr>
          <w:p w14:paraId="5FFB3F92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2AEF6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BBEF4EC" w14:textId="07BBD4D1" w:rsidR="00CF7129" w:rsidRPr="006F48DE" w:rsidRDefault="00230B7A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30</w:t>
            </w:r>
            <w:r w:rsidR="00EC5F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B0BF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" w:type="dxa"/>
          </w:tcPr>
          <w:p w14:paraId="67C6EE9A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5BC874D" w14:textId="6A742181" w:rsidR="00CF7129" w:rsidRPr="006F48DE" w:rsidRDefault="00230B7A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7129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129" w:rsidRPr="006F48DE" w14:paraId="03FBFB57" w14:textId="77777777" w:rsidTr="00D96279">
        <w:trPr>
          <w:tblHeader/>
        </w:trPr>
        <w:tc>
          <w:tcPr>
            <w:tcW w:w="5220" w:type="dxa"/>
          </w:tcPr>
          <w:p w14:paraId="4AC15ADD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7B6A2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6B669B3" w14:textId="54B52994" w:rsidR="00CF7129" w:rsidRPr="006F48DE" w:rsidRDefault="00230B7A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7F01D3D0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427BFF6" w14:textId="597B830E" w:rsidR="00CF7129" w:rsidRPr="006F48DE" w:rsidRDefault="00230B7A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67C73" w:rsidRPr="006F48DE" w14:paraId="7DF94ACF" w14:textId="77777777" w:rsidTr="00D96279">
        <w:trPr>
          <w:tblHeader/>
        </w:trPr>
        <w:tc>
          <w:tcPr>
            <w:tcW w:w="5220" w:type="dxa"/>
          </w:tcPr>
          <w:p w14:paraId="74E5EA35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6D689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2571132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368E" w:rsidRPr="006F48DE" w14:paraId="796F9F55" w14:textId="77777777" w:rsidTr="00D96279">
        <w:tc>
          <w:tcPr>
            <w:tcW w:w="5220" w:type="dxa"/>
          </w:tcPr>
          <w:p w14:paraId="5FB7E082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0" w:type="dxa"/>
          </w:tcPr>
          <w:p w14:paraId="2C2CB810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A9E19AD" w14:textId="7395A81D" w:rsidR="00DA368E" w:rsidRPr="00FE7DDD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2E4BCFD9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D71950B" w14:textId="0ACBCA7F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A368E" w:rsidRPr="006F48DE" w14:paraId="413848CB" w14:textId="77777777" w:rsidTr="00D96279">
        <w:tc>
          <w:tcPr>
            <w:tcW w:w="5220" w:type="dxa"/>
          </w:tcPr>
          <w:p w14:paraId="4A408600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270" w:type="dxa"/>
          </w:tcPr>
          <w:p w14:paraId="28618D3C" w14:textId="74D438F5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1740B77" w14:textId="65EAA96A" w:rsidR="00DA368E" w:rsidRPr="00FE7DDD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88" w:type="dxa"/>
          </w:tcPr>
          <w:p w14:paraId="1BE8B7D0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9E06966" w14:textId="58DE9C60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DA368E" w:rsidRPr="006F48DE" w14:paraId="5FAE1F76" w14:textId="77777777" w:rsidTr="00D96279">
        <w:tc>
          <w:tcPr>
            <w:tcW w:w="5220" w:type="dxa"/>
          </w:tcPr>
          <w:p w14:paraId="274D6C50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6041075C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9C44D82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ADE3C15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AB3D2E2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368E" w:rsidRPr="006F48DE" w14:paraId="29F0088C" w14:textId="77777777" w:rsidTr="00D96279">
        <w:tc>
          <w:tcPr>
            <w:tcW w:w="5220" w:type="dxa"/>
          </w:tcPr>
          <w:p w14:paraId="35F9D958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270" w:type="dxa"/>
          </w:tcPr>
          <w:p w14:paraId="4D13D8E3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D746717" w14:textId="02B4849F" w:rsidR="00DA368E" w:rsidRPr="00FE7DDD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A368E" w:rsidRPr="00FE7D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288" w:type="dxa"/>
          </w:tcPr>
          <w:p w14:paraId="45A3A30A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1B28DA0" w14:textId="4DC7FEE9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A368E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DA368E" w:rsidRPr="006F48DE" w14:paraId="07F053AA" w14:textId="77777777" w:rsidTr="00D96279">
        <w:tc>
          <w:tcPr>
            <w:tcW w:w="5220" w:type="dxa"/>
          </w:tcPr>
          <w:p w14:paraId="78849908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270" w:type="dxa"/>
          </w:tcPr>
          <w:p w14:paraId="11EFAE43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2FCF89D" w14:textId="725AFA54" w:rsidR="00DA368E" w:rsidRPr="00FE7DDD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368E" w:rsidRPr="00FE7D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88" w:type="dxa"/>
          </w:tcPr>
          <w:p w14:paraId="2DDA6252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DFAC1FA" w14:textId="45B417E7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368E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DA368E" w:rsidRPr="006F48DE" w14:paraId="1B139828" w14:textId="77777777" w:rsidTr="00D96279">
        <w:tc>
          <w:tcPr>
            <w:tcW w:w="5220" w:type="dxa"/>
          </w:tcPr>
          <w:p w14:paraId="29C64AF2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270" w:type="dxa"/>
          </w:tcPr>
          <w:p w14:paraId="3735E382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965B18B" w14:textId="3DC7B8E9" w:rsidR="00DA368E" w:rsidRPr="00961BF3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A368E" w:rsidRPr="00961B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288" w:type="dxa"/>
          </w:tcPr>
          <w:p w14:paraId="3D58E7A1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6BAE5EE" w14:textId="4CA11098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A368E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</w:tr>
      <w:tr w:rsidR="00DA368E" w:rsidRPr="006F48DE" w14:paraId="5A8750AE" w14:textId="77777777" w:rsidTr="00D96279">
        <w:tc>
          <w:tcPr>
            <w:tcW w:w="5220" w:type="dxa"/>
          </w:tcPr>
          <w:p w14:paraId="59C0EEF3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270" w:type="dxa"/>
          </w:tcPr>
          <w:p w14:paraId="599BD7DD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B50F3A" w14:textId="1192E6B3" w:rsidR="00DA368E" w:rsidRPr="00961BF3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A368E" w:rsidRPr="00961B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88" w:type="dxa"/>
          </w:tcPr>
          <w:p w14:paraId="1F160B06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BB1AEB0" w14:textId="50EB1704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A368E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DA368E" w:rsidRPr="006F48DE" w14:paraId="1BE48C79" w14:textId="77777777" w:rsidTr="00D96279">
        <w:tc>
          <w:tcPr>
            <w:tcW w:w="5220" w:type="dxa"/>
          </w:tcPr>
          <w:p w14:paraId="142F0CA3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270" w:type="dxa"/>
          </w:tcPr>
          <w:p w14:paraId="6C04927E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674DE58" w14:textId="36E2846A" w:rsidR="00DA368E" w:rsidRPr="006F7E23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368E" w:rsidRPr="00961B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88" w:type="dxa"/>
          </w:tcPr>
          <w:p w14:paraId="4C827F1B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552FDEF" w14:textId="1CD4F9FF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368E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DA368E" w:rsidRPr="006F48DE" w14:paraId="24A98505" w14:textId="77777777" w:rsidTr="00D96279">
        <w:tc>
          <w:tcPr>
            <w:tcW w:w="5220" w:type="dxa"/>
          </w:tcPr>
          <w:p w14:paraId="29EDBED9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270" w:type="dxa"/>
          </w:tcPr>
          <w:p w14:paraId="20BF49D9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580DA74" w14:textId="073394C1" w:rsidR="00DA368E" w:rsidRPr="006F7E23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88" w:type="dxa"/>
          </w:tcPr>
          <w:p w14:paraId="1B497F11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D9C6A5E" w14:textId="794B295E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DA368E" w:rsidRPr="006F48DE" w14:paraId="287063D6" w14:textId="77777777" w:rsidTr="00D96279">
        <w:tc>
          <w:tcPr>
            <w:tcW w:w="5220" w:type="dxa"/>
          </w:tcPr>
          <w:p w14:paraId="1660E7D0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9C59F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20F1AEF" w14:textId="07333E58" w:rsidR="00DA368E" w:rsidRPr="006F7E23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A368E" w:rsidRPr="00961B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288" w:type="dxa"/>
          </w:tcPr>
          <w:p w14:paraId="4889292D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0FD81FB" w14:textId="52A0A0AF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A368E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DA368E" w:rsidRPr="006F48DE" w14:paraId="44487D6C" w14:textId="77777777" w:rsidTr="00D96279">
        <w:tc>
          <w:tcPr>
            <w:tcW w:w="5220" w:type="dxa"/>
          </w:tcPr>
          <w:p w14:paraId="7AB2C08F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270" w:type="dxa"/>
          </w:tcPr>
          <w:p w14:paraId="36923A84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2DBAA81" w14:textId="0AABDB68" w:rsidR="00DA368E" w:rsidRPr="006F7E23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A368E" w:rsidRPr="00961B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88" w:type="dxa"/>
          </w:tcPr>
          <w:p w14:paraId="6028D474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96B4BD2" w14:textId="66C33B1D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A368E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</w:tr>
      <w:tr w:rsidR="00DA368E" w:rsidRPr="006F48DE" w14:paraId="0CA79BD9" w14:textId="77777777" w:rsidTr="00D96279">
        <w:tc>
          <w:tcPr>
            <w:tcW w:w="5220" w:type="dxa"/>
          </w:tcPr>
          <w:p w14:paraId="2C0072AD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270" w:type="dxa"/>
          </w:tcPr>
          <w:p w14:paraId="283C138B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3C673EB" w14:textId="08C2E259" w:rsidR="00DA368E" w:rsidRPr="006F7E23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A368E" w:rsidRPr="00AB34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88" w:type="dxa"/>
          </w:tcPr>
          <w:p w14:paraId="0F59CF99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37DD02A" w14:textId="6EDCF404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A368E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</w:tr>
      <w:tr w:rsidR="00DA368E" w:rsidRPr="006F48DE" w14:paraId="270413A3" w14:textId="77777777" w:rsidTr="00861BA0">
        <w:tc>
          <w:tcPr>
            <w:tcW w:w="5220" w:type="dxa"/>
          </w:tcPr>
          <w:p w14:paraId="15129D57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62ACD5A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14B8C2" w14:textId="48D3E4FF" w:rsidR="00DA368E" w:rsidRPr="006F7E23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DA368E" w:rsidRPr="004C7F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288" w:type="dxa"/>
          </w:tcPr>
          <w:p w14:paraId="3D00B3C2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EFCE5AD" w14:textId="4C9DF865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DA368E" w:rsidRPr="001F4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</w:p>
        </w:tc>
      </w:tr>
      <w:tr w:rsidR="00DA368E" w:rsidRPr="006F48DE" w14:paraId="7821320B" w14:textId="77777777" w:rsidTr="00861BA0">
        <w:tc>
          <w:tcPr>
            <w:tcW w:w="5220" w:type="dxa"/>
          </w:tcPr>
          <w:p w14:paraId="62721C5E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4EB73F47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7036DAB" w14:textId="32FC750B" w:rsidR="00DA368E" w:rsidRPr="006F7E23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7F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4C7F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9932206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C8CFF0B" w14:textId="63D4D1E2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47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1F47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A368E" w:rsidRPr="006F48DE" w14:paraId="256D0BAF" w14:textId="77777777" w:rsidTr="00861BA0">
        <w:tc>
          <w:tcPr>
            <w:tcW w:w="5220" w:type="dxa"/>
          </w:tcPr>
          <w:p w14:paraId="2C89C350" w14:textId="77777777" w:rsidR="00DA368E" w:rsidRPr="006F48DE" w:rsidRDefault="00DA368E" w:rsidP="00DA36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C169C85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A7F6698" w14:textId="483ACD93" w:rsidR="00DA368E" w:rsidRPr="006F7E23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DA368E" w:rsidRPr="004C7F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88" w:type="dxa"/>
          </w:tcPr>
          <w:p w14:paraId="148FAB9D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66B76A11" w14:textId="4A3969F9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DA368E" w:rsidRPr="001F4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</w:tr>
    </w:tbl>
    <w:p w14:paraId="0572D02D" w14:textId="77777777" w:rsidR="00367B3F" w:rsidRPr="00564B06" w:rsidRDefault="00367B3F" w:rsidP="00367B3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D17F70" w14:textId="77777777" w:rsidR="00564B06" w:rsidRDefault="00564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598A8FF8" w14:textId="61051A5E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เงิน</w:t>
      </w:r>
      <w:r w:rsidRPr="00E355F2">
        <w:rPr>
          <w:rFonts w:asciiTheme="majorBidi" w:hAnsiTheme="majorBidi" w:cstheme="majorBidi"/>
          <w:szCs w:val="30"/>
          <w:cs/>
        </w:rPr>
        <w:t>ลงทุนในบริษัทย่อย บริษัทร่วมและ</w:t>
      </w:r>
      <w:r w:rsidRPr="006F48DE">
        <w:rPr>
          <w:rFonts w:asciiTheme="majorBidi" w:hAnsiTheme="majorBidi" w:cstheme="majorBidi"/>
          <w:szCs w:val="30"/>
          <w:cs/>
        </w:rPr>
        <w:t>การร่วมค้า</w:t>
      </w:r>
    </w:p>
    <w:p w14:paraId="33C20432" w14:textId="77777777" w:rsidR="00667C73" w:rsidRPr="00564B06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527C99B" w14:textId="77777777" w:rsidR="00667C73" w:rsidRPr="006F48DE" w:rsidRDefault="00667C73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A1D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717BCF05" w14:textId="77777777" w:rsidR="00AD23C3" w:rsidRPr="00564B06" w:rsidRDefault="00AD23C3" w:rsidP="00564B0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4"/>
        <w:gridCol w:w="1392"/>
        <w:gridCol w:w="2205"/>
      </w:tblGrid>
      <w:tr w:rsidR="00386C09" w:rsidRPr="008813E6" w14:paraId="3C2F9BD5" w14:textId="77777777" w:rsidTr="003C26D7">
        <w:tc>
          <w:tcPr>
            <w:tcW w:w="5504" w:type="dxa"/>
          </w:tcPr>
          <w:p w14:paraId="14AC37AF" w14:textId="77777777" w:rsidR="00386C09" w:rsidRDefault="00386C0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DE0FC0F" w14:textId="2D4EB77A" w:rsidR="00386C09" w:rsidRPr="00B61AE7" w:rsidRDefault="00B61AE7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E40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30B7A" w:rsidRPr="00230B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E40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="00EC5F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92" w:type="dxa"/>
          </w:tcPr>
          <w:p w14:paraId="7EC89D80" w14:textId="77777777" w:rsidR="00386C09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B3289DE" w14:textId="4DC5F10E" w:rsidR="00104D9E" w:rsidRPr="006F2EC3" w:rsidRDefault="006F2EC3" w:rsidP="00104D9E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2EC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205" w:type="dxa"/>
          </w:tcPr>
          <w:p w14:paraId="4CDFC8E3" w14:textId="77777777" w:rsidR="00386C09" w:rsidRDefault="00386C09" w:rsidP="00D96279">
            <w:pPr>
              <w:pStyle w:val="a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02A91FE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6C09" w:rsidRPr="008813E6" w14:paraId="34B0589F" w14:textId="77777777" w:rsidTr="003C26D7">
        <w:tc>
          <w:tcPr>
            <w:tcW w:w="5504" w:type="dxa"/>
          </w:tcPr>
          <w:p w14:paraId="097A1D10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2CB9AAC2" w14:textId="2ACA4E4C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205" w:type="dxa"/>
          </w:tcPr>
          <w:p w14:paraId="69D893F0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813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386C09" w:rsidRPr="008813E6" w14:paraId="7A6AD2EC" w14:textId="77777777" w:rsidTr="003C26D7">
        <w:tc>
          <w:tcPr>
            <w:tcW w:w="5504" w:type="dxa"/>
          </w:tcPr>
          <w:p w14:paraId="6C449DF5" w14:textId="77777777" w:rsidR="00386C09" w:rsidRPr="00CF018E" w:rsidRDefault="00386C09" w:rsidP="00D96279">
            <w:pPr>
              <w:pStyle w:val="a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F01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392" w:type="dxa"/>
          </w:tcPr>
          <w:p w14:paraId="1F6CA3D0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205" w:type="dxa"/>
          </w:tcPr>
          <w:p w14:paraId="25D513F1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386C09" w:rsidRPr="008813E6" w14:paraId="67B6ACA4" w14:textId="77777777" w:rsidTr="003C26D7">
        <w:tc>
          <w:tcPr>
            <w:tcW w:w="5504" w:type="dxa"/>
          </w:tcPr>
          <w:p w14:paraId="6F2AA7C9" w14:textId="4BA21339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30B7A" w:rsidRPr="00230B7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813E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813E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="00230B7A" w:rsidRPr="00230B7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92" w:type="dxa"/>
          </w:tcPr>
          <w:p w14:paraId="5273B431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</w:tcPr>
          <w:p w14:paraId="3BD4A47A" w14:textId="33FCDBDE" w:rsidR="00386C09" w:rsidRPr="008813E6" w:rsidRDefault="00230B7A" w:rsidP="0017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43</w:t>
            </w:r>
            <w:r w:rsidR="00B61AE7" w:rsidRPr="00B61AE7">
              <w:rPr>
                <w:rFonts w:ascii="Angsana New" w:hAnsi="Angsana New"/>
                <w:sz w:val="30"/>
                <w:szCs w:val="30"/>
              </w:rPr>
              <w:t>,</w:t>
            </w:r>
            <w:r w:rsidRPr="00230B7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A368E" w:rsidRPr="008813E6" w14:paraId="0C0E9953" w14:textId="77777777" w:rsidTr="003C26D7">
        <w:tc>
          <w:tcPr>
            <w:tcW w:w="5504" w:type="dxa"/>
          </w:tcPr>
          <w:p w14:paraId="52332B1D" w14:textId="170B85D3" w:rsidR="00DA368E" w:rsidRDefault="00DA368E" w:rsidP="00DA368E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5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ชำระค่าหุ้นเพิ่มทุน</w:t>
            </w:r>
          </w:p>
        </w:tc>
        <w:tc>
          <w:tcPr>
            <w:tcW w:w="1392" w:type="dxa"/>
          </w:tcPr>
          <w:p w14:paraId="1009E742" w14:textId="1692E93B" w:rsidR="00DA368E" w:rsidRPr="006F7E23" w:rsidRDefault="00DA368E" w:rsidP="00DA368E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E2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ก</w:t>
            </w:r>
            <w:r w:rsidRPr="006F7E2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205" w:type="dxa"/>
          </w:tcPr>
          <w:p w14:paraId="66F97BC8" w14:textId="36B74DAE" w:rsidR="00DA368E" w:rsidRPr="008813E6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2</w:t>
            </w:r>
            <w:r w:rsidR="00DA368E">
              <w:rPr>
                <w:rFonts w:ascii="Angsana New" w:hAnsi="Angsana New"/>
                <w:sz w:val="30"/>
                <w:szCs w:val="30"/>
              </w:rPr>
              <w:t>,</w:t>
            </w:r>
            <w:r w:rsidRPr="00230B7A"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8C0446" w:rsidRPr="008813E6" w14:paraId="05F0D0E0" w14:textId="77777777" w:rsidTr="003C26D7">
        <w:tc>
          <w:tcPr>
            <w:tcW w:w="5504" w:type="dxa"/>
          </w:tcPr>
          <w:p w14:paraId="1C7B5F8A" w14:textId="267B06DA" w:rsidR="008C0446" w:rsidRPr="00957357" w:rsidRDefault="008C0446" w:rsidP="008C0446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F7E2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รับโอนหุ้น</w:t>
            </w:r>
          </w:p>
        </w:tc>
        <w:tc>
          <w:tcPr>
            <w:tcW w:w="1392" w:type="dxa"/>
          </w:tcPr>
          <w:p w14:paraId="440CFEFC" w14:textId="3F80BBC5" w:rsidR="008C0446" w:rsidRPr="006F7E23" w:rsidRDefault="008C0446" w:rsidP="008C0446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E2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ข</w:t>
            </w:r>
            <w:r w:rsidRPr="006F7E2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205" w:type="dxa"/>
          </w:tcPr>
          <w:p w14:paraId="419ED8D2" w14:textId="62DE01F8" w:rsidR="008C0446" w:rsidRPr="006F7E23" w:rsidRDefault="00230B7A" w:rsidP="008C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8C0446" w:rsidRPr="008813E6" w14:paraId="410CA510" w14:textId="77777777" w:rsidTr="006D0797">
        <w:tc>
          <w:tcPr>
            <w:tcW w:w="5504" w:type="dxa"/>
          </w:tcPr>
          <w:p w14:paraId="7D349C97" w14:textId="7FD87372" w:rsidR="008C0446" w:rsidRPr="006F7E23" w:rsidRDefault="008C0446" w:rsidP="008C0446">
            <w:pPr>
              <w:pStyle w:val="a2"/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92" w:type="dxa"/>
          </w:tcPr>
          <w:p w14:paraId="6668487C" w14:textId="64014E10" w:rsidR="008C0446" w:rsidRPr="006F7E23" w:rsidRDefault="008C0446" w:rsidP="008C0446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066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ค</w:t>
            </w:r>
            <w:r w:rsidRPr="00B0664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205" w:type="dxa"/>
          </w:tcPr>
          <w:p w14:paraId="49B1B229" w14:textId="2FF615B2" w:rsidR="008C0446" w:rsidRPr="006F7E23" w:rsidRDefault="00230B7A" w:rsidP="008C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0446" w:rsidRPr="008813E6" w14:paraId="379EAD4F" w14:textId="77777777" w:rsidTr="003C26D7">
        <w:tc>
          <w:tcPr>
            <w:tcW w:w="5504" w:type="dxa"/>
          </w:tcPr>
          <w:p w14:paraId="660A04FD" w14:textId="22D381E9" w:rsidR="008C0446" w:rsidRPr="008813E6" w:rsidRDefault="008C0446" w:rsidP="008C0446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92" w:type="dxa"/>
          </w:tcPr>
          <w:p w14:paraId="296E4FF4" w14:textId="4CC86748" w:rsidR="008C0446" w:rsidRPr="006F7E23" w:rsidRDefault="008C0446" w:rsidP="008C0446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ง</w:t>
            </w:r>
            <w:r w:rsidRPr="006F7E2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205" w:type="dxa"/>
          </w:tcPr>
          <w:p w14:paraId="07FE08A7" w14:textId="3418EDC9" w:rsidR="008C0446" w:rsidRPr="008813E6" w:rsidRDefault="008C0446" w:rsidP="008C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30B7A" w:rsidRPr="00230B7A">
              <w:rPr>
                <w:rFonts w:ascii="Angsana New" w:hAnsi="Angsana New"/>
                <w:sz w:val="30"/>
                <w:szCs w:val="30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0446" w:rsidRPr="008813E6" w14:paraId="1405C9A4" w14:textId="77777777" w:rsidTr="003C26D7">
        <w:tc>
          <w:tcPr>
            <w:tcW w:w="5504" w:type="dxa"/>
          </w:tcPr>
          <w:p w14:paraId="2F910EA8" w14:textId="57D8B694" w:rsidR="008C0446" w:rsidRPr="00B61AE7" w:rsidRDefault="008C0446" w:rsidP="008C0446">
            <w:pPr>
              <w:pStyle w:val="a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30B7A" w:rsidRPr="00230B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334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92" w:type="dxa"/>
          </w:tcPr>
          <w:p w14:paraId="6AEC0C02" w14:textId="77777777" w:rsidR="008C0446" w:rsidRPr="008813E6" w:rsidRDefault="008C0446" w:rsidP="008C0446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7C95A5C7" w14:textId="799BAF9E" w:rsidR="008C0446" w:rsidRPr="008813E6" w:rsidRDefault="00230B7A" w:rsidP="008C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0B7A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8C0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="Angsana New" w:hAnsi="Angsana New"/>
                <w:b/>
                <w:bCs/>
                <w:sz w:val="30"/>
                <w:szCs w:val="30"/>
              </w:rPr>
              <w:t>972</w:t>
            </w:r>
          </w:p>
        </w:tc>
      </w:tr>
    </w:tbl>
    <w:p w14:paraId="196DD48D" w14:textId="77777777" w:rsidR="00564B06" w:rsidRDefault="00564B06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13E4870" w14:textId="0FA1BBDB" w:rsidR="00795D29" w:rsidRPr="00890AF3" w:rsidRDefault="00795D29" w:rsidP="0079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  <w:r w:rsidRPr="007C6BC1">
        <w:rPr>
          <w:rFonts w:asciiTheme="majorBidi" w:hAnsiTheme="majorBidi"/>
          <w:b/>
          <w:bCs/>
          <w:i/>
          <w:iCs/>
          <w:sz w:val="30"/>
          <w:szCs w:val="30"/>
          <w:cs/>
        </w:rPr>
        <w:t>บริษัทย่อยทาง</w:t>
      </w: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t>ตรง</w:t>
      </w:r>
    </w:p>
    <w:p w14:paraId="2E399D04" w14:textId="77777777" w:rsidR="00795D29" w:rsidRDefault="00795D29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8766E95" w14:textId="77777777" w:rsidR="00104D9E" w:rsidRPr="000C03B3" w:rsidRDefault="00104D9E" w:rsidP="00104D9E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0C03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ชำระค่าหุ้นเพิ่มทุนในบริษัทย่อย</w:t>
      </w:r>
    </w:p>
    <w:p w14:paraId="28087B7F" w14:textId="77777777" w:rsidR="00104D9E" w:rsidRPr="000C03B3" w:rsidRDefault="00104D9E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080"/>
        <w:gridCol w:w="1080"/>
        <w:gridCol w:w="2160"/>
      </w:tblGrid>
      <w:tr w:rsidR="000C03B3" w:rsidRPr="000C03B3" w14:paraId="0095A811" w14:textId="77777777" w:rsidTr="000C03B3">
        <w:trPr>
          <w:tblHeader/>
        </w:trPr>
        <w:tc>
          <w:tcPr>
            <w:tcW w:w="4500" w:type="dxa"/>
          </w:tcPr>
          <w:p w14:paraId="43DA9C38" w14:textId="77777777" w:rsidR="000C03B3" w:rsidRPr="000C03B3" w:rsidRDefault="000C03B3" w:rsidP="00CA728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2"/>
          </w:tcPr>
          <w:p w14:paraId="34A7F187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C03B3">
              <w:rPr>
                <w:rFonts w:asciiTheme="majorBidi" w:hAnsi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160" w:type="dxa"/>
          </w:tcPr>
          <w:p w14:paraId="29E99213" w14:textId="76D51320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C03B3">
              <w:rPr>
                <w:rFonts w:asciiTheme="majorBidi" w:hAnsiTheme="majorBidi"/>
                <w:sz w:val="30"/>
                <w:szCs w:val="30"/>
                <w:cs/>
              </w:rPr>
              <w:t>ค่าหุ้นเพิ่มทุนที่ชำระแล้ว</w:t>
            </w:r>
          </w:p>
        </w:tc>
      </w:tr>
      <w:tr w:rsidR="000C03B3" w:rsidRPr="000C03B3" w14:paraId="76B504E0" w14:textId="77777777" w:rsidTr="000C03B3">
        <w:trPr>
          <w:tblHeader/>
        </w:trPr>
        <w:tc>
          <w:tcPr>
            <w:tcW w:w="4500" w:type="dxa"/>
          </w:tcPr>
          <w:p w14:paraId="085D3A65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95DA3A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3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3EE1EED9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3B3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2160" w:type="dxa"/>
          </w:tcPr>
          <w:p w14:paraId="7C94E228" w14:textId="506A2FDE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3B3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</w:t>
            </w:r>
          </w:p>
        </w:tc>
      </w:tr>
      <w:tr w:rsidR="000C03B3" w:rsidRPr="000C03B3" w14:paraId="15013DB3" w14:textId="77777777" w:rsidTr="000C03B3">
        <w:tc>
          <w:tcPr>
            <w:tcW w:w="4500" w:type="dxa"/>
          </w:tcPr>
          <w:p w14:paraId="1988F865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488E4531" w14:textId="3CF620F1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03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C03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C03B3" w:rsidRPr="000C03B3" w14:paraId="6FD8410C" w14:textId="77777777" w:rsidTr="000C03B3">
        <w:tc>
          <w:tcPr>
            <w:tcW w:w="4500" w:type="dxa"/>
          </w:tcPr>
          <w:p w14:paraId="6BA8A7C8" w14:textId="2651AF80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03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4039A6DB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C2FB7E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9370C1C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C03B3" w:rsidRPr="000C03B3" w14:paraId="1E55CD79" w14:textId="77777777" w:rsidTr="00C3311A">
        <w:tc>
          <w:tcPr>
            <w:tcW w:w="4500" w:type="dxa"/>
          </w:tcPr>
          <w:p w14:paraId="6521FEF5" w14:textId="016BEFB8" w:rsidR="000C03B3" w:rsidRPr="00800694" w:rsidRDefault="000C03B3" w:rsidP="00CA7281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3B3">
              <w:rPr>
                <w:rFonts w:asciiTheme="majorBidi" w:hAnsiTheme="majorBidi"/>
                <w:spacing w:val="-4"/>
                <w:sz w:val="30"/>
                <w:szCs w:val="30"/>
                <w:cs/>
                <w:lang w:bidi="th-TH"/>
              </w:rPr>
              <w:t>บริษัท อินโน สเปราท์ โฮลดิ้ง จำกัด</w:t>
            </w:r>
          </w:p>
        </w:tc>
        <w:tc>
          <w:tcPr>
            <w:tcW w:w="1080" w:type="dxa"/>
          </w:tcPr>
          <w:p w14:paraId="643EE873" w14:textId="6AC77C06" w:rsidR="000C03B3" w:rsidRPr="004B1F76" w:rsidRDefault="00230B7A" w:rsidP="00CA7281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C03B3" w:rsidRPr="004B1F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025</w:t>
            </w:r>
          </w:p>
        </w:tc>
        <w:tc>
          <w:tcPr>
            <w:tcW w:w="1080" w:type="dxa"/>
          </w:tcPr>
          <w:p w14:paraId="5C686FBF" w14:textId="3812C247" w:rsidR="000C03B3" w:rsidRPr="004B1F76" w:rsidRDefault="00230B7A" w:rsidP="00CA7281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C03B3" w:rsidRPr="004B1F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2D93E8C6" w14:textId="671B141A" w:rsidR="000C03B3" w:rsidRPr="004B1F76" w:rsidRDefault="00230B7A" w:rsidP="000C03B3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C03B3" w:rsidRPr="004B1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</w:tr>
    </w:tbl>
    <w:p w14:paraId="09A38F25" w14:textId="77777777" w:rsidR="000C03B3" w:rsidRPr="000C03B3" w:rsidRDefault="000C03B3" w:rsidP="002E1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38C637E7" w14:textId="5AD238BF" w:rsidR="006F7E23" w:rsidRPr="008151E0" w:rsidRDefault="006F7E23" w:rsidP="00795D29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151E0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รับโอนหุ้นสามัญ</w:t>
      </w:r>
    </w:p>
    <w:p w14:paraId="013EADB5" w14:textId="77777777" w:rsidR="006F7E23" w:rsidRPr="008151E0" w:rsidRDefault="006F7E23" w:rsidP="006F7E23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7A540DE3" w14:textId="584383C3" w:rsidR="008151E0" w:rsidRDefault="008151E0" w:rsidP="00494B69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ในเดือนเมษายน </w:t>
      </w:r>
      <w:r w:rsidR="00230B7A" w:rsidRPr="00230B7A">
        <w:rPr>
          <w:rFonts w:asciiTheme="majorBidi" w:hAnsiTheme="majorBidi"/>
          <w:sz w:val="30"/>
          <w:szCs w:val="30"/>
          <w:lang w:val="en-US"/>
        </w:rPr>
        <w:t>2568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บริษัทได้รับโอนหุ้นสามัญของบริษัท อินโน โฮม คอนสตรัคชั่น จำกัด จาก บริษัท ควอตซ์ โฮลดิ้ง </w:t>
      </w:r>
      <w:r w:rsidR="00230B7A" w:rsidRPr="00230B7A">
        <w:rPr>
          <w:rFonts w:asciiTheme="majorBidi" w:hAnsiTheme="majorBidi"/>
          <w:sz w:val="30"/>
          <w:szCs w:val="30"/>
          <w:lang w:val="en-US"/>
        </w:rPr>
        <w:t>3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จำกัด และ บริษัท ควอตซ์ โฮลดิ้ง </w:t>
      </w:r>
      <w:r w:rsidR="00230B7A" w:rsidRPr="00230B7A">
        <w:rPr>
          <w:rFonts w:asciiTheme="majorBidi" w:hAnsiTheme="majorBidi"/>
          <w:sz w:val="30"/>
          <w:szCs w:val="30"/>
          <w:lang w:val="en-US"/>
        </w:rPr>
        <w:t>4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จำกัด จำนวน </w:t>
      </w:r>
      <w:r w:rsidR="00230B7A" w:rsidRPr="00230B7A">
        <w:rPr>
          <w:rFonts w:asciiTheme="majorBidi" w:hAnsiTheme="majorBidi"/>
          <w:sz w:val="30"/>
          <w:szCs w:val="30"/>
          <w:lang w:val="en-US"/>
        </w:rPr>
        <w:t>510</w:t>
      </w:r>
      <w:r w:rsidRPr="008151E0">
        <w:rPr>
          <w:rFonts w:asciiTheme="majorBidi" w:hAnsiTheme="majorBidi"/>
          <w:sz w:val="30"/>
          <w:szCs w:val="30"/>
        </w:rPr>
        <w:t>,</w:t>
      </w:r>
      <w:r w:rsidR="00230B7A" w:rsidRPr="00230B7A">
        <w:rPr>
          <w:rFonts w:asciiTheme="majorBidi" w:hAnsiTheme="majorBidi"/>
          <w:sz w:val="30"/>
          <w:szCs w:val="30"/>
          <w:lang w:val="en-US"/>
        </w:rPr>
        <w:t>000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หุ้น และ </w:t>
      </w:r>
      <w:r w:rsidR="00230B7A" w:rsidRPr="00230B7A">
        <w:rPr>
          <w:rFonts w:asciiTheme="majorBidi" w:hAnsiTheme="majorBidi"/>
          <w:sz w:val="30"/>
          <w:szCs w:val="30"/>
          <w:lang w:val="en-US"/>
        </w:rPr>
        <w:t>489</w:t>
      </w:r>
      <w:r w:rsidRPr="008151E0">
        <w:rPr>
          <w:rFonts w:asciiTheme="majorBidi" w:hAnsiTheme="majorBidi"/>
          <w:sz w:val="30"/>
          <w:szCs w:val="30"/>
        </w:rPr>
        <w:t>,</w:t>
      </w:r>
      <w:r w:rsidR="00230B7A" w:rsidRPr="00230B7A">
        <w:rPr>
          <w:rFonts w:asciiTheme="majorBidi" w:hAnsiTheme="majorBidi"/>
          <w:sz w:val="30"/>
          <w:szCs w:val="30"/>
          <w:lang w:val="en-US"/>
        </w:rPr>
        <w:t>999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หุ้น ตามลำดับ ซึ่งมีมูลค่าที่ตราไว้ </w:t>
      </w:r>
      <w:r w:rsidR="00230B7A" w:rsidRPr="00230B7A">
        <w:rPr>
          <w:rFonts w:asciiTheme="majorBidi" w:hAnsiTheme="majorBidi"/>
          <w:sz w:val="30"/>
          <w:szCs w:val="30"/>
          <w:lang w:val="en-US"/>
        </w:rPr>
        <w:t>100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บาทต่อหุ้น เป็นจำนวนเงินรวม </w:t>
      </w:r>
      <w:r w:rsidR="00230B7A" w:rsidRPr="00230B7A">
        <w:rPr>
          <w:rFonts w:asciiTheme="majorBidi" w:hAnsiTheme="majorBidi"/>
          <w:sz w:val="30"/>
          <w:szCs w:val="30"/>
          <w:lang w:val="en-US"/>
        </w:rPr>
        <w:t>51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ล้านบาท และ </w:t>
      </w:r>
      <w:r w:rsidR="00230B7A" w:rsidRPr="00230B7A">
        <w:rPr>
          <w:rFonts w:asciiTheme="majorBidi" w:hAnsiTheme="majorBidi"/>
          <w:sz w:val="30"/>
          <w:szCs w:val="30"/>
          <w:lang w:val="en-US"/>
        </w:rPr>
        <w:t>49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>ล้านบาท ตามลำดับ</w:t>
      </w:r>
    </w:p>
    <w:p w14:paraId="3EEC8099" w14:textId="77777777" w:rsidR="00494B69" w:rsidRDefault="00494B69" w:rsidP="00494B69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66BF84B3" w14:textId="77777777" w:rsidR="00D207BF" w:rsidRDefault="00D207BF" w:rsidP="00D207BF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จัดตั้งบริษัทย่อย</w:t>
      </w:r>
    </w:p>
    <w:p w14:paraId="5C52BF83" w14:textId="77777777" w:rsidR="00D207BF" w:rsidRPr="005F64E8" w:rsidRDefault="00D207BF" w:rsidP="00D207BF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sz w:val="22"/>
          <w:szCs w:val="22"/>
          <w:lang w:val="en-US" w:bidi="th-TH"/>
        </w:rPr>
      </w:pPr>
    </w:p>
    <w:p w14:paraId="6D89E16C" w14:textId="38E34B32" w:rsidR="00D207BF" w:rsidRDefault="00D207BF" w:rsidP="00D2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0C03B3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="00230B7A" w:rsidRPr="00230B7A">
        <w:rPr>
          <w:rFonts w:asciiTheme="majorBidi" w:hAnsiTheme="majorBidi"/>
          <w:sz w:val="30"/>
          <w:szCs w:val="30"/>
        </w:rPr>
        <w:t>2568</w:t>
      </w:r>
      <w:r w:rsidRPr="000C03B3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ที่ประชุมคณะกรรมการบริษัทมีมติอนุม</w:t>
      </w:r>
      <w:r w:rsidR="00592A3B">
        <w:rPr>
          <w:rFonts w:asciiTheme="majorBidi" w:hAnsiTheme="majorBidi"/>
          <w:sz w:val="30"/>
          <w:szCs w:val="30"/>
          <w:cs/>
        </w:rPr>
        <w:t>ั</w:t>
      </w:r>
      <w:r w:rsidRPr="000C03B3">
        <w:rPr>
          <w:rFonts w:asciiTheme="majorBidi" w:hAnsiTheme="majorBidi"/>
          <w:sz w:val="30"/>
          <w:szCs w:val="30"/>
          <w:cs/>
        </w:rPr>
        <w:t>ติ</w:t>
      </w:r>
      <w:r>
        <w:rPr>
          <w:rFonts w:asciiTheme="majorBidi" w:hAnsiTheme="majorBidi"/>
          <w:sz w:val="30"/>
          <w:szCs w:val="30"/>
          <w:cs/>
        </w:rPr>
        <w:t>ให้จัดตั้ง</w:t>
      </w:r>
      <w:r w:rsidRPr="000C03B3">
        <w:rPr>
          <w:rFonts w:asciiTheme="majorBidi" w:hAnsiTheme="majorBidi"/>
          <w:sz w:val="30"/>
          <w:szCs w:val="30"/>
          <w:cs/>
        </w:rPr>
        <w:t>บริษัทย่อย</w:t>
      </w:r>
      <w:r>
        <w:rPr>
          <w:rFonts w:asciiTheme="majorBidi" w:hAnsiTheme="majorBidi"/>
          <w:sz w:val="30"/>
          <w:szCs w:val="30"/>
          <w:cs/>
        </w:rPr>
        <w:t>แห่งใหม่</w:t>
      </w:r>
      <w:r w:rsidRPr="000C03B3">
        <w:rPr>
          <w:rFonts w:asciiTheme="majorBidi" w:hAnsiTheme="majorBidi"/>
          <w:sz w:val="30"/>
          <w:szCs w:val="30"/>
          <w:cs/>
        </w:rPr>
        <w:t>ในประเทศไทย ดังนี้</w:t>
      </w:r>
    </w:p>
    <w:p w14:paraId="5D99EE75" w14:textId="77777777" w:rsidR="00D207BF" w:rsidRPr="005F64E8" w:rsidRDefault="00D207BF" w:rsidP="00D2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24"/>
          <w:szCs w:val="24"/>
        </w:rPr>
      </w:pPr>
    </w:p>
    <w:tbl>
      <w:tblPr>
        <w:tblStyle w:val="TableGrid"/>
        <w:tblW w:w="89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90"/>
        <w:gridCol w:w="1800"/>
        <w:gridCol w:w="1080"/>
        <w:gridCol w:w="1080"/>
        <w:gridCol w:w="1110"/>
      </w:tblGrid>
      <w:tr w:rsidR="00D207BF" w14:paraId="1D9C6E70" w14:textId="77777777" w:rsidTr="00D87A5C">
        <w:tc>
          <w:tcPr>
            <w:tcW w:w="1980" w:type="dxa"/>
          </w:tcPr>
          <w:p w14:paraId="755DF304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40CB9A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CFA332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47D3E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080" w:type="dxa"/>
          </w:tcPr>
          <w:p w14:paraId="3F35A9B0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8BB89A7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207BF" w14:paraId="2FDE4489" w14:textId="77777777" w:rsidTr="00D87A5C">
        <w:tc>
          <w:tcPr>
            <w:tcW w:w="1980" w:type="dxa"/>
          </w:tcPr>
          <w:p w14:paraId="15457CF5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D7744F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95C21B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วันที่จดทะเบียน</w:t>
            </w:r>
          </w:p>
        </w:tc>
        <w:tc>
          <w:tcPr>
            <w:tcW w:w="1080" w:type="dxa"/>
          </w:tcPr>
          <w:p w14:paraId="6D44639E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ความเป็น</w:t>
            </w:r>
          </w:p>
        </w:tc>
        <w:tc>
          <w:tcPr>
            <w:tcW w:w="1080" w:type="dxa"/>
          </w:tcPr>
          <w:p w14:paraId="73AE8E1F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ทุนจด</w:t>
            </w:r>
          </w:p>
        </w:tc>
        <w:tc>
          <w:tcPr>
            <w:tcW w:w="1110" w:type="dxa"/>
          </w:tcPr>
          <w:p w14:paraId="0A8F207E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207BF" w14:paraId="10B7EF7E" w14:textId="77777777" w:rsidTr="00D87A5C">
        <w:tc>
          <w:tcPr>
            <w:tcW w:w="1980" w:type="dxa"/>
          </w:tcPr>
          <w:p w14:paraId="7CF80F89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378FDD1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63AE2F4A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จัดตั้งบริษัท</w:t>
            </w:r>
          </w:p>
        </w:tc>
        <w:tc>
          <w:tcPr>
            <w:tcW w:w="1080" w:type="dxa"/>
          </w:tcPr>
          <w:p w14:paraId="2C590718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080" w:type="dxa"/>
          </w:tcPr>
          <w:p w14:paraId="6E71FC0F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1110" w:type="dxa"/>
          </w:tcPr>
          <w:p w14:paraId="25DFAB36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ราคาทุน</w:t>
            </w:r>
          </w:p>
        </w:tc>
      </w:tr>
      <w:tr w:rsidR="00D207BF" w14:paraId="1B96BFEA" w14:textId="77777777" w:rsidTr="00D87A5C">
        <w:tc>
          <w:tcPr>
            <w:tcW w:w="1980" w:type="dxa"/>
          </w:tcPr>
          <w:p w14:paraId="7B6B6313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1C4D9D8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E61CBE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986BB" w14:textId="77777777" w:rsidR="00D207BF" w:rsidRPr="00841574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84157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90" w:type="dxa"/>
            <w:gridSpan w:val="2"/>
          </w:tcPr>
          <w:p w14:paraId="66E28860" w14:textId="77777777" w:rsidR="00D207BF" w:rsidRPr="00841574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84157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207BF" w14:paraId="6E1DE390" w14:textId="77777777" w:rsidTr="00D87A5C">
        <w:tc>
          <w:tcPr>
            <w:tcW w:w="1980" w:type="dxa"/>
          </w:tcPr>
          <w:p w14:paraId="014D4336" w14:textId="77777777" w:rsidR="00D207BF" w:rsidRPr="00841574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8415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0C1821DF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D824C8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7D78C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4F19D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015C470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207BF" w14:paraId="6BE488E9" w14:textId="77777777" w:rsidTr="00D87A5C">
        <w:tc>
          <w:tcPr>
            <w:tcW w:w="1980" w:type="dxa"/>
          </w:tcPr>
          <w:p w14:paraId="0BAFF437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5F6DCC">
              <w:rPr>
                <w:rFonts w:asciiTheme="majorBidi" w:hAnsiTheme="majorBidi"/>
                <w:sz w:val="30"/>
                <w:szCs w:val="30"/>
                <w:cs/>
              </w:rPr>
              <w:t>บริษัท ไอเพลิน จำกัด</w:t>
            </w:r>
          </w:p>
        </w:tc>
        <w:tc>
          <w:tcPr>
            <w:tcW w:w="1890" w:type="dxa"/>
          </w:tcPr>
          <w:p w14:paraId="7838A0D8" w14:textId="07CBC6B5" w:rsidR="00D207BF" w:rsidRDefault="00D207BF" w:rsidP="00592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5F6DCC">
              <w:rPr>
                <w:rFonts w:asciiTheme="majorBidi" w:hAnsiTheme="majorBidi"/>
                <w:sz w:val="30"/>
                <w:szCs w:val="30"/>
                <w:cs/>
              </w:rPr>
              <w:t>ให้เช่าและจำหน่ายอสังหาริมทรัพย์</w:t>
            </w:r>
          </w:p>
        </w:tc>
        <w:tc>
          <w:tcPr>
            <w:tcW w:w="1800" w:type="dxa"/>
          </w:tcPr>
          <w:p w14:paraId="2F7F6785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45B32645" w14:textId="5B59720C" w:rsidR="00D207BF" w:rsidRDefault="00230B7A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18</w:t>
            </w:r>
            <w:r w:rsidR="00D207B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D207BF"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</w:t>
            </w:r>
            <w:r w:rsidRPr="00230B7A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04CFED73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37D51A16" w14:textId="0778C175" w:rsidR="00D207BF" w:rsidRDefault="00230B7A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99</w:t>
            </w:r>
            <w:r w:rsidR="00D207BF">
              <w:rPr>
                <w:rFonts w:asciiTheme="majorBidi" w:hAnsi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05569882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662576E3" w14:textId="47C2B94C" w:rsidR="00D207BF" w:rsidRDefault="00230B7A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10" w:type="dxa"/>
          </w:tcPr>
          <w:p w14:paraId="464EBD21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5BA6C96" w14:textId="1605EF50" w:rsidR="00D207BF" w:rsidRDefault="00230B7A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0</w:t>
            </w:r>
            <w:r w:rsidR="00D207BF">
              <w:rPr>
                <w:rFonts w:asciiTheme="majorBidi" w:hAnsi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sz w:val="30"/>
                <w:szCs w:val="30"/>
              </w:rPr>
              <w:t>25</w:t>
            </w:r>
          </w:p>
        </w:tc>
      </w:tr>
      <w:tr w:rsidR="00D207BF" w14:paraId="4E9AA29F" w14:textId="77777777" w:rsidTr="00D87A5C">
        <w:tc>
          <w:tcPr>
            <w:tcW w:w="1980" w:type="dxa"/>
          </w:tcPr>
          <w:p w14:paraId="39654B5B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5F6DCC">
              <w:rPr>
                <w:rFonts w:asciiTheme="majorBidi" w:hAnsiTheme="majorBidi"/>
                <w:sz w:val="30"/>
                <w:szCs w:val="30"/>
                <w:cs/>
              </w:rPr>
              <w:t>บริษัท แพลนท์เนอรี จำกัด</w:t>
            </w:r>
          </w:p>
        </w:tc>
        <w:tc>
          <w:tcPr>
            <w:tcW w:w="1890" w:type="dxa"/>
          </w:tcPr>
          <w:p w14:paraId="7E08AD82" w14:textId="2CCE61DF" w:rsidR="00D207BF" w:rsidRDefault="00D207BF" w:rsidP="00592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  <w:cs/>
              </w:rPr>
            </w:pPr>
            <w:r w:rsidRPr="005F6DCC">
              <w:rPr>
                <w:rFonts w:asciiTheme="majorBidi" w:hAnsiTheme="majorBidi"/>
                <w:sz w:val="30"/>
                <w:szCs w:val="30"/>
                <w:cs/>
              </w:rPr>
              <w:t>ให้เช่าและจำหน่ายอสังหาริมทรัพย์</w:t>
            </w:r>
          </w:p>
        </w:tc>
        <w:tc>
          <w:tcPr>
            <w:tcW w:w="1800" w:type="dxa"/>
          </w:tcPr>
          <w:p w14:paraId="2DF5510F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3733779A" w14:textId="370C483A" w:rsidR="00D207BF" w:rsidRDefault="00230B7A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18</w:t>
            </w:r>
            <w:r w:rsidR="00D207B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D207BF"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</w:t>
            </w:r>
            <w:r w:rsidRPr="00230B7A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4C802FE7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6CBA8C67" w14:textId="5E0ABC20" w:rsidR="00D207BF" w:rsidRDefault="00230B7A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99</w:t>
            </w:r>
            <w:r w:rsidR="00D207BF">
              <w:rPr>
                <w:rFonts w:asciiTheme="majorBidi" w:hAnsi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4BA9434E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3787D2CA" w14:textId="09808A2C" w:rsidR="00D207BF" w:rsidRDefault="00230B7A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10" w:type="dxa"/>
          </w:tcPr>
          <w:p w14:paraId="70AE65D9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6D862732" w14:textId="3DBB233B" w:rsidR="00D207BF" w:rsidRDefault="00230B7A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0</w:t>
            </w:r>
            <w:r w:rsidR="00D207BF">
              <w:rPr>
                <w:rFonts w:asciiTheme="majorBidi" w:hAnsi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sz w:val="30"/>
                <w:szCs w:val="30"/>
              </w:rPr>
              <w:t>25</w:t>
            </w:r>
          </w:p>
        </w:tc>
      </w:tr>
      <w:tr w:rsidR="00D207BF" w14:paraId="3802DCF9" w14:textId="77777777" w:rsidTr="00D87A5C">
        <w:tc>
          <w:tcPr>
            <w:tcW w:w="1980" w:type="dxa"/>
          </w:tcPr>
          <w:p w14:paraId="1D5D9889" w14:textId="77777777" w:rsidR="00D207BF" w:rsidRPr="00022C77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22C7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2AB19364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703213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DFF6E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7D1AF8" w14:textId="77777777" w:rsidR="00D207BF" w:rsidRDefault="00D207BF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B80672B" w14:textId="6826958C" w:rsidR="00D207BF" w:rsidRPr="00022C77" w:rsidRDefault="00230B7A" w:rsidP="00D8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D207BF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b/>
                <w:bCs/>
                <w:sz w:val="30"/>
                <w:szCs w:val="30"/>
              </w:rPr>
              <w:t>50</w:t>
            </w:r>
          </w:p>
        </w:tc>
      </w:tr>
    </w:tbl>
    <w:p w14:paraId="60E41C24" w14:textId="77777777" w:rsidR="00D207BF" w:rsidRPr="005F64E8" w:rsidRDefault="00D207BF" w:rsidP="00D2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16"/>
          <w:szCs w:val="16"/>
        </w:rPr>
      </w:pPr>
    </w:p>
    <w:p w14:paraId="3D43E854" w14:textId="275B72E9" w:rsidR="00795D29" w:rsidRPr="008151E0" w:rsidRDefault="00795D29" w:rsidP="00795D29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151E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จดทะเบียนเลิกบริษัท</w:t>
      </w:r>
      <w:r w:rsidR="009D340A" w:rsidRPr="008151E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ย่อย</w:t>
      </w:r>
    </w:p>
    <w:p w14:paraId="60BDC625" w14:textId="77777777" w:rsidR="00324AB2" w:rsidRPr="005F64E8" w:rsidRDefault="00324AB2" w:rsidP="00104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20"/>
          <w:szCs w:val="20"/>
        </w:rPr>
      </w:pPr>
    </w:p>
    <w:p w14:paraId="6FC5446C" w14:textId="27A176EE" w:rsidR="000C03B3" w:rsidRDefault="000C03B3" w:rsidP="000C0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0C03B3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="00230B7A" w:rsidRPr="00230B7A">
        <w:rPr>
          <w:rFonts w:asciiTheme="majorBidi" w:hAnsiTheme="majorBidi"/>
          <w:sz w:val="30"/>
          <w:szCs w:val="30"/>
        </w:rPr>
        <w:t>2568</w:t>
      </w:r>
      <w:r w:rsidRPr="000C03B3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ที่ประชุมคณะกรรมการบริษัทมีมติอนุม</w:t>
      </w:r>
      <w:r w:rsidR="00261C7B">
        <w:rPr>
          <w:rFonts w:asciiTheme="majorBidi" w:hAnsiTheme="majorBidi"/>
          <w:sz w:val="30"/>
          <w:szCs w:val="30"/>
          <w:cs/>
        </w:rPr>
        <w:t>ั</w:t>
      </w:r>
      <w:r w:rsidRPr="000C03B3">
        <w:rPr>
          <w:rFonts w:asciiTheme="majorBidi" w:hAnsiTheme="majorBidi"/>
          <w:sz w:val="30"/>
          <w:szCs w:val="30"/>
          <w:cs/>
        </w:rPr>
        <w:t xml:space="preserve">ติการเลิกกิจการของบริษัทย่อยในประเทศไทย </w:t>
      </w:r>
      <w:r w:rsidR="008D5D20">
        <w:rPr>
          <w:rFonts w:asciiTheme="majorBidi" w:hAnsiTheme="majorBidi"/>
          <w:sz w:val="30"/>
          <w:szCs w:val="30"/>
        </w:rPr>
        <w:br/>
      </w:r>
      <w:r w:rsidRPr="000C03B3">
        <w:rPr>
          <w:rFonts w:asciiTheme="majorBidi" w:hAnsiTheme="majorBidi"/>
          <w:sz w:val="30"/>
          <w:szCs w:val="30"/>
          <w:cs/>
        </w:rPr>
        <w:t>และอยู่ระหว่างดำเนินการชำระบัญชี ดังนี้</w:t>
      </w:r>
    </w:p>
    <w:p w14:paraId="5191DEC1" w14:textId="40FACE75" w:rsidR="00A8230C" w:rsidRPr="005F64E8" w:rsidRDefault="00A8230C" w:rsidP="0079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10"/>
          <w:szCs w:val="10"/>
        </w:rPr>
      </w:pPr>
    </w:p>
    <w:tbl>
      <w:tblPr>
        <w:tblStyle w:val="TableGrid"/>
        <w:tblW w:w="89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90"/>
        <w:gridCol w:w="1800"/>
        <w:gridCol w:w="1080"/>
        <w:gridCol w:w="1080"/>
        <w:gridCol w:w="1110"/>
      </w:tblGrid>
      <w:tr w:rsidR="008D5D20" w14:paraId="29EC0894" w14:textId="77777777" w:rsidTr="008D5D20">
        <w:tc>
          <w:tcPr>
            <w:tcW w:w="1980" w:type="dxa"/>
          </w:tcPr>
          <w:p w14:paraId="2136D219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F26D3A3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91E3CA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C927A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080" w:type="dxa"/>
          </w:tcPr>
          <w:p w14:paraId="3AEC20D9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FB4E619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D5D20" w14:paraId="2C85A0E9" w14:textId="77777777" w:rsidTr="008D5D20">
        <w:tc>
          <w:tcPr>
            <w:tcW w:w="1980" w:type="dxa"/>
          </w:tcPr>
          <w:p w14:paraId="5F11D1C8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A9D274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2FB7C18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วันที่จดทะเบียน</w:t>
            </w:r>
          </w:p>
        </w:tc>
        <w:tc>
          <w:tcPr>
            <w:tcW w:w="1080" w:type="dxa"/>
          </w:tcPr>
          <w:p w14:paraId="54D450ED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ความเป็น</w:t>
            </w:r>
          </w:p>
        </w:tc>
        <w:tc>
          <w:tcPr>
            <w:tcW w:w="1080" w:type="dxa"/>
          </w:tcPr>
          <w:p w14:paraId="70317461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ทุนจด</w:t>
            </w:r>
          </w:p>
        </w:tc>
        <w:tc>
          <w:tcPr>
            <w:tcW w:w="1110" w:type="dxa"/>
          </w:tcPr>
          <w:p w14:paraId="344A96BD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D5D20" w14:paraId="78AE3F5C" w14:textId="77777777" w:rsidTr="008D5D20">
        <w:tc>
          <w:tcPr>
            <w:tcW w:w="1980" w:type="dxa"/>
          </w:tcPr>
          <w:p w14:paraId="1D7AD2BA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BF2F95F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03557626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เลิกบริษัท</w:t>
            </w:r>
          </w:p>
        </w:tc>
        <w:tc>
          <w:tcPr>
            <w:tcW w:w="1080" w:type="dxa"/>
          </w:tcPr>
          <w:p w14:paraId="00A251F8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080" w:type="dxa"/>
          </w:tcPr>
          <w:p w14:paraId="6E2F597A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1110" w:type="dxa"/>
          </w:tcPr>
          <w:p w14:paraId="29889AFA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ราคาทุน</w:t>
            </w:r>
          </w:p>
        </w:tc>
      </w:tr>
      <w:tr w:rsidR="008D5D20" w14:paraId="3E7E82B1" w14:textId="77777777" w:rsidTr="008D5D20">
        <w:tc>
          <w:tcPr>
            <w:tcW w:w="1980" w:type="dxa"/>
          </w:tcPr>
          <w:p w14:paraId="4FC1A4C2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2DA7586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DB87B9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F28936" w14:textId="77777777" w:rsidR="008D5D20" w:rsidRPr="00841574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84157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90" w:type="dxa"/>
            <w:gridSpan w:val="2"/>
          </w:tcPr>
          <w:p w14:paraId="5C86E7FB" w14:textId="77777777" w:rsidR="008D5D20" w:rsidRPr="00841574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84157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5D20" w14:paraId="3886FE6A" w14:textId="77777777" w:rsidTr="008D5D20">
        <w:tc>
          <w:tcPr>
            <w:tcW w:w="1980" w:type="dxa"/>
          </w:tcPr>
          <w:p w14:paraId="16689978" w14:textId="77777777" w:rsidR="008D5D20" w:rsidRPr="00841574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8415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45D449EA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246E1F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18C7B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70FD7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A479E0C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D5D20" w14:paraId="2087CD61" w14:textId="77777777" w:rsidTr="008D5D20">
        <w:tc>
          <w:tcPr>
            <w:tcW w:w="1980" w:type="dxa"/>
          </w:tcPr>
          <w:p w14:paraId="424FAC09" w14:textId="54736B57" w:rsidR="008D5D20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841574">
              <w:rPr>
                <w:rFonts w:asciiTheme="majorBidi" w:hAnsiTheme="majorBidi"/>
                <w:sz w:val="30"/>
                <w:szCs w:val="30"/>
                <w:cs/>
              </w:rPr>
              <w:t>บริษัท พีเอส เวล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โฮลดิ้ง </w:t>
            </w:r>
            <w:r w:rsidR="00230B7A" w:rsidRPr="00230B7A">
              <w:rPr>
                <w:rFonts w:asciiTheme="majorBidi" w:hAnsiTheme="majorBidi"/>
                <w:sz w:val="30"/>
                <w:szCs w:val="30"/>
              </w:rPr>
              <w:t>2</w:t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587AB4B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40C2FD71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13819D70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6E818CCE" w14:textId="06A4EA28" w:rsidR="008D5D20" w:rsidRDefault="00230B7A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4</w:t>
            </w:r>
            <w:r w:rsidR="008D5D20"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 w:rsidRPr="00230B7A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7B03A0BC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53A4DB2" w14:textId="5F1AC5B2" w:rsidR="008D5D20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99</w:t>
            </w:r>
            <w:r w:rsidR="00C25553">
              <w:rPr>
                <w:rFonts w:asciiTheme="majorBidi" w:hAnsi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38C39A2E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2FE9B7F" w14:textId="213C0C17" w:rsidR="008D5D20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10" w:type="dxa"/>
          </w:tcPr>
          <w:p w14:paraId="3CA0273C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670E094D" w14:textId="73A7E594" w:rsidR="008D5D20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0</w:t>
            </w:r>
            <w:r w:rsidR="008D5D20">
              <w:rPr>
                <w:rFonts w:asciiTheme="majorBidi" w:hAnsi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8D5D20" w14:paraId="0833841F" w14:textId="77777777" w:rsidTr="008D5D20">
        <w:tc>
          <w:tcPr>
            <w:tcW w:w="1980" w:type="dxa"/>
          </w:tcPr>
          <w:p w14:paraId="416382D5" w14:textId="5049292D" w:rsidR="008D5D20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841574">
              <w:rPr>
                <w:rFonts w:asciiTheme="majorBidi" w:hAnsiTheme="majorBidi"/>
                <w:sz w:val="30"/>
                <w:szCs w:val="30"/>
                <w:cs/>
              </w:rPr>
              <w:t>บริษัท พีเอส เวล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>นราธิวาส จำกัด</w:t>
            </w:r>
          </w:p>
        </w:tc>
        <w:tc>
          <w:tcPr>
            <w:tcW w:w="1890" w:type="dxa"/>
          </w:tcPr>
          <w:p w14:paraId="219EEA9D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689B5C94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ขายอสังหาริมทรัพย์</w:t>
            </w:r>
          </w:p>
        </w:tc>
        <w:tc>
          <w:tcPr>
            <w:tcW w:w="1800" w:type="dxa"/>
          </w:tcPr>
          <w:p w14:paraId="2B3B87E9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25D9CFEF" w14:textId="43371CC8" w:rsidR="008D5D20" w:rsidRDefault="00230B7A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4</w:t>
            </w:r>
            <w:r w:rsidR="008D5D20"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 w:rsidRPr="00230B7A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300AD8F2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B317C94" w14:textId="6A199160" w:rsidR="008D5D20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99</w:t>
            </w:r>
            <w:r w:rsidR="00C25553">
              <w:rPr>
                <w:rFonts w:asciiTheme="majorBidi" w:hAnsi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24850A3E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1EE6A326" w14:textId="3B3B23FE" w:rsidR="008D5D20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10" w:type="dxa"/>
          </w:tcPr>
          <w:p w14:paraId="110DAC3E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4958C48" w14:textId="5CFC68C6" w:rsidR="008D5D20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0</w:t>
            </w:r>
            <w:r w:rsidR="008D5D20">
              <w:rPr>
                <w:rFonts w:asciiTheme="majorBidi" w:hAnsi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8D5D20" w14:paraId="6903A4FA" w14:textId="77777777" w:rsidTr="008D5D20">
        <w:tc>
          <w:tcPr>
            <w:tcW w:w="1980" w:type="dxa"/>
          </w:tcPr>
          <w:p w14:paraId="77250F12" w14:textId="23139787" w:rsidR="008D5D20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ควอตซ์ 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โฮลดิ้ง </w:t>
            </w:r>
            <w:r w:rsidR="00230B7A" w:rsidRPr="00230B7A">
              <w:rPr>
                <w:rFonts w:asciiTheme="majorBidi" w:hAnsiTheme="majorBidi"/>
                <w:sz w:val="30"/>
                <w:szCs w:val="30"/>
              </w:rPr>
              <w:t>3</w:t>
            </w:r>
            <w:r w:rsidRPr="0084157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90" w:type="dxa"/>
          </w:tcPr>
          <w:p w14:paraId="63C02EBB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5ECDAC40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1355F7CF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64106A88" w14:textId="2E412605" w:rsidR="008D5D20" w:rsidRDefault="00230B7A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27</w:t>
            </w:r>
            <w:r w:rsidR="008D5D20" w:rsidRPr="0084157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D5D20"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230B7A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64D3D54C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DAAA20C" w14:textId="570F2BEC" w:rsidR="008D5D20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99</w:t>
            </w:r>
            <w:r w:rsidR="00C25553">
              <w:rPr>
                <w:rFonts w:asciiTheme="majorBidi" w:hAnsi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06176D3F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BC6B6EB" w14:textId="4A1F2AF9" w:rsidR="008D5D20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53</w:t>
            </w:r>
          </w:p>
        </w:tc>
        <w:tc>
          <w:tcPr>
            <w:tcW w:w="1110" w:type="dxa"/>
          </w:tcPr>
          <w:p w14:paraId="21643595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1C68514C" w14:textId="7A96FF4D" w:rsidR="008D5D20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53</w:t>
            </w:r>
            <w:r w:rsidR="008D5D20">
              <w:rPr>
                <w:rFonts w:asciiTheme="majorBidi" w:hAnsi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</w:tr>
      <w:tr w:rsidR="008D5D20" w14:paraId="1F89CCD5" w14:textId="77777777" w:rsidTr="008D5D20">
        <w:tc>
          <w:tcPr>
            <w:tcW w:w="1980" w:type="dxa"/>
          </w:tcPr>
          <w:p w14:paraId="77451625" w14:textId="479DFBE3" w:rsidR="008D5D20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ควอตซ์ 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โฮลดิ้ง </w:t>
            </w:r>
            <w:r w:rsidR="00230B7A" w:rsidRPr="00230B7A">
              <w:rPr>
                <w:rFonts w:asciiTheme="majorBidi" w:hAnsiTheme="majorBidi"/>
                <w:sz w:val="30"/>
                <w:szCs w:val="30"/>
              </w:rPr>
              <w:t>4</w:t>
            </w:r>
            <w:r w:rsidRPr="0084157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90" w:type="dxa"/>
          </w:tcPr>
          <w:p w14:paraId="306F890C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41E951B9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2EF1012C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6EC6BC17" w14:textId="33166259" w:rsidR="008D5D20" w:rsidRDefault="00230B7A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27</w:t>
            </w:r>
            <w:r w:rsidR="008D5D20" w:rsidRPr="0084157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D5D20"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230B7A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592AA6A8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4484EE0" w14:textId="09B27758" w:rsidR="008D5D20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99</w:t>
            </w:r>
            <w:r w:rsidR="00C25553">
              <w:rPr>
                <w:rFonts w:asciiTheme="majorBidi" w:hAnsi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7506CB07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0A7BBB6" w14:textId="1E365B5D" w:rsidR="008D5D20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50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DD90BCF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6AA6E41B" w14:textId="26A767F4" w:rsidR="008D5D20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50</w:t>
            </w:r>
            <w:r w:rsidR="008D5D20">
              <w:rPr>
                <w:rFonts w:asciiTheme="majorBidi" w:hAnsi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</w:tr>
      <w:tr w:rsidR="008D5D20" w14:paraId="6933A557" w14:textId="77777777" w:rsidTr="008D5D20">
        <w:tc>
          <w:tcPr>
            <w:tcW w:w="1980" w:type="dxa"/>
          </w:tcPr>
          <w:p w14:paraId="0483C5E0" w14:textId="77777777" w:rsidR="008D5D20" w:rsidRPr="00022C77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22C7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4E4AC238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09BFC1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E07B0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9A3BB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71B30FF" w14:textId="1429C6F7" w:rsidR="008D5D20" w:rsidRPr="00022C77" w:rsidRDefault="00230B7A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/>
                <w:b/>
                <w:bCs/>
                <w:sz w:val="30"/>
                <w:szCs w:val="30"/>
              </w:rPr>
              <w:t>104</w:t>
            </w:r>
            <w:r w:rsidR="008D5D20" w:rsidRPr="00022C77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72DDAC0B" w14:textId="4AB073CF" w:rsidR="007C6BC1" w:rsidRPr="00890AF3" w:rsidRDefault="007C6BC1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  <w:r w:rsidRPr="007C6BC1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บริษัทย่อยทางอ้อม</w:t>
      </w:r>
    </w:p>
    <w:p w14:paraId="3D1E1649" w14:textId="77777777" w:rsidR="007C6BC1" w:rsidRPr="00860B12" w:rsidRDefault="007C6BC1" w:rsidP="00860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6D851" w14:textId="11D1154D" w:rsidR="00860B12" w:rsidRDefault="00860B12" w:rsidP="00860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0B12">
        <w:rPr>
          <w:rFonts w:asciiTheme="majorBidi" w:hAnsiTheme="majorBidi" w:cstheme="majorBidi"/>
          <w:i/>
          <w:iCs/>
          <w:sz w:val="30"/>
          <w:szCs w:val="30"/>
          <w:cs/>
        </w:rPr>
        <w:t>โอนหุ้น</w:t>
      </w:r>
    </w:p>
    <w:p w14:paraId="65265FD6" w14:textId="77777777" w:rsidR="00860B12" w:rsidRPr="00860B12" w:rsidRDefault="00860B12" w:rsidP="00860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4649C4C3" w14:textId="371F07BA" w:rsidR="007C6BC1" w:rsidRDefault="007C6BC1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C6BC1">
        <w:rPr>
          <w:rFonts w:asciiTheme="majorBidi" w:hAnsiTheme="majorBidi"/>
          <w:sz w:val="30"/>
          <w:szCs w:val="30"/>
          <w:cs/>
        </w:rPr>
        <w:t xml:space="preserve">ในเดือนมกราคม </w:t>
      </w:r>
      <w:r w:rsidR="00230B7A" w:rsidRPr="00230B7A">
        <w:rPr>
          <w:rFonts w:asciiTheme="majorBidi" w:hAnsiTheme="majorBidi" w:cstheme="majorBidi"/>
          <w:sz w:val="30"/>
          <w:szCs w:val="30"/>
        </w:rPr>
        <w:t>2568</w:t>
      </w:r>
      <w:r w:rsidRPr="007C6BC1">
        <w:rPr>
          <w:rFonts w:asciiTheme="majorBidi" w:hAnsiTheme="majorBidi" w:cstheme="majorBidi"/>
          <w:sz w:val="30"/>
          <w:szCs w:val="30"/>
        </w:rPr>
        <w:t xml:space="preserve"> </w:t>
      </w:r>
      <w:r w:rsidRPr="007C6BC1">
        <w:rPr>
          <w:rFonts w:asciiTheme="majorBidi" w:hAnsiTheme="majorBidi"/>
          <w:sz w:val="30"/>
          <w:szCs w:val="30"/>
          <w:cs/>
        </w:rPr>
        <w:t xml:space="preserve">บริษัทย่อยทางตรงของบริษัทได้โอนหุ้นของบริษัท โรงพยาบาลวิมุต สุขุมวิท จำกัด (เดิมชื่อ บริษัท พฤกษา เวนเจอร์ วัน จำกัด) จำนวน </w:t>
      </w:r>
      <w:r w:rsidR="00230B7A" w:rsidRPr="00230B7A">
        <w:rPr>
          <w:rFonts w:asciiTheme="majorBidi" w:hAnsiTheme="majorBidi" w:cstheme="majorBidi"/>
          <w:sz w:val="30"/>
          <w:szCs w:val="30"/>
        </w:rPr>
        <w:t>79</w:t>
      </w:r>
      <w:r w:rsidRPr="007C6BC1">
        <w:rPr>
          <w:rFonts w:asciiTheme="majorBidi" w:hAnsiTheme="majorBidi" w:cstheme="majorBidi"/>
          <w:sz w:val="30"/>
          <w:szCs w:val="30"/>
        </w:rPr>
        <w:t>,</w:t>
      </w:r>
      <w:r w:rsidR="00230B7A" w:rsidRPr="00230B7A">
        <w:rPr>
          <w:rFonts w:asciiTheme="majorBidi" w:hAnsiTheme="majorBidi" w:cstheme="majorBidi"/>
          <w:sz w:val="30"/>
          <w:szCs w:val="30"/>
        </w:rPr>
        <w:t>999</w:t>
      </w:r>
      <w:r w:rsidRPr="007C6BC1">
        <w:rPr>
          <w:rFonts w:asciiTheme="majorBidi" w:hAnsiTheme="majorBidi" w:cstheme="majorBidi"/>
          <w:sz w:val="30"/>
          <w:szCs w:val="30"/>
        </w:rPr>
        <w:t>,</w:t>
      </w:r>
      <w:r w:rsidR="00230B7A" w:rsidRPr="00230B7A">
        <w:rPr>
          <w:rFonts w:asciiTheme="majorBidi" w:hAnsiTheme="majorBidi" w:cstheme="majorBidi"/>
          <w:sz w:val="30"/>
          <w:szCs w:val="30"/>
        </w:rPr>
        <w:t>998</w:t>
      </w:r>
      <w:r w:rsidRPr="007C6BC1">
        <w:rPr>
          <w:rFonts w:asciiTheme="majorBidi" w:hAnsiTheme="majorBidi" w:cstheme="majorBidi"/>
          <w:sz w:val="30"/>
          <w:szCs w:val="30"/>
        </w:rPr>
        <w:t xml:space="preserve"> </w:t>
      </w:r>
      <w:r w:rsidRPr="007C6BC1">
        <w:rPr>
          <w:rFonts w:asciiTheme="majorBidi" w:hAnsiTheme="majorBidi"/>
          <w:sz w:val="30"/>
          <w:szCs w:val="30"/>
          <w:cs/>
        </w:rPr>
        <w:t xml:space="preserve">หุ้น ราคาหุ้นละ </w:t>
      </w:r>
      <w:r w:rsidR="00230B7A" w:rsidRPr="00230B7A">
        <w:rPr>
          <w:rFonts w:asciiTheme="majorBidi" w:hAnsiTheme="majorBidi" w:cstheme="majorBidi"/>
          <w:sz w:val="30"/>
          <w:szCs w:val="30"/>
        </w:rPr>
        <w:t>10</w:t>
      </w:r>
      <w:r w:rsidRPr="007C6BC1">
        <w:rPr>
          <w:rFonts w:asciiTheme="majorBidi" w:hAnsiTheme="majorBidi" w:cstheme="majorBidi"/>
          <w:sz w:val="30"/>
          <w:szCs w:val="30"/>
        </w:rPr>
        <w:t xml:space="preserve"> </w:t>
      </w:r>
      <w:r w:rsidRPr="007C6BC1">
        <w:rPr>
          <w:rFonts w:asciiTheme="majorBidi" w:hAnsiTheme="majorBidi"/>
          <w:sz w:val="30"/>
          <w:szCs w:val="30"/>
          <w:cs/>
        </w:rPr>
        <w:t xml:space="preserve">บาท ชำระหุ้นแล้วเสร็จร้อยละ </w:t>
      </w:r>
      <w:r w:rsidR="00230B7A" w:rsidRPr="00230B7A">
        <w:rPr>
          <w:rFonts w:asciiTheme="majorBidi" w:hAnsiTheme="majorBidi" w:cstheme="majorBidi"/>
          <w:sz w:val="30"/>
          <w:szCs w:val="30"/>
        </w:rPr>
        <w:t>90</w:t>
      </w:r>
      <w:r w:rsidRPr="007C6BC1">
        <w:rPr>
          <w:rFonts w:asciiTheme="majorBidi" w:hAnsiTheme="majorBidi" w:cstheme="majorBidi"/>
          <w:sz w:val="30"/>
          <w:szCs w:val="30"/>
        </w:rPr>
        <w:t xml:space="preserve"> </w:t>
      </w:r>
      <w:r w:rsidRPr="007C6BC1">
        <w:rPr>
          <w:rFonts w:asciiTheme="majorBidi" w:hAnsiTheme="majorBidi"/>
          <w:sz w:val="30"/>
          <w:szCs w:val="30"/>
          <w:cs/>
        </w:rPr>
        <w:t>คิดเป็นจำนวน</w:t>
      </w:r>
      <w:r w:rsidR="001B4FAF" w:rsidRPr="007C6BC1">
        <w:rPr>
          <w:rFonts w:asciiTheme="majorBidi" w:hAnsiTheme="majorBidi"/>
          <w:sz w:val="30"/>
          <w:szCs w:val="30"/>
          <w:cs/>
        </w:rPr>
        <w:t>เงิน</w:t>
      </w:r>
      <w:r w:rsidRPr="007C6BC1">
        <w:rPr>
          <w:rFonts w:asciiTheme="majorBidi" w:hAnsiTheme="majorBidi"/>
          <w:sz w:val="30"/>
          <w:szCs w:val="30"/>
          <w:cs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</w:rPr>
        <w:t>720</w:t>
      </w:r>
      <w:r w:rsidRPr="007C6BC1">
        <w:rPr>
          <w:rFonts w:asciiTheme="majorBidi" w:hAnsiTheme="majorBidi" w:cstheme="majorBidi"/>
          <w:sz w:val="30"/>
          <w:szCs w:val="30"/>
        </w:rPr>
        <w:t xml:space="preserve"> </w:t>
      </w:r>
      <w:r w:rsidRPr="007C6BC1">
        <w:rPr>
          <w:rFonts w:asciiTheme="majorBidi" w:hAnsiTheme="majorBidi"/>
          <w:sz w:val="30"/>
          <w:szCs w:val="30"/>
          <w:cs/>
        </w:rPr>
        <w:t xml:space="preserve">ล้านบาท ให้กับ บริษัท โรงพยาบาลวิมุต โฮลดิ้ง จำกัด โดยการโอนหุ้นดังกล่าวแล้วเสร็จในเดือนมกราคม </w:t>
      </w:r>
      <w:r w:rsidR="00230B7A" w:rsidRPr="00230B7A">
        <w:rPr>
          <w:rFonts w:asciiTheme="majorBidi" w:hAnsiTheme="majorBidi" w:cstheme="majorBidi"/>
          <w:sz w:val="30"/>
          <w:szCs w:val="30"/>
        </w:rPr>
        <w:t>2568</w:t>
      </w:r>
    </w:p>
    <w:p w14:paraId="60A56957" w14:textId="77777777" w:rsidR="00D207BF" w:rsidRDefault="00D207BF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D991B" w14:textId="261608CA" w:rsidR="00860B12" w:rsidRDefault="00860B12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0B12">
        <w:rPr>
          <w:rFonts w:asciiTheme="majorBidi" w:hAnsiTheme="majorBidi" w:cstheme="majorBidi"/>
          <w:i/>
          <w:iCs/>
          <w:sz w:val="30"/>
          <w:szCs w:val="30"/>
          <w:cs/>
        </w:rPr>
        <w:t>ชำระค่าหุ้นเพิ่มทุน</w:t>
      </w:r>
    </w:p>
    <w:p w14:paraId="4ADE3F26" w14:textId="77777777" w:rsidR="00860B12" w:rsidRPr="00860B12" w:rsidRDefault="00860B12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0D51C93F" w14:textId="20063F74" w:rsidR="00D207BF" w:rsidRDefault="00D207BF" w:rsidP="00D2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7099C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230B7A" w:rsidRPr="00230B7A">
        <w:rPr>
          <w:rFonts w:asciiTheme="majorBidi" w:hAnsiTheme="majorBidi" w:cstheme="majorBidi"/>
          <w:sz w:val="30"/>
          <w:szCs w:val="30"/>
        </w:rPr>
        <w:t>2568</w:t>
      </w:r>
      <w:r w:rsidRPr="0027099C">
        <w:rPr>
          <w:rFonts w:asciiTheme="majorBidi" w:hAnsiTheme="majorBidi" w:cstheme="majorBidi"/>
          <w:sz w:val="30"/>
          <w:szCs w:val="30"/>
        </w:rPr>
        <w:t xml:space="preserve"> </w:t>
      </w:r>
      <w:r w:rsidRPr="0027099C">
        <w:rPr>
          <w:rFonts w:asciiTheme="majorBidi" w:hAnsiTheme="majorBidi" w:cstheme="majorBidi"/>
          <w:sz w:val="30"/>
          <w:szCs w:val="30"/>
          <w:cs/>
        </w:rPr>
        <w:t>บริษัท โรงพยาบาลวิมุต โฮลดิ้ง จำกัด ซึ่งเป็นบริษัทย่อยทางตรงของบริษัท ได้มีการชำระ ค่าหุ้นเพิ่มเต</w:t>
      </w:r>
      <w:r>
        <w:rPr>
          <w:rFonts w:asciiTheme="majorBidi" w:hAnsiTheme="majorBidi" w:cstheme="majorBidi"/>
          <w:sz w:val="30"/>
          <w:szCs w:val="30"/>
          <w:cs/>
        </w:rPr>
        <w:t>ิ</w:t>
      </w:r>
      <w:r w:rsidRPr="0027099C">
        <w:rPr>
          <w:rFonts w:asciiTheme="majorBidi" w:hAnsiTheme="majorBidi" w:cstheme="majorBidi"/>
          <w:sz w:val="30"/>
          <w:szCs w:val="30"/>
          <w:cs/>
        </w:rPr>
        <w:t>มให้</w:t>
      </w:r>
      <w:r w:rsidRPr="0027099C">
        <w:rPr>
          <w:rFonts w:asciiTheme="majorBidi" w:hAnsiTheme="majorBidi" w:cstheme="majorBidi"/>
          <w:spacing w:val="-6"/>
          <w:sz w:val="30"/>
          <w:szCs w:val="30"/>
          <w:cs/>
        </w:rPr>
        <w:t>บริษัท โรงพยาบาลวิมุต สุขุมวิท จำกัด</w:t>
      </w:r>
      <w:r w:rsidR="00514E4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14E40" w:rsidRPr="00514E40">
        <w:rPr>
          <w:rFonts w:asciiTheme="majorBidi" w:hAnsiTheme="majorBidi"/>
          <w:spacing w:val="-6"/>
          <w:sz w:val="30"/>
          <w:szCs w:val="30"/>
          <w:cs/>
        </w:rPr>
        <w:t>(เดิมชื่อ บริษัท พฤกษา เวนเจอร์ วัน จำกัด)</w:t>
      </w:r>
      <w:r w:rsidRPr="0027099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ซึ่งเป็นบริษัทย่อย</w:t>
      </w:r>
      <w:r w:rsidRPr="002C65C1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ทางอ้อมของบริษัท จำนวน </w:t>
      </w:r>
      <w:r w:rsidR="00230B7A" w:rsidRPr="00230B7A">
        <w:rPr>
          <w:rFonts w:asciiTheme="majorBidi" w:hAnsiTheme="majorBidi" w:cstheme="majorBidi"/>
          <w:spacing w:val="-6"/>
          <w:sz w:val="30"/>
          <w:szCs w:val="30"/>
        </w:rPr>
        <w:t>79</w:t>
      </w:r>
      <w:r w:rsidRPr="002C65C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230B7A" w:rsidRPr="00230B7A">
        <w:rPr>
          <w:rFonts w:asciiTheme="majorBidi" w:hAnsiTheme="majorBidi" w:cstheme="majorBidi"/>
          <w:spacing w:val="-6"/>
          <w:sz w:val="30"/>
          <w:szCs w:val="30"/>
        </w:rPr>
        <w:t>999</w:t>
      </w:r>
      <w:r w:rsidRPr="002C65C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230B7A" w:rsidRPr="00230B7A">
        <w:rPr>
          <w:rFonts w:asciiTheme="majorBidi" w:hAnsiTheme="majorBidi" w:cstheme="majorBidi"/>
          <w:spacing w:val="-6"/>
          <w:sz w:val="30"/>
          <w:szCs w:val="30"/>
        </w:rPr>
        <w:t>998</w:t>
      </w:r>
      <w:r w:rsidRPr="002C65C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C65C1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 ราคาหุ้นละ </w:t>
      </w:r>
      <w:r w:rsidR="00230B7A" w:rsidRPr="00230B7A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2C65C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C65C1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ในอัตราร้อยละ </w:t>
      </w:r>
      <w:r w:rsidR="00230B7A" w:rsidRPr="00230B7A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2C65C1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230B7A" w:rsidRPr="00230B7A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C65C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C65C1">
        <w:rPr>
          <w:rFonts w:asciiTheme="majorBidi" w:hAnsiTheme="majorBidi" w:cstheme="majorBidi"/>
          <w:spacing w:val="-6"/>
          <w:sz w:val="30"/>
          <w:szCs w:val="30"/>
          <w:cs/>
        </w:rPr>
        <w:t>ของทุนจดทะเบียน คิดเป็นจำนวนเงิน</w:t>
      </w:r>
      <w:r w:rsidR="00230B7A" w:rsidRPr="00230B7A">
        <w:rPr>
          <w:rFonts w:asciiTheme="majorBidi" w:hAnsiTheme="majorBidi" w:cstheme="majorBidi"/>
          <w:spacing w:val="-4"/>
          <w:sz w:val="30"/>
          <w:szCs w:val="30"/>
        </w:rPr>
        <w:t>20</w:t>
      </w:r>
      <w:r w:rsidRPr="007858A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858A1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รวมทุนที่ออกและชำระ แล้วทั้งสิ้น </w:t>
      </w:r>
      <w:r w:rsidR="00230B7A" w:rsidRPr="00230B7A">
        <w:rPr>
          <w:rFonts w:asciiTheme="majorBidi" w:hAnsiTheme="majorBidi" w:cstheme="majorBidi"/>
          <w:spacing w:val="-4"/>
          <w:sz w:val="30"/>
          <w:szCs w:val="30"/>
        </w:rPr>
        <w:t>740</w:t>
      </w:r>
      <w:r w:rsidRPr="007858A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858A1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การชำระค่าหุ้นดังกล่าวแล้วเสร็จในเดือนกรกฎาคม </w:t>
      </w:r>
      <w:r w:rsidR="00230B7A" w:rsidRPr="00230B7A">
        <w:rPr>
          <w:rFonts w:asciiTheme="majorBidi" w:hAnsiTheme="majorBidi" w:cstheme="majorBidi"/>
          <w:spacing w:val="-4"/>
          <w:sz w:val="30"/>
          <w:szCs w:val="30"/>
        </w:rPr>
        <w:t>2568</w:t>
      </w:r>
    </w:p>
    <w:p w14:paraId="2322E902" w14:textId="77777777" w:rsidR="00D207BF" w:rsidRDefault="00D207BF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D81587" w14:textId="120E4C38" w:rsidR="00667C73" w:rsidRPr="00386C09" w:rsidRDefault="00667C73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3A71C358" w14:textId="77777777" w:rsidR="008542C7" w:rsidRPr="00296258" w:rsidRDefault="008542C7" w:rsidP="00296258">
      <w:pPr>
        <w:pStyle w:val="ListParagraph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440"/>
      </w:tblGrid>
      <w:tr w:rsidR="00EC5F94" w:rsidRPr="006F48DE" w14:paraId="1C13C424" w14:textId="77777777" w:rsidTr="00A43F0A">
        <w:trPr>
          <w:tblHeader/>
        </w:trPr>
        <w:tc>
          <w:tcPr>
            <w:tcW w:w="6210" w:type="dxa"/>
          </w:tcPr>
          <w:p w14:paraId="010E798A" w14:textId="77777777" w:rsidR="00EC5F9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2974840" w14:textId="2DD83635" w:rsidR="00EC5F94" w:rsidRPr="006F48DE" w:rsidRDefault="008006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30B7A" w:rsidRPr="00230B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10BB9353" w14:textId="1F5A3B15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70F82F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72116F" w14:textId="259AF9ED" w:rsidR="00EC5F94" w:rsidRPr="004003B8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3B8" w:rsidRPr="006F48DE" w14:paraId="0569C436" w14:textId="77777777" w:rsidTr="00200A6F">
        <w:tc>
          <w:tcPr>
            <w:tcW w:w="6210" w:type="dxa"/>
            <w:vAlign w:val="bottom"/>
          </w:tcPr>
          <w:p w14:paraId="7DB8EDF9" w14:textId="4FD80A10" w:rsidR="004003B8" w:rsidRPr="006F48DE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A8E5461" w14:textId="19904C9E" w:rsidR="004003B8" w:rsidRPr="001626A9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7EEE0" w14:textId="77777777" w:rsidR="004003B8" w:rsidRPr="001626A9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A3AE7D" w14:textId="776F84F5" w:rsidR="004003B8" w:rsidRPr="001626A9" w:rsidRDefault="004003B8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58C3" w:rsidRPr="005C58C3" w14:paraId="303049F4" w14:textId="77777777" w:rsidTr="00FF497F">
        <w:tc>
          <w:tcPr>
            <w:tcW w:w="6210" w:type="dxa"/>
            <w:vAlign w:val="bottom"/>
          </w:tcPr>
          <w:p w14:paraId="611F8180" w14:textId="2ED1AC2B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="008B61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ทางอ้อม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ถือหุ้นโดยบริษัทย่อย)</w:t>
            </w:r>
          </w:p>
        </w:tc>
        <w:tc>
          <w:tcPr>
            <w:tcW w:w="1440" w:type="dxa"/>
          </w:tcPr>
          <w:p w14:paraId="10B7EF88" w14:textId="77777777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CFAB0" w14:textId="77777777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DA1A51" w14:textId="560C042E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626A9" w:rsidRPr="006F48DE" w14:paraId="190C5B01" w14:textId="77777777" w:rsidTr="004003B8">
        <w:tc>
          <w:tcPr>
            <w:tcW w:w="6210" w:type="dxa"/>
            <w:vAlign w:val="bottom"/>
          </w:tcPr>
          <w:p w14:paraId="752C7D07" w14:textId="708E8D52" w:rsidR="001626A9" w:rsidRPr="006F48DE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46C5620A" w14:textId="6C74FC4F" w:rsidR="001626A9" w:rsidRPr="001626A9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EF413" w14:textId="77777777" w:rsidR="001626A9" w:rsidRPr="001626A9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63997" w14:textId="714D10B6" w:rsidR="001626A9" w:rsidRPr="001626A9" w:rsidRDefault="00230B7A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/>
                <w:sz w:val="30"/>
                <w:szCs w:val="30"/>
              </w:rPr>
              <w:t>1</w:t>
            </w:r>
            <w:r w:rsidR="004003B8" w:rsidRPr="00400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/>
                <w:sz w:val="30"/>
                <w:szCs w:val="30"/>
              </w:rPr>
              <w:t>242</w:t>
            </w:r>
          </w:p>
        </w:tc>
      </w:tr>
      <w:tr w:rsidR="00DA368E" w:rsidRPr="006F48DE" w14:paraId="7D0FBAA8" w14:textId="77777777" w:rsidTr="007C6BC1">
        <w:tc>
          <w:tcPr>
            <w:tcW w:w="6210" w:type="dxa"/>
            <w:vAlign w:val="bottom"/>
          </w:tcPr>
          <w:p w14:paraId="62B2ED43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440" w:type="dxa"/>
          </w:tcPr>
          <w:p w14:paraId="0544FC22" w14:textId="5F0057F6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96132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628186" w14:textId="32018FE3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745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3745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A368E" w:rsidRPr="006F48DE" w14:paraId="39428D63" w14:textId="77777777" w:rsidTr="00816DBA">
        <w:tc>
          <w:tcPr>
            <w:tcW w:w="6210" w:type="dxa"/>
          </w:tcPr>
          <w:p w14:paraId="5F78BC16" w14:textId="010B0C64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3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334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35D477FA" w14:textId="2B3B5C8C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0B7F72" w14:textId="77777777" w:rsidR="00DA368E" w:rsidRPr="006F48DE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251925" w14:textId="7FB9789D" w:rsidR="00DA368E" w:rsidRPr="006F48DE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A3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</w:tr>
    </w:tbl>
    <w:p w14:paraId="458374CA" w14:textId="77777777" w:rsidR="00986856" w:rsidRPr="00296258" w:rsidRDefault="00986856" w:rsidP="00B9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</w:rPr>
      </w:pPr>
    </w:p>
    <w:p w14:paraId="0E463271" w14:textId="77777777" w:rsidR="00B037F5" w:rsidRDefault="00B037F5" w:rsidP="00B9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B037F5" w:rsidSect="00BA6EE9">
          <w:headerReference w:type="default" r:id="rId11"/>
          <w:footerReference w:type="default" r:id="rId12"/>
          <w:pgSz w:w="11909" w:h="16834" w:code="9"/>
          <w:pgMar w:top="691" w:right="1152" w:bottom="1170" w:left="1152" w:header="720" w:footer="720" w:gutter="0"/>
          <w:pgNumType w:start="17"/>
          <w:cols w:space="720"/>
          <w:docGrid w:linePitch="245"/>
        </w:sectPr>
      </w:pPr>
    </w:p>
    <w:p w14:paraId="51FE6B41" w14:textId="58CA6A1F" w:rsidR="00667C73" w:rsidRPr="00386C09" w:rsidRDefault="00667C73" w:rsidP="00B9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การร่วมค้า</w:t>
      </w:r>
    </w:p>
    <w:p w14:paraId="28658A9C" w14:textId="77777777" w:rsidR="00667C73" w:rsidRPr="00C427AF" w:rsidRDefault="00667C73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70"/>
        <w:gridCol w:w="1170"/>
        <w:gridCol w:w="270"/>
        <w:gridCol w:w="1411"/>
      </w:tblGrid>
      <w:tr w:rsidR="00EC5F94" w:rsidRPr="001A7FFA" w14:paraId="0F072CCC" w14:textId="77777777" w:rsidTr="00B617B3">
        <w:tc>
          <w:tcPr>
            <w:tcW w:w="6210" w:type="dxa"/>
          </w:tcPr>
          <w:p w14:paraId="707E4178" w14:textId="77777777" w:rsidR="00EC5F9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BE0F31D" w14:textId="670AB939" w:rsidR="00EC5F94" w:rsidRPr="00346DFC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B0B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30B7A" w:rsidRPr="00230B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B0B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34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6FDB5D93" w14:textId="6FFC507F" w:rsidR="00EC5F94" w:rsidRPr="00346DFC" w:rsidRDefault="00EC5F94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DA1B987" w14:textId="406AB8BE" w:rsidR="00EC5F94" w:rsidRPr="00346DFC" w:rsidRDefault="001E7746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D2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505743E3" w14:textId="77777777" w:rsidR="00EC5F94" w:rsidRPr="00346DFC" w:rsidRDefault="00EC5F94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6F865210" w14:textId="78B15E7F" w:rsidR="00EC5F94" w:rsidRPr="00346DFC" w:rsidRDefault="00EC5F94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3B8" w:rsidRPr="001A7FFA" w14:paraId="3E0FE19D" w14:textId="77777777" w:rsidTr="00B617B3">
        <w:tc>
          <w:tcPr>
            <w:tcW w:w="6210" w:type="dxa"/>
            <w:vAlign w:val="bottom"/>
          </w:tcPr>
          <w:p w14:paraId="136FA59E" w14:textId="7532F2FD" w:rsidR="004003B8" w:rsidRPr="00346DFC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315DDD" w14:textId="77777777" w:rsidR="004003B8" w:rsidRPr="00346DFC" w:rsidRDefault="004003B8" w:rsidP="00200A6F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EABB5B" w14:textId="593E343A" w:rsidR="004003B8" w:rsidRPr="0052427F" w:rsidRDefault="004003B8" w:rsidP="0052427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226442" w14:textId="77777777" w:rsidR="004003B8" w:rsidRPr="00346DFC" w:rsidRDefault="004003B8" w:rsidP="00200A6F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1B6CF56C" w14:textId="52819358" w:rsidR="004003B8" w:rsidRPr="00346DFC" w:rsidRDefault="004003B8" w:rsidP="004003B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7E85" w:rsidRPr="001A7FFA" w14:paraId="10303F1B" w14:textId="77777777" w:rsidTr="00B617B3">
        <w:tc>
          <w:tcPr>
            <w:tcW w:w="6210" w:type="dxa"/>
            <w:vAlign w:val="bottom"/>
          </w:tcPr>
          <w:p w14:paraId="0BD11BBC" w14:textId="01274272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270" w:type="dxa"/>
            <w:vAlign w:val="bottom"/>
          </w:tcPr>
          <w:p w14:paraId="7021B1FE" w14:textId="77777777" w:rsidR="00847E85" w:rsidRPr="00346DFC" w:rsidRDefault="00847E85" w:rsidP="00D96279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B64E0A" w14:textId="77777777" w:rsidR="00847E85" w:rsidRPr="0052427F" w:rsidRDefault="00847E85" w:rsidP="0052427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DCBDB6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3A66AE0F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AF3" w:rsidRPr="001A7FFA" w14:paraId="50E9A4FB" w14:textId="77777777" w:rsidTr="00B617B3">
        <w:tc>
          <w:tcPr>
            <w:tcW w:w="6210" w:type="dxa"/>
            <w:vAlign w:val="bottom"/>
          </w:tcPr>
          <w:p w14:paraId="25F1B77E" w14:textId="7C00D083" w:rsidR="00890AF3" w:rsidRPr="00346DFC" w:rsidRDefault="00890AF3" w:rsidP="0089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6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5191798" w14:textId="77777777" w:rsidR="00890AF3" w:rsidRPr="00346DFC" w:rsidRDefault="00890AF3" w:rsidP="00890AF3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AAEC3F" w14:textId="1FD265B2" w:rsidR="00890AF3" w:rsidRPr="0052427F" w:rsidRDefault="00890AF3" w:rsidP="0052427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361869" w14:textId="77777777" w:rsidR="00890AF3" w:rsidRPr="00890AF3" w:rsidRDefault="00890AF3" w:rsidP="00890AF3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6C5340CB" w14:textId="0BAA463E" w:rsidR="00890AF3" w:rsidRPr="00890AF3" w:rsidRDefault="00230B7A" w:rsidP="0049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003B8" w:rsidRPr="00400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DA368E" w:rsidRPr="001A7FFA" w14:paraId="7F871373" w14:textId="77777777" w:rsidTr="00B617B3">
        <w:tc>
          <w:tcPr>
            <w:tcW w:w="6210" w:type="dxa"/>
            <w:vAlign w:val="bottom"/>
          </w:tcPr>
          <w:p w14:paraId="098C194C" w14:textId="079606BE" w:rsidR="00DA368E" w:rsidRPr="008D5D20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5D20">
              <w:rPr>
                <w:rFonts w:ascii="Angsana New" w:hAnsi="Angsana New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270" w:type="dxa"/>
            <w:vAlign w:val="bottom"/>
          </w:tcPr>
          <w:p w14:paraId="5EB3415D" w14:textId="77777777" w:rsidR="00DA368E" w:rsidRPr="008D5D20" w:rsidRDefault="00DA368E" w:rsidP="00DA368E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DF74F0" w14:textId="1401C904" w:rsidR="00DA368E" w:rsidRPr="0052427F" w:rsidRDefault="00DA368E" w:rsidP="00DA368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5D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 w:rsidRPr="008D5D2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95E119" w14:textId="77777777" w:rsidR="00DA368E" w:rsidRPr="00890AF3" w:rsidRDefault="00DA368E" w:rsidP="00DA368E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30E9419E" w14:textId="7F4F636D" w:rsidR="00DA368E" w:rsidRPr="00890AF3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DA368E" w:rsidRPr="001A7FFA" w14:paraId="689A8A1D" w14:textId="77777777" w:rsidTr="00B617B3">
        <w:tc>
          <w:tcPr>
            <w:tcW w:w="6210" w:type="dxa"/>
            <w:vAlign w:val="bottom"/>
          </w:tcPr>
          <w:p w14:paraId="36D3A81B" w14:textId="60760FCF" w:rsidR="00DA368E" w:rsidRPr="008D5D20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5D20">
              <w:rPr>
                <w:rFonts w:ascii="Angsana New" w:hAnsi="Angsana New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270" w:type="dxa"/>
            <w:vAlign w:val="bottom"/>
          </w:tcPr>
          <w:p w14:paraId="70E4D957" w14:textId="77777777" w:rsidR="00DA368E" w:rsidRPr="008D5D20" w:rsidRDefault="00DA368E" w:rsidP="00DA368E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72CE07" w14:textId="2E2C8AF8" w:rsidR="00DA368E" w:rsidRPr="008D5D20" w:rsidRDefault="00DA368E" w:rsidP="00DA368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D5699EA" w14:textId="77777777" w:rsidR="00DA368E" w:rsidRPr="00890AF3" w:rsidRDefault="00DA368E" w:rsidP="00DA368E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0E5B88C4" w14:textId="162A5137" w:rsidR="00DA368E" w:rsidRPr="009B3DA3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B3DA3">
              <w:rPr>
                <w:rFonts w:ascii="Angsana New" w:hAnsi="Angsana New"/>
                <w:sz w:val="30"/>
                <w:szCs w:val="30"/>
              </w:rPr>
              <w:t>(</w:t>
            </w:r>
            <w:r w:rsidR="00230B7A" w:rsidRPr="00230B7A">
              <w:rPr>
                <w:rFonts w:ascii="Angsana New" w:hAnsi="Angsana New"/>
                <w:sz w:val="30"/>
                <w:szCs w:val="30"/>
              </w:rPr>
              <w:t>13</w:t>
            </w:r>
            <w:r w:rsidRPr="009B3DA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368E" w:rsidRPr="001A7FFA" w14:paraId="2A9B89CC" w14:textId="77777777" w:rsidTr="00B617B3">
        <w:tc>
          <w:tcPr>
            <w:tcW w:w="6210" w:type="dxa"/>
            <w:vAlign w:val="bottom"/>
          </w:tcPr>
          <w:p w14:paraId="57A5D86C" w14:textId="50B73EBE" w:rsidR="00DA368E" w:rsidRPr="00346DFC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30A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270" w:type="dxa"/>
            <w:vAlign w:val="bottom"/>
          </w:tcPr>
          <w:p w14:paraId="106C8F9D" w14:textId="77777777" w:rsidR="00DA368E" w:rsidRPr="00346DFC" w:rsidRDefault="00DA368E" w:rsidP="00DA368E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CE2E7C" w14:textId="7DDC1AC4" w:rsidR="00DA368E" w:rsidRPr="0052427F" w:rsidRDefault="00DA368E" w:rsidP="00DA368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DA2A95" w14:textId="77777777" w:rsidR="00DA368E" w:rsidRPr="00890AF3" w:rsidRDefault="00DA368E" w:rsidP="00DA368E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33A0604F" w14:textId="64EB4318" w:rsidR="00DA368E" w:rsidRPr="009B3DA3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745CF">
              <w:rPr>
                <w:rFonts w:ascii="Angsana New" w:hAnsi="Angsana New"/>
                <w:sz w:val="30"/>
                <w:szCs w:val="30"/>
              </w:rPr>
              <w:t>(</w:t>
            </w:r>
            <w:r w:rsidR="00230B7A" w:rsidRPr="00230B7A">
              <w:rPr>
                <w:rFonts w:ascii="Angsana New" w:hAnsi="Angsana New"/>
                <w:sz w:val="30"/>
                <w:szCs w:val="30"/>
              </w:rPr>
              <w:t>53</w:t>
            </w:r>
            <w:r w:rsidRPr="003745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368E" w:rsidRPr="001A7FFA" w14:paraId="13C5206C" w14:textId="77777777" w:rsidTr="001C69C6">
        <w:tc>
          <w:tcPr>
            <w:tcW w:w="6210" w:type="dxa"/>
          </w:tcPr>
          <w:p w14:paraId="75538C4A" w14:textId="75B4582E" w:rsidR="00DA368E" w:rsidRPr="00346DFC" w:rsidRDefault="00DA368E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3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334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2139E35B" w14:textId="77777777" w:rsidR="00DA368E" w:rsidRPr="00346DFC" w:rsidRDefault="00DA368E" w:rsidP="00DA368E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4D3D6D3" w14:textId="7DFD7141" w:rsidR="00DA368E" w:rsidRPr="0052427F" w:rsidRDefault="00DA368E" w:rsidP="00DA368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DE54269" w14:textId="77777777" w:rsidR="00DA368E" w:rsidRPr="00346DFC" w:rsidRDefault="00DA368E" w:rsidP="00DA368E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15CE2" w14:textId="1BE9F94F" w:rsidR="00DA368E" w:rsidRPr="00346DFC" w:rsidRDefault="00230B7A" w:rsidP="00DA3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0B7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A36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="Angsana New" w:hAnsi="Angsana New"/>
                <w:b/>
                <w:bCs/>
                <w:sz w:val="30"/>
                <w:szCs w:val="30"/>
              </w:rPr>
              <w:t>284</w:t>
            </w:r>
          </w:p>
        </w:tc>
      </w:tr>
    </w:tbl>
    <w:p w14:paraId="5F225BD0" w14:textId="77777777" w:rsidR="00494B69" w:rsidRPr="00C427AF" w:rsidRDefault="00494B69" w:rsidP="00494B69">
      <w:pPr>
        <w:pStyle w:val="block"/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highlight w:val="cyan"/>
          <w:lang w:bidi="th-TH"/>
        </w:rPr>
      </w:pPr>
    </w:p>
    <w:p w14:paraId="13E39C7F" w14:textId="04F3D5AD" w:rsidR="004863A5" w:rsidRPr="00494B69" w:rsidRDefault="004863A5" w:rsidP="004863A5">
      <w:pPr>
        <w:pStyle w:val="block"/>
        <w:numPr>
          <w:ilvl w:val="0"/>
          <w:numId w:val="4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494B6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ชำระค่าหุ้นเพิ่มทุนในการร่วมค้า</w:t>
      </w:r>
    </w:p>
    <w:p w14:paraId="1DF7812A" w14:textId="77777777" w:rsidR="004863A5" w:rsidRPr="00C427AF" w:rsidRDefault="004863A5" w:rsidP="004863A5">
      <w:pPr>
        <w:rPr>
          <w:rFonts w:asciiTheme="majorBidi" w:hAnsiTheme="majorBidi" w:cstheme="majorBidi"/>
          <w:sz w:val="22"/>
          <w:szCs w:val="22"/>
        </w:rPr>
      </w:pPr>
    </w:p>
    <w:p w14:paraId="3B22F79C" w14:textId="0650CF88" w:rsidR="004863A5" w:rsidRPr="00494B69" w:rsidRDefault="004863A5" w:rsidP="004863A5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494B69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ในระหว่างปี</w:t>
      </w:r>
      <w:r w:rsidRPr="00494B69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00230B7A" w:rsidRPr="00230B7A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2568</w:t>
      </w:r>
      <w:r w:rsidRPr="00494B69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Pr="00494B69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บริษัทย่อยได้จ่ายชำระค่าหุ้นเพิ่มทุนของการร่วมค้า โดยสัดส่วนการถือหุ้นไม่เปลี่ยนแปลง ดังนี้</w:t>
      </w:r>
    </w:p>
    <w:p w14:paraId="4781DCDC" w14:textId="77777777" w:rsidR="004863A5" w:rsidRPr="00C427AF" w:rsidRDefault="004863A5" w:rsidP="004863A5">
      <w:pPr>
        <w:rPr>
          <w:rFonts w:asciiTheme="majorBidi" w:hAnsiTheme="majorBidi" w:cstheme="majorBidi"/>
          <w:color w:val="000000" w:themeColor="text1"/>
          <w:sz w:val="22"/>
          <w:szCs w:val="22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1080"/>
        <w:gridCol w:w="2160"/>
      </w:tblGrid>
      <w:tr w:rsidR="004863A5" w:rsidRPr="00494B69" w14:paraId="6867E082" w14:textId="77777777" w:rsidTr="00494B69">
        <w:trPr>
          <w:tblHeader/>
        </w:trPr>
        <w:tc>
          <w:tcPr>
            <w:tcW w:w="4590" w:type="dxa"/>
          </w:tcPr>
          <w:p w14:paraId="70A8E91D" w14:textId="77777777" w:rsidR="004863A5" w:rsidRPr="00494B69" w:rsidRDefault="004863A5" w:rsidP="00835AE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2"/>
          </w:tcPr>
          <w:p w14:paraId="1B03E106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94B69">
              <w:rPr>
                <w:rFonts w:asciiTheme="majorBidi" w:hAnsi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160" w:type="dxa"/>
          </w:tcPr>
          <w:p w14:paraId="7EDC66FC" w14:textId="7693D3FE" w:rsidR="004863A5" w:rsidRPr="00494B69" w:rsidRDefault="00494B69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94B69">
              <w:rPr>
                <w:rFonts w:asciiTheme="majorBidi" w:hAnsiTheme="majorBidi"/>
                <w:sz w:val="30"/>
                <w:szCs w:val="30"/>
                <w:cs/>
              </w:rPr>
              <w:t>ค่าหุ้นเพิ่มทุน</w:t>
            </w:r>
            <w:r w:rsidR="004863A5" w:rsidRPr="00494B69">
              <w:rPr>
                <w:rFonts w:asciiTheme="majorBidi" w:hAnsiTheme="majorBidi"/>
                <w:sz w:val="30"/>
                <w:szCs w:val="30"/>
                <w:cs/>
              </w:rPr>
              <w:t>ที่ชำระแล้ว</w:t>
            </w:r>
          </w:p>
        </w:tc>
      </w:tr>
      <w:tr w:rsidR="004863A5" w:rsidRPr="00494B69" w14:paraId="648062BE" w14:textId="77777777" w:rsidTr="00494B69">
        <w:trPr>
          <w:tblHeader/>
        </w:trPr>
        <w:tc>
          <w:tcPr>
            <w:tcW w:w="4590" w:type="dxa"/>
          </w:tcPr>
          <w:p w14:paraId="741CCAF1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A27916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B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670C0C71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B69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2160" w:type="dxa"/>
          </w:tcPr>
          <w:p w14:paraId="544647E1" w14:textId="5947DAA2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B69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</w:t>
            </w:r>
          </w:p>
        </w:tc>
      </w:tr>
      <w:tr w:rsidR="001B4FAF" w:rsidRPr="00494B69" w14:paraId="4FF8537A" w14:textId="77777777" w:rsidTr="00A7301B">
        <w:tc>
          <w:tcPr>
            <w:tcW w:w="4590" w:type="dxa"/>
          </w:tcPr>
          <w:p w14:paraId="2C590A3C" w14:textId="77777777" w:rsidR="001B4FAF" w:rsidRPr="00494B69" w:rsidRDefault="001B4FAF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343AD489" w14:textId="2823FABD" w:rsidR="001B4FAF" w:rsidRPr="00494B69" w:rsidRDefault="001B4FAF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4B6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4B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863A5" w:rsidRPr="00494B69" w14:paraId="65DA2FCF" w14:textId="77777777" w:rsidTr="00494B69">
        <w:tc>
          <w:tcPr>
            <w:tcW w:w="4590" w:type="dxa"/>
          </w:tcPr>
          <w:p w14:paraId="04A742A5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4B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990" w:type="dxa"/>
          </w:tcPr>
          <w:p w14:paraId="1FB466D2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94693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8756FC3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4B69" w:rsidRPr="00494B69" w14:paraId="02F69BE6" w14:textId="77777777" w:rsidTr="00494B69">
        <w:tc>
          <w:tcPr>
            <w:tcW w:w="4590" w:type="dxa"/>
          </w:tcPr>
          <w:p w14:paraId="65485CAD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4B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  <w:tc>
          <w:tcPr>
            <w:tcW w:w="990" w:type="dxa"/>
          </w:tcPr>
          <w:p w14:paraId="24183922" w14:textId="6F088A28" w:rsidR="00494B69" w:rsidRPr="00494B69" w:rsidRDefault="00230B7A" w:rsidP="00494B69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94B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080" w:type="dxa"/>
          </w:tcPr>
          <w:p w14:paraId="5054907D" w14:textId="3FEF7E52" w:rsidR="00494B69" w:rsidRPr="00494B69" w:rsidRDefault="00230B7A" w:rsidP="00494B69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94B69" w:rsidRPr="003256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2160" w:type="dxa"/>
          </w:tcPr>
          <w:p w14:paraId="5737DBA8" w14:textId="6EF4B4D2" w:rsidR="00494B69" w:rsidRPr="00494B69" w:rsidRDefault="00230B7A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</w:tr>
      <w:tr w:rsidR="00494B69" w:rsidRPr="00494B69" w14:paraId="6861D7A8" w14:textId="77777777" w:rsidTr="00494B69">
        <w:tc>
          <w:tcPr>
            <w:tcW w:w="4590" w:type="dxa"/>
          </w:tcPr>
          <w:p w14:paraId="49C788B7" w14:textId="74A70A1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4B6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บริษัท บริทาเนีย เอสพีวี </w:t>
            </w:r>
            <w:r w:rsidR="00230B7A" w:rsidRPr="00230B7A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16</w:t>
            </w:r>
            <w:r w:rsidRPr="00494B6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990" w:type="dxa"/>
          </w:tcPr>
          <w:p w14:paraId="06D4BD3D" w14:textId="34315FDB" w:rsidR="00494B69" w:rsidRPr="00494B69" w:rsidRDefault="00230B7A" w:rsidP="00494B69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1080" w:type="dxa"/>
          </w:tcPr>
          <w:p w14:paraId="2A6C6EBB" w14:textId="3506E5F6" w:rsidR="00494B69" w:rsidRPr="00494B69" w:rsidRDefault="00230B7A" w:rsidP="00494B69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160" w:type="dxa"/>
          </w:tcPr>
          <w:p w14:paraId="1CE0BDCC" w14:textId="450A0256" w:rsidR="00494B69" w:rsidRPr="00494B69" w:rsidRDefault="00230B7A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494B69" w:rsidRPr="00400570" w14:paraId="316FA320" w14:textId="77777777" w:rsidTr="00494B69">
        <w:tc>
          <w:tcPr>
            <w:tcW w:w="4590" w:type="dxa"/>
            <w:vAlign w:val="bottom"/>
          </w:tcPr>
          <w:p w14:paraId="59912B1C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4B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90" w:type="dxa"/>
          </w:tcPr>
          <w:p w14:paraId="312FB5F4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6410E2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FE86D44" w14:textId="70113EB6" w:rsidR="00494B69" w:rsidRPr="00494B69" w:rsidRDefault="00230B7A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</w:tr>
    </w:tbl>
    <w:p w14:paraId="3F14B283" w14:textId="77777777" w:rsidR="00296258" w:rsidRPr="00C427AF" w:rsidRDefault="00296258" w:rsidP="00296258">
      <w:pPr>
        <w:rPr>
          <w:rFonts w:asciiTheme="majorBidi" w:hAnsiTheme="majorBidi" w:cstheme="majorBidi"/>
          <w:sz w:val="22"/>
          <w:szCs w:val="22"/>
        </w:rPr>
      </w:pPr>
    </w:p>
    <w:p w14:paraId="731EA65D" w14:textId="26855AFE" w:rsidR="001B4FAF" w:rsidRPr="00494B69" w:rsidRDefault="001B4FAF" w:rsidP="001B4FAF">
      <w:pPr>
        <w:pStyle w:val="block"/>
        <w:numPr>
          <w:ilvl w:val="0"/>
          <w:numId w:val="4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1B4FAF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ขายเงินลงทุนในการร่วมค้า</w:t>
      </w:r>
    </w:p>
    <w:p w14:paraId="32721131" w14:textId="77777777" w:rsidR="001B4FAF" w:rsidRPr="00C427AF" w:rsidRDefault="001B4FAF" w:rsidP="00296258">
      <w:pPr>
        <w:rPr>
          <w:rFonts w:asciiTheme="majorBidi" w:hAnsiTheme="majorBidi" w:cstheme="majorBidi"/>
          <w:sz w:val="22"/>
          <w:szCs w:val="22"/>
        </w:rPr>
      </w:pPr>
    </w:p>
    <w:p w14:paraId="4204A249" w14:textId="1BA8E8D2" w:rsidR="00FD2AB5" w:rsidRPr="00A05ECC" w:rsidRDefault="00FD2AB5" w:rsidP="00FD2AB5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05ECC">
        <w:rPr>
          <w:rFonts w:asciiTheme="majorBidi" w:hAnsiTheme="majorBidi"/>
          <w:sz w:val="30"/>
          <w:szCs w:val="30"/>
          <w:cs/>
          <w:lang w:bidi="th-TH"/>
        </w:rPr>
        <w:t>ในเดือน</w:t>
      </w:r>
      <w:r w:rsidR="00800694">
        <w:rPr>
          <w:rFonts w:asciiTheme="majorBidi" w:hAnsiTheme="majorBidi"/>
          <w:sz w:val="30"/>
          <w:szCs w:val="30"/>
          <w:cs/>
          <w:lang w:bidi="th-TH"/>
        </w:rPr>
        <w:t>มิถุนายน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A05ECC">
        <w:rPr>
          <w:rFonts w:asciiTheme="majorBidi" w:hAnsiTheme="majorBidi" w:cstheme="majorBidi"/>
          <w:sz w:val="30"/>
          <w:szCs w:val="30"/>
        </w:rPr>
        <w:t xml:space="preserve"> 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>บริษัท โรงพยาบาลวิมุต โฮลดิ้ง จำกัด ซึ่งเป็นบริษัทย่อยทางตรงของบริษัท ได้ทำสัญญาซื้อขายเพื่อขายเงินลงทุนทั้งหมดของการร่วมค้าในบริษัท เซอร์วิโซ เฮลท์แคร์ โซลูชั่น จำกัด ให้กับ</w:t>
      </w:r>
      <w:r w:rsidR="00A05ECC">
        <w:rPr>
          <w:rFonts w:asciiTheme="majorBidi" w:hAnsiTheme="majorBidi"/>
          <w:sz w:val="30"/>
          <w:szCs w:val="30"/>
          <w:cs/>
          <w:lang w:bidi="th-TH"/>
        </w:rPr>
        <w:br/>
      </w:r>
      <w:r w:rsidRPr="00A05ECC">
        <w:rPr>
          <w:rFonts w:asciiTheme="majorBidi" w:hAnsiTheme="majorBidi"/>
          <w:sz w:val="30"/>
          <w:szCs w:val="30"/>
          <w:cs/>
          <w:lang w:bidi="th-TH"/>
        </w:rPr>
        <w:t>ผู้ลงทุนซึ่งเป็นบุคคลภายนอก โดยมีสิ่งตอบแทนที่ได้รับเป็นจำนวนเงิน</w:t>
      </w:r>
      <w:r w:rsidR="00D207BF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230B7A" w:rsidRPr="00230B7A">
        <w:rPr>
          <w:rFonts w:asciiTheme="majorBidi" w:hAnsiTheme="majorBidi"/>
          <w:sz w:val="30"/>
          <w:szCs w:val="30"/>
          <w:lang w:val="en-US" w:bidi="th-TH"/>
        </w:rPr>
        <w:t>13</w:t>
      </w:r>
      <w:r w:rsidRPr="00A05ECC">
        <w:rPr>
          <w:rFonts w:asciiTheme="majorBidi" w:hAnsiTheme="majorBidi" w:cstheme="majorBidi"/>
          <w:sz w:val="30"/>
          <w:szCs w:val="30"/>
        </w:rPr>
        <w:t xml:space="preserve"> 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 xml:space="preserve">ล้านบาท </w:t>
      </w:r>
      <w:r w:rsidR="00A05ECC">
        <w:rPr>
          <w:rFonts w:asciiTheme="majorBidi" w:hAnsiTheme="majorBidi"/>
          <w:sz w:val="30"/>
          <w:szCs w:val="30"/>
          <w:cs/>
          <w:lang w:bidi="th-TH"/>
        </w:rPr>
        <w:t>ทั้งนี้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>กลุ่มบริษัทรับรู้</w:t>
      </w:r>
      <w:r w:rsidR="00A05ECC" w:rsidRPr="00A05ECC">
        <w:rPr>
          <w:rFonts w:asciiTheme="majorBidi" w:hAnsiTheme="majorBidi"/>
          <w:sz w:val="30"/>
          <w:szCs w:val="30"/>
          <w:cs/>
          <w:lang w:bidi="th-TH"/>
        </w:rPr>
        <w:t>กำไรจากการจำหน่ายส่วนได้เสียในการร่วมค้า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>ในงบกำไรขาดทุน</w:t>
      </w:r>
      <w:r w:rsidR="00A05ECC">
        <w:rPr>
          <w:rFonts w:asciiTheme="majorBidi" w:hAnsiTheme="majorBidi"/>
          <w:sz w:val="30"/>
          <w:szCs w:val="30"/>
          <w:cs/>
          <w:lang w:bidi="th-TH"/>
        </w:rPr>
        <w:t>เบ็ดเสร็จ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>รวมสำหรับงวด</w:t>
      </w:r>
      <w:r w:rsidR="003B0BF5">
        <w:rPr>
          <w:rFonts w:asciiTheme="majorBidi" w:hAnsiTheme="majorBidi"/>
          <w:sz w:val="30"/>
          <w:szCs w:val="30"/>
          <w:cs/>
          <w:lang w:bidi="th-TH"/>
        </w:rPr>
        <w:t>เก้า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A05ECC">
        <w:rPr>
          <w:rFonts w:asciiTheme="majorBidi" w:hAnsiTheme="majorBidi"/>
          <w:sz w:val="30"/>
          <w:szCs w:val="30"/>
          <w:cs/>
          <w:lang w:bidi="th-TH"/>
        </w:rPr>
        <w:br/>
      </w:r>
      <w:r w:rsidR="00230B7A" w:rsidRPr="00230B7A">
        <w:rPr>
          <w:rFonts w:asciiTheme="majorBidi" w:hAnsiTheme="majorBidi"/>
          <w:sz w:val="30"/>
          <w:szCs w:val="30"/>
          <w:lang w:val="en-US" w:bidi="th-TH"/>
        </w:rPr>
        <w:t>30</w:t>
      </w:r>
      <w:r w:rsidRPr="00A05ECC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3B0BF5">
        <w:rPr>
          <w:rFonts w:asciiTheme="majorBidi" w:hAnsiTheme="majorBidi"/>
          <w:sz w:val="30"/>
          <w:szCs w:val="30"/>
          <w:cs/>
          <w:lang w:val="en-US" w:bidi="th-TH"/>
        </w:rPr>
        <w:t>กันยายน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230B7A" w:rsidRPr="00230B7A">
        <w:rPr>
          <w:rFonts w:asciiTheme="majorBidi" w:hAnsiTheme="majorBidi"/>
          <w:sz w:val="30"/>
          <w:szCs w:val="30"/>
          <w:lang w:val="en-US" w:bidi="th-TH"/>
        </w:rPr>
        <w:t>2568</w:t>
      </w:r>
      <w:r w:rsidR="00A05EC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A05ECC" w:rsidRPr="00A05ECC">
        <w:rPr>
          <w:rFonts w:asciiTheme="majorBidi" w:hAnsiTheme="majorBidi"/>
          <w:sz w:val="30"/>
          <w:szCs w:val="30"/>
          <w:cs/>
          <w:lang w:bidi="th-TH"/>
        </w:rPr>
        <w:t xml:space="preserve">เป็นจำนวนเงิน </w:t>
      </w:r>
      <w:r w:rsidR="00230B7A" w:rsidRPr="00230B7A">
        <w:rPr>
          <w:rFonts w:asciiTheme="majorBidi" w:hAnsiTheme="majorBidi"/>
          <w:sz w:val="30"/>
          <w:szCs w:val="30"/>
          <w:lang w:val="en-US" w:bidi="th-TH"/>
        </w:rPr>
        <w:t>1</w:t>
      </w:r>
      <w:r w:rsidR="00A05ECC" w:rsidRPr="00A05ECC">
        <w:rPr>
          <w:rFonts w:asciiTheme="majorBidi" w:hAnsiTheme="majorBidi"/>
          <w:sz w:val="30"/>
          <w:szCs w:val="30"/>
          <w:cs/>
          <w:lang w:bidi="th-TH"/>
        </w:rPr>
        <w:t xml:space="preserve"> ล้านบาท</w:t>
      </w:r>
    </w:p>
    <w:p w14:paraId="741AC1BE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42DD5A76" w14:textId="3F45CEC9" w:rsidR="00667C73" w:rsidRPr="00044EF1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044EF1">
        <w:rPr>
          <w:rFonts w:asciiTheme="majorBidi" w:hAnsiTheme="majorBidi" w:cstheme="majorBidi"/>
          <w:szCs w:val="30"/>
          <w:cs/>
        </w:rPr>
        <w:lastRenderedPageBreak/>
        <w:t>สินทรัพย์ทางการเงิน</w:t>
      </w:r>
      <w:r w:rsidR="00E02CFE" w:rsidRPr="00044EF1">
        <w:rPr>
          <w:rFonts w:asciiTheme="majorBidi" w:hAnsiTheme="majorBidi" w:cstheme="majorBidi"/>
          <w:szCs w:val="30"/>
          <w:cs/>
        </w:rPr>
        <w:t>ที่อยู่ในความต้องการของตลาด</w:t>
      </w:r>
    </w:p>
    <w:p w14:paraId="441841B9" w14:textId="68E40E24" w:rsidR="0057178B" w:rsidRPr="002B5993" w:rsidRDefault="0057178B" w:rsidP="0029625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899"/>
        <w:gridCol w:w="246"/>
        <w:gridCol w:w="997"/>
        <w:gridCol w:w="240"/>
        <w:gridCol w:w="1041"/>
        <w:gridCol w:w="236"/>
        <w:gridCol w:w="1074"/>
        <w:gridCol w:w="241"/>
        <w:gridCol w:w="1116"/>
      </w:tblGrid>
      <w:tr w:rsidR="0057178B" w:rsidRPr="006F48DE" w14:paraId="38737F91" w14:textId="77777777" w:rsidTr="00296258">
        <w:trPr>
          <w:tblHeader/>
        </w:trPr>
        <w:tc>
          <w:tcPr>
            <w:tcW w:w="3057" w:type="dxa"/>
          </w:tcPr>
          <w:p w14:paraId="719E270D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0" w:type="dxa"/>
            <w:gridSpan w:val="9"/>
            <w:hideMark/>
          </w:tcPr>
          <w:p w14:paraId="5B4D1D8D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57178B" w:rsidRPr="006F48DE" w14:paraId="3FAACE66" w14:textId="77777777" w:rsidTr="00296258">
        <w:trPr>
          <w:trHeight w:val="416"/>
          <w:tblHeader/>
        </w:trPr>
        <w:tc>
          <w:tcPr>
            <w:tcW w:w="3057" w:type="dxa"/>
            <w:vAlign w:val="bottom"/>
            <w:hideMark/>
          </w:tcPr>
          <w:p w14:paraId="41F1B33E" w14:textId="77777777" w:rsidR="0057178B" w:rsidRPr="006F48DE" w:rsidRDefault="0057178B" w:rsidP="007E647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9" w:type="dxa"/>
            <w:vAlign w:val="bottom"/>
            <w:hideMark/>
          </w:tcPr>
          <w:p w14:paraId="70763BFE" w14:textId="77777777" w:rsidR="0057178B" w:rsidRPr="006F48DE" w:rsidRDefault="0057178B" w:rsidP="007E64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E883C0" w14:textId="24E0EEF8" w:rsidR="0057178B" w:rsidRPr="006F48DE" w:rsidRDefault="00230B7A" w:rsidP="007E64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178B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178B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D13159F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7" w:type="dxa"/>
            <w:vAlign w:val="bottom"/>
            <w:hideMark/>
          </w:tcPr>
          <w:p w14:paraId="5031496F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DDAFB8C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1" w:type="dxa"/>
            <w:vAlign w:val="bottom"/>
            <w:hideMark/>
          </w:tcPr>
          <w:p w14:paraId="24F0E3A2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859730D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2A9F9237" w14:textId="77777777" w:rsidR="0057178B" w:rsidRPr="006F48DE" w:rsidRDefault="0057178B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46B90F50" w14:textId="77777777" w:rsidR="0057178B" w:rsidRPr="006F48DE" w:rsidRDefault="0057178B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448D46E8" w14:textId="77777777" w:rsidR="0057178B" w:rsidRPr="006F48DE" w:rsidRDefault="0057178B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41" w:type="dxa"/>
            <w:vAlign w:val="bottom"/>
          </w:tcPr>
          <w:p w14:paraId="7AE5F9C2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6" w:type="dxa"/>
            <w:vAlign w:val="bottom"/>
            <w:hideMark/>
          </w:tcPr>
          <w:p w14:paraId="223CC1CD" w14:textId="77777777" w:rsidR="00EC5F94" w:rsidRPr="006F48DE" w:rsidRDefault="00EC5F94" w:rsidP="00EC5F9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8249D13" w14:textId="7FDC2923" w:rsidR="0057178B" w:rsidRPr="006F48DE" w:rsidRDefault="00230B7A" w:rsidP="00EC5F9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7178B" w:rsidRPr="006F48DE" w14:paraId="520358CD" w14:textId="77777777" w:rsidTr="00296258">
        <w:trPr>
          <w:tblHeader/>
        </w:trPr>
        <w:tc>
          <w:tcPr>
            <w:tcW w:w="3057" w:type="dxa"/>
          </w:tcPr>
          <w:p w14:paraId="16BCF97F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90" w:type="dxa"/>
            <w:gridSpan w:val="9"/>
            <w:vAlign w:val="bottom"/>
            <w:hideMark/>
          </w:tcPr>
          <w:p w14:paraId="6ABC39D4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7178B" w:rsidRPr="006F48DE" w14:paraId="6F710124" w14:textId="77777777" w:rsidTr="00296258">
        <w:tc>
          <w:tcPr>
            <w:tcW w:w="3057" w:type="dxa"/>
            <w:hideMark/>
          </w:tcPr>
          <w:p w14:paraId="657281B1" w14:textId="0E04BAC8" w:rsidR="0057178B" w:rsidRPr="006F48DE" w:rsidRDefault="00230B7A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899" w:type="dxa"/>
          </w:tcPr>
          <w:p w14:paraId="74E65F9B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44EEA443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122067FF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0426A52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EF5869C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39D8B3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23B44EB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6CFBB05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A468BE1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178B" w:rsidRPr="006F48DE" w14:paraId="2021A208" w14:textId="77777777" w:rsidTr="00296258">
        <w:tc>
          <w:tcPr>
            <w:tcW w:w="3057" w:type="dxa"/>
          </w:tcPr>
          <w:p w14:paraId="5D45AA14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</w:tcPr>
          <w:p w14:paraId="549A9F99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4AE9A4B8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00611584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783274C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D8746E1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B71DC5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0FE0E79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D7DEDD5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319CEDC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3AF" w:rsidRPr="006F48DE" w14:paraId="0A687531" w14:textId="77777777" w:rsidTr="00296258">
        <w:trPr>
          <w:trHeight w:val="51"/>
        </w:trPr>
        <w:tc>
          <w:tcPr>
            <w:tcW w:w="3057" w:type="dxa"/>
          </w:tcPr>
          <w:p w14:paraId="4551CF71" w14:textId="3235155A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827228"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9" w:type="dxa"/>
          </w:tcPr>
          <w:p w14:paraId="6E900747" w14:textId="5B85BDAD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67417D8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4EC3866B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08A59E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CC663B4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EBF145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393A7BB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7296653B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EB68066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324" w:rsidRPr="006F48DE" w14:paraId="3E6DA7BA" w14:textId="77777777" w:rsidTr="00296258">
        <w:trPr>
          <w:trHeight w:val="53"/>
        </w:trPr>
        <w:tc>
          <w:tcPr>
            <w:tcW w:w="3057" w:type="dxa"/>
          </w:tcPr>
          <w:p w14:paraId="64648BC0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9" w:type="dxa"/>
          </w:tcPr>
          <w:p w14:paraId="00523260" w14:textId="28E6D9FC" w:rsidR="00960324" w:rsidRPr="006F48DE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03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0B7A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46" w:type="dxa"/>
          </w:tcPr>
          <w:p w14:paraId="6C633662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352A3F92" w14:textId="2CF2291B" w:rsidR="00960324" w:rsidRPr="00DF5D4F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40" w:type="dxa"/>
          </w:tcPr>
          <w:p w14:paraId="30D5908B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C16E96F" w14:textId="147BE239" w:rsidR="00960324" w:rsidRPr="00DF5D4F" w:rsidRDefault="00960324" w:rsidP="00960324">
            <w:pPr>
              <w:tabs>
                <w:tab w:val="clear" w:pos="680"/>
                <w:tab w:val="left" w:pos="6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5D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30B7A" w:rsidRPr="00230B7A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Pr="00DF5D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605FEFE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F1454E8" w14:textId="171948BF" w:rsidR="00960324" w:rsidRPr="00DF5D4F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41" w:type="dxa"/>
          </w:tcPr>
          <w:p w14:paraId="1A09FAB6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BE3D4F6" w14:textId="127BDF69" w:rsidR="00960324" w:rsidRPr="00DF5D4F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</w:tr>
      <w:tr w:rsidR="00960324" w:rsidRPr="006F48DE" w14:paraId="57277055" w14:textId="77777777" w:rsidTr="00296258">
        <w:trPr>
          <w:trHeight w:val="43"/>
        </w:trPr>
        <w:tc>
          <w:tcPr>
            <w:tcW w:w="3057" w:type="dxa"/>
          </w:tcPr>
          <w:p w14:paraId="0FC8538E" w14:textId="68E31E03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9" w:type="dxa"/>
          </w:tcPr>
          <w:p w14:paraId="133A1EEB" w14:textId="34CA748F" w:rsidR="00960324" w:rsidRPr="006F48DE" w:rsidRDefault="00960324" w:rsidP="00960324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7C0D6EB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7C01BC06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9973D65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A1B3869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50037D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5A2A91A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C3E2A5B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7EBABB7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324" w:rsidRPr="006F48DE" w14:paraId="490122BF" w14:textId="77777777" w:rsidTr="009A0FED">
        <w:trPr>
          <w:trHeight w:val="43"/>
        </w:trPr>
        <w:tc>
          <w:tcPr>
            <w:tcW w:w="3057" w:type="dxa"/>
          </w:tcPr>
          <w:p w14:paraId="1F0D5974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E2D722F" w14:textId="0F1BC654" w:rsidR="00960324" w:rsidRPr="004C6551" w:rsidRDefault="00230B7A" w:rsidP="009603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246" w:type="dxa"/>
          </w:tcPr>
          <w:p w14:paraId="10825403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2DDAFE2" w14:textId="3FF4DAFC" w:rsidR="00960324" w:rsidRPr="00DF5D4F" w:rsidRDefault="00960324" w:rsidP="00960324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DB1652A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5982E408" w14:textId="4BCA81BB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DF5D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D72F6B4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14:paraId="0E6F0B2B" w14:textId="43C461BC" w:rsidR="00960324" w:rsidRPr="00DF5D4F" w:rsidRDefault="00230B7A" w:rsidP="00960324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550C37CD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0C5A2BE" w14:textId="20CF9A33" w:rsidR="00960324" w:rsidRPr="00DF5D4F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960324" w:rsidRPr="006F48DE" w14:paraId="0DABF143" w14:textId="77777777" w:rsidTr="00296258">
        <w:trPr>
          <w:trHeight w:val="43"/>
        </w:trPr>
        <w:tc>
          <w:tcPr>
            <w:tcW w:w="3057" w:type="dxa"/>
          </w:tcPr>
          <w:p w14:paraId="4B9EDD6A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28A11828" w14:textId="05D5040F" w:rsidR="00960324" w:rsidRPr="006F48DE" w:rsidRDefault="00230B7A" w:rsidP="00960324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0324" w:rsidRPr="000631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0B7A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46" w:type="dxa"/>
          </w:tcPr>
          <w:p w14:paraId="4728788B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76A5474E" w14:textId="2075D6DC" w:rsidR="00960324" w:rsidRPr="00DF5D4F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40" w:type="dxa"/>
          </w:tcPr>
          <w:p w14:paraId="3DAD813C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14:paraId="4443A50D" w14:textId="7912428C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5D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30B7A" w:rsidRPr="00230B7A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Pr="00DF5D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21FBDC9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46C0AE99" w14:textId="103D4C38" w:rsidR="00960324" w:rsidRPr="00DF5D4F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41" w:type="dxa"/>
          </w:tcPr>
          <w:p w14:paraId="68F6F0AE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47C3FE4" w14:textId="7C4AF5C2" w:rsidR="00960324" w:rsidRPr="00DF5D4F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960324" w:rsidRPr="006F48DE" w14:paraId="7B3EEC76" w14:textId="77777777" w:rsidTr="002B5993">
        <w:tc>
          <w:tcPr>
            <w:tcW w:w="3057" w:type="dxa"/>
          </w:tcPr>
          <w:p w14:paraId="109E7AA5" w14:textId="05039A42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</w:tcPr>
          <w:p w14:paraId="2AD3CB7B" w14:textId="77777777" w:rsidR="00960324" w:rsidRPr="006F48DE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1A3208B9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0C856F49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60B0155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F3F1477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0D300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4AB8291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2BCA6CE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A57F42B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324" w:rsidRPr="006F48DE" w14:paraId="73FF1C3B" w14:textId="77777777" w:rsidTr="00296258">
        <w:trPr>
          <w:trHeight w:val="43"/>
        </w:trPr>
        <w:tc>
          <w:tcPr>
            <w:tcW w:w="3057" w:type="dxa"/>
          </w:tcPr>
          <w:p w14:paraId="3863053C" w14:textId="6CDF7F5B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9" w:type="dxa"/>
          </w:tcPr>
          <w:p w14:paraId="49CC9980" w14:textId="77777777" w:rsidR="00960324" w:rsidRPr="006F48DE" w:rsidRDefault="00960324" w:rsidP="00960324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929A103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5D12BDF0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30D95D3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2B39A03D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4FCCE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C2350F7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1E5DD4F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A6807C7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324" w:rsidRPr="006F48DE" w14:paraId="40E33AE6" w14:textId="77777777" w:rsidTr="00296258">
        <w:trPr>
          <w:trHeight w:val="43"/>
        </w:trPr>
        <w:tc>
          <w:tcPr>
            <w:tcW w:w="3057" w:type="dxa"/>
          </w:tcPr>
          <w:p w14:paraId="597228B0" w14:textId="717F043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</w:tc>
        <w:tc>
          <w:tcPr>
            <w:tcW w:w="899" w:type="dxa"/>
          </w:tcPr>
          <w:p w14:paraId="0B8FBB30" w14:textId="77777777" w:rsidR="00960324" w:rsidRPr="006F48DE" w:rsidRDefault="00960324" w:rsidP="00960324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40CCC59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1A0836BF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828EAA5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4BE8AB0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DB7E77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B8F9717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EA40A93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6366C3E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324" w:rsidRPr="006F48DE" w14:paraId="3BDCB467" w14:textId="77777777" w:rsidTr="00296258">
        <w:trPr>
          <w:trHeight w:val="43"/>
        </w:trPr>
        <w:tc>
          <w:tcPr>
            <w:tcW w:w="3057" w:type="dxa"/>
          </w:tcPr>
          <w:p w14:paraId="745ACD01" w14:textId="2B2CDFC7" w:rsidR="00960324" w:rsidRPr="00644308" w:rsidRDefault="00960324" w:rsidP="00960324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ุน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9" w:type="dxa"/>
            <w:vAlign w:val="bottom"/>
          </w:tcPr>
          <w:p w14:paraId="5A779F1D" w14:textId="4C232C0F" w:rsidR="00960324" w:rsidRPr="006F48DE" w:rsidRDefault="00230B7A" w:rsidP="00960324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246" w:type="dxa"/>
            <w:vAlign w:val="bottom"/>
          </w:tcPr>
          <w:p w14:paraId="3A201033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7B1A473F" w14:textId="26BC2248" w:rsidR="00960324" w:rsidRPr="00DF5D4F" w:rsidRDefault="00960324" w:rsidP="00960324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A2C2A1B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B582F24" w14:textId="6B14A0F0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Pr="00DF5D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115500C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79AC9946" w14:textId="4729D60C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F5D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6D81061E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9D49820" w14:textId="408EA79D" w:rsidR="00960324" w:rsidRPr="00DF5D4F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960324" w:rsidRPr="006F48DE" w14:paraId="275D8474" w14:textId="77777777" w:rsidTr="00296258">
        <w:trPr>
          <w:trHeight w:val="43"/>
        </w:trPr>
        <w:tc>
          <w:tcPr>
            <w:tcW w:w="3057" w:type="dxa"/>
          </w:tcPr>
          <w:p w14:paraId="74546196" w14:textId="4A7FB764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9" w:type="dxa"/>
            <w:vAlign w:val="bottom"/>
          </w:tcPr>
          <w:p w14:paraId="6430B166" w14:textId="77777777" w:rsidR="00960324" w:rsidRPr="006F48DE" w:rsidRDefault="00960324" w:rsidP="00960324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B128446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506952B0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395FAEF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BC88A39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6BA006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6E6CE90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F8F2F9F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322C146" w14:textId="77777777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324" w:rsidRPr="006F48DE" w14:paraId="5B3CF692" w14:textId="77777777" w:rsidTr="00494B69">
        <w:trPr>
          <w:trHeight w:val="43"/>
        </w:trPr>
        <w:tc>
          <w:tcPr>
            <w:tcW w:w="3057" w:type="dxa"/>
          </w:tcPr>
          <w:p w14:paraId="0C3C23A4" w14:textId="60BECD3D" w:rsidR="00960324" w:rsidRPr="00644308" w:rsidRDefault="00960324" w:rsidP="00960324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left" w:pos="71"/>
                <w:tab w:val="left" w:pos="25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A2FFC67" w14:textId="06F08094" w:rsidR="00960324" w:rsidRPr="006F48DE" w:rsidRDefault="00230B7A" w:rsidP="00960324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46" w:type="dxa"/>
            <w:vAlign w:val="bottom"/>
          </w:tcPr>
          <w:p w14:paraId="1DF2F39B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C784246" w14:textId="63599FD4" w:rsidR="00960324" w:rsidRPr="00DF5D4F" w:rsidRDefault="00960324" w:rsidP="00960324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C933D69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7A7D803" w14:textId="00556D19" w:rsidR="00960324" w:rsidRPr="00DF5D4F" w:rsidRDefault="00960324" w:rsidP="00960324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16B019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A6E9416" w14:textId="6A1E3D9C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DF5D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6F33E422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4C3EBE1" w14:textId="2306D585" w:rsidR="00960324" w:rsidRPr="00DF5D4F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</w:tr>
      <w:tr w:rsidR="00960324" w:rsidRPr="006F48DE" w14:paraId="24827356" w14:textId="77777777" w:rsidTr="00296258">
        <w:trPr>
          <w:trHeight w:val="43"/>
        </w:trPr>
        <w:tc>
          <w:tcPr>
            <w:tcW w:w="3057" w:type="dxa"/>
          </w:tcPr>
          <w:p w14:paraId="7B410276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855AB" w14:textId="0391DD64" w:rsidR="00960324" w:rsidRPr="006F48DE" w:rsidRDefault="00230B7A" w:rsidP="00960324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46" w:type="dxa"/>
            <w:vAlign w:val="bottom"/>
          </w:tcPr>
          <w:p w14:paraId="42CB2AB5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23454" w14:textId="668349AD" w:rsidR="00960324" w:rsidRPr="00DF5D4F" w:rsidRDefault="00960324" w:rsidP="00960324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C0E3470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E6FD3" w14:textId="63D6C215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Pr="00DF5D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714C1E7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F8300" w14:textId="2EE3A771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DF5D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153166CD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18B1C" w14:textId="6F3D3B84" w:rsidR="00960324" w:rsidRPr="00DF5D4F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</w:tr>
      <w:tr w:rsidR="00960324" w:rsidRPr="006F48DE" w14:paraId="7C877FF2" w14:textId="77777777" w:rsidTr="00296258">
        <w:trPr>
          <w:trHeight w:val="43"/>
        </w:trPr>
        <w:tc>
          <w:tcPr>
            <w:tcW w:w="3057" w:type="dxa"/>
          </w:tcPr>
          <w:p w14:paraId="1F3780D9" w14:textId="404AE59C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6BA68" w14:textId="35F1B28A" w:rsidR="00960324" w:rsidRPr="006F48DE" w:rsidRDefault="00230B7A" w:rsidP="00960324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60324" w:rsidRPr="00946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246" w:type="dxa"/>
            <w:vAlign w:val="bottom"/>
          </w:tcPr>
          <w:p w14:paraId="2D39FCC0" w14:textId="77777777" w:rsidR="00960324" w:rsidRPr="006F48DE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22AD7" w14:textId="2ABA3A5C" w:rsidR="00960324" w:rsidRPr="00DF5D4F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40" w:type="dxa"/>
            <w:vAlign w:val="bottom"/>
          </w:tcPr>
          <w:p w14:paraId="7C5252D1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01E86" w14:textId="0A902403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5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</w:t>
            </w:r>
            <w:r w:rsidRPr="00DF5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FDFEB99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E1C3A" w14:textId="1BAE3E64" w:rsidR="00960324" w:rsidRPr="00DF5D4F" w:rsidRDefault="00960324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Pr="00DF5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716DE07E" w14:textId="77777777" w:rsidR="00960324" w:rsidRPr="00DF5D4F" w:rsidRDefault="00960324" w:rsidP="0096032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A32B1" w14:textId="31D1911F" w:rsidR="00960324" w:rsidRPr="00DF5D4F" w:rsidRDefault="00230B7A" w:rsidP="009603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</w:t>
            </w:r>
          </w:p>
        </w:tc>
      </w:tr>
    </w:tbl>
    <w:p w14:paraId="6908EFDE" w14:textId="76F242AD" w:rsidR="002B5993" w:rsidRDefault="002B5993">
      <w:pPr>
        <w:rPr>
          <w:rFonts w:asciiTheme="majorBidi" w:hAnsiTheme="majorBidi" w:cstheme="majorBidi"/>
          <w:sz w:val="30"/>
          <w:szCs w:val="30"/>
        </w:rPr>
      </w:pPr>
    </w:p>
    <w:p w14:paraId="46F4D6F1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3"/>
        <w:gridCol w:w="900"/>
        <w:gridCol w:w="246"/>
        <w:gridCol w:w="999"/>
        <w:gridCol w:w="240"/>
        <w:gridCol w:w="1043"/>
        <w:gridCol w:w="236"/>
        <w:gridCol w:w="1076"/>
        <w:gridCol w:w="241"/>
        <w:gridCol w:w="1113"/>
      </w:tblGrid>
      <w:tr w:rsidR="00986856" w:rsidRPr="006F48DE" w14:paraId="1723D9D9" w14:textId="77777777" w:rsidTr="00986856">
        <w:trPr>
          <w:tblHeader/>
        </w:trPr>
        <w:tc>
          <w:tcPr>
            <w:tcW w:w="3053" w:type="dxa"/>
          </w:tcPr>
          <w:p w14:paraId="5382164D" w14:textId="44681C0D" w:rsidR="00986856" w:rsidRPr="006F48DE" w:rsidRDefault="00986856" w:rsidP="00FB45F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9"/>
            <w:hideMark/>
          </w:tcPr>
          <w:p w14:paraId="409E6209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986856" w:rsidRPr="006F48DE" w14:paraId="7537DA84" w14:textId="77777777" w:rsidTr="00986856">
        <w:trPr>
          <w:trHeight w:val="416"/>
          <w:tblHeader/>
        </w:trPr>
        <w:tc>
          <w:tcPr>
            <w:tcW w:w="3053" w:type="dxa"/>
            <w:vAlign w:val="bottom"/>
            <w:hideMark/>
          </w:tcPr>
          <w:p w14:paraId="556926DB" w14:textId="77777777" w:rsidR="00986856" w:rsidRPr="006F48DE" w:rsidRDefault="00986856" w:rsidP="00FB45F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00" w:type="dxa"/>
            <w:vAlign w:val="bottom"/>
            <w:hideMark/>
          </w:tcPr>
          <w:p w14:paraId="3E049545" w14:textId="77777777" w:rsidR="00986856" w:rsidRPr="006F48DE" w:rsidRDefault="00986856" w:rsidP="00FB45F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DF5F9E" w14:textId="180E538E" w:rsidR="00986856" w:rsidRPr="006F48DE" w:rsidRDefault="00230B7A" w:rsidP="00FB45F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856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6856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4640B4A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9" w:type="dxa"/>
            <w:vAlign w:val="bottom"/>
            <w:hideMark/>
          </w:tcPr>
          <w:p w14:paraId="2D11D606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204C6A3D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3" w:type="dxa"/>
            <w:vAlign w:val="bottom"/>
            <w:hideMark/>
          </w:tcPr>
          <w:p w14:paraId="2E9479A2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110AFCAB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6" w:type="dxa"/>
            <w:vAlign w:val="bottom"/>
            <w:hideMark/>
          </w:tcPr>
          <w:p w14:paraId="6D8BE42A" w14:textId="77777777" w:rsidR="00986856" w:rsidRPr="006F48DE" w:rsidRDefault="00986856" w:rsidP="00FB45F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2ABD1A5E" w14:textId="77777777" w:rsidR="00986856" w:rsidRPr="006F48DE" w:rsidRDefault="00986856" w:rsidP="00FB45F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33A94C69" w14:textId="77777777" w:rsidR="00986856" w:rsidRPr="006F48DE" w:rsidRDefault="00986856" w:rsidP="00FB45F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41" w:type="dxa"/>
            <w:vAlign w:val="bottom"/>
          </w:tcPr>
          <w:p w14:paraId="00E51DD5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3" w:type="dxa"/>
            <w:vAlign w:val="bottom"/>
            <w:hideMark/>
          </w:tcPr>
          <w:p w14:paraId="70B62501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6B69326" w14:textId="7B5D839F" w:rsidR="00986856" w:rsidRPr="006F48DE" w:rsidRDefault="00230B7A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868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685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86856" w:rsidRPr="006F48DE" w14:paraId="69D7FF9B" w14:textId="77777777" w:rsidTr="00986856">
        <w:trPr>
          <w:tblHeader/>
        </w:trPr>
        <w:tc>
          <w:tcPr>
            <w:tcW w:w="3053" w:type="dxa"/>
          </w:tcPr>
          <w:p w14:paraId="7AC6DF41" w14:textId="77777777" w:rsidR="00986856" w:rsidRPr="006F48DE" w:rsidRDefault="00986856" w:rsidP="00FB45F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94" w:type="dxa"/>
            <w:gridSpan w:val="9"/>
            <w:vAlign w:val="bottom"/>
            <w:hideMark/>
          </w:tcPr>
          <w:p w14:paraId="3A6FB0A2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44308" w:rsidRPr="0006319C" w14:paraId="4BC14480" w14:textId="77777777" w:rsidTr="00986856">
        <w:tc>
          <w:tcPr>
            <w:tcW w:w="3053" w:type="dxa"/>
            <w:hideMark/>
          </w:tcPr>
          <w:p w14:paraId="5FC2A1B5" w14:textId="0BF2293C" w:rsidR="00644308" w:rsidRPr="0006319C" w:rsidRDefault="00230B7A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48C277CB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677A74D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FE08077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AD4FD0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DDBBEB3" w14:textId="6EFC28FC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2F8E3A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5701F9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9779EA5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D0DF6C8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31C3946E" w14:textId="77777777" w:rsidTr="00986856">
        <w:tc>
          <w:tcPr>
            <w:tcW w:w="3053" w:type="dxa"/>
          </w:tcPr>
          <w:p w14:paraId="506DC76D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1E889424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78A7DFFF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B493F4F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40E955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E83E3B3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C3339B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F9F7229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2EB7938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E96298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1BFCFF70" w14:textId="77777777" w:rsidTr="00986856">
        <w:tc>
          <w:tcPr>
            <w:tcW w:w="3053" w:type="dxa"/>
          </w:tcPr>
          <w:p w14:paraId="372213E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900" w:type="dxa"/>
          </w:tcPr>
          <w:p w14:paraId="3161895D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05DF7A79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696A249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0A63EA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1A7BE2F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37D111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75C314B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6DC0C53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2D18C37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F94" w:rsidRPr="0006319C" w14:paraId="735CD314" w14:textId="77777777" w:rsidTr="00986856">
        <w:tc>
          <w:tcPr>
            <w:tcW w:w="3053" w:type="dxa"/>
          </w:tcPr>
          <w:p w14:paraId="53E01CEA" w14:textId="49445E09" w:rsidR="00EC5F94" w:rsidRPr="0006319C" w:rsidRDefault="00EC5F94" w:rsidP="00EC5F94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57C223CF" w14:textId="77777777" w:rsidR="00EC5F94" w:rsidRPr="0006319C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DE49E21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6934156" w14:textId="2F8111C3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4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240" w:type="dxa"/>
          </w:tcPr>
          <w:p w14:paraId="6A3E68EA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74BCFB1" w14:textId="6CB3D56F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3</w:t>
            </w:r>
            <w:r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574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26BAEB7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81A6E3B" w14:textId="35C2772D" w:rsidR="00EC5F94" w:rsidRPr="0006319C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241" w:type="dxa"/>
          </w:tcPr>
          <w:p w14:paraId="5903BFC6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FE0EFCF" w14:textId="2C2F5D9A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1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  <w:tr w:rsidR="00644308" w:rsidRPr="0006319C" w14:paraId="2675CE30" w14:textId="77777777" w:rsidTr="00986856">
        <w:tc>
          <w:tcPr>
            <w:tcW w:w="3053" w:type="dxa"/>
          </w:tcPr>
          <w:p w14:paraId="4B1AA24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</w:tcPr>
          <w:p w14:paraId="57D0229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66CB8F1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2A3D1A7B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52DB23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51A66B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E30439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025C9B6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4B81E24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6690872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F94" w:rsidRPr="0006319C" w14:paraId="532DB027" w14:textId="77777777" w:rsidTr="00986856">
        <w:tc>
          <w:tcPr>
            <w:tcW w:w="3053" w:type="dxa"/>
          </w:tcPr>
          <w:p w14:paraId="1073D9F0" w14:textId="2B330C1D" w:rsidR="00EC5F94" w:rsidRPr="0006319C" w:rsidRDefault="00EC5F94" w:rsidP="00EC5F94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7C7F23" w14:textId="477DF568" w:rsidR="00EC5F94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0E264F57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EBE661D" w14:textId="2CE19F1C" w:rsidR="00EC5F94" w:rsidRDefault="00230B7A" w:rsidP="00EC5F94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240" w:type="dxa"/>
          </w:tcPr>
          <w:p w14:paraId="19605881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0300AFB" w14:textId="77265B54" w:rsidR="00EC5F94" w:rsidRPr="0006319C" w:rsidRDefault="00731116" w:rsidP="007311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188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E2208E9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ABCC8A9" w14:textId="5581AE3F" w:rsidR="00EC5F94" w:rsidRPr="0006319C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41" w:type="dxa"/>
          </w:tcPr>
          <w:p w14:paraId="276AB22B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341ECFE" w14:textId="5F8A3012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257</w:t>
            </w:r>
          </w:p>
        </w:tc>
      </w:tr>
      <w:tr w:rsidR="00EC5F94" w:rsidRPr="0006319C" w14:paraId="382A3D0F" w14:textId="77777777" w:rsidTr="00986856">
        <w:tc>
          <w:tcPr>
            <w:tcW w:w="3053" w:type="dxa"/>
          </w:tcPr>
          <w:p w14:paraId="1ACBA6E1" w14:textId="77777777" w:rsidR="00EC5F94" w:rsidRPr="0006319C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CDCFFF" w14:textId="0329B3D7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1FB11D57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8BF52D1" w14:textId="1C444FB1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4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240" w:type="dxa"/>
          </w:tcPr>
          <w:p w14:paraId="0ED90F52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382D65C7" w14:textId="5C84B813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3</w:t>
            </w:r>
            <w:r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762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0A6447B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59DFD92" w14:textId="6308F9F7" w:rsidR="00EC5F94" w:rsidRPr="0006319C" w:rsidRDefault="00230B7A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241" w:type="dxa"/>
          </w:tcPr>
          <w:p w14:paraId="5915B08A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0228A8E" w14:textId="74E24AD4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1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sz w:val="28"/>
                <w:szCs w:val="28"/>
              </w:rPr>
              <w:t>558</w:t>
            </w:r>
          </w:p>
        </w:tc>
      </w:tr>
      <w:tr w:rsidR="00644308" w:rsidRPr="00986856" w14:paraId="61AF05CD" w14:textId="77777777" w:rsidTr="00986856">
        <w:tc>
          <w:tcPr>
            <w:tcW w:w="3053" w:type="dxa"/>
          </w:tcPr>
          <w:p w14:paraId="47752943" w14:textId="77777777" w:rsidR="00644308" w:rsidRPr="00986856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4BCCDBF" w14:textId="77777777" w:rsidR="00644308" w:rsidRPr="00986856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0A2E137F" w14:textId="77777777" w:rsidR="00644308" w:rsidRPr="00986856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4AEB366" w14:textId="77777777" w:rsidR="00644308" w:rsidRPr="00986856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D2515BD" w14:textId="77777777" w:rsidR="00644308" w:rsidRPr="00986856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72BFCAA6" w14:textId="77777777" w:rsidR="00644308" w:rsidRPr="00986856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CE3E16" w14:textId="77777777" w:rsidR="00644308" w:rsidRPr="00986856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D30AE86" w14:textId="77777777" w:rsidR="00644308" w:rsidRPr="00986856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FA45765" w14:textId="77777777" w:rsidR="00644308" w:rsidRPr="00986856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EB99C53" w14:textId="77777777" w:rsidR="00644308" w:rsidRPr="00986856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4308" w:rsidRPr="0006319C" w14:paraId="424AB2E3" w14:textId="77777777" w:rsidTr="00986856">
        <w:tc>
          <w:tcPr>
            <w:tcW w:w="3053" w:type="dxa"/>
            <w:hideMark/>
          </w:tcPr>
          <w:p w14:paraId="127E67CF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16613DFA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B936821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10E7854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32B0D2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5A4547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8C453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EA08A5A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FE8959C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8C03F57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790B5CF1" w14:textId="77777777" w:rsidTr="00986856">
        <w:tc>
          <w:tcPr>
            <w:tcW w:w="3053" w:type="dxa"/>
          </w:tcPr>
          <w:p w14:paraId="46BD96D7" w14:textId="13ABF18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</w:tc>
        <w:tc>
          <w:tcPr>
            <w:tcW w:w="900" w:type="dxa"/>
          </w:tcPr>
          <w:p w14:paraId="725090EA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17D466E8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4A7C9C89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98E0DD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9B58AF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A0A60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20E5042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A29B529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D17E72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F94" w:rsidRPr="0006319C" w14:paraId="143F00DB" w14:textId="77777777" w:rsidTr="00986856">
        <w:trPr>
          <w:trHeight w:val="668"/>
        </w:trPr>
        <w:tc>
          <w:tcPr>
            <w:tcW w:w="3053" w:type="dxa"/>
          </w:tcPr>
          <w:p w14:paraId="43F975F9" w14:textId="184D7A9F" w:rsidR="00EC5F94" w:rsidRPr="0006319C" w:rsidRDefault="0040149D" w:rsidP="0040149D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42FA500" w14:textId="3E2D9810" w:rsidR="00EC5F94" w:rsidRPr="0006319C" w:rsidRDefault="00230B7A" w:rsidP="007311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2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46" w:type="dxa"/>
            <w:vAlign w:val="bottom"/>
          </w:tcPr>
          <w:p w14:paraId="42D9DF25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B5268BB" w14:textId="06E14CBE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3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240" w:type="dxa"/>
            <w:vAlign w:val="bottom"/>
          </w:tcPr>
          <w:p w14:paraId="6388A30D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0BE410C1" w14:textId="3337D29B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5</w:t>
            </w:r>
            <w:r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245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7636639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B5575B1" w14:textId="1137D808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404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2890F11A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B7E3834" w14:textId="2ED66FDB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  <w:tr w:rsidR="00644308" w:rsidRPr="0006319C" w14:paraId="592BC3D4" w14:textId="77777777" w:rsidTr="00986856">
        <w:tc>
          <w:tcPr>
            <w:tcW w:w="3053" w:type="dxa"/>
          </w:tcPr>
          <w:p w14:paraId="50107C7E" w14:textId="374C38A4" w:rsidR="00644308" w:rsidRPr="0006319C" w:rsidRDefault="00644308" w:rsidP="00644308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  <w:vAlign w:val="bottom"/>
          </w:tcPr>
          <w:p w14:paraId="2384CAB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8607E68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8DE25A9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D57A1FB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15EDEF01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F6C484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CDDDCEA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3670B22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C6E93E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F94" w:rsidRPr="0006319C" w14:paraId="6CB4C32E" w14:textId="77777777" w:rsidTr="00986856">
        <w:tc>
          <w:tcPr>
            <w:tcW w:w="3053" w:type="dxa"/>
          </w:tcPr>
          <w:p w14:paraId="7F04727B" w14:textId="265A2F4C" w:rsidR="00EC5F94" w:rsidRPr="0006319C" w:rsidRDefault="0040149D" w:rsidP="0040149D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8A8CA0C" w14:textId="6A3D1D80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1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246" w:type="dxa"/>
            <w:vAlign w:val="bottom"/>
          </w:tcPr>
          <w:p w14:paraId="2E5C27D2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07067A0" w14:textId="110C9EE4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240" w:type="dxa"/>
            <w:vAlign w:val="bottom"/>
          </w:tcPr>
          <w:p w14:paraId="134431C8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872046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5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36722A" w14:textId="29205A62" w:rsidR="00EC5F94" w:rsidRPr="0006319C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C68B0D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CD14ABD" w14:textId="2C1E5E81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865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442D0668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E5BA424" w14:textId="6E09EDA3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EC5F94" w:rsidRPr="0006319C" w14:paraId="081AA15D" w14:textId="77777777" w:rsidTr="00986856">
        <w:tc>
          <w:tcPr>
            <w:tcW w:w="3053" w:type="dxa"/>
            <w:hideMark/>
          </w:tcPr>
          <w:p w14:paraId="6DB0AE33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7C959" w14:textId="118AF559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3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246" w:type="dxa"/>
            <w:vAlign w:val="bottom"/>
          </w:tcPr>
          <w:p w14:paraId="619427AF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341F0" w14:textId="34D916E9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3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240" w:type="dxa"/>
            <w:vAlign w:val="bottom"/>
          </w:tcPr>
          <w:p w14:paraId="5CC5541A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840F7" w14:textId="75EAC397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5</w:t>
            </w:r>
            <w:r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245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E20FD34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9E7394" w14:textId="0EBFFC41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1</w:t>
            </w:r>
            <w:r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="00230B7A" w:rsidRPr="00230B7A">
              <w:rPr>
                <w:rFonts w:ascii="Angsana New" w:hAnsi="Angsana New"/>
                <w:sz w:val="28"/>
                <w:szCs w:val="28"/>
              </w:rPr>
              <w:t>269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43C4DDBE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7B87EE" w14:textId="1CEB8B59" w:rsidR="00EC5F94" w:rsidRPr="0006319C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="Angsana New" w:hAnsi="Angsana New"/>
                <w:sz w:val="28"/>
                <w:szCs w:val="28"/>
              </w:rPr>
              <w:t>695</w:t>
            </w:r>
          </w:p>
        </w:tc>
      </w:tr>
      <w:tr w:rsidR="00EC5F94" w:rsidRPr="0006319C" w14:paraId="6E3FA95D" w14:textId="77777777" w:rsidTr="00986856">
        <w:tc>
          <w:tcPr>
            <w:tcW w:w="3053" w:type="dxa"/>
          </w:tcPr>
          <w:p w14:paraId="00AD0F7B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3798FC" w14:textId="23F0178F" w:rsidR="00EC5F94" w:rsidRPr="00946A43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31116" w:rsidRPr="0073111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sz w:val="28"/>
                <w:szCs w:val="28"/>
              </w:rPr>
              <w:t>491</w:t>
            </w:r>
          </w:p>
        </w:tc>
        <w:tc>
          <w:tcPr>
            <w:tcW w:w="246" w:type="dxa"/>
            <w:vAlign w:val="bottom"/>
          </w:tcPr>
          <w:p w14:paraId="11F4B0FA" w14:textId="77777777" w:rsidR="00EC5F94" w:rsidRPr="00946A43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612FD" w14:textId="7C876F9D" w:rsidR="00EC5F94" w:rsidRPr="00946A43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31116" w:rsidRPr="0073111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240" w:type="dxa"/>
            <w:vAlign w:val="bottom"/>
          </w:tcPr>
          <w:p w14:paraId="7C8363E3" w14:textId="77777777" w:rsidR="00EC5F94" w:rsidRPr="00946A43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BFA51" w14:textId="2ACEDD49" w:rsidR="00EC5F94" w:rsidRPr="00946A43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11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30B7A" w:rsidRPr="00230B7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3111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30B7A" w:rsidRPr="00230B7A">
              <w:rPr>
                <w:rFonts w:ascii="Angsana New" w:hAnsi="Angsana New"/>
                <w:b/>
                <w:bCs/>
                <w:sz w:val="28"/>
                <w:szCs w:val="28"/>
              </w:rPr>
              <w:t>007</w:t>
            </w:r>
            <w:r w:rsidRPr="0073111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5DEE333" w14:textId="77777777" w:rsidR="00EC5F94" w:rsidRPr="00946A43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ED2FA" w14:textId="7388445F" w:rsidR="00EC5F94" w:rsidRPr="00946A43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11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30B7A" w:rsidRPr="00230B7A">
              <w:rPr>
                <w:rFonts w:ascii="Angsana New" w:hAnsi="Angsana New"/>
                <w:b/>
                <w:bCs/>
                <w:sz w:val="28"/>
                <w:szCs w:val="28"/>
              </w:rPr>
              <w:t>574</w:t>
            </w:r>
            <w:r w:rsidRPr="0073111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0DB0842F" w14:textId="77777777" w:rsidR="00EC5F94" w:rsidRPr="00946A43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BDDD" w14:textId="19F3482F" w:rsidR="00EC5F94" w:rsidRPr="00946A43" w:rsidRDefault="00230B7A" w:rsidP="00EC5F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31116" w:rsidRPr="0073111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sz w:val="28"/>
                <w:szCs w:val="28"/>
              </w:rPr>
              <w:t>253</w:t>
            </w:r>
          </w:p>
        </w:tc>
      </w:tr>
    </w:tbl>
    <w:p w14:paraId="40E426C7" w14:textId="54178B42" w:rsidR="002B5993" w:rsidRDefault="002B5993" w:rsidP="0078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2"/>
        </w:rPr>
      </w:pPr>
    </w:p>
    <w:p w14:paraId="26464AFB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2"/>
        </w:rPr>
      </w:pPr>
      <w:r>
        <w:rPr>
          <w:rFonts w:asciiTheme="majorBidi" w:hAnsiTheme="majorBidi" w:cstheme="majorBidi"/>
          <w:sz w:val="28"/>
          <w:szCs w:val="22"/>
        </w:rPr>
        <w:br w:type="page"/>
      </w:r>
    </w:p>
    <w:p w14:paraId="0ED71422" w14:textId="5C0A65F3" w:rsidR="003D6115" w:rsidRPr="006F48DE" w:rsidRDefault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36"/>
        <w:gridCol w:w="934"/>
        <w:gridCol w:w="270"/>
        <w:gridCol w:w="1080"/>
        <w:gridCol w:w="236"/>
        <w:gridCol w:w="1077"/>
        <w:gridCol w:w="236"/>
        <w:gridCol w:w="1118"/>
      </w:tblGrid>
      <w:tr w:rsidR="009E3A69" w:rsidRPr="006F48DE" w14:paraId="58143312" w14:textId="77777777" w:rsidTr="00F45247">
        <w:trPr>
          <w:tblHeader/>
        </w:trPr>
        <w:tc>
          <w:tcPr>
            <w:tcW w:w="3060" w:type="dxa"/>
          </w:tcPr>
          <w:p w14:paraId="0CFA6FE4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7EA3417C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215E22" w:rsidRPr="006F48DE" w14:paraId="764EB845" w14:textId="77777777" w:rsidTr="0077213F">
        <w:trPr>
          <w:trHeight w:val="64"/>
          <w:tblHeader/>
        </w:trPr>
        <w:tc>
          <w:tcPr>
            <w:tcW w:w="3060" w:type="dxa"/>
            <w:vAlign w:val="bottom"/>
            <w:hideMark/>
          </w:tcPr>
          <w:p w14:paraId="19F831A7" w14:textId="19C820E1" w:rsidR="00215E22" w:rsidRPr="006F48DE" w:rsidRDefault="00215E22" w:rsidP="00215E2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900" w:type="dxa"/>
            <w:vAlign w:val="bottom"/>
            <w:hideMark/>
          </w:tcPr>
          <w:p w14:paraId="61958DA9" w14:textId="77777777" w:rsidR="00215E22" w:rsidRPr="006F48DE" w:rsidRDefault="00215E22" w:rsidP="00215E2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687CDD" w14:textId="539197BB" w:rsidR="00215E22" w:rsidRPr="006F48DE" w:rsidRDefault="00230B7A" w:rsidP="00215E2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5E22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5E22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08AF669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34" w:type="dxa"/>
            <w:vAlign w:val="bottom"/>
            <w:hideMark/>
          </w:tcPr>
          <w:p w14:paraId="4E1C08F7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2490B802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5EEFFB1E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781984C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01BC72C1" w14:textId="77777777" w:rsidR="00215E22" w:rsidRPr="006F48DE" w:rsidRDefault="00215E22" w:rsidP="00215E2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3EF018CE" w14:textId="77777777" w:rsidR="00215E22" w:rsidRPr="006F48DE" w:rsidRDefault="00215E22" w:rsidP="00215E2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358B131B" w14:textId="7AA08D0E" w:rsidR="00215E22" w:rsidRPr="006F48DE" w:rsidRDefault="00215E22" w:rsidP="00215E2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3368C71B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2AF0E56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25A59A" w14:textId="572EF249" w:rsidR="00215E22" w:rsidRPr="006F48DE" w:rsidRDefault="00230B7A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15E22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B0BF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9E3A69" w:rsidRPr="006F48DE" w14:paraId="3036954E" w14:textId="77777777" w:rsidTr="00F45247">
        <w:trPr>
          <w:tblHeader/>
        </w:trPr>
        <w:tc>
          <w:tcPr>
            <w:tcW w:w="3060" w:type="dxa"/>
          </w:tcPr>
          <w:p w14:paraId="4500192A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2FD241E4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E3A69" w:rsidRPr="006F48DE" w14:paraId="4ECF0103" w14:textId="77777777" w:rsidTr="0077213F">
        <w:tc>
          <w:tcPr>
            <w:tcW w:w="3060" w:type="dxa"/>
            <w:hideMark/>
          </w:tcPr>
          <w:p w14:paraId="390AA422" w14:textId="76131A53" w:rsidR="009E3A69" w:rsidRPr="006F48DE" w:rsidRDefault="00230B7A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68477B2D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4D4A7C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52F486B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A14C0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FAE876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B4C120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619C54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B702BB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4F0A3F6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3C1" w:rsidRPr="006F48DE" w14:paraId="78151326" w14:textId="77777777" w:rsidTr="0077213F">
        <w:tc>
          <w:tcPr>
            <w:tcW w:w="3060" w:type="dxa"/>
          </w:tcPr>
          <w:p w14:paraId="3159A35B" w14:textId="0619911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56DCA237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47EEBF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9EFC44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07F3C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5E2C64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9BB17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0EB3520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1E950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9406FFD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3C1" w:rsidRPr="006F48DE" w14:paraId="42FE4AD4" w14:textId="77777777" w:rsidTr="0077213F">
        <w:tc>
          <w:tcPr>
            <w:tcW w:w="3060" w:type="dxa"/>
          </w:tcPr>
          <w:p w14:paraId="32A8BC7E" w14:textId="427EFE2F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vAlign w:val="bottom"/>
          </w:tcPr>
          <w:p w14:paraId="0E54061E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7B664B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1102A55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34C59D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8DDD7F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771339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29537D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74BDD4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8A31235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0D4" w:rsidRPr="006F48DE" w14:paraId="6D543113" w14:textId="77777777" w:rsidTr="0077213F">
        <w:trPr>
          <w:trHeight w:val="128"/>
        </w:trPr>
        <w:tc>
          <w:tcPr>
            <w:tcW w:w="3060" w:type="dxa"/>
          </w:tcPr>
          <w:p w14:paraId="25A4A503" w14:textId="3704735F" w:rsidR="006000D4" w:rsidRPr="006F48DE" w:rsidRDefault="006000D4" w:rsidP="006000D4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85B377C" w14:textId="7D3A312B" w:rsidR="006000D4" w:rsidRPr="004329C7" w:rsidRDefault="00230B7A" w:rsidP="006000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36" w:type="dxa"/>
            <w:vAlign w:val="bottom"/>
          </w:tcPr>
          <w:p w14:paraId="1E6C7042" w14:textId="77777777" w:rsidR="006000D4" w:rsidRPr="006F48DE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411B5025" w14:textId="20454DCA" w:rsidR="006000D4" w:rsidRPr="00A3428F" w:rsidRDefault="006000D4" w:rsidP="0060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77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42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DE6FCF" w14:textId="77777777" w:rsidR="006000D4" w:rsidRPr="00A3428F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744645" w14:textId="1DC5F588" w:rsidR="006000D4" w:rsidRPr="00A3428F" w:rsidRDefault="006000D4" w:rsidP="006000D4">
            <w:pPr>
              <w:tabs>
                <w:tab w:val="clear" w:pos="680"/>
                <w:tab w:val="clear" w:pos="907"/>
                <w:tab w:val="left" w:pos="387"/>
                <w:tab w:val="left" w:pos="676"/>
              </w:tabs>
              <w:spacing w:line="240" w:lineRule="auto"/>
              <w:ind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42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B89863" w14:textId="77777777" w:rsidR="006000D4" w:rsidRPr="00A3428F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4ABAE734" w14:textId="2B086006" w:rsidR="006000D4" w:rsidRPr="00A3428F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42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Pr="00A342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F449C8A" w14:textId="77777777" w:rsidR="006000D4" w:rsidRPr="00A3428F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636547F" w14:textId="1241CE84" w:rsidR="006000D4" w:rsidRPr="00A3428F" w:rsidRDefault="00230B7A" w:rsidP="006000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</w:tr>
      <w:tr w:rsidR="006000D4" w:rsidRPr="006269B5" w14:paraId="398E8963" w14:textId="77777777" w:rsidTr="0077213F">
        <w:tc>
          <w:tcPr>
            <w:tcW w:w="3060" w:type="dxa"/>
          </w:tcPr>
          <w:p w14:paraId="3D2B00D3" w14:textId="2C395C3B" w:rsidR="006000D4" w:rsidRPr="006269B5" w:rsidRDefault="006000D4" w:rsidP="006000D4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5CB66E2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36C9D6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BE9F97F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15666A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06ABEC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FE7E84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2483225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B88505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FD3C08C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0D4" w:rsidRPr="006F48DE" w14:paraId="0082AF7F" w14:textId="77777777" w:rsidTr="00B17A76">
        <w:trPr>
          <w:tblHeader/>
        </w:trPr>
        <w:tc>
          <w:tcPr>
            <w:tcW w:w="3060" w:type="dxa"/>
          </w:tcPr>
          <w:p w14:paraId="738BC286" w14:textId="77777777" w:rsidR="006000D4" w:rsidRPr="006F48DE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53B276C1" w14:textId="77777777" w:rsidR="006000D4" w:rsidRPr="006F48DE" w:rsidRDefault="006000D4" w:rsidP="006000D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6000D4" w:rsidRPr="006F48DE" w14:paraId="64440432" w14:textId="77777777" w:rsidTr="00B17A76">
        <w:trPr>
          <w:trHeight w:val="64"/>
          <w:tblHeader/>
        </w:trPr>
        <w:tc>
          <w:tcPr>
            <w:tcW w:w="3060" w:type="dxa"/>
            <w:vAlign w:val="bottom"/>
            <w:hideMark/>
          </w:tcPr>
          <w:p w14:paraId="2D0AB9E5" w14:textId="77777777" w:rsidR="006000D4" w:rsidRPr="006F48DE" w:rsidRDefault="006000D4" w:rsidP="006000D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900" w:type="dxa"/>
            <w:vAlign w:val="bottom"/>
            <w:hideMark/>
          </w:tcPr>
          <w:p w14:paraId="0F8A5086" w14:textId="77777777" w:rsidR="006000D4" w:rsidRPr="006F48DE" w:rsidRDefault="006000D4" w:rsidP="006000D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83FDF59" w14:textId="169FF958" w:rsidR="006000D4" w:rsidRPr="006F48DE" w:rsidRDefault="00230B7A" w:rsidP="006000D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00D4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0D4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5683BC9" w14:textId="77777777" w:rsidR="006000D4" w:rsidRPr="006F48DE" w:rsidRDefault="006000D4" w:rsidP="006000D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34" w:type="dxa"/>
            <w:vAlign w:val="bottom"/>
            <w:hideMark/>
          </w:tcPr>
          <w:p w14:paraId="1ACA81C9" w14:textId="77777777" w:rsidR="006000D4" w:rsidRPr="006F48DE" w:rsidRDefault="006000D4" w:rsidP="006000D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65E1C7D8" w14:textId="77777777" w:rsidR="006000D4" w:rsidRPr="006F48DE" w:rsidRDefault="006000D4" w:rsidP="006000D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21BCA2C8" w14:textId="77777777" w:rsidR="006000D4" w:rsidRPr="006F48DE" w:rsidRDefault="006000D4" w:rsidP="006000D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5CBD890E" w14:textId="77777777" w:rsidR="006000D4" w:rsidRPr="006F48DE" w:rsidRDefault="006000D4" w:rsidP="006000D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E3FB2FA" w14:textId="77777777" w:rsidR="006000D4" w:rsidRPr="006F48DE" w:rsidRDefault="006000D4" w:rsidP="006000D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1CC2194F" w14:textId="77777777" w:rsidR="006000D4" w:rsidRPr="006F48DE" w:rsidRDefault="006000D4" w:rsidP="006000D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5D51A22C" w14:textId="77777777" w:rsidR="006000D4" w:rsidRPr="006F48DE" w:rsidRDefault="006000D4" w:rsidP="006000D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1FC74DD9" w14:textId="77777777" w:rsidR="006000D4" w:rsidRPr="006F48DE" w:rsidRDefault="006000D4" w:rsidP="006000D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3C024BD5" w14:textId="77777777" w:rsidR="006000D4" w:rsidRPr="006F48DE" w:rsidRDefault="006000D4" w:rsidP="006000D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F240797" w14:textId="0931E06B" w:rsidR="006000D4" w:rsidRPr="006F48DE" w:rsidRDefault="00230B7A" w:rsidP="006000D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0D4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0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000D4" w:rsidRPr="006F48DE" w14:paraId="4683D4DA" w14:textId="77777777" w:rsidTr="00B17A76">
        <w:trPr>
          <w:tblHeader/>
        </w:trPr>
        <w:tc>
          <w:tcPr>
            <w:tcW w:w="3060" w:type="dxa"/>
          </w:tcPr>
          <w:p w14:paraId="3716DFC5" w14:textId="77777777" w:rsidR="006000D4" w:rsidRPr="006F48DE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0393572C" w14:textId="77777777" w:rsidR="006000D4" w:rsidRPr="006F48DE" w:rsidRDefault="006000D4" w:rsidP="006000D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000D4" w:rsidRPr="006269B5" w14:paraId="5620C467" w14:textId="77777777" w:rsidTr="0077213F">
        <w:tc>
          <w:tcPr>
            <w:tcW w:w="3060" w:type="dxa"/>
            <w:hideMark/>
          </w:tcPr>
          <w:p w14:paraId="47349B98" w14:textId="07101D4E" w:rsidR="006000D4" w:rsidRPr="006269B5" w:rsidRDefault="00230B7A" w:rsidP="006000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4841F527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6B854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0BA3C37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A4F1AF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D88909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DFC87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A9DB437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176E67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0F3701C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0D4" w:rsidRPr="006269B5" w14:paraId="616F9C51" w14:textId="77777777" w:rsidTr="0077213F">
        <w:tc>
          <w:tcPr>
            <w:tcW w:w="3060" w:type="dxa"/>
            <w:hideMark/>
          </w:tcPr>
          <w:p w14:paraId="421B8247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3461B5FC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238F565F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CF13B79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37D4D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AE5D7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002E0A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F313AC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465F64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FC631C2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0D4" w:rsidRPr="006269B5" w14:paraId="5A81F816" w14:textId="77777777" w:rsidTr="0077213F">
        <w:tc>
          <w:tcPr>
            <w:tcW w:w="3060" w:type="dxa"/>
          </w:tcPr>
          <w:p w14:paraId="11CCBC26" w14:textId="7BF1EC3B" w:rsidR="006000D4" w:rsidRPr="006269B5" w:rsidRDefault="006000D4" w:rsidP="006000D4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  <w:vAlign w:val="bottom"/>
          </w:tcPr>
          <w:p w14:paraId="765AC6C8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88E3B7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5949D1B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5BBC12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4ADF46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644702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8051BF9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0F103A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7EE42B6" w14:textId="77777777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0D4" w:rsidRPr="006269B5" w14:paraId="4DBBDF6E" w14:textId="77777777" w:rsidTr="0077213F">
        <w:tc>
          <w:tcPr>
            <w:tcW w:w="3060" w:type="dxa"/>
            <w:hideMark/>
          </w:tcPr>
          <w:p w14:paraId="47175822" w14:textId="4BB64975" w:rsidR="006000D4" w:rsidRPr="006269B5" w:rsidRDefault="006000D4" w:rsidP="006000D4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9CD8A8" w14:textId="0DA1A003" w:rsidR="006000D4" w:rsidRPr="006269B5" w:rsidRDefault="00230B7A" w:rsidP="006000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36" w:type="dxa"/>
            <w:vAlign w:val="bottom"/>
          </w:tcPr>
          <w:p w14:paraId="4D3089BC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20CFEE" w14:textId="6EEB855B" w:rsidR="006000D4" w:rsidRPr="006269B5" w:rsidRDefault="006000D4" w:rsidP="0060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77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D5C71C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445B5C" w14:textId="194C5486" w:rsidR="006000D4" w:rsidRPr="006269B5" w:rsidRDefault="006000D4" w:rsidP="006000D4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719843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EB12E3" w14:textId="27594743" w:rsidR="006000D4" w:rsidRPr="006269B5" w:rsidRDefault="006000D4" w:rsidP="006000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  <w:r w:rsidRPr="00731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140726B" w14:textId="77777777" w:rsidR="006000D4" w:rsidRPr="006269B5" w:rsidRDefault="006000D4" w:rsidP="006000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72588C" w14:textId="30CE2426" w:rsidR="006000D4" w:rsidRPr="006269B5" w:rsidRDefault="00230B7A" w:rsidP="006000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</w:tr>
    </w:tbl>
    <w:p w14:paraId="5ADC7F80" w14:textId="77777777" w:rsidR="0057178B" w:rsidRPr="0095227C" w:rsidRDefault="0057178B" w:rsidP="00952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4C86C9" w14:textId="18D1261A" w:rsidR="001A7E70" w:rsidRDefault="001A7E70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</w:t>
      </w:r>
      <w:r w:rsidR="00954B58">
        <w:rPr>
          <w:rFonts w:asciiTheme="majorBidi" w:hAnsiTheme="majorBidi" w:cstheme="majorBidi"/>
          <w:sz w:val="30"/>
          <w:szCs w:val="30"/>
          <w:cs/>
        </w:rPr>
        <w:t>ระหว่างปี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</w:rPr>
        <w:t>2568</w:t>
      </w:r>
      <w:r w:rsidRPr="006F48DE">
        <w:rPr>
          <w:rFonts w:asciiTheme="majorBidi" w:hAnsiTheme="majorBidi" w:cstheme="majorBidi"/>
          <w:sz w:val="30"/>
          <w:szCs w:val="30"/>
        </w:rPr>
        <w:t xml:space="preserve"> Innosprout Investment Pte. Ltd. 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ซึ่งเป็นบริษัทย่อยทางอ้อมของบริษัทได้จำหน่ายสินทรัพย์ทางการเงิน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อื่น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ซึ่งเป็นเงินลงทุนในตราสารหนี้</w:t>
      </w:r>
      <w:r w:rsidR="00954B58">
        <w:rPr>
          <w:rFonts w:asciiTheme="majorBidi" w:hAnsiTheme="majorBidi" w:cstheme="majorBidi"/>
          <w:sz w:val="30"/>
          <w:szCs w:val="30"/>
          <w:cs/>
        </w:rPr>
        <w:t>และตราสารทุน</w:t>
      </w:r>
      <w:r w:rsidR="006F081B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6F081B" w:rsidRPr="006F48DE">
        <w:rPr>
          <w:rFonts w:asciiTheme="majorBidi" w:hAnsiTheme="majorBidi" w:cstheme="majorBidi"/>
          <w:sz w:val="30"/>
          <w:szCs w:val="30"/>
          <w:cs/>
        </w:rPr>
        <w:t>โดย</w:t>
      </w:r>
      <w:r w:rsidRPr="006F48DE">
        <w:rPr>
          <w:rFonts w:asciiTheme="majorBidi" w:hAnsiTheme="majorBidi" w:cstheme="majorBidi"/>
          <w:sz w:val="30"/>
          <w:szCs w:val="30"/>
          <w:cs/>
        </w:rPr>
        <w:t>บริษัทได้รับรู้</w:t>
      </w:r>
      <w:r w:rsidR="009B29A4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6F48DE">
        <w:rPr>
          <w:rFonts w:asciiTheme="majorBidi" w:hAnsiTheme="majorBidi" w:cstheme="majorBidi"/>
          <w:sz w:val="30"/>
          <w:szCs w:val="30"/>
          <w:cs/>
        </w:rPr>
        <w:t>จากการจำหน่ายสินทรัพย์ทางการเงิน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อื่น</w:t>
      </w:r>
      <w:r w:rsidRPr="006F48DE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รวม</w:t>
      </w:r>
      <w:r w:rsidRPr="006F48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B0BF5">
        <w:rPr>
          <w:rFonts w:asciiTheme="majorBidi" w:hAnsiTheme="majorBidi" w:cstheme="majorBidi"/>
          <w:sz w:val="30"/>
          <w:szCs w:val="30"/>
          <w:cs/>
        </w:rPr>
        <w:t>เก้า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30</w:t>
      </w:r>
      <w:r w:rsidR="00215E22">
        <w:rPr>
          <w:rFonts w:asciiTheme="majorBidi" w:hAnsiTheme="majorBidi" w:cstheme="majorBidi"/>
          <w:sz w:val="30"/>
          <w:szCs w:val="30"/>
        </w:rPr>
        <w:t xml:space="preserve"> </w:t>
      </w:r>
      <w:r w:rsidR="003B0BF5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A721D" w:rsidRPr="000B1261">
        <w:rPr>
          <w:rFonts w:asciiTheme="majorBidi" w:hAnsiTheme="majorBidi"/>
          <w:sz w:val="30"/>
          <w:szCs w:val="30"/>
          <w:cs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</w:rPr>
        <w:t>2568</w:t>
      </w:r>
      <w:r w:rsidR="00BA721D"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="00B44068" w:rsidRPr="006F48DE">
        <w:rPr>
          <w:rFonts w:asciiTheme="majorBidi" w:hAnsiTheme="majorBidi" w:cstheme="majorBidi"/>
          <w:sz w:val="30"/>
          <w:szCs w:val="30"/>
          <w:cs/>
        </w:rPr>
        <w:t>เป็น</w:t>
      </w:r>
      <w:r w:rsidRPr="006F48DE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725971">
        <w:rPr>
          <w:rFonts w:asciiTheme="majorBidi" w:hAnsiTheme="majorBidi" w:cstheme="majorBidi"/>
          <w:sz w:val="30"/>
          <w:szCs w:val="30"/>
        </w:rPr>
        <w:t xml:space="preserve"> </w:t>
      </w:r>
      <w:r w:rsidR="004F7AB8">
        <w:rPr>
          <w:rFonts w:asciiTheme="majorBidi" w:hAnsiTheme="majorBidi" w:cstheme="majorBidi"/>
          <w:sz w:val="30"/>
          <w:szCs w:val="30"/>
        </w:rPr>
        <w:br/>
      </w:r>
      <w:r w:rsidR="00230B7A" w:rsidRPr="00230B7A">
        <w:rPr>
          <w:rFonts w:asciiTheme="majorBidi" w:hAnsiTheme="majorBidi" w:cstheme="majorBidi"/>
          <w:sz w:val="30"/>
          <w:szCs w:val="30"/>
        </w:rPr>
        <w:t>22</w:t>
      </w:r>
      <w:r w:rsidRPr="00A3428F">
        <w:rPr>
          <w:rFonts w:asciiTheme="majorBidi" w:hAnsiTheme="majorBidi" w:cstheme="majorBidi"/>
          <w:sz w:val="30"/>
          <w:szCs w:val="30"/>
        </w:rPr>
        <w:t xml:space="preserve"> </w:t>
      </w:r>
      <w:r w:rsidRPr="00A3428F">
        <w:rPr>
          <w:rFonts w:asciiTheme="majorBidi" w:hAnsiTheme="majorBidi" w:cstheme="majorBidi"/>
          <w:sz w:val="30"/>
          <w:szCs w:val="30"/>
          <w:cs/>
        </w:rPr>
        <w:t>ล้าน</w:t>
      </w:r>
      <w:r w:rsidRPr="006F48DE">
        <w:rPr>
          <w:rFonts w:asciiTheme="majorBidi" w:hAnsiTheme="majorBidi" w:cstheme="majorBidi"/>
          <w:sz w:val="30"/>
          <w:szCs w:val="30"/>
          <w:cs/>
        </w:rPr>
        <w:t>บาท</w:t>
      </w:r>
      <w:r w:rsidR="00C0687B">
        <w:rPr>
          <w:rFonts w:asciiTheme="majorBidi" w:hAnsiTheme="majorBidi" w:cstheme="majorBidi"/>
          <w:sz w:val="30"/>
          <w:szCs w:val="30"/>
        </w:rPr>
        <w:t xml:space="preserve"> </w:t>
      </w:r>
      <w:r w:rsidR="00C0687B" w:rsidRPr="00A315C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30B7A" w:rsidRPr="00230B7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C0687B" w:rsidRPr="00A315C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02FED" w:rsidRPr="00A315C0">
        <w:rPr>
          <w:rFonts w:asciiTheme="majorBidi" w:hAnsiTheme="majorBidi"/>
          <w:i/>
          <w:iCs/>
          <w:sz w:val="30"/>
          <w:szCs w:val="30"/>
          <w:cs/>
        </w:rPr>
        <w:t xml:space="preserve">กำไรจากการจำหน่ายสินทรัพย์ทางการเงินอื่นเป็นจำนวนเงิน </w:t>
      </w:r>
      <w:r w:rsidR="00230B7A" w:rsidRPr="00230B7A">
        <w:rPr>
          <w:rFonts w:asciiTheme="majorBidi" w:hAnsiTheme="majorBidi"/>
          <w:i/>
          <w:iCs/>
          <w:sz w:val="30"/>
          <w:szCs w:val="30"/>
        </w:rPr>
        <w:t>70</w:t>
      </w:r>
      <w:r w:rsidR="00C0687B" w:rsidRPr="00A315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0687B" w:rsidRPr="00A315C0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C0687B" w:rsidRPr="00C0687B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5214B302" w14:textId="77777777" w:rsidR="000B1261" w:rsidRPr="00F45247" w:rsidRDefault="000B1261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7D795D" w14:textId="4728004B" w:rsidR="0095227C" w:rsidRDefault="000B1261" w:rsidP="00215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>ใน</w:t>
      </w:r>
      <w:r w:rsidR="00954B58">
        <w:rPr>
          <w:rFonts w:asciiTheme="majorBidi" w:hAnsiTheme="majorBidi"/>
          <w:sz w:val="30"/>
          <w:szCs w:val="30"/>
          <w:cs/>
        </w:rPr>
        <w:t>ระหว่าง</w:t>
      </w:r>
      <w:r w:rsidR="000537E9">
        <w:rPr>
          <w:rFonts w:asciiTheme="majorBidi" w:hAnsiTheme="majorBidi" w:cstheme="majorBidi"/>
          <w:sz w:val="30"/>
          <w:szCs w:val="30"/>
          <w:cs/>
        </w:rPr>
        <w:t>ปี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</w:rPr>
        <w:t>2568</w:t>
      </w:r>
      <w:r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Pr="000B1261">
        <w:rPr>
          <w:rFonts w:asciiTheme="majorBidi" w:hAnsiTheme="majorBidi"/>
          <w:sz w:val="30"/>
          <w:szCs w:val="30"/>
          <w:cs/>
        </w:rPr>
        <w:t>บริษัท อินโน สเปราท์ โฮลดิ้ง จำกัด ซึ่งเป็นบริษัทย่อยทางตรงของบริษัทได้จำหน่ายสินทรัพย์ทางการเงินอื่นซึ่งเป็นเงินลงทุนในตราสารทุน โดยบริษัทได้รับรู้</w:t>
      </w:r>
      <w:r w:rsidR="009B29A4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0B1261">
        <w:rPr>
          <w:rFonts w:asciiTheme="majorBidi" w:hAnsiTheme="majorBidi"/>
          <w:sz w:val="30"/>
          <w:szCs w:val="30"/>
          <w:cs/>
        </w:rPr>
        <w:t>จากการจำหน่ายสินทรัพย์ทางการเงินอื่นในงบกำไรขาดทุนเบ็ดเสร็จรวมสำหรับงวด</w:t>
      </w:r>
      <w:r w:rsidR="003B0BF5">
        <w:rPr>
          <w:rFonts w:asciiTheme="majorBidi" w:hAnsiTheme="majorBidi"/>
          <w:sz w:val="30"/>
          <w:szCs w:val="30"/>
          <w:cs/>
        </w:rPr>
        <w:t>เก้า</w:t>
      </w:r>
      <w:r w:rsidRPr="000B1261">
        <w:rPr>
          <w:rFonts w:asciiTheme="majorBidi" w:hAnsiTheme="majorBidi"/>
          <w:sz w:val="30"/>
          <w:szCs w:val="30"/>
          <w:cs/>
        </w:rPr>
        <w:t>เดือนสิ้นสุดว</w:t>
      </w:r>
      <w:r>
        <w:rPr>
          <w:rFonts w:asciiTheme="majorBidi" w:hAnsiTheme="majorBidi"/>
          <w:sz w:val="30"/>
          <w:szCs w:val="30"/>
          <w:cs/>
        </w:rPr>
        <w:t>ัน</w:t>
      </w:r>
      <w:r w:rsidRPr="000B1261">
        <w:rPr>
          <w:rFonts w:asciiTheme="majorBidi" w:hAnsiTheme="majorBidi"/>
          <w:sz w:val="30"/>
          <w:szCs w:val="30"/>
          <w:cs/>
        </w:rPr>
        <w:t xml:space="preserve">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30</w:t>
      </w:r>
      <w:r w:rsidR="00215E22">
        <w:rPr>
          <w:rFonts w:asciiTheme="majorBidi" w:hAnsiTheme="majorBidi" w:cstheme="majorBidi"/>
          <w:sz w:val="30"/>
          <w:szCs w:val="30"/>
        </w:rPr>
        <w:t xml:space="preserve"> </w:t>
      </w:r>
      <w:r w:rsidR="003B0BF5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215E22" w:rsidRPr="000B1261">
        <w:rPr>
          <w:rFonts w:asciiTheme="majorBidi" w:hAnsiTheme="majorBidi"/>
          <w:sz w:val="30"/>
          <w:szCs w:val="30"/>
          <w:cs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</w:rPr>
        <w:t>2568</w:t>
      </w:r>
      <w:r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Pr="000B1261">
        <w:rPr>
          <w:rFonts w:asciiTheme="majorBidi" w:hAnsiTheme="majorBidi"/>
          <w:sz w:val="30"/>
          <w:szCs w:val="30"/>
          <w:cs/>
        </w:rPr>
        <w:t>เป็นจำนวน</w:t>
      </w:r>
      <w:r w:rsidRPr="00A3428F">
        <w:rPr>
          <w:rFonts w:asciiTheme="majorBidi" w:hAnsiTheme="majorBidi"/>
          <w:sz w:val="30"/>
          <w:szCs w:val="30"/>
          <w:cs/>
        </w:rPr>
        <w:t xml:space="preserve">เงิน </w:t>
      </w:r>
      <w:r w:rsidR="00230B7A" w:rsidRPr="00230B7A">
        <w:rPr>
          <w:rFonts w:asciiTheme="majorBidi" w:hAnsiTheme="majorBidi"/>
          <w:sz w:val="30"/>
          <w:szCs w:val="30"/>
        </w:rPr>
        <w:t>14</w:t>
      </w:r>
      <w:r w:rsidRPr="00A3428F">
        <w:rPr>
          <w:rFonts w:asciiTheme="majorBidi" w:hAnsiTheme="majorBidi" w:cstheme="majorBidi"/>
          <w:sz w:val="30"/>
          <w:szCs w:val="30"/>
        </w:rPr>
        <w:t xml:space="preserve"> </w:t>
      </w:r>
      <w:r w:rsidRPr="00A3428F">
        <w:rPr>
          <w:rFonts w:asciiTheme="majorBidi" w:hAnsiTheme="majorBidi"/>
          <w:sz w:val="30"/>
          <w:szCs w:val="30"/>
          <w:cs/>
        </w:rPr>
        <w:t>ล้</w:t>
      </w:r>
      <w:r w:rsidRPr="000B1261">
        <w:rPr>
          <w:rFonts w:asciiTheme="majorBidi" w:hAnsiTheme="majorBidi"/>
          <w:sz w:val="30"/>
          <w:szCs w:val="30"/>
          <w:cs/>
        </w:rPr>
        <w:t>านบาท</w:t>
      </w:r>
      <w:r w:rsidR="00C0687B" w:rsidRPr="009A4DD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30B7A" w:rsidRPr="00230B7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C0687B" w:rsidRPr="009A4DD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230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กำไรจากการจำหน่ายสินทรัพย์ทางการเงินอื่นเป็นจำนวนเงิน </w:t>
      </w:r>
      <w:r w:rsidR="00230B7A" w:rsidRPr="00230B7A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C0687B" w:rsidRPr="009A4DD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0687B" w:rsidRPr="009A4DD2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="00C0687B" w:rsidRPr="00C0687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068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ACD957B" w14:textId="52019475" w:rsidR="0095227C" w:rsidRDefault="00952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CCBC74F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2F910CED" w14:textId="71B73727" w:rsidR="005C005E" w:rsidRPr="006F48DE" w:rsidRDefault="00C312FF" w:rsidP="00FF446A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อสังหาริมทรัพย์เพื่อการลงทุน</w:t>
      </w:r>
    </w:p>
    <w:p w14:paraId="69CB93E8" w14:textId="41F61BD3" w:rsidR="00585EE5" w:rsidRPr="004920B5" w:rsidRDefault="00585EE5" w:rsidP="00585EE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548"/>
        <w:gridCol w:w="270"/>
        <w:gridCol w:w="1170"/>
        <w:gridCol w:w="270"/>
        <w:gridCol w:w="1175"/>
      </w:tblGrid>
      <w:tr w:rsidR="00B61E1B" w:rsidRPr="006F48DE" w14:paraId="7646FD5D" w14:textId="77777777" w:rsidTr="005D4927">
        <w:tc>
          <w:tcPr>
            <w:tcW w:w="4860" w:type="dxa"/>
          </w:tcPr>
          <w:p w14:paraId="3541BE5A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33" w:type="dxa"/>
            <w:gridSpan w:val="5"/>
          </w:tcPr>
          <w:p w14:paraId="36304EAC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1E1B" w:rsidRPr="006F48DE" w14:paraId="2CDE2AA3" w14:textId="77777777" w:rsidTr="005D4927">
        <w:trPr>
          <w:tblHeader/>
        </w:trPr>
        <w:tc>
          <w:tcPr>
            <w:tcW w:w="4860" w:type="dxa"/>
          </w:tcPr>
          <w:p w14:paraId="1C72D3AC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512D233D" w14:textId="77777777" w:rsidR="005D4927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5D492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366F5648" w14:textId="21A1A469" w:rsidR="00B61E1B" w:rsidRPr="006F48DE" w:rsidRDefault="005D492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4927">
              <w:rPr>
                <w:rFonts w:asciiTheme="majorBidi" w:hAnsi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684DE24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F44C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0C2EE8A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EA01E63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FBAC65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87DC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61E1B" w:rsidRPr="006F48DE" w14:paraId="6C9A1F75" w14:textId="77777777" w:rsidTr="005D4927">
        <w:trPr>
          <w:tblHeader/>
        </w:trPr>
        <w:tc>
          <w:tcPr>
            <w:tcW w:w="4860" w:type="dxa"/>
          </w:tcPr>
          <w:p w14:paraId="621685E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33" w:type="dxa"/>
            <w:gridSpan w:val="5"/>
          </w:tcPr>
          <w:p w14:paraId="151BF531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1E1B" w:rsidRPr="006F48DE" w14:paraId="75F761B9" w14:textId="77777777" w:rsidTr="005D4927">
        <w:tc>
          <w:tcPr>
            <w:tcW w:w="4860" w:type="dxa"/>
          </w:tcPr>
          <w:p w14:paraId="6FB5B05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48" w:type="dxa"/>
          </w:tcPr>
          <w:p w14:paraId="283B7FC8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A1E4B7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FF7C8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616915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B0911AA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0B2" w:rsidRPr="006F48DE" w14:paraId="78FF2A73" w14:textId="77777777" w:rsidTr="005D4927">
        <w:tc>
          <w:tcPr>
            <w:tcW w:w="4860" w:type="dxa"/>
          </w:tcPr>
          <w:p w14:paraId="2E6CF48A" w14:textId="3BB57C52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48" w:type="dxa"/>
          </w:tcPr>
          <w:p w14:paraId="24EE0F34" w14:textId="10916484" w:rsidR="007E40B2" w:rsidRPr="007E40B2" w:rsidRDefault="00230B7A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E40B2"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270" w:type="dxa"/>
          </w:tcPr>
          <w:p w14:paraId="5BC9F2CA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74125C" w14:textId="66DB82C2" w:rsidR="007E40B2" w:rsidRPr="007E40B2" w:rsidRDefault="00230B7A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18F1519B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7CD45649" w14:textId="6C661B61" w:rsidR="007E40B2" w:rsidRPr="007E40B2" w:rsidRDefault="00230B7A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E40B2"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</w:t>
            </w:r>
          </w:p>
        </w:tc>
      </w:tr>
      <w:tr w:rsidR="007E40B2" w:rsidRPr="006F48DE" w14:paraId="69171413" w14:textId="77777777" w:rsidTr="005D4927">
        <w:tc>
          <w:tcPr>
            <w:tcW w:w="4860" w:type="dxa"/>
          </w:tcPr>
          <w:p w14:paraId="46A68B49" w14:textId="2E68C1D9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548" w:type="dxa"/>
          </w:tcPr>
          <w:p w14:paraId="7E3A3FFD" w14:textId="21B29797" w:rsidR="007E40B2" w:rsidRPr="007E40B2" w:rsidRDefault="00230B7A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E40B2"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70" w:type="dxa"/>
          </w:tcPr>
          <w:p w14:paraId="1BB5D043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9035DDA" w14:textId="2F90253B" w:rsidR="007E40B2" w:rsidRPr="007E40B2" w:rsidRDefault="00230B7A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013440ED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4CAB7793" w14:textId="05A62CAC" w:rsidR="007E40B2" w:rsidRPr="007E40B2" w:rsidRDefault="00230B7A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E40B2"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</w:tr>
      <w:tr w:rsidR="007E40B2" w:rsidRPr="006F48DE" w14:paraId="336872BE" w14:textId="77777777" w:rsidTr="005D4927">
        <w:tc>
          <w:tcPr>
            <w:tcW w:w="4860" w:type="dxa"/>
          </w:tcPr>
          <w:p w14:paraId="6AA1614F" w14:textId="03E167BE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48" w:type="dxa"/>
          </w:tcPr>
          <w:p w14:paraId="4C1EF0C2" w14:textId="7AE8E7D0" w:rsidR="007E40B2" w:rsidRPr="007E40B2" w:rsidRDefault="00230B7A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5A07333E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145B986" w14:textId="4C5CDA46" w:rsidR="007E40B2" w:rsidRPr="007E40B2" w:rsidRDefault="00230B7A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</w:tcPr>
          <w:p w14:paraId="4AEB2804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3A6AEF3B" w14:textId="119DAF6D" w:rsidR="007E40B2" w:rsidRPr="007E40B2" w:rsidRDefault="00230B7A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E40B2"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</w:t>
            </w:r>
          </w:p>
        </w:tc>
      </w:tr>
      <w:tr w:rsidR="007E40B2" w:rsidRPr="006F48DE" w14:paraId="4146D781" w14:textId="77777777" w:rsidTr="005D4927">
        <w:tc>
          <w:tcPr>
            <w:tcW w:w="4860" w:type="dxa"/>
          </w:tcPr>
          <w:p w14:paraId="356A01C2" w14:textId="66569C01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โอนไปโครงการอสังหาริมทรัพย์ระหว่างการพัฒนา </w:t>
            </w:r>
          </w:p>
        </w:tc>
        <w:tc>
          <w:tcPr>
            <w:tcW w:w="1548" w:type="dxa"/>
          </w:tcPr>
          <w:p w14:paraId="3ED235AF" w14:textId="1D616F36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625BFC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F8B1E" w14:textId="29B3CCF7" w:rsidR="007E40B2" w:rsidRPr="007E40B2" w:rsidRDefault="007E40B2" w:rsidP="007E40B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8DD0F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7855627" w14:textId="587E3889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E40B2" w:rsidRPr="006F48DE" w14:paraId="0ACC99B8" w14:textId="77777777" w:rsidTr="005D4927">
        <w:tc>
          <w:tcPr>
            <w:tcW w:w="4860" w:type="dxa"/>
          </w:tcPr>
          <w:p w14:paraId="55C658B0" w14:textId="0C8F91D7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5453633" w14:textId="135496B9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3D0956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9BF4AC" w14:textId="0330908F" w:rsidR="007E40B2" w:rsidRPr="007E40B2" w:rsidRDefault="007E40B2" w:rsidP="007E40B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062874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04AA5EF" w14:textId="0242960B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E40B2" w:rsidRPr="006F48DE" w14:paraId="618E6888" w14:textId="77777777" w:rsidTr="005D4927">
        <w:tc>
          <w:tcPr>
            <w:tcW w:w="4860" w:type="dxa"/>
          </w:tcPr>
          <w:p w14:paraId="5C61A5B1" w14:textId="29364AC6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291E629A" w14:textId="399DD9FD" w:rsidR="007E40B2" w:rsidRPr="006F48DE" w:rsidRDefault="00230B7A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E40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270" w:type="dxa"/>
          </w:tcPr>
          <w:p w14:paraId="0DB9659F" w14:textId="77777777" w:rsidR="007E40B2" w:rsidRPr="006F48DE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7C36AB" w14:textId="15A7C349" w:rsidR="007E40B2" w:rsidRPr="006F48DE" w:rsidRDefault="00230B7A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E40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270" w:type="dxa"/>
          </w:tcPr>
          <w:p w14:paraId="6449F08C" w14:textId="77777777" w:rsidR="007E40B2" w:rsidRPr="006F48DE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39E0E12" w14:textId="32B0CF6C" w:rsidR="007E40B2" w:rsidRPr="006F48DE" w:rsidRDefault="00230B7A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7E40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</w:tr>
      <w:tr w:rsidR="00960324" w:rsidRPr="0013112D" w14:paraId="3D9E9701" w14:textId="77777777" w:rsidTr="005D4927">
        <w:tc>
          <w:tcPr>
            <w:tcW w:w="4860" w:type="dxa"/>
          </w:tcPr>
          <w:p w14:paraId="5C54BF81" w14:textId="5BBCEB9E" w:rsidR="00960324" w:rsidRPr="0013112D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548" w:type="dxa"/>
          </w:tcPr>
          <w:p w14:paraId="3A439706" w14:textId="5C6EB5B0" w:rsidR="00960324" w:rsidRPr="00B52527" w:rsidRDefault="00960324" w:rsidP="00960324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25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058EE1" w14:textId="77777777" w:rsidR="00960324" w:rsidRPr="0013112D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73570" w14:textId="65E27588" w:rsidR="00960324" w:rsidRPr="0013112D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4D9F283" w14:textId="77777777" w:rsidR="00960324" w:rsidRPr="0013112D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83969DA" w14:textId="6452326C" w:rsidR="00960324" w:rsidRPr="0013112D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960324" w:rsidRPr="0013112D" w14:paraId="4378127E" w14:textId="77777777" w:rsidTr="005D4927">
        <w:tc>
          <w:tcPr>
            <w:tcW w:w="4860" w:type="dxa"/>
          </w:tcPr>
          <w:p w14:paraId="4CB5C863" w14:textId="526ADB05" w:rsidR="00960324" w:rsidRPr="0049272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48" w:type="dxa"/>
          </w:tcPr>
          <w:p w14:paraId="74D54C90" w14:textId="0A8BF718" w:rsidR="00960324" w:rsidRPr="00B52527" w:rsidRDefault="00960324" w:rsidP="0096032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25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 w:rsidRPr="00B525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E71EE8" w14:textId="77777777" w:rsidR="00960324" w:rsidRPr="0013112D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98803" w14:textId="6B403B3B" w:rsidR="00960324" w:rsidRPr="00B52527" w:rsidRDefault="00960324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25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B525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03E435" w14:textId="77777777" w:rsidR="00960324" w:rsidRPr="00B52527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756AEAE" w14:textId="43EEFF29" w:rsidR="00960324" w:rsidRPr="00B52527" w:rsidRDefault="00960324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25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  <w:r w:rsidRPr="00B525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60324" w:rsidRPr="006F48DE" w14:paraId="0A7F33EB" w14:textId="77777777" w:rsidTr="005D4927">
        <w:tc>
          <w:tcPr>
            <w:tcW w:w="4860" w:type="dxa"/>
          </w:tcPr>
          <w:p w14:paraId="2384DA0C" w14:textId="6D15FF56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AADC205" w14:textId="4CAC7AF8" w:rsidR="00960324" w:rsidRPr="00B52527" w:rsidRDefault="00230B7A" w:rsidP="0096032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60324" w:rsidRPr="00B52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70" w:type="dxa"/>
          </w:tcPr>
          <w:p w14:paraId="36F9147B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938449" w14:textId="52F66FD3" w:rsidR="00960324" w:rsidRPr="00B52527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70" w:type="dxa"/>
          </w:tcPr>
          <w:p w14:paraId="12469095" w14:textId="77777777" w:rsidR="00960324" w:rsidRPr="00B52527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25501D" w14:textId="0A7C58F5" w:rsidR="00960324" w:rsidRPr="00B52527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60324" w:rsidRPr="00B52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442</w:t>
            </w:r>
          </w:p>
        </w:tc>
      </w:tr>
      <w:tr w:rsidR="00960324" w:rsidRPr="006F48DE" w14:paraId="750AE11E" w14:textId="77777777" w:rsidTr="005D4927">
        <w:trPr>
          <w:tblHeader/>
        </w:trPr>
        <w:tc>
          <w:tcPr>
            <w:tcW w:w="4860" w:type="dxa"/>
          </w:tcPr>
          <w:p w14:paraId="4CF76782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4A4AB55A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C1058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ABC0DB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276EF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969A5CF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420F4666" w14:textId="77777777" w:rsidTr="005D4927">
        <w:tc>
          <w:tcPr>
            <w:tcW w:w="4860" w:type="dxa"/>
          </w:tcPr>
          <w:p w14:paraId="3D6B43D2" w14:textId="70ABBD4E" w:rsidR="00960324" w:rsidRPr="006F48DE" w:rsidRDefault="00960324" w:rsidP="0096032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สะสมและขาดทุนจากการด้อยค่า</w:t>
            </w:r>
          </w:p>
        </w:tc>
        <w:tc>
          <w:tcPr>
            <w:tcW w:w="1548" w:type="dxa"/>
          </w:tcPr>
          <w:p w14:paraId="571595F2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2649C4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8D0C6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9E1D6A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BDB2B0D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0324" w:rsidRPr="006F48DE" w14:paraId="7106665B" w14:textId="77777777" w:rsidTr="005D4927">
        <w:tc>
          <w:tcPr>
            <w:tcW w:w="4860" w:type="dxa"/>
          </w:tcPr>
          <w:p w14:paraId="5F0C8521" w14:textId="783A4445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48" w:type="dxa"/>
          </w:tcPr>
          <w:p w14:paraId="7E5C272A" w14:textId="52D3AAFD" w:rsidR="00960324" w:rsidRPr="007E40B2" w:rsidRDefault="00230B7A" w:rsidP="0096032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305770D7" w14:textId="77777777" w:rsidR="00960324" w:rsidRPr="007E40B2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590C83E" w14:textId="79F48205" w:rsidR="00960324" w:rsidRPr="007E40B2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E5EA7B9" w14:textId="77777777" w:rsidR="00960324" w:rsidRPr="007E40B2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50553CB2" w14:textId="11A19404" w:rsidR="00960324" w:rsidRPr="007E40B2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</w:tr>
      <w:tr w:rsidR="00960324" w:rsidRPr="006F48DE" w14:paraId="65BF3471" w14:textId="77777777" w:rsidTr="005D4927">
        <w:tc>
          <w:tcPr>
            <w:tcW w:w="4860" w:type="dxa"/>
          </w:tcPr>
          <w:p w14:paraId="3AD1AF22" w14:textId="728C4A33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</w:tcPr>
          <w:p w14:paraId="1938711D" w14:textId="6C1CFBFB" w:rsidR="00960324" w:rsidRPr="007E40B2" w:rsidRDefault="00960324" w:rsidP="00960324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581D22" w14:textId="77777777" w:rsidR="00960324" w:rsidRPr="007E40B2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06272A6" w14:textId="7FDEF9CE" w:rsidR="00960324" w:rsidRPr="007E40B2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1BD52738" w14:textId="77777777" w:rsidR="00960324" w:rsidRPr="007E40B2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5B4E4BCF" w14:textId="5E6B70F0" w:rsidR="00960324" w:rsidRPr="007E40B2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960324" w:rsidRPr="006F48DE" w14:paraId="7731B23B" w14:textId="77777777" w:rsidTr="005D4927">
        <w:tc>
          <w:tcPr>
            <w:tcW w:w="4860" w:type="dxa"/>
          </w:tcPr>
          <w:p w14:paraId="734BB0A2" w14:textId="3880FFDC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48" w:type="dxa"/>
          </w:tcPr>
          <w:p w14:paraId="39C43209" w14:textId="38BD6ED0" w:rsidR="00960324" w:rsidRPr="007E40B2" w:rsidRDefault="00230B7A" w:rsidP="0096032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36C04E6C" w14:textId="77777777" w:rsidR="00960324" w:rsidRPr="007E40B2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A8D6632" w14:textId="0BA01DBB" w:rsidR="00960324" w:rsidRPr="007E40B2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6D964149" w14:textId="77777777" w:rsidR="00960324" w:rsidRPr="007E40B2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38538568" w14:textId="7BA411C5" w:rsidR="00960324" w:rsidRPr="007E40B2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689</w:t>
            </w:r>
          </w:p>
        </w:tc>
      </w:tr>
      <w:tr w:rsidR="00960324" w:rsidRPr="006F48DE" w14:paraId="0700E008" w14:textId="77777777" w:rsidTr="005D4927">
        <w:tc>
          <w:tcPr>
            <w:tcW w:w="4860" w:type="dxa"/>
          </w:tcPr>
          <w:p w14:paraId="488F7E44" w14:textId="21325C18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3EBC1DB" w14:textId="79FAA343" w:rsidR="00960324" w:rsidRPr="007E40B2" w:rsidRDefault="00960324" w:rsidP="0096032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78CF84" w14:textId="77777777" w:rsidR="00960324" w:rsidRPr="007E40B2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DD671" w14:textId="13737724" w:rsidR="00960324" w:rsidRPr="007E40B2" w:rsidRDefault="00960324" w:rsidP="0096032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D87E93" w14:textId="77777777" w:rsidR="00960324" w:rsidRPr="007E40B2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07C98DB" w14:textId="4B624023" w:rsidR="00960324" w:rsidRPr="007E40B2" w:rsidRDefault="00960324" w:rsidP="0096032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60324" w:rsidRPr="006F48DE" w14:paraId="744F7393" w14:textId="77777777" w:rsidTr="005D4927">
        <w:tc>
          <w:tcPr>
            <w:tcW w:w="4860" w:type="dxa"/>
          </w:tcPr>
          <w:p w14:paraId="2A19CCBB" w14:textId="0F9819D6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ACFECF0" w14:textId="4F2CAB61" w:rsidR="00960324" w:rsidRPr="004D29F1" w:rsidRDefault="00230B7A" w:rsidP="0096032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</w:tcPr>
          <w:p w14:paraId="55C18635" w14:textId="77777777" w:rsidR="00960324" w:rsidRPr="004D29F1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4682FB" w14:textId="0DA7A6F7" w:rsidR="00960324" w:rsidRPr="004D29F1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381BCE52" w14:textId="77777777" w:rsidR="00960324" w:rsidRPr="004D29F1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DC6F270" w14:textId="67810F05" w:rsidR="00960324" w:rsidRPr="004D29F1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828</w:t>
            </w:r>
          </w:p>
        </w:tc>
      </w:tr>
      <w:tr w:rsidR="00960324" w:rsidRPr="006F48DE" w14:paraId="7856B0FD" w14:textId="77777777" w:rsidTr="005D4927">
        <w:tc>
          <w:tcPr>
            <w:tcW w:w="4860" w:type="dxa"/>
          </w:tcPr>
          <w:p w14:paraId="2711B3C8" w14:textId="5D6A81F6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48" w:type="dxa"/>
          </w:tcPr>
          <w:p w14:paraId="6D2AD05A" w14:textId="1A3F99DC" w:rsidR="00960324" w:rsidRPr="003D1ACF" w:rsidRDefault="00230B7A" w:rsidP="0096032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E87FE97" w14:textId="77777777" w:rsidR="00960324" w:rsidRPr="003D1ACF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23E9DED" w14:textId="0016D93F" w:rsidR="00960324" w:rsidRPr="003D1ACF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173D7A59" w14:textId="77777777" w:rsidR="00960324" w:rsidRPr="003D1ACF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2C8B555E" w14:textId="7AA88753" w:rsidR="00960324" w:rsidRPr="003D1ACF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</w:tr>
      <w:tr w:rsidR="00960324" w:rsidRPr="006F48DE" w14:paraId="1C4E39E7" w14:textId="77777777" w:rsidTr="005D4927">
        <w:tc>
          <w:tcPr>
            <w:tcW w:w="4860" w:type="dxa"/>
          </w:tcPr>
          <w:p w14:paraId="30D0E2CE" w14:textId="66BA7628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D4DA6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48" w:type="dxa"/>
          </w:tcPr>
          <w:p w14:paraId="5899CD47" w14:textId="135ACEA1" w:rsidR="00960324" w:rsidRPr="003D1ACF" w:rsidRDefault="00960324" w:rsidP="0096032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A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3D1A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6511D5" w14:textId="77777777" w:rsidR="00960324" w:rsidRPr="003D1ACF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69E795" w14:textId="2859285B" w:rsidR="00960324" w:rsidRPr="003D1ACF" w:rsidRDefault="00960324" w:rsidP="0096032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A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E5F262" w14:textId="77777777" w:rsidR="00960324" w:rsidRPr="003D1ACF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6090565E" w14:textId="6BA18BE9" w:rsidR="00960324" w:rsidRPr="003D1ACF" w:rsidRDefault="00960324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1A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3D1A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60324" w:rsidRPr="006F48DE" w14:paraId="4C5999CF" w14:textId="77777777" w:rsidTr="005D4927">
        <w:tc>
          <w:tcPr>
            <w:tcW w:w="4860" w:type="dxa"/>
          </w:tcPr>
          <w:p w14:paraId="4ADC0136" w14:textId="35396C68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7527568C" w14:textId="61D6C205" w:rsidR="00960324" w:rsidRPr="003D1ACF" w:rsidRDefault="00230B7A" w:rsidP="0096032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70" w:type="dxa"/>
          </w:tcPr>
          <w:p w14:paraId="01302236" w14:textId="77777777" w:rsidR="00960324" w:rsidRPr="003D1ACF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9D3414" w14:textId="6D12E378" w:rsidR="00960324" w:rsidRPr="003D1ACF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5FE3C186" w14:textId="77777777" w:rsidR="00960324" w:rsidRPr="003D1ACF" w:rsidRDefault="00960324" w:rsidP="0096032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F842A5A" w14:textId="292F89FA" w:rsidR="00960324" w:rsidRPr="003D1ACF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796</w:t>
            </w:r>
          </w:p>
        </w:tc>
      </w:tr>
      <w:tr w:rsidR="00960324" w:rsidRPr="006F48DE" w14:paraId="30B9D8BB" w14:textId="77777777" w:rsidTr="005D4927">
        <w:tc>
          <w:tcPr>
            <w:tcW w:w="4860" w:type="dxa"/>
          </w:tcPr>
          <w:p w14:paraId="43E7272C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5D69077" w14:textId="77777777" w:rsidR="00960324" w:rsidRPr="004D29F1" w:rsidRDefault="00960324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70D1A9" w14:textId="77777777" w:rsidR="00960324" w:rsidRPr="004D29F1" w:rsidRDefault="00960324" w:rsidP="0096032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283594" w14:textId="77777777" w:rsidR="00960324" w:rsidRPr="004D29F1" w:rsidRDefault="00960324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9C7243" w14:textId="77777777" w:rsidR="00960324" w:rsidRPr="004D29F1" w:rsidRDefault="00960324" w:rsidP="0096032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3D86C26" w14:textId="77777777" w:rsidR="00960324" w:rsidRPr="004D29F1" w:rsidRDefault="00960324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0324" w:rsidRPr="006F48DE" w14:paraId="1AAC7165" w14:textId="77777777" w:rsidTr="005D4927">
        <w:tc>
          <w:tcPr>
            <w:tcW w:w="4860" w:type="dxa"/>
          </w:tcPr>
          <w:p w14:paraId="47E38D26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48" w:type="dxa"/>
          </w:tcPr>
          <w:p w14:paraId="7FAABBA6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EDCF22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020B1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63223C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30251BE8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0324" w:rsidRPr="006F48DE" w14:paraId="04E80BE1" w14:textId="77777777" w:rsidTr="005D4927">
        <w:tc>
          <w:tcPr>
            <w:tcW w:w="4860" w:type="dxa"/>
          </w:tcPr>
          <w:p w14:paraId="6486FF90" w14:textId="33B9150C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2A072948" w14:textId="34026EB3" w:rsidR="00960324" w:rsidRPr="006F48DE" w:rsidRDefault="00230B7A" w:rsidP="0096032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603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70" w:type="dxa"/>
          </w:tcPr>
          <w:p w14:paraId="6FC76D32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B5004A" w14:textId="1A42133B" w:rsidR="00960324" w:rsidRPr="006F48DE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70" w:type="dxa"/>
          </w:tcPr>
          <w:p w14:paraId="4AD8EABA" w14:textId="77777777" w:rsidR="00960324" w:rsidRPr="006F48DE" w:rsidRDefault="00960324" w:rsidP="00960324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7EB1C539" w14:textId="2115EC1B" w:rsidR="00960324" w:rsidRPr="006F48DE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60324" w:rsidRPr="004D0BA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887</w:t>
            </w:r>
          </w:p>
        </w:tc>
      </w:tr>
      <w:tr w:rsidR="00960324" w:rsidRPr="006F48DE" w14:paraId="63119121" w14:textId="77777777" w:rsidTr="005D4927">
        <w:tc>
          <w:tcPr>
            <w:tcW w:w="4860" w:type="dxa"/>
          </w:tcPr>
          <w:p w14:paraId="551C6711" w14:textId="2DBC65DE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</w:tcPr>
          <w:p w14:paraId="3DAAD716" w14:textId="658EC785" w:rsidR="00960324" w:rsidRPr="003D1ACF" w:rsidRDefault="00230B7A" w:rsidP="0096032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60324" w:rsidRPr="003D1A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270" w:type="dxa"/>
          </w:tcPr>
          <w:p w14:paraId="5E0A2DA6" w14:textId="77777777" w:rsidR="00960324" w:rsidRPr="003D1ACF" w:rsidRDefault="00960324" w:rsidP="00960324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7861E28" w14:textId="48E3B922" w:rsidR="00960324" w:rsidRPr="003D1ACF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7F3FD119" w14:textId="77777777" w:rsidR="00960324" w:rsidRPr="003D1ACF" w:rsidRDefault="00960324" w:rsidP="00960324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4E45B3DA" w14:textId="77BCDBC7" w:rsidR="00960324" w:rsidRPr="003D1ACF" w:rsidRDefault="00230B7A" w:rsidP="009603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60324" w:rsidRPr="003D1A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646</w:t>
            </w:r>
          </w:p>
        </w:tc>
      </w:tr>
    </w:tbl>
    <w:p w14:paraId="337E1A42" w14:textId="543E3DAC" w:rsidR="00E2499E" w:rsidRPr="00B52C62" w:rsidRDefault="00E2499E" w:rsidP="00B5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556"/>
        <w:gridCol w:w="1284"/>
        <w:gridCol w:w="275"/>
        <w:gridCol w:w="1408"/>
      </w:tblGrid>
      <w:tr w:rsidR="00215E22" w:rsidRPr="006F48DE" w14:paraId="037A8987" w14:textId="77777777" w:rsidTr="00480F81">
        <w:trPr>
          <w:trHeight w:val="789"/>
        </w:trPr>
        <w:tc>
          <w:tcPr>
            <w:tcW w:w="4770" w:type="dxa"/>
          </w:tcPr>
          <w:p w14:paraId="0EC1F6D3" w14:textId="77777777" w:rsidR="00215E22" w:rsidRDefault="00215E22" w:rsidP="00215E22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</w:rPr>
            </w:pPr>
          </w:p>
          <w:p w14:paraId="35B5B198" w14:textId="2DD39FF4" w:rsidR="00215E22" w:rsidRPr="006F48DE" w:rsidRDefault="00215E22" w:rsidP="00215E22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FF446A">
              <w:rPr>
                <w:rFonts w:asciiTheme="majorBidi" w:hAnsiTheme="majorBidi" w:cstheme="majorBidi"/>
                <w:i/>
                <w:iCs/>
                <w:cs/>
              </w:rPr>
              <w:t>สำหรับงวด</w:t>
            </w:r>
            <w:r w:rsidR="00252EC9">
              <w:rPr>
                <w:rFonts w:asciiTheme="majorBidi" w:hAnsiTheme="majorBidi" w:cstheme="majorBidi"/>
                <w:i/>
                <w:iCs/>
                <w:cs/>
              </w:rPr>
              <w:t>เก้า</w:t>
            </w:r>
            <w:r w:rsidRPr="00FF446A">
              <w:rPr>
                <w:rFonts w:asciiTheme="majorBidi" w:hAnsiTheme="majorBidi" w:cstheme="majorBidi"/>
                <w:i/>
                <w:iCs/>
                <w:cs/>
              </w:rPr>
              <w:t xml:space="preserve">เดือนสิ้นสุดวันที่ </w:t>
            </w:r>
            <w:r w:rsidR="00230B7A" w:rsidRPr="00230B7A">
              <w:rPr>
                <w:rFonts w:asciiTheme="majorBidi" w:hAnsiTheme="majorBidi" w:cstheme="majorBidi"/>
                <w:i/>
                <w:iCs/>
                <w:lang w:val="en-US"/>
              </w:rPr>
              <w:t>30</w:t>
            </w:r>
            <w:r w:rsidRPr="00FF446A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="00252EC9">
              <w:rPr>
                <w:rFonts w:asciiTheme="majorBidi" w:hAnsiTheme="majorBidi" w:cstheme="majorBidi"/>
                <w:i/>
                <w:iCs/>
                <w:cs/>
              </w:rPr>
              <w:t>กันยายน</w:t>
            </w:r>
            <w:r w:rsidR="002330F2">
              <w:rPr>
                <w:rFonts w:asciiTheme="majorBidi" w:hAnsiTheme="majorBidi" w:cstheme="majorBidi"/>
                <w:i/>
                <w:iCs/>
                <w:lang w:val="en-US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i/>
                <w:iCs/>
                <w:lang w:val="en-US"/>
              </w:rPr>
              <w:t>2568</w:t>
            </w:r>
          </w:p>
        </w:tc>
        <w:tc>
          <w:tcPr>
            <w:tcW w:w="1556" w:type="dxa"/>
          </w:tcPr>
          <w:p w14:paraId="1EF68A3A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4BEFAAE" w14:textId="77777777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219C46" w14:textId="461EC02B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78C91735" w14:textId="77777777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</w:tcPr>
          <w:p w14:paraId="431FA576" w14:textId="77777777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58C53E0" w14:textId="4344D802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05D0" w:rsidRPr="006F48DE" w14:paraId="7CD411DA" w14:textId="77777777" w:rsidTr="00954192">
        <w:trPr>
          <w:trHeight w:val="381"/>
        </w:trPr>
        <w:tc>
          <w:tcPr>
            <w:tcW w:w="4770" w:type="dxa"/>
          </w:tcPr>
          <w:p w14:paraId="136A81AB" w14:textId="77777777" w:rsidR="003005D0" w:rsidRPr="00FF446A" w:rsidRDefault="003005D0" w:rsidP="003005D0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556" w:type="dxa"/>
          </w:tcPr>
          <w:p w14:paraId="77FD3D7B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7" w:type="dxa"/>
            <w:gridSpan w:val="3"/>
          </w:tcPr>
          <w:p w14:paraId="6D7D5934" w14:textId="4DEED430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05D0" w:rsidRPr="006F48DE" w14:paraId="576C91F3" w14:textId="77777777" w:rsidTr="00954192">
        <w:trPr>
          <w:trHeight w:val="258"/>
        </w:trPr>
        <w:tc>
          <w:tcPr>
            <w:tcW w:w="4770" w:type="dxa"/>
          </w:tcPr>
          <w:p w14:paraId="563D125B" w14:textId="77777777" w:rsidR="003005D0" w:rsidRPr="00FF446A" w:rsidRDefault="003005D0" w:rsidP="003005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556" w:type="dxa"/>
          </w:tcPr>
          <w:p w14:paraId="1CC6D37B" w14:textId="77777777" w:rsidR="003005D0" w:rsidRPr="00FF446A" w:rsidRDefault="003005D0" w:rsidP="003005D0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4" w:type="dxa"/>
          </w:tcPr>
          <w:p w14:paraId="12ABC45E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E67246C" w14:textId="77777777" w:rsidR="003005D0" w:rsidRPr="00FF446A" w:rsidRDefault="003005D0" w:rsidP="003005D0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</w:tcPr>
          <w:p w14:paraId="65ED308E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7679A52A" w14:textId="77777777" w:rsidTr="00954192">
        <w:trPr>
          <w:trHeight w:val="399"/>
        </w:trPr>
        <w:tc>
          <w:tcPr>
            <w:tcW w:w="4770" w:type="dxa"/>
          </w:tcPr>
          <w:p w14:paraId="7B27F35C" w14:textId="77777777" w:rsidR="00960324" w:rsidRPr="00FF446A" w:rsidRDefault="00960324" w:rsidP="009603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6" w:type="dxa"/>
          </w:tcPr>
          <w:p w14:paraId="6CD66C25" w14:textId="77777777" w:rsidR="00960324" w:rsidRPr="00FF446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78FFC744" w14:textId="3ADBB8D7" w:rsidR="00960324" w:rsidRPr="00887F60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5" w:type="dxa"/>
          </w:tcPr>
          <w:p w14:paraId="1C362C77" w14:textId="77777777" w:rsidR="00960324" w:rsidRPr="00887F60" w:rsidRDefault="00960324" w:rsidP="0096032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</w:tcPr>
          <w:p w14:paraId="655484DB" w14:textId="087D18F6" w:rsidR="00960324" w:rsidRPr="00887F60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7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3C233C5" w14:textId="77777777" w:rsidR="003C0BD6" w:rsidRPr="00D22173" w:rsidRDefault="003C0BD6" w:rsidP="003C0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48DB9E" w14:textId="18C4F194" w:rsidR="003C0BD6" w:rsidRPr="00FF446A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มูลค่ายุติธรรมของอสังหาริมทรัพย์เพื่อการลงทุนของกลุ่มบริษัท ณ </w:t>
      </w:r>
      <w:r w:rsidR="00215E22" w:rsidRPr="00FF446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30B7A" w:rsidRPr="00230B7A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215E22" w:rsidRPr="00FF44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2EC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215E22" w:rsidRPr="00FF446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Pr="00885283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885283">
        <w:rPr>
          <w:rFonts w:asciiTheme="majorBidi" w:hAnsiTheme="majorBidi" w:cstheme="majorBidi"/>
          <w:sz w:val="30"/>
          <w:szCs w:val="30"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60324" w:rsidRPr="0088528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30B7A" w:rsidRPr="00230B7A">
        <w:rPr>
          <w:rFonts w:asciiTheme="majorBidi" w:hAnsiTheme="majorBidi" w:cstheme="majorBidi"/>
          <w:sz w:val="30"/>
          <w:szCs w:val="30"/>
          <w:lang w:val="en-US"/>
        </w:rPr>
        <w:t>567</w:t>
      </w:r>
      <w:r w:rsidR="000F2CA9" w:rsidRPr="008852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85283">
        <w:rPr>
          <w:rFonts w:asciiTheme="majorBidi" w:hAnsiTheme="majorBidi" w:cstheme="majorBidi"/>
          <w:sz w:val="30"/>
          <w:szCs w:val="30"/>
          <w:cs/>
        </w:rPr>
        <w:t>ล้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านบาท </w:t>
      </w:r>
      <w:r w:rsidRPr="00FF446A">
        <w:rPr>
          <w:rFonts w:asciiTheme="majorBidi" w:hAnsiTheme="majorBidi" w:cstheme="majorBidi"/>
          <w:sz w:val="30"/>
          <w:szCs w:val="30"/>
        </w:rPr>
        <w:br/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30B7A" w:rsidRPr="00230B7A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D40298" w:rsidRPr="00FF44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230B7A" w:rsidRPr="00230B7A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FF446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30B7A" w:rsidRPr="00230B7A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C96BBD" w:rsidRPr="00C96BBD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230B7A" w:rsidRPr="00230B7A">
        <w:rPr>
          <w:rFonts w:asciiTheme="majorBidi" w:hAnsiTheme="majorBidi" w:cstheme="majorBidi"/>
          <w:i/>
          <w:iCs/>
          <w:sz w:val="30"/>
          <w:szCs w:val="30"/>
          <w:lang w:val="en-US"/>
        </w:rPr>
        <w:t>764</w:t>
      </w:r>
      <w:r w:rsidR="00C96BBD" w:rsidRPr="00C96BB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ประเมินราคาโดยผู้ประเมินราคาอิสระโดยพิจารณาราคาตามเกณฑ์ราคาตลาดของสินทรัพย์ โดยมีข้อมูลที่ใช้ในการวัดมูลค่ายุติธรรม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 การวัดมูลค่ายุติธรรมของอสังหาริมทรัพย์เพื่อการลงทุน </w:t>
      </w:r>
      <w:r w:rsidR="009F45B5">
        <w:rPr>
          <w:rFonts w:asciiTheme="majorBidi" w:hAnsiTheme="majorBidi" w:cstheme="majorBidi"/>
          <w:sz w:val="30"/>
          <w:szCs w:val="30"/>
        </w:rPr>
        <w:br/>
      </w:r>
      <w:r w:rsidRPr="007D22F6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230B7A" w:rsidRPr="00230B7A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EE3928" w:rsidRPr="007D22F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อย่างไรก็ตาม </w:t>
      </w:r>
      <w:r w:rsidR="00EE3928" w:rsidRPr="007D22F6">
        <w:rPr>
          <w:rFonts w:asciiTheme="majorBidi" w:hAnsiTheme="majorBidi"/>
          <w:spacing w:val="-4"/>
          <w:sz w:val="30"/>
          <w:szCs w:val="30"/>
          <w:cs/>
          <w:lang w:val="en-US"/>
        </w:rPr>
        <w:t>มูลค่าตามบัญชีของอสังหาริมทรัพย์เพื่อการลงทุน</w:t>
      </w:r>
      <w:r w:rsidR="00EE3928" w:rsidRPr="00EE3928">
        <w:rPr>
          <w:rFonts w:asciiTheme="majorBidi" w:hAnsiTheme="majorBidi"/>
          <w:sz w:val="30"/>
          <w:szCs w:val="30"/>
          <w:cs/>
          <w:lang w:val="en-US"/>
        </w:rPr>
        <w:t xml:space="preserve"> หากวัดมูลค่าโดยใช้วิธีราคาทุนจะมี</w:t>
      </w:r>
      <w:r w:rsidR="00EE3928" w:rsidRPr="00885283">
        <w:rPr>
          <w:rFonts w:asciiTheme="majorBidi" w:hAnsiTheme="majorBidi"/>
          <w:sz w:val="30"/>
          <w:szCs w:val="30"/>
          <w:cs/>
          <w:lang w:val="en-US"/>
        </w:rPr>
        <w:t xml:space="preserve">จำนวน </w:t>
      </w:r>
      <w:r w:rsidR="00230B7A" w:rsidRPr="00230B7A">
        <w:rPr>
          <w:rFonts w:asciiTheme="majorBidi" w:hAnsiTheme="majorBidi"/>
          <w:sz w:val="30"/>
          <w:szCs w:val="30"/>
          <w:lang w:val="en-US"/>
        </w:rPr>
        <w:t>3</w:t>
      </w:r>
      <w:r w:rsidR="00960324" w:rsidRPr="00885283">
        <w:rPr>
          <w:rFonts w:asciiTheme="majorBidi" w:hAnsiTheme="majorBidi"/>
          <w:sz w:val="30"/>
          <w:szCs w:val="30"/>
          <w:lang w:val="en-US"/>
        </w:rPr>
        <w:t>,</w:t>
      </w:r>
      <w:r w:rsidR="00230B7A" w:rsidRPr="00230B7A">
        <w:rPr>
          <w:rFonts w:asciiTheme="majorBidi" w:hAnsiTheme="majorBidi"/>
          <w:sz w:val="30"/>
          <w:szCs w:val="30"/>
          <w:lang w:val="en-US"/>
        </w:rPr>
        <w:t>039</w:t>
      </w:r>
      <w:r w:rsidR="00215E22" w:rsidRPr="008852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E3928" w:rsidRPr="00885283">
        <w:rPr>
          <w:rFonts w:asciiTheme="majorBidi" w:hAnsiTheme="majorBidi"/>
          <w:sz w:val="30"/>
          <w:szCs w:val="30"/>
          <w:cs/>
          <w:lang w:val="en-US"/>
        </w:rPr>
        <w:t>ล้</w:t>
      </w:r>
      <w:r w:rsidR="00EE3928" w:rsidRPr="00EE3928">
        <w:rPr>
          <w:rFonts w:asciiTheme="majorBidi" w:hAnsiTheme="majorBidi"/>
          <w:sz w:val="30"/>
          <w:szCs w:val="30"/>
          <w:cs/>
          <w:lang w:val="en-US"/>
        </w:rPr>
        <w:t xml:space="preserve">านบาท </w:t>
      </w:r>
      <w:r w:rsidR="00EE3928" w:rsidRPr="00EE3928">
        <w:rPr>
          <w:rFonts w:asciiTheme="majorBidi" w:hAnsiTheme="majorBidi"/>
          <w:i/>
          <w:iCs/>
          <w:sz w:val="30"/>
          <w:szCs w:val="30"/>
          <w:cs/>
          <w:lang w:val="en-US"/>
        </w:rPr>
        <w:t>(</w:t>
      </w:r>
      <w:r w:rsidR="00230B7A" w:rsidRPr="00230B7A">
        <w:rPr>
          <w:rFonts w:asciiTheme="majorBidi" w:hAnsiTheme="majorBidi"/>
          <w:i/>
          <w:iCs/>
          <w:sz w:val="30"/>
          <w:szCs w:val="30"/>
          <w:lang w:val="en-US"/>
        </w:rPr>
        <w:t>31</w:t>
      </w:r>
      <w:r w:rsidR="00EE3928">
        <w:rPr>
          <w:rFonts w:asciiTheme="majorBidi" w:hAnsiTheme="majorBidi"/>
          <w:i/>
          <w:iCs/>
          <w:sz w:val="30"/>
          <w:szCs w:val="30"/>
          <w:lang w:val="en-US"/>
        </w:rPr>
        <w:t xml:space="preserve"> </w:t>
      </w:r>
      <w:r w:rsidR="00EE3928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ธันวาคม </w:t>
      </w:r>
      <w:r w:rsidR="00230B7A" w:rsidRPr="00230B7A">
        <w:rPr>
          <w:rFonts w:asciiTheme="majorBidi" w:hAnsiTheme="majorBidi"/>
          <w:i/>
          <w:iCs/>
          <w:sz w:val="30"/>
          <w:szCs w:val="30"/>
          <w:lang w:val="en-US"/>
        </w:rPr>
        <w:t>2567</w:t>
      </w:r>
      <w:r w:rsidR="00EE3928">
        <w:rPr>
          <w:rFonts w:asciiTheme="majorBidi" w:hAnsiTheme="majorBidi"/>
          <w:i/>
          <w:iCs/>
          <w:sz w:val="30"/>
          <w:szCs w:val="30"/>
          <w:lang w:val="en-US"/>
        </w:rPr>
        <w:t>:</w:t>
      </w:r>
      <w:r w:rsidR="00EE3928" w:rsidRPr="00EE3928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 </w:t>
      </w:r>
      <w:r w:rsidR="00230B7A" w:rsidRPr="00230B7A">
        <w:rPr>
          <w:rFonts w:asciiTheme="majorBidi" w:hAnsiTheme="majorBidi"/>
          <w:i/>
          <w:iCs/>
          <w:sz w:val="30"/>
          <w:szCs w:val="30"/>
          <w:lang w:val="en-US"/>
        </w:rPr>
        <w:t>3</w:t>
      </w:r>
      <w:r w:rsidR="002E2869">
        <w:rPr>
          <w:rFonts w:asciiTheme="majorBidi" w:hAnsiTheme="majorBidi"/>
          <w:i/>
          <w:iCs/>
          <w:sz w:val="30"/>
          <w:szCs w:val="30"/>
          <w:lang w:val="en-US"/>
        </w:rPr>
        <w:t>,</w:t>
      </w:r>
      <w:r w:rsidR="00230B7A" w:rsidRPr="00230B7A">
        <w:rPr>
          <w:rFonts w:asciiTheme="majorBidi" w:hAnsiTheme="majorBidi"/>
          <w:i/>
          <w:iCs/>
          <w:sz w:val="30"/>
          <w:szCs w:val="30"/>
          <w:lang w:val="en-US"/>
        </w:rPr>
        <w:t>231</w:t>
      </w:r>
      <w:r w:rsidR="00EE3928" w:rsidRPr="00EE3928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 ล้านบาท)</w:t>
      </w:r>
    </w:p>
    <w:p w14:paraId="521E0813" w14:textId="77777777" w:rsidR="003C0BD6" w:rsidRPr="00FF446A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28AC46" w14:textId="75623126" w:rsidR="003C0BD6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 และที่ดินและอาคารเพื่อให้เช่า</w:t>
      </w:r>
    </w:p>
    <w:p w14:paraId="76B9448F" w14:textId="77777777" w:rsidR="00976131" w:rsidRDefault="00976131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83279" w14:textId="71C0B00B" w:rsidR="00976131" w:rsidRPr="00FF446A" w:rsidRDefault="00976131" w:rsidP="00976131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bookmarkStart w:id="0" w:name="_Hlk197438726"/>
      <w:r w:rsidRPr="00976131">
        <w:rPr>
          <w:rFonts w:asciiTheme="majorBidi" w:hAnsiTheme="majorBidi" w:cstheme="majorBidi"/>
          <w:szCs w:val="30"/>
          <w:cs/>
        </w:rPr>
        <w:t>ที่ดิน</w:t>
      </w:r>
      <w:r w:rsidRPr="00976131">
        <w:rPr>
          <w:rFonts w:asciiTheme="majorBidi" w:hAnsiTheme="majorBidi"/>
          <w:szCs w:val="30"/>
          <w:cs/>
        </w:rPr>
        <w:t xml:space="preserve"> </w:t>
      </w:r>
      <w:bookmarkEnd w:id="0"/>
      <w:r w:rsidRPr="00976131">
        <w:rPr>
          <w:rFonts w:asciiTheme="majorBidi" w:hAnsiTheme="majorBidi"/>
          <w:szCs w:val="30"/>
          <w:cs/>
        </w:rPr>
        <w:t xml:space="preserve">อาคารและอุปกรณ์  </w:t>
      </w:r>
    </w:p>
    <w:p w14:paraId="3C590D7B" w14:textId="77777777" w:rsidR="00A315C0" w:rsidRDefault="00A315C0" w:rsidP="001E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B5CF7" w14:textId="34647295" w:rsidR="00783F57" w:rsidRPr="00252EC9" w:rsidRDefault="001624EB" w:rsidP="00252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  <w:sectPr w:rsidR="00783F57" w:rsidRPr="00252EC9" w:rsidSect="0008379A">
          <w:pgSz w:w="11909" w:h="16834" w:code="9"/>
          <w:pgMar w:top="691" w:right="1152" w:bottom="1170" w:left="1152" w:header="720" w:footer="720" w:gutter="0"/>
          <w:cols w:space="720"/>
          <w:docGrid w:linePitch="245"/>
        </w:sectPr>
      </w:pPr>
      <w:r w:rsidRPr="001624EB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="00230B7A" w:rsidRPr="00230B7A">
        <w:rPr>
          <w:rFonts w:asciiTheme="majorBidi" w:hAnsiTheme="majorBidi"/>
          <w:sz w:val="30"/>
          <w:szCs w:val="30"/>
        </w:rPr>
        <w:t>2568</w:t>
      </w:r>
      <w:r>
        <w:rPr>
          <w:rFonts w:asciiTheme="majorBidi" w:hAnsiTheme="majorBidi"/>
          <w:sz w:val="30"/>
          <w:szCs w:val="30"/>
        </w:rPr>
        <w:t xml:space="preserve"> </w:t>
      </w:r>
      <w:r w:rsidR="00783F57" w:rsidRPr="00976131">
        <w:rPr>
          <w:rFonts w:asciiTheme="majorBidi" w:hAnsiTheme="majorBidi"/>
          <w:sz w:val="30"/>
          <w:szCs w:val="30"/>
          <w:cs/>
        </w:rPr>
        <w:t>บริษัทย่อยทางตรงแห่งหนึ่งได้มีการจัดประเภทรายการจาก</w:t>
      </w:r>
      <w:r w:rsidR="00783F57" w:rsidRPr="00AA1582">
        <w:rPr>
          <w:rFonts w:asciiTheme="majorBidi" w:hAnsiTheme="majorBidi"/>
          <w:sz w:val="30"/>
          <w:szCs w:val="30"/>
          <w:cs/>
        </w:rPr>
        <w:t>ที่ดินรอการพัฒนา</w:t>
      </w:r>
      <w:r w:rsidR="00783F57" w:rsidRPr="00976131">
        <w:rPr>
          <w:rFonts w:asciiTheme="majorBidi" w:hAnsiTheme="majorBidi"/>
          <w:sz w:val="30"/>
          <w:szCs w:val="30"/>
          <w:cs/>
        </w:rPr>
        <w:t>เป็นที่ดิน</w:t>
      </w:r>
      <w:r w:rsidR="001B1692">
        <w:rPr>
          <w:rFonts w:asciiTheme="majorBidi" w:hAnsiTheme="majorBidi"/>
          <w:sz w:val="30"/>
          <w:szCs w:val="30"/>
          <w:cs/>
        </w:rPr>
        <w:t xml:space="preserve"> </w:t>
      </w:r>
      <w:r w:rsidR="00783F57" w:rsidRPr="00AA1582">
        <w:rPr>
          <w:rFonts w:asciiTheme="majorBidi" w:hAnsiTheme="majorBidi"/>
          <w:sz w:val="30"/>
          <w:szCs w:val="30"/>
          <w:cs/>
        </w:rPr>
        <w:t xml:space="preserve">อาคารและอุปกรณ์ </w:t>
      </w:r>
      <w:r w:rsidR="00783F57" w:rsidRPr="00976131">
        <w:rPr>
          <w:rFonts w:asciiTheme="majorBidi" w:hAnsiTheme="majorBidi"/>
          <w:sz w:val="30"/>
          <w:szCs w:val="30"/>
          <w:cs/>
        </w:rPr>
        <w:t xml:space="preserve">ในงบฐานะการเงินรวม ณ วันที่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30</w:t>
      </w:r>
      <w:r w:rsidR="00783F57" w:rsidRPr="00FF44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2EC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83F57"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</w:rPr>
        <w:t>2568</w:t>
      </w:r>
      <w:r w:rsidR="00783F57" w:rsidRPr="00976131">
        <w:rPr>
          <w:rFonts w:asciiTheme="majorBidi" w:hAnsiTheme="majorBidi" w:cstheme="majorBidi"/>
          <w:sz w:val="30"/>
          <w:szCs w:val="30"/>
        </w:rPr>
        <w:t xml:space="preserve"> </w:t>
      </w:r>
      <w:r w:rsidR="00783F57" w:rsidRPr="00976131">
        <w:rPr>
          <w:rFonts w:asciiTheme="majorBidi" w:hAnsiTheme="majorBidi"/>
          <w:sz w:val="30"/>
          <w:szCs w:val="30"/>
          <w:cs/>
        </w:rPr>
        <w:t xml:space="preserve">มูลค่าต้นทุนเป็นจำนวนเงิน </w:t>
      </w:r>
      <w:r w:rsidR="00230B7A" w:rsidRPr="00230B7A">
        <w:rPr>
          <w:rFonts w:asciiTheme="majorBidi" w:hAnsiTheme="majorBidi"/>
          <w:sz w:val="30"/>
          <w:szCs w:val="30"/>
        </w:rPr>
        <w:t>726</w:t>
      </w:r>
      <w:r w:rsidR="00783F57" w:rsidRPr="00D24D90">
        <w:rPr>
          <w:rFonts w:asciiTheme="majorBidi" w:hAnsiTheme="majorBidi" w:cstheme="majorBidi"/>
          <w:sz w:val="30"/>
          <w:szCs w:val="30"/>
        </w:rPr>
        <w:t xml:space="preserve"> </w:t>
      </w:r>
      <w:r w:rsidR="00783F57" w:rsidRPr="00D24D90">
        <w:rPr>
          <w:rFonts w:asciiTheme="majorBidi" w:hAnsiTheme="majorBidi"/>
          <w:sz w:val="30"/>
          <w:szCs w:val="30"/>
          <w:cs/>
        </w:rPr>
        <w:t>ล้านบาท</w:t>
      </w:r>
      <w:r w:rsidR="00783F57" w:rsidRPr="00D24D90">
        <w:rPr>
          <w:rFonts w:asciiTheme="majorBidi" w:hAnsiTheme="majorBidi"/>
          <w:sz w:val="30"/>
          <w:szCs w:val="30"/>
        </w:rPr>
        <w:t xml:space="preserve"> </w:t>
      </w:r>
      <w:r w:rsidR="00E27012" w:rsidRPr="00D24D90">
        <w:rPr>
          <w:rFonts w:asciiTheme="majorBidi" w:hAnsiTheme="majorBidi"/>
          <w:sz w:val="30"/>
          <w:szCs w:val="30"/>
          <w:cs/>
        </w:rPr>
        <w:t>และบริษัทย่อยทางตรงดังกล่าวได้มีการซื้อที่ดินแห่งหนึ่งเพิ่มขึ้น โดยมีมูลค่าต้นทุนเป็นจำนวนเงิน</w:t>
      </w:r>
      <w:r w:rsidR="00960324" w:rsidRPr="00D24D90">
        <w:rPr>
          <w:rFonts w:asciiTheme="majorBidi" w:hAnsiTheme="majorBidi"/>
          <w:sz w:val="30"/>
          <w:szCs w:val="30"/>
        </w:rPr>
        <w:t xml:space="preserve"> </w:t>
      </w:r>
      <w:r w:rsidR="00230B7A" w:rsidRPr="00230B7A">
        <w:rPr>
          <w:rFonts w:asciiTheme="majorBidi" w:hAnsiTheme="majorBidi"/>
          <w:sz w:val="30"/>
          <w:szCs w:val="30"/>
        </w:rPr>
        <w:t>441</w:t>
      </w:r>
      <w:r w:rsidR="00E27012" w:rsidRPr="00D24D90">
        <w:rPr>
          <w:rFonts w:asciiTheme="majorBidi" w:hAnsiTheme="majorBidi"/>
          <w:sz w:val="30"/>
          <w:szCs w:val="30"/>
          <w:cs/>
        </w:rPr>
        <w:t xml:space="preserve"> ล้</w:t>
      </w:r>
      <w:r w:rsidR="00E27012" w:rsidRPr="00E27012">
        <w:rPr>
          <w:rFonts w:asciiTheme="majorBidi" w:hAnsiTheme="majorBidi"/>
          <w:sz w:val="30"/>
          <w:szCs w:val="30"/>
          <w:cs/>
        </w:rPr>
        <w:t>านบา</w:t>
      </w:r>
      <w:r w:rsidR="00252EC9">
        <w:rPr>
          <w:rFonts w:asciiTheme="majorBidi" w:hAnsiTheme="majorBidi"/>
          <w:sz w:val="30"/>
          <w:szCs w:val="30"/>
          <w:cs/>
        </w:rPr>
        <w:t>ท</w:t>
      </w:r>
    </w:p>
    <w:p w14:paraId="351CD780" w14:textId="271AB4FC" w:rsidR="00667C73" w:rsidRPr="00783F57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783F57">
        <w:rPr>
          <w:rFonts w:asciiTheme="majorBidi" w:hAnsiTheme="majorBidi" w:cstheme="majorBidi"/>
          <w:szCs w:val="30"/>
          <w:cs/>
        </w:rPr>
        <w:lastRenderedPageBreak/>
        <w:t>หุ้นกู้</w:t>
      </w:r>
    </w:p>
    <w:p w14:paraId="2E841FAB" w14:textId="77777777" w:rsidR="00667C73" w:rsidRPr="00C20409" w:rsidRDefault="00667C73" w:rsidP="00CD3F5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W w:w="136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512"/>
        <w:gridCol w:w="1388"/>
        <w:gridCol w:w="2053"/>
        <w:gridCol w:w="1183"/>
        <w:gridCol w:w="1665"/>
        <w:gridCol w:w="1665"/>
        <w:gridCol w:w="2034"/>
        <w:gridCol w:w="237"/>
        <w:gridCol w:w="1944"/>
      </w:tblGrid>
      <w:tr w:rsidR="00667C73" w:rsidRPr="006F48DE" w14:paraId="556D6A0B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1DBFB89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F1A42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0D778A5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3E03F0A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833C222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34AB642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5" w:type="dxa"/>
            <w:gridSpan w:val="3"/>
          </w:tcPr>
          <w:p w14:paraId="2E2ED35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6F48DE" w14:paraId="230F10F5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618A1ADC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A35553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3B13236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841188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455E5A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E581AE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</w:tcPr>
          <w:p w14:paraId="650BC9BB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7" w:type="dxa"/>
          </w:tcPr>
          <w:p w14:paraId="1046FA4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</w:tcPr>
          <w:p w14:paraId="0DFC4C7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15E22" w:rsidRPr="006F48DE" w14:paraId="2ECF1BAE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140A4DAA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ประเภทหุ้นกู้</w:t>
            </w:r>
          </w:p>
        </w:tc>
        <w:tc>
          <w:tcPr>
            <w:tcW w:w="1388" w:type="dxa"/>
            <w:vAlign w:val="center"/>
          </w:tcPr>
          <w:p w14:paraId="6A52313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53" w:type="dxa"/>
            <w:vAlign w:val="bottom"/>
          </w:tcPr>
          <w:p w14:paraId="6E382A75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183" w:type="dxa"/>
            <w:vAlign w:val="center"/>
          </w:tcPr>
          <w:p w14:paraId="7BC1ABE8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</w:tc>
        <w:tc>
          <w:tcPr>
            <w:tcW w:w="1665" w:type="dxa"/>
          </w:tcPr>
          <w:p w14:paraId="4FECE894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665" w:type="dxa"/>
            <w:vAlign w:val="center"/>
          </w:tcPr>
          <w:p w14:paraId="4EA35500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034" w:type="dxa"/>
            <w:vAlign w:val="center"/>
          </w:tcPr>
          <w:p w14:paraId="6B00B5AB" w14:textId="09DCA931" w:rsidR="00215E22" w:rsidRPr="006F48DE" w:rsidRDefault="00230B7A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0B7A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215E2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252E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215E22" w:rsidRPr="00334BE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30B7A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154644B4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43C6704D" w14:textId="275AD8BC" w:rsidR="00215E22" w:rsidRPr="006F48DE" w:rsidRDefault="00230B7A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0B7A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215E2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252E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215E22" w:rsidRPr="00334BE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30B7A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667C73" w:rsidRPr="006F48DE" w14:paraId="26F05CCC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5A65B6A7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0B1D19B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53" w:type="dxa"/>
            <w:vAlign w:val="center"/>
          </w:tcPr>
          <w:p w14:paraId="767003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4254814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EEF7DB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4B7C7C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center"/>
          </w:tcPr>
          <w:p w14:paraId="1977EA6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237" w:type="dxa"/>
          </w:tcPr>
          <w:p w14:paraId="2867FB0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38155F2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59E9" w:rsidRPr="006F48DE" w14:paraId="7DD2A241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2A953274" w14:textId="73527F5C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82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8" w:type="dxa"/>
            <w:shd w:val="clear" w:color="000000" w:fill="FFFFFF"/>
          </w:tcPr>
          <w:p w14:paraId="38BD501A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51B6C59E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BC825DF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861D64B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C66E5DE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728D61C4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34ECA087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74D72C7D" w14:textId="77777777" w:rsidR="00D859E9" w:rsidRPr="006F48DE" w:rsidRDefault="00D859E9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BE5" w:rsidRPr="006F48DE" w14:paraId="119A7C21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4F55578D" w14:textId="42CFA42B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53B8" w:rsidRPr="00B8253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[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="001853B8" w:rsidRPr="00B8253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]</w:t>
            </w:r>
          </w:p>
        </w:tc>
        <w:tc>
          <w:tcPr>
            <w:tcW w:w="1388" w:type="dxa"/>
            <w:shd w:val="clear" w:color="000000" w:fill="FFFFFF"/>
          </w:tcPr>
          <w:p w14:paraId="180C94B7" w14:textId="2FA316A6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78F1" w:rsidRPr="00B8253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5B1F7D0" w14:textId="420EF763" w:rsidR="00612BE5" w:rsidRPr="00B8253D" w:rsidRDefault="00D126E6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77CBD68" w14:textId="7E2A9ECB" w:rsidR="00612BE5" w:rsidRPr="00B8253D" w:rsidRDefault="00230B7A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12BE5"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BE5"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77B0643" w14:textId="1E9851FB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5AC1D1F" w14:textId="4EDDCDDB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56E5ED80" w14:textId="35C241A7" w:rsidR="00612BE5" w:rsidRPr="00E659DE" w:rsidRDefault="00230B7A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36FE5" w:rsidRPr="00E659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DD52D07" w14:textId="77777777" w:rsidR="00612BE5" w:rsidRPr="00E659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62D441B" w14:textId="31D361DF" w:rsidR="00612BE5" w:rsidRPr="00E659DE" w:rsidRDefault="00230B7A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36FE5" w:rsidRPr="00E659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612BE5" w:rsidRPr="006F48DE" w14:paraId="02367953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BFFFF06" w14:textId="1FD8C757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76E745F2" w14:textId="451869E1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78F1" w:rsidRPr="00B8253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1733AAB" w14:textId="66DDF09F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5C9E7F5F" w14:textId="1AC95E98" w:rsidR="00612BE5" w:rsidRPr="00B8253D" w:rsidRDefault="00230B7A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2BE5"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BE5"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78943C4" w14:textId="5E35DC9B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7F99163" w14:textId="34A74347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C4B8557" w14:textId="1704EE41" w:rsidR="00612BE5" w:rsidRPr="00E659DE" w:rsidRDefault="00230B7A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6FE5" w:rsidRPr="00E659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847368B" w14:textId="77777777" w:rsidR="00612BE5" w:rsidRPr="00E659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1F044778" w14:textId="1207B2B5" w:rsidR="00612BE5" w:rsidRPr="00E659DE" w:rsidRDefault="00230B7A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6FE5" w:rsidRPr="00E659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12BE5" w:rsidRPr="006F48DE" w14:paraId="48EF07E8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2B9BE196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dxa"/>
            <w:shd w:val="clear" w:color="000000" w:fill="FFFFFF"/>
          </w:tcPr>
          <w:p w14:paraId="162A098B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5BCC90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1677E4FC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1098652D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416E29B8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A433E6D" w14:textId="06517308" w:rsidR="00612BE5" w:rsidRPr="00E659DE" w:rsidRDefault="00230B7A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F2CA9" w:rsidRPr="00E65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0BEB97C" w14:textId="77777777" w:rsidR="00612BE5" w:rsidRPr="00E659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FDE9460" w14:textId="6493955B" w:rsidR="00612BE5" w:rsidRPr="00E659DE" w:rsidRDefault="00230B7A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F2CA9" w:rsidRPr="00E65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612BE5" w:rsidRPr="006F48DE" w14:paraId="20B00A5E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150F31D1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4"/>
            <w:shd w:val="clear" w:color="000000" w:fill="FFFFFF"/>
          </w:tcPr>
          <w:p w14:paraId="02F6CCF0" w14:textId="06312992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หัก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  <w:r w:rsidR="006C613E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120B488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EBA98BA" w14:textId="7F4D1637" w:rsidR="00612BE5" w:rsidRPr="00E659DE" w:rsidRDefault="00230B7A" w:rsidP="00F36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2CA9" w:rsidRPr="00E659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078207D1" w14:textId="77777777" w:rsidR="00612BE5" w:rsidRPr="00E659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272944D" w14:textId="60985F40" w:rsidR="00612BE5" w:rsidRPr="00E659DE" w:rsidRDefault="00230B7A" w:rsidP="000F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2CA9" w:rsidRPr="00E659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612BE5" w:rsidRPr="006F48DE" w14:paraId="7994EEDA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1C8A7B1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54" w:type="dxa"/>
            <w:gridSpan w:val="5"/>
            <w:shd w:val="clear" w:color="000000" w:fill="FFFFFF"/>
          </w:tcPr>
          <w:p w14:paraId="079FD029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หุ้นกู้ประเภทไม่ด้อยสิทธิ -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90162FA" w14:textId="08FD5375" w:rsidR="00612BE5" w:rsidRPr="00E659DE" w:rsidRDefault="00230B7A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F2CA9" w:rsidRPr="00E65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653EDF7E" w14:textId="77777777" w:rsidR="00612BE5" w:rsidRPr="00E659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3810DA56" w14:textId="772805CE" w:rsidR="00612BE5" w:rsidRPr="00E659DE" w:rsidRDefault="00230B7A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F2CA9" w:rsidRPr="00E65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123E821C" w14:textId="77777777" w:rsidR="007165E5" w:rsidRDefault="007165E5" w:rsidP="0071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55418" w14:textId="0034E999" w:rsidR="00667C73" w:rsidRDefault="001853B8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vertAlign w:val="superscript"/>
        </w:rPr>
        <w:t>[</w:t>
      </w:r>
      <w:r w:rsidR="00230B7A" w:rsidRPr="00230B7A">
        <w:rPr>
          <w:rFonts w:asciiTheme="majorBidi" w:hAnsiTheme="majorBidi" w:cstheme="majorBidi"/>
          <w:sz w:val="30"/>
          <w:szCs w:val="30"/>
          <w:vertAlign w:val="superscript"/>
        </w:rPr>
        <w:t>1</w:t>
      </w:r>
      <w:r>
        <w:rPr>
          <w:rFonts w:asciiTheme="majorBidi" w:hAnsiTheme="majorBidi" w:cstheme="majorBidi"/>
          <w:sz w:val="30"/>
          <w:szCs w:val="30"/>
          <w:vertAlign w:val="superscript"/>
        </w:rPr>
        <w:t xml:space="preserve">]  </w:t>
      </w:r>
      <w:r>
        <w:rPr>
          <w:rFonts w:asciiTheme="majorBidi" w:hAnsiTheme="majorBidi" w:cstheme="majorBidi"/>
          <w:sz w:val="30"/>
          <w:szCs w:val="30"/>
          <w:cs/>
        </w:rPr>
        <w:t>หุ้นกู้ที่เสนอขายด้วยมูลค่าอัตราคิดลด</w:t>
      </w:r>
      <w:r w:rsidR="00AF603C">
        <w:rPr>
          <w:rFonts w:asciiTheme="majorBidi" w:hAnsiTheme="majorBidi"/>
          <w:sz w:val="30"/>
          <w:szCs w:val="30"/>
          <w:cs/>
        </w:rPr>
        <w:t>ร้</w:t>
      </w:r>
      <w:r w:rsidR="00AF603C" w:rsidRPr="00AF603C">
        <w:rPr>
          <w:rFonts w:asciiTheme="majorBidi" w:hAnsiTheme="majorBidi"/>
          <w:sz w:val="30"/>
          <w:szCs w:val="30"/>
          <w:cs/>
        </w:rPr>
        <w:t xml:space="preserve">อยละ </w:t>
      </w:r>
      <w:r w:rsidR="00230B7A" w:rsidRPr="00230B7A">
        <w:rPr>
          <w:rFonts w:asciiTheme="majorBidi" w:hAnsiTheme="majorBidi"/>
          <w:sz w:val="30"/>
          <w:szCs w:val="30"/>
        </w:rPr>
        <w:t>3</w:t>
      </w:r>
      <w:r w:rsidR="00036FE5">
        <w:rPr>
          <w:rFonts w:asciiTheme="majorBidi" w:hAnsiTheme="majorBidi"/>
          <w:sz w:val="30"/>
          <w:szCs w:val="30"/>
        </w:rPr>
        <w:t>.</w:t>
      </w:r>
      <w:r w:rsidR="00230B7A" w:rsidRPr="00230B7A">
        <w:rPr>
          <w:rFonts w:asciiTheme="majorBidi" w:hAnsiTheme="majorBidi"/>
          <w:sz w:val="30"/>
          <w:szCs w:val="30"/>
        </w:rPr>
        <w:t>18</w:t>
      </w:r>
      <w:r w:rsidR="00AF603C" w:rsidRPr="00AF603C">
        <w:rPr>
          <w:rFonts w:asciiTheme="majorBidi" w:hAnsiTheme="majorBidi"/>
          <w:sz w:val="30"/>
          <w:szCs w:val="30"/>
          <w:cs/>
        </w:rPr>
        <w:t xml:space="preserve"> ต่อปี</w:t>
      </w:r>
      <w:r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1853B8">
        <w:rPr>
          <w:rFonts w:asciiTheme="majorBidi" w:hAnsiTheme="majorBidi"/>
          <w:sz w:val="30"/>
          <w:szCs w:val="30"/>
          <w:cs/>
        </w:rPr>
        <w:t>ไม่มีการช</w:t>
      </w:r>
      <w:r>
        <w:rPr>
          <w:rFonts w:asciiTheme="majorBidi" w:hAnsiTheme="majorBidi"/>
          <w:sz w:val="30"/>
          <w:szCs w:val="30"/>
          <w:cs/>
        </w:rPr>
        <w:t>ำ</w:t>
      </w:r>
      <w:r w:rsidRPr="001853B8">
        <w:rPr>
          <w:rFonts w:asciiTheme="majorBidi" w:hAnsiTheme="majorBidi"/>
          <w:sz w:val="30"/>
          <w:szCs w:val="30"/>
          <w:cs/>
        </w:rPr>
        <w:t>ระดอกเบี้ยตลอดอายุหุ้นกู้</w:t>
      </w:r>
    </w:p>
    <w:p w14:paraId="207340E6" w14:textId="77777777" w:rsidR="007C5A45" w:rsidRDefault="007C5A45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F99340D" w14:textId="1D2B64D3" w:rsidR="007C5A45" w:rsidRDefault="007C5A45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7C5A45">
        <w:rPr>
          <w:rFonts w:asciiTheme="majorBidi" w:hAnsiTheme="majorBidi"/>
          <w:sz w:val="30"/>
          <w:szCs w:val="30"/>
          <w:cs/>
        </w:rPr>
        <w:t xml:space="preserve"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</w:t>
      </w:r>
      <w:r w:rsidR="000B13F0">
        <w:rPr>
          <w:rFonts w:asciiTheme="majorBidi" w:hAnsiTheme="majorBidi"/>
          <w:sz w:val="30"/>
          <w:szCs w:val="30"/>
          <w:cs/>
        </w:rPr>
        <w:t>และ</w:t>
      </w:r>
      <w:r w:rsidRPr="007C5A45">
        <w:rPr>
          <w:rFonts w:asciiTheme="majorBidi" w:hAnsiTheme="majorBidi"/>
          <w:sz w:val="30"/>
          <w:szCs w:val="30"/>
          <w:cs/>
        </w:rPr>
        <w:t>การจ่ายเงินปันผล</w:t>
      </w:r>
      <w:r w:rsidR="00212BE2">
        <w:rPr>
          <w:rFonts w:asciiTheme="majorBidi" w:hAnsiTheme="majorBidi"/>
          <w:sz w:val="30"/>
          <w:szCs w:val="30"/>
          <w:cs/>
        </w:rPr>
        <w:t xml:space="preserve"> เป็นต้น</w:t>
      </w:r>
    </w:p>
    <w:p w14:paraId="07F9DBAE" w14:textId="77777777" w:rsidR="00212F40" w:rsidRDefault="00212F40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D176006" w14:textId="6071DBC9" w:rsidR="00212F40" w:rsidRPr="003F2154" w:rsidRDefault="00212F40" w:rsidP="00212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F2154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230B7A" w:rsidRPr="00230B7A">
        <w:rPr>
          <w:rFonts w:asciiTheme="majorBidi" w:hAnsiTheme="majorBidi"/>
          <w:sz w:val="30"/>
          <w:szCs w:val="30"/>
        </w:rPr>
        <w:t>30</w:t>
      </w:r>
      <w:r w:rsidRPr="003F2154">
        <w:rPr>
          <w:rFonts w:asciiTheme="majorBidi" w:hAnsiTheme="majorBidi"/>
          <w:sz w:val="30"/>
          <w:szCs w:val="30"/>
          <w:cs/>
        </w:rPr>
        <w:t xml:space="preserve"> </w:t>
      </w:r>
      <w:r w:rsidR="00252EC9">
        <w:rPr>
          <w:rFonts w:asciiTheme="majorBidi" w:hAnsiTheme="majorBidi"/>
          <w:sz w:val="30"/>
          <w:szCs w:val="30"/>
          <w:cs/>
        </w:rPr>
        <w:t>กันยายน</w:t>
      </w:r>
      <w:r w:rsidRPr="003F2154">
        <w:rPr>
          <w:rFonts w:asciiTheme="majorBidi" w:hAnsiTheme="majorBidi"/>
          <w:sz w:val="30"/>
          <w:szCs w:val="30"/>
          <w:cs/>
        </w:rPr>
        <w:t xml:space="preserve"> </w:t>
      </w:r>
      <w:r w:rsidR="00230B7A" w:rsidRPr="00230B7A">
        <w:rPr>
          <w:rFonts w:asciiTheme="majorBidi" w:hAnsiTheme="majorBidi"/>
          <w:sz w:val="30"/>
          <w:szCs w:val="30"/>
        </w:rPr>
        <w:t>2568</w:t>
      </w:r>
      <w:r>
        <w:rPr>
          <w:rFonts w:asciiTheme="majorBidi" w:hAnsiTheme="majorBidi"/>
          <w:sz w:val="30"/>
          <w:szCs w:val="30"/>
        </w:rPr>
        <w:t xml:space="preserve"> </w:t>
      </w:r>
      <w:r w:rsidRPr="003F2154">
        <w:rPr>
          <w:rFonts w:asciiTheme="majorBidi" w:hAnsiTheme="majorBidi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230B7A" w:rsidRPr="00230B7A">
        <w:rPr>
          <w:rFonts w:asciiTheme="majorBidi" w:hAnsiTheme="majorBidi"/>
          <w:sz w:val="30"/>
          <w:szCs w:val="30"/>
        </w:rPr>
        <w:t>18</w:t>
      </w:r>
      <w:r w:rsidR="00D358C0" w:rsidRPr="00E659DE">
        <w:rPr>
          <w:rFonts w:asciiTheme="majorBidi" w:hAnsiTheme="majorBidi"/>
          <w:sz w:val="30"/>
          <w:szCs w:val="30"/>
        </w:rPr>
        <w:t>,</w:t>
      </w:r>
      <w:r w:rsidR="00230B7A" w:rsidRPr="00230B7A">
        <w:rPr>
          <w:rFonts w:asciiTheme="majorBidi" w:hAnsiTheme="majorBidi"/>
          <w:sz w:val="30"/>
          <w:szCs w:val="30"/>
        </w:rPr>
        <w:t>212</w:t>
      </w:r>
      <w:r w:rsidRPr="003F2154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3F2154">
        <w:rPr>
          <w:rFonts w:asciiTheme="majorBidi" w:hAnsiTheme="majorBidi"/>
          <w:i/>
          <w:iCs/>
          <w:sz w:val="30"/>
          <w:szCs w:val="30"/>
          <w:cs/>
        </w:rPr>
        <w:t>(</w:t>
      </w:r>
      <w:r w:rsidR="00230B7A" w:rsidRPr="00230B7A">
        <w:rPr>
          <w:rFonts w:asciiTheme="majorBidi" w:hAnsiTheme="majorBidi"/>
          <w:i/>
          <w:iCs/>
          <w:sz w:val="30"/>
          <w:szCs w:val="30"/>
        </w:rPr>
        <w:t>31</w:t>
      </w:r>
      <w:r w:rsidRPr="003F2154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3F2154">
        <w:rPr>
          <w:rFonts w:asciiTheme="majorBidi" w:hAnsiTheme="majorBidi"/>
          <w:i/>
          <w:iCs/>
          <w:sz w:val="30"/>
          <w:szCs w:val="30"/>
          <w:cs/>
        </w:rPr>
        <w:t xml:space="preserve">ธันวาคม </w:t>
      </w:r>
      <w:r w:rsidR="00230B7A" w:rsidRPr="00230B7A">
        <w:rPr>
          <w:rFonts w:asciiTheme="majorBidi" w:hAnsiTheme="majorBidi"/>
          <w:i/>
          <w:iCs/>
          <w:sz w:val="30"/>
          <w:szCs w:val="30"/>
        </w:rPr>
        <w:t>2567</w:t>
      </w:r>
      <w:r w:rsidRPr="003F2154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230B7A" w:rsidRPr="00230B7A">
        <w:rPr>
          <w:rFonts w:asciiTheme="majorBidi" w:hAnsiTheme="majorBidi"/>
          <w:i/>
          <w:iCs/>
          <w:sz w:val="30"/>
          <w:szCs w:val="30"/>
        </w:rPr>
        <w:t>19</w:t>
      </w:r>
      <w:r w:rsidRPr="003F2154">
        <w:rPr>
          <w:rFonts w:asciiTheme="majorBidi" w:hAnsiTheme="majorBidi"/>
          <w:i/>
          <w:iCs/>
          <w:sz w:val="30"/>
          <w:szCs w:val="30"/>
        </w:rPr>
        <w:t>,</w:t>
      </w:r>
      <w:r w:rsidR="00230B7A" w:rsidRPr="00230B7A">
        <w:rPr>
          <w:rFonts w:asciiTheme="majorBidi" w:hAnsiTheme="majorBidi"/>
          <w:i/>
          <w:iCs/>
          <w:sz w:val="30"/>
          <w:szCs w:val="30"/>
        </w:rPr>
        <w:t>431</w:t>
      </w:r>
      <w:r w:rsidRPr="003F2154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</w:p>
    <w:p w14:paraId="619C2AB0" w14:textId="5BB0C619" w:rsidR="00212F40" w:rsidRPr="006F48DE" w:rsidRDefault="00212F40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212F40" w:rsidRPr="006F48DE" w:rsidSect="003A71BE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67008198" w14:textId="40562536" w:rsidR="00667C73" w:rsidRPr="00D5209C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D5209C">
        <w:rPr>
          <w:rFonts w:asciiTheme="majorBidi" w:hAnsiTheme="majorBidi" w:cstheme="majorBidi"/>
          <w:szCs w:val="30"/>
          <w:cs/>
        </w:rPr>
        <w:lastRenderedPageBreak/>
        <w:t>ส่วนงานดำเนินงานและการจำแนกรายได้</w:t>
      </w:r>
    </w:p>
    <w:p w14:paraId="1978864D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D3FD2B" w14:textId="6F5789F8" w:rsidR="0021110F" w:rsidRDefault="00F02FED" w:rsidP="00B8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bookmarkStart w:id="1" w:name="_Hlk71101767"/>
      <w:r w:rsidRPr="00783F57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230B7A" w:rsidRPr="00230B7A">
        <w:rPr>
          <w:rFonts w:asciiTheme="majorBidi" w:hAnsiTheme="majorBidi" w:cstheme="majorBidi"/>
          <w:sz w:val="30"/>
          <w:szCs w:val="30"/>
        </w:rPr>
        <w:t>2568</w:t>
      </w:r>
      <w:r w:rsidRPr="00783F57">
        <w:rPr>
          <w:rFonts w:asciiTheme="majorBidi" w:hAnsiTheme="majorBidi" w:cstheme="majorBidi"/>
          <w:sz w:val="30"/>
          <w:szCs w:val="30"/>
        </w:rPr>
        <w:t xml:space="preserve"> </w:t>
      </w:r>
      <w:r w:rsidRPr="00783F57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230B7A" w:rsidRPr="00230B7A">
        <w:rPr>
          <w:rFonts w:asciiTheme="majorBidi" w:hAnsiTheme="majorBidi" w:cstheme="majorBidi"/>
          <w:sz w:val="30"/>
          <w:szCs w:val="30"/>
        </w:rPr>
        <w:t>3</w:t>
      </w:r>
      <w:r w:rsidRPr="00783F57">
        <w:rPr>
          <w:rFonts w:asciiTheme="majorBidi" w:hAnsiTheme="majorBidi" w:cstheme="majorBidi"/>
          <w:sz w:val="30"/>
          <w:szCs w:val="30"/>
        </w:rPr>
        <w:t xml:space="preserve"> </w:t>
      </w:r>
      <w:r w:rsidRPr="00783F57">
        <w:rPr>
          <w:rFonts w:asciiTheme="majorBidi" w:hAnsiTheme="majorBidi" w:cstheme="majorBidi"/>
          <w:sz w:val="30"/>
          <w:szCs w:val="30"/>
          <w:cs/>
        </w:rPr>
        <w:t>ส่วนงานที่รายงาน</w:t>
      </w:r>
      <w:r>
        <w:rPr>
          <w:rFonts w:asciiTheme="majorBidi" w:hAnsiTheme="majorBidi" w:cstheme="majorBidi"/>
          <w:sz w:val="30"/>
          <w:szCs w:val="30"/>
          <w:cs/>
        </w:rPr>
        <w:t xml:space="preserve"> ดังรายละเอียดด้านล่าง</w:t>
      </w:r>
      <w:r w:rsidR="0021110F">
        <w:rPr>
          <w:rFonts w:asciiTheme="majorBidi" w:hAnsiTheme="majorBidi" w:cstheme="majorBidi"/>
          <w:sz w:val="30"/>
          <w:szCs w:val="30"/>
        </w:rPr>
        <w:t xml:space="preserve"> </w:t>
      </w:r>
      <w:r w:rsidR="0021110F" w:rsidRPr="0021110F">
        <w:rPr>
          <w:rFonts w:asciiTheme="majorBidi" w:hAnsiTheme="majorBidi"/>
          <w:sz w:val="30"/>
          <w:szCs w:val="30"/>
          <w:cs/>
        </w:rPr>
        <w:t>ซึ่งเป็นหน่วยงานธุรกิจที่สำคัญของกลุ่มบริษัทผู้มีอำนาจตัดสินใจสูงสุดด้านการดำเนินงานได้รวมธุรกิจประเภทเดียวกันไว้ในส่วนงานที่รายงานเดียวกัน ดังนั้น</w:t>
      </w:r>
      <w:r w:rsidR="00503EFE">
        <w:rPr>
          <w:rFonts w:asciiTheme="majorBidi" w:hAnsiTheme="majorBidi"/>
          <w:sz w:val="30"/>
          <w:szCs w:val="30"/>
        </w:rPr>
        <w:t xml:space="preserve"> </w:t>
      </w:r>
      <w:r w:rsidR="0021110F" w:rsidRPr="0021110F">
        <w:rPr>
          <w:rFonts w:asciiTheme="majorBidi" w:hAnsiTheme="majorBidi"/>
          <w:sz w:val="30"/>
          <w:szCs w:val="30"/>
          <w:cs/>
        </w:rPr>
        <w:t>กลุ่มบริษัทจึงได้ปรับย้อนหลังข้อมูลงานดำเนินงานที่เคยรายงานในปี</w:t>
      </w:r>
      <w:r w:rsidR="0021110F">
        <w:rPr>
          <w:rFonts w:asciiTheme="majorBidi" w:hAnsiTheme="majorBidi"/>
          <w:sz w:val="30"/>
          <w:szCs w:val="30"/>
        </w:rPr>
        <w:t xml:space="preserve"> </w:t>
      </w:r>
      <w:r w:rsidR="00230B7A" w:rsidRPr="00230B7A">
        <w:rPr>
          <w:rFonts w:asciiTheme="majorBidi" w:hAnsiTheme="majorBidi"/>
          <w:sz w:val="30"/>
          <w:szCs w:val="30"/>
        </w:rPr>
        <w:t>2567</w:t>
      </w:r>
      <w:r w:rsidR="0021110F">
        <w:rPr>
          <w:rFonts w:asciiTheme="majorBidi" w:hAnsiTheme="majorBidi"/>
          <w:sz w:val="30"/>
          <w:szCs w:val="30"/>
        </w:rPr>
        <w:t xml:space="preserve"> </w:t>
      </w:r>
      <w:r w:rsidR="0021110F" w:rsidRPr="0021110F">
        <w:rPr>
          <w:rFonts w:asciiTheme="majorBidi" w:hAnsiTheme="majorBidi"/>
          <w:sz w:val="30"/>
          <w:szCs w:val="30"/>
          <w:cs/>
        </w:rPr>
        <w:t>เพื่อการเปรียบเทียบดังนี้</w:t>
      </w:r>
    </w:p>
    <w:p w14:paraId="46C44536" w14:textId="77777777" w:rsidR="0021110F" w:rsidRDefault="0021110F" w:rsidP="00B8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D72942F" w14:textId="053F35CB" w:rsidR="00250D9E" w:rsidRDefault="0021110F" w:rsidP="0025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331" w:hanging="1791"/>
        <w:rPr>
          <w:rFonts w:asciiTheme="majorBidi" w:hAnsi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/>
          <w:sz w:val="30"/>
          <w:szCs w:val="30"/>
          <w:cs/>
        </w:rPr>
        <w:t>สายงานกลุ่มทาวน์เฮ้าส์</w:t>
      </w:r>
      <w:r w:rsidR="00397205">
        <w:rPr>
          <w:rFonts w:asciiTheme="majorBidi" w:hAnsiTheme="majorBidi"/>
          <w:sz w:val="30"/>
          <w:szCs w:val="30"/>
          <w:cs/>
        </w:rPr>
        <w:t>และ</w:t>
      </w:r>
      <w:r w:rsidRPr="0021110F">
        <w:rPr>
          <w:rFonts w:asciiTheme="majorBidi" w:hAnsiTheme="majorBidi"/>
          <w:sz w:val="30"/>
          <w:szCs w:val="30"/>
          <w:cs/>
        </w:rPr>
        <w:t>บ้านเดี่ยว</w:t>
      </w:r>
    </w:p>
    <w:p w14:paraId="49113872" w14:textId="7FBB458D" w:rsidR="0021110F" w:rsidRPr="006F48DE" w:rsidRDefault="0021110F" w:rsidP="0021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/>
          <w:sz w:val="30"/>
          <w:szCs w:val="30"/>
          <w:cs/>
        </w:rPr>
        <w:t>สายงานกลุ่มอาคารชุด</w:t>
      </w:r>
    </w:p>
    <w:p w14:paraId="01E0F948" w14:textId="602F387B" w:rsidR="0021110F" w:rsidRDefault="0021110F" w:rsidP="0021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04F319A1" w14:textId="77777777" w:rsidR="00667C73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74414" w14:textId="0EDC1C62" w:rsidR="0021110F" w:rsidRDefault="0021110F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/>
          <w:sz w:val="30"/>
          <w:szCs w:val="30"/>
        </w:rPr>
      </w:pPr>
      <w:r w:rsidRPr="0021110F">
        <w:rPr>
          <w:rFonts w:asciiTheme="majorBidi" w:hAnsiTheme="majorBidi"/>
          <w:sz w:val="30"/>
          <w:szCs w:val="30"/>
          <w:cs/>
        </w:rPr>
        <w:t>สำหรับส่วนงานที่รายงาน</w:t>
      </w:r>
      <w:r>
        <w:rPr>
          <w:rFonts w:asciiTheme="majorBidi" w:hAnsiTheme="majorBidi"/>
          <w:sz w:val="30"/>
          <w:szCs w:val="30"/>
          <w:cs/>
        </w:rPr>
        <w:t xml:space="preserve">ในปี </w:t>
      </w:r>
      <w:r w:rsidR="00230B7A" w:rsidRPr="00230B7A"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/>
          <w:sz w:val="30"/>
          <w:szCs w:val="30"/>
        </w:rPr>
        <w:t xml:space="preserve"> </w:t>
      </w:r>
      <w:r w:rsidRPr="0021110F">
        <w:rPr>
          <w:rFonts w:asciiTheme="majorBidi" w:hAnsiTheme="majorBidi"/>
          <w:sz w:val="30"/>
          <w:szCs w:val="30"/>
          <w:cs/>
        </w:rPr>
        <w:t>มีดังนี้</w:t>
      </w:r>
    </w:p>
    <w:p w14:paraId="1C81A01F" w14:textId="77777777" w:rsidR="0021110F" w:rsidRPr="006F48DE" w:rsidRDefault="0021110F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AE032" w14:textId="29E661ED" w:rsidR="00667C73" w:rsidRPr="0021110F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trike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สายงานทาวน์เฮ้าส์: บ้านพฤกษา </w:t>
      </w:r>
      <w:r w:rsidR="00230B7A" w:rsidRPr="00230B7A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 เดอะคอนเนค</w:t>
      </w:r>
      <w:r w:rsidRPr="0021110F">
        <w:rPr>
          <w:rFonts w:asciiTheme="majorBidi" w:hAnsiTheme="majorBidi" w:cstheme="majorBidi"/>
          <w:sz w:val="30"/>
          <w:szCs w:val="30"/>
        </w:rPr>
        <w:t xml:space="preserve"> 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พฤกษาวิลล์ </w:t>
      </w:r>
      <w:r w:rsidR="00230B7A" w:rsidRPr="00230B7A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</w:rPr>
        <w:t xml:space="preserve"> 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และพฤกษาวิลล์ </w:t>
      </w:r>
      <w:r w:rsidR="00230B7A" w:rsidRPr="00230B7A">
        <w:rPr>
          <w:rFonts w:asciiTheme="majorBidi" w:hAnsiTheme="majorBidi" w:cstheme="majorBidi"/>
          <w:sz w:val="30"/>
          <w:szCs w:val="30"/>
        </w:rPr>
        <w:t>2</w:t>
      </w:r>
    </w:p>
    <w:p w14:paraId="70E7CC88" w14:textId="45D7EC7C" w:rsidR="00667C73" w:rsidRPr="0021110F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สายงานบ้านเดี่ยว: ภัสสร </w:t>
      </w:r>
      <w:r w:rsidR="00230B7A" w:rsidRPr="00230B7A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 ภัสสร </w:t>
      </w:r>
      <w:r w:rsidR="00230B7A" w:rsidRPr="00230B7A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 และภัสสร </w:t>
      </w:r>
      <w:r w:rsidR="00230B7A" w:rsidRPr="00230B7A">
        <w:rPr>
          <w:rFonts w:asciiTheme="majorBidi" w:hAnsiTheme="majorBidi" w:cstheme="majorBidi"/>
          <w:sz w:val="30"/>
          <w:szCs w:val="30"/>
        </w:rPr>
        <w:t>3</w:t>
      </w:r>
    </w:p>
    <w:p w14:paraId="079E6CAE" w14:textId="5F5841D0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3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สายงานอาคารชุด: อาคารชุด </w:t>
      </w:r>
      <w:r w:rsidR="00230B7A" w:rsidRPr="00230B7A">
        <w:rPr>
          <w:rFonts w:asciiTheme="majorBidi" w:hAnsiTheme="majorBidi" w:cstheme="majorBidi"/>
          <w:sz w:val="30"/>
          <w:szCs w:val="30"/>
        </w:rPr>
        <w:t>4</w:t>
      </w:r>
      <w:r w:rsidRPr="0021110F">
        <w:rPr>
          <w:rFonts w:asciiTheme="majorBidi" w:hAnsiTheme="majorBidi" w:cstheme="majorBidi"/>
          <w:sz w:val="30"/>
          <w:szCs w:val="30"/>
        </w:rPr>
        <w:t xml:space="preserve"> </w:t>
      </w:r>
      <w:r w:rsidR="0021110F" w:rsidRPr="0021110F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="00230B7A" w:rsidRPr="00230B7A">
        <w:rPr>
          <w:rFonts w:asciiTheme="majorBidi" w:hAnsiTheme="majorBidi" w:cstheme="majorBidi"/>
          <w:sz w:val="30"/>
          <w:szCs w:val="30"/>
        </w:rPr>
        <w:t>5</w:t>
      </w:r>
      <w:r w:rsidR="0021110F" w:rsidRPr="0021110F">
        <w:rPr>
          <w:rFonts w:asciiTheme="majorBidi" w:hAnsiTheme="majorBidi" w:cstheme="majorBidi"/>
          <w:sz w:val="30"/>
          <w:szCs w:val="30"/>
        </w:rPr>
        <w:t xml:space="preserve"> 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และอาคารชุด </w:t>
      </w:r>
      <w:r w:rsidR="00230B7A" w:rsidRPr="00230B7A">
        <w:rPr>
          <w:rFonts w:asciiTheme="majorBidi" w:hAnsiTheme="majorBidi" w:cstheme="majorBidi"/>
          <w:sz w:val="30"/>
          <w:szCs w:val="30"/>
        </w:rPr>
        <w:t>6</w:t>
      </w:r>
    </w:p>
    <w:p w14:paraId="63BBF8A5" w14:textId="5AE5CC09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4</w:t>
      </w:r>
      <w:r w:rsidRPr="006F48DE"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3D3EBCF1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"/>
    <w:p w14:paraId="6810CDDD" w14:textId="2F9415A5" w:rsidR="00667C73" w:rsidRPr="006F48DE" w:rsidRDefault="00667C73" w:rsidP="007D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667C73" w:rsidRPr="006F48DE" w:rsidSect="00FD4166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F48D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14292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762"/>
        <w:gridCol w:w="663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23"/>
      </w:tblGrid>
      <w:tr w:rsidR="00B45EE9" w:rsidRPr="006F48DE" w14:paraId="580F95A6" w14:textId="77777777" w:rsidTr="00B45EE9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33B4A0E7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0" w:type="dxa"/>
            <w:gridSpan w:val="23"/>
          </w:tcPr>
          <w:p w14:paraId="338D8AB8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45EE9" w:rsidRPr="006F48DE" w14:paraId="4F0EA4FD" w14:textId="77777777" w:rsidTr="00B45EE9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68ECF537" w14:textId="02CCD213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83F1B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36E9DFE0" w14:textId="393894B9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3E71E3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3DF52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34BAF5B3" w14:textId="45BCD962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70B49D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DA3AF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D0D3057" w14:textId="547908D0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E04432F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24A27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3791B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9F0D4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858BDB2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F7236D9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14:paraId="2BAEECDD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70C19F71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45EE9" w:rsidRPr="006F48DE" w14:paraId="6893C396" w14:textId="77777777" w:rsidTr="00B45EE9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7FDC7052" w14:textId="288DDCAE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6CE0801" w14:textId="73F2952C" w:rsidR="00B45EE9" w:rsidRPr="006F48DE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915DEE9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15749A" w14:textId="384ECE19" w:rsidR="00B45EE9" w:rsidRPr="006F48DE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26F742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AE88B79" w14:textId="223DC606" w:rsidR="00B45EE9" w:rsidRPr="006F48DE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63B7B66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F9B4BF" w14:textId="7BE86EF9" w:rsidR="00B45EE9" w:rsidRPr="006F48DE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97E22C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CC8335" w14:textId="2C30218F" w:rsidR="00B45EE9" w:rsidRPr="006F48DE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D25E33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6748B1D" w14:textId="68A59747" w:rsidR="00B45EE9" w:rsidRPr="006F48DE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009C767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339B87" w14:textId="61D4DEA7" w:rsidR="00B45EE9" w:rsidRPr="006F48DE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E24D1B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B4CE16" w14:textId="0638084F" w:rsidR="00B45EE9" w:rsidRPr="006F48DE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3148E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9488173" w14:textId="360D62A5" w:rsidR="00B45EE9" w:rsidRPr="006F48DE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9AE7E6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ABF5B91" w14:textId="4CF5F5D3" w:rsidR="00B45EE9" w:rsidRPr="006F48DE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A288A90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 w14:paraId="40589BB1" w14:textId="773DB457" w:rsidR="00B45EE9" w:rsidRPr="006F48DE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4" w:type="dxa"/>
          </w:tcPr>
          <w:p w14:paraId="2259A5ED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</w:tcPr>
          <w:p w14:paraId="643F39A8" w14:textId="629142E2" w:rsidR="00B45EE9" w:rsidRPr="006F48DE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B45EE9" w:rsidRPr="006F48DE" w14:paraId="6C5763D7" w14:textId="77777777" w:rsidTr="00B45EE9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07C33E5E" w14:textId="77777777" w:rsidR="00B45EE9" w:rsidRPr="00060F3D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23"/>
            <w:tcBorders>
              <w:top w:val="nil"/>
              <w:left w:val="nil"/>
              <w:bottom w:val="nil"/>
            </w:tcBorders>
          </w:tcPr>
          <w:p w14:paraId="683C4CB3" w14:textId="77777777" w:rsidR="00B45EE9" w:rsidRPr="004F6808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4F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B45EE9" w:rsidRPr="006F48DE" w14:paraId="5A07AAA1" w14:textId="77777777" w:rsidTr="00B45EE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F9E0FC3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1DCF91F8" w14:textId="0279F649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F1FA0C0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B66AE6E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D3E9324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49FBC79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F0E331E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ECBD279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C565E3A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38698AB2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3FAAE46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02FC8495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C76F0BE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9FE6DBC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0C4A56E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30B4885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2EA152C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93B0064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78ADA24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14DF5A71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79D5FD7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4B729D30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07050B5D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6791A8DA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45EE9" w:rsidRPr="006F48DE" w14:paraId="7904AB79" w14:textId="77777777" w:rsidTr="00B45EE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329D0DB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263E50C1" w14:textId="0FB2FD68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56181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FACC4D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20960CC" w14:textId="60C753B1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56181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328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CD35E6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3D89B22" w14:textId="66133775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6181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680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7C456C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241A14E" w14:textId="21839201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6181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AD5E9BA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0B746DD9" w14:textId="38C67989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6181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A6D92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77E667CA" w14:textId="4CAC3227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6181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D28A56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B5EEF95" w14:textId="0C7EFD1E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56181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41A0EAF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6B2043F" w14:textId="310F2CEA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56181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659D95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FF3297B" w14:textId="28187204" w:rsidR="00B45EE9" w:rsidRPr="008C0976" w:rsidRDefault="0056181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E8B35D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0D9D5100" w14:textId="4CDAD400" w:rsidR="00B45EE9" w:rsidRPr="008C0976" w:rsidRDefault="0056181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73922F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15FE95BA" w14:textId="50B729E2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56181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44" w:type="dxa"/>
            <w:vAlign w:val="bottom"/>
          </w:tcPr>
          <w:p w14:paraId="62C2C50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650E84AC" w14:textId="23E7EDD1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56181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530</w:t>
            </w:r>
          </w:p>
        </w:tc>
      </w:tr>
      <w:tr w:rsidR="00B45EE9" w:rsidRPr="006F48DE" w14:paraId="2CB3B5A0" w14:textId="77777777" w:rsidTr="00B45EE9">
        <w:tc>
          <w:tcPr>
            <w:tcW w:w="3762" w:type="dxa"/>
            <w:tcBorders>
              <w:left w:val="nil"/>
              <w:right w:val="nil"/>
            </w:tcBorders>
          </w:tcPr>
          <w:p w14:paraId="43333DDD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91955" w14:textId="3394685E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6ADA7BF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092A5F" w14:textId="4511B73D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AB4C2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94BB72" w14:textId="5AD48AEF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7E7F15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33474" w14:textId="430C12A0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9A044C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047B125C" w14:textId="68165C04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7C104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3288C710" w14:textId="50E84AFD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44979C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D242F0" w14:textId="5A54719B" w:rsidR="00B45EE9" w:rsidRPr="004945C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A5EDFC9" w14:textId="77777777" w:rsidR="00B45EE9" w:rsidRPr="004945C2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BD963" w14:textId="6868F7BD" w:rsidR="00B45EE9" w:rsidRPr="004945C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8FB415" w14:textId="77777777" w:rsidR="00B45EE9" w:rsidRPr="004945C2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FC730D" w14:textId="4BDAF747" w:rsidR="00B45EE9" w:rsidRPr="004945C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3D6A95D" w14:textId="77777777" w:rsidR="00B45EE9" w:rsidRPr="004945C2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C475B" w14:textId="1BDD4A6A" w:rsidR="00B45EE9" w:rsidRPr="004945C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6BA1731" w14:textId="77777777" w:rsidR="00B45EE9" w:rsidRPr="004945C2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C18A849" w14:textId="58422115" w:rsidR="00B45EE9" w:rsidRPr="004945C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244" w:type="dxa"/>
            <w:vAlign w:val="bottom"/>
          </w:tcPr>
          <w:p w14:paraId="38FCF18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14:paraId="5ACAAF4B" w14:textId="109230EB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877</w:t>
            </w:r>
          </w:p>
        </w:tc>
      </w:tr>
      <w:tr w:rsidR="00B45EE9" w:rsidRPr="006F48DE" w14:paraId="4C811F23" w14:textId="77777777" w:rsidTr="00B45EE9">
        <w:tc>
          <w:tcPr>
            <w:tcW w:w="3762" w:type="dxa"/>
            <w:tcBorders>
              <w:left w:val="nil"/>
              <w:right w:val="nil"/>
            </w:tcBorders>
          </w:tcPr>
          <w:p w14:paraId="054B8BC0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D094F" w14:textId="72511030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025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69AFD41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2937C" w14:textId="5B4668F2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10D2F6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A1C2D" w14:textId="07D6FB51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820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E97F17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166913" w14:textId="29364EAB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679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4C9BC6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D34E5" w14:textId="51A035F4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F33D0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9683F" w14:textId="0B386973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0A11AF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6D04" w14:textId="3DC73C2E" w:rsidR="00B45EE9" w:rsidRPr="004945C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C2712E4" w14:textId="77777777" w:rsidR="00B45EE9" w:rsidRPr="004945C2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C5F89" w14:textId="74200120" w:rsidR="00B45EE9" w:rsidRPr="004945C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B9F924" w14:textId="77777777" w:rsidR="00B45EE9" w:rsidRPr="004945C2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97A2E8" w14:textId="13721D4F" w:rsidR="00B45EE9" w:rsidRPr="004945C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465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0518D66" w14:textId="77777777" w:rsidR="00B45EE9" w:rsidRPr="004945C2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A6A35" w14:textId="3AE8E428" w:rsidR="00B45EE9" w:rsidRPr="004945C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BB9392A" w14:textId="77777777" w:rsidR="00B45EE9" w:rsidRPr="004945C2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2C5CA" w14:textId="1A56DD51" w:rsidR="00B45EE9" w:rsidRPr="004945C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999</w:t>
            </w:r>
          </w:p>
        </w:tc>
        <w:tc>
          <w:tcPr>
            <w:tcW w:w="244" w:type="dxa"/>
            <w:vAlign w:val="bottom"/>
          </w:tcPr>
          <w:p w14:paraId="3FFAC5C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32723" w14:textId="60CA1512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407</w:t>
            </w:r>
          </w:p>
        </w:tc>
      </w:tr>
      <w:tr w:rsidR="00B45EE9" w:rsidRPr="006F48DE" w14:paraId="2A60AE41" w14:textId="77777777" w:rsidTr="00B45EE9">
        <w:tc>
          <w:tcPr>
            <w:tcW w:w="3762" w:type="dxa"/>
            <w:tcBorders>
              <w:left w:val="nil"/>
              <w:bottom w:val="nil"/>
              <w:right w:val="nil"/>
            </w:tcBorders>
            <w:vAlign w:val="bottom"/>
          </w:tcPr>
          <w:p w14:paraId="10946F1D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ขาดทุน) ตาม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  <w:t xml:space="preserve">   ส่วนงาน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776681" w14:textId="1EE1D84B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4A43AD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71BA4D" w14:textId="1F7B3798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827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504C2F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B7360C" w14:textId="4EB8AFAD" w:rsidR="00B45EE9" w:rsidRPr="008C0976" w:rsidRDefault="0056181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230B7A"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9A1416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57CEFD" w14:textId="71123AE9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5AC71F6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9CD119" w14:textId="199B4C35" w:rsidR="00B45EE9" w:rsidRPr="008C0976" w:rsidRDefault="0056181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230B7A"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74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0E60A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9FE0AF" w14:textId="6AF859AB" w:rsidR="00B45EE9" w:rsidRPr="008C0976" w:rsidRDefault="0056181A" w:rsidP="0056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230B7A"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C7B5B8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72846F" w14:textId="3D19E6ED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B4F7A0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0A3BDB" w14:textId="0735C966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031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AA7399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5856EE" w14:textId="784D34A1" w:rsidR="00B45EE9" w:rsidRPr="008C0976" w:rsidRDefault="0056181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230B7A"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40BA77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24C3F1" w14:textId="2E472F21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37DDF7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3EF30684" w14:textId="35B59C2C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260</w:t>
            </w:r>
          </w:p>
        </w:tc>
        <w:tc>
          <w:tcPr>
            <w:tcW w:w="244" w:type="dxa"/>
            <w:vAlign w:val="bottom"/>
          </w:tcPr>
          <w:p w14:paraId="0C4DBC9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double" w:sz="4" w:space="0" w:color="auto"/>
            </w:tcBorders>
            <w:vAlign w:val="bottom"/>
          </w:tcPr>
          <w:p w14:paraId="1D499187" w14:textId="78CB8D8D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264</w:t>
            </w:r>
          </w:p>
        </w:tc>
      </w:tr>
      <w:tr w:rsidR="00B45EE9" w:rsidRPr="006F48DE" w14:paraId="72F32D1B" w14:textId="77777777" w:rsidTr="00B45EE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A09AEA8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41F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7FE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81B8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F1BF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7FAEED9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0A9D919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FA348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FBDEB79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23FF4A6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D7020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3A7611F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E9AED4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88DB11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ECF48D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12B6F8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A63344A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AD9B9F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DC05D0C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17BE7C3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1B0F2B3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7C5B7BE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5CACC2E1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  <w:vAlign w:val="bottom"/>
          </w:tcPr>
          <w:p w14:paraId="6ABD159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5EE9" w:rsidRPr="006F48DE" w14:paraId="4BDA4FA6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7616556C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51D810BC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906E9EA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948AC3F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404B87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42677D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2CF4FB1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630E6B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D0F8A7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283EDEFA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FCF311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905894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47021D1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CCE0B2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78F4BF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7F61DFF3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D9675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75E240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199464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202A304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D8A812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1588ECCA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40F0C96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706ACA2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5EE9" w:rsidRPr="006F48DE" w14:paraId="41DDC088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112E7B88" w14:textId="09481D99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ณ 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DC7E04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3F45DD4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646FAE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C156C4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CE6D3C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E565A4C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1D2DEA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1B4FD6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76ACDA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760936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049DE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F2B8B6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490B7E1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EEB001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86E510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3B279D56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BC8C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9E260A6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CA2789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1FF8890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CAE95E9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70B9CB7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22C02499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4048BF4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5EE9" w:rsidRPr="006F48DE" w14:paraId="5852A320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733009C7" w14:textId="6972E431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230B7A" w:rsidRPr="00230B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F41879" w14:textId="2D16F7AB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35B932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28232B" w14:textId="4ECFFDB7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</w:t>
            </w:r>
            <w:r w:rsidR="00B45EE9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DD9FBD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A045EB" w14:textId="5A8D2B2C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5A7334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67A5CE" w14:textId="7F9801DD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</w:t>
            </w:r>
            <w:r w:rsidR="00B45EE9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550965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A484E2" w14:textId="2738F312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58AC6E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FDDFBE" w14:textId="7617626F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B45EE9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862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17D429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711232" w14:textId="27B9117E" w:rsidR="00B45EE9" w:rsidRPr="004945C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</w:t>
            </w:r>
            <w:r w:rsidR="005618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906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5D3D27E" w14:textId="77777777" w:rsidR="00B45EE9" w:rsidRPr="004945C2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3F0CCF" w14:textId="1C582281" w:rsidR="00B45EE9" w:rsidRPr="001875D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</w:t>
            </w:r>
            <w:r w:rsidR="00B45EE9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FDB1D4B" w14:textId="77777777" w:rsidR="00B45EE9" w:rsidRPr="001875D2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FF93A7" w14:textId="2D5F9DF7" w:rsidR="00B45EE9" w:rsidRPr="001875D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</w:t>
            </w:r>
            <w:r w:rsidR="0056181A" w:rsidRPr="001652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7ED01321" w14:textId="77777777" w:rsidR="00B45EE9" w:rsidRPr="001875D2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7AD24D" w14:textId="04034285" w:rsidR="00B45EE9" w:rsidRPr="001875D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</w:t>
            </w:r>
            <w:r w:rsidR="00B45EE9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5E28A71" w14:textId="77777777" w:rsidR="00B45EE9" w:rsidRPr="001875D2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0EE61348" w14:textId="3C5FA857" w:rsidR="00B45EE9" w:rsidRPr="001875D2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</w:t>
            </w:r>
            <w:r w:rsidR="0056181A" w:rsidRPr="001652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897</w:t>
            </w:r>
          </w:p>
        </w:tc>
        <w:tc>
          <w:tcPr>
            <w:tcW w:w="244" w:type="dxa"/>
            <w:vAlign w:val="bottom"/>
          </w:tcPr>
          <w:p w14:paraId="2B7E58F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double" w:sz="4" w:space="0" w:color="auto"/>
            </w:tcBorders>
            <w:vAlign w:val="bottom"/>
          </w:tcPr>
          <w:p w14:paraId="292700B3" w14:textId="78DD3C92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</w:t>
            </w:r>
            <w:r w:rsidR="00B45EE9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867</w:t>
            </w:r>
          </w:p>
        </w:tc>
      </w:tr>
      <w:tr w:rsidR="00B45EE9" w:rsidRPr="006F48DE" w14:paraId="5CDF481E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7548E321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083E676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D1151A6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7C7643D6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15769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3273062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1BEC4D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0E92C72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FEDC7A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50105463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823F3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8BF23DA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7CF2EFF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724ACD71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AB85BF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4DACEC9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FC6EB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58301581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7B5EA8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</w:tcPr>
          <w:p w14:paraId="28F30FC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FB09A1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</w:tcPr>
          <w:p w14:paraId="051312B6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</w:tcPr>
          <w:p w14:paraId="47C17AC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nil"/>
            </w:tcBorders>
          </w:tcPr>
          <w:p w14:paraId="648EFF26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5EE9" w:rsidRPr="006F48DE" w14:paraId="66B8F106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7CDE95A4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021FA041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25391D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2B0EAFB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D78ACD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498BA36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D0769A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706DD67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40CA153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239C7B1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52A8C8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0C5DDDD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814C0A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1F2E781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4C1EC83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2E9B357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35F8C0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538A871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46D1B7B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68C3F1E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0244246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4A0F4DF9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482F1B6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</w:tcBorders>
            <w:vAlign w:val="bottom"/>
          </w:tcPr>
          <w:p w14:paraId="523C19DC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5EE9" w:rsidRPr="006F48DE" w14:paraId="3350EBB6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600366CB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7D8B5DFF" w14:textId="4202C7A3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141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024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6A2013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70146A86" w14:textId="236CF22B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141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381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A47799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03104058" w14:textId="191DFC92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41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2181231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722B3EBB" w14:textId="2B3A507D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41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679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01290EF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634EE42F" w14:textId="1CE85FB5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41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670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494C43A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3A38D4CA" w14:textId="7AC5FC86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41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787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1481C8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367C3EE4" w14:textId="53CE36B0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141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785795C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368D91AB" w14:textId="729E7BF3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141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01A1F64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35332A1A" w14:textId="23851108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6E2FB2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4CC969CC" w14:textId="21672ACB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5EC892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3E569966" w14:textId="2749A9BD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141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979</w:t>
            </w:r>
          </w:p>
        </w:tc>
        <w:tc>
          <w:tcPr>
            <w:tcW w:w="244" w:type="dxa"/>
            <w:vAlign w:val="bottom"/>
          </w:tcPr>
          <w:p w14:paraId="1B47BE0A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</w:tcBorders>
            <w:vAlign w:val="bottom"/>
          </w:tcPr>
          <w:p w14:paraId="2A525343" w14:textId="1243A117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141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386</w:t>
            </w:r>
          </w:p>
        </w:tc>
      </w:tr>
      <w:tr w:rsidR="00B45EE9" w:rsidRPr="006F48DE" w14:paraId="037C22F9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426F6BB3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838FEA" w14:textId="6831F1BB" w:rsidR="00B45EE9" w:rsidRPr="008C0976" w:rsidRDefault="00230B7A" w:rsidP="006B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D34CE5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C9A47" w14:textId="07B0D490" w:rsidR="00B45EE9" w:rsidRPr="008C0976" w:rsidRDefault="00230B7A" w:rsidP="0014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31751E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AD3EDE" w14:textId="17D84C73" w:rsidR="00B45EE9" w:rsidRPr="008C0976" w:rsidRDefault="00141031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1519679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069945" w14:textId="032690E0" w:rsidR="00B45EE9" w:rsidRPr="008C0976" w:rsidRDefault="00141031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2232A27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0B8F8421" w14:textId="6499EB4E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BCC91C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1200293A" w14:textId="76F90C31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B3A4B9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71EE09" w14:textId="2E132849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BC5D2D9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3680CF" w14:textId="24338642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8F864F6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45EA16" w14:textId="566E3D0E" w:rsidR="00B45EE9" w:rsidRPr="008C0976" w:rsidRDefault="00141031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1323B18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11A6CF" w14:textId="5E2930E7" w:rsidR="00B45EE9" w:rsidRPr="008C0976" w:rsidRDefault="00141031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3396203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2B71FA69" w14:textId="429CE593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4" w:type="dxa"/>
            <w:vAlign w:val="bottom"/>
          </w:tcPr>
          <w:p w14:paraId="4EA06882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  <w:bottom w:val="single" w:sz="4" w:space="0" w:color="auto"/>
            </w:tcBorders>
            <w:vAlign w:val="bottom"/>
          </w:tcPr>
          <w:p w14:paraId="7AD61F4F" w14:textId="1E4C6A05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</w:tr>
      <w:tr w:rsidR="00B45EE9" w:rsidRPr="006F48DE" w14:paraId="3881733B" w14:textId="77777777" w:rsidTr="00B45EE9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4C5654F1" w14:textId="77777777" w:rsidR="00B45EE9" w:rsidRPr="006F48DE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057B04" w14:textId="4C3AF244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1410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025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1DA6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7730EF" w14:textId="3CAC1274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  <w:r w:rsidR="001410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D338A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F127F" w14:textId="09F57B26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1410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820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520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9943D" w14:textId="0BEC13DC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1410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D28C7F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D4154" w14:textId="1599A32D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1410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60FF646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7D591" w14:textId="15246D1F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1410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378D1FF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D17ED" w14:textId="580549C4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141031" w:rsidRPr="006307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02BB557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8A711" w14:textId="2C077FED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</w:t>
            </w:r>
            <w:r w:rsidR="001410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868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D8E1690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44E8F" w14:textId="3C8E0BA8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34678ED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99DFAF" w14:textId="39B828B8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7271045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813CA" w14:textId="59E10D10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1410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999</w:t>
            </w:r>
          </w:p>
        </w:tc>
        <w:tc>
          <w:tcPr>
            <w:tcW w:w="244" w:type="dxa"/>
            <w:vAlign w:val="bottom"/>
          </w:tcPr>
          <w:p w14:paraId="0B0BF55E" w14:textId="77777777" w:rsidR="00B45EE9" w:rsidRPr="008C0976" w:rsidRDefault="00B45EE9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4D0C77A" w14:textId="68A8C985" w:rsidR="00B45EE9" w:rsidRPr="008C0976" w:rsidRDefault="00230B7A" w:rsidP="00BB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</w:t>
            </w:r>
            <w:r w:rsidR="0014103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30B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407</w:t>
            </w:r>
          </w:p>
        </w:tc>
      </w:tr>
    </w:tbl>
    <w:p w14:paraId="78CE2DE0" w14:textId="77777777" w:rsidR="00DC7E04" w:rsidRPr="00EB2ABB" w:rsidRDefault="00DC7E04" w:rsidP="00EB2ABB">
      <w:pPr>
        <w:rPr>
          <w:rFonts w:asciiTheme="majorBidi" w:hAnsiTheme="majorBidi" w:cstheme="majorBidi"/>
          <w:sz w:val="2"/>
          <w:szCs w:val="2"/>
          <w:cs/>
        </w:rPr>
        <w:sectPr w:rsidR="00DC7E04" w:rsidRPr="00EB2ABB" w:rsidSect="003A71BE">
          <w:headerReference w:type="default" r:id="rId14"/>
          <w:footerReference w:type="default" r:id="rId15"/>
          <w:footerReference w:type="first" r:id="rId16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7"/>
        <w:gridCol w:w="1326"/>
        <w:gridCol w:w="237"/>
        <w:gridCol w:w="1315"/>
      </w:tblGrid>
      <w:tr w:rsidR="00215E22" w:rsidRPr="006F48DE" w14:paraId="5BBA8D89" w14:textId="77777777" w:rsidTr="00D96279">
        <w:trPr>
          <w:tblHeader/>
        </w:trPr>
        <w:tc>
          <w:tcPr>
            <w:tcW w:w="3420" w:type="pct"/>
            <w:vAlign w:val="center"/>
          </w:tcPr>
          <w:p w14:paraId="18C2DDD8" w14:textId="1577BA9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580" w:type="pct"/>
            <w:gridSpan w:val="3"/>
          </w:tcPr>
          <w:p w14:paraId="06C55780" w14:textId="77777777" w:rsidR="00215E22" w:rsidRPr="006F48DE" w:rsidRDefault="00215E22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215E22" w:rsidRPr="006F48DE" w14:paraId="28FD02C6" w14:textId="77777777" w:rsidTr="00D96279">
        <w:trPr>
          <w:tblHeader/>
        </w:trPr>
        <w:tc>
          <w:tcPr>
            <w:tcW w:w="3420" w:type="pct"/>
            <w:vAlign w:val="center"/>
          </w:tcPr>
          <w:p w14:paraId="1ED497EA" w14:textId="7C2D4BA5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252EC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52E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8" w:type="pct"/>
          </w:tcPr>
          <w:p w14:paraId="5CD4A8FF" w14:textId="00CC9BB0" w:rsidR="00215E22" w:rsidRPr="006F48DE" w:rsidRDefault="00230B7A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0" w:type="pct"/>
          </w:tcPr>
          <w:p w14:paraId="6564394B" w14:textId="77777777" w:rsidR="00215E22" w:rsidRPr="006F48DE" w:rsidRDefault="00215E22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50F6D959" w14:textId="170021E4" w:rsidR="00215E22" w:rsidRPr="006F48DE" w:rsidRDefault="00230B7A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3313D" w:rsidRPr="006F48DE" w14:paraId="38E2AEF9" w14:textId="77777777" w:rsidTr="00D96279">
        <w:trPr>
          <w:tblHeader/>
        </w:trPr>
        <w:tc>
          <w:tcPr>
            <w:tcW w:w="3420" w:type="pct"/>
          </w:tcPr>
          <w:p w14:paraId="0D603ECC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0" w:type="pct"/>
            <w:gridSpan w:val="3"/>
          </w:tcPr>
          <w:p w14:paraId="4055DBEB" w14:textId="77777777" w:rsidR="00E3313D" w:rsidRPr="006F48DE" w:rsidRDefault="00E3313D" w:rsidP="00E33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E3313D" w:rsidRPr="006F48DE" w14:paraId="22C43F59" w14:textId="77777777" w:rsidTr="00D96279">
        <w:tc>
          <w:tcPr>
            <w:tcW w:w="3420" w:type="pct"/>
          </w:tcPr>
          <w:p w14:paraId="6B5F4FC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728" w:type="pct"/>
          </w:tcPr>
          <w:p w14:paraId="4285B1BC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E0044C1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B5A5039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5E22" w:rsidRPr="006F48DE" w14:paraId="4A5D1B1E" w14:textId="77777777" w:rsidTr="00060F3D">
        <w:trPr>
          <w:trHeight w:val="64"/>
        </w:trPr>
        <w:tc>
          <w:tcPr>
            <w:tcW w:w="3420" w:type="pct"/>
          </w:tcPr>
          <w:p w14:paraId="5DBF0C5A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</w:tcPr>
          <w:p w14:paraId="0549BC6E" w14:textId="22AC630D" w:rsidR="00215E22" w:rsidRPr="006F48DE" w:rsidRDefault="00230B7A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30" w:type="pct"/>
          </w:tcPr>
          <w:p w14:paraId="78CE725E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3067903" w14:textId="603C3F0E" w:rsidR="00215E22" w:rsidRPr="00F75BC4" w:rsidRDefault="00230B7A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2E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</w:tr>
      <w:tr w:rsidR="00215E22" w:rsidRPr="006F48DE" w14:paraId="5F3BCED8" w14:textId="77777777" w:rsidTr="00D96279">
        <w:tc>
          <w:tcPr>
            <w:tcW w:w="3420" w:type="pct"/>
          </w:tcPr>
          <w:p w14:paraId="70E61C1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6D1C361" w14:textId="3872BB06" w:rsidR="00215E22" w:rsidRPr="006F48DE" w:rsidRDefault="0074064C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78412C4A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74CFABB" w14:textId="0F20A83C" w:rsidR="00215E22" w:rsidRPr="00F75BC4" w:rsidRDefault="00230B7A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215E22" w:rsidRPr="006F48DE" w14:paraId="3A5F3061" w14:textId="77777777" w:rsidTr="00D96279">
        <w:tc>
          <w:tcPr>
            <w:tcW w:w="3420" w:type="pct"/>
          </w:tcPr>
          <w:p w14:paraId="147B1880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5167ACC8" w14:textId="765C0078" w:rsidR="00215E22" w:rsidRPr="006F48DE" w:rsidRDefault="00230B7A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30" w:type="pct"/>
          </w:tcPr>
          <w:p w14:paraId="115C5D09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1F69D6B9" w14:textId="6A072620" w:rsidR="00215E22" w:rsidRPr="00F75BC4" w:rsidRDefault="00230B7A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2E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</w:tr>
      <w:tr w:rsidR="00215E22" w:rsidRPr="006F48DE" w14:paraId="296623AB" w14:textId="77777777" w:rsidTr="00D96279">
        <w:tc>
          <w:tcPr>
            <w:tcW w:w="3420" w:type="pct"/>
          </w:tcPr>
          <w:p w14:paraId="70CFC36A" w14:textId="594B169F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กำไ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728" w:type="pct"/>
          </w:tcPr>
          <w:p w14:paraId="6D88B2F7" w14:textId="16F4CC0E" w:rsidR="00215E22" w:rsidRPr="006F48DE" w:rsidRDefault="0074064C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30469881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1F55608F" w14:textId="1FA36157" w:rsidR="00215E22" w:rsidRPr="00F75BC4" w:rsidRDefault="00252EC9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078A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Pr="00A078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5E22" w:rsidRPr="006F48DE" w14:paraId="7D7AC328" w14:textId="77777777" w:rsidTr="00D96279">
        <w:tc>
          <w:tcPr>
            <w:tcW w:w="3420" w:type="pct"/>
          </w:tcPr>
          <w:p w14:paraId="4E73292B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</w:tcPr>
          <w:p w14:paraId="32FF2C7D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5A9766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686ECB51" w14:textId="77777777" w:rsidR="00215E22" w:rsidRPr="00F75BC4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525" w:rsidRPr="006F48DE" w14:paraId="5F64D1E8" w14:textId="77777777" w:rsidTr="00D96279">
        <w:tc>
          <w:tcPr>
            <w:tcW w:w="3420" w:type="pct"/>
          </w:tcPr>
          <w:p w14:paraId="699DD97A" w14:textId="7EEE0779" w:rsidR="002C0525" w:rsidRPr="006F48DE" w:rsidRDefault="002C0525" w:rsidP="002C0525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F48DE">
              <w:rPr>
                <w:rFonts w:asciiTheme="majorBidi" w:hAnsiTheme="majorBidi" w:cstheme="majorBidi"/>
                <w:lang w:val="en-US"/>
              </w:rPr>
              <w:t>-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ab/>
            </w:r>
            <w:r>
              <w:rPr>
                <w:rFonts w:asciiTheme="majorBidi" w:hAnsiTheme="majorBidi" w:cstheme="majorBidi"/>
                <w:cs/>
                <w:lang w:val="en-US"/>
              </w:rPr>
              <w:t>รายได้และกำไร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>ดำเนินงานอื่น</w:t>
            </w:r>
          </w:p>
        </w:tc>
        <w:tc>
          <w:tcPr>
            <w:tcW w:w="728" w:type="pct"/>
          </w:tcPr>
          <w:p w14:paraId="67AD1893" w14:textId="1A63209B" w:rsidR="002C0525" w:rsidRPr="006F48DE" w:rsidRDefault="00230B7A" w:rsidP="002C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30" w:type="pct"/>
          </w:tcPr>
          <w:p w14:paraId="7694B7E2" w14:textId="77777777" w:rsidR="002C0525" w:rsidRPr="006F48DE" w:rsidRDefault="002C0525" w:rsidP="002C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425F5C4D" w14:textId="1D63E663" w:rsidR="002C0525" w:rsidRPr="00F75BC4" w:rsidRDefault="00230B7A" w:rsidP="002C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2C0525" w:rsidRPr="006F48DE" w14:paraId="30DC69F3" w14:textId="77777777" w:rsidTr="00D96279">
        <w:tc>
          <w:tcPr>
            <w:tcW w:w="3420" w:type="pct"/>
          </w:tcPr>
          <w:p w14:paraId="39D5AC9D" w14:textId="6105D2AD" w:rsidR="002C0525" w:rsidRPr="006F48DE" w:rsidRDefault="002C0525" w:rsidP="002C0525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F48DE">
              <w:rPr>
                <w:rFonts w:asciiTheme="majorBidi" w:hAnsiTheme="majorBidi" w:cstheme="majorBidi"/>
                <w:lang w:val="en-US"/>
              </w:rPr>
              <w:t>-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ab/>
              <w:t>ส่วนแบ่ง</w:t>
            </w:r>
            <w:r>
              <w:rPr>
                <w:rFonts w:asciiTheme="majorBidi" w:hAnsiTheme="majorBidi" w:cstheme="majorBidi"/>
                <w:lang w:val="en-US"/>
              </w:rPr>
              <w:t xml:space="preserve"> (</w:t>
            </w:r>
            <w:r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cs/>
              </w:rPr>
              <w:t>ในเงินลงทุนในบริษัทร่วมและ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54BDC20" w14:textId="73CF5E70" w:rsidR="002C0525" w:rsidRPr="006F48DE" w:rsidRDefault="0074064C" w:rsidP="002C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5A489057" w14:textId="77777777" w:rsidR="002C0525" w:rsidRPr="006F48DE" w:rsidRDefault="002C0525" w:rsidP="002C0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CD635D8" w14:textId="182A8A2E" w:rsidR="002C0525" w:rsidRPr="00F75BC4" w:rsidRDefault="00230B7A" w:rsidP="002C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2C0525" w:rsidRPr="006F48DE" w14:paraId="0B5CB353" w14:textId="77777777" w:rsidTr="00D96279">
        <w:tc>
          <w:tcPr>
            <w:tcW w:w="3420" w:type="pct"/>
          </w:tcPr>
          <w:p w14:paraId="12D957E3" w14:textId="77777777" w:rsidR="002C0525" w:rsidRPr="006F48DE" w:rsidRDefault="002C0525" w:rsidP="002C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70D5351" w14:textId="5B02ED1A" w:rsidR="002C0525" w:rsidRPr="006F48DE" w:rsidRDefault="00230B7A" w:rsidP="002C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30" w:type="pct"/>
          </w:tcPr>
          <w:p w14:paraId="15421894" w14:textId="77777777" w:rsidR="002C0525" w:rsidRPr="006F48DE" w:rsidRDefault="002C0525" w:rsidP="002C0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23B5AA8D" w14:textId="12E5A92D" w:rsidR="002C0525" w:rsidRPr="00F75BC4" w:rsidRDefault="00230B7A" w:rsidP="002C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C0525" w:rsidRPr="00A07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081</w:t>
            </w:r>
          </w:p>
        </w:tc>
      </w:tr>
    </w:tbl>
    <w:p w14:paraId="7E58314B" w14:textId="77777777" w:rsidR="00667C73" w:rsidRPr="006F48DE" w:rsidRDefault="00667C73" w:rsidP="00D9627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37"/>
        <w:gridCol w:w="1324"/>
        <w:gridCol w:w="242"/>
        <w:gridCol w:w="1287"/>
      </w:tblGrid>
      <w:tr w:rsidR="00667C73" w:rsidRPr="006F48DE" w14:paraId="03719AAA" w14:textId="77777777" w:rsidTr="00397205">
        <w:trPr>
          <w:trHeight w:val="388"/>
          <w:tblHeader/>
        </w:trPr>
        <w:tc>
          <w:tcPr>
            <w:tcW w:w="3431" w:type="pct"/>
            <w:vAlign w:val="center"/>
          </w:tcPr>
          <w:p w14:paraId="186808A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69" w:type="pct"/>
            <w:gridSpan w:val="3"/>
          </w:tcPr>
          <w:p w14:paraId="6A20B2A0" w14:textId="77777777" w:rsidR="00667C73" w:rsidRPr="006F48DE" w:rsidRDefault="00667C73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5E22" w:rsidRPr="006F48DE" w14:paraId="0BCF0FD8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38472CD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1D913AEF" w14:textId="60729BAB" w:rsidR="00215E22" w:rsidRPr="006F48DE" w:rsidRDefault="00230B7A" w:rsidP="00215E2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15E22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052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678EA715" w14:textId="77777777" w:rsidR="00215E22" w:rsidRPr="006F48DE" w:rsidRDefault="00215E22" w:rsidP="00215E2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66ACBCAC" w14:textId="2D356CE1" w:rsidR="00215E22" w:rsidRPr="006F48DE" w:rsidRDefault="00230B7A" w:rsidP="00215E2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15E22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5E22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67C73" w:rsidRPr="006F48DE" w14:paraId="0241533E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19F808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7F127136" w14:textId="524F4956" w:rsidR="00667C73" w:rsidRPr="006F48DE" w:rsidRDefault="00230B7A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018E3156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47076883" w14:textId="3540849D" w:rsidR="00667C73" w:rsidRPr="006F48DE" w:rsidRDefault="00230B7A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67C73" w:rsidRPr="006F48DE" w14:paraId="39C6F7CF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1F2334D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DC763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313D" w:rsidRPr="006F48DE" w14:paraId="70CAF975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11D87A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04EB02FE" w14:textId="789B1CC1" w:rsidR="00E3313D" w:rsidRPr="006F48DE" w:rsidRDefault="00230B7A" w:rsidP="0039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C93B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46DE8983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624E4C1E" w14:textId="609CE8E9" w:rsidR="00E3313D" w:rsidRPr="006F48DE" w:rsidRDefault="00230B7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6A0C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</w:tr>
      <w:tr w:rsidR="00E3313D" w:rsidRPr="006F48DE" w14:paraId="7EE81B5B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35D0E02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54D75" w14:textId="7D4FD720" w:rsidR="00E3313D" w:rsidRPr="00BC01D6" w:rsidRDefault="00230B7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93B61" w:rsidRPr="00BC0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CE947E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99223" w14:textId="47598996" w:rsidR="00E3313D" w:rsidRPr="006F48DE" w:rsidRDefault="00230B7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A0C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E3313D" w:rsidRPr="006F48DE" w14:paraId="3E67C3DA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96E7FAD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4CF04" w14:textId="516FB8F0" w:rsidR="00E3313D" w:rsidRPr="00BC01D6" w:rsidRDefault="00230B7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C93B61" w:rsidRPr="00BC0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22684A7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BB6FC" w14:textId="56AEF1AB" w:rsidR="00E3313D" w:rsidRPr="006F48DE" w:rsidRDefault="00230B7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6A0C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E3313D" w:rsidRPr="006F48DE" w14:paraId="466EAC16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DD16806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08240" w14:textId="77777777" w:rsidR="00E3313D" w:rsidRPr="00BC01D6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3E1A373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83038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13D" w:rsidRPr="006F48DE" w14:paraId="41806923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1ECC965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16DD7" w14:textId="6DF7C7DE" w:rsidR="00E3313D" w:rsidRPr="00BC01D6" w:rsidRDefault="00230B7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93B61" w:rsidRPr="00BC01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6CF94D8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DDDBD" w14:textId="218F8857" w:rsidR="00E3313D" w:rsidRPr="006F48DE" w:rsidRDefault="00230B7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A0C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</w:tr>
      <w:tr w:rsidR="00E3313D" w:rsidRPr="006F48DE" w14:paraId="0AA99CF2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764E3682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E0E6A" w14:textId="16EAD28A" w:rsidR="00E3313D" w:rsidRPr="00BC01D6" w:rsidRDefault="00230B7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C93B61" w:rsidRPr="00BC0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31CBD5A5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FEC50" w14:textId="41AB9FD3" w:rsidR="00E3313D" w:rsidRPr="006F48DE" w:rsidRDefault="00230B7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6A0C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</w:tr>
    </w:tbl>
    <w:p w14:paraId="27F6A856" w14:textId="77777777" w:rsidR="00667C73" w:rsidRPr="006F48DE" w:rsidRDefault="00667C73" w:rsidP="00C84D8B">
      <w:pPr>
        <w:rPr>
          <w:rFonts w:asciiTheme="majorBidi" w:hAnsiTheme="majorBidi" w:cstheme="majorBidi"/>
          <w:sz w:val="30"/>
          <w:szCs w:val="30"/>
          <w:cs/>
        </w:rPr>
      </w:pPr>
    </w:p>
    <w:p w14:paraId="178E2D14" w14:textId="4F81A8A8" w:rsidR="00744DC3" w:rsidRPr="00AA1582" w:rsidRDefault="00744DC3" w:rsidP="00744DC3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  <w:cs/>
        </w:rPr>
        <w:t>ภาษีเงินได้</w:t>
      </w:r>
    </w:p>
    <w:p w14:paraId="62A3590D" w14:textId="77777777" w:rsidR="00744DC3" w:rsidRDefault="00744DC3" w:rsidP="0074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C82D2D" w14:textId="13B128D3" w:rsidR="00573791" w:rsidRPr="006F48DE" w:rsidRDefault="00744DC3" w:rsidP="0074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DC3">
        <w:rPr>
          <w:rFonts w:asciiTheme="majorBidi" w:hAnsiTheme="majorBidi"/>
          <w:sz w:val="30"/>
          <w:szCs w:val="30"/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1</w:t>
      </w:r>
      <w:r w:rsidRPr="00744DC3">
        <w:rPr>
          <w:rFonts w:asciiTheme="majorBidi" w:hAnsiTheme="majorBidi" w:cstheme="majorBidi"/>
          <w:sz w:val="30"/>
          <w:szCs w:val="30"/>
        </w:rPr>
        <w:t xml:space="preserve"> </w:t>
      </w:r>
      <w:r w:rsidRPr="00744DC3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230B7A" w:rsidRPr="00230B7A">
        <w:rPr>
          <w:rFonts w:asciiTheme="majorBidi" w:hAnsiTheme="majorBidi" w:cstheme="majorBidi"/>
          <w:sz w:val="30"/>
          <w:szCs w:val="30"/>
        </w:rPr>
        <w:t>2568</w:t>
      </w:r>
      <w:r w:rsidRPr="00744DC3">
        <w:rPr>
          <w:rFonts w:asciiTheme="majorBidi" w:hAnsiTheme="majorBidi" w:cstheme="majorBidi"/>
          <w:sz w:val="30"/>
          <w:szCs w:val="30"/>
        </w:rPr>
        <w:t xml:space="preserve"> </w:t>
      </w:r>
      <w:r w:rsidRPr="00744DC3">
        <w:rPr>
          <w:rFonts w:asciiTheme="majorBidi" w:hAnsiTheme="majorBidi"/>
          <w:sz w:val="30"/>
          <w:szCs w:val="30"/>
          <w:cs/>
        </w:rPr>
        <w:t>เป็นต้นไป จากการประเมินผลกระทบ กลุ่มบริษัทไม่มีผลกระทบอย่างเป็นสาระสำคัญสำหรับงวด</w:t>
      </w:r>
      <w:r w:rsidR="002C0525">
        <w:rPr>
          <w:rFonts w:asciiTheme="majorBidi" w:hAnsiTheme="majorBidi"/>
          <w:sz w:val="30"/>
          <w:szCs w:val="30"/>
          <w:cs/>
        </w:rPr>
        <w:t>เก้า</w:t>
      </w:r>
      <w:r w:rsidRPr="00744DC3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230B7A" w:rsidRPr="00230B7A">
        <w:rPr>
          <w:rFonts w:asciiTheme="majorBidi" w:hAnsiTheme="majorBidi" w:cstheme="majorBidi"/>
          <w:sz w:val="30"/>
          <w:szCs w:val="30"/>
        </w:rPr>
        <w:t>30</w:t>
      </w:r>
      <w:r w:rsidR="001F267F">
        <w:rPr>
          <w:rFonts w:asciiTheme="majorBidi" w:hAnsiTheme="majorBidi" w:cstheme="majorBidi"/>
          <w:sz w:val="30"/>
          <w:szCs w:val="30"/>
        </w:rPr>
        <w:t xml:space="preserve"> </w:t>
      </w:r>
      <w:r w:rsidR="002C0525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744DC3">
        <w:rPr>
          <w:rFonts w:asciiTheme="majorBidi" w:hAnsiTheme="majorBidi"/>
          <w:sz w:val="30"/>
          <w:szCs w:val="30"/>
          <w:cs/>
        </w:rPr>
        <w:t xml:space="preserve"> </w:t>
      </w:r>
      <w:r w:rsidR="00230B7A" w:rsidRPr="00230B7A">
        <w:rPr>
          <w:rFonts w:asciiTheme="majorBidi" w:hAnsiTheme="majorBidi" w:cstheme="majorBidi"/>
          <w:sz w:val="30"/>
          <w:szCs w:val="30"/>
        </w:rPr>
        <w:t>2568</w:t>
      </w:r>
      <w:r w:rsidRPr="00744DC3">
        <w:rPr>
          <w:rFonts w:asciiTheme="majorBidi" w:hAnsiTheme="majorBidi" w:cstheme="majorBidi"/>
          <w:sz w:val="30"/>
          <w:szCs w:val="30"/>
        </w:rPr>
        <w:t xml:space="preserve"> </w:t>
      </w:r>
      <w:r w:rsidRPr="00744DC3">
        <w:rPr>
          <w:rFonts w:asciiTheme="majorBidi" w:hAnsiTheme="majorBidi"/>
          <w:sz w:val="30"/>
          <w:szCs w:val="30"/>
          <w:cs/>
        </w:rPr>
        <w:t>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  <w:r w:rsidR="00667C73" w:rsidRPr="006F48D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9154B6" w14:textId="20DA3AF4" w:rsidR="00200D2C" w:rsidRDefault="00685948" w:rsidP="00200D2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AA1582">
        <w:rPr>
          <w:rFonts w:asciiTheme="majorBidi" w:hAnsiTheme="majorBidi" w:cstheme="majorBidi"/>
          <w:szCs w:val="30"/>
          <w:cs/>
        </w:rPr>
        <w:lastRenderedPageBreak/>
        <w:t>เ</w:t>
      </w:r>
      <w:r w:rsidR="00200D2C">
        <w:rPr>
          <w:rFonts w:asciiTheme="majorBidi" w:hAnsiTheme="majorBidi" w:cstheme="majorBidi"/>
          <w:szCs w:val="30"/>
          <w:cs/>
        </w:rPr>
        <w:t>งินปันผล</w:t>
      </w:r>
    </w:p>
    <w:p w14:paraId="7AD3C795" w14:textId="77777777" w:rsidR="004A4C4A" w:rsidRPr="004406D9" w:rsidRDefault="004A4C4A" w:rsidP="004A4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F6509B" w14:textId="77777777" w:rsidR="00200D2C" w:rsidRPr="004A4C4A" w:rsidRDefault="00200D2C" w:rsidP="004A4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A4C4A">
        <w:rPr>
          <w:rFonts w:ascii="Angsana New" w:hAnsi="Angsana New"/>
          <w:sz w:val="30"/>
          <w:szCs w:val="30"/>
          <w:cs/>
        </w:rPr>
        <w:t>ผู้ถือหุ้นและคณะกรรมการบริษัทของบริษัทได้อนุมัติเงินปันผลดังต่อไปนี้</w:t>
      </w:r>
    </w:p>
    <w:p w14:paraId="5316E1B9" w14:textId="77777777" w:rsidR="00200D2C" w:rsidRPr="004406D9" w:rsidRDefault="00200D2C" w:rsidP="004A4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1980"/>
        <w:gridCol w:w="1811"/>
        <w:gridCol w:w="1437"/>
        <w:gridCol w:w="1612"/>
        <w:gridCol w:w="1260"/>
        <w:gridCol w:w="238"/>
        <w:gridCol w:w="1112"/>
      </w:tblGrid>
      <w:tr w:rsidR="00200D2C" w:rsidRPr="006F48DE" w14:paraId="169575D3" w14:textId="77777777" w:rsidTr="00960324">
        <w:trPr>
          <w:tblHeader/>
        </w:trPr>
        <w:tc>
          <w:tcPr>
            <w:tcW w:w="1980" w:type="dxa"/>
            <w:vAlign w:val="bottom"/>
          </w:tcPr>
          <w:p w14:paraId="427F2A5E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  <w:hideMark/>
          </w:tcPr>
          <w:p w14:paraId="23892CBF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</w:t>
            </w:r>
          </w:p>
          <w:p w14:paraId="608651A2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โดยที่ประชุม</w:t>
            </w:r>
          </w:p>
        </w:tc>
        <w:tc>
          <w:tcPr>
            <w:tcW w:w="1437" w:type="dxa"/>
            <w:vAlign w:val="bottom"/>
            <w:hideMark/>
          </w:tcPr>
          <w:p w14:paraId="1BF6A12D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12" w:type="dxa"/>
            <w:vAlign w:val="bottom"/>
            <w:hideMark/>
          </w:tcPr>
          <w:p w14:paraId="5F91EF59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C98056A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  <w:hideMark/>
          </w:tcPr>
          <w:p w14:paraId="6F14BCC6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099AEF25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8" w:type="dxa"/>
          </w:tcPr>
          <w:p w14:paraId="17D5119F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  <w:vAlign w:val="bottom"/>
            <w:hideMark/>
          </w:tcPr>
          <w:p w14:paraId="6411B68F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00D2C" w:rsidRPr="006F48DE" w14:paraId="35CB6B7A" w14:textId="77777777" w:rsidTr="00960324">
        <w:trPr>
          <w:tblHeader/>
        </w:trPr>
        <w:tc>
          <w:tcPr>
            <w:tcW w:w="1980" w:type="dxa"/>
            <w:vAlign w:val="bottom"/>
          </w:tcPr>
          <w:p w14:paraId="7ED5EC60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1" w:type="dxa"/>
            <w:hideMark/>
          </w:tcPr>
          <w:p w14:paraId="6FDA1F13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  <w:hideMark/>
          </w:tcPr>
          <w:p w14:paraId="1DE71404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  <w:hideMark/>
          </w:tcPr>
          <w:p w14:paraId="44F79786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697CC0C0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71FB741E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  <w:hideMark/>
          </w:tcPr>
          <w:p w14:paraId="56A29217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68BE" w:rsidRPr="006F48DE" w14:paraId="1A63EBC8" w14:textId="77777777" w:rsidTr="008C2709">
        <w:trPr>
          <w:tblHeader/>
        </w:trPr>
        <w:tc>
          <w:tcPr>
            <w:tcW w:w="5228" w:type="dxa"/>
            <w:gridSpan w:val="3"/>
          </w:tcPr>
          <w:p w14:paraId="06B2C308" w14:textId="29A6F6C1" w:rsidR="002A68BE" w:rsidRPr="006F48DE" w:rsidRDefault="002A68BE" w:rsidP="002A68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ที่ประชุม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คณะกรรมการ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ประจำปี </w:t>
            </w:r>
            <w:r w:rsidR="00230B7A" w:rsidRPr="00230B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612" w:type="dxa"/>
            <w:vAlign w:val="bottom"/>
          </w:tcPr>
          <w:p w14:paraId="12F0B957" w14:textId="77777777" w:rsidR="002A68BE" w:rsidRPr="006F48DE" w:rsidRDefault="002A68BE" w:rsidP="00BB77B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02F142" w14:textId="77777777" w:rsidR="002A68BE" w:rsidRPr="006F48DE" w:rsidRDefault="002A68BE" w:rsidP="00BB77B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3EE42B9" w14:textId="77777777" w:rsidR="002A68BE" w:rsidRPr="006F48DE" w:rsidRDefault="002A68BE" w:rsidP="00BB77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6829391" w14:textId="77777777" w:rsidR="002A68BE" w:rsidRPr="006F48DE" w:rsidRDefault="002A68BE" w:rsidP="00BB77B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60324" w:rsidRPr="000F2CA9" w14:paraId="53D2D0E5" w14:textId="77777777" w:rsidTr="00960324">
        <w:trPr>
          <w:tblHeader/>
        </w:trPr>
        <w:tc>
          <w:tcPr>
            <w:tcW w:w="1980" w:type="dxa"/>
          </w:tcPr>
          <w:p w14:paraId="065923CA" w14:textId="46438490" w:rsidR="00960324" w:rsidRPr="000F2CA9" w:rsidRDefault="00960324" w:rsidP="009603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11" w:type="dxa"/>
          </w:tcPr>
          <w:p w14:paraId="24BE9E7A" w14:textId="48090210" w:rsidR="00960324" w:rsidRPr="000F2CA9" w:rsidRDefault="00960324" w:rsidP="009603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คณะกรรมการบริษัท</w:t>
            </w:r>
          </w:p>
        </w:tc>
        <w:tc>
          <w:tcPr>
            <w:tcW w:w="1437" w:type="dxa"/>
          </w:tcPr>
          <w:p w14:paraId="3FD27A99" w14:textId="2A6026B5" w:rsidR="00960324" w:rsidRPr="00F721EC" w:rsidRDefault="00230B7A" w:rsidP="009603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13</w:t>
            </w:r>
            <w:r w:rsidR="00960324" w:rsidRPr="00F721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0324" w:rsidRPr="00F721EC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230B7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12" w:type="dxa"/>
          </w:tcPr>
          <w:p w14:paraId="08B615FA" w14:textId="01679833" w:rsidR="00960324" w:rsidRPr="00F721EC" w:rsidRDefault="00230B7A" w:rsidP="009603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22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12</w:t>
            </w:r>
            <w:r w:rsidR="00960324" w:rsidRPr="00F721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0324" w:rsidRPr="00F721EC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230B7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C75DBDB" w14:textId="64CC082F" w:rsidR="00960324" w:rsidRPr="00F721EC" w:rsidRDefault="00230B7A" w:rsidP="009603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0</w:t>
            </w:r>
            <w:r w:rsidR="00960324" w:rsidRPr="00F721EC">
              <w:rPr>
                <w:rFonts w:ascii="Angsana New" w:hAnsi="Angsana New"/>
                <w:sz w:val="30"/>
                <w:szCs w:val="30"/>
              </w:rPr>
              <w:t>.</w:t>
            </w:r>
            <w:r w:rsidRPr="00230B7A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238" w:type="dxa"/>
          </w:tcPr>
          <w:p w14:paraId="608037B3" w14:textId="77777777" w:rsidR="00960324" w:rsidRPr="00F721EC" w:rsidRDefault="00960324" w:rsidP="009603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1E5B162" w14:textId="2D0984B2" w:rsidR="00960324" w:rsidRPr="00F721EC" w:rsidRDefault="003926E3" w:rsidP="000D4C7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30B7A" w:rsidRPr="00230B7A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2A68BE" w:rsidRPr="006F48DE" w14:paraId="213C7F2A" w14:textId="77777777" w:rsidTr="00960324">
        <w:trPr>
          <w:tblHeader/>
        </w:trPr>
        <w:tc>
          <w:tcPr>
            <w:tcW w:w="3791" w:type="dxa"/>
            <w:gridSpan w:val="2"/>
          </w:tcPr>
          <w:p w14:paraId="043F1542" w14:textId="77777777" w:rsidR="002A68BE" w:rsidRPr="006F48DE" w:rsidRDefault="002A68BE" w:rsidP="004A4C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</w:tcPr>
          <w:p w14:paraId="031F342F" w14:textId="77777777" w:rsidR="002A68BE" w:rsidRPr="00F721EC" w:rsidRDefault="002A68BE" w:rsidP="002A68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</w:tcPr>
          <w:p w14:paraId="5F21B32F" w14:textId="77777777" w:rsidR="002A68BE" w:rsidRPr="00F721EC" w:rsidRDefault="002A68BE" w:rsidP="002A68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E3F030" w14:textId="77777777" w:rsidR="002A68BE" w:rsidRPr="00F721EC" w:rsidRDefault="002A68BE" w:rsidP="004A4C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5823151" w14:textId="77777777" w:rsidR="002A68BE" w:rsidRPr="00F721EC" w:rsidRDefault="002A68BE" w:rsidP="004A4C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EAA95AA" w14:textId="77777777" w:rsidR="002A68BE" w:rsidRPr="00F721EC" w:rsidRDefault="002A68BE" w:rsidP="004A4C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A4C4A" w:rsidRPr="006F48DE" w14:paraId="4A9F3891" w14:textId="77777777" w:rsidTr="00960324">
        <w:trPr>
          <w:tblHeader/>
        </w:trPr>
        <w:tc>
          <w:tcPr>
            <w:tcW w:w="3791" w:type="dxa"/>
            <w:gridSpan w:val="2"/>
          </w:tcPr>
          <w:p w14:paraId="0AF31005" w14:textId="7337B1BC" w:rsidR="004A4C4A" w:rsidRPr="006F48DE" w:rsidRDefault="004A4C4A" w:rsidP="004A4C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ที่ประชุมผู้ถือหุ้นประจำปี </w:t>
            </w:r>
            <w:r w:rsidR="00230B7A" w:rsidRPr="00230B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437" w:type="dxa"/>
            <w:vAlign w:val="bottom"/>
          </w:tcPr>
          <w:p w14:paraId="29BA3F3F" w14:textId="77777777" w:rsidR="004A4C4A" w:rsidRPr="00F721EC" w:rsidRDefault="004A4C4A" w:rsidP="002A68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</w:tcPr>
          <w:p w14:paraId="69192CE6" w14:textId="77777777" w:rsidR="004A4C4A" w:rsidRPr="00F721EC" w:rsidRDefault="004A4C4A" w:rsidP="002A68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DC6BAB" w14:textId="77777777" w:rsidR="004A4C4A" w:rsidRPr="00F721EC" w:rsidRDefault="004A4C4A" w:rsidP="004A4C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41B391D" w14:textId="77777777" w:rsidR="004A4C4A" w:rsidRPr="00F721EC" w:rsidRDefault="004A4C4A" w:rsidP="004A4C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36AFE00" w14:textId="77777777" w:rsidR="004A4C4A" w:rsidRPr="00F721EC" w:rsidRDefault="004A4C4A" w:rsidP="004A4C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F2CA9" w:rsidRPr="006F48DE" w14:paraId="63205DBB" w14:textId="77777777" w:rsidTr="00960324">
        <w:trPr>
          <w:tblHeader/>
        </w:trPr>
        <w:tc>
          <w:tcPr>
            <w:tcW w:w="1980" w:type="dxa"/>
          </w:tcPr>
          <w:p w14:paraId="44B955AB" w14:textId="4AB44CFA" w:rsidR="000F2CA9" w:rsidRPr="000F2CA9" w:rsidRDefault="000F2CA9" w:rsidP="000F2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11" w:type="dxa"/>
          </w:tcPr>
          <w:p w14:paraId="15186467" w14:textId="01FA02D8" w:rsidR="000F2CA9" w:rsidRPr="000F2CA9" w:rsidRDefault="000F2CA9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สามัญผู้ถือหุ้น</w:t>
            </w:r>
          </w:p>
        </w:tc>
        <w:tc>
          <w:tcPr>
            <w:tcW w:w="1437" w:type="dxa"/>
          </w:tcPr>
          <w:p w14:paraId="63D090BE" w14:textId="6FA36144" w:rsidR="000F2CA9" w:rsidRPr="00F721EC" w:rsidRDefault="00230B7A" w:rsidP="002A68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28</w:t>
            </w:r>
            <w:r w:rsidR="000F2CA9" w:rsidRPr="00F721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2CA9" w:rsidRPr="00F721EC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230B7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12" w:type="dxa"/>
          </w:tcPr>
          <w:p w14:paraId="534DB43F" w14:textId="049DFD47" w:rsidR="000F2CA9" w:rsidRPr="00F721EC" w:rsidRDefault="00230B7A" w:rsidP="007E3F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5"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23</w:t>
            </w:r>
            <w:r w:rsidR="000F2CA9" w:rsidRPr="00F721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2CA9" w:rsidRPr="00F721EC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230B7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708ABF4" w14:textId="76CDE0CC" w:rsidR="000F2CA9" w:rsidRPr="00F721EC" w:rsidRDefault="00230B7A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0</w:t>
            </w:r>
            <w:r w:rsidR="000F2CA9" w:rsidRPr="00F721EC">
              <w:rPr>
                <w:rFonts w:ascii="Angsana New" w:hAnsi="Angsana New"/>
                <w:sz w:val="30"/>
                <w:szCs w:val="30"/>
              </w:rPr>
              <w:t>.</w:t>
            </w:r>
            <w:r w:rsidRPr="00230B7A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8" w:type="dxa"/>
          </w:tcPr>
          <w:p w14:paraId="52B98C07" w14:textId="77777777" w:rsidR="000F2CA9" w:rsidRPr="00F721EC" w:rsidRDefault="000F2CA9" w:rsidP="000F2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3DC0F6" w14:textId="16B5B984" w:rsidR="000F2CA9" w:rsidRPr="00F721EC" w:rsidRDefault="00230B7A" w:rsidP="003926E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  <w:tr w:rsidR="000F2CA9" w:rsidRPr="006F48DE" w14:paraId="4EFAD2AB" w14:textId="77777777" w:rsidTr="00960324">
        <w:trPr>
          <w:tblHeader/>
        </w:trPr>
        <w:tc>
          <w:tcPr>
            <w:tcW w:w="1980" w:type="dxa"/>
          </w:tcPr>
          <w:p w14:paraId="556D0CD2" w14:textId="6C7AB5EC" w:rsidR="000F2CA9" w:rsidRPr="000F2CA9" w:rsidRDefault="000F2CA9" w:rsidP="000F2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11" w:type="dxa"/>
          </w:tcPr>
          <w:p w14:paraId="5391BA6A" w14:textId="3AA20131" w:rsidR="000F2CA9" w:rsidRPr="000F2CA9" w:rsidRDefault="000F2CA9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คณะกรรมการบริษัท</w:t>
            </w:r>
          </w:p>
        </w:tc>
        <w:tc>
          <w:tcPr>
            <w:tcW w:w="1437" w:type="dxa"/>
          </w:tcPr>
          <w:p w14:paraId="18A96474" w14:textId="28882457" w:rsidR="000F2CA9" w:rsidRPr="00F721EC" w:rsidRDefault="00230B7A" w:rsidP="002A68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14</w:t>
            </w:r>
            <w:r w:rsidR="000F2CA9" w:rsidRPr="00F721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2CA9" w:rsidRPr="00F721EC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230B7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12" w:type="dxa"/>
          </w:tcPr>
          <w:p w14:paraId="357F77DB" w14:textId="79B5E45B" w:rsidR="000F2CA9" w:rsidRPr="00F721EC" w:rsidRDefault="00230B7A" w:rsidP="007E3F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5"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="Angsana New" w:hAnsi="Angsana New"/>
                <w:sz w:val="30"/>
                <w:szCs w:val="30"/>
              </w:rPr>
              <w:t>13</w:t>
            </w:r>
            <w:r w:rsidR="000F2CA9" w:rsidRPr="00F721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2CA9" w:rsidRPr="00F721EC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230B7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5CB7F" w14:textId="5ED8A9E0" w:rsidR="000F2CA9" w:rsidRPr="00F721EC" w:rsidRDefault="000F2CA9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21EC">
              <w:rPr>
                <w:rFonts w:ascii="Angsana New" w:hAnsi="Angsana New"/>
                <w:sz w:val="30"/>
                <w:szCs w:val="30"/>
              </w:rPr>
              <w:t>(</w:t>
            </w:r>
            <w:r w:rsidR="00230B7A" w:rsidRPr="00230B7A">
              <w:rPr>
                <w:rFonts w:ascii="Angsana New" w:hAnsi="Angsana New"/>
                <w:sz w:val="30"/>
                <w:szCs w:val="30"/>
              </w:rPr>
              <w:t>0</w:t>
            </w:r>
            <w:r w:rsidRPr="00F721EC">
              <w:rPr>
                <w:rFonts w:ascii="Angsana New" w:hAnsi="Angsana New"/>
                <w:sz w:val="30"/>
                <w:szCs w:val="30"/>
              </w:rPr>
              <w:t>.</w:t>
            </w:r>
            <w:r w:rsidR="00230B7A" w:rsidRPr="00230B7A">
              <w:rPr>
                <w:rFonts w:ascii="Angsana New" w:hAnsi="Angsana New"/>
                <w:sz w:val="30"/>
                <w:szCs w:val="30"/>
              </w:rPr>
              <w:t>15</w:t>
            </w:r>
            <w:r w:rsidRPr="00F721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2FCB728" w14:textId="77777777" w:rsidR="000F2CA9" w:rsidRPr="00F721EC" w:rsidRDefault="000F2CA9" w:rsidP="000F2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B4249" w14:textId="6E989C86" w:rsidR="000F2CA9" w:rsidRPr="00F721EC" w:rsidRDefault="000F2CA9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21EC">
              <w:rPr>
                <w:rFonts w:ascii="Angsana New" w:hAnsi="Angsana New"/>
                <w:sz w:val="30"/>
                <w:szCs w:val="30"/>
              </w:rPr>
              <w:t>(</w:t>
            </w:r>
            <w:r w:rsidR="00230B7A" w:rsidRPr="00230B7A">
              <w:rPr>
                <w:rFonts w:ascii="Angsana New" w:hAnsi="Angsana New"/>
                <w:sz w:val="30"/>
                <w:szCs w:val="30"/>
              </w:rPr>
              <w:t>328</w:t>
            </w:r>
            <w:r w:rsidRPr="00F721E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0324" w:rsidRPr="006F48DE" w14:paraId="0B52F84C" w14:textId="77777777" w:rsidTr="00960324">
        <w:trPr>
          <w:tblHeader/>
        </w:trPr>
        <w:tc>
          <w:tcPr>
            <w:tcW w:w="3791" w:type="dxa"/>
            <w:gridSpan w:val="2"/>
          </w:tcPr>
          <w:p w14:paraId="4699238A" w14:textId="40D975ED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เงินปันผลที่จ่ายในปี </w:t>
            </w:r>
            <w:r w:rsidR="00230B7A"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37" w:type="dxa"/>
            <w:vAlign w:val="bottom"/>
          </w:tcPr>
          <w:p w14:paraId="7BF539E0" w14:textId="77777777" w:rsidR="00960324" w:rsidRPr="00F721EC" w:rsidRDefault="00960324" w:rsidP="009603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</w:tcPr>
          <w:p w14:paraId="09BA30ED" w14:textId="77777777" w:rsidR="00960324" w:rsidRPr="00F721EC" w:rsidRDefault="00960324" w:rsidP="009603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3B2F6" w14:textId="68D70411" w:rsidR="00960324" w:rsidRPr="00F721EC" w:rsidRDefault="00230B7A" w:rsidP="009603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60324" w:rsidRPr="00F721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38" w:type="dxa"/>
          </w:tcPr>
          <w:p w14:paraId="0E25706C" w14:textId="77777777" w:rsidR="00960324" w:rsidRPr="00F721EC" w:rsidRDefault="00960324" w:rsidP="009603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685AC" w14:textId="59F81B18" w:rsidR="00960324" w:rsidRPr="00F721EC" w:rsidRDefault="00230B7A" w:rsidP="009603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</w:tr>
    </w:tbl>
    <w:p w14:paraId="33302893" w14:textId="2FAE90D0" w:rsidR="00200D2C" w:rsidRPr="004406D9" w:rsidRDefault="00200D2C" w:rsidP="004A4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8BD2C9E" w14:textId="457F3B39" w:rsidR="00200D2C" w:rsidRPr="00200D2C" w:rsidRDefault="00200D2C" w:rsidP="00200D2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AA1582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28614372" w14:textId="4B9E046D" w:rsidR="00685948" w:rsidRPr="004406D9" w:rsidRDefault="00685948" w:rsidP="0068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2C46033" w14:textId="77777777" w:rsidR="0023282F" w:rsidRPr="006F48DE" w:rsidRDefault="0023282F" w:rsidP="0079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2AB4736" w14:textId="77777777" w:rsidR="0023282F" w:rsidRPr="004406D9" w:rsidRDefault="0023282F" w:rsidP="0044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FD7D5C8" w14:textId="5E92982A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1B1692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F48DE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73E4892" w14:textId="77777777" w:rsidR="007C5A45" w:rsidRPr="004406D9" w:rsidRDefault="007C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260"/>
        <w:gridCol w:w="1260"/>
        <w:gridCol w:w="1170"/>
      </w:tblGrid>
      <w:tr w:rsidR="0023282F" w:rsidRPr="006F48DE" w14:paraId="2DC777CF" w14:textId="77777777" w:rsidTr="00705F34">
        <w:trPr>
          <w:trHeight w:val="262"/>
          <w:tblHeader/>
        </w:trPr>
        <w:tc>
          <w:tcPr>
            <w:tcW w:w="5580" w:type="dxa"/>
            <w:vAlign w:val="bottom"/>
          </w:tcPr>
          <w:p w14:paraId="599CB4C8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BD0367E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282F" w:rsidRPr="006F48DE" w14:paraId="3F2AB92A" w14:textId="77777777" w:rsidTr="00705F34">
        <w:trPr>
          <w:trHeight w:val="262"/>
          <w:tblHeader/>
        </w:trPr>
        <w:tc>
          <w:tcPr>
            <w:tcW w:w="5580" w:type="dxa"/>
            <w:vAlign w:val="bottom"/>
          </w:tcPr>
          <w:p w14:paraId="584C19BD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A8443D2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0D9C69C7" w14:textId="77777777" w:rsidTr="00705F34">
        <w:trPr>
          <w:trHeight w:val="262"/>
          <w:tblHeader/>
        </w:trPr>
        <w:tc>
          <w:tcPr>
            <w:tcW w:w="5580" w:type="dxa"/>
            <w:vAlign w:val="bottom"/>
          </w:tcPr>
          <w:p w14:paraId="650E4D0F" w14:textId="3A96EF82" w:rsidR="0023282F" w:rsidRPr="006F48DE" w:rsidRDefault="0023282F" w:rsidP="00D962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0AF1941" w14:textId="64777939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0868C688" w14:textId="73840F99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vAlign w:val="bottom"/>
          </w:tcPr>
          <w:p w14:paraId="369502E2" w14:textId="310B7D2E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21649735" w14:textId="77777777" w:rsidTr="00705F34">
        <w:trPr>
          <w:trHeight w:val="262"/>
          <w:tblHeader/>
        </w:trPr>
        <w:tc>
          <w:tcPr>
            <w:tcW w:w="5580" w:type="dxa"/>
          </w:tcPr>
          <w:p w14:paraId="4492AA52" w14:textId="627FD1D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90" w:type="dxa"/>
            <w:gridSpan w:val="3"/>
          </w:tcPr>
          <w:p w14:paraId="499CDA04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15E22" w:rsidRPr="006F48DE" w14:paraId="4650973E" w14:textId="77777777" w:rsidTr="00705F34">
        <w:trPr>
          <w:trHeight w:val="262"/>
        </w:trPr>
        <w:tc>
          <w:tcPr>
            <w:tcW w:w="5580" w:type="dxa"/>
          </w:tcPr>
          <w:p w14:paraId="75B0DF66" w14:textId="471074C6" w:rsidR="00215E22" w:rsidRPr="006F48DE" w:rsidRDefault="00215E22" w:rsidP="00215E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0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D774DE8" w14:textId="77777777" w:rsidR="00215E22" w:rsidRPr="006F48DE" w:rsidRDefault="00215E22" w:rsidP="00215E2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F48EE2" w14:textId="77777777" w:rsidR="00215E22" w:rsidRPr="006F48DE" w:rsidRDefault="00215E22" w:rsidP="00215E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1A2029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767CB110" w14:textId="77777777" w:rsidTr="00705F34">
        <w:trPr>
          <w:trHeight w:val="262"/>
        </w:trPr>
        <w:tc>
          <w:tcPr>
            <w:tcW w:w="5580" w:type="dxa"/>
          </w:tcPr>
          <w:p w14:paraId="1195A16C" w14:textId="0C85127A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45E682E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CF6C2D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5CE6B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0266D669" w14:textId="77777777" w:rsidTr="00705F34">
        <w:trPr>
          <w:trHeight w:val="262"/>
        </w:trPr>
        <w:tc>
          <w:tcPr>
            <w:tcW w:w="5580" w:type="dxa"/>
          </w:tcPr>
          <w:p w14:paraId="1CC6F0E7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17149D6B" w14:textId="49A15CF1" w:rsidR="00960324" w:rsidRPr="00243AF9" w:rsidRDefault="00230B7A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1260" w:type="dxa"/>
          </w:tcPr>
          <w:p w14:paraId="0CE7E100" w14:textId="55877F56" w:rsidR="00960324" w:rsidRPr="00243AF9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170" w:type="dxa"/>
          </w:tcPr>
          <w:p w14:paraId="36AF6949" w14:textId="4CA81817" w:rsidR="00960324" w:rsidRPr="003751CA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60324" w:rsidRPr="005666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960324" w:rsidRPr="006F48DE" w14:paraId="4C6311C4" w14:textId="77777777" w:rsidTr="00705F34">
        <w:trPr>
          <w:trHeight w:val="262"/>
        </w:trPr>
        <w:tc>
          <w:tcPr>
            <w:tcW w:w="5580" w:type="dxa"/>
          </w:tcPr>
          <w:p w14:paraId="3E3C3929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2769AA86" w14:textId="4D44BA31" w:rsidR="00960324" w:rsidRPr="00243AF9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3A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1BBF8BE2" w14:textId="60A7C464" w:rsidR="00960324" w:rsidRPr="00243AF9" w:rsidRDefault="00960324" w:rsidP="0096032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3A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E660F3B" w14:textId="55214584" w:rsidR="00960324" w:rsidRPr="003751CA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960324" w:rsidRPr="006F48DE" w14:paraId="1BF9B588" w14:textId="77777777" w:rsidTr="00705F34">
        <w:trPr>
          <w:trHeight w:val="262"/>
        </w:trPr>
        <w:tc>
          <w:tcPr>
            <w:tcW w:w="5580" w:type="dxa"/>
          </w:tcPr>
          <w:p w14:paraId="16B90AB0" w14:textId="77777777" w:rsidR="00960324" w:rsidRPr="006F48DE" w:rsidRDefault="00960324" w:rsidP="00960324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DBCCA4" w14:textId="77777777" w:rsidR="00960324" w:rsidRPr="003751CA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2468D17" w14:textId="77777777" w:rsidR="00960324" w:rsidRPr="003751CA" w:rsidRDefault="00960324" w:rsidP="0096032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F7934" w14:textId="77777777" w:rsidR="00960324" w:rsidRPr="003751C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453B" w:rsidRPr="006F48DE" w14:paraId="4FFC714E" w14:textId="77777777" w:rsidTr="00705F34">
        <w:trPr>
          <w:trHeight w:val="262"/>
        </w:trPr>
        <w:tc>
          <w:tcPr>
            <w:tcW w:w="5580" w:type="dxa"/>
          </w:tcPr>
          <w:p w14:paraId="53208A12" w14:textId="32630BBE" w:rsidR="008E453B" w:rsidRPr="006F48DE" w:rsidRDefault="008E453B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25DAA8F" w14:textId="77777777" w:rsidR="008E453B" w:rsidRPr="003751CA" w:rsidRDefault="008E453B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E64F781" w14:textId="77777777" w:rsidR="008E453B" w:rsidRPr="003751CA" w:rsidRDefault="008E453B" w:rsidP="00960324">
            <w:pPr>
              <w:pStyle w:val="acctfourfigures"/>
              <w:tabs>
                <w:tab w:val="clear" w:pos="765"/>
                <w:tab w:val="decimal" w:pos="400"/>
                <w:tab w:val="decimal" w:pos="793"/>
              </w:tabs>
              <w:spacing w:line="240" w:lineRule="atLeast"/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7FB9D" w14:textId="77777777" w:rsidR="008E453B" w:rsidRPr="003751CA" w:rsidRDefault="008E453B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14595D70" w14:textId="77777777" w:rsidTr="00705F34">
        <w:trPr>
          <w:trHeight w:val="262"/>
        </w:trPr>
        <w:tc>
          <w:tcPr>
            <w:tcW w:w="5580" w:type="dxa"/>
          </w:tcPr>
          <w:p w14:paraId="0E530CEF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323E94B" w14:textId="77777777" w:rsidR="00960324" w:rsidRPr="003751CA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B9AC20" w14:textId="77777777" w:rsidR="00960324" w:rsidRPr="003751CA" w:rsidRDefault="00960324" w:rsidP="00960324">
            <w:pPr>
              <w:pStyle w:val="acctfourfigures"/>
              <w:tabs>
                <w:tab w:val="clear" w:pos="765"/>
                <w:tab w:val="decimal" w:pos="400"/>
                <w:tab w:val="decimal" w:pos="793"/>
              </w:tabs>
              <w:spacing w:line="240" w:lineRule="atLeast"/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D2535" w14:textId="77777777" w:rsidR="00960324" w:rsidRPr="003751C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062C8498" w14:textId="77777777" w:rsidTr="00705F34">
        <w:trPr>
          <w:trHeight w:val="262"/>
        </w:trPr>
        <w:tc>
          <w:tcPr>
            <w:tcW w:w="5580" w:type="dxa"/>
          </w:tcPr>
          <w:p w14:paraId="43625CD7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F908510" w14:textId="370A2DB8" w:rsidR="00960324" w:rsidRPr="00243AF9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3A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564D924D" w14:textId="1C88CA55" w:rsidR="00960324" w:rsidRPr="00243AF9" w:rsidRDefault="00960324" w:rsidP="0096032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3A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8F2657E" w14:textId="1B8E3DD6" w:rsidR="00960324" w:rsidRPr="007D5158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51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D51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Pr="007D51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0324" w:rsidRPr="006F48DE" w14:paraId="46F9FB6F" w14:textId="77777777" w:rsidTr="00705F34">
        <w:trPr>
          <w:trHeight w:val="262"/>
        </w:trPr>
        <w:tc>
          <w:tcPr>
            <w:tcW w:w="5580" w:type="dxa"/>
          </w:tcPr>
          <w:p w14:paraId="74E76B65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6D0FFA06" w14:textId="54C89B7F" w:rsidR="00960324" w:rsidRPr="00243AF9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3A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18F7AD98" w14:textId="7F3F5CF4" w:rsidR="00960324" w:rsidRPr="00243AF9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666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66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Pr="005666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70CB6BF8" w14:textId="03DB4473" w:rsidR="00960324" w:rsidRPr="007D5158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5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324" w:rsidRPr="006F48DE" w14:paraId="43C170BF" w14:textId="77777777" w:rsidTr="00705F34">
        <w:trPr>
          <w:trHeight w:val="262"/>
        </w:trPr>
        <w:tc>
          <w:tcPr>
            <w:tcW w:w="5580" w:type="dxa"/>
          </w:tcPr>
          <w:p w14:paraId="72C9747B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869103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6760386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71E093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570B5EF6" w14:textId="77777777" w:rsidTr="00705F34">
        <w:trPr>
          <w:trHeight w:val="262"/>
        </w:trPr>
        <w:tc>
          <w:tcPr>
            <w:tcW w:w="5580" w:type="dxa"/>
          </w:tcPr>
          <w:p w14:paraId="69BDB30C" w14:textId="3804A723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D8ABC7C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6DB4D1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29D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0F20644E" w14:textId="77777777" w:rsidTr="00705F34">
        <w:trPr>
          <w:trHeight w:val="262"/>
        </w:trPr>
        <w:tc>
          <w:tcPr>
            <w:tcW w:w="5580" w:type="dxa"/>
          </w:tcPr>
          <w:p w14:paraId="295EE975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92EF12A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E6B2EB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AD955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36D7011B" w14:textId="77777777" w:rsidTr="00705F34">
        <w:trPr>
          <w:trHeight w:val="262"/>
        </w:trPr>
        <w:tc>
          <w:tcPr>
            <w:tcW w:w="5580" w:type="dxa"/>
          </w:tcPr>
          <w:p w14:paraId="3A5D24D6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225AFF6F" w14:textId="21B02D5C" w:rsidR="00960324" w:rsidRPr="006F48DE" w:rsidRDefault="00230B7A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260" w:type="dxa"/>
          </w:tcPr>
          <w:p w14:paraId="18060910" w14:textId="2B287CFE" w:rsidR="00960324" w:rsidRPr="006F48DE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170" w:type="dxa"/>
          </w:tcPr>
          <w:p w14:paraId="3A966615" w14:textId="13F6A11D" w:rsidR="00960324" w:rsidRPr="006F48DE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60324" w:rsidRPr="00F465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960324" w:rsidRPr="006F48DE" w14:paraId="06014D69" w14:textId="77777777" w:rsidTr="00705F34">
        <w:trPr>
          <w:trHeight w:val="262"/>
        </w:trPr>
        <w:tc>
          <w:tcPr>
            <w:tcW w:w="5580" w:type="dxa"/>
          </w:tcPr>
          <w:p w14:paraId="71523B9A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7AC57821" w14:textId="355DD876" w:rsidR="00960324" w:rsidRPr="007D5158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D51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049E8D7E" w14:textId="541A6DFD" w:rsidR="00960324" w:rsidRPr="007D5158" w:rsidRDefault="00960324" w:rsidP="0096032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5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1A6C5DB" w14:textId="4E1E95BE" w:rsidR="00960324" w:rsidRPr="006F48DE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</w:tr>
      <w:tr w:rsidR="00960324" w:rsidRPr="006F48DE" w14:paraId="2981501B" w14:textId="77777777" w:rsidTr="00705F34">
        <w:trPr>
          <w:trHeight w:val="262"/>
        </w:trPr>
        <w:tc>
          <w:tcPr>
            <w:tcW w:w="5580" w:type="dxa"/>
          </w:tcPr>
          <w:p w14:paraId="07431FA4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35218AE1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D9AB55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D4AA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617A4701" w14:textId="77777777" w:rsidTr="00705F34">
        <w:trPr>
          <w:trHeight w:val="262"/>
        </w:trPr>
        <w:tc>
          <w:tcPr>
            <w:tcW w:w="5580" w:type="dxa"/>
          </w:tcPr>
          <w:p w14:paraId="60EAE72F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EB3EBF0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6F2550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740B6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7D23F6F1" w14:textId="77777777" w:rsidTr="00705F34">
        <w:trPr>
          <w:trHeight w:val="262"/>
        </w:trPr>
        <w:tc>
          <w:tcPr>
            <w:tcW w:w="5580" w:type="dxa"/>
          </w:tcPr>
          <w:p w14:paraId="50C140E9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0E4180B" w14:textId="43033248" w:rsidR="00960324" w:rsidRPr="000537E9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697B18F6" w14:textId="3C7300CB" w:rsidR="00960324" w:rsidRPr="006F48DE" w:rsidRDefault="00960324" w:rsidP="0096032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27993B3" w14:textId="32E1BA1E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791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0324" w:rsidRPr="006F48DE" w14:paraId="6B0C7FA4" w14:textId="77777777" w:rsidTr="00705F34">
        <w:trPr>
          <w:trHeight w:val="262"/>
        </w:trPr>
        <w:tc>
          <w:tcPr>
            <w:tcW w:w="5580" w:type="dxa"/>
          </w:tcPr>
          <w:p w14:paraId="67C56F3D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1C496263" w14:textId="4B219A1C" w:rsidR="00960324" w:rsidRPr="000537E9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465020AB" w14:textId="63440422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0B021C83" w14:textId="1E91DDF0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2207A96" w14:textId="430BA5BB" w:rsidR="0023282F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70"/>
        <w:gridCol w:w="320"/>
        <w:gridCol w:w="1283"/>
        <w:gridCol w:w="320"/>
        <w:gridCol w:w="1392"/>
      </w:tblGrid>
      <w:tr w:rsidR="0023282F" w:rsidRPr="006F48DE" w14:paraId="5773B70A" w14:textId="77777777" w:rsidTr="00705F34">
        <w:trPr>
          <w:trHeight w:val="275"/>
          <w:tblHeader/>
        </w:trPr>
        <w:tc>
          <w:tcPr>
            <w:tcW w:w="5970" w:type="dxa"/>
            <w:vAlign w:val="bottom"/>
          </w:tcPr>
          <w:p w14:paraId="442D100F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0FCDF0C9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6A9B009F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282F" w:rsidRPr="006F48DE" w14:paraId="4407FFEB" w14:textId="77777777" w:rsidTr="00705F34">
        <w:trPr>
          <w:trHeight w:val="275"/>
          <w:tblHeader/>
        </w:trPr>
        <w:tc>
          <w:tcPr>
            <w:tcW w:w="5970" w:type="dxa"/>
            <w:vAlign w:val="bottom"/>
          </w:tcPr>
          <w:p w14:paraId="0D41EE53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3560AB03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588D6928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3C057835" w14:textId="77777777" w:rsidTr="00705F34">
        <w:trPr>
          <w:trHeight w:val="275"/>
          <w:tblHeader/>
        </w:trPr>
        <w:tc>
          <w:tcPr>
            <w:tcW w:w="5970" w:type="dxa"/>
            <w:vAlign w:val="bottom"/>
          </w:tcPr>
          <w:p w14:paraId="01F1B2CA" w14:textId="3FC7EFA2" w:rsidR="0023282F" w:rsidRPr="006F48DE" w:rsidRDefault="0023282F" w:rsidP="00D962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" w:type="dxa"/>
            <w:vAlign w:val="bottom"/>
          </w:tcPr>
          <w:p w14:paraId="3064AFBF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21B70D5B" w14:textId="6A37AA81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20" w:type="dxa"/>
          </w:tcPr>
          <w:p w14:paraId="068813CF" w14:textId="77777777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bottom"/>
          </w:tcPr>
          <w:p w14:paraId="2D6CA512" w14:textId="510CD487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0187A56F" w14:textId="77777777" w:rsidTr="00705F34">
        <w:trPr>
          <w:trHeight w:val="275"/>
          <w:tblHeader/>
        </w:trPr>
        <w:tc>
          <w:tcPr>
            <w:tcW w:w="5970" w:type="dxa"/>
          </w:tcPr>
          <w:p w14:paraId="38E16CD6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3B191094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95" w:type="dxa"/>
            <w:gridSpan w:val="3"/>
          </w:tcPr>
          <w:p w14:paraId="4B9DD881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15E22" w:rsidRPr="006F48DE" w14:paraId="55C6CCAE" w14:textId="77777777" w:rsidTr="00705F34">
        <w:trPr>
          <w:trHeight w:val="275"/>
        </w:trPr>
        <w:tc>
          <w:tcPr>
            <w:tcW w:w="5970" w:type="dxa"/>
          </w:tcPr>
          <w:p w14:paraId="29965134" w14:textId="4398EEE7" w:rsidR="00215E22" w:rsidRPr="006F48DE" w:rsidRDefault="00215E22" w:rsidP="00215E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0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20" w:type="dxa"/>
          </w:tcPr>
          <w:p w14:paraId="06B612C8" w14:textId="77777777" w:rsidR="00215E22" w:rsidRPr="006F48DE" w:rsidRDefault="00215E22" w:rsidP="00215E2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1FB42CC" w14:textId="77777777" w:rsidR="00215E22" w:rsidRPr="006F48DE" w:rsidRDefault="00215E22" w:rsidP="00215E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6F3E522A" w14:textId="77777777" w:rsidR="00215E22" w:rsidRPr="006F48DE" w:rsidRDefault="00215E22" w:rsidP="00215E2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4E30F17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3F257015" w14:textId="77777777" w:rsidTr="00705F34">
        <w:trPr>
          <w:trHeight w:val="275"/>
        </w:trPr>
        <w:tc>
          <w:tcPr>
            <w:tcW w:w="5970" w:type="dxa"/>
          </w:tcPr>
          <w:p w14:paraId="46A71B8F" w14:textId="77777777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13D90974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84C6C14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76DAF2EF" w14:textId="77777777" w:rsidR="00886210" w:rsidRPr="006F48DE" w:rsidRDefault="00886210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8A6B974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33B4FEE8" w14:textId="77777777" w:rsidTr="00705F34">
        <w:trPr>
          <w:trHeight w:val="275"/>
        </w:trPr>
        <w:tc>
          <w:tcPr>
            <w:tcW w:w="5970" w:type="dxa"/>
          </w:tcPr>
          <w:p w14:paraId="1A49A069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159B9A43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79C613" w14:textId="3F286E93" w:rsidR="00960324" w:rsidRPr="00243AF9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3A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13B07031" w14:textId="77777777" w:rsidR="00960324" w:rsidRPr="003751C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2CCBE7F" w14:textId="6E95C58F" w:rsidR="00960324" w:rsidRPr="007D5158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51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D51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Pr="007D51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0324" w:rsidRPr="006F48DE" w14:paraId="591481A5" w14:textId="77777777" w:rsidTr="00705F34">
        <w:trPr>
          <w:trHeight w:val="275"/>
        </w:trPr>
        <w:tc>
          <w:tcPr>
            <w:tcW w:w="5970" w:type="dxa"/>
          </w:tcPr>
          <w:p w14:paraId="41A3CBFE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43D5B494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87D5B6B" w14:textId="15E345BE" w:rsidR="00960324" w:rsidRPr="00243AF9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A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3A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Pr="00243A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7C2906E9" w14:textId="77777777" w:rsidR="00960324" w:rsidRPr="003751C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CFB2057" w14:textId="4ECB493E" w:rsidR="00960324" w:rsidRPr="007D5158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51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324" w:rsidRPr="006F48DE" w14:paraId="605F36D8" w14:textId="77777777" w:rsidTr="00705F34">
        <w:trPr>
          <w:trHeight w:val="275"/>
        </w:trPr>
        <w:tc>
          <w:tcPr>
            <w:tcW w:w="5970" w:type="dxa"/>
          </w:tcPr>
          <w:p w14:paraId="02BE8132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616EFE01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A1357F6" w14:textId="77777777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532262EA" w14:textId="77777777" w:rsidR="00960324" w:rsidRPr="00CD572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6939903C" w14:textId="77777777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61469C17" w14:textId="77777777" w:rsidTr="00705F34">
        <w:trPr>
          <w:trHeight w:val="275"/>
        </w:trPr>
        <w:tc>
          <w:tcPr>
            <w:tcW w:w="5970" w:type="dxa"/>
          </w:tcPr>
          <w:p w14:paraId="4BE23B43" w14:textId="5CA0C873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20" w:type="dxa"/>
          </w:tcPr>
          <w:p w14:paraId="41084C10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65AD521" w14:textId="77777777" w:rsidR="00960324" w:rsidRPr="00CD572A" w:rsidRDefault="00960324" w:rsidP="0096032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15AF5298" w14:textId="77777777" w:rsidR="00960324" w:rsidRPr="00CD572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2005196" w14:textId="77777777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58E54301" w14:textId="77777777" w:rsidTr="00705F34">
        <w:trPr>
          <w:trHeight w:val="275"/>
        </w:trPr>
        <w:tc>
          <w:tcPr>
            <w:tcW w:w="5970" w:type="dxa"/>
          </w:tcPr>
          <w:p w14:paraId="6CDF0BD3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43D59CF5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4F32DDB" w14:textId="77777777" w:rsidR="00960324" w:rsidRPr="00CD572A" w:rsidRDefault="00960324" w:rsidP="0096032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30331602" w14:textId="77777777" w:rsidR="00960324" w:rsidRPr="00CD572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2E0107C" w14:textId="77777777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0CF94EF4" w14:textId="77777777" w:rsidTr="00705F34">
        <w:trPr>
          <w:trHeight w:val="275"/>
        </w:trPr>
        <w:tc>
          <w:tcPr>
            <w:tcW w:w="5970" w:type="dxa"/>
          </w:tcPr>
          <w:p w14:paraId="6E487505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6CBE4417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5A47092F" w14:textId="46F06182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72384064" w14:textId="77777777" w:rsidR="00960324" w:rsidRPr="00CD572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30B20E1" w14:textId="709A3D01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0324" w:rsidRPr="006F48DE" w14:paraId="5A819F27" w14:textId="77777777" w:rsidTr="00705F34">
        <w:trPr>
          <w:trHeight w:val="275"/>
        </w:trPr>
        <w:tc>
          <w:tcPr>
            <w:tcW w:w="5970" w:type="dxa"/>
          </w:tcPr>
          <w:p w14:paraId="535699D1" w14:textId="77777777" w:rsidR="00960324" w:rsidRPr="006F48DE" w:rsidRDefault="00960324" w:rsidP="0096032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3C57C317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E40CDF" w14:textId="3ECECCBD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B7A" w:rsidRPr="00230B7A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00CE6D61" w14:textId="77777777" w:rsidR="00960324" w:rsidRPr="00CD572A" w:rsidRDefault="00960324" w:rsidP="0096032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A46D5B8" w14:textId="316041F4" w:rsidR="00960324" w:rsidRPr="00CD572A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C3C081D" w14:textId="39FA6219" w:rsidR="0023282F" w:rsidRPr="001C1A24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C1A24">
        <w:rPr>
          <w:rFonts w:asciiTheme="majorBidi" w:hAnsiTheme="majorBidi" w:cstheme="majorBidi"/>
          <w:sz w:val="30"/>
          <w:szCs w:val="30"/>
          <w:cs/>
        </w:rPr>
        <w:lastRenderedPageBreak/>
        <w:t>มูลค่ายุติธรรมของสินทรัพย์ทางการเงินและหนี้สินทางการเงินนอกเหนือจากที่ระบุไว้ข้างต้น</w:t>
      </w:r>
      <w:r w:rsidRPr="001C1A24">
        <w:rPr>
          <w:rFonts w:asciiTheme="majorBidi" w:hAnsiTheme="majorBidi" w:cstheme="majorBidi"/>
          <w:sz w:val="30"/>
          <w:szCs w:val="30"/>
        </w:rPr>
        <w:t xml:space="preserve"> </w:t>
      </w:r>
      <w:r w:rsidRPr="001C1A24">
        <w:rPr>
          <w:rFonts w:asciiTheme="majorBidi" w:hAnsiTheme="majorBidi" w:cstheme="majorBidi"/>
          <w:sz w:val="30"/>
          <w:szCs w:val="30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65997950" w14:textId="6F0F2746" w:rsidR="00DD1F31" w:rsidRDefault="00DD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F7AECF4" w14:textId="49D40390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กลุ่มบริษัทมีวิธีการและข้อสมมติในการประเมินมูลค่ายุติธรรมของเครื่องมือทางการเงิน ดังนี้ </w:t>
      </w:r>
    </w:p>
    <w:p w14:paraId="59E148B8" w14:textId="77777777" w:rsidR="0023282F" w:rsidRPr="006F48DE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มูลค่ายุติธรรมของเงินลงทุนผ่านกำไรขาดทุนประเภทกองทุนรวม ใช้มูลค่าสินทรัพย์สุทธิ ณ วันที่รายงาน</w:t>
      </w:r>
    </w:p>
    <w:p w14:paraId="32AFB341" w14:textId="77777777" w:rsidR="0023282F" w:rsidRPr="006F48DE" w:rsidDel="001A6CC8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ในตราสารทุนและตราสารหนี้วัดด้วยมูลค่ายุติธรรมผ่านกำไรขาดทุนเบ็ดเสร็จอื่น อ้างอิงจากราคาซื้อขายในตลาดหรือใช้เทคนิคการประเมินมูลค่ายุติธรรมของกลุ่มบริษัทครั้งล่าสุดในระหว่างปี</w:t>
      </w:r>
    </w:p>
    <w:p w14:paraId="197C9A7C" w14:textId="77777777" w:rsidR="0023282F" w:rsidRPr="006F48DE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6F48DE">
        <w:rPr>
          <w:rFonts w:asciiTheme="majorBidi" w:hAnsiTheme="majorBidi" w:cstheme="majorBidi"/>
          <w:sz w:val="30"/>
          <w:szCs w:val="30"/>
          <w:cs/>
          <w:lang w:val="en-US" w:bidi="th-TH"/>
        </w:rPr>
        <w:t>ยุติธรรมของตราสารอนุพันธ์ เช่น สัญญาแลกเปลี่ยนอัตราดอกเบี้ย เป็นข้อมูลที่สังเกตได้ในตลาดและปรับด้วยค่าความเสี่ยง</w:t>
      </w:r>
    </w:p>
    <w:p w14:paraId="173D88AC" w14:textId="497A9D98" w:rsidR="00036FE5" w:rsidRDefault="00036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D4A9A12" w14:textId="7535424D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72057B87" w14:textId="77777777" w:rsidR="00667C73" w:rsidRPr="006F48DE" w:rsidRDefault="00667C73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350"/>
      </w:tblGrid>
      <w:tr w:rsidR="00215E22" w:rsidRPr="006F48DE" w14:paraId="570FFB42" w14:textId="77777777" w:rsidTr="007F0105">
        <w:trPr>
          <w:tblHeader/>
        </w:trPr>
        <w:tc>
          <w:tcPr>
            <w:tcW w:w="5220" w:type="dxa"/>
            <w:vAlign w:val="bottom"/>
          </w:tcPr>
          <w:p w14:paraId="5760E5D3" w14:textId="3DB8D7AC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0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30B7A" w:rsidRPr="00230B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3B5DAC30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393CB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698AD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D01425C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45BA9D9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B8FCF48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7C73" w:rsidRPr="006F48DE" w14:paraId="6132992A" w14:textId="77777777" w:rsidTr="007F0105">
        <w:trPr>
          <w:tblHeader/>
        </w:trPr>
        <w:tc>
          <w:tcPr>
            <w:tcW w:w="5220" w:type="dxa"/>
            <w:vAlign w:val="bottom"/>
          </w:tcPr>
          <w:p w14:paraId="1B2707CB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62B10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EB29C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686ECAD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7C73" w:rsidRPr="006F48DE" w14:paraId="6E68B224" w14:textId="77777777" w:rsidTr="007F0105">
        <w:tc>
          <w:tcPr>
            <w:tcW w:w="5220" w:type="dxa"/>
            <w:vAlign w:val="bottom"/>
          </w:tcPr>
          <w:p w14:paraId="6D2AC4CF" w14:textId="5B722F19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สัญญาอื่น</w:t>
            </w:r>
            <w:r w:rsidR="00E64890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1CCD3043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145F2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A512F4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503C4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FE49F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324" w:rsidRPr="006F48DE" w14:paraId="338B4E20" w14:textId="77777777" w:rsidTr="007F0105">
        <w:tc>
          <w:tcPr>
            <w:tcW w:w="5220" w:type="dxa"/>
          </w:tcPr>
          <w:p w14:paraId="4187035E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90" w:type="dxa"/>
          </w:tcPr>
          <w:p w14:paraId="73990363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3EFCA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B2F7EB" w14:textId="2B128BDE" w:rsidR="00960324" w:rsidRPr="00531344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5DDBC8D" w14:textId="77777777" w:rsidR="00960324" w:rsidRPr="00531344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974051" w14:textId="09DCCF68" w:rsidR="00960324" w:rsidRPr="00531344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60324" w:rsidRPr="006F48DE" w14:paraId="7F8F59EE" w14:textId="77777777" w:rsidTr="007F0105">
        <w:tc>
          <w:tcPr>
            <w:tcW w:w="5220" w:type="dxa"/>
          </w:tcPr>
          <w:p w14:paraId="0240EE48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990" w:type="dxa"/>
          </w:tcPr>
          <w:p w14:paraId="1001ECAB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10B8E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85103E" w14:textId="5A4B0E52" w:rsidR="00960324" w:rsidRPr="00531344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0324" w:rsidRPr="005313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63CCE334" w14:textId="77777777" w:rsidR="00960324" w:rsidRPr="00531344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352313" w14:textId="194C6330" w:rsidR="00960324" w:rsidRPr="00531344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313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324" w:rsidRPr="006F48DE" w14:paraId="49D03820" w14:textId="77777777" w:rsidTr="007F0105">
        <w:tc>
          <w:tcPr>
            <w:tcW w:w="5220" w:type="dxa"/>
          </w:tcPr>
          <w:p w14:paraId="3979EAFC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990" w:type="dxa"/>
          </w:tcPr>
          <w:p w14:paraId="15389234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D8166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69FBD9" w14:textId="47018363" w:rsidR="00960324" w:rsidRPr="00531344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60324" w:rsidRPr="005313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3AEF8CD9" w14:textId="77777777" w:rsidR="00960324" w:rsidRPr="00531344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FB3295" w14:textId="0892C4B4" w:rsidR="00960324" w:rsidRPr="00531344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960324" w:rsidRPr="006F48DE" w14:paraId="0897D4DE" w14:textId="77777777" w:rsidTr="007F0105">
        <w:tc>
          <w:tcPr>
            <w:tcW w:w="5220" w:type="dxa"/>
          </w:tcPr>
          <w:p w14:paraId="5405EDBA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990" w:type="dxa"/>
          </w:tcPr>
          <w:p w14:paraId="027DEB11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F8D45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CB5C58" w14:textId="793542E9" w:rsidR="00960324" w:rsidRPr="00531344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4A2895D" w14:textId="77777777" w:rsidR="00960324" w:rsidRPr="00531344" w:rsidRDefault="00960324" w:rsidP="00960324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7C961E" w14:textId="71B38504" w:rsidR="00960324" w:rsidRPr="00531344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60324" w:rsidRPr="006F48DE" w14:paraId="38A13AD5" w14:textId="77777777" w:rsidTr="00E56A40">
        <w:tc>
          <w:tcPr>
            <w:tcW w:w="5220" w:type="dxa"/>
          </w:tcPr>
          <w:p w14:paraId="43CE0591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990" w:type="dxa"/>
          </w:tcPr>
          <w:p w14:paraId="51B85900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B4039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1BA1C7" w14:textId="2B2F3D9B" w:rsidR="00960324" w:rsidRPr="00531344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331A0551" w14:textId="77777777" w:rsidR="00960324" w:rsidRPr="00531344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4ACCD8" w14:textId="07FB415F" w:rsidR="00960324" w:rsidRPr="00531344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60324" w:rsidRPr="006F48DE" w14:paraId="65DECF1B" w14:textId="77777777" w:rsidTr="00E56A40">
        <w:tc>
          <w:tcPr>
            <w:tcW w:w="5220" w:type="dxa"/>
          </w:tcPr>
          <w:p w14:paraId="1C5AD858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990" w:type="dxa"/>
          </w:tcPr>
          <w:p w14:paraId="642A6F13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41434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B7E2BD" w14:textId="2D97C764" w:rsidR="00960324" w:rsidRPr="00531344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98229F3" w14:textId="77777777" w:rsidR="00960324" w:rsidRPr="00531344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903F73" w14:textId="1765614D" w:rsidR="00960324" w:rsidRPr="00531344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313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324" w:rsidRPr="006F48DE" w14:paraId="31071CF8" w14:textId="77777777" w:rsidTr="007F0105">
        <w:tc>
          <w:tcPr>
            <w:tcW w:w="5220" w:type="dxa"/>
          </w:tcPr>
          <w:p w14:paraId="2FBC1EB8" w14:textId="77777777" w:rsidR="00960324" w:rsidRPr="006F48DE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EF33F80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7F65B" w14:textId="77777777" w:rsidR="00960324" w:rsidRPr="006F48DE" w:rsidRDefault="00960324" w:rsidP="009603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2C744" w14:textId="13A4929D" w:rsidR="00960324" w:rsidRPr="00531344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60324" w:rsidRPr="005313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57735D1C" w14:textId="77777777" w:rsidR="00960324" w:rsidRPr="00531344" w:rsidRDefault="00960324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C7DA1A" w14:textId="6967AC16" w:rsidR="00960324" w:rsidRPr="00531344" w:rsidRDefault="00230B7A" w:rsidP="0096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0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</w:tr>
    </w:tbl>
    <w:p w14:paraId="78EF23F1" w14:textId="651EF48C" w:rsidR="00667C73" w:rsidRPr="006F48DE" w:rsidRDefault="00667C73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D49D290" w14:textId="6845BE0F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อื่น</w:t>
      </w:r>
      <w:r w:rsidR="00E64890" w:rsidRPr="006F48DE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ๆ</w:t>
      </w:r>
    </w:p>
    <w:p w14:paraId="041FA8A5" w14:textId="77777777" w:rsidR="00667C73" w:rsidRPr="006F48DE" w:rsidRDefault="00667C73" w:rsidP="00AA3C1F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4D957C9C" w14:textId="7BCED959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ณ วันที่ </w:t>
      </w:r>
      <w:r w:rsidR="00230B7A" w:rsidRPr="00230B7A">
        <w:rPr>
          <w:rFonts w:asciiTheme="majorBidi" w:hAnsiTheme="majorBidi" w:cstheme="majorBidi"/>
          <w:lang w:val="en-US"/>
        </w:rPr>
        <w:t>30</w:t>
      </w:r>
      <w:r w:rsidR="00215E22" w:rsidRPr="006F48DE">
        <w:rPr>
          <w:rFonts w:asciiTheme="majorBidi" w:hAnsiTheme="majorBidi" w:cstheme="majorBidi"/>
          <w:lang w:val="en-US"/>
        </w:rPr>
        <w:t xml:space="preserve"> </w:t>
      </w:r>
      <w:r w:rsidR="002C0525">
        <w:rPr>
          <w:rFonts w:asciiTheme="majorBidi" w:hAnsiTheme="majorBidi" w:cstheme="majorBidi"/>
          <w:cs/>
          <w:lang w:val="en-US"/>
        </w:rPr>
        <w:t>กันยายน</w:t>
      </w:r>
      <w:r w:rsidR="00215E22" w:rsidRPr="006F48DE">
        <w:rPr>
          <w:rFonts w:asciiTheme="majorBidi" w:hAnsiTheme="majorBidi" w:cstheme="majorBidi"/>
          <w:cs/>
          <w:lang w:val="en-US"/>
        </w:rPr>
        <w:t xml:space="preserve"> </w:t>
      </w:r>
      <w:r w:rsidR="00230B7A" w:rsidRPr="00230B7A">
        <w:rPr>
          <w:rFonts w:asciiTheme="majorBidi" w:hAnsiTheme="majorBidi" w:cstheme="majorBidi"/>
          <w:lang w:val="en-US"/>
        </w:rPr>
        <w:t>2568</w:t>
      </w:r>
    </w:p>
    <w:p w14:paraId="7ADA4F20" w14:textId="77777777" w:rsidR="00667C73" w:rsidRPr="006F48DE" w:rsidRDefault="00667C73" w:rsidP="00CB1BF1">
      <w:pPr>
        <w:pStyle w:val="a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</w:p>
    <w:p w14:paraId="241A7264" w14:textId="12688453" w:rsidR="00667C73" w:rsidRPr="006F48DE" w:rsidRDefault="00667C73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>กลุ่มบริษัท</w:t>
      </w:r>
      <w:r w:rsidRPr="006F48DE">
        <w:rPr>
          <w:rFonts w:asciiTheme="majorBidi" w:hAnsiTheme="majorBidi" w:cstheme="majorBidi"/>
          <w:cs/>
          <w:lang w:val="en-US"/>
        </w:rPr>
        <w:t>มีภาระผูกพันต่อสถาบันการเงิน</w:t>
      </w:r>
      <w:r w:rsidRPr="006F48DE">
        <w:rPr>
          <w:rFonts w:asciiTheme="majorBidi" w:hAnsiTheme="majorBidi" w:cstheme="majorBidi"/>
          <w:cs/>
        </w:rPr>
        <w:t>จากการที่สถาบันการเงินในประเทศหลายแห่งออกหนังสือค้ำประกัน</w:t>
      </w:r>
      <w:r w:rsidRPr="006F48DE">
        <w:rPr>
          <w:rFonts w:asciiTheme="majorBidi" w:hAnsiTheme="majorBidi" w:cstheme="majorBidi"/>
          <w:cs/>
          <w:lang w:val="en-US"/>
        </w:rPr>
        <w:t>ให้แก่กลุ่มบริษัท</w:t>
      </w:r>
      <w:r w:rsidRPr="006F48DE">
        <w:rPr>
          <w:rFonts w:asciiTheme="majorBidi" w:hAnsiTheme="majorBidi" w:cstheme="majorBidi"/>
          <w:cs/>
        </w:rPr>
        <w:t>เป็นจำนวนเงิน</w:t>
      </w:r>
      <w:r w:rsidRPr="00531344">
        <w:rPr>
          <w:rFonts w:asciiTheme="majorBidi" w:hAnsiTheme="majorBidi" w:cstheme="majorBidi"/>
          <w:cs/>
        </w:rPr>
        <w:t>รวม</w:t>
      </w:r>
      <w:r w:rsidR="00F75BC4" w:rsidRPr="00531344">
        <w:rPr>
          <w:rFonts w:asciiTheme="majorBidi" w:hAnsiTheme="majorBidi" w:cstheme="majorBidi"/>
          <w:cs/>
        </w:rPr>
        <w:t xml:space="preserve"> </w:t>
      </w:r>
      <w:bookmarkStart w:id="2" w:name="_Hlk205386500"/>
      <w:r w:rsidR="00230B7A" w:rsidRPr="00230B7A">
        <w:rPr>
          <w:rFonts w:asciiTheme="majorBidi" w:hAnsiTheme="majorBidi" w:cstheme="majorBidi"/>
          <w:lang w:val="en-US"/>
        </w:rPr>
        <w:t>6</w:t>
      </w:r>
      <w:r w:rsidR="00960324" w:rsidRPr="00531344">
        <w:rPr>
          <w:rFonts w:asciiTheme="majorBidi" w:hAnsiTheme="majorBidi" w:cstheme="majorBidi"/>
          <w:lang w:val="en-US"/>
        </w:rPr>
        <w:t>,</w:t>
      </w:r>
      <w:r w:rsidR="00230B7A" w:rsidRPr="00230B7A">
        <w:rPr>
          <w:rFonts w:asciiTheme="majorBidi" w:hAnsiTheme="majorBidi" w:cstheme="majorBidi"/>
          <w:lang w:val="en-US"/>
        </w:rPr>
        <w:t>347</w:t>
      </w:r>
      <w:r w:rsidR="003751CA" w:rsidRPr="00531344">
        <w:rPr>
          <w:rFonts w:asciiTheme="majorBidi" w:hAnsiTheme="majorBidi" w:cstheme="majorBidi"/>
          <w:lang w:val="en-US"/>
        </w:rPr>
        <w:t xml:space="preserve"> </w:t>
      </w:r>
      <w:bookmarkEnd w:id="2"/>
      <w:r w:rsidRPr="00531344">
        <w:rPr>
          <w:rFonts w:asciiTheme="majorBidi" w:hAnsiTheme="majorBidi" w:cstheme="majorBidi"/>
          <w:cs/>
        </w:rPr>
        <w:t>ล้าน</w:t>
      </w:r>
      <w:r w:rsidRPr="006F48DE">
        <w:rPr>
          <w:rFonts w:asciiTheme="majorBidi" w:hAnsiTheme="majorBidi" w:cstheme="majorBidi"/>
          <w:cs/>
        </w:rPr>
        <w:t>บาท</w:t>
      </w:r>
    </w:p>
    <w:p w14:paraId="25A3323B" w14:textId="77777777" w:rsidR="00667C73" w:rsidRPr="006F48DE" w:rsidRDefault="00667C73" w:rsidP="00D96279">
      <w:pPr>
        <w:pStyle w:val="a"/>
        <w:ind w:left="1080" w:hanging="540"/>
        <w:jc w:val="thaiDistribute"/>
        <w:rPr>
          <w:rFonts w:asciiTheme="majorBidi" w:hAnsiTheme="majorBidi" w:cstheme="majorBidi"/>
          <w:lang w:val="en-US"/>
        </w:rPr>
      </w:pPr>
    </w:p>
    <w:p w14:paraId="00CADB5A" w14:textId="70BECC22" w:rsidR="00667C73" w:rsidRDefault="00667C73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  <w:lang w:val="en-US"/>
        </w:rPr>
        <w:lastRenderedPageBreak/>
        <w:t>บริษัท</w:t>
      </w:r>
      <w:r w:rsidRPr="00531344">
        <w:rPr>
          <w:rFonts w:asciiTheme="majorBidi" w:hAnsiTheme="majorBidi" w:cstheme="majorBidi"/>
          <w:cs/>
          <w:lang w:val="en-US"/>
        </w:rPr>
        <w:t>และบริษัทย่อยแห่งหนึ่งมีภาระผูกพันต่อสถาบันการเงินเกี่ยวกับการค้ำประกันวงเงินกู้ยืมระยะยาว จำนวนรวม</w:t>
      </w:r>
      <w:r w:rsidRPr="00531344">
        <w:rPr>
          <w:rFonts w:asciiTheme="majorBidi" w:hAnsiTheme="majorBidi" w:cstheme="majorBidi"/>
          <w:lang w:val="en-US"/>
        </w:rPr>
        <w:t xml:space="preserve"> </w:t>
      </w:r>
      <w:bookmarkStart w:id="3" w:name="_Hlk205386505"/>
      <w:r w:rsidR="00230B7A" w:rsidRPr="00230B7A">
        <w:rPr>
          <w:rFonts w:asciiTheme="majorBidi" w:hAnsiTheme="majorBidi" w:cstheme="majorBidi"/>
          <w:lang w:val="en-US"/>
        </w:rPr>
        <w:t>3</w:t>
      </w:r>
      <w:r w:rsidR="00960324" w:rsidRPr="00531344">
        <w:rPr>
          <w:rFonts w:asciiTheme="majorBidi" w:hAnsiTheme="majorBidi" w:cstheme="majorBidi"/>
          <w:lang w:val="en-US"/>
        </w:rPr>
        <w:t>,</w:t>
      </w:r>
      <w:r w:rsidR="00230B7A" w:rsidRPr="00230B7A">
        <w:rPr>
          <w:rFonts w:asciiTheme="majorBidi" w:hAnsiTheme="majorBidi" w:cstheme="majorBidi"/>
          <w:lang w:val="en-US"/>
        </w:rPr>
        <w:t>798</w:t>
      </w:r>
      <w:r w:rsidR="003751CA" w:rsidRPr="00531344">
        <w:rPr>
          <w:rFonts w:asciiTheme="majorBidi" w:hAnsiTheme="majorBidi" w:cstheme="majorBidi"/>
          <w:lang w:val="en-US"/>
        </w:rPr>
        <w:t xml:space="preserve"> </w:t>
      </w:r>
      <w:bookmarkEnd w:id="3"/>
      <w:r w:rsidRPr="00531344">
        <w:rPr>
          <w:rFonts w:asciiTheme="majorBidi" w:hAnsiTheme="majorBidi" w:cstheme="majorBidi"/>
          <w:cs/>
          <w:lang w:val="en-US"/>
        </w:rPr>
        <w:t>ล้านบาท วงเงินเบิกเกินบัญชีจำนวนรวม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="00230B7A" w:rsidRPr="00230B7A">
        <w:rPr>
          <w:rFonts w:asciiTheme="majorBidi" w:hAnsiTheme="majorBidi" w:cstheme="majorBidi"/>
          <w:lang w:val="en-US"/>
        </w:rPr>
        <w:t>95</w:t>
      </w:r>
      <w:r w:rsidR="003751CA" w:rsidRPr="00531344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ล้านบาท วงเงินหนังสือค้ำประกันที่ออกโดยสถาบันการเงินจำนวน</w:t>
      </w:r>
      <w:r w:rsidRPr="00531344">
        <w:rPr>
          <w:rFonts w:asciiTheme="majorBidi" w:hAnsiTheme="majorBidi" w:cstheme="majorBidi"/>
          <w:lang w:val="en-US"/>
        </w:rPr>
        <w:t xml:space="preserve"> </w:t>
      </w:r>
      <w:bookmarkStart w:id="4" w:name="_Hlk205386511"/>
      <w:r w:rsidR="00230B7A" w:rsidRPr="00230B7A">
        <w:rPr>
          <w:rFonts w:asciiTheme="majorBidi" w:hAnsiTheme="majorBidi" w:cstheme="majorBidi"/>
          <w:lang w:val="en-US"/>
        </w:rPr>
        <w:t>7</w:t>
      </w:r>
      <w:r w:rsidR="00960324" w:rsidRPr="00531344">
        <w:rPr>
          <w:rFonts w:asciiTheme="majorBidi" w:hAnsiTheme="majorBidi" w:cstheme="majorBidi"/>
          <w:lang w:val="en-US"/>
        </w:rPr>
        <w:t>,</w:t>
      </w:r>
      <w:r w:rsidR="00230B7A" w:rsidRPr="00230B7A">
        <w:rPr>
          <w:rFonts w:asciiTheme="majorBidi" w:hAnsiTheme="majorBidi" w:cstheme="majorBidi"/>
          <w:lang w:val="en-US"/>
        </w:rPr>
        <w:t>784</w:t>
      </w:r>
      <w:r w:rsidR="003751CA" w:rsidRPr="00531344">
        <w:rPr>
          <w:rFonts w:asciiTheme="majorBidi" w:hAnsiTheme="majorBidi" w:cstheme="majorBidi"/>
          <w:lang w:val="en-US"/>
        </w:rPr>
        <w:t xml:space="preserve"> </w:t>
      </w:r>
      <w:bookmarkEnd w:id="4"/>
      <w:r w:rsidRPr="00531344">
        <w:rPr>
          <w:rFonts w:asciiTheme="majorBidi" w:hAnsiTheme="majorBidi" w:cstheme="majorBidi"/>
          <w:cs/>
          <w:lang w:val="en-US"/>
        </w:rPr>
        <w:t>ล้านบาท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วงเงินตั๋วสัญญาใช้เงินจำนวน</w:t>
      </w:r>
      <w:r w:rsidRPr="00531344">
        <w:rPr>
          <w:rFonts w:asciiTheme="majorBidi" w:hAnsiTheme="majorBidi" w:cstheme="majorBidi"/>
          <w:lang w:val="en-US"/>
        </w:rPr>
        <w:t xml:space="preserve"> </w:t>
      </w:r>
      <w:bookmarkStart w:id="5" w:name="_Hlk205386518"/>
      <w:r w:rsidR="00230B7A" w:rsidRPr="00230B7A">
        <w:rPr>
          <w:rFonts w:asciiTheme="majorBidi" w:hAnsiTheme="majorBidi" w:cstheme="majorBidi"/>
          <w:lang w:val="en-US"/>
        </w:rPr>
        <w:t>8</w:t>
      </w:r>
      <w:r w:rsidR="00960324" w:rsidRPr="00531344">
        <w:rPr>
          <w:rFonts w:asciiTheme="majorBidi" w:hAnsiTheme="majorBidi" w:cstheme="majorBidi"/>
          <w:lang w:val="en-US"/>
        </w:rPr>
        <w:t>,</w:t>
      </w:r>
      <w:r w:rsidR="00230B7A" w:rsidRPr="00230B7A">
        <w:rPr>
          <w:rFonts w:asciiTheme="majorBidi" w:hAnsiTheme="majorBidi" w:cstheme="majorBidi"/>
          <w:lang w:val="en-US"/>
        </w:rPr>
        <w:t>249</w:t>
      </w:r>
      <w:r w:rsidR="00FC2061" w:rsidRPr="00531344">
        <w:rPr>
          <w:rFonts w:asciiTheme="majorBidi" w:hAnsiTheme="majorBidi" w:cstheme="majorBidi"/>
          <w:lang w:val="en-US"/>
        </w:rPr>
        <w:t xml:space="preserve"> </w:t>
      </w:r>
      <w:bookmarkEnd w:id="5"/>
      <w:r w:rsidRPr="00531344">
        <w:rPr>
          <w:rFonts w:asciiTheme="majorBidi" w:hAnsiTheme="majorBidi" w:cstheme="majorBidi"/>
          <w:cs/>
          <w:lang w:val="en-US"/>
        </w:rPr>
        <w:t>ล้านบาท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>และวงเงินสินเชื่ออื่นจำนวน</w:t>
      </w:r>
      <w:r w:rsidRPr="00531344">
        <w:rPr>
          <w:rFonts w:asciiTheme="majorBidi" w:hAnsiTheme="majorBidi" w:cstheme="majorBidi"/>
          <w:lang w:val="en-US"/>
        </w:rPr>
        <w:t xml:space="preserve"> </w:t>
      </w:r>
      <w:r w:rsidR="00230B7A" w:rsidRPr="00230B7A">
        <w:rPr>
          <w:rFonts w:asciiTheme="majorBidi" w:hAnsiTheme="majorBidi" w:cstheme="majorBidi"/>
          <w:lang w:val="en-US"/>
        </w:rPr>
        <w:t>640</w:t>
      </w:r>
      <w:r w:rsidR="003751CA" w:rsidRPr="00531344">
        <w:rPr>
          <w:rFonts w:asciiTheme="majorBidi" w:hAnsiTheme="majorBidi" w:cstheme="majorBidi"/>
          <w:lang w:val="en-US"/>
        </w:rPr>
        <w:t xml:space="preserve"> </w:t>
      </w:r>
      <w:r w:rsidRPr="00531344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531344">
        <w:rPr>
          <w:rFonts w:asciiTheme="majorBidi" w:hAnsiTheme="majorBidi" w:cstheme="majorBidi"/>
          <w:cs/>
        </w:rPr>
        <w:t>ของบริษัทย่อยแห่งอื่น</w:t>
      </w:r>
      <w:r w:rsidR="0021722C" w:rsidRPr="00531344">
        <w:rPr>
          <w:rFonts w:asciiTheme="majorBidi" w:hAnsiTheme="majorBidi" w:cstheme="majorBidi"/>
          <w:cs/>
        </w:rPr>
        <w:t xml:space="preserve"> </w:t>
      </w:r>
      <w:r w:rsidRPr="00531344">
        <w:rPr>
          <w:rFonts w:asciiTheme="majorBidi" w:hAnsiTheme="majorBidi" w:cstheme="majorBidi"/>
          <w:cs/>
        </w:rPr>
        <w:t xml:space="preserve">ๆ </w:t>
      </w:r>
      <w:r w:rsidRPr="00531344">
        <w:rPr>
          <w:rFonts w:asciiTheme="majorBidi" w:hAnsiTheme="majorBidi" w:cstheme="majorBidi"/>
          <w:cs/>
          <w:lang w:val="en-US"/>
        </w:rPr>
        <w:t>ในกลุ่มบริษัท</w:t>
      </w:r>
      <w:r w:rsidRPr="006F48DE">
        <w:rPr>
          <w:rFonts w:asciiTheme="majorBidi" w:hAnsiTheme="majorBidi" w:cstheme="majorBidi"/>
          <w:cs/>
          <w:lang w:val="en-US"/>
        </w:rPr>
        <w:t>เดียวกัน</w:t>
      </w:r>
    </w:p>
    <w:p w14:paraId="041A7059" w14:textId="77777777" w:rsidR="000F46A3" w:rsidRDefault="000F46A3" w:rsidP="000F46A3">
      <w:pPr>
        <w:pStyle w:val="a"/>
        <w:jc w:val="thaiDistribute"/>
        <w:rPr>
          <w:rFonts w:asciiTheme="majorBidi" w:hAnsiTheme="majorBidi" w:cstheme="majorBidi"/>
          <w:lang w:val="en-US"/>
        </w:rPr>
      </w:pPr>
    </w:p>
    <w:p w14:paraId="1E7DCEBB" w14:textId="00EAF0D3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หนี้สินที่อาจเกิดขึ้น</w:t>
      </w:r>
    </w:p>
    <w:p w14:paraId="5B708FAB" w14:textId="77777777" w:rsidR="00667C73" w:rsidRPr="006F48DE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0844795D" w14:textId="32312393" w:rsidR="00667C73" w:rsidRPr="00DD1F31" w:rsidRDefault="00667C73" w:rsidP="00DD1F3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pacing w:val="-4"/>
          <w:lang w:val="en-US"/>
        </w:rPr>
      </w:pPr>
      <w:r w:rsidRPr="00DD1F31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230B7A" w:rsidRPr="00230B7A">
        <w:rPr>
          <w:rFonts w:asciiTheme="majorBidi" w:hAnsiTheme="majorBidi" w:cstheme="majorBidi"/>
          <w:spacing w:val="-6"/>
          <w:lang w:val="en-US"/>
        </w:rPr>
        <w:t>30</w:t>
      </w:r>
      <w:r w:rsidR="00215E22" w:rsidRPr="00DD1F31">
        <w:rPr>
          <w:rFonts w:asciiTheme="majorBidi" w:hAnsiTheme="majorBidi" w:cstheme="majorBidi"/>
          <w:spacing w:val="-6"/>
          <w:lang w:val="en-US"/>
        </w:rPr>
        <w:t xml:space="preserve"> </w:t>
      </w:r>
      <w:r w:rsidR="002C0525">
        <w:rPr>
          <w:rFonts w:asciiTheme="majorBidi" w:hAnsiTheme="majorBidi" w:cstheme="majorBidi"/>
          <w:spacing w:val="-6"/>
          <w:cs/>
          <w:lang w:val="en-US"/>
        </w:rPr>
        <w:t>กันยายน</w:t>
      </w:r>
      <w:r w:rsidR="00215E22" w:rsidRPr="00DD1F3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230B7A" w:rsidRPr="00230B7A">
        <w:rPr>
          <w:rFonts w:asciiTheme="majorBidi" w:hAnsiTheme="majorBidi" w:cstheme="majorBidi"/>
          <w:spacing w:val="-6"/>
          <w:lang w:val="en-US"/>
        </w:rPr>
        <w:t>2568</w:t>
      </w:r>
      <w:r w:rsidR="00DF1E88" w:rsidRPr="00DD1F3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DD1F31">
        <w:rPr>
          <w:rFonts w:asciiTheme="majorBidi" w:hAnsiTheme="majorBidi" w:cstheme="majorBidi"/>
          <w:spacing w:val="-6"/>
          <w:cs/>
        </w:rPr>
        <w:t>กลุ่มบริษัทมีหนี้สินที่อาจเกิดขึ้นจากการถูกบริษัทอื่นและบุคคลธรรมดาฟ้องร้องในคดีต่าง</w:t>
      </w:r>
      <w:r w:rsidR="00DD1F31" w:rsidRPr="00DD1F31">
        <w:rPr>
          <w:rFonts w:asciiTheme="majorBidi" w:hAnsiTheme="majorBidi" w:cstheme="majorBidi"/>
          <w:spacing w:val="-6"/>
          <w:lang w:val="en-US"/>
        </w:rPr>
        <w:t xml:space="preserve"> </w:t>
      </w:r>
      <w:r w:rsidRPr="00DD1F31">
        <w:rPr>
          <w:rFonts w:asciiTheme="majorBidi" w:hAnsiTheme="majorBidi" w:cstheme="majorBidi"/>
          <w:spacing w:val="-6"/>
          <w:cs/>
        </w:rPr>
        <w:t xml:space="preserve">ๆ </w:t>
      </w:r>
      <w:r w:rsidRPr="006F48DE">
        <w:rPr>
          <w:rFonts w:asciiTheme="majorBidi" w:hAnsiTheme="majorBidi" w:cstheme="majorBidi"/>
          <w:cs/>
        </w:rPr>
        <w:t>จากการผิดสัญญา การเรียกร้องค่าเสียหายและอื่น</w:t>
      </w:r>
      <w:r w:rsidR="00E64890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ๆ ขณะนี้คดีอยู่ในระหว่างการไต่สวนของศาล อย่างไรก็ตาม </w:t>
      </w:r>
      <w:r w:rsidR="00DD1F31">
        <w:rPr>
          <w:rFonts w:asciiTheme="majorBidi" w:hAnsiTheme="majorBidi" w:cstheme="majorBidi"/>
          <w:lang w:val="en-US"/>
        </w:rPr>
        <w:br/>
      </w:r>
      <w:r w:rsidRPr="006F48DE">
        <w:rPr>
          <w:rFonts w:asciiTheme="majorBidi" w:hAnsiTheme="majorBidi" w:cstheme="majorBidi"/>
          <w:cs/>
        </w:rPr>
        <w:t>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และฝ่ายกฎหมายของกลุ่มบริษัทรวม</w:t>
      </w:r>
      <w:r w:rsidRPr="00C9178F">
        <w:rPr>
          <w:rFonts w:asciiTheme="majorBidi" w:hAnsiTheme="majorBidi" w:cstheme="majorBidi"/>
          <w:cs/>
        </w:rPr>
        <w:t>จำนวน</w:t>
      </w:r>
      <w:r w:rsidRPr="00C9178F">
        <w:rPr>
          <w:rFonts w:asciiTheme="majorBidi" w:hAnsiTheme="majorBidi" w:cstheme="majorBidi"/>
          <w:lang w:val="en-US"/>
        </w:rPr>
        <w:t xml:space="preserve"> </w:t>
      </w:r>
      <w:r w:rsidR="00230B7A" w:rsidRPr="00230B7A">
        <w:rPr>
          <w:rFonts w:asciiTheme="majorBidi" w:hAnsiTheme="majorBidi" w:cstheme="majorBidi"/>
          <w:lang w:val="en-US"/>
        </w:rPr>
        <w:t>100</w:t>
      </w:r>
      <w:r w:rsidR="003751CA" w:rsidRPr="003751CA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ล้านบาท</w:t>
      </w:r>
      <w:r w:rsidRPr="006F48DE">
        <w:rPr>
          <w:rFonts w:asciiTheme="majorBidi" w:hAnsiTheme="majorBidi" w:cstheme="majorBidi"/>
          <w:i/>
          <w:iCs/>
          <w:cs/>
        </w:rPr>
        <w:t xml:space="preserve"> (</w:t>
      </w:r>
      <w:r w:rsidR="00230B7A" w:rsidRPr="00230B7A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230B7A" w:rsidRPr="00230B7A">
        <w:rPr>
          <w:rFonts w:asciiTheme="majorBidi" w:hAnsiTheme="majorBidi" w:cstheme="majorBidi"/>
          <w:i/>
          <w:iCs/>
          <w:lang w:val="en-US"/>
        </w:rPr>
        <w:t>2567</w:t>
      </w:r>
      <w:r w:rsidRPr="006F48DE">
        <w:rPr>
          <w:rFonts w:asciiTheme="majorBidi" w:hAnsiTheme="majorBidi" w:cstheme="majorBidi"/>
          <w:i/>
          <w:iCs/>
          <w:cs/>
        </w:rPr>
        <w:t xml:space="preserve">: </w:t>
      </w:r>
      <w:r w:rsidR="00230B7A" w:rsidRPr="00230B7A">
        <w:rPr>
          <w:rFonts w:asciiTheme="majorBidi" w:hAnsiTheme="majorBidi" w:cstheme="majorBidi"/>
          <w:i/>
          <w:iCs/>
          <w:lang w:val="en-US"/>
        </w:rPr>
        <w:t>57</w:t>
      </w:r>
      <w:r w:rsidRPr="006F48DE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6F48DE">
        <w:rPr>
          <w:rFonts w:asciiTheme="majorBidi" w:hAnsiTheme="majorBidi" w:cstheme="majorBidi"/>
          <w:cs/>
        </w:rPr>
        <w:t xml:space="preserve"> ไว้ใน</w:t>
      </w:r>
      <w:r w:rsidR="00A465AD" w:rsidRPr="006F48DE">
        <w:rPr>
          <w:rFonts w:asciiTheme="majorBidi" w:hAnsiTheme="majorBidi" w:cstheme="majorBidi"/>
          <w:cs/>
        </w:rPr>
        <w:t>งบฐานะการเงิน</w:t>
      </w:r>
      <w:r w:rsidRPr="006F48DE">
        <w:rPr>
          <w:rFonts w:asciiTheme="majorBidi" w:hAnsiTheme="majorBidi" w:cstheme="majorBidi"/>
          <w:cs/>
        </w:rPr>
        <w:t>รวม</w:t>
      </w:r>
    </w:p>
    <w:p w14:paraId="1C62441F" w14:textId="77777777" w:rsidR="00F32EDB" w:rsidRPr="00F32EDB" w:rsidRDefault="00F32EDB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3C109CDD" w14:textId="77777777" w:rsidR="00667C73" w:rsidRPr="00FE6630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FE6630">
        <w:rPr>
          <w:rFonts w:asciiTheme="majorBidi" w:hAnsiTheme="majorBidi" w:cstheme="majorBidi"/>
          <w:szCs w:val="30"/>
          <w:cs/>
        </w:rPr>
        <w:t>เหตุการณ์ภายหลังรอบระยะเวลารายงาน</w:t>
      </w:r>
    </w:p>
    <w:p w14:paraId="70A58EE5" w14:textId="77777777" w:rsidR="00174B3C" w:rsidRDefault="00174B3C" w:rsidP="0047272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4E350C6C" w14:textId="4F7C7F5D" w:rsidR="004502D4" w:rsidRPr="00D072C5" w:rsidRDefault="004502D4" w:rsidP="004502D4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4502D4">
        <w:rPr>
          <w:rFonts w:asciiTheme="majorBidi" w:hAnsiTheme="majorBidi" w:cs="Angsana New"/>
          <w:cs/>
          <w:lang w:val="en-GB"/>
        </w:rPr>
        <w:t xml:space="preserve">ในเดือนตุลาคม </w:t>
      </w:r>
      <w:r w:rsidR="00230B7A" w:rsidRPr="00230B7A">
        <w:rPr>
          <w:rFonts w:asciiTheme="majorBidi" w:hAnsiTheme="majorBidi" w:cs="Angsana New"/>
          <w:lang w:val="en-US"/>
        </w:rPr>
        <w:t>2568</w:t>
      </w:r>
      <w:r w:rsidRPr="004502D4">
        <w:rPr>
          <w:rFonts w:asciiTheme="majorBidi" w:hAnsiTheme="majorBidi" w:cs="Angsana New"/>
          <w:cs/>
          <w:lang w:val="en-GB"/>
        </w:rPr>
        <w:t xml:space="preserve"> บริษัท อินโน สเปราท์ โฮลดิ้ง จำกัด ซึ่งเป็นบริษัทย่อยทางตรงของบริษัท ได้มีการชำระ</w:t>
      </w:r>
      <w:r>
        <w:rPr>
          <w:rFonts w:asciiTheme="majorBidi" w:hAnsiTheme="majorBidi" w:cstheme="majorBidi"/>
          <w:cs/>
          <w:lang w:val="en-GB"/>
        </w:rPr>
        <w:br/>
      </w:r>
      <w:r w:rsidRPr="004502D4">
        <w:rPr>
          <w:rFonts w:asciiTheme="majorBidi" w:hAnsiTheme="majorBidi" w:cs="Angsana New"/>
          <w:cs/>
          <w:lang w:val="en-GB"/>
        </w:rPr>
        <w:t xml:space="preserve">ค่าหุ้นเพิ่มเติมให้บริษัท โอเมก้า โลจิสติกส์ แคมปัส จำกัด ซึ่งเป็นการร่วมค้าของบริษัท จำนวน </w:t>
      </w:r>
      <w:r w:rsidR="00230B7A" w:rsidRPr="00230B7A">
        <w:rPr>
          <w:rFonts w:asciiTheme="majorBidi" w:hAnsiTheme="majorBidi" w:cs="Angsana New"/>
          <w:lang w:val="en-US"/>
        </w:rPr>
        <w:t>713</w:t>
      </w:r>
      <w:r w:rsidRPr="004502D4">
        <w:rPr>
          <w:rFonts w:asciiTheme="majorBidi" w:hAnsiTheme="majorBidi" w:cstheme="majorBidi"/>
          <w:lang w:val="en-GB"/>
        </w:rPr>
        <w:t>,</w:t>
      </w:r>
      <w:r w:rsidR="00230B7A" w:rsidRPr="00230B7A">
        <w:rPr>
          <w:rFonts w:asciiTheme="majorBidi" w:hAnsiTheme="majorBidi" w:cs="Angsana New"/>
          <w:lang w:val="en-US"/>
        </w:rPr>
        <w:t>490</w:t>
      </w:r>
      <w:r w:rsidRPr="004502D4">
        <w:rPr>
          <w:rFonts w:asciiTheme="majorBidi" w:hAnsiTheme="majorBidi" w:cs="Angsana New"/>
          <w:cs/>
          <w:lang w:val="en-GB"/>
        </w:rPr>
        <w:t xml:space="preserve"> หุ้น </w:t>
      </w:r>
      <w:r w:rsidR="00D072C5">
        <w:rPr>
          <w:rFonts w:asciiTheme="majorBidi" w:hAnsiTheme="majorBidi" w:cs="Angsana New"/>
          <w:lang w:val="en-GB"/>
        </w:rPr>
        <w:br/>
      </w:r>
      <w:r w:rsidRPr="004502D4">
        <w:rPr>
          <w:rFonts w:asciiTheme="majorBidi" w:hAnsiTheme="majorBidi" w:cs="Angsana New"/>
          <w:cs/>
          <w:lang w:val="en-GB"/>
        </w:rPr>
        <w:t xml:space="preserve">ราคาหุ้นละ </w:t>
      </w:r>
      <w:r w:rsidR="00230B7A" w:rsidRPr="00230B7A">
        <w:rPr>
          <w:rFonts w:asciiTheme="majorBidi" w:hAnsiTheme="majorBidi" w:cs="Angsana New"/>
          <w:lang w:val="en-US"/>
        </w:rPr>
        <w:t>1</w:t>
      </w:r>
      <w:r w:rsidR="0040798B">
        <w:rPr>
          <w:rFonts w:asciiTheme="majorBidi" w:hAnsiTheme="majorBidi" w:cs="Angsana New"/>
          <w:lang w:val="en-GB"/>
        </w:rPr>
        <w:t>,</w:t>
      </w:r>
      <w:r w:rsidR="00230B7A" w:rsidRPr="00230B7A">
        <w:rPr>
          <w:rFonts w:asciiTheme="majorBidi" w:hAnsiTheme="majorBidi" w:cs="Angsana New"/>
          <w:lang w:val="en-US"/>
        </w:rPr>
        <w:t>000</w:t>
      </w:r>
      <w:r w:rsidRPr="004502D4">
        <w:rPr>
          <w:rFonts w:asciiTheme="majorBidi" w:hAnsiTheme="majorBidi" w:cs="Angsana New"/>
          <w:cs/>
          <w:lang w:val="en-GB"/>
        </w:rPr>
        <w:t xml:space="preserve"> บาท </w:t>
      </w:r>
      <w:bookmarkStart w:id="6" w:name="_Hlk212810995"/>
      <w:r w:rsidR="0089058C" w:rsidRPr="0089058C">
        <w:rPr>
          <w:rFonts w:asciiTheme="majorBidi" w:hAnsiTheme="majorBidi" w:cs="Angsana New"/>
          <w:cs/>
          <w:lang w:val="en-GB"/>
        </w:rPr>
        <w:t xml:space="preserve">ในอัตราร้อยละ </w:t>
      </w:r>
      <w:r w:rsidR="00230B7A" w:rsidRPr="00230B7A">
        <w:rPr>
          <w:rFonts w:asciiTheme="majorBidi" w:hAnsiTheme="majorBidi" w:cs="Angsana New"/>
          <w:lang w:val="en-US"/>
        </w:rPr>
        <w:t>7</w:t>
      </w:r>
      <w:r w:rsidR="0089058C">
        <w:rPr>
          <w:rFonts w:asciiTheme="majorBidi" w:hAnsiTheme="majorBidi" w:cs="Angsana New"/>
          <w:lang w:val="en-GB"/>
        </w:rPr>
        <w:t>.</w:t>
      </w:r>
      <w:r w:rsidR="00230B7A" w:rsidRPr="00230B7A">
        <w:rPr>
          <w:rFonts w:asciiTheme="majorBidi" w:hAnsiTheme="majorBidi" w:cs="Angsana New"/>
          <w:lang w:val="en-US"/>
        </w:rPr>
        <w:t>1</w:t>
      </w:r>
      <w:r w:rsidR="0089058C">
        <w:rPr>
          <w:rFonts w:asciiTheme="majorBidi" w:hAnsiTheme="majorBidi" w:cs="Angsana New"/>
          <w:lang w:val="en-GB"/>
        </w:rPr>
        <w:t xml:space="preserve"> </w:t>
      </w:r>
      <w:r w:rsidR="0089058C">
        <w:rPr>
          <w:rFonts w:asciiTheme="majorBidi" w:hAnsiTheme="majorBidi" w:cs="Angsana New"/>
          <w:cs/>
          <w:lang w:val="en-GB"/>
        </w:rPr>
        <w:t>ของทุนจดทะเบียน</w:t>
      </w:r>
      <w:bookmarkEnd w:id="6"/>
      <w:r w:rsidR="0040798B">
        <w:rPr>
          <w:rFonts w:asciiTheme="majorBidi" w:hAnsiTheme="majorBidi" w:cs="Angsana New"/>
          <w:cs/>
          <w:lang w:val="en-GB"/>
        </w:rPr>
        <w:t xml:space="preserve"> </w:t>
      </w:r>
      <w:r w:rsidR="0040798B" w:rsidRPr="0040798B">
        <w:rPr>
          <w:rFonts w:asciiTheme="majorBidi" w:hAnsiTheme="majorBidi" w:cs="Angsana New"/>
          <w:cs/>
          <w:lang w:val="en-GB"/>
        </w:rPr>
        <w:t>คิดเป็นจำนวนเงิน</w:t>
      </w:r>
      <w:r w:rsidR="0040798B">
        <w:rPr>
          <w:rFonts w:asciiTheme="majorBidi" w:hAnsiTheme="majorBidi" w:cs="Angsana New"/>
          <w:cs/>
          <w:lang w:val="en-GB"/>
        </w:rPr>
        <w:t xml:space="preserve"> </w:t>
      </w:r>
      <w:r w:rsidR="00230B7A" w:rsidRPr="00230B7A">
        <w:rPr>
          <w:rFonts w:asciiTheme="majorBidi" w:hAnsiTheme="majorBidi" w:cs="Angsana New"/>
          <w:lang w:val="en-US"/>
        </w:rPr>
        <w:t>51</w:t>
      </w:r>
      <w:r w:rsidR="0040798B" w:rsidRPr="0040798B">
        <w:rPr>
          <w:rFonts w:asciiTheme="majorBidi" w:hAnsiTheme="majorBidi" w:cs="Angsana New"/>
          <w:cs/>
          <w:lang w:val="en-GB"/>
        </w:rPr>
        <w:t xml:space="preserve"> ล้านบาท</w:t>
      </w:r>
      <w:r w:rsidR="0089058C">
        <w:rPr>
          <w:rFonts w:asciiTheme="majorBidi" w:hAnsiTheme="majorBidi" w:cs="Angsana New"/>
          <w:cs/>
          <w:lang w:val="en-GB"/>
        </w:rPr>
        <w:t xml:space="preserve"> </w:t>
      </w:r>
      <w:r w:rsidRPr="004502D4">
        <w:rPr>
          <w:rFonts w:asciiTheme="majorBidi" w:hAnsiTheme="majorBidi" w:cs="Angsana New"/>
          <w:cs/>
          <w:lang w:val="en-GB"/>
        </w:rPr>
        <w:t xml:space="preserve">และจำนวน </w:t>
      </w:r>
      <w:r w:rsidR="00230B7A" w:rsidRPr="00230B7A">
        <w:rPr>
          <w:rFonts w:asciiTheme="majorBidi" w:hAnsiTheme="majorBidi" w:cs="Angsana New"/>
          <w:lang w:val="en-US"/>
        </w:rPr>
        <w:t>102</w:t>
      </w:r>
      <w:r w:rsidR="0089058C">
        <w:rPr>
          <w:rFonts w:asciiTheme="majorBidi" w:hAnsiTheme="majorBidi" w:cs="Angsana New"/>
          <w:lang w:val="en-GB"/>
        </w:rPr>
        <w:t>,</w:t>
      </w:r>
      <w:r w:rsidR="00230B7A" w:rsidRPr="00230B7A">
        <w:rPr>
          <w:rFonts w:asciiTheme="majorBidi" w:hAnsiTheme="majorBidi" w:cs="Angsana New"/>
          <w:lang w:val="en-US"/>
        </w:rPr>
        <w:t>000</w:t>
      </w:r>
      <w:r w:rsidR="0089058C">
        <w:rPr>
          <w:rFonts w:asciiTheme="majorBidi" w:hAnsiTheme="majorBidi" w:cs="Angsana New"/>
          <w:lang w:val="en-GB"/>
        </w:rPr>
        <w:t xml:space="preserve"> </w:t>
      </w:r>
      <w:r w:rsidRPr="004502D4">
        <w:rPr>
          <w:rFonts w:asciiTheme="majorBidi" w:hAnsiTheme="majorBidi" w:cs="Angsana New"/>
          <w:cs/>
          <w:lang w:val="en-GB"/>
        </w:rPr>
        <w:t xml:space="preserve">หุ้น ราคาหุ้นละ </w:t>
      </w:r>
      <w:r w:rsidR="00230B7A" w:rsidRPr="00230B7A">
        <w:rPr>
          <w:rFonts w:asciiTheme="majorBidi" w:hAnsiTheme="majorBidi" w:cs="Angsana New"/>
          <w:lang w:val="en-US"/>
        </w:rPr>
        <w:t>1</w:t>
      </w:r>
      <w:r w:rsidR="0040798B">
        <w:rPr>
          <w:rFonts w:asciiTheme="majorBidi" w:hAnsiTheme="majorBidi" w:cs="Angsana New"/>
          <w:lang w:val="en-GB"/>
        </w:rPr>
        <w:t>,</w:t>
      </w:r>
      <w:r w:rsidR="00230B7A" w:rsidRPr="00230B7A">
        <w:rPr>
          <w:rFonts w:asciiTheme="majorBidi" w:hAnsiTheme="majorBidi" w:cs="Angsana New"/>
          <w:lang w:val="en-US"/>
        </w:rPr>
        <w:t>000</w:t>
      </w:r>
      <w:r w:rsidRPr="004502D4">
        <w:rPr>
          <w:rFonts w:asciiTheme="majorBidi" w:hAnsiTheme="majorBidi" w:cs="Angsana New"/>
          <w:cs/>
          <w:lang w:val="en-GB"/>
        </w:rPr>
        <w:t xml:space="preserve"> บาท</w:t>
      </w:r>
      <w:r w:rsidR="0040798B">
        <w:rPr>
          <w:rFonts w:asciiTheme="majorBidi" w:hAnsiTheme="majorBidi" w:cs="Angsana New"/>
          <w:lang w:val="en-GB"/>
        </w:rPr>
        <w:t xml:space="preserve"> </w:t>
      </w:r>
      <w:r w:rsidR="0040798B" w:rsidRPr="0040798B">
        <w:rPr>
          <w:rFonts w:asciiTheme="majorBidi" w:hAnsiTheme="majorBidi" w:cs="Angsana New"/>
          <w:cs/>
          <w:lang w:val="en-GB"/>
        </w:rPr>
        <w:t xml:space="preserve">ในอัตราร้อยละ </w:t>
      </w:r>
      <w:r w:rsidR="00230B7A" w:rsidRPr="00230B7A">
        <w:rPr>
          <w:rFonts w:asciiTheme="majorBidi" w:hAnsiTheme="majorBidi" w:cs="Angsana New"/>
          <w:lang w:val="en-US"/>
        </w:rPr>
        <w:t>75</w:t>
      </w:r>
      <w:r w:rsidR="0040798B">
        <w:rPr>
          <w:rFonts w:asciiTheme="majorBidi" w:hAnsiTheme="majorBidi" w:cs="Angsana New"/>
          <w:lang w:val="en-GB"/>
        </w:rPr>
        <w:t>.</w:t>
      </w:r>
      <w:r w:rsidR="00230B7A" w:rsidRPr="00230B7A">
        <w:rPr>
          <w:rFonts w:asciiTheme="majorBidi" w:hAnsiTheme="majorBidi" w:cs="Angsana New"/>
          <w:lang w:val="en-US"/>
        </w:rPr>
        <w:t>0</w:t>
      </w:r>
      <w:r w:rsidR="0040798B" w:rsidRPr="0040798B">
        <w:rPr>
          <w:rFonts w:asciiTheme="majorBidi" w:hAnsiTheme="majorBidi" w:cs="Angsana New"/>
          <w:lang w:val="en-GB"/>
        </w:rPr>
        <w:t xml:space="preserve"> </w:t>
      </w:r>
      <w:r w:rsidR="0040798B" w:rsidRPr="0040798B">
        <w:rPr>
          <w:rFonts w:asciiTheme="majorBidi" w:hAnsiTheme="majorBidi" w:cs="Angsana New"/>
          <w:cs/>
          <w:lang w:val="en-GB"/>
        </w:rPr>
        <w:t>ของทุนจดทะเบียน</w:t>
      </w:r>
      <w:r w:rsidRPr="004502D4">
        <w:rPr>
          <w:rFonts w:asciiTheme="majorBidi" w:hAnsiTheme="majorBidi" w:cs="Angsana New"/>
          <w:cs/>
          <w:lang w:val="en-GB"/>
        </w:rPr>
        <w:t xml:space="preserve"> คิดเป็นจำนวนเงิน </w:t>
      </w:r>
      <w:r w:rsidR="00230B7A" w:rsidRPr="00230B7A">
        <w:rPr>
          <w:rFonts w:asciiTheme="majorBidi" w:hAnsiTheme="majorBidi" w:cs="Angsana New"/>
          <w:lang w:val="en-US"/>
        </w:rPr>
        <w:t>76</w:t>
      </w:r>
      <w:r w:rsidRPr="004502D4">
        <w:rPr>
          <w:rFonts w:asciiTheme="majorBidi" w:hAnsiTheme="majorBidi" w:cs="Angsana New"/>
          <w:cs/>
          <w:lang w:val="en-GB"/>
        </w:rPr>
        <w:t xml:space="preserve"> ล้านบาท</w:t>
      </w:r>
      <w:r w:rsidR="007776C6">
        <w:rPr>
          <w:rFonts w:asciiTheme="majorBidi" w:hAnsiTheme="majorBidi" w:cs="Angsana New"/>
          <w:lang w:val="en-GB"/>
        </w:rPr>
        <w:t xml:space="preserve"> </w:t>
      </w:r>
      <w:r w:rsidRPr="004502D4">
        <w:rPr>
          <w:rFonts w:asciiTheme="majorBidi" w:hAnsiTheme="majorBidi" w:cs="Angsana New"/>
          <w:cs/>
          <w:lang w:val="en-GB"/>
        </w:rPr>
        <w:t xml:space="preserve">รวมทุนที่ออกและชำระแล้วทั้งสิ้น </w:t>
      </w:r>
      <w:r w:rsidR="00230B7A" w:rsidRPr="00230B7A">
        <w:rPr>
          <w:rFonts w:asciiTheme="majorBidi" w:hAnsiTheme="majorBidi" w:cs="Angsana New"/>
          <w:lang w:val="en-US"/>
        </w:rPr>
        <w:t>2</w:t>
      </w:r>
      <w:r w:rsidRPr="004502D4">
        <w:rPr>
          <w:rFonts w:asciiTheme="majorBidi" w:hAnsiTheme="majorBidi" w:cstheme="majorBidi"/>
          <w:lang w:val="en-GB"/>
        </w:rPr>
        <w:t>,</w:t>
      </w:r>
      <w:r w:rsidR="00230B7A" w:rsidRPr="00230B7A">
        <w:rPr>
          <w:rFonts w:asciiTheme="majorBidi" w:hAnsiTheme="majorBidi" w:cs="Angsana New"/>
          <w:lang w:val="en-US"/>
        </w:rPr>
        <w:t>200</w:t>
      </w:r>
      <w:r w:rsidRPr="004502D4">
        <w:rPr>
          <w:rFonts w:asciiTheme="majorBidi" w:hAnsiTheme="majorBidi" w:cs="Angsana New"/>
          <w:cs/>
          <w:lang w:val="en-GB"/>
        </w:rPr>
        <w:t xml:space="preserve"> ล้านบาท การชำระ</w:t>
      </w:r>
      <w:r w:rsidR="0089058C">
        <w:rPr>
          <w:rFonts w:asciiTheme="majorBidi" w:hAnsiTheme="majorBidi" w:cs="Angsana New"/>
          <w:cs/>
          <w:lang w:val="en-GB"/>
        </w:rPr>
        <w:t>ค่า</w:t>
      </w:r>
      <w:r w:rsidRPr="004502D4">
        <w:rPr>
          <w:rFonts w:asciiTheme="majorBidi" w:hAnsiTheme="majorBidi" w:cs="Angsana New"/>
          <w:cs/>
          <w:lang w:val="en-GB"/>
        </w:rPr>
        <w:t xml:space="preserve">หุ้นดังกล่าวแล้วเสร็จในเดือนตุลาคม </w:t>
      </w:r>
      <w:r w:rsidR="00230B7A" w:rsidRPr="00230B7A">
        <w:rPr>
          <w:rFonts w:asciiTheme="majorBidi" w:hAnsiTheme="majorBidi" w:cs="Angsana New"/>
          <w:lang w:val="en-US"/>
        </w:rPr>
        <w:t>2568</w:t>
      </w:r>
    </w:p>
    <w:sectPr w:rsidR="004502D4" w:rsidRPr="00D072C5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BA27F" w14:textId="77777777" w:rsidR="008425C3" w:rsidRDefault="008425C3">
      <w:r>
        <w:separator/>
      </w:r>
    </w:p>
  </w:endnote>
  <w:endnote w:type="continuationSeparator" w:id="0">
    <w:p w14:paraId="0278A46A" w14:textId="77777777" w:rsidR="008425C3" w:rsidRDefault="008425C3">
      <w:r>
        <w:continuationSeparator/>
      </w:r>
    </w:p>
  </w:endnote>
  <w:endnote w:type="continuationNotice" w:id="1">
    <w:p w14:paraId="0DF2F795" w14:textId="77777777" w:rsidR="008425C3" w:rsidRDefault="008425C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69089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B2509C" w14:textId="60C01B70" w:rsidR="005C005E" w:rsidRPr="00C312FF" w:rsidRDefault="005C005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312FF">
          <w:rPr>
            <w:rFonts w:ascii="Angsana New" w:hAnsi="Angsana New" w:hint="cs"/>
            <w:sz w:val="30"/>
            <w:szCs w:val="30"/>
          </w:rPr>
          <w:fldChar w:fldCharType="begin"/>
        </w:r>
        <w:r w:rsidRPr="00C312F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312FF">
          <w:rPr>
            <w:rFonts w:ascii="Angsana New" w:hAnsi="Angsana New" w:hint="cs"/>
            <w:sz w:val="30"/>
            <w:szCs w:val="30"/>
          </w:rPr>
          <w:fldChar w:fldCharType="separate"/>
        </w:r>
        <w:r w:rsidR="0043118D" w:rsidRPr="0043118D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C312F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B2BDA" w14:textId="5D004BCA" w:rsidR="00667C73" w:rsidRPr="00381B5D" w:rsidRDefault="00667C73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3118D" w:rsidRPr="0043118D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BCE44DA" w14:textId="77777777" w:rsidR="00667C73" w:rsidRPr="0070026C" w:rsidRDefault="00667C73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C88EC" w14:textId="36E33264" w:rsidR="00667C73" w:rsidRPr="003C3524" w:rsidRDefault="00667C73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3118D" w:rsidRPr="0043118D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F9D9A7B" w14:textId="24C0CD3B" w:rsidR="00667C73" w:rsidRPr="001D2470" w:rsidRDefault="00667C73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1A1E01">
      <w:rPr>
        <w:rFonts w:ascii="Angsana New" w:hAnsi="Angsana New"/>
        <w:noProof/>
        <w:sz w:val="30"/>
        <w:szCs w:val="30"/>
      </w:rPr>
      <w:t>PSH Note FS TH Q325 8Nov25.docx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B2B2" w14:textId="1DDE915B" w:rsidR="00C51617" w:rsidRPr="00381B5D" w:rsidRDefault="00C5161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3118D" w:rsidRPr="0043118D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51617" w:rsidRPr="0070026C" w:rsidRDefault="00C51617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E37D0" w14:textId="77777777" w:rsidR="008425C3" w:rsidRDefault="008425C3">
      <w:r>
        <w:separator/>
      </w:r>
    </w:p>
  </w:footnote>
  <w:footnote w:type="continuationSeparator" w:id="0">
    <w:p w14:paraId="1A445806" w14:textId="77777777" w:rsidR="008425C3" w:rsidRDefault="008425C3">
      <w:r>
        <w:continuationSeparator/>
      </w:r>
    </w:p>
  </w:footnote>
  <w:footnote w:type="continuationNotice" w:id="1">
    <w:p w14:paraId="321FB82D" w14:textId="77777777" w:rsidR="008425C3" w:rsidRDefault="008425C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9DCD" w14:textId="77777777" w:rsidR="00667C73" w:rsidRPr="004D6E45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FDA0EE" w14:textId="77777777" w:rsidR="00667C73" w:rsidRPr="00FA7747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F2EEDE" w14:textId="3A63317D" w:rsidR="00277F91" w:rsidRDefault="00E874B3" w:rsidP="00277F9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="00EC5F94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3B0BF5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EC5F94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EC5F94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3118D" w:rsidRPr="0043118D">
      <w:rPr>
        <w:rFonts w:ascii="Angsana New" w:hAnsi="Angsana New"/>
        <w:sz w:val="32"/>
        <w:szCs w:val="32"/>
        <w:lang w:val="en-US" w:bidi="th-TH"/>
      </w:rPr>
      <w:t>30</w:t>
    </w:r>
    <w:r w:rsidR="00EC5F94">
      <w:rPr>
        <w:rFonts w:ascii="Angsana New" w:hAnsi="Angsana New"/>
        <w:sz w:val="32"/>
        <w:szCs w:val="32"/>
        <w:lang w:val="en-US" w:bidi="th-TH"/>
      </w:rPr>
      <w:t xml:space="preserve"> </w:t>
    </w:r>
    <w:r w:rsidR="003B0BF5" w:rsidRPr="003B0BF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EC5F94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43118D" w:rsidRPr="0043118D">
      <w:rPr>
        <w:rFonts w:ascii="Angsana New" w:hAnsi="Angsana New"/>
        <w:sz w:val="32"/>
        <w:szCs w:val="32"/>
        <w:lang w:val="en-US" w:bidi="th-TH"/>
      </w:rPr>
      <w:t>2568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277F91">
      <w:rPr>
        <w:rFonts w:ascii="Angsana New" w:hAnsi="Angsana New"/>
        <w:b w:val="0"/>
        <w:bCs/>
        <w:sz w:val="32"/>
        <w:szCs w:val="32"/>
        <w:lang w:bidi="th-TH"/>
      </w:rPr>
      <w:t>(</w:t>
    </w:r>
    <w:r w:rsidR="00277F91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277F91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4167BA8" w14:textId="77777777" w:rsidR="00667C73" w:rsidRPr="009C5C2C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88A9D" w14:textId="77777777" w:rsidR="00667C73" w:rsidRPr="004D6E45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2A9EE5" w14:textId="77777777" w:rsidR="00667C73" w:rsidRPr="00FA7747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829D3D" w14:textId="46382DEB" w:rsidR="00DD2A51" w:rsidRDefault="00C96BBD" w:rsidP="00DD2A5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="001F267F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252EC9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1F26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1F267F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3118D" w:rsidRPr="0043118D">
      <w:rPr>
        <w:rFonts w:ascii="Angsana New" w:hAnsi="Angsana New"/>
        <w:sz w:val="32"/>
        <w:szCs w:val="32"/>
        <w:lang w:val="en-US" w:bidi="th-TH"/>
      </w:rPr>
      <w:t>30</w:t>
    </w:r>
    <w:r w:rsidR="001F267F">
      <w:rPr>
        <w:rFonts w:ascii="Angsana New" w:hAnsi="Angsana New"/>
        <w:sz w:val="32"/>
        <w:szCs w:val="32"/>
        <w:lang w:val="en-US" w:bidi="th-TH"/>
      </w:rPr>
      <w:t xml:space="preserve"> </w:t>
    </w:r>
    <w:r w:rsidR="00252EC9" w:rsidRPr="00252EC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1F267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43118D" w:rsidRPr="0043118D">
      <w:rPr>
        <w:rFonts w:ascii="Angsana New" w:hAnsi="Angsana New"/>
        <w:sz w:val="32"/>
        <w:szCs w:val="32"/>
        <w:lang w:val="en-US" w:bidi="th-TH"/>
      </w:rPr>
      <w:t>2568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DD2A51">
      <w:rPr>
        <w:rFonts w:ascii="Angsana New" w:hAnsi="Angsana New"/>
        <w:b w:val="0"/>
        <w:bCs/>
        <w:sz w:val="32"/>
        <w:szCs w:val="32"/>
        <w:lang w:bidi="th-TH"/>
      </w:rPr>
      <w:t>(</w:t>
    </w:r>
    <w:r w:rsidR="00DD2A51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DD2A51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D641BA" w14:textId="77777777" w:rsidR="00667C73" w:rsidRPr="00DD2A51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83BC7" w14:textId="77777777" w:rsidR="00667C73" w:rsidRPr="004D6E45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1A34C2" w14:textId="77777777" w:rsidR="00667C73" w:rsidRPr="00FA7747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D23646" w14:textId="11FEC679" w:rsidR="00B66364" w:rsidRDefault="00C96BBD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="001F267F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252EC9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1F26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1F267F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3118D" w:rsidRPr="0043118D">
      <w:rPr>
        <w:rFonts w:ascii="Angsana New" w:hAnsi="Angsana New"/>
        <w:sz w:val="32"/>
        <w:szCs w:val="32"/>
        <w:lang w:val="en-US" w:bidi="th-TH"/>
      </w:rPr>
      <w:t>30</w:t>
    </w:r>
    <w:r w:rsidR="001F267F">
      <w:rPr>
        <w:rFonts w:ascii="Angsana New" w:hAnsi="Angsana New"/>
        <w:sz w:val="32"/>
        <w:szCs w:val="32"/>
        <w:lang w:val="en-US" w:bidi="th-TH"/>
      </w:rPr>
      <w:t xml:space="preserve"> </w:t>
    </w:r>
    <w:r w:rsidR="00252EC9" w:rsidRPr="00252EC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1F267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43118D" w:rsidRPr="0043118D">
      <w:rPr>
        <w:rFonts w:ascii="Angsana New" w:hAnsi="Angsana New"/>
        <w:sz w:val="32"/>
        <w:szCs w:val="32"/>
        <w:lang w:val="en-US" w:bidi="th-TH"/>
      </w:rPr>
      <w:t>2568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B66364">
      <w:rPr>
        <w:rFonts w:ascii="Angsana New" w:hAnsi="Angsana New"/>
        <w:b w:val="0"/>
        <w:bCs/>
        <w:sz w:val="32"/>
        <w:szCs w:val="32"/>
        <w:lang w:bidi="th-TH"/>
      </w:rPr>
      <w:t>(</w:t>
    </w:r>
    <w:r w:rsidR="00B66364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B66364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2CE4B0B" w14:textId="77777777" w:rsidR="00667C73" w:rsidRPr="00B66364" w:rsidRDefault="00667C73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F3DBB" w14:textId="77777777" w:rsidR="00C51617" w:rsidRPr="004D6E45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2CFE3AF" w14:textId="77777777" w:rsidR="00C51617" w:rsidRPr="00FA7747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47BF4C" w14:textId="62A76501" w:rsidR="00B66364" w:rsidRDefault="00E3313D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="001F267F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2C0525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1F26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1F267F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3118D" w:rsidRPr="0043118D">
      <w:rPr>
        <w:rFonts w:ascii="Angsana New" w:hAnsi="Angsana New"/>
        <w:sz w:val="32"/>
        <w:szCs w:val="32"/>
        <w:lang w:val="en-US" w:bidi="th-TH"/>
      </w:rPr>
      <w:t>30</w:t>
    </w:r>
    <w:r w:rsidR="001F267F">
      <w:rPr>
        <w:rFonts w:ascii="Angsana New" w:hAnsi="Angsana New"/>
        <w:sz w:val="32"/>
        <w:szCs w:val="32"/>
        <w:lang w:val="en-US" w:bidi="th-TH"/>
      </w:rPr>
      <w:t xml:space="preserve"> </w:t>
    </w:r>
    <w:r w:rsidR="002C0525" w:rsidRPr="002C052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1F267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43118D" w:rsidRPr="0043118D">
      <w:rPr>
        <w:rFonts w:ascii="Angsana New" w:hAnsi="Angsana New"/>
        <w:sz w:val="32"/>
        <w:szCs w:val="32"/>
        <w:lang w:val="en-US" w:bidi="th-TH"/>
      </w:rPr>
      <w:t>2568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120C1A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B66364">
      <w:rPr>
        <w:rFonts w:ascii="Angsana New" w:hAnsi="Angsana New"/>
        <w:b w:val="0"/>
        <w:bCs/>
        <w:sz w:val="32"/>
        <w:szCs w:val="32"/>
        <w:lang w:bidi="th-TH"/>
      </w:rPr>
      <w:t>(</w:t>
    </w:r>
    <w:r w:rsidR="00B66364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B66364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138DE75" w14:textId="77777777" w:rsidR="00C51617" w:rsidRPr="00FD4166" w:rsidRDefault="00C51617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F34E4"/>
    <w:multiLevelType w:val="hybridMultilevel"/>
    <w:tmpl w:val="A3206BFC"/>
    <w:lvl w:ilvl="0" w:tplc="11AC34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29E362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22069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3225AB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49C14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38FD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BBE98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216C62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48A2F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C4639C"/>
    <w:multiLevelType w:val="hybridMultilevel"/>
    <w:tmpl w:val="8D2E8E30"/>
    <w:lvl w:ilvl="0" w:tplc="3528B50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9C2AAC"/>
    <w:multiLevelType w:val="hybridMultilevel"/>
    <w:tmpl w:val="0408FA6C"/>
    <w:lvl w:ilvl="0" w:tplc="C8FE385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B1819B2"/>
    <w:multiLevelType w:val="multilevel"/>
    <w:tmpl w:val="0408FA6C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  <w:lang w:val="en-GB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8BA150C"/>
    <w:multiLevelType w:val="hybridMultilevel"/>
    <w:tmpl w:val="402090A4"/>
    <w:lvl w:ilvl="0" w:tplc="916C7D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9CCDA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780818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4682E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DE682D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D72ECA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296821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ED8407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870EF2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F2028D"/>
    <w:multiLevelType w:val="hybridMultilevel"/>
    <w:tmpl w:val="E3886F5A"/>
    <w:lvl w:ilvl="0" w:tplc="20049A88">
      <w:start w:val="2"/>
      <w:numFmt w:val="bullet"/>
      <w:lvlText w:val="﷐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F2659"/>
    <w:multiLevelType w:val="hybridMultilevel"/>
    <w:tmpl w:val="D90C1AB2"/>
    <w:lvl w:ilvl="0" w:tplc="A4C6CBA0">
      <w:start w:val="1"/>
      <w:numFmt w:val="bullet"/>
      <w:lvlText w:val="-"/>
      <w:lvlJc w:val="left"/>
      <w:pPr>
        <w:ind w:left="1058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9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340D22B8"/>
    <w:multiLevelType w:val="hybridMultilevel"/>
    <w:tmpl w:val="CFBE5854"/>
    <w:lvl w:ilvl="0" w:tplc="FFFFFFFF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D6D64B9E"/>
    <w:lvl w:ilvl="0" w:tplc="851AA87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B1A0633"/>
    <w:multiLevelType w:val="hybridMultilevel"/>
    <w:tmpl w:val="259AEAD0"/>
    <w:lvl w:ilvl="0" w:tplc="CFFEC186">
      <w:start w:val="1"/>
      <w:numFmt w:val="decimal"/>
      <w:pStyle w:val="Style2"/>
      <w:lvlText w:val="%1"/>
      <w:lvlJc w:val="left"/>
      <w:pPr>
        <w:ind w:left="720" w:hanging="360"/>
      </w:pPr>
      <w:rPr>
        <w:rFonts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43F95B74"/>
    <w:multiLevelType w:val="hybridMultilevel"/>
    <w:tmpl w:val="2320FC48"/>
    <w:lvl w:ilvl="0" w:tplc="EC82D80A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4B80304"/>
    <w:multiLevelType w:val="multilevel"/>
    <w:tmpl w:val="6688D394"/>
    <w:lvl w:ilvl="0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320AC5"/>
    <w:multiLevelType w:val="hybridMultilevel"/>
    <w:tmpl w:val="16F633E0"/>
    <w:lvl w:ilvl="0" w:tplc="8C0063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0C38A9"/>
    <w:multiLevelType w:val="hybridMultilevel"/>
    <w:tmpl w:val="D2BAC23C"/>
    <w:lvl w:ilvl="0" w:tplc="FFFFFFFF">
      <w:start w:val="1"/>
      <w:numFmt w:val="thaiLetters"/>
      <w:lvlText w:val="%1.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5AF5A8F"/>
    <w:multiLevelType w:val="multilevel"/>
    <w:tmpl w:val="8B409692"/>
    <w:lvl w:ilvl="0">
      <w:start w:val="4"/>
      <w:numFmt w:val="thaiLetters"/>
      <w:lvlText w:val="%1.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5" w15:restartNumberingAfterBreak="0">
    <w:nsid w:val="6A8A75AD"/>
    <w:multiLevelType w:val="multilevel"/>
    <w:tmpl w:val="E716BF0A"/>
    <w:lvl w:ilvl="0">
      <w:start w:val="1"/>
      <w:numFmt w:val="thaiLetters"/>
      <w:lvlText w:val="%1."/>
      <w:lvlJc w:val="left"/>
      <w:pPr>
        <w:ind w:left="12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2EE7277"/>
    <w:multiLevelType w:val="hybridMultilevel"/>
    <w:tmpl w:val="850EFAD2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437450D"/>
    <w:multiLevelType w:val="hybridMultilevel"/>
    <w:tmpl w:val="14B6EF78"/>
    <w:lvl w:ilvl="0" w:tplc="B504CD8C">
      <w:start w:val="1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B7B6518"/>
    <w:multiLevelType w:val="multilevel"/>
    <w:tmpl w:val="6688D394"/>
    <w:lvl w:ilvl="0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795B01"/>
    <w:multiLevelType w:val="hybridMultilevel"/>
    <w:tmpl w:val="9006BD4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A0552"/>
    <w:multiLevelType w:val="hybridMultilevel"/>
    <w:tmpl w:val="6688D394"/>
    <w:lvl w:ilvl="0" w:tplc="FA3ECBC4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23"/>
  </w:num>
  <w:num w:numId="12" w16cid:durableId="1224178723">
    <w:abstractNumId w:val="15"/>
  </w:num>
  <w:num w:numId="13" w16cid:durableId="156501496">
    <w:abstractNumId w:val="34"/>
  </w:num>
  <w:num w:numId="14" w16cid:durableId="455678199">
    <w:abstractNumId w:val="20"/>
  </w:num>
  <w:num w:numId="15" w16cid:durableId="266625026">
    <w:abstractNumId w:val="26"/>
  </w:num>
  <w:num w:numId="16" w16cid:durableId="1482963176">
    <w:abstractNumId w:val="25"/>
  </w:num>
  <w:num w:numId="17" w16cid:durableId="256906495">
    <w:abstractNumId w:val="36"/>
  </w:num>
  <w:num w:numId="18" w16cid:durableId="963316718">
    <w:abstractNumId w:val="12"/>
  </w:num>
  <w:num w:numId="19" w16cid:durableId="2119255851">
    <w:abstractNumId w:val="24"/>
  </w:num>
  <w:num w:numId="20" w16cid:durableId="1843741481">
    <w:abstractNumId w:val="13"/>
  </w:num>
  <w:num w:numId="21" w16cid:durableId="1203009805">
    <w:abstractNumId w:val="31"/>
  </w:num>
  <w:num w:numId="22" w16cid:durableId="929629540">
    <w:abstractNumId w:val="17"/>
  </w:num>
  <w:num w:numId="23" w16cid:durableId="1706757365">
    <w:abstractNumId w:val="27"/>
  </w:num>
  <w:num w:numId="24" w16cid:durableId="1590652854">
    <w:abstractNumId w:val="33"/>
  </w:num>
  <w:num w:numId="25" w16cid:durableId="1607152252">
    <w:abstractNumId w:val="22"/>
  </w:num>
  <w:num w:numId="26" w16cid:durableId="1906792116">
    <w:abstractNumId w:val="24"/>
  </w:num>
  <w:num w:numId="27" w16cid:durableId="1190682135">
    <w:abstractNumId w:val="37"/>
  </w:num>
  <w:num w:numId="28" w16cid:durableId="764881610">
    <w:abstractNumId w:val="21"/>
  </w:num>
  <w:num w:numId="29" w16cid:durableId="1423330868">
    <w:abstractNumId w:val="16"/>
  </w:num>
  <w:num w:numId="30" w16cid:durableId="1126851405">
    <w:abstractNumId w:val="10"/>
  </w:num>
  <w:num w:numId="31" w16cid:durableId="2049184401">
    <w:abstractNumId w:val="35"/>
  </w:num>
  <w:num w:numId="32" w16cid:durableId="140198147">
    <w:abstractNumId w:val="41"/>
  </w:num>
  <w:num w:numId="33" w16cid:durableId="877279366">
    <w:abstractNumId w:val="18"/>
  </w:num>
  <w:num w:numId="34" w16cid:durableId="1669360670">
    <w:abstractNumId w:val="42"/>
  </w:num>
  <w:num w:numId="35" w16cid:durableId="2074501634">
    <w:abstractNumId w:val="30"/>
  </w:num>
  <w:num w:numId="36" w16cid:durableId="694429009">
    <w:abstractNumId w:val="32"/>
  </w:num>
  <w:num w:numId="37" w16cid:durableId="1392658650">
    <w:abstractNumId w:val="14"/>
  </w:num>
  <w:num w:numId="38" w16cid:durableId="1933781418">
    <w:abstractNumId w:val="19"/>
  </w:num>
  <w:num w:numId="39" w16cid:durableId="1196625819">
    <w:abstractNumId w:val="38"/>
  </w:num>
  <w:num w:numId="40" w16cid:durableId="637807133">
    <w:abstractNumId w:val="39"/>
  </w:num>
  <w:num w:numId="41" w16cid:durableId="755202269">
    <w:abstractNumId w:val="11"/>
  </w:num>
  <w:num w:numId="42" w16cid:durableId="755514912">
    <w:abstractNumId w:val="24"/>
  </w:num>
  <w:num w:numId="43" w16cid:durableId="2119062444">
    <w:abstractNumId w:val="29"/>
  </w:num>
  <w:num w:numId="44" w16cid:durableId="46875702">
    <w:abstractNumId w:val="40"/>
  </w:num>
  <w:num w:numId="45" w16cid:durableId="180623901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643"/>
    <w:rsid w:val="00003EBA"/>
    <w:rsid w:val="0000403C"/>
    <w:rsid w:val="00004045"/>
    <w:rsid w:val="0000434F"/>
    <w:rsid w:val="0000462F"/>
    <w:rsid w:val="0000463D"/>
    <w:rsid w:val="000046D6"/>
    <w:rsid w:val="000049E5"/>
    <w:rsid w:val="00004E00"/>
    <w:rsid w:val="00004E31"/>
    <w:rsid w:val="00005060"/>
    <w:rsid w:val="0000509A"/>
    <w:rsid w:val="0000532F"/>
    <w:rsid w:val="0000566C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0CC"/>
    <w:rsid w:val="00010481"/>
    <w:rsid w:val="00010BAA"/>
    <w:rsid w:val="00010C43"/>
    <w:rsid w:val="00011152"/>
    <w:rsid w:val="000114BF"/>
    <w:rsid w:val="00011AAF"/>
    <w:rsid w:val="00011DE7"/>
    <w:rsid w:val="00012262"/>
    <w:rsid w:val="00012683"/>
    <w:rsid w:val="000129FE"/>
    <w:rsid w:val="00012AF9"/>
    <w:rsid w:val="00012F07"/>
    <w:rsid w:val="0001338A"/>
    <w:rsid w:val="00013A69"/>
    <w:rsid w:val="00013F64"/>
    <w:rsid w:val="00013FEA"/>
    <w:rsid w:val="00014327"/>
    <w:rsid w:val="00014562"/>
    <w:rsid w:val="00014659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181"/>
    <w:rsid w:val="00020400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1AC"/>
    <w:rsid w:val="000306B9"/>
    <w:rsid w:val="000308CB"/>
    <w:rsid w:val="00030A33"/>
    <w:rsid w:val="000317D2"/>
    <w:rsid w:val="00031974"/>
    <w:rsid w:val="00031A5C"/>
    <w:rsid w:val="00031AA2"/>
    <w:rsid w:val="00031AEA"/>
    <w:rsid w:val="00031B00"/>
    <w:rsid w:val="00031B9A"/>
    <w:rsid w:val="00031C3B"/>
    <w:rsid w:val="000320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763"/>
    <w:rsid w:val="0003489F"/>
    <w:rsid w:val="00034C56"/>
    <w:rsid w:val="00034DAC"/>
    <w:rsid w:val="00034F6B"/>
    <w:rsid w:val="000354A0"/>
    <w:rsid w:val="00035C5E"/>
    <w:rsid w:val="00035CD1"/>
    <w:rsid w:val="00035F7C"/>
    <w:rsid w:val="00036176"/>
    <w:rsid w:val="00036228"/>
    <w:rsid w:val="000362A0"/>
    <w:rsid w:val="00036364"/>
    <w:rsid w:val="00036864"/>
    <w:rsid w:val="00036B48"/>
    <w:rsid w:val="00036C82"/>
    <w:rsid w:val="00036FE5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722"/>
    <w:rsid w:val="00042955"/>
    <w:rsid w:val="00042A8D"/>
    <w:rsid w:val="00042D35"/>
    <w:rsid w:val="00043217"/>
    <w:rsid w:val="00043694"/>
    <w:rsid w:val="000437A4"/>
    <w:rsid w:val="00043826"/>
    <w:rsid w:val="0004382A"/>
    <w:rsid w:val="00043842"/>
    <w:rsid w:val="0004384B"/>
    <w:rsid w:val="000438D6"/>
    <w:rsid w:val="000439F7"/>
    <w:rsid w:val="00043D01"/>
    <w:rsid w:val="00043FC2"/>
    <w:rsid w:val="000447A6"/>
    <w:rsid w:val="00044A00"/>
    <w:rsid w:val="00044EF1"/>
    <w:rsid w:val="00045407"/>
    <w:rsid w:val="000456EA"/>
    <w:rsid w:val="00045A5E"/>
    <w:rsid w:val="00045C56"/>
    <w:rsid w:val="00045E50"/>
    <w:rsid w:val="00045EB2"/>
    <w:rsid w:val="00045FC0"/>
    <w:rsid w:val="000460EF"/>
    <w:rsid w:val="00046570"/>
    <w:rsid w:val="00046959"/>
    <w:rsid w:val="00046E93"/>
    <w:rsid w:val="00046F9B"/>
    <w:rsid w:val="00046FA1"/>
    <w:rsid w:val="000476CC"/>
    <w:rsid w:val="00047EC5"/>
    <w:rsid w:val="000501A7"/>
    <w:rsid w:val="0005030E"/>
    <w:rsid w:val="0005069C"/>
    <w:rsid w:val="00050845"/>
    <w:rsid w:val="00050994"/>
    <w:rsid w:val="00050B07"/>
    <w:rsid w:val="00050C9A"/>
    <w:rsid w:val="000510C5"/>
    <w:rsid w:val="000510F5"/>
    <w:rsid w:val="000511DF"/>
    <w:rsid w:val="000512B4"/>
    <w:rsid w:val="00051823"/>
    <w:rsid w:val="000518B0"/>
    <w:rsid w:val="000519B5"/>
    <w:rsid w:val="00051A5E"/>
    <w:rsid w:val="00051C92"/>
    <w:rsid w:val="00051F21"/>
    <w:rsid w:val="0005220A"/>
    <w:rsid w:val="00052BFE"/>
    <w:rsid w:val="00052FA1"/>
    <w:rsid w:val="0005308F"/>
    <w:rsid w:val="000537E9"/>
    <w:rsid w:val="00053FA3"/>
    <w:rsid w:val="000540F9"/>
    <w:rsid w:val="000543D1"/>
    <w:rsid w:val="00054654"/>
    <w:rsid w:val="00054860"/>
    <w:rsid w:val="0005503A"/>
    <w:rsid w:val="00055156"/>
    <w:rsid w:val="000552BC"/>
    <w:rsid w:val="000553F4"/>
    <w:rsid w:val="00055709"/>
    <w:rsid w:val="000557F2"/>
    <w:rsid w:val="000558D4"/>
    <w:rsid w:val="00055ED9"/>
    <w:rsid w:val="00056986"/>
    <w:rsid w:val="00056BBF"/>
    <w:rsid w:val="0005731B"/>
    <w:rsid w:val="000573EF"/>
    <w:rsid w:val="0005768C"/>
    <w:rsid w:val="00057893"/>
    <w:rsid w:val="000608EB"/>
    <w:rsid w:val="00060A48"/>
    <w:rsid w:val="00060F3D"/>
    <w:rsid w:val="00060FE3"/>
    <w:rsid w:val="000617E1"/>
    <w:rsid w:val="00061981"/>
    <w:rsid w:val="00061A13"/>
    <w:rsid w:val="00061E88"/>
    <w:rsid w:val="0006202D"/>
    <w:rsid w:val="00062240"/>
    <w:rsid w:val="000622C2"/>
    <w:rsid w:val="000623B6"/>
    <w:rsid w:val="00062505"/>
    <w:rsid w:val="000625DC"/>
    <w:rsid w:val="000627BC"/>
    <w:rsid w:val="000629E2"/>
    <w:rsid w:val="00062E94"/>
    <w:rsid w:val="00062F3A"/>
    <w:rsid w:val="00063594"/>
    <w:rsid w:val="000636AC"/>
    <w:rsid w:val="00063AF7"/>
    <w:rsid w:val="00063C39"/>
    <w:rsid w:val="00064302"/>
    <w:rsid w:val="0006439F"/>
    <w:rsid w:val="00064A8D"/>
    <w:rsid w:val="00064AD5"/>
    <w:rsid w:val="00065113"/>
    <w:rsid w:val="00065245"/>
    <w:rsid w:val="000655BE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697"/>
    <w:rsid w:val="000707AC"/>
    <w:rsid w:val="00070824"/>
    <w:rsid w:val="000708CF"/>
    <w:rsid w:val="00070A39"/>
    <w:rsid w:val="00070AFD"/>
    <w:rsid w:val="00070B42"/>
    <w:rsid w:val="00070CD7"/>
    <w:rsid w:val="00070D6E"/>
    <w:rsid w:val="00071222"/>
    <w:rsid w:val="00071982"/>
    <w:rsid w:val="00071A6F"/>
    <w:rsid w:val="00071B5B"/>
    <w:rsid w:val="00072810"/>
    <w:rsid w:val="00072F8D"/>
    <w:rsid w:val="00073805"/>
    <w:rsid w:val="00073EDA"/>
    <w:rsid w:val="00073F5E"/>
    <w:rsid w:val="00073FC4"/>
    <w:rsid w:val="000747BB"/>
    <w:rsid w:val="000747DC"/>
    <w:rsid w:val="00074C1E"/>
    <w:rsid w:val="00074D3A"/>
    <w:rsid w:val="00074DA7"/>
    <w:rsid w:val="00074DAB"/>
    <w:rsid w:val="00074FE7"/>
    <w:rsid w:val="00075001"/>
    <w:rsid w:val="00075527"/>
    <w:rsid w:val="00075615"/>
    <w:rsid w:val="0007561E"/>
    <w:rsid w:val="00075620"/>
    <w:rsid w:val="0007574B"/>
    <w:rsid w:val="00075826"/>
    <w:rsid w:val="000758C8"/>
    <w:rsid w:val="00075D98"/>
    <w:rsid w:val="00075E35"/>
    <w:rsid w:val="00075FD7"/>
    <w:rsid w:val="00076121"/>
    <w:rsid w:val="000762BF"/>
    <w:rsid w:val="0007645A"/>
    <w:rsid w:val="00076490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79A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849"/>
    <w:rsid w:val="00085E23"/>
    <w:rsid w:val="00086087"/>
    <w:rsid w:val="000864D8"/>
    <w:rsid w:val="000866A2"/>
    <w:rsid w:val="000866A3"/>
    <w:rsid w:val="00086BB4"/>
    <w:rsid w:val="00087136"/>
    <w:rsid w:val="000874EA"/>
    <w:rsid w:val="00087816"/>
    <w:rsid w:val="00087A3E"/>
    <w:rsid w:val="00087A67"/>
    <w:rsid w:val="00087AE1"/>
    <w:rsid w:val="00087B30"/>
    <w:rsid w:val="00087B9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22"/>
    <w:rsid w:val="00092F71"/>
    <w:rsid w:val="00093284"/>
    <w:rsid w:val="0009329E"/>
    <w:rsid w:val="000934CD"/>
    <w:rsid w:val="000934DB"/>
    <w:rsid w:val="00093BF4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8B4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0C"/>
    <w:rsid w:val="000A6856"/>
    <w:rsid w:val="000A6C8D"/>
    <w:rsid w:val="000A6C9B"/>
    <w:rsid w:val="000A6D6D"/>
    <w:rsid w:val="000A6D7A"/>
    <w:rsid w:val="000A78F1"/>
    <w:rsid w:val="000A7BED"/>
    <w:rsid w:val="000B0207"/>
    <w:rsid w:val="000B0396"/>
    <w:rsid w:val="000B0788"/>
    <w:rsid w:val="000B0BB3"/>
    <w:rsid w:val="000B0D0C"/>
    <w:rsid w:val="000B0FAD"/>
    <w:rsid w:val="000B1261"/>
    <w:rsid w:val="000B1352"/>
    <w:rsid w:val="000B13E8"/>
    <w:rsid w:val="000B13F0"/>
    <w:rsid w:val="000B1AC6"/>
    <w:rsid w:val="000B1EFD"/>
    <w:rsid w:val="000B21C7"/>
    <w:rsid w:val="000B26B9"/>
    <w:rsid w:val="000B2C21"/>
    <w:rsid w:val="000B2C3A"/>
    <w:rsid w:val="000B2CA5"/>
    <w:rsid w:val="000B32D7"/>
    <w:rsid w:val="000B3330"/>
    <w:rsid w:val="000B3972"/>
    <w:rsid w:val="000B3AC0"/>
    <w:rsid w:val="000B4297"/>
    <w:rsid w:val="000B451D"/>
    <w:rsid w:val="000B4C3E"/>
    <w:rsid w:val="000B4F58"/>
    <w:rsid w:val="000B5037"/>
    <w:rsid w:val="000B5735"/>
    <w:rsid w:val="000B5DCA"/>
    <w:rsid w:val="000B628F"/>
    <w:rsid w:val="000B6479"/>
    <w:rsid w:val="000B6503"/>
    <w:rsid w:val="000B65C5"/>
    <w:rsid w:val="000B7409"/>
    <w:rsid w:val="000B7532"/>
    <w:rsid w:val="000B7659"/>
    <w:rsid w:val="000B7F09"/>
    <w:rsid w:val="000C0332"/>
    <w:rsid w:val="000C0387"/>
    <w:rsid w:val="000C03B3"/>
    <w:rsid w:val="000C071E"/>
    <w:rsid w:val="000C0F60"/>
    <w:rsid w:val="000C104D"/>
    <w:rsid w:val="000C1345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C7D95"/>
    <w:rsid w:val="000D0AE0"/>
    <w:rsid w:val="000D0B3C"/>
    <w:rsid w:val="000D0C12"/>
    <w:rsid w:val="000D0CC6"/>
    <w:rsid w:val="000D0D71"/>
    <w:rsid w:val="000D0F75"/>
    <w:rsid w:val="000D1086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C7B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931"/>
    <w:rsid w:val="000E2ED6"/>
    <w:rsid w:val="000E3153"/>
    <w:rsid w:val="000E32C6"/>
    <w:rsid w:val="000E358F"/>
    <w:rsid w:val="000E3923"/>
    <w:rsid w:val="000E3FAE"/>
    <w:rsid w:val="000E44F5"/>
    <w:rsid w:val="000E4631"/>
    <w:rsid w:val="000E4A68"/>
    <w:rsid w:val="000E4D0F"/>
    <w:rsid w:val="000E4E5D"/>
    <w:rsid w:val="000E516F"/>
    <w:rsid w:val="000E5267"/>
    <w:rsid w:val="000E5593"/>
    <w:rsid w:val="000E5725"/>
    <w:rsid w:val="000E5738"/>
    <w:rsid w:val="000E57DE"/>
    <w:rsid w:val="000E58B8"/>
    <w:rsid w:val="000E5A74"/>
    <w:rsid w:val="000E5B6A"/>
    <w:rsid w:val="000E5F18"/>
    <w:rsid w:val="000E6275"/>
    <w:rsid w:val="000E6414"/>
    <w:rsid w:val="000E6846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0C35"/>
    <w:rsid w:val="000F1094"/>
    <w:rsid w:val="000F12F7"/>
    <w:rsid w:val="000F13BA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CA9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46A3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BB7"/>
    <w:rsid w:val="00100C24"/>
    <w:rsid w:val="00100CAB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D9E"/>
    <w:rsid w:val="00104E2B"/>
    <w:rsid w:val="001053C1"/>
    <w:rsid w:val="001053EE"/>
    <w:rsid w:val="0010622C"/>
    <w:rsid w:val="00106382"/>
    <w:rsid w:val="00106899"/>
    <w:rsid w:val="00106DFC"/>
    <w:rsid w:val="00106F83"/>
    <w:rsid w:val="00107390"/>
    <w:rsid w:val="001074B7"/>
    <w:rsid w:val="0010755D"/>
    <w:rsid w:val="00107AD4"/>
    <w:rsid w:val="00107EF4"/>
    <w:rsid w:val="00107F41"/>
    <w:rsid w:val="00110351"/>
    <w:rsid w:val="0011194A"/>
    <w:rsid w:val="0011198A"/>
    <w:rsid w:val="00111C19"/>
    <w:rsid w:val="00111C79"/>
    <w:rsid w:val="00111E16"/>
    <w:rsid w:val="00111E6C"/>
    <w:rsid w:val="00112212"/>
    <w:rsid w:val="001123B8"/>
    <w:rsid w:val="00112724"/>
    <w:rsid w:val="00112C05"/>
    <w:rsid w:val="00112C30"/>
    <w:rsid w:val="00112E9B"/>
    <w:rsid w:val="0011317B"/>
    <w:rsid w:val="0011363C"/>
    <w:rsid w:val="001139B5"/>
    <w:rsid w:val="00113AD2"/>
    <w:rsid w:val="00113B0D"/>
    <w:rsid w:val="00113B21"/>
    <w:rsid w:val="00113E2F"/>
    <w:rsid w:val="00114313"/>
    <w:rsid w:val="00114C23"/>
    <w:rsid w:val="00114CFD"/>
    <w:rsid w:val="00114DB0"/>
    <w:rsid w:val="00114DB4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8C0"/>
    <w:rsid w:val="00117E57"/>
    <w:rsid w:val="00117EC1"/>
    <w:rsid w:val="00117F23"/>
    <w:rsid w:val="00120261"/>
    <w:rsid w:val="00120328"/>
    <w:rsid w:val="00120A5D"/>
    <w:rsid w:val="00120C1A"/>
    <w:rsid w:val="00120C33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52E"/>
    <w:rsid w:val="001258A7"/>
    <w:rsid w:val="00125AF8"/>
    <w:rsid w:val="00125B80"/>
    <w:rsid w:val="00125BEE"/>
    <w:rsid w:val="00125BF7"/>
    <w:rsid w:val="00125C41"/>
    <w:rsid w:val="00125DA2"/>
    <w:rsid w:val="00125FF7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12D"/>
    <w:rsid w:val="00131334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3614"/>
    <w:rsid w:val="0013451E"/>
    <w:rsid w:val="00134B72"/>
    <w:rsid w:val="00134D17"/>
    <w:rsid w:val="00134DFB"/>
    <w:rsid w:val="00134F58"/>
    <w:rsid w:val="001352C7"/>
    <w:rsid w:val="00135554"/>
    <w:rsid w:val="001356D7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332"/>
    <w:rsid w:val="0013769A"/>
    <w:rsid w:val="00137A45"/>
    <w:rsid w:val="00137BD2"/>
    <w:rsid w:val="00137DEB"/>
    <w:rsid w:val="00140045"/>
    <w:rsid w:val="0014027D"/>
    <w:rsid w:val="001402E0"/>
    <w:rsid w:val="001403B8"/>
    <w:rsid w:val="00140F33"/>
    <w:rsid w:val="00141031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7FE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400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7E1"/>
    <w:rsid w:val="00152C19"/>
    <w:rsid w:val="00152E34"/>
    <w:rsid w:val="00153830"/>
    <w:rsid w:val="00154229"/>
    <w:rsid w:val="001544C9"/>
    <w:rsid w:val="0015462F"/>
    <w:rsid w:val="00154AE5"/>
    <w:rsid w:val="00155679"/>
    <w:rsid w:val="00155D09"/>
    <w:rsid w:val="0015635B"/>
    <w:rsid w:val="0015665A"/>
    <w:rsid w:val="00156996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4EB"/>
    <w:rsid w:val="001626A9"/>
    <w:rsid w:val="0016278A"/>
    <w:rsid w:val="00162A31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4A3"/>
    <w:rsid w:val="0016470D"/>
    <w:rsid w:val="001647E7"/>
    <w:rsid w:val="00164933"/>
    <w:rsid w:val="00164B4E"/>
    <w:rsid w:val="00164C4D"/>
    <w:rsid w:val="00164D51"/>
    <w:rsid w:val="00164E34"/>
    <w:rsid w:val="00164E56"/>
    <w:rsid w:val="0016527B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505"/>
    <w:rsid w:val="001705D4"/>
    <w:rsid w:val="00171294"/>
    <w:rsid w:val="00171401"/>
    <w:rsid w:val="001715C7"/>
    <w:rsid w:val="00171854"/>
    <w:rsid w:val="001718C6"/>
    <w:rsid w:val="00171B48"/>
    <w:rsid w:val="00171E94"/>
    <w:rsid w:val="00171F3E"/>
    <w:rsid w:val="00172C2E"/>
    <w:rsid w:val="00172D63"/>
    <w:rsid w:val="00173402"/>
    <w:rsid w:val="0017371A"/>
    <w:rsid w:val="00173CD9"/>
    <w:rsid w:val="00173E30"/>
    <w:rsid w:val="00173EE1"/>
    <w:rsid w:val="00173FDC"/>
    <w:rsid w:val="00174484"/>
    <w:rsid w:val="00174950"/>
    <w:rsid w:val="001749E4"/>
    <w:rsid w:val="00174B3C"/>
    <w:rsid w:val="00174CC9"/>
    <w:rsid w:val="001753F1"/>
    <w:rsid w:val="00175420"/>
    <w:rsid w:val="001758DA"/>
    <w:rsid w:val="00175F56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46D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3F9"/>
    <w:rsid w:val="0018492D"/>
    <w:rsid w:val="00184B43"/>
    <w:rsid w:val="00184CD6"/>
    <w:rsid w:val="001853B8"/>
    <w:rsid w:val="001857DE"/>
    <w:rsid w:val="00185DB2"/>
    <w:rsid w:val="001861A9"/>
    <w:rsid w:val="00186343"/>
    <w:rsid w:val="0018640F"/>
    <w:rsid w:val="00186DCD"/>
    <w:rsid w:val="0018754C"/>
    <w:rsid w:val="001875D2"/>
    <w:rsid w:val="00190006"/>
    <w:rsid w:val="0019024C"/>
    <w:rsid w:val="001913D7"/>
    <w:rsid w:val="00191466"/>
    <w:rsid w:val="0019146E"/>
    <w:rsid w:val="0019158B"/>
    <w:rsid w:val="00191FBE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0E25"/>
    <w:rsid w:val="001A10CE"/>
    <w:rsid w:val="001A1128"/>
    <w:rsid w:val="001A132F"/>
    <w:rsid w:val="001A13EA"/>
    <w:rsid w:val="001A1534"/>
    <w:rsid w:val="001A15DC"/>
    <w:rsid w:val="001A1732"/>
    <w:rsid w:val="001A18FD"/>
    <w:rsid w:val="001A1CC4"/>
    <w:rsid w:val="001A1E01"/>
    <w:rsid w:val="001A1F6C"/>
    <w:rsid w:val="001A2471"/>
    <w:rsid w:val="001A25CA"/>
    <w:rsid w:val="001A2609"/>
    <w:rsid w:val="001A262F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34F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DF3"/>
    <w:rsid w:val="001A6E46"/>
    <w:rsid w:val="001A7088"/>
    <w:rsid w:val="001A71D2"/>
    <w:rsid w:val="001A7371"/>
    <w:rsid w:val="001A73B6"/>
    <w:rsid w:val="001A76D7"/>
    <w:rsid w:val="001A77E6"/>
    <w:rsid w:val="001A7A3D"/>
    <w:rsid w:val="001A7E70"/>
    <w:rsid w:val="001A7F29"/>
    <w:rsid w:val="001B049C"/>
    <w:rsid w:val="001B0684"/>
    <w:rsid w:val="001B06BE"/>
    <w:rsid w:val="001B06C5"/>
    <w:rsid w:val="001B0A78"/>
    <w:rsid w:val="001B0B17"/>
    <w:rsid w:val="001B0C06"/>
    <w:rsid w:val="001B0EF1"/>
    <w:rsid w:val="001B1085"/>
    <w:rsid w:val="001B1181"/>
    <w:rsid w:val="001B1354"/>
    <w:rsid w:val="001B1692"/>
    <w:rsid w:val="001B176B"/>
    <w:rsid w:val="001B17EF"/>
    <w:rsid w:val="001B1BF5"/>
    <w:rsid w:val="001B1FEE"/>
    <w:rsid w:val="001B228A"/>
    <w:rsid w:val="001B24BB"/>
    <w:rsid w:val="001B2525"/>
    <w:rsid w:val="001B25D7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892"/>
    <w:rsid w:val="001B49B9"/>
    <w:rsid w:val="001B4DD5"/>
    <w:rsid w:val="001B4F15"/>
    <w:rsid w:val="001B4FAF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5D3"/>
    <w:rsid w:val="001C196F"/>
    <w:rsid w:val="001C1A24"/>
    <w:rsid w:val="001C1D36"/>
    <w:rsid w:val="001C205F"/>
    <w:rsid w:val="001C2085"/>
    <w:rsid w:val="001C2566"/>
    <w:rsid w:val="001C2C0D"/>
    <w:rsid w:val="001C2DD8"/>
    <w:rsid w:val="001C30DC"/>
    <w:rsid w:val="001C31C1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4E06"/>
    <w:rsid w:val="001C50AF"/>
    <w:rsid w:val="001C517A"/>
    <w:rsid w:val="001C5972"/>
    <w:rsid w:val="001C5D53"/>
    <w:rsid w:val="001C6898"/>
    <w:rsid w:val="001C6AB9"/>
    <w:rsid w:val="001C6DB4"/>
    <w:rsid w:val="001C6F7D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286"/>
    <w:rsid w:val="001D2470"/>
    <w:rsid w:val="001D28B8"/>
    <w:rsid w:val="001D28D0"/>
    <w:rsid w:val="001D2BDD"/>
    <w:rsid w:val="001D30DB"/>
    <w:rsid w:val="001D323E"/>
    <w:rsid w:val="001D3778"/>
    <w:rsid w:val="001D380E"/>
    <w:rsid w:val="001D3AA5"/>
    <w:rsid w:val="001D4686"/>
    <w:rsid w:val="001D4985"/>
    <w:rsid w:val="001D4DA6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55D"/>
    <w:rsid w:val="001D76E1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004"/>
    <w:rsid w:val="001E34A4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A5F"/>
    <w:rsid w:val="001E5D60"/>
    <w:rsid w:val="001E6BA1"/>
    <w:rsid w:val="001E6BBF"/>
    <w:rsid w:val="001E6E43"/>
    <w:rsid w:val="001E6F41"/>
    <w:rsid w:val="001E7011"/>
    <w:rsid w:val="001E7450"/>
    <w:rsid w:val="001E7746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0A5"/>
    <w:rsid w:val="001F226A"/>
    <w:rsid w:val="001F2287"/>
    <w:rsid w:val="001F2668"/>
    <w:rsid w:val="001F267F"/>
    <w:rsid w:val="001F2B8B"/>
    <w:rsid w:val="001F2EA8"/>
    <w:rsid w:val="001F308B"/>
    <w:rsid w:val="001F30BB"/>
    <w:rsid w:val="001F3357"/>
    <w:rsid w:val="001F346B"/>
    <w:rsid w:val="001F34B4"/>
    <w:rsid w:val="001F3549"/>
    <w:rsid w:val="001F47DC"/>
    <w:rsid w:val="001F4E3A"/>
    <w:rsid w:val="001F5E89"/>
    <w:rsid w:val="001F6155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470"/>
    <w:rsid w:val="00200802"/>
    <w:rsid w:val="002008D9"/>
    <w:rsid w:val="00200D2C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6A23"/>
    <w:rsid w:val="002070D9"/>
    <w:rsid w:val="0020770E"/>
    <w:rsid w:val="00207D0C"/>
    <w:rsid w:val="00207F2E"/>
    <w:rsid w:val="0021000F"/>
    <w:rsid w:val="0021071F"/>
    <w:rsid w:val="0021081A"/>
    <w:rsid w:val="00210A04"/>
    <w:rsid w:val="00210FF5"/>
    <w:rsid w:val="0021110F"/>
    <w:rsid w:val="002111F6"/>
    <w:rsid w:val="00211B2D"/>
    <w:rsid w:val="00211F28"/>
    <w:rsid w:val="00212433"/>
    <w:rsid w:val="00212BE2"/>
    <w:rsid w:val="00212C2C"/>
    <w:rsid w:val="00212CA0"/>
    <w:rsid w:val="00212D73"/>
    <w:rsid w:val="00212F40"/>
    <w:rsid w:val="0021311B"/>
    <w:rsid w:val="0021318A"/>
    <w:rsid w:val="002131A0"/>
    <w:rsid w:val="002135E9"/>
    <w:rsid w:val="002138C4"/>
    <w:rsid w:val="00213CE5"/>
    <w:rsid w:val="00214105"/>
    <w:rsid w:val="00214134"/>
    <w:rsid w:val="002141D9"/>
    <w:rsid w:val="002141E1"/>
    <w:rsid w:val="00214502"/>
    <w:rsid w:val="00214E00"/>
    <w:rsid w:val="00214EA3"/>
    <w:rsid w:val="002151E8"/>
    <w:rsid w:val="002152EF"/>
    <w:rsid w:val="00215B93"/>
    <w:rsid w:val="00215CC6"/>
    <w:rsid w:val="00215CF2"/>
    <w:rsid w:val="00215D33"/>
    <w:rsid w:val="00215E22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22C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7C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862"/>
    <w:rsid w:val="00225CBA"/>
    <w:rsid w:val="00225E07"/>
    <w:rsid w:val="00226074"/>
    <w:rsid w:val="0022609C"/>
    <w:rsid w:val="002263D4"/>
    <w:rsid w:val="00226CC0"/>
    <w:rsid w:val="00226F33"/>
    <w:rsid w:val="00227253"/>
    <w:rsid w:val="0022739B"/>
    <w:rsid w:val="00227675"/>
    <w:rsid w:val="00227909"/>
    <w:rsid w:val="00227D09"/>
    <w:rsid w:val="002304A0"/>
    <w:rsid w:val="00230A76"/>
    <w:rsid w:val="00230AD9"/>
    <w:rsid w:val="00230B7A"/>
    <w:rsid w:val="00230BC8"/>
    <w:rsid w:val="00230E17"/>
    <w:rsid w:val="00230FBE"/>
    <w:rsid w:val="002310D4"/>
    <w:rsid w:val="00231236"/>
    <w:rsid w:val="002315BE"/>
    <w:rsid w:val="0023174A"/>
    <w:rsid w:val="00231B15"/>
    <w:rsid w:val="00231B63"/>
    <w:rsid w:val="00231E97"/>
    <w:rsid w:val="00231F33"/>
    <w:rsid w:val="0023224E"/>
    <w:rsid w:val="0023238E"/>
    <w:rsid w:val="0023257A"/>
    <w:rsid w:val="002326C3"/>
    <w:rsid w:val="0023282F"/>
    <w:rsid w:val="002329C3"/>
    <w:rsid w:val="00232A7D"/>
    <w:rsid w:val="00232DB0"/>
    <w:rsid w:val="00232E49"/>
    <w:rsid w:val="00232E9E"/>
    <w:rsid w:val="002330F2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5ABB"/>
    <w:rsid w:val="00236749"/>
    <w:rsid w:val="002368ED"/>
    <w:rsid w:val="0023748E"/>
    <w:rsid w:val="00237A00"/>
    <w:rsid w:val="00237CAE"/>
    <w:rsid w:val="002400D3"/>
    <w:rsid w:val="00240187"/>
    <w:rsid w:val="00240287"/>
    <w:rsid w:val="00240669"/>
    <w:rsid w:val="002406B3"/>
    <w:rsid w:val="00240815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2E36"/>
    <w:rsid w:val="00243024"/>
    <w:rsid w:val="0024373E"/>
    <w:rsid w:val="00243AF9"/>
    <w:rsid w:val="00243C9D"/>
    <w:rsid w:val="00243F3F"/>
    <w:rsid w:val="002440EB"/>
    <w:rsid w:val="0024412B"/>
    <w:rsid w:val="002441C0"/>
    <w:rsid w:val="00244255"/>
    <w:rsid w:val="00244852"/>
    <w:rsid w:val="002449EF"/>
    <w:rsid w:val="00244CF4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6F47"/>
    <w:rsid w:val="0024716E"/>
    <w:rsid w:val="002479E9"/>
    <w:rsid w:val="00247DBA"/>
    <w:rsid w:val="00247E7F"/>
    <w:rsid w:val="0025069E"/>
    <w:rsid w:val="0025094D"/>
    <w:rsid w:val="00250B90"/>
    <w:rsid w:val="00250D9E"/>
    <w:rsid w:val="0025143D"/>
    <w:rsid w:val="00251557"/>
    <w:rsid w:val="00251D42"/>
    <w:rsid w:val="00251F56"/>
    <w:rsid w:val="002522C4"/>
    <w:rsid w:val="00252538"/>
    <w:rsid w:val="00252A5D"/>
    <w:rsid w:val="00252B6F"/>
    <w:rsid w:val="00252D21"/>
    <w:rsid w:val="00252EC9"/>
    <w:rsid w:val="00253023"/>
    <w:rsid w:val="0025314D"/>
    <w:rsid w:val="0025336B"/>
    <w:rsid w:val="0025361B"/>
    <w:rsid w:val="00253910"/>
    <w:rsid w:val="00253BA3"/>
    <w:rsid w:val="00253FB6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5D9F"/>
    <w:rsid w:val="00256323"/>
    <w:rsid w:val="0025634E"/>
    <w:rsid w:val="002563E5"/>
    <w:rsid w:val="00256A7A"/>
    <w:rsid w:val="00256B80"/>
    <w:rsid w:val="00257386"/>
    <w:rsid w:val="002573F2"/>
    <w:rsid w:val="0026004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1C7B"/>
    <w:rsid w:val="002622E2"/>
    <w:rsid w:val="002623E3"/>
    <w:rsid w:val="00262472"/>
    <w:rsid w:val="002626D0"/>
    <w:rsid w:val="00262882"/>
    <w:rsid w:val="00262B75"/>
    <w:rsid w:val="00262CC0"/>
    <w:rsid w:val="002630A2"/>
    <w:rsid w:val="0026313B"/>
    <w:rsid w:val="002631A6"/>
    <w:rsid w:val="002632C6"/>
    <w:rsid w:val="002637B4"/>
    <w:rsid w:val="002645BE"/>
    <w:rsid w:val="00264C66"/>
    <w:rsid w:val="00264F61"/>
    <w:rsid w:val="00264FC5"/>
    <w:rsid w:val="002650B3"/>
    <w:rsid w:val="0026520F"/>
    <w:rsid w:val="0026528B"/>
    <w:rsid w:val="0026583C"/>
    <w:rsid w:val="002662CA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12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0D3"/>
    <w:rsid w:val="002731BA"/>
    <w:rsid w:val="002731F6"/>
    <w:rsid w:val="0027357C"/>
    <w:rsid w:val="00274299"/>
    <w:rsid w:val="0027436F"/>
    <w:rsid w:val="00274860"/>
    <w:rsid w:val="00274994"/>
    <w:rsid w:val="00274AC5"/>
    <w:rsid w:val="00274CA5"/>
    <w:rsid w:val="00274E1B"/>
    <w:rsid w:val="002754E3"/>
    <w:rsid w:val="0027572A"/>
    <w:rsid w:val="00275878"/>
    <w:rsid w:val="00275AE5"/>
    <w:rsid w:val="00275B2C"/>
    <w:rsid w:val="00275F78"/>
    <w:rsid w:val="002760A2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B10"/>
    <w:rsid w:val="00283CF5"/>
    <w:rsid w:val="00283E51"/>
    <w:rsid w:val="0028440E"/>
    <w:rsid w:val="002849BB"/>
    <w:rsid w:val="002851AC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D0A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B38"/>
    <w:rsid w:val="00295CC0"/>
    <w:rsid w:val="00295E77"/>
    <w:rsid w:val="00295EC1"/>
    <w:rsid w:val="00296059"/>
    <w:rsid w:val="00296170"/>
    <w:rsid w:val="002961D6"/>
    <w:rsid w:val="00296258"/>
    <w:rsid w:val="00296621"/>
    <w:rsid w:val="002968CB"/>
    <w:rsid w:val="00296EDE"/>
    <w:rsid w:val="00297543"/>
    <w:rsid w:val="00297627"/>
    <w:rsid w:val="00297C94"/>
    <w:rsid w:val="00297CC4"/>
    <w:rsid w:val="00297E90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29EC"/>
    <w:rsid w:val="002A3056"/>
    <w:rsid w:val="002A35B8"/>
    <w:rsid w:val="002A363B"/>
    <w:rsid w:val="002A39D6"/>
    <w:rsid w:val="002A3D74"/>
    <w:rsid w:val="002A3EAA"/>
    <w:rsid w:val="002A4644"/>
    <w:rsid w:val="002A47AD"/>
    <w:rsid w:val="002A49BB"/>
    <w:rsid w:val="002A507F"/>
    <w:rsid w:val="002A54E3"/>
    <w:rsid w:val="002A5A7D"/>
    <w:rsid w:val="002A5EAC"/>
    <w:rsid w:val="002A5FF1"/>
    <w:rsid w:val="002A60D4"/>
    <w:rsid w:val="002A6505"/>
    <w:rsid w:val="002A65D0"/>
    <w:rsid w:val="002A66F5"/>
    <w:rsid w:val="002A67CA"/>
    <w:rsid w:val="002A68BE"/>
    <w:rsid w:val="002A6FDC"/>
    <w:rsid w:val="002A7516"/>
    <w:rsid w:val="002A7891"/>
    <w:rsid w:val="002A7B65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267C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8A3"/>
    <w:rsid w:val="002B5993"/>
    <w:rsid w:val="002B5B8F"/>
    <w:rsid w:val="002B5CE9"/>
    <w:rsid w:val="002B5F24"/>
    <w:rsid w:val="002B5F3A"/>
    <w:rsid w:val="002B5FFF"/>
    <w:rsid w:val="002B6453"/>
    <w:rsid w:val="002B6480"/>
    <w:rsid w:val="002B658D"/>
    <w:rsid w:val="002B686E"/>
    <w:rsid w:val="002B6BE3"/>
    <w:rsid w:val="002B6EE7"/>
    <w:rsid w:val="002B7298"/>
    <w:rsid w:val="002B77E3"/>
    <w:rsid w:val="002C0525"/>
    <w:rsid w:val="002C0572"/>
    <w:rsid w:val="002C074C"/>
    <w:rsid w:val="002C0763"/>
    <w:rsid w:val="002C0AAA"/>
    <w:rsid w:val="002C0F08"/>
    <w:rsid w:val="002C0F8D"/>
    <w:rsid w:val="002C2014"/>
    <w:rsid w:val="002C2542"/>
    <w:rsid w:val="002C260D"/>
    <w:rsid w:val="002C2855"/>
    <w:rsid w:val="002C292C"/>
    <w:rsid w:val="002C297B"/>
    <w:rsid w:val="002C2D9A"/>
    <w:rsid w:val="002C2DD8"/>
    <w:rsid w:val="002C2DF4"/>
    <w:rsid w:val="002C2F29"/>
    <w:rsid w:val="002C32F3"/>
    <w:rsid w:val="002C372F"/>
    <w:rsid w:val="002C377B"/>
    <w:rsid w:val="002C39CF"/>
    <w:rsid w:val="002C3B8C"/>
    <w:rsid w:val="002C401A"/>
    <w:rsid w:val="002C4750"/>
    <w:rsid w:val="002C4CE6"/>
    <w:rsid w:val="002C4D92"/>
    <w:rsid w:val="002C4FEC"/>
    <w:rsid w:val="002C50E7"/>
    <w:rsid w:val="002C5909"/>
    <w:rsid w:val="002C5E11"/>
    <w:rsid w:val="002C5F52"/>
    <w:rsid w:val="002C5F73"/>
    <w:rsid w:val="002C655E"/>
    <w:rsid w:val="002C65C1"/>
    <w:rsid w:val="002C6861"/>
    <w:rsid w:val="002C692F"/>
    <w:rsid w:val="002C6E04"/>
    <w:rsid w:val="002C6EE4"/>
    <w:rsid w:val="002C7297"/>
    <w:rsid w:val="002C7B62"/>
    <w:rsid w:val="002C7DF9"/>
    <w:rsid w:val="002D03E1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A"/>
    <w:rsid w:val="002D550B"/>
    <w:rsid w:val="002D553B"/>
    <w:rsid w:val="002D5820"/>
    <w:rsid w:val="002D5A22"/>
    <w:rsid w:val="002D6018"/>
    <w:rsid w:val="002D63CB"/>
    <w:rsid w:val="002D63E5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31"/>
    <w:rsid w:val="002E1ACE"/>
    <w:rsid w:val="002E1B11"/>
    <w:rsid w:val="002E1E0D"/>
    <w:rsid w:val="002E2282"/>
    <w:rsid w:val="002E2607"/>
    <w:rsid w:val="002E2783"/>
    <w:rsid w:val="002E282E"/>
    <w:rsid w:val="002E2869"/>
    <w:rsid w:val="002E28AE"/>
    <w:rsid w:val="002E29D1"/>
    <w:rsid w:val="002E2E4C"/>
    <w:rsid w:val="002E2FD7"/>
    <w:rsid w:val="002E33F4"/>
    <w:rsid w:val="002E3887"/>
    <w:rsid w:val="002E3900"/>
    <w:rsid w:val="002E3E1D"/>
    <w:rsid w:val="002E4057"/>
    <w:rsid w:val="002E4705"/>
    <w:rsid w:val="002E4A73"/>
    <w:rsid w:val="002E4C10"/>
    <w:rsid w:val="002E4D2E"/>
    <w:rsid w:val="002E4D48"/>
    <w:rsid w:val="002E4DC1"/>
    <w:rsid w:val="002E4FD7"/>
    <w:rsid w:val="002E5144"/>
    <w:rsid w:val="002E519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3A"/>
    <w:rsid w:val="002E6141"/>
    <w:rsid w:val="002E6158"/>
    <w:rsid w:val="002E635C"/>
    <w:rsid w:val="002E6386"/>
    <w:rsid w:val="002E6972"/>
    <w:rsid w:val="002E6F0D"/>
    <w:rsid w:val="002E7001"/>
    <w:rsid w:val="002E753C"/>
    <w:rsid w:val="002E758E"/>
    <w:rsid w:val="002E75C6"/>
    <w:rsid w:val="002E7EAD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0E3"/>
    <w:rsid w:val="002F26D6"/>
    <w:rsid w:val="002F2969"/>
    <w:rsid w:val="002F2B1F"/>
    <w:rsid w:val="002F2D1F"/>
    <w:rsid w:val="002F3224"/>
    <w:rsid w:val="002F3282"/>
    <w:rsid w:val="002F32BB"/>
    <w:rsid w:val="002F34F1"/>
    <w:rsid w:val="002F38CD"/>
    <w:rsid w:val="002F3B1C"/>
    <w:rsid w:val="002F3B98"/>
    <w:rsid w:val="002F3E8F"/>
    <w:rsid w:val="002F496B"/>
    <w:rsid w:val="002F5503"/>
    <w:rsid w:val="002F583B"/>
    <w:rsid w:val="002F5A50"/>
    <w:rsid w:val="002F60A8"/>
    <w:rsid w:val="002F6366"/>
    <w:rsid w:val="002F664D"/>
    <w:rsid w:val="002F6B86"/>
    <w:rsid w:val="002F7574"/>
    <w:rsid w:val="002F7592"/>
    <w:rsid w:val="003000DE"/>
    <w:rsid w:val="003005D0"/>
    <w:rsid w:val="00300606"/>
    <w:rsid w:val="00300689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573"/>
    <w:rsid w:val="00305623"/>
    <w:rsid w:val="00305ABC"/>
    <w:rsid w:val="00305B15"/>
    <w:rsid w:val="00305B6C"/>
    <w:rsid w:val="00305BB3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90C"/>
    <w:rsid w:val="00310FDA"/>
    <w:rsid w:val="00311368"/>
    <w:rsid w:val="00311630"/>
    <w:rsid w:val="00311724"/>
    <w:rsid w:val="0031191D"/>
    <w:rsid w:val="0031194E"/>
    <w:rsid w:val="00311A9B"/>
    <w:rsid w:val="00311CA7"/>
    <w:rsid w:val="00311EDF"/>
    <w:rsid w:val="00311F2C"/>
    <w:rsid w:val="00312046"/>
    <w:rsid w:val="0031229A"/>
    <w:rsid w:val="00312447"/>
    <w:rsid w:val="00312501"/>
    <w:rsid w:val="00312546"/>
    <w:rsid w:val="003127D1"/>
    <w:rsid w:val="00312850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AD1"/>
    <w:rsid w:val="00314DBB"/>
    <w:rsid w:val="00314FE0"/>
    <w:rsid w:val="00315231"/>
    <w:rsid w:val="003155BE"/>
    <w:rsid w:val="003155E7"/>
    <w:rsid w:val="003161EE"/>
    <w:rsid w:val="003162AB"/>
    <w:rsid w:val="003163AE"/>
    <w:rsid w:val="003165D0"/>
    <w:rsid w:val="00316A18"/>
    <w:rsid w:val="00316E76"/>
    <w:rsid w:val="00316F70"/>
    <w:rsid w:val="00317D17"/>
    <w:rsid w:val="00317D43"/>
    <w:rsid w:val="00320126"/>
    <w:rsid w:val="00320292"/>
    <w:rsid w:val="0032074D"/>
    <w:rsid w:val="00320B0C"/>
    <w:rsid w:val="00321566"/>
    <w:rsid w:val="00321D65"/>
    <w:rsid w:val="00321D7C"/>
    <w:rsid w:val="00321EC7"/>
    <w:rsid w:val="00321FB1"/>
    <w:rsid w:val="003221B3"/>
    <w:rsid w:val="0032244A"/>
    <w:rsid w:val="00322489"/>
    <w:rsid w:val="00322BBD"/>
    <w:rsid w:val="00322D92"/>
    <w:rsid w:val="003231E5"/>
    <w:rsid w:val="00323C74"/>
    <w:rsid w:val="00323C8C"/>
    <w:rsid w:val="0032434D"/>
    <w:rsid w:val="00324AB2"/>
    <w:rsid w:val="00324C9F"/>
    <w:rsid w:val="00324E9B"/>
    <w:rsid w:val="00324F84"/>
    <w:rsid w:val="003254AA"/>
    <w:rsid w:val="00325BA2"/>
    <w:rsid w:val="00325DEB"/>
    <w:rsid w:val="00325F0E"/>
    <w:rsid w:val="003267B2"/>
    <w:rsid w:val="00326C1C"/>
    <w:rsid w:val="0032718D"/>
    <w:rsid w:val="0032751A"/>
    <w:rsid w:val="00327670"/>
    <w:rsid w:val="00327C17"/>
    <w:rsid w:val="00327E1B"/>
    <w:rsid w:val="00330129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17D"/>
    <w:rsid w:val="0033360A"/>
    <w:rsid w:val="00333A32"/>
    <w:rsid w:val="00333D59"/>
    <w:rsid w:val="003344B9"/>
    <w:rsid w:val="0033455E"/>
    <w:rsid w:val="00334580"/>
    <w:rsid w:val="00334884"/>
    <w:rsid w:val="00334BBF"/>
    <w:rsid w:val="00334BE4"/>
    <w:rsid w:val="0033540D"/>
    <w:rsid w:val="003354EB"/>
    <w:rsid w:val="00335A9E"/>
    <w:rsid w:val="00335DDD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02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AB0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0A"/>
    <w:rsid w:val="00346C72"/>
    <w:rsid w:val="00346DFC"/>
    <w:rsid w:val="00346F00"/>
    <w:rsid w:val="00347857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0ED"/>
    <w:rsid w:val="0035234F"/>
    <w:rsid w:val="003523BF"/>
    <w:rsid w:val="003523F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C37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159"/>
    <w:rsid w:val="0036224C"/>
    <w:rsid w:val="003622A6"/>
    <w:rsid w:val="003626D0"/>
    <w:rsid w:val="003628C3"/>
    <w:rsid w:val="00362B44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5CD"/>
    <w:rsid w:val="00366CBE"/>
    <w:rsid w:val="00366D1F"/>
    <w:rsid w:val="00367004"/>
    <w:rsid w:val="00367348"/>
    <w:rsid w:val="0036738E"/>
    <w:rsid w:val="0036784B"/>
    <w:rsid w:val="00367B3F"/>
    <w:rsid w:val="00367E9B"/>
    <w:rsid w:val="00367F4F"/>
    <w:rsid w:val="00370542"/>
    <w:rsid w:val="00370832"/>
    <w:rsid w:val="00370B3F"/>
    <w:rsid w:val="00370D20"/>
    <w:rsid w:val="00370E77"/>
    <w:rsid w:val="003712B6"/>
    <w:rsid w:val="003715A2"/>
    <w:rsid w:val="003715FF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5CF"/>
    <w:rsid w:val="0037486C"/>
    <w:rsid w:val="00375028"/>
    <w:rsid w:val="003751CA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384"/>
    <w:rsid w:val="00382444"/>
    <w:rsid w:val="003827CB"/>
    <w:rsid w:val="00382C1E"/>
    <w:rsid w:val="00382C69"/>
    <w:rsid w:val="00382EB4"/>
    <w:rsid w:val="00382F08"/>
    <w:rsid w:val="003837F8"/>
    <w:rsid w:val="00383C07"/>
    <w:rsid w:val="00384D38"/>
    <w:rsid w:val="00384DF3"/>
    <w:rsid w:val="00385505"/>
    <w:rsid w:val="00385574"/>
    <w:rsid w:val="00385A50"/>
    <w:rsid w:val="0038601A"/>
    <w:rsid w:val="00386AF0"/>
    <w:rsid w:val="00386C09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666"/>
    <w:rsid w:val="00391A0A"/>
    <w:rsid w:val="00391E6E"/>
    <w:rsid w:val="00391FA0"/>
    <w:rsid w:val="00392697"/>
    <w:rsid w:val="003926E3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205"/>
    <w:rsid w:val="00397398"/>
    <w:rsid w:val="003974BB"/>
    <w:rsid w:val="0039788D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7BD"/>
    <w:rsid w:val="003A382C"/>
    <w:rsid w:val="003A387E"/>
    <w:rsid w:val="003A3AFF"/>
    <w:rsid w:val="003A3D0A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B8C"/>
    <w:rsid w:val="003A5C2F"/>
    <w:rsid w:val="003A5E8C"/>
    <w:rsid w:val="003A6621"/>
    <w:rsid w:val="003A7142"/>
    <w:rsid w:val="003A71BE"/>
    <w:rsid w:val="003A75F2"/>
    <w:rsid w:val="003A7CB5"/>
    <w:rsid w:val="003B0007"/>
    <w:rsid w:val="003B024E"/>
    <w:rsid w:val="003B05CE"/>
    <w:rsid w:val="003B05D7"/>
    <w:rsid w:val="003B0685"/>
    <w:rsid w:val="003B0868"/>
    <w:rsid w:val="003B0BF5"/>
    <w:rsid w:val="003B0C0C"/>
    <w:rsid w:val="003B0C5D"/>
    <w:rsid w:val="003B100E"/>
    <w:rsid w:val="003B112C"/>
    <w:rsid w:val="003B18ED"/>
    <w:rsid w:val="003B1997"/>
    <w:rsid w:val="003B1B65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051"/>
    <w:rsid w:val="003B6A8A"/>
    <w:rsid w:val="003B6BDF"/>
    <w:rsid w:val="003B71BE"/>
    <w:rsid w:val="003B73E0"/>
    <w:rsid w:val="003B772C"/>
    <w:rsid w:val="003B7B6D"/>
    <w:rsid w:val="003B7B94"/>
    <w:rsid w:val="003B7D27"/>
    <w:rsid w:val="003C0078"/>
    <w:rsid w:val="003C007A"/>
    <w:rsid w:val="003C0348"/>
    <w:rsid w:val="003C0BD6"/>
    <w:rsid w:val="003C1008"/>
    <w:rsid w:val="003C11BE"/>
    <w:rsid w:val="003C11E1"/>
    <w:rsid w:val="003C143D"/>
    <w:rsid w:val="003C14DC"/>
    <w:rsid w:val="003C1504"/>
    <w:rsid w:val="003C1870"/>
    <w:rsid w:val="003C1876"/>
    <w:rsid w:val="003C1970"/>
    <w:rsid w:val="003C19B4"/>
    <w:rsid w:val="003C1B8B"/>
    <w:rsid w:val="003C1C19"/>
    <w:rsid w:val="003C1E4D"/>
    <w:rsid w:val="003C2665"/>
    <w:rsid w:val="003C26D7"/>
    <w:rsid w:val="003C2DB3"/>
    <w:rsid w:val="003C303D"/>
    <w:rsid w:val="003C3235"/>
    <w:rsid w:val="003C34BB"/>
    <w:rsid w:val="003C3524"/>
    <w:rsid w:val="003C41A7"/>
    <w:rsid w:val="003C4274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5FF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0EB2"/>
    <w:rsid w:val="003D11BD"/>
    <w:rsid w:val="003D1450"/>
    <w:rsid w:val="003D1A55"/>
    <w:rsid w:val="003D1ACF"/>
    <w:rsid w:val="003D1D0F"/>
    <w:rsid w:val="003D1EFB"/>
    <w:rsid w:val="003D1F5D"/>
    <w:rsid w:val="003D1FAB"/>
    <w:rsid w:val="003D226C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115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41C"/>
    <w:rsid w:val="003E055B"/>
    <w:rsid w:val="003E11F4"/>
    <w:rsid w:val="003E1497"/>
    <w:rsid w:val="003E1581"/>
    <w:rsid w:val="003E160A"/>
    <w:rsid w:val="003E1662"/>
    <w:rsid w:val="003E1768"/>
    <w:rsid w:val="003E1778"/>
    <w:rsid w:val="003E18BC"/>
    <w:rsid w:val="003E1ABC"/>
    <w:rsid w:val="003E1CFC"/>
    <w:rsid w:val="003E1D3E"/>
    <w:rsid w:val="003E1DF1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535"/>
    <w:rsid w:val="003F38AA"/>
    <w:rsid w:val="003F3E91"/>
    <w:rsid w:val="003F4677"/>
    <w:rsid w:val="003F49D3"/>
    <w:rsid w:val="003F4CE9"/>
    <w:rsid w:val="003F4D6F"/>
    <w:rsid w:val="003F525B"/>
    <w:rsid w:val="003F59C3"/>
    <w:rsid w:val="003F5DAD"/>
    <w:rsid w:val="003F657B"/>
    <w:rsid w:val="003F68AF"/>
    <w:rsid w:val="003F6A95"/>
    <w:rsid w:val="003F6E73"/>
    <w:rsid w:val="003F7536"/>
    <w:rsid w:val="003F75FB"/>
    <w:rsid w:val="003F7664"/>
    <w:rsid w:val="003F79C8"/>
    <w:rsid w:val="004003B8"/>
    <w:rsid w:val="0040063D"/>
    <w:rsid w:val="004007F8"/>
    <w:rsid w:val="00400826"/>
    <w:rsid w:val="00400E87"/>
    <w:rsid w:val="00401138"/>
    <w:rsid w:val="0040149D"/>
    <w:rsid w:val="004014E9"/>
    <w:rsid w:val="0040151F"/>
    <w:rsid w:val="00401769"/>
    <w:rsid w:val="00402DF4"/>
    <w:rsid w:val="004030AA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8BF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98B"/>
    <w:rsid w:val="00407EA9"/>
    <w:rsid w:val="0041018F"/>
    <w:rsid w:val="004106F5"/>
    <w:rsid w:val="00410770"/>
    <w:rsid w:val="004108C9"/>
    <w:rsid w:val="00410A99"/>
    <w:rsid w:val="00410C4F"/>
    <w:rsid w:val="00410FA2"/>
    <w:rsid w:val="004112A3"/>
    <w:rsid w:val="0041147C"/>
    <w:rsid w:val="004114FF"/>
    <w:rsid w:val="004118D6"/>
    <w:rsid w:val="00411A29"/>
    <w:rsid w:val="004121DF"/>
    <w:rsid w:val="00412419"/>
    <w:rsid w:val="004137F4"/>
    <w:rsid w:val="00413A7B"/>
    <w:rsid w:val="00413B16"/>
    <w:rsid w:val="00414150"/>
    <w:rsid w:val="00414E23"/>
    <w:rsid w:val="00415193"/>
    <w:rsid w:val="004152EB"/>
    <w:rsid w:val="00415423"/>
    <w:rsid w:val="00415670"/>
    <w:rsid w:val="004156A8"/>
    <w:rsid w:val="004157C6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0AF"/>
    <w:rsid w:val="00423616"/>
    <w:rsid w:val="004237D3"/>
    <w:rsid w:val="00423CD4"/>
    <w:rsid w:val="00423DE5"/>
    <w:rsid w:val="00424BAE"/>
    <w:rsid w:val="00424BF0"/>
    <w:rsid w:val="00424C63"/>
    <w:rsid w:val="00424FC2"/>
    <w:rsid w:val="0042501E"/>
    <w:rsid w:val="004252B7"/>
    <w:rsid w:val="004253A3"/>
    <w:rsid w:val="004254D8"/>
    <w:rsid w:val="0042553C"/>
    <w:rsid w:val="0042574A"/>
    <w:rsid w:val="00425874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8DD"/>
    <w:rsid w:val="00430A74"/>
    <w:rsid w:val="00430B38"/>
    <w:rsid w:val="00430B42"/>
    <w:rsid w:val="00430D72"/>
    <w:rsid w:val="004310CC"/>
    <w:rsid w:val="0043118D"/>
    <w:rsid w:val="004316FE"/>
    <w:rsid w:val="004317A2"/>
    <w:rsid w:val="00431A5A"/>
    <w:rsid w:val="00431C6A"/>
    <w:rsid w:val="00432651"/>
    <w:rsid w:val="0043274B"/>
    <w:rsid w:val="004329C7"/>
    <w:rsid w:val="00433319"/>
    <w:rsid w:val="0043337E"/>
    <w:rsid w:val="0043349F"/>
    <w:rsid w:val="00433C69"/>
    <w:rsid w:val="00433CDC"/>
    <w:rsid w:val="00433F5F"/>
    <w:rsid w:val="0043447B"/>
    <w:rsid w:val="004346CB"/>
    <w:rsid w:val="004349F5"/>
    <w:rsid w:val="00435AD9"/>
    <w:rsid w:val="0043646C"/>
    <w:rsid w:val="00436AC9"/>
    <w:rsid w:val="00436C46"/>
    <w:rsid w:val="00436F9F"/>
    <w:rsid w:val="00436FC9"/>
    <w:rsid w:val="0043712D"/>
    <w:rsid w:val="00437244"/>
    <w:rsid w:val="0043791A"/>
    <w:rsid w:val="00437B4D"/>
    <w:rsid w:val="00437BAE"/>
    <w:rsid w:val="00437BDA"/>
    <w:rsid w:val="00437C54"/>
    <w:rsid w:val="00437D77"/>
    <w:rsid w:val="00437EE3"/>
    <w:rsid w:val="00440526"/>
    <w:rsid w:val="004406D9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973"/>
    <w:rsid w:val="00444EC5"/>
    <w:rsid w:val="0044516F"/>
    <w:rsid w:val="004457E3"/>
    <w:rsid w:val="00445CB5"/>
    <w:rsid w:val="00445FC6"/>
    <w:rsid w:val="004473BD"/>
    <w:rsid w:val="004477D2"/>
    <w:rsid w:val="00447A20"/>
    <w:rsid w:val="00447F69"/>
    <w:rsid w:val="004502D4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D9B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1F00"/>
    <w:rsid w:val="00462542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6D90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0DE"/>
    <w:rsid w:val="00471304"/>
    <w:rsid w:val="004718C0"/>
    <w:rsid w:val="00471985"/>
    <w:rsid w:val="004719D9"/>
    <w:rsid w:val="00471B55"/>
    <w:rsid w:val="00471CE9"/>
    <w:rsid w:val="00471F41"/>
    <w:rsid w:val="0047241B"/>
    <w:rsid w:val="00472724"/>
    <w:rsid w:val="00472D9B"/>
    <w:rsid w:val="00472FB3"/>
    <w:rsid w:val="00473329"/>
    <w:rsid w:val="004738A8"/>
    <w:rsid w:val="00473B22"/>
    <w:rsid w:val="00473FAF"/>
    <w:rsid w:val="00474037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1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3A5"/>
    <w:rsid w:val="00486437"/>
    <w:rsid w:val="00486724"/>
    <w:rsid w:val="004868F9"/>
    <w:rsid w:val="00486C24"/>
    <w:rsid w:val="00486F14"/>
    <w:rsid w:val="0048700B"/>
    <w:rsid w:val="00487075"/>
    <w:rsid w:val="00487149"/>
    <w:rsid w:val="004874F1"/>
    <w:rsid w:val="00487C8F"/>
    <w:rsid w:val="00487F63"/>
    <w:rsid w:val="0049003D"/>
    <w:rsid w:val="0049068E"/>
    <w:rsid w:val="00490CAD"/>
    <w:rsid w:val="00490E62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0B5"/>
    <w:rsid w:val="004921E9"/>
    <w:rsid w:val="00492521"/>
    <w:rsid w:val="00492536"/>
    <w:rsid w:val="004925A2"/>
    <w:rsid w:val="0049272E"/>
    <w:rsid w:val="004928CB"/>
    <w:rsid w:val="00492FEC"/>
    <w:rsid w:val="004930B1"/>
    <w:rsid w:val="00493217"/>
    <w:rsid w:val="0049337C"/>
    <w:rsid w:val="0049388A"/>
    <w:rsid w:val="004945C2"/>
    <w:rsid w:val="00494B69"/>
    <w:rsid w:val="00494BB4"/>
    <w:rsid w:val="00494C64"/>
    <w:rsid w:val="00494D39"/>
    <w:rsid w:val="004958EF"/>
    <w:rsid w:val="00495C80"/>
    <w:rsid w:val="00496253"/>
    <w:rsid w:val="00496418"/>
    <w:rsid w:val="00496914"/>
    <w:rsid w:val="00496B73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4C4A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B5"/>
    <w:rsid w:val="004B0AC8"/>
    <w:rsid w:val="004B0DA7"/>
    <w:rsid w:val="004B0FC6"/>
    <w:rsid w:val="004B1E60"/>
    <w:rsid w:val="004B1E95"/>
    <w:rsid w:val="004B1F76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683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9BD"/>
    <w:rsid w:val="004C0C16"/>
    <w:rsid w:val="004C0CAA"/>
    <w:rsid w:val="004C0CF0"/>
    <w:rsid w:val="004C0FC8"/>
    <w:rsid w:val="004C16C4"/>
    <w:rsid w:val="004C19DF"/>
    <w:rsid w:val="004C19F8"/>
    <w:rsid w:val="004C1B25"/>
    <w:rsid w:val="004C1EB1"/>
    <w:rsid w:val="004C25A1"/>
    <w:rsid w:val="004C2992"/>
    <w:rsid w:val="004C2A8A"/>
    <w:rsid w:val="004C2D3B"/>
    <w:rsid w:val="004C32DC"/>
    <w:rsid w:val="004C332E"/>
    <w:rsid w:val="004C34AF"/>
    <w:rsid w:val="004C35C7"/>
    <w:rsid w:val="004C37B9"/>
    <w:rsid w:val="004C436C"/>
    <w:rsid w:val="004C4CFC"/>
    <w:rsid w:val="004C4E7B"/>
    <w:rsid w:val="004C518C"/>
    <w:rsid w:val="004C54FF"/>
    <w:rsid w:val="004C5A7A"/>
    <w:rsid w:val="004C5F04"/>
    <w:rsid w:val="004C6551"/>
    <w:rsid w:val="004C66E1"/>
    <w:rsid w:val="004C66E9"/>
    <w:rsid w:val="004C675A"/>
    <w:rsid w:val="004C712E"/>
    <w:rsid w:val="004C71F0"/>
    <w:rsid w:val="004C7450"/>
    <w:rsid w:val="004C76AF"/>
    <w:rsid w:val="004C7C01"/>
    <w:rsid w:val="004C7FFC"/>
    <w:rsid w:val="004D029C"/>
    <w:rsid w:val="004D04FD"/>
    <w:rsid w:val="004D06B5"/>
    <w:rsid w:val="004D0ACA"/>
    <w:rsid w:val="004D0BB8"/>
    <w:rsid w:val="004D0C31"/>
    <w:rsid w:val="004D0C53"/>
    <w:rsid w:val="004D0FC3"/>
    <w:rsid w:val="004D100F"/>
    <w:rsid w:val="004D1168"/>
    <w:rsid w:val="004D1379"/>
    <w:rsid w:val="004D138E"/>
    <w:rsid w:val="004D14D3"/>
    <w:rsid w:val="004D1666"/>
    <w:rsid w:val="004D1AB4"/>
    <w:rsid w:val="004D1DE9"/>
    <w:rsid w:val="004D23F7"/>
    <w:rsid w:val="004D27C4"/>
    <w:rsid w:val="004D2807"/>
    <w:rsid w:val="004D2842"/>
    <w:rsid w:val="004D29F1"/>
    <w:rsid w:val="004D2A32"/>
    <w:rsid w:val="004D2CD2"/>
    <w:rsid w:val="004D2FA2"/>
    <w:rsid w:val="004D3222"/>
    <w:rsid w:val="004D33F6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1F3"/>
    <w:rsid w:val="004D668A"/>
    <w:rsid w:val="004D6C4A"/>
    <w:rsid w:val="004D6E20"/>
    <w:rsid w:val="004D6E45"/>
    <w:rsid w:val="004D6F73"/>
    <w:rsid w:val="004D7733"/>
    <w:rsid w:val="004D77B9"/>
    <w:rsid w:val="004D77E8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180"/>
    <w:rsid w:val="004E2777"/>
    <w:rsid w:val="004E284F"/>
    <w:rsid w:val="004E289E"/>
    <w:rsid w:val="004E318A"/>
    <w:rsid w:val="004E342A"/>
    <w:rsid w:val="004E3442"/>
    <w:rsid w:val="004E3674"/>
    <w:rsid w:val="004E3787"/>
    <w:rsid w:val="004E3AF8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0CC"/>
    <w:rsid w:val="004E629A"/>
    <w:rsid w:val="004E6BDE"/>
    <w:rsid w:val="004E70DD"/>
    <w:rsid w:val="004E7281"/>
    <w:rsid w:val="004E797C"/>
    <w:rsid w:val="004E7D30"/>
    <w:rsid w:val="004F022B"/>
    <w:rsid w:val="004F0ACA"/>
    <w:rsid w:val="004F0AF4"/>
    <w:rsid w:val="004F0D2C"/>
    <w:rsid w:val="004F0D62"/>
    <w:rsid w:val="004F16B3"/>
    <w:rsid w:val="004F2118"/>
    <w:rsid w:val="004F211F"/>
    <w:rsid w:val="004F2493"/>
    <w:rsid w:val="004F282B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808"/>
    <w:rsid w:val="004F695F"/>
    <w:rsid w:val="004F6C72"/>
    <w:rsid w:val="004F6DAD"/>
    <w:rsid w:val="004F6E50"/>
    <w:rsid w:val="004F70E3"/>
    <w:rsid w:val="004F77B0"/>
    <w:rsid w:val="004F7AB8"/>
    <w:rsid w:val="00500ED8"/>
    <w:rsid w:val="005010E3"/>
    <w:rsid w:val="00502030"/>
    <w:rsid w:val="00502048"/>
    <w:rsid w:val="00502276"/>
    <w:rsid w:val="00502943"/>
    <w:rsid w:val="00502ECC"/>
    <w:rsid w:val="005033DA"/>
    <w:rsid w:val="00503A63"/>
    <w:rsid w:val="00503B0B"/>
    <w:rsid w:val="00503B16"/>
    <w:rsid w:val="00503EFE"/>
    <w:rsid w:val="00503FA0"/>
    <w:rsid w:val="0050417B"/>
    <w:rsid w:val="00504F18"/>
    <w:rsid w:val="00505502"/>
    <w:rsid w:val="005059BB"/>
    <w:rsid w:val="005062F8"/>
    <w:rsid w:val="005062F9"/>
    <w:rsid w:val="0050637C"/>
    <w:rsid w:val="00506437"/>
    <w:rsid w:val="005066B0"/>
    <w:rsid w:val="00506F2F"/>
    <w:rsid w:val="0050739E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3EA"/>
    <w:rsid w:val="0051243D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4E40"/>
    <w:rsid w:val="00515050"/>
    <w:rsid w:val="005151AA"/>
    <w:rsid w:val="005154E6"/>
    <w:rsid w:val="00515758"/>
    <w:rsid w:val="00516008"/>
    <w:rsid w:val="00516747"/>
    <w:rsid w:val="005167DA"/>
    <w:rsid w:val="00516860"/>
    <w:rsid w:val="00516BFC"/>
    <w:rsid w:val="00516C59"/>
    <w:rsid w:val="00516D93"/>
    <w:rsid w:val="00516DDA"/>
    <w:rsid w:val="00516E3B"/>
    <w:rsid w:val="005179CE"/>
    <w:rsid w:val="00517A87"/>
    <w:rsid w:val="00517BF9"/>
    <w:rsid w:val="00517F70"/>
    <w:rsid w:val="00520129"/>
    <w:rsid w:val="0052096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27F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344"/>
    <w:rsid w:val="0053165C"/>
    <w:rsid w:val="00531CBD"/>
    <w:rsid w:val="00531E6F"/>
    <w:rsid w:val="005323C4"/>
    <w:rsid w:val="0053240B"/>
    <w:rsid w:val="005329EB"/>
    <w:rsid w:val="00532BC6"/>
    <w:rsid w:val="005333E2"/>
    <w:rsid w:val="00533EE3"/>
    <w:rsid w:val="00533FEA"/>
    <w:rsid w:val="0053416C"/>
    <w:rsid w:val="0053455B"/>
    <w:rsid w:val="0053483C"/>
    <w:rsid w:val="005351ED"/>
    <w:rsid w:val="00535375"/>
    <w:rsid w:val="005354A7"/>
    <w:rsid w:val="00535609"/>
    <w:rsid w:val="005359B5"/>
    <w:rsid w:val="005359F4"/>
    <w:rsid w:val="00535A32"/>
    <w:rsid w:val="00535C97"/>
    <w:rsid w:val="00535F00"/>
    <w:rsid w:val="00536279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EF4"/>
    <w:rsid w:val="00540F56"/>
    <w:rsid w:val="00540F6F"/>
    <w:rsid w:val="005410EC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79B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54"/>
    <w:rsid w:val="00555EBF"/>
    <w:rsid w:val="005562D1"/>
    <w:rsid w:val="005570F4"/>
    <w:rsid w:val="00557BE4"/>
    <w:rsid w:val="00557CBB"/>
    <w:rsid w:val="00557FA6"/>
    <w:rsid w:val="00560094"/>
    <w:rsid w:val="00560371"/>
    <w:rsid w:val="0056075E"/>
    <w:rsid w:val="00560C51"/>
    <w:rsid w:val="005615C8"/>
    <w:rsid w:val="0056160F"/>
    <w:rsid w:val="00561663"/>
    <w:rsid w:val="0056171D"/>
    <w:rsid w:val="00561727"/>
    <w:rsid w:val="0056181A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850"/>
    <w:rsid w:val="0056390E"/>
    <w:rsid w:val="005639EE"/>
    <w:rsid w:val="00564013"/>
    <w:rsid w:val="00564413"/>
    <w:rsid w:val="00564B06"/>
    <w:rsid w:val="00564BBF"/>
    <w:rsid w:val="00565743"/>
    <w:rsid w:val="00565957"/>
    <w:rsid w:val="00565972"/>
    <w:rsid w:val="00566418"/>
    <w:rsid w:val="00566689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0F01"/>
    <w:rsid w:val="0057100C"/>
    <w:rsid w:val="00571629"/>
    <w:rsid w:val="00571774"/>
    <w:rsid w:val="0057178B"/>
    <w:rsid w:val="00571AE5"/>
    <w:rsid w:val="00571C91"/>
    <w:rsid w:val="00571C9B"/>
    <w:rsid w:val="00571CBD"/>
    <w:rsid w:val="005722B7"/>
    <w:rsid w:val="0057242F"/>
    <w:rsid w:val="005726D2"/>
    <w:rsid w:val="00572B4A"/>
    <w:rsid w:val="00572BA9"/>
    <w:rsid w:val="005733D1"/>
    <w:rsid w:val="005734F1"/>
    <w:rsid w:val="005735BE"/>
    <w:rsid w:val="00573791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22"/>
    <w:rsid w:val="00583598"/>
    <w:rsid w:val="005835C1"/>
    <w:rsid w:val="0058379B"/>
    <w:rsid w:val="00583935"/>
    <w:rsid w:val="00583B93"/>
    <w:rsid w:val="00583CC7"/>
    <w:rsid w:val="00583DC4"/>
    <w:rsid w:val="00583E8E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ECE"/>
    <w:rsid w:val="00585EE5"/>
    <w:rsid w:val="00586268"/>
    <w:rsid w:val="005864C4"/>
    <w:rsid w:val="005868A0"/>
    <w:rsid w:val="005868A7"/>
    <w:rsid w:val="00586971"/>
    <w:rsid w:val="00586AD4"/>
    <w:rsid w:val="00586C2D"/>
    <w:rsid w:val="00586E60"/>
    <w:rsid w:val="0058718E"/>
    <w:rsid w:val="005874B2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A58"/>
    <w:rsid w:val="00591E1F"/>
    <w:rsid w:val="00592017"/>
    <w:rsid w:val="00592A09"/>
    <w:rsid w:val="00592A3B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1EB"/>
    <w:rsid w:val="0059453D"/>
    <w:rsid w:val="005946FC"/>
    <w:rsid w:val="005952BD"/>
    <w:rsid w:val="0059555E"/>
    <w:rsid w:val="005957DE"/>
    <w:rsid w:val="00595895"/>
    <w:rsid w:val="0059596A"/>
    <w:rsid w:val="00595AE3"/>
    <w:rsid w:val="00595DB2"/>
    <w:rsid w:val="005961B9"/>
    <w:rsid w:val="005969A9"/>
    <w:rsid w:val="00596A7E"/>
    <w:rsid w:val="00596AC1"/>
    <w:rsid w:val="0059718C"/>
    <w:rsid w:val="00597782"/>
    <w:rsid w:val="00597F39"/>
    <w:rsid w:val="005A0107"/>
    <w:rsid w:val="005A01D5"/>
    <w:rsid w:val="005A13A9"/>
    <w:rsid w:val="005A16E2"/>
    <w:rsid w:val="005A227B"/>
    <w:rsid w:val="005A2BB2"/>
    <w:rsid w:val="005A35A5"/>
    <w:rsid w:val="005A35F7"/>
    <w:rsid w:val="005A363B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5FD2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7C9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AE5"/>
    <w:rsid w:val="005B3C1E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05E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5CF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8C3"/>
    <w:rsid w:val="005C5A01"/>
    <w:rsid w:val="005C5A8F"/>
    <w:rsid w:val="005C5AE7"/>
    <w:rsid w:val="005C5E75"/>
    <w:rsid w:val="005C64DD"/>
    <w:rsid w:val="005C702B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927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1EFF"/>
    <w:rsid w:val="005E230D"/>
    <w:rsid w:val="005E2315"/>
    <w:rsid w:val="005E23A7"/>
    <w:rsid w:val="005E26E5"/>
    <w:rsid w:val="005E293A"/>
    <w:rsid w:val="005E2B18"/>
    <w:rsid w:val="005E336E"/>
    <w:rsid w:val="005E3A7C"/>
    <w:rsid w:val="005E3AE7"/>
    <w:rsid w:val="005E3D6C"/>
    <w:rsid w:val="005E4159"/>
    <w:rsid w:val="005E45D2"/>
    <w:rsid w:val="005E466E"/>
    <w:rsid w:val="005E48C0"/>
    <w:rsid w:val="005E4A3B"/>
    <w:rsid w:val="005E507B"/>
    <w:rsid w:val="005E5807"/>
    <w:rsid w:val="005E5E13"/>
    <w:rsid w:val="005E6288"/>
    <w:rsid w:val="005E66C6"/>
    <w:rsid w:val="005E69FA"/>
    <w:rsid w:val="005E6E58"/>
    <w:rsid w:val="005E6E6A"/>
    <w:rsid w:val="005E72DE"/>
    <w:rsid w:val="005E7537"/>
    <w:rsid w:val="005E75E2"/>
    <w:rsid w:val="005E7EAD"/>
    <w:rsid w:val="005F0243"/>
    <w:rsid w:val="005F0839"/>
    <w:rsid w:val="005F0C3B"/>
    <w:rsid w:val="005F0C49"/>
    <w:rsid w:val="005F0E6A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4E8"/>
    <w:rsid w:val="005F6BB0"/>
    <w:rsid w:val="005F6BF6"/>
    <w:rsid w:val="005F75A4"/>
    <w:rsid w:val="005F77F4"/>
    <w:rsid w:val="005F79AD"/>
    <w:rsid w:val="005F7AF1"/>
    <w:rsid w:val="005F7EB8"/>
    <w:rsid w:val="006000D4"/>
    <w:rsid w:val="00600179"/>
    <w:rsid w:val="00600789"/>
    <w:rsid w:val="00600B5F"/>
    <w:rsid w:val="00600DA0"/>
    <w:rsid w:val="00600F60"/>
    <w:rsid w:val="00601237"/>
    <w:rsid w:val="006013BD"/>
    <w:rsid w:val="006016A7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352"/>
    <w:rsid w:val="006063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2A8"/>
    <w:rsid w:val="00611745"/>
    <w:rsid w:val="00611D31"/>
    <w:rsid w:val="00612BE5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E83"/>
    <w:rsid w:val="00615F7C"/>
    <w:rsid w:val="00615F92"/>
    <w:rsid w:val="00616024"/>
    <w:rsid w:val="0061612E"/>
    <w:rsid w:val="0061618F"/>
    <w:rsid w:val="006163B2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5C0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AE8"/>
    <w:rsid w:val="00624D14"/>
    <w:rsid w:val="00625052"/>
    <w:rsid w:val="006251C0"/>
    <w:rsid w:val="006253BB"/>
    <w:rsid w:val="006254BB"/>
    <w:rsid w:val="0062578C"/>
    <w:rsid w:val="00625B46"/>
    <w:rsid w:val="00625E24"/>
    <w:rsid w:val="00625EE0"/>
    <w:rsid w:val="00625F01"/>
    <w:rsid w:val="00626980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078A"/>
    <w:rsid w:val="0063130E"/>
    <w:rsid w:val="0063158D"/>
    <w:rsid w:val="006316CB"/>
    <w:rsid w:val="00631B03"/>
    <w:rsid w:val="00631D24"/>
    <w:rsid w:val="00632308"/>
    <w:rsid w:val="006324FE"/>
    <w:rsid w:val="0063272F"/>
    <w:rsid w:val="00632977"/>
    <w:rsid w:val="00632EE8"/>
    <w:rsid w:val="00632F71"/>
    <w:rsid w:val="006339D8"/>
    <w:rsid w:val="00634021"/>
    <w:rsid w:val="00634070"/>
    <w:rsid w:val="006342D8"/>
    <w:rsid w:val="0063435A"/>
    <w:rsid w:val="006344E2"/>
    <w:rsid w:val="0063451E"/>
    <w:rsid w:val="00634CBC"/>
    <w:rsid w:val="00635338"/>
    <w:rsid w:val="006360E3"/>
    <w:rsid w:val="00636248"/>
    <w:rsid w:val="00636393"/>
    <w:rsid w:val="00636784"/>
    <w:rsid w:val="00636AA8"/>
    <w:rsid w:val="00636DFA"/>
    <w:rsid w:val="00637898"/>
    <w:rsid w:val="00637AE2"/>
    <w:rsid w:val="00637D0B"/>
    <w:rsid w:val="00637E8F"/>
    <w:rsid w:val="0064005F"/>
    <w:rsid w:val="00640272"/>
    <w:rsid w:val="0064096C"/>
    <w:rsid w:val="00640C1D"/>
    <w:rsid w:val="00640DC0"/>
    <w:rsid w:val="00640EBC"/>
    <w:rsid w:val="0064125D"/>
    <w:rsid w:val="0064180B"/>
    <w:rsid w:val="00641853"/>
    <w:rsid w:val="006418E5"/>
    <w:rsid w:val="00641E04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308"/>
    <w:rsid w:val="006444E8"/>
    <w:rsid w:val="006448C8"/>
    <w:rsid w:val="00644D3A"/>
    <w:rsid w:val="00645382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8AF"/>
    <w:rsid w:val="0065190D"/>
    <w:rsid w:val="00651E84"/>
    <w:rsid w:val="00651FDB"/>
    <w:rsid w:val="006522D6"/>
    <w:rsid w:val="00652707"/>
    <w:rsid w:val="00652ABC"/>
    <w:rsid w:val="006530A6"/>
    <w:rsid w:val="006536D9"/>
    <w:rsid w:val="00653E81"/>
    <w:rsid w:val="006540FC"/>
    <w:rsid w:val="006544A0"/>
    <w:rsid w:val="006546A6"/>
    <w:rsid w:val="006546C3"/>
    <w:rsid w:val="00654C4A"/>
    <w:rsid w:val="00654D03"/>
    <w:rsid w:val="00654DBF"/>
    <w:rsid w:val="00654DFA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852"/>
    <w:rsid w:val="00656912"/>
    <w:rsid w:val="00656DF1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00"/>
    <w:rsid w:val="00660B2C"/>
    <w:rsid w:val="006615F4"/>
    <w:rsid w:val="00661664"/>
    <w:rsid w:val="006617B3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BE9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83A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0C9"/>
    <w:rsid w:val="00673A14"/>
    <w:rsid w:val="00673A3B"/>
    <w:rsid w:val="00673A54"/>
    <w:rsid w:val="0067487D"/>
    <w:rsid w:val="00674A85"/>
    <w:rsid w:val="00674B19"/>
    <w:rsid w:val="00674F78"/>
    <w:rsid w:val="0067517E"/>
    <w:rsid w:val="006757BF"/>
    <w:rsid w:val="00675F08"/>
    <w:rsid w:val="006761D2"/>
    <w:rsid w:val="00676FCA"/>
    <w:rsid w:val="00677662"/>
    <w:rsid w:val="0067798D"/>
    <w:rsid w:val="00677BD6"/>
    <w:rsid w:val="00677D23"/>
    <w:rsid w:val="00677FE5"/>
    <w:rsid w:val="006802EE"/>
    <w:rsid w:val="006807E4"/>
    <w:rsid w:val="00681027"/>
    <w:rsid w:val="00681883"/>
    <w:rsid w:val="00681A52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948"/>
    <w:rsid w:val="00685C4B"/>
    <w:rsid w:val="00686748"/>
    <w:rsid w:val="00686821"/>
    <w:rsid w:val="00686D25"/>
    <w:rsid w:val="00686EC6"/>
    <w:rsid w:val="00687063"/>
    <w:rsid w:val="0068784B"/>
    <w:rsid w:val="006879D0"/>
    <w:rsid w:val="00687C4D"/>
    <w:rsid w:val="00687C77"/>
    <w:rsid w:val="00690440"/>
    <w:rsid w:val="006904EB"/>
    <w:rsid w:val="00690874"/>
    <w:rsid w:val="00690D2B"/>
    <w:rsid w:val="00691511"/>
    <w:rsid w:val="006917DB"/>
    <w:rsid w:val="006918B5"/>
    <w:rsid w:val="00691B8E"/>
    <w:rsid w:val="00691D6D"/>
    <w:rsid w:val="00692D4A"/>
    <w:rsid w:val="0069311D"/>
    <w:rsid w:val="006933D8"/>
    <w:rsid w:val="00693527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58DB"/>
    <w:rsid w:val="00696234"/>
    <w:rsid w:val="00696BC0"/>
    <w:rsid w:val="00696BC1"/>
    <w:rsid w:val="0069703C"/>
    <w:rsid w:val="00697500"/>
    <w:rsid w:val="006976B7"/>
    <w:rsid w:val="00697769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C8A"/>
    <w:rsid w:val="006A0E9B"/>
    <w:rsid w:val="006A0EA7"/>
    <w:rsid w:val="006A0EE4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32A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1E6B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30B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02E"/>
    <w:rsid w:val="006C1788"/>
    <w:rsid w:val="006C1796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4EC"/>
    <w:rsid w:val="006C35D2"/>
    <w:rsid w:val="006C3961"/>
    <w:rsid w:val="006C3B13"/>
    <w:rsid w:val="006C3E15"/>
    <w:rsid w:val="006C521C"/>
    <w:rsid w:val="006C5237"/>
    <w:rsid w:val="006C54C2"/>
    <w:rsid w:val="006C58DC"/>
    <w:rsid w:val="006C5EFB"/>
    <w:rsid w:val="006C613E"/>
    <w:rsid w:val="006C6510"/>
    <w:rsid w:val="006C75FC"/>
    <w:rsid w:val="006C771F"/>
    <w:rsid w:val="006C78A2"/>
    <w:rsid w:val="006C7AF7"/>
    <w:rsid w:val="006C7D94"/>
    <w:rsid w:val="006C7DFC"/>
    <w:rsid w:val="006D0357"/>
    <w:rsid w:val="006D039F"/>
    <w:rsid w:val="006D0494"/>
    <w:rsid w:val="006D0954"/>
    <w:rsid w:val="006D0A01"/>
    <w:rsid w:val="006D0AAA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9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342F"/>
    <w:rsid w:val="006E3850"/>
    <w:rsid w:val="006E4280"/>
    <w:rsid w:val="006E43DA"/>
    <w:rsid w:val="006E45AD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26"/>
    <w:rsid w:val="006E7E32"/>
    <w:rsid w:val="006F002E"/>
    <w:rsid w:val="006F050B"/>
    <w:rsid w:val="006F081B"/>
    <w:rsid w:val="006F0A80"/>
    <w:rsid w:val="006F0C56"/>
    <w:rsid w:val="006F0F09"/>
    <w:rsid w:val="006F0F16"/>
    <w:rsid w:val="006F0F3C"/>
    <w:rsid w:val="006F1295"/>
    <w:rsid w:val="006F15F4"/>
    <w:rsid w:val="006F193C"/>
    <w:rsid w:val="006F1A4D"/>
    <w:rsid w:val="006F229E"/>
    <w:rsid w:val="006F2788"/>
    <w:rsid w:val="006F2A20"/>
    <w:rsid w:val="006F2D2C"/>
    <w:rsid w:val="006F2EC3"/>
    <w:rsid w:val="006F30F4"/>
    <w:rsid w:val="006F32CF"/>
    <w:rsid w:val="006F3567"/>
    <w:rsid w:val="006F3729"/>
    <w:rsid w:val="006F3849"/>
    <w:rsid w:val="006F38B1"/>
    <w:rsid w:val="006F40D7"/>
    <w:rsid w:val="006F48DE"/>
    <w:rsid w:val="006F48EC"/>
    <w:rsid w:val="006F50F9"/>
    <w:rsid w:val="006F58D1"/>
    <w:rsid w:val="006F5B57"/>
    <w:rsid w:val="006F5BEC"/>
    <w:rsid w:val="006F5F01"/>
    <w:rsid w:val="006F6448"/>
    <w:rsid w:val="006F6751"/>
    <w:rsid w:val="006F7507"/>
    <w:rsid w:val="006F7654"/>
    <w:rsid w:val="006F76CF"/>
    <w:rsid w:val="006F7D49"/>
    <w:rsid w:val="006F7D64"/>
    <w:rsid w:val="006F7E23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9F8"/>
    <w:rsid w:val="00703B80"/>
    <w:rsid w:val="0070427B"/>
    <w:rsid w:val="00704AA7"/>
    <w:rsid w:val="00704B29"/>
    <w:rsid w:val="007050BE"/>
    <w:rsid w:val="007053E4"/>
    <w:rsid w:val="00705AF7"/>
    <w:rsid w:val="00705C58"/>
    <w:rsid w:val="00705E72"/>
    <w:rsid w:val="00705F34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20A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3E22"/>
    <w:rsid w:val="00714704"/>
    <w:rsid w:val="00715236"/>
    <w:rsid w:val="007155F6"/>
    <w:rsid w:val="0071587E"/>
    <w:rsid w:val="007159D1"/>
    <w:rsid w:val="00715EAB"/>
    <w:rsid w:val="00716245"/>
    <w:rsid w:val="007165E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5C9"/>
    <w:rsid w:val="00723945"/>
    <w:rsid w:val="00723A6F"/>
    <w:rsid w:val="007242B8"/>
    <w:rsid w:val="00724658"/>
    <w:rsid w:val="00724C04"/>
    <w:rsid w:val="00724CD1"/>
    <w:rsid w:val="00724E83"/>
    <w:rsid w:val="00725161"/>
    <w:rsid w:val="00725495"/>
    <w:rsid w:val="00725599"/>
    <w:rsid w:val="00725971"/>
    <w:rsid w:val="00726220"/>
    <w:rsid w:val="0072636B"/>
    <w:rsid w:val="007263FE"/>
    <w:rsid w:val="007264BE"/>
    <w:rsid w:val="007267FB"/>
    <w:rsid w:val="007272CA"/>
    <w:rsid w:val="0072732F"/>
    <w:rsid w:val="0072750B"/>
    <w:rsid w:val="007276C4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0E5F"/>
    <w:rsid w:val="00731116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D2C"/>
    <w:rsid w:val="00737FA5"/>
    <w:rsid w:val="00740144"/>
    <w:rsid w:val="007404CA"/>
    <w:rsid w:val="0074064C"/>
    <w:rsid w:val="00740A73"/>
    <w:rsid w:val="00740DB3"/>
    <w:rsid w:val="00740E9F"/>
    <w:rsid w:val="00741438"/>
    <w:rsid w:val="0074150A"/>
    <w:rsid w:val="00741648"/>
    <w:rsid w:val="007417BD"/>
    <w:rsid w:val="00741B1D"/>
    <w:rsid w:val="00741E03"/>
    <w:rsid w:val="007425E9"/>
    <w:rsid w:val="00742752"/>
    <w:rsid w:val="00743A6F"/>
    <w:rsid w:val="00743AF2"/>
    <w:rsid w:val="00743CF1"/>
    <w:rsid w:val="0074416A"/>
    <w:rsid w:val="007441E3"/>
    <w:rsid w:val="0074444E"/>
    <w:rsid w:val="00744507"/>
    <w:rsid w:val="00744A69"/>
    <w:rsid w:val="00744D2E"/>
    <w:rsid w:val="00744DC3"/>
    <w:rsid w:val="00744E19"/>
    <w:rsid w:val="00745032"/>
    <w:rsid w:val="0074530F"/>
    <w:rsid w:val="00745432"/>
    <w:rsid w:val="00745933"/>
    <w:rsid w:val="00745E26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BC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75B"/>
    <w:rsid w:val="00755C15"/>
    <w:rsid w:val="007561FD"/>
    <w:rsid w:val="00756234"/>
    <w:rsid w:val="007564E2"/>
    <w:rsid w:val="00756724"/>
    <w:rsid w:val="0075699E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5A"/>
    <w:rsid w:val="00760DBE"/>
    <w:rsid w:val="007616D1"/>
    <w:rsid w:val="0076186B"/>
    <w:rsid w:val="00761B92"/>
    <w:rsid w:val="00761E8D"/>
    <w:rsid w:val="00761F63"/>
    <w:rsid w:val="00762216"/>
    <w:rsid w:val="00762269"/>
    <w:rsid w:val="0076228C"/>
    <w:rsid w:val="00762A37"/>
    <w:rsid w:val="00762AF6"/>
    <w:rsid w:val="00762B91"/>
    <w:rsid w:val="00763387"/>
    <w:rsid w:val="0076341D"/>
    <w:rsid w:val="0076343F"/>
    <w:rsid w:val="0076345B"/>
    <w:rsid w:val="00763831"/>
    <w:rsid w:val="00763928"/>
    <w:rsid w:val="00764679"/>
    <w:rsid w:val="00764B69"/>
    <w:rsid w:val="00765254"/>
    <w:rsid w:val="0076546E"/>
    <w:rsid w:val="007658A5"/>
    <w:rsid w:val="00765F75"/>
    <w:rsid w:val="0076628F"/>
    <w:rsid w:val="00766476"/>
    <w:rsid w:val="00766560"/>
    <w:rsid w:val="00766608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1D3"/>
    <w:rsid w:val="00770248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13F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DB0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7FC"/>
    <w:rsid w:val="00776AF1"/>
    <w:rsid w:val="00776C7A"/>
    <w:rsid w:val="00777014"/>
    <w:rsid w:val="00777253"/>
    <w:rsid w:val="00777579"/>
    <w:rsid w:val="0077765A"/>
    <w:rsid w:val="00777667"/>
    <w:rsid w:val="007776C6"/>
    <w:rsid w:val="00777EA7"/>
    <w:rsid w:val="007803EE"/>
    <w:rsid w:val="00780D7C"/>
    <w:rsid w:val="0078108D"/>
    <w:rsid w:val="007810BE"/>
    <w:rsid w:val="0078152F"/>
    <w:rsid w:val="00781723"/>
    <w:rsid w:val="0078184A"/>
    <w:rsid w:val="0078199A"/>
    <w:rsid w:val="00781B08"/>
    <w:rsid w:val="00781D4E"/>
    <w:rsid w:val="00781E59"/>
    <w:rsid w:val="00781FAB"/>
    <w:rsid w:val="00782152"/>
    <w:rsid w:val="00782343"/>
    <w:rsid w:val="007824B9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3F57"/>
    <w:rsid w:val="007840B7"/>
    <w:rsid w:val="00784386"/>
    <w:rsid w:val="00784506"/>
    <w:rsid w:val="007846EF"/>
    <w:rsid w:val="00784970"/>
    <w:rsid w:val="00784E04"/>
    <w:rsid w:val="0078512C"/>
    <w:rsid w:val="007852AA"/>
    <w:rsid w:val="007852BE"/>
    <w:rsid w:val="007853D2"/>
    <w:rsid w:val="00785407"/>
    <w:rsid w:val="00785442"/>
    <w:rsid w:val="007854DD"/>
    <w:rsid w:val="0078554F"/>
    <w:rsid w:val="007858A1"/>
    <w:rsid w:val="00785974"/>
    <w:rsid w:val="00785B0E"/>
    <w:rsid w:val="00785F3E"/>
    <w:rsid w:val="00785F75"/>
    <w:rsid w:val="0078671B"/>
    <w:rsid w:val="00786800"/>
    <w:rsid w:val="00786BBA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4EA"/>
    <w:rsid w:val="00794CEA"/>
    <w:rsid w:val="007959D2"/>
    <w:rsid w:val="00795D29"/>
    <w:rsid w:val="007960A2"/>
    <w:rsid w:val="0079613B"/>
    <w:rsid w:val="007962E2"/>
    <w:rsid w:val="007963B5"/>
    <w:rsid w:val="00796B44"/>
    <w:rsid w:val="00796E91"/>
    <w:rsid w:val="0079793E"/>
    <w:rsid w:val="00797B09"/>
    <w:rsid w:val="00797BA3"/>
    <w:rsid w:val="00797C24"/>
    <w:rsid w:val="00797EF7"/>
    <w:rsid w:val="007A00CA"/>
    <w:rsid w:val="007A03E7"/>
    <w:rsid w:val="007A076A"/>
    <w:rsid w:val="007A0F1A"/>
    <w:rsid w:val="007A10D5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22C"/>
    <w:rsid w:val="007A3277"/>
    <w:rsid w:val="007A33A3"/>
    <w:rsid w:val="007A3520"/>
    <w:rsid w:val="007A39B2"/>
    <w:rsid w:val="007A3B11"/>
    <w:rsid w:val="007A3C91"/>
    <w:rsid w:val="007A3F09"/>
    <w:rsid w:val="007A3F27"/>
    <w:rsid w:val="007A4178"/>
    <w:rsid w:val="007A4399"/>
    <w:rsid w:val="007A43E3"/>
    <w:rsid w:val="007A4AA9"/>
    <w:rsid w:val="007A4C52"/>
    <w:rsid w:val="007A4C7A"/>
    <w:rsid w:val="007A4DE4"/>
    <w:rsid w:val="007A4E40"/>
    <w:rsid w:val="007A5110"/>
    <w:rsid w:val="007A5784"/>
    <w:rsid w:val="007A591E"/>
    <w:rsid w:val="007A5A5F"/>
    <w:rsid w:val="007A607B"/>
    <w:rsid w:val="007A74C2"/>
    <w:rsid w:val="007B007F"/>
    <w:rsid w:val="007B057D"/>
    <w:rsid w:val="007B06E8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2C2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964"/>
    <w:rsid w:val="007B6BF8"/>
    <w:rsid w:val="007B6F12"/>
    <w:rsid w:val="007B7A6E"/>
    <w:rsid w:val="007B7C2F"/>
    <w:rsid w:val="007C029C"/>
    <w:rsid w:val="007C02DA"/>
    <w:rsid w:val="007C02EF"/>
    <w:rsid w:val="007C04CE"/>
    <w:rsid w:val="007C090A"/>
    <w:rsid w:val="007C1030"/>
    <w:rsid w:val="007C10EA"/>
    <w:rsid w:val="007C121C"/>
    <w:rsid w:val="007C13F3"/>
    <w:rsid w:val="007C1831"/>
    <w:rsid w:val="007C1AF8"/>
    <w:rsid w:val="007C1D88"/>
    <w:rsid w:val="007C205E"/>
    <w:rsid w:val="007C209A"/>
    <w:rsid w:val="007C214A"/>
    <w:rsid w:val="007C2262"/>
    <w:rsid w:val="007C2351"/>
    <w:rsid w:val="007C276B"/>
    <w:rsid w:val="007C28D9"/>
    <w:rsid w:val="007C3041"/>
    <w:rsid w:val="007C317E"/>
    <w:rsid w:val="007C3ABE"/>
    <w:rsid w:val="007C3D27"/>
    <w:rsid w:val="007C4296"/>
    <w:rsid w:val="007C4301"/>
    <w:rsid w:val="007C430F"/>
    <w:rsid w:val="007C4960"/>
    <w:rsid w:val="007C4AB3"/>
    <w:rsid w:val="007C4BB6"/>
    <w:rsid w:val="007C5A3F"/>
    <w:rsid w:val="007C5A45"/>
    <w:rsid w:val="007C5AE1"/>
    <w:rsid w:val="007C5CE0"/>
    <w:rsid w:val="007C5E01"/>
    <w:rsid w:val="007C5E5E"/>
    <w:rsid w:val="007C5F44"/>
    <w:rsid w:val="007C615F"/>
    <w:rsid w:val="007C6840"/>
    <w:rsid w:val="007C6BC1"/>
    <w:rsid w:val="007C6C9B"/>
    <w:rsid w:val="007C6F98"/>
    <w:rsid w:val="007C70C7"/>
    <w:rsid w:val="007C71F9"/>
    <w:rsid w:val="007C740F"/>
    <w:rsid w:val="007C7469"/>
    <w:rsid w:val="007C7520"/>
    <w:rsid w:val="007C77F3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1BD6"/>
    <w:rsid w:val="007D22F6"/>
    <w:rsid w:val="007D252C"/>
    <w:rsid w:val="007D29B6"/>
    <w:rsid w:val="007D2E8C"/>
    <w:rsid w:val="007D3341"/>
    <w:rsid w:val="007D34B1"/>
    <w:rsid w:val="007D36AD"/>
    <w:rsid w:val="007D37E3"/>
    <w:rsid w:val="007D3B46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158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0BB5"/>
    <w:rsid w:val="007E160D"/>
    <w:rsid w:val="007E1790"/>
    <w:rsid w:val="007E1B84"/>
    <w:rsid w:val="007E1FB9"/>
    <w:rsid w:val="007E2109"/>
    <w:rsid w:val="007E226A"/>
    <w:rsid w:val="007E2428"/>
    <w:rsid w:val="007E252A"/>
    <w:rsid w:val="007E27EF"/>
    <w:rsid w:val="007E2A19"/>
    <w:rsid w:val="007E2B60"/>
    <w:rsid w:val="007E2E1C"/>
    <w:rsid w:val="007E3034"/>
    <w:rsid w:val="007E36DC"/>
    <w:rsid w:val="007E384C"/>
    <w:rsid w:val="007E3FD6"/>
    <w:rsid w:val="007E40B2"/>
    <w:rsid w:val="007E4460"/>
    <w:rsid w:val="007E446F"/>
    <w:rsid w:val="007E44B5"/>
    <w:rsid w:val="007E4557"/>
    <w:rsid w:val="007E482C"/>
    <w:rsid w:val="007E4C81"/>
    <w:rsid w:val="007E4D57"/>
    <w:rsid w:val="007E4F45"/>
    <w:rsid w:val="007E502E"/>
    <w:rsid w:val="007E5130"/>
    <w:rsid w:val="007E536D"/>
    <w:rsid w:val="007E5B55"/>
    <w:rsid w:val="007E5EB6"/>
    <w:rsid w:val="007E5FD3"/>
    <w:rsid w:val="007E6821"/>
    <w:rsid w:val="007E68E0"/>
    <w:rsid w:val="007E6AE3"/>
    <w:rsid w:val="007E7271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9A3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209"/>
    <w:rsid w:val="007F7DA1"/>
    <w:rsid w:val="007F7F56"/>
    <w:rsid w:val="0080013C"/>
    <w:rsid w:val="00800694"/>
    <w:rsid w:val="00800739"/>
    <w:rsid w:val="0080089F"/>
    <w:rsid w:val="008009CE"/>
    <w:rsid w:val="00800B53"/>
    <w:rsid w:val="00801036"/>
    <w:rsid w:val="00801418"/>
    <w:rsid w:val="008015F2"/>
    <w:rsid w:val="00801CB9"/>
    <w:rsid w:val="00801EE5"/>
    <w:rsid w:val="00802034"/>
    <w:rsid w:val="00802663"/>
    <w:rsid w:val="008029C1"/>
    <w:rsid w:val="00802BF3"/>
    <w:rsid w:val="00803371"/>
    <w:rsid w:val="00803957"/>
    <w:rsid w:val="00803B92"/>
    <w:rsid w:val="00803BAC"/>
    <w:rsid w:val="00803CB1"/>
    <w:rsid w:val="00803CE0"/>
    <w:rsid w:val="00803D08"/>
    <w:rsid w:val="008049C4"/>
    <w:rsid w:val="00804B7F"/>
    <w:rsid w:val="00804DD5"/>
    <w:rsid w:val="00804EC5"/>
    <w:rsid w:val="00805070"/>
    <w:rsid w:val="00805535"/>
    <w:rsid w:val="00805D00"/>
    <w:rsid w:val="00805F2F"/>
    <w:rsid w:val="00806469"/>
    <w:rsid w:val="00806513"/>
    <w:rsid w:val="008065C2"/>
    <w:rsid w:val="00806917"/>
    <w:rsid w:val="00806958"/>
    <w:rsid w:val="00806A0B"/>
    <w:rsid w:val="00806D82"/>
    <w:rsid w:val="00806D9D"/>
    <w:rsid w:val="00806FFC"/>
    <w:rsid w:val="00807276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A1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7F"/>
    <w:rsid w:val="008135CB"/>
    <w:rsid w:val="00813A45"/>
    <w:rsid w:val="008142EF"/>
    <w:rsid w:val="00814B2E"/>
    <w:rsid w:val="00814BE0"/>
    <w:rsid w:val="00814F89"/>
    <w:rsid w:val="008151E0"/>
    <w:rsid w:val="00815287"/>
    <w:rsid w:val="00815704"/>
    <w:rsid w:val="0081587C"/>
    <w:rsid w:val="00815B65"/>
    <w:rsid w:val="00815D55"/>
    <w:rsid w:val="00817007"/>
    <w:rsid w:val="00817117"/>
    <w:rsid w:val="0081764D"/>
    <w:rsid w:val="00817661"/>
    <w:rsid w:val="008179F0"/>
    <w:rsid w:val="00820006"/>
    <w:rsid w:val="008207BC"/>
    <w:rsid w:val="0082085B"/>
    <w:rsid w:val="008208FA"/>
    <w:rsid w:val="00820AA8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63F"/>
    <w:rsid w:val="00823F3A"/>
    <w:rsid w:val="00824087"/>
    <w:rsid w:val="0082443A"/>
    <w:rsid w:val="00824549"/>
    <w:rsid w:val="00824AF0"/>
    <w:rsid w:val="00824F9E"/>
    <w:rsid w:val="0082526C"/>
    <w:rsid w:val="00826022"/>
    <w:rsid w:val="00826302"/>
    <w:rsid w:val="0082667C"/>
    <w:rsid w:val="00826834"/>
    <w:rsid w:val="00827201"/>
    <w:rsid w:val="00827228"/>
    <w:rsid w:val="0082742E"/>
    <w:rsid w:val="008274B7"/>
    <w:rsid w:val="00827515"/>
    <w:rsid w:val="00827CD4"/>
    <w:rsid w:val="00827DF8"/>
    <w:rsid w:val="00830473"/>
    <w:rsid w:val="008307AC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2954"/>
    <w:rsid w:val="00832ADF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4FA8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50"/>
    <w:rsid w:val="00841682"/>
    <w:rsid w:val="00841947"/>
    <w:rsid w:val="00841BF5"/>
    <w:rsid w:val="00841F7D"/>
    <w:rsid w:val="00841FF6"/>
    <w:rsid w:val="008421E4"/>
    <w:rsid w:val="008425C3"/>
    <w:rsid w:val="00842645"/>
    <w:rsid w:val="00842A5B"/>
    <w:rsid w:val="00842AF3"/>
    <w:rsid w:val="00842B4F"/>
    <w:rsid w:val="00842ECF"/>
    <w:rsid w:val="00842EDB"/>
    <w:rsid w:val="00843C9B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47E85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D17"/>
    <w:rsid w:val="00853EAC"/>
    <w:rsid w:val="008542C7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12"/>
    <w:rsid w:val="00860BD3"/>
    <w:rsid w:val="00860CE0"/>
    <w:rsid w:val="00860F87"/>
    <w:rsid w:val="00861069"/>
    <w:rsid w:val="00861A49"/>
    <w:rsid w:val="00861AFB"/>
    <w:rsid w:val="00861B28"/>
    <w:rsid w:val="00861BA0"/>
    <w:rsid w:val="00862360"/>
    <w:rsid w:val="0086245A"/>
    <w:rsid w:val="008628CD"/>
    <w:rsid w:val="00862ADD"/>
    <w:rsid w:val="00862B9D"/>
    <w:rsid w:val="00862E3D"/>
    <w:rsid w:val="00863484"/>
    <w:rsid w:val="00863DBB"/>
    <w:rsid w:val="00863FF7"/>
    <w:rsid w:val="008641BB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822"/>
    <w:rsid w:val="00867B02"/>
    <w:rsid w:val="00867C3A"/>
    <w:rsid w:val="00867D6D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6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A1"/>
    <w:rsid w:val="008740EF"/>
    <w:rsid w:val="008746DB"/>
    <w:rsid w:val="008746E8"/>
    <w:rsid w:val="00874BFB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316"/>
    <w:rsid w:val="0087753F"/>
    <w:rsid w:val="008778A0"/>
    <w:rsid w:val="008779AF"/>
    <w:rsid w:val="00877B2F"/>
    <w:rsid w:val="00877F8F"/>
    <w:rsid w:val="0088023E"/>
    <w:rsid w:val="008804D7"/>
    <w:rsid w:val="00880648"/>
    <w:rsid w:val="0088114D"/>
    <w:rsid w:val="0088115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2D58"/>
    <w:rsid w:val="00882F8C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8CE"/>
    <w:rsid w:val="00884AB9"/>
    <w:rsid w:val="00884CD6"/>
    <w:rsid w:val="00884DFE"/>
    <w:rsid w:val="00884E26"/>
    <w:rsid w:val="00884F6D"/>
    <w:rsid w:val="00885224"/>
    <w:rsid w:val="00885283"/>
    <w:rsid w:val="0088531A"/>
    <w:rsid w:val="008855E1"/>
    <w:rsid w:val="00885867"/>
    <w:rsid w:val="00885A9F"/>
    <w:rsid w:val="00885D39"/>
    <w:rsid w:val="00886210"/>
    <w:rsid w:val="008864AD"/>
    <w:rsid w:val="00886AF5"/>
    <w:rsid w:val="00886C4A"/>
    <w:rsid w:val="00886DA7"/>
    <w:rsid w:val="008870E2"/>
    <w:rsid w:val="008871B4"/>
    <w:rsid w:val="0088734A"/>
    <w:rsid w:val="008877A9"/>
    <w:rsid w:val="00887F60"/>
    <w:rsid w:val="00890262"/>
    <w:rsid w:val="0089058C"/>
    <w:rsid w:val="008905BC"/>
    <w:rsid w:val="00890AF3"/>
    <w:rsid w:val="00890CB8"/>
    <w:rsid w:val="00890CF0"/>
    <w:rsid w:val="008910E4"/>
    <w:rsid w:val="008914D2"/>
    <w:rsid w:val="008916CB"/>
    <w:rsid w:val="008919B7"/>
    <w:rsid w:val="00891CFD"/>
    <w:rsid w:val="00891D94"/>
    <w:rsid w:val="00891E39"/>
    <w:rsid w:val="00891E44"/>
    <w:rsid w:val="008923D7"/>
    <w:rsid w:val="00892A90"/>
    <w:rsid w:val="00892F4A"/>
    <w:rsid w:val="00893192"/>
    <w:rsid w:val="00893276"/>
    <w:rsid w:val="008933A5"/>
    <w:rsid w:val="00893BC3"/>
    <w:rsid w:val="00893F12"/>
    <w:rsid w:val="008940C4"/>
    <w:rsid w:val="0089445C"/>
    <w:rsid w:val="00894923"/>
    <w:rsid w:val="0089499D"/>
    <w:rsid w:val="008949D1"/>
    <w:rsid w:val="00894A9D"/>
    <w:rsid w:val="00895194"/>
    <w:rsid w:val="00895240"/>
    <w:rsid w:val="00895EA6"/>
    <w:rsid w:val="00895FD1"/>
    <w:rsid w:val="0089600A"/>
    <w:rsid w:val="008960A4"/>
    <w:rsid w:val="00896119"/>
    <w:rsid w:val="00896571"/>
    <w:rsid w:val="00896587"/>
    <w:rsid w:val="0089673A"/>
    <w:rsid w:val="008969E0"/>
    <w:rsid w:val="00896EFE"/>
    <w:rsid w:val="008978FB"/>
    <w:rsid w:val="00897E04"/>
    <w:rsid w:val="00897F9D"/>
    <w:rsid w:val="008A036B"/>
    <w:rsid w:val="008A050D"/>
    <w:rsid w:val="008A09D5"/>
    <w:rsid w:val="008A0B3D"/>
    <w:rsid w:val="008A0DBC"/>
    <w:rsid w:val="008A10C5"/>
    <w:rsid w:val="008A11B9"/>
    <w:rsid w:val="008A1366"/>
    <w:rsid w:val="008A1469"/>
    <w:rsid w:val="008A14FD"/>
    <w:rsid w:val="008A1C99"/>
    <w:rsid w:val="008A1D66"/>
    <w:rsid w:val="008A1DB1"/>
    <w:rsid w:val="008A2692"/>
    <w:rsid w:val="008A2773"/>
    <w:rsid w:val="008A29C5"/>
    <w:rsid w:val="008A2BB5"/>
    <w:rsid w:val="008A3218"/>
    <w:rsid w:val="008A3AB5"/>
    <w:rsid w:val="008A3B79"/>
    <w:rsid w:val="008A417A"/>
    <w:rsid w:val="008A44BE"/>
    <w:rsid w:val="008A4546"/>
    <w:rsid w:val="008A48C6"/>
    <w:rsid w:val="008A49A3"/>
    <w:rsid w:val="008A4AC9"/>
    <w:rsid w:val="008A50DC"/>
    <w:rsid w:val="008A537C"/>
    <w:rsid w:val="008A539F"/>
    <w:rsid w:val="008A548A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13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2C2"/>
    <w:rsid w:val="008B3597"/>
    <w:rsid w:val="008B37A0"/>
    <w:rsid w:val="008B388C"/>
    <w:rsid w:val="008B3A67"/>
    <w:rsid w:val="008B4269"/>
    <w:rsid w:val="008B4560"/>
    <w:rsid w:val="008B4C78"/>
    <w:rsid w:val="008B4E3B"/>
    <w:rsid w:val="008B4FE9"/>
    <w:rsid w:val="008B5C1F"/>
    <w:rsid w:val="008B61FF"/>
    <w:rsid w:val="008B6319"/>
    <w:rsid w:val="008B64E8"/>
    <w:rsid w:val="008B6816"/>
    <w:rsid w:val="008B6BC4"/>
    <w:rsid w:val="008B6C3C"/>
    <w:rsid w:val="008B6E93"/>
    <w:rsid w:val="008B75A4"/>
    <w:rsid w:val="008B79DE"/>
    <w:rsid w:val="008B7A13"/>
    <w:rsid w:val="008B7DFD"/>
    <w:rsid w:val="008C0446"/>
    <w:rsid w:val="008C04FA"/>
    <w:rsid w:val="008C07CB"/>
    <w:rsid w:val="008C0976"/>
    <w:rsid w:val="008C09D9"/>
    <w:rsid w:val="008C0F7A"/>
    <w:rsid w:val="008C13B6"/>
    <w:rsid w:val="008C182F"/>
    <w:rsid w:val="008C1CB1"/>
    <w:rsid w:val="008C1DC3"/>
    <w:rsid w:val="008C2001"/>
    <w:rsid w:val="008C209A"/>
    <w:rsid w:val="008C2407"/>
    <w:rsid w:val="008C25B6"/>
    <w:rsid w:val="008C291D"/>
    <w:rsid w:val="008C2B44"/>
    <w:rsid w:val="008C2C37"/>
    <w:rsid w:val="008C2E35"/>
    <w:rsid w:val="008C3581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80B"/>
    <w:rsid w:val="008C58AA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C7B65"/>
    <w:rsid w:val="008D0011"/>
    <w:rsid w:val="008D0168"/>
    <w:rsid w:val="008D02B9"/>
    <w:rsid w:val="008D0574"/>
    <w:rsid w:val="008D0714"/>
    <w:rsid w:val="008D126C"/>
    <w:rsid w:val="008D14D9"/>
    <w:rsid w:val="008D1964"/>
    <w:rsid w:val="008D1BB4"/>
    <w:rsid w:val="008D22AF"/>
    <w:rsid w:val="008D26AF"/>
    <w:rsid w:val="008D26CD"/>
    <w:rsid w:val="008D289F"/>
    <w:rsid w:val="008D2FE4"/>
    <w:rsid w:val="008D3352"/>
    <w:rsid w:val="008D3414"/>
    <w:rsid w:val="008D34DE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20"/>
    <w:rsid w:val="008D5D5C"/>
    <w:rsid w:val="008D6006"/>
    <w:rsid w:val="008D6155"/>
    <w:rsid w:val="008D61BE"/>
    <w:rsid w:val="008D6856"/>
    <w:rsid w:val="008D70C1"/>
    <w:rsid w:val="008D71C3"/>
    <w:rsid w:val="008D759B"/>
    <w:rsid w:val="008D78E0"/>
    <w:rsid w:val="008D7986"/>
    <w:rsid w:val="008D79F7"/>
    <w:rsid w:val="008D7AAD"/>
    <w:rsid w:val="008D7BC5"/>
    <w:rsid w:val="008D7FAD"/>
    <w:rsid w:val="008E0922"/>
    <w:rsid w:val="008E0F52"/>
    <w:rsid w:val="008E10FE"/>
    <w:rsid w:val="008E1EFF"/>
    <w:rsid w:val="008E25E9"/>
    <w:rsid w:val="008E2B9B"/>
    <w:rsid w:val="008E2C13"/>
    <w:rsid w:val="008E3686"/>
    <w:rsid w:val="008E38EF"/>
    <w:rsid w:val="008E3CD4"/>
    <w:rsid w:val="008E41F4"/>
    <w:rsid w:val="008E4517"/>
    <w:rsid w:val="008E453B"/>
    <w:rsid w:val="008E57EF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E58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57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0E96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164"/>
    <w:rsid w:val="00904388"/>
    <w:rsid w:val="00904414"/>
    <w:rsid w:val="009044A7"/>
    <w:rsid w:val="00904986"/>
    <w:rsid w:val="00904E9F"/>
    <w:rsid w:val="0090589A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CD3"/>
    <w:rsid w:val="00911D21"/>
    <w:rsid w:val="00911DD0"/>
    <w:rsid w:val="00911EA9"/>
    <w:rsid w:val="0091216E"/>
    <w:rsid w:val="0091230A"/>
    <w:rsid w:val="00912630"/>
    <w:rsid w:val="00912A1B"/>
    <w:rsid w:val="00912B78"/>
    <w:rsid w:val="00912C9A"/>
    <w:rsid w:val="00912DB1"/>
    <w:rsid w:val="009131FD"/>
    <w:rsid w:val="00913774"/>
    <w:rsid w:val="00913869"/>
    <w:rsid w:val="00913AB5"/>
    <w:rsid w:val="009142E7"/>
    <w:rsid w:val="00914537"/>
    <w:rsid w:val="00914B73"/>
    <w:rsid w:val="00914DD7"/>
    <w:rsid w:val="00914E39"/>
    <w:rsid w:val="00914E91"/>
    <w:rsid w:val="00914F56"/>
    <w:rsid w:val="00915721"/>
    <w:rsid w:val="00915991"/>
    <w:rsid w:val="00915C76"/>
    <w:rsid w:val="009161F9"/>
    <w:rsid w:val="00916A7F"/>
    <w:rsid w:val="00917229"/>
    <w:rsid w:val="00917529"/>
    <w:rsid w:val="00917B17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173"/>
    <w:rsid w:val="00922228"/>
    <w:rsid w:val="009222FF"/>
    <w:rsid w:val="00922686"/>
    <w:rsid w:val="0092273C"/>
    <w:rsid w:val="00922B29"/>
    <w:rsid w:val="00922BB4"/>
    <w:rsid w:val="00922E8C"/>
    <w:rsid w:val="009230DD"/>
    <w:rsid w:val="0092317A"/>
    <w:rsid w:val="00923A63"/>
    <w:rsid w:val="00923BD0"/>
    <w:rsid w:val="00923C86"/>
    <w:rsid w:val="00923FF6"/>
    <w:rsid w:val="009242C3"/>
    <w:rsid w:val="00924625"/>
    <w:rsid w:val="00924948"/>
    <w:rsid w:val="00924B7F"/>
    <w:rsid w:val="00924CCF"/>
    <w:rsid w:val="009250BD"/>
    <w:rsid w:val="0092533D"/>
    <w:rsid w:val="009259F0"/>
    <w:rsid w:val="00926A28"/>
    <w:rsid w:val="00926B5D"/>
    <w:rsid w:val="00926DD7"/>
    <w:rsid w:val="00926F48"/>
    <w:rsid w:val="00926F93"/>
    <w:rsid w:val="00927976"/>
    <w:rsid w:val="00927B33"/>
    <w:rsid w:val="00927F85"/>
    <w:rsid w:val="0093003D"/>
    <w:rsid w:val="009308A0"/>
    <w:rsid w:val="009308D8"/>
    <w:rsid w:val="00930C5C"/>
    <w:rsid w:val="00930D1D"/>
    <w:rsid w:val="00930F99"/>
    <w:rsid w:val="00931395"/>
    <w:rsid w:val="00932971"/>
    <w:rsid w:val="00933032"/>
    <w:rsid w:val="00933629"/>
    <w:rsid w:val="0093366A"/>
    <w:rsid w:val="00933E78"/>
    <w:rsid w:val="009341DA"/>
    <w:rsid w:val="0093439B"/>
    <w:rsid w:val="00934D68"/>
    <w:rsid w:val="00935023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E2E"/>
    <w:rsid w:val="00943F02"/>
    <w:rsid w:val="009446CB"/>
    <w:rsid w:val="009448C1"/>
    <w:rsid w:val="00944C09"/>
    <w:rsid w:val="00944D8F"/>
    <w:rsid w:val="00944E7B"/>
    <w:rsid w:val="00944EC7"/>
    <w:rsid w:val="00944EEA"/>
    <w:rsid w:val="009454F7"/>
    <w:rsid w:val="009458D5"/>
    <w:rsid w:val="00945D3A"/>
    <w:rsid w:val="00946193"/>
    <w:rsid w:val="009462F8"/>
    <w:rsid w:val="009462FF"/>
    <w:rsid w:val="00946485"/>
    <w:rsid w:val="00946C41"/>
    <w:rsid w:val="00946C47"/>
    <w:rsid w:val="00946CA3"/>
    <w:rsid w:val="00947152"/>
    <w:rsid w:val="00947872"/>
    <w:rsid w:val="00947C2B"/>
    <w:rsid w:val="00947DA6"/>
    <w:rsid w:val="00950162"/>
    <w:rsid w:val="009505F2"/>
    <w:rsid w:val="00950B6C"/>
    <w:rsid w:val="00951050"/>
    <w:rsid w:val="009512A2"/>
    <w:rsid w:val="00951A69"/>
    <w:rsid w:val="00951D50"/>
    <w:rsid w:val="00951E97"/>
    <w:rsid w:val="00951F14"/>
    <w:rsid w:val="00952041"/>
    <w:rsid w:val="0095227C"/>
    <w:rsid w:val="009522CB"/>
    <w:rsid w:val="00952599"/>
    <w:rsid w:val="009526CB"/>
    <w:rsid w:val="00952A17"/>
    <w:rsid w:val="00953253"/>
    <w:rsid w:val="009535F7"/>
    <w:rsid w:val="00953704"/>
    <w:rsid w:val="00953741"/>
    <w:rsid w:val="009537D6"/>
    <w:rsid w:val="00953802"/>
    <w:rsid w:val="00954122"/>
    <w:rsid w:val="00954192"/>
    <w:rsid w:val="009542C5"/>
    <w:rsid w:val="00954591"/>
    <w:rsid w:val="00954846"/>
    <w:rsid w:val="00954A35"/>
    <w:rsid w:val="00954B58"/>
    <w:rsid w:val="00954CF0"/>
    <w:rsid w:val="00954DB0"/>
    <w:rsid w:val="00955639"/>
    <w:rsid w:val="0095596D"/>
    <w:rsid w:val="00955BCE"/>
    <w:rsid w:val="00955EC0"/>
    <w:rsid w:val="00955EE3"/>
    <w:rsid w:val="0095604E"/>
    <w:rsid w:val="0095623C"/>
    <w:rsid w:val="00956FEB"/>
    <w:rsid w:val="009572E8"/>
    <w:rsid w:val="00957CC9"/>
    <w:rsid w:val="00957D75"/>
    <w:rsid w:val="00960075"/>
    <w:rsid w:val="0096021D"/>
    <w:rsid w:val="0096023E"/>
    <w:rsid w:val="00960324"/>
    <w:rsid w:val="0096066E"/>
    <w:rsid w:val="00960879"/>
    <w:rsid w:val="00960B11"/>
    <w:rsid w:val="0096100F"/>
    <w:rsid w:val="00961453"/>
    <w:rsid w:val="00961667"/>
    <w:rsid w:val="00961974"/>
    <w:rsid w:val="00961BB0"/>
    <w:rsid w:val="00961BF3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9A3"/>
    <w:rsid w:val="00964007"/>
    <w:rsid w:val="009642AA"/>
    <w:rsid w:val="009642D1"/>
    <w:rsid w:val="00964558"/>
    <w:rsid w:val="00964747"/>
    <w:rsid w:val="0096477B"/>
    <w:rsid w:val="009647C4"/>
    <w:rsid w:val="00964885"/>
    <w:rsid w:val="00964D67"/>
    <w:rsid w:val="0096532F"/>
    <w:rsid w:val="009653D7"/>
    <w:rsid w:val="00965CA8"/>
    <w:rsid w:val="00965ED7"/>
    <w:rsid w:val="00966087"/>
    <w:rsid w:val="0096609E"/>
    <w:rsid w:val="0096613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5EC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8A9"/>
    <w:rsid w:val="00972AAC"/>
    <w:rsid w:val="00972B0F"/>
    <w:rsid w:val="00972FAF"/>
    <w:rsid w:val="0097323B"/>
    <w:rsid w:val="009733DC"/>
    <w:rsid w:val="009734E4"/>
    <w:rsid w:val="00973EBE"/>
    <w:rsid w:val="00973FB5"/>
    <w:rsid w:val="0097404C"/>
    <w:rsid w:val="009744B9"/>
    <w:rsid w:val="00974504"/>
    <w:rsid w:val="0097473B"/>
    <w:rsid w:val="00974750"/>
    <w:rsid w:val="00974774"/>
    <w:rsid w:val="00974795"/>
    <w:rsid w:val="00974886"/>
    <w:rsid w:val="009748D6"/>
    <w:rsid w:val="00974BBE"/>
    <w:rsid w:val="00974CD1"/>
    <w:rsid w:val="00974D01"/>
    <w:rsid w:val="00974FBB"/>
    <w:rsid w:val="009750D6"/>
    <w:rsid w:val="00975413"/>
    <w:rsid w:val="009755D3"/>
    <w:rsid w:val="0097598F"/>
    <w:rsid w:val="00975B6D"/>
    <w:rsid w:val="00975CE5"/>
    <w:rsid w:val="009760D3"/>
    <w:rsid w:val="00976131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57B"/>
    <w:rsid w:val="00981E4D"/>
    <w:rsid w:val="00981F4A"/>
    <w:rsid w:val="00982332"/>
    <w:rsid w:val="0098242C"/>
    <w:rsid w:val="00982535"/>
    <w:rsid w:val="00982692"/>
    <w:rsid w:val="009826EB"/>
    <w:rsid w:val="00982B58"/>
    <w:rsid w:val="009833BD"/>
    <w:rsid w:val="00983C8B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856"/>
    <w:rsid w:val="00986AB6"/>
    <w:rsid w:val="00986B4A"/>
    <w:rsid w:val="00986B58"/>
    <w:rsid w:val="00986FE1"/>
    <w:rsid w:val="00987444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3E6F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63B"/>
    <w:rsid w:val="00997CF9"/>
    <w:rsid w:val="00997EF2"/>
    <w:rsid w:val="00997F9D"/>
    <w:rsid w:val="009A0505"/>
    <w:rsid w:val="009A06B3"/>
    <w:rsid w:val="009A07AC"/>
    <w:rsid w:val="009A09A5"/>
    <w:rsid w:val="009A0A74"/>
    <w:rsid w:val="009A0B3F"/>
    <w:rsid w:val="009A0D14"/>
    <w:rsid w:val="009A0FED"/>
    <w:rsid w:val="009A11BF"/>
    <w:rsid w:val="009A13A5"/>
    <w:rsid w:val="009A159D"/>
    <w:rsid w:val="009A182C"/>
    <w:rsid w:val="009A1A0F"/>
    <w:rsid w:val="009A22A1"/>
    <w:rsid w:val="009A23C5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DD2"/>
    <w:rsid w:val="009A4FA2"/>
    <w:rsid w:val="009A55C5"/>
    <w:rsid w:val="009A5A0B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A7F47"/>
    <w:rsid w:val="009B02A3"/>
    <w:rsid w:val="009B0679"/>
    <w:rsid w:val="009B0688"/>
    <w:rsid w:val="009B0A45"/>
    <w:rsid w:val="009B0B03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29A4"/>
    <w:rsid w:val="009B30BE"/>
    <w:rsid w:val="009B3430"/>
    <w:rsid w:val="009B345D"/>
    <w:rsid w:val="009B35CB"/>
    <w:rsid w:val="009B3DA0"/>
    <w:rsid w:val="009B3DA3"/>
    <w:rsid w:val="009B4083"/>
    <w:rsid w:val="009B40FA"/>
    <w:rsid w:val="009B41A3"/>
    <w:rsid w:val="009B440C"/>
    <w:rsid w:val="009B4EA4"/>
    <w:rsid w:val="009B4F97"/>
    <w:rsid w:val="009B58DA"/>
    <w:rsid w:val="009B5CE1"/>
    <w:rsid w:val="009B65CE"/>
    <w:rsid w:val="009B6FA0"/>
    <w:rsid w:val="009B7030"/>
    <w:rsid w:val="009B77D6"/>
    <w:rsid w:val="009B7B11"/>
    <w:rsid w:val="009B7D37"/>
    <w:rsid w:val="009C00F5"/>
    <w:rsid w:val="009C0A42"/>
    <w:rsid w:val="009C0AA6"/>
    <w:rsid w:val="009C0DC1"/>
    <w:rsid w:val="009C1967"/>
    <w:rsid w:val="009C1BEE"/>
    <w:rsid w:val="009C1D33"/>
    <w:rsid w:val="009C2ADD"/>
    <w:rsid w:val="009C2EF2"/>
    <w:rsid w:val="009C2F06"/>
    <w:rsid w:val="009C3208"/>
    <w:rsid w:val="009C3758"/>
    <w:rsid w:val="009C3BEC"/>
    <w:rsid w:val="009C423D"/>
    <w:rsid w:val="009C4418"/>
    <w:rsid w:val="009C4B89"/>
    <w:rsid w:val="009C4BAB"/>
    <w:rsid w:val="009C4CAD"/>
    <w:rsid w:val="009C5230"/>
    <w:rsid w:val="009C5551"/>
    <w:rsid w:val="009C5C2C"/>
    <w:rsid w:val="009C5D2B"/>
    <w:rsid w:val="009C5E2C"/>
    <w:rsid w:val="009C5E79"/>
    <w:rsid w:val="009C5FF1"/>
    <w:rsid w:val="009C60A9"/>
    <w:rsid w:val="009C60D5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B4B"/>
    <w:rsid w:val="009D1CFA"/>
    <w:rsid w:val="009D20C7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0A"/>
    <w:rsid w:val="009D34CC"/>
    <w:rsid w:val="009D354B"/>
    <w:rsid w:val="009D3C42"/>
    <w:rsid w:val="009D3FD8"/>
    <w:rsid w:val="009D40B1"/>
    <w:rsid w:val="009D48B8"/>
    <w:rsid w:val="009D4EFD"/>
    <w:rsid w:val="009D4F71"/>
    <w:rsid w:val="009D519A"/>
    <w:rsid w:val="009D57ED"/>
    <w:rsid w:val="009D626A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2B8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996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92A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45B5"/>
    <w:rsid w:val="009F5200"/>
    <w:rsid w:val="009F53AF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BF"/>
    <w:rsid w:val="00A008C8"/>
    <w:rsid w:val="00A00956"/>
    <w:rsid w:val="00A00A8A"/>
    <w:rsid w:val="00A00B30"/>
    <w:rsid w:val="00A00C9F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CBD"/>
    <w:rsid w:val="00A03E1C"/>
    <w:rsid w:val="00A03FF0"/>
    <w:rsid w:val="00A046F3"/>
    <w:rsid w:val="00A04A71"/>
    <w:rsid w:val="00A04B20"/>
    <w:rsid w:val="00A04DD2"/>
    <w:rsid w:val="00A04E7C"/>
    <w:rsid w:val="00A04FB0"/>
    <w:rsid w:val="00A055D6"/>
    <w:rsid w:val="00A05A2C"/>
    <w:rsid w:val="00A05B85"/>
    <w:rsid w:val="00A05E58"/>
    <w:rsid w:val="00A05ECC"/>
    <w:rsid w:val="00A060D4"/>
    <w:rsid w:val="00A061E8"/>
    <w:rsid w:val="00A06228"/>
    <w:rsid w:val="00A0627A"/>
    <w:rsid w:val="00A062EF"/>
    <w:rsid w:val="00A065B2"/>
    <w:rsid w:val="00A067F1"/>
    <w:rsid w:val="00A0688E"/>
    <w:rsid w:val="00A06A63"/>
    <w:rsid w:val="00A06C16"/>
    <w:rsid w:val="00A0707C"/>
    <w:rsid w:val="00A073CA"/>
    <w:rsid w:val="00A075E3"/>
    <w:rsid w:val="00A078AB"/>
    <w:rsid w:val="00A07ADF"/>
    <w:rsid w:val="00A07D84"/>
    <w:rsid w:val="00A07EF0"/>
    <w:rsid w:val="00A07F54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59A"/>
    <w:rsid w:val="00A1674B"/>
    <w:rsid w:val="00A16765"/>
    <w:rsid w:val="00A16777"/>
    <w:rsid w:val="00A16C32"/>
    <w:rsid w:val="00A16C55"/>
    <w:rsid w:val="00A16D7D"/>
    <w:rsid w:val="00A16ED2"/>
    <w:rsid w:val="00A173EA"/>
    <w:rsid w:val="00A1749A"/>
    <w:rsid w:val="00A17813"/>
    <w:rsid w:val="00A1791F"/>
    <w:rsid w:val="00A179FA"/>
    <w:rsid w:val="00A17FC1"/>
    <w:rsid w:val="00A2024C"/>
    <w:rsid w:val="00A202A2"/>
    <w:rsid w:val="00A207AD"/>
    <w:rsid w:val="00A20B87"/>
    <w:rsid w:val="00A20F9D"/>
    <w:rsid w:val="00A20FF5"/>
    <w:rsid w:val="00A21093"/>
    <w:rsid w:val="00A217FE"/>
    <w:rsid w:val="00A21A96"/>
    <w:rsid w:val="00A21D93"/>
    <w:rsid w:val="00A21DB9"/>
    <w:rsid w:val="00A21FFF"/>
    <w:rsid w:val="00A22390"/>
    <w:rsid w:val="00A22654"/>
    <w:rsid w:val="00A22ABB"/>
    <w:rsid w:val="00A22C1C"/>
    <w:rsid w:val="00A22D0B"/>
    <w:rsid w:val="00A22F29"/>
    <w:rsid w:val="00A22F9C"/>
    <w:rsid w:val="00A23002"/>
    <w:rsid w:val="00A23152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868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13E"/>
    <w:rsid w:val="00A315C0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28F"/>
    <w:rsid w:val="00A3439E"/>
    <w:rsid w:val="00A3479E"/>
    <w:rsid w:val="00A34853"/>
    <w:rsid w:val="00A352CD"/>
    <w:rsid w:val="00A353D9"/>
    <w:rsid w:val="00A3545A"/>
    <w:rsid w:val="00A35922"/>
    <w:rsid w:val="00A35E8B"/>
    <w:rsid w:val="00A3606B"/>
    <w:rsid w:val="00A36C44"/>
    <w:rsid w:val="00A37086"/>
    <w:rsid w:val="00A3761E"/>
    <w:rsid w:val="00A3784D"/>
    <w:rsid w:val="00A37918"/>
    <w:rsid w:val="00A37EA7"/>
    <w:rsid w:val="00A40666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63"/>
    <w:rsid w:val="00A4718A"/>
    <w:rsid w:val="00A47558"/>
    <w:rsid w:val="00A4761B"/>
    <w:rsid w:val="00A4763C"/>
    <w:rsid w:val="00A478AE"/>
    <w:rsid w:val="00A479C9"/>
    <w:rsid w:val="00A47FB4"/>
    <w:rsid w:val="00A500B1"/>
    <w:rsid w:val="00A502AC"/>
    <w:rsid w:val="00A509BA"/>
    <w:rsid w:val="00A513AD"/>
    <w:rsid w:val="00A513ED"/>
    <w:rsid w:val="00A513F8"/>
    <w:rsid w:val="00A51712"/>
    <w:rsid w:val="00A51848"/>
    <w:rsid w:val="00A51965"/>
    <w:rsid w:val="00A51AFD"/>
    <w:rsid w:val="00A51B1E"/>
    <w:rsid w:val="00A51B60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3A4"/>
    <w:rsid w:val="00A54859"/>
    <w:rsid w:val="00A548CB"/>
    <w:rsid w:val="00A54D62"/>
    <w:rsid w:val="00A55045"/>
    <w:rsid w:val="00A5539B"/>
    <w:rsid w:val="00A557F8"/>
    <w:rsid w:val="00A55834"/>
    <w:rsid w:val="00A5669D"/>
    <w:rsid w:val="00A56A69"/>
    <w:rsid w:val="00A56B3A"/>
    <w:rsid w:val="00A56F3A"/>
    <w:rsid w:val="00A570AD"/>
    <w:rsid w:val="00A571B1"/>
    <w:rsid w:val="00A57343"/>
    <w:rsid w:val="00A578B1"/>
    <w:rsid w:val="00A57CE1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70B"/>
    <w:rsid w:val="00A629D7"/>
    <w:rsid w:val="00A6302C"/>
    <w:rsid w:val="00A630AF"/>
    <w:rsid w:val="00A6319A"/>
    <w:rsid w:val="00A63B5D"/>
    <w:rsid w:val="00A63BC2"/>
    <w:rsid w:val="00A63C10"/>
    <w:rsid w:val="00A643E4"/>
    <w:rsid w:val="00A644A8"/>
    <w:rsid w:val="00A6458F"/>
    <w:rsid w:val="00A64C81"/>
    <w:rsid w:val="00A64C89"/>
    <w:rsid w:val="00A64D74"/>
    <w:rsid w:val="00A657EE"/>
    <w:rsid w:val="00A65997"/>
    <w:rsid w:val="00A65ACD"/>
    <w:rsid w:val="00A65F33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258"/>
    <w:rsid w:val="00A6734A"/>
    <w:rsid w:val="00A6780B"/>
    <w:rsid w:val="00A679F2"/>
    <w:rsid w:val="00A67C1F"/>
    <w:rsid w:val="00A70131"/>
    <w:rsid w:val="00A7094F"/>
    <w:rsid w:val="00A70BEF"/>
    <w:rsid w:val="00A70E1C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2CB"/>
    <w:rsid w:val="00A7333D"/>
    <w:rsid w:val="00A734DD"/>
    <w:rsid w:val="00A73CF7"/>
    <w:rsid w:val="00A73D1F"/>
    <w:rsid w:val="00A73FE0"/>
    <w:rsid w:val="00A745FA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858"/>
    <w:rsid w:val="00A76B99"/>
    <w:rsid w:val="00A76BCE"/>
    <w:rsid w:val="00A76BEB"/>
    <w:rsid w:val="00A76DD0"/>
    <w:rsid w:val="00A7711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4BB"/>
    <w:rsid w:val="00A816EC"/>
    <w:rsid w:val="00A81994"/>
    <w:rsid w:val="00A8230C"/>
    <w:rsid w:val="00A8291B"/>
    <w:rsid w:val="00A82DD4"/>
    <w:rsid w:val="00A83446"/>
    <w:rsid w:val="00A83807"/>
    <w:rsid w:val="00A83BBC"/>
    <w:rsid w:val="00A83BEE"/>
    <w:rsid w:val="00A83D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754"/>
    <w:rsid w:val="00A85967"/>
    <w:rsid w:val="00A85A9D"/>
    <w:rsid w:val="00A85D4D"/>
    <w:rsid w:val="00A860CA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6AB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9EE"/>
    <w:rsid w:val="00AA0B57"/>
    <w:rsid w:val="00AA0E3A"/>
    <w:rsid w:val="00AA1162"/>
    <w:rsid w:val="00AA1582"/>
    <w:rsid w:val="00AA164B"/>
    <w:rsid w:val="00AA18DE"/>
    <w:rsid w:val="00AA19B0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2E19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97F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4DB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5FAE"/>
    <w:rsid w:val="00AB6194"/>
    <w:rsid w:val="00AB63B5"/>
    <w:rsid w:val="00AB67D5"/>
    <w:rsid w:val="00AB6B30"/>
    <w:rsid w:val="00AB731C"/>
    <w:rsid w:val="00AC1B44"/>
    <w:rsid w:val="00AC1D51"/>
    <w:rsid w:val="00AC1F5C"/>
    <w:rsid w:val="00AC21D3"/>
    <w:rsid w:val="00AC257D"/>
    <w:rsid w:val="00AC25B5"/>
    <w:rsid w:val="00AC279D"/>
    <w:rsid w:val="00AC2D67"/>
    <w:rsid w:val="00AC2F23"/>
    <w:rsid w:val="00AC306D"/>
    <w:rsid w:val="00AC328E"/>
    <w:rsid w:val="00AC35C8"/>
    <w:rsid w:val="00AC385D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5D55"/>
    <w:rsid w:val="00AC63CD"/>
    <w:rsid w:val="00AC6953"/>
    <w:rsid w:val="00AC6AF3"/>
    <w:rsid w:val="00AC7024"/>
    <w:rsid w:val="00AC7427"/>
    <w:rsid w:val="00AC7483"/>
    <w:rsid w:val="00AC7558"/>
    <w:rsid w:val="00AC78E1"/>
    <w:rsid w:val="00AC7AE9"/>
    <w:rsid w:val="00AC7B28"/>
    <w:rsid w:val="00AC7ED0"/>
    <w:rsid w:val="00AD0052"/>
    <w:rsid w:val="00AD0B8E"/>
    <w:rsid w:val="00AD0F26"/>
    <w:rsid w:val="00AD10B9"/>
    <w:rsid w:val="00AD1116"/>
    <w:rsid w:val="00AD15D2"/>
    <w:rsid w:val="00AD1B96"/>
    <w:rsid w:val="00AD1BB4"/>
    <w:rsid w:val="00AD1E5C"/>
    <w:rsid w:val="00AD1FF4"/>
    <w:rsid w:val="00AD21FB"/>
    <w:rsid w:val="00AD23C3"/>
    <w:rsid w:val="00AD296A"/>
    <w:rsid w:val="00AD2A6C"/>
    <w:rsid w:val="00AD2CF6"/>
    <w:rsid w:val="00AD2E79"/>
    <w:rsid w:val="00AD3133"/>
    <w:rsid w:val="00AD3863"/>
    <w:rsid w:val="00AD3890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61F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0D"/>
    <w:rsid w:val="00AE71AA"/>
    <w:rsid w:val="00AE73B6"/>
    <w:rsid w:val="00AE7CC3"/>
    <w:rsid w:val="00AE7EEC"/>
    <w:rsid w:val="00AF0307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3D1"/>
    <w:rsid w:val="00AF54A7"/>
    <w:rsid w:val="00AF5750"/>
    <w:rsid w:val="00AF5809"/>
    <w:rsid w:val="00AF5B1B"/>
    <w:rsid w:val="00AF5B2E"/>
    <w:rsid w:val="00AF5D31"/>
    <w:rsid w:val="00AF603C"/>
    <w:rsid w:val="00AF63C1"/>
    <w:rsid w:val="00AF663E"/>
    <w:rsid w:val="00AF69E5"/>
    <w:rsid w:val="00AF6D31"/>
    <w:rsid w:val="00AF719E"/>
    <w:rsid w:val="00AF76F3"/>
    <w:rsid w:val="00AF7889"/>
    <w:rsid w:val="00AF7965"/>
    <w:rsid w:val="00AF7E71"/>
    <w:rsid w:val="00B0009A"/>
    <w:rsid w:val="00B0043A"/>
    <w:rsid w:val="00B007C7"/>
    <w:rsid w:val="00B0104A"/>
    <w:rsid w:val="00B011CE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7F5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24"/>
    <w:rsid w:val="00B0639F"/>
    <w:rsid w:val="00B06566"/>
    <w:rsid w:val="00B06643"/>
    <w:rsid w:val="00B068CE"/>
    <w:rsid w:val="00B06967"/>
    <w:rsid w:val="00B06DF6"/>
    <w:rsid w:val="00B06E90"/>
    <w:rsid w:val="00B076F2"/>
    <w:rsid w:val="00B07967"/>
    <w:rsid w:val="00B07BDA"/>
    <w:rsid w:val="00B07D83"/>
    <w:rsid w:val="00B07E34"/>
    <w:rsid w:val="00B07FAA"/>
    <w:rsid w:val="00B1001A"/>
    <w:rsid w:val="00B10A0B"/>
    <w:rsid w:val="00B10B63"/>
    <w:rsid w:val="00B1106F"/>
    <w:rsid w:val="00B1115D"/>
    <w:rsid w:val="00B11369"/>
    <w:rsid w:val="00B1179F"/>
    <w:rsid w:val="00B117A0"/>
    <w:rsid w:val="00B120C8"/>
    <w:rsid w:val="00B12921"/>
    <w:rsid w:val="00B13062"/>
    <w:rsid w:val="00B13223"/>
    <w:rsid w:val="00B1325C"/>
    <w:rsid w:val="00B1328A"/>
    <w:rsid w:val="00B13C24"/>
    <w:rsid w:val="00B13C92"/>
    <w:rsid w:val="00B13DA3"/>
    <w:rsid w:val="00B13E87"/>
    <w:rsid w:val="00B14229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2CF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DF1"/>
    <w:rsid w:val="00B21E4D"/>
    <w:rsid w:val="00B22000"/>
    <w:rsid w:val="00B2226A"/>
    <w:rsid w:val="00B222B5"/>
    <w:rsid w:val="00B222CB"/>
    <w:rsid w:val="00B22422"/>
    <w:rsid w:val="00B22E4C"/>
    <w:rsid w:val="00B22EB3"/>
    <w:rsid w:val="00B22EF1"/>
    <w:rsid w:val="00B238BC"/>
    <w:rsid w:val="00B23949"/>
    <w:rsid w:val="00B23D7D"/>
    <w:rsid w:val="00B23E40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2FE"/>
    <w:rsid w:val="00B325ED"/>
    <w:rsid w:val="00B32A5D"/>
    <w:rsid w:val="00B32C06"/>
    <w:rsid w:val="00B33388"/>
    <w:rsid w:val="00B337BA"/>
    <w:rsid w:val="00B33947"/>
    <w:rsid w:val="00B33A9E"/>
    <w:rsid w:val="00B34247"/>
    <w:rsid w:val="00B34291"/>
    <w:rsid w:val="00B3469A"/>
    <w:rsid w:val="00B34783"/>
    <w:rsid w:val="00B348DB"/>
    <w:rsid w:val="00B34A4F"/>
    <w:rsid w:val="00B34F04"/>
    <w:rsid w:val="00B352F9"/>
    <w:rsid w:val="00B357A8"/>
    <w:rsid w:val="00B35A0F"/>
    <w:rsid w:val="00B35A2B"/>
    <w:rsid w:val="00B35BB6"/>
    <w:rsid w:val="00B360A0"/>
    <w:rsid w:val="00B3611F"/>
    <w:rsid w:val="00B36159"/>
    <w:rsid w:val="00B365E6"/>
    <w:rsid w:val="00B36894"/>
    <w:rsid w:val="00B36B29"/>
    <w:rsid w:val="00B36B6C"/>
    <w:rsid w:val="00B371FD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5BE"/>
    <w:rsid w:val="00B4361B"/>
    <w:rsid w:val="00B43C99"/>
    <w:rsid w:val="00B44036"/>
    <w:rsid w:val="00B44068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5EE9"/>
    <w:rsid w:val="00B4661E"/>
    <w:rsid w:val="00B4673E"/>
    <w:rsid w:val="00B468A2"/>
    <w:rsid w:val="00B46BE5"/>
    <w:rsid w:val="00B46C9F"/>
    <w:rsid w:val="00B46CEB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27"/>
    <w:rsid w:val="00B525DA"/>
    <w:rsid w:val="00B525E2"/>
    <w:rsid w:val="00B52A06"/>
    <w:rsid w:val="00B52A8D"/>
    <w:rsid w:val="00B52AFD"/>
    <w:rsid w:val="00B52C62"/>
    <w:rsid w:val="00B52F17"/>
    <w:rsid w:val="00B533AE"/>
    <w:rsid w:val="00B53A9A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178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17B3"/>
    <w:rsid w:val="00B61AE7"/>
    <w:rsid w:val="00B61E1B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AF9"/>
    <w:rsid w:val="00B65F89"/>
    <w:rsid w:val="00B66299"/>
    <w:rsid w:val="00B66364"/>
    <w:rsid w:val="00B665B8"/>
    <w:rsid w:val="00B66A9B"/>
    <w:rsid w:val="00B66B90"/>
    <w:rsid w:val="00B66E95"/>
    <w:rsid w:val="00B67180"/>
    <w:rsid w:val="00B67568"/>
    <w:rsid w:val="00B67581"/>
    <w:rsid w:val="00B67EBF"/>
    <w:rsid w:val="00B7019E"/>
    <w:rsid w:val="00B701B4"/>
    <w:rsid w:val="00B70443"/>
    <w:rsid w:val="00B70673"/>
    <w:rsid w:val="00B70E1E"/>
    <w:rsid w:val="00B70EAA"/>
    <w:rsid w:val="00B71020"/>
    <w:rsid w:val="00B71220"/>
    <w:rsid w:val="00B71693"/>
    <w:rsid w:val="00B71978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0A3D"/>
    <w:rsid w:val="00B80E41"/>
    <w:rsid w:val="00B816DB"/>
    <w:rsid w:val="00B819DC"/>
    <w:rsid w:val="00B81BF2"/>
    <w:rsid w:val="00B8212F"/>
    <w:rsid w:val="00B8253D"/>
    <w:rsid w:val="00B82646"/>
    <w:rsid w:val="00B82909"/>
    <w:rsid w:val="00B82936"/>
    <w:rsid w:val="00B8389C"/>
    <w:rsid w:val="00B84110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7D2"/>
    <w:rsid w:val="00B87E52"/>
    <w:rsid w:val="00B9055C"/>
    <w:rsid w:val="00B909DE"/>
    <w:rsid w:val="00B90DA5"/>
    <w:rsid w:val="00B912D7"/>
    <w:rsid w:val="00B91786"/>
    <w:rsid w:val="00B91C38"/>
    <w:rsid w:val="00B91D17"/>
    <w:rsid w:val="00B91E1C"/>
    <w:rsid w:val="00B91FF6"/>
    <w:rsid w:val="00B92277"/>
    <w:rsid w:val="00B9228B"/>
    <w:rsid w:val="00B92386"/>
    <w:rsid w:val="00B9286E"/>
    <w:rsid w:val="00B92936"/>
    <w:rsid w:val="00B932CD"/>
    <w:rsid w:val="00B93719"/>
    <w:rsid w:val="00B937C2"/>
    <w:rsid w:val="00B93AF7"/>
    <w:rsid w:val="00B93BD1"/>
    <w:rsid w:val="00B93D6F"/>
    <w:rsid w:val="00B93EDC"/>
    <w:rsid w:val="00B94181"/>
    <w:rsid w:val="00B94AC8"/>
    <w:rsid w:val="00B94D04"/>
    <w:rsid w:val="00B94F70"/>
    <w:rsid w:val="00B95308"/>
    <w:rsid w:val="00B95568"/>
    <w:rsid w:val="00B958C6"/>
    <w:rsid w:val="00B9662F"/>
    <w:rsid w:val="00B9760A"/>
    <w:rsid w:val="00B97680"/>
    <w:rsid w:val="00B978AA"/>
    <w:rsid w:val="00B97CBF"/>
    <w:rsid w:val="00B97DD2"/>
    <w:rsid w:val="00B97FC0"/>
    <w:rsid w:val="00BA02F5"/>
    <w:rsid w:val="00BA0904"/>
    <w:rsid w:val="00BA0A9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693"/>
    <w:rsid w:val="00BA2751"/>
    <w:rsid w:val="00BA278A"/>
    <w:rsid w:val="00BA294C"/>
    <w:rsid w:val="00BA29D4"/>
    <w:rsid w:val="00BA2A87"/>
    <w:rsid w:val="00BA2E8A"/>
    <w:rsid w:val="00BA30E1"/>
    <w:rsid w:val="00BA311A"/>
    <w:rsid w:val="00BA328D"/>
    <w:rsid w:val="00BA3C03"/>
    <w:rsid w:val="00BA4BBD"/>
    <w:rsid w:val="00BA55CF"/>
    <w:rsid w:val="00BA5892"/>
    <w:rsid w:val="00BA595C"/>
    <w:rsid w:val="00BA5EC6"/>
    <w:rsid w:val="00BA60CB"/>
    <w:rsid w:val="00BA6135"/>
    <w:rsid w:val="00BA6389"/>
    <w:rsid w:val="00BA6692"/>
    <w:rsid w:val="00BA6EE9"/>
    <w:rsid w:val="00BA721D"/>
    <w:rsid w:val="00BA73AC"/>
    <w:rsid w:val="00BA7C80"/>
    <w:rsid w:val="00BA7EDD"/>
    <w:rsid w:val="00BA7F44"/>
    <w:rsid w:val="00BA7FB9"/>
    <w:rsid w:val="00BB0458"/>
    <w:rsid w:val="00BB0466"/>
    <w:rsid w:val="00BB0CA7"/>
    <w:rsid w:val="00BB0F0B"/>
    <w:rsid w:val="00BB0F85"/>
    <w:rsid w:val="00BB11D6"/>
    <w:rsid w:val="00BB1253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DD5"/>
    <w:rsid w:val="00BB4E7C"/>
    <w:rsid w:val="00BB4EFC"/>
    <w:rsid w:val="00BB4F66"/>
    <w:rsid w:val="00BB5597"/>
    <w:rsid w:val="00BB5A13"/>
    <w:rsid w:val="00BB5F00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1D6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23F"/>
    <w:rsid w:val="00BC22B1"/>
    <w:rsid w:val="00BC233D"/>
    <w:rsid w:val="00BC2AA0"/>
    <w:rsid w:val="00BC2AF7"/>
    <w:rsid w:val="00BC2F75"/>
    <w:rsid w:val="00BC300D"/>
    <w:rsid w:val="00BC30AA"/>
    <w:rsid w:val="00BC3143"/>
    <w:rsid w:val="00BC317F"/>
    <w:rsid w:val="00BC379E"/>
    <w:rsid w:val="00BC3A26"/>
    <w:rsid w:val="00BC3AE1"/>
    <w:rsid w:val="00BC3F1B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2BB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85F"/>
    <w:rsid w:val="00BD4D46"/>
    <w:rsid w:val="00BD4F2C"/>
    <w:rsid w:val="00BD5096"/>
    <w:rsid w:val="00BD5280"/>
    <w:rsid w:val="00BD555C"/>
    <w:rsid w:val="00BD5591"/>
    <w:rsid w:val="00BD585A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861"/>
    <w:rsid w:val="00BE0A6B"/>
    <w:rsid w:val="00BE0D24"/>
    <w:rsid w:val="00BE10F8"/>
    <w:rsid w:val="00BE125B"/>
    <w:rsid w:val="00BE17F4"/>
    <w:rsid w:val="00BE1A73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3F52"/>
    <w:rsid w:val="00BE4359"/>
    <w:rsid w:val="00BE46D1"/>
    <w:rsid w:val="00BE5859"/>
    <w:rsid w:val="00BE5D77"/>
    <w:rsid w:val="00BE644C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971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C51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19B"/>
    <w:rsid w:val="00C01208"/>
    <w:rsid w:val="00C019FD"/>
    <w:rsid w:val="00C02221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4EF0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1F7"/>
    <w:rsid w:val="00C06394"/>
    <w:rsid w:val="00C064E6"/>
    <w:rsid w:val="00C06661"/>
    <w:rsid w:val="00C0687B"/>
    <w:rsid w:val="00C068BF"/>
    <w:rsid w:val="00C06B91"/>
    <w:rsid w:val="00C06C57"/>
    <w:rsid w:val="00C070B2"/>
    <w:rsid w:val="00C071FE"/>
    <w:rsid w:val="00C07A8C"/>
    <w:rsid w:val="00C07B4C"/>
    <w:rsid w:val="00C07DD3"/>
    <w:rsid w:val="00C07E5C"/>
    <w:rsid w:val="00C10289"/>
    <w:rsid w:val="00C103A4"/>
    <w:rsid w:val="00C1047C"/>
    <w:rsid w:val="00C10A1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7C"/>
    <w:rsid w:val="00C175FC"/>
    <w:rsid w:val="00C17816"/>
    <w:rsid w:val="00C17D28"/>
    <w:rsid w:val="00C17E1C"/>
    <w:rsid w:val="00C20262"/>
    <w:rsid w:val="00C203F1"/>
    <w:rsid w:val="00C20409"/>
    <w:rsid w:val="00C204AF"/>
    <w:rsid w:val="00C20782"/>
    <w:rsid w:val="00C213A3"/>
    <w:rsid w:val="00C213F7"/>
    <w:rsid w:val="00C218ED"/>
    <w:rsid w:val="00C223A3"/>
    <w:rsid w:val="00C22619"/>
    <w:rsid w:val="00C23499"/>
    <w:rsid w:val="00C238FC"/>
    <w:rsid w:val="00C23AFB"/>
    <w:rsid w:val="00C23C40"/>
    <w:rsid w:val="00C23D04"/>
    <w:rsid w:val="00C23D7D"/>
    <w:rsid w:val="00C241FA"/>
    <w:rsid w:val="00C24596"/>
    <w:rsid w:val="00C248B8"/>
    <w:rsid w:val="00C24CFD"/>
    <w:rsid w:val="00C250B3"/>
    <w:rsid w:val="00C25553"/>
    <w:rsid w:val="00C2565F"/>
    <w:rsid w:val="00C261E1"/>
    <w:rsid w:val="00C2696E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0FB9"/>
    <w:rsid w:val="00C3101E"/>
    <w:rsid w:val="00C312FF"/>
    <w:rsid w:val="00C31312"/>
    <w:rsid w:val="00C31A62"/>
    <w:rsid w:val="00C31DE3"/>
    <w:rsid w:val="00C3204C"/>
    <w:rsid w:val="00C322C9"/>
    <w:rsid w:val="00C3238D"/>
    <w:rsid w:val="00C324D9"/>
    <w:rsid w:val="00C3311A"/>
    <w:rsid w:val="00C33520"/>
    <w:rsid w:val="00C337A0"/>
    <w:rsid w:val="00C33AC3"/>
    <w:rsid w:val="00C33B73"/>
    <w:rsid w:val="00C33EEF"/>
    <w:rsid w:val="00C33F2F"/>
    <w:rsid w:val="00C342FF"/>
    <w:rsid w:val="00C349DD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24D"/>
    <w:rsid w:val="00C3634C"/>
    <w:rsid w:val="00C36496"/>
    <w:rsid w:val="00C366FD"/>
    <w:rsid w:val="00C36806"/>
    <w:rsid w:val="00C368BE"/>
    <w:rsid w:val="00C36D03"/>
    <w:rsid w:val="00C37116"/>
    <w:rsid w:val="00C375D3"/>
    <w:rsid w:val="00C37801"/>
    <w:rsid w:val="00C378FE"/>
    <w:rsid w:val="00C37AE8"/>
    <w:rsid w:val="00C37B1A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853"/>
    <w:rsid w:val="00C419E3"/>
    <w:rsid w:val="00C41B7B"/>
    <w:rsid w:val="00C41BA3"/>
    <w:rsid w:val="00C41E34"/>
    <w:rsid w:val="00C423E3"/>
    <w:rsid w:val="00C42402"/>
    <w:rsid w:val="00C427AF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C17"/>
    <w:rsid w:val="00C46E41"/>
    <w:rsid w:val="00C47034"/>
    <w:rsid w:val="00C4749B"/>
    <w:rsid w:val="00C47722"/>
    <w:rsid w:val="00C47CE2"/>
    <w:rsid w:val="00C5031B"/>
    <w:rsid w:val="00C505F0"/>
    <w:rsid w:val="00C506D8"/>
    <w:rsid w:val="00C50EDC"/>
    <w:rsid w:val="00C51617"/>
    <w:rsid w:val="00C51B5B"/>
    <w:rsid w:val="00C51C70"/>
    <w:rsid w:val="00C51EAF"/>
    <w:rsid w:val="00C520D1"/>
    <w:rsid w:val="00C5210E"/>
    <w:rsid w:val="00C5226A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5C9F"/>
    <w:rsid w:val="00C561E8"/>
    <w:rsid w:val="00C5633B"/>
    <w:rsid w:val="00C563D1"/>
    <w:rsid w:val="00C567C9"/>
    <w:rsid w:val="00C56857"/>
    <w:rsid w:val="00C56ACC"/>
    <w:rsid w:val="00C56F1F"/>
    <w:rsid w:val="00C57298"/>
    <w:rsid w:val="00C57331"/>
    <w:rsid w:val="00C57775"/>
    <w:rsid w:val="00C577D6"/>
    <w:rsid w:val="00C57A69"/>
    <w:rsid w:val="00C57ABB"/>
    <w:rsid w:val="00C57BFB"/>
    <w:rsid w:val="00C57DB1"/>
    <w:rsid w:val="00C6048F"/>
    <w:rsid w:val="00C611AA"/>
    <w:rsid w:val="00C616B3"/>
    <w:rsid w:val="00C61B47"/>
    <w:rsid w:val="00C62392"/>
    <w:rsid w:val="00C6240C"/>
    <w:rsid w:val="00C62600"/>
    <w:rsid w:val="00C6294C"/>
    <w:rsid w:val="00C62A05"/>
    <w:rsid w:val="00C62BAE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727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66E"/>
    <w:rsid w:val="00C676CC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1DA5"/>
    <w:rsid w:val="00C723BB"/>
    <w:rsid w:val="00C72787"/>
    <w:rsid w:val="00C729FD"/>
    <w:rsid w:val="00C72A45"/>
    <w:rsid w:val="00C732DC"/>
    <w:rsid w:val="00C73358"/>
    <w:rsid w:val="00C7346B"/>
    <w:rsid w:val="00C73502"/>
    <w:rsid w:val="00C736D7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0E7A"/>
    <w:rsid w:val="00C80F8E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09A"/>
    <w:rsid w:val="00C833DF"/>
    <w:rsid w:val="00C8345A"/>
    <w:rsid w:val="00C8365C"/>
    <w:rsid w:val="00C83716"/>
    <w:rsid w:val="00C837E5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6D51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78F"/>
    <w:rsid w:val="00C9198D"/>
    <w:rsid w:val="00C91BEF"/>
    <w:rsid w:val="00C92446"/>
    <w:rsid w:val="00C926AE"/>
    <w:rsid w:val="00C9290D"/>
    <w:rsid w:val="00C92AAB"/>
    <w:rsid w:val="00C92D22"/>
    <w:rsid w:val="00C92F9E"/>
    <w:rsid w:val="00C933C4"/>
    <w:rsid w:val="00C933CA"/>
    <w:rsid w:val="00C93905"/>
    <w:rsid w:val="00C93937"/>
    <w:rsid w:val="00C939D9"/>
    <w:rsid w:val="00C93B61"/>
    <w:rsid w:val="00C93C08"/>
    <w:rsid w:val="00C93CA7"/>
    <w:rsid w:val="00C9427F"/>
    <w:rsid w:val="00C9430B"/>
    <w:rsid w:val="00C94943"/>
    <w:rsid w:val="00C95136"/>
    <w:rsid w:val="00C95865"/>
    <w:rsid w:val="00C967B1"/>
    <w:rsid w:val="00C9694B"/>
    <w:rsid w:val="00C96A18"/>
    <w:rsid w:val="00C96A52"/>
    <w:rsid w:val="00C96BBD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37"/>
    <w:rsid w:val="00CA4842"/>
    <w:rsid w:val="00CA48F3"/>
    <w:rsid w:val="00CA521F"/>
    <w:rsid w:val="00CA550C"/>
    <w:rsid w:val="00CA5773"/>
    <w:rsid w:val="00CA669C"/>
    <w:rsid w:val="00CA66CB"/>
    <w:rsid w:val="00CA736A"/>
    <w:rsid w:val="00CA7571"/>
    <w:rsid w:val="00CB0518"/>
    <w:rsid w:val="00CB07DB"/>
    <w:rsid w:val="00CB1004"/>
    <w:rsid w:val="00CB1656"/>
    <w:rsid w:val="00CB1977"/>
    <w:rsid w:val="00CB1BF1"/>
    <w:rsid w:val="00CB2984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96E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354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0EC"/>
    <w:rsid w:val="00CC2443"/>
    <w:rsid w:val="00CC256F"/>
    <w:rsid w:val="00CC2635"/>
    <w:rsid w:val="00CC3249"/>
    <w:rsid w:val="00CC326D"/>
    <w:rsid w:val="00CC35B3"/>
    <w:rsid w:val="00CC3FF0"/>
    <w:rsid w:val="00CC416E"/>
    <w:rsid w:val="00CC43D2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10A"/>
    <w:rsid w:val="00CD238C"/>
    <w:rsid w:val="00CD23CB"/>
    <w:rsid w:val="00CD26C7"/>
    <w:rsid w:val="00CD2748"/>
    <w:rsid w:val="00CD280D"/>
    <w:rsid w:val="00CD2955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20"/>
    <w:rsid w:val="00CD54B2"/>
    <w:rsid w:val="00CD5553"/>
    <w:rsid w:val="00CD572A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D7EF7"/>
    <w:rsid w:val="00CE0466"/>
    <w:rsid w:val="00CE0490"/>
    <w:rsid w:val="00CE066F"/>
    <w:rsid w:val="00CE085C"/>
    <w:rsid w:val="00CE08E0"/>
    <w:rsid w:val="00CE08E1"/>
    <w:rsid w:val="00CE0B27"/>
    <w:rsid w:val="00CE0CBF"/>
    <w:rsid w:val="00CE1323"/>
    <w:rsid w:val="00CE161C"/>
    <w:rsid w:val="00CE17E5"/>
    <w:rsid w:val="00CE1A19"/>
    <w:rsid w:val="00CE261F"/>
    <w:rsid w:val="00CE2693"/>
    <w:rsid w:val="00CE2AD7"/>
    <w:rsid w:val="00CE2BF9"/>
    <w:rsid w:val="00CE2D0B"/>
    <w:rsid w:val="00CE34CC"/>
    <w:rsid w:val="00CE3862"/>
    <w:rsid w:val="00CE39A1"/>
    <w:rsid w:val="00CE39A7"/>
    <w:rsid w:val="00CE3B47"/>
    <w:rsid w:val="00CE40D1"/>
    <w:rsid w:val="00CE410F"/>
    <w:rsid w:val="00CE415F"/>
    <w:rsid w:val="00CE46BE"/>
    <w:rsid w:val="00CE46EB"/>
    <w:rsid w:val="00CE494E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064"/>
    <w:rsid w:val="00CF314E"/>
    <w:rsid w:val="00CF3EAA"/>
    <w:rsid w:val="00CF4CE4"/>
    <w:rsid w:val="00CF5D69"/>
    <w:rsid w:val="00CF5F98"/>
    <w:rsid w:val="00CF64AE"/>
    <w:rsid w:val="00CF6E5C"/>
    <w:rsid w:val="00CF6E64"/>
    <w:rsid w:val="00CF7129"/>
    <w:rsid w:val="00CF7210"/>
    <w:rsid w:val="00CF741D"/>
    <w:rsid w:val="00CF74C3"/>
    <w:rsid w:val="00CF784A"/>
    <w:rsid w:val="00D00100"/>
    <w:rsid w:val="00D00721"/>
    <w:rsid w:val="00D008A0"/>
    <w:rsid w:val="00D00FDA"/>
    <w:rsid w:val="00D01676"/>
    <w:rsid w:val="00D016F2"/>
    <w:rsid w:val="00D01CAD"/>
    <w:rsid w:val="00D0212F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47E0"/>
    <w:rsid w:val="00D048E6"/>
    <w:rsid w:val="00D0537C"/>
    <w:rsid w:val="00D05AD8"/>
    <w:rsid w:val="00D05D60"/>
    <w:rsid w:val="00D0622C"/>
    <w:rsid w:val="00D06402"/>
    <w:rsid w:val="00D06615"/>
    <w:rsid w:val="00D06777"/>
    <w:rsid w:val="00D06EFB"/>
    <w:rsid w:val="00D07155"/>
    <w:rsid w:val="00D072C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6E6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298"/>
    <w:rsid w:val="00D15A2A"/>
    <w:rsid w:val="00D15C14"/>
    <w:rsid w:val="00D1645B"/>
    <w:rsid w:val="00D164B4"/>
    <w:rsid w:val="00D16728"/>
    <w:rsid w:val="00D1679D"/>
    <w:rsid w:val="00D168BF"/>
    <w:rsid w:val="00D168DA"/>
    <w:rsid w:val="00D169CF"/>
    <w:rsid w:val="00D16C73"/>
    <w:rsid w:val="00D1734B"/>
    <w:rsid w:val="00D1739C"/>
    <w:rsid w:val="00D17546"/>
    <w:rsid w:val="00D17607"/>
    <w:rsid w:val="00D176F9"/>
    <w:rsid w:val="00D200E3"/>
    <w:rsid w:val="00D20503"/>
    <w:rsid w:val="00D206C5"/>
    <w:rsid w:val="00D207BF"/>
    <w:rsid w:val="00D20808"/>
    <w:rsid w:val="00D2084F"/>
    <w:rsid w:val="00D20E3D"/>
    <w:rsid w:val="00D20EC0"/>
    <w:rsid w:val="00D2122E"/>
    <w:rsid w:val="00D21516"/>
    <w:rsid w:val="00D21729"/>
    <w:rsid w:val="00D219A6"/>
    <w:rsid w:val="00D21EA5"/>
    <w:rsid w:val="00D21FB5"/>
    <w:rsid w:val="00D22173"/>
    <w:rsid w:val="00D224E4"/>
    <w:rsid w:val="00D226EC"/>
    <w:rsid w:val="00D22C8B"/>
    <w:rsid w:val="00D23069"/>
    <w:rsid w:val="00D232FA"/>
    <w:rsid w:val="00D2398E"/>
    <w:rsid w:val="00D23A5C"/>
    <w:rsid w:val="00D23EB2"/>
    <w:rsid w:val="00D2424B"/>
    <w:rsid w:val="00D243CF"/>
    <w:rsid w:val="00D245C1"/>
    <w:rsid w:val="00D248FB"/>
    <w:rsid w:val="00D24D90"/>
    <w:rsid w:val="00D25418"/>
    <w:rsid w:val="00D254B1"/>
    <w:rsid w:val="00D2567B"/>
    <w:rsid w:val="00D25ECF"/>
    <w:rsid w:val="00D260A7"/>
    <w:rsid w:val="00D267B9"/>
    <w:rsid w:val="00D26869"/>
    <w:rsid w:val="00D26881"/>
    <w:rsid w:val="00D26D4A"/>
    <w:rsid w:val="00D26DC8"/>
    <w:rsid w:val="00D2719C"/>
    <w:rsid w:val="00D27341"/>
    <w:rsid w:val="00D27747"/>
    <w:rsid w:val="00D27BA3"/>
    <w:rsid w:val="00D27C56"/>
    <w:rsid w:val="00D27FCB"/>
    <w:rsid w:val="00D30C79"/>
    <w:rsid w:val="00D30CE8"/>
    <w:rsid w:val="00D3104F"/>
    <w:rsid w:val="00D311D5"/>
    <w:rsid w:val="00D3165C"/>
    <w:rsid w:val="00D31DCE"/>
    <w:rsid w:val="00D31EAE"/>
    <w:rsid w:val="00D32897"/>
    <w:rsid w:val="00D32CA9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4FA4"/>
    <w:rsid w:val="00D35103"/>
    <w:rsid w:val="00D356A8"/>
    <w:rsid w:val="00D358C0"/>
    <w:rsid w:val="00D35A7D"/>
    <w:rsid w:val="00D35E27"/>
    <w:rsid w:val="00D35F54"/>
    <w:rsid w:val="00D36674"/>
    <w:rsid w:val="00D366F3"/>
    <w:rsid w:val="00D36A05"/>
    <w:rsid w:val="00D36ECB"/>
    <w:rsid w:val="00D370E9"/>
    <w:rsid w:val="00D373B9"/>
    <w:rsid w:val="00D377CC"/>
    <w:rsid w:val="00D377EC"/>
    <w:rsid w:val="00D400CA"/>
    <w:rsid w:val="00D4021E"/>
    <w:rsid w:val="00D40298"/>
    <w:rsid w:val="00D40474"/>
    <w:rsid w:val="00D40568"/>
    <w:rsid w:val="00D408A3"/>
    <w:rsid w:val="00D40971"/>
    <w:rsid w:val="00D40B59"/>
    <w:rsid w:val="00D41456"/>
    <w:rsid w:val="00D41778"/>
    <w:rsid w:val="00D41A7D"/>
    <w:rsid w:val="00D421C4"/>
    <w:rsid w:val="00D4243E"/>
    <w:rsid w:val="00D43758"/>
    <w:rsid w:val="00D4381E"/>
    <w:rsid w:val="00D439EA"/>
    <w:rsid w:val="00D43A90"/>
    <w:rsid w:val="00D43ADA"/>
    <w:rsid w:val="00D43BF8"/>
    <w:rsid w:val="00D43C64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47ECF"/>
    <w:rsid w:val="00D50350"/>
    <w:rsid w:val="00D50A0C"/>
    <w:rsid w:val="00D50C68"/>
    <w:rsid w:val="00D51378"/>
    <w:rsid w:val="00D5141C"/>
    <w:rsid w:val="00D5168F"/>
    <w:rsid w:val="00D51DFD"/>
    <w:rsid w:val="00D51F5D"/>
    <w:rsid w:val="00D51F8B"/>
    <w:rsid w:val="00D5209C"/>
    <w:rsid w:val="00D52215"/>
    <w:rsid w:val="00D52783"/>
    <w:rsid w:val="00D52BC0"/>
    <w:rsid w:val="00D5340C"/>
    <w:rsid w:val="00D5357B"/>
    <w:rsid w:val="00D5376D"/>
    <w:rsid w:val="00D54560"/>
    <w:rsid w:val="00D54CCB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6E94"/>
    <w:rsid w:val="00D57316"/>
    <w:rsid w:val="00D5744A"/>
    <w:rsid w:val="00D57B3B"/>
    <w:rsid w:val="00D60125"/>
    <w:rsid w:val="00D60264"/>
    <w:rsid w:val="00D6084F"/>
    <w:rsid w:val="00D609CF"/>
    <w:rsid w:val="00D60C1C"/>
    <w:rsid w:val="00D61429"/>
    <w:rsid w:val="00D6195E"/>
    <w:rsid w:val="00D61C96"/>
    <w:rsid w:val="00D61E43"/>
    <w:rsid w:val="00D61E48"/>
    <w:rsid w:val="00D62024"/>
    <w:rsid w:val="00D62037"/>
    <w:rsid w:val="00D62151"/>
    <w:rsid w:val="00D62577"/>
    <w:rsid w:val="00D625D0"/>
    <w:rsid w:val="00D62836"/>
    <w:rsid w:val="00D6289D"/>
    <w:rsid w:val="00D628F4"/>
    <w:rsid w:val="00D62AF2"/>
    <w:rsid w:val="00D62E49"/>
    <w:rsid w:val="00D62F2F"/>
    <w:rsid w:val="00D63118"/>
    <w:rsid w:val="00D63321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51E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9FF"/>
    <w:rsid w:val="00D70CAE"/>
    <w:rsid w:val="00D70F84"/>
    <w:rsid w:val="00D71158"/>
    <w:rsid w:val="00D712F0"/>
    <w:rsid w:val="00D7187F"/>
    <w:rsid w:val="00D71B2D"/>
    <w:rsid w:val="00D71C60"/>
    <w:rsid w:val="00D71F2B"/>
    <w:rsid w:val="00D72625"/>
    <w:rsid w:val="00D72EC2"/>
    <w:rsid w:val="00D7346E"/>
    <w:rsid w:val="00D739F8"/>
    <w:rsid w:val="00D73A69"/>
    <w:rsid w:val="00D73E0D"/>
    <w:rsid w:val="00D73F66"/>
    <w:rsid w:val="00D74405"/>
    <w:rsid w:val="00D74789"/>
    <w:rsid w:val="00D74962"/>
    <w:rsid w:val="00D74BA8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4A9"/>
    <w:rsid w:val="00D80838"/>
    <w:rsid w:val="00D8085E"/>
    <w:rsid w:val="00D80903"/>
    <w:rsid w:val="00D80BCD"/>
    <w:rsid w:val="00D80EFA"/>
    <w:rsid w:val="00D8133D"/>
    <w:rsid w:val="00D816B5"/>
    <w:rsid w:val="00D81E13"/>
    <w:rsid w:val="00D82930"/>
    <w:rsid w:val="00D82A6E"/>
    <w:rsid w:val="00D82E8A"/>
    <w:rsid w:val="00D82FD8"/>
    <w:rsid w:val="00D831F5"/>
    <w:rsid w:val="00D83205"/>
    <w:rsid w:val="00D836A1"/>
    <w:rsid w:val="00D83A67"/>
    <w:rsid w:val="00D8409D"/>
    <w:rsid w:val="00D840FF"/>
    <w:rsid w:val="00D84134"/>
    <w:rsid w:val="00D848A5"/>
    <w:rsid w:val="00D84AEA"/>
    <w:rsid w:val="00D84C32"/>
    <w:rsid w:val="00D84D46"/>
    <w:rsid w:val="00D84DBC"/>
    <w:rsid w:val="00D853FC"/>
    <w:rsid w:val="00D857EC"/>
    <w:rsid w:val="00D8582F"/>
    <w:rsid w:val="00D859CC"/>
    <w:rsid w:val="00D859E9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04F"/>
    <w:rsid w:val="00D938E0"/>
    <w:rsid w:val="00D9394F"/>
    <w:rsid w:val="00D93B6E"/>
    <w:rsid w:val="00D93CE2"/>
    <w:rsid w:val="00D94090"/>
    <w:rsid w:val="00D946BA"/>
    <w:rsid w:val="00D94E57"/>
    <w:rsid w:val="00D94F8D"/>
    <w:rsid w:val="00D94FD6"/>
    <w:rsid w:val="00D94FEF"/>
    <w:rsid w:val="00D95992"/>
    <w:rsid w:val="00D95E1B"/>
    <w:rsid w:val="00D96047"/>
    <w:rsid w:val="00D96279"/>
    <w:rsid w:val="00D96437"/>
    <w:rsid w:val="00D966CE"/>
    <w:rsid w:val="00D96807"/>
    <w:rsid w:val="00D96901"/>
    <w:rsid w:val="00D969BD"/>
    <w:rsid w:val="00D96AC7"/>
    <w:rsid w:val="00D96C8B"/>
    <w:rsid w:val="00D96F1F"/>
    <w:rsid w:val="00D9710A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2EBE"/>
    <w:rsid w:val="00DA3039"/>
    <w:rsid w:val="00DA30B5"/>
    <w:rsid w:val="00DA3483"/>
    <w:rsid w:val="00DA35ED"/>
    <w:rsid w:val="00DA368E"/>
    <w:rsid w:val="00DA3B04"/>
    <w:rsid w:val="00DA3B13"/>
    <w:rsid w:val="00DA3BD0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2F9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BC1"/>
    <w:rsid w:val="00DB0FCE"/>
    <w:rsid w:val="00DB12E2"/>
    <w:rsid w:val="00DB1CCE"/>
    <w:rsid w:val="00DB1F6D"/>
    <w:rsid w:val="00DB2129"/>
    <w:rsid w:val="00DB2509"/>
    <w:rsid w:val="00DB2566"/>
    <w:rsid w:val="00DB2C2C"/>
    <w:rsid w:val="00DB2CED"/>
    <w:rsid w:val="00DB2D15"/>
    <w:rsid w:val="00DB35E0"/>
    <w:rsid w:val="00DB36BE"/>
    <w:rsid w:val="00DB370A"/>
    <w:rsid w:val="00DB37CE"/>
    <w:rsid w:val="00DB3A36"/>
    <w:rsid w:val="00DB3E3E"/>
    <w:rsid w:val="00DB3F57"/>
    <w:rsid w:val="00DB401D"/>
    <w:rsid w:val="00DB411F"/>
    <w:rsid w:val="00DB43F8"/>
    <w:rsid w:val="00DB48AB"/>
    <w:rsid w:val="00DB4A0F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6F7C"/>
    <w:rsid w:val="00DB75DA"/>
    <w:rsid w:val="00DB7BE4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2A28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3B8"/>
    <w:rsid w:val="00DC445C"/>
    <w:rsid w:val="00DC46BC"/>
    <w:rsid w:val="00DC46F4"/>
    <w:rsid w:val="00DC4A93"/>
    <w:rsid w:val="00DC5263"/>
    <w:rsid w:val="00DC53E6"/>
    <w:rsid w:val="00DC541E"/>
    <w:rsid w:val="00DC5881"/>
    <w:rsid w:val="00DC5BFB"/>
    <w:rsid w:val="00DC5C58"/>
    <w:rsid w:val="00DC5F04"/>
    <w:rsid w:val="00DC6647"/>
    <w:rsid w:val="00DC6827"/>
    <w:rsid w:val="00DC6DA3"/>
    <w:rsid w:val="00DC6E2B"/>
    <w:rsid w:val="00DC7636"/>
    <w:rsid w:val="00DC7BD8"/>
    <w:rsid w:val="00DC7CD5"/>
    <w:rsid w:val="00DC7E04"/>
    <w:rsid w:val="00DD00BA"/>
    <w:rsid w:val="00DD03B3"/>
    <w:rsid w:val="00DD0932"/>
    <w:rsid w:val="00DD0D53"/>
    <w:rsid w:val="00DD0DFF"/>
    <w:rsid w:val="00DD0F1C"/>
    <w:rsid w:val="00DD1878"/>
    <w:rsid w:val="00DD1A97"/>
    <w:rsid w:val="00DD1C2A"/>
    <w:rsid w:val="00DD1D68"/>
    <w:rsid w:val="00DD1E9D"/>
    <w:rsid w:val="00DD1F31"/>
    <w:rsid w:val="00DD296B"/>
    <w:rsid w:val="00DD2A47"/>
    <w:rsid w:val="00DD2A51"/>
    <w:rsid w:val="00DD2C75"/>
    <w:rsid w:val="00DD2D41"/>
    <w:rsid w:val="00DD2D86"/>
    <w:rsid w:val="00DD31B8"/>
    <w:rsid w:val="00DD3335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C7F"/>
    <w:rsid w:val="00DD6DD4"/>
    <w:rsid w:val="00DD72A1"/>
    <w:rsid w:val="00DD75E4"/>
    <w:rsid w:val="00DD76D2"/>
    <w:rsid w:val="00DD789E"/>
    <w:rsid w:val="00DD7F07"/>
    <w:rsid w:val="00DD7FD8"/>
    <w:rsid w:val="00DE055B"/>
    <w:rsid w:val="00DE056B"/>
    <w:rsid w:val="00DE08DB"/>
    <w:rsid w:val="00DE0C38"/>
    <w:rsid w:val="00DE0C55"/>
    <w:rsid w:val="00DE104A"/>
    <w:rsid w:val="00DE120C"/>
    <w:rsid w:val="00DE146C"/>
    <w:rsid w:val="00DE15B9"/>
    <w:rsid w:val="00DE15E9"/>
    <w:rsid w:val="00DE17E6"/>
    <w:rsid w:val="00DE1A28"/>
    <w:rsid w:val="00DE2093"/>
    <w:rsid w:val="00DE22AD"/>
    <w:rsid w:val="00DE25D5"/>
    <w:rsid w:val="00DE261E"/>
    <w:rsid w:val="00DE3379"/>
    <w:rsid w:val="00DE3A0E"/>
    <w:rsid w:val="00DE3DBA"/>
    <w:rsid w:val="00DE3F77"/>
    <w:rsid w:val="00DE4B36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29C"/>
    <w:rsid w:val="00DF1BCC"/>
    <w:rsid w:val="00DF1E88"/>
    <w:rsid w:val="00DF1F36"/>
    <w:rsid w:val="00DF2334"/>
    <w:rsid w:val="00DF23AB"/>
    <w:rsid w:val="00DF24C8"/>
    <w:rsid w:val="00DF29F1"/>
    <w:rsid w:val="00DF2B2D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D4F"/>
    <w:rsid w:val="00DF5E7B"/>
    <w:rsid w:val="00DF62D0"/>
    <w:rsid w:val="00DF6EA5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96B"/>
    <w:rsid w:val="00E05B34"/>
    <w:rsid w:val="00E05D7E"/>
    <w:rsid w:val="00E05FD2"/>
    <w:rsid w:val="00E060F4"/>
    <w:rsid w:val="00E066C7"/>
    <w:rsid w:val="00E068BF"/>
    <w:rsid w:val="00E06A13"/>
    <w:rsid w:val="00E06E3F"/>
    <w:rsid w:val="00E06E7F"/>
    <w:rsid w:val="00E06F49"/>
    <w:rsid w:val="00E0733B"/>
    <w:rsid w:val="00E07810"/>
    <w:rsid w:val="00E103DE"/>
    <w:rsid w:val="00E105E0"/>
    <w:rsid w:val="00E10811"/>
    <w:rsid w:val="00E10A7A"/>
    <w:rsid w:val="00E10D0C"/>
    <w:rsid w:val="00E1165E"/>
    <w:rsid w:val="00E11932"/>
    <w:rsid w:val="00E11B79"/>
    <w:rsid w:val="00E11E58"/>
    <w:rsid w:val="00E11F1E"/>
    <w:rsid w:val="00E11F9F"/>
    <w:rsid w:val="00E1204E"/>
    <w:rsid w:val="00E1288A"/>
    <w:rsid w:val="00E129D3"/>
    <w:rsid w:val="00E12C7C"/>
    <w:rsid w:val="00E12D6A"/>
    <w:rsid w:val="00E130CD"/>
    <w:rsid w:val="00E13368"/>
    <w:rsid w:val="00E13690"/>
    <w:rsid w:val="00E13B40"/>
    <w:rsid w:val="00E142D3"/>
    <w:rsid w:val="00E1460B"/>
    <w:rsid w:val="00E146CB"/>
    <w:rsid w:val="00E1484A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84A"/>
    <w:rsid w:val="00E17B7B"/>
    <w:rsid w:val="00E17C3B"/>
    <w:rsid w:val="00E17FF0"/>
    <w:rsid w:val="00E20240"/>
    <w:rsid w:val="00E20ABF"/>
    <w:rsid w:val="00E20BAC"/>
    <w:rsid w:val="00E212F0"/>
    <w:rsid w:val="00E219C1"/>
    <w:rsid w:val="00E21A7E"/>
    <w:rsid w:val="00E21BCF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99E"/>
    <w:rsid w:val="00E24BF6"/>
    <w:rsid w:val="00E24DDE"/>
    <w:rsid w:val="00E24E0D"/>
    <w:rsid w:val="00E24F46"/>
    <w:rsid w:val="00E24F50"/>
    <w:rsid w:val="00E251F3"/>
    <w:rsid w:val="00E25567"/>
    <w:rsid w:val="00E261AE"/>
    <w:rsid w:val="00E26357"/>
    <w:rsid w:val="00E26742"/>
    <w:rsid w:val="00E2701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C09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313D"/>
    <w:rsid w:val="00E3393D"/>
    <w:rsid w:val="00E34160"/>
    <w:rsid w:val="00E3419C"/>
    <w:rsid w:val="00E3421C"/>
    <w:rsid w:val="00E34482"/>
    <w:rsid w:val="00E346A6"/>
    <w:rsid w:val="00E34A44"/>
    <w:rsid w:val="00E3513D"/>
    <w:rsid w:val="00E35270"/>
    <w:rsid w:val="00E355F2"/>
    <w:rsid w:val="00E359E8"/>
    <w:rsid w:val="00E35B97"/>
    <w:rsid w:val="00E35FDA"/>
    <w:rsid w:val="00E36219"/>
    <w:rsid w:val="00E36811"/>
    <w:rsid w:val="00E369CE"/>
    <w:rsid w:val="00E36DAC"/>
    <w:rsid w:val="00E370A0"/>
    <w:rsid w:val="00E37478"/>
    <w:rsid w:val="00E3798C"/>
    <w:rsid w:val="00E37F19"/>
    <w:rsid w:val="00E40903"/>
    <w:rsid w:val="00E40E3E"/>
    <w:rsid w:val="00E40F40"/>
    <w:rsid w:val="00E41335"/>
    <w:rsid w:val="00E41BCC"/>
    <w:rsid w:val="00E41E16"/>
    <w:rsid w:val="00E41F98"/>
    <w:rsid w:val="00E42286"/>
    <w:rsid w:val="00E42756"/>
    <w:rsid w:val="00E43002"/>
    <w:rsid w:val="00E43530"/>
    <w:rsid w:val="00E437A4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052"/>
    <w:rsid w:val="00E454C5"/>
    <w:rsid w:val="00E45ADD"/>
    <w:rsid w:val="00E45D35"/>
    <w:rsid w:val="00E463C8"/>
    <w:rsid w:val="00E46718"/>
    <w:rsid w:val="00E46D05"/>
    <w:rsid w:val="00E46D26"/>
    <w:rsid w:val="00E46EAE"/>
    <w:rsid w:val="00E46EE2"/>
    <w:rsid w:val="00E46FB3"/>
    <w:rsid w:val="00E4734C"/>
    <w:rsid w:val="00E473D0"/>
    <w:rsid w:val="00E47474"/>
    <w:rsid w:val="00E47910"/>
    <w:rsid w:val="00E5055E"/>
    <w:rsid w:val="00E50620"/>
    <w:rsid w:val="00E506C0"/>
    <w:rsid w:val="00E507E3"/>
    <w:rsid w:val="00E50C13"/>
    <w:rsid w:val="00E512B6"/>
    <w:rsid w:val="00E51572"/>
    <w:rsid w:val="00E5166D"/>
    <w:rsid w:val="00E52120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803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61E"/>
    <w:rsid w:val="00E5785D"/>
    <w:rsid w:val="00E57ABE"/>
    <w:rsid w:val="00E57C7A"/>
    <w:rsid w:val="00E57E60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66"/>
    <w:rsid w:val="00E62CE8"/>
    <w:rsid w:val="00E630A3"/>
    <w:rsid w:val="00E633A4"/>
    <w:rsid w:val="00E635F8"/>
    <w:rsid w:val="00E638E6"/>
    <w:rsid w:val="00E63F36"/>
    <w:rsid w:val="00E643AC"/>
    <w:rsid w:val="00E644A0"/>
    <w:rsid w:val="00E64571"/>
    <w:rsid w:val="00E64699"/>
    <w:rsid w:val="00E647AA"/>
    <w:rsid w:val="00E64890"/>
    <w:rsid w:val="00E64F2B"/>
    <w:rsid w:val="00E650D9"/>
    <w:rsid w:val="00E65448"/>
    <w:rsid w:val="00E654D2"/>
    <w:rsid w:val="00E6587B"/>
    <w:rsid w:val="00E659DE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69E"/>
    <w:rsid w:val="00E71E6E"/>
    <w:rsid w:val="00E72398"/>
    <w:rsid w:val="00E725A1"/>
    <w:rsid w:val="00E72A8A"/>
    <w:rsid w:val="00E72AB3"/>
    <w:rsid w:val="00E72D07"/>
    <w:rsid w:val="00E72F93"/>
    <w:rsid w:val="00E72FE4"/>
    <w:rsid w:val="00E739B4"/>
    <w:rsid w:val="00E74322"/>
    <w:rsid w:val="00E74681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499"/>
    <w:rsid w:val="00E816D5"/>
    <w:rsid w:val="00E817F8"/>
    <w:rsid w:val="00E81DBC"/>
    <w:rsid w:val="00E81E3F"/>
    <w:rsid w:val="00E81F90"/>
    <w:rsid w:val="00E82086"/>
    <w:rsid w:val="00E82599"/>
    <w:rsid w:val="00E8288F"/>
    <w:rsid w:val="00E82F09"/>
    <w:rsid w:val="00E83207"/>
    <w:rsid w:val="00E836B0"/>
    <w:rsid w:val="00E836C0"/>
    <w:rsid w:val="00E83F13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A87"/>
    <w:rsid w:val="00E86B39"/>
    <w:rsid w:val="00E86EC4"/>
    <w:rsid w:val="00E871F9"/>
    <w:rsid w:val="00E874B3"/>
    <w:rsid w:val="00E876C5"/>
    <w:rsid w:val="00E87914"/>
    <w:rsid w:val="00E87BFC"/>
    <w:rsid w:val="00E87E31"/>
    <w:rsid w:val="00E9026D"/>
    <w:rsid w:val="00E90B7A"/>
    <w:rsid w:val="00E90C9B"/>
    <w:rsid w:val="00E91025"/>
    <w:rsid w:val="00E91912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06"/>
    <w:rsid w:val="00E92D2A"/>
    <w:rsid w:val="00E92ED3"/>
    <w:rsid w:val="00E93A79"/>
    <w:rsid w:val="00E940D3"/>
    <w:rsid w:val="00E940E1"/>
    <w:rsid w:val="00E94115"/>
    <w:rsid w:val="00E942AE"/>
    <w:rsid w:val="00E942C5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8EF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4813"/>
    <w:rsid w:val="00EA51CA"/>
    <w:rsid w:val="00EA551F"/>
    <w:rsid w:val="00EA5C01"/>
    <w:rsid w:val="00EA6386"/>
    <w:rsid w:val="00EA650B"/>
    <w:rsid w:val="00EA6761"/>
    <w:rsid w:val="00EA6C19"/>
    <w:rsid w:val="00EA6EAA"/>
    <w:rsid w:val="00EA7404"/>
    <w:rsid w:val="00EA7473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D97"/>
    <w:rsid w:val="00EB1E02"/>
    <w:rsid w:val="00EB1E4B"/>
    <w:rsid w:val="00EB1FFA"/>
    <w:rsid w:val="00EB25E7"/>
    <w:rsid w:val="00EB2ABB"/>
    <w:rsid w:val="00EB2E51"/>
    <w:rsid w:val="00EB2E89"/>
    <w:rsid w:val="00EB32F4"/>
    <w:rsid w:val="00EB343C"/>
    <w:rsid w:val="00EB38C9"/>
    <w:rsid w:val="00EB3E1A"/>
    <w:rsid w:val="00EB41B7"/>
    <w:rsid w:val="00EB4244"/>
    <w:rsid w:val="00EB46F7"/>
    <w:rsid w:val="00EB4D07"/>
    <w:rsid w:val="00EB4F8A"/>
    <w:rsid w:val="00EB52B1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798"/>
    <w:rsid w:val="00EB79C3"/>
    <w:rsid w:val="00EB7ACF"/>
    <w:rsid w:val="00EB7CAB"/>
    <w:rsid w:val="00EB7D0A"/>
    <w:rsid w:val="00EC03B0"/>
    <w:rsid w:val="00EC071B"/>
    <w:rsid w:val="00EC08F8"/>
    <w:rsid w:val="00EC0A72"/>
    <w:rsid w:val="00EC0ADB"/>
    <w:rsid w:val="00EC0F15"/>
    <w:rsid w:val="00EC0F50"/>
    <w:rsid w:val="00EC1121"/>
    <w:rsid w:val="00EC156B"/>
    <w:rsid w:val="00EC18BB"/>
    <w:rsid w:val="00EC197A"/>
    <w:rsid w:val="00EC1C6D"/>
    <w:rsid w:val="00EC24D6"/>
    <w:rsid w:val="00EC2539"/>
    <w:rsid w:val="00EC2DDC"/>
    <w:rsid w:val="00EC3CAB"/>
    <w:rsid w:val="00EC40C1"/>
    <w:rsid w:val="00EC454A"/>
    <w:rsid w:val="00EC4A50"/>
    <w:rsid w:val="00EC53F1"/>
    <w:rsid w:val="00EC5651"/>
    <w:rsid w:val="00EC58AE"/>
    <w:rsid w:val="00EC59BA"/>
    <w:rsid w:val="00EC59FB"/>
    <w:rsid w:val="00EC5F94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2B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229"/>
    <w:rsid w:val="00EE056A"/>
    <w:rsid w:val="00EE08AD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2E8"/>
    <w:rsid w:val="00EE3928"/>
    <w:rsid w:val="00EE3AF4"/>
    <w:rsid w:val="00EE3C57"/>
    <w:rsid w:val="00EE3CC5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6FC8"/>
    <w:rsid w:val="00EE7AEE"/>
    <w:rsid w:val="00EE7B17"/>
    <w:rsid w:val="00EE7E3D"/>
    <w:rsid w:val="00EF0099"/>
    <w:rsid w:val="00EF0130"/>
    <w:rsid w:val="00EF013C"/>
    <w:rsid w:val="00EF020E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1DE0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4AD4"/>
    <w:rsid w:val="00EF50C2"/>
    <w:rsid w:val="00EF520C"/>
    <w:rsid w:val="00EF5C15"/>
    <w:rsid w:val="00EF60EA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0F3E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2FED"/>
    <w:rsid w:val="00F030B3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5B4A"/>
    <w:rsid w:val="00F05DA2"/>
    <w:rsid w:val="00F05DB2"/>
    <w:rsid w:val="00F061CB"/>
    <w:rsid w:val="00F06883"/>
    <w:rsid w:val="00F06A81"/>
    <w:rsid w:val="00F07012"/>
    <w:rsid w:val="00F0778C"/>
    <w:rsid w:val="00F07C61"/>
    <w:rsid w:val="00F07FF8"/>
    <w:rsid w:val="00F105E0"/>
    <w:rsid w:val="00F105E9"/>
    <w:rsid w:val="00F10830"/>
    <w:rsid w:val="00F1098E"/>
    <w:rsid w:val="00F10D39"/>
    <w:rsid w:val="00F10F26"/>
    <w:rsid w:val="00F11675"/>
    <w:rsid w:val="00F11D19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0F8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0C6"/>
    <w:rsid w:val="00F16642"/>
    <w:rsid w:val="00F16655"/>
    <w:rsid w:val="00F168D3"/>
    <w:rsid w:val="00F16DCD"/>
    <w:rsid w:val="00F16EBB"/>
    <w:rsid w:val="00F16EBF"/>
    <w:rsid w:val="00F17253"/>
    <w:rsid w:val="00F172B0"/>
    <w:rsid w:val="00F174F5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24B"/>
    <w:rsid w:val="00F255A8"/>
    <w:rsid w:val="00F26325"/>
    <w:rsid w:val="00F26356"/>
    <w:rsid w:val="00F265A1"/>
    <w:rsid w:val="00F26977"/>
    <w:rsid w:val="00F26A30"/>
    <w:rsid w:val="00F26DAD"/>
    <w:rsid w:val="00F26E22"/>
    <w:rsid w:val="00F2742D"/>
    <w:rsid w:val="00F2753E"/>
    <w:rsid w:val="00F27614"/>
    <w:rsid w:val="00F27848"/>
    <w:rsid w:val="00F278CF"/>
    <w:rsid w:val="00F2797F"/>
    <w:rsid w:val="00F27C3E"/>
    <w:rsid w:val="00F27D40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BDE"/>
    <w:rsid w:val="00F32C63"/>
    <w:rsid w:val="00F32EDB"/>
    <w:rsid w:val="00F335EF"/>
    <w:rsid w:val="00F33A32"/>
    <w:rsid w:val="00F33C89"/>
    <w:rsid w:val="00F33D21"/>
    <w:rsid w:val="00F33F4D"/>
    <w:rsid w:val="00F344A6"/>
    <w:rsid w:val="00F3561D"/>
    <w:rsid w:val="00F35997"/>
    <w:rsid w:val="00F359C0"/>
    <w:rsid w:val="00F359D1"/>
    <w:rsid w:val="00F35A25"/>
    <w:rsid w:val="00F35A56"/>
    <w:rsid w:val="00F3636E"/>
    <w:rsid w:val="00F366AD"/>
    <w:rsid w:val="00F367B2"/>
    <w:rsid w:val="00F36864"/>
    <w:rsid w:val="00F3693C"/>
    <w:rsid w:val="00F36BF7"/>
    <w:rsid w:val="00F36F74"/>
    <w:rsid w:val="00F3710E"/>
    <w:rsid w:val="00F37166"/>
    <w:rsid w:val="00F3747B"/>
    <w:rsid w:val="00F3754C"/>
    <w:rsid w:val="00F377A1"/>
    <w:rsid w:val="00F37E22"/>
    <w:rsid w:val="00F37EC0"/>
    <w:rsid w:val="00F40138"/>
    <w:rsid w:val="00F405A1"/>
    <w:rsid w:val="00F4065F"/>
    <w:rsid w:val="00F408C7"/>
    <w:rsid w:val="00F40D37"/>
    <w:rsid w:val="00F415A5"/>
    <w:rsid w:val="00F4165D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D14"/>
    <w:rsid w:val="00F43F47"/>
    <w:rsid w:val="00F4402F"/>
    <w:rsid w:val="00F44157"/>
    <w:rsid w:val="00F443EE"/>
    <w:rsid w:val="00F44623"/>
    <w:rsid w:val="00F447D9"/>
    <w:rsid w:val="00F44906"/>
    <w:rsid w:val="00F44C2C"/>
    <w:rsid w:val="00F44F9B"/>
    <w:rsid w:val="00F4504E"/>
    <w:rsid w:val="00F45247"/>
    <w:rsid w:val="00F454FE"/>
    <w:rsid w:val="00F45A41"/>
    <w:rsid w:val="00F45AED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5E1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6AFC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09F5"/>
    <w:rsid w:val="00F61140"/>
    <w:rsid w:val="00F611A2"/>
    <w:rsid w:val="00F611AF"/>
    <w:rsid w:val="00F6173A"/>
    <w:rsid w:val="00F61B7D"/>
    <w:rsid w:val="00F61DBA"/>
    <w:rsid w:val="00F61E99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BD8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AE3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794"/>
    <w:rsid w:val="00F71817"/>
    <w:rsid w:val="00F718B9"/>
    <w:rsid w:val="00F721EC"/>
    <w:rsid w:val="00F7272A"/>
    <w:rsid w:val="00F7278B"/>
    <w:rsid w:val="00F7345C"/>
    <w:rsid w:val="00F73713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5BC4"/>
    <w:rsid w:val="00F75E5B"/>
    <w:rsid w:val="00F76008"/>
    <w:rsid w:val="00F7660D"/>
    <w:rsid w:val="00F768E3"/>
    <w:rsid w:val="00F773F8"/>
    <w:rsid w:val="00F774A2"/>
    <w:rsid w:val="00F77D1C"/>
    <w:rsid w:val="00F77E8D"/>
    <w:rsid w:val="00F80107"/>
    <w:rsid w:val="00F80323"/>
    <w:rsid w:val="00F80CB2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405"/>
    <w:rsid w:val="00F83940"/>
    <w:rsid w:val="00F8408A"/>
    <w:rsid w:val="00F8453E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0BF"/>
    <w:rsid w:val="00F912B0"/>
    <w:rsid w:val="00F9142A"/>
    <w:rsid w:val="00F914A9"/>
    <w:rsid w:val="00F91741"/>
    <w:rsid w:val="00F91863"/>
    <w:rsid w:val="00F918C1"/>
    <w:rsid w:val="00F91ADC"/>
    <w:rsid w:val="00F91D28"/>
    <w:rsid w:val="00F91FC7"/>
    <w:rsid w:val="00F9203C"/>
    <w:rsid w:val="00F92891"/>
    <w:rsid w:val="00F929FE"/>
    <w:rsid w:val="00F92DBF"/>
    <w:rsid w:val="00F939A4"/>
    <w:rsid w:val="00F93E16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5ECE"/>
    <w:rsid w:val="00F96229"/>
    <w:rsid w:val="00F962C6"/>
    <w:rsid w:val="00F96360"/>
    <w:rsid w:val="00F96385"/>
    <w:rsid w:val="00F96394"/>
    <w:rsid w:val="00F964F5"/>
    <w:rsid w:val="00F970D2"/>
    <w:rsid w:val="00F97794"/>
    <w:rsid w:val="00F9795A"/>
    <w:rsid w:val="00F97E1A"/>
    <w:rsid w:val="00FA01FF"/>
    <w:rsid w:val="00FA08E0"/>
    <w:rsid w:val="00FA0A53"/>
    <w:rsid w:val="00FA0CBC"/>
    <w:rsid w:val="00FA11A6"/>
    <w:rsid w:val="00FA14F1"/>
    <w:rsid w:val="00FA19FF"/>
    <w:rsid w:val="00FA1AF2"/>
    <w:rsid w:val="00FA1E97"/>
    <w:rsid w:val="00FA218E"/>
    <w:rsid w:val="00FA21C0"/>
    <w:rsid w:val="00FA2431"/>
    <w:rsid w:val="00FA2608"/>
    <w:rsid w:val="00FA294D"/>
    <w:rsid w:val="00FA2D19"/>
    <w:rsid w:val="00FA2E42"/>
    <w:rsid w:val="00FA4571"/>
    <w:rsid w:val="00FA46DF"/>
    <w:rsid w:val="00FA4763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77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AAA"/>
    <w:rsid w:val="00FB4DC0"/>
    <w:rsid w:val="00FB4ECC"/>
    <w:rsid w:val="00FB52B4"/>
    <w:rsid w:val="00FB53A5"/>
    <w:rsid w:val="00FB57B6"/>
    <w:rsid w:val="00FB5A51"/>
    <w:rsid w:val="00FB5C4F"/>
    <w:rsid w:val="00FB6842"/>
    <w:rsid w:val="00FB69F9"/>
    <w:rsid w:val="00FB6A09"/>
    <w:rsid w:val="00FB6B6F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0D90"/>
    <w:rsid w:val="00FC1AF0"/>
    <w:rsid w:val="00FC1C7F"/>
    <w:rsid w:val="00FC1CDE"/>
    <w:rsid w:val="00FC1EE6"/>
    <w:rsid w:val="00FC2061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0EE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1F1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A5B"/>
    <w:rsid w:val="00FD0C91"/>
    <w:rsid w:val="00FD0DFF"/>
    <w:rsid w:val="00FD0FB9"/>
    <w:rsid w:val="00FD153C"/>
    <w:rsid w:val="00FD1811"/>
    <w:rsid w:val="00FD1A48"/>
    <w:rsid w:val="00FD1ED4"/>
    <w:rsid w:val="00FD20AD"/>
    <w:rsid w:val="00FD2AB5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4FF0"/>
    <w:rsid w:val="00FD5A5F"/>
    <w:rsid w:val="00FD5BF1"/>
    <w:rsid w:val="00FD5FD1"/>
    <w:rsid w:val="00FD62B4"/>
    <w:rsid w:val="00FD6569"/>
    <w:rsid w:val="00FE038A"/>
    <w:rsid w:val="00FE050A"/>
    <w:rsid w:val="00FE07FD"/>
    <w:rsid w:val="00FE0FE6"/>
    <w:rsid w:val="00FE106E"/>
    <w:rsid w:val="00FE1344"/>
    <w:rsid w:val="00FE1C74"/>
    <w:rsid w:val="00FE1C90"/>
    <w:rsid w:val="00FE25A4"/>
    <w:rsid w:val="00FE29F2"/>
    <w:rsid w:val="00FE3221"/>
    <w:rsid w:val="00FE3248"/>
    <w:rsid w:val="00FE327A"/>
    <w:rsid w:val="00FE357F"/>
    <w:rsid w:val="00FE3C41"/>
    <w:rsid w:val="00FE3DE2"/>
    <w:rsid w:val="00FE40E2"/>
    <w:rsid w:val="00FE443D"/>
    <w:rsid w:val="00FE46E6"/>
    <w:rsid w:val="00FE4959"/>
    <w:rsid w:val="00FE4C21"/>
    <w:rsid w:val="00FE4C9A"/>
    <w:rsid w:val="00FE5410"/>
    <w:rsid w:val="00FE5851"/>
    <w:rsid w:val="00FE5BA5"/>
    <w:rsid w:val="00FE5CEF"/>
    <w:rsid w:val="00FE5D05"/>
    <w:rsid w:val="00FE5D81"/>
    <w:rsid w:val="00FE5D9C"/>
    <w:rsid w:val="00FE64B0"/>
    <w:rsid w:val="00FE6630"/>
    <w:rsid w:val="00FE66EC"/>
    <w:rsid w:val="00FE6C72"/>
    <w:rsid w:val="00FE71D3"/>
    <w:rsid w:val="00FE732C"/>
    <w:rsid w:val="00FE7597"/>
    <w:rsid w:val="00FE7CD1"/>
    <w:rsid w:val="00FE7DDD"/>
    <w:rsid w:val="00FF04EE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1FAB"/>
    <w:rsid w:val="00FF2155"/>
    <w:rsid w:val="00FF25B6"/>
    <w:rsid w:val="00FF2629"/>
    <w:rsid w:val="00FF2C33"/>
    <w:rsid w:val="00FF2ED7"/>
    <w:rsid w:val="00FF2EE4"/>
    <w:rsid w:val="00FF3006"/>
    <w:rsid w:val="00FF3151"/>
    <w:rsid w:val="00FF37FC"/>
    <w:rsid w:val="00FF3C3C"/>
    <w:rsid w:val="00FF4222"/>
    <w:rsid w:val="00FF433F"/>
    <w:rsid w:val="00FF446A"/>
    <w:rsid w:val="00FF4737"/>
    <w:rsid w:val="00FF4B9D"/>
    <w:rsid w:val="00FF4C38"/>
    <w:rsid w:val="00FF5247"/>
    <w:rsid w:val="00FF5602"/>
    <w:rsid w:val="00FF5ABB"/>
    <w:rsid w:val="00FF5E36"/>
    <w:rsid w:val="00FF61DD"/>
    <w:rsid w:val="00FF642B"/>
    <w:rsid w:val="00FF6699"/>
    <w:rsid w:val="00FF6739"/>
    <w:rsid w:val="00FF6979"/>
    <w:rsid w:val="00FF69A1"/>
    <w:rsid w:val="00FF6C20"/>
    <w:rsid w:val="00FF6E6C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0BFC1406-7408-465A-A7CD-1294D5DE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B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  <w:style w:type="character" w:customStyle="1" w:styleId="ui-provider">
    <w:name w:val="ui-provider"/>
    <w:basedOn w:val="DefaultParagraphFont"/>
    <w:rsid w:val="008A2BB5"/>
  </w:style>
  <w:style w:type="paragraph" w:customStyle="1" w:styleId="Style1">
    <w:name w:val="Style1"/>
    <w:basedOn w:val="Heading2"/>
    <w:next w:val="Heading2"/>
    <w:link w:val="Style1Char"/>
    <w:qFormat/>
    <w:rsid w:val="00AF663E"/>
    <w:pPr>
      <w:tabs>
        <w:tab w:val="left" w:pos="540"/>
      </w:tabs>
      <w:ind w:left="540" w:hanging="540"/>
      <w:jc w:val="thaiDistribute"/>
    </w:pPr>
    <w:rPr>
      <w:rFonts w:ascii="Angsana New" w:hAnsi="Angsana New"/>
      <w:bCs w:val="0"/>
      <w:sz w:val="28"/>
      <w:lang w:val="en-US"/>
    </w:rPr>
  </w:style>
  <w:style w:type="paragraph" w:customStyle="1" w:styleId="Style2">
    <w:name w:val="Style2"/>
    <w:basedOn w:val="Heading3"/>
    <w:next w:val="Heading1"/>
    <w:link w:val="Style2Char"/>
    <w:qFormat/>
    <w:rsid w:val="00AF663E"/>
    <w:pPr>
      <w:numPr>
        <w:numId w:val="19"/>
      </w:numPr>
      <w:tabs>
        <w:tab w:val="left" w:pos="540"/>
      </w:tabs>
      <w:ind w:left="540" w:hanging="540"/>
      <w:jc w:val="thaiDistribute"/>
    </w:pPr>
    <w:rPr>
      <w:rFonts w:ascii="Angsana New" w:hAnsi="Angsana New" w:cs="Angsana New"/>
      <w:b/>
      <w:bCs/>
      <w:i w:val="0"/>
      <w:sz w:val="28"/>
    </w:rPr>
  </w:style>
  <w:style w:type="character" w:customStyle="1" w:styleId="Style1Char">
    <w:name w:val="Style1 Char"/>
    <w:basedOn w:val="Heading2Char"/>
    <w:link w:val="Style1"/>
    <w:rsid w:val="00AF663E"/>
    <w:rPr>
      <w:rFonts w:ascii="Angsana New" w:hAnsi="Angsana New" w:cs="Times New Roman"/>
      <w:b/>
      <w:bCs w:val="0"/>
      <w:sz w:val="28"/>
      <w:szCs w:val="18"/>
      <w:lang w:eastAsia="x-none"/>
    </w:rPr>
  </w:style>
  <w:style w:type="paragraph" w:customStyle="1" w:styleId="StyleStyle2Complex14ptItalic">
    <w:name w:val="Style Style2 + (Complex) 14 pt Italic"/>
    <w:basedOn w:val="Style2"/>
    <w:rsid w:val="00B61E1B"/>
    <w:pPr>
      <w:ind w:left="720" w:hanging="360"/>
    </w:pPr>
    <w:rPr>
      <w:iCs w:val="0"/>
      <w:sz w:val="30"/>
      <w:szCs w:val="28"/>
    </w:rPr>
  </w:style>
  <w:style w:type="character" w:customStyle="1" w:styleId="Style2Char">
    <w:name w:val="Style2 Char"/>
    <w:basedOn w:val="Heading3Char"/>
    <w:link w:val="Style2"/>
    <w:rsid w:val="00AF663E"/>
    <w:rPr>
      <w:rFonts w:ascii="Angsana New" w:hAnsi="Angsana New" w:cs="Times New Roman"/>
      <w:b/>
      <w:bCs/>
      <w:i w:val="0"/>
      <w:iCs/>
      <w:sz w:val="2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9069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2259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3570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123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4333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F4990B0-D859-45AD-B60E-82EB293AA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24</Pages>
  <Words>3858</Words>
  <Characters>21995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Thanyaphon, Prasutham</cp:lastModifiedBy>
  <cp:revision>3</cp:revision>
  <cp:lastPrinted>2025-11-08T08:34:00Z</cp:lastPrinted>
  <dcterms:created xsi:type="dcterms:W3CDTF">2025-11-10T13:35:00Z</dcterms:created>
  <dcterms:modified xsi:type="dcterms:W3CDTF">2025-11-10T13:37:00Z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