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B614" w14:textId="77777777" w:rsidR="0004115E" w:rsidRPr="00C81FB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411E0BEF" w14:textId="77777777" w:rsidR="0004115E" w:rsidRPr="00BF0D9F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38BCB49B" w14:textId="77777777" w:rsidR="0004115E" w:rsidRPr="000E72B7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CB20249" w14:textId="0BCA1CAF" w:rsidR="001F4458" w:rsidRPr="00A75630" w:rsidRDefault="001F4458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F4458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3277A3">
        <w:rPr>
          <w:rFonts w:asciiTheme="majorBidi" w:hAnsiTheme="majorBidi"/>
          <w:b w:val="0"/>
          <w:bCs w:val="0"/>
          <w:sz w:val="32"/>
          <w:szCs w:val="32"/>
          <w:cs/>
        </w:rPr>
        <w:t>3</w:t>
      </w:r>
      <w:r w:rsidR="00E97392">
        <w:rPr>
          <w:rFonts w:asciiTheme="majorBidi" w:hAnsiTheme="majorBidi"/>
          <w:b w:val="0"/>
          <w:bCs w:val="0"/>
          <w:sz w:val="32"/>
          <w:szCs w:val="32"/>
          <w:cs/>
        </w:rPr>
        <w:t>0</w:t>
      </w:r>
      <w:r w:rsidRPr="001F4458">
        <w:rPr>
          <w:rFonts w:asciiTheme="majorBidi" w:hAnsiTheme="majorBidi"/>
          <w:b w:val="0"/>
          <w:bCs w:val="0"/>
          <w:sz w:val="32"/>
          <w:szCs w:val="32"/>
          <w:cs/>
        </w:rPr>
        <w:t xml:space="preserve"> กันยายน </w:t>
      </w:r>
      <w:r w:rsidR="003277A3">
        <w:rPr>
          <w:rFonts w:asciiTheme="majorBidi" w:hAnsiTheme="majorBidi"/>
          <w:b w:val="0"/>
          <w:bCs w:val="0"/>
          <w:sz w:val="32"/>
          <w:szCs w:val="32"/>
          <w:cs/>
        </w:rPr>
        <w:t>256</w:t>
      </w:r>
      <w:r w:rsidR="003277A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8</w:t>
      </w:r>
    </w:p>
    <w:p w14:paraId="7736A962" w14:textId="5A2AF2D0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70D1987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4B2831E3" w:rsidR="00B05CD9" w:rsidRPr="001F4458" w:rsidRDefault="004A2479" w:rsidP="001F4458">
      <w:pPr>
        <w:pStyle w:val="a0"/>
        <w:tabs>
          <w:tab w:val="left" w:pos="180"/>
        </w:tabs>
        <w:ind w:right="29"/>
        <w:jc w:val="thaiDistribute"/>
        <w:rPr>
          <w:rFonts w:asciiTheme="majorBidi" w:hAnsiTheme="majorBidi" w:cstheme="majorBidi"/>
          <w:cs/>
        </w:rPr>
      </w:pPr>
      <w:r w:rsidRPr="00A870C0">
        <w:rPr>
          <w:rFonts w:ascii="Angsana New" w:hAnsi="Angsana New" w:cs="Angsana New"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3277A3">
        <w:rPr>
          <w:rFonts w:asciiTheme="majorBidi" w:hAnsiTheme="majorBidi" w:cs="Angsana New (Headings CS)"/>
          <w:spacing w:val="10"/>
          <w:lang w:val="en-GB"/>
        </w:rPr>
        <w:t>3</w:t>
      </w:r>
      <w:r w:rsidR="00E97392">
        <w:rPr>
          <w:rFonts w:asciiTheme="majorBidi" w:hAnsiTheme="majorBidi" w:cs="Angsana New (Headings CS)"/>
          <w:spacing w:val="10"/>
          <w:lang w:val="en-GB"/>
        </w:rPr>
        <w:t>0</w:t>
      </w:r>
      <w:r w:rsidR="001F4458" w:rsidRPr="001F4458">
        <w:rPr>
          <w:rFonts w:asciiTheme="majorBidi" w:hAnsiTheme="majorBidi" w:cs="Angsana New (Headings CS)"/>
          <w:spacing w:val="10"/>
          <w:lang w:val="en-GB"/>
        </w:rPr>
        <w:t xml:space="preserve"> </w:t>
      </w:r>
      <w:r w:rsidR="001F4458" w:rsidRPr="001F4458">
        <w:rPr>
          <w:rFonts w:asciiTheme="majorBidi" w:hAnsiTheme="majorBidi" w:cs="Angsana New (Headings CS)"/>
          <w:spacing w:val="10"/>
          <w:cs/>
          <w:lang w:val="en-GB"/>
        </w:rPr>
        <w:t>กันยายน</w:t>
      </w:r>
      <w:r w:rsidR="001F4458">
        <w:rPr>
          <w:rFonts w:asciiTheme="majorBidi" w:hAnsiTheme="majorBidi" w:cs="Angsana New (Headings CS)"/>
          <w:spacing w:val="10"/>
          <w:lang w:val="en-GB"/>
        </w:rPr>
        <w:t xml:space="preserve"> </w:t>
      </w:r>
      <w:r w:rsidR="003277A3">
        <w:rPr>
          <w:rFonts w:ascii="Angsana New" w:hAnsi="Angsana New" w:cs="Angsana New (Headings CS)"/>
          <w:lang w:val="en-US"/>
        </w:rPr>
        <w:t>2568</w:t>
      </w:r>
      <w:r w:rsidRPr="00A870C0">
        <w:rPr>
          <w:rFonts w:ascii="Angsana New" w:hAnsi="Angsana New" w:cs="Angsana New" w:hint="cs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870C0">
        <w:rPr>
          <w:rFonts w:ascii="Angsana New" w:hAnsi="Angsana New" w:cs="Angsana New" w:hint="cs"/>
          <w:spacing w:val="4"/>
          <w:cs/>
        </w:rPr>
        <w:t xml:space="preserve"> </w:t>
      </w:r>
      <w:r w:rsidR="001F4458" w:rsidRPr="001F4458">
        <w:rPr>
          <w:rFonts w:asciiTheme="majorBidi" w:hAnsiTheme="majorBidi" w:cs="Angsana New"/>
          <w:cs/>
        </w:rPr>
        <w:t xml:space="preserve">สำหรับงวดสามเดือนและเก้าเดือนสิ้นสุดวันที่ </w:t>
      </w:r>
      <w:r w:rsidR="003277A3">
        <w:rPr>
          <w:rFonts w:asciiTheme="majorBidi" w:hAnsiTheme="majorBidi" w:cs="Angsana New (Headings CS)"/>
          <w:lang w:val="en-GB"/>
        </w:rPr>
        <w:t>3</w:t>
      </w:r>
      <w:r w:rsidR="00E97392">
        <w:rPr>
          <w:rFonts w:asciiTheme="majorBidi" w:hAnsiTheme="majorBidi" w:cs="Angsana New (Headings CS)"/>
          <w:lang w:val="en-GB"/>
        </w:rPr>
        <w:t>0</w:t>
      </w:r>
      <w:r w:rsidR="001F4458" w:rsidRPr="001F4458">
        <w:rPr>
          <w:rFonts w:asciiTheme="majorBidi" w:hAnsiTheme="majorBidi" w:cs="Angsana New"/>
          <w:cs/>
        </w:rPr>
        <w:t xml:space="preserve"> กันยายน</w:t>
      </w:r>
      <w:r w:rsidRPr="00A870C0">
        <w:rPr>
          <w:rFonts w:asciiTheme="majorBidi" w:hAnsiTheme="majorBidi" w:cstheme="majorBidi" w:hint="cs"/>
          <w:cs/>
          <w:lang w:val="en-US"/>
        </w:rPr>
        <w:t xml:space="preserve"> </w:t>
      </w:r>
      <w:r w:rsidR="003277A3">
        <w:rPr>
          <w:rFonts w:asciiTheme="majorBidi" w:hAnsiTheme="majorBidi" w:cs="Angsana New (Headings CS)"/>
          <w:lang w:val="en-GB"/>
        </w:rPr>
        <w:t>2568</w:t>
      </w:r>
      <w:r w:rsidRPr="00A870C0">
        <w:rPr>
          <w:rFonts w:asciiTheme="majorBidi" w:hAnsiTheme="majorBidi" w:cstheme="majorBidi"/>
          <w:lang w:val="en-US"/>
        </w:rPr>
        <w:t xml:space="preserve"> </w:t>
      </w:r>
      <w:r w:rsidRPr="00A870C0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Pr="00A870C0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="001F4458" w:rsidRPr="001F4458">
        <w:rPr>
          <w:rFonts w:asciiTheme="majorBidi" w:hAnsiTheme="majorBidi" w:cs="Angsana New"/>
          <w:cs/>
          <w:lang w:val="en-US"/>
        </w:rPr>
        <w:t xml:space="preserve">เก้าเดือนสิ้นสุดวันที่ </w:t>
      </w:r>
      <w:r w:rsidR="003277A3">
        <w:rPr>
          <w:rFonts w:asciiTheme="majorBidi" w:hAnsiTheme="majorBidi" w:cs="Angsana New"/>
          <w:lang w:val="en-US"/>
        </w:rPr>
        <w:t>3</w:t>
      </w:r>
      <w:r w:rsidR="00E97392">
        <w:rPr>
          <w:rFonts w:asciiTheme="majorBidi" w:hAnsiTheme="majorBidi" w:cs="Angsana New"/>
          <w:lang w:val="en-US"/>
        </w:rPr>
        <w:t>0</w:t>
      </w:r>
      <w:r w:rsidR="001F4458" w:rsidRPr="001F4458">
        <w:rPr>
          <w:rFonts w:asciiTheme="majorBidi" w:hAnsiTheme="majorBidi" w:cs="Angsana New"/>
          <w:cs/>
          <w:lang w:val="en-US"/>
        </w:rPr>
        <w:t xml:space="preserve"> กันยายน</w:t>
      </w:r>
      <w:r w:rsidRPr="00A870C0">
        <w:rPr>
          <w:rFonts w:asciiTheme="majorBidi" w:hAnsiTheme="majorBidi" w:cstheme="majorBidi"/>
          <w:cs/>
          <w:lang w:val="en-US"/>
        </w:rPr>
        <w:t xml:space="preserve"> </w:t>
      </w:r>
      <w:r w:rsidR="003277A3">
        <w:rPr>
          <w:rFonts w:ascii="Angsana New" w:hAnsi="Angsana New" w:cs="Angsana New (Headings CS)"/>
          <w:lang w:val="en-US"/>
        </w:rPr>
        <w:t>2568</w:t>
      </w:r>
      <w:r w:rsidRPr="00A870C0">
        <w:rPr>
          <w:rFonts w:ascii="Angsana New" w:hAnsi="Angsana New" w:cs="Angsana New"/>
          <w:lang w:val="en-US"/>
        </w:rPr>
        <w:t xml:space="preserve"> </w:t>
      </w:r>
      <w:r w:rsidRPr="00A870C0">
        <w:rPr>
          <w:rFonts w:ascii="Angsana New" w:hAnsi="Angsana New" w:cs="Angsana New" w:hint="cs"/>
          <w:cs/>
        </w:rPr>
        <w:t>และหมายเหตุ</w:t>
      </w:r>
      <w:r w:rsidRPr="00A870C0">
        <w:rPr>
          <w:rFonts w:ascii="Angsana New" w:hAnsi="Angsana New" w:cs="Angsana New" w:hint="cs"/>
          <w:spacing w:val="-4"/>
          <w:cs/>
        </w:rPr>
        <w:t>ประกอบงบการเงินแบบย่อ</w:t>
      </w:r>
      <w:r w:rsidR="00B05CD9" w:rsidRPr="00484F0D">
        <w:rPr>
          <w:rFonts w:ascii="Angsana New" w:hAnsi="Angsana New" w:cs="Angsana New"/>
          <w:spacing w:val="-4"/>
          <w:cs/>
        </w:rPr>
        <w:t xml:space="preserve">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="00B05CD9" w:rsidRPr="00484F0D">
        <w:rPr>
          <w:rFonts w:ascii="Angsana New" w:hAnsi="Angsana New" w:cs="Angsana New"/>
          <w:cs/>
        </w:rPr>
        <w:t xml:space="preserve"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277A3">
        <w:rPr>
          <w:rFonts w:ascii="Angsana New" w:hAnsi="Angsana New" w:cs="Angsana New (Headings CS)"/>
          <w:lang w:val="en-US"/>
        </w:rPr>
        <w:t>34</w:t>
      </w:r>
      <w:r w:rsidR="00B05CD9" w:rsidRPr="00484F0D">
        <w:rPr>
          <w:rFonts w:ascii="Angsana New" w:hAnsi="Angsana New" w:cs="Angsana New"/>
          <w:cs/>
        </w:rPr>
        <w:t xml:space="preserve"> เรื่อง การรายงานทางการเงิน</w:t>
      </w:r>
      <w:r w:rsidR="00B05CD9" w:rsidRPr="00484F0D">
        <w:rPr>
          <w:rFonts w:ascii="Angsana New" w:hAnsi="Angsana New" w:cs="Angsana New"/>
          <w:spacing w:val="-4"/>
          <w:cs/>
        </w:rPr>
        <w:t>ระหว่างกาล</w:t>
      </w:r>
      <w:r w:rsidR="00025FF0">
        <w:rPr>
          <w:rFonts w:ascii="Angsana New" w:hAnsi="Angsana New" w:cs="Angsana New" w:hint="cs"/>
          <w:spacing w:val="-4"/>
          <w:cs/>
        </w:rPr>
        <w:t xml:space="preserve"> </w:t>
      </w:r>
      <w:r w:rsidR="00B05CD9" w:rsidRPr="00484F0D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B05CD9" w:rsidRPr="00484F0D">
        <w:rPr>
          <w:rFonts w:ascii="Angsana New" w:hAnsi="Angsana New" w:cs="Angsana New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31C0D939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277A3">
        <w:rPr>
          <w:rFonts w:asciiTheme="majorBidi" w:hAnsiTheme="majorBidi" w:cs="Angsana New (Headings CS)"/>
          <w:sz w:val="30"/>
          <w:szCs w:val="30"/>
        </w:rPr>
        <w:t>241</w:t>
      </w:r>
      <w:r w:rsidR="00E97392">
        <w:rPr>
          <w:rFonts w:asciiTheme="majorBidi" w:hAnsiTheme="majorBidi" w:cs="Angsana New (Headings CS)"/>
          <w:sz w:val="30"/>
          <w:szCs w:val="30"/>
        </w:rPr>
        <w:t>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54F7C65F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 w:rsidR="003277A3">
        <w:rPr>
          <w:rFonts w:ascii="Angsana New" w:hAnsi="Angsana New" w:cs="Angsana New (Headings CS)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71F1FDB4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3277A3">
        <w:rPr>
          <w:rFonts w:cs="Angsana New (Headings CS)"/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F99C21" w14:textId="77777777" w:rsidR="0069644C" w:rsidRDefault="00FF5846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27C9EBD0" w:rsidR="00FF5846" w:rsidRPr="00F335A7" w:rsidRDefault="003277A3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 (Headings CS)"/>
          <w:sz w:val="30"/>
          <w:szCs w:val="30"/>
        </w:rPr>
        <w:t>6</w:t>
      </w:r>
      <w:r w:rsidR="0069644C">
        <w:rPr>
          <w:rFonts w:ascii="Angsana New" w:hAnsi="Angsana New"/>
          <w:sz w:val="30"/>
          <w:szCs w:val="30"/>
        </w:rPr>
        <w:t xml:space="preserve"> </w:t>
      </w:r>
      <w:r w:rsidR="001F4458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CD777C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 (Headings CS)"/>
          <w:sz w:val="30"/>
          <w:szCs w:val="30"/>
          <w:lang w:val="en-US"/>
        </w:rPr>
        <w:t>2568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0E156EB4" w14:textId="675168BD" w:rsidR="00E528FE" w:rsidRPr="00DE60CC" w:rsidRDefault="00E528FE" w:rsidP="00C23E8E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528FE" w:rsidRPr="00DE60CC" w:rsidSect="00C23E8E">
      <w:headerReference w:type="default" r:id="rId20"/>
      <w:footerReference w:type="default" r:id="rId21"/>
      <w:pgSz w:w="11909" w:h="16834" w:code="9"/>
      <w:pgMar w:top="691" w:right="1152" w:bottom="1166" w:left="1166" w:header="706" w:footer="706" w:gutter="0"/>
      <w:pgNumType w:start="14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45CDF" w14:textId="77777777" w:rsidR="00FD290A" w:rsidRDefault="00FD290A">
      <w:r>
        <w:separator/>
      </w:r>
    </w:p>
  </w:endnote>
  <w:endnote w:type="continuationSeparator" w:id="0">
    <w:p w14:paraId="2C46F398" w14:textId="77777777" w:rsidR="00FD290A" w:rsidRDefault="00FD290A">
      <w:r>
        <w:continuationSeparator/>
      </w:r>
    </w:p>
  </w:endnote>
  <w:endnote w:type="continuationNotice" w:id="1">
    <w:p w14:paraId="308FB551" w14:textId="77777777" w:rsidR="00FD290A" w:rsidRDefault="00FD29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4C33" w14:textId="6DC80462" w:rsidR="00171D7E" w:rsidRPr="00C660F5" w:rsidRDefault="003277A3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396A5833" w:rsidR="00171D7E" w:rsidRPr="00C23E8E" w:rsidRDefault="00C23E8E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48D4" w14:textId="77777777" w:rsidR="00FD290A" w:rsidRDefault="00FD290A">
      <w:r>
        <w:separator/>
      </w:r>
    </w:p>
  </w:footnote>
  <w:footnote w:type="continuationSeparator" w:id="0">
    <w:p w14:paraId="2065FF04" w14:textId="77777777" w:rsidR="00FD290A" w:rsidRDefault="00FD290A">
      <w:r>
        <w:continuationSeparator/>
      </w:r>
    </w:p>
  </w:footnote>
  <w:footnote w:type="continuationNotice" w:id="1">
    <w:p w14:paraId="66BC4E19" w14:textId="77777777" w:rsidR="00FD290A" w:rsidRDefault="00FD29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2D5BA62F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277A3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lang w:val="en-US"/>
      </w:rPr>
      <w:t>6</w:t>
    </w:r>
    <w:r w:rsidR="00E97392">
      <w:rPr>
        <w:rFonts w:ascii="Angsana New" w:hAnsi="Angsana New" w:hint="cs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9E9B8DB" w14:textId="766588C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03DB3E1" w14:textId="4A2A9A60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F713455" w14:textId="14F18A75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1062BC6" w14:textId="0AA9A16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8A215D5" w14:textId="77777777" w:rsidR="00D3588E" w:rsidRPr="00F83179" w:rsidRDefault="00D3588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263FF7FB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277A3">
      <w:rPr>
        <w:rFonts w:ascii="Angsana New" w:hAnsi="Angsana New"/>
        <w:b/>
        <w:bCs/>
        <w:sz w:val="32"/>
        <w:szCs w:val="32"/>
      </w:rPr>
      <w:t>3</w:t>
    </w:r>
    <w:r w:rsidR="003277A3">
      <w:rPr>
        <w:rFonts w:ascii="Angsana New" w:hAnsi="Angsana New"/>
        <w:b/>
        <w:bCs/>
        <w:sz w:val="32"/>
        <w:szCs w:val="32"/>
        <w:lang w:val="en-US"/>
      </w:rPr>
      <w:t>1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EABD93D" w14:textId="71B9AC7C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B1AFB24" w14:textId="55219C12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56D5275" w14:textId="77777777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6D984AB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CE377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CD0AB5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DD15612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7D38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2A3EA4C0" w14:textId="77777777" w:rsidR="00C93D92" w:rsidRDefault="00C93D92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C55C294" w14:textId="77777777" w:rsidR="00C93D92" w:rsidRDefault="00C93D92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A62476E" w14:textId="77777777" w:rsidR="00C93D92" w:rsidRPr="00E7342D" w:rsidRDefault="00C93D92" w:rsidP="00150BF6">
    <w:pPr>
      <w:spacing w:line="240" w:lineRule="auto"/>
      <w:ind w:right="389"/>
      <w:rPr>
        <w:rFonts w:ascii="Angsana New" w:hAnsi="Angsana New" w:hint="cs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7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3"/>
  </w:num>
  <w:num w:numId="2" w16cid:durableId="751901075">
    <w:abstractNumId w:val="5"/>
  </w:num>
  <w:num w:numId="3" w16cid:durableId="245654969">
    <w:abstractNumId w:val="6"/>
  </w:num>
  <w:num w:numId="4" w16cid:durableId="981816069">
    <w:abstractNumId w:val="1"/>
  </w:num>
  <w:num w:numId="5" w16cid:durableId="1930192731">
    <w:abstractNumId w:val="4"/>
  </w:num>
  <w:num w:numId="6" w16cid:durableId="1888105630">
    <w:abstractNumId w:val="2"/>
  </w:num>
  <w:num w:numId="7" w16cid:durableId="193805195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10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31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9E4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CCD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4F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97FD2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86F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33D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DA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B27"/>
    <w:rsid w:val="000E6EA5"/>
    <w:rsid w:val="000E7016"/>
    <w:rsid w:val="000E703E"/>
    <w:rsid w:val="000E70DF"/>
    <w:rsid w:val="000E7176"/>
    <w:rsid w:val="000E7758"/>
    <w:rsid w:val="000E7E84"/>
    <w:rsid w:val="000E7F08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1B1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694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4DA4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9DF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0AF7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5E42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7E7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47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C8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58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C61"/>
    <w:rsid w:val="00212D1A"/>
    <w:rsid w:val="0021325C"/>
    <w:rsid w:val="002137FF"/>
    <w:rsid w:val="002139D0"/>
    <w:rsid w:val="00213B7C"/>
    <w:rsid w:val="00213C84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0F5A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181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0D9A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A94"/>
    <w:rsid w:val="00282C52"/>
    <w:rsid w:val="00282D31"/>
    <w:rsid w:val="00282D9D"/>
    <w:rsid w:val="00282DB8"/>
    <w:rsid w:val="00282F12"/>
    <w:rsid w:val="00282FDC"/>
    <w:rsid w:val="00283176"/>
    <w:rsid w:val="0028317C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B29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433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A3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760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155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28B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5BE"/>
    <w:rsid w:val="002F4653"/>
    <w:rsid w:val="002F4903"/>
    <w:rsid w:val="002F4A5A"/>
    <w:rsid w:val="002F4C55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4F7"/>
    <w:rsid w:val="0031051A"/>
    <w:rsid w:val="003106F6"/>
    <w:rsid w:val="00310804"/>
    <w:rsid w:val="00310994"/>
    <w:rsid w:val="00310B18"/>
    <w:rsid w:val="00310B91"/>
    <w:rsid w:val="00310C5E"/>
    <w:rsid w:val="00310D7A"/>
    <w:rsid w:val="00311024"/>
    <w:rsid w:val="00311112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7A3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03B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4A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CFA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AB2"/>
    <w:rsid w:val="003A6EF5"/>
    <w:rsid w:val="003A71CF"/>
    <w:rsid w:val="003A720A"/>
    <w:rsid w:val="003A734A"/>
    <w:rsid w:val="003A73D2"/>
    <w:rsid w:val="003A73FD"/>
    <w:rsid w:val="003A74F8"/>
    <w:rsid w:val="003A76C0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347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DD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42"/>
    <w:rsid w:val="003D6D8E"/>
    <w:rsid w:val="003D6DE8"/>
    <w:rsid w:val="003D72E9"/>
    <w:rsid w:val="003D7836"/>
    <w:rsid w:val="003D79E3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CB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A46"/>
    <w:rsid w:val="00406D34"/>
    <w:rsid w:val="0040714C"/>
    <w:rsid w:val="0040733B"/>
    <w:rsid w:val="00407361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5E3"/>
    <w:rsid w:val="004128EC"/>
    <w:rsid w:val="00412937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91F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CEA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28A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1E3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044"/>
    <w:rsid w:val="0049146D"/>
    <w:rsid w:val="0049155D"/>
    <w:rsid w:val="0049200B"/>
    <w:rsid w:val="004922D3"/>
    <w:rsid w:val="0049241B"/>
    <w:rsid w:val="00492436"/>
    <w:rsid w:val="00492557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A70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0ED8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1D2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4955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68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55B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A71"/>
    <w:rsid w:val="00566CF8"/>
    <w:rsid w:val="00566E82"/>
    <w:rsid w:val="005679E8"/>
    <w:rsid w:val="00567F34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5F0"/>
    <w:rsid w:val="0059191F"/>
    <w:rsid w:val="00591ACB"/>
    <w:rsid w:val="00591C70"/>
    <w:rsid w:val="00591CCD"/>
    <w:rsid w:val="00592051"/>
    <w:rsid w:val="0059212C"/>
    <w:rsid w:val="005921EB"/>
    <w:rsid w:val="0059245F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1FD5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4F4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1C6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651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343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481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3CB"/>
    <w:rsid w:val="00614619"/>
    <w:rsid w:val="00614B9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AA0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3D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BEE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77861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3D93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3B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869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C7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41F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339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00F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43C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8DF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99E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0DDF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3A0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3A4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11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455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0E22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59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C8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88E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3CEA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64A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121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00"/>
    <w:rsid w:val="00855714"/>
    <w:rsid w:val="00855C5B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69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1BC"/>
    <w:rsid w:val="0087025B"/>
    <w:rsid w:val="00870491"/>
    <w:rsid w:val="00870CC7"/>
    <w:rsid w:val="00870DB3"/>
    <w:rsid w:val="008711BA"/>
    <w:rsid w:val="0087136F"/>
    <w:rsid w:val="00871890"/>
    <w:rsid w:val="00871C28"/>
    <w:rsid w:val="00872025"/>
    <w:rsid w:val="00872376"/>
    <w:rsid w:val="008728BF"/>
    <w:rsid w:val="00872D3A"/>
    <w:rsid w:val="00872EB3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5CB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B6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989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177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0A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F9A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76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86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1AF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CBA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CA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D8F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68EA"/>
    <w:rsid w:val="00996B09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5C"/>
    <w:rsid w:val="009E3E5B"/>
    <w:rsid w:val="009E4425"/>
    <w:rsid w:val="009E45B6"/>
    <w:rsid w:val="009E45C9"/>
    <w:rsid w:val="009E45CA"/>
    <w:rsid w:val="009E4B28"/>
    <w:rsid w:val="009E5192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2E54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54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60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630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485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4E75"/>
    <w:rsid w:val="00AD4FD1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0B26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5C6A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48A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7FF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7BF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4511"/>
    <w:rsid w:val="00B94630"/>
    <w:rsid w:val="00B9465F"/>
    <w:rsid w:val="00B94695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3CB"/>
    <w:rsid w:val="00B96505"/>
    <w:rsid w:val="00B9651D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0BA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3D45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E8E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484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1E49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3E8E"/>
    <w:rsid w:val="00C241B7"/>
    <w:rsid w:val="00C2462D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110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7C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A6E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1BB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2D7D"/>
    <w:rsid w:val="00C9327E"/>
    <w:rsid w:val="00C93B86"/>
    <w:rsid w:val="00C93D92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2C9D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3BA"/>
    <w:rsid w:val="00CA54E0"/>
    <w:rsid w:val="00CA55C0"/>
    <w:rsid w:val="00CA577E"/>
    <w:rsid w:val="00CA5F65"/>
    <w:rsid w:val="00CA620B"/>
    <w:rsid w:val="00CA64C9"/>
    <w:rsid w:val="00CA74A4"/>
    <w:rsid w:val="00CA7C05"/>
    <w:rsid w:val="00CA7D15"/>
    <w:rsid w:val="00CB000E"/>
    <w:rsid w:val="00CB00ED"/>
    <w:rsid w:val="00CB0582"/>
    <w:rsid w:val="00CB05D1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0A37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90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8F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AE9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293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883"/>
    <w:rsid w:val="00D77CA1"/>
    <w:rsid w:val="00D77F69"/>
    <w:rsid w:val="00D80047"/>
    <w:rsid w:val="00D80096"/>
    <w:rsid w:val="00D804E6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05E"/>
    <w:rsid w:val="00DB6269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CFD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11D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E28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00A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6BC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403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909"/>
    <w:rsid w:val="00E13BA2"/>
    <w:rsid w:val="00E13C03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CB8"/>
    <w:rsid w:val="00E26D00"/>
    <w:rsid w:val="00E275DE"/>
    <w:rsid w:val="00E27870"/>
    <w:rsid w:val="00E27920"/>
    <w:rsid w:val="00E27A5D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7EF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8FE"/>
    <w:rsid w:val="00E52914"/>
    <w:rsid w:val="00E53371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323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33F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57A0"/>
    <w:rsid w:val="00E96397"/>
    <w:rsid w:val="00E963F5"/>
    <w:rsid w:val="00E96699"/>
    <w:rsid w:val="00E966DF"/>
    <w:rsid w:val="00E96930"/>
    <w:rsid w:val="00E96E11"/>
    <w:rsid w:val="00E9734A"/>
    <w:rsid w:val="00E97392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341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B92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BF0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2CEC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82B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072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9BB"/>
    <w:rsid w:val="00F94C42"/>
    <w:rsid w:val="00F94E28"/>
    <w:rsid w:val="00F94E56"/>
    <w:rsid w:val="00F95035"/>
    <w:rsid w:val="00F9505F"/>
    <w:rsid w:val="00F951EE"/>
    <w:rsid w:val="00F95261"/>
    <w:rsid w:val="00F9576F"/>
    <w:rsid w:val="00F95B95"/>
    <w:rsid w:val="00F95F3E"/>
    <w:rsid w:val="00F964E7"/>
    <w:rsid w:val="00F966AA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290A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337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B03C9BB-9EEB-4B61-AC78-D41C8C3FB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3751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Nalinrat, Mitanasom</cp:lastModifiedBy>
  <cp:revision>1279</cp:revision>
  <cp:lastPrinted>2025-11-03T09:00:00Z</cp:lastPrinted>
  <dcterms:created xsi:type="dcterms:W3CDTF">2024-07-24T02:48:00Z</dcterms:created>
  <dcterms:modified xsi:type="dcterms:W3CDTF">2025-11-06T09:23:00Z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