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773265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43B4E5EB" w:rsidR="00C13355" w:rsidRPr="0077326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B36294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4BE6747" w14:textId="048F452D" w:rsidR="006D3368" w:rsidRPr="00773265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7732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773265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หุ้นกู้</w:t>
      </w:r>
    </w:p>
    <w:p w14:paraId="6EB0E655" w14:textId="77599A2F" w:rsidR="00581076" w:rsidRDefault="005A0745" w:rsidP="009A3ED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773265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773265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437CE4B3" w14:textId="2F606315" w:rsidR="00834296" w:rsidRDefault="00834296" w:rsidP="00834296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834296">
        <w:rPr>
          <w:rFonts w:ascii="Angsana New" w:hAnsi="Angsana New"/>
          <w:sz w:val="30"/>
          <w:szCs w:val="30"/>
          <w:cs/>
          <w:lang w:val="en-US"/>
        </w:rPr>
        <w:t>ภาษีเงินได้</w:t>
      </w:r>
    </w:p>
    <w:p w14:paraId="601609FA" w14:textId="0E28068C" w:rsidR="008A3546" w:rsidRPr="00814F47" w:rsidRDefault="008A3546" w:rsidP="008A3546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814F47">
        <w:rPr>
          <w:rFonts w:ascii="Angsana New" w:hAnsi="Angsana New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6A3F0E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6A3F0E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5E68A4CB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</w:t>
      </w:r>
      <w:r w:rsidR="00395870" w:rsidRPr="00395870">
        <w:rPr>
          <w:rFonts w:ascii="Angsana New" w:hAnsi="Angsana New"/>
          <w:sz w:val="30"/>
          <w:szCs w:val="30"/>
          <w:cs/>
          <w:lang w:val="en-US"/>
        </w:rPr>
        <w:t>กับบุคคลหรือ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366B8887" w14:textId="5742984F" w:rsidR="00395870" w:rsidRDefault="006D2A99" w:rsidP="00EF3225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737978CC" w14:textId="3DA88753" w:rsidR="007B2482" w:rsidRPr="00455790" w:rsidRDefault="000D77DB" w:rsidP="00CE7167">
      <w:pPr>
        <w:pStyle w:val="Ang15"/>
      </w:pPr>
      <w:r>
        <w:rPr>
          <w:cs/>
        </w:rPr>
        <w:br w:type="page"/>
      </w:r>
      <w:r w:rsidR="00203EEF" w:rsidRPr="0045579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455790">
        <w:rPr>
          <w:rFonts w:hint="cs"/>
          <w:cs/>
        </w:rPr>
        <w:t>ระหว่างกาล</w:t>
      </w:r>
      <w:r w:rsidR="00203EEF" w:rsidRPr="00455790">
        <w:rPr>
          <w:cs/>
        </w:rPr>
        <w:t>นี้</w:t>
      </w:r>
    </w:p>
    <w:p w14:paraId="161C1EED" w14:textId="77777777" w:rsidR="00B7732B" w:rsidRPr="00455790" w:rsidRDefault="00B7732B" w:rsidP="00CE7167">
      <w:pPr>
        <w:pStyle w:val="Caption"/>
        <w:numPr>
          <w:ilvl w:val="0"/>
          <w:numId w:val="0"/>
        </w:numPr>
        <w:ind w:left="900"/>
      </w:pPr>
    </w:p>
    <w:p w14:paraId="4FDB2477" w14:textId="241220EF" w:rsidR="007B2482" w:rsidRPr="00455790" w:rsidRDefault="00203EEF" w:rsidP="00CE7167">
      <w:pPr>
        <w:pStyle w:val="Ang15"/>
        <w:rPr>
          <w:lang w:val="en-US"/>
        </w:rPr>
      </w:pPr>
      <w:r w:rsidRPr="00455790">
        <w:rPr>
          <w:cs/>
        </w:rPr>
        <w:t>งบการเงิน</w:t>
      </w:r>
      <w:r w:rsidR="00C41850" w:rsidRPr="00455790">
        <w:rPr>
          <w:rFonts w:hint="cs"/>
          <w:cs/>
        </w:rPr>
        <w:t>ระหว่างกาล</w:t>
      </w:r>
      <w:r w:rsidRPr="00455790">
        <w:rPr>
          <w:cs/>
        </w:rPr>
        <w:t>นี</w:t>
      </w:r>
      <w:r w:rsidR="00800E16" w:rsidRPr="00455790">
        <w:rPr>
          <w:cs/>
        </w:rPr>
        <w:t>้ได้รับอนุมัติให้ออกงบการเงิน</w:t>
      </w:r>
      <w:r w:rsidRPr="00455790">
        <w:rPr>
          <w:cs/>
        </w:rPr>
        <w:t>จาก</w:t>
      </w:r>
      <w:r w:rsidR="00732BAC" w:rsidRPr="00455790">
        <w:rPr>
          <w:cs/>
        </w:rPr>
        <w:t>คณะกรรมการตรวจสอบตามการมอบหมายจากคณะกรรมการบริษัท</w:t>
      </w:r>
      <w:r w:rsidRPr="00455790">
        <w:rPr>
          <w:cs/>
        </w:rPr>
        <w:t xml:space="preserve"> เมื่อวันที่</w:t>
      </w:r>
      <w:r w:rsidR="0069644C">
        <w:rPr>
          <w:lang w:val="en-US"/>
        </w:rPr>
        <w:t xml:space="preserve"> </w:t>
      </w:r>
      <w:r w:rsidR="003277A3">
        <w:rPr>
          <w:rFonts w:cs="Angsana New (Headings CS)"/>
          <w:lang w:val="en-US"/>
        </w:rPr>
        <w:t>6</w:t>
      </w:r>
      <w:r w:rsidR="000964F4">
        <w:t xml:space="preserve"> </w:t>
      </w:r>
      <w:r w:rsidR="00520ED8">
        <w:rPr>
          <w:rFonts w:hint="cs"/>
          <w:cs/>
          <w:lang w:val="en-US"/>
        </w:rPr>
        <w:t>พฤศจิกายน</w:t>
      </w:r>
      <w:r w:rsidR="000964F4">
        <w:rPr>
          <w:lang w:val="en-US"/>
        </w:rPr>
        <w:t xml:space="preserve"> </w:t>
      </w:r>
      <w:r w:rsidR="003277A3">
        <w:rPr>
          <w:rFonts w:cs="Angsana New (Headings CS)"/>
          <w:lang w:val="en-US"/>
        </w:rPr>
        <w:t>2568</w:t>
      </w:r>
    </w:p>
    <w:p w14:paraId="2512D62E" w14:textId="77777777" w:rsidR="00B7732B" w:rsidRPr="00E376D0" w:rsidRDefault="00B7732B" w:rsidP="00CE7167">
      <w:pPr>
        <w:pStyle w:val="Caption"/>
        <w:numPr>
          <w:ilvl w:val="0"/>
          <w:numId w:val="0"/>
        </w:numPr>
        <w:ind w:left="900"/>
      </w:pPr>
    </w:p>
    <w:p w14:paraId="62B1FADB" w14:textId="77777777" w:rsidR="007B2482" w:rsidRPr="00455790" w:rsidRDefault="007B2482" w:rsidP="00CE7167">
      <w:pPr>
        <w:pStyle w:val="Caption"/>
        <w:ind w:left="549" w:hanging="549"/>
      </w:pPr>
      <w:r w:rsidRPr="00455790">
        <w:rPr>
          <w:cs/>
        </w:rPr>
        <w:t>เกณฑ์</w:t>
      </w:r>
      <w:r w:rsidRPr="00455790">
        <w:rPr>
          <w:rFonts w:hint="cs"/>
          <w:cs/>
        </w:rPr>
        <w:t>การจัดทำงบการเงิน</w:t>
      </w:r>
      <w:r w:rsidR="00AA3030" w:rsidRPr="00455790">
        <w:rPr>
          <w:rFonts w:hint="cs"/>
          <w:cs/>
        </w:rPr>
        <w:t>ระหว่างกาล</w:t>
      </w:r>
    </w:p>
    <w:p w14:paraId="60F17F6B" w14:textId="77777777" w:rsidR="007B2482" w:rsidRPr="00455790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2AC094D7" w14:textId="34E838FE" w:rsidR="007A7AC4" w:rsidRPr="00455790" w:rsidRDefault="007A7AC4" w:rsidP="00FF5A06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FF5A06">
        <w:rPr>
          <w:rFonts w:ascii="Angsana New" w:hAnsi="Angsana New"/>
          <w:spacing w:val="2"/>
          <w:sz w:val="30"/>
          <w:szCs w:val="30"/>
        </w:rPr>
        <w:t xml:space="preserve"> </w:t>
      </w:r>
      <w:r w:rsidR="00FF5A06">
        <w:rPr>
          <w:rFonts w:ascii="Angsana New" w:hAnsi="Angsana New"/>
          <w:spacing w:val="2"/>
          <w:sz w:val="30"/>
          <w:szCs w:val="30"/>
        </w:rPr>
        <w:br/>
      </w:r>
      <w:r w:rsidRPr="00FF5A06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3277A3">
        <w:rPr>
          <w:rFonts w:ascii="Angsana New" w:hAnsi="Angsana New" w:cs="Angsana New (Headings CS)"/>
          <w:spacing w:val="-4"/>
          <w:sz w:val="30"/>
          <w:szCs w:val="30"/>
          <w:lang w:val="en-US"/>
        </w:rPr>
        <w:t>34</w:t>
      </w:r>
      <w:r w:rsidRPr="00FF5A06">
        <w:rPr>
          <w:rFonts w:ascii="Angsana New" w:hAnsi="Angsana New"/>
          <w:spacing w:val="-4"/>
          <w:sz w:val="30"/>
          <w:szCs w:val="30"/>
          <w:cs/>
        </w:rPr>
        <w:t xml:space="preserve"> เรื่อง </w:t>
      </w:r>
      <w:r w:rsidRPr="00FF5A06">
        <w:rPr>
          <w:rFonts w:ascii="Angsana New" w:hAnsi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FF5A06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 w:rsidRPr="0045579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455790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3277A3">
        <w:rPr>
          <w:rFonts w:ascii="Angsana New" w:hAnsi="Angsana New" w:cs="Angsana New (Headings CS)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3277A3">
        <w:rPr>
          <w:rFonts w:ascii="Angsana New" w:hAnsi="Angsana New" w:cs="Angsana New (Headings CS)"/>
          <w:spacing w:val="2"/>
          <w:sz w:val="30"/>
          <w:szCs w:val="30"/>
          <w:lang w:val="en-US"/>
        </w:rPr>
        <w:t>2567</w:t>
      </w:r>
    </w:p>
    <w:p w14:paraId="37724DEB" w14:textId="77777777" w:rsidR="0074609D" w:rsidRPr="00455790" w:rsidRDefault="0074609D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362F70B" w14:textId="4D519738" w:rsidR="002C5ECA" w:rsidRPr="00455790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277A3">
        <w:rPr>
          <w:rFonts w:ascii="Angsana New" w:hAnsi="Angsana New" w:cs="Angsana New (Headings CS)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3277A3">
        <w:rPr>
          <w:rFonts w:ascii="Angsana New" w:hAnsi="Angsana New" w:cs="Angsana New (Headings CS)"/>
          <w:spacing w:val="2"/>
          <w:sz w:val="30"/>
          <w:szCs w:val="30"/>
          <w:lang w:val="en-US"/>
        </w:rPr>
        <w:t>2567</w:t>
      </w:r>
    </w:p>
    <w:p w14:paraId="692B71EE" w14:textId="77777777" w:rsidR="00F12AB9" w:rsidRPr="00455790" w:rsidRDefault="00F12AB9" w:rsidP="007A7AC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63C9D6" w14:textId="30CEF006" w:rsidR="007B2482" w:rsidRPr="00911897" w:rsidRDefault="0000702A" w:rsidP="00435278">
      <w:pPr>
        <w:pStyle w:val="Caption"/>
        <w:rPr>
          <w:cs/>
        </w:rPr>
      </w:pPr>
      <w:r w:rsidRPr="00911897">
        <w:rPr>
          <w:rFonts w:hint="cs"/>
          <w:cs/>
        </w:rPr>
        <w:t>บุคคลหรือ</w:t>
      </w:r>
      <w:r w:rsidR="007B2482" w:rsidRPr="00911897">
        <w:rPr>
          <w:cs/>
        </w:rPr>
        <w:t>กิจการที่เกี่ยวข้องกัน</w:t>
      </w:r>
    </w:p>
    <w:p w14:paraId="1F42FC6C" w14:textId="77777777" w:rsidR="00CF2B36" w:rsidRPr="00455790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7C5EAC" w14:textId="0FF62A4D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55790">
        <w:rPr>
          <w:rFonts w:ascii="Angsana New" w:hAnsi="Angsana New" w:hint="cs"/>
          <w:sz w:val="30"/>
          <w:szCs w:val="30"/>
          <w:cs/>
        </w:rPr>
        <w:t>บริษัทใหญ่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บริษัทย่อย</w:t>
      </w:r>
      <w:r w:rsidR="00AA69F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1C5C66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4</w:t>
      </w:r>
      <w:r w:rsidRPr="0045579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45579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455790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A1C525" w14:textId="7C59D308" w:rsidR="00AC5D2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55790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</w:t>
      </w:r>
      <w:r w:rsidR="00060317" w:rsidRPr="00455790">
        <w:rPr>
          <w:rFonts w:ascii="Angsana New" w:hAnsi="Angsana New" w:hint="cs"/>
          <w:spacing w:val="-4"/>
          <w:sz w:val="30"/>
          <w:szCs w:val="30"/>
          <w:cs/>
        </w:rPr>
        <w:t>ในระหว่างงว</w:t>
      </w:r>
      <w:r w:rsidR="00060317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664A3D" w:rsidRPr="00664A3D">
        <w:rPr>
          <w:rFonts w:ascii="Angsana New" w:hAnsi="Angsana New"/>
          <w:spacing w:val="-4"/>
          <w:sz w:val="30"/>
          <w:szCs w:val="30"/>
          <w:cs/>
        </w:rPr>
        <w:t xml:space="preserve">เก้าเดือนสิ้นสุดวันที่ </w:t>
      </w:r>
      <w:r w:rsidR="003277A3">
        <w:rPr>
          <w:rFonts w:ascii="Angsana New" w:hAnsi="Angsana New"/>
          <w:spacing w:val="-4"/>
          <w:sz w:val="30"/>
          <w:szCs w:val="30"/>
          <w:cs/>
        </w:rPr>
        <w:t>3</w:t>
      </w:r>
      <w:r w:rsidR="00E97392">
        <w:rPr>
          <w:rFonts w:ascii="Angsana New" w:hAnsi="Angsana New"/>
          <w:spacing w:val="-4"/>
          <w:sz w:val="30"/>
          <w:szCs w:val="30"/>
          <w:cs/>
        </w:rPr>
        <w:t>0</w:t>
      </w:r>
      <w:r w:rsidR="00664A3D" w:rsidRPr="00664A3D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3277A3">
        <w:rPr>
          <w:rFonts w:ascii="Angsana New" w:hAnsi="Angsana New" w:cs="Angsana New (Headings CS)"/>
          <w:spacing w:val="-4"/>
          <w:sz w:val="30"/>
          <w:szCs w:val="30"/>
          <w:lang w:val="en-US"/>
        </w:rPr>
        <w:t>2568</w:t>
      </w:r>
    </w:p>
    <w:p w14:paraId="61631DD0" w14:textId="13BFCFB0" w:rsidR="00AC5D2D" w:rsidRPr="00136359" w:rsidRDefault="00AC5D2D">
      <w:pPr>
        <w:spacing w:line="240" w:lineRule="auto"/>
        <w:rPr>
          <w:rFonts w:ascii="Angsana New" w:hAnsi="Angsana New"/>
          <w:spacing w:val="-4"/>
          <w:sz w:val="30"/>
          <w:szCs w:val="30"/>
          <w:lang w:val="en-US"/>
        </w:rPr>
      </w:pPr>
    </w:p>
    <w:p w14:paraId="059FC9DC" w14:textId="77777777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9"/>
        <w:gridCol w:w="1131"/>
        <w:gridCol w:w="240"/>
        <w:gridCol w:w="1200"/>
        <w:gridCol w:w="268"/>
        <w:gridCol w:w="1169"/>
        <w:gridCol w:w="270"/>
        <w:gridCol w:w="1173"/>
      </w:tblGrid>
      <w:tr w:rsidR="00457C0E" w:rsidRPr="00C54974" w14:paraId="50BB9FDD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680635AF" w14:textId="77777777" w:rsidR="00457C0E" w:rsidRPr="00A6418F" w:rsidRDefault="00457C0E" w:rsidP="00170145">
            <w:pPr>
              <w:ind w:left="250" w:right="2" w:hanging="250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lastRenderedPageBreak/>
              <w:t>รายการที่สำคัญกับบุคคลหรือกิจการ</w:t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</w:rPr>
              <w:br/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2571" w:type="dxa"/>
            <w:gridSpan w:val="3"/>
          </w:tcPr>
          <w:p w14:paraId="514659A8" w14:textId="77777777" w:rsidR="00457C0E" w:rsidRPr="00C54974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2EA6F21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46B60A72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777C" w:rsidRPr="00C54974" w14:paraId="7336EA52" w14:textId="77777777" w:rsidTr="00225FD4">
        <w:trPr>
          <w:cantSplit/>
          <w:trHeight w:val="397"/>
          <w:tblHeader/>
        </w:trPr>
        <w:tc>
          <w:tcPr>
            <w:tcW w:w="3729" w:type="dxa"/>
          </w:tcPr>
          <w:p w14:paraId="48F0C311" w14:textId="6C2489D0" w:rsidR="00CD777C" w:rsidRPr="00D510C3" w:rsidRDefault="00CD777C" w:rsidP="00CD777C">
            <w:pPr>
              <w:ind w:right="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สำหรับ</w:t>
            </w:r>
            <w:r w:rsidR="00060317"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งวด</w:t>
            </w:r>
            <w:r w:rsidR="00664A3D" w:rsidRPr="00664A3D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 xml:space="preserve">เก้าเดือนสิ้นสุดวันที่ </w:t>
            </w:r>
            <w:r w:rsidR="003277A3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3</w:t>
            </w:r>
            <w:r w:rsidR="00E97392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0</w:t>
            </w:r>
            <w:r w:rsidR="00664A3D" w:rsidRPr="00664A3D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1131" w:type="dxa"/>
            <w:vAlign w:val="bottom"/>
          </w:tcPr>
          <w:p w14:paraId="57783E96" w14:textId="5553F313" w:rsidR="00CD777C" w:rsidRPr="00C54974" w:rsidRDefault="003277A3" w:rsidP="00CD77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3B05F169" w14:textId="77777777" w:rsidR="00CD777C" w:rsidRPr="00C54974" w:rsidRDefault="00CD777C" w:rsidP="00CD77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E0B18B7" w14:textId="3245205C" w:rsidR="00CD777C" w:rsidRPr="004715A3" w:rsidRDefault="003277A3" w:rsidP="00CD77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2567</w:t>
            </w:r>
          </w:p>
        </w:tc>
        <w:tc>
          <w:tcPr>
            <w:tcW w:w="268" w:type="dxa"/>
          </w:tcPr>
          <w:p w14:paraId="3AC020F0" w14:textId="77777777" w:rsidR="00CD777C" w:rsidRPr="00C54974" w:rsidRDefault="00CD777C" w:rsidP="00CD77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7BC65C9" w14:textId="0E3A35ED" w:rsidR="00CD777C" w:rsidRPr="00C54974" w:rsidRDefault="003277A3" w:rsidP="00CD77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199BE9E" w14:textId="77777777" w:rsidR="00CD777C" w:rsidRPr="00C54974" w:rsidRDefault="00CD777C" w:rsidP="00CD777C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2326AC5" w14:textId="49970A9B" w:rsidR="00CD777C" w:rsidRPr="00C54974" w:rsidRDefault="003277A3" w:rsidP="00CD77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2567</w:t>
            </w:r>
          </w:p>
        </w:tc>
      </w:tr>
      <w:tr w:rsidR="00457C0E" w:rsidRPr="00C54974" w14:paraId="278D0AA2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1CC83511" w14:textId="77777777" w:rsidR="00457C0E" w:rsidRPr="00C54974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1" w:type="dxa"/>
            <w:gridSpan w:val="7"/>
          </w:tcPr>
          <w:p w14:paraId="47A88898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7C0E" w:rsidRPr="00C54974" w14:paraId="0ED642C5" w14:textId="77777777" w:rsidTr="00170145">
        <w:tc>
          <w:tcPr>
            <w:tcW w:w="3729" w:type="dxa"/>
          </w:tcPr>
          <w:p w14:paraId="68DDB367" w14:textId="3A663065" w:rsidR="00457C0E" w:rsidRPr="00C54974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C85F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31" w:type="dxa"/>
          </w:tcPr>
          <w:p w14:paraId="1C386C5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BA1B527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AF67B1" w14:textId="77777777" w:rsidR="00457C0E" w:rsidRPr="00C54974" w:rsidRDefault="00457C0E" w:rsidP="00170145">
            <w:pPr>
              <w:tabs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529D8E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73DDF4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6BC2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3DB85B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A3D" w:rsidRPr="00C54974" w14:paraId="51C90DEE" w14:textId="77777777" w:rsidTr="00170145">
        <w:tc>
          <w:tcPr>
            <w:tcW w:w="3729" w:type="dxa"/>
          </w:tcPr>
          <w:p w14:paraId="4CCC2C86" w14:textId="24C5AC9E" w:rsidR="00664A3D" w:rsidRPr="00C54974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31" w:type="dxa"/>
          </w:tcPr>
          <w:p w14:paraId="4FD4E9EB" w14:textId="1ACB45F3" w:rsidR="00664A3D" w:rsidRPr="00C54974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  <w:tc>
          <w:tcPr>
            <w:tcW w:w="240" w:type="dxa"/>
          </w:tcPr>
          <w:p w14:paraId="361EC306" w14:textId="77777777" w:rsidR="00664A3D" w:rsidRPr="00C54974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52C912C" w14:textId="4A36A9A7" w:rsidR="00664A3D" w:rsidRPr="00C54974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68" w:type="dxa"/>
          </w:tcPr>
          <w:p w14:paraId="29CA3694" w14:textId="77777777" w:rsidR="00664A3D" w:rsidRPr="00C54974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4D9C8D54" w14:textId="5A9647AC" w:rsidR="00664A3D" w:rsidRPr="001F3A56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  <w:tc>
          <w:tcPr>
            <w:tcW w:w="270" w:type="dxa"/>
          </w:tcPr>
          <w:p w14:paraId="09E6A6E3" w14:textId="77777777" w:rsidR="00664A3D" w:rsidRPr="00C54974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09CFDFF" w14:textId="505640EE" w:rsidR="00664A3D" w:rsidRPr="003C258E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</w:tr>
      <w:tr w:rsidR="00664A3D" w:rsidRPr="00C54974" w14:paraId="091076D1" w14:textId="77777777" w:rsidTr="00170145">
        <w:tc>
          <w:tcPr>
            <w:tcW w:w="3729" w:type="dxa"/>
          </w:tcPr>
          <w:p w14:paraId="29284BB0" w14:textId="0541DC19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31" w:type="dxa"/>
          </w:tcPr>
          <w:p w14:paraId="09EC6BD1" w14:textId="21698128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40" w:type="dxa"/>
          </w:tcPr>
          <w:p w14:paraId="4DF0F256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F8DBD09" w14:textId="4F567F4A" w:rsidR="00664A3D" w:rsidRPr="008F26E7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  <w:tc>
          <w:tcPr>
            <w:tcW w:w="268" w:type="dxa"/>
          </w:tcPr>
          <w:p w14:paraId="6B99DC68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08A96F55" w14:textId="18FA9302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6720B292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6F68B2" w14:textId="64102D86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</w:tr>
      <w:tr w:rsidR="00664A3D" w:rsidRPr="00C54974" w14:paraId="3744DF3C" w14:textId="77777777" w:rsidTr="00170145">
        <w:tc>
          <w:tcPr>
            <w:tcW w:w="3729" w:type="dxa"/>
          </w:tcPr>
          <w:p w14:paraId="57AAF708" w14:textId="433AFBDE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</w:tcPr>
          <w:p w14:paraId="54D3D635" w14:textId="293D19B1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240" w:type="dxa"/>
          </w:tcPr>
          <w:p w14:paraId="5DCD8319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02B39BD" w14:textId="25563F7C" w:rsidR="00664A3D" w:rsidRPr="008F26E7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  <w:tc>
          <w:tcPr>
            <w:tcW w:w="268" w:type="dxa"/>
          </w:tcPr>
          <w:p w14:paraId="0552D178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553A98D9" w14:textId="6728067B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270" w:type="dxa"/>
          </w:tcPr>
          <w:p w14:paraId="440695C6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AC97B5" w14:textId="1CCBE6CE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</w:tr>
      <w:tr w:rsidR="00664A3D" w:rsidRPr="00C54974" w14:paraId="5967CE67" w14:textId="77777777" w:rsidTr="006D0F31">
        <w:tc>
          <w:tcPr>
            <w:tcW w:w="3729" w:type="dxa"/>
          </w:tcPr>
          <w:p w14:paraId="6834CA86" w14:textId="69DEE984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31" w:type="dxa"/>
          </w:tcPr>
          <w:p w14:paraId="4C4A6CB1" w14:textId="2959364B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240" w:type="dxa"/>
          </w:tcPr>
          <w:p w14:paraId="5E389F5C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D467D30" w14:textId="1EBD3CDF" w:rsidR="00664A3D" w:rsidRPr="008F26E7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268" w:type="dxa"/>
          </w:tcPr>
          <w:p w14:paraId="543D8270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56C1E105" w14:textId="72FD437F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66E270F4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142F50" w14:textId="76040C85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</w:tr>
      <w:tr w:rsidR="00664A3D" w:rsidRPr="00C54974" w14:paraId="7FF9274D" w14:textId="77777777" w:rsidTr="006D0F31">
        <w:tc>
          <w:tcPr>
            <w:tcW w:w="3729" w:type="dxa"/>
          </w:tcPr>
          <w:p w14:paraId="7E66240D" w14:textId="59628F7B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บริหาร</w:t>
            </w:r>
          </w:p>
        </w:tc>
        <w:tc>
          <w:tcPr>
            <w:tcW w:w="1131" w:type="dxa"/>
          </w:tcPr>
          <w:p w14:paraId="2F81F05F" w14:textId="338C4B8F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240" w:type="dxa"/>
          </w:tcPr>
          <w:p w14:paraId="26EF4AD9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17349C" w14:textId="0D5B9452" w:rsidR="00664A3D" w:rsidRPr="008F26E7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268" w:type="dxa"/>
          </w:tcPr>
          <w:p w14:paraId="264A0CFB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01E0B787" w14:textId="2BF5B59F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270" w:type="dxa"/>
          </w:tcPr>
          <w:p w14:paraId="24ED6E51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ADDCB7" w14:textId="5B9D3F0D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</w:tr>
      <w:tr w:rsidR="00664A3D" w:rsidRPr="00D0227B" w14:paraId="042F90FF" w14:textId="77777777" w:rsidTr="006D0F31">
        <w:tc>
          <w:tcPr>
            <w:tcW w:w="3729" w:type="dxa"/>
          </w:tcPr>
          <w:p w14:paraId="1465B87A" w14:textId="41A6E15D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7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</w:tcPr>
          <w:p w14:paraId="1D62CB68" w14:textId="71295FA4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240" w:type="dxa"/>
          </w:tcPr>
          <w:p w14:paraId="72221943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130204B" w14:textId="33DC1A9A" w:rsidR="00664A3D" w:rsidRPr="008F26E7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</w:p>
        </w:tc>
        <w:tc>
          <w:tcPr>
            <w:tcW w:w="268" w:type="dxa"/>
          </w:tcPr>
          <w:p w14:paraId="4E53A7F3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7A5EF2C9" w14:textId="5A89F150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270" w:type="dxa"/>
          </w:tcPr>
          <w:p w14:paraId="2794FD3C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C3B626" w14:textId="6A8506E3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</w:p>
        </w:tc>
      </w:tr>
      <w:tr w:rsidR="00664A3D" w:rsidRPr="00C54974" w14:paraId="40BD0892" w14:textId="77777777" w:rsidTr="006D0F31">
        <w:tc>
          <w:tcPr>
            <w:tcW w:w="3729" w:type="dxa"/>
          </w:tcPr>
          <w:p w14:paraId="2FDA3B2A" w14:textId="0BBA06BC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</w:tcPr>
          <w:p w14:paraId="621C7A65" w14:textId="617ECC35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</w:p>
        </w:tc>
        <w:tc>
          <w:tcPr>
            <w:tcW w:w="240" w:type="dxa"/>
          </w:tcPr>
          <w:p w14:paraId="7990611C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2EA6902" w14:textId="0B1A7C3F" w:rsidR="00664A3D" w:rsidRPr="008F26E7" w:rsidRDefault="007E3CEA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  <w:tc>
          <w:tcPr>
            <w:tcW w:w="268" w:type="dxa"/>
          </w:tcPr>
          <w:p w14:paraId="65CB32B0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F647649" w14:textId="655D5037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</w:p>
        </w:tc>
        <w:tc>
          <w:tcPr>
            <w:tcW w:w="270" w:type="dxa"/>
          </w:tcPr>
          <w:p w14:paraId="0C1A9B06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3B9FA1C" w14:textId="6592B680" w:rsidR="00664A3D" w:rsidRPr="008F26E7" w:rsidRDefault="007E3CEA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</w:tr>
      <w:tr w:rsidR="00664A3D" w:rsidRPr="00C54974" w14:paraId="6ECA2DC1" w14:textId="77777777" w:rsidTr="00170145">
        <w:tc>
          <w:tcPr>
            <w:tcW w:w="3729" w:type="dxa"/>
          </w:tcPr>
          <w:p w14:paraId="1D0CEEEA" w14:textId="77777777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1" w:type="dxa"/>
          </w:tcPr>
          <w:p w14:paraId="14364F18" w14:textId="77777777" w:rsidR="00664A3D" w:rsidRPr="008F26E7" w:rsidRDefault="00664A3D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284F528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1BDC42A" w14:textId="77777777" w:rsidR="00664A3D" w:rsidRPr="008F26E7" w:rsidRDefault="00664A3D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81B67C9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E696369" w14:textId="77777777" w:rsidR="00664A3D" w:rsidRPr="008F26E7" w:rsidRDefault="00664A3D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17815E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CAE543" w14:textId="77777777" w:rsidR="00664A3D" w:rsidRPr="008F26E7" w:rsidRDefault="00664A3D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4A3D" w:rsidRPr="00C54974" w14:paraId="47779833" w14:textId="77777777" w:rsidTr="00170145">
        <w:tc>
          <w:tcPr>
            <w:tcW w:w="3729" w:type="dxa"/>
          </w:tcPr>
          <w:p w14:paraId="5D4A2CF6" w14:textId="77777777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</w:tcPr>
          <w:p w14:paraId="01ABD048" w14:textId="2CF6874E" w:rsidR="00664A3D" w:rsidRPr="008F26E7" w:rsidRDefault="003C4DD5" w:rsidP="00664A3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376217C0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935E011" w14:textId="08686B39" w:rsidR="00664A3D" w:rsidRPr="008F26E7" w:rsidRDefault="00664A3D" w:rsidP="00664A3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6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2E1C950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1AF4D370" w14:textId="6F071DD2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270" w:type="dxa"/>
          </w:tcPr>
          <w:p w14:paraId="3D602D34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B3029A" w14:textId="05B661C0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664A3D" w:rsidRPr="00C54974" w14:paraId="50901757" w14:textId="77777777" w:rsidTr="00170145">
        <w:tc>
          <w:tcPr>
            <w:tcW w:w="3729" w:type="dxa"/>
          </w:tcPr>
          <w:p w14:paraId="5216B697" w14:textId="77777777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1" w:type="dxa"/>
          </w:tcPr>
          <w:p w14:paraId="4C67A56F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F42605A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0772C0B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E1898D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5669AE6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5137A1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CFFFAC" w14:textId="77777777" w:rsidR="00664A3D" w:rsidRPr="008F26E7" w:rsidRDefault="00664A3D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4A3D" w:rsidRPr="00C54974" w14:paraId="515BA123" w14:textId="77777777" w:rsidTr="00170145">
        <w:tc>
          <w:tcPr>
            <w:tcW w:w="3729" w:type="dxa"/>
          </w:tcPr>
          <w:p w14:paraId="42DC44BD" w14:textId="58FCDB86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1" w:type="dxa"/>
          </w:tcPr>
          <w:p w14:paraId="1745E23A" w14:textId="242FEF49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</w:p>
        </w:tc>
        <w:tc>
          <w:tcPr>
            <w:tcW w:w="240" w:type="dxa"/>
          </w:tcPr>
          <w:p w14:paraId="6F047D32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43D4DD" w14:textId="133364C2" w:rsidR="00664A3D" w:rsidRPr="008F26E7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  <w:tc>
          <w:tcPr>
            <w:tcW w:w="268" w:type="dxa"/>
          </w:tcPr>
          <w:p w14:paraId="3749D2C4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262770B0" w14:textId="50CE8903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</w:tcPr>
          <w:p w14:paraId="521ACE5A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96B384C" w14:textId="0FA985F6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</w:tr>
      <w:tr w:rsidR="00664A3D" w:rsidRPr="00C54974" w14:paraId="3FB42FFE" w14:textId="77777777" w:rsidTr="00170145">
        <w:tc>
          <w:tcPr>
            <w:tcW w:w="3729" w:type="dxa"/>
          </w:tcPr>
          <w:p w14:paraId="43419A46" w14:textId="4A5A4C39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1" w:type="dxa"/>
          </w:tcPr>
          <w:p w14:paraId="46C8521C" w14:textId="68FCB11C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</w:p>
        </w:tc>
        <w:tc>
          <w:tcPr>
            <w:tcW w:w="240" w:type="dxa"/>
          </w:tcPr>
          <w:p w14:paraId="0E02DE7B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F1DD426" w14:textId="0485BC68" w:rsidR="00664A3D" w:rsidRPr="008F26E7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268" w:type="dxa"/>
          </w:tcPr>
          <w:p w14:paraId="566089E0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50962892" w14:textId="04991413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</w:p>
        </w:tc>
        <w:tc>
          <w:tcPr>
            <w:tcW w:w="270" w:type="dxa"/>
          </w:tcPr>
          <w:p w14:paraId="2B9F4CD8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53D236" w14:textId="32116CE5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</w:tr>
      <w:tr w:rsidR="00664A3D" w:rsidRPr="00C54974" w14:paraId="10D6A012" w14:textId="77777777" w:rsidTr="00170145">
        <w:tc>
          <w:tcPr>
            <w:tcW w:w="3729" w:type="dxa"/>
          </w:tcPr>
          <w:p w14:paraId="7EA1FCF6" w14:textId="5BE3A1FF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</w:tcPr>
          <w:p w14:paraId="27725378" w14:textId="2455A4F0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40" w:type="dxa"/>
          </w:tcPr>
          <w:p w14:paraId="67F8DDDC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16434C3" w14:textId="4EDA4ABB" w:rsidR="00664A3D" w:rsidRPr="008F26E7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</w:p>
        </w:tc>
        <w:tc>
          <w:tcPr>
            <w:tcW w:w="268" w:type="dxa"/>
          </w:tcPr>
          <w:p w14:paraId="0C48EFA4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651E0F0A" w14:textId="57837654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D33CFC5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7B689F0" w14:textId="532C0EB4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</w:p>
        </w:tc>
      </w:tr>
      <w:tr w:rsidR="00664A3D" w:rsidRPr="00C54974" w14:paraId="2B729546" w14:textId="77777777" w:rsidTr="00170145">
        <w:tc>
          <w:tcPr>
            <w:tcW w:w="3729" w:type="dxa"/>
          </w:tcPr>
          <w:p w14:paraId="0D91FE4C" w14:textId="68599CAC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ค่าบริการซ่อมบำรุง</w:t>
            </w:r>
          </w:p>
        </w:tc>
        <w:tc>
          <w:tcPr>
            <w:tcW w:w="1131" w:type="dxa"/>
          </w:tcPr>
          <w:p w14:paraId="34D55B70" w14:textId="58D1200F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0" w:type="dxa"/>
          </w:tcPr>
          <w:p w14:paraId="7821A982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E70C78E" w14:textId="4BFF1994" w:rsidR="00664A3D" w:rsidRPr="008F26E7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  <w:tc>
          <w:tcPr>
            <w:tcW w:w="268" w:type="dxa"/>
          </w:tcPr>
          <w:p w14:paraId="07A458A6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46E98569" w14:textId="2ECE558A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07AFF453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43CCC34" w14:textId="551110AA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</w:tr>
      <w:tr w:rsidR="00435CEA" w:rsidRPr="00C54974" w14:paraId="11D6CBD5" w14:textId="77777777" w:rsidTr="00170145">
        <w:tc>
          <w:tcPr>
            <w:tcW w:w="3729" w:type="dxa"/>
          </w:tcPr>
          <w:p w14:paraId="6901392B" w14:textId="380A278D" w:rsidR="00435CEA" w:rsidRDefault="00435CEA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1" w:type="dxa"/>
          </w:tcPr>
          <w:p w14:paraId="6EFB16F0" w14:textId="170790C0" w:rsidR="00435CEA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122</w:t>
            </w:r>
          </w:p>
        </w:tc>
        <w:tc>
          <w:tcPr>
            <w:tcW w:w="240" w:type="dxa"/>
          </w:tcPr>
          <w:p w14:paraId="31ABD9BE" w14:textId="77777777" w:rsidR="00435CEA" w:rsidRPr="008F26E7" w:rsidRDefault="00435CEA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8CD1EDF" w14:textId="42BD9146" w:rsidR="00435CEA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122</w:t>
            </w:r>
          </w:p>
        </w:tc>
        <w:tc>
          <w:tcPr>
            <w:tcW w:w="268" w:type="dxa"/>
          </w:tcPr>
          <w:p w14:paraId="60262A79" w14:textId="77777777" w:rsidR="00435CEA" w:rsidRPr="008F26E7" w:rsidRDefault="00435CEA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3385F84" w14:textId="61F52D1D" w:rsidR="00435CEA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122</w:t>
            </w:r>
          </w:p>
        </w:tc>
        <w:tc>
          <w:tcPr>
            <w:tcW w:w="270" w:type="dxa"/>
          </w:tcPr>
          <w:p w14:paraId="14B51296" w14:textId="77777777" w:rsidR="00435CEA" w:rsidRPr="008F26E7" w:rsidRDefault="00435CEA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196D0D9" w14:textId="6E7C6206" w:rsidR="00435CEA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122</w:t>
            </w:r>
          </w:p>
        </w:tc>
      </w:tr>
      <w:tr w:rsidR="00664A3D" w:rsidRPr="00C54974" w14:paraId="28E40031" w14:textId="77777777" w:rsidTr="00170145">
        <w:tc>
          <w:tcPr>
            <w:tcW w:w="3729" w:type="dxa"/>
          </w:tcPr>
          <w:p w14:paraId="776777CB" w14:textId="336AE425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1" w:type="dxa"/>
          </w:tcPr>
          <w:p w14:paraId="576BAD17" w14:textId="36E15E69" w:rsidR="00664A3D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240" w:type="dxa"/>
          </w:tcPr>
          <w:p w14:paraId="58DC3F6B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479D393" w14:textId="07B57197" w:rsidR="00664A3D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</w:p>
        </w:tc>
        <w:tc>
          <w:tcPr>
            <w:tcW w:w="268" w:type="dxa"/>
          </w:tcPr>
          <w:p w14:paraId="20B670DE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1214AC8C" w14:textId="40A45D2A" w:rsidR="00664A3D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270" w:type="dxa"/>
          </w:tcPr>
          <w:p w14:paraId="3E2C3DAB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46958C" w14:textId="047540A3" w:rsidR="00664A3D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</w:p>
        </w:tc>
      </w:tr>
      <w:tr w:rsidR="00664A3D" w:rsidRPr="00C54974" w14:paraId="1B93C5CD" w14:textId="77777777" w:rsidTr="00170145">
        <w:tc>
          <w:tcPr>
            <w:tcW w:w="3729" w:type="dxa"/>
          </w:tcPr>
          <w:p w14:paraId="14C78AE3" w14:textId="11784BA9" w:rsidR="00664A3D" w:rsidRPr="008F26E7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</w:tcPr>
          <w:p w14:paraId="4627F0B8" w14:textId="4E131DA2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40" w:type="dxa"/>
          </w:tcPr>
          <w:p w14:paraId="054A9CE9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7256DC" w14:textId="47D07936" w:rsidR="00664A3D" w:rsidRPr="008F26E7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68" w:type="dxa"/>
          </w:tcPr>
          <w:p w14:paraId="2F7B02F3" w14:textId="77777777" w:rsidR="00664A3D" w:rsidRPr="008F26E7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1D2CF3A1" w14:textId="6E05175B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</w:tcPr>
          <w:p w14:paraId="608B28AD" w14:textId="77777777" w:rsidR="00664A3D" w:rsidRPr="008F26E7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A44FBC" w14:textId="1E30E2F3" w:rsidR="00664A3D" w:rsidRPr="008F26E7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</w:tr>
      <w:tr w:rsidR="00664A3D" w:rsidRPr="00C54974" w14:paraId="2AF93A58" w14:textId="77777777" w:rsidTr="00170145">
        <w:tc>
          <w:tcPr>
            <w:tcW w:w="3729" w:type="dxa"/>
          </w:tcPr>
          <w:p w14:paraId="60D6D4D9" w14:textId="77777777" w:rsidR="00664A3D" w:rsidRPr="00C54974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1" w:type="dxa"/>
          </w:tcPr>
          <w:p w14:paraId="2CB0787A" w14:textId="77777777" w:rsidR="00664A3D" w:rsidRPr="00C54974" w:rsidRDefault="00664A3D" w:rsidP="00664A3D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90AAC87" w14:textId="77777777" w:rsidR="00664A3D" w:rsidRPr="00C54974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989601A" w14:textId="77777777" w:rsidR="00664A3D" w:rsidRPr="00C54974" w:rsidRDefault="00664A3D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38B3F7" w14:textId="77777777" w:rsidR="00664A3D" w:rsidRPr="00C54974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</w:tcPr>
          <w:p w14:paraId="685CE192" w14:textId="77777777" w:rsidR="00664A3D" w:rsidRPr="001F3A56" w:rsidRDefault="00664A3D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468BE2" w14:textId="77777777" w:rsidR="00664A3D" w:rsidRPr="00C54974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37141E2" w14:textId="77777777" w:rsidR="00664A3D" w:rsidRPr="00C54974" w:rsidRDefault="00664A3D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4A3D" w:rsidRPr="00C54974" w14:paraId="7E9D3973" w14:textId="77777777" w:rsidTr="00170145">
        <w:tc>
          <w:tcPr>
            <w:tcW w:w="3729" w:type="dxa"/>
          </w:tcPr>
          <w:p w14:paraId="36400122" w14:textId="77777777" w:rsidR="00664A3D" w:rsidRPr="00C54974" w:rsidRDefault="00664A3D" w:rsidP="00664A3D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1" w:type="dxa"/>
          </w:tcPr>
          <w:p w14:paraId="507853E9" w14:textId="5DFF0619" w:rsidR="00664A3D" w:rsidRPr="00C54974" w:rsidRDefault="00664A3D" w:rsidP="00664A3D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337F454" w14:textId="77777777" w:rsidR="00664A3D" w:rsidRPr="00C54974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4A4F676" w14:textId="77777777" w:rsidR="00664A3D" w:rsidRPr="00C54974" w:rsidRDefault="00664A3D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78FCC55" w14:textId="77777777" w:rsidR="00664A3D" w:rsidRPr="00C54974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</w:tcPr>
          <w:p w14:paraId="729EACF2" w14:textId="77777777" w:rsidR="00664A3D" w:rsidRPr="001F3A56" w:rsidRDefault="00664A3D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5DB879" w14:textId="77777777" w:rsidR="00664A3D" w:rsidRPr="00C54974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7ADDD6" w14:textId="77777777" w:rsidR="00664A3D" w:rsidRPr="00C54974" w:rsidRDefault="00664A3D" w:rsidP="00664A3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4A3D" w:rsidRPr="00C54974" w14:paraId="4EE07E35" w14:textId="77777777" w:rsidTr="00170145">
        <w:tc>
          <w:tcPr>
            <w:tcW w:w="3729" w:type="dxa"/>
            <w:vAlign w:val="bottom"/>
          </w:tcPr>
          <w:p w14:paraId="70B1E164" w14:textId="77777777" w:rsidR="00664A3D" w:rsidRPr="00C54974" w:rsidRDefault="00664A3D" w:rsidP="00664A3D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1" w:type="dxa"/>
          </w:tcPr>
          <w:p w14:paraId="7320B9D4" w14:textId="5406D696" w:rsidR="00664A3D" w:rsidRPr="00C54974" w:rsidRDefault="003277A3" w:rsidP="00664A3D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3C4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946</w:t>
            </w:r>
          </w:p>
        </w:tc>
        <w:tc>
          <w:tcPr>
            <w:tcW w:w="240" w:type="dxa"/>
          </w:tcPr>
          <w:p w14:paraId="4985E7A3" w14:textId="77777777" w:rsidR="00664A3D" w:rsidRPr="00C54974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114282A" w14:textId="64785BE9" w:rsidR="00664A3D" w:rsidRPr="00C54974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</w:p>
        </w:tc>
        <w:tc>
          <w:tcPr>
            <w:tcW w:w="268" w:type="dxa"/>
          </w:tcPr>
          <w:p w14:paraId="6D55A5D4" w14:textId="77777777" w:rsidR="00664A3D" w:rsidRPr="00C54974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</w:tcPr>
          <w:p w14:paraId="09C7964D" w14:textId="39BDD9FD" w:rsidR="00664A3D" w:rsidRPr="001F3A56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743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946</w:t>
            </w:r>
          </w:p>
        </w:tc>
        <w:tc>
          <w:tcPr>
            <w:tcW w:w="270" w:type="dxa"/>
          </w:tcPr>
          <w:p w14:paraId="48DDCB2F" w14:textId="77777777" w:rsidR="00664A3D" w:rsidRPr="00C54974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FC8A14A" w14:textId="6BF34DDE" w:rsidR="00664A3D" w:rsidRPr="00C54974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664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</w:p>
        </w:tc>
      </w:tr>
      <w:tr w:rsidR="00664A3D" w:rsidRPr="00C54974" w14:paraId="0060187E" w14:textId="77777777" w:rsidTr="00170145">
        <w:tc>
          <w:tcPr>
            <w:tcW w:w="3729" w:type="dxa"/>
          </w:tcPr>
          <w:p w14:paraId="15568781" w14:textId="77777777" w:rsidR="00664A3D" w:rsidRPr="00C54974" w:rsidRDefault="00664A3D" w:rsidP="00664A3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339927F2" w14:textId="2C39F9DC" w:rsidR="00664A3D" w:rsidRPr="00C54974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3C4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</w:p>
        </w:tc>
        <w:tc>
          <w:tcPr>
            <w:tcW w:w="240" w:type="dxa"/>
          </w:tcPr>
          <w:p w14:paraId="159E3EB7" w14:textId="77777777" w:rsidR="00664A3D" w:rsidRPr="00C54974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2D8B71D" w14:textId="138ACB65" w:rsidR="00664A3D" w:rsidRPr="00C54974" w:rsidRDefault="003277A3" w:rsidP="00664A3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664A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794</w:t>
            </w:r>
          </w:p>
        </w:tc>
        <w:tc>
          <w:tcPr>
            <w:tcW w:w="268" w:type="dxa"/>
          </w:tcPr>
          <w:p w14:paraId="7EF5BC0E" w14:textId="77777777" w:rsidR="00664A3D" w:rsidRPr="00C54974" w:rsidRDefault="00664A3D" w:rsidP="00664A3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43C7446" w14:textId="5EA937CE" w:rsidR="00664A3D" w:rsidRPr="005E6083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7433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</w:p>
        </w:tc>
        <w:tc>
          <w:tcPr>
            <w:tcW w:w="270" w:type="dxa"/>
          </w:tcPr>
          <w:p w14:paraId="0E457FC5" w14:textId="77777777" w:rsidR="00664A3D" w:rsidRPr="00C54974" w:rsidRDefault="00664A3D" w:rsidP="00664A3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B434FFB" w14:textId="41038331" w:rsidR="00664A3D" w:rsidRPr="00C54974" w:rsidRDefault="003277A3" w:rsidP="00664A3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664A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794</w:t>
            </w:r>
          </w:p>
        </w:tc>
      </w:tr>
    </w:tbl>
    <w:p w14:paraId="17E9BF00" w14:textId="77777777" w:rsidR="00E376D0" w:rsidRDefault="00E376D0">
      <w:pPr>
        <w:spacing w:line="240" w:lineRule="auto"/>
      </w:pPr>
    </w:p>
    <w:p w14:paraId="356022A9" w14:textId="7D51101A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4"/>
      </w:tblGrid>
      <w:tr w:rsidR="00F15832" w:rsidRPr="008E508A" w14:paraId="0EC5C339" w14:textId="77777777" w:rsidTr="00D65A17">
        <w:trPr>
          <w:tblHeader/>
        </w:trPr>
        <w:tc>
          <w:tcPr>
            <w:tcW w:w="4050" w:type="dxa"/>
          </w:tcPr>
          <w:p w14:paraId="2FD48006" w14:textId="77777777" w:rsidR="00F15832" w:rsidRPr="008E508A" w:rsidRDefault="00F1583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08A">
              <w:rPr>
                <w:sz w:val="28"/>
                <w:szCs w:val="28"/>
              </w:rPr>
              <w:lastRenderedPageBreak/>
              <w:br w:type="page"/>
            </w:r>
            <w:r w:rsidRPr="008E508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6402832" w14:textId="77777777" w:rsidR="00F15832" w:rsidRPr="008E508A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52BA9D" w14:textId="77777777" w:rsidR="00F15832" w:rsidRPr="008E508A" w:rsidRDefault="00F158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0ECDF892" w14:textId="77777777" w:rsidR="00F15832" w:rsidRPr="008E508A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0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D49" w:rsidRPr="008E508A" w14:paraId="64E4F52D" w14:textId="77777777" w:rsidTr="00D65A17">
        <w:trPr>
          <w:tblHeader/>
        </w:trPr>
        <w:tc>
          <w:tcPr>
            <w:tcW w:w="4050" w:type="dxa"/>
          </w:tcPr>
          <w:p w14:paraId="53DF0E70" w14:textId="77777777" w:rsidR="001C2D49" w:rsidRPr="008E508A" w:rsidRDefault="001C2D49" w:rsidP="00457C0E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39C963" w14:textId="30D549EA" w:rsidR="001C2D49" w:rsidRPr="008E508A" w:rsidRDefault="003277A3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0</w:t>
            </w:r>
            <w:r w:rsidR="00694D3B" w:rsidRPr="00694D3B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 xml:space="preserve"> </w:t>
            </w:r>
            <w:r w:rsidR="00694D3B" w:rsidRPr="00694D3B">
              <w:rPr>
                <w:rFonts w:asciiTheme="majorBidi" w:hAnsiTheme="majorBidi" w:cs="Angsana New (Headings CS)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6EFA79E" w14:textId="77777777" w:rsidR="001C2D49" w:rsidRPr="00213C84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2FE2B45" w14:textId="5ED0A41A" w:rsidR="001C2D49" w:rsidRPr="008E508A" w:rsidRDefault="003277A3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31</w:t>
            </w:r>
            <w:r w:rsidR="001C2D49"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C2D49" w:rsidRPr="008E50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BCECBDC" w14:textId="77777777" w:rsidR="001C2D49" w:rsidRPr="00213C84" w:rsidRDefault="001C2D49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76F8FF0" w14:textId="5B9321B0" w:rsidR="001C2D49" w:rsidRPr="008E508A" w:rsidRDefault="003277A3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0</w:t>
            </w:r>
            <w:r w:rsidR="00694D3B" w:rsidRPr="00694D3B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 xml:space="preserve"> </w:t>
            </w:r>
            <w:r w:rsidR="00694D3B" w:rsidRPr="00694D3B">
              <w:rPr>
                <w:rFonts w:asciiTheme="majorBidi" w:hAnsiTheme="majorBidi" w:cs="Angsana New (Headings CS)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DF1BBEF" w14:textId="77777777" w:rsidR="001C2D49" w:rsidRPr="00213C84" w:rsidRDefault="001C2D49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</w:tcPr>
          <w:p w14:paraId="4DC3A02E" w14:textId="4921998E" w:rsidR="001C2D49" w:rsidRPr="008E508A" w:rsidRDefault="003277A3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31</w:t>
            </w:r>
            <w:r w:rsidR="001C2D49"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C2D49" w:rsidRPr="008E50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13C84" w:rsidRPr="008E508A" w14:paraId="021CEF1A" w14:textId="77777777" w:rsidTr="00C75E21">
        <w:trPr>
          <w:tblHeader/>
        </w:trPr>
        <w:tc>
          <w:tcPr>
            <w:tcW w:w="4050" w:type="dxa"/>
          </w:tcPr>
          <w:p w14:paraId="3E9EB1D7" w14:textId="77777777" w:rsidR="00213C84" w:rsidRPr="008E508A" w:rsidRDefault="00213C84" w:rsidP="00213C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194D8F" w14:textId="388D9D79" w:rsidR="00213C84" w:rsidRPr="00213C84" w:rsidRDefault="003277A3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0AC15998" w14:textId="77777777" w:rsidR="00213C84" w:rsidRPr="00213C84" w:rsidRDefault="00213C84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96CC40" w14:textId="4E142DA3" w:rsidR="00213C84" w:rsidRPr="00213C84" w:rsidRDefault="003277A3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52267749" w14:textId="77777777" w:rsidR="00213C84" w:rsidRPr="00213C84" w:rsidRDefault="00213C84" w:rsidP="00213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8BB02AA" w14:textId="229D3C41" w:rsidR="00213C84" w:rsidRPr="00213C84" w:rsidRDefault="003277A3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2961F0C0" w14:textId="77777777" w:rsidR="00213C84" w:rsidRPr="00213C84" w:rsidRDefault="00213C84" w:rsidP="00213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vAlign w:val="bottom"/>
          </w:tcPr>
          <w:p w14:paraId="2D5DCA0C" w14:textId="47BAF92B" w:rsidR="00213C84" w:rsidRPr="00213C84" w:rsidRDefault="003277A3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2567</w:t>
            </w:r>
          </w:p>
        </w:tc>
      </w:tr>
      <w:tr w:rsidR="00E376D0" w:rsidRPr="008E508A" w14:paraId="64525FAC" w14:textId="77777777" w:rsidTr="00D65A17">
        <w:trPr>
          <w:tblHeader/>
        </w:trPr>
        <w:tc>
          <w:tcPr>
            <w:tcW w:w="4050" w:type="dxa"/>
          </w:tcPr>
          <w:p w14:paraId="2B0D6986" w14:textId="77777777" w:rsidR="00E376D0" w:rsidRPr="008E508A" w:rsidRDefault="00E376D0" w:rsidP="00E376D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3C96128C" w14:textId="77777777" w:rsidR="00E376D0" w:rsidRPr="008E508A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E508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8E508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E376D0" w:rsidRPr="008E508A" w14:paraId="5AFD4C34" w14:textId="77777777" w:rsidTr="00D65A17">
        <w:tc>
          <w:tcPr>
            <w:tcW w:w="4050" w:type="dxa"/>
          </w:tcPr>
          <w:p w14:paraId="472D2905" w14:textId="77777777" w:rsidR="00E376D0" w:rsidRPr="008E508A" w:rsidRDefault="00E376D0" w:rsidP="00E376D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50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A8B6EFF" w14:textId="77777777" w:rsidR="00E376D0" w:rsidRPr="008E508A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2DFFBB" w14:textId="77777777" w:rsidR="00E376D0" w:rsidRPr="008E508A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B893A1" w14:textId="77777777" w:rsidR="00E376D0" w:rsidRPr="008E508A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047A81" w14:textId="77777777" w:rsidR="00E376D0" w:rsidRPr="008E508A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BDC79CE" w14:textId="77777777" w:rsidR="00E376D0" w:rsidRPr="008E508A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39D6F6" w14:textId="77777777" w:rsidR="00E376D0" w:rsidRPr="008E508A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14:paraId="49F87069" w14:textId="77777777" w:rsidR="00E376D0" w:rsidRPr="008E508A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F0A4F" w:rsidRPr="008E508A" w14:paraId="38714C0E" w14:textId="77777777" w:rsidTr="00D65A17">
        <w:tc>
          <w:tcPr>
            <w:tcW w:w="4050" w:type="dxa"/>
          </w:tcPr>
          <w:p w14:paraId="42613B7C" w14:textId="54171EAC" w:rsidR="00AF0A4F" w:rsidRPr="00911897" w:rsidRDefault="00AF0A4F" w:rsidP="00AF0A4F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911897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  <w:r w:rsidRPr="00911897">
              <w:rPr>
                <w:rFonts w:ascii="Angsana New" w:hAnsi="Angsana New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2733E0A9" w14:textId="70326862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  <w:r w:rsidR="00D702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C3E7A5B" w14:textId="77777777" w:rsidR="00AF0A4F" w:rsidRPr="00423F53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E8A90F" w14:textId="52F1764A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AF0A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393</w:t>
            </w:r>
            <w:r w:rsidR="00AF0A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643</w:t>
            </w:r>
          </w:p>
        </w:tc>
        <w:tc>
          <w:tcPr>
            <w:tcW w:w="270" w:type="dxa"/>
          </w:tcPr>
          <w:p w14:paraId="1FAA808A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B11EAAC" w14:textId="743446BD" w:rsidR="00AF0A4F" w:rsidRPr="00423F5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  <w:r w:rsidR="00D702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964BFB2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14:paraId="191AE935" w14:textId="76C66FA1" w:rsidR="00AF0A4F" w:rsidRPr="008E508A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AF0A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393</w:t>
            </w:r>
            <w:r w:rsidR="00AF0A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643</w:t>
            </w:r>
          </w:p>
        </w:tc>
      </w:tr>
      <w:tr w:rsidR="00AF0A4F" w:rsidRPr="008E508A" w14:paraId="731FFF97" w14:textId="77777777" w:rsidTr="00D65A17">
        <w:trPr>
          <w:trHeight w:val="434"/>
        </w:trPr>
        <w:tc>
          <w:tcPr>
            <w:tcW w:w="4050" w:type="dxa"/>
          </w:tcPr>
          <w:p w14:paraId="6D7F7898" w14:textId="77777777" w:rsidR="00AF0A4F" w:rsidRPr="008E508A" w:rsidRDefault="00AF0A4F" w:rsidP="00AF0A4F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50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E42524F" w14:textId="77777777" w:rsidR="00AF0A4F" w:rsidRPr="008E508A" w:rsidRDefault="00AF0A4F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5C7A89" w14:textId="77777777" w:rsidR="00AF0A4F" w:rsidRPr="008E508A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3D5D1CE" w14:textId="77777777" w:rsidR="00AF0A4F" w:rsidRPr="00B40497" w:rsidRDefault="00AF0A4F" w:rsidP="00AF0A4F">
            <w:pPr>
              <w:spacing w:line="240" w:lineRule="atLeast"/>
              <w:ind w:left="-110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CDEA53A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5704B" w14:textId="65B277DE" w:rsidR="00AF0A4F" w:rsidRPr="008E508A" w:rsidRDefault="00AF0A4F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61DF5C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14:paraId="3DC2BED6" w14:textId="77777777" w:rsidR="00AF0A4F" w:rsidRPr="008E508A" w:rsidRDefault="00AF0A4F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F0A4F" w:rsidRPr="008E508A" w14:paraId="16ECCC55" w14:textId="77777777" w:rsidTr="00D65A17">
        <w:tc>
          <w:tcPr>
            <w:tcW w:w="4050" w:type="dxa"/>
          </w:tcPr>
          <w:p w14:paraId="2D9D3A9E" w14:textId="77777777" w:rsidR="00AF0A4F" w:rsidRPr="008E508A" w:rsidRDefault="00AF0A4F" w:rsidP="00AF0A4F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03DE957F" w14:textId="4C4DFCA3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D19D14D" w14:textId="77777777" w:rsidR="00AF0A4F" w:rsidRPr="00423F53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7F383D" w14:textId="010B8A85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59D37A7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B6CE40D" w14:textId="1AB4D63B" w:rsidR="00AF0A4F" w:rsidRPr="00423F5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B758D27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17B5077C" w14:textId="4D067FE0" w:rsidR="00AF0A4F" w:rsidRPr="00423F5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</w:p>
        </w:tc>
      </w:tr>
      <w:tr w:rsidR="00AF0A4F" w:rsidRPr="008E508A" w14:paraId="1C2E7F78" w14:textId="77777777" w:rsidTr="00D65A17">
        <w:tc>
          <w:tcPr>
            <w:tcW w:w="4050" w:type="dxa"/>
          </w:tcPr>
          <w:p w14:paraId="156799C5" w14:textId="77777777" w:rsidR="00AF0A4F" w:rsidRPr="008E508A" w:rsidRDefault="00AF0A4F" w:rsidP="00AF0A4F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4282D995" w14:textId="7318A730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</w:p>
        </w:tc>
        <w:tc>
          <w:tcPr>
            <w:tcW w:w="270" w:type="dxa"/>
          </w:tcPr>
          <w:p w14:paraId="30E1F9C1" w14:textId="77777777" w:rsidR="00AF0A4F" w:rsidRPr="00423F53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3725AC" w14:textId="288621EF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6AD190B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9A68181" w14:textId="05940E36" w:rsidR="00AF0A4F" w:rsidRPr="00423F5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</w:p>
        </w:tc>
        <w:tc>
          <w:tcPr>
            <w:tcW w:w="270" w:type="dxa"/>
          </w:tcPr>
          <w:p w14:paraId="63C308C7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4C34AF1B" w14:textId="2B471BBC" w:rsidR="00AF0A4F" w:rsidRPr="00423F5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</w:tr>
      <w:tr w:rsidR="00AF0A4F" w:rsidRPr="008E508A" w14:paraId="69357CFE" w14:textId="77777777" w:rsidTr="00D65A17">
        <w:tc>
          <w:tcPr>
            <w:tcW w:w="4050" w:type="dxa"/>
          </w:tcPr>
          <w:p w14:paraId="3EDCDE35" w14:textId="77777777" w:rsidR="00AF0A4F" w:rsidRPr="008E508A" w:rsidRDefault="00AF0A4F" w:rsidP="00AF0A4F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3A457943" w14:textId="3B72057A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649C94C" w14:textId="77777777" w:rsidR="00AF0A4F" w:rsidRPr="00423F53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BC26CD" w14:textId="3390E8D5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7829572B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501FE83" w14:textId="2604C757" w:rsidR="00AF0A4F" w:rsidRPr="00423F5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88DC507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11CC646E" w14:textId="2CDC0F17" w:rsidR="00AF0A4F" w:rsidRPr="00423F5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26</w:t>
            </w:r>
          </w:p>
        </w:tc>
      </w:tr>
      <w:tr w:rsidR="00AF0A4F" w:rsidRPr="008E508A" w14:paraId="7143518D" w14:textId="77777777" w:rsidTr="00D65A17">
        <w:tc>
          <w:tcPr>
            <w:tcW w:w="4050" w:type="dxa"/>
          </w:tcPr>
          <w:p w14:paraId="4408FC7B" w14:textId="77777777" w:rsidR="00AF0A4F" w:rsidRPr="008E508A" w:rsidRDefault="00AF0A4F" w:rsidP="00AF0A4F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27CADD37" w14:textId="6D01E398" w:rsidR="00AF0A4F" w:rsidRPr="00D70293" w:rsidRDefault="003277A3" w:rsidP="00D7029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 w:cs="Angsana New (Headings CS)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C955B5A" w14:textId="77777777" w:rsidR="00AF0A4F" w:rsidRPr="00423F53" w:rsidRDefault="00AF0A4F" w:rsidP="00AF0A4F">
            <w:pPr>
              <w:tabs>
                <w:tab w:val="decimal" w:pos="883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DE5366" w14:textId="6C6CD67C" w:rsidR="00AF0A4F" w:rsidRPr="00423F5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43269BE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D0F50E7" w14:textId="1DA77332" w:rsidR="00AF0A4F" w:rsidRPr="00D70293" w:rsidRDefault="003277A3" w:rsidP="00D7029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 w:cs="Angsana New (Headings CS)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F9F6E34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5253BB3F" w14:textId="4A92B669" w:rsidR="00AF0A4F" w:rsidRPr="00423F5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</w:p>
        </w:tc>
      </w:tr>
      <w:tr w:rsidR="00AF0A4F" w:rsidRPr="008E508A" w14:paraId="2861AAEB" w14:textId="77777777" w:rsidTr="00EF3225">
        <w:tc>
          <w:tcPr>
            <w:tcW w:w="4050" w:type="dxa"/>
          </w:tcPr>
          <w:p w14:paraId="3E9C7D1E" w14:textId="77777777" w:rsidR="00AF0A4F" w:rsidRPr="008E508A" w:rsidRDefault="00AF0A4F" w:rsidP="00AF0A4F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8E508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บางกอกสหประกันภัย จำกัด </w:t>
            </w:r>
            <w:r w:rsidRPr="008E508A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E508A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มหาชน</w:t>
            </w:r>
            <w:r w:rsidRPr="008E508A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1478BB26" w14:textId="287209D4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76B04CB6" w14:textId="77777777" w:rsidR="00AF0A4F" w:rsidRPr="00423F53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7BCCE3" w14:textId="0BEE7166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C701A85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3B65C65" w14:textId="3E818E38" w:rsidR="00AF0A4F" w:rsidRPr="00423F5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3603871A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4062C663" w14:textId="524ED877" w:rsidR="00AF0A4F" w:rsidRPr="00423F5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</w:t>
            </w:r>
          </w:p>
        </w:tc>
      </w:tr>
      <w:tr w:rsidR="00AF0A4F" w:rsidRPr="008E508A" w14:paraId="6AA58C0B" w14:textId="77777777" w:rsidTr="00EF3225">
        <w:tc>
          <w:tcPr>
            <w:tcW w:w="4050" w:type="dxa"/>
          </w:tcPr>
          <w:p w14:paraId="14DE06D4" w14:textId="0BC76025" w:rsidR="00AF0A4F" w:rsidRPr="008E508A" w:rsidRDefault="00AF0A4F" w:rsidP="00AF0A4F">
            <w:pPr>
              <w:spacing w:line="240" w:lineRule="atLeast"/>
              <w:ind w:right="-1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 w:hint="cs"/>
                <w:sz w:val="28"/>
                <w:szCs w:val="28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B89F60" w14:textId="580B55B2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9C6EDBB" w14:textId="77777777" w:rsidR="00AF0A4F" w:rsidRPr="00423F53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9B0031" w14:textId="1EB6C318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86328CD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210183" w14:textId="40E6C773" w:rsidR="00AF0A4F" w:rsidRPr="00423F5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043CB8B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3E45BE1" w14:textId="6505B817" w:rsidR="00AF0A4F" w:rsidRPr="00423F5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</w:p>
        </w:tc>
      </w:tr>
      <w:tr w:rsidR="00AF0A4F" w:rsidRPr="008E508A" w14:paraId="00B4F916" w14:textId="77777777" w:rsidTr="00D65A17">
        <w:tc>
          <w:tcPr>
            <w:tcW w:w="4050" w:type="dxa"/>
            <w:vAlign w:val="bottom"/>
          </w:tcPr>
          <w:p w14:paraId="55E72625" w14:textId="77777777" w:rsidR="00AF0A4F" w:rsidRPr="008E508A" w:rsidRDefault="00AF0A4F" w:rsidP="00AF0A4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E508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AF366E" w14:textId="392EF8CC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995</w:t>
            </w:r>
            <w:r w:rsidR="00D70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1FC7DD66" w14:textId="77777777" w:rsidR="00AF0A4F" w:rsidRPr="008E508A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8557D0" w14:textId="0495CCB0" w:rsidR="00AF0A4F" w:rsidRPr="00B40497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AF0A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394</w:t>
            </w:r>
            <w:r w:rsidR="00AF0A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270" w:type="dxa"/>
          </w:tcPr>
          <w:p w14:paraId="0386A487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6279FA" w14:textId="4997A597" w:rsidR="00AF0A4F" w:rsidRPr="00D70293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995</w:t>
            </w:r>
            <w:r w:rsidR="00D70293" w:rsidRPr="00D70293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5FEE48BB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36910C3" w14:textId="145B8E14" w:rsidR="00AF0A4F" w:rsidRPr="008E508A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AF0A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394</w:t>
            </w:r>
            <w:r w:rsidR="00AF0A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385</w:t>
            </w:r>
          </w:p>
        </w:tc>
      </w:tr>
      <w:tr w:rsidR="00AF0A4F" w:rsidRPr="008E508A" w14:paraId="50A52BAA" w14:textId="77777777" w:rsidTr="00D65A17">
        <w:tc>
          <w:tcPr>
            <w:tcW w:w="4050" w:type="dxa"/>
          </w:tcPr>
          <w:p w14:paraId="39C47837" w14:textId="77777777" w:rsidR="00AF0A4F" w:rsidRPr="008E508A" w:rsidRDefault="00AF0A4F" w:rsidP="00AF0A4F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8E508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8E508A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4AACD" w14:textId="42656AD1" w:rsidR="00AF0A4F" w:rsidRPr="00423F53" w:rsidRDefault="00D70293" w:rsidP="00AF0A4F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595118" w14:textId="77777777" w:rsidR="00AF0A4F" w:rsidRPr="008E508A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88B84C" w14:textId="1AA83334" w:rsidR="00AF0A4F" w:rsidRPr="00F07654" w:rsidRDefault="00AF0A4F" w:rsidP="00AF0A4F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6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130665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E8FF72" w14:textId="01077C0D" w:rsidR="00AF0A4F" w:rsidRPr="00423F53" w:rsidRDefault="00D70293" w:rsidP="00AF0A4F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9C9F72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79D8286" w14:textId="2410109A" w:rsidR="00AF0A4F" w:rsidRPr="00F07654" w:rsidRDefault="00AF0A4F" w:rsidP="00AF0A4F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6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0A4F" w:rsidRPr="008E508A" w14:paraId="1B98F1C9" w14:textId="77777777" w:rsidTr="00D65A17">
        <w:tc>
          <w:tcPr>
            <w:tcW w:w="4050" w:type="dxa"/>
          </w:tcPr>
          <w:p w14:paraId="6B89028E" w14:textId="77777777" w:rsidR="00AF0A4F" w:rsidRPr="008E508A" w:rsidRDefault="00AF0A4F" w:rsidP="00AF0A4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33EDB6" w14:textId="204D37C2" w:rsidR="00AF0A4F" w:rsidRPr="00423F53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995</w:t>
            </w:r>
            <w:r w:rsidR="00D70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1D3316CB" w14:textId="77777777" w:rsidR="00AF0A4F" w:rsidRPr="008E508A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E1BA6" w14:textId="1386A5F0" w:rsidR="00AF0A4F" w:rsidRPr="008E508A" w:rsidRDefault="003277A3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AF0A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394</w:t>
            </w:r>
            <w:r w:rsidR="00AF0A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270" w:type="dxa"/>
          </w:tcPr>
          <w:p w14:paraId="6E779F18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1F5C38" w14:textId="3C4A7584" w:rsidR="00AF0A4F" w:rsidRPr="008E508A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995</w:t>
            </w:r>
            <w:r w:rsidR="00D70293" w:rsidRPr="00D70293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1421BDF8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D817CAD" w14:textId="66BA2350" w:rsidR="00AF0A4F" w:rsidRPr="008E508A" w:rsidRDefault="003277A3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AF0A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394</w:t>
            </w:r>
            <w:r w:rsidR="00AF0A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385</w:t>
            </w:r>
          </w:p>
        </w:tc>
      </w:tr>
    </w:tbl>
    <w:p w14:paraId="5420F4C0" w14:textId="0F5A574C" w:rsidR="00F15832" w:rsidRPr="008E508A" w:rsidRDefault="00F15832" w:rsidP="00FC5CB9">
      <w:pPr>
        <w:pStyle w:val="Bo-Blankline"/>
        <w:rPr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804"/>
        <w:gridCol w:w="236"/>
        <w:gridCol w:w="99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B23B16" w:rsidRPr="008E508A" w14:paraId="449816CB" w14:textId="77777777" w:rsidTr="00911897">
        <w:trPr>
          <w:tblHeader/>
        </w:trPr>
        <w:tc>
          <w:tcPr>
            <w:tcW w:w="2250" w:type="dxa"/>
            <w:vAlign w:val="bottom"/>
          </w:tcPr>
          <w:p w14:paraId="3A0D3C04" w14:textId="77777777" w:rsidR="00B23B16" w:rsidRPr="008C2319" w:rsidRDefault="00B23B16" w:rsidP="00C559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038" w:type="dxa"/>
            <w:gridSpan w:val="3"/>
            <w:vAlign w:val="bottom"/>
          </w:tcPr>
          <w:p w14:paraId="28C428F7" w14:textId="72A13018" w:rsidR="00B23B16" w:rsidRPr="008C2319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8645876" w14:textId="77777777" w:rsidR="00B23B16" w:rsidRPr="008C2319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6" w:type="dxa"/>
            <w:gridSpan w:val="7"/>
            <w:vAlign w:val="bottom"/>
          </w:tcPr>
          <w:p w14:paraId="60CD71EA" w14:textId="4988BB02" w:rsidR="00B23B16" w:rsidRPr="008C2319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24132B"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</w:t>
            </w:r>
            <w:r w:rsidR="00715C2B"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23B16" w:rsidRPr="008E508A" w14:paraId="193D1E1B" w14:textId="77777777" w:rsidTr="00911897">
        <w:trPr>
          <w:tblHeader/>
        </w:trPr>
        <w:tc>
          <w:tcPr>
            <w:tcW w:w="2250" w:type="dxa"/>
            <w:vAlign w:val="bottom"/>
          </w:tcPr>
          <w:p w14:paraId="2AC31A86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038" w:type="dxa"/>
            <w:gridSpan w:val="3"/>
            <w:vAlign w:val="bottom"/>
          </w:tcPr>
          <w:p w14:paraId="405B1453" w14:textId="77777777" w:rsidR="009968EA" w:rsidRPr="009968EA" w:rsidRDefault="009968EA" w:rsidP="009968E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8EA">
              <w:rPr>
                <w:rFonts w:asciiTheme="majorBidi" w:hAnsiTheme="majorBidi" w:cs="Angsana New"/>
                <w:sz w:val="28"/>
                <w:szCs w:val="28"/>
                <w:cs/>
              </w:rPr>
              <w:t>สำหรับงวดเก้า</w:t>
            </w:r>
          </w:p>
          <w:p w14:paraId="19DD4805" w14:textId="012784EB" w:rsidR="00B23B16" w:rsidRPr="008C2319" w:rsidRDefault="009968EA" w:rsidP="0099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8EA">
              <w:rPr>
                <w:rFonts w:asciiTheme="majorBidi" w:hAnsiTheme="majorBidi" w:cs="Angsana New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236" w:type="dxa"/>
            <w:vAlign w:val="bottom"/>
          </w:tcPr>
          <w:p w14:paraId="5920AA47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531440D" w14:textId="65819FA2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277A3">
              <w:rPr>
                <w:rFonts w:asciiTheme="majorBidi" w:hAnsiTheme="majorBidi" w:cs="Angsana New (Headings CS)"/>
                <w:sz w:val="28"/>
                <w:szCs w:val="28"/>
              </w:rPr>
              <w:t>1</w:t>
            </w:r>
            <w:r w:rsidRPr="008C23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4F0D"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5E0C93E4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392849F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6F685BA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A7512B9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85C4175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495313" w14:textId="77777777" w:rsidR="009968EA" w:rsidRPr="009968EA" w:rsidRDefault="009968EA" w:rsidP="009968E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8EA">
              <w:rPr>
                <w:rFonts w:asciiTheme="majorBidi" w:hAnsiTheme="majorBidi" w:cs="Angsana New"/>
                <w:sz w:val="28"/>
                <w:szCs w:val="28"/>
                <w:cs/>
              </w:rPr>
              <w:t>ณ วันที่</w:t>
            </w:r>
          </w:p>
          <w:p w14:paraId="06482842" w14:textId="2B22799C" w:rsidR="00B23B16" w:rsidRPr="008C2319" w:rsidRDefault="003277A3" w:rsidP="0099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="00E97392">
              <w:rPr>
                <w:rFonts w:asciiTheme="majorBidi" w:hAnsiTheme="majorBidi" w:cs="Angsana New"/>
                <w:sz w:val="28"/>
                <w:szCs w:val="28"/>
                <w:cs/>
              </w:rPr>
              <w:t>0</w:t>
            </w:r>
            <w:r w:rsidR="009968EA" w:rsidRPr="009968E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4F603C" w:rsidRPr="008E508A" w14:paraId="300A2684" w14:textId="77777777" w:rsidTr="00911897">
        <w:trPr>
          <w:tblHeader/>
        </w:trPr>
        <w:tc>
          <w:tcPr>
            <w:tcW w:w="2250" w:type="dxa"/>
            <w:vAlign w:val="bottom"/>
          </w:tcPr>
          <w:p w14:paraId="58B8B924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38" w:type="dxa"/>
            <w:gridSpan w:val="3"/>
            <w:vAlign w:val="bottom"/>
          </w:tcPr>
          <w:p w14:paraId="641383C2" w14:textId="6CD34E39" w:rsidR="004F603C" w:rsidRPr="008C2319" w:rsidRDefault="003277A3" w:rsidP="004F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0</w:t>
            </w:r>
            <w:r w:rsidR="009968EA" w:rsidRPr="009968E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 xml:space="preserve"> </w:t>
            </w:r>
            <w:r w:rsidR="009968EA" w:rsidRPr="009968EA">
              <w:rPr>
                <w:rFonts w:asciiTheme="majorBidi" w:hAnsiTheme="majorBidi" w:cs="Angsana New (Headings CS)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256</w:t>
            </w: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5BB28F14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C27D7CB" w14:textId="763FBF37" w:rsidR="004F603C" w:rsidRPr="008C2319" w:rsidRDefault="003277A3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2568</w:t>
            </w:r>
          </w:p>
        </w:tc>
        <w:tc>
          <w:tcPr>
            <w:tcW w:w="240" w:type="dxa"/>
            <w:vAlign w:val="bottom"/>
          </w:tcPr>
          <w:p w14:paraId="4F8E654E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4D1442B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B30EF81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F60DF15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25B23CF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79ADB8" w14:textId="008B4B36" w:rsidR="004F603C" w:rsidRPr="008C2319" w:rsidRDefault="004F603C" w:rsidP="00F0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</w:rPr>
              <w:t>2568</w:t>
            </w:r>
          </w:p>
        </w:tc>
      </w:tr>
      <w:tr w:rsidR="00B23B16" w:rsidRPr="008E508A" w14:paraId="07D042F1" w14:textId="77777777" w:rsidTr="00911897">
        <w:trPr>
          <w:tblHeader/>
        </w:trPr>
        <w:tc>
          <w:tcPr>
            <w:tcW w:w="2250" w:type="dxa"/>
          </w:tcPr>
          <w:p w14:paraId="1074520D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8" w:type="dxa"/>
            <w:gridSpan w:val="3"/>
          </w:tcPr>
          <w:p w14:paraId="597C63C2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2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40BFBAC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6" w:type="dxa"/>
            <w:gridSpan w:val="7"/>
          </w:tcPr>
          <w:p w14:paraId="2AC2A211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2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3B16" w:rsidRPr="008E508A" w14:paraId="16765A10" w14:textId="77777777" w:rsidTr="00911897">
        <w:trPr>
          <w:tblHeader/>
        </w:trPr>
        <w:tc>
          <w:tcPr>
            <w:tcW w:w="2250" w:type="dxa"/>
          </w:tcPr>
          <w:p w14:paraId="5BA4C614" w14:textId="77777777" w:rsidR="00B23B16" w:rsidRPr="008C2319" w:rsidRDefault="00B23B16" w:rsidP="00C559CA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C2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</w:t>
            </w:r>
            <w:r w:rsidRPr="008C231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038" w:type="dxa"/>
            <w:gridSpan w:val="3"/>
          </w:tcPr>
          <w:p w14:paraId="5B4FE5C0" w14:textId="77777777" w:rsidR="00B23B16" w:rsidRPr="008C2319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32DD397" w14:textId="77777777" w:rsidR="00B23B16" w:rsidRPr="008C2319" w:rsidRDefault="00B23B16" w:rsidP="00C559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6" w:type="dxa"/>
            <w:gridSpan w:val="7"/>
          </w:tcPr>
          <w:p w14:paraId="301AFD5B" w14:textId="77777777" w:rsidR="00B23B16" w:rsidRPr="008C2319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24593" w:rsidRPr="008E508A" w14:paraId="595DFDE9" w14:textId="77777777" w:rsidTr="00911897">
        <w:tc>
          <w:tcPr>
            <w:tcW w:w="2250" w:type="dxa"/>
          </w:tcPr>
          <w:p w14:paraId="5569CEA9" w14:textId="2D40444F" w:rsidR="00D24593" w:rsidRPr="00911897" w:rsidRDefault="00D24593" w:rsidP="00D24593">
            <w:pPr>
              <w:spacing w:line="240" w:lineRule="auto"/>
              <w:rPr>
                <w:rFonts w:asciiTheme="majorBidi" w:hAnsiTheme="majorBidi" w:cstheme="minorBidi"/>
                <w:sz w:val="28"/>
                <w:szCs w:val="28"/>
                <w:cs/>
              </w:rPr>
            </w:pPr>
            <w:r w:rsidRPr="0091189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บริษัทใหญ่</w:t>
            </w:r>
            <w:r w:rsidRPr="00911897">
              <w:rPr>
                <w:rFonts w:ascii="Angsana New" w:hAnsi="Angsana New" w:hint="cs"/>
                <w:sz w:val="28"/>
                <w:szCs w:val="28"/>
                <w:cs/>
              </w:rPr>
              <w:t>ของกลุ่</w:t>
            </w:r>
            <w:r w:rsidR="00911897">
              <w:rPr>
                <w:rFonts w:ascii="Angsana New" w:hAnsi="Angsana New" w:cstheme="minorBidi" w:hint="cs"/>
                <w:sz w:val="28"/>
                <w:szCs w:val="28"/>
                <w:cs/>
              </w:rPr>
              <w:t>ม</w:t>
            </w:r>
            <w:r w:rsidRPr="0091189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038" w:type="dxa"/>
            <w:gridSpan w:val="3"/>
          </w:tcPr>
          <w:p w14:paraId="42781D2C" w14:textId="39101164" w:rsidR="00D24593" w:rsidRPr="008C2319" w:rsidRDefault="003277A3" w:rsidP="00D2459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D47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236" w:type="dxa"/>
          </w:tcPr>
          <w:p w14:paraId="1503E7B9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DD4EC4" w14:textId="1E3CAAF5" w:rsidR="00D24593" w:rsidRPr="008C2319" w:rsidRDefault="003277A3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00</w:t>
            </w:r>
            <w:r w:rsidR="00D24593" w:rsidRPr="008C231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322395A3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A305F4A" w14:textId="02D7490A" w:rsidR="00D24593" w:rsidRPr="00D24593" w:rsidRDefault="00D702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CC461E3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24EC30A9" w14:textId="5AC858E3" w:rsidR="00D24593" w:rsidRPr="008C2319" w:rsidRDefault="00D702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77A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9739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138C27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F475F4" w14:textId="09D37D9E" w:rsidR="00D24593" w:rsidRPr="008C2319" w:rsidRDefault="00D702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6012D2CA" w14:textId="77777777" w:rsidTr="00911897">
        <w:tc>
          <w:tcPr>
            <w:tcW w:w="2250" w:type="dxa"/>
          </w:tcPr>
          <w:p w14:paraId="05E2BF8C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8" w:type="dxa"/>
            <w:gridSpan w:val="3"/>
          </w:tcPr>
          <w:p w14:paraId="732EFFE3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1B94EF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62D7D33" w14:textId="4AB426AE" w:rsidR="00D24593" w:rsidRPr="008C2319" w:rsidRDefault="003277A3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00</w:t>
            </w:r>
            <w:r w:rsidR="00D24593" w:rsidRPr="008C231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2A28E86B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7E691102" w14:textId="1819AE12" w:rsidR="00D24593" w:rsidRPr="00D24593" w:rsidRDefault="00D702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BE6626" w14:textId="40B2E739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66619359" w14:textId="13843BFB" w:rsidR="00D24593" w:rsidRPr="008C2319" w:rsidRDefault="00D702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77A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9739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5EAB7A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E5419B" w14:textId="1186C994" w:rsidR="00D24593" w:rsidRPr="008C2319" w:rsidRDefault="00D702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7D9E28FE" w14:textId="77777777" w:rsidTr="00911897">
        <w:tc>
          <w:tcPr>
            <w:tcW w:w="2250" w:type="dxa"/>
          </w:tcPr>
          <w:p w14:paraId="4D2D7669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038" w:type="dxa"/>
            <w:gridSpan w:val="3"/>
          </w:tcPr>
          <w:p w14:paraId="7CB6F566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F1362E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DB83A61" w14:textId="33549DC3" w:rsidR="00D24593" w:rsidRPr="008C2319" w:rsidRDefault="003277A3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</w:t>
            </w:r>
            <w:r w:rsidR="00D24593" w:rsidRPr="008C231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625</w:t>
            </w:r>
          </w:p>
        </w:tc>
        <w:tc>
          <w:tcPr>
            <w:tcW w:w="240" w:type="dxa"/>
          </w:tcPr>
          <w:p w14:paraId="4FA499DE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8AFB296" w14:textId="3D8ECE25" w:rsidR="00D24593" w:rsidRPr="008C2319" w:rsidRDefault="003277A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7029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</w:tcPr>
          <w:p w14:paraId="076315A3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7F41CC7A" w14:textId="58F7AEE9" w:rsidR="00D24593" w:rsidRPr="008C2319" w:rsidRDefault="00D702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77A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277A3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4E625A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1FDE40" w14:textId="7AEFE890" w:rsidR="00D24593" w:rsidRPr="008C2319" w:rsidRDefault="00D702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09E1DD28" w14:textId="77777777" w:rsidTr="00911897">
        <w:tc>
          <w:tcPr>
            <w:tcW w:w="2250" w:type="dxa"/>
          </w:tcPr>
          <w:p w14:paraId="3797A01F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38" w:type="dxa"/>
            <w:gridSpan w:val="3"/>
          </w:tcPr>
          <w:p w14:paraId="7E7EE48D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130036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4FC15B9" w14:textId="6FCA98BB" w:rsidR="00D24593" w:rsidRPr="00814F47" w:rsidRDefault="003277A3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</w:t>
            </w:r>
            <w:r w:rsidR="00E97392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</w:t>
            </w:r>
            <w:r w:rsidR="00D24593" w:rsidRPr="00814F4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240" w:type="dxa"/>
          </w:tcPr>
          <w:p w14:paraId="75DA2894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D53B5D1" w14:textId="22DCF51A" w:rsidR="00D24593" w:rsidRPr="008C2319" w:rsidRDefault="003277A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D7029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</w:tcPr>
          <w:p w14:paraId="1F72FD1A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196490AF" w14:textId="4E43AC30" w:rsidR="00D24593" w:rsidRPr="008C2319" w:rsidRDefault="00D702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277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3277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277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20F52EE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ED47A1" w14:textId="60B9C62F" w:rsidR="00D24593" w:rsidRPr="008C2319" w:rsidRDefault="00D702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7CC15A05" w14:textId="77777777" w:rsidTr="00D24593">
        <w:tc>
          <w:tcPr>
            <w:tcW w:w="4288" w:type="dxa"/>
            <w:gridSpan w:val="4"/>
          </w:tcPr>
          <w:p w14:paraId="38EE1010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2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C23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8C2319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vAlign w:val="bottom"/>
          </w:tcPr>
          <w:p w14:paraId="1FEB090F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6C756B9" w14:textId="21A9AE08" w:rsidR="00D24593" w:rsidRPr="005D306E" w:rsidRDefault="00D24593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115" w:hanging="3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D306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856BB9D" w14:textId="77777777" w:rsidR="00D24593" w:rsidRPr="008C2319" w:rsidRDefault="00D24593" w:rsidP="00D245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32687005" w14:textId="77777777" w:rsidR="00D24593" w:rsidRPr="008C2319" w:rsidRDefault="00D24593" w:rsidP="00D24593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9E3E90" w14:textId="77777777" w:rsidR="00D24593" w:rsidRPr="008C2319" w:rsidRDefault="00D24593" w:rsidP="00D245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30D316D8" w14:textId="77777777" w:rsidR="00D24593" w:rsidRPr="008C2319" w:rsidRDefault="00D24593" w:rsidP="00D24593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20321D" w14:textId="77777777" w:rsidR="00D24593" w:rsidRPr="008C2319" w:rsidRDefault="00D24593" w:rsidP="00D245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2F4D9D" w14:textId="70B28175" w:rsidR="00D24593" w:rsidRPr="008C2319" w:rsidRDefault="00CD478F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59F64281" w14:textId="77777777" w:rsidTr="00911897">
        <w:tc>
          <w:tcPr>
            <w:tcW w:w="2250" w:type="dxa"/>
          </w:tcPr>
          <w:p w14:paraId="20A777CA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04" w:type="dxa"/>
          </w:tcPr>
          <w:p w14:paraId="53AB5187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639D61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7E997D4F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692F44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B472F61" w14:textId="295E921D" w:rsidR="00D24593" w:rsidRPr="00644AE8" w:rsidRDefault="003277A3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</w:t>
            </w:r>
            <w:r w:rsidR="00E97392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</w:t>
            </w:r>
            <w:r w:rsidR="00D24593" w:rsidRPr="00644AE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240" w:type="dxa"/>
          </w:tcPr>
          <w:p w14:paraId="14F15064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</w:tcPr>
          <w:p w14:paraId="08A5CFFE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8F792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2AAE9400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0966D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477F95" w14:textId="51F4EC3D" w:rsidR="00D24593" w:rsidRPr="008C2319" w:rsidRDefault="00D702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B09E82E" w14:textId="5BD2AD3F" w:rsidR="00B23B16" w:rsidRDefault="002176A3">
      <w:r>
        <w:br w:type="page"/>
      </w: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55F6A" w:rsidRPr="00EB7266" w14:paraId="759E0CEC" w14:textId="77777777" w:rsidTr="002447FD">
        <w:tc>
          <w:tcPr>
            <w:tcW w:w="4050" w:type="dxa"/>
          </w:tcPr>
          <w:p w14:paraId="0FF3CC30" w14:textId="58896C3B" w:rsidR="00055F6A" w:rsidRPr="003F31D9" w:rsidRDefault="00055F6A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6ECFFB8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1AE4C0" w14:textId="77777777" w:rsidR="00055F6A" w:rsidRPr="003F31D9" w:rsidRDefault="00055F6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</w:tcPr>
          <w:p w14:paraId="2BC6685A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744476" w14:paraId="04A8F8AB" w14:textId="77777777" w:rsidTr="002447FD">
        <w:tc>
          <w:tcPr>
            <w:tcW w:w="4050" w:type="dxa"/>
          </w:tcPr>
          <w:p w14:paraId="4B62BDD5" w14:textId="77777777" w:rsidR="00457C0E" w:rsidRPr="003F31D9" w:rsidRDefault="00457C0E" w:rsidP="00457C0E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197736" w14:textId="33701E7F" w:rsidR="00457C0E" w:rsidRPr="003F31D9" w:rsidRDefault="003277A3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9FF1C7F" w14:textId="77777777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511BA" w14:textId="0EBA4AC5" w:rsidR="00457C0E" w:rsidRPr="003F31D9" w:rsidRDefault="003277A3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457C0E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57C0E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6B5BB06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4C6B2" w14:textId="3927585A" w:rsidR="00457C0E" w:rsidRPr="006E78D7" w:rsidRDefault="003277A3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1D77BB2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22B13E1F" w14:textId="2EDC938E" w:rsidR="00457C0E" w:rsidRPr="003F31D9" w:rsidRDefault="003277A3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457C0E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57C0E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1E43" w:rsidRPr="00744476" w14:paraId="530B157E" w14:textId="77777777" w:rsidTr="002447FD">
        <w:tc>
          <w:tcPr>
            <w:tcW w:w="4050" w:type="dxa"/>
          </w:tcPr>
          <w:p w14:paraId="61585D95" w14:textId="77777777" w:rsidR="00BC1E43" w:rsidRPr="003F31D9" w:rsidRDefault="00BC1E43" w:rsidP="00BC1E4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0B1671" w14:textId="378E4612" w:rsidR="00BC1E43" w:rsidRPr="003F31D9" w:rsidRDefault="003277A3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268A373" w14:textId="77777777" w:rsidR="00BC1E43" w:rsidRPr="003F31D9" w:rsidRDefault="00BC1E43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5347AC" w14:textId="0A878923" w:rsidR="00BC1E43" w:rsidRPr="003F31D9" w:rsidRDefault="003277A3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CF1639A" w14:textId="77777777" w:rsidR="00BC1E43" w:rsidRPr="003F31D9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70E26" w14:textId="22229EF2" w:rsidR="00BC1E43" w:rsidRPr="003F31D9" w:rsidRDefault="003277A3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F367D60" w14:textId="77777777" w:rsidR="00BC1E43" w:rsidRPr="003F31D9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1874C736" w14:textId="28A406FD" w:rsidR="00BC1E43" w:rsidRPr="003F31D9" w:rsidRDefault="003277A3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E376D0" w:rsidRPr="00744476" w14:paraId="5A0CE885" w14:textId="77777777" w:rsidTr="002447FD">
        <w:trPr>
          <w:tblHeader/>
        </w:trPr>
        <w:tc>
          <w:tcPr>
            <w:tcW w:w="4050" w:type="dxa"/>
          </w:tcPr>
          <w:p w14:paraId="6B44696C" w14:textId="77777777" w:rsidR="00E376D0" w:rsidRPr="003F31D9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</w:tcPr>
          <w:p w14:paraId="3A8D4E98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3362A8" w14:paraId="6C77EAC5" w14:textId="77777777" w:rsidTr="002447FD">
        <w:tc>
          <w:tcPr>
            <w:tcW w:w="4050" w:type="dxa"/>
          </w:tcPr>
          <w:p w14:paraId="3C412536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</w:tcPr>
          <w:p w14:paraId="2A3D5BDD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F9FF8F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CDD55C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7EFE0B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4BAC0" w14:textId="77777777" w:rsidR="00E376D0" w:rsidRPr="004E0C2F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D078E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3F77A814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7E9A" w:rsidRPr="003362A8" w14:paraId="3289FD1D" w14:textId="77777777" w:rsidTr="002447FD">
        <w:tc>
          <w:tcPr>
            <w:tcW w:w="4050" w:type="dxa"/>
          </w:tcPr>
          <w:p w14:paraId="4F7669CC" w14:textId="68D152EB" w:rsidR="00767E9A" w:rsidRPr="00D93621" w:rsidRDefault="00767E9A" w:rsidP="00767E9A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D936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D93621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0CC5960C" w14:textId="5589B189" w:rsidR="00767E9A" w:rsidRPr="003F31D9" w:rsidRDefault="003277A3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</w:tcPr>
          <w:p w14:paraId="131A0328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F7E33B" w14:textId="6E0E0990" w:rsidR="00767E9A" w:rsidRPr="003F31D9" w:rsidRDefault="003277A3" w:rsidP="00767E9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15</w:t>
            </w:r>
            <w:r w:rsidR="00767E9A" w:rsidRPr="00670E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93</w:t>
            </w:r>
          </w:p>
        </w:tc>
        <w:tc>
          <w:tcPr>
            <w:tcW w:w="270" w:type="dxa"/>
          </w:tcPr>
          <w:p w14:paraId="2BD53623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D8A9F2D" w14:textId="4B0BC17D" w:rsidR="00767E9A" w:rsidRPr="003F31D9" w:rsidRDefault="003277A3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</w:tcPr>
          <w:p w14:paraId="3A095F9C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14A5AA7B" w14:textId="13868365" w:rsidR="00767E9A" w:rsidRPr="003F31D9" w:rsidRDefault="003277A3" w:rsidP="00767E9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15</w:t>
            </w:r>
            <w:r w:rsidR="00767E9A" w:rsidRPr="00670E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93</w:t>
            </w:r>
          </w:p>
        </w:tc>
      </w:tr>
      <w:tr w:rsidR="00767E9A" w:rsidRPr="00E75ACA" w14:paraId="5BD0EAA3" w14:textId="77777777" w:rsidTr="002447FD">
        <w:tc>
          <w:tcPr>
            <w:tcW w:w="4050" w:type="dxa"/>
          </w:tcPr>
          <w:p w14:paraId="28787587" w14:textId="77777777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041962F" w14:textId="039308B9" w:rsidR="00767E9A" w:rsidRPr="003F31D9" w:rsidRDefault="00767E9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2B5041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B2BCE2" w14:textId="77777777" w:rsidR="00767E9A" w:rsidRPr="003F31D9" w:rsidRDefault="00767E9A" w:rsidP="00767E9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04F9D4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F0F7AE" w14:textId="3E54C236" w:rsidR="00767E9A" w:rsidRPr="003F31D9" w:rsidRDefault="00767E9A" w:rsidP="00767E9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5ABADC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0EBF4BF0" w14:textId="77777777" w:rsidR="00767E9A" w:rsidRPr="003F31D9" w:rsidRDefault="00767E9A" w:rsidP="00767E9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260A" w:rsidRPr="003362A8" w14:paraId="4902E23A" w14:textId="77777777" w:rsidTr="002447FD">
        <w:tc>
          <w:tcPr>
            <w:tcW w:w="4050" w:type="dxa"/>
          </w:tcPr>
          <w:p w14:paraId="78C64EBF" w14:textId="2EFD132E" w:rsidR="00A7260A" w:rsidRPr="003F31D9" w:rsidRDefault="00A7260A" w:rsidP="00A7260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6AC7E5ED" w14:textId="01CB6C66" w:rsidR="00A7260A" w:rsidRPr="003F31D9" w:rsidRDefault="003277A3" w:rsidP="00A7260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70" w:type="dxa"/>
          </w:tcPr>
          <w:p w14:paraId="11CCAEB6" w14:textId="77777777" w:rsidR="00A7260A" w:rsidRPr="003F31D9" w:rsidRDefault="00A7260A" w:rsidP="00A7260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572819" w14:textId="442AED7B" w:rsidR="00A7260A" w:rsidRPr="003F31D9" w:rsidRDefault="003277A3" w:rsidP="00A7260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4EAA38D3" w14:textId="77777777" w:rsidR="00A7260A" w:rsidRPr="00670EF6" w:rsidRDefault="00A7260A" w:rsidP="00A72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352C64C" w14:textId="24CC987D" w:rsidR="00A7260A" w:rsidRPr="003F31D9" w:rsidRDefault="003277A3" w:rsidP="00A7260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70" w:type="dxa"/>
          </w:tcPr>
          <w:p w14:paraId="498E5509" w14:textId="77777777" w:rsidR="00A7260A" w:rsidRPr="00670EF6" w:rsidRDefault="00A7260A" w:rsidP="00A72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746104D2" w14:textId="7E55243F" w:rsidR="00A7260A" w:rsidRPr="003F31D9" w:rsidRDefault="003277A3" w:rsidP="00A7260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29</w:t>
            </w:r>
          </w:p>
        </w:tc>
      </w:tr>
      <w:tr w:rsidR="00A7260A" w:rsidRPr="003362A8" w14:paraId="656AF92C" w14:textId="77777777" w:rsidTr="002447FD">
        <w:tc>
          <w:tcPr>
            <w:tcW w:w="4050" w:type="dxa"/>
          </w:tcPr>
          <w:p w14:paraId="0EADA151" w14:textId="48372427" w:rsidR="00A7260A" w:rsidRPr="003F31D9" w:rsidRDefault="00A7260A" w:rsidP="00A7260A">
            <w:pPr>
              <w:spacing w:line="240" w:lineRule="auto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3F31D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36125686" w14:textId="15E8D63F" w:rsidR="00A7260A" w:rsidRPr="003F31D9" w:rsidRDefault="003277A3" w:rsidP="00A7260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</w:p>
        </w:tc>
        <w:tc>
          <w:tcPr>
            <w:tcW w:w="270" w:type="dxa"/>
          </w:tcPr>
          <w:p w14:paraId="788E320F" w14:textId="77777777" w:rsidR="00A7260A" w:rsidRPr="003F31D9" w:rsidRDefault="00A7260A" w:rsidP="00A7260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23726C" w14:textId="7855E4A0" w:rsidR="00A7260A" w:rsidRPr="003F31D9" w:rsidRDefault="003277A3" w:rsidP="00A7260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4E94E36" w14:textId="77777777" w:rsidR="00A7260A" w:rsidRPr="00670EF6" w:rsidRDefault="00A7260A" w:rsidP="00A72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56A3135" w14:textId="4D04FE76" w:rsidR="00A7260A" w:rsidRPr="003F31D9" w:rsidRDefault="003277A3" w:rsidP="00A7260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</w:p>
        </w:tc>
        <w:tc>
          <w:tcPr>
            <w:tcW w:w="270" w:type="dxa"/>
          </w:tcPr>
          <w:p w14:paraId="75EE8296" w14:textId="77777777" w:rsidR="00A7260A" w:rsidRPr="00670EF6" w:rsidRDefault="00A7260A" w:rsidP="00A72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5A14A781" w14:textId="718E4A8B" w:rsidR="00A7260A" w:rsidRPr="003F31D9" w:rsidRDefault="003277A3" w:rsidP="00A7260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</w:tr>
      <w:tr w:rsidR="00A7260A" w:rsidRPr="003362A8" w14:paraId="2EE4F951" w14:textId="77777777" w:rsidTr="002447FD">
        <w:tc>
          <w:tcPr>
            <w:tcW w:w="4050" w:type="dxa"/>
          </w:tcPr>
          <w:p w14:paraId="53E5E9BF" w14:textId="7D4DFEF2" w:rsidR="00A7260A" w:rsidRPr="003F31D9" w:rsidRDefault="00A7260A" w:rsidP="00A7260A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36451948" w14:textId="0F0B525C" w:rsidR="00A7260A" w:rsidRPr="003F31D9" w:rsidRDefault="003277A3" w:rsidP="00A7260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797</w:t>
            </w:r>
          </w:p>
        </w:tc>
        <w:tc>
          <w:tcPr>
            <w:tcW w:w="270" w:type="dxa"/>
          </w:tcPr>
          <w:p w14:paraId="13E7B148" w14:textId="77777777" w:rsidR="00A7260A" w:rsidRPr="003F31D9" w:rsidRDefault="00A7260A" w:rsidP="00A7260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88CDA1" w14:textId="664F6DD7" w:rsidR="00A7260A" w:rsidRPr="003F31D9" w:rsidRDefault="003277A3" w:rsidP="00A7260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58</w:t>
            </w:r>
            <w:r w:rsidR="00A7260A" w:rsidRPr="00670E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52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D45755A" w14:textId="77777777" w:rsidR="00A7260A" w:rsidRPr="00670EF6" w:rsidRDefault="00A7260A" w:rsidP="00A72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CB3CBB2" w14:textId="3A4DA69E" w:rsidR="00A7260A" w:rsidRPr="003F31D9" w:rsidRDefault="003277A3" w:rsidP="00A7260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</w:t>
            </w:r>
          </w:p>
        </w:tc>
        <w:tc>
          <w:tcPr>
            <w:tcW w:w="270" w:type="dxa"/>
          </w:tcPr>
          <w:p w14:paraId="789A48DF" w14:textId="77777777" w:rsidR="00A7260A" w:rsidRPr="00670EF6" w:rsidRDefault="00A7260A" w:rsidP="00A72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51EA91B7" w14:textId="78B4B783" w:rsidR="00A7260A" w:rsidRPr="003F31D9" w:rsidRDefault="003277A3" w:rsidP="00A7260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58</w:t>
            </w:r>
            <w:r w:rsidR="00A7260A" w:rsidRPr="00670E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52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</w:p>
        </w:tc>
      </w:tr>
      <w:tr w:rsidR="00A7260A" w:rsidRPr="003362A8" w14:paraId="07E54CBE" w14:textId="77777777" w:rsidTr="002447FD">
        <w:tc>
          <w:tcPr>
            <w:tcW w:w="4050" w:type="dxa"/>
          </w:tcPr>
          <w:p w14:paraId="423DBDF6" w14:textId="77777777" w:rsidR="00A7260A" w:rsidRPr="003F31D9" w:rsidRDefault="00A7260A" w:rsidP="00A7260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AD5DA8" w14:textId="7C6829BA" w:rsidR="00A7260A" w:rsidRPr="003F31D9" w:rsidRDefault="003277A3" w:rsidP="00A7260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  <w:r w:rsidR="00721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</w:tcPr>
          <w:p w14:paraId="76EEE752" w14:textId="77777777" w:rsidR="00A7260A" w:rsidRPr="003F31D9" w:rsidRDefault="00A7260A" w:rsidP="00A7260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2D2734" w14:textId="6E7C637A" w:rsidR="00A7260A" w:rsidRPr="00670EF6" w:rsidRDefault="003277A3" w:rsidP="00A7260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74</w:t>
            </w:r>
            <w:r w:rsidR="00A7260A" w:rsidRPr="00670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</w:tcPr>
          <w:p w14:paraId="4D45DDD1" w14:textId="77777777" w:rsidR="00A7260A" w:rsidRPr="00670EF6" w:rsidRDefault="00A7260A" w:rsidP="00A72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5B724C" w14:textId="7A4826AD" w:rsidR="00A7260A" w:rsidRPr="00670EF6" w:rsidRDefault="003277A3" w:rsidP="00A7260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  <w:r w:rsidR="00721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</w:tcPr>
          <w:p w14:paraId="2B3C7925" w14:textId="77777777" w:rsidR="00A7260A" w:rsidRPr="00670EF6" w:rsidRDefault="00A7260A" w:rsidP="00A72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A00485F" w14:textId="07CCF906" w:rsidR="00A7260A" w:rsidRPr="00670EF6" w:rsidRDefault="003277A3" w:rsidP="00A7260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74</w:t>
            </w:r>
            <w:r w:rsidR="00A7260A" w:rsidRPr="00670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451</w:t>
            </w:r>
          </w:p>
        </w:tc>
      </w:tr>
      <w:tr w:rsidR="00A7260A" w:rsidRPr="003362A8" w14:paraId="58ECCE2D" w14:textId="77777777" w:rsidTr="002447FD">
        <w:tc>
          <w:tcPr>
            <w:tcW w:w="4050" w:type="dxa"/>
          </w:tcPr>
          <w:p w14:paraId="02BDBB8A" w14:textId="77777777" w:rsidR="00A7260A" w:rsidRPr="003F31D9" w:rsidRDefault="00A7260A" w:rsidP="00A7260A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31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D05E8C" w14:textId="365AA463" w:rsidR="00A7260A" w:rsidRPr="003F31D9" w:rsidRDefault="007218DF" w:rsidP="00A7260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C7EA4B" w14:textId="77777777" w:rsidR="00A7260A" w:rsidRPr="003F31D9" w:rsidRDefault="00A7260A" w:rsidP="00A7260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740A07" w14:textId="267C26E1" w:rsidR="00A7260A" w:rsidRPr="00670EF6" w:rsidRDefault="00A7260A" w:rsidP="00A7260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B16CA9" w14:textId="77777777" w:rsidR="00A7260A" w:rsidRPr="00670EF6" w:rsidRDefault="00A7260A" w:rsidP="00A7260A">
            <w:pPr>
              <w:pStyle w:val="Bo-Blankline"/>
              <w:tabs>
                <w:tab w:val="left" w:pos="227"/>
                <w:tab w:val="left" w:pos="680"/>
                <w:tab w:val="decimal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A2591F" w14:textId="52AD925D" w:rsidR="00A7260A" w:rsidRPr="00E70058" w:rsidRDefault="007218DF" w:rsidP="00A7260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41F047" w14:textId="77777777" w:rsidR="00A7260A" w:rsidRPr="00670EF6" w:rsidRDefault="00A7260A" w:rsidP="00A7260A">
            <w:pPr>
              <w:pStyle w:val="Bo-Blankline"/>
              <w:tabs>
                <w:tab w:val="left" w:pos="227"/>
                <w:tab w:val="left" w:pos="680"/>
                <w:tab w:val="decimal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DAB8A7E" w14:textId="1D46CC03" w:rsidR="00A7260A" w:rsidRPr="00670EF6" w:rsidRDefault="00A7260A" w:rsidP="00A7260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7260A" w:rsidRPr="003362A8" w14:paraId="1CE976FB" w14:textId="77777777" w:rsidTr="002447FD">
        <w:tc>
          <w:tcPr>
            <w:tcW w:w="4050" w:type="dxa"/>
          </w:tcPr>
          <w:p w14:paraId="0FAE7C5A" w14:textId="77777777" w:rsidR="00A7260A" w:rsidRPr="003F31D9" w:rsidRDefault="00A7260A" w:rsidP="00A7260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E540AB" w14:textId="14199F0A" w:rsidR="00A7260A" w:rsidRPr="003F31D9" w:rsidRDefault="003277A3" w:rsidP="00A7260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  <w:r w:rsidR="00721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</w:tcPr>
          <w:p w14:paraId="7CEEADE5" w14:textId="77777777" w:rsidR="00A7260A" w:rsidRPr="003F31D9" w:rsidRDefault="00A7260A" w:rsidP="00A7260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218DC" w14:textId="2CD9487E" w:rsidR="00A7260A" w:rsidRPr="00670EF6" w:rsidRDefault="003277A3" w:rsidP="00A7260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74</w:t>
            </w:r>
            <w:r w:rsidR="00A7260A" w:rsidRPr="00670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</w:tcPr>
          <w:p w14:paraId="5ED094B3" w14:textId="77777777" w:rsidR="00A7260A" w:rsidRPr="00670EF6" w:rsidRDefault="00A7260A" w:rsidP="00A72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57CB6" w14:textId="6F994096" w:rsidR="00A7260A" w:rsidRPr="00670EF6" w:rsidRDefault="003277A3" w:rsidP="00A7260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  <w:r w:rsidR="00721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</w:tcPr>
          <w:p w14:paraId="38EDF1E3" w14:textId="77777777" w:rsidR="00A7260A" w:rsidRPr="00670EF6" w:rsidRDefault="00A7260A" w:rsidP="00A72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B656BE8" w14:textId="00DED5DD" w:rsidR="00A7260A" w:rsidRPr="00670EF6" w:rsidRDefault="003277A3" w:rsidP="00A7260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74</w:t>
            </w:r>
            <w:r w:rsidR="00A7260A" w:rsidRPr="00670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451</w:t>
            </w:r>
          </w:p>
        </w:tc>
      </w:tr>
    </w:tbl>
    <w:p w14:paraId="3B32FBC8" w14:textId="77777777" w:rsidR="00F95B95" w:rsidRDefault="00F95B95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73B74" w:rsidRPr="00EB7266" w14:paraId="22E43CC3" w14:textId="77777777" w:rsidTr="00BE178C">
        <w:trPr>
          <w:tblHeader/>
        </w:trPr>
        <w:tc>
          <w:tcPr>
            <w:tcW w:w="4050" w:type="dxa"/>
          </w:tcPr>
          <w:p w14:paraId="3815585F" w14:textId="77777777" w:rsidR="00273B74" w:rsidRPr="00255AC3" w:rsidRDefault="00273B74" w:rsidP="00BE178C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5EC11CD" w14:textId="77777777" w:rsidR="00273B74" w:rsidRPr="00EB726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739E6A" w14:textId="77777777" w:rsidR="00273B74" w:rsidRPr="00EB7266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A914A83" w14:textId="77777777" w:rsidR="00273B74" w:rsidRPr="00EB726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3B74" w:rsidRPr="006145CD" w14:paraId="3428AF42" w14:textId="77777777" w:rsidTr="00BE178C">
        <w:trPr>
          <w:tblHeader/>
        </w:trPr>
        <w:tc>
          <w:tcPr>
            <w:tcW w:w="4050" w:type="dxa"/>
          </w:tcPr>
          <w:p w14:paraId="28FBCF05" w14:textId="77777777" w:rsidR="00273B74" w:rsidRPr="004F5468" w:rsidRDefault="00273B74" w:rsidP="00BE178C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41C5E9" w14:textId="3F720822" w:rsidR="00273B74" w:rsidRPr="006145CD" w:rsidRDefault="003277A3" w:rsidP="00BE178C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9526657" w14:textId="77777777" w:rsidR="00273B74" w:rsidRPr="0074447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D0A9E" w14:textId="5F83DC8B" w:rsidR="00273B74" w:rsidRPr="006145CD" w:rsidRDefault="003277A3" w:rsidP="00BE178C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273B74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73B74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FD48B4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B2484" w14:textId="14A767F3" w:rsidR="00273B74" w:rsidRPr="006145CD" w:rsidRDefault="003277A3" w:rsidP="00BE178C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C14B100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706B1" w14:textId="782EEF64" w:rsidR="00273B74" w:rsidRPr="006145CD" w:rsidRDefault="003277A3" w:rsidP="00BE178C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273B74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73B74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73B74" w:rsidRPr="00744476" w14:paraId="5E5C2662" w14:textId="77777777" w:rsidTr="00BE178C">
        <w:trPr>
          <w:tblHeader/>
        </w:trPr>
        <w:tc>
          <w:tcPr>
            <w:tcW w:w="4050" w:type="dxa"/>
          </w:tcPr>
          <w:p w14:paraId="17D85397" w14:textId="77777777" w:rsidR="00273B74" w:rsidRPr="00255AC3" w:rsidRDefault="00273B74" w:rsidP="00BE178C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0B8ED0" w14:textId="3705F51E" w:rsidR="00273B74" w:rsidRPr="00744476" w:rsidRDefault="003277A3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3729BEE" w14:textId="77777777" w:rsidR="00273B74" w:rsidRPr="0074447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D4AF30" w14:textId="6330E9DA" w:rsidR="00273B74" w:rsidRPr="00744476" w:rsidRDefault="003277A3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05180FB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CDEE08" w14:textId="68EC0FA1" w:rsidR="00273B74" w:rsidRPr="00744476" w:rsidRDefault="003277A3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4318260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34BB4" w14:textId="10D86BE9" w:rsidR="00273B74" w:rsidRPr="00744476" w:rsidRDefault="003277A3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273B74" w:rsidRPr="00744476" w14:paraId="5E08F54C" w14:textId="77777777" w:rsidTr="00BE178C">
        <w:trPr>
          <w:tblHeader/>
        </w:trPr>
        <w:tc>
          <w:tcPr>
            <w:tcW w:w="4050" w:type="dxa"/>
          </w:tcPr>
          <w:p w14:paraId="10397052" w14:textId="77777777" w:rsidR="00273B74" w:rsidRPr="00744476" w:rsidRDefault="00273B74" w:rsidP="00BE178C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696B0CA" w14:textId="77777777" w:rsidR="00273B74" w:rsidRPr="0074447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73B74" w14:paraId="3D85BD78" w14:textId="77777777" w:rsidTr="00BE178C">
        <w:tc>
          <w:tcPr>
            <w:tcW w:w="4050" w:type="dxa"/>
          </w:tcPr>
          <w:p w14:paraId="18B73C21" w14:textId="2F068B32" w:rsidR="00273B74" w:rsidRPr="00A27D1E" w:rsidRDefault="00273B74" w:rsidP="00BE17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</w:t>
            </w:r>
            <w:r w:rsidR="001A3C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์ทางการเงิน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488A7775" w14:textId="77777777" w:rsidR="00273B74" w:rsidRPr="0033434F" w:rsidRDefault="00273B74" w:rsidP="00BE178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15A98F" w14:textId="77777777" w:rsidR="00273B74" w:rsidRDefault="00273B74" w:rsidP="00BE178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116958F" w14:textId="77777777" w:rsidR="00273B74" w:rsidRDefault="00273B74" w:rsidP="00BE178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747B27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53673" w14:textId="77777777" w:rsidR="00273B74" w:rsidRPr="0033434F" w:rsidRDefault="00273B74" w:rsidP="00BE178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26A4DB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F3F8D" w14:textId="67D519F6" w:rsidR="00273B74" w:rsidRDefault="00273B74" w:rsidP="00BE178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3B74" w:rsidRPr="0033434F" w14:paraId="6C8BAF8E" w14:textId="77777777" w:rsidTr="00BE178C">
        <w:tc>
          <w:tcPr>
            <w:tcW w:w="4050" w:type="dxa"/>
          </w:tcPr>
          <w:p w14:paraId="4EC275BE" w14:textId="77777777" w:rsidR="00273B74" w:rsidRPr="00302B78" w:rsidRDefault="00273B74" w:rsidP="00BE17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2B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302B7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152BC900" w14:textId="04FC7AC0" w:rsidR="00273B74" w:rsidRPr="0033434F" w:rsidRDefault="003277A3" w:rsidP="00BE178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270" w:type="dxa"/>
          </w:tcPr>
          <w:p w14:paraId="4BCAC9B5" w14:textId="77777777" w:rsidR="00273B74" w:rsidRDefault="00273B74" w:rsidP="00BE178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A9143F" w14:textId="392EEAC7" w:rsidR="00273B74" w:rsidRPr="0033434F" w:rsidRDefault="00273B74" w:rsidP="00273B74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7A9985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0349E" w14:textId="74E09EF8" w:rsidR="00273B74" w:rsidRPr="0033434F" w:rsidRDefault="003277A3" w:rsidP="00BE178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270" w:type="dxa"/>
          </w:tcPr>
          <w:p w14:paraId="41CF7F2B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04E7281" w14:textId="23F77876" w:rsidR="00273B74" w:rsidRPr="0033434F" w:rsidRDefault="00273B74" w:rsidP="00273B74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73B74" w14:paraId="5069944D" w14:textId="77777777" w:rsidTr="00BE178C">
        <w:tc>
          <w:tcPr>
            <w:tcW w:w="4050" w:type="dxa"/>
          </w:tcPr>
          <w:p w14:paraId="45DABB9E" w14:textId="5AAFCC44" w:rsidR="00273B74" w:rsidRPr="00273B74" w:rsidRDefault="00273B74" w:rsidP="00BE178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3B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1A3C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  <w:r w:rsidRPr="00273B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080" w:type="dxa"/>
          </w:tcPr>
          <w:p w14:paraId="735C7EED" w14:textId="77777777" w:rsidR="00273B74" w:rsidRDefault="00273B74" w:rsidP="00BE178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7E44D5" w14:textId="77777777" w:rsidR="00273B74" w:rsidRDefault="00273B74" w:rsidP="00BE178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23673D" w14:textId="77777777" w:rsidR="00273B74" w:rsidRDefault="00273B74" w:rsidP="00BE178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3C4A0E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F1CC14" w14:textId="77777777" w:rsidR="00273B74" w:rsidRDefault="00273B74" w:rsidP="00BE178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2F2908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C45E4DB" w14:textId="77777777" w:rsidR="00273B74" w:rsidRDefault="00273B74" w:rsidP="00BE178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3B74" w14:paraId="0C9A1DE6" w14:textId="77777777" w:rsidTr="00BE178C">
        <w:tc>
          <w:tcPr>
            <w:tcW w:w="4050" w:type="dxa"/>
          </w:tcPr>
          <w:p w14:paraId="7D6B39CB" w14:textId="147CDEFD" w:rsidR="00273B74" w:rsidRPr="00A27D1E" w:rsidRDefault="00273B74" w:rsidP="00BE17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2B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302B7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15950933" w14:textId="32991660" w:rsidR="00273B74" w:rsidRDefault="007218DF" w:rsidP="00273B74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8EA519" w14:textId="77777777" w:rsidR="00273B74" w:rsidRDefault="00273B74" w:rsidP="00BE178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607312" w14:textId="6556B5FB" w:rsidR="00273B74" w:rsidRDefault="003277A3" w:rsidP="00BE178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419</w:t>
            </w:r>
            <w:r w:rsidR="00273B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833</w:t>
            </w:r>
          </w:p>
        </w:tc>
        <w:tc>
          <w:tcPr>
            <w:tcW w:w="270" w:type="dxa"/>
          </w:tcPr>
          <w:p w14:paraId="172B3BDA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A3EA84" w14:textId="38696630" w:rsidR="00273B74" w:rsidRDefault="007218DF" w:rsidP="00273B74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68BF5D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244E6" w14:textId="1CFB0ABD" w:rsidR="00273B74" w:rsidRDefault="003277A3" w:rsidP="00BE178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419</w:t>
            </w:r>
            <w:r w:rsidR="00273B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833</w:t>
            </w:r>
          </w:p>
        </w:tc>
      </w:tr>
    </w:tbl>
    <w:p w14:paraId="11868E1B" w14:textId="77777777" w:rsidR="00273B74" w:rsidRDefault="00273B74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376D0" w:rsidRPr="00EB7266" w14:paraId="67A97FDF" w14:textId="77777777" w:rsidTr="00693925">
        <w:tc>
          <w:tcPr>
            <w:tcW w:w="4050" w:type="dxa"/>
          </w:tcPr>
          <w:p w14:paraId="71CB29FD" w14:textId="7C6D84E4" w:rsidR="00E376D0" w:rsidRPr="00255AC3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A16D3D6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97535" w14:textId="77777777" w:rsidR="00E376D0" w:rsidRPr="00EB726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3A2627F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E43" w:rsidRPr="006145CD" w14:paraId="2A7496A0" w14:textId="77777777" w:rsidTr="00693925">
        <w:tc>
          <w:tcPr>
            <w:tcW w:w="4050" w:type="dxa"/>
          </w:tcPr>
          <w:p w14:paraId="6C9B70C4" w14:textId="77777777" w:rsidR="00BC1E43" w:rsidRPr="004F5468" w:rsidRDefault="00BC1E43" w:rsidP="00BC1E43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1F87B" w14:textId="6C74152C" w:rsidR="00BC1E43" w:rsidRPr="006145CD" w:rsidRDefault="003277A3" w:rsidP="00BC1E4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7E6421A" w14:textId="77777777" w:rsidR="00BC1E43" w:rsidRPr="00744476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2BADC" w14:textId="6AC61DEE" w:rsidR="00BC1E43" w:rsidRPr="006145CD" w:rsidRDefault="003277A3" w:rsidP="00BC1E4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BC1E43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C1E43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D47547A" w14:textId="77777777" w:rsidR="00BC1E43" w:rsidRPr="00BE704B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09BE5" w14:textId="5E1A472F" w:rsidR="00BC1E43" w:rsidRPr="006145CD" w:rsidRDefault="003277A3" w:rsidP="00BC1E4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4E97648" w14:textId="77777777" w:rsidR="00BC1E43" w:rsidRPr="00BE704B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B6B9D0C" w14:textId="211933D5" w:rsidR="00BC1E43" w:rsidRPr="006145CD" w:rsidRDefault="003277A3" w:rsidP="00BC1E4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BC1E43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C1E43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1E43" w:rsidRPr="00744476" w14:paraId="07F12CB9" w14:textId="77777777" w:rsidTr="00693925">
        <w:tc>
          <w:tcPr>
            <w:tcW w:w="4050" w:type="dxa"/>
          </w:tcPr>
          <w:p w14:paraId="55C3339E" w14:textId="77777777" w:rsidR="00BC1E43" w:rsidRPr="00255AC3" w:rsidRDefault="00BC1E43" w:rsidP="00BC1E43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016C8" w14:textId="24B3C90D" w:rsidR="00BC1E43" w:rsidRPr="00744476" w:rsidRDefault="003277A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496BD16" w14:textId="77777777" w:rsidR="00BC1E43" w:rsidRPr="00744476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E0EB4F" w14:textId="637A9765" w:rsidR="00BC1E43" w:rsidRPr="00744476" w:rsidRDefault="003277A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0AFE1E9" w14:textId="77777777" w:rsidR="00BC1E43" w:rsidRPr="00BE704B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67A6191" w14:textId="229AF28B" w:rsidR="00BC1E43" w:rsidRPr="00744476" w:rsidRDefault="003277A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FFDBACF" w14:textId="77777777" w:rsidR="00BC1E43" w:rsidRPr="00BE704B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48DCF" w14:textId="66999296" w:rsidR="00BC1E43" w:rsidRPr="00744476" w:rsidRDefault="003277A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E376D0" w:rsidRPr="00744476" w14:paraId="1D7565A7" w14:textId="77777777" w:rsidTr="00693925">
        <w:tc>
          <w:tcPr>
            <w:tcW w:w="4050" w:type="dxa"/>
          </w:tcPr>
          <w:p w14:paraId="4A4D65AF" w14:textId="77777777" w:rsidR="00E376D0" w:rsidRPr="00744476" w:rsidRDefault="00E376D0" w:rsidP="00E376D0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42D86C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14:paraId="143AB6D9" w14:textId="77777777" w:rsidTr="00693925">
        <w:tc>
          <w:tcPr>
            <w:tcW w:w="4050" w:type="dxa"/>
          </w:tcPr>
          <w:p w14:paraId="3BC976E8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3AE387CF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DEEC2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1D6B28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4BFD5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05A92" w14:textId="77777777" w:rsidR="00E376D0" w:rsidRPr="0033434F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7F672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1A64F3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404F" w:rsidRPr="0033434F" w14:paraId="4833F4B5" w14:textId="77777777" w:rsidTr="00693925">
        <w:tc>
          <w:tcPr>
            <w:tcW w:w="4050" w:type="dxa"/>
          </w:tcPr>
          <w:p w14:paraId="2B8554A9" w14:textId="6BF4E6CD" w:rsidR="004D404F" w:rsidRPr="00302B78" w:rsidRDefault="004D404F" w:rsidP="004D404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2B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302B7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350DA938" w14:textId="0FE161F1" w:rsidR="004D404F" w:rsidRPr="0033434F" w:rsidRDefault="003277A3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70" w:type="dxa"/>
          </w:tcPr>
          <w:p w14:paraId="68218A4E" w14:textId="77777777" w:rsidR="004D404F" w:rsidRDefault="004D404F" w:rsidP="004D40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C3BEAE" w14:textId="2AEEEBE9" w:rsidR="004D404F" w:rsidRPr="0033434F" w:rsidRDefault="003277A3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21</w:t>
            </w:r>
            <w:r w:rsidR="004D40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59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15770C14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72034" w14:textId="768FF225" w:rsidR="004D404F" w:rsidRPr="0033434F" w:rsidRDefault="003277A3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70" w:type="dxa"/>
          </w:tcPr>
          <w:p w14:paraId="793B228F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9C693" w14:textId="7C93ACA9" w:rsidR="004D404F" w:rsidRPr="0033434F" w:rsidRDefault="003277A3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21</w:t>
            </w:r>
            <w:r w:rsidR="004D40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59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</w:p>
        </w:tc>
      </w:tr>
      <w:tr w:rsidR="004D404F" w14:paraId="40B59C1A" w14:textId="77777777" w:rsidTr="00693925">
        <w:tc>
          <w:tcPr>
            <w:tcW w:w="4050" w:type="dxa"/>
          </w:tcPr>
          <w:p w14:paraId="0C3F8E9C" w14:textId="77777777" w:rsidR="004D404F" w:rsidRPr="00A27D1E" w:rsidRDefault="004D404F" w:rsidP="004D404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7D4EBBC1" w14:textId="77777777" w:rsidR="004D404F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85C716" w14:textId="77777777" w:rsidR="004D404F" w:rsidRDefault="004D404F" w:rsidP="004D40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7336717" w14:textId="77777777" w:rsidR="004D404F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6BDDD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AE9F53" w14:textId="77777777" w:rsidR="004D404F" w:rsidRDefault="004D404F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231D66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BC1C7" w14:textId="77777777" w:rsidR="004D404F" w:rsidRDefault="004D404F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404F" w14:paraId="1B0D0FF3" w14:textId="77777777" w:rsidTr="00693925">
        <w:tc>
          <w:tcPr>
            <w:tcW w:w="4050" w:type="dxa"/>
          </w:tcPr>
          <w:p w14:paraId="12325CC1" w14:textId="77777777" w:rsidR="004D404F" w:rsidRPr="00A27D1E" w:rsidRDefault="004D404F" w:rsidP="004D404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11D1149" w14:textId="18A17CD5" w:rsidR="004D404F" w:rsidRDefault="003277A3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70" w:type="dxa"/>
          </w:tcPr>
          <w:p w14:paraId="432CE7B3" w14:textId="77777777" w:rsidR="004D404F" w:rsidRDefault="004D404F" w:rsidP="004D40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C19120" w14:textId="0CAEBB4B" w:rsidR="004D404F" w:rsidRDefault="003277A3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</w:tcPr>
          <w:p w14:paraId="18E93CF6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47605" w14:textId="2DF9878D" w:rsidR="004D404F" w:rsidRDefault="003277A3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70" w:type="dxa"/>
          </w:tcPr>
          <w:p w14:paraId="5FC070AF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FE5BA" w14:textId="546774E8" w:rsidR="004D404F" w:rsidRDefault="003277A3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226</w:t>
            </w:r>
          </w:p>
        </w:tc>
      </w:tr>
      <w:tr w:rsidR="004D404F" w14:paraId="7E054C1F" w14:textId="77777777" w:rsidTr="00693925">
        <w:tc>
          <w:tcPr>
            <w:tcW w:w="4050" w:type="dxa"/>
          </w:tcPr>
          <w:p w14:paraId="5F29AF06" w14:textId="77777777" w:rsidR="004D404F" w:rsidRPr="00C12557" w:rsidRDefault="004D404F" w:rsidP="004D404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D2C5989" w14:textId="16178E46" w:rsidR="004D404F" w:rsidRDefault="003277A3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270" w:type="dxa"/>
          </w:tcPr>
          <w:p w14:paraId="0973CD3E" w14:textId="77777777" w:rsidR="004D404F" w:rsidRDefault="004D404F" w:rsidP="004D404F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95694A" w14:textId="0E3E313B" w:rsidR="004D404F" w:rsidRDefault="003277A3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4D40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10F50457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449E2" w14:textId="132A3748" w:rsidR="004D404F" w:rsidRDefault="003277A3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270" w:type="dxa"/>
          </w:tcPr>
          <w:p w14:paraId="7983397E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1812C" w14:textId="3C2886E0" w:rsidR="004D404F" w:rsidRDefault="003277A3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4D40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665</w:t>
            </w:r>
          </w:p>
        </w:tc>
      </w:tr>
      <w:tr w:rsidR="004D404F" w:rsidRPr="00911ADB" w14:paraId="7E2CB7C5" w14:textId="77777777" w:rsidTr="00693925">
        <w:tc>
          <w:tcPr>
            <w:tcW w:w="4050" w:type="dxa"/>
          </w:tcPr>
          <w:p w14:paraId="69B87FF4" w14:textId="77777777" w:rsidR="004D404F" w:rsidRPr="00A27D1E" w:rsidRDefault="004D404F" w:rsidP="004D404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11B1BE" w14:textId="3FF8D38C" w:rsidR="004D404F" w:rsidRPr="00911ADB" w:rsidRDefault="003277A3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721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FDCBAC3" w14:textId="77777777" w:rsidR="004D404F" w:rsidRPr="00911ADB" w:rsidRDefault="004D404F" w:rsidP="004D40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F5A487" w14:textId="17FFFD0F" w:rsidR="004D404F" w:rsidRPr="00911ADB" w:rsidRDefault="003277A3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23</w:t>
            </w:r>
            <w:r w:rsidR="004D40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27B5B925" w14:textId="77777777" w:rsidR="004D404F" w:rsidRPr="00911AD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8C7BB7" w14:textId="49492829" w:rsidR="004D404F" w:rsidRPr="00911ADB" w:rsidRDefault="003277A3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721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572C299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A01405" w14:textId="424DADE1" w:rsidR="004D404F" w:rsidRPr="00911ADB" w:rsidRDefault="003277A3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23</w:t>
            </w:r>
            <w:r w:rsidR="004D40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  <w:tr w:rsidR="00400CA7" w:rsidRPr="00A27D1E" w14:paraId="17B94D72" w14:textId="77777777" w:rsidTr="00693925">
        <w:tc>
          <w:tcPr>
            <w:tcW w:w="4050" w:type="dxa"/>
          </w:tcPr>
          <w:p w14:paraId="3752733D" w14:textId="62D2D4AF" w:rsidR="00400CA7" w:rsidRPr="00400CA7" w:rsidRDefault="00400CA7" w:rsidP="00400CA7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C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55DB8DE3" w14:textId="0328000A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DF11D5" w14:textId="77777777" w:rsidR="00400CA7" w:rsidRPr="00400CA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</w:tcPr>
          <w:p w14:paraId="7B44C151" w14:textId="3CB8D656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E43" w:rsidRPr="00A27D1E" w14:paraId="313E12EC" w14:textId="77777777" w:rsidTr="00693925">
        <w:tc>
          <w:tcPr>
            <w:tcW w:w="4050" w:type="dxa"/>
          </w:tcPr>
          <w:p w14:paraId="1674DF36" w14:textId="77777777" w:rsidR="00BC1E43" w:rsidRPr="00A7698F" w:rsidRDefault="00BC1E43" w:rsidP="00BC1E4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A3E6E6" w14:textId="2806689C" w:rsidR="00BC1E43" w:rsidRPr="00400CA7" w:rsidRDefault="003277A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6DDB595" w14:textId="77777777" w:rsidR="00BC1E43" w:rsidRPr="00400CA7" w:rsidRDefault="00BC1E43" w:rsidP="00BC1E43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8BFF88" w14:textId="2BF29727" w:rsidR="00BC1E43" w:rsidRPr="00400CA7" w:rsidRDefault="003277A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BC1E43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C1E43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D6B530" w14:textId="77777777" w:rsidR="00BC1E43" w:rsidRPr="00400CA7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AF1AF6F" w14:textId="1314E28C" w:rsidR="00BC1E43" w:rsidRPr="00400CA7" w:rsidRDefault="003277A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4E3E341" w14:textId="77777777" w:rsidR="00BC1E43" w:rsidRPr="00400CA7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5921BB6" w14:textId="2DF57D40" w:rsidR="00BC1E43" w:rsidRPr="00400CA7" w:rsidRDefault="003277A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BC1E43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C1E43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1E43" w:rsidRPr="00A27D1E" w14:paraId="55B84A8B" w14:textId="77777777" w:rsidTr="00693925">
        <w:tc>
          <w:tcPr>
            <w:tcW w:w="4050" w:type="dxa"/>
          </w:tcPr>
          <w:p w14:paraId="4B423EB9" w14:textId="77777777" w:rsidR="00BC1E43" w:rsidRPr="00A7698F" w:rsidRDefault="00BC1E43" w:rsidP="00BC1E4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6D21BD" w14:textId="5F24231E" w:rsidR="00BC1E43" w:rsidRPr="00400CA7" w:rsidRDefault="003277A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0B42408" w14:textId="77777777" w:rsidR="00BC1E43" w:rsidRPr="00400CA7" w:rsidRDefault="00BC1E43" w:rsidP="00BC1E43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D70E9D" w14:textId="358F48E7" w:rsidR="00BC1E43" w:rsidRPr="00400CA7" w:rsidRDefault="003277A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A58705B" w14:textId="77777777" w:rsidR="00BC1E43" w:rsidRPr="00400CA7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DDB2C4D" w14:textId="03F2DDDC" w:rsidR="00BC1E43" w:rsidRPr="00400CA7" w:rsidRDefault="003277A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C3F4642" w14:textId="77777777" w:rsidR="00BC1E43" w:rsidRPr="00400CA7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2774C56" w14:textId="130A7A8D" w:rsidR="00BC1E43" w:rsidRPr="00400CA7" w:rsidRDefault="003277A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E376D0" w:rsidRPr="00A27D1E" w14:paraId="10ED6CF9" w14:textId="77777777" w:rsidTr="00693925">
        <w:tc>
          <w:tcPr>
            <w:tcW w:w="4050" w:type="dxa"/>
          </w:tcPr>
          <w:p w14:paraId="28BD2F12" w14:textId="77777777" w:rsidR="00E376D0" w:rsidRPr="00A7698F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601DFA5" w14:textId="39AB8EA1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A27D1E" w14:paraId="1560CF37" w14:textId="77777777" w:rsidTr="00693925">
        <w:tc>
          <w:tcPr>
            <w:tcW w:w="4050" w:type="dxa"/>
          </w:tcPr>
          <w:p w14:paraId="08454846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</w:tcPr>
          <w:p w14:paraId="64F267BD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82B459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4D8962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9C4047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5ACF29" w14:textId="77777777" w:rsidR="00E376D0" w:rsidRPr="0033434F" w:rsidRDefault="00E376D0" w:rsidP="00E376D0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CA6343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ED57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ECE" w:rsidRPr="00A27D1E" w14:paraId="79902A69" w14:textId="77777777" w:rsidTr="00693925">
        <w:tc>
          <w:tcPr>
            <w:tcW w:w="4050" w:type="dxa"/>
          </w:tcPr>
          <w:p w14:paraId="3DFA2A4D" w14:textId="10E98C94" w:rsidR="004F0ECE" w:rsidRPr="00456205" w:rsidRDefault="004F0ECE" w:rsidP="004F0E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5620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45620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4135A417" w14:textId="0AC5667F" w:rsidR="004F0ECE" w:rsidRPr="0033434F" w:rsidRDefault="003277A3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270" w:type="dxa"/>
          </w:tcPr>
          <w:p w14:paraId="41E4D136" w14:textId="77777777" w:rsidR="004F0ECE" w:rsidRDefault="004F0ECE" w:rsidP="004F0EC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3AC9B5" w14:textId="143E1BB9" w:rsidR="004F0ECE" w:rsidRPr="0033434F" w:rsidRDefault="003277A3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159</w:t>
            </w:r>
            <w:r w:rsidR="004F0E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695</w:t>
            </w:r>
          </w:p>
        </w:tc>
        <w:tc>
          <w:tcPr>
            <w:tcW w:w="270" w:type="dxa"/>
          </w:tcPr>
          <w:p w14:paraId="2458C400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40406" w14:textId="60AF6AC8" w:rsidR="004F0ECE" w:rsidRPr="0033434F" w:rsidRDefault="003277A3" w:rsidP="004F0ECE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270" w:type="dxa"/>
          </w:tcPr>
          <w:p w14:paraId="23FB4AB9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A6E6E73" w14:textId="4125A4AE" w:rsidR="004F0ECE" w:rsidRPr="0033434F" w:rsidRDefault="003277A3" w:rsidP="004F0EC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159</w:t>
            </w:r>
            <w:r w:rsidR="004F0E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695</w:t>
            </w:r>
          </w:p>
        </w:tc>
      </w:tr>
      <w:tr w:rsidR="004F0ECE" w:rsidRPr="00A27D1E" w14:paraId="1BDAE62E" w14:textId="77777777" w:rsidTr="00693925">
        <w:tc>
          <w:tcPr>
            <w:tcW w:w="4050" w:type="dxa"/>
          </w:tcPr>
          <w:p w14:paraId="2AB7E912" w14:textId="77777777" w:rsidR="004F0ECE" w:rsidRPr="00522E6A" w:rsidRDefault="004F0ECE" w:rsidP="004F0E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C7512CE" w14:textId="77777777" w:rsidR="004F0ECE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5F5CAC" w14:textId="77777777" w:rsidR="004F0ECE" w:rsidRDefault="004F0ECE" w:rsidP="004F0EC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732BCA" w14:textId="77777777" w:rsidR="004F0ECE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63E783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53B46" w14:textId="77777777" w:rsidR="004F0ECE" w:rsidRDefault="004F0ECE" w:rsidP="004F0ECE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AFA621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4FC96" w14:textId="77777777" w:rsidR="004F0ECE" w:rsidRDefault="004F0ECE" w:rsidP="004F0EC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ECE" w:rsidRPr="00A27D1E" w14:paraId="0ECEA160" w14:textId="77777777" w:rsidTr="00693925">
        <w:tc>
          <w:tcPr>
            <w:tcW w:w="4050" w:type="dxa"/>
          </w:tcPr>
          <w:p w14:paraId="37BD2477" w14:textId="77777777" w:rsidR="004F0ECE" w:rsidRPr="00C12557" w:rsidRDefault="004F0ECE" w:rsidP="004F0E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6E2CB415" w14:textId="7BD38C9E" w:rsidR="004F0ECE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00E973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0" w:type="dxa"/>
          </w:tcPr>
          <w:p w14:paraId="44057513" w14:textId="77777777" w:rsidR="004F0ECE" w:rsidRDefault="004F0ECE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694607" w14:textId="03B4CF8D" w:rsidR="004F0ECE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</w:tcPr>
          <w:p w14:paraId="01B03225" w14:textId="77777777" w:rsidR="004F0ECE" w:rsidRPr="007944F1" w:rsidRDefault="004F0ECE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F806060" w14:textId="4174CEE7" w:rsidR="004F0ECE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00E973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0" w:type="dxa"/>
          </w:tcPr>
          <w:p w14:paraId="5AFE1FC9" w14:textId="77777777" w:rsidR="004F0ECE" w:rsidRPr="007944F1" w:rsidRDefault="004F0ECE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2165BDA" w14:textId="5855959E" w:rsidR="004F0ECE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88</w:t>
            </w:r>
          </w:p>
        </w:tc>
      </w:tr>
      <w:tr w:rsidR="007944F1" w:rsidRPr="00A27D1E" w14:paraId="63D921C4" w14:textId="77777777" w:rsidTr="00693925">
        <w:tc>
          <w:tcPr>
            <w:tcW w:w="4050" w:type="dxa"/>
          </w:tcPr>
          <w:p w14:paraId="281197EC" w14:textId="77777777" w:rsidR="007944F1" w:rsidRPr="00C12557" w:rsidRDefault="007944F1" w:rsidP="007944F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45FE0D7A" w14:textId="15F66A59" w:rsidR="007944F1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E57EBDE" w14:textId="77777777" w:rsidR="007944F1" w:rsidRDefault="007944F1" w:rsidP="007944F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E0088BA" w14:textId="0C9AFA8B" w:rsidR="007944F1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19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254</w:t>
            </w:r>
          </w:p>
        </w:tc>
        <w:tc>
          <w:tcPr>
            <w:tcW w:w="270" w:type="dxa"/>
          </w:tcPr>
          <w:p w14:paraId="058A22B0" w14:textId="77777777" w:rsidR="007944F1" w:rsidRPr="00BE704B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F61689F" w14:textId="0BE5E27B" w:rsidR="007944F1" w:rsidRDefault="003277A3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6F75574" w14:textId="77777777" w:rsidR="007944F1" w:rsidRPr="00BE704B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63E1A" w14:textId="485C839A" w:rsidR="007944F1" w:rsidRDefault="003277A3" w:rsidP="007944F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19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254</w:t>
            </w:r>
          </w:p>
        </w:tc>
      </w:tr>
      <w:tr w:rsidR="007944F1" w:rsidRPr="00A27D1E" w14:paraId="6C167F4C" w14:textId="77777777" w:rsidTr="00693925">
        <w:tc>
          <w:tcPr>
            <w:tcW w:w="4050" w:type="dxa"/>
          </w:tcPr>
          <w:p w14:paraId="1D1D9E59" w14:textId="77777777" w:rsidR="007944F1" w:rsidRPr="00C12557" w:rsidRDefault="007944F1" w:rsidP="007944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14507BF3" w14:textId="2569D415" w:rsidR="007944F1" w:rsidRPr="00B66F7B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70" w:type="dxa"/>
          </w:tcPr>
          <w:p w14:paraId="6EAFD4EB" w14:textId="77777777" w:rsidR="007944F1" w:rsidRDefault="007944F1" w:rsidP="007944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882BB0" w14:textId="7C139365" w:rsidR="007944F1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</w:tcPr>
          <w:p w14:paraId="0500E392" w14:textId="77777777" w:rsidR="007944F1" w:rsidRPr="00BE704B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70958" w14:textId="2ACC6539" w:rsidR="007944F1" w:rsidRPr="00B66F7B" w:rsidRDefault="003277A3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70" w:type="dxa"/>
          </w:tcPr>
          <w:p w14:paraId="0A9E3C61" w14:textId="77777777" w:rsidR="007944F1" w:rsidRPr="00BE704B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F0CAF" w14:textId="7730B70B" w:rsidR="007944F1" w:rsidRDefault="003277A3" w:rsidP="007944F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92</w:t>
            </w:r>
          </w:p>
        </w:tc>
      </w:tr>
      <w:tr w:rsidR="007944F1" w:rsidRPr="00A27D1E" w14:paraId="2E1F1926" w14:textId="77777777" w:rsidTr="00693925">
        <w:tc>
          <w:tcPr>
            <w:tcW w:w="4050" w:type="dxa"/>
          </w:tcPr>
          <w:p w14:paraId="65AD45CB" w14:textId="18FFF721" w:rsidR="007944F1" w:rsidRPr="00C12557" w:rsidRDefault="007944F1" w:rsidP="007944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5402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080" w:type="dxa"/>
          </w:tcPr>
          <w:p w14:paraId="435B6891" w14:textId="4295B941" w:rsidR="007944F1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0" w:type="dxa"/>
          </w:tcPr>
          <w:p w14:paraId="24C76B21" w14:textId="77777777" w:rsidR="007944F1" w:rsidRDefault="007944F1" w:rsidP="007944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658C69" w14:textId="31CAEBFA" w:rsidR="007944F1" w:rsidRPr="006145CD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7FC84D31" w14:textId="77777777" w:rsidR="007944F1" w:rsidRPr="00125D26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24641B8" w14:textId="2655FF01" w:rsidR="007944F1" w:rsidRDefault="003277A3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218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0" w:type="dxa"/>
          </w:tcPr>
          <w:p w14:paraId="1C53FF7F" w14:textId="77777777" w:rsidR="007944F1" w:rsidRPr="00125D26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D7D61D5" w14:textId="2DAF1FA4" w:rsidR="007944F1" w:rsidRPr="006145CD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27</w:t>
            </w:r>
          </w:p>
        </w:tc>
      </w:tr>
      <w:tr w:rsidR="007944F1" w:rsidRPr="00A27D1E" w14:paraId="5530F1F8" w14:textId="77777777" w:rsidTr="00693925">
        <w:tc>
          <w:tcPr>
            <w:tcW w:w="4050" w:type="dxa"/>
          </w:tcPr>
          <w:p w14:paraId="74DBA1B0" w14:textId="29BC3C94" w:rsidR="007944F1" w:rsidRPr="00207016" w:rsidRDefault="007944F1" w:rsidP="007944F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</w:tcPr>
          <w:p w14:paraId="28D6CC48" w14:textId="2E5D5632" w:rsidR="007944F1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</w:tcPr>
          <w:p w14:paraId="5367BCFF" w14:textId="77777777" w:rsidR="007944F1" w:rsidRDefault="007944F1" w:rsidP="007944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CA707B" w14:textId="2EF8943A" w:rsidR="007944F1" w:rsidRPr="0050060F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A4A0376" w14:textId="77777777" w:rsidR="007944F1" w:rsidRPr="00125D26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473AB79" w14:textId="6B878CBD" w:rsidR="007944F1" w:rsidRDefault="003277A3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</w:tcPr>
          <w:p w14:paraId="5486001F" w14:textId="77777777" w:rsidR="007944F1" w:rsidRPr="00125D26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3BF83D3" w14:textId="7534663B" w:rsidR="007944F1" w:rsidRPr="0050060F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</w:p>
        </w:tc>
      </w:tr>
      <w:tr w:rsidR="007944F1" w:rsidRPr="00A27D1E" w14:paraId="781F7E96" w14:textId="77777777" w:rsidTr="00693925">
        <w:tc>
          <w:tcPr>
            <w:tcW w:w="4050" w:type="dxa"/>
          </w:tcPr>
          <w:p w14:paraId="51D548E8" w14:textId="356CB15D" w:rsidR="007944F1" w:rsidRDefault="007944F1" w:rsidP="007944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มาสเตอร์ อาชีพ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</w:tcPr>
          <w:p w14:paraId="7E5ABBED" w14:textId="180B242C" w:rsidR="007944F1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79E87685" w14:textId="77777777" w:rsidR="007944F1" w:rsidRDefault="007944F1" w:rsidP="007944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17BD3B" w14:textId="029E0ACE" w:rsidR="007944F1" w:rsidRPr="0050060F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674</w:t>
            </w:r>
          </w:p>
        </w:tc>
        <w:tc>
          <w:tcPr>
            <w:tcW w:w="270" w:type="dxa"/>
          </w:tcPr>
          <w:p w14:paraId="37C37672" w14:textId="77777777" w:rsidR="007944F1" w:rsidRPr="00125D26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A3D079" w14:textId="4608D2DB" w:rsidR="007944F1" w:rsidRDefault="003277A3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0781A2BA" w14:textId="77777777" w:rsidR="007944F1" w:rsidRPr="00125D26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34C7B36" w14:textId="249A8105" w:rsidR="007944F1" w:rsidRPr="0050060F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674</w:t>
            </w:r>
          </w:p>
        </w:tc>
      </w:tr>
      <w:tr w:rsidR="00420837" w:rsidRPr="00A27D1E" w14:paraId="456189C8" w14:textId="77777777" w:rsidTr="00693925">
        <w:tc>
          <w:tcPr>
            <w:tcW w:w="4050" w:type="dxa"/>
          </w:tcPr>
          <w:p w14:paraId="5276AE86" w14:textId="07EFB0AD" w:rsidR="00420837" w:rsidRDefault="00420837" w:rsidP="007944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</w:tcPr>
          <w:p w14:paraId="2E122FC2" w14:textId="00C7934D" w:rsidR="00420837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14:paraId="0ABF0098" w14:textId="77777777" w:rsidR="00420837" w:rsidRDefault="00420837" w:rsidP="007944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8675E6" w14:textId="4E5E0230" w:rsidR="00420837" w:rsidRDefault="00420837" w:rsidP="006533DE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65D89D" w14:textId="77777777" w:rsidR="00420837" w:rsidRPr="00125D26" w:rsidRDefault="00420837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733D3A1" w14:textId="2D534007" w:rsidR="00420837" w:rsidRDefault="003277A3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14:paraId="5A4AA419" w14:textId="77777777" w:rsidR="00420837" w:rsidRPr="00125D26" w:rsidRDefault="00420837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C864066" w14:textId="52CD695D" w:rsidR="00420837" w:rsidRDefault="00420837" w:rsidP="006533DE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44F1" w:rsidRPr="00A27D1E" w14:paraId="24EB8B2F" w14:textId="77777777" w:rsidTr="00693925">
        <w:tc>
          <w:tcPr>
            <w:tcW w:w="4050" w:type="dxa"/>
            <w:vAlign w:val="bottom"/>
          </w:tcPr>
          <w:p w14:paraId="7A148870" w14:textId="77777777" w:rsidR="007944F1" w:rsidRPr="00AD37E5" w:rsidRDefault="007944F1" w:rsidP="007944F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C33564" w14:textId="7CBE8EFF" w:rsidR="007944F1" w:rsidRPr="00BD09F7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</w:t>
            </w:r>
            <w:r w:rsidR="00721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BE3E4D0" w14:textId="77777777" w:rsidR="007944F1" w:rsidRPr="00BD09F7" w:rsidRDefault="007944F1" w:rsidP="007944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CDF533" w14:textId="28FA28F5" w:rsidR="007944F1" w:rsidRPr="00BD09F7" w:rsidRDefault="003277A3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179</w:t>
            </w:r>
            <w:r w:rsidR="007944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86</w:t>
            </w:r>
            <w:r w:rsidR="00E97392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8449194" w14:textId="77777777" w:rsidR="007944F1" w:rsidRPr="00BD09F7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918B65" w14:textId="0A0D18D4" w:rsidR="007944F1" w:rsidRPr="00BD09F7" w:rsidRDefault="003277A3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</w:t>
            </w:r>
            <w:r w:rsidR="00721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F9D771B" w14:textId="77777777" w:rsidR="007944F1" w:rsidRPr="00BD09F7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EF49B6" w14:textId="0A340DAA" w:rsidR="007944F1" w:rsidRPr="00BD09F7" w:rsidRDefault="003277A3" w:rsidP="007944F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179</w:t>
            </w:r>
            <w:r w:rsidR="007944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86</w:t>
            </w:r>
            <w:r w:rsidR="00E97392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582A7197" w14:textId="1AC0D400" w:rsidR="00717239" w:rsidRDefault="00717239">
      <w:bookmarkStart w:id="0" w:name="_Hlk133926928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276FB" w:rsidRPr="000E72B7" w14:paraId="76DEDCDD" w14:textId="77777777">
        <w:tc>
          <w:tcPr>
            <w:tcW w:w="4050" w:type="dxa"/>
          </w:tcPr>
          <w:p w14:paraId="00B1E17A" w14:textId="3462D32C" w:rsidR="000276FB" w:rsidRPr="00255AC3" w:rsidRDefault="000276FB" w:rsidP="000276F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323AA69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D549D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B3E181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C12811" w:rsidRPr="000E72B7" w14:paraId="5E934D15" w14:textId="77777777">
        <w:tc>
          <w:tcPr>
            <w:tcW w:w="4050" w:type="dxa"/>
          </w:tcPr>
          <w:p w14:paraId="5ECC03AB" w14:textId="77777777" w:rsidR="00C12811" w:rsidRPr="004F5468" w:rsidRDefault="00C12811" w:rsidP="00C12811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B59ADA" w14:textId="48D3DE0B" w:rsidR="00C12811" w:rsidRPr="006145CD" w:rsidRDefault="003277A3" w:rsidP="00C12811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9026DF7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19596" w14:textId="08265518" w:rsidR="00C12811" w:rsidRPr="006145CD" w:rsidRDefault="003277A3" w:rsidP="00C12811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C12811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12811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8149B40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48E31" w14:textId="50E0BC0B" w:rsidR="00C12811" w:rsidRPr="006145CD" w:rsidRDefault="003277A3" w:rsidP="00C12811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31F9A28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9DEC1" w14:textId="1E227CAC" w:rsidR="00C12811" w:rsidRPr="006145CD" w:rsidRDefault="003277A3" w:rsidP="00C12811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C12811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12811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12811" w:rsidRPr="000E72B7" w14:paraId="001F821A" w14:textId="77777777">
        <w:tc>
          <w:tcPr>
            <w:tcW w:w="4050" w:type="dxa"/>
          </w:tcPr>
          <w:p w14:paraId="5400F698" w14:textId="77777777" w:rsidR="00C12811" w:rsidRPr="00255AC3" w:rsidRDefault="00C12811" w:rsidP="00C12811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10880" w14:textId="7B7FA7D5" w:rsidR="00C12811" w:rsidRPr="000E72B7" w:rsidRDefault="003277A3" w:rsidP="00C12811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6AFE3D3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400E0" w14:textId="6FA93595" w:rsidR="00C12811" w:rsidRPr="000E72B7" w:rsidRDefault="003277A3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E626883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0734F" w14:textId="704F4CBD" w:rsidR="00C12811" w:rsidRPr="000E72B7" w:rsidRDefault="003277A3" w:rsidP="00C12811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9647225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C41E" w14:textId="5440DF37" w:rsidR="00C12811" w:rsidRPr="000E72B7" w:rsidRDefault="003277A3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0276FB" w:rsidRPr="000E72B7" w14:paraId="043134E4" w14:textId="77777777">
        <w:tc>
          <w:tcPr>
            <w:tcW w:w="4050" w:type="dxa"/>
          </w:tcPr>
          <w:p w14:paraId="53CED2B2" w14:textId="77777777" w:rsidR="000276FB" w:rsidRPr="000E72B7" w:rsidRDefault="000276FB" w:rsidP="000276F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75D9CC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76FB" w:rsidRPr="000E72B7" w14:paraId="0730BACA" w14:textId="77777777">
        <w:tc>
          <w:tcPr>
            <w:tcW w:w="4050" w:type="dxa"/>
          </w:tcPr>
          <w:p w14:paraId="6EC6B0C5" w14:textId="77777777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</w:tcPr>
          <w:p w14:paraId="57785A45" w14:textId="555DEB1C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2BE7B4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64A7AE" w14:textId="77777777" w:rsidR="000276FB" w:rsidRPr="000E72B7" w:rsidRDefault="000276FB" w:rsidP="000276F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817608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9F71D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9BDB9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01FCC" w14:textId="77777777" w:rsidR="000276FB" w:rsidRPr="000E72B7" w:rsidRDefault="000276FB" w:rsidP="000276F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6FB" w:rsidRPr="000E72B7" w14:paraId="0B34DC79" w14:textId="77777777">
        <w:tc>
          <w:tcPr>
            <w:tcW w:w="4050" w:type="dxa"/>
          </w:tcPr>
          <w:p w14:paraId="737A9D83" w14:textId="77777777" w:rsidR="000276FB" w:rsidRPr="000E72B7" w:rsidRDefault="000276FB" w:rsidP="000276FB">
            <w:pPr>
              <w:spacing w:line="240" w:lineRule="atLeast"/>
              <w:ind w:left="156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14:paraId="41F9AB64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30FE76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9EB442" w14:textId="77777777" w:rsidR="000276FB" w:rsidRPr="000E72B7" w:rsidRDefault="000276FB" w:rsidP="000276F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61513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37695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9158F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CEA4A" w14:textId="77777777" w:rsidR="000276FB" w:rsidRPr="000E72B7" w:rsidRDefault="000276FB" w:rsidP="000276F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320F" w:rsidRPr="000E72B7" w14:paraId="75CE1ADC" w14:textId="77777777" w:rsidTr="00995666">
        <w:tc>
          <w:tcPr>
            <w:tcW w:w="4050" w:type="dxa"/>
          </w:tcPr>
          <w:p w14:paraId="05FABB4B" w14:textId="71696C3C" w:rsidR="0038320F" w:rsidRPr="009B1860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8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9B1860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7EEFDB99" w14:textId="0967DE47" w:rsidR="0038320F" w:rsidRPr="000E72B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721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270" w:type="dxa"/>
          </w:tcPr>
          <w:p w14:paraId="52C874FE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3D0A37" w14:textId="6F0DB513" w:rsidR="0038320F" w:rsidRPr="000E72B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26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3BDC6EF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5887A" w14:textId="1B59C3FA" w:rsidR="0038320F" w:rsidRPr="001059AC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721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270" w:type="dxa"/>
          </w:tcPr>
          <w:p w14:paraId="07D19F5E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B941F" w14:textId="13EF774D" w:rsidR="0038320F" w:rsidRPr="000E72B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26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</w:t>
            </w:r>
          </w:p>
        </w:tc>
      </w:tr>
      <w:tr w:rsidR="0038320F" w:rsidRPr="000E72B7" w14:paraId="395F0A27" w14:textId="77777777" w:rsidTr="00995666">
        <w:tc>
          <w:tcPr>
            <w:tcW w:w="4050" w:type="dxa"/>
          </w:tcPr>
          <w:p w14:paraId="7EE97390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D034F13" w14:textId="77777777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FD7E2B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DE1189" w14:textId="77777777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538D69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4CA6A" w14:textId="77777777" w:rsidR="0038320F" w:rsidRPr="001059A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B6131C" w14:textId="77777777" w:rsidR="0038320F" w:rsidRPr="000056FC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E167" w14:textId="77777777" w:rsidR="0038320F" w:rsidRPr="000056F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320F" w:rsidRPr="000E72B7" w14:paraId="7C7D8583" w14:textId="77777777" w:rsidTr="00721E03">
        <w:tc>
          <w:tcPr>
            <w:tcW w:w="4050" w:type="dxa"/>
          </w:tcPr>
          <w:p w14:paraId="0E155CED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649AB302" w14:textId="58E49E9F" w:rsidR="0038320F" w:rsidRPr="007218DF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7218DF" w:rsidRPr="007218D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944</w:t>
            </w:r>
          </w:p>
        </w:tc>
        <w:tc>
          <w:tcPr>
            <w:tcW w:w="270" w:type="dxa"/>
          </w:tcPr>
          <w:p w14:paraId="1DD2356F" w14:textId="77777777" w:rsidR="0038320F" w:rsidRPr="000E72B7" w:rsidRDefault="0038320F" w:rsidP="0038320F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58B7C5" w14:textId="49240B11" w:rsidR="0038320F" w:rsidRPr="000E72B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A8ECF3D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B14CB9" w14:textId="634A1E93" w:rsidR="0038320F" w:rsidRPr="00CC0A3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7218DF" w:rsidRPr="00CC0A37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944</w:t>
            </w:r>
          </w:p>
        </w:tc>
        <w:tc>
          <w:tcPr>
            <w:tcW w:w="270" w:type="dxa"/>
          </w:tcPr>
          <w:p w14:paraId="53D92EE5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8F14A" w14:textId="77A25735" w:rsidR="0038320F" w:rsidRPr="000E72B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</w:p>
        </w:tc>
      </w:tr>
      <w:tr w:rsidR="0038320F" w:rsidRPr="000E72B7" w14:paraId="4E43D5BA" w14:textId="77777777" w:rsidTr="00721E03">
        <w:tc>
          <w:tcPr>
            <w:tcW w:w="4050" w:type="dxa"/>
          </w:tcPr>
          <w:p w14:paraId="7677E66D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70CFDCE7" w14:textId="2AC7C93B" w:rsidR="0038320F" w:rsidRPr="007218DF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</w:t>
            </w:r>
            <w:r w:rsidR="007218DF" w:rsidRPr="007218D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</w:tcPr>
          <w:p w14:paraId="715A8D1D" w14:textId="77777777" w:rsidR="0038320F" w:rsidRPr="000E72B7" w:rsidRDefault="0038320F" w:rsidP="0038320F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E493D6" w14:textId="6DE7A338" w:rsidR="0038320F" w:rsidRPr="000E72B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</w:tcPr>
          <w:p w14:paraId="11084DCA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9CF815" w14:textId="34729047" w:rsidR="0038320F" w:rsidRPr="00CC0A3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</w:t>
            </w:r>
            <w:r w:rsidR="007218DF" w:rsidRPr="00CC0A37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</w:tcPr>
          <w:p w14:paraId="4EE5EBDC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63388" w14:textId="05B3AC8D" w:rsidR="0038320F" w:rsidRPr="000E72B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423</w:t>
            </w:r>
          </w:p>
        </w:tc>
      </w:tr>
      <w:tr w:rsidR="0038320F" w:rsidRPr="000E72B7" w14:paraId="1ABA410C" w14:textId="77777777" w:rsidTr="00721E03">
        <w:tc>
          <w:tcPr>
            <w:tcW w:w="4050" w:type="dxa"/>
          </w:tcPr>
          <w:p w14:paraId="1B6B1AF0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</w:tcPr>
          <w:p w14:paraId="76F51EE8" w14:textId="37C975CB" w:rsidR="007944F1" w:rsidRPr="007218DF" w:rsidRDefault="003277A3" w:rsidP="007218D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7218DF" w:rsidRPr="007218D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</w:tcPr>
          <w:p w14:paraId="34AFB38D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87F912" w14:textId="00217B7B" w:rsidR="0038320F" w:rsidRPr="000E72B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226B0101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12588E" w14:textId="39623D45" w:rsidR="0038320F" w:rsidRPr="00CC0A37" w:rsidRDefault="003277A3" w:rsidP="00CC0A3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CC0A37" w:rsidRPr="00CC0A37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</w:tcPr>
          <w:p w14:paraId="20DC2D95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D797B" w14:textId="28D7E27A" w:rsidR="0038320F" w:rsidRPr="000E72B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653</w:t>
            </w:r>
          </w:p>
        </w:tc>
      </w:tr>
      <w:tr w:rsidR="007944F1" w:rsidRPr="000E72B7" w14:paraId="0693086A" w14:textId="77777777" w:rsidTr="00721E03">
        <w:tc>
          <w:tcPr>
            <w:tcW w:w="4050" w:type="dxa"/>
          </w:tcPr>
          <w:p w14:paraId="1F289B99" w14:textId="19CA34A1" w:rsidR="007944F1" w:rsidRPr="000E72B7" w:rsidRDefault="007944F1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</w:tcPr>
          <w:p w14:paraId="73E61093" w14:textId="22AF43D1" w:rsidR="007944F1" w:rsidRPr="007218DF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</w:tcPr>
          <w:p w14:paraId="5C16C8FE" w14:textId="77777777" w:rsidR="007944F1" w:rsidRPr="000E72B7" w:rsidRDefault="007944F1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129A032" w14:textId="63010822" w:rsidR="007944F1" w:rsidRPr="004B5D87" w:rsidRDefault="007944F1" w:rsidP="004B5D87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D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4F39BE4" w14:textId="77777777" w:rsidR="007944F1" w:rsidRPr="000E72B7" w:rsidRDefault="007944F1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B0723C" w14:textId="23600542" w:rsidR="007944F1" w:rsidRPr="00CC0A3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</w:tcPr>
          <w:p w14:paraId="3C1B6407" w14:textId="77777777" w:rsidR="007944F1" w:rsidRPr="000E72B7" w:rsidRDefault="007944F1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D940AE" w14:textId="6105CB4E" w:rsidR="007944F1" w:rsidRPr="004B5D87" w:rsidRDefault="004B5D87" w:rsidP="004B5D87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8320F" w:rsidRPr="000E72B7" w14:paraId="14E6A07D" w14:textId="77777777" w:rsidTr="00721E03">
        <w:tc>
          <w:tcPr>
            <w:tcW w:w="4050" w:type="dxa"/>
          </w:tcPr>
          <w:p w14:paraId="765E2945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</w:tcPr>
          <w:p w14:paraId="156239F3" w14:textId="7968C7A9" w:rsidR="0038320F" w:rsidRPr="007218DF" w:rsidRDefault="003277A3" w:rsidP="007218D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7218DF" w:rsidRPr="007218D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</w:tcPr>
          <w:p w14:paraId="7455D8BF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C68FD71" w14:textId="25FF601C" w:rsidR="0038320F" w:rsidRPr="000E72B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02CF9AD1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2F154" w14:textId="4E9FB031" w:rsidR="0038320F" w:rsidRPr="00CC0A37" w:rsidRDefault="003277A3" w:rsidP="00CC0A3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CC0A37" w:rsidRPr="00CC0A37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</w:tcPr>
          <w:p w14:paraId="61A12691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16D9A" w14:textId="771E441F" w:rsidR="0038320F" w:rsidRPr="000E72B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653</w:t>
            </w:r>
          </w:p>
        </w:tc>
      </w:tr>
      <w:tr w:rsidR="0038320F" w:rsidRPr="000E72B7" w14:paraId="1AC70FFF" w14:textId="77777777" w:rsidTr="00721E03">
        <w:tc>
          <w:tcPr>
            <w:tcW w:w="4050" w:type="dxa"/>
          </w:tcPr>
          <w:p w14:paraId="6EA7927B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</w:tcPr>
          <w:p w14:paraId="2DAB65EE" w14:textId="3EA73C75" w:rsidR="0038320F" w:rsidRPr="007218DF" w:rsidRDefault="003277A3" w:rsidP="007218D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7218DF" w:rsidRPr="007218D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3722F02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822781" w14:textId="622EF572" w:rsidR="0038320F" w:rsidRPr="000E72B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958</w:t>
            </w:r>
          </w:p>
        </w:tc>
        <w:tc>
          <w:tcPr>
            <w:tcW w:w="270" w:type="dxa"/>
          </w:tcPr>
          <w:p w14:paraId="12328085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791D26" w14:textId="6629C20B" w:rsidR="0038320F" w:rsidRPr="00CC0A37" w:rsidRDefault="003277A3" w:rsidP="00CC0A3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CC0A37" w:rsidRPr="00CC0A37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F60026F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A4F0B" w14:textId="753807E0" w:rsidR="0038320F" w:rsidRPr="000E72B7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958</w:t>
            </w:r>
          </w:p>
        </w:tc>
      </w:tr>
      <w:tr w:rsidR="0038320F" w:rsidRPr="000E72B7" w14:paraId="66017517" w14:textId="77777777" w:rsidTr="00995666">
        <w:tc>
          <w:tcPr>
            <w:tcW w:w="4050" w:type="dxa"/>
            <w:vAlign w:val="bottom"/>
          </w:tcPr>
          <w:p w14:paraId="61BD698D" w14:textId="345DF4D7" w:rsidR="0038320F" w:rsidRPr="000E72B7" w:rsidRDefault="0038320F" w:rsidP="0038320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87293E" w14:textId="5F96352E" w:rsidR="0038320F" w:rsidRPr="000056FC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721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6E45F79A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38C51C" w14:textId="5E5301B8" w:rsidR="0038320F" w:rsidRPr="00125D26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35</w:t>
            </w:r>
            <w:r w:rsidR="00383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93</w:t>
            </w:r>
          </w:p>
        </w:tc>
        <w:tc>
          <w:tcPr>
            <w:tcW w:w="270" w:type="dxa"/>
          </w:tcPr>
          <w:p w14:paraId="55EE87E1" w14:textId="77777777" w:rsidR="0038320F" w:rsidRPr="00125D26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DFB23B" w14:textId="101A40FD" w:rsidR="0038320F" w:rsidRPr="001059AC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CC0A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32C56610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94B7A" w14:textId="4774DBF2" w:rsidR="0038320F" w:rsidRPr="00125D26" w:rsidRDefault="003277A3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35</w:t>
            </w:r>
            <w:r w:rsidR="00383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93</w:t>
            </w:r>
          </w:p>
        </w:tc>
      </w:tr>
    </w:tbl>
    <w:p w14:paraId="25738D38" w14:textId="77777777" w:rsidR="00693925" w:rsidRDefault="00693925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E72B7" w14:paraId="23BC8422" w14:textId="77777777">
        <w:tc>
          <w:tcPr>
            <w:tcW w:w="4050" w:type="dxa"/>
          </w:tcPr>
          <w:p w14:paraId="7865D514" w14:textId="612A0E4D" w:rsidR="00B30BC4" w:rsidRPr="00255AC3" w:rsidRDefault="0045579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="00B30BC4"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5AC5F1E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C9EFAA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DFC5102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7668" w:rsidRPr="006145CD" w14:paraId="0AECF08C" w14:textId="77777777">
        <w:tc>
          <w:tcPr>
            <w:tcW w:w="4050" w:type="dxa"/>
          </w:tcPr>
          <w:p w14:paraId="1225CDFE" w14:textId="77777777" w:rsidR="00FD7668" w:rsidRPr="004F5468" w:rsidRDefault="00FD7668" w:rsidP="00FD7668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5C413F" w14:textId="0A9906FB" w:rsidR="00FD7668" w:rsidRPr="006145CD" w:rsidRDefault="003277A3" w:rsidP="00FD7668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13FDBAA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AD111" w14:textId="2DF4C2D9" w:rsidR="00FD7668" w:rsidRPr="006145CD" w:rsidRDefault="003277A3" w:rsidP="00FD7668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FD7668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D7668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933784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5A197" w14:textId="39906EB0" w:rsidR="00FD7668" w:rsidRPr="006145CD" w:rsidRDefault="003277A3" w:rsidP="00FD7668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4D4E125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E0043" w14:textId="58C3C1E8" w:rsidR="00FD7668" w:rsidRPr="006145CD" w:rsidRDefault="003277A3" w:rsidP="00FD7668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FD7668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D7668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D7668" w:rsidRPr="000E72B7" w14:paraId="7669D994" w14:textId="77777777">
        <w:tc>
          <w:tcPr>
            <w:tcW w:w="4050" w:type="dxa"/>
          </w:tcPr>
          <w:p w14:paraId="3ED4D50B" w14:textId="77777777" w:rsidR="00FD7668" w:rsidRPr="00255AC3" w:rsidRDefault="00FD7668" w:rsidP="00FD7668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EAF4" w14:textId="2754972C" w:rsidR="00FD7668" w:rsidRPr="000E72B7" w:rsidRDefault="003277A3" w:rsidP="00FD7668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92B51F4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3EA24" w14:textId="472CAD6A" w:rsidR="00FD7668" w:rsidRPr="000E72B7" w:rsidRDefault="003277A3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16A1B27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08A39" w14:textId="506C9D65" w:rsidR="00FD7668" w:rsidRPr="000E72B7" w:rsidRDefault="003277A3" w:rsidP="00FD7668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FE38B7E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B31FF" w14:textId="2A19BF2D" w:rsidR="00FD7668" w:rsidRPr="000E72B7" w:rsidRDefault="003277A3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E376D0" w:rsidRPr="000E72B7" w14:paraId="7359542D" w14:textId="77777777">
        <w:tc>
          <w:tcPr>
            <w:tcW w:w="4050" w:type="dxa"/>
          </w:tcPr>
          <w:p w14:paraId="55CCE9B7" w14:textId="77777777" w:rsidR="00E376D0" w:rsidRPr="000E72B7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12F0180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E72B7" w14:paraId="075F3C37" w14:textId="77777777">
        <w:tc>
          <w:tcPr>
            <w:tcW w:w="4050" w:type="dxa"/>
          </w:tcPr>
          <w:p w14:paraId="44FF49E5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0C2A04C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8C4FBD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DBCE1E" w14:textId="77777777" w:rsidR="00E376D0" w:rsidRPr="000E72B7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7F212E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891BD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6BEA0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F1897" w14:textId="77777777" w:rsidR="00E376D0" w:rsidRPr="000E72B7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417C5" w:rsidRPr="000E72B7" w14:paraId="6CE715E9" w14:textId="77777777">
        <w:tc>
          <w:tcPr>
            <w:tcW w:w="4050" w:type="dxa"/>
          </w:tcPr>
          <w:p w14:paraId="6B95B7E9" w14:textId="7EA82227" w:rsidR="003417C5" w:rsidRPr="006B381C" w:rsidRDefault="003417C5" w:rsidP="003417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8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6B381C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69BD4CBE" w14:textId="20174574" w:rsidR="003417C5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</w:p>
        </w:tc>
        <w:tc>
          <w:tcPr>
            <w:tcW w:w="270" w:type="dxa"/>
          </w:tcPr>
          <w:p w14:paraId="1E3612D5" w14:textId="77777777" w:rsidR="003417C5" w:rsidRPr="000E72B7" w:rsidRDefault="003417C5" w:rsidP="003417C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7D27E2" w14:textId="3076F73A" w:rsidR="003417C5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546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</w:tcPr>
          <w:p w14:paraId="2B6FCCEA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14EF3E" w14:textId="4B460074" w:rsidR="003417C5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</w:p>
        </w:tc>
        <w:tc>
          <w:tcPr>
            <w:tcW w:w="270" w:type="dxa"/>
          </w:tcPr>
          <w:p w14:paraId="6D2B0D3D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7D6C5" w14:textId="4AAD0215" w:rsidR="003417C5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546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74</w:t>
            </w:r>
          </w:p>
        </w:tc>
      </w:tr>
      <w:tr w:rsidR="003417C5" w:rsidRPr="000056FC" w14:paraId="0ED06503" w14:textId="77777777">
        <w:tc>
          <w:tcPr>
            <w:tcW w:w="4050" w:type="dxa"/>
          </w:tcPr>
          <w:p w14:paraId="78407D62" w14:textId="77777777" w:rsidR="003417C5" w:rsidRPr="000E72B7" w:rsidRDefault="003417C5" w:rsidP="003417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D170E9D" w14:textId="77777777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987A2B" w14:textId="77777777" w:rsidR="003417C5" w:rsidRPr="000E72B7" w:rsidRDefault="003417C5" w:rsidP="003417C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93BB5B" w14:textId="77777777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8775EF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456F9" w14:textId="77777777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495FC1" w14:textId="77777777" w:rsidR="003417C5" w:rsidRPr="000056FC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B4C06" w14:textId="77777777" w:rsidR="003417C5" w:rsidRPr="000056FC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417C5" w:rsidRPr="000E72B7" w14:paraId="7F91D451" w14:textId="77777777" w:rsidTr="003E3E0E">
        <w:tc>
          <w:tcPr>
            <w:tcW w:w="4050" w:type="dxa"/>
          </w:tcPr>
          <w:p w14:paraId="6BBFEDF8" w14:textId="77777777" w:rsidR="003417C5" w:rsidRPr="000E72B7" w:rsidRDefault="003417C5" w:rsidP="003417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3D1920AE" w14:textId="14E0F8B3" w:rsidR="003417C5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270" w:type="dxa"/>
          </w:tcPr>
          <w:p w14:paraId="0807881C" w14:textId="77777777" w:rsidR="003417C5" w:rsidRPr="000E72B7" w:rsidRDefault="003417C5" w:rsidP="003417C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FD45EF" w14:textId="2DCE9ABC" w:rsidR="003417C5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76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4670984C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8F7778" w14:textId="5D33E8D7" w:rsidR="003417C5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270" w:type="dxa"/>
          </w:tcPr>
          <w:p w14:paraId="62E72AF5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67D637" w14:textId="4B8A0308" w:rsidR="003417C5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76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125</w:t>
            </w:r>
          </w:p>
        </w:tc>
      </w:tr>
      <w:tr w:rsidR="003417C5" w:rsidRPr="000E72B7" w14:paraId="27C78C4C" w14:textId="77777777" w:rsidTr="003E3E0E">
        <w:tc>
          <w:tcPr>
            <w:tcW w:w="4050" w:type="dxa"/>
          </w:tcPr>
          <w:p w14:paraId="188B2D8D" w14:textId="77777777" w:rsidR="003417C5" w:rsidRPr="000E72B7" w:rsidRDefault="003417C5" w:rsidP="003417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2E5F3318" w14:textId="6D0B1F30" w:rsidR="003417C5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</w:tcPr>
          <w:p w14:paraId="1537F464" w14:textId="77777777" w:rsidR="003417C5" w:rsidRPr="000E72B7" w:rsidRDefault="003417C5" w:rsidP="003417C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EA75D8C" w14:textId="75D5C599" w:rsidR="003417C5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15BC86B3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883566" w14:textId="38353349" w:rsidR="003417C5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</w:tcPr>
          <w:p w14:paraId="107588FD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14FA00" w14:textId="1E611A2F" w:rsidR="003417C5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725</w:t>
            </w:r>
          </w:p>
        </w:tc>
      </w:tr>
      <w:tr w:rsidR="00F64BAC" w:rsidRPr="00814F47" w14:paraId="2807BB30" w14:textId="77777777" w:rsidTr="003E3E0E">
        <w:tc>
          <w:tcPr>
            <w:tcW w:w="4050" w:type="dxa"/>
          </w:tcPr>
          <w:p w14:paraId="72EB1F3D" w14:textId="0F8D50B9" w:rsidR="00F64BAC" w:rsidRPr="000E72B7" w:rsidRDefault="00F64BAC" w:rsidP="003417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</w:tcPr>
          <w:p w14:paraId="411A5BAD" w14:textId="45139415" w:rsidR="00F64BAC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</w:tcPr>
          <w:p w14:paraId="2B3BC0B5" w14:textId="77777777" w:rsidR="00F64BAC" w:rsidRPr="000E72B7" w:rsidRDefault="00F64BAC" w:rsidP="003417C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E5CB6D2" w14:textId="73603DD5" w:rsidR="00F64BAC" w:rsidRPr="00814F47" w:rsidRDefault="00F64BAC" w:rsidP="00814F47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4F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DE72AD" w14:textId="77777777" w:rsidR="00F64BAC" w:rsidRPr="000E72B7" w:rsidRDefault="00F64BAC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22F44" w14:textId="6E20909B" w:rsidR="00F64BAC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</w:tcPr>
          <w:p w14:paraId="4D3C0411" w14:textId="77777777" w:rsidR="00F64BAC" w:rsidRPr="000E72B7" w:rsidRDefault="00F64BAC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74DB24" w14:textId="4E3117E1" w:rsidR="00F64BAC" w:rsidRPr="00814F47" w:rsidRDefault="00F64BAC" w:rsidP="00814F47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4F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0A37" w:rsidRPr="00814F47" w14:paraId="10DB8E47" w14:textId="77777777" w:rsidTr="003E3E0E">
        <w:tc>
          <w:tcPr>
            <w:tcW w:w="4050" w:type="dxa"/>
          </w:tcPr>
          <w:p w14:paraId="5A3A59C7" w14:textId="271CD0A8" w:rsidR="00CC0A37" w:rsidRDefault="00CC0A37" w:rsidP="003417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</w:tcPr>
          <w:p w14:paraId="0B9307E1" w14:textId="47D26BD7" w:rsidR="00CC0A3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270" w:type="dxa"/>
          </w:tcPr>
          <w:p w14:paraId="22A1FB63" w14:textId="77777777" w:rsidR="00CC0A37" w:rsidRPr="000E72B7" w:rsidRDefault="00CC0A37" w:rsidP="003417C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B35C4BB" w14:textId="17ED7374" w:rsidR="00CC0A37" w:rsidRPr="00814F47" w:rsidRDefault="00CC0A37" w:rsidP="00814F47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90384" w14:textId="77777777" w:rsidR="00CC0A37" w:rsidRPr="000E72B7" w:rsidRDefault="00CC0A37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98A0AA" w14:textId="3C820EA4" w:rsidR="00CC0A37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270" w:type="dxa"/>
          </w:tcPr>
          <w:p w14:paraId="64587F0F" w14:textId="77777777" w:rsidR="00CC0A37" w:rsidRPr="000E72B7" w:rsidRDefault="00CC0A37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0F5278" w14:textId="753F9851" w:rsidR="00CC0A37" w:rsidRPr="00814F47" w:rsidRDefault="00CC0A37" w:rsidP="00814F47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0A37" w:rsidRPr="00814F47" w14:paraId="6DE372D8" w14:textId="77777777" w:rsidTr="003E3E0E">
        <w:tc>
          <w:tcPr>
            <w:tcW w:w="4050" w:type="dxa"/>
          </w:tcPr>
          <w:p w14:paraId="606F0CE0" w14:textId="64CED28E" w:rsidR="00CC0A37" w:rsidRDefault="00CC0A37" w:rsidP="003417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</w:tcPr>
          <w:p w14:paraId="1F4DD7DA" w14:textId="7B821221" w:rsidR="00CC0A3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270" w:type="dxa"/>
          </w:tcPr>
          <w:p w14:paraId="085E7DF2" w14:textId="77777777" w:rsidR="00CC0A37" w:rsidRPr="000E72B7" w:rsidRDefault="00CC0A37" w:rsidP="003417C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1265C9" w14:textId="0B72DA4C" w:rsidR="00CC0A37" w:rsidRPr="00814F47" w:rsidRDefault="00CC0A37" w:rsidP="00814F47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D7A4B0" w14:textId="77777777" w:rsidR="00CC0A37" w:rsidRPr="000E72B7" w:rsidRDefault="00CC0A37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D5D784" w14:textId="094571AC" w:rsidR="00CC0A37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270" w:type="dxa"/>
          </w:tcPr>
          <w:p w14:paraId="1DB9CC28" w14:textId="77777777" w:rsidR="00CC0A37" w:rsidRPr="000E72B7" w:rsidRDefault="00CC0A37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D9CEE7" w14:textId="23C34467" w:rsidR="00CC0A37" w:rsidRPr="00814F47" w:rsidRDefault="00CC0A37" w:rsidP="00814F47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0A37" w:rsidRPr="00814F47" w14:paraId="43449D81" w14:textId="77777777" w:rsidTr="003E3E0E">
        <w:tc>
          <w:tcPr>
            <w:tcW w:w="4050" w:type="dxa"/>
          </w:tcPr>
          <w:p w14:paraId="1053B16F" w14:textId="52A65AF5" w:rsidR="00CC0A37" w:rsidRDefault="00CC0A37" w:rsidP="003417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080" w:type="dxa"/>
          </w:tcPr>
          <w:p w14:paraId="75CAB168" w14:textId="08C6C089" w:rsidR="00CC0A3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</w:p>
        </w:tc>
        <w:tc>
          <w:tcPr>
            <w:tcW w:w="270" w:type="dxa"/>
          </w:tcPr>
          <w:p w14:paraId="7C04EAEC" w14:textId="77777777" w:rsidR="00CC0A37" w:rsidRPr="000E72B7" w:rsidRDefault="00CC0A37" w:rsidP="003417C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B56195" w14:textId="502D4F14" w:rsidR="00CC0A37" w:rsidRPr="00814F47" w:rsidRDefault="00CC0A37" w:rsidP="00814F47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6D8917" w14:textId="77777777" w:rsidR="00CC0A37" w:rsidRPr="000E72B7" w:rsidRDefault="00CC0A37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3109C7" w14:textId="441398EE" w:rsidR="00CC0A37" w:rsidRPr="000E72B7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C0A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</w:p>
        </w:tc>
        <w:tc>
          <w:tcPr>
            <w:tcW w:w="270" w:type="dxa"/>
          </w:tcPr>
          <w:p w14:paraId="0550E9A5" w14:textId="77777777" w:rsidR="00CC0A37" w:rsidRPr="000E72B7" w:rsidRDefault="00CC0A37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2003F6" w14:textId="1523E954" w:rsidR="00CC0A37" w:rsidRPr="00814F47" w:rsidRDefault="00CC0A37" w:rsidP="00814F47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17C5" w:rsidRPr="00125D26" w14:paraId="21267C2A" w14:textId="77777777">
        <w:tc>
          <w:tcPr>
            <w:tcW w:w="4050" w:type="dxa"/>
            <w:vAlign w:val="bottom"/>
          </w:tcPr>
          <w:p w14:paraId="56FF1F92" w14:textId="77777777" w:rsidR="003417C5" w:rsidRPr="000E72B7" w:rsidRDefault="003417C5" w:rsidP="003417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B164F" w14:textId="290ACE6D" w:rsidR="003417C5" w:rsidRPr="000056FC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C0A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588</w:t>
            </w:r>
            <w:r w:rsidR="00CC0A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B43883F" w14:textId="77777777" w:rsidR="003417C5" w:rsidRPr="000E72B7" w:rsidRDefault="003417C5" w:rsidP="003417C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CED7E5" w14:textId="549FE800" w:rsidR="003417C5" w:rsidRPr="00125D26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341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626</w:t>
            </w:r>
            <w:r w:rsidR="00341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270" w:type="dxa"/>
          </w:tcPr>
          <w:p w14:paraId="523D1B2C" w14:textId="77777777" w:rsidR="003417C5" w:rsidRPr="00125D26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483C8E" w14:textId="2A0227E3" w:rsidR="003417C5" w:rsidRPr="00125D26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C0A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588</w:t>
            </w:r>
            <w:r w:rsidR="00CC0A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747D7B3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AA5C7" w14:textId="262F8FD8" w:rsidR="003417C5" w:rsidRPr="00125D26" w:rsidRDefault="003277A3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341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626</w:t>
            </w:r>
            <w:r w:rsidR="00341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924</w:t>
            </w:r>
          </w:p>
        </w:tc>
      </w:tr>
    </w:tbl>
    <w:p w14:paraId="084E74BB" w14:textId="77777777" w:rsidR="00F64BAC" w:rsidRDefault="00F64BAC">
      <w:pPr>
        <w:spacing w:line="240" w:lineRule="auto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081"/>
        <w:gridCol w:w="270"/>
        <w:gridCol w:w="1080"/>
        <w:gridCol w:w="270"/>
        <w:gridCol w:w="1080"/>
        <w:gridCol w:w="270"/>
        <w:gridCol w:w="1080"/>
      </w:tblGrid>
      <w:tr w:rsidR="008835A6" w:rsidRPr="007A168E" w14:paraId="1C3B9999" w14:textId="77777777" w:rsidTr="008835A6">
        <w:tc>
          <w:tcPr>
            <w:tcW w:w="4049" w:type="dxa"/>
          </w:tcPr>
          <w:p w14:paraId="44E8A272" w14:textId="2742EA8D" w:rsidR="008835A6" w:rsidRPr="007A168E" w:rsidRDefault="00830836" w:rsidP="00C90ABB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1" w:type="dxa"/>
            <w:gridSpan w:val="3"/>
          </w:tcPr>
          <w:p w14:paraId="2BACD205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01E528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3C0F31F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5A6" w:rsidRPr="007A168E" w14:paraId="282BE459" w14:textId="77777777" w:rsidTr="008835A6">
        <w:tc>
          <w:tcPr>
            <w:tcW w:w="4049" w:type="dxa"/>
          </w:tcPr>
          <w:p w14:paraId="358031F0" w14:textId="77777777" w:rsidR="008835A6" w:rsidRPr="007A168E" w:rsidRDefault="008835A6" w:rsidP="00C90AB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208963D" w14:textId="175037E5" w:rsidR="008835A6" w:rsidRPr="007A168E" w:rsidRDefault="003277A3" w:rsidP="008835A6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E7851AA" w14:textId="77777777" w:rsidR="008835A6" w:rsidRPr="007A168E" w:rsidRDefault="008835A6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1C6BE" w14:textId="23C73022" w:rsidR="008835A6" w:rsidRPr="007A168E" w:rsidRDefault="003277A3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8835A6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835A6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89234BA" w14:textId="77777777" w:rsidR="008835A6" w:rsidRPr="007A168E" w:rsidRDefault="008835A6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D84E9" w14:textId="08D2ED7B" w:rsidR="008835A6" w:rsidRPr="007A168E" w:rsidRDefault="003277A3" w:rsidP="008835A6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7E0A11C" w14:textId="77777777" w:rsidR="008835A6" w:rsidRPr="007A168E" w:rsidRDefault="008835A6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16712" w14:textId="6F2853C5" w:rsidR="008835A6" w:rsidRPr="007A168E" w:rsidRDefault="003277A3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8835A6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835A6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835A6" w:rsidRPr="007A168E" w14:paraId="154DD65D" w14:textId="77777777" w:rsidTr="008835A6">
        <w:tc>
          <w:tcPr>
            <w:tcW w:w="4049" w:type="dxa"/>
          </w:tcPr>
          <w:p w14:paraId="36E3F6C3" w14:textId="77777777" w:rsidR="008835A6" w:rsidRPr="007A168E" w:rsidRDefault="008835A6" w:rsidP="00C90AB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627E54CE" w14:textId="6BE8620D" w:rsidR="008835A6" w:rsidRPr="007A168E" w:rsidRDefault="003277A3" w:rsidP="00C90ABB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38844FE" w14:textId="77777777" w:rsidR="008835A6" w:rsidRPr="007A168E" w:rsidRDefault="008835A6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B9C2A" w14:textId="550D480D" w:rsidR="008835A6" w:rsidRPr="007A168E" w:rsidRDefault="003277A3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732D392" w14:textId="77777777" w:rsidR="008835A6" w:rsidRPr="007A168E" w:rsidRDefault="008835A6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B597D" w14:textId="0F5931D9" w:rsidR="008835A6" w:rsidRPr="007A168E" w:rsidRDefault="003277A3" w:rsidP="00C90ABB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6D4D4E4" w14:textId="77777777" w:rsidR="008835A6" w:rsidRPr="007A168E" w:rsidRDefault="008835A6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82FC7" w14:textId="7003E29C" w:rsidR="008835A6" w:rsidRPr="007A168E" w:rsidRDefault="003277A3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</w:p>
        </w:tc>
      </w:tr>
      <w:tr w:rsidR="008835A6" w:rsidRPr="007A168E" w14:paraId="1D73A620" w14:textId="77777777" w:rsidTr="008835A6">
        <w:tc>
          <w:tcPr>
            <w:tcW w:w="4049" w:type="dxa"/>
          </w:tcPr>
          <w:p w14:paraId="662564EE" w14:textId="77777777" w:rsidR="008835A6" w:rsidRPr="007A168E" w:rsidRDefault="008835A6" w:rsidP="00C90AB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7"/>
          </w:tcPr>
          <w:p w14:paraId="439DF2AD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35A6" w:rsidRPr="007A168E" w14:paraId="5B810272" w14:textId="77777777" w:rsidTr="008835A6">
        <w:tc>
          <w:tcPr>
            <w:tcW w:w="4049" w:type="dxa"/>
          </w:tcPr>
          <w:p w14:paraId="78B8D3D7" w14:textId="77777777" w:rsidR="008835A6" w:rsidRPr="007A168E" w:rsidRDefault="008835A6" w:rsidP="00C90AB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ุ้นกู้ที่ถึงกำหนดชำระภายในหนึ่งปี</w:t>
            </w:r>
          </w:p>
        </w:tc>
        <w:tc>
          <w:tcPr>
            <w:tcW w:w="5131" w:type="dxa"/>
            <w:gridSpan w:val="7"/>
          </w:tcPr>
          <w:p w14:paraId="65A3E47A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835A6" w:rsidRPr="007A168E" w14:paraId="11B7A799" w14:textId="77777777" w:rsidTr="008835A6">
        <w:tc>
          <w:tcPr>
            <w:tcW w:w="4049" w:type="dxa"/>
          </w:tcPr>
          <w:p w14:paraId="36D31C4B" w14:textId="2F746C1A" w:rsidR="008835A6" w:rsidRPr="007A168E" w:rsidRDefault="003A6AB2" w:rsidP="00C90AB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5BF144A8" w14:textId="401D6026" w:rsidR="008835A6" w:rsidRPr="003A6AB2" w:rsidRDefault="008835A6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3D1F3" w14:textId="77777777" w:rsidR="008835A6" w:rsidRPr="007A168E" w:rsidRDefault="008835A6" w:rsidP="00C90AB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FA26DA" w14:textId="7BB3E9CD" w:rsidR="008835A6" w:rsidRPr="003A6AB2" w:rsidRDefault="008835A6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B14F4A" w14:textId="77777777" w:rsidR="008835A6" w:rsidRPr="007A168E" w:rsidRDefault="008835A6" w:rsidP="00C90AB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3B9868" w14:textId="570526F2" w:rsidR="008835A6" w:rsidRPr="003A6AB2" w:rsidRDefault="008835A6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52B568" w14:textId="77777777" w:rsidR="008835A6" w:rsidRPr="007A168E" w:rsidRDefault="008835A6" w:rsidP="00C90AB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638A4" w14:textId="2B863753" w:rsidR="008835A6" w:rsidRPr="003A6AB2" w:rsidRDefault="008835A6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6AB2" w:rsidRPr="007A168E" w14:paraId="5E23CFD9" w14:textId="77777777" w:rsidTr="008835A6">
        <w:tc>
          <w:tcPr>
            <w:tcW w:w="4049" w:type="dxa"/>
          </w:tcPr>
          <w:p w14:paraId="30878AEF" w14:textId="40005C97" w:rsidR="003A6AB2" w:rsidRPr="003A6AB2" w:rsidRDefault="003A6AB2" w:rsidP="003A6AB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1" w:type="dxa"/>
          </w:tcPr>
          <w:p w14:paraId="5AE9B895" w14:textId="4B22751E" w:rsidR="003A6AB2" w:rsidRPr="003A6AB2" w:rsidRDefault="003A6AB2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6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5B0A17" w14:textId="77777777" w:rsidR="003A6AB2" w:rsidRPr="007A168E" w:rsidRDefault="003A6AB2" w:rsidP="003A6AB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9EE5A7" w14:textId="03F3DA44" w:rsidR="003A6AB2" w:rsidRPr="003A6AB2" w:rsidRDefault="003A6AB2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DD1493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B5498" w14:textId="2CAFDD9F" w:rsidR="003A6AB2" w:rsidRPr="003A6AB2" w:rsidRDefault="003277A3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A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4993B8A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DDB52" w14:textId="20FAF081" w:rsidR="003A6AB2" w:rsidRPr="003A6AB2" w:rsidRDefault="003A6AB2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6AB2" w:rsidRPr="007A168E" w14:paraId="7E117C1E" w14:textId="77777777" w:rsidTr="008835A6">
        <w:tc>
          <w:tcPr>
            <w:tcW w:w="4049" w:type="dxa"/>
          </w:tcPr>
          <w:p w14:paraId="1C18835A" w14:textId="5F495456" w:rsidR="003A6AB2" w:rsidRPr="003A6AB2" w:rsidRDefault="003A6AB2" w:rsidP="003A6AB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</w:tcPr>
          <w:p w14:paraId="7373D900" w14:textId="77777777" w:rsidR="003A6AB2" w:rsidRPr="003A6AB2" w:rsidRDefault="003A6AB2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58D5E1" w14:textId="77777777" w:rsidR="003A6AB2" w:rsidRPr="007A168E" w:rsidRDefault="003A6AB2" w:rsidP="003A6AB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111DC65" w14:textId="77777777" w:rsidR="003A6AB2" w:rsidRPr="003A6AB2" w:rsidRDefault="003A6AB2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10FB8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4D797" w14:textId="77777777" w:rsidR="003A6AB2" w:rsidRPr="003A6AB2" w:rsidRDefault="003A6AB2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CF9C37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A8B415" w14:textId="77777777" w:rsidR="003A6AB2" w:rsidRPr="003A6AB2" w:rsidRDefault="003A6AB2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6AB2" w:rsidRPr="006F723C" w14:paraId="11325CB6" w14:textId="77777777" w:rsidTr="008835A6">
        <w:tc>
          <w:tcPr>
            <w:tcW w:w="4049" w:type="dxa"/>
          </w:tcPr>
          <w:p w14:paraId="4DA55F04" w14:textId="37C5B383" w:rsidR="003A6AB2" w:rsidRPr="007A168E" w:rsidRDefault="003A6AB2" w:rsidP="003A6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081" w:type="dxa"/>
            <w:vAlign w:val="bottom"/>
          </w:tcPr>
          <w:p w14:paraId="5C3AEC66" w14:textId="23793517" w:rsidR="003A6AB2" w:rsidRPr="003A6AB2" w:rsidRDefault="003277A3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3A6AB2" w:rsidRPr="003A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5B8BFDFD" w14:textId="77777777" w:rsidR="003A6AB2" w:rsidRPr="007A168E" w:rsidRDefault="003A6AB2" w:rsidP="003A6AB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9BB332" w14:textId="77777777" w:rsidR="003A6AB2" w:rsidRPr="00ED4A83" w:rsidRDefault="003A6AB2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A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36484E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8239" w14:textId="17990F17" w:rsidR="003A6AB2" w:rsidRPr="003A6AB2" w:rsidRDefault="003277A3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3A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2A108CCA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F5F12E" w14:textId="77777777" w:rsidR="003A6AB2" w:rsidRPr="006F723C" w:rsidRDefault="003A6AB2" w:rsidP="003A6AB2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7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6AB2" w:rsidRPr="006F723C" w14:paraId="29BEBD15" w14:textId="77777777" w:rsidTr="008835A6">
        <w:tc>
          <w:tcPr>
            <w:tcW w:w="4049" w:type="dxa"/>
          </w:tcPr>
          <w:p w14:paraId="0191BE1E" w14:textId="118E39EE" w:rsidR="003A6AB2" w:rsidRPr="003A6AB2" w:rsidRDefault="003A6AB2" w:rsidP="003A6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1" w:type="dxa"/>
            <w:vAlign w:val="bottom"/>
          </w:tcPr>
          <w:p w14:paraId="4F37269E" w14:textId="5B364BCE" w:rsidR="003A6AB2" w:rsidRPr="003A6AB2" w:rsidRDefault="003277A3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A6AB2" w:rsidRPr="003A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1D14B34" w14:textId="77777777" w:rsidR="003A6AB2" w:rsidRPr="007A168E" w:rsidRDefault="003A6AB2" w:rsidP="003A6AB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3EB3A1" w14:textId="1C171906" w:rsidR="003A6AB2" w:rsidRPr="00ED4A83" w:rsidRDefault="003A6AB2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7DE1A1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DBE5" w14:textId="48DEB54A" w:rsidR="003A6AB2" w:rsidRPr="003A6AB2" w:rsidRDefault="003277A3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A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411A426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33C58" w14:textId="00E86314" w:rsidR="003A6AB2" w:rsidRPr="006F723C" w:rsidRDefault="003A6AB2" w:rsidP="003A6AB2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6AB2" w:rsidRPr="006F723C" w14:paraId="51F8B943" w14:textId="77777777" w:rsidTr="008835A6">
        <w:tc>
          <w:tcPr>
            <w:tcW w:w="4049" w:type="dxa"/>
          </w:tcPr>
          <w:p w14:paraId="541B7447" w14:textId="10F790E4" w:rsidR="003A6AB2" w:rsidRPr="007A168E" w:rsidRDefault="003A6AB2" w:rsidP="003A6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1" w:type="dxa"/>
            <w:vAlign w:val="bottom"/>
          </w:tcPr>
          <w:p w14:paraId="3C48B08B" w14:textId="1E1E4153" w:rsidR="003A6AB2" w:rsidRPr="003A6AB2" w:rsidRDefault="003277A3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3A6AB2" w:rsidRPr="003A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BA99BCA" w14:textId="77777777" w:rsidR="003A6AB2" w:rsidRPr="007A168E" w:rsidRDefault="003A6AB2" w:rsidP="003A6AB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CA5F50" w14:textId="77777777" w:rsidR="003A6AB2" w:rsidRPr="007A168E" w:rsidRDefault="003A6AB2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B74C1E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DC62" w14:textId="48D3BF0D" w:rsidR="003A6AB2" w:rsidRPr="003A6AB2" w:rsidRDefault="003277A3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3A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8E6925D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89CFE1" w14:textId="77777777" w:rsidR="003A6AB2" w:rsidRPr="006F723C" w:rsidRDefault="003A6AB2" w:rsidP="003A6AB2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6AB2" w:rsidRPr="006F723C" w14:paraId="50F52732" w14:textId="77777777" w:rsidTr="008835A6">
        <w:tc>
          <w:tcPr>
            <w:tcW w:w="4049" w:type="dxa"/>
          </w:tcPr>
          <w:p w14:paraId="6D1E22BA" w14:textId="6760D943" w:rsidR="003A6AB2" w:rsidRPr="003A6AB2" w:rsidRDefault="003A6AB2" w:rsidP="003A6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อุตสาห</w:t>
            </w:r>
            <w:r w:rsidR="00C01E49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รรมสหธัญญพืช จำกัด</w:t>
            </w:r>
          </w:p>
        </w:tc>
        <w:tc>
          <w:tcPr>
            <w:tcW w:w="1081" w:type="dxa"/>
            <w:vAlign w:val="bottom"/>
          </w:tcPr>
          <w:p w14:paraId="38273C52" w14:textId="2470C7EA" w:rsidR="003A6AB2" w:rsidRPr="003A6AB2" w:rsidRDefault="003277A3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A6AB2" w:rsidRPr="003A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441EE47" w14:textId="77777777" w:rsidR="003A6AB2" w:rsidRPr="007A168E" w:rsidRDefault="003A6AB2" w:rsidP="003A6AB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05F077E" w14:textId="65DCB772" w:rsidR="003A6AB2" w:rsidRDefault="003A6AB2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AF1D40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20E18" w14:textId="611DAF2E" w:rsidR="003A6AB2" w:rsidRPr="003A6AB2" w:rsidRDefault="003277A3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A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6E3A1E2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C63BE8" w14:textId="358A805C" w:rsidR="003A6AB2" w:rsidRDefault="003A6AB2" w:rsidP="003A6AB2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6AB2" w:rsidRPr="006F723C" w14:paraId="5B2B91CB" w14:textId="77777777" w:rsidTr="008835A6">
        <w:tc>
          <w:tcPr>
            <w:tcW w:w="4049" w:type="dxa"/>
          </w:tcPr>
          <w:p w14:paraId="5591A21F" w14:textId="6E0B9F10" w:rsidR="003A6AB2" w:rsidRPr="003A6AB2" w:rsidRDefault="003A6AB2" w:rsidP="003A6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081" w:type="dxa"/>
            <w:vAlign w:val="bottom"/>
          </w:tcPr>
          <w:p w14:paraId="4F055AAC" w14:textId="34A6A4BD" w:rsidR="003A6AB2" w:rsidRPr="003A6AB2" w:rsidRDefault="003277A3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A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1B746967" w14:textId="77777777" w:rsidR="003A6AB2" w:rsidRPr="007A168E" w:rsidRDefault="003A6AB2" w:rsidP="003A6AB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BFC63FE" w14:textId="5F767F75" w:rsidR="003A6AB2" w:rsidRDefault="003A6AB2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94DD5D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2DAC" w14:textId="76866A14" w:rsidR="003A6AB2" w:rsidRPr="003A6AB2" w:rsidRDefault="003277A3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A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0CCE071D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39F1A" w14:textId="1D6B13C1" w:rsidR="003A6AB2" w:rsidRDefault="003A6AB2" w:rsidP="003A6AB2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6AB2" w:rsidRPr="007A168E" w14:paraId="09974F40" w14:textId="77777777" w:rsidTr="008835A6">
        <w:tc>
          <w:tcPr>
            <w:tcW w:w="4049" w:type="dxa"/>
            <w:vAlign w:val="bottom"/>
          </w:tcPr>
          <w:p w14:paraId="4DE826F7" w14:textId="77777777" w:rsidR="003A6AB2" w:rsidRPr="007A168E" w:rsidRDefault="003A6AB2" w:rsidP="003A6AB2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E2BB396" w14:textId="59E27752" w:rsidR="003A6AB2" w:rsidRPr="007A168E" w:rsidRDefault="003277A3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  <w:r w:rsidR="003A6A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D9563DF" w14:textId="77777777" w:rsidR="003A6AB2" w:rsidRPr="007A168E" w:rsidRDefault="003A6AB2" w:rsidP="003A6AB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254ECE" w14:textId="5776D8EF" w:rsidR="003A6AB2" w:rsidRPr="008835A6" w:rsidRDefault="003A6AB2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35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D4D2B25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7D2373" w14:textId="116F71E7" w:rsidR="003A6AB2" w:rsidRPr="007A168E" w:rsidRDefault="003277A3" w:rsidP="003A6AB2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</w:t>
            </w:r>
            <w:r w:rsidR="003A6A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FC5DA1B" w14:textId="77777777" w:rsidR="003A6AB2" w:rsidRPr="007A168E" w:rsidRDefault="003A6AB2" w:rsidP="003A6AB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4D03CB" w14:textId="56D7F2CD" w:rsidR="003A6AB2" w:rsidRPr="007A168E" w:rsidRDefault="003A6AB2" w:rsidP="003A6AB2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7C67E50" w14:textId="055BDCCF" w:rsidR="008835A6" w:rsidRDefault="008835A6">
      <w:pPr>
        <w:spacing w:line="240" w:lineRule="auto"/>
      </w:pPr>
    </w:p>
    <w:p w14:paraId="7CEF59FB" w14:textId="24A1B2F7" w:rsidR="008835A6" w:rsidRDefault="008835A6">
      <w:pPr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D2B3E" w:rsidRPr="00CD2B3E" w14:paraId="22F77D8C" w14:textId="77777777">
        <w:tc>
          <w:tcPr>
            <w:tcW w:w="4050" w:type="dxa"/>
          </w:tcPr>
          <w:p w14:paraId="46EE6FEF" w14:textId="612F1A0A" w:rsidR="00CD2B3E" w:rsidRPr="00CD2B3E" w:rsidRDefault="00400CA7" w:rsidP="00CD2B3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  <w:r w:rsidR="00CD2B3E" w:rsidRPr="00CD2B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4490E86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BEF755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6234AC0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0A4F" w:rsidRPr="00CD2B3E" w14:paraId="45BB1E2B" w14:textId="77777777">
        <w:tc>
          <w:tcPr>
            <w:tcW w:w="4050" w:type="dxa"/>
          </w:tcPr>
          <w:p w14:paraId="0B981684" w14:textId="77777777" w:rsidR="00AF0A4F" w:rsidRPr="00CD2B3E" w:rsidRDefault="00AF0A4F" w:rsidP="00AF0A4F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A47156" w14:textId="45C68B4E" w:rsidR="00AF0A4F" w:rsidRPr="00CD2B3E" w:rsidRDefault="003277A3" w:rsidP="00AF0A4F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39CD09A" w14:textId="77777777" w:rsidR="00AF0A4F" w:rsidRPr="00CD2B3E" w:rsidRDefault="00AF0A4F" w:rsidP="00AF0A4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B6E0E" w14:textId="06F640C6" w:rsidR="00AF0A4F" w:rsidRPr="00CD2B3E" w:rsidRDefault="003277A3" w:rsidP="00AF0A4F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AF0A4F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0A4F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9B4DA" w14:textId="77777777" w:rsidR="00AF0A4F" w:rsidRPr="00CD2B3E" w:rsidRDefault="00AF0A4F" w:rsidP="00AF0A4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D7A7" w14:textId="2A57D0E2" w:rsidR="00AF0A4F" w:rsidRPr="00457C0E" w:rsidRDefault="003277A3" w:rsidP="00AF0A4F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E6D04F3" w14:textId="77777777" w:rsidR="00AF0A4F" w:rsidRPr="00457C0E" w:rsidRDefault="00AF0A4F" w:rsidP="00AF0A4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AB9A" w14:textId="799574F1" w:rsidR="00AF0A4F" w:rsidRPr="00457C0E" w:rsidRDefault="003277A3" w:rsidP="00AF0A4F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AF0A4F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0A4F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D7668" w:rsidRPr="00CD2B3E" w14:paraId="45FC1EEA" w14:textId="77777777">
        <w:tc>
          <w:tcPr>
            <w:tcW w:w="4050" w:type="dxa"/>
          </w:tcPr>
          <w:p w14:paraId="36812EC3" w14:textId="77777777" w:rsidR="00FD7668" w:rsidRPr="00CD2B3E" w:rsidRDefault="00FD7668" w:rsidP="00FD7668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BD233" w14:textId="1AD7F048" w:rsidR="00FD7668" w:rsidRPr="00CD2B3E" w:rsidRDefault="003277A3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5EB9C76" w14:textId="77777777" w:rsidR="00FD7668" w:rsidRPr="00CD2B3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E1B9B" w14:textId="4BC83DEA" w:rsidR="00FD7668" w:rsidRPr="00CD2B3E" w:rsidRDefault="003277A3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5D5E0C0" w14:textId="77777777" w:rsidR="00FD7668" w:rsidRPr="00CD2B3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BFE9E" w14:textId="01F66EFF" w:rsidR="00FD7668" w:rsidRPr="00457C0E" w:rsidRDefault="003277A3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203B735" w14:textId="77777777" w:rsidR="00FD7668" w:rsidRPr="00457C0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854DB" w14:textId="734CBE13" w:rsidR="00FD7668" w:rsidRPr="00457C0E" w:rsidRDefault="003277A3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E376D0" w:rsidRPr="00CD2B3E" w14:paraId="3C9EEC0F" w14:textId="77777777">
        <w:tc>
          <w:tcPr>
            <w:tcW w:w="4050" w:type="dxa"/>
          </w:tcPr>
          <w:p w14:paraId="743ACA2D" w14:textId="77777777" w:rsidR="00E376D0" w:rsidRPr="00CD2B3E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E6B1204" w14:textId="77777777" w:rsidR="00E376D0" w:rsidRPr="00CD2B3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CD2B3E" w14:paraId="0423D4F5" w14:textId="77777777">
        <w:tc>
          <w:tcPr>
            <w:tcW w:w="4050" w:type="dxa"/>
          </w:tcPr>
          <w:p w14:paraId="37D2D5AA" w14:textId="3876F29F" w:rsidR="00E376D0" w:rsidRPr="00784A86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2E5BA8E9" w14:textId="77777777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BB76F" w14:textId="77777777" w:rsidR="00E376D0" w:rsidRPr="00784A86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68C70E" w14:textId="77777777" w:rsidR="00E376D0" w:rsidRPr="00784A86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A96AF4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C79110C" w14:textId="77777777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8FBD3F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5BE317" w14:textId="77777777" w:rsidR="00E376D0" w:rsidRPr="00784A86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CD2B3E" w14:paraId="5398CF3D" w14:textId="77777777">
        <w:tc>
          <w:tcPr>
            <w:tcW w:w="4050" w:type="dxa"/>
          </w:tcPr>
          <w:p w14:paraId="05EF90A6" w14:textId="71422E3C" w:rsidR="00E376D0" w:rsidRPr="00784A86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</w:tcPr>
          <w:p w14:paraId="528CF35E" w14:textId="5C5B0DC1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613D6D" w14:textId="77777777" w:rsidR="00E376D0" w:rsidRPr="00784A86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7E3273" w14:textId="08310A0B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6233EF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F6EF63F" w14:textId="70BC7067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99EFC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85158E" w14:textId="5823CEAC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5319" w:rsidRPr="00CD2B3E" w14:paraId="40E6B4BA" w14:textId="77777777" w:rsidTr="003D0560">
        <w:tc>
          <w:tcPr>
            <w:tcW w:w="4050" w:type="dxa"/>
          </w:tcPr>
          <w:p w14:paraId="72C06CEC" w14:textId="673B49C4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</w:tcPr>
          <w:p w14:paraId="5B1F88A0" w14:textId="7DD00CBA" w:rsidR="001B5319" w:rsidRPr="00784A86" w:rsidRDefault="00C2462D" w:rsidP="001B5319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C95BBB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ED10D92" w14:textId="5BB68A13" w:rsidR="001B5319" w:rsidRPr="00784A86" w:rsidRDefault="001B5319" w:rsidP="001B5319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025E72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6EE3565" w14:textId="1DFEF474" w:rsidR="001B5319" w:rsidRPr="00C2462D" w:rsidRDefault="003277A3" w:rsidP="00C2462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C2462D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B8358CE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F2AD14" w14:textId="12029FEC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1F96FB23" w14:textId="77777777" w:rsidTr="00EF36FD">
        <w:tc>
          <w:tcPr>
            <w:tcW w:w="4050" w:type="dxa"/>
          </w:tcPr>
          <w:p w14:paraId="01C1CDE0" w14:textId="529BB4B9" w:rsidR="001B5319" w:rsidRPr="00784A86" w:rsidRDefault="001B5319" w:rsidP="001B5319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โพลีน เพาเวอร์</w:t>
            </w:r>
            <w:r w:rsidRPr="00784A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จำกัด</w:t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303CE7D" w14:textId="31852991" w:rsidR="001B5319" w:rsidRPr="00784A86" w:rsidRDefault="00C2462D" w:rsidP="001B5319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154929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FA479C3" w14:textId="22F613E0" w:rsidR="001B5319" w:rsidRPr="00784A86" w:rsidRDefault="001B5319" w:rsidP="001B5319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E01829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270BD382" w14:textId="739D2E2A" w:rsidR="001B5319" w:rsidRPr="00C2462D" w:rsidRDefault="003277A3" w:rsidP="00C2462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C2462D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BBDEA50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FD2A880" w14:textId="277FE998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427B8C2C" w14:textId="77777777">
        <w:tc>
          <w:tcPr>
            <w:tcW w:w="4050" w:type="dxa"/>
          </w:tcPr>
          <w:p w14:paraId="128C4AC6" w14:textId="400CA4DD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0" w:type="dxa"/>
          </w:tcPr>
          <w:p w14:paraId="2B1D4ED2" w14:textId="5C986C07" w:rsidR="001B5319" w:rsidRPr="00784A86" w:rsidRDefault="00C2462D" w:rsidP="001B5319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658D4E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EAB9F6" w14:textId="02D0975B" w:rsidR="001B5319" w:rsidRPr="00784A86" w:rsidRDefault="001B5319" w:rsidP="001B5319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ECD6EE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BFE23A7" w14:textId="1D950ABF" w:rsidR="001B5319" w:rsidRPr="00C2462D" w:rsidRDefault="003277A3" w:rsidP="00C2462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C2462D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FAAAA8A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15D470E" w14:textId="3A1C956D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18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6C6BC40F" w14:textId="77777777" w:rsidTr="00FD7668">
        <w:tc>
          <w:tcPr>
            <w:tcW w:w="4050" w:type="dxa"/>
          </w:tcPr>
          <w:p w14:paraId="02BA4127" w14:textId="747A8F36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E622100" w14:textId="4F3BF532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98E0CE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F52D94" w14:textId="77777777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E27270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4D0D34" w14:textId="77777777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00478D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C5C6E4" w14:textId="77777777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5319" w:rsidRPr="00CD2B3E" w14:paraId="0AE31002" w14:textId="77777777" w:rsidTr="00FD7668">
        <w:tc>
          <w:tcPr>
            <w:tcW w:w="4050" w:type="dxa"/>
          </w:tcPr>
          <w:p w14:paraId="0D5325DA" w14:textId="50230028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49DFE2A1" w14:textId="0080F53C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D060A70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BCB3D42" w14:textId="2FC851E4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EF9ED43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50FE679" w14:textId="46C5F253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E09A691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347F732" w14:textId="5D35D395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1A6E34C3" w14:textId="77777777" w:rsidTr="00FD7668">
        <w:tc>
          <w:tcPr>
            <w:tcW w:w="4050" w:type="dxa"/>
          </w:tcPr>
          <w:p w14:paraId="4D37BF35" w14:textId="69C9D0E0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080" w:type="dxa"/>
          </w:tcPr>
          <w:p w14:paraId="6EAF2CBE" w14:textId="4E6D1920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515462B8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5C03B0" w14:textId="71FB9026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61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E063E6B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09573A7" w14:textId="2533867E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50828CE8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B6485CF" w14:textId="7CD6E329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61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5BAE44DF" w14:textId="77777777" w:rsidTr="00FD7668">
        <w:tc>
          <w:tcPr>
            <w:tcW w:w="4050" w:type="dxa"/>
          </w:tcPr>
          <w:p w14:paraId="72F285F3" w14:textId="7E5F131D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</w:tcPr>
          <w:p w14:paraId="5D09A4DA" w14:textId="112CAC4C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606167C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998457" w14:textId="1CA58B9E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342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676C9A9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62319E1" w14:textId="485B7A67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BA4C37F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AECDB85" w14:textId="076F4966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342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38E8409C" w14:textId="77777777" w:rsidTr="00FD7668">
        <w:tc>
          <w:tcPr>
            <w:tcW w:w="4050" w:type="dxa"/>
          </w:tcPr>
          <w:p w14:paraId="31E2C04B" w14:textId="206D3566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62F7D583" w14:textId="7E661BB7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8C6DB61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FDAFB71" w14:textId="4FF3376F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EED0AC5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6C316EA" w14:textId="091F462B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552BF7C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88E5E4" w14:textId="64FCC4AB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4D5F2B31" w14:textId="77777777" w:rsidTr="00FD7668">
        <w:tc>
          <w:tcPr>
            <w:tcW w:w="4050" w:type="dxa"/>
          </w:tcPr>
          <w:p w14:paraId="183407D3" w14:textId="18A65942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080" w:type="dxa"/>
          </w:tcPr>
          <w:p w14:paraId="1F1CDFFA" w14:textId="1DCC62CC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1C947BF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D240A2" w14:textId="28EBD08F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A063CF3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C5D15A9" w14:textId="0367F58E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A14D700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C88F657" w14:textId="49AFA4A2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1F260DAE" w14:textId="77777777" w:rsidTr="00FD7668">
        <w:tc>
          <w:tcPr>
            <w:tcW w:w="4050" w:type="dxa"/>
          </w:tcPr>
          <w:p w14:paraId="14F713C7" w14:textId="40BAEC3A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65BE85DE" w14:textId="6A83D10C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92287EA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C4F5ED" w14:textId="0D4DB6EE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B1B3760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E283324" w14:textId="3F55E99B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73EE10B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4C2B4D" w14:textId="13DD53BD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C2462D" w:rsidRPr="00CD2B3E" w14:paraId="7C374F01" w14:textId="77777777" w:rsidTr="00FD7668">
        <w:tc>
          <w:tcPr>
            <w:tcW w:w="4050" w:type="dxa"/>
          </w:tcPr>
          <w:p w14:paraId="12A05265" w14:textId="0B13AF33" w:rsidR="00C2462D" w:rsidRDefault="00C2462D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2B8596CD" w14:textId="6EB02626" w:rsidR="00C2462D" w:rsidRDefault="003277A3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EF71376" w14:textId="77777777" w:rsidR="00C2462D" w:rsidRPr="00784A86" w:rsidRDefault="00C2462D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B2594E" w14:textId="1C47ADA0" w:rsidR="00C2462D" w:rsidRPr="00C2462D" w:rsidRDefault="00C2462D" w:rsidP="00C2462D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18CB19" w14:textId="77777777" w:rsidR="00C2462D" w:rsidRPr="00784A86" w:rsidRDefault="00C2462D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23435AE" w14:textId="58E3D879" w:rsidR="00C2462D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7FC2583" w14:textId="77777777" w:rsidR="00C2462D" w:rsidRPr="00784A86" w:rsidRDefault="00C2462D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F37D6C6" w14:textId="396E2763" w:rsidR="00C2462D" w:rsidRPr="00C2462D" w:rsidRDefault="00C2462D" w:rsidP="00C2462D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B5319" w:rsidRPr="00CD2B3E" w14:paraId="72CEEB32" w14:textId="77777777" w:rsidTr="008C2319">
        <w:tc>
          <w:tcPr>
            <w:tcW w:w="4050" w:type="dxa"/>
          </w:tcPr>
          <w:p w14:paraId="48EA5E57" w14:textId="5E055033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623218CE" w14:textId="00D2605E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36EE7193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87ECF7" w14:textId="2FDED522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1D9AB465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307597D" w14:textId="5232F4F4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C246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5C00DF3C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880DDEF" w14:textId="42EABF80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</w:t>
            </w:r>
          </w:p>
        </w:tc>
      </w:tr>
      <w:tr w:rsidR="001B5319" w:rsidRPr="00CD2B3E" w14:paraId="292FB508" w14:textId="77777777" w:rsidTr="008C2319">
        <w:tc>
          <w:tcPr>
            <w:tcW w:w="4050" w:type="dxa"/>
          </w:tcPr>
          <w:p w14:paraId="11C6AA7D" w14:textId="0CE29A49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8737B5" w14:textId="627BAC29" w:rsidR="001B5319" w:rsidRPr="00784A86" w:rsidRDefault="00C2462D" w:rsidP="00814F47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70DA5F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762A27" w14:textId="68F3AE4E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533C0A7C" w14:textId="77777777" w:rsidR="001B5319" w:rsidRPr="006366E9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6B1B9A" w14:textId="3E0060CF" w:rsidR="001B5319" w:rsidRPr="00784A86" w:rsidRDefault="00C2462D" w:rsidP="00814F47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50EB3A5" w14:textId="77777777" w:rsidR="001B5319" w:rsidRPr="006366E9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0E8C78" w14:textId="633438D9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</w:t>
            </w:r>
          </w:p>
        </w:tc>
      </w:tr>
      <w:tr w:rsidR="001B5319" w:rsidRPr="00CD2B3E" w14:paraId="4A7F8402" w14:textId="77777777" w:rsidTr="008C2319">
        <w:tc>
          <w:tcPr>
            <w:tcW w:w="4050" w:type="dxa"/>
          </w:tcPr>
          <w:p w14:paraId="58057C36" w14:textId="5C73F3FD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7B00D3" w14:textId="11F041FB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left="-10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246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C246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3ADB9D5B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308BD2" w14:textId="2172B9BA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1B5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248</w:t>
            </w:r>
            <w:r w:rsidR="001B5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2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5F70B002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1D29D4" w14:textId="3CF2E7BA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246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  <w:r w:rsidR="00C246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56DA491C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39FA0" w14:textId="142F6310" w:rsidR="001B5319" w:rsidRPr="00784A86" w:rsidRDefault="003277A3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1B5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48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</w:t>
            </w:r>
            <w:r w:rsidR="001B5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2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00</w:t>
            </w:r>
          </w:p>
        </w:tc>
      </w:tr>
    </w:tbl>
    <w:p w14:paraId="487B1196" w14:textId="201CC04C" w:rsidR="001229FB" w:rsidRPr="00455790" w:rsidRDefault="005D5BB4" w:rsidP="00AE600A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1229FB" w:rsidRPr="0045579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345E8707" w14:textId="77777777" w:rsidR="001229FB" w:rsidRPr="00455790" w:rsidRDefault="001229FB" w:rsidP="004827CC">
      <w:pPr>
        <w:pStyle w:val="Ang15"/>
      </w:pPr>
    </w:p>
    <w:p w14:paraId="296EE1B9" w14:textId="0462309C" w:rsidR="001229FB" w:rsidRPr="00455790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55790">
        <w:rPr>
          <w:rFonts w:ascii="Angsana New" w:hAnsi="Angsana New"/>
          <w:spacing w:val="-2"/>
          <w:sz w:val="30"/>
          <w:szCs w:val="30"/>
          <w:cs/>
        </w:rPr>
        <w:t>บริษัททำสัญญา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3277A3">
        <w:rPr>
          <w:rFonts w:ascii="Angsana New" w:hAnsi="Angsana New" w:cs="Angsana New (Headings CS)"/>
          <w:spacing w:val="-2"/>
          <w:sz w:val="30"/>
          <w:szCs w:val="30"/>
          <w:lang w:val="en-US"/>
        </w:rPr>
        <w:t>3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 w:rsidRPr="00455790">
        <w:rPr>
          <w:rFonts w:ascii="Angsana New" w:hAnsi="Angsana New"/>
          <w:sz w:val="30"/>
          <w:szCs w:val="30"/>
        </w:rPr>
        <w:br/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2BF315CB" w:rsidR="00B32FF3" w:rsidRPr="00455790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70CC6" w14:paraId="499644C6" w14:textId="77777777">
        <w:trPr>
          <w:tblHeader/>
        </w:trPr>
        <w:tc>
          <w:tcPr>
            <w:tcW w:w="3600" w:type="dxa"/>
          </w:tcPr>
          <w:p w14:paraId="57D099D1" w14:textId="77777777" w:rsidR="00B30BC4" w:rsidRPr="00070CC6" w:rsidRDefault="00B30BC4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8A9DA63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2C04A6" w14:textId="77777777" w:rsidR="00B30BC4" w:rsidRPr="00070CC6" w:rsidRDefault="00B30B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BB115F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3FB" w:rsidRPr="006145CD" w14:paraId="7028D4CD" w14:textId="77777777">
        <w:trPr>
          <w:tblHeader/>
        </w:trPr>
        <w:tc>
          <w:tcPr>
            <w:tcW w:w="3600" w:type="dxa"/>
          </w:tcPr>
          <w:p w14:paraId="24D942E9" w14:textId="77777777" w:rsidR="00C323FB" w:rsidRPr="00070CC6" w:rsidRDefault="00C323FB" w:rsidP="00C323FB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8BC76" w14:textId="60986CEA" w:rsidR="00C323FB" w:rsidRPr="006145CD" w:rsidRDefault="003277A3" w:rsidP="00C323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492D036" w14:textId="77777777" w:rsidR="00C323FB" w:rsidRPr="00070CC6" w:rsidRDefault="00C323FB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A7D30" w14:textId="61AE0EDE" w:rsidR="00C323FB" w:rsidRPr="006145CD" w:rsidRDefault="003277A3" w:rsidP="00C323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C323FB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323FB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B15E8C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84FEF8" w14:textId="0D918F4C" w:rsidR="00C323FB" w:rsidRPr="006145CD" w:rsidRDefault="003277A3" w:rsidP="00C323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A7260A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B364F53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E1E30" w14:textId="1E72AD1B" w:rsidR="00C323FB" w:rsidRPr="006145CD" w:rsidRDefault="003277A3" w:rsidP="00C323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C323FB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323FB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323FB" w:rsidRPr="00070CC6" w14:paraId="3F872189" w14:textId="77777777">
        <w:trPr>
          <w:tblHeader/>
        </w:trPr>
        <w:tc>
          <w:tcPr>
            <w:tcW w:w="3600" w:type="dxa"/>
          </w:tcPr>
          <w:p w14:paraId="6978B39B" w14:textId="77777777" w:rsidR="00C323FB" w:rsidRPr="00070CC6" w:rsidRDefault="00C323FB" w:rsidP="00C323FB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3A51" w14:textId="429E9834" w:rsidR="00C323FB" w:rsidRPr="00070CC6" w:rsidRDefault="003277A3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FBD1CAD" w14:textId="77777777" w:rsidR="00C323FB" w:rsidRPr="00070CC6" w:rsidRDefault="00C323FB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01FE3A" w14:textId="230371CE" w:rsidR="00C323FB" w:rsidRPr="00070CC6" w:rsidRDefault="003277A3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882C7B1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3BC3A" w14:textId="4DACAFE4" w:rsidR="00C323FB" w:rsidRPr="00070CC6" w:rsidRDefault="003277A3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7C8B843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1CF36" w14:textId="4AADBB3B" w:rsidR="00C323FB" w:rsidRPr="00070CC6" w:rsidRDefault="003277A3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E376D0" w:rsidRPr="00070CC6" w14:paraId="301B21FB" w14:textId="77777777">
        <w:trPr>
          <w:tblHeader/>
        </w:trPr>
        <w:tc>
          <w:tcPr>
            <w:tcW w:w="3600" w:type="dxa"/>
          </w:tcPr>
          <w:p w14:paraId="3E1E5338" w14:textId="77777777" w:rsidR="00E376D0" w:rsidRPr="00070CC6" w:rsidRDefault="00E376D0" w:rsidP="00E376D0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6B6C01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70CC6" w14:paraId="21E9CB6B" w14:textId="77777777">
        <w:tc>
          <w:tcPr>
            <w:tcW w:w="3600" w:type="dxa"/>
          </w:tcPr>
          <w:p w14:paraId="1BF355D4" w14:textId="77777777" w:rsidR="00E376D0" w:rsidRPr="00070CC6" w:rsidRDefault="00E376D0" w:rsidP="00DF000A">
            <w:pPr>
              <w:spacing w:line="240" w:lineRule="atLeast"/>
              <w:ind w:left="270" w:right="-126" w:hanging="38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61306FF8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461A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62EE01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5167E5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B7343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51BE97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9540A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070CC6" w14:paraId="2F0AEBEE" w14:textId="77777777">
        <w:tc>
          <w:tcPr>
            <w:tcW w:w="3600" w:type="dxa"/>
          </w:tcPr>
          <w:p w14:paraId="212D92CD" w14:textId="77777777" w:rsidR="00E376D0" w:rsidRPr="00070CC6" w:rsidRDefault="00E376D0" w:rsidP="00DF000A">
            <w:pPr>
              <w:spacing w:line="240" w:lineRule="atLeast"/>
              <w:ind w:left="270" w:right="-126" w:hanging="20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6C658E8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199289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173BF4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3E399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F23E5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B0F4B0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7DE60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23FB" w:rsidRPr="00070CC6" w14:paraId="61103EB5" w14:textId="77777777">
        <w:tc>
          <w:tcPr>
            <w:tcW w:w="3600" w:type="dxa"/>
          </w:tcPr>
          <w:p w14:paraId="5109E83F" w14:textId="77777777" w:rsidR="00C323FB" w:rsidRPr="00070CC6" w:rsidRDefault="00C323FB" w:rsidP="00DF000A">
            <w:pPr>
              <w:spacing w:line="240" w:lineRule="atLeast"/>
              <w:ind w:right="65" w:hanging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041F8A1D" w14:textId="0198ADE4" w:rsidR="00C323FB" w:rsidRPr="00070CC6" w:rsidRDefault="003277A3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6F041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</w:tcPr>
          <w:p w14:paraId="49022A1D" w14:textId="77777777" w:rsidR="00C323FB" w:rsidRPr="00070CC6" w:rsidRDefault="00C323FB" w:rsidP="00C323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16817C" w14:textId="72CE86AB" w:rsidR="00C323FB" w:rsidRPr="00070CC6" w:rsidRDefault="003277A3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</w:t>
            </w:r>
            <w:r w:rsidR="00C323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355</w:t>
            </w:r>
          </w:p>
        </w:tc>
        <w:tc>
          <w:tcPr>
            <w:tcW w:w="270" w:type="dxa"/>
          </w:tcPr>
          <w:p w14:paraId="417261EA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32F30" w14:textId="29475226" w:rsidR="00C323FB" w:rsidRPr="00070CC6" w:rsidRDefault="003277A3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6F041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</w:tcPr>
          <w:p w14:paraId="4CD634D4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59489" w14:textId="692F8A76" w:rsidR="00C323FB" w:rsidRPr="00070CC6" w:rsidRDefault="003277A3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</w:t>
            </w:r>
            <w:r w:rsidR="00C323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355</w:t>
            </w:r>
          </w:p>
        </w:tc>
      </w:tr>
      <w:tr w:rsidR="00C323FB" w:rsidRPr="00070CC6" w14:paraId="0E7867A2" w14:textId="77777777">
        <w:tc>
          <w:tcPr>
            <w:tcW w:w="3600" w:type="dxa"/>
          </w:tcPr>
          <w:p w14:paraId="47429805" w14:textId="77777777" w:rsidR="00C323FB" w:rsidRPr="00070CC6" w:rsidRDefault="00C323FB" w:rsidP="00DF000A">
            <w:pPr>
              <w:spacing w:line="240" w:lineRule="atLeast"/>
              <w:ind w:right="65" w:hanging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</w:tcPr>
          <w:p w14:paraId="60CED1BB" w14:textId="5738E717" w:rsidR="00C323FB" w:rsidRPr="00070CC6" w:rsidRDefault="003277A3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F041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950CB92" w14:textId="77777777" w:rsidR="00C323FB" w:rsidRPr="00070CC6" w:rsidRDefault="00C323FB" w:rsidP="00C323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9E9BAC" w14:textId="35D3248E" w:rsidR="00C323FB" w:rsidRPr="00070CC6" w:rsidRDefault="003277A3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  <w:r w:rsidR="00C323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EC6E43B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EA7F7" w14:textId="08DE1B99" w:rsidR="00C323FB" w:rsidRPr="00070CC6" w:rsidRDefault="003277A3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F041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BEE8460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921F3" w14:textId="58DF30FA" w:rsidR="00C323FB" w:rsidRPr="00070CC6" w:rsidRDefault="003277A3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  <w:r w:rsidR="00C323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</w:tr>
      <w:tr w:rsidR="00C323FB" w:rsidRPr="00070CC6" w14:paraId="0DFA425B" w14:textId="77777777">
        <w:tc>
          <w:tcPr>
            <w:tcW w:w="3600" w:type="dxa"/>
          </w:tcPr>
          <w:p w14:paraId="3C2C6B2C" w14:textId="77777777" w:rsidR="00C323FB" w:rsidRPr="00070CC6" w:rsidRDefault="00C323FB" w:rsidP="00DF000A">
            <w:pPr>
              <w:spacing w:line="240" w:lineRule="atLeast"/>
              <w:ind w:right="65" w:hanging="1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184F1A" w14:textId="0A9EAAFD" w:rsidR="00C323FB" w:rsidRPr="00070CC6" w:rsidRDefault="003277A3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6F04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</w:tcPr>
          <w:p w14:paraId="329F634D" w14:textId="77777777" w:rsidR="00C323FB" w:rsidRPr="00070CC6" w:rsidRDefault="00C323FB" w:rsidP="00C323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1460F" w14:textId="5F1A62D0" w:rsidR="00C323FB" w:rsidRPr="00070CC6" w:rsidRDefault="003277A3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12</w:t>
            </w:r>
            <w:r w:rsidR="00C323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270" w:type="dxa"/>
          </w:tcPr>
          <w:p w14:paraId="56D9730E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1FD678" w14:textId="4F52711A" w:rsidR="00C323FB" w:rsidRPr="00070CC6" w:rsidRDefault="003277A3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6F04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</w:tcPr>
          <w:p w14:paraId="3373B97F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A0195F" w14:textId="3CF74BBF" w:rsidR="00C323FB" w:rsidRPr="00070CC6" w:rsidRDefault="003277A3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12</w:t>
            </w:r>
            <w:r w:rsidR="00C323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563</w:t>
            </w:r>
          </w:p>
        </w:tc>
      </w:tr>
    </w:tbl>
    <w:p w14:paraId="0ECCDF1B" w14:textId="5DD789AA" w:rsidR="00AB2D13" w:rsidRDefault="00AB2D13">
      <w:pPr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411F6DB2" w14:textId="5D0039BB" w:rsidR="00234C45" w:rsidRPr="00455790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455790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A7591E" w:rsidRDefault="006554A2" w:rsidP="00772053">
      <w:pPr>
        <w:pStyle w:val="Ang15"/>
      </w:pPr>
    </w:p>
    <w:p w14:paraId="7C9CBF84" w14:textId="4484D9EE" w:rsidR="006554A2" w:rsidRPr="001D61BF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2559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455790">
        <w:rPr>
          <w:rFonts w:ascii="Angsana New" w:hAnsi="Angsana New"/>
          <w:sz w:val="30"/>
          <w:szCs w:val="30"/>
          <w:cs/>
          <w:lang w:val="en-US"/>
        </w:rPr>
        <w:br/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2559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4A4FF565" w14:textId="77777777" w:rsidR="001D61BF" w:rsidRDefault="001D61BF" w:rsidP="001D61BF">
      <w:pPr>
        <w:pStyle w:val="ListParagraph"/>
        <w:rPr>
          <w:rFonts w:ascii="Angsana New" w:hAnsi="Angsana New"/>
          <w:sz w:val="30"/>
          <w:szCs w:val="30"/>
        </w:rPr>
      </w:pPr>
    </w:p>
    <w:p w14:paraId="6215709B" w14:textId="2E4832AA" w:rsidR="005D5BB4" w:rsidRDefault="005D5BB4" w:rsidP="00DF000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D620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277A3">
        <w:rPr>
          <w:rFonts w:ascii="Angsana New" w:hAnsi="Angsana New"/>
          <w:sz w:val="30"/>
          <w:szCs w:val="30"/>
        </w:rPr>
        <w:t>1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 xml:space="preserve">ตุลาคม </w:t>
      </w:r>
      <w:r w:rsidR="003277A3">
        <w:rPr>
          <w:rFonts w:ascii="Angsana New" w:hAnsi="Angsana New"/>
          <w:sz w:val="30"/>
          <w:szCs w:val="30"/>
        </w:rPr>
        <w:t>2566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 xml:space="preserve">บริษัทได้ทำสัญญาเช่าที่ดินกับบริษัทใหญ่สำหรับประกอบกิจการ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3277A3">
        <w:rPr>
          <w:rFonts w:ascii="Angsana New" w:hAnsi="Angsana New"/>
          <w:sz w:val="30"/>
          <w:szCs w:val="30"/>
        </w:rPr>
        <w:t>3</w:t>
      </w:r>
      <w:r w:rsidR="00E97392">
        <w:rPr>
          <w:rFonts w:ascii="Angsana New" w:hAnsi="Angsana New"/>
          <w:sz w:val="30"/>
          <w:szCs w:val="30"/>
        </w:rPr>
        <w:t>0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 xml:space="preserve">ปี นับตั้งแต่วันที่ </w:t>
      </w:r>
      <w:r w:rsidR="005915F0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</w:rPr>
        <w:t xml:space="preserve"> </w:t>
      </w:r>
      <w:r w:rsidR="003277A3">
        <w:rPr>
          <w:rFonts w:ascii="Angsana New" w:hAnsi="Angsana New"/>
          <w:sz w:val="30"/>
          <w:szCs w:val="30"/>
        </w:rPr>
        <w:t>1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 xml:space="preserve">ตุลาคม </w:t>
      </w:r>
      <w:r w:rsidR="003277A3">
        <w:rPr>
          <w:rFonts w:ascii="Angsana New" w:hAnsi="Angsana New"/>
          <w:sz w:val="30"/>
          <w:szCs w:val="30"/>
        </w:rPr>
        <w:t>2566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3277A3">
        <w:rPr>
          <w:rFonts w:ascii="Angsana New" w:hAnsi="Angsana New"/>
          <w:sz w:val="30"/>
          <w:szCs w:val="30"/>
        </w:rPr>
        <w:t>3</w:t>
      </w:r>
      <w:r w:rsidR="00E97392">
        <w:rPr>
          <w:rFonts w:ascii="Angsana New" w:hAnsi="Angsana New"/>
          <w:sz w:val="30"/>
          <w:szCs w:val="30"/>
        </w:rPr>
        <w:t>0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 xml:space="preserve">กันยายน </w:t>
      </w:r>
      <w:r w:rsidR="003277A3">
        <w:rPr>
          <w:rFonts w:ascii="Angsana New" w:hAnsi="Angsana New"/>
          <w:sz w:val="30"/>
          <w:szCs w:val="30"/>
        </w:rPr>
        <w:t>2596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>ค่าเช่ากำหนดชำระเป็นรายปีตามอัตราที่ระบุไว้ในสัญญา</w:t>
      </w:r>
    </w:p>
    <w:p w14:paraId="60C4D8F6" w14:textId="2797CE9C" w:rsidR="005D5BB4" w:rsidRDefault="005D5BB4">
      <w:pPr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5CC3D8" w14:textId="160755C8" w:rsidR="005D5BB4" w:rsidRDefault="005D5BB4" w:rsidP="005D5BB4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1543C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ในระหว่างปี </w:t>
      </w:r>
      <w:r w:rsidR="003277A3">
        <w:rPr>
          <w:rFonts w:ascii="Angsana New" w:hAnsi="Angsana New" w:cs="Angsana New (Headings CS)"/>
          <w:spacing w:val="-4"/>
          <w:sz w:val="30"/>
          <w:szCs w:val="30"/>
          <w:lang w:val="en-US"/>
        </w:rPr>
        <w:t>2567</w:t>
      </w:r>
      <w:r w:rsidRPr="0071543C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71543C">
        <w:rPr>
          <w:rFonts w:ascii="Angsana New" w:hAnsi="Angsana New"/>
          <w:spacing w:val="-4"/>
          <w:sz w:val="30"/>
          <w:szCs w:val="30"/>
          <w:cs/>
        </w:rPr>
        <w:t>บริษัทได้</w:t>
      </w:r>
      <w:r w:rsidRPr="0071543C">
        <w:rPr>
          <w:rFonts w:ascii="Angsana New" w:hAnsi="Angsana New" w:hint="cs"/>
          <w:spacing w:val="-4"/>
          <w:sz w:val="30"/>
          <w:szCs w:val="30"/>
          <w:cs/>
        </w:rPr>
        <w:t>ทำ</w:t>
      </w:r>
      <w:r w:rsidRPr="0071543C">
        <w:rPr>
          <w:rFonts w:ascii="Angsana New" w:hAnsi="Angsana New"/>
          <w:spacing w:val="-4"/>
          <w:sz w:val="30"/>
          <w:szCs w:val="30"/>
          <w:cs/>
        </w:rPr>
        <w:t xml:space="preserve">สัญญาซื้อขายไฟฟ้าและบริการโครงการพลังงานแสงอาทิตย์ เป็นระยะเวลา </w:t>
      </w:r>
      <w:r w:rsidR="003277A3">
        <w:rPr>
          <w:rFonts w:ascii="Angsana New" w:hAnsi="Angsana New" w:cs="Angsana New (Headings CS)"/>
          <w:spacing w:val="-4"/>
          <w:sz w:val="30"/>
          <w:szCs w:val="30"/>
        </w:rPr>
        <w:t>3</w:t>
      </w:r>
      <w:r w:rsidR="00E97392">
        <w:rPr>
          <w:rFonts w:ascii="Angsana New" w:hAnsi="Angsana New" w:cs="Angsana New (Headings CS)"/>
          <w:spacing w:val="-4"/>
          <w:sz w:val="30"/>
          <w:szCs w:val="30"/>
        </w:rPr>
        <w:t>0</w:t>
      </w:r>
      <w:r w:rsidRPr="0071543C">
        <w:rPr>
          <w:rFonts w:ascii="Angsana New" w:hAnsi="Angsana New"/>
          <w:spacing w:val="-4"/>
          <w:sz w:val="30"/>
          <w:szCs w:val="30"/>
        </w:rPr>
        <w:t xml:space="preserve"> </w:t>
      </w:r>
      <w:r w:rsidRPr="0071543C">
        <w:rPr>
          <w:rFonts w:ascii="Angsana New" w:hAnsi="Angsana New"/>
          <w:spacing w:val="-4"/>
          <w:sz w:val="30"/>
          <w:szCs w:val="30"/>
          <w:cs/>
        </w:rPr>
        <w:t>ปี</w:t>
      </w:r>
      <w:r w:rsidRPr="001D61B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กับบริษัทใหญ่ </w:t>
      </w:r>
      <w:r w:rsidRPr="001D61BF">
        <w:rPr>
          <w:rFonts w:ascii="Angsana New" w:hAnsi="Angsana New"/>
          <w:sz w:val="30"/>
          <w:szCs w:val="30"/>
          <w:cs/>
        </w:rPr>
        <w:t>นับตั้งแต่วันที่เริ่มต้นซื้อขายไฟฟ้าต่อกัน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>(</w:t>
      </w:r>
      <w:r w:rsidRPr="001D61BF">
        <w:rPr>
          <w:rFonts w:ascii="Angsana New" w:hAnsi="Angsana New"/>
          <w:sz w:val="30"/>
          <w:szCs w:val="30"/>
        </w:rPr>
        <w:t xml:space="preserve">COD) </w:t>
      </w:r>
      <w:r w:rsidRPr="001D61BF">
        <w:rPr>
          <w:rFonts w:ascii="Angsana New" w:hAnsi="Angsana New"/>
          <w:sz w:val="30"/>
          <w:szCs w:val="30"/>
          <w:cs/>
        </w:rPr>
        <w:t>โดยอัตราค่าไฟฟ้าที่ซื้อขายกัน เป็นอัตราที่บริษัท</w:t>
      </w:r>
      <w:r>
        <w:rPr>
          <w:rFonts w:ascii="Angsana New" w:hAnsi="Angsana New" w:hint="cs"/>
          <w:sz w:val="30"/>
          <w:szCs w:val="30"/>
          <w:cs/>
        </w:rPr>
        <w:t>ใหญ่</w:t>
      </w:r>
      <w:r w:rsidRPr="001D61BF">
        <w:rPr>
          <w:rFonts w:ascii="Angsana New" w:hAnsi="Angsana New"/>
          <w:sz w:val="30"/>
          <w:szCs w:val="30"/>
          <w:cs/>
        </w:rPr>
        <w:t xml:space="preserve"> ซื้อจากการไฟฟ้าส่วนภูมิภาคต่อหน่วยพลังงานไฟฟ้าในรอบเดือนนั้น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>ๆ ส่วนอัตราค่าบริการเป็นไปตามที่ทั้งสองฝ่ายตกลงกัน</w:t>
      </w:r>
    </w:p>
    <w:p w14:paraId="1BE10234" w14:textId="313AF9A3" w:rsidR="005D5BB4" w:rsidRDefault="005D5BB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0E5A437E" w14:textId="2BD01593" w:rsidR="005D5BB4" w:rsidRPr="00455790" w:rsidRDefault="005D5BB4" w:rsidP="005D5BB4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2567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1D61B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1D61BF">
        <w:rPr>
          <w:rFonts w:ascii="Angsana New" w:hAnsi="Angsana New" w:hint="cs"/>
          <w:sz w:val="30"/>
          <w:szCs w:val="30"/>
          <w:cs/>
        </w:rPr>
        <w:t>สัญญาซื้อขายไฟฟ้าและบริการโครงการพลังงานแสงอาทิตย์บนหลังคาโรงงาน</w:t>
      </w:r>
      <w:r>
        <w:rPr>
          <w:rFonts w:ascii="Angsana New" w:hAnsi="Angsana New" w:hint="cs"/>
          <w:sz w:val="30"/>
          <w:szCs w:val="30"/>
          <w:cs/>
        </w:rPr>
        <w:t>กับบริษัทใหญ่</w:t>
      </w:r>
      <w:r w:rsidRPr="001D61BF">
        <w:rPr>
          <w:rFonts w:ascii="Angsana New" w:hAnsi="Angsana New" w:hint="cs"/>
          <w:sz w:val="30"/>
          <w:szCs w:val="30"/>
          <w:cs/>
        </w:rPr>
        <w:t xml:space="preserve"> สัญญามีกำหนดระยะเวลา </w:t>
      </w:r>
      <w:r w:rsidR="00AD4E75">
        <w:rPr>
          <w:rFonts w:ascii="Angsana New" w:hAnsi="Angsana New" w:cs="Angsana New (Headings CS)"/>
          <w:sz w:val="30"/>
          <w:szCs w:val="30"/>
        </w:rPr>
        <w:t>30</w:t>
      </w:r>
      <w:r w:rsidRPr="001D61BF">
        <w:rPr>
          <w:rFonts w:ascii="Angsana New" w:hAnsi="Angsana New" w:hint="cs"/>
          <w:sz w:val="30"/>
          <w:szCs w:val="30"/>
          <w:cs/>
        </w:rPr>
        <w:t xml:space="preserve"> ปี นับตั้งแต่วันเริ่มต้นซื้อขายไฟฟ้า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</w:rPr>
        <w:t xml:space="preserve">(COD) </w:t>
      </w:r>
      <w:r w:rsidRPr="001D61BF">
        <w:rPr>
          <w:rFonts w:ascii="Angsana New" w:hAnsi="Angsana New" w:hint="cs"/>
          <w:sz w:val="30"/>
          <w:szCs w:val="30"/>
          <w:cs/>
        </w:rPr>
        <w:t>โดยอัตราค่าไฟฟ้าเป็นราคาที่ซื้อจากการไฟฟ้าส่วนภูมิภาค</w:t>
      </w:r>
      <w:r>
        <w:rPr>
          <w:rFonts w:ascii="Angsana New" w:hAnsi="Angsana New" w:hint="cs"/>
          <w:sz w:val="30"/>
          <w:szCs w:val="30"/>
          <w:cs/>
        </w:rPr>
        <w:t>ต่อหน่วยพลังงานไฟฟ้าในรอบเดือนนั้น ๆ</w:t>
      </w:r>
      <w:r w:rsidRPr="001D61BF">
        <w:rPr>
          <w:rFonts w:ascii="Angsana New" w:hAnsi="Angsana New" w:hint="cs"/>
          <w:sz w:val="30"/>
          <w:szCs w:val="30"/>
          <w:cs/>
        </w:rPr>
        <w:t xml:space="preserve"> ส่วนอัตราค่าบริการเป็นไปตามที่ทั้งสองฝ่ายตกลงกัน</w:t>
      </w:r>
    </w:p>
    <w:p w14:paraId="36D45F20" w14:textId="77777777" w:rsidR="00455790" w:rsidRPr="00A7591E" w:rsidRDefault="00455790" w:rsidP="00455790">
      <w:pPr>
        <w:pStyle w:val="ListParagraph"/>
        <w:rPr>
          <w:rFonts w:ascii="Angsana New" w:hAnsi="Angsana New"/>
          <w:sz w:val="30"/>
          <w:szCs w:val="30"/>
        </w:rPr>
      </w:pPr>
    </w:p>
    <w:p w14:paraId="0117E5F3" w14:textId="06D74D69" w:rsidR="00A70BB7" w:rsidRPr="00455790" w:rsidRDefault="00A70BB7" w:rsidP="007F201E">
      <w:pPr>
        <w:pStyle w:val="Caption"/>
      </w:pPr>
      <w:r w:rsidRPr="00455790">
        <w:rPr>
          <w:rFonts w:hint="cs"/>
          <w:cs/>
        </w:rPr>
        <w:t>ลูกหนี้การค้า</w:t>
      </w:r>
    </w:p>
    <w:p w14:paraId="097EFF6C" w14:textId="0ED18DE3" w:rsidR="006D39FA" w:rsidRPr="00762B6C" w:rsidRDefault="006D39FA" w:rsidP="00772053">
      <w:pPr>
        <w:pStyle w:val="Ang15"/>
        <w:rPr>
          <w:sz w:val="20"/>
          <w:szCs w:val="2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80661" w:rsidRPr="004A7DFC" w14:paraId="41E2E763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02B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9BEB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248D6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F1A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760" w:rsidRPr="006145CD" w14:paraId="7066422A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</w:tcPr>
          <w:p w14:paraId="38D38D64" w14:textId="77777777" w:rsidR="002C3760" w:rsidRPr="00B44C18" w:rsidRDefault="002C3760" w:rsidP="002C3760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419A9" w14:textId="6B4A98A8" w:rsidR="002C3760" w:rsidRPr="006145CD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2C3760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2C3760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7B92431" w14:textId="77777777" w:rsidR="002C3760" w:rsidRPr="004A7DFC" w:rsidRDefault="002C3760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AE1D54" w14:textId="63F13625" w:rsidR="002C3760" w:rsidRPr="006145CD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2C3760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C3760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6A7FBD5" w14:textId="77777777" w:rsidR="002C3760" w:rsidRPr="004A7DFC" w:rsidRDefault="002C3760" w:rsidP="002C376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74C576" w14:textId="55B15710" w:rsidR="002C3760" w:rsidRPr="00457C0E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2C3760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2C3760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BC82AB7" w14:textId="77777777" w:rsidR="002C3760" w:rsidRPr="00457C0E" w:rsidRDefault="002C3760" w:rsidP="002C376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B8912" w14:textId="0D3B542D" w:rsidR="002C3760" w:rsidRPr="00457C0E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2C3760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C3760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C3760" w:rsidRPr="004A7DFC" w14:paraId="53B608D2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</w:tcPr>
          <w:p w14:paraId="1E05422A" w14:textId="77777777" w:rsidR="002C3760" w:rsidRPr="004A7DFC" w:rsidRDefault="002C3760" w:rsidP="002C376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8174E" w14:textId="62BFC665" w:rsidR="002C3760" w:rsidRPr="004A7DFC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932E133" w14:textId="77777777" w:rsidR="002C3760" w:rsidRPr="004A7DFC" w:rsidRDefault="002C3760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F667E0" w14:textId="2FBD908B" w:rsidR="002C3760" w:rsidRPr="004A7DFC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AFBCA14" w14:textId="77777777" w:rsidR="002C3760" w:rsidRPr="004A7DFC" w:rsidRDefault="002C3760" w:rsidP="002C376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84229A" w14:textId="74BBE655" w:rsidR="002C3760" w:rsidRPr="00457C0E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03056C6" w14:textId="77777777" w:rsidR="002C3760" w:rsidRPr="00457C0E" w:rsidRDefault="002C3760" w:rsidP="002C376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DA1D4" w14:textId="51B2648E" w:rsidR="002C3760" w:rsidRPr="00457C0E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2C3760" w:rsidRPr="004A7DFC" w14:paraId="32484B60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D5315" w14:textId="77777777" w:rsidR="002C3760" w:rsidRPr="004A7DFC" w:rsidDel="00B75B12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E90A99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760" w:rsidRPr="004A7DFC" w14:paraId="2D6E0967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8079C5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CC3084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C3760" w:rsidRPr="004A7DFC" w14:paraId="5151D7B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6B78E6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A1082" w14:textId="49FB8029" w:rsidR="002C3760" w:rsidRPr="00677861" w:rsidRDefault="003277A3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995</w:t>
            </w:r>
            <w:r w:rsidR="00677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815ED" w14:textId="77777777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E28F9" w14:textId="54D20430" w:rsidR="002C3760" w:rsidRPr="00C323FB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8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</w:rPr>
              <w:t>0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2</w:t>
            </w:r>
            <w:r w:rsidR="002C37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6A64F" w14:textId="77777777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6F3F9" w14:textId="668BB9C9" w:rsidR="002C3760" w:rsidRPr="004A7DFC" w:rsidRDefault="003277A3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995</w:t>
            </w:r>
            <w:r w:rsidR="00677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A780B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9BF6A4" w14:textId="0E9264AE" w:rsidR="002C3760" w:rsidRPr="004A7DFC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8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</w:rPr>
              <w:t>0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2</w:t>
            </w:r>
            <w:r w:rsidR="002C37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684</w:t>
            </w:r>
          </w:p>
        </w:tc>
      </w:tr>
      <w:tr w:rsidR="002C3760" w:rsidRPr="004A7DFC" w14:paraId="0D7E2DE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CD0455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C18F5" w14:textId="7E91171D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62DF2" w14:textId="77777777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D6691" w14:textId="77777777" w:rsidR="002C3760" w:rsidRPr="004A7DFC" w:rsidRDefault="002C3760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4B7B9" w14:textId="77777777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8EF06" w14:textId="77777777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6A993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D4318F" w14:textId="77777777" w:rsidR="002C3760" w:rsidRPr="004A7DFC" w:rsidRDefault="002C3760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760" w:rsidRPr="004A7DFC" w14:paraId="07214EC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B34FBB" w14:textId="5D931F02" w:rsidR="002C3760" w:rsidRPr="004A7DFC" w:rsidRDefault="003277A3" w:rsidP="005A1FD5">
            <w:pPr>
              <w:tabs>
                <w:tab w:val="left" w:pos="540"/>
              </w:tabs>
              <w:spacing w:line="240" w:lineRule="auto"/>
              <w:ind w:left="156" w:firstLine="18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2C37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2C37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C376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0692D9" w14:textId="4A866FAA" w:rsidR="002C3760" w:rsidRPr="00314BA5" w:rsidRDefault="00677861" w:rsidP="002C3760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C677A" w14:textId="77777777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A6239" w14:textId="40AE9D5B" w:rsidR="002C3760" w:rsidRPr="004A7DFC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255</w:t>
            </w:r>
            <w:r w:rsidR="002C37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719AC" w14:textId="77777777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0A3CA" w14:textId="5252703E" w:rsidR="002C3760" w:rsidRPr="00314BA5" w:rsidRDefault="00677861" w:rsidP="002C3760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86116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F167A0" w14:textId="39FBE5EC" w:rsidR="002C3760" w:rsidRPr="004A7DFC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255</w:t>
            </w:r>
            <w:r w:rsidR="002C37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467</w:t>
            </w:r>
          </w:p>
        </w:tc>
      </w:tr>
      <w:tr w:rsidR="002C3760" w:rsidRPr="004A7DFC" w14:paraId="5DE2636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BE6758" w14:textId="1D54EA6C" w:rsidR="002C3760" w:rsidRDefault="003277A3" w:rsidP="005A1FD5">
            <w:pPr>
              <w:tabs>
                <w:tab w:val="left" w:pos="540"/>
              </w:tabs>
              <w:spacing w:line="240" w:lineRule="auto"/>
              <w:ind w:left="156" w:firstLine="18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2C37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2C376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8F6D04" w14:textId="22769BCF" w:rsidR="002C3760" w:rsidRPr="00314BA5" w:rsidRDefault="00677861" w:rsidP="002C3760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560852" w14:textId="77777777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8A11C5" w14:textId="792F60A8" w:rsidR="002C3760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289</w:t>
            </w:r>
            <w:r w:rsidR="002C37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8A68E" w14:textId="77777777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7A7652" w14:textId="3FA8D989" w:rsidR="002C3760" w:rsidRPr="00314BA5" w:rsidRDefault="00677861" w:rsidP="002C3760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19EE5F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DA9065" w14:textId="63164425" w:rsidR="002C3760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289</w:t>
            </w:r>
            <w:r w:rsidR="002C37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881</w:t>
            </w:r>
          </w:p>
        </w:tc>
      </w:tr>
      <w:tr w:rsidR="002C3760" w:rsidRPr="004A7DFC" w14:paraId="75C0818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394A34" w14:textId="1065C057" w:rsidR="002C3760" w:rsidRDefault="003277A3" w:rsidP="005A1FD5">
            <w:pPr>
              <w:tabs>
                <w:tab w:val="left" w:pos="540"/>
              </w:tabs>
              <w:spacing w:line="240" w:lineRule="auto"/>
              <w:ind w:left="156" w:firstLine="1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61</w:t>
            </w:r>
            <w:r w:rsidR="002C37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2C37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C376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E0745F" w14:textId="3B441FE1" w:rsidR="002C3760" w:rsidRPr="00314BA5" w:rsidRDefault="00677861" w:rsidP="002C3760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D454A" w14:textId="77777777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B80D7C" w14:textId="5A3E168B" w:rsidR="002C3760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46</w:t>
            </w:r>
            <w:r w:rsidR="002C3760" w:rsidRPr="00C323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EA3394" w14:textId="77777777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C96D09" w14:textId="4BAE27FF" w:rsidR="002C3760" w:rsidRPr="00314BA5" w:rsidRDefault="00677861" w:rsidP="002C3760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68DBEC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C9A4B4" w14:textId="1501248F" w:rsidR="002C3760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46</w:t>
            </w:r>
            <w:r w:rsidR="002C3760" w:rsidRPr="00C323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353</w:t>
            </w:r>
          </w:p>
        </w:tc>
      </w:tr>
      <w:tr w:rsidR="002C3760" w:rsidRPr="004A7DFC" w14:paraId="60A5C77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7C6506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427C" w14:textId="18FC7EDF" w:rsidR="002C3760" w:rsidRPr="004A7DFC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995</w:t>
            </w:r>
            <w:r w:rsidR="00677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F8ECD" w14:textId="77777777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61CC6" w14:textId="5D4E78EF" w:rsidR="002C3760" w:rsidRPr="007E1F31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2C3760" w:rsidRPr="00235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394</w:t>
            </w:r>
            <w:r w:rsidR="002C3760" w:rsidRPr="00235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AAAA6" w14:textId="77777777" w:rsidR="002C3760" w:rsidRPr="007E1F31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9087" w14:textId="399ABFFC" w:rsidR="002C3760" w:rsidRPr="004A7DFC" w:rsidRDefault="003277A3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  <w:r w:rsidR="00677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245F1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1D930" w14:textId="7827C077" w:rsidR="002C3760" w:rsidRPr="004A7DFC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394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385</w:t>
            </w:r>
          </w:p>
        </w:tc>
      </w:tr>
      <w:tr w:rsidR="002C3760" w:rsidRPr="004A7DFC" w14:paraId="29D5165B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E26045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425CF" w14:textId="75A880EC" w:rsidR="002C3760" w:rsidRPr="00314BA5" w:rsidRDefault="00677861" w:rsidP="002C3760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B61DF" w14:textId="77777777" w:rsidR="002C3760" w:rsidRPr="00314BA5" w:rsidRDefault="002C3760" w:rsidP="002C37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68287" w14:textId="4A43B05B" w:rsidR="002C3760" w:rsidRPr="00314BA5" w:rsidRDefault="002C3760" w:rsidP="002C3760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A38B5" w14:textId="77777777" w:rsidR="002C3760" w:rsidRPr="00314BA5" w:rsidRDefault="002C3760" w:rsidP="002C37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E2C0E" w14:textId="66F437C5" w:rsidR="002C3760" w:rsidRPr="00314BA5" w:rsidRDefault="00677861" w:rsidP="002C3760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CE6AF" w14:textId="77777777" w:rsidR="002C3760" w:rsidRPr="00314BA5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B100" w14:textId="7CB5896B" w:rsidR="002C3760" w:rsidRPr="00314BA5" w:rsidRDefault="002C3760" w:rsidP="002C3760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760" w:rsidRPr="004A7DFC" w14:paraId="4EF7157F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C7743A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2C6BC" w14:textId="6152F3D2" w:rsidR="002C3760" w:rsidRPr="004A7DFC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995</w:t>
            </w:r>
            <w:r w:rsidR="00677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F0943" w14:textId="77777777" w:rsidR="002C3760" w:rsidRPr="004A7DFC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34FFE" w14:textId="06D04B45" w:rsidR="002C3760" w:rsidRPr="007E1F31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2C3760" w:rsidRPr="00235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394</w:t>
            </w:r>
            <w:r w:rsidR="002C3760" w:rsidRPr="00235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9877" w14:textId="77777777" w:rsidR="002C3760" w:rsidRPr="007E1F31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5FB3A" w14:textId="2EE490AA" w:rsidR="002C3760" w:rsidRPr="004A7DFC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  <w:r w:rsidR="00677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AC6C" w14:textId="77777777" w:rsidR="002C3760" w:rsidRPr="004A7DFC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A8899" w14:textId="24AEBE38" w:rsidR="002C3760" w:rsidRPr="004A7DFC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394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385</w:t>
            </w:r>
          </w:p>
        </w:tc>
      </w:tr>
    </w:tbl>
    <w:p w14:paraId="04471CA9" w14:textId="00079B24" w:rsidR="00323368" w:rsidRDefault="00323368"/>
    <w:p w14:paraId="3ED7690E" w14:textId="77777777" w:rsidR="00323368" w:rsidRDefault="00323368">
      <w:pPr>
        <w:spacing w:line="240" w:lineRule="auto"/>
      </w:pPr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323368" w:rsidRPr="00F82619" w14:paraId="5A78AE9B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8EF0" w14:textId="77777777" w:rsidR="00323368" w:rsidRPr="00435338" w:rsidRDefault="00323368" w:rsidP="003233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1E42B" w14:textId="6B3997BB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7B40E1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EC356" w14:textId="089DF61E" w:rsidR="00323368" w:rsidRPr="00F82619" w:rsidRDefault="00323368" w:rsidP="00323368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760" w:rsidRPr="00F82619" w14:paraId="22E626A9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66A018" w14:textId="77777777" w:rsidR="002C3760" w:rsidRPr="00435338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18BADE" w14:textId="0380274A" w:rsidR="002C3760" w:rsidRPr="00F82619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2C3760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2C3760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5C40C" w14:textId="77777777" w:rsidR="002C3760" w:rsidRPr="00F82619" w:rsidRDefault="002C3760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FEBB54" w14:textId="33CDA211" w:rsidR="002C3760" w:rsidRPr="00F82619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2C3760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C3760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655D7B" w14:textId="77777777" w:rsidR="002C3760" w:rsidRPr="00F82619" w:rsidRDefault="002C3760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C01AF6" w14:textId="6EEE2A0F" w:rsidR="002C3760" w:rsidRPr="00F82619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2C3760" w:rsidRPr="00A7260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 </w:t>
            </w:r>
            <w:r w:rsidR="002C3760" w:rsidRPr="00A7260A"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74322" w14:textId="77777777" w:rsidR="002C3760" w:rsidRPr="00323368" w:rsidRDefault="002C3760" w:rsidP="002C3760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373B2E" w14:textId="3E5A7994" w:rsidR="002C3760" w:rsidRPr="00F82619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2C3760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C3760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C3760" w:rsidRPr="00F82619" w14:paraId="25DCB3B6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6233E2" w14:textId="77777777" w:rsidR="002C3760" w:rsidRPr="00435338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6D2DDB" w14:textId="7FF38499" w:rsidR="002C3760" w:rsidRPr="00F82619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512B6" w14:textId="77777777" w:rsidR="002C3760" w:rsidRPr="00F82619" w:rsidRDefault="002C3760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2B9606" w14:textId="5867414F" w:rsidR="002C3760" w:rsidRPr="00F82619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275014" w14:textId="77777777" w:rsidR="002C3760" w:rsidRPr="00F82619" w:rsidRDefault="002C3760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37D853" w14:textId="070F8D91" w:rsidR="002C3760" w:rsidRPr="00F82619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729F74" w14:textId="77777777" w:rsidR="002C3760" w:rsidRPr="00323368" w:rsidRDefault="002C3760" w:rsidP="002C3760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5BDA90" w14:textId="43001982" w:rsidR="002C3760" w:rsidRPr="00F82619" w:rsidRDefault="003277A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2C3760" w:rsidRPr="00F82619" w14:paraId="7AAD1324" w14:textId="77777777" w:rsidTr="004219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B31E87" w14:textId="77777777" w:rsidR="002C3760" w:rsidRPr="00435338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61F2D1" w14:textId="552FA10F" w:rsidR="002C3760" w:rsidRPr="00F82619" w:rsidRDefault="002C3760" w:rsidP="002C3760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760" w:rsidRPr="00F82619" w14:paraId="6E689D9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49E3DE" w14:textId="20E834DC" w:rsidR="002C3760" w:rsidRPr="00435338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B76B99" w14:textId="77777777" w:rsidR="002C3760" w:rsidRPr="00F82619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A7D661" w14:textId="77777777" w:rsidR="002C3760" w:rsidRPr="00F82619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D7FC36" w14:textId="77777777" w:rsidR="002C3760" w:rsidRPr="00F82619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38D92" w14:textId="77777777" w:rsidR="002C3760" w:rsidRPr="00F82619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AD2D6" w14:textId="77777777" w:rsidR="002C3760" w:rsidRPr="00F82619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72971" w14:textId="77777777" w:rsidR="002C3760" w:rsidRPr="00F82619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8DBBC1" w14:textId="77777777" w:rsidR="002C3760" w:rsidRPr="00F82619" w:rsidRDefault="002C3760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3760" w:rsidRPr="00F82619" w14:paraId="7669B55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71EEAA" w14:textId="77777777" w:rsidR="002C3760" w:rsidRPr="00435338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DDB6B7" w14:textId="74AF1092" w:rsidR="002C3760" w:rsidRPr="00AA18A5" w:rsidRDefault="003277A3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9739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125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764D8" w14:textId="77777777" w:rsidR="002C3760" w:rsidRPr="00F82619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48E8F" w14:textId="061D0390" w:rsidR="002C3760" w:rsidRPr="00F82619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2C37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338</w:t>
            </w:r>
            <w:r w:rsidR="002C37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DC07E" w14:textId="77777777" w:rsidR="002C3760" w:rsidRPr="00F82619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E72A0" w14:textId="6EDBDB2B" w:rsidR="002C3760" w:rsidRPr="00F82619" w:rsidRDefault="003277A3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9739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125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0173A" w14:textId="77777777" w:rsidR="002C3760" w:rsidRPr="00F82619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57E143" w14:textId="78388FAF" w:rsidR="002C3760" w:rsidRPr="00F82619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1</w:t>
            </w:r>
            <w:r w:rsidR="002C37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338</w:t>
            </w:r>
            <w:r w:rsidR="002C37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998</w:t>
            </w:r>
          </w:p>
        </w:tc>
      </w:tr>
      <w:tr w:rsidR="002C3760" w:rsidRPr="00F82619" w14:paraId="3DE4E0F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5E7098" w14:textId="77777777" w:rsidR="002C3760" w:rsidRPr="00435338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4A7" w14:textId="77777777" w:rsidR="002C3760" w:rsidRPr="00F82619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77EA" w14:textId="77777777" w:rsidR="002C3760" w:rsidRPr="00F82619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1F67" w14:textId="77777777" w:rsidR="002C3760" w:rsidRPr="007E1F31" w:rsidRDefault="002C3760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892A0" w14:textId="77777777" w:rsidR="002C3760" w:rsidRPr="00F82619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DE6A8" w14:textId="77777777" w:rsidR="002C3760" w:rsidRPr="00F82619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68F67" w14:textId="77777777" w:rsidR="002C3760" w:rsidRPr="00F82619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82A20" w14:textId="77777777" w:rsidR="002C3760" w:rsidRPr="00F82619" w:rsidRDefault="002C3760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760" w:rsidRPr="00F82619" w14:paraId="7362C753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967D28" w14:textId="13DD7593" w:rsidR="002C3760" w:rsidRPr="00435338" w:rsidRDefault="003277A3" w:rsidP="0008684F">
            <w:pPr>
              <w:tabs>
                <w:tab w:val="left" w:pos="540"/>
              </w:tabs>
              <w:spacing w:line="240" w:lineRule="auto"/>
              <w:ind w:left="156" w:firstLine="18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2C37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 w:rsidR="002C37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C376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4C27D1" w14:textId="0458F981" w:rsidR="002C3760" w:rsidRPr="00F82619" w:rsidRDefault="003277A3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739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07749" w14:textId="77777777" w:rsidR="002C3760" w:rsidRPr="00F82619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CF6D2" w14:textId="563F638E" w:rsidR="002C3760" w:rsidRPr="007E1F31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1</w:t>
            </w:r>
            <w:r w:rsidR="002C37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5C52F" w14:textId="77777777" w:rsidR="002C3760" w:rsidRPr="00F82619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4A6F51" w14:textId="196C0F75" w:rsidR="002C3760" w:rsidRPr="00F82619" w:rsidRDefault="003277A3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739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D6F0F" w14:textId="77777777" w:rsidR="002C3760" w:rsidRPr="00F82619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A7D39" w14:textId="6A2AA969" w:rsidR="002C3760" w:rsidRPr="00F82619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1</w:t>
            </w:r>
            <w:r w:rsidR="002C37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125</w:t>
            </w:r>
          </w:p>
        </w:tc>
      </w:tr>
      <w:tr w:rsidR="002C3760" w:rsidRPr="00435338" w14:paraId="5DB7EE5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1F676A" w14:textId="77777777" w:rsidR="002C3760" w:rsidRPr="00435338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F459D" w14:textId="63D716F1" w:rsidR="002C3760" w:rsidRPr="00AA18A5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12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E9ED4" w14:textId="77777777" w:rsidR="002C3760" w:rsidRPr="006145CD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02286" w14:textId="5E95F67C" w:rsidR="002C3760" w:rsidRPr="007E1F31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34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0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96417" w14:textId="77777777" w:rsidR="002C3760" w:rsidRPr="007E1F31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1B878" w14:textId="248C0F2A" w:rsidR="002C3760" w:rsidRPr="00435338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12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EC5EE" w14:textId="77777777" w:rsidR="002C3760" w:rsidRPr="00435338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C42B5" w14:textId="0FC7C8B3" w:rsidR="002C3760" w:rsidRPr="00435338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34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0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123</w:t>
            </w:r>
          </w:p>
        </w:tc>
      </w:tr>
      <w:tr w:rsidR="002C3760" w:rsidRPr="00435338" w14:paraId="5B87D52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3FA8F1" w14:textId="77777777" w:rsidR="002C3760" w:rsidRPr="00D26E49" w:rsidRDefault="002C3760" w:rsidP="002C3760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112DF" w14:textId="06509009" w:rsidR="002C3760" w:rsidRPr="009F135D" w:rsidRDefault="004125E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DCF73" w14:textId="77777777" w:rsidR="002C3760" w:rsidRPr="009F135D" w:rsidRDefault="002C3760" w:rsidP="002C37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C51D5" w14:textId="2BCEBC58" w:rsidR="002C3760" w:rsidRPr="009F135D" w:rsidRDefault="002C3760" w:rsidP="002C3760">
            <w:pPr>
              <w:tabs>
                <w:tab w:val="left" w:pos="481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3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C372B" w14:textId="77777777" w:rsidR="002C3760" w:rsidRPr="009F135D" w:rsidRDefault="002C3760" w:rsidP="002C37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D177B" w14:textId="7CCF30B0" w:rsidR="002C3760" w:rsidRPr="009F135D" w:rsidRDefault="004125E3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A9FA0" w14:textId="77777777" w:rsidR="002C3760" w:rsidRPr="009F135D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ABB14" w14:textId="1AFDB8E9" w:rsidR="002C3760" w:rsidRPr="009F135D" w:rsidRDefault="002C3760" w:rsidP="002C376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3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C3760" w:rsidRPr="00435338" w14:paraId="0E090C9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08AEFB" w14:textId="77777777" w:rsidR="002C3760" w:rsidRPr="00435338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920D" w14:textId="73E35A01" w:rsidR="002C3760" w:rsidRPr="00AA18A5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12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8BF69" w14:textId="77777777" w:rsidR="002C3760" w:rsidRPr="006145CD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3EBF3" w14:textId="5B877234" w:rsidR="002C3760" w:rsidRPr="007E1F31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34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83B8" w14:textId="77777777" w:rsidR="002C3760" w:rsidRPr="007E1F31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D1DC3" w14:textId="6DA82069" w:rsidR="002C3760" w:rsidRPr="00435338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12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B753E" w14:textId="77777777" w:rsidR="002C3760" w:rsidRPr="00435338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D9639" w14:textId="51419202" w:rsidR="002C3760" w:rsidRPr="00435338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34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0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123</w:t>
            </w:r>
          </w:p>
        </w:tc>
      </w:tr>
      <w:tr w:rsidR="002C3760" w:rsidRPr="00925819" w14:paraId="34A729BE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347DFC" w14:textId="77777777" w:rsidR="002C3760" w:rsidRPr="00F24B75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1D575" w14:textId="6D6274A5" w:rsidR="002C3760" w:rsidRPr="00F24B75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6CA17" w14:textId="77777777" w:rsidR="002C3760" w:rsidRPr="00F24B75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B38D00" w14:textId="77777777" w:rsidR="002C3760" w:rsidRPr="00F24B75" w:rsidRDefault="002C3760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1F21" w14:textId="77777777" w:rsidR="002C3760" w:rsidRPr="00F24B75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F7FE91" w14:textId="77777777" w:rsidR="002C3760" w:rsidRPr="00F24B75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DE8C0" w14:textId="77777777" w:rsidR="002C3760" w:rsidRPr="00F24B75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06F30D" w14:textId="77777777" w:rsidR="002C3760" w:rsidRPr="00F24B75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3760" w:rsidRPr="00435338" w14:paraId="20A4CEB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F926B5" w14:textId="77777777" w:rsidR="002C3760" w:rsidRPr="00F82619" w:rsidRDefault="002C3760" w:rsidP="002C37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4EA892" w14:textId="4F43C00D" w:rsidR="002C3760" w:rsidRPr="00AA18A5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12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  <w:r w:rsidR="00412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5D96F" w14:textId="77777777" w:rsidR="002C3760" w:rsidRPr="006145CD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933C7C" w14:textId="086AFE7A" w:rsidR="002C3760" w:rsidRPr="007E1F31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2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734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5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42D9F" w14:textId="77777777" w:rsidR="002C3760" w:rsidRPr="007E1F31" w:rsidRDefault="002C3760" w:rsidP="002C376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71F07" w14:textId="4A44123A" w:rsidR="002C3760" w:rsidRPr="00F237D6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125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697</w:t>
            </w:r>
            <w:r w:rsidR="004125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E2975" w14:textId="77777777" w:rsidR="002C3760" w:rsidRPr="00435338" w:rsidRDefault="002C3760" w:rsidP="002C376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194624" w14:textId="2B35D546" w:rsidR="002C3760" w:rsidRPr="00435338" w:rsidRDefault="003277A3" w:rsidP="002C376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2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734</w:t>
            </w:r>
            <w:r w:rsidR="002C3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5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8</w:t>
            </w:r>
          </w:p>
        </w:tc>
      </w:tr>
    </w:tbl>
    <w:p w14:paraId="183CF60A" w14:textId="3192785B" w:rsidR="00E275DE" w:rsidRDefault="00E275DE" w:rsidP="00772053">
      <w:pPr>
        <w:pStyle w:val="Ang15"/>
      </w:pPr>
    </w:p>
    <w:p w14:paraId="304FFD37" w14:textId="20F4BC95" w:rsidR="00C13355" w:rsidRDefault="00C13355" w:rsidP="00B51B97">
      <w:pPr>
        <w:pStyle w:val="Caption"/>
      </w:pPr>
      <w:r w:rsidRPr="00925819">
        <w:rPr>
          <w:cs/>
        </w:rPr>
        <w:t>เงินลงทุนในบริษัทย่อย</w:t>
      </w:r>
      <w:r w:rsidR="00B36294">
        <w:rPr>
          <w:rFonts w:hint="cs"/>
          <w:cs/>
        </w:rPr>
        <w:t>และการร่วมค้า</w:t>
      </w:r>
    </w:p>
    <w:p w14:paraId="33C868A3" w14:textId="77777777" w:rsidR="00DC2540" w:rsidRPr="00DC2540" w:rsidRDefault="00DC2540" w:rsidP="00DC2540">
      <w:pPr>
        <w:pStyle w:val="Ang15"/>
      </w:pPr>
    </w:p>
    <w:p w14:paraId="6EB7C047" w14:textId="2B99C23D" w:rsidR="00DC2540" w:rsidRPr="00916005" w:rsidRDefault="00DC2540" w:rsidP="00DC2540">
      <w:pPr>
        <w:pStyle w:val="Caption"/>
        <w:numPr>
          <w:ilvl w:val="0"/>
          <w:numId w:val="0"/>
        </w:numPr>
        <w:ind w:left="540"/>
        <w:rPr>
          <w:cs/>
        </w:rPr>
      </w:pPr>
      <w:r>
        <w:rPr>
          <w:rFonts w:hint="cs"/>
          <w:cs/>
        </w:rPr>
        <w:t>เงินลงทุนในบริษัทย่อย</w:t>
      </w:r>
    </w:p>
    <w:p w14:paraId="03CD324D" w14:textId="043C1465" w:rsidR="00E376D0" w:rsidRDefault="00E376D0" w:rsidP="00DC2540">
      <w:pPr>
        <w:pStyle w:val="Ang15"/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B25820" w:rsidRPr="00D041CF" w14:paraId="3BF028A2" w14:textId="77777777" w:rsidTr="00170145">
        <w:trPr>
          <w:tblHeader/>
        </w:trPr>
        <w:tc>
          <w:tcPr>
            <w:tcW w:w="3089" w:type="pct"/>
          </w:tcPr>
          <w:p w14:paraId="517374E6" w14:textId="125DB723" w:rsidR="00B25820" w:rsidRPr="00B25820" w:rsidRDefault="00DC2DA1" w:rsidP="00DC2DA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911" w:type="pct"/>
            <w:gridSpan w:val="3"/>
          </w:tcPr>
          <w:p w14:paraId="55586A3A" w14:textId="77777777" w:rsidR="00B25820" w:rsidRPr="00B25820" w:rsidRDefault="00B25820" w:rsidP="00B25820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820" w:rsidRPr="00383FA0" w14:paraId="373DB818" w14:textId="77777777" w:rsidTr="00170145">
        <w:trPr>
          <w:trHeight w:val="299"/>
          <w:tblHeader/>
        </w:trPr>
        <w:tc>
          <w:tcPr>
            <w:tcW w:w="3089" w:type="pct"/>
          </w:tcPr>
          <w:p w14:paraId="0753A878" w14:textId="0176BBFA" w:rsidR="00B25820" w:rsidRPr="00B25820" w:rsidRDefault="00AF0A4F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100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71000F"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71000F"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15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71000F"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100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71000F"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883" w:type="pct"/>
          </w:tcPr>
          <w:p w14:paraId="2F72C05D" w14:textId="0B6B4C9D" w:rsidR="00B25820" w:rsidRPr="00B25820" w:rsidRDefault="003277A3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604A6F2C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2297DE73" w14:textId="2EC01369" w:rsidR="00B25820" w:rsidRPr="00B25820" w:rsidRDefault="003277A3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</w:rPr>
              <w:t>7</w:t>
            </w:r>
          </w:p>
        </w:tc>
      </w:tr>
      <w:tr w:rsidR="00B25820" w:rsidRPr="00D041CF" w14:paraId="152C9C29" w14:textId="77777777" w:rsidTr="00170145">
        <w:trPr>
          <w:trHeight w:val="299"/>
          <w:tblHeader/>
        </w:trPr>
        <w:tc>
          <w:tcPr>
            <w:tcW w:w="3089" w:type="pct"/>
          </w:tcPr>
          <w:p w14:paraId="55CC5426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1AC51112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820" w:rsidRPr="00D041CF" w14:paraId="13514C30" w14:textId="77777777" w:rsidTr="00170145">
        <w:tc>
          <w:tcPr>
            <w:tcW w:w="3089" w:type="pct"/>
          </w:tcPr>
          <w:p w14:paraId="6B6F8258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2FE865AD" w14:textId="77777777" w:rsidR="00B25820" w:rsidRPr="00B25820" w:rsidRDefault="00B25820" w:rsidP="00B25820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191737F" w14:textId="77777777" w:rsidR="00B25820" w:rsidRPr="00B25820" w:rsidRDefault="00B25820" w:rsidP="00B25820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440873DA" w14:textId="77777777" w:rsidR="00B25820" w:rsidRPr="00B25820" w:rsidRDefault="00B25820" w:rsidP="00B25820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0A4F" w:rsidRPr="00112B95" w14:paraId="7181329A" w14:textId="77777777" w:rsidTr="00170145">
        <w:tc>
          <w:tcPr>
            <w:tcW w:w="3089" w:type="pct"/>
          </w:tcPr>
          <w:p w14:paraId="30E49226" w14:textId="3826BB7D" w:rsidR="00AF0A4F" w:rsidRPr="00B25820" w:rsidRDefault="00AF0A4F" w:rsidP="00AF0A4F">
            <w:pPr>
              <w:tabs>
                <w:tab w:val="left" w:pos="42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277A3">
              <w:rPr>
                <w:rFonts w:ascii="Angsana New" w:hAnsi="Angsana New" w:cs="Angsana New (Headings CS)" w:hint="cs"/>
                <w:b/>
                <w:bCs/>
                <w:sz w:val="30"/>
                <w:szCs w:val="30"/>
              </w:rPr>
              <w:t>1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883" w:type="pct"/>
          </w:tcPr>
          <w:p w14:paraId="4BC784EF" w14:textId="38B942DA" w:rsidR="00AF0A4F" w:rsidRPr="008C2319" w:rsidRDefault="003277A3" w:rsidP="00AF0A4F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415</w:t>
            </w:r>
            <w:r w:rsidR="00AF0A4F" w:rsidRPr="008C2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148" w:type="pct"/>
          </w:tcPr>
          <w:p w14:paraId="4043A974" w14:textId="77777777" w:rsidR="00AF0A4F" w:rsidRPr="00B25820" w:rsidRDefault="00AF0A4F" w:rsidP="00AF0A4F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880" w:type="pct"/>
          </w:tcPr>
          <w:p w14:paraId="7EC89ECE" w14:textId="4A5979FA" w:rsidR="00AF0A4F" w:rsidRPr="00B25820" w:rsidRDefault="003277A3" w:rsidP="00AF0A4F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</w:rPr>
              <w:t>421</w:t>
            </w:r>
            <w:r w:rsidR="00AF0A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</w:rPr>
              <w:t>996</w:t>
            </w:r>
          </w:p>
        </w:tc>
      </w:tr>
      <w:tr w:rsidR="0071000F" w:rsidRPr="003B395E" w14:paraId="06D6C79F" w14:textId="77777777" w:rsidTr="00170145">
        <w:tc>
          <w:tcPr>
            <w:tcW w:w="3089" w:type="pct"/>
          </w:tcPr>
          <w:p w14:paraId="75C3BBA1" w14:textId="4709745D" w:rsidR="0071000F" w:rsidRPr="003B395E" w:rsidRDefault="0071000F" w:rsidP="0071000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B395E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3B395E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3B395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B395E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3B395E">
              <w:rPr>
                <w:rFonts w:ascii="Angsana New" w:hAnsi="Angsana New" w:hint="cs"/>
                <w:sz w:val="30"/>
                <w:szCs w:val="30"/>
                <w:cs/>
              </w:rPr>
              <w:t>สุทธิจากเงินลงทุนในบริษัทย่อย</w:t>
            </w:r>
          </w:p>
        </w:tc>
        <w:tc>
          <w:tcPr>
            <w:tcW w:w="883" w:type="pct"/>
          </w:tcPr>
          <w:p w14:paraId="71020832" w14:textId="016923DB" w:rsidR="0071000F" w:rsidRPr="003B395E" w:rsidRDefault="005E1C69" w:rsidP="0071000F">
            <w:pPr>
              <w:tabs>
                <w:tab w:val="decimal" w:pos="140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77A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277A3">
              <w:rPr>
                <w:rFonts w:asciiTheme="majorBidi" w:hAnsiTheme="majorBidi" w:cstheme="majorBidi" w:hint="cs"/>
                <w:sz w:val="30"/>
                <w:szCs w:val="30"/>
                <w:cs/>
              </w:rPr>
              <w:t>83</w:t>
            </w:r>
            <w:r w:rsidR="008711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760157FA" w14:textId="77777777" w:rsidR="0071000F" w:rsidRPr="003B395E" w:rsidRDefault="0071000F" w:rsidP="0071000F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</w:tcPr>
          <w:p w14:paraId="2C990EBA" w14:textId="0CFCF18A" w:rsidR="0071000F" w:rsidRPr="003B395E" w:rsidRDefault="0071000F" w:rsidP="0071000F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77A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3277A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1000F" w:rsidRPr="00D041CF" w14:paraId="32E77A66" w14:textId="77777777" w:rsidTr="00170145">
        <w:tc>
          <w:tcPr>
            <w:tcW w:w="3089" w:type="pct"/>
          </w:tcPr>
          <w:p w14:paraId="4FA3CA07" w14:textId="2D3BA54C" w:rsidR="0071000F" w:rsidRPr="003B395E" w:rsidRDefault="0071000F" w:rsidP="0071000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277A3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8A5019" w14:textId="15D42C4E" w:rsidR="0071000F" w:rsidRPr="003B395E" w:rsidRDefault="003277A3" w:rsidP="0071000F">
            <w:pPr>
              <w:tabs>
                <w:tab w:val="decimal" w:pos="140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="00E973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</w:t>
            </w:r>
            <w:r w:rsidR="005E1C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  <w:r w:rsidR="008711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48" w:type="pct"/>
          </w:tcPr>
          <w:p w14:paraId="2A2FBBF4" w14:textId="77777777" w:rsidR="0071000F" w:rsidRPr="003B395E" w:rsidRDefault="0071000F" w:rsidP="0071000F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044A5690" w14:textId="14BE3F13" w:rsidR="0071000F" w:rsidRPr="00B25820" w:rsidRDefault="003277A3" w:rsidP="0071000F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  <w:r w:rsidR="007100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0E931DD3" w14:textId="77777777" w:rsidR="00925819" w:rsidRPr="00DC2540" w:rsidRDefault="00925819" w:rsidP="00DC2540">
      <w:pPr>
        <w:pStyle w:val="Ang15"/>
      </w:pPr>
    </w:p>
    <w:p w14:paraId="3BE2B66D" w14:textId="186D04A8" w:rsidR="006A4FDC" w:rsidRDefault="006A4FDC" w:rsidP="00C87CD9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right="-25"/>
        <w:jc w:val="thaiDistribute"/>
        <w:rPr>
          <w:rFonts w:asciiTheme="majorBidi" w:hAnsiTheme="majorBidi"/>
          <w:b w:val="0"/>
          <w:bCs w:val="0"/>
        </w:rPr>
      </w:pPr>
      <w:r>
        <w:rPr>
          <w:rFonts w:asciiTheme="majorBidi" w:hAnsiTheme="majorBidi"/>
          <w:b w:val="0"/>
          <w:bCs w:val="0"/>
        </w:rPr>
        <w:br w:type="page"/>
      </w:r>
    </w:p>
    <w:p w14:paraId="6C84A504" w14:textId="77777777" w:rsidR="00F713D3" w:rsidRDefault="00F713D3" w:rsidP="00C87CD9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right="-25"/>
        <w:jc w:val="thaiDistribute"/>
        <w:rPr>
          <w:rFonts w:asciiTheme="majorBidi" w:hAnsiTheme="majorBidi"/>
          <w:b w:val="0"/>
          <w:bCs w:val="0"/>
          <w:cs/>
        </w:rPr>
        <w:sectPr w:rsidR="00F713D3" w:rsidSect="00542BBA">
          <w:headerReference w:type="default" r:id="rId11"/>
          <w:footerReference w:type="default" r:id="rId12"/>
          <w:pgSz w:w="11909" w:h="16834" w:code="9"/>
          <w:pgMar w:top="691" w:right="1152" w:bottom="1166" w:left="1166" w:header="706" w:footer="706" w:gutter="0"/>
          <w:pgNumType w:start="14"/>
          <w:cols w:space="737"/>
          <w:docGrid w:linePitch="360"/>
        </w:sectPr>
      </w:pPr>
    </w:p>
    <w:tbl>
      <w:tblPr>
        <w:tblW w:w="15302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3"/>
        <w:gridCol w:w="785"/>
        <w:gridCol w:w="114"/>
        <w:gridCol w:w="1688"/>
        <w:gridCol w:w="90"/>
        <w:gridCol w:w="900"/>
        <w:gridCol w:w="90"/>
        <w:gridCol w:w="900"/>
        <w:gridCol w:w="81"/>
        <w:gridCol w:w="9"/>
        <w:gridCol w:w="90"/>
        <w:gridCol w:w="810"/>
        <w:gridCol w:w="68"/>
        <w:gridCol w:w="922"/>
        <w:gridCol w:w="99"/>
        <w:gridCol w:w="981"/>
        <w:gridCol w:w="56"/>
        <w:gridCol w:w="934"/>
        <w:gridCol w:w="99"/>
        <w:gridCol w:w="1075"/>
        <w:gridCol w:w="90"/>
        <w:gridCol w:w="1080"/>
        <w:gridCol w:w="72"/>
        <w:gridCol w:w="16"/>
      </w:tblGrid>
      <w:tr w:rsidR="006A4FDC" w:rsidRPr="004F2D3D" w14:paraId="2D1911A2" w14:textId="77777777" w:rsidTr="0091197A">
        <w:trPr>
          <w:tblHeader/>
        </w:trPr>
        <w:tc>
          <w:tcPr>
            <w:tcW w:w="5038" w:type="dxa"/>
            <w:gridSpan w:val="3"/>
            <w:vAlign w:val="bottom"/>
          </w:tcPr>
          <w:p w14:paraId="77DD0969" w14:textId="77777777" w:rsidR="006A4FDC" w:rsidRPr="004F2D3D" w:rsidRDefault="006A4FDC" w:rsidP="007F1E3F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5BEF521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758" w:type="dxa"/>
            <w:gridSpan w:val="7"/>
          </w:tcPr>
          <w:p w14:paraId="39CEFA16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45CE4A6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02" w:type="dxa"/>
            <w:gridSpan w:val="13"/>
          </w:tcPr>
          <w:p w14:paraId="0ABC9929" w14:textId="77777777" w:rsidR="006A4FDC" w:rsidRPr="006A4FDC" w:rsidRDefault="006A4FDC" w:rsidP="007F1E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91197A" w:rsidRPr="004F2D3D" w14:paraId="1CE4173D" w14:textId="77777777" w:rsidTr="0091197A">
        <w:trPr>
          <w:gridAfter w:val="1"/>
          <w:wAfter w:w="16" w:type="dxa"/>
          <w:tblHeader/>
        </w:trPr>
        <w:tc>
          <w:tcPr>
            <w:tcW w:w="4140" w:type="dxa"/>
            <w:vAlign w:val="bottom"/>
          </w:tcPr>
          <w:p w14:paraId="55F95833" w14:textId="77777777" w:rsidR="0091197A" w:rsidRPr="004F2D3D" w:rsidRDefault="0091197A" w:rsidP="007F1E3F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" w:type="dxa"/>
          </w:tcPr>
          <w:p w14:paraId="59B9723E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vAlign w:val="bottom"/>
          </w:tcPr>
          <w:p w14:paraId="3A60ACEF" w14:textId="77777777" w:rsidR="0091197A" w:rsidRPr="004F2D3D" w:rsidRDefault="0091197A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9D722B2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D5AC049" w14:textId="77777777" w:rsidR="0091197A" w:rsidRPr="004F2D3D" w:rsidRDefault="0091197A" w:rsidP="007F1E3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</w:tcPr>
          <w:p w14:paraId="5D8F7E25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5"/>
            <w:vAlign w:val="bottom"/>
          </w:tcPr>
          <w:p w14:paraId="64E7322C" w14:textId="77777777" w:rsidR="0091197A" w:rsidRPr="004F2D3D" w:rsidRDefault="0091197A" w:rsidP="007F1E3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</w:tcPr>
          <w:p w14:paraId="147CAEEF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0E4FBE59" w14:textId="77777777" w:rsidR="0091197A" w:rsidRPr="004F2D3D" w:rsidRDefault="0091197A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9" w:type="dxa"/>
          </w:tcPr>
          <w:p w14:paraId="244626AA" w14:textId="77777777" w:rsidR="0091197A" w:rsidRPr="004F2D3D" w:rsidRDefault="0091197A" w:rsidP="007F1E3F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vAlign w:val="bottom"/>
          </w:tcPr>
          <w:p w14:paraId="3246026E" w14:textId="77777777" w:rsidR="0091197A" w:rsidRPr="004F2D3D" w:rsidRDefault="0091197A" w:rsidP="007F1E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</w:tcPr>
          <w:p w14:paraId="42D7F20E" w14:textId="77777777" w:rsidR="0091197A" w:rsidRPr="004F2D3D" w:rsidRDefault="0091197A" w:rsidP="007F1E3F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197A" w:rsidRPr="004F2D3D" w14:paraId="790F1058" w14:textId="77777777" w:rsidTr="0091197A">
        <w:trPr>
          <w:gridAfter w:val="1"/>
          <w:wAfter w:w="16" w:type="dxa"/>
          <w:trHeight w:val="234"/>
          <w:tblHeader/>
        </w:trPr>
        <w:tc>
          <w:tcPr>
            <w:tcW w:w="4140" w:type="dxa"/>
            <w:vAlign w:val="bottom"/>
          </w:tcPr>
          <w:p w14:paraId="755C521A" w14:textId="77777777" w:rsidR="0091197A" w:rsidRPr="004F2D3D" w:rsidRDefault="0091197A" w:rsidP="007F1E3F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" w:type="dxa"/>
          </w:tcPr>
          <w:p w14:paraId="71C6B291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6EBD6015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21BE5C2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334A457A" w14:textId="7FD2D23B" w:rsidR="0091197A" w:rsidRPr="004F2D3D" w:rsidRDefault="003277A3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1E17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1E17E7" w:rsidRPr="00571E8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35838DB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2A89F3BD" w14:textId="6670BAAF" w:rsidR="0091197A" w:rsidRPr="004F2D3D" w:rsidRDefault="003277A3" w:rsidP="007F1E3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31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91197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</w:tcPr>
          <w:p w14:paraId="09586CC2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205112D0" w14:textId="5F8F3BF6" w:rsidR="0091197A" w:rsidRPr="004F2D3D" w:rsidRDefault="003277A3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1E17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1E17E7" w:rsidRPr="00571E8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68" w:type="dxa"/>
          </w:tcPr>
          <w:p w14:paraId="614B8236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28CF4ADA" w14:textId="3EE87F7C" w:rsidR="0091197A" w:rsidRPr="004F2D3D" w:rsidRDefault="003277A3" w:rsidP="007F1E3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31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91197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337762FD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061D5CEE" w14:textId="294CA5AD" w:rsidR="0091197A" w:rsidRPr="004F2D3D" w:rsidRDefault="003277A3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1E17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1E17E7" w:rsidRPr="00571E8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56" w:type="dxa"/>
          </w:tcPr>
          <w:p w14:paraId="2F82C1D9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46535BD4" w14:textId="72C9516B" w:rsidR="0091197A" w:rsidRPr="004F2D3D" w:rsidRDefault="003277A3" w:rsidP="007F1E3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31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91197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06F69E20" w14:textId="77777777" w:rsidR="0091197A" w:rsidRPr="004F2D3D" w:rsidRDefault="0091197A" w:rsidP="007F1E3F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3E1CD764" w14:textId="5591A446" w:rsidR="0091197A" w:rsidRPr="004F2D3D" w:rsidRDefault="003277A3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1E17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1E17E7" w:rsidRPr="00571E8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37FDFC8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0BB8EE4D" w14:textId="2FE20487" w:rsidR="0091197A" w:rsidRPr="004F2D3D" w:rsidRDefault="003277A3" w:rsidP="007F1E3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31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91197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</w:tcPr>
          <w:p w14:paraId="509AB027" w14:textId="77777777" w:rsidR="0091197A" w:rsidRPr="004F2D3D" w:rsidRDefault="0091197A" w:rsidP="007F1E3F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197A" w:rsidRPr="004F2D3D" w14:paraId="7015599F" w14:textId="77777777" w:rsidTr="0091197A">
        <w:trPr>
          <w:gridAfter w:val="1"/>
          <w:wAfter w:w="16" w:type="dxa"/>
          <w:trHeight w:val="234"/>
          <w:tblHeader/>
        </w:trPr>
        <w:tc>
          <w:tcPr>
            <w:tcW w:w="4140" w:type="dxa"/>
            <w:vAlign w:val="bottom"/>
          </w:tcPr>
          <w:p w14:paraId="51F30A96" w14:textId="77777777" w:rsidR="0091197A" w:rsidRPr="004F2D3D" w:rsidRDefault="0091197A" w:rsidP="006A4FDC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" w:type="dxa"/>
          </w:tcPr>
          <w:p w14:paraId="73EA0577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73E0926D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95E4488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0077BC4C" w14:textId="71CF3501" w:rsidR="0091197A" w:rsidRPr="004F2D3D" w:rsidRDefault="003277A3" w:rsidP="006A4FD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0C7F6D81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0F98A2B1" w14:textId="5E670395" w:rsidR="0091197A" w:rsidRPr="004F2D3D" w:rsidRDefault="003277A3" w:rsidP="006A4FDC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81" w:type="dxa"/>
          </w:tcPr>
          <w:p w14:paraId="6DA62173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195E235E" w14:textId="40BE55AF" w:rsidR="0091197A" w:rsidRPr="004F2D3D" w:rsidRDefault="003277A3" w:rsidP="006A4FD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68" w:type="dxa"/>
          </w:tcPr>
          <w:p w14:paraId="4B7F7C47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74CF934B" w14:textId="184F94D0" w:rsidR="0091197A" w:rsidRPr="004F2D3D" w:rsidRDefault="003277A3" w:rsidP="006A4FDC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9" w:type="dxa"/>
          </w:tcPr>
          <w:p w14:paraId="5A52ACD7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30BD930A" w14:textId="0C15A3E1" w:rsidR="0091197A" w:rsidRPr="004F2D3D" w:rsidRDefault="003277A3" w:rsidP="006A4FD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56" w:type="dxa"/>
          </w:tcPr>
          <w:p w14:paraId="73BEC5CA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78B6CA72" w14:textId="40DD1C89" w:rsidR="0091197A" w:rsidRPr="004F2D3D" w:rsidRDefault="003277A3" w:rsidP="006A4FDC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9" w:type="dxa"/>
          </w:tcPr>
          <w:p w14:paraId="17815F31" w14:textId="77777777" w:rsidR="0091197A" w:rsidRPr="004F2D3D" w:rsidRDefault="0091197A" w:rsidP="006A4FD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592DA44E" w14:textId="72DD0181" w:rsidR="0091197A" w:rsidRPr="004F2D3D" w:rsidRDefault="003277A3" w:rsidP="006A4FD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47052571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2B7A497A" w14:textId="7B2ABD3E" w:rsidR="0091197A" w:rsidRPr="008C7BBB" w:rsidRDefault="003277A3" w:rsidP="006A4FDC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72" w:type="dxa"/>
          </w:tcPr>
          <w:p w14:paraId="0D61969B" w14:textId="77777777" w:rsidR="0091197A" w:rsidRPr="004F2D3D" w:rsidRDefault="0091197A" w:rsidP="006A4FD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A4FDC" w:rsidRPr="004F2D3D" w14:paraId="162C75B9" w14:textId="77777777" w:rsidTr="009B1860">
        <w:trPr>
          <w:trHeight w:val="135"/>
          <w:tblHeader/>
        </w:trPr>
        <w:tc>
          <w:tcPr>
            <w:tcW w:w="4140" w:type="dxa"/>
            <w:vAlign w:val="bottom"/>
          </w:tcPr>
          <w:p w14:paraId="7E1C0FA3" w14:textId="77777777" w:rsidR="006A4FDC" w:rsidRPr="004F2D3D" w:rsidRDefault="006A4FDC" w:rsidP="007F1E3F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" w:type="dxa"/>
          </w:tcPr>
          <w:p w14:paraId="1590C931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6E8322B5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7D765A7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5D6380B9" w14:textId="77777777" w:rsidR="006A4FDC" w:rsidRPr="004F2D3D" w:rsidRDefault="006A4FDC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</w:tcPr>
          <w:p w14:paraId="4D4E16DE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401" w:type="dxa"/>
            <w:gridSpan w:val="15"/>
          </w:tcPr>
          <w:p w14:paraId="47D01E6F" w14:textId="77777777" w:rsidR="006A4FDC" w:rsidRPr="004F2D3D" w:rsidRDefault="006A4FDC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91197A" w:rsidRPr="004F2D3D" w14:paraId="5353D8BF" w14:textId="77777777" w:rsidTr="0091197A">
        <w:trPr>
          <w:gridAfter w:val="1"/>
          <w:wAfter w:w="16" w:type="dxa"/>
        </w:trPr>
        <w:tc>
          <w:tcPr>
            <w:tcW w:w="4140" w:type="dxa"/>
            <w:vAlign w:val="bottom"/>
          </w:tcPr>
          <w:p w14:paraId="42ACF52D" w14:textId="77777777" w:rsidR="0091197A" w:rsidRPr="004F2D3D" w:rsidRDefault="0091197A" w:rsidP="007F1E3F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3" w:type="dxa"/>
          </w:tcPr>
          <w:p w14:paraId="00469751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2F27BB58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24AEC4C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2F57F2DB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C0C8DD4" w14:textId="77777777" w:rsidR="0091197A" w:rsidRPr="004F2D3D" w:rsidRDefault="0091197A" w:rsidP="007F1E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68A9E8C9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</w:tcPr>
          <w:p w14:paraId="59546100" w14:textId="77777777" w:rsidR="0091197A" w:rsidRPr="004F2D3D" w:rsidRDefault="0091197A" w:rsidP="007F1E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151A321E" w14:textId="77777777" w:rsidR="0091197A" w:rsidRPr="004F2D3D" w:rsidRDefault="0091197A" w:rsidP="007F1E3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</w:tcPr>
          <w:p w14:paraId="290158B4" w14:textId="77777777" w:rsidR="0091197A" w:rsidRPr="004F2D3D" w:rsidRDefault="0091197A" w:rsidP="007F1E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33B4C6E3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393EAF9B" w14:textId="77777777" w:rsidR="0091197A" w:rsidRPr="004F2D3D" w:rsidRDefault="0091197A" w:rsidP="007F1E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34E3AF8A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</w:tcPr>
          <w:p w14:paraId="1DD21FFF" w14:textId="77777777" w:rsidR="0091197A" w:rsidRPr="004F2D3D" w:rsidRDefault="0091197A" w:rsidP="007F1E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21222B77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36EA460E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548E480C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16EE0B4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45AF4C41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710D44FC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1C69" w:rsidRPr="004F2D3D" w14:paraId="44B4C676" w14:textId="77777777" w:rsidTr="0091197A">
        <w:trPr>
          <w:gridAfter w:val="1"/>
          <w:wAfter w:w="16" w:type="dxa"/>
        </w:trPr>
        <w:tc>
          <w:tcPr>
            <w:tcW w:w="4140" w:type="dxa"/>
          </w:tcPr>
          <w:p w14:paraId="52AEEF80" w14:textId="77777777" w:rsidR="005E1C69" w:rsidRPr="004F2D3D" w:rsidRDefault="005E1C69" w:rsidP="005E1C69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3" w:type="dxa"/>
          </w:tcPr>
          <w:p w14:paraId="1C26F2B8" w14:textId="77777777" w:rsidR="005E1C69" w:rsidRPr="004F2D3D" w:rsidRDefault="005E1C69" w:rsidP="005E1C6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1D3A41EE" w14:textId="7CC1F891" w:rsidR="005E1C69" w:rsidRPr="004F2D3D" w:rsidRDefault="005E1C69" w:rsidP="005E1C69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ดำเนินธุรกิจเกี่ยวกับผลิตกระแสไฟฟ้าจากขยะและชีวมวล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5F000D11" w14:textId="77777777" w:rsidR="005E1C69" w:rsidRPr="004F2D3D" w:rsidRDefault="005E1C69" w:rsidP="005E1C6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20023B91" w14:textId="424B96F7" w:rsidR="005E1C69" w:rsidRPr="004F2D3D" w:rsidRDefault="003277A3" w:rsidP="005E1C6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10B3DCDB" w14:textId="77777777" w:rsidR="005E1C69" w:rsidRPr="004F2D3D" w:rsidRDefault="005E1C69" w:rsidP="005E1C6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5F2C735B" w14:textId="05951E61" w:rsidR="005E1C69" w:rsidRPr="004F2D3D" w:rsidRDefault="003277A3" w:rsidP="005E1C6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</w:tcPr>
          <w:p w14:paraId="475253EF" w14:textId="77777777" w:rsidR="005E1C69" w:rsidRPr="004F2D3D" w:rsidRDefault="005E1C69" w:rsidP="005E1C6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3C6AC48D" w14:textId="7F89BF56" w:rsidR="005E1C69" w:rsidRPr="004F2D3D" w:rsidRDefault="003277A3" w:rsidP="005E1C6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187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</w:p>
        </w:tc>
        <w:tc>
          <w:tcPr>
            <w:tcW w:w="68" w:type="dxa"/>
          </w:tcPr>
          <w:p w14:paraId="67032F0F" w14:textId="77777777" w:rsidR="005E1C69" w:rsidRPr="004F2D3D" w:rsidRDefault="005E1C69" w:rsidP="005E1C6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00314A7D" w14:textId="7DC898FF" w:rsidR="005E1C69" w:rsidRPr="004F2D3D" w:rsidRDefault="003277A3" w:rsidP="005E1C69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187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</w:p>
        </w:tc>
        <w:tc>
          <w:tcPr>
            <w:tcW w:w="99" w:type="dxa"/>
          </w:tcPr>
          <w:p w14:paraId="7E03506F" w14:textId="77777777" w:rsidR="005E1C69" w:rsidRPr="004F2D3D" w:rsidRDefault="005E1C69" w:rsidP="005E1C6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6031A6EA" w14:textId="3D523F50" w:rsidR="005E1C69" w:rsidRPr="004F2D3D" w:rsidRDefault="003277A3" w:rsidP="005E1C69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187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</w:p>
        </w:tc>
        <w:tc>
          <w:tcPr>
            <w:tcW w:w="56" w:type="dxa"/>
          </w:tcPr>
          <w:p w14:paraId="6BDD3925" w14:textId="77777777" w:rsidR="005E1C69" w:rsidRPr="004F2D3D" w:rsidRDefault="005E1C69" w:rsidP="005E1C69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20E62DFD" w14:textId="59C7F659" w:rsidR="005E1C69" w:rsidRPr="004F2D3D" w:rsidRDefault="003277A3" w:rsidP="005E1C69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187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</w:p>
        </w:tc>
        <w:tc>
          <w:tcPr>
            <w:tcW w:w="99" w:type="dxa"/>
          </w:tcPr>
          <w:p w14:paraId="397F0BF7" w14:textId="77777777" w:rsidR="005E1C69" w:rsidRPr="004F2D3D" w:rsidRDefault="005E1C69" w:rsidP="005E1C6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59FAE064" w14:textId="7961FC9D" w:rsidR="005E1C69" w:rsidRPr="004F2D3D" w:rsidRDefault="003277A3" w:rsidP="005E1C69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  <w:r w:rsidR="00CA53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CA53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</w:t>
            </w:r>
            <w:r w:rsidR="00740DD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90" w:type="dxa"/>
          </w:tcPr>
          <w:p w14:paraId="087F381E" w14:textId="77777777" w:rsidR="005E1C69" w:rsidRPr="004F2D3D" w:rsidRDefault="005E1C69" w:rsidP="005E1C69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13989DEF" w14:textId="6D654F11" w:rsidR="005E1C69" w:rsidRPr="004F2D3D" w:rsidRDefault="003277A3" w:rsidP="005E1C69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</w:t>
            </w:r>
          </w:p>
        </w:tc>
        <w:tc>
          <w:tcPr>
            <w:tcW w:w="72" w:type="dxa"/>
          </w:tcPr>
          <w:p w14:paraId="60EF94CB" w14:textId="77777777" w:rsidR="005E1C69" w:rsidRPr="004F2D3D" w:rsidRDefault="005E1C69" w:rsidP="005E1C6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1C69" w:rsidRPr="004F2D3D" w14:paraId="6461E1E1" w14:textId="77777777" w:rsidTr="0091197A">
        <w:trPr>
          <w:gridAfter w:val="1"/>
          <w:wAfter w:w="16" w:type="dxa"/>
        </w:trPr>
        <w:tc>
          <w:tcPr>
            <w:tcW w:w="4140" w:type="dxa"/>
          </w:tcPr>
          <w:p w14:paraId="662E73EF" w14:textId="77777777" w:rsidR="005E1C69" w:rsidRPr="004F2D3D" w:rsidRDefault="005E1C69" w:rsidP="005E1C69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3" w:type="dxa"/>
          </w:tcPr>
          <w:p w14:paraId="1F227437" w14:textId="77777777" w:rsidR="005E1C69" w:rsidRPr="004F2D3D" w:rsidRDefault="005E1C69" w:rsidP="005E1C6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07D11409" w14:textId="77777777" w:rsidR="005E1C69" w:rsidRPr="004F2D3D" w:rsidRDefault="005E1C69" w:rsidP="005E1C69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7AFA5DA1" w14:textId="77777777" w:rsidR="005E1C69" w:rsidRPr="004F2D3D" w:rsidRDefault="005E1C69" w:rsidP="005E1C6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71E6EAD0" w14:textId="2D3DF79A" w:rsidR="005E1C69" w:rsidRPr="004F2D3D" w:rsidRDefault="003277A3" w:rsidP="005E1C6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42CB1B2F" w14:textId="77777777" w:rsidR="005E1C69" w:rsidRPr="004F2D3D" w:rsidRDefault="005E1C69" w:rsidP="005E1C6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04DEAA07" w14:textId="7B7F7B83" w:rsidR="005E1C69" w:rsidRPr="004F2D3D" w:rsidRDefault="003277A3" w:rsidP="005E1C6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</w:tcPr>
          <w:p w14:paraId="6D2D7AC0" w14:textId="77777777" w:rsidR="005E1C69" w:rsidRPr="004F2D3D" w:rsidRDefault="005E1C69" w:rsidP="005E1C6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04CAF809" w14:textId="548ED7AB" w:rsidR="005E1C69" w:rsidRPr="004F2D3D" w:rsidRDefault="003277A3" w:rsidP="005E1C6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68" w:type="dxa"/>
          </w:tcPr>
          <w:p w14:paraId="799A347A" w14:textId="77777777" w:rsidR="005E1C69" w:rsidRPr="004F2D3D" w:rsidRDefault="005E1C69" w:rsidP="005E1C6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2BDC29E7" w14:textId="36D7D5D8" w:rsidR="005E1C69" w:rsidRPr="004F2D3D" w:rsidRDefault="003277A3" w:rsidP="005E1C69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384046E1" w14:textId="77777777" w:rsidR="005E1C69" w:rsidRPr="004F2D3D" w:rsidRDefault="005E1C69" w:rsidP="005E1C6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14EBF5EA" w14:textId="028D68E3" w:rsidR="005E1C69" w:rsidRPr="004F2D3D" w:rsidRDefault="003277A3" w:rsidP="005E1C69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988</w:t>
            </w:r>
          </w:p>
        </w:tc>
        <w:tc>
          <w:tcPr>
            <w:tcW w:w="56" w:type="dxa"/>
          </w:tcPr>
          <w:p w14:paraId="3B45D31F" w14:textId="77777777" w:rsidR="005E1C69" w:rsidRPr="004F2D3D" w:rsidRDefault="005E1C69" w:rsidP="005E1C69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00C12030" w14:textId="668A1019" w:rsidR="005E1C69" w:rsidRPr="004F2D3D" w:rsidRDefault="003277A3" w:rsidP="005E1C6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988</w:t>
            </w:r>
          </w:p>
        </w:tc>
        <w:tc>
          <w:tcPr>
            <w:tcW w:w="99" w:type="dxa"/>
          </w:tcPr>
          <w:p w14:paraId="0BFC6F56" w14:textId="77777777" w:rsidR="005E1C69" w:rsidRPr="004F2D3D" w:rsidRDefault="005E1C69" w:rsidP="005E1C6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6E47FBED" w14:textId="494DC0C1" w:rsidR="005E1C69" w:rsidRPr="004F2D3D" w:rsidRDefault="003277A3" w:rsidP="005E1C69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278</w:t>
            </w:r>
          </w:p>
        </w:tc>
        <w:tc>
          <w:tcPr>
            <w:tcW w:w="90" w:type="dxa"/>
          </w:tcPr>
          <w:p w14:paraId="5A989597" w14:textId="77777777" w:rsidR="005E1C69" w:rsidRPr="004F2D3D" w:rsidRDefault="005E1C69" w:rsidP="005E1C69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2AAFA609" w14:textId="6FAB2516" w:rsidR="005E1C69" w:rsidRPr="004F2D3D" w:rsidRDefault="003277A3" w:rsidP="005E1C69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7</w:t>
            </w:r>
          </w:p>
        </w:tc>
        <w:tc>
          <w:tcPr>
            <w:tcW w:w="72" w:type="dxa"/>
          </w:tcPr>
          <w:p w14:paraId="2F817B7E" w14:textId="77777777" w:rsidR="005E1C69" w:rsidRPr="004F2D3D" w:rsidRDefault="005E1C69" w:rsidP="005E1C6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1C69" w:rsidRPr="004F2D3D" w14:paraId="04C44F00" w14:textId="77777777" w:rsidTr="0091197A">
        <w:trPr>
          <w:gridAfter w:val="1"/>
          <w:wAfter w:w="16" w:type="dxa"/>
        </w:trPr>
        <w:tc>
          <w:tcPr>
            <w:tcW w:w="4140" w:type="dxa"/>
          </w:tcPr>
          <w:p w14:paraId="1A2371F2" w14:textId="77777777" w:rsidR="005E1C69" w:rsidRPr="004F2D3D" w:rsidRDefault="005E1C69" w:rsidP="005E1C69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3" w:type="dxa"/>
          </w:tcPr>
          <w:p w14:paraId="5CD71865" w14:textId="77777777" w:rsidR="005E1C69" w:rsidRPr="004F2D3D" w:rsidRDefault="005E1C69" w:rsidP="005E1C6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42CFBF78" w14:textId="77777777" w:rsidR="005E1C69" w:rsidRPr="004F2D3D" w:rsidRDefault="005E1C69" w:rsidP="005E1C69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36F14433" w14:textId="77777777" w:rsidR="005E1C69" w:rsidRPr="004F2D3D" w:rsidRDefault="005E1C69" w:rsidP="005E1C69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0D217B1" w14:textId="77777777" w:rsidR="005E1C69" w:rsidRPr="004F2D3D" w:rsidRDefault="005E1C69" w:rsidP="005E1C6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76E3BFDB" w14:textId="635AFDAB" w:rsidR="005E1C69" w:rsidRPr="004F2D3D" w:rsidRDefault="003277A3" w:rsidP="005E1C6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1A443D9B" w14:textId="77777777" w:rsidR="005E1C69" w:rsidRPr="004F2D3D" w:rsidRDefault="005E1C69" w:rsidP="005E1C6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46FC1F53" w14:textId="360E7EEA" w:rsidR="005E1C69" w:rsidRPr="004F2D3D" w:rsidRDefault="003277A3" w:rsidP="005E1C6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</w:tcPr>
          <w:p w14:paraId="514A9FF3" w14:textId="77777777" w:rsidR="005E1C69" w:rsidRPr="004F2D3D" w:rsidRDefault="005E1C69" w:rsidP="005E1C6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36E6FD3A" w14:textId="4B01484C" w:rsidR="005E1C69" w:rsidRPr="004F2D3D" w:rsidRDefault="003277A3" w:rsidP="005E1C6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68" w:type="dxa"/>
          </w:tcPr>
          <w:p w14:paraId="568D6CA4" w14:textId="77777777" w:rsidR="005E1C69" w:rsidRPr="004F2D3D" w:rsidRDefault="005E1C69" w:rsidP="005E1C6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0A8DAFDD" w14:textId="525FD463" w:rsidR="005E1C69" w:rsidRPr="004F2D3D" w:rsidRDefault="003277A3" w:rsidP="005E1C69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78A0746B" w14:textId="77777777" w:rsidR="005E1C69" w:rsidRPr="004F2D3D" w:rsidRDefault="005E1C69" w:rsidP="005E1C6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3E9F237C" w14:textId="5ED0789E" w:rsidR="005E1C69" w:rsidRPr="004F2D3D" w:rsidRDefault="003277A3" w:rsidP="005E1C69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 w:rsidR="005E1C69"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</w:tcPr>
          <w:p w14:paraId="7A211433" w14:textId="77777777" w:rsidR="005E1C69" w:rsidRPr="004F2D3D" w:rsidRDefault="005E1C69" w:rsidP="005E1C69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6210E5A8" w14:textId="3C3BEEF2" w:rsidR="005E1C69" w:rsidRPr="004F2D3D" w:rsidRDefault="003277A3" w:rsidP="005E1C6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 w:rsidR="005E1C69"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3D47450F" w14:textId="77777777" w:rsidR="005E1C69" w:rsidRPr="004F2D3D" w:rsidRDefault="005E1C69" w:rsidP="005E1C6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723120EB" w14:textId="3CAA3E2C" w:rsidR="005E1C69" w:rsidRPr="004F2D3D" w:rsidRDefault="003277A3" w:rsidP="005E1C69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591</w:t>
            </w:r>
          </w:p>
        </w:tc>
        <w:tc>
          <w:tcPr>
            <w:tcW w:w="90" w:type="dxa"/>
          </w:tcPr>
          <w:p w14:paraId="61C8DAB8" w14:textId="77777777" w:rsidR="005E1C69" w:rsidRPr="004F2D3D" w:rsidRDefault="005E1C69" w:rsidP="005E1C69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717BAEB7" w14:textId="0FC86D58" w:rsidR="005E1C69" w:rsidRPr="004F2D3D" w:rsidRDefault="003277A3" w:rsidP="005E1C69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456</w:t>
            </w:r>
          </w:p>
        </w:tc>
        <w:tc>
          <w:tcPr>
            <w:tcW w:w="72" w:type="dxa"/>
          </w:tcPr>
          <w:p w14:paraId="30EA9592" w14:textId="77777777" w:rsidR="005E1C69" w:rsidRPr="004F2D3D" w:rsidRDefault="005E1C69" w:rsidP="005E1C6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1C69" w:rsidRPr="004F2D3D" w14:paraId="788F165E" w14:textId="77777777" w:rsidTr="0091197A">
        <w:trPr>
          <w:gridAfter w:val="1"/>
          <w:wAfter w:w="16" w:type="dxa"/>
        </w:trPr>
        <w:tc>
          <w:tcPr>
            <w:tcW w:w="4140" w:type="dxa"/>
          </w:tcPr>
          <w:p w14:paraId="7A175863" w14:textId="77777777" w:rsidR="005E1C69" w:rsidRPr="004F2D3D" w:rsidRDefault="005E1C69" w:rsidP="005E1C69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3" w:type="dxa"/>
          </w:tcPr>
          <w:p w14:paraId="6CA6C04E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542C515E" w14:textId="77777777" w:rsidR="005E1C69" w:rsidRPr="004F2D3D" w:rsidRDefault="005E1C69" w:rsidP="005E1C69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</w:tcPr>
          <w:p w14:paraId="433A65AE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325B9895" w14:textId="0E745BA3" w:rsidR="005E1C69" w:rsidRPr="004F2D3D" w:rsidRDefault="003277A3" w:rsidP="005E1C69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7EF953D5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3E120C10" w14:textId="434EA82B" w:rsidR="005E1C69" w:rsidRPr="004F2D3D" w:rsidRDefault="003277A3" w:rsidP="005E1C6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</w:tcPr>
          <w:p w14:paraId="55659B0D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35FA2860" w14:textId="42644CA5" w:rsidR="005E1C69" w:rsidRPr="004F2D3D" w:rsidRDefault="003277A3" w:rsidP="005E1C6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68" w:type="dxa"/>
          </w:tcPr>
          <w:p w14:paraId="58EBBEDE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67063C3D" w14:textId="7E48DE38" w:rsidR="005E1C69" w:rsidRPr="004F2D3D" w:rsidRDefault="003277A3" w:rsidP="005E1C6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7541D815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7A0B9B5B" w14:textId="5164859F" w:rsidR="005E1C69" w:rsidRPr="004F2D3D" w:rsidRDefault="003277A3" w:rsidP="005E1C69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5E1C69"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959</w:t>
            </w:r>
          </w:p>
        </w:tc>
        <w:tc>
          <w:tcPr>
            <w:tcW w:w="56" w:type="dxa"/>
          </w:tcPr>
          <w:p w14:paraId="2A53EA78" w14:textId="77777777" w:rsidR="005E1C69" w:rsidRPr="004F2D3D" w:rsidRDefault="005E1C69" w:rsidP="005E1C6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7056D389" w14:textId="5DA87BC7" w:rsidR="005E1C69" w:rsidRPr="004F2D3D" w:rsidRDefault="003277A3" w:rsidP="005E1C69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5E1C69"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959</w:t>
            </w:r>
          </w:p>
        </w:tc>
        <w:tc>
          <w:tcPr>
            <w:tcW w:w="99" w:type="dxa"/>
          </w:tcPr>
          <w:p w14:paraId="4DFE15B8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279423DD" w14:textId="6CC66F09" w:rsidR="005E1C69" w:rsidRPr="004F2D3D" w:rsidRDefault="003277A3" w:rsidP="005E1C69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211</w:t>
            </w:r>
          </w:p>
        </w:tc>
        <w:tc>
          <w:tcPr>
            <w:tcW w:w="90" w:type="dxa"/>
          </w:tcPr>
          <w:p w14:paraId="79309DF6" w14:textId="77777777" w:rsidR="005E1C69" w:rsidRPr="004F2D3D" w:rsidRDefault="005E1C69" w:rsidP="005E1C69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5928EDE9" w14:textId="307475B8" w:rsidR="005E1C69" w:rsidRPr="004F2D3D" w:rsidRDefault="003277A3" w:rsidP="005E1C69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</w:p>
        </w:tc>
        <w:tc>
          <w:tcPr>
            <w:tcW w:w="72" w:type="dxa"/>
          </w:tcPr>
          <w:p w14:paraId="123BF41D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1C69" w:rsidRPr="004F2D3D" w14:paraId="715F9B47" w14:textId="77777777" w:rsidTr="0091197A">
        <w:trPr>
          <w:gridAfter w:val="1"/>
          <w:wAfter w:w="16" w:type="dxa"/>
        </w:trPr>
        <w:tc>
          <w:tcPr>
            <w:tcW w:w="4140" w:type="dxa"/>
          </w:tcPr>
          <w:p w14:paraId="216A66A1" w14:textId="1DE37A80" w:rsidR="005E1C69" w:rsidRPr="004F2D3D" w:rsidRDefault="005E1C69" w:rsidP="005E1C69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3" w:type="dxa"/>
          </w:tcPr>
          <w:p w14:paraId="09EFF693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55D31A57" w14:textId="77777777" w:rsidR="005E1C69" w:rsidRPr="004F2D3D" w:rsidRDefault="005E1C69" w:rsidP="005E1C69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1EA64EE4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6D2D435D" w14:textId="628B1E57" w:rsidR="005E1C69" w:rsidRPr="004F2D3D" w:rsidRDefault="003277A3" w:rsidP="005E1C69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</w:t>
            </w:r>
            <w:r w:rsidR="00B857FF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7C7E2C03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0F6B5838" w14:textId="01ED8A9B" w:rsidR="005E1C69" w:rsidRPr="004F2D3D" w:rsidRDefault="003277A3" w:rsidP="005E1C69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97</w:t>
            </w:r>
          </w:p>
        </w:tc>
        <w:tc>
          <w:tcPr>
            <w:tcW w:w="81" w:type="dxa"/>
          </w:tcPr>
          <w:p w14:paraId="242409D4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1599C74F" w14:textId="1F9AE365" w:rsidR="005E1C69" w:rsidRPr="004F2D3D" w:rsidRDefault="003277A3" w:rsidP="005E1C6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68" w:type="dxa"/>
          </w:tcPr>
          <w:p w14:paraId="477FEB81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117A8A7C" w14:textId="7B747EEC" w:rsidR="005E1C69" w:rsidRPr="004F2D3D" w:rsidRDefault="003277A3" w:rsidP="005E1C6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251F69A0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4123E9E7" w14:textId="6BC75153" w:rsidR="005E1C69" w:rsidRPr="004F2D3D" w:rsidRDefault="003277A3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</w:tcPr>
          <w:p w14:paraId="19D12766" w14:textId="77777777" w:rsidR="005E1C69" w:rsidRPr="004F2D3D" w:rsidRDefault="005E1C69" w:rsidP="005E1C6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07E13DCA" w14:textId="5EC5A47B" w:rsidR="005E1C69" w:rsidRPr="004F2D3D" w:rsidRDefault="003277A3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670C17AB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55F4D82E" w14:textId="7B543EA7" w:rsidR="005E1C69" w:rsidRPr="004F2D3D" w:rsidRDefault="003277A3" w:rsidP="005E1C69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939</w:t>
            </w:r>
          </w:p>
        </w:tc>
        <w:tc>
          <w:tcPr>
            <w:tcW w:w="90" w:type="dxa"/>
          </w:tcPr>
          <w:p w14:paraId="2D164D7B" w14:textId="77777777" w:rsidR="005E1C69" w:rsidRPr="004F2D3D" w:rsidRDefault="005E1C69" w:rsidP="005E1C69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4BA72952" w14:textId="66BBAE19" w:rsidR="005E1C69" w:rsidRPr="004F2D3D" w:rsidRDefault="003277A3" w:rsidP="005E1C69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935</w:t>
            </w:r>
          </w:p>
        </w:tc>
        <w:tc>
          <w:tcPr>
            <w:tcW w:w="72" w:type="dxa"/>
          </w:tcPr>
          <w:p w14:paraId="66E90D1F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1C69" w:rsidRPr="004F2D3D" w14:paraId="1095F454" w14:textId="77777777" w:rsidTr="0091197A">
        <w:trPr>
          <w:gridAfter w:val="1"/>
          <w:wAfter w:w="16" w:type="dxa"/>
        </w:trPr>
        <w:tc>
          <w:tcPr>
            <w:tcW w:w="4140" w:type="dxa"/>
          </w:tcPr>
          <w:p w14:paraId="7BD4DC70" w14:textId="77777777" w:rsidR="005E1C69" w:rsidRPr="004F2D3D" w:rsidRDefault="005E1C69" w:rsidP="005E1C69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3" w:type="dxa"/>
          </w:tcPr>
          <w:p w14:paraId="3019B963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65E9D8D0" w14:textId="77777777" w:rsidR="005E1C69" w:rsidRPr="004F2D3D" w:rsidRDefault="005E1C69" w:rsidP="005E1C69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572F9933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58151A1C" w14:textId="278A708D" w:rsidR="005E1C69" w:rsidRPr="00B857FF" w:rsidRDefault="003277A3" w:rsidP="005E1C69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 w:rsidRPr="00B857FF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3C97832E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1B9061D7" w14:textId="2E24BCAF" w:rsidR="005E1C69" w:rsidRPr="004F2D3D" w:rsidRDefault="003277A3" w:rsidP="005E1C69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</w:tcPr>
          <w:p w14:paraId="0D063EB0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439FA7A6" w14:textId="51D7FB80" w:rsidR="005E1C69" w:rsidRPr="004F2D3D" w:rsidRDefault="003277A3" w:rsidP="005E1C6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68" w:type="dxa"/>
          </w:tcPr>
          <w:p w14:paraId="5EEF709B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22BFDA54" w14:textId="78703F01" w:rsidR="005E1C69" w:rsidRPr="004F2D3D" w:rsidRDefault="003277A3" w:rsidP="005E1C6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35279132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49FA0C59" w14:textId="383CD414" w:rsidR="005E1C69" w:rsidRPr="004F2D3D" w:rsidRDefault="003277A3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</w:tcPr>
          <w:p w14:paraId="18B87C5D" w14:textId="77777777" w:rsidR="005E1C69" w:rsidRPr="004F2D3D" w:rsidRDefault="005E1C69" w:rsidP="005E1C6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7887C0F1" w14:textId="154D18CC" w:rsidR="005E1C69" w:rsidRPr="004F2D3D" w:rsidRDefault="003277A3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0B01D07F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5FA83DD3" w14:textId="72171823" w:rsidR="005E1C69" w:rsidRPr="004F2D3D" w:rsidRDefault="003277A3" w:rsidP="005E1C69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618</w:t>
            </w:r>
          </w:p>
        </w:tc>
        <w:tc>
          <w:tcPr>
            <w:tcW w:w="90" w:type="dxa"/>
          </w:tcPr>
          <w:p w14:paraId="5458AF81" w14:textId="77777777" w:rsidR="005E1C69" w:rsidRPr="004F2D3D" w:rsidRDefault="005E1C69" w:rsidP="005E1C69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6951B842" w14:textId="2BC22B05" w:rsidR="005E1C69" w:rsidRPr="004F2D3D" w:rsidRDefault="003277A3" w:rsidP="005E1C69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171</w:t>
            </w:r>
          </w:p>
        </w:tc>
        <w:tc>
          <w:tcPr>
            <w:tcW w:w="72" w:type="dxa"/>
          </w:tcPr>
          <w:p w14:paraId="7F16B85B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1C69" w:rsidRPr="004F2D3D" w14:paraId="62F1C6D4" w14:textId="77777777" w:rsidTr="0091197A">
        <w:trPr>
          <w:gridAfter w:val="1"/>
          <w:wAfter w:w="16" w:type="dxa"/>
        </w:trPr>
        <w:tc>
          <w:tcPr>
            <w:tcW w:w="4140" w:type="dxa"/>
          </w:tcPr>
          <w:p w14:paraId="35A492CF" w14:textId="77777777" w:rsidR="005E1C69" w:rsidRPr="004F2D3D" w:rsidRDefault="005E1C69" w:rsidP="005E1C69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" w:type="dxa"/>
          </w:tcPr>
          <w:p w14:paraId="05A0D0FD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057E3FD2" w14:textId="77777777" w:rsidR="005E1C69" w:rsidRPr="004F2D3D" w:rsidRDefault="005E1C69" w:rsidP="005E1C69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576320D2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10EF07B6" w14:textId="77777777" w:rsidR="005E1C69" w:rsidRDefault="005E1C69" w:rsidP="005E1C69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D07886A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6509264B" w14:textId="77777777" w:rsidR="005E1C69" w:rsidRPr="004F2D3D" w:rsidRDefault="005E1C69" w:rsidP="005E1C69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</w:tcPr>
          <w:p w14:paraId="2B0EF8A5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78658CE8" w14:textId="77777777" w:rsidR="005E1C69" w:rsidRDefault="005E1C69" w:rsidP="005E1C6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</w:tcPr>
          <w:p w14:paraId="6ADB9E9C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0660AA1B" w14:textId="77777777" w:rsidR="005E1C69" w:rsidRPr="004F2D3D" w:rsidRDefault="005E1C69" w:rsidP="005E1C6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456A82C8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22281C9B" w14:textId="77777777" w:rsidR="005E1C69" w:rsidRDefault="005E1C69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</w:tcPr>
          <w:p w14:paraId="77DE3A00" w14:textId="77777777" w:rsidR="005E1C69" w:rsidRPr="004F2D3D" w:rsidRDefault="005E1C69" w:rsidP="005E1C6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23640E15" w14:textId="77777777" w:rsidR="005E1C69" w:rsidRPr="004F2D3D" w:rsidRDefault="005E1C69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507D0DAD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68827BB7" w14:textId="77777777" w:rsidR="005E1C69" w:rsidRDefault="005E1C69" w:rsidP="005E1C69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0D0FB76" w14:textId="77777777" w:rsidR="005E1C69" w:rsidRPr="004F2D3D" w:rsidRDefault="005E1C69" w:rsidP="005E1C69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1C4BD1DC" w14:textId="77777777" w:rsidR="005E1C69" w:rsidRDefault="005E1C69" w:rsidP="005E1C69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23BE9F4B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1C69" w:rsidRPr="004F2D3D" w14:paraId="77B1A6D6" w14:textId="77777777" w:rsidTr="0091197A">
        <w:trPr>
          <w:gridAfter w:val="1"/>
          <w:wAfter w:w="16" w:type="dxa"/>
        </w:trPr>
        <w:tc>
          <w:tcPr>
            <w:tcW w:w="4140" w:type="dxa"/>
          </w:tcPr>
          <w:p w14:paraId="673E7E55" w14:textId="77777777" w:rsidR="005E1C69" w:rsidRPr="004F2D3D" w:rsidRDefault="005E1C69" w:rsidP="005E1C69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" w:type="dxa"/>
          </w:tcPr>
          <w:p w14:paraId="63817764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78CE2279" w14:textId="77777777" w:rsidR="005E1C69" w:rsidRPr="004F2D3D" w:rsidRDefault="005E1C69" w:rsidP="005E1C69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170D726C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79EB5373" w14:textId="77777777" w:rsidR="005E1C69" w:rsidRDefault="005E1C69" w:rsidP="005E1C69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3ED6826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55C15FEE" w14:textId="77777777" w:rsidR="005E1C69" w:rsidRPr="004F2D3D" w:rsidRDefault="005E1C69" w:rsidP="005E1C69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</w:tcPr>
          <w:p w14:paraId="768A1D67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2B96E07F" w14:textId="77777777" w:rsidR="005E1C69" w:rsidRDefault="005E1C69" w:rsidP="005E1C6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</w:tcPr>
          <w:p w14:paraId="562F2726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69FDD3CA" w14:textId="77777777" w:rsidR="005E1C69" w:rsidRPr="004F2D3D" w:rsidRDefault="005E1C69" w:rsidP="005E1C6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49B2D74E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6CFAACE4" w14:textId="77777777" w:rsidR="005E1C69" w:rsidRDefault="005E1C69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</w:tcPr>
          <w:p w14:paraId="67C793B2" w14:textId="77777777" w:rsidR="005E1C69" w:rsidRPr="004F2D3D" w:rsidRDefault="005E1C69" w:rsidP="005E1C6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6E7A1104" w14:textId="77777777" w:rsidR="005E1C69" w:rsidRPr="004F2D3D" w:rsidRDefault="005E1C69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5BEBC23C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7E875454" w14:textId="77777777" w:rsidR="005E1C69" w:rsidRDefault="005E1C69" w:rsidP="005E1C69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8BB273C" w14:textId="77777777" w:rsidR="005E1C69" w:rsidRPr="004F2D3D" w:rsidRDefault="005E1C69" w:rsidP="005E1C69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2EDCE112" w14:textId="77777777" w:rsidR="005E1C69" w:rsidRDefault="005E1C69" w:rsidP="005E1C69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6AB332D3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1C69" w:rsidRPr="004F2D3D" w14:paraId="741526AE" w14:textId="77777777" w:rsidTr="0091197A">
        <w:trPr>
          <w:gridAfter w:val="1"/>
          <w:wAfter w:w="16" w:type="dxa"/>
        </w:trPr>
        <w:tc>
          <w:tcPr>
            <w:tcW w:w="4140" w:type="dxa"/>
          </w:tcPr>
          <w:p w14:paraId="73D7B9A0" w14:textId="7A18C47B" w:rsidR="005E1C69" w:rsidRPr="004F2D3D" w:rsidRDefault="005E1C69" w:rsidP="005E1C69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13" w:type="dxa"/>
          </w:tcPr>
          <w:p w14:paraId="35F9140E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2F832A57" w14:textId="77777777" w:rsidR="005E1C69" w:rsidRPr="004F2D3D" w:rsidRDefault="005E1C69" w:rsidP="005E1C69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55FC097F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41052853" w14:textId="77777777" w:rsidR="005E1C69" w:rsidRDefault="005E1C69" w:rsidP="005E1C69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DE8D429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68202B31" w14:textId="77777777" w:rsidR="005E1C69" w:rsidRPr="004F2D3D" w:rsidRDefault="005E1C69" w:rsidP="005E1C69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</w:tcPr>
          <w:p w14:paraId="3525F235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0BC9BB51" w14:textId="77777777" w:rsidR="005E1C69" w:rsidRDefault="005E1C69" w:rsidP="005E1C6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</w:tcPr>
          <w:p w14:paraId="5523C0A8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57A2C9A4" w14:textId="77777777" w:rsidR="005E1C69" w:rsidRPr="004F2D3D" w:rsidRDefault="005E1C69" w:rsidP="005E1C6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1B1E85E7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7D03A2EA" w14:textId="77777777" w:rsidR="005E1C69" w:rsidRDefault="005E1C69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</w:tcPr>
          <w:p w14:paraId="0F8DED76" w14:textId="77777777" w:rsidR="005E1C69" w:rsidRPr="004F2D3D" w:rsidRDefault="005E1C69" w:rsidP="005E1C6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52DB847C" w14:textId="77777777" w:rsidR="005E1C69" w:rsidRPr="004F2D3D" w:rsidRDefault="005E1C69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4A7660DD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3A6ED3A1" w14:textId="77777777" w:rsidR="005E1C69" w:rsidRDefault="005E1C69" w:rsidP="005E1C69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8B99D0E" w14:textId="77777777" w:rsidR="005E1C69" w:rsidRPr="004F2D3D" w:rsidRDefault="005E1C69" w:rsidP="005E1C69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13CB0C90" w14:textId="77777777" w:rsidR="005E1C69" w:rsidRDefault="005E1C69" w:rsidP="005E1C69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6FADA80E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1C69" w:rsidRPr="004F2D3D" w14:paraId="31931FD1" w14:textId="77777777" w:rsidTr="0091197A">
        <w:trPr>
          <w:gridAfter w:val="1"/>
          <w:wAfter w:w="16" w:type="dxa"/>
        </w:trPr>
        <w:tc>
          <w:tcPr>
            <w:tcW w:w="4140" w:type="dxa"/>
          </w:tcPr>
          <w:p w14:paraId="63CAEF90" w14:textId="77777777" w:rsidR="005E1C69" w:rsidRPr="004F2D3D" w:rsidRDefault="005E1C69" w:rsidP="005E1C69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3" w:type="dxa"/>
          </w:tcPr>
          <w:p w14:paraId="7B55583A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14269F03" w14:textId="77777777" w:rsidR="005E1C69" w:rsidRPr="004F2D3D" w:rsidRDefault="005E1C69" w:rsidP="005E1C69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28AEE5F9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58B9378E" w14:textId="2A13FFBA" w:rsidR="005E1C69" w:rsidRPr="00B857FF" w:rsidRDefault="003277A3" w:rsidP="005E1C69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 w:rsidRPr="00B857FF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 w:rsidRPr="00B857FF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.</w:t>
            </w:r>
            <w:r w:rsidRPr="00B857FF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  <w:vAlign w:val="bottom"/>
          </w:tcPr>
          <w:p w14:paraId="549521F8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784509B2" w14:textId="7F872405" w:rsidR="005E1C69" w:rsidRPr="004F2D3D" w:rsidRDefault="003277A3" w:rsidP="005E1C69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97</w:t>
            </w:r>
          </w:p>
        </w:tc>
        <w:tc>
          <w:tcPr>
            <w:tcW w:w="81" w:type="dxa"/>
          </w:tcPr>
          <w:p w14:paraId="0B91F35E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793220CE" w14:textId="67B99B32" w:rsidR="005E1C69" w:rsidRPr="004F2D3D" w:rsidRDefault="003277A3" w:rsidP="005E1C6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68" w:type="dxa"/>
          </w:tcPr>
          <w:p w14:paraId="13217FDE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07331309" w14:textId="641BA8C5" w:rsidR="005E1C69" w:rsidRPr="004F2D3D" w:rsidRDefault="003277A3" w:rsidP="005E1C6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4D6DFA43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0F26CCCF" w14:textId="59796D0F" w:rsidR="005E1C69" w:rsidRPr="004F2D3D" w:rsidRDefault="003277A3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5E1C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</w:tcPr>
          <w:p w14:paraId="5E8BED53" w14:textId="77777777" w:rsidR="005E1C69" w:rsidRPr="004F2D3D" w:rsidRDefault="005E1C69" w:rsidP="005E1C6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391C77F9" w14:textId="3A6FDB32" w:rsidR="005E1C69" w:rsidRPr="004F2D3D" w:rsidRDefault="003277A3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5E1C69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143357BD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10B99DB1" w14:textId="52422030" w:rsidR="005E1C69" w:rsidRPr="004F2D3D" w:rsidRDefault="003277A3" w:rsidP="005E1C69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</w:p>
        </w:tc>
        <w:tc>
          <w:tcPr>
            <w:tcW w:w="90" w:type="dxa"/>
          </w:tcPr>
          <w:p w14:paraId="3BE35356" w14:textId="77777777" w:rsidR="005E1C69" w:rsidRPr="004F2D3D" w:rsidRDefault="005E1C69" w:rsidP="005E1C69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1B00E163" w14:textId="619BAEA8" w:rsidR="005E1C69" w:rsidRPr="004F2D3D" w:rsidRDefault="003277A3" w:rsidP="005E1C69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935</w:t>
            </w:r>
          </w:p>
        </w:tc>
        <w:tc>
          <w:tcPr>
            <w:tcW w:w="72" w:type="dxa"/>
          </w:tcPr>
          <w:p w14:paraId="0BD34FF6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1C69" w:rsidRPr="004F2D3D" w14:paraId="707343FC" w14:textId="77777777" w:rsidTr="0091197A">
        <w:trPr>
          <w:gridAfter w:val="1"/>
          <w:wAfter w:w="16" w:type="dxa"/>
        </w:trPr>
        <w:tc>
          <w:tcPr>
            <w:tcW w:w="4140" w:type="dxa"/>
          </w:tcPr>
          <w:p w14:paraId="743858BC" w14:textId="77777777" w:rsidR="005E1C69" w:rsidRPr="004F2D3D" w:rsidRDefault="005E1C69" w:rsidP="005E1C69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3" w:type="dxa"/>
          </w:tcPr>
          <w:p w14:paraId="30B10CE6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</w:tcPr>
          <w:p w14:paraId="13489CEA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3B869D0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34C0423B" w14:textId="77777777" w:rsidR="005E1C69" w:rsidRPr="004F2D3D" w:rsidRDefault="005E1C69" w:rsidP="005E1C69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EB999F7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41546BFA" w14:textId="77777777" w:rsidR="005E1C69" w:rsidRPr="004F2D3D" w:rsidRDefault="005E1C69" w:rsidP="005E1C69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</w:tcPr>
          <w:p w14:paraId="5EBF2817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</w:tcPr>
          <w:p w14:paraId="6671E520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</w:tcPr>
          <w:p w14:paraId="3A6FF69C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</w:tcPr>
          <w:p w14:paraId="74548D6B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6AC23E66" w14:textId="77777777" w:rsidR="005E1C69" w:rsidRPr="004F2D3D" w:rsidRDefault="005E1C69" w:rsidP="005E1C6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8E0CB10" w14:textId="3275EEBA" w:rsidR="005E1C69" w:rsidRPr="003F57B2" w:rsidRDefault="003277A3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</w:t>
            </w:r>
            <w:r w:rsidR="00B907B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447</w:t>
            </w:r>
          </w:p>
        </w:tc>
        <w:tc>
          <w:tcPr>
            <w:tcW w:w="56" w:type="dxa"/>
          </w:tcPr>
          <w:p w14:paraId="22DAEFE5" w14:textId="77777777" w:rsidR="005E1C69" w:rsidRPr="004F2D3D" w:rsidRDefault="005E1C69" w:rsidP="005E1C69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431D7D1" w14:textId="42C6022F" w:rsidR="005E1C69" w:rsidRPr="004F2D3D" w:rsidRDefault="003277A3" w:rsidP="005E1C6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423</w:t>
            </w:r>
            <w:r w:rsidR="005E1C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447</w:t>
            </w:r>
          </w:p>
        </w:tc>
        <w:tc>
          <w:tcPr>
            <w:tcW w:w="99" w:type="dxa"/>
          </w:tcPr>
          <w:p w14:paraId="47314C89" w14:textId="77777777" w:rsidR="005E1C69" w:rsidRPr="004F2D3D" w:rsidRDefault="005E1C69" w:rsidP="005E1C6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951F4EB" w14:textId="00EFE3F3" w:rsidR="005E1C69" w:rsidRPr="003F57B2" w:rsidRDefault="003277A3" w:rsidP="005E1C69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1</w:t>
            </w:r>
            <w:r w:rsidR="00E9739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0</w:t>
            </w:r>
            <w:r w:rsidR="00B907B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9</w:t>
            </w:r>
            <w:r w:rsidR="00CA53B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80</w:t>
            </w:r>
          </w:p>
        </w:tc>
        <w:tc>
          <w:tcPr>
            <w:tcW w:w="90" w:type="dxa"/>
          </w:tcPr>
          <w:p w14:paraId="682DAA58" w14:textId="77777777" w:rsidR="005E1C69" w:rsidRPr="004F2D3D" w:rsidRDefault="005E1C69" w:rsidP="005E1C69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ECDD0B" w14:textId="74EF1206" w:rsidR="005E1C69" w:rsidRPr="00967690" w:rsidRDefault="003277A3" w:rsidP="005E1C69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415</w:t>
            </w:r>
            <w:r w:rsidR="005E1C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815</w:t>
            </w:r>
          </w:p>
        </w:tc>
        <w:tc>
          <w:tcPr>
            <w:tcW w:w="72" w:type="dxa"/>
          </w:tcPr>
          <w:p w14:paraId="2BE8B821" w14:textId="77777777" w:rsidR="005E1C69" w:rsidRPr="004F2D3D" w:rsidRDefault="005E1C69" w:rsidP="005E1C6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</w:tbl>
    <w:p w14:paraId="78E3B661" w14:textId="77777777" w:rsidR="0074609D" w:rsidRPr="00AD113D" w:rsidRDefault="0074609D" w:rsidP="00B005EB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702D048C" w14:textId="4489E359" w:rsidR="00B005EB" w:rsidRPr="00962D9E" w:rsidRDefault="00B005EB" w:rsidP="00D81476">
      <w:pPr>
        <w:tabs>
          <w:tab w:val="left" w:pos="14940"/>
        </w:tabs>
        <w:ind w:left="45" w:hanging="18"/>
        <w:rPr>
          <w:rFonts w:asciiTheme="majorBidi" w:hAnsiTheme="majorBidi"/>
          <w:sz w:val="30"/>
          <w:szCs w:val="30"/>
        </w:rPr>
      </w:pPr>
      <w:r w:rsidRPr="00F570D1">
        <w:rPr>
          <w:rFonts w:asciiTheme="majorBidi" w:hAnsi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1997A4EE" w14:textId="77777777" w:rsidR="0075724C" w:rsidRDefault="0075724C" w:rsidP="00715DD1">
      <w:pPr>
        <w:rPr>
          <w:rFonts w:ascii="Angsana New" w:hAnsi="Angsana New"/>
          <w:sz w:val="30"/>
          <w:szCs w:val="30"/>
        </w:rPr>
      </w:pPr>
    </w:p>
    <w:p w14:paraId="06A2D295" w14:textId="6FEAB110" w:rsidR="0075724C" w:rsidRPr="00704738" w:rsidRDefault="0075724C" w:rsidP="00704738">
      <w:pPr>
        <w:ind w:left="45" w:hanging="18"/>
        <w:rPr>
          <w:rFonts w:ascii="Angsana New" w:hAnsi="Angsana New"/>
          <w:sz w:val="30"/>
          <w:szCs w:val="30"/>
        </w:rPr>
        <w:sectPr w:rsidR="0075724C" w:rsidRPr="00704738" w:rsidSect="00F713D3"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5CD4E5C6" w14:textId="77777777" w:rsidR="008A0C12" w:rsidRPr="00916005" w:rsidRDefault="008A0C12" w:rsidP="008A0C12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6E7FB26C" w14:textId="77777777" w:rsidR="008A0C12" w:rsidRDefault="008A0C12" w:rsidP="00DC2540">
      <w:pPr>
        <w:pStyle w:val="Ang15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A0C12" w:rsidRPr="00D041CF" w14:paraId="4B8BACCF" w14:textId="77777777" w:rsidTr="0027651A">
        <w:trPr>
          <w:tblHeader/>
        </w:trPr>
        <w:tc>
          <w:tcPr>
            <w:tcW w:w="3010" w:type="pct"/>
            <w:vAlign w:val="bottom"/>
          </w:tcPr>
          <w:p w14:paraId="33ECBCBD" w14:textId="5B22025E" w:rsidR="008A0C12" w:rsidRPr="003E0D2B" w:rsidRDefault="0027651A" w:rsidP="0027651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7" w:type="pct"/>
          </w:tcPr>
          <w:p w14:paraId="1C1180E5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</w:tcPr>
          <w:p w14:paraId="668A89AF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BD0FD20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0D2B" w:rsidRPr="00D041CF" w14:paraId="7FDBA06B" w14:textId="77777777">
        <w:trPr>
          <w:trHeight w:val="299"/>
          <w:tblHeader/>
        </w:trPr>
        <w:tc>
          <w:tcPr>
            <w:tcW w:w="3010" w:type="pct"/>
          </w:tcPr>
          <w:p w14:paraId="48716886" w14:textId="3F39DABF" w:rsidR="003E0D2B" w:rsidRPr="003E0D2B" w:rsidRDefault="00DE4E28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E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B15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E4E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47" w:type="pct"/>
          </w:tcPr>
          <w:p w14:paraId="41C3C907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</w:tcPr>
          <w:p w14:paraId="0F03DE0C" w14:textId="3E73441A" w:rsidR="003E0D2B" w:rsidRPr="003E0D2B" w:rsidRDefault="003277A3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226A374C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</w:tcPr>
          <w:p w14:paraId="5FD81648" w14:textId="066B876E" w:rsidR="003E0D2B" w:rsidRPr="003E0D2B" w:rsidRDefault="003277A3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</w:rPr>
              <w:t>7</w:t>
            </w:r>
          </w:p>
        </w:tc>
      </w:tr>
      <w:tr w:rsidR="000A2A18" w:rsidRPr="00D041CF" w14:paraId="6B45E805" w14:textId="77777777">
        <w:trPr>
          <w:trHeight w:val="299"/>
          <w:tblHeader/>
        </w:trPr>
        <w:tc>
          <w:tcPr>
            <w:tcW w:w="3010" w:type="pct"/>
          </w:tcPr>
          <w:p w14:paraId="27A62807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</w:tcPr>
          <w:p w14:paraId="2C5A5176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</w:tcPr>
          <w:p w14:paraId="1FF3E932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2A18" w:rsidRPr="00D041CF" w14:paraId="329A610A" w14:textId="77777777">
        <w:tc>
          <w:tcPr>
            <w:tcW w:w="3010" w:type="pct"/>
          </w:tcPr>
          <w:p w14:paraId="73E3053E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</w:tcPr>
          <w:p w14:paraId="674D1E6C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1494FBAA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28767D9" w14:textId="77777777" w:rsidR="000A2A18" w:rsidRPr="003E0D2B" w:rsidRDefault="000A2A18" w:rsidP="003E0D2B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</w:tcPr>
          <w:p w14:paraId="0FA7C76D" w14:textId="77777777" w:rsidR="000A2A18" w:rsidRPr="003E0D2B" w:rsidRDefault="000A2A18" w:rsidP="003E0D2B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E28" w:rsidRPr="00D041CF" w14:paraId="001988D4" w14:textId="77777777">
        <w:tc>
          <w:tcPr>
            <w:tcW w:w="3010" w:type="pct"/>
          </w:tcPr>
          <w:p w14:paraId="67897833" w14:textId="7F026475" w:rsidR="00DE4E28" w:rsidRPr="003E0D2B" w:rsidRDefault="00DE4E28" w:rsidP="00DE4E2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277A3">
              <w:rPr>
                <w:rFonts w:ascii="Angsana New" w:hAnsi="Angsana New" w:cs="Angsana New (Headings CS)" w:hint="cs"/>
                <w:b/>
                <w:bCs/>
                <w:sz w:val="30"/>
                <w:szCs w:val="30"/>
              </w:rPr>
              <w:t>1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</w:tcPr>
          <w:p w14:paraId="1FD525E1" w14:textId="77777777" w:rsidR="00DE4E28" w:rsidRPr="003E0D2B" w:rsidRDefault="00DE4E28" w:rsidP="00DE4E28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</w:tcPr>
          <w:p w14:paraId="4F1AEB0D" w14:textId="737E2A09" w:rsidR="00DE4E28" w:rsidRPr="003E0D2B" w:rsidRDefault="003277A3" w:rsidP="00DE4E28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257</w:t>
            </w:r>
            <w:r w:rsidR="00DE4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148" w:type="pct"/>
          </w:tcPr>
          <w:p w14:paraId="56B8220B" w14:textId="77777777" w:rsidR="00DE4E28" w:rsidRPr="003E0D2B" w:rsidRDefault="00DE4E28" w:rsidP="00DE4E28">
            <w:pPr>
              <w:pStyle w:val="1-Number"/>
              <w:tabs>
                <w:tab w:val="clear" w:pos="3735"/>
                <w:tab w:val="decimal" w:pos="1150"/>
              </w:tabs>
              <w:ind w:left="-10" w:right="-110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806" w:type="pct"/>
          </w:tcPr>
          <w:p w14:paraId="70FEF568" w14:textId="4BE2162E" w:rsidR="00DE4E28" w:rsidRPr="003E0D2B" w:rsidRDefault="003277A3" w:rsidP="00DE4E28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</w:t>
            </w:r>
            <w:r w:rsidR="00DE4E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</w:t>
            </w:r>
          </w:p>
        </w:tc>
      </w:tr>
      <w:tr w:rsidR="00DE4E28" w:rsidRPr="008D1604" w14:paraId="74064178" w14:textId="77777777">
        <w:tc>
          <w:tcPr>
            <w:tcW w:w="3010" w:type="pct"/>
          </w:tcPr>
          <w:p w14:paraId="6E1F4604" w14:textId="47E92174" w:rsidR="00DE4E28" w:rsidRPr="003E0D2B" w:rsidRDefault="00DE4E28" w:rsidP="00DE4E2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ส่วนแบ่งกำไรสุทธิของเงินลงทุนในการร่วมค้า</w:t>
            </w:r>
          </w:p>
        </w:tc>
        <w:tc>
          <w:tcPr>
            <w:tcW w:w="247" w:type="pct"/>
          </w:tcPr>
          <w:p w14:paraId="40CDF91F" w14:textId="77777777" w:rsidR="00DE4E28" w:rsidRPr="003E0D2B" w:rsidRDefault="00DE4E28" w:rsidP="00DE4E28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9" w:type="pct"/>
          </w:tcPr>
          <w:p w14:paraId="38DAE2DE" w14:textId="5EA979AA" w:rsidR="00DE4E28" w:rsidRPr="003E0D2B" w:rsidRDefault="003277A3" w:rsidP="00DE4E28">
            <w:pPr>
              <w:tabs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907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48" w:type="pct"/>
          </w:tcPr>
          <w:p w14:paraId="403E38DD" w14:textId="77777777" w:rsidR="00DE4E28" w:rsidRPr="003E0D2B" w:rsidRDefault="00DE4E28" w:rsidP="00DE4E28">
            <w:pPr>
              <w:pStyle w:val="1-Number"/>
              <w:tabs>
                <w:tab w:val="clear" w:pos="3735"/>
                <w:tab w:val="decimal" w:pos="1150"/>
              </w:tabs>
              <w:ind w:right="-110"/>
              <w:jc w:val="left"/>
            </w:pPr>
          </w:p>
        </w:tc>
        <w:tc>
          <w:tcPr>
            <w:tcW w:w="806" w:type="pct"/>
          </w:tcPr>
          <w:p w14:paraId="2E184470" w14:textId="6A8B089B" w:rsidR="00DE4E28" w:rsidRPr="003E0D2B" w:rsidRDefault="003277A3" w:rsidP="00DE4E28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E4E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</w:tr>
      <w:tr w:rsidR="00DE4E28" w:rsidRPr="00D041CF" w14:paraId="1BBC1766" w14:textId="77777777">
        <w:tc>
          <w:tcPr>
            <w:tcW w:w="3010" w:type="pct"/>
          </w:tcPr>
          <w:p w14:paraId="2F0A8F0F" w14:textId="5944A246" w:rsidR="00DE4E28" w:rsidRPr="003E0D2B" w:rsidRDefault="00DE4E28" w:rsidP="00DE4E2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E4E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2A7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DE4E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47" w:type="pct"/>
          </w:tcPr>
          <w:p w14:paraId="431EECAB" w14:textId="77777777" w:rsidR="00DE4E28" w:rsidRPr="003E0D2B" w:rsidRDefault="00DE4E28" w:rsidP="00DE4E28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</w:tcPr>
          <w:p w14:paraId="146A3B22" w14:textId="6CB75527" w:rsidR="00DE4E28" w:rsidRPr="003E0D2B" w:rsidRDefault="003277A3" w:rsidP="00DE4E28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  <w:r w:rsidR="00B907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48" w:type="pct"/>
          </w:tcPr>
          <w:p w14:paraId="4A6B471D" w14:textId="77777777" w:rsidR="00DE4E28" w:rsidRPr="003E0D2B" w:rsidRDefault="00DE4E28" w:rsidP="00DE4E28">
            <w:pPr>
              <w:pStyle w:val="1-Number"/>
              <w:tabs>
                <w:tab w:val="clear" w:pos="3735"/>
                <w:tab w:val="decimal" w:pos="1150"/>
              </w:tabs>
              <w:ind w:left="-43" w:right="-110"/>
              <w:jc w:val="left"/>
              <w:rPr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</w:tcPr>
          <w:p w14:paraId="1094137B" w14:textId="496591D5" w:rsidR="00DE4E28" w:rsidRPr="003E0D2B" w:rsidRDefault="003277A3" w:rsidP="00DE4E28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E4E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872</w:t>
            </w:r>
          </w:p>
        </w:tc>
      </w:tr>
    </w:tbl>
    <w:p w14:paraId="6A149A4A" w14:textId="77777777" w:rsidR="008A0C12" w:rsidRPr="00633A7A" w:rsidRDefault="008A0C12" w:rsidP="008A0C12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8A0C12" w:rsidRPr="00633A7A" w:rsidSect="00542BBA">
          <w:footerReference w:type="default" r:id="rId13"/>
          <w:pgSz w:w="11909" w:h="16834" w:code="9"/>
          <w:pgMar w:top="691" w:right="1152" w:bottom="720" w:left="1152" w:header="720" w:footer="720" w:gutter="0"/>
          <w:paperSrc w:first="15" w:other="15"/>
          <w:pgNumType w:start="26"/>
          <w:cols w:space="737"/>
          <w:docGrid w:linePitch="299"/>
        </w:sectPr>
      </w:pPr>
      <w:bookmarkStart w:id="1" w:name="_Hlk126672031"/>
    </w:p>
    <w:bookmarkEnd w:id="1"/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14"/>
        <w:gridCol w:w="258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18"/>
      </w:tblGrid>
      <w:tr w:rsidR="00E803DE" w:rsidRPr="004F2D3D" w14:paraId="5A970BA3" w14:textId="77777777" w:rsidTr="00CB601C">
        <w:trPr>
          <w:tblHeader/>
        </w:trPr>
        <w:tc>
          <w:tcPr>
            <w:tcW w:w="3150" w:type="dxa"/>
            <w:vAlign w:val="bottom"/>
          </w:tcPr>
          <w:p w14:paraId="22D25087" w14:textId="77777777" w:rsidR="00E803DE" w:rsidRPr="003E0D2B" w:rsidRDefault="00E803DE" w:rsidP="0092041F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968196A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9A3F790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25D1320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370" w:type="dxa"/>
            <w:gridSpan w:val="17"/>
          </w:tcPr>
          <w:p w14:paraId="17B374DD" w14:textId="77777777" w:rsidR="00E803DE" w:rsidRPr="003E0D2B" w:rsidRDefault="00E803D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92F9E" w:rsidRPr="004F2D3D" w14:paraId="28148792" w14:textId="77777777" w:rsidTr="00CB601C">
        <w:trPr>
          <w:gridAfter w:val="1"/>
          <w:wAfter w:w="18" w:type="dxa"/>
          <w:tblHeader/>
        </w:trPr>
        <w:tc>
          <w:tcPr>
            <w:tcW w:w="3150" w:type="dxa"/>
            <w:vAlign w:val="bottom"/>
          </w:tcPr>
          <w:p w14:paraId="22D8DC18" w14:textId="77777777" w:rsidR="00792F9E" w:rsidRPr="003E0D2B" w:rsidRDefault="00792F9E" w:rsidP="0092041F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4804514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vAlign w:val="bottom"/>
          </w:tcPr>
          <w:p w14:paraId="77E71197" w14:textId="77777777" w:rsidR="00792F9E" w:rsidRPr="003E0D2B" w:rsidRDefault="00792F9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769ABB79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29170745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</w:tcPr>
          <w:p w14:paraId="737EB4B6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9" w:type="dxa"/>
            <w:gridSpan w:val="3"/>
          </w:tcPr>
          <w:p w14:paraId="5EE7915E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99" w:type="dxa"/>
          </w:tcPr>
          <w:p w14:paraId="74C0A8AC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1" w:type="dxa"/>
            <w:gridSpan w:val="3"/>
          </w:tcPr>
          <w:p w14:paraId="1E13D369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5" w:type="dxa"/>
          </w:tcPr>
          <w:p w14:paraId="79A21F9C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5" w:type="dxa"/>
            <w:gridSpan w:val="3"/>
          </w:tcPr>
          <w:p w14:paraId="5BA393EA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</w:tcPr>
          <w:p w14:paraId="2D6E55BF" w14:textId="77777777" w:rsidR="00792F9E" w:rsidRPr="003E0D2B" w:rsidRDefault="00792F9E" w:rsidP="0092041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92F9E" w:rsidRPr="004F2D3D" w14:paraId="7F587EF8" w14:textId="77777777" w:rsidTr="00CB601C">
        <w:trPr>
          <w:gridAfter w:val="1"/>
          <w:wAfter w:w="18" w:type="dxa"/>
          <w:trHeight w:val="234"/>
          <w:tblHeader/>
        </w:trPr>
        <w:tc>
          <w:tcPr>
            <w:tcW w:w="3150" w:type="dxa"/>
            <w:vAlign w:val="bottom"/>
          </w:tcPr>
          <w:p w14:paraId="36A1A775" w14:textId="77777777" w:rsidR="00792F9E" w:rsidRPr="003E0D2B" w:rsidRDefault="00792F9E" w:rsidP="00E803DE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2A20EEA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4E2317ED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359AEBF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1291B273" w14:textId="3EBE4AA0" w:rsidR="00792F9E" w:rsidRPr="001F23E9" w:rsidRDefault="003277A3" w:rsidP="00E803DE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3</w:t>
            </w:r>
            <w:r w:rsidR="00E97392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0</w:t>
            </w:r>
            <w:r w:rsidR="0041791F" w:rsidRPr="0041791F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 xml:space="preserve"> </w:t>
            </w:r>
            <w:r w:rsidR="0041791F" w:rsidRPr="0041791F">
              <w:rPr>
                <w:rFonts w:ascii="Angsana New" w:hAnsi="Angsana New" w:cs="Angsana New (Headings CS)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A77B02E" w14:textId="77777777" w:rsidR="00792F9E" w:rsidRPr="001F23E9" w:rsidRDefault="00792F9E" w:rsidP="00E803DE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5CAEBCB6" w14:textId="394A03F9" w:rsidR="00792F9E" w:rsidRPr="001F23E9" w:rsidRDefault="003277A3" w:rsidP="00E803DE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</w:tcPr>
          <w:p w14:paraId="368A7074" w14:textId="77777777" w:rsidR="00792F9E" w:rsidRPr="001F23E9" w:rsidRDefault="00792F9E" w:rsidP="00E803DE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7808DFEA" w14:textId="6225B679" w:rsidR="00792F9E" w:rsidRPr="001F23E9" w:rsidRDefault="003277A3" w:rsidP="00E803DE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3</w:t>
            </w:r>
            <w:r w:rsidR="00E97392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0</w:t>
            </w:r>
            <w:r w:rsidR="0041791F" w:rsidRPr="0041791F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 xml:space="preserve"> </w:t>
            </w:r>
            <w:r w:rsidR="0041791F" w:rsidRPr="0041791F">
              <w:rPr>
                <w:rFonts w:ascii="Angsana New" w:hAnsi="Angsana New" w:cs="Angsana New (Headings CS)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72" w:type="dxa"/>
          </w:tcPr>
          <w:p w14:paraId="078302AE" w14:textId="77777777" w:rsidR="00792F9E" w:rsidRPr="001F23E9" w:rsidRDefault="00792F9E" w:rsidP="00E803DE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480A8BA0" w14:textId="35948691" w:rsidR="00792F9E" w:rsidRPr="001F23E9" w:rsidRDefault="003277A3" w:rsidP="00E803DE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579B5EBA" w14:textId="77777777" w:rsidR="00792F9E" w:rsidRPr="001F23E9" w:rsidRDefault="00792F9E" w:rsidP="00E803DE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7E8DEB18" w14:textId="43460F23" w:rsidR="00792F9E" w:rsidRPr="001F23E9" w:rsidRDefault="003277A3" w:rsidP="00E803DE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3</w:t>
            </w:r>
            <w:r w:rsidR="00E97392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0</w:t>
            </w:r>
            <w:r w:rsidR="0041791F" w:rsidRPr="0041791F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 xml:space="preserve"> </w:t>
            </w:r>
            <w:r w:rsidR="0041791F" w:rsidRPr="0041791F">
              <w:rPr>
                <w:rFonts w:ascii="Angsana New" w:hAnsi="Angsana New" w:cs="Angsana New (Headings CS)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56" w:type="dxa"/>
          </w:tcPr>
          <w:p w14:paraId="2580FCA5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60690268" w14:textId="045E35E1" w:rsidR="00792F9E" w:rsidRPr="003E0D2B" w:rsidRDefault="003277A3" w:rsidP="00E803DE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</w:tcPr>
          <w:p w14:paraId="378E4006" w14:textId="77777777" w:rsidR="00792F9E" w:rsidRPr="003E0D2B" w:rsidRDefault="00792F9E" w:rsidP="00E803D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673B03C3" w14:textId="5EA3FDE0" w:rsidR="00792F9E" w:rsidRPr="001F23E9" w:rsidRDefault="003277A3" w:rsidP="00E803DE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3</w:t>
            </w:r>
            <w:r w:rsidR="00E97392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0</w:t>
            </w:r>
            <w:r w:rsidR="0041791F" w:rsidRPr="0041791F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 xml:space="preserve"> </w:t>
            </w:r>
            <w:r w:rsidR="0041791F" w:rsidRPr="0041791F">
              <w:rPr>
                <w:rFonts w:ascii="Angsana New" w:hAnsi="Angsana New" w:cs="Angsana New (Headings CS)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E0C4B05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18A6F056" w14:textId="5E0D7C61" w:rsidR="00792F9E" w:rsidRPr="003E0D2B" w:rsidRDefault="003277A3" w:rsidP="00E803DE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</w:tcPr>
          <w:p w14:paraId="575ECDD6" w14:textId="77777777" w:rsidR="00792F9E" w:rsidRPr="003E0D2B" w:rsidRDefault="00792F9E" w:rsidP="00E803D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92F9E" w:rsidRPr="004F2D3D" w14:paraId="4F1BD4CE" w14:textId="77777777" w:rsidTr="00CB601C">
        <w:trPr>
          <w:gridAfter w:val="1"/>
          <w:wAfter w:w="18" w:type="dxa"/>
          <w:trHeight w:val="234"/>
          <w:tblHeader/>
        </w:trPr>
        <w:tc>
          <w:tcPr>
            <w:tcW w:w="3150" w:type="dxa"/>
            <w:vAlign w:val="bottom"/>
          </w:tcPr>
          <w:p w14:paraId="010BE177" w14:textId="77777777" w:rsidR="00792F9E" w:rsidRPr="003E0D2B" w:rsidRDefault="00792F9E" w:rsidP="00E803DE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3FD53EF7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72DD4E10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F08BA4B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7CDF9A19" w14:textId="6C2EB6D5" w:rsidR="00792F9E" w:rsidRPr="003E0D2B" w:rsidRDefault="003277A3" w:rsidP="00E803DE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29279C88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6FACD329" w14:textId="7398B0F7" w:rsidR="00792F9E" w:rsidRPr="003E0D2B" w:rsidRDefault="003277A3" w:rsidP="00E803DE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81" w:type="dxa"/>
          </w:tcPr>
          <w:p w14:paraId="542DD038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7C99C5CA" w14:textId="58B57517" w:rsidR="00792F9E" w:rsidRPr="003E0D2B" w:rsidRDefault="003277A3" w:rsidP="00E803DE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72" w:type="dxa"/>
          </w:tcPr>
          <w:p w14:paraId="3245C13B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3912CF2C" w14:textId="3612E466" w:rsidR="00792F9E" w:rsidRPr="003E0D2B" w:rsidRDefault="003277A3" w:rsidP="00E803DE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9" w:type="dxa"/>
          </w:tcPr>
          <w:p w14:paraId="21A2A38D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77692685" w14:textId="44CB6135" w:rsidR="00792F9E" w:rsidRPr="003E0D2B" w:rsidRDefault="003277A3" w:rsidP="00E803DE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56" w:type="dxa"/>
          </w:tcPr>
          <w:p w14:paraId="17F7B567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14F6F847" w14:textId="23E1A945" w:rsidR="00792F9E" w:rsidRPr="003E0D2B" w:rsidRDefault="003277A3" w:rsidP="00E803DE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5" w:type="dxa"/>
          </w:tcPr>
          <w:p w14:paraId="619F76AF" w14:textId="77777777" w:rsidR="00792F9E" w:rsidRPr="003E0D2B" w:rsidRDefault="00792F9E" w:rsidP="00E803DE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3D990EEF" w14:textId="0F09C98B" w:rsidR="00792F9E" w:rsidRPr="003E0D2B" w:rsidRDefault="003277A3" w:rsidP="00E803DE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33DECE3A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059A5407" w14:textId="408398E5" w:rsidR="00792F9E" w:rsidRPr="003E0D2B" w:rsidRDefault="003277A3" w:rsidP="00E803DE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72" w:type="dxa"/>
          </w:tcPr>
          <w:p w14:paraId="0C963290" w14:textId="77777777" w:rsidR="00792F9E" w:rsidRPr="003E0D2B" w:rsidRDefault="00792F9E" w:rsidP="00E803DE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803DE" w:rsidRPr="004F2D3D" w14:paraId="4CA7BD21" w14:textId="77777777" w:rsidTr="00CB601C">
        <w:trPr>
          <w:trHeight w:val="135"/>
          <w:tblHeader/>
        </w:trPr>
        <w:tc>
          <w:tcPr>
            <w:tcW w:w="3150" w:type="dxa"/>
            <w:vAlign w:val="bottom"/>
          </w:tcPr>
          <w:p w14:paraId="79BFB46E" w14:textId="77777777" w:rsidR="00E803DE" w:rsidRPr="003E0D2B" w:rsidRDefault="00E803DE" w:rsidP="0092041F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4A79D8BF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3F7CE9BC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61F9CAD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75CA6858" w14:textId="77777777" w:rsidR="00E803DE" w:rsidRPr="003E0D2B" w:rsidRDefault="00E803D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</w:tcPr>
          <w:p w14:paraId="7111ED74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6399" w:type="dxa"/>
            <w:gridSpan w:val="13"/>
          </w:tcPr>
          <w:p w14:paraId="57CF7426" w14:textId="77777777" w:rsidR="00E803DE" w:rsidRPr="003E0D2B" w:rsidRDefault="00E803D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792F9E" w:rsidRPr="004F2D3D" w14:paraId="23F3BD75" w14:textId="77777777" w:rsidTr="00CB601C">
        <w:trPr>
          <w:gridAfter w:val="1"/>
          <w:wAfter w:w="18" w:type="dxa"/>
        </w:trPr>
        <w:tc>
          <w:tcPr>
            <w:tcW w:w="3150" w:type="dxa"/>
            <w:vAlign w:val="bottom"/>
          </w:tcPr>
          <w:p w14:paraId="5A0F8755" w14:textId="77777777" w:rsidR="00792F9E" w:rsidRPr="003E0D2B" w:rsidRDefault="00792F9E" w:rsidP="0092041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</w:tcPr>
          <w:p w14:paraId="20C7BABF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953F653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51D85D4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28A3C7EB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E395B2A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696B1719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</w:tcPr>
          <w:p w14:paraId="4C6206CD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67ABD5D0" w14:textId="77777777" w:rsidR="00792F9E" w:rsidRPr="003E0D2B" w:rsidRDefault="00792F9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4636899E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354A524F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7F44675A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7E3DF2E9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</w:tcPr>
          <w:p w14:paraId="299CC15E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7DB2FC33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</w:tcPr>
          <w:p w14:paraId="5682348D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5C26E129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A98B6DD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2FAC1560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77BCDC96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92F9E" w:rsidRPr="004F2D3D" w14:paraId="5643CF8A" w14:textId="77777777" w:rsidTr="00CB601C">
        <w:trPr>
          <w:gridAfter w:val="1"/>
          <w:wAfter w:w="18" w:type="dxa"/>
        </w:trPr>
        <w:tc>
          <w:tcPr>
            <w:tcW w:w="3150" w:type="dxa"/>
          </w:tcPr>
          <w:p w14:paraId="58B80007" w14:textId="77777777" w:rsidR="00792F9E" w:rsidRPr="003E0D2B" w:rsidRDefault="00792F9E" w:rsidP="00E803DE">
            <w:pPr>
              <w:tabs>
                <w:tab w:val="left" w:pos="18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</w:tcPr>
          <w:p w14:paraId="25E5F42C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01D4F77B" w14:textId="77777777" w:rsidR="00792F9E" w:rsidRPr="003E0D2B" w:rsidRDefault="00792F9E" w:rsidP="00E803DE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90" w:type="dxa"/>
          </w:tcPr>
          <w:p w14:paraId="6226E5B3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0946F0D4" w14:textId="26B2E902" w:rsidR="00792F9E" w:rsidRPr="003E0D2B" w:rsidRDefault="003277A3" w:rsidP="00E803DE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49</w:t>
            </w:r>
            <w:r w:rsidR="00B907BF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0191B59C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4DF0C4D0" w14:textId="48460C4F" w:rsidR="00792F9E" w:rsidRPr="003E0D2B" w:rsidRDefault="003277A3" w:rsidP="00E803DE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49</w:t>
            </w:r>
            <w:r w:rsidR="00792F9E"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.</w:t>
            </w: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</w:tcPr>
          <w:p w14:paraId="28BB40AC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32ACD503" w14:textId="357315E0" w:rsidR="00792F9E" w:rsidRPr="003E0D2B" w:rsidRDefault="003277A3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</w:t>
            </w:r>
            <w:r w:rsidR="00E97392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B907B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E97392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72" w:type="dxa"/>
          </w:tcPr>
          <w:p w14:paraId="2B74955B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32927F8E" w14:textId="4CF209F4" w:rsidR="00792F9E" w:rsidRPr="003E0D2B" w:rsidRDefault="003277A3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25</w:t>
            </w:r>
            <w:r w:rsidR="00E97392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0</w:t>
            </w:r>
            <w:r w:rsidR="00792F9E"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="00E97392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3934269B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0B9CEBE" w14:textId="2560F619" w:rsidR="00792F9E" w:rsidRPr="003E0D2B" w:rsidRDefault="003277A3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</w:t>
            </w:r>
            <w:r w:rsidR="00E97392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B907B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E97392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</w:tcPr>
          <w:p w14:paraId="133D1EFA" w14:textId="77777777" w:rsidR="00792F9E" w:rsidRPr="003E0D2B" w:rsidRDefault="00792F9E" w:rsidP="00E803DE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ADA0908" w14:textId="136DD40A" w:rsidR="00792F9E" w:rsidRPr="003E0D2B" w:rsidRDefault="003277A3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25</w:t>
            </w:r>
            <w:r w:rsidR="00E97392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0</w:t>
            </w:r>
            <w:r w:rsidR="00792F9E"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="00E97392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000</w:t>
            </w:r>
          </w:p>
        </w:tc>
        <w:tc>
          <w:tcPr>
            <w:tcW w:w="95" w:type="dxa"/>
          </w:tcPr>
          <w:p w14:paraId="099931D4" w14:textId="77777777" w:rsidR="00792F9E" w:rsidRPr="003E0D2B" w:rsidRDefault="00792F9E" w:rsidP="00E803D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5195527" w14:textId="6607E4B2" w:rsidR="00792F9E" w:rsidRPr="00A03DB2" w:rsidRDefault="003277A3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262</w:t>
            </w:r>
            <w:r w:rsidR="00B907B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235</w:t>
            </w:r>
          </w:p>
        </w:tc>
        <w:tc>
          <w:tcPr>
            <w:tcW w:w="90" w:type="dxa"/>
          </w:tcPr>
          <w:p w14:paraId="47E4896A" w14:textId="77777777" w:rsidR="00792F9E" w:rsidRPr="003E0D2B" w:rsidRDefault="00792F9E" w:rsidP="00E803DE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7895F4" w14:textId="09DF2BA2" w:rsidR="00792F9E" w:rsidRPr="003E0D2B" w:rsidRDefault="003277A3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</w:t>
            </w:r>
            <w:r w:rsidR="00792F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794</w:t>
            </w:r>
          </w:p>
        </w:tc>
        <w:tc>
          <w:tcPr>
            <w:tcW w:w="72" w:type="dxa"/>
          </w:tcPr>
          <w:p w14:paraId="1E1D8171" w14:textId="77777777" w:rsidR="00792F9E" w:rsidRPr="003E0D2B" w:rsidRDefault="00792F9E" w:rsidP="00E803D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92F9E" w:rsidRPr="004F2D3D" w14:paraId="1F041A4F" w14:textId="77777777" w:rsidTr="00CB601C">
        <w:trPr>
          <w:gridAfter w:val="1"/>
          <w:wAfter w:w="18" w:type="dxa"/>
        </w:trPr>
        <w:tc>
          <w:tcPr>
            <w:tcW w:w="3150" w:type="dxa"/>
          </w:tcPr>
          <w:p w14:paraId="027DCE4F" w14:textId="77777777" w:rsidR="00792F9E" w:rsidRPr="003E0D2B" w:rsidRDefault="00792F9E" w:rsidP="00E803DE">
            <w:pPr>
              <w:tabs>
                <w:tab w:val="left" w:pos="27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</w:tcPr>
          <w:p w14:paraId="2F6069C4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0C65F78" w14:textId="77777777" w:rsidR="00792F9E" w:rsidRPr="003E0D2B" w:rsidRDefault="00792F9E" w:rsidP="00E803DE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5495236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18E3D6BC" w14:textId="77777777" w:rsidR="00792F9E" w:rsidRPr="003E0D2B" w:rsidRDefault="00792F9E" w:rsidP="00E803DE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7B19A2C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73748CCE" w14:textId="77777777" w:rsidR="00792F9E" w:rsidRPr="003E0D2B" w:rsidRDefault="00792F9E" w:rsidP="00E803DE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</w:tcPr>
          <w:p w14:paraId="594AC0BB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23D0B68E" w14:textId="77777777" w:rsidR="00792F9E" w:rsidRPr="003E0D2B" w:rsidRDefault="00792F9E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18F8194A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00EEEC1A" w14:textId="77777777" w:rsidR="00792F9E" w:rsidRPr="003E0D2B" w:rsidRDefault="00792F9E" w:rsidP="00E803DE">
            <w:pPr>
              <w:tabs>
                <w:tab w:val="decimal" w:pos="7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68E4481B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AF2986" w14:textId="6292268A" w:rsidR="00792F9E" w:rsidRPr="003E0D2B" w:rsidRDefault="003277A3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</w:t>
            </w:r>
            <w:r w:rsidR="00E9739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  <w:r w:rsidR="00B907B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E9739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</w:tcPr>
          <w:p w14:paraId="12D8C656" w14:textId="77777777" w:rsidR="00792F9E" w:rsidRPr="003E0D2B" w:rsidRDefault="00792F9E" w:rsidP="00E803DE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13D7DC0" w14:textId="1E894BB1" w:rsidR="00792F9E" w:rsidRPr="003E0D2B" w:rsidRDefault="003277A3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b/>
                <w:bCs/>
                <w:sz w:val="27"/>
                <w:szCs w:val="27"/>
                <w:lang w:val="en-US"/>
              </w:rPr>
              <w:t>25</w:t>
            </w:r>
            <w:r w:rsidR="00E97392">
              <w:rPr>
                <w:rFonts w:ascii="Angsana New" w:hAnsi="Angsana New" w:cs="Angsana New (Headings CS)" w:hint="cs"/>
                <w:b/>
                <w:bCs/>
                <w:sz w:val="27"/>
                <w:szCs w:val="27"/>
                <w:lang w:val="en-US"/>
              </w:rPr>
              <w:t>0</w:t>
            </w:r>
            <w:r w:rsidR="00792F9E"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="00E97392">
              <w:rPr>
                <w:rFonts w:ascii="Angsana New" w:hAnsi="Angsana New" w:cs="Angsana New (Headings CS)" w:hint="cs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95" w:type="dxa"/>
          </w:tcPr>
          <w:p w14:paraId="4F0E048B" w14:textId="77777777" w:rsidR="00792F9E" w:rsidRPr="003E0D2B" w:rsidRDefault="00792F9E" w:rsidP="00E803D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7D12182" w14:textId="65DF6AC0" w:rsidR="00792F9E" w:rsidRPr="003E0D2B" w:rsidRDefault="003277A3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262</w:t>
            </w:r>
            <w:r w:rsidR="00B907B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235</w:t>
            </w:r>
          </w:p>
        </w:tc>
        <w:tc>
          <w:tcPr>
            <w:tcW w:w="90" w:type="dxa"/>
          </w:tcPr>
          <w:p w14:paraId="5CFF7056" w14:textId="77777777" w:rsidR="00792F9E" w:rsidRPr="003E0D2B" w:rsidRDefault="00792F9E" w:rsidP="00E803DE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857399" w14:textId="0DC6EFBE" w:rsidR="00792F9E" w:rsidRPr="003E0D2B" w:rsidRDefault="003277A3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257</w:t>
            </w:r>
            <w:r w:rsidR="00792F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794</w:t>
            </w:r>
          </w:p>
        </w:tc>
        <w:tc>
          <w:tcPr>
            <w:tcW w:w="72" w:type="dxa"/>
          </w:tcPr>
          <w:p w14:paraId="70B0A50C" w14:textId="77777777" w:rsidR="00792F9E" w:rsidRPr="003E0D2B" w:rsidRDefault="00792F9E" w:rsidP="00E803D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</w:tbl>
    <w:p w14:paraId="080F657E" w14:textId="77777777" w:rsidR="00E803DE" w:rsidRDefault="00E803DE" w:rsidP="00934E7C">
      <w:pPr>
        <w:pStyle w:val="Bo-C1Content"/>
        <w:ind w:left="0"/>
        <w:rPr>
          <w:rFonts w:asciiTheme="majorBidi" w:hAnsiTheme="majorBidi"/>
        </w:rPr>
      </w:pPr>
    </w:p>
    <w:p w14:paraId="56FF4801" w14:textId="2487C7F9" w:rsidR="00934E7C" w:rsidRPr="00962D9E" w:rsidRDefault="00934E7C" w:rsidP="00934E7C">
      <w:pPr>
        <w:pStyle w:val="Bo-C1Content"/>
        <w:ind w:left="0"/>
        <w:rPr>
          <w:rFonts w:asciiTheme="majorBidi" w:hAnsiTheme="majorBidi"/>
          <w:cs/>
        </w:rPr>
      </w:pPr>
      <w:r w:rsidRPr="00962D9E">
        <w:rPr>
          <w:rFonts w:asciiTheme="majorBidi" w:hAnsiTheme="majorBidi"/>
          <w:cs/>
        </w:rPr>
        <w:t>กลุ่มบริษัทและบริษัทไม่มีเงินลงทุนใน</w:t>
      </w:r>
      <w:r w:rsidRPr="00962D9E">
        <w:rPr>
          <w:rFonts w:asciiTheme="majorBidi" w:hAnsiTheme="majorBidi" w:hint="cs"/>
          <w:cs/>
        </w:rPr>
        <w:t>การร่วมค้า</w:t>
      </w:r>
      <w:r w:rsidRPr="00962D9E">
        <w:rPr>
          <w:rFonts w:asciiTheme="majorBidi" w:hAnsiTheme="majorBidi"/>
          <w:cs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</w:t>
      </w:r>
      <w:r w:rsidR="00DA53E0">
        <w:rPr>
          <w:rFonts w:asciiTheme="majorBidi" w:hAnsiTheme="majorBidi" w:hint="cs"/>
          <w:cs/>
        </w:rPr>
        <w:t>ชน</w:t>
      </w:r>
    </w:p>
    <w:p w14:paraId="75AB02CD" w14:textId="77777777" w:rsidR="00962D9E" w:rsidRDefault="00962D9E" w:rsidP="00934E7C">
      <w:pPr>
        <w:pStyle w:val="Bo-C1Content"/>
        <w:ind w:left="0"/>
        <w:rPr>
          <w:rFonts w:asciiTheme="majorBidi" w:hAnsiTheme="majorBidi"/>
        </w:rPr>
      </w:pPr>
    </w:p>
    <w:p w14:paraId="5C791825" w14:textId="7C12BB5E" w:rsidR="00934E7C" w:rsidRPr="00962D9E" w:rsidRDefault="00934E7C" w:rsidP="00934E7C">
      <w:pPr>
        <w:pStyle w:val="Bo-C1Content"/>
        <w:ind w:left="0"/>
        <w:rPr>
          <w:rFonts w:asciiTheme="majorBidi" w:hAnsiTheme="majorBidi"/>
        </w:rPr>
      </w:pPr>
      <w:r w:rsidRPr="00962D9E">
        <w:rPr>
          <w:rFonts w:asciiTheme="majorBidi" w:hAnsiTheme="majorBidi" w:hint="cs"/>
          <w:cs/>
        </w:rPr>
        <w:t>การ</w:t>
      </w:r>
      <w:r w:rsidRPr="00962D9E">
        <w:rPr>
          <w:rFonts w:asciiTheme="majorBidi" w:hAnsiTheme="majorBidi"/>
          <w:cs/>
        </w:rPr>
        <w:t>ร่วม</w:t>
      </w:r>
      <w:r w:rsidRPr="00962D9E">
        <w:rPr>
          <w:rFonts w:asciiTheme="majorBidi" w:hAnsiTheme="majorBidi" w:hint="cs"/>
          <w:cs/>
        </w:rPr>
        <w:t>ค้า</w:t>
      </w:r>
      <w:r w:rsidRPr="00962D9E">
        <w:rPr>
          <w:rFonts w:asciiTheme="majorBidi" w:hAnsiTheme="majorBidi"/>
          <w:cs/>
        </w:rPr>
        <w:t>ของ</w:t>
      </w:r>
      <w:r w:rsidR="00657F29" w:rsidRPr="00962D9E">
        <w:rPr>
          <w:rFonts w:asciiTheme="majorBidi" w:hAnsiTheme="majorBidi"/>
          <w:cs/>
        </w:rPr>
        <w:t>กลุ่มบริษัทและบริษัท</w:t>
      </w:r>
      <w:r w:rsidRPr="00962D9E">
        <w:rPr>
          <w:rFonts w:asciiTheme="majorBidi" w:hAnsiTheme="majorBidi" w:hint="cs"/>
          <w:cs/>
        </w:rPr>
        <w:t>ดำเนินธุรกิจในประเทศไทย</w:t>
      </w:r>
    </w:p>
    <w:p w14:paraId="7B4F8506" w14:textId="77777777" w:rsidR="00934E7C" w:rsidRDefault="00934E7C">
      <w:pPr>
        <w:spacing w:line="240" w:lineRule="auto"/>
        <w:rPr>
          <w:cs/>
        </w:rPr>
        <w:sectPr w:rsidR="00934E7C" w:rsidSect="00212C61">
          <w:headerReference w:type="default" r:id="rId14"/>
          <w:footerReference w:type="default" r:id="rId15"/>
          <w:pgSz w:w="16834" w:h="11909" w:orient="landscape" w:code="9"/>
          <w:pgMar w:top="1166" w:right="691" w:bottom="1152" w:left="1166" w:header="706" w:footer="706" w:gutter="0"/>
          <w:pgNumType w:start="28"/>
          <w:cols w:space="737"/>
          <w:docGrid w:linePitch="360"/>
        </w:sectPr>
      </w:pPr>
    </w:p>
    <w:p w14:paraId="716AF9F1" w14:textId="2A045450" w:rsidR="00BB6F61" w:rsidRPr="00AD113D" w:rsidRDefault="00F356C1" w:rsidP="00934E7C">
      <w:pPr>
        <w:pStyle w:val="Caption"/>
        <w:ind w:left="567" w:hanging="567"/>
      </w:pPr>
      <w:r w:rsidRPr="00AD113D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AD113D" w:rsidRDefault="00EB712A" w:rsidP="008B5FE8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AD113D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730C1416" w:rsidR="00E31BBD" w:rsidRPr="00B5747C" w:rsidRDefault="00DA216E" w:rsidP="00B5747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63323" w:rsidRPr="00E633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B15C6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E63323" w:rsidRPr="00E633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B5747C" w:rsidRDefault="00E31BBD" w:rsidP="00B5747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2AF42695" w:rsidR="00E31BBD" w:rsidRPr="00B5747C" w:rsidRDefault="00E31BBD" w:rsidP="00B5747C">
            <w:pPr>
              <w:spacing w:line="240" w:lineRule="atLeast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B5747C" w:rsidRDefault="00E31BBD" w:rsidP="00B574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631AFE" w14:textId="4D791A8B" w:rsidR="00E31BBD" w:rsidRPr="00B5747C" w:rsidRDefault="00E31BBD" w:rsidP="00B5747C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657F29" w:rsidRPr="00B574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AD113D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B5747C" w:rsidRDefault="00E31BBD" w:rsidP="00B5747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74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20C" w:rsidRPr="00AD113D" w14:paraId="313719EC" w14:textId="77777777" w:rsidTr="00AC1485">
        <w:trPr>
          <w:cantSplit/>
        </w:trPr>
        <w:tc>
          <w:tcPr>
            <w:tcW w:w="4989" w:type="dxa"/>
          </w:tcPr>
          <w:p w14:paraId="24D0EB7E" w14:textId="033A62A3" w:rsidR="009A620C" w:rsidRPr="00B5747C" w:rsidRDefault="009A620C" w:rsidP="009A620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9A620C" w:rsidRPr="00B5747C" w:rsidRDefault="009A620C" w:rsidP="009A620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C1E696" w14:textId="23327610" w:rsidR="009A620C" w:rsidRPr="00CB601C" w:rsidRDefault="003277A3" w:rsidP="00132D0A">
            <w:pPr>
              <w:tabs>
                <w:tab w:val="decimal" w:pos="127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C14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E11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  <w:r w:rsidR="00AC14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E11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180" w:type="dxa"/>
          </w:tcPr>
          <w:p w14:paraId="49B7D7D7" w14:textId="77777777" w:rsidR="009A620C" w:rsidRPr="00B5747C" w:rsidRDefault="009A620C" w:rsidP="009A62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E03AA8" w14:textId="0BD0D6BB" w:rsidR="009A620C" w:rsidRPr="00B5747C" w:rsidRDefault="003277A3" w:rsidP="00132D0A">
            <w:pPr>
              <w:tabs>
                <w:tab w:val="decimal" w:pos="127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C14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111D">
              <w:rPr>
                <w:rFonts w:asciiTheme="majorBidi" w:hAnsiTheme="majorBidi" w:cstheme="majorBidi"/>
                <w:sz w:val="30"/>
                <w:szCs w:val="30"/>
              </w:rPr>
              <w:t>579</w:t>
            </w:r>
            <w:r w:rsidR="00AC14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F9505F" w:rsidRPr="00AD113D" w14:paraId="4F03FBBA" w14:textId="77777777" w:rsidTr="00AC1485">
        <w:trPr>
          <w:cantSplit/>
        </w:trPr>
        <w:tc>
          <w:tcPr>
            <w:tcW w:w="4989" w:type="dxa"/>
          </w:tcPr>
          <w:p w14:paraId="3BF5B673" w14:textId="068A376B" w:rsidR="00F9505F" w:rsidRPr="00B5747C" w:rsidRDefault="005D05C4" w:rsidP="009A620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5C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สุทธิ</w:t>
            </w:r>
          </w:p>
        </w:tc>
        <w:tc>
          <w:tcPr>
            <w:tcW w:w="861" w:type="dxa"/>
          </w:tcPr>
          <w:p w14:paraId="5C652395" w14:textId="77777777" w:rsidR="00F9505F" w:rsidRPr="00B5747C" w:rsidRDefault="00F9505F" w:rsidP="009A620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F12E1BF" w14:textId="162BDDF6" w:rsidR="00F9505F" w:rsidRDefault="00AC1485" w:rsidP="00132D0A">
            <w:pPr>
              <w:tabs>
                <w:tab w:val="decimal" w:pos="127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277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26B3555" w14:textId="77777777" w:rsidR="00F9505F" w:rsidRPr="00B5747C" w:rsidRDefault="00F9505F" w:rsidP="009A62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5E9A24B" w14:textId="70E0BB45" w:rsidR="00F9505F" w:rsidRDefault="00AC1485" w:rsidP="00132D0A">
            <w:pPr>
              <w:tabs>
                <w:tab w:val="decimal" w:pos="127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77A3">
              <w:rPr>
                <w:rFonts w:asciiTheme="majorBidi" w:hAnsiTheme="majorBidi" w:cstheme="majorBidi"/>
                <w:sz w:val="30"/>
                <w:szCs w:val="30"/>
              </w:rPr>
              <w:t>566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A35EBB6" w14:textId="77777777" w:rsidR="00E60F93" w:rsidRPr="00E60F93" w:rsidRDefault="00E60F93" w:rsidP="00E60F93">
      <w:pPr>
        <w:pStyle w:val="Bo-Blankline"/>
        <w:rPr>
          <w:sz w:val="30"/>
          <w:szCs w:val="30"/>
          <w:lang w:val="en-US"/>
        </w:rPr>
      </w:pPr>
    </w:p>
    <w:p w14:paraId="307EA841" w14:textId="00C5AACB" w:rsidR="00FC6716" w:rsidRPr="00AD113D" w:rsidRDefault="00FC6716" w:rsidP="00FC6716">
      <w:pPr>
        <w:pStyle w:val="Caption"/>
        <w:ind w:left="900" w:hanging="900"/>
      </w:pPr>
      <w:r w:rsidRPr="00AD113D">
        <w:rPr>
          <w:rFonts w:hint="cs"/>
          <w:cs/>
        </w:rPr>
        <w:t>หุ้นกู้</w:t>
      </w:r>
    </w:p>
    <w:p w14:paraId="3A708517" w14:textId="15A3BA97" w:rsidR="00E31BBD" w:rsidRPr="00AD113D" w:rsidRDefault="00E31BBD" w:rsidP="00C85015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39DF23" w14:textId="28185DE8" w:rsidR="00E31BBD" w:rsidRPr="00B611F2" w:rsidRDefault="00E31BBD" w:rsidP="00E60F93">
      <w:pPr>
        <w:ind w:left="540" w:right="-3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D11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277A3">
        <w:rPr>
          <w:rFonts w:asciiTheme="majorBidi" w:hAnsiTheme="majorBidi" w:cs="Angsana New (Headings CS)"/>
          <w:sz w:val="30"/>
          <w:szCs w:val="30"/>
        </w:rPr>
        <w:t>3</w:t>
      </w:r>
      <w:r w:rsidR="00E97392">
        <w:rPr>
          <w:rFonts w:asciiTheme="majorBidi" w:hAnsiTheme="majorBidi" w:cs="Angsana New (Headings CS)"/>
          <w:sz w:val="30"/>
          <w:szCs w:val="30"/>
        </w:rPr>
        <w:t>0</w:t>
      </w:r>
      <w:r w:rsidR="00E63323" w:rsidRPr="00E63323">
        <w:rPr>
          <w:rFonts w:asciiTheme="majorBidi" w:hAnsiTheme="majorBidi" w:cs="Angsana New (Headings CS)"/>
          <w:sz w:val="30"/>
          <w:szCs w:val="30"/>
        </w:rPr>
        <w:t xml:space="preserve"> </w:t>
      </w:r>
      <w:r w:rsidR="00E63323" w:rsidRPr="00E63323">
        <w:rPr>
          <w:rFonts w:asciiTheme="majorBidi" w:hAnsiTheme="majorBidi" w:cs="Angsana New (Headings CS)"/>
          <w:sz w:val="30"/>
          <w:szCs w:val="30"/>
          <w:cs/>
        </w:rPr>
        <w:t xml:space="preserve">กันยายน </w:t>
      </w:r>
      <w:r w:rsidR="003277A3">
        <w:rPr>
          <w:rFonts w:asciiTheme="majorBidi" w:hAnsiTheme="majorBidi" w:cs="Angsana New (Headings CS)"/>
          <w:sz w:val="30"/>
          <w:szCs w:val="30"/>
        </w:rPr>
        <w:t>2568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D113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3277A3">
        <w:rPr>
          <w:rFonts w:asciiTheme="majorBidi" w:hAnsiTheme="majorBidi" w:cs="Angsana New (Headings CS)"/>
          <w:sz w:val="30"/>
          <w:szCs w:val="30"/>
        </w:rPr>
        <w:t>3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Pr="00AD113D">
        <w:rPr>
          <w:rFonts w:asciiTheme="majorBidi" w:hAnsiTheme="majorBidi" w:cstheme="majorBidi"/>
          <w:sz w:val="30"/>
          <w:szCs w:val="30"/>
          <w:cs/>
        </w:rPr>
        <w:t>เดือน มูลค่ารวม</w:t>
      </w:r>
      <w:r w:rsidR="00010F8C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44475992"/>
      <w:r w:rsidR="003277A3">
        <w:rPr>
          <w:rFonts w:asciiTheme="majorBidi" w:hAnsiTheme="majorBidi" w:cs="Angsana New (Headings CS)"/>
          <w:sz w:val="30"/>
          <w:szCs w:val="30"/>
          <w:lang w:val="en-US"/>
        </w:rPr>
        <w:t>27</w:t>
      </w:r>
      <w:r w:rsidR="00AC1485">
        <w:rPr>
          <w:rFonts w:asciiTheme="majorBidi" w:hAnsiTheme="majorBidi" w:cs="Angsana New (Headings CS)"/>
          <w:sz w:val="30"/>
          <w:szCs w:val="30"/>
          <w:lang w:val="en-US"/>
        </w:rPr>
        <w:t>,</w:t>
      </w:r>
      <w:r w:rsidR="003277A3">
        <w:rPr>
          <w:rFonts w:asciiTheme="majorBidi" w:hAnsiTheme="majorBidi" w:cs="Angsana New (Headings CS)"/>
          <w:sz w:val="30"/>
          <w:szCs w:val="30"/>
          <w:lang w:val="en-US"/>
        </w:rPr>
        <w:t>987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bookmarkEnd w:id="2"/>
      <w:r w:rsidRPr="00AD113D">
        <w:rPr>
          <w:rFonts w:asciiTheme="majorBidi" w:hAnsiTheme="majorBidi" w:cstheme="majorBidi"/>
          <w:sz w:val="30"/>
          <w:szCs w:val="30"/>
          <w:cs/>
        </w:rPr>
        <w:t>ล้าน</w:t>
      </w:r>
      <w:r w:rsidRPr="008C228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9D24CB" w:rsidRPr="008C228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0F8C" w:rsidRPr="008C2282">
        <w:rPr>
          <w:rFonts w:asciiTheme="majorBidi" w:hAnsiTheme="majorBidi" w:cstheme="majorBidi"/>
          <w:sz w:val="30"/>
          <w:szCs w:val="30"/>
        </w:rPr>
        <w:t xml:space="preserve"> </w:t>
      </w:r>
      <w:r w:rsidR="003277A3">
        <w:rPr>
          <w:rFonts w:asciiTheme="majorBidi" w:hAnsiTheme="majorBidi" w:cs="Angsana New (Headings CS)"/>
          <w:sz w:val="30"/>
          <w:szCs w:val="30"/>
          <w:lang w:val="en-US"/>
        </w:rPr>
        <w:t>28</w:t>
      </w:r>
      <w:r w:rsidR="00AC1485">
        <w:rPr>
          <w:rFonts w:asciiTheme="majorBidi" w:hAnsiTheme="majorBidi" w:cs="Angsana New (Headings CS)"/>
          <w:sz w:val="30"/>
          <w:szCs w:val="30"/>
          <w:lang w:val="en-US"/>
        </w:rPr>
        <w:t>,</w:t>
      </w:r>
      <w:r w:rsidR="003277A3">
        <w:rPr>
          <w:rFonts w:asciiTheme="majorBidi" w:hAnsiTheme="majorBidi" w:cs="Angsana New (Headings CS)"/>
          <w:sz w:val="30"/>
          <w:szCs w:val="30"/>
          <w:lang w:val="en-US"/>
        </w:rPr>
        <w:t>219</w:t>
      </w:r>
      <w:r w:rsidR="00E63323">
        <w:rPr>
          <w:rFonts w:asciiTheme="majorBidi" w:hAnsiTheme="majorBidi" w:cs="Angsana New (Headings CS)"/>
          <w:sz w:val="30"/>
          <w:szCs w:val="30"/>
          <w:lang w:val="en-US"/>
        </w:rPr>
        <w:t xml:space="preserve"> </w:t>
      </w:r>
      <w:r w:rsidR="009D24CB" w:rsidRPr="00010F8C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="009D24CB" w:rsidRPr="00AD113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ตามลำดับ </w:t>
      </w:r>
      <w:r w:rsidRPr="00AD113D">
        <w:rPr>
          <w:rFonts w:asciiTheme="majorBidi" w:hAnsiTheme="majorBidi" w:cstheme="majorBidi"/>
          <w:sz w:val="30"/>
          <w:szCs w:val="30"/>
          <w:cs/>
        </w:rPr>
        <w:t>(</w:t>
      </w:r>
      <w:r w:rsidR="003277A3">
        <w:rPr>
          <w:rFonts w:asciiTheme="majorBidi" w:hAnsiTheme="majorBidi" w:cs="Angsana New (Headings CS)"/>
          <w:i/>
          <w:iCs/>
          <w:sz w:val="30"/>
          <w:szCs w:val="30"/>
        </w:rPr>
        <w:t>31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11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277A3">
        <w:rPr>
          <w:rFonts w:asciiTheme="majorBidi" w:hAnsiTheme="majorBidi" w:cs="Angsana New (Headings CS)"/>
          <w:i/>
          <w:iCs/>
          <w:sz w:val="30"/>
          <w:szCs w:val="30"/>
        </w:rPr>
        <w:t>256</w:t>
      </w:r>
      <w:r w:rsidR="003277A3">
        <w:rPr>
          <w:rFonts w:asciiTheme="majorBidi" w:hAnsiTheme="majorBidi" w:cs="Angsana New (Headings CS)"/>
          <w:i/>
          <w:iCs/>
          <w:sz w:val="30"/>
          <w:szCs w:val="30"/>
          <w:lang w:val="en-US"/>
        </w:rPr>
        <w:t>7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D537F"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277A3">
        <w:rPr>
          <w:rFonts w:asciiTheme="majorBidi" w:hAnsiTheme="majorBidi" w:cs="Angsana New (Headings CS)"/>
          <w:i/>
          <w:iCs/>
          <w:sz w:val="30"/>
          <w:szCs w:val="30"/>
        </w:rPr>
        <w:t>25</w:t>
      </w:r>
      <w:r w:rsidR="00FC7589" w:rsidRPr="00B611F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3277A3">
        <w:rPr>
          <w:rFonts w:asciiTheme="majorBidi" w:hAnsiTheme="majorBidi" w:cs="Angsana New (Headings CS)"/>
          <w:i/>
          <w:iCs/>
          <w:sz w:val="30"/>
          <w:szCs w:val="30"/>
        </w:rPr>
        <w:t>987</w:t>
      </w:r>
      <w:r w:rsidR="00CD4149"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11F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30F7D"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24CB" w:rsidRPr="00B611F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3277A3">
        <w:rPr>
          <w:rFonts w:asciiTheme="majorBidi" w:hAnsiTheme="majorBidi" w:cs="Angsana New (Headings CS)"/>
          <w:i/>
          <w:iCs/>
          <w:sz w:val="30"/>
          <w:szCs w:val="30"/>
        </w:rPr>
        <w:t>26</w:t>
      </w:r>
      <w:r w:rsidR="00FC7589" w:rsidRPr="00B611F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3277A3">
        <w:rPr>
          <w:rFonts w:asciiTheme="majorBidi" w:hAnsiTheme="majorBidi" w:cs="Angsana New (Headings CS)"/>
          <w:i/>
          <w:iCs/>
          <w:sz w:val="30"/>
          <w:szCs w:val="30"/>
        </w:rPr>
        <w:t>219</w:t>
      </w:r>
      <w:r w:rsidR="00CD4149" w:rsidRPr="00B611F2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D24CB" w:rsidRPr="00B611F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24468A" w:rsidRPr="00B611F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9D24CB" w:rsidRPr="00B611F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Pr="000505E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611F2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0DB5408" w14:textId="753FA602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FB1C46" w:rsidRPr="00744476" w14:paraId="01EE582E" w14:textId="6C9795FC" w:rsidTr="00FB1C46">
        <w:tc>
          <w:tcPr>
            <w:tcW w:w="1438" w:type="dxa"/>
          </w:tcPr>
          <w:p w14:paraId="77189D5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47D643A8" w14:textId="73D96548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0E61CD86" w14:textId="77777777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FB1C46" w:rsidRPr="00744476" w14:paraId="01BC6821" w14:textId="59165396" w:rsidTr="00FB1C46">
        <w:tc>
          <w:tcPr>
            <w:tcW w:w="1438" w:type="dxa"/>
          </w:tcPr>
          <w:p w14:paraId="2FB98F8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3AC63316" w14:textId="6517FEE7" w:rsidR="00FB1C46" w:rsidRPr="00E31BBD" w:rsidRDefault="003277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</w:rPr>
              <w:t>3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</w:rPr>
              <w:t>0</w:t>
            </w:r>
            <w:r w:rsidR="00E63323" w:rsidRPr="00E63323">
              <w:rPr>
                <w:rFonts w:asciiTheme="majorBidi" w:hAnsiTheme="majorBidi" w:cs="Angsana New (Headings CS)"/>
                <w:sz w:val="27"/>
                <w:szCs w:val="27"/>
              </w:rPr>
              <w:t xml:space="preserve"> </w:t>
            </w:r>
            <w:r w:rsidR="00E63323" w:rsidRPr="00E63323">
              <w:rPr>
                <w:rFonts w:asciiTheme="majorBidi" w:hAnsiTheme="majorBidi" w:cs="Angsana New (Headings CS)"/>
                <w:sz w:val="27"/>
                <w:szCs w:val="27"/>
                <w:cs/>
              </w:rPr>
              <w:t xml:space="preserve">กันยายน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>
              <w:rPr>
                <w:rFonts w:asciiTheme="majorBidi" w:hAnsiTheme="majorBidi" w:cs="Angsana New (Headings CS)"/>
                <w:sz w:val="27"/>
                <w:szCs w:val="27"/>
              </w:rPr>
              <w:t>6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8</w:t>
            </w:r>
          </w:p>
        </w:tc>
        <w:tc>
          <w:tcPr>
            <w:tcW w:w="236" w:type="dxa"/>
          </w:tcPr>
          <w:p w14:paraId="60A29FF1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9DECF4B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8AA20E3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48918D64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B1C46" w:rsidRPr="00744476" w14:paraId="5ABD3BF0" w14:textId="12E9FE63" w:rsidTr="00510543">
        <w:tc>
          <w:tcPr>
            <w:tcW w:w="1438" w:type="dxa"/>
            <w:vAlign w:val="bottom"/>
          </w:tcPr>
          <w:p w14:paraId="1395FE1C" w14:textId="11EF5110" w:rsidR="00FB1C46" w:rsidRPr="00510543" w:rsidRDefault="00FB1C46" w:rsidP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00C4F57E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F0AA3BD" w14:textId="77777777" w:rsidR="00FB1C46" w:rsidRPr="00510543" w:rsidRDefault="00FB1C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60E5CB9B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6AC0F563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44743802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995725A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44E5EB62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F138409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5D0D343" w14:textId="57AD2B2C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510543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FB1C46" w:rsidRPr="00744476" w14:paraId="2135AE0D" w14:textId="27458D21" w:rsidTr="00510543">
        <w:tc>
          <w:tcPr>
            <w:tcW w:w="1438" w:type="dxa"/>
          </w:tcPr>
          <w:p w14:paraId="28B14AF8" w14:textId="77777777" w:rsidR="00FB1C46" w:rsidRPr="00510543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16F3B158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DE73970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A934791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510543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5B45D628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3243F205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260B5" w:rsidRPr="00744476" w14:paraId="0182535D" w14:textId="56415789" w:rsidTr="00AC1485">
        <w:tc>
          <w:tcPr>
            <w:tcW w:w="1438" w:type="dxa"/>
          </w:tcPr>
          <w:p w14:paraId="583A4B93" w14:textId="74DEA20B" w:rsidR="00F260B5" w:rsidRPr="00510543" w:rsidRDefault="003277A3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69" w:type="dxa"/>
          </w:tcPr>
          <w:p w14:paraId="3E09304C" w14:textId="0618A5AA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523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</w:p>
        </w:tc>
        <w:tc>
          <w:tcPr>
            <w:tcW w:w="270" w:type="dxa"/>
          </w:tcPr>
          <w:p w14:paraId="018EABA7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595BE98D" w14:textId="0A49F0DC" w:rsidR="00F260B5" w:rsidRPr="00510543" w:rsidRDefault="00AC1485" w:rsidP="00E7283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361BB5CB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6019FD71" w14:textId="6DC82C51" w:rsidR="00F260B5" w:rsidRPr="00510543" w:rsidRDefault="003277A3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523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</w:p>
        </w:tc>
        <w:tc>
          <w:tcPr>
            <w:tcW w:w="236" w:type="dxa"/>
          </w:tcPr>
          <w:p w14:paraId="601CC9F1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B7BFFFC" w14:textId="184E2D83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55</w:t>
            </w:r>
          </w:p>
        </w:tc>
        <w:tc>
          <w:tcPr>
            <w:tcW w:w="990" w:type="dxa"/>
          </w:tcPr>
          <w:p w14:paraId="13536625" w14:textId="5D457B33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23C7FAAA" w14:textId="24E589DE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12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กุมภาพันธ์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2569</w:t>
            </w:r>
          </w:p>
        </w:tc>
      </w:tr>
      <w:tr w:rsidR="00F260B5" w:rsidRPr="00744476" w14:paraId="1E1B74C1" w14:textId="49E801B5" w:rsidTr="00AC1485">
        <w:tc>
          <w:tcPr>
            <w:tcW w:w="1438" w:type="dxa"/>
          </w:tcPr>
          <w:p w14:paraId="6C937F77" w14:textId="40D8EF61" w:rsidR="00F260B5" w:rsidRPr="00510543" w:rsidRDefault="003277A3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69" w:type="dxa"/>
          </w:tcPr>
          <w:p w14:paraId="66A15C66" w14:textId="5CE4719A" w:rsidR="00F260B5" w:rsidRPr="00510543" w:rsidRDefault="00AC148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5762AFDC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00017FF7" w14:textId="5EBC3364" w:rsidR="00F260B5" w:rsidRPr="00510543" w:rsidRDefault="003277A3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693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5496CF91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38A5C74B" w14:textId="7F0D08AF" w:rsidR="00F260B5" w:rsidRPr="00510543" w:rsidRDefault="003277A3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693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4ADB52E0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B0731EA" w14:textId="24FAAA7C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</w:p>
        </w:tc>
        <w:tc>
          <w:tcPr>
            <w:tcW w:w="990" w:type="dxa"/>
          </w:tcPr>
          <w:p w14:paraId="73B5BCDE" w14:textId="4FE25657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64964E33" w14:textId="0BAD03C1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11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</w:p>
        </w:tc>
      </w:tr>
      <w:tr w:rsidR="00F260B5" w:rsidRPr="00744476" w14:paraId="7703C56B" w14:textId="7542E55F" w:rsidTr="00AC1485">
        <w:tc>
          <w:tcPr>
            <w:tcW w:w="1438" w:type="dxa"/>
          </w:tcPr>
          <w:p w14:paraId="6E80E521" w14:textId="32A97695" w:rsidR="00F260B5" w:rsidRPr="00510543" w:rsidRDefault="003277A3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</w:tcPr>
          <w:p w14:paraId="3C8B9EA1" w14:textId="092B62DA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53514F65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715FA56A" w14:textId="79BFBAA3" w:rsidR="00F260B5" w:rsidRPr="00510543" w:rsidRDefault="00AC1485" w:rsidP="00CB05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D59B789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75E2EF7D" w14:textId="57EE03E7" w:rsidR="00F260B5" w:rsidRPr="00510543" w:rsidRDefault="003277A3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1E0A7DD5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38A0BC1" w14:textId="4F19384C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15</w:t>
            </w:r>
          </w:p>
        </w:tc>
        <w:tc>
          <w:tcPr>
            <w:tcW w:w="990" w:type="dxa"/>
          </w:tcPr>
          <w:p w14:paraId="1EB3E924" w14:textId="1B3ACD22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22666E77" w14:textId="1485F6BB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2569</w:t>
            </w:r>
          </w:p>
        </w:tc>
      </w:tr>
      <w:tr w:rsidR="00F260B5" w:rsidRPr="00744476" w14:paraId="27515D5A" w14:textId="4EA895EF" w:rsidTr="00AC1485">
        <w:tc>
          <w:tcPr>
            <w:tcW w:w="1438" w:type="dxa"/>
          </w:tcPr>
          <w:p w14:paraId="0A23591F" w14:textId="5E73C5AB" w:rsidR="00F260B5" w:rsidRPr="00510543" w:rsidRDefault="003277A3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</w:tcPr>
          <w:p w14:paraId="01BAF4C3" w14:textId="477C6B76" w:rsidR="00F260B5" w:rsidRPr="00510543" w:rsidRDefault="00AC148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C4C96E8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214639B9" w14:textId="60C1F0BA" w:rsidR="00F260B5" w:rsidRPr="00510543" w:rsidRDefault="003277A3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86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1E2126EE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78DF3F31" w14:textId="1B45F949" w:rsidR="00F260B5" w:rsidRPr="00510543" w:rsidRDefault="003277A3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86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278826A0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D3E8A4A" w14:textId="50982B19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</w:p>
        </w:tc>
        <w:tc>
          <w:tcPr>
            <w:tcW w:w="990" w:type="dxa"/>
          </w:tcPr>
          <w:p w14:paraId="24F35D5C" w14:textId="5F408D30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48CCF56" w14:textId="364B0EDE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2571</w:t>
            </w:r>
          </w:p>
        </w:tc>
      </w:tr>
      <w:tr w:rsidR="00F260B5" w:rsidRPr="00744476" w14:paraId="542CD35E" w14:textId="77777777" w:rsidTr="00AC1485">
        <w:tc>
          <w:tcPr>
            <w:tcW w:w="1438" w:type="dxa"/>
          </w:tcPr>
          <w:p w14:paraId="205677B2" w14:textId="749E30CA" w:rsidR="00F260B5" w:rsidRPr="00510543" w:rsidRDefault="003277A3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69" w:type="dxa"/>
          </w:tcPr>
          <w:p w14:paraId="303AB4B1" w14:textId="0B335DBF" w:rsidR="00F260B5" w:rsidRPr="00510543" w:rsidRDefault="00AC148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5732B9A6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3" w:type="dxa"/>
          </w:tcPr>
          <w:p w14:paraId="5008FCDB" w14:textId="779686BD" w:rsidR="00F260B5" w:rsidRPr="00510543" w:rsidRDefault="003277A3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03D93873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3F5753EB" w14:textId="194957C0" w:rsidR="00F260B5" w:rsidRPr="00510543" w:rsidRDefault="003277A3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143B246F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BF1636E" w14:textId="0B42D75B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</w:p>
        </w:tc>
        <w:tc>
          <w:tcPr>
            <w:tcW w:w="990" w:type="dxa"/>
          </w:tcPr>
          <w:p w14:paraId="36805A23" w14:textId="1312BE58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750ECF1F" w14:textId="50AC64AB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2571</w:t>
            </w:r>
          </w:p>
        </w:tc>
      </w:tr>
      <w:tr w:rsidR="00F260B5" w:rsidRPr="00744476" w14:paraId="26591AC8" w14:textId="77777777" w:rsidTr="00AC1485">
        <w:tc>
          <w:tcPr>
            <w:tcW w:w="1438" w:type="dxa"/>
          </w:tcPr>
          <w:p w14:paraId="7BEA8D7F" w14:textId="028DAB4E" w:rsidR="00F260B5" w:rsidRPr="00510543" w:rsidRDefault="003277A3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</w:tcPr>
          <w:p w14:paraId="70434AC7" w14:textId="4CA00DA0" w:rsidR="00F260B5" w:rsidRPr="00510543" w:rsidRDefault="00AC148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6098A80E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</w:tcPr>
          <w:p w14:paraId="5B74135A" w14:textId="3FAF834D" w:rsidR="00F260B5" w:rsidRPr="00510543" w:rsidRDefault="003277A3" w:rsidP="00F260B5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0F173D9D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09A36251" w14:textId="261B1CB3" w:rsidR="00F260B5" w:rsidRPr="00510543" w:rsidRDefault="003277A3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5BFF6C54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0EBC77A" w14:textId="1278F565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</w:p>
        </w:tc>
        <w:tc>
          <w:tcPr>
            <w:tcW w:w="990" w:type="dxa"/>
          </w:tcPr>
          <w:p w14:paraId="205081EB" w14:textId="5EDDF8F2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4B94CBBE" w14:textId="3CAA9477" w:rsidR="00F260B5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2572</w:t>
            </w:r>
          </w:p>
        </w:tc>
      </w:tr>
      <w:tr w:rsidR="00852E12" w:rsidRPr="00744476" w14:paraId="547A4A0D" w14:textId="77777777" w:rsidTr="00AC1485">
        <w:tc>
          <w:tcPr>
            <w:tcW w:w="1438" w:type="dxa"/>
          </w:tcPr>
          <w:p w14:paraId="6DCAE824" w14:textId="7F9AF421" w:rsidR="00852E12" w:rsidRPr="00510543" w:rsidRDefault="003277A3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852E12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</w:tcPr>
          <w:p w14:paraId="1C388E0A" w14:textId="33379788" w:rsidR="00852E12" w:rsidRPr="00510543" w:rsidRDefault="00AC148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40ADCAE8" w14:textId="77777777" w:rsidR="00852E12" w:rsidRPr="00510543" w:rsidRDefault="00852E12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</w:tcPr>
          <w:p w14:paraId="664E05BD" w14:textId="596DEC06" w:rsidR="00852E12" w:rsidRPr="00510543" w:rsidRDefault="003277A3" w:rsidP="00F260B5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5A3F0D3C" w14:textId="77777777" w:rsidR="00852E12" w:rsidRPr="00510543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3FEB8E04" w14:textId="4B1C5A87" w:rsidR="00852E12" w:rsidRPr="00510543" w:rsidRDefault="003277A3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4AB3F36A" w14:textId="77777777" w:rsidR="00852E12" w:rsidRPr="00510543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48DF9AE" w14:textId="614114DA" w:rsidR="00852E12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852E12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</w:p>
        </w:tc>
        <w:tc>
          <w:tcPr>
            <w:tcW w:w="990" w:type="dxa"/>
          </w:tcPr>
          <w:p w14:paraId="05B06FB1" w14:textId="33B42960" w:rsidR="00852E12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852E12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852E12"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5CB986EE" w14:textId="3FA2CCE8" w:rsidR="00852E12" w:rsidRPr="00510543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26</w:t>
            </w:r>
            <w:r w:rsidR="00852E12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852E12"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2572</w:t>
            </w:r>
          </w:p>
        </w:tc>
      </w:tr>
      <w:tr w:rsidR="00AC1485" w:rsidRPr="00744476" w14:paraId="0490A9A5" w14:textId="77777777" w:rsidTr="00AC1485">
        <w:tc>
          <w:tcPr>
            <w:tcW w:w="1438" w:type="dxa"/>
          </w:tcPr>
          <w:p w14:paraId="196404B4" w14:textId="6578BD3F" w:rsidR="00AC1485" w:rsidRPr="00F427BA" w:rsidRDefault="003277A3" w:rsidP="00F260B5">
            <w:pPr>
              <w:spacing w:line="240" w:lineRule="atLeast"/>
              <w:ind w:right="-108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AC1485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D152883" w14:textId="2957AD21" w:rsidR="00AC1485" w:rsidRDefault="00AC148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1FBFE922" w14:textId="77777777" w:rsidR="00AC1485" w:rsidRPr="00510543" w:rsidRDefault="00AC148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05F7207" w14:textId="547D0E85" w:rsidR="00AC1485" w:rsidRDefault="003277A3" w:rsidP="00F260B5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08A6449F" w14:textId="77777777" w:rsidR="00AC1485" w:rsidRPr="00510543" w:rsidRDefault="00AC148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A34593" w14:textId="051F2907" w:rsidR="00AC1485" w:rsidRDefault="003277A3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AC14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2BB112FD" w14:textId="77777777" w:rsidR="00AC1485" w:rsidRPr="00510543" w:rsidRDefault="00AC148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3322DAE" w14:textId="19BB264C" w:rsidR="00AC1485" w:rsidRPr="00F427BA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AC1485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</w:p>
        </w:tc>
        <w:tc>
          <w:tcPr>
            <w:tcW w:w="990" w:type="dxa"/>
          </w:tcPr>
          <w:p w14:paraId="770F47C5" w14:textId="551D23DE" w:rsidR="00AC1485" w:rsidRPr="00F427BA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AC1485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 </w:t>
            </w:r>
            <w:r w:rsidR="00AC1485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AC1485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20414F6C" w14:textId="687F4616" w:rsidR="00AC1485" w:rsidRPr="00F427BA" w:rsidRDefault="003277A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26</w:t>
            </w:r>
            <w:r w:rsidR="00AC1485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 </w:t>
            </w:r>
            <w:r w:rsidR="00AC1485" w:rsidRPr="00AC1485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>พฤศจิกายน</w:t>
            </w:r>
            <w:r w:rsidR="00AC1485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</w:t>
            </w:r>
            <w:r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>2571</w:t>
            </w:r>
          </w:p>
        </w:tc>
      </w:tr>
      <w:tr w:rsidR="00F260B5" w:rsidRPr="00744476" w14:paraId="49C96013" w14:textId="18FAE418" w:rsidTr="00AC1485">
        <w:tc>
          <w:tcPr>
            <w:tcW w:w="1438" w:type="dxa"/>
          </w:tcPr>
          <w:p w14:paraId="777711BF" w14:textId="77777777" w:rsidR="00F260B5" w:rsidRPr="00510543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73AFBB5" w14:textId="0FF0603E" w:rsidR="00F260B5" w:rsidRPr="00510543" w:rsidRDefault="003277A3" w:rsidP="004D1AF0">
            <w:pPr>
              <w:spacing w:line="240" w:lineRule="atLeast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 w:rsidR="00AC148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433</w:t>
            </w:r>
            <w:r w:rsidR="00AC148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 w:rsidR="00E9739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</w:t>
            </w:r>
          </w:p>
        </w:tc>
        <w:tc>
          <w:tcPr>
            <w:tcW w:w="270" w:type="dxa"/>
          </w:tcPr>
          <w:p w14:paraId="3CD7346F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7034C75" w14:textId="342F5C10" w:rsidR="00F260B5" w:rsidRPr="00510543" w:rsidRDefault="003277A3" w:rsidP="00F260B5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E9739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="00AC148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553</w:t>
            </w:r>
            <w:r w:rsidR="00AC148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4498FEF1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79469B" w14:textId="3C67B596" w:rsidR="00F260B5" w:rsidRPr="00510543" w:rsidRDefault="003277A3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27</w:t>
            </w:r>
            <w:r w:rsidR="00AC148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986</w:t>
            </w:r>
            <w:r w:rsidR="00AC148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 w:rsidR="00E9739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</w:t>
            </w:r>
          </w:p>
        </w:tc>
        <w:tc>
          <w:tcPr>
            <w:tcW w:w="236" w:type="dxa"/>
          </w:tcPr>
          <w:p w14:paraId="13968719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0C974F2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</w:tcPr>
          <w:p w14:paraId="34CA23BA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</w:tcPr>
          <w:p w14:paraId="6C0D3BFE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25D086A0" w14:textId="4BC9712E" w:rsidR="00ED537F" w:rsidRDefault="00ED537F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7CF60" w14:textId="7C805822" w:rsidR="00371AD1" w:rsidRDefault="00371AD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D31C1A" w:rsidRPr="00744476" w14:paraId="281659F9" w14:textId="77777777" w:rsidTr="00F13B7B">
        <w:tc>
          <w:tcPr>
            <w:tcW w:w="1438" w:type="dxa"/>
          </w:tcPr>
          <w:p w14:paraId="78E12D25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718DD92D" w14:textId="46FE6074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05E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1530" w:type="dxa"/>
          </w:tcPr>
          <w:p w14:paraId="69D1938C" w14:textId="77777777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31C1A" w:rsidRPr="00744476" w14:paraId="000D0C65" w14:textId="77777777" w:rsidTr="00F13B7B">
        <w:tc>
          <w:tcPr>
            <w:tcW w:w="1438" w:type="dxa"/>
          </w:tcPr>
          <w:p w14:paraId="7C865F73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4A08AF3F" w14:textId="3DD716AA" w:rsidR="00D31C1A" w:rsidRPr="00E31BBD" w:rsidRDefault="003277A3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E97392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872EB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872EB3" w:rsidRPr="00571E8D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872EB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>
              <w:rPr>
                <w:rFonts w:asciiTheme="majorBidi" w:hAnsiTheme="majorBidi" w:cs="Angsana New (Headings CS)"/>
                <w:sz w:val="27"/>
                <w:szCs w:val="27"/>
              </w:rPr>
              <w:t>6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8</w:t>
            </w:r>
          </w:p>
        </w:tc>
        <w:tc>
          <w:tcPr>
            <w:tcW w:w="236" w:type="dxa"/>
          </w:tcPr>
          <w:p w14:paraId="4A37D01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A36D1C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41AADD1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0E8ADB55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C1A" w:rsidRPr="00744476" w14:paraId="350D0FA5" w14:textId="77777777" w:rsidTr="00F13B7B">
        <w:tc>
          <w:tcPr>
            <w:tcW w:w="1438" w:type="dxa"/>
            <w:vAlign w:val="bottom"/>
          </w:tcPr>
          <w:p w14:paraId="0FA1413B" w14:textId="77777777" w:rsidR="00D31C1A" w:rsidRPr="00AC19F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3850334D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77CCE150" w14:textId="77777777" w:rsidR="00D31C1A" w:rsidRPr="00AC19F6" w:rsidRDefault="00D31C1A" w:rsidP="00F13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09ECA79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56E6D4B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07BC13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6B0D038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5830E1D0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653D0D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8808221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AC19F6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D31C1A" w:rsidRPr="00744476" w14:paraId="5C606481" w14:textId="77777777" w:rsidTr="00F13B7B">
        <w:tc>
          <w:tcPr>
            <w:tcW w:w="1438" w:type="dxa"/>
          </w:tcPr>
          <w:p w14:paraId="511DF6BF" w14:textId="77777777" w:rsidR="00D31C1A" w:rsidRPr="00AC19F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058FD402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79C5034D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61C921E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AC19F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611E472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619CEDE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011EC" w:rsidRPr="00744476" w14:paraId="20F3A2E6" w14:textId="77777777" w:rsidTr="00282A94">
        <w:tc>
          <w:tcPr>
            <w:tcW w:w="1438" w:type="dxa"/>
          </w:tcPr>
          <w:p w14:paraId="1D3420AB" w14:textId="4643FCAD" w:rsidR="004011EC" w:rsidRPr="00AC19F6" w:rsidRDefault="003277A3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69" w:type="dxa"/>
          </w:tcPr>
          <w:p w14:paraId="73D5F58B" w14:textId="7E67FDB1" w:rsidR="004011EC" w:rsidRPr="00AC19F6" w:rsidRDefault="003277A3" w:rsidP="004011EC">
            <w:pPr>
              <w:tabs>
                <w:tab w:val="left" w:pos="552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523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B857F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</w:p>
        </w:tc>
        <w:tc>
          <w:tcPr>
            <w:tcW w:w="270" w:type="dxa"/>
          </w:tcPr>
          <w:p w14:paraId="7239C2E3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2CF68629" w14:textId="2CA01339" w:rsidR="004011EC" w:rsidRPr="00AC19F6" w:rsidRDefault="00567F3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0885AAF0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0AFB7D13" w14:textId="0CDDED4C" w:rsidR="004011EC" w:rsidRPr="00AC19F6" w:rsidRDefault="003277A3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523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B857F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</w:p>
        </w:tc>
        <w:tc>
          <w:tcPr>
            <w:tcW w:w="236" w:type="dxa"/>
          </w:tcPr>
          <w:p w14:paraId="6CFA0B1B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F88F668" w14:textId="25896167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55</w:t>
            </w:r>
          </w:p>
        </w:tc>
        <w:tc>
          <w:tcPr>
            <w:tcW w:w="990" w:type="dxa"/>
          </w:tcPr>
          <w:p w14:paraId="5461C753" w14:textId="0487FE8E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4628A94C" w14:textId="292A79B3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12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กุมภาพันธ์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2569</w:t>
            </w:r>
          </w:p>
        </w:tc>
      </w:tr>
      <w:tr w:rsidR="004011EC" w:rsidRPr="00744476" w14:paraId="10C00EE1" w14:textId="77777777" w:rsidTr="00282A94">
        <w:tc>
          <w:tcPr>
            <w:tcW w:w="1438" w:type="dxa"/>
          </w:tcPr>
          <w:p w14:paraId="3DBD26AC" w14:textId="07C4935D" w:rsidR="004011EC" w:rsidRPr="00AC19F6" w:rsidRDefault="003277A3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69" w:type="dxa"/>
          </w:tcPr>
          <w:p w14:paraId="1C817B83" w14:textId="772E4B3A" w:rsidR="004011EC" w:rsidRPr="00AC19F6" w:rsidRDefault="00567F3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E6C2110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053D3FCD" w14:textId="6A539119" w:rsidR="004011EC" w:rsidRPr="00AC19F6" w:rsidRDefault="003277A3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695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19C55EE9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43D6D667" w14:textId="5551D185" w:rsidR="004011EC" w:rsidRPr="00AC19F6" w:rsidRDefault="003277A3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695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23EC0B61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17D5989" w14:textId="272FD177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</w:p>
        </w:tc>
        <w:tc>
          <w:tcPr>
            <w:tcW w:w="990" w:type="dxa"/>
          </w:tcPr>
          <w:p w14:paraId="30E0B9AF" w14:textId="78A1AB4F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8402B0B" w14:textId="7F7264F9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</w:p>
        </w:tc>
      </w:tr>
      <w:tr w:rsidR="004011EC" w:rsidRPr="00744476" w14:paraId="5A9DA4EB" w14:textId="77777777" w:rsidTr="00282A94">
        <w:tc>
          <w:tcPr>
            <w:tcW w:w="1438" w:type="dxa"/>
          </w:tcPr>
          <w:p w14:paraId="330784F6" w14:textId="000DB1A6" w:rsidR="004011EC" w:rsidRPr="00AC19F6" w:rsidRDefault="003277A3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</w:tcPr>
          <w:p w14:paraId="4284A630" w14:textId="5DE3DCE8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75E84A96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6B8263CF" w14:textId="1A9EB165" w:rsidR="004011EC" w:rsidRPr="00AC19F6" w:rsidRDefault="00567F34" w:rsidP="00567F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043BFE34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0C93CA10" w14:textId="12106F38" w:rsidR="004011EC" w:rsidRPr="00AC19F6" w:rsidRDefault="003277A3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1CBB91FE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2DC905E" w14:textId="1CCFD9CB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15</w:t>
            </w:r>
          </w:p>
        </w:tc>
        <w:tc>
          <w:tcPr>
            <w:tcW w:w="990" w:type="dxa"/>
          </w:tcPr>
          <w:p w14:paraId="429B50D9" w14:textId="434390FB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5B79617B" w14:textId="7CC0E9C8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2569</w:t>
            </w:r>
          </w:p>
        </w:tc>
      </w:tr>
      <w:tr w:rsidR="004011EC" w:rsidRPr="00744476" w14:paraId="3A076149" w14:textId="77777777" w:rsidTr="00282A94">
        <w:tc>
          <w:tcPr>
            <w:tcW w:w="1438" w:type="dxa"/>
          </w:tcPr>
          <w:p w14:paraId="6CCCA129" w14:textId="28484BB7" w:rsidR="004011EC" w:rsidRPr="00AC19F6" w:rsidRDefault="003277A3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</w:tcPr>
          <w:p w14:paraId="014FA147" w14:textId="3EEDFD25" w:rsidR="004011EC" w:rsidRPr="00AC19F6" w:rsidRDefault="00567F3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66EACC2D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58A7BAB5" w14:textId="417A6C74" w:rsidR="004011EC" w:rsidRPr="00AC19F6" w:rsidRDefault="003277A3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35B28753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1CFE3F44" w14:textId="107C5FDF" w:rsidR="004011EC" w:rsidRPr="00AC19F6" w:rsidRDefault="003277A3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60CDCB73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202DA03" w14:textId="7851C7C0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</w:p>
        </w:tc>
        <w:tc>
          <w:tcPr>
            <w:tcW w:w="990" w:type="dxa"/>
          </w:tcPr>
          <w:p w14:paraId="527279C2" w14:textId="63AC64B2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0CB5EB0F" w14:textId="749FAF53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2571</w:t>
            </w:r>
          </w:p>
        </w:tc>
      </w:tr>
      <w:tr w:rsidR="004011EC" w:rsidRPr="00744476" w14:paraId="3AB6CFA5" w14:textId="77777777" w:rsidTr="00282A94">
        <w:tc>
          <w:tcPr>
            <w:tcW w:w="1438" w:type="dxa"/>
          </w:tcPr>
          <w:p w14:paraId="482C0842" w14:textId="6D676BEA" w:rsidR="004011EC" w:rsidRPr="00AC19F6" w:rsidRDefault="003277A3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69" w:type="dxa"/>
          </w:tcPr>
          <w:p w14:paraId="5C45A48A" w14:textId="4B154D15" w:rsidR="004011EC" w:rsidRPr="00AC19F6" w:rsidRDefault="00567F3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6C636CB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2D3102D5" w14:textId="1E7F22CD" w:rsidR="004011EC" w:rsidRPr="00AC19F6" w:rsidRDefault="003277A3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4C466D3C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44D9780E" w14:textId="2C8CC423" w:rsidR="004011EC" w:rsidRPr="00AC19F6" w:rsidRDefault="003277A3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65DF8215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A8E4708" w14:textId="3EBBEC18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</w:t>
            </w:r>
          </w:p>
        </w:tc>
        <w:tc>
          <w:tcPr>
            <w:tcW w:w="990" w:type="dxa"/>
          </w:tcPr>
          <w:p w14:paraId="4F47CADB" w14:textId="0DD9F7EB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103E224E" w14:textId="40C50938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2571</w:t>
            </w:r>
          </w:p>
        </w:tc>
      </w:tr>
      <w:tr w:rsidR="004011EC" w:rsidRPr="00744476" w14:paraId="2862312B" w14:textId="77777777" w:rsidTr="00282A94">
        <w:tc>
          <w:tcPr>
            <w:tcW w:w="1438" w:type="dxa"/>
          </w:tcPr>
          <w:p w14:paraId="19DE916E" w14:textId="06C95882" w:rsidR="004011EC" w:rsidRPr="00AC19F6" w:rsidRDefault="003277A3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</w:tcPr>
          <w:p w14:paraId="0A7DF877" w14:textId="0B3AF3E7" w:rsidR="004011EC" w:rsidRPr="00AC19F6" w:rsidRDefault="00567F3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1DB195FE" w14:textId="2BC0455E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40D403EB" w14:textId="724EE72D" w:rsidR="004011EC" w:rsidRPr="00AC19F6" w:rsidRDefault="003277A3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20A735A0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49C0FA24" w14:textId="6753D459" w:rsidR="004011EC" w:rsidRPr="00AC19F6" w:rsidRDefault="003277A3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0B4907B4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BB948F4" w14:textId="79A2D45D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</w:p>
        </w:tc>
        <w:tc>
          <w:tcPr>
            <w:tcW w:w="990" w:type="dxa"/>
          </w:tcPr>
          <w:p w14:paraId="5E3073D5" w14:textId="2D6D6064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03D89F41" w14:textId="5DB224F5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มกร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2572</w:t>
            </w:r>
          </w:p>
        </w:tc>
      </w:tr>
      <w:tr w:rsidR="004011EC" w:rsidRPr="00744476" w14:paraId="5241DD75" w14:textId="77777777" w:rsidTr="00282A94">
        <w:tc>
          <w:tcPr>
            <w:tcW w:w="1438" w:type="dxa"/>
          </w:tcPr>
          <w:p w14:paraId="6297AE30" w14:textId="4E088A34" w:rsidR="004011EC" w:rsidRPr="00AC19F6" w:rsidRDefault="003277A3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</w:tcPr>
          <w:p w14:paraId="70024326" w14:textId="6FAB8D27" w:rsidR="004011EC" w:rsidRPr="00AC19F6" w:rsidRDefault="00567F3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1D6EF3C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4DA48FF6" w14:textId="400ACCF9" w:rsidR="004011EC" w:rsidRPr="00AC19F6" w:rsidRDefault="003277A3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3D33AEED" w14:textId="0B03A668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02CA9CC8" w14:textId="4A57A370" w:rsidR="004011EC" w:rsidRPr="00AC19F6" w:rsidRDefault="003277A3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31ED609A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A9FB369" w14:textId="41B06CC9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="00E97392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</w:p>
        </w:tc>
        <w:tc>
          <w:tcPr>
            <w:tcW w:w="990" w:type="dxa"/>
          </w:tcPr>
          <w:p w14:paraId="5BB2AE37" w14:textId="249E5D48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70D2638C" w14:textId="09CD8EA9" w:rsidR="004011EC" w:rsidRPr="00AC19F6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26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2572</w:t>
            </w:r>
          </w:p>
        </w:tc>
      </w:tr>
      <w:tr w:rsidR="00567F34" w:rsidRPr="00744476" w14:paraId="020ADAA3" w14:textId="77777777" w:rsidTr="00282A94">
        <w:tc>
          <w:tcPr>
            <w:tcW w:w="1438" w:type="dxa"/>
          </w:tcPr>
          <w:p w14:paraId="6B8CA383" w14:textId="22781253" w:rsidR="00567F34" w:rsidRPr="00F427BA" w:rsidRDefault="003277A3" w:rsidP="004011EC">
            <w:pPr>
              <w:spacing w:line="240" w:lineRule="atLeast"/>
              <w:ind w:right="-108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567F34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69" w:type="dxa"/>
          </w:tcPr>
          <w:p w14:paraId="0D69BA73" w14:textId="6D26EE68" w:rsidR="00567F34" w:rsidRDefault="00567F3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C2289F2" w14:textId="77777777" w:rsidR="00567F34" w:rsidRPr="00AC19F6" w:rsidRDefault="00567F34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4412DD49" w14:textId="73071E08" w:rsidR="00567F34" w:rsidRPr="00AC19F6" w:rsidRDefault="003277A3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567F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22C0013A" w14:textId="77777777" w:rsidR="00567F34" w:rsidRPr="00AC19F6" w:rsidRDefault="00567F3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3AFBE164" w14:textId="25D67830" w:rsidR="00567F34" w:rsidRPr="00AC19F6" w:rsidRDefault="003277A3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282A9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282A9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6C029291" w14:textId="77777777" w:rsidR="00567F34" w:rsidRPr="00AC19F6" w:rsidRDefault="00567F34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9BDAB54" w14:textId="7B20D8F3" w:rsidR="00567F34" w:rsidRPr="00F427BA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282A94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E97392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>0</w:t>
            </w:r>
          </w:p>
        </w:tc>
        <w:tc>
          <w:tcPr>
            <w:tcW w:w="990" w:type="dxa"/>
          </w:tcPr>
          <w:p w14:paraId="3C6289A9" w14:textId="358C4DA3" w:rsidR="00567F34" w:rsidRPr="00F427BA" w:rsidRDefault="00DF66B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282A94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282A94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2B47F190" w14:textId="06084710" w:rsidR="00567F34" w:rsidRPr="00F427BA" w:rsidRDefault="003277A3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26</w:t>
            </w:r>
            <w:r w:rsidR="00282A94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</w:t>
            </w:r>
            <w:r w:rsidR="00282A94" w:rsidRPr="00AC1485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>พฤศจิกายน</w:t>
            </w:r>
            <w:r w:rsidR="00282A94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2571</w:t>
            </w:r>
          </w:p>
        </w:tc>
      </w:tr>
      <w:tr w:rsidR="004011EC" w:rsidRPr="00744476" w14:paraId="50BACBEC" w14:textId="77777777" w:rsidTr="00282A94">
        <w:tc>
          <w:tcPr>
            <w:tcW w:w="1438" w:type="dxa"/>
          </w:tcPr>
          <w:p w14:paraId="1248C775" w14:textId="77777777" w:rsidR="004011EC" w:rsidRPr="00AC19F6" w:rsidRDefault="004011EC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D18972B" w14:textId="7976196F" w:rsidR="004011EC" w:rsidRPr="00AC19F6" w:rsidRDefault="00DF66BC" w:rsidP="004011EC">
            <w:pPr>
              <w:spacing w:line="240" w:lineRule="atLeast"/>
              <w:ind w:left="-105" w:right="-11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 w:rsidR="00567F3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523</w:t>
            </w:r>
            <w:r w:rsidR="00567F3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B857F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</w:t>
            </w:r>
          </w:p>
        </w:tc>
        <w:tc>
          <w:tcPr>
            <w:tcW w:w="270" w:type="dxa"/>
          </w:tcPr>
          <w:p w14:paraId="036C00ED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16C2F54" w14:textId="3D8279F6" w:rsidR="004011EC" w:rsidRPr="00AC19F6" w:rsidRDefault="003277A3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E9739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="00282A9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695</w:t>
            </w:r>
            <w:r w:rsidR="00282A9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0E60A24E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3F3652" w14:textId="1A3E72CB" w:rsidR="004011EC" w:rsidRPr="00AC19F6" w:rsidRDefault="003277A3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28</w:t>
            </w:r>
            <w:r w:rsidR="00282A9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218</w:t>
            </w:r>
            <w:r w:rsidR="00282A9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 w:rsidR="00E9739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</w:t>
            </w:r>
          </w:p>
        </w:tc>
        <w:tc>
          <w:tcPr>
            <w:tcW w:w="236" w:type="dxa"/>
          </w:tcPr>
          <w:p w14:paraId="1013B32C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ECD481E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</w:tcPr>
          <w:p w14:paraId="04549C64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</w:tcPr>
          <w:p w14:paraId="3D00549C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52BE8E99" w14:textId="73717313" w:rsidR="00D31C1A" w:rsidRDefault="00D31C1A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CEBFDB" w14:textId="37329070" w:rsidR="00C21040" w:rsidRPr="00AD113D" w:rsidRDefault="005A0745" w:rsidP="00C50CF6">
      <w:pPr>
        <w:pStyle w:val="Caption"/>
      </w:pPr>
      <w:r w:rsidRPr="00AD113D">
        <w:rPr>
          <w:cs/>
        </w:rPr>
        <w:t>ส่วนงา</w:t>
      </w:r>
      <w:r w:rsidRPr="00AD113D">
        <w:rPr>
          <w:rFonts w:hint="cs"/>
          <w:cs/>
        </w:rPr>
        <w:t>น</w:t>
      </w:r>
      <w:r w:rsidR="006271EE" w:rsidRPr="00AD113D">
        <w:rPr>
          <w:rFonts w:hint="cs"/>
          <w:cs/>
        </w:rPr>
        <w:t>ดำเนินงาน</w:t>
      </w:r>
      <w:r w:rsidR="00606FE0" w:rsidRPr="00AD113D">
        <w:rPr>
          <w:rFonts w:hint="cs"/>
          <w:cs/>
        </w:rPr>
        <w:t>และการจำแนกรายได้</w:t>
      </w:r>
    </w:p>
    <w:p w14:paraId="0DA32EEB" w14:textId="77777777" w:rsidR="00C21040" w:rsidRPr="00CA33CB" w:rsidRDefault="00C21040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DD9E08" w14:textId="1C382AF5" w:rsidR="00AD5237" w:rsidRPr="00331157" w:rsidRDefault="00AD5237" w:rsidP="00AD523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3277A3">
        <w:rPr>
          <w:rFonts w:cs="Angsana New (Headings CS)"/>
          <w:sz w:val="30"/>
          <w:szCs w:val="30"/>
          <w:lang w:val="en-US"/>
        </w:rPr>
        <w:t>2</w:t>
      </w:r>
      <w:r>
        <w:rPr>
          <w:sz w:val="30"/>
          <w:szCs w:val="30"/>
          <w:lang w:val="en-US"/>
        </w:rPr>
        <w:t xml:space="preserve">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48049583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E89F0C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612A951B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39A70F7D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0A10B7" w14:textId="77777777" w:rsidR="00AD5237" w:rsidRDefault="00AD5237" w:rsidP="00AD5237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A3A14BB" w14:textId="77777777" w:rsidR="00CD37FD" w:rsidRPr="00CA33CB" w:rsidRDefault="00CD37FD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9EE897" w14:textId="77777777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1354FE67" w14:textId="3F612A41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AD113D" w:rsidSect="00934E7C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994E6B7" w:rsidR="0043318E" w:rsidRDefault="0043318E" w:rsidP="00EE75F6">
      <w:pPr>
        <w:pStyle w:val="Bo-Blankline"/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7"/>
        <w:gridCol w:w="1259"/>
        <w:gridCol w:w="293"/>
        <w:gridCol w:w="1326"/>
        <w:gridCol w:w="295"/>
        <w:gridCol w:w="1235"/>
        <w:gridCol w:w="271"/>
        <w:gridCol w:w="24"/>
        <w:gridCol w:w="1146"/>
        <w:gridCol w:w="295"/>
        <w:gridCol w:w="1235"/>
        <w:gridCol w:w="295"/>
        <w:gridCol w:w="1239"/>
        <w:gridCol w:w="295"/>
        <w:gridCol w:w="1325"/>
        <w:gridCol w:w="295"/>
        <w:gridCol w:w="1325"/>
      </w:tblGrid>
      <w:tr w:rsidR="00B05E78" w:rsidRPr="00F2037A" w14:paraId="58E1A272" w14:textId="77777777" w:rsidTr="00170145">
        <w:tc>
          <w:tcPr>
            <w:tcW w:w="2787" w:type="dxa"/>
            <w:vAlign w:val="bottom"/>
          </w:tcPr>
          <w:p w14:paraId="323A3FCC" w14:textId="77777777" w:rsidR="00B05E78" w:rsidRPr="00844EC7" w:rsidRDefault="00B05E78" w:rsidP="001701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3" w:type="dxa"/>
            <w:gridSpan w:val="16"/>
            <w:vAlign w:val="bottom"/>
          </w:tcPr>
          <w:p w14:paraId="7FAE32D9" w14:textId="77777777" w:rsidR="00B05E78" w:rsidRPr="00F2037A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5E78" w:rsidRPr="00844EC7" w14:paraId="7D37164C" w14:textId="77777777" w:rsidTr="00170145">
        <w:tc>
          <w:tcPr>
            <w:tcW w:w="2787" w:type="dxa"/>
            <w:vAlign w:val="bottom"/>
          </w:tcPr>
          <w:p w14:paraId="6321D3BE" w14:textId="7F104966" w:rsidR="00B05E78" w:rsidRPr="00844EC7" w:rsidRDefault="00775455" w:rsidP="00170145">
            <w:pPr>
              <w:rPr>
                <w:rFonts w:ascii="Angsana New" w:hAnsi="Angsana New"/>
                <w:sz w:val="30"/>
                <w:szCs w:val="30"/>
              </w:rPr>
            </w:pPr>
            <w:r w:rsidRPr="007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2878" w:type="dxa"/>
            <w:gridSpan w:val="3"/>
            <w:vAlign w:val="bottom"/>
          </w:tcPr>
          <w:p w14:paraId="23C5022E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95" w:type="dxa"/>
            <w:vAlign w:val="bottom"/>
          </w:tcPr>
          <w:p w14:paraId="57F1769A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6" w:type="dxa"/>
            <w:gridSpan w:val="4"/>
            <w:vAlign w:val="bottom"/>
          </w:tcPr>
          <w:p w14:paraId="655FCE41" w14:textId="77777777" w:rsidR="00B05E78" w:rsidRPr="0095749C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95" w:type="dxa"/>
            <w:vAlign w:val="bottom"/>
          </w:tcPr>
          <w:p w14:paraId="27788B6D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  <w:vAlign w:val="bottom"/>
          </w:tcPr>
          <w:p w14:paraId="56899915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95" w:type="dxa"/>
            <w:vAlign w:val="bottom"/>
          </w:tcPr>
          <w:p w14:paraId="77C29537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  <w:vAlign w:val="bottom"/>
          </w:tcPr>
          <w:p w14:paraId="7EE34FF8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717FD9FF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50DB040C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F522AC" w:rsidRPr="00844EC7" w14:paraId="19B4AA80" w14:textId="77777777" w:rsidTr="00170145">
        <w:tc>
          <w:tcPr>
            <w:tcW w:w="2787" w:type="dxa"/>
            <w:vAlign w:val="bottom"/>
          </w:tcPr>
          <w:p w14:paraId="455F6EED" w14:textId="53E87DC6" w:rsidR="00F522AC" w:rsidRPr="00844EC7" w:rsidRDefault="00F522AC" w:rsidP="00F522AC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775455" w:rsidRPr="007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B1C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75455" w:rsidRPr="007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9" w:type="dxa"/>
            <w:vAlign w:val="bottom"/>
          </w:tcPr>
          <w:p w14:paraId="792F43C0" w14:textId="18DA2FB2" w:rsidR="00F522AC" w:rsidRPr="00844EC7" w:rsidRDefault="003277A3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3" w:type="dxa"/>
            <w:vAlign w:val="bottom"/>
          </w:tcPr>
          <w:p w14:paraId="25470BCC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319C4C14" w14:textId="7D7CE733" w:rsidR="00F522AC" w:rsidRPr="00844EC7" w:rsidRDefault="003277A3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</w:p>
        </w:tc>
        <w:tc>
          <w:tcPr>
            <w:tcW w:w="295" w:type="dxa"/>
            <w:vAlign w:val="bottom"/>
          </w:tcPr>
          <w:p w14:paraId="541F733B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bottom"/>
          </w:tcPr>
          <w:p w14:paraId="559481B6" w14:textId="7C28C0A6" w:rsidR="00F522AC" w:rsidRPr="00844EC7" w:rsidRDefault="003277A3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gridSpan w:val="2"/>
            <w:vAlign w:val="bottom"/>
          </w:tcPr>
          <w:p w14:paraId="3D4116CF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vAlign w:val="bottom"/>
          </w:tcPr>
          <w:p w14:paraId="0514C810" w14:textId="18F5E6C0" w:rsidR="00F522AC" w:rsidRPr="00844EC7" w:rsidRDefault="003277A3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</w:p>
        </w:tc>
        <w:tc>
          <w:tcPr>
            <w:tcW w:w="295" w:type="dxa"/>
            <w:vAlign w:val="bottom"/>
          </w:tcPr>
          <w:p w14:paraId="094BBE85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bottom"/>
          </w:tcPr>
          <w:p w14:paraId="39D8AA57" w14:textId="67D61913" w:rsidR="00F522AC" w:rsidRPr="00844EC7" w:rsidRDefault="003277A3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vAlign w:val="bottom"/>
          </w:tcPr>
          <w:p w14:paraId="480BA405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01A03A8C" w14:textId="5F1BAC51" w:rsidR="00F522AC" w:rsidRPr="00844EC7" w:rsidRDefault="003277A3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</w:p>
        </w:tc>
        <w:tc>
          <w:tcPr>
            <w:tcW w:w="295" w:type="dxa"/>
            <w:vAlign w:val="bottom"/>
          </w:tcPr>
          <w:p w14:paraId="7AF2C175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4DF492FA" w14:textId="04CE9F11" w:rsidR="00F522AC" w:rsidRPr="00844EC7" w:rsidRDefault="003277A3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vAlign w:val="bottom"/>
          </w:tcPr>
          <w:p w14:paraId="3AB74E5F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25466C47" w14:textId="1C1221F7" w:rsidR="00F522AC" w:rsidRPr="00844EC7" w:rsidRDefault="003277A3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</w:p>
        </w:tc>
      </w:tr>
      <w:tr w:rsidR="00B05E78" w:rsidRPr="0095749C" w14:paraId="060A22CF" w14:textId="77777777" w:rsidTr="00170145">
        <w:tc>
          <w:tcPr>
            <w:tcW w:w="2787" w:type="dxa"/>
          </w:tcPr>
          <w:p w14:paraId="42FDA7A6" w14:textId="77777777" w:rsidR="00B05E78" w:rsidRPr="00844EC7" w:rsidRDefault="00B05E78" w:rsidP="00B05E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3" w:type="dxa"/>
            <w:gridSpan w:val="16"/>
            <w:vAlign w:val="bottom"/>
          </w:tcPr>
          <w:p w14:paraId="18155928" w14:textId="77777777" w:rsidR="00B05E78" w:rsidRPr="0095749C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775455" w:rsidRPr="00844EC7" w14:paraId="51768DDD" w14:textId="77777777" w:rsidTr="00282A94">
        <w:tc>
          <w:tcPr>
            <w:tcW w:w="2787" w:type="dxa"/>
            <w:vAlign w:val="center"/>
          </w:tcPr>
          <w:p w14:paraId="4DE6196B" w14:textId="77777777" w:rsidR="00775455" w:rsidRPr="00844EC7" w:rsidRDefault="00775455" w:rsidP="007754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259" w:type="dxa"/>
            <w:vAlign w:val="center"/>
          </w:tcPr>
          <w:p w14:paraId="0F69FCE2" w14:textId="48EB8AF5" w:rsidR="00775455" w:rsidRPr="00BF64E6" w:rsidRDefault="003277A3" w:rsidP="00775455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82A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488</w:t>
            </w:r>
            <w:r w:rsidR="00282A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293" w:type="dxa"/>
            <w:vAlign w:val="center"/>
          </w:tcPr>
          <w:p w14:paraId="701729DD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43ADF33A" w14:textId="6C86A334" w:rsidR="00775455" w:rsidRPr="00844EC7" w:rsidRDefault="003277A3" w:rsidP="00775455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754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  <w:r w:rsidR="007754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95" w:type="dxa"/>
            <w:vAlign w:val="center"/>
          </w:tcPr>
          <w:p w14:paraId="0358E04D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03A1907D" w14:textId="5D652758" w:rsidR="00775455" w:rsidRPr="0095749C" w:rsidRDefault="00282A94" w:rsidP="007754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vAlign w:val="center"/>
          </w:tcPr>
          <w:p w14:paraId="6830CCD2" w14:textId="77777777" w:rsidR="00775455" w:rsidRPr="0095749C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32E8415" w14:textId="695C9A08" w:rsidR="00775455" w:rsidRPr="0095749C" w:rsidRDefault="00775455" w:rsidP="007754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vAlign w:val="center"/>
          </w:tcPr>
          <w:p w14:paraId="1A8DF3C5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52CD93BF" w14:textId="721828E2" w:rsidR="00775455" w:rsidRPr="00844EC7" w:rsidRDefault="003277A3" w:rsidP="00775455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82A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488</w:t>
            </w:r>
            <w:r w:rsidR="00282A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295" w:type="dxa"/>
            <w:vAlign w:val="center"/>
          </w:tcPr>
          <w:p w14:paraId="33A9F5A8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1A41FDC2" w14:textId="40B345B4" w:rsidR="00775455" w:rsidRPr="00844EC7" w:rsidRDefault="003277A3" w:rsidP="00775455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754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  <w:r w:rsidR="007754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95" w:type="dxa"/>
            <w:vAlign w:val="center"/>
          </w:tcPr>
          <w:p w14:paraId="70B0B924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46BB86B9" w14:textId="0F564360" w:rsidR="00775455" w:rsidRPr="00844EC7" w:rsidRDefault="003277A3" w:rsidP="00775455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82A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AF0B26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282A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0B26">
              <w:rPr>
                <w:rFonts w:ascii="Angsana New" w:hAnsi="Angsana New"/>
                <w:sz w:val="30"/>
                <w:szCs w:val="30"/>
                <w:lang w:val="en-US"/>
              </w:rPr>
              <w:t>078</w:t>
            </w:r>
          </w:p>
        </w:tc>
        <w:tc>
          <w:tcPr>
            <w:tcW w:w="295" w:type="dxa"/>
            <w:vAlign w:val="center"/>
          </w:tcPr>
          <w:p w14:paraId="232C4FBC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75FBA1AE" w14:textId="4F260C33" w:rsidR="00775455" w:rsidRPr="00844EC7" w:rsidRDefault="003277A3" w:rsidP="00775455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754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  <w:r w:rsidR="007754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</w:p>
        </w:tc>
      </w:tr>
      <w:tr w:rsidR="00775455" w:rsidRPr="00844EC7" w14:paraId="5A062082" w14:textId="77777777" w:rsidTr="00282A94">
        <w:tc>
          <w:tcPr>
            <w:tcW w:w="2787" w:type="dxa"/>
            <w:vAlign w:val="center"/>
          </w:tcPr>
          <w:p w14:paraId="4C2D48A7" w14:textId="77777777" w:rsidR="00775455" w:rsidRPr="00844EC7" w:rsidRDefault="00775455" w:rsidP="007754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259" w:type="dxa"/>
            <w:vAlign w:val="center"/>
          </w:tcPr>
          <w:p w14:paraId="004901B1" w14:textId="2E2BC2C8" w:rsidR="00775455" w:rsidRPr="00BF64E6" w:rsidRDefault="003277A3" w:rsidP="00775455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  <w:r w:rsidR="00282A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</w:p>
        </w:tc>
        <w:tc>
          <w:tcPr>
            <w:tcW w:w="293" w:type="dxa"/>
            <w:vAlign w:val="center"/>
          </w:tcPr>
          <w:p w14:paraId="0BD2A0AC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2A6A90E6" w14:textId="39222D60" w:rsidR="00775455" w:rsidRPr="00844EC7" w:rsidRDefault="003277A3" w:rsidP="00775455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754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95" w:type="dxa"/>
            <w:vAlign w:val="center"/>
          </w:tcPr>
          <w:p w14:paraId="55458210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669B8B72" w14:textId="0CA3461F" w:rsidR="00775455" w:rsidRPr="0095749C" w:rsidRDefault="00282A94" w:rsidP="007754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vAlign w:val="center"/>
          </w:tcPr>
          <w:p w14:paraId="78417EA9" w14:textId="77777777" w:rsidR="00775455" w:rsidRPr="0095749C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3A508F7" w14:textId="77777777" w:rsidR="00775455" w:rsidRPr="0095749C" w:rsidRDefault="00775455" w:rsidP="007754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vAlign w:val="center"/>
          </w:tcPr>
          <w:p w14:paraId="6D55B109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0B75A726" w14:textId="1D4AC588" w:rsidR="00775455" w:rsidRPr="00844EC7" w:rsidRDefault="003277A3" w:rsidP="00775455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  <w:r w:rsidR="00282A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</w:p>
        </w:tc>
        <w:tc>
          <w:tcPr>
            <w:tcW w:w="295" w:type="dxa"/>
            <w:vAlign w:val="center"/>
          </w:tcPr>
          <w:p w14:paraId="3B9A2077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22DC4FE5" w14:textId="39C0DED9" w:rsidR="00775455" w:rsidRPr="00844EC7" w:rsidRDefault="003277A3" w:rsidP="00775455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754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95" w:type="dxa"/>
            <w:vAlign w:val="center"/>
          </w:tcPr>
          <w:p w14:paraId="78F1D5C9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70A378CD" w14:textId="3DB44738" w:rsidR="00775455" w:rsidRPr="00844EC7" w:rsidRDefault="00AF0B26" w:rsidP="00775455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282A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597)</w:t>
            </w:r>
          </w:p>
        </w:tc>
        <w:tc>
          <w:tcPr>
            <w:tcW w:w="295" w:type="dxa"/>
            <w:vAlign w:val="center"/>
          </w:tcPr>
          <w:p w14:paraId="4A5E492F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1E2A5B88" w14:textId="13ED178A" w:rsidR="00775455" w:rsidRPr="00844EC7" w:rsidRDefault="003277A3" w:rsidP="00775455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7754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775455" w:rsidRPr="00844EC7" w14:paraId="47028E5F" w14:textId="77777777" w:rsidTr="00282A94">
        <w:tc>
          <w:tcPr>
            <w:tcW w:w="2787" w:type="dxa"/>
            <w:vAlign w:val="center"/>
          </w:tcPr>
          <w:p w14:paraId="381A0C98" w14:textId="77777777" w:rsidR="00775455" w:rsidRPr="00844EC7" w:rsidRDefault="00775455" w:rsidP="0077545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1F63D" w14:textId="17856434" w:rsidR="00775455" w:rsidRPr="00844EC7" w:rsidRDefault="003277A3" w:rsidP="00775455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282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937</w:t>
            </w:r>
            <w:r w:rsidR="00282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93" w:type="dxa"/>
            <w:vAlign w:val="center"/>
          </w:tcPr>
          <w:p w14:paraId="7B3065E3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1AC9B" w14:textId="4556211E" w:rsidR="00775455" w:rsidRPr="00844EC7" w:rsidRDefault="003277A3" w:rsidP="00775455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754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946</w:t>
            </w:r>
            <w:r w:rsidR="007754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95" w:type="dxa"/>
            <w:vAlign w:val="center"/>
          </w:tcPr>
          <w:p w14:paraId="43076297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E221C" w14:textId="6EC5BCFF" w:rsidR="00775455" w:rsidRPr="00FB6D05" w:rsidRDefault="00282A94" w:rsidP="007754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vAlign w:val="center"/>
          </w:tcPr>
          <w:p w14:paraId="6F4F4B2F" w14:textId="77777777" w:rsidR="00775455" w:rsidRPr="0095749C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4410F" w14:textId="77777777" w:rsidR="00775455" w:rsidRPr="0095749C" w:rsidRDefault="00775455" w:rsidP="007754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vAlign w:val="center"/>
          </w:tcPr>
          <w:p w14:paraId="4E40C75F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D6912" w14:textId="3D6FFA10" w:rsidR="00775455" w:rsidRPr="00844EC7" w:rsidRDefault="003277A3" w:rsidP="00775455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282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937</w:t>
            </w:r>
            <w:r w:rsidR="00282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95" w:type="dxa"/>
            <w:vAlign w:val="center"/>
          </w:tcPr>
          <w:p w14:paraId="37249E0C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0947" w14:textId="27D99879" w:rsidR="00775455" w:rsidRPr="00844EC7" w:rsidRDefault="003277A3" w:rsidP="00775455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754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946</w:t>
            </w:r>
            <w:r w:rsidR="007754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95" w:type="dxa"/>
            <w:vAlign w:val="center"/>
          </w:tcPr>
          <w:p w14:paraId="5200B73E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2A62F" w14:textId="7D0833C0" w:rsidR="00775455" w:rsidRPr="00844EC7" w:rsidRDefault="003277A3" w:rsidP="00775455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282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121</w:t>
            </w:r>
            <w:r w:rsidR="00282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481</w:t>
            </w:r>
          </w:p>
        </w:tc>
        <w:tc>
          <w:tcPr>
            <w:tcW w:w="295" w:type="dxa"/>
            <w:vAlign w:val="center"/>
          </w:tcPr>
          <w:p w14:paraId="2F2E18B1" w14:textId="77777777" w:rsidR="00775455" w:rsidRPr="00844EC7" w:rsidRDefault="00775455" w:rsidP="0077545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F9F3" w14:textId="69B63ACA" w:rsidR="00775455" w:rsidRPr="00844EC7" w:rsidRDefault="003277A3" w:rsidP="00775455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7754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512</w:t>
            </w:r>
            <w:r w:rsidR="007754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  <w:tr w:rsidR="00775455" w:rsidRPr="00216B61" w14:paraId="35EC0403" w14:textId="77777777" w:rsidTr="00282A94">
        <w:trPr>
          <w:trHeight w:val="58"/>
        </w:trPr>
        <w:tc>
          <w:tcPr>
            <w:tcW w:w="2787" w:type="dxa"/>
            <w:vAlign w:val="center"/>
          </w:tcPr>
          <w:p w14:paraId="481C9F5A" w14:textId="77777777" w:rsidR="00775455" w:rsidRPr="00FF0171" w:rsidRDefault="00775455" w:rsidP="007754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0D1A10C5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vAlign w:val="center"/>
          </w:tcPr>
          <w:p w14:paraId="3C021D93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3835593C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71AD1B8D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1906D860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36A7A0EF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7D5C44B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3ED8586C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0CC505A6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7D765FAF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4141A71F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0EB5357E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58D1E575" w14:textId="77777777" w:rsidR="00775455" w:rsidRPr="00216B61" w:rsidRDefault="00775455" w:rsidP="00775455">
            <w:pPr>
              <w:pStyle w:val="Ang15"/>
              <w:tabs>
                <w:tab w:val="decimal" w:pos="1116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075CACAC" w14:textId="77777777" w:rsidR="00775455" w:rsidRPr="00216B61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0958FCEF" w14:textId="77777777" w:rsidR="00775455" w:rsidRPr="00216B61" w:rsidRDefault="00775455" w:rsidP="00775455">
            <w:pPr>
              <w:pStyle w:val="Ang15"/>
              <w:tabs>
                <w:tab w:val="decimal" w:pos="1110"/>
              </w:tabs>
              <w:ind w:left="-112" w:right="-88"/>
              <w:jc w:val="left"/>
              <w:rPr>
                <w:b/>
                <w:bCs/>
                <w:cs/>
                <w:lang w:val="en-US"/>
              </w:rPr>
            </w:pPr>
          </w:p>
        </w:tc>
      </w:tr>
      <w:tr w:rsidR="00775455" w:rsidRPr="00504FD8" w14:paraId="256C417D" w14:textId="77777777" w:rsidTr="00282A94">
        <w:trPr>
          <w:trHeight w:val="58"/>
        </w:trPr>
        <w:tc>
          <w:tcPr>
            <w:tcW w:w="2787" w:type="dxa"/>
            <w:vAlign w:val="center"/>
          </w:tcPr>
          <w:p w14:paraId="3A62C0DB" w14:textId="77777777" w:rsidR="00775455" w:rsidRPr="00FF0171" w:rsidRDefault="00775455" w:rsidP="007754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59" w:type="dxa"/>
            <w:vAlign w:val="center"/>
          </w:tcPr>
          <w:p w14:paraId="798D5C42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vAlign w:val="center"/>
          </w:tcPr>
          <w:p w14:paraId="3F1953DA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49B2A00C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64B2BBA2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37D5166F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04CA7F56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783C601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4550044E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29C20C6A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1462FD73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34A1EE6F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4344E101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4478C48C" w14:textId="712EEFC5" w:rsidR="00775455" w:rsidRPr="00282A94" w:rsidRDefault="00282A94" w:rsidP="00775455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2A9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77A3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277A3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  <w:r w:rsidRPr="00282A9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5" w:type="dxa"/>
            <w:vAlign w:val="center"/>
          </w:tcPr>
          <w:p w14:paraId="6818F8E3" w14:textId="77777777" w:rsidR="00775455" w:rsidRPr="00451E6D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211107FD" w14:textId="65183248" w:rsidR="00775455" w:rsidRPr="00504FD8" w:rsidRDefault="00775455" w:rsidP="00775455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77A3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3277A3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75455" w:rsidRPr="00504FD8" w14:paraId="3A6445C2" w14:textId="77777777" w:rsidTr="00282A94">
        <w:trPr>
          <w:trHeight w:val="58"/>
        </w:trPr>
        <w:tc>
          <w:tcPr>
            <w:tcW w:w="2787" w:type="dxa"/>
            <w:vAlign w:val="center"/>
          </w:tcPr>
          <w:p w14:paraId="45192450" w14:textId="77777777" w:rsidR="00775455" w:rsidRPr="00FF0171" w:rsidRDefault="00775455" w:rsidP="007754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59" w:type="dxa"/>
            <w:vAlign w:val="center"/>
          </w:tcPr>
          <w:p w14:paraId="7092EAF9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vAlign w:val="center"/>
          </w:tcPr>
          <w:p w14:paraId="4F4D5176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643AF135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44447A2F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1210478D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1595A3F9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28C04054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7270AB2F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67640DA7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046CA8F2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579A0742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4B15436C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09C854EA" w14:textId="012672D4" w:rsidR="00775455" w:rsidRPr="00282A94" w:rsidRDefault="00282A94" w:rsidP="00775455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2A9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77A3">
              <w:rPr>
                <w:rFonts w:ascii="Angsana New" w:hAnsi="Angsana New"/>
                <w:sz w:val="30"/>
                <w:szCs w:val="30"/>
                <w:lang w:val="en-US"/>
              </w:rPr>
              <w:t>812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3277A3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Pr="00282A9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5" w:type="dxa"/>
            <w:vAlign w:val="center"/>
          </w:tcPr>
          <w:p w14:paraId="656E3DD7" w14:textId="77777777" w:rsidR="00775455" w:rsidRPr="00451E6D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51476115" w14:textId="6B375008" w:rsidR="00775455" w:rsidRPr="00504FD8" w:rsidRDefault="00775455" w:rsidP="00775455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77A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3277A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277A3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75455" w:rsidRPr="00504FD8" w14:paraId="20157A90" w14:textId="77777777" w:rsidTr="00282A94">
        <w:trPr>
          <w:trHeight w:val="58"/>
        </w:trPr>
        <w:tc>
          <w:tcPr>
            <w:tcW w:w="2787" w:type="dxa"/>
            <w:vAlign w:val="center"/>
          </w:tcPr>
          <w:p w14:paraId="33D5093B" w14:textId="77777777" w:rsidR="00775455" w:rsidRPr="00FF0171" w:rsidRDefault="00775455" w:rsidP="007754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259" w:type="dxa"/>
            <w:vAlign w:val="center"/>
          </w:tcPr>
          <w:p w14:paraId="0ECFE98A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vAlign w:val="center"/>
          </w:tcPr>
          <w:p w14:paraId="593F0316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6166466C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2BA87880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7923831D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6269EDB6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4D15AD4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3E962639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21451CD2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736F5C08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122AA482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08F5BD9C" w14:textId="77777777" w:rsidR="00775455" w:rsidRPr="00844EC7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77CDDB" w14:textId="3C0AA05F" w:rsidR="00775455" w:rsidRPr="00282A94" w:rsidRDefault="003277A3" w:rsidP="00775455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82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="00282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77</w:t>
            </w:r>
          </w:p>
        </w:tc>
        <w:tc>
          <w:tcPr>
            <w:tcW w:w="295" w:type="dxa"/>
            <w:vAlign w:val="center"/>
          </w:tcPr>
          <w:p w14:paraId="4D212FA3" w14:textId="77777777" w:rsidR="00775455" w:rsidRPr="00451E6D" w:rsidRDefault="00775455" w:rsidP="0077545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2D5B55" w14:textId="5234B454" w:rsidR="00775455" w:rsidRPr="001F0583" w:rsidRDefault="003277A3" w:rsidP="00775455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7754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 w:rsidR="00E97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7754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779</w:t>
            </w:r>
          </w:p>
        </w:tc>
      </w:tr>
    </w:tbl>
    <w:p w14:paraId="62C8CF06" w14:textId="3164B42C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962D9E" w:rsidRDefault="00FF0171" w:rsidP="00AD5237">
      <w:pPr>
        <w:ind w:right="-450"/>
        <w:jc w:val="thaiDistribute"/>
        <w:rPr>
          <w:rFonts w:asciiTheme="majorBidi" w:hAnsiTheme="majorBidi"/>
          <w:sz w:val="30"/>
          <w:szCs w:val="30"/>
        </w:rPr>
      </w:pPr>
      <w:r w:rsidRPr="00962D9E">
        <w:rPr>
          <w:rFonts w:asciiTheme="majorBidi" w:hAnsiTheme="majorBidi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 w:rsidRPr="00962D9E">
        <w:rPr>
          <w:rFonts w:asciiTheme="majorBidi" w:hAnsiTheme="majorBidi"/>
          <w:sz w:val="30"/>
          <w:szCs w:val="30"/>
        </w:rPr>
        <w:t xml:space="preserve"> </w:t>
      </w:r>
      <w:r w:rsidRPr="00962D9E">
        <w:rPr>
          <w:rFonts w:asciiTheme="majorBidi" w:hAnsiTheme="majorBidi"/>
          <w:sz w:val="30"/>
          <w:szCs w:val="30"/>
          <w:cs/>
        </w:rPr>
        <w:t>และจังหวะเวลาในการรับรู้รายได้ของกลุ่มบริษัท</w:t>
      </w:r>
      <w:r w:rsidRPr="00962D9E">
        <w:rPr>
          <w:rFonts w:asciiTheme="majorBidi" w:hAnsiTheme="majorBidi" w:hint="cs"/>
          <w:sz w:val="30"/>
          <w:szCs w:val="30"/>
          <w:cs/>
        </w:rPr>
        <w:t>เป็นแบบ</w:t>
      </w:r>
      <w:r w:rsidRPr="00962D9E">
        <w:rPr>
          <w:rFonts w:asciiTheme="majorBidi" w:hAnsiTheme="majorBidi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0056EC">
          <w:headerReference w:type="default" r:id="rId16"/>
          <w:footerReference w:type="default" r:id="rId17"/>
          <w:pgSz w:w="16834" w:h="11909" w:orient="landscape" w:code="9"/>
          <w:pgMar w:top="1166" w:right="1267" w:bottom="1152" w:left="1166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28"/>
        <w:gridCol w:w="804"/>
        <w:gridCol w:w="268"/>
        <w:gridCol w:w="1512"/>
        <w:gridCol w:w="268"/>
        <w:gridCol w:w="1502"/>
      </w:tblGrid>
      <w:tr w:rsidR="00FF0171" w:rsidRPr="00A518AA" w14:paraId="08183A80" w14:textId="77777777" w:rsidTr="00985677">
        <w:tc>
          <w:tcPr>
            <w:tcW w:w="4828" w:type="dxa"/>
          </w:tcPr>
          <w:p w14:paraId="59BD9C0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5A16FFA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F5B487E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</w:tcPr>
          <w:p w14:paraId="2BF8EFE7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A518AA" w14:paraId="65ECEBE8" w14:textId="77777777" w:rsidTr="00985677">
        <w:tc>
          <w:tcPr>
            <w:tcW w:w="4828" w:type="dxa"/>
          </w:tcPr>
          <w:p w14:paraId="24890237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3726B6E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44456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</w:tcPr>
          <w:p w14:paraId="4D26D602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B05E78" w:rsidRPr="00A518AA" w14:paraId="0E67DEC5" w14:textId="77777777" w:rsidTr="00985677">
        <w:tc>
          <w:tcPr>
            <w:tcW w:w="4828" w:type="dxa"/>
          </w:tcPr>
          <w:p w14:paraId="4D2313AC" w14:textId="7B4BAC92" w:rsidR="00B05E78" w:rsidRPr="00A518AA" w:rsidRDefault="0091480A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277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E97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04" w:type="dxa"/>
          </w:tcPr>
          <w:p w14:paraId="55B69901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918AE4D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2E3B23E" w14:textId="279148A9" w:rsidR="00B05E78" w:rsidRPr="00A518AA" w:rsidRDefault="003277A3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1439A814" w14:textId="77777777" w:rsidR="00B05E78" w:rsidRPr="00A518AA" w:rsidRDefault="00B05E78" w:rsidP="00B05E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02F1B98C" w14:textId="3598C788" w:rsidR="00B05E78" w:rsidRPr="00A518AA" w:rsidRDefault="003277A3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</w:p>
        </w:tc>
      </w:tr>
      <w:tr w:rsidR="00B05E78" w:rsidRPr="00A518AA" w14:paraId="0D16D095" w14:textId="77777777" w:rsidTr="00985677">
        <w:tc>
          <w:tcPr>
            <w:tcW w:w="4828" w:type="dxa"/>
          </w:tcPr>
          <w:p w14:paraId="41D9D3CE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5C9F6512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9F53835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</w:tcPr>
          <w:p w14:paraId="7F7A2CD4" w14:textId="77777777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1480A" w:rsidRPr="00A518AA" w14:paraId="25481871" w14:textId="77777777" w:rsidTr="00282A94">
        <w:tc>
          <w:tcPr>
            <w:tcW w:w="4828" w:type="dxa"/>
            <w:vAlign w:val="center"/>
          </w:tcPr>
          <w:p w14:paraId="3F4C9881" w14:textId="77777777" w:rsidR="0091480A" w:rsidRPr="00A518AA" w:rsidRDefault="0091480A" w:rsidP="009148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4" w:type="dxa"/>
          </w:tcPr>
          <w:p w14:paraId="7883656D" w14:textId="77777777" w:rsidR="0091480A" w:rsidRPr="00A518AA" w:rsidRDefault="0091480A" w:rsidP="0091480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D6FB42" w14:textId="77777777" w:rsidR="0091480A" w:rsidRPr="00A518AA" w:rsidRDefault="0091480A" w:rsidP="0091480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49720C23" w14:textId="45C916BF" w:rsidR="0091480A" w:rsidRPr="00A518AA" w:rsidRDefault="003277A3" w:rsidP="0091480A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82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83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  <w:r w:rsidR="00282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83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268" w:type="dxa"/>
          </w:tcPr>
          <w:p w14:paraId="3748698A" w14:textId="77777777" w:rsidR="0091480A" w:rsidRPr="00A518AA" w:rsidRDefault="0091480A" w:rsidP="0091480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7005B044" w14:textId="7C7E5C58" w:rsidR="0091480A" w:rsidRPr="00A518AA" w:rsidRDefault="003277A3" w:rsidP="0091480A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148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  <w:r w:rsidR="009148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97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1480A" w:rsidRPr="00A518AA" w14:paraId="1B40B213" w14:textId="77777777" w:rsidTr="00282A94">
        <w:tc>
          <w:tcPr>
            <w:tcW w:w="4828" w:type="dxa"/>
            <w:vAlign w:val="center"/>
          </w:tcPr>
          <w:p w14:paraId="59DE64B7" w14:textId="77777777" w:rsidR="0091480A" w:rsidRPr="00A518AA" w:rsidRDefault="0091480A" w:rsidP="009148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4" w:type="dxa"/>
          </w:tcPr>
          <w:p w14:paraId="43CAAD20" w14:textId="77777777" w:rsidR="0091480A" w:rsidRPr="00A518AA" w:rsidRDefault="0091480A" w:rsidP="0091480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1608D00" w14:textId="77777777" w:rsidR="0091480A" w:rsidRPr="00A518AA" w:rsidRDefault="0091480A" w:rsidP="0091480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00E13D1" w14:textId="63D1FED4" w:rsidR="0091480A" w:rsidRPr="00A518AA" w:rsidRDefault="00282A94" w:rsidP="0091480A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83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83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371AF219" w14:textId="77777777" w:rsidR="0091480A" w:rsidRPr="00A518AA" w:rsidRDefault="0091480A" w:rsidP="0091480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1FC67344" w14:textId="3B3A8E0C" w:rsidR="0091480A" w:rsidRPr="00A518AA" w:rsidRDefault="0091480A" w:rsidP="0091480A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277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277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1480A" w:rsidRPr="00A518AA" w14:paraId="79B38F1A" w14:textId="77777777" w:rsidTr="00282A94">
        <w:tc>
          <w:tcPr>
            <w:tcW w:w="4828" w:type="dxa"/>
          </w:tcPr>
          <w:p w14:paraId="1BFC497D" w14:textId="77777777" w:rsidR="0091480A" w:rsidRPr="00A518AA" w:rsidRDefault="0091480A" w:rsidP="0091480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4" w:type="dxa"/>
          </w:tcPr>
          <w:p w14:paraId="389BF7EF" w14:textId="77777777" w:rsidR="0091480A" w:rsidRPr="00A518AA" w:rsidRDefault="0091480A" w:rsidP="0091480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2835627" w14:textId="77777777" w:rsidR="0091480A" w:rsidRPr="00A518AA" w:rsidRDefault="0091480A" w:rsidP="0091480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38CF734" w14:textId="029A0404" w:rsidR="0091480A" w:rsidRPr="00A518AA" w:rsidRDefault="003277A3" w:rsidP="0091480A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82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 w:rsidR="00282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77</w:t>
            </w:r>
          </w:p>
        </w:tc>
        <w:tc>
          <w:tcPr>
            <w:tcW w:w="268" w:type="dxa"/>
          </w:tcPr>
          <w:p w14:paraId="21F441FC" w14:textId="77777777" w:rsidR="0091480A" w:rsidRPr="00A518AA" w:rsidRDefault="0091480A" w:rsidP="0091480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32942DF3" w14:textId="23ACE1F5" w:rsidR="0091480A" w:rsidRPr="00A518AA" w:rsidRDefault="003277A3" w:rsidP="0091480A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148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148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</w:t>
            </w:r>
          </w:p>
        </w:tc>
      </w:tr>
      <w:tr w:rsidR="0091480A" w:rsidRPr="00A518AA" w14:paraId="1ABC1C86" w14:textId="77777777" w:rsidTr="00282A94">
        <w:tc>
          <w:tcPr>
            <w:tcW w:w="4828" w:type="dxa"/>
            <w:vAlign w:val="center"/>
          </w:tcPr>
          <w:p w14:paraId="7885D1C0" w14:textId="77777777" w:rsidR="0091480A" w:rsidRPr="00A518AA" w:rsidRDefault="0091480A" w:rsidP="0091480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4" w:type="dxa"/>
          </w:tcPr>
          <w:p w14:paraId="40CCB5F3" w14:textId="77777777" w:rsidR="0091480A" w:rsidRPr="00A518AA" w:rsidRDefault="0091480A" w:rsidP="0091480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86D0738" w14:textId="77777777" w:rsidR="0091480A" w:rsidRPr="00A518AA" w:rsidRDefault="0091480A" w:rsidP="0091480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9BA9DF3" w14:textId="7A62892A" w:rsidR="0091480A" w:rsidRPr="00A518AA" w:rsidRDefault="00282A94" w:rsidP="0091480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74A4C5D" w14:textId="77777777" w:rsidR="0091480A" w:rsidRPr="00A518AA" w:rsidRDefault="0091480A" w:rsidP="0091480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28608ADE" w14:textId="5243ECD5" w:rsidR="0091480A" w:rsidRPr="00A518AA" w:rsidRDefault="0091480A" w:rsidP="0091480A">
            <w:pPr>
              <w:tabs>
                <w:tab w:val="left" w:pos="593"/>
                <w:tab w:val="left" w:pos="71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480A" w:rsidRPr="00A518AA" w14:paraId="2963CF92" w14:textId="77777777" w:rsidTr="00282A94">
        <w:trPr>
          <w:trHeight w:val="415"/>
        </w:trPr>
        <w:tc>
          <w:tcPr>
            <w:tcW w:w="4828" w:type="dxa"/>
          </w:tcPr>
          <w:p w14:paraId="3D9F0B29" w14:textId="417F9099" w:rsidR="0091480A" w:rsidRPr="00A518AA" w:rsidRDefault="0091480A" w:rsidP="0091480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804" w:type="dxa"/>
          </w:tcPr>
          <w:p w14:paraId="197BEC81" w14:textId="77777777" w:rsidR="0091480A" w:rsidRPr="00A518AA" w:rsidRDefault="0091480A" w:rsidP="0091480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22CC4B7" w14:textId="77777777" w:rsidR="0091480A" w:rsidRPr="00A518AA" w:rsidRDefault="0091480A" w:rsidP="0091480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4A836EA1" w14:textId="58154F6B" w:rsidR="0091480A" w:rsidRPr="00A518AA" w:rsidRDefault="003277A3" w:rsidP="0091480A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82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 w:rsidR="00282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77</w:t>
            </w:r>
          </w:p>
        </w:tc>
        <w:tc>
          <w:tcPr>
            <w:tcW w:w="268" w:type="dxa"/>
          </w:tcPr>
          <w:p w14:paraId="2F3801A3" w14:textId="77777777" w:rsidR="0091480A" w:rsidRPr="00A518AA" w:rsidRDefault="0091480A" w:rsidP="0091480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</w:tcPr>
          <w:p w14:paraId="12A39A51" w14:textId="17C3C4CE" w:rsidR="0091480A" w:rsidRPr="00A518AA" w:rsidRDefault="003277A3" w:rsidP="0091480A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148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E973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148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</w:t>
            </w:r>
          </w:p>
        </w:tc>
      </w:tr>
    </w:tbl>
    <w:p w14:paraId="0E9FC4F6" w14:textId="77777777" w:rsidR="00FF0171" w:rsidRPr="000056EC" w:rsidRDefault="00FF0171" w:rsidP="001E1E2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AEA21FF" w14:textId="48F0CDB3" w:rsidR="005A69E3" w:rsidRPr="00A518AA" w:rsidRDefault="005A69E3" w:rsidP="001E1E2F">
      <w:pPr>
        <w:pStyle w:val="Heading2"/>
        <w:keepLines w:val="0"/>
        <w:numPr>
          <w:ilvl w:val="1"/>
          <w:numId w:val="6"/>
        </w:numPr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A518AA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36FE612B" w:rsidR="001B3E66" w:rsidRPr="000056EC" w:rsidRDefault="001B3E66" w:rsidP="00AD4FD1">
      <w:pPr>
        <w:pStyle w:val="Bo-Blankline"/>
        <w:ind w:left="2304"/>
        <w:rPr>
          <w:sz w:val="30"/>
          <w:szCs w:val="30"/>
        </w:rPr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770"/>
        <w:gridCol w:w="810"/>
        <w:gridCol w:w="270"/>
        <w:gridCol w:w="1530"/>
        <w:gridCol w:w="234"/>
        <w:gridCol w:w="1570"/>
      </w:tblGrid>
      <w:tr w:rsidR="00A857CC" w:rsidRPr="00A518AA" w14:paraId="440583A7" w14:textId="77777777" w:rsidTr="00BB4D00">
        <w:tc>
          <w:tcPr>
            <w:tcW w:w="4770" w:type="dxa"/>
          </w:tcPr>
          <w:p w14:paraId="673FAF1B" w14:textId="77777777" w:rsidR="00A857CC" w:rsidRPr="00A518AA" w:rsidRDefault="00A857CC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12D8936" w14:textId="77777777" w:rsidR="00A857CC" w:rsidRPr="00A518AA" w:rsidRDefault="00A857CC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58D66" w14:textId="77777777" w:rsidR="00A857CC" w:rsidRPr="00A518AA" w:rsidRDefault="00A857CC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</w:tcPr>
          <w:p w14:paraId="593E3F0C" w14:textId="77777777" w:rsidR="00A857CC" w:rsidRPr="00A518AA" w:rsidRDefault="00A857CC" w:rsidP="001E1E2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857CC" w:rsidRPr="00A518AA" w14:paraId="39256E12" w14:textId="77777777" w:rsidTr="00BB4D00">
        <w:trPr>
          <w:trHeight w:val="317"/>
        </w:trPr>
        <w:tc>
          <w:tcPr>
            <w:tcW w:w="4770" w:type="dxa"/>
          </w:tcPr>
          <w:p w14:paraId="229884C5" w14:textId="77777777" w:rsidR="00A857CC" w:rsidRPr="00A518AA" w:rsidRDefault="00A857CC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02A5102" w14:textId="77777777" w:rsidR="00A857CC" w:rsidRPr="00A518AA" w:rsidRDefault="00A857CC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729298" w14:textId="77777777" w:rsidR="00A857CC" w:rsidRPr="00A518AA" w:rsidRDefault="00A857CC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6E9508" w14:textId="5CE249AA" w:rsidR="00A857CC" w:rsidRPr="00A518AA" w:rsidRDefault="003277A3" w:rsidP="001E1E2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</w:t>
            </w:r>
            <w:r w:rsidR="00E9739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</w:t>
            </w:r>
            <w:r w:rsidR="00780E22" w:rsidRPr="00780E22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 xml:space="preserve"> </w:t>
            </w:r>
            <w:r w:rsidR="00780E22" w:rsidRPr="00780E22">
              <w:rPr>
                <w:rFonts w:ascii="Angsana New" w:hAnsi="Angsana New" w:cs="Angsana New (Headings CS)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4" w:type="dxa"/>
          </w:tcPr>
          <w:p w14:paraId="2D581626" w14:textId="77777777" w:rsidR="00A857CC" w:rsidRPr="00A518AA" w:rsidRDefault="00A857CC" w:rsidP="001E1E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75669CC" w14:textId="17695D39" w:rsidR="00A857CC" w:rsidRPr="00A518AA" w:rsidRDefault="003277A3" w:rsidP="001E1E2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31</w:t>
            </w:r>
            <w:r w:rsidR="00A857CC"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857CC" w:rsidRPr="00A518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C1D0D" w:rsidRPr="00A518AA" w14:paraId="6D751FF5" w14:textId="77777777" w:rsidTr="00BB4D00">
        <w:trPr>
          <w:trHeight w:val="317"/>
        </w:trPr>
        <w:tc>
          <w:tcPr>
            <w:tcW w:w="4770" w:type="dxa"/>
          </w:tcPr>
          <w:p w14:paraId="6BFC7826" w14:textId="77777777" w:rsidR="000C1D0D" w:rsidRPr="00A518AA" w:rsidRDefault="000C1D0D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9A369A" w14:textId="77777777" w:rsidR="000C1D0D" w:rsidRPr="00A518AA" w:rsidRDefault="000C1D0D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D81E4" w14:textId="77777777" w:rsidR="000C1D0D" w:rsidRPr="00A518AA" w:rsidRDefault="000C1D0D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DD00C3" w14:textId="2B4F2DD4" w:rsidR="000C1D0D" w:rsidRPr="00A518AA" w:rsidRDefault="003277A3" w:rsidP="001E1E2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34" w:type="dxa"/>
          </w:tcPr>
          <w:p w14:paraId="2F731920" w14:textId="77777777" w:rsidR="000C1D0D" w:rsidRPr="00A518AA" w:rsidRDefault="000C1D0D" w:rsidP="001E1E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6D97A3D5" w14:textId="31D51AE1" w:rsidR="000C1D0D" w:rsidRPr="00A518AA" w:rsidRDefault="003277A3" w:rsidP="001E1E2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</w:p>
        </w:tc>
      </w:tr>
      <w:tr w:rsidR="00A857CC" w:rsidRPr="00A518AA" w14:paraId="2BC98F6D" w14:textId="77777777" w:rsidTr="00BB4D00">
        <w:tc>
          <w:tcPr>
            <w:tcW w:w="4770" w:type="dxa"/>
          </w:tcPr>
          <w:p w14:paraId="4157E454" w14:textId="77777777" w:rsidR="00A857CC" w:rsidRPr="00A518AA" w:rsidRDefault="00A857CC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DF3AC3" w14:textId="77777777" w:rsidR="00A857CC" w:rsidRPr="00A518AA" w:rsidRDefault="00A857CC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E394A" w14:textId="77777777" w:rsidR="00A857CC" w:rsidRPr="00A518AA" w:rsidRDefault="00A857CC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</w:tcPr>
          <w:p w14:paraId="39487552" w14:textId="77777777" w:rsidR="00A857CC" w:rsidRPr="00A518AA" w:rsidRDefault="00A857CC" w:rsidP="00990D8F">
            <w:pPr>
              <w:spacing w:line="240" w:lineRule="auto"/>
              <w:ind w:left="-115" w:right="-115" w:firstLine="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F091F" w:rsidRPr="00A518AA" w14:paraId="57B5E31D" w14:textId="77777777" w:rsidTr="00282A94">
        <w:tc>
          <w:tcPr>
            <w:tcW w:w="4770" w:type="dxa"/>
            <w:vAlign w:val="center"/>
          </w:tcPr>
          <w:p w14:paraId="6E900AC2" w14:textId="77777777" w:rsidR="004F091F" w:rsidRPr="00A518AA" w:rsidRDefault="004F091F" w:rsidP="001E1E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0" w:type="dxa"/>
          </w:tcPr>
          <w:p w14:paraId="26F99D3A" w14:textId="77777777" w:rsidR="004F091F" w:rsidRPr="00A518AA" w:rsidRDefault="004F091F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19183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A082775" w14:textId="212546E3" w:rsidR="004F091F" w:rsidRPr="00A518AA" w:rsidRDefault="003277A3" w:rsidP="001E1E2F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282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E9739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</w:t>
            </w:r>
            <w:r w:rsidR="00282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94</w:t>
            </w:r>
          </w:p>
        </w:tc>
        <w:tc>
          <w:tcPr>
            <w:tcW w:w="234" w:type="dxa"/>
          </w:tcPr>
          <w:p w14:paraId="15DE7751" w14:textId="77777777" w:rsidR="004F091F" w:rsidRPr="00A518AA" w:rsidRDefault="004F091F" w:rsidP="001E1E2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vAlign w:val="center"/>
          </w:tcPr>
          <w:p w14:paraId="129420AA" w14:textId="33F12A6D" w:rsidR="004F091F" w:rsidRPr="00A518AA" w:rsidRDefault="003277A3" w:rsidP="001E1E2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61</w:t>
            </w:r>
            <w:r w:rsidR="004F09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922</w:t>
            </w:r>
            <w:r w:rsidR="004F09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69</w:t>
            </w:r>
          </w:p>
        </w:tc>
      </w:tr>
      <w:tr w:rsidR="004F091F" w:rsidRPr="00A518AA" w14:paraId="39810740" w14:textId="77777777" w:rsidTr="00282A94">
        <w:tc>
          <w:tcPr>
            <w:tcW w:w="4770" w:type="dxa"/>
            <w:vAlign w:val="center"/>
          </w:tcPr>
          <w:p w14:paraId="77D6A2B4" w14:textId="77777777" w:rsidR="004F091F" w:rsidRPr="00A518AA" w:rsidRDefault="004F091F" w:rsidP="001E1E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0" w:type="dxa"/>
          </w:tcPr>
          <w:p w14:paraId="002CC510" w14:textId="77777777" w:rsidR="004F091F" w:rsidRPr="00A518AA" w:rsidRDefault="004F091F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0990E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564C884D" w14:textId="1E9FA7BF" w:rsidR="004F091F" w:rsidRPr="00A518AA" w:rsidRDefault="003277A3" w:rsidP="001E1E2F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282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</w:p>
        </w:tc>
        <w:tc>
          <w:tcPr>
            <w:tcW w:w="234" w:type="dxa"/>
          </w:tcPr>
          <w:p w14:paraId="5115CE82" w14:textId="77777777" w:rsidR="004F091F" w:rsidRPr="00A518AA" w:rsidRDefault="004F091F" w:rsidP="001E1E2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vAlign w:val="center"/>
          </w:tcPr>
          <w:p w14:paraId="4CA03794" w14:textId="2B2C51D3" w:rsidR="004F091F" w:rsidRPr="00A518AA" w:rsidRDefault="003277A3" w:rsidP="001E1E2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67</w:t>
            </w:r>
            <w:r w:rsidR="004F09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948</w:t>
            </w:r>
          </w:p>
        </w:tc>
      </w:tr>
      <w:tr w:rsidR="004F091F" w:rsidRPr="00A518AA" w14:paraId="1DE5843F" w14:textId="77777777" w:rsidTr="00282A94">
        <w:tc>
          <w:tcPr>
            <w:tcW w:w="4770" w:type="dxa"/>
          </w:tcPr>
          <w:p w14:paraId="25FFFDF7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BEACCB" w14:textId="77777777" w:rsidR="004F091F" w:rsidRPr="00A518AA" w:rsidRDefault="004F091F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7CD32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E87F51E" w14:textId="064239A8" w:rsidR="004F091F" w:rsidRPr="00A518AA" w:rsidRDefault="003277A3" w:rsidP="001E1E2F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282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="00282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55</w:t>
            </w:r>
          </w:p>
        </w:tc>
        <w:tc>
          <w:tcPr>
            <w:tcW w:w="234" w:type="dxa"/>
          </w:tcPr>
          <w:p w14:paraId="00D366C7" w14:textId="77777777" w:rsidR="004F091F" w:rsidRPr="00A518AA" w:rsidRDefault="004F091F" w:rsidP="001E1E2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</w:tcPr>
          <w:p w14:paraId="491AA2D4" w14:textId="172FCA46" w:rsidR="004F091F" w:rsidRPr="00A518AA" w:rsidRDefault="003277A3" w:rsidP="001E1E2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61</w:t>
            </w:r>
            <w:r w:rsidR="004F09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99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</w:t>
            </w:r>
            <w:r w:rsidR="004F09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17</w:t>
            </w:r>
          </w:p>
        </w:tc>
      </w:tr>
      <w:tr w:rsidR="004F091F" w:rsidRPr="00A518AA" w14:paraId="3F443051" w14:textId="77777777" w:rsidTr="00282A94">
        <w:tc>
          <w:tcPr>
            <w:tcW w:w="4770" w:type="dxa"/>
          </w:tcPr>
          <w:p w14:paraId="090F330A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10" w:type="dxa"/>
          </w:tcPr>
          <w:p w14:paraId="2725CB6B" w14:textId="77777777" w:rsidR="004F091F" w:rsidRPr="00A518AA" w:rsidRDefault="004F091F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997F8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547E59A" w14:textId="57EFFEFA" w:rsidR="004F091F" w:rsidRPr="00A518AA" w:rsidRDefault="003277A3" w:rsidP="001E1E2F">
            <w:pPr>
              <w:tabs>
                <w:tab w:val="decimal" w:pos="1240"/>
              </w:tabs>
              <w:spacing w:line="240" w:lineRule="auto"/>
              <w:ind w:left="-115" w:right="-10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82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  <w:r w:rsidR="00282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234" w:type="dxa"/>
          </w:tcPr>
          <w:p w14:paraId="42401CFC" w14:textId="77777777" w:rsidR="004F091F" w:rsidRPr="00A518AA" w:rsidRDefault="004F091F" w:rsidP="001E1E2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center"/>
          </w:tcPr>
          <w:p w14:paraId="30A4D9CC" w14:textId="331042BC" w:rsidR="004F091F" w:rsidRPr="00A518AA" w:rsidRDefault="003277A3" w:rsidP="001E1E2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</w:t>
            </w:r>
            <w:r w:rsidR="004F09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411</w:t>
            </w:r>
            <w:r w:rsidR="004F09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498</w:t>
            </w:r>
          </w:p>
        </w:tc>
      </w:tr>
      <w:tr w:rsidR="004F091F" w:rsidRPr="00A518AA" w14:paraId="5C5B93B5" w14:textId="77777777" w:rsidTr="00282A94">
        <w:tc>
          <w:tcPr>
            <w:tcW w:w="4770" w:type="dxa"/>
          </w:tcPr>
          <w:p w14:paraId="35FE58A9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</w:tcPr>
          <w:p w14:paraId="799C1EF0" w14:textId="77777777" w:rsidR="004F091F" w:rsidRPr="00A518AA" w:rsidRDefault="004F091F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BCB54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945651" w14:textId="1A491314" w:rsidR="004F091F" w:rsidRPr="00A518AA" w:rsidRDefault="003277A3" w:rsidP="001E1E2F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  <w:r w:rsidR="00282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="00E973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0</w:t>
            </w:r>
            <w:r w:rsidR="00282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27</w:t>
            </w:r>
          </w:p>
        </w:tc>
        <w:tc>
          <w:tcPr>
            <w:tcW w:w="234" w:type="dxa"/>
          </w:tcPr>
          <w:p w14:paraId="1EC0448F" w14:textId="77777777" w:rsidR="004F091F" w:rsidRPr="00A518AA" w:rsidRDefault="004F091F" w:rsidP="001E1E2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12E156" w14:textId="0BC9107F" w:rsidR="004F091F" w:rsidRPr="00A518AA" w:rsidRDefault="003277A3" w:rsidP="001E1E2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66</w:t>
            </w:r>
            <w:r w:rsidR="004F09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4</w:t>
            </w:r>
            <w:r w:rsidR="00E97392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4F09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515</w:t>
            </w:r>
          </w:p>
        </w:tc>
      </w:tr>
    </w:tbl>
    <w:p w14:paraId="282A0CAE" w14:textId="728843B7" w:rsidR="000056EC" w:rsidRDefault="000056EC" w:rsidP="00A518AA">
      <w:pPr>
        <w:pStyle w:val="Caption"/>
        <w:numPr>
          <w:ilvl w:val="0"/>
          <w:numId w:val="0"/>
        </w:numPr>
        <w:ind w:left="567"/>
        <w:rPr>
          <w:sz w:val="24"/>
          <w:szCs w:val="24"/>
        </w:rPr>
      </w:pPr>
    </w:p>
    <w:p w14:paraId="709AB106" w14:textId="77777777" w:rsidR="000056EC" w:rsidRDefault="000056EC" w:rsidP="000056EC">
      <w:pPr>
        <w:pStyle w:val="Caption"/>
        <w:numPr>
          <w:ilvl w:val="0"/>
          <w:numId w:val="0"/>
        </w:numPr>
        <w:ind w:left="567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br w:type="page"/>
      </w:r>
    </w:p>
    <w:p w14:paraId="3AFAA421" w14:textId="478A0B82" w:rsidR="00834296" w:rsidRDefault="00834296" w:rsidP="006E00CD">
      <w:pPr>
        <w:pStyle w:val="Caption"/>
        <w:ind w:left="567" w:hanging="567"/>
      </w:pPr>
      <w:r>
        <w:rPr>
          <w:rFonts w:hint="cs"/>
          <w:cs/>
        </w:rPr>
        <w:lastRenderedPageBreak/>
        <w:t>ภาษีเงินได้</w:t>
      </w:r>
    </w:p>
    <w:p w14:paraId="15E85232" w14:textId="0CA60516" w:rsidR="00834296" w:rsidRPr="00834296" w:rsidRDefault="00834296" w:rsidP="00834296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DDF4F8" w14:textId="45D2D981" w:rsidR="00120D08" w:rsidRDefault="00071C4C" w:rsidP="00120D08">
      <w:pPr>
        <w:pStyle w:val="Ang15"/>
        <w:rPr>
          <w:lang w:val="en-US"/>
        </w:rPr>
      </w:pPr>
      <w:r w:rsidRPr="00AE0BB7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AE0BB7">
        <w:rPr>
          <w:spacing w:val="-2"/>
          <w:cs/>
          <w:lang w:val="en-US"/>
        </w:rPr>
        <w:t>แท้จริงรวมของกลุ่มบริษัทและบริษัทในการดำเนินงาน</w:t>
      </w:r>
      <w:r w:rsidR="00DA216E" w:rsidRPr="00AE0BB7">
        <w:rPr>
          <w:spacing w:val="-2"/>
          <w:cs/>
          <w:lang w:val="en-US"/>
        </w:rPr>
        <w:t>ต่อเนื่องเป็นระยะเวลา</w:t>
      </w:r>
      <w:r w:rsidR="00F3582B" w:rsidRPr="00F3582B">
        <w:rPr>
          <w:spacing w:val="-2"/>
          <w:cs/>
          <w:lang w:val="en-US"/>
        </w:rPr>
        <w:t xml:space="preserve">เก้าเดือนสิ้นสุดวันที่ </w:t>
      </w:r>
      <w:r w:rsidR="0045128A">
        <w:rPr>
          <w:spacing w:val="-2"/>
          <w:lang w:val="en-US"/>
        </w:rPr>
        <w:t>30</w:t>
      </w:r>
      <w:r w:rsidR="00F3582B" w:rsidRPr="00F3582B">
        <w:rPr>
          <w:spacing w:val="-2"/>
          <w:cs/>
          <w:lang w:val="en-US"/>
        </w:rPr>
        <w:t xml:space="preserve"> กันยายน </w:t>
      </w:r>
      <w:r w:rsidR="003277A3">
        <w:rPr>
          <w:rFonts w:cs="Angsana New (Headings CS)"/>
          <w:spacing w:val="-2"/>
          <w:lang w:val="en-US"/>
        </w:rPr>
        <w:t>2568</w:t>
      </w:r>
      <w:r w:rsidRPr="00AE0BB7">
        <w:rPr>
          <w:spacing w:val="-2"/>
          <w:lang w:val="en-US"/>
        </w:rPr>
        <w:t xml:space="preserve"> </w:t>
      </w:r>
      <w:r w:rsidRPr="00C12007">
        <w:rPr>
          <w:cs/>
          <w:lang w:val="en-US"/>
        </w:rPr>
        <w:t>คือร้อยละ</w:t>
      </w:r>
      <w:r w:rsidR="004F091F">
        <w:rPr>
          <w:lang w:val="en-US"/>
        </w:rPr>
        <w:t xml:space="preserve"> </w:t>
      </w:r>
      <w:r w:rsidR="003277A3">
        <w:rPr>
          <w:rFonts w:cs="Angsana New (Headings CS)"/>
          <w:lang w:val="en-US"/>
        </w:rPr>
        <w:t>4</w:t>
      </w:r>
      <w:r w:rsidR="00282A94">
        <w:rPr>
          <w:rFonts w:cs="Angsana New (Headings CS)"/>
          <w:lang w:val="en-US"/>
        </w:rPr>
        <w:t>.</w:t>
      </w:r>
      <w:r w:rsidR="000A586F">
        <w:rPr>
          <w:rFonts w:cs="Angsana New (Headings CS)"/>
          <w:lang w:val="en-US"/>
        </w:rPr>
        <w:t>56</w:t>
      </w:r>
      <w:r w:rsidRPr="00C12007">
        <w:rPr>
          <w:cs/>
          <w:lang w:val="en-US"/>
        </w:rPr>
        <w:t xml:space="preserve"> และ </w:t>
      </w:r>
      <w:r w:rsidR="003277A3">
        <w:rPr>
          <w:rFonts w:cs="Angsana New (Headings CS)"/>
          <w:lang w:val="en-US"/>
        </w:rPr>
        <w:t>4</w:t>
      </w:r>
      <w:r w:rsidR="00282A94">
        <w:rPr>
          <w:rFonts w:cs="Angsana New (Headings CS)"/>
          <w:lang w:val="en-US"/>
        </w:rPr>
        <w:t>.</w:t>
      </w:r>
      <w:r w:rsidR="000A586F">
        <w:rPr>
          <w:rFonts w:cs="Angsana New (Headings CS)"/>
          <w:lang w:val="en-US"/>
        </w:rPr>
        <w:t>54</w:t>
      </w:r>
      <w:r w:rsidR="00F3582B">
        <w:rPr>
          <w:rFonts w:cs="Angsana New (Headings CS)"/>
          <w:lang w:val="en-US"/>
        </w:rPr>
        <w:t xml:space="preserve"> </w:t>
      </w:r>
      <w:r w:rsidRPr="00C12007">
        <w:rPr>
          <w:cs/>
          <w:lang w:val="en-US"/>
        </w:rPr>
        <w:t>ตามลำดับ</w:t>
      </w:r>
      <w:r w:rsidRPr="00AE0BB7">
        <w:rPr>
          <w:cs/>
          <w:lang w:val="en-US"/>
        </w:rPr>
        <w:t xml:space="preserve"> </w:t>
      </w:r>
      <w:r w:rsidRPr="00A9302F">
        <w:rPr>
          <w:i/>
          <w:iCs/>
          <w:cs/>
          <w:lang w:val="en-US"/>
        </w:rPr>
        <w:t>(</w:t>
      </w:r>
      <w:r w:rsidR="003277A3">
        <w:rPr>
          <w:rFonts w:cs="Angsana New (Headings CS)"/>
          <w:i/>
          <w:iCs/>
          <w:lang w:val="en-US"/>
        </w:rPr>
        <w:t>3</w:t>
      </w:r>
      <w:r w:rsidR="00E97392">
        <w:rPr>
          <w:rFonts w:cs="Angsana New (Headings CS)"/>
          <w:i/>
          <w:iCs/>
          <w:lang w:val="en-US"/>
        </w:rPr>
        <w:t>0</w:t>
      </w:r>
      <w:r w:rsidR="004F091F" w:rsidRPr="00684BF7">
        <w:rPr>
          <w:rFonts w:hint="cs"/>
          <w:i/>
          <w:iCs/>
          <w:cs/>
          <w:lang w:val="en-US"/>
        </w:rPr>
        <w:t xml:space="preserve"> </w:t>
      </w:r>
      <w:r w:rsidR="00F3582B" w:rsidRPr="00F3582B">
        <w:rPr>
          <w:i/>
          <w:iCs/>
          <w:cs/>
          <w:lang w:val="en-US"/>
        </w:rPr>
        <w:t>กันยายน</w:t>
      </w:r>
      <w:r w:rsidR="004F091F" w:rsidRPr="00684BF7">
        <w:rPr>
          <w:i/>
          <w:iCs/>
          <w:cs/>
          <w:lang w:val="en-US"/>
        </w:rPr>
        <w:t xml:space="preserve"> </w:t>
      </w:r>
      <w:r w:rsidR="003277A3">
        <w:rPr>
          <w:rFonts w:cs="Angsana New (Headings CS)"/>
          <w:i/>
          <w:iCs/>
          <w:lang w:val="en-US"/>
        </w:rPr>
        <w:t>2567</w:t>
      </w:r>
      <w:r w:rsidRPr="00A9302F">
        <w:rPr>
          <w:i/>
          <w:iCs/>
          <w:lang w:val="en-US"/>
        </w:rPr>
        <w:t xml:space="preserve">: </w:t>
      </w:r>
      <w:r w:rsidRPr="00A9302F">
        <w:rPr>
          <w:i/>
          <w:iCs/>
          <w:cs/>
          <w:lang w:val="en-US"/>
        </w:rPr>
        <w:t xml:space="preserve">ร้อยละ </w:t>
      </w:r>
      <w:r w:rsidR="003277A3">
        <w:rPr>
          <w:rFonts w:cs="Angsana New (Headings CS)"/>
          <w:i/>
          <w:iCs/>
          <w:lang w:val="en-US"/>
        </w:rPr>
        <w:t>5</w:t>
      </w:r>
      <w:r w:rsidR="000E6B27">
        <w:rPr>
          <w:i/>
          <w:iCs/>
          <w:lang w:val="en-US"/>
        </w:rPr>
        <w:t>.</w:t>
      </w:r>
      <w:r w:rsidR="003277A3">
        <w:rPr>
          <w:rFonts w:cs="Angsana New (Headings CS)"/>
          <w:i/>
          <w:iCs/>
          <w:lang w:val="en-US"/>
        </w:rPr>
        <w:t>2</w:t>
      </w:r>
      <w:r w:rsidRPr="00A9302F">
        <w:rPr>
          <w:i/>
          <w:iCs/>
          <w:cs/>
          <w:lang w:val="en-US"/>
        </w:rPr>
        <w:t xml:space="preserve"> และ </w:t>
      </w:r>
      <w:r w:rsidR="003277A3">
        <w:rPr>
          <w:rFonts w:cs="Angsana New (Headings CS)"/>
          <w:i/>
          <w:iCs/>
          <w:lang w:val="en-US"/>
        </w:rPr>
        <w:t>5</w:t>
      </w:r>
      <w:r w:rsidR="000E6B27">
        <w:rPr>
          <w:i/>
          <w:iCs/>
          <w:lang w:val="en-US"/>
        </w:rPr>
        <w:t>.</w:t>
      </w:r>
      <w:r w:rsidR="003277A3">
        <w:rPr>
          <w:rFonts w:cs="Angsana New (Headings CS)"/>
          <w:i/>
          <w:iCs/>
          <w:lang w:val="en-US"/>
        </w:rPr>
        <w:t>1</w:t>
      </w:r>
      <w:r w:rsidRPr="00A9302F">
        <w:rPr>
          <w:i/>
          <w:iCs/>
          <w:cs/>
          <w:lang w:val="en-US"/>
        </w:rPr>
        <w:t xml:space="preserve"> ตามลำดับ)</w:t>
      </w:r>
      <w:r w:rsidRPr="00AE0BB7">
        <w:rPr>
          <w:cs/>
          <w:lang w:val="en-US"/>
        </w:rPr>
        <w:t xml:space="preserve"> </w:t>
      </w:r>
      <w:r w:rsidR="00834296" w:rsidRPr="00AE0BB7">
        <w:rPr>
          <w:cs/>
          <w:lang w:val="en-US"/>
        </w:rPr>
        <w:t>การเปลี่ยนแปลงในอัตราภาษีเงินได้ที่</w:t>
      </w:r>
      <w:r w:rsidR="00834296" w:rsidRPr="00E91331">
        <w:rPr>
          <w:cs/>
          <w:lang w:val="en-US"/>
        </w:rPr>
        <w:t>แท้จริงมีสาเหตุหลักจา</w:t>
      </w:r>
      <w:r w:rsidR="00120D08" w:rsidRPr="00E91331">
        <w:rPr>
          <w:rFonts w:hint="cs"/>
          <w:cs/>
          <w:lang w:val="en-US"/>
        </w:rPr>
        <w:t>ก</w:t>
      </w:r>
      <w:r w:rsidR="00ED0D48" w:rsidRPr="00E91331">
        <w:rPr>
          <w:rFonts w:hint="cs"/>
          <w:cs/>
          <w:lang w:val="en-US"/>
        </w:rPr>
        <w:t xml:space="preserve">สิทธิพิเศษทางภาษีภายใต้พระราชกฤษฎีกาฉบับที่ </w:t>
      </w:r>
      <w:r w:rsidR="003277A3">
        <w:rPr>
          <w:rFonts w:cs="Angsana New (Headings CS)"/>
          <w:lang w:val="en-US"/>
        </w:rPr>
        <w:t>6</w:t>
      </w:r>
      <w:r w:rsidR="00E97392">
        <w:rPr>
          <w:rFonts w:cs="Angsana New (Headings CS)"/>
          <w:lang w:val="en-US"/>
        </w:rPr>
        <w:t>0</w:t>
      </w:r>
      <w:r w:rsidR="003277A3">
        <w:rPr>
          <w:rFonts w:cs="Angsana New (Headings CS)"/>
          <w:lang w:val="en-US"/>
        </w:rPr>
        <w:t>4</w:t>
      </w:r>
      <w:r w:rsidR="00ED0D48" w:rsidRPr="00E91331">
        <w:rPr>
          <w:lang w:val="en-US"/>
        </w:rPr>
        <w:t xml:space="preserve"> </w:t>
      </w:r>
      <w:r w:rsidR="00ED0D48" w:rsidRPr="00E91331">
        <w:rPr>
          <w:rFonts w:hint="cs"/>
          <w:cs/>
          <w:lang w:val="en-US"/>
        </w:rPr>
        <w:t xml:space="preserve">และฉบับที่ </w:t>
      </w:r>
      <w:r w:rsidR="003277A3">
        <w:rPr>
          <w:rFonts w:cs="Angsana New (Headings CS)"/>
          <w:lang w:val="en-US"/>
        </w:rPr>
        <w:t>642</w:t>
      </w:r>
      <w:r w:rsidR="00ED0D48" w:rsidRPr="00E91331">
        <w:rPr>
          <w:rFonts w:hint="cs"/>
          <w:cs/>
          <w:lang w:val="en-US"/>
        </w:rPr>
        <w:t xml:space="preserve"> และ</w:t>
      </w:r>
      <w:r w:rsidR="00CD28A2" w:rsidRPr="00E91331">
        <w:rPr>
          <w:rFonts w:hint="cs"/>
          <w:cs/>
          <w:lang w:val="en-US"/>
        </w:rPr>
        <w:t>รายได้ที่ต้องเสียภาษีลดลง</w:t>
      </w:r>
      <w:r w:rsidR="00120D08">
        <w:rPr>
          <w:lang w:val="en-US"/>
        </w:rPr>
        <w:t xml:space="preserve"> </w:t>
      </w:r>
    </w:p>
    <w:p w14:paraId="599FD86A" w14:textId="77777777" w:rsidR="00120D08" w:rsidRPr="001B65D6" w:rsidRDefault="00120D08" w:rsidP="00120D08">
      <w:pPr>
        <w:pStyle w:val="Ang15"/>
        <w:ind w:left="0"/>
        <w:rPr>
          <w:lang w:val="en-US"/>
        </w:rPr>
      </w:pPr>
    </w:p>
    <w:p w14:paraId="433ECBE4" w14:textId="13DA7581" w:rsidR="008A3546" w:rsidRPr="000E5BEA" w:rsidRDefault="008A3546" w:rsidP="00565380">
      <w:pPr>
        <w:pStyle w:val="Caption"/>
        <w:ind w:left="567" w:hanging="567"/>
        <w:rPr>
          <w:rFonts w:asciiTheme="majorBidi" w:hAnsiTheme="majorBidi"/>
        </w:rPr>
      </w:pPr>
      <w:r w:rsidRPr="000E5BEA">
        <w:rPr>
          <w:rFonts w:asciiTheme="majorBidi" w:hAnsiTheme="majorBidi"/>
          <w:cs/>
        </w:rPr>
        <w:t>เงินปันผล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00"/>
        <w:gridCol w:w="1260"/>
        <w:gridCol w:w="990"/>
      </w:tblGrid>
      <w:tr w:rsidR="008A3546" w:rsidRPr="00C12007" w14:paraId="3C41EB69" w14:textId="77777777" w:rsidTr="0092041F">
        <w:trPr>
          <w:tblHeader/>
        </w:trPr>
        <w:tc>
          <w:tcPr>
            <w:tcW w:w="3330" w:type="dxa"/>
            <w:vAlign w:val="bottom"/>
          </w:tcPr>
          <w:p w14:paraId="284C36AF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0EDA97DE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7300CD47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00D00E63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48C4AD87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8A3546" w:rsidRPr="00C12007" w14:paraId="38D89334" w14:textId="77777777" w:rsidTr="0092041F">
        <w:trPr>
          <w:tblHeader/>
        </w:trPr>
        <w:tc>
          <w:tcPr>
            <w:tcW w:w="3330" w:type="dxa"/>
          </w:tcPr>
          <w:p w14:paraId="47F0F881" w14:textId="77777777" w:rsidR="008A3546" w:rsidRPr="00DB6269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27A5325" w14:textId="77777777" w:rsidR="008A3546" w:rsidRPr="00DB6269" w:rsidRDefault="008A3546" w:rsidP="0092041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9D46399" w14:textId="77777777" w:rsidR="008A3546" w:rsidRPr="00DB6269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3FD9E0E" w14:textId="77777777" w:rsidR="008A3546" w:rsidRPr="00DB6269" w:rsidRDefault="008A3546" w:rsidP="0092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62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43A555C7" w14:textId="77777777" w:rsidR="008A3546" w:rsidRPr="00DB6269" w:rsidRDefault="008A3546" w:rsidP="009204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62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A3546" w:rsidRPr="00C12007" w14:paraId="07DF3D15" w14:textId="77777777" w:rsidTr="0092041F">
        <w:tc>
          <w:tcPr>
            <w:tcW w:w="3330" w:type="dxa"/>
            <w:hideMark/>
          </w:tcPr>
          <w:p w14:paraId="6793F88C" w14:textId="654F8C99" w:rsidR="008A3546" w:rsidRPr="00DB6269" w:rsidRDefault="003277A3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0" w:type="dxa"/>
          </w:tcPr>
          <w:p w14:paraId="32B2F7B7" w14:textId="77777777" w:rsidR="008A3546" w:rsidRPr="00DB6269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16D5EDB1" w14:textId="77777777" w:rsidR="008A3546" w:rsidRPr="00DB6269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280C5A59" w14:textId="77777777" w:rsidR="008A3546" w:rsidRPr="00DB6269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F2C0E6" w14:textId="77777777" w:rsidR="008A3546" w:rsidRPr="00DB6269" w:rsidRDefault="008A3546" w:rsidP="0092041F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3546" w:rsidRPr="00D513A5" w14:paraId="1144EAF9" w14:textId="77777777" w:rsidTr="0092041F">
        <w:tc>
          <w:tcPr>
            <w:tcW w:w="3330" w:type="dxa"/>
            <w:hideMark/>
          </w:tcPr>
          <w:p w14:paraId="1A36F61E" w14:textId="24E3B04F" w:rsidR="008A3546" w:rsidRPr="00DB6269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26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DB6269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Pr="00DB6269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DB6269">
              <w:rPr>
                <w:rFonts w:asciiTheme="majorBidi" w:hAnsiTheme="majorBidi" w:cstheme="majorBidi" w:hint="cs"/>
                <w:sz w:val="30"/>
                <w:szCs w:val="30"/>
                <w:cs/>
              </w:rPr>
              <w:t>ะจำ</w:t>
            </w:r>
            <w:r w:rsidRPr="00DB62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3277A3">
              <w:rPr>
                <w:rFonts w:asciiTheme="majorBidi" w:hAnsiTheme="majorBidi" w:cs="Angsana New (Headings CS)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98CAC2C" w14:textId="53EECA4C" w:rsidR="008A3546" w:rsidRPr="00DB6269" w:rsidRDefault="003277A3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18</w:t>
            </w:r>
            <w:r w:rsidR="008A3546" w:rsidRPr="00DB62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3546" w:rsidRPr="00DB62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</w:tcPr>
          <w:p w14:paraId="34B5F491" w14:textId="78B7E212" w:rsidR="008A3546" w:rsidRPr="00DB6269" w:rsidRDefault="003277A3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9</w:t>
            </w:r>
            <w:r w:rsidR="008A3546" w:rsidRPr="00DB62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3546" w:rsidRPr="00DB62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</w:tcPr>
          <w:p w14:paraId="43743DAF" w14:textId="2A5DFA5B" w:rsidR="008A3546" w:rsidRPr="00DB6269" w:rsidRDefault="00E97392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0</w:t>
            </w:r>
            <w:r w:rsidR="00D513A5" w:rsidRPr="00DB626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0</w:t>
            </w:r>
            <w:r w:rsidR="003277A3">
              <w:rPr>
                <w:rFonts w:asciiTheme="majorBidi" w:hAnsiTheme="majorBidi" w:cs="Angsana New (Headings CS)"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5D6F48B3" w14:textId="21122AD7" w:rsidR="008A3546" w:rsidRPr="00DB6269" w:rsidRDefault="003277A3" w:rsidP="0092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588</w:t>
            </w:r>
          </w:p>
        </w:tc>
      </w:tr>
      <w:tr w:rsidR="008A3546" w:rsidRPr="00C12007" w14:paraId="0B060962" w14:textId="77777777" w:rsidTr="0092041F">
        <w:tc>
          <w:tcPr>
            <w:tcW w:w="3330" w:type="dxa"/>
          </w:tcPr>
          <w:p w14:paraId="1BF7142C" w14:textId="77777777" w:rsidR="008A3546" w:rsidRPr="00DB6269" w:rsidRDefault="008A3546" w:rsidP="009204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0CD9AEC" w14:textId="77777777" w:rsidR="008A3546" w:rsidRPr="00DB6269" w:rsidRDefault="008A3546" w:rsidP="009204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BD3FC1" w14:textId="77777777" w:rsidR="008A3546" w:rsidRPr="00DB6269" w:rsidRDefault="008A3546" w:rsidP="009204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397DE" w14:textId="77777777" w:rsidR="008A3546" w:rsidRPr="00DB6269" w:rsidRDefault="008A3546" w:rsidP="0092041F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12607CC" w14:textId="77777777" w:rsidR="008A3546" w:rsidRPr="00DB6269" w:rsidRDefault="008A3546" w:rsidP="0092041F">
            <w:pPr>
              <w:tabs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3546" w:rsidRPr="00C12007" w14:paraId="3652853F" w14:textId="77777777" w:rsidTr="0092041F">
        <w:tc>
          <w:tcPr>
            <w:tcW w:w="3330" w:type="dxa"/>
            <w:hideMark/>
          </w:tcPr>
          <w:p w14:paraId="01A2BA24" w14:textId="0223F17D" w:rsidR="008A3546" w:rsidRPr="00DB6269" w:rsidRDefault="003277A3" w:rsidP="008A3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5ACB99C5" w14:textId="77777777" w:rsidR="008A3546" w:rsidRPr="00DB6269" w:rsidRDefault="008A3546" w:rsidP="008A3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4FD6F83A" w14:textId="77777777" w:rsidR="008A3546" w:rsidRPr="00DB6269" w:rsidRDefault="008A3546" w:rsidP="008A3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04FDB053" w14:textId="77777777" w:rsidR="008A3546" w:rsidRPr="00DB6269" w:rsidRDefault="008A3546" w:rsidP="008A3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621F2C" w14:textId="77777777" w:rsidR="008A3546" w:rsidRPr="00DB6269" w:rsidRDefault="008A3546" w:rsidP="008A3546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3546" w:rsidRPr="00C12007" w14:paraId="75F87EC5" w14:textId="77777777" w:rsidTr="0092041F">
        <w:tc>
          <w:tcPr>
            <w:tcW w:w="3330" w:type="dxa"/>
          </w:tcPr>
          <w:p w14:paraId="16CE8673" w14:textId="7E37A42A" w:rsidR="008A3546" w:rsidRPr="00DB6269" w:rsidRDefault="008A3546" w:rsidP="008A3546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626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DB6269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Pr="00DB6269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DB6269">
              <w:rPr>
                <w:rFonts w:asciiTheme="majorBidi" w:hAnsiTheme="majorBidi" w:cstheme="majorBidi" w:hint="cs"/>
                <w:sz w:val="30"/>
                <w:szCs w:val="30"/>
                <w:cs/>
              </w:rPr>
              <w:t>ะจำ</w:t>
            </w:r>
            <w:r w:rsidRPr="00DB62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3277A3">
              <w:rPr>
                <w:rFonts w:asciiTheme="majorBidi" w:hAnsiTheme="majorBidi" w:cs="Angsana New (Headings CS)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C08A4F9" w14:textId="5FC5EED2" w:rsidR="008A3546" w:rsidRPr="00DB6269" w:rsidRDefault="003277A3" w:rsidP="008A3546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18</w:t>
            </w:r>
            <w:r w:rsidR="008A3546" w:rsidRPr="00DB62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3546" w:rsidRPr="00DB62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42ADAAF7" w14:textId="69028F1E" w:rsidR="008A3546" w:rsidRPr="00DB6269" w:rsidRDefault="003277A3" w:rsidP="008A354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9</w:t>
            </w:r>
            <w:r w:rsidR="008A3546" w:rsidRPr="00DB62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3546" w:rsidRPr="00DB62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1B849CA6" w14:textId="0C94AA9C" w:rsidR="008A3546" w:rsidRPr="00DB6269" w:rsidRDefault="00E97392" w:rsidP="008A354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0</w:t>
            </w:r>
            <w:r w:rsidR="008A3546" w:rsidRPr="00DB626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277A3">
              <w:rPr>
                <w:rFonts w:asciiTheme="majorBidi" w:hAnsiTheme="majorBidi" w:cs="Angsana New (Headings CS)"/>
                <w:sz w:val="30"/>
                <w:szCs w:val="30"/>
              </w:rPr>
              <w:t>12</w:t>
            </w:r>
          </w:p>
        </w:tc>
        <w:tc>
          <w:tcPr>
            <w:tcW w:w="990" w:type="dxa"/>
          </w:tcPr>
          <w:p w14:paraId="497A5AC1" w14:textId="36AD8893" w:rsidR="008A3546" w:rsidRPr="00DB6269" w:rsidRDefault="003277A3" w:rsidP="008A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1</w:t>
            </w:r>
            <w:r w:rsidR="008A3546" w:rsidRPr="00DB62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</w:rPr>
              <w:t>00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8</w:t>
            </w:r>
          </w:p>
        </w:tc>
      </w:tr>
      <w:tr w:rsidR="00D513A5" w:rsidRPr="00C12007" w14:paraId="6038DF92" w14:textId="77777777" w:rsidTr="0092041F">
        <w:tc>
          <w:tcPr>
            <w:tcW w:w="3330" w:type="dxa"/>
          </w:tcPr>
          <w:p w14:paraId="57CC0FF8" w14:textId="0AA4513F" w:rsidR="00D513A5" w:rsidRPr="00DB6269" w:rsidRDefault="00D513A5" w:rsidP="008A3546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62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3277A3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4A8D9487" w14:textId="0F0C55F1" w:rsidR="00D513A5" w:rsidRPr="00DB6269" w:rsidRDefault="003277A3" w:rsidP="008A3546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29</w:t>
            </w:r>
            <w:r w:rsidR="00D513A5" w:rsidRPr="00DB62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3487ED6A" w14:textId="261AB4DB" w:rsidR="00D513A5" w:rsidRPr="00DB6269" w:rsidRDefault="003277A3" w:rsidP="008A354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</w:t>
            </w:r>
            <w:r w:rsidR="00E97392">
              <w:rPr>
                <w:rFonts w:asciiTheme="majorBidi" w:hAnsiTheme="majorBidi" w:cs="Angsana New (Headings CS)"/>
                <w:sz w:val="30"/>
                <w:szCs w:val="30"/>
              </w:rPr>
              <w:t>0</w:t>
            </w:r>
            <w:r w:rsidR="00D513A5" w:rsidRPr="00DB62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5DABC456" w14:textId="70EE919F" w:rsidR="00D513A5" w:rsidRPr="00DB6269" w:rsidRDefault="00E97392" w:rsidP="008A354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cs/>
              </w:rPr>
              <w:t>0</w:t>
            </w:r>
            <w:r w:rsidR="00D513A5" w:rsidRPr="00DB626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</w:rPr>
              <w:t>0</w:t>
            </w:r>
            <w:r w:rsidR="003277A3">
              <w:rPr>
                <w:rFonts w:asciiTheme="majorBidi" w:hAnsiTheme="majorBidi" w:cs="Angsana New (Headings CS)" w:hint="cs"/>
                <w:sz w:val="30"/>
                <w:szCs w:val="30"/>
                <w:cs/>
              </w:rPr>
              <w:t>9</w:t>
            </w:r>
          </w:p>
        </w:tc>
        <w:tc>
          <w:tcPr>
            <w:tcW w:w="990" w:type="dxa"/>
          </w:tcPr>
          <w:p w14:paraId="2198065D" w14:textId="28A1D42E" w:rsidR="00D513A5" w:rsidRPr="00DB6269" w:rsidRDefault="003277A3" w:rsidP="00D51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756</w:t>
            </w:r>
          </w:p>
        </w:tc>
      </w:tr>
    </w:tbl>
    <w:p w14:paraId="65A3AE95" w14:textId="77777777" w:rsidR="008A3546" w:rsidRDefault="008A3546" w:rsidP="00505331">
      <w:pPr>
        <w:pStyle w:val="Caption"/>
        <w:numPr>
          <w:ilvl w:val="0"/>
          <w:numId w:val="0"/>
        </w:numPr>
        <w:rPr>
          <w:rFonts w:asciiTheme="majorBidi" w:hAnsiTheme="majorBidi"/>
        </w:rPr>
      </w:pPr>
    </w:p>
    <w:p w14:paraId="52AF824D" w14:textId="63699C72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D2D10B8" w14:textId="77777777" w:rsidR="00A518AA" w:rsidRDefault="00A518AA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B2B8A" w14:textId="72E458BC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4697C621" w14:textId="77777777" w:rsidR="00A518AA" w:rsidRPr="000056EC" w:rsidRDefault="00A518AA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015D1A99" w14:textId="542911AC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headerReference w:type="default" r:id="rId18"/>
          <w:footerReference w:type="default" r:id="rId19"/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731B95" w14:paraId="76B8F338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3989F774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7CE6E65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411FA99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731B95" w14:paraId="0AA827D9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3057997D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2BA82A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6D80A9E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C0248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7E9A908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731B95" w14:paraId="2FCD2A14" w14:textId="77777777" w:rsidTr="0079213A">
        <w:trPr>
          <w:trHeight w:val="1441"/>
        </w:trPr>
        <w:tc>
          <w:tcPr>
            <w:tcW w:w="3330" w:type="dxa"/>
            <w:vAlign w:val="bottom"/>
          </w:tcPr>
          <w:p w14:paraId="700D7357" w14:textId="7412D2C1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F0EC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65D8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EDEF8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20B34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2DCD72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358C0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49586E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AD24436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8F9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22209D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EDFCEA7" w14:textId="28CFC87E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3B079ED5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E6513C4" w14:textId="33C2EEE9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6B41D7E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DC5C10" w14:textId="0813E865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7EC4C43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A8CCF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731B95" w14:paraId="1BE2A85D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6CD41A21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FFB4E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6F2639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731B95" w14:paraId="14CE369B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6161C6D5" w14:textId="68E864FF" w:rsidR="008E711A" w:rsidRPr="00EC0235" w:rsidRDefault="00B2448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277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E973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457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0" w:type="dxa"/>
          </w:tcPr>
          <w:p w14:paraId="7F15CB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229B3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731B95" w14:paraId="05E377DA" w14:textId="77777777" w:rsidTr="0079213A">
        <w:trPr>
          <w:trHeight w:val="261"/>
        </w:trPr>
        <w:tc>
          <w:tcPr>
            <w:tcW w:w="3330" w:type="dxa"/>
          </w:tcPr>
          <w:p w14:paraId="46118D0F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A5D647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BE53321" w14:textId="1AFA5F23" w:rsidR="008E711A" w:rsidRPr="00DD66D2" w:rsidRDefault="008E711A" w:rsidP="00DD66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E74E6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B7C85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8CB1C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8D14D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65EF4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82DF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28FE2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ABF83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5D1C3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10F89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EC8E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0DF10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5D4129B0" w14:textId="77777777" w:rsidTr="002C13A3">
        <w:trPr>
          <w:trHeight w:val="261"/>
        </w:trPr>
        <w:tc>
          <w:tcPr>
            <w:tcW w:w="3330" w:type="dxa"/>
          </w:tcPr>
          <w:p w14:paraId="4A80D60A" w14:textId="665FDAFC" w:rsidR="00DD66D2" w:rsidRPr="00FC0899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4BA02A47" w14:textId="46D757DB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A82CE2B" w14:textId="77777777" w:rsidR="00DD66D2" w:rsidRPr="00FC0899" w:rsidRDefault="00DD66D2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C226F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31DBDC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C511A" w14:textId="77777777" w:rsidR="00DD66D2" w:rsidRPr="00FC0899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50258B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BD09D4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2EFD08" w14:textId="77777777" w:rsidR="00DD66D2" w:rsidRPr="00FC0899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ADEEDA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B0FDF4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0B74E6" w14:textId="77777777" w:rsidR="00DD66D2" w:rsidRPr="00FC0899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06DAD" w14:textId="77777777" w:rsidR="00DD66D2" w:rsidRPr="00FC0899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CC62AF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F2AF70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849A3" w:rsidRPr="00731B95" w14:paraId="2CC88279" w14:textId="77777777" w:rsidTr="00B9651D">
        <w:trPr>
          <w:trHeight w:val="261"/>
        </w:trPr>
        <w:tc>
          <w:tcPr>
            <w:tcW w:w="3330" w:type="dxa"/>
          </w:tcPr>
          <w:p w14:paraId="27E92226" w14:textId="77777777" w:rsidR="007849A3" w:rsidRPr="00FC0899" w:rsidRDefault="007849A3" w:rsidP="007849A3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35CFE425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3703F34" w14:textId="3C05BB71" w:rsidR="007849A3" w:rsidRPr="00FC0899" w:rsidRDefault="00C851BB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435669E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AE5BC5" w14:textId="5BB19B23" w:rsidR="007849A3" w:rsidRPr="00CD6825" w:rsidRDefault="003277A3" w:rsidP="007849A3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="00C851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270" w:type="dxa"/>
          </w:tcPr>
          <w:p w14:paraId="2F035A07" w14:textId="13F63853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A180A2" w14:textId="6500CEEB" w:rsidR="007849A3" w:rsidRPr="00FC0899" w:rsidRDefault="003277A3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="00C851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270" w:type="dxa"/>
          </w:tcPr>
          <w:p w14:paraId="04D08246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226C7A" w14:textId="0DFED623" w:rsidR="007849A3" w:rsidRPr="00FC0899" w:rsidRDefault="00C851BB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A8753D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A674BB" w14:textId="2CBE6DCE" w:rsidR="007849A3" w:rsidRPr="003706C1" w:rsidRDefault="00B9651D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419,961</w:t>
            </w:r>
          </w:p>
        </w:tc>
        <w:tc>
          <w:tcPr>
            <w:tcW w:w="270" w:type="dxa"/>
          </w:tcPr>
          <w:p w14:paraId="02D92665" w14:textId="68CF347C" w:rsidR="007849A3" w:rsidRPr="003706C1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A298ED" w14:textId="701D5D13" w:rsidR="007849A3" w:rsidRPr="003706C1" w:rsidRDefault="00C851BB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BD1AAB1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8E3D0A" w14:textId="5EF8AC34" w:rsidR="007849A3" w:rsidRPr="003706C1" w:rsidRDefault="00B9651D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419,961</w:t>
            </w:r>
          </w:p>
        </w:tc>
      </w:tr>
      <w:tr w:rsidR="00C851BB" w:rsidRPr="00731B95" w14:paraId="02E1CC71" w14:textId="77777777" w:rsidTr="002C13A3">
        <w:trPr>
          <w:trHeight w:val="261"/>
        </w:trPr>
        <w:tc>
          <w:tcPr>
            <w:tcW w:w="3330" w:type="dxa"/>
          </w:tcPr>
          <w:p w14:paraId="5F63341D" w14:textId="3218621A" w:rsidR="00C851BB" w:rsidRPr="00C851BB" w:rsidRDefault="00C851BB" w:rsidP="00C851BB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1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7BD31EB0" w14:textId="77777777" w:rsidR="00C851BB" w:rsidRPr="00FC0899" w:rsidRDefault="00C851BB" w:rsidP="007849A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D4D4430" w14:textId="77777777" w:rsidR="00C851BB" w:rsidRDefault="00C851BB" w:rsidP="00C851B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3DE830" w14:textId="77777777" w:rsidR="00C851BB" w:rsidRPr="00C851BB" w:rsidRDefault="00C851BB" w:rsidP="00C851BB">
            <w:pPr>
              <w:pStyle w:val="acctfourfigures"/>
              <w:tabs>
                <w:tab w:val="clear" w:pos="765"/>
                <w:tab w:val="decimal" w:pos="789"/>
                <w:tab w:val="decimal" w:pos="11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0A0151EE" w14:textId="77777777" w:rsidR="00C851BB" w:rsidRDefault="00C851BB" w:rsidP="00C851BB">
            <w:pPr>
              <w:pStyle w:val="acctfourfigures"/>
              <w:tabs>
                <w:tab w:val="clear" w:pos="765"/>
                <w:tab w:val="decimal" w:pos="789"/>
                <w:tab w:val="decimal" w:pos="131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FB0DECA" w14:textId="77777777" w:rsidR="00C851BB" w:rsidRPr="00C851BB" w:rsidRDefault="00C851BB" w:rsidP="00C851BB">
            <w:pPr>
              <w:tabs>
                <w:tab w:val="decimal" w:pos="595"/>
                <w:tab w:val="decimal" w:pos="789"/>
              </w:tabs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6F5FE896" w14:textId="77777777" w:rsidR="00C851BB" w:rsidRDefault="00C851BB" w:rsidP="00C851BB">
            <w:pPr>
              <w:pStyle w:val="acctfourfigures"/>
              <w:tabs>
                <w:tab w:val="clear" w:pos="765"/>
                <w:tab w:val="decimal" w:pos="78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6AB069" w14:textId="77777777" w:rsidR="00C851BB" w:rsidRPr="00FC0899" w:rsidRDefault="00C851BB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FE97F8" w14:textId="77777777" w:rsidR="00C851BB" w:rsidRDefault="00C851BB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8C72F" w14:textId="77777777" w:rsidR="00C851BB" w:rsidRPr="00FC0899" w:rsidRDefault="00C851BB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9E117E" w14:textId="77777777" w:rsidR="00C851BB" w:rsidRPr="003706C1" w:rsidRDefault="00C851BB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11EA2F" w14:textId="77777777" w:rsidR="00C851BB" w:rsidRPr="003706C1" w:rsidRDefault="00C851BB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51FDFD" w14:textId="77777777" w:rsidR="00C851BB" w:rsidRDefault="00C851BB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089C8D8" w14:textId="77777777" w:rsidR="00C851BB" w:rsidRPr="003706C1" w:rsidRDefault="00C851BB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EB0312" w14:textId="77777777" w:rsidR="00C851BB" w:rsidRPr="003706C1" w:rsidRDefault="00C851BB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851BB" w:rsidRPr="00731B95" w14:paraId="73A0FB37" w14:textId="77777777" w:rsidTr="00B9651D">
        <w:trPr>
          <w:trHeight w:val="261"/>
        </w:trPr>
        <w:tc>
          <w:tcPr>
            <w:tcW w:w="3330" w:type="dxa"/>
          </w:tcPr>
          <w:p w14:paraId="0D0DADAB" w14:textId="00AAE9DC" w:rsidR="00C851BB" w:rsidRPr="00FC0899" w:rsidRDefault="00C851BB" w:rsidP="007849A3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60CC2E2B" w14:textId="77777777" w:rsidR="00C851BB" w:rsidRPr="00FC0899" w:rsidRDefault="00C851BB" w:rsidP="007849A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14188B" w14:textId="7CC9D60D" w:rsidR="00C851BB" w:rsidRDefault="002C13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1FE35B4" w14:textId="77777777" w:rsidR="00C851BB" w:rsidRPr="00FC0899" w:rsidRDefault="00C851BB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5F36D8" w14:textId="686F36EC" w:rsidR="00C851BB" w:rsidRDefault="003277A3" w:rsidP="007849A3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2C1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  <w:tc>
          <w:tcPr>
            <w:tcW w:w="270" w:type="dxa"/>
          </w:tcPr>
          <w:p w14:paraId="0FC7F15C" w14:textId="77777777" w:rsidR="00C851BB" w:rsidRPr="00FC0899" w:rsidRDefault="00C851BB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8317B0" w14:textId="0D2D5E75" w:rsidR="00C851BB" w:rsidRDefault="003277A3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2C1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  <w:tc>
          <w:tcPr>
            <w:tcW w:w="270" w:type="dxa"/>
          </w:tcPr>
          <w:p w14:paraId="3430766E" w14:textId="77777777" w:rsidR="00C851BB" w:rsidRPr="00FC0899" w:rsidRDefault="00C851BB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3C3C58" w14:textId="15C56815" w:rsidR="00C851BB" w:rsidRDefault="002C13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E3C267" w14:textId="77777777" w:rsidR="00C851BB" w:rsidRPr="00FC0899" w:rsidRDefault="00C851BB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A5B95F" w14:textId="1358377A" w:rsidR="00C851BB" w:rsidRPr="003706C1" w:rsidRDefault="00B9651D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112,293</w:t>
            </w:r>
          </w:p>
        </w:tc>
        <w:tc>
          <w:tcPr>
            <w:tcW w:w="270" w:type="dxa"/>
          </w:tcPr>
          <w:p w14:paraId="6FC51DB8" w14:textId="77777777" w:rsidR="00C851BB" w:rsidRPr="003706C1" w:rsidRDefault="00C851BB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11FC20" w14:textId="5136BCFA" w:rsidR="00C851BB" w:rsidRDefault="002C13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024132" w14:textId="77777777" w:rsidR="00C851BB" w:rsidRPr="003706C1" w:rsidRDefault="00C851BB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8C18D2" w14:textId="739CC3E4" w:rsidR="00C851BB" w:rsidRPr="003706C1" w:rsidRDefault="00B9651D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112,293</w:t>
            </w:r>
          </w:p>
        </w:tc>
      </w:tr>
      <w:tr w:rsidR="007849A3" w:rsidRPr="00731B95" w14:paraId="3E8533C1" w14:textId="77777777" w:rsidTr="00683D93">
        <w:trPr>
          <w:trHeight w:val="261"/>
        </w:trPr>
        <w:tc>
          <w:tcPr>
            <w:tcW w:w="3330" w:type="dxa"/>
          </w:tcPr>
          <w:p w14:paraId="23422DA2" w14:textId="77777777" w:rsidR="007849A3" w:rsidRPr="00FC0899" w:rsidRDefault="007849A3" w:rsidP="007849A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CDD52E1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C14FF7" w14:textId="42F4BE8F" w:rsidR="007849A3" w:rsidRPr="00CD6825" w:rsidRDefault="00C851BB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25827C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0B9B05" w14:textId="374CE2D5" w:rsidR="007849A3" w:rsidRPr="00FC0899" w:rsidRDefault="003277A3" w:rsidP="00C851BB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="00C85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948</w:t>
            </w:r>
          </w:p>
        </w:tc>
        <w:tc>
          <w:tcPr>
            <w:tcW w:w="270" w:type="dxa"/>
          </w:tcPr>
          <w:p w14:paraId="2A471610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263869" w14:textId="68DD1AE6" w:rsidR="007849A3" w:rsidRPr="00FC0899" w:rsidRDefault="003277A3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="00C85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948</w:t>
            </w:r>
          </w:p>
        </w:tc>
        <w:tc>
          <w:tcPr>
            <w:tcW w:w="270" w:type="dxa"/>
          </w:tcPr>
          <w:p w14:paraId="494ECA64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B74BA5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DDF9AC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BFF15C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9B20E6" w14:textId="77777777" w:rsidR="007849A3" w:rsidRPr="003706C1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4A0685" w14:textId="77777777" w:rsidR="007849A3" w:rsidRPr="003706C1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E91CE6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64B57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9A3" w:rsidRPr="00731B95" w14:paraId="4214EFE1" w14:textId="77777777" w:rsidTr="001B6403">
        <w:trPr>
          <w:trHeight w:val="168"/>
        </w:trPr>
        <w:tc>
          <w:tcPr>
            <w:tcW w:w="3330" w:type="dxa"/>
          </w:tcPr>
          <w:p w14:paraId="171F4337" w14:textId="77777777" w:rsidR="007849A3" w:rsidRPr="00FC0899" w:rsidRDefault="007849A3" w:rsidP="007849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5624F20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78256AA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43A201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3AAEFEF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C36922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6A517DD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1634F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9BA85D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6C962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B88707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0C387" w14:textId="77777777" w:rsidR="007849A3" w:rsidRPr="003706C1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F9DD6C" w14:textId="77777777" w:rsidR="007849A3" w:rsidRPr="003706C1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047BC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CC66D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9A3" w:rsidRPr="00731B95" w14:paraId="5A70E401" w14:textId="77777777" w:rsidTr="001B6403">
        <w:trPr>
          <w:trHeight w:val="261"/>
        </w:trPr>
        <w:tc>
          <w:tcPr>
            <w:tcW w:w="3330" w:type="dxa"/>
          </w:tcPr>
          <w:p w14:paraId="384371FE" w14:textId="77777777" w:rsidR="007849A3" w:rsidRPr="00FC0899" w:rsidRDefault="007849A3" w:rsidP="007849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C0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E78F34B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11A4BCD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DAE337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4BBCD4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97D0A0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2B927E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9FEA7A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F32A28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A50038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064D52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1089F" w14:textId="77777777" w:rsidR="007849A3" w:rsidRPr="003706C1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44A0B2" w14:textId="77777777" w:rsidR="007849A3" w:rsidRPr="003706C1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D5737A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BEC9C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9A3" w:rsidRPr="00731B95" w14:paraId="6C6173D3" w14:textId="77777777" w:rsidTr="00B9651D">
        <w:trPr>
          <w:trHeight w:val="261"/>
        </w:trPr>
        <w:tc>
          <w:tcPr>
            <w:tcW w:w="3330" w:type="dxa"/>
          </w:tcPr>
          <w:p w14:paraId="37E7D135" w14:textId="77777777" w:rsidR="007849A3" w:rsidRPr="00FC0899" w:rsidRDefault="007849A3" w:rsidP="007849A3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5351A5BC" w14:textId="72692A9F" w:rsidR="007849A3" w:rsidRPr="00FC0899" w:rsidRDefault="003277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</w:tcPr>
          <w:p w14:paraId="7E500212" w14:textId="41A972E3" w:rsidR="007849A3" w:rsidRPr="008212AA" w:rsidRDefault="00282A94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E6C7881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57D265" w14:textId="1BCD3845" w:rsidR="007849A3" w:rsidRPr="00FC0899" w:rsidRDefault="003277A3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82A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282A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E2F24E2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1A6FB25" w14:textId="0AEF523D" w:rsidR="007849A3" w:rsidRPr="00FC0899" w:rsidRDefault="003277A3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82A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282A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2DFDB3C0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E5A995" w14:textId="1BF34EAF" w:rsidR="007849A3" w:rsidRPr="00FC0899" w:rsidRDefault="00855700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A7BB5B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CB6035" w14:textId="296E42AE" w:rsidR="007849A3" w:rsidRPr="003706C1" w:rsidRDefault="00B9651D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28,039,178</w:t>
            </w:r>
          </w:p>
        </w:tc>
        <w:tc>
          <w:tcPr>
            <w:tcW w:w="270" w:type="dxa"/>
          </w:tcPr>
          <w:p w14:paraId="0336BC68" w14:textId="77777777" w:rsidR="007849A3" w:rsidRPr="003706C1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E68B84" w14:textId="601E4153" w:rsidR="007849A3" w:rsidRPr="003706C1" w:rsidRDefault="00855700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8832776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8DC8E9" w14:textId="4F59C9B0" w:rsidR="007849A3" w:rsidRPr="003706C1" w:rsidRDefault="00B9651D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28,039,178</w:t>
            </w:r>
          </w:p>
        </w:tc>
      </w:tr>
      <w:tr w:rsidR="007849A3" w:rsidRPr="00731B95" w14:paraId="29FC0637" w14:textId="77777777" w:rsidTr="00683D93">
        <w:trPr>
          <w:trHeight w:val="261"/>
        </w:trPr>
        <w:tc>
          <w:tcPr>
            <w:tcW w:w="3330" w:type="dxa"/>
          </w:tcPr>
          <w:p w14:paraId="71A5560B" w14:textId="77777777" w:rsidR="007849A3" w:rsidRPr="00FC0899" w:rsidRDefault="007849A3" w:rsidP="007849A3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6EE2CF84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E3FEDF9" w14:textId="1CA9460F" w:rsidR="007849A3" w:rsidRPr="008212AA" w:rsidRDefault="00282A94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599160A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EF5A66" w14:textId="403DFBC4" w:rsidR="007849A3" w:rsidRPr="00FC0899" w:rsidRDefault="003277A3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282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  <w:r w:rsidR="00282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256BA996" w14:textId="77777777" w:rsidR="007849A3" w:rsidRPr="00FC0899" w:rsidRDefault="007849A3" w:rsidP="007849A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55B19D" w14:textId="62A25FDA" w:rsidR="007849A3" w:rsidRPr="00FC0899" w:rsidRDefault="003277A3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282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  <w:r w:rsidR="00282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288BB0E0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D36E0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EFD61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4B2917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740956" w14:textId="77777777" w:rsidR="007849A3" w:rsidRPr="00FC0899" w:rsidRDefault="007849A3" w:rsidP="007849A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96E1A3" w14:textId="77777777" w:rsidR="007849A3" w:rsidRPr="00FC0899" w:rsidRDefault="007849A3" w:rsidP="007849A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B094D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8095B4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9F4586D" w14:textId="54FB0074" w:rsidR="008E711A" w:rsidRDefault="008E711A"/>
    <w:p w14:paraId="3C4D43D9" w14:textId="7993CB5E" w:rsidR="00E73B6D" w:rsidRDefault="00E73B6D" w:rsidP="009A0EA7">
      <w:pPr>
        <w:tabs>
          <w:tab w:val="left" w:pos="14400"/>
        </w:tabs>
        <w:spacing w:line="240" w:lineRule="auto"/>
      </w:pPr>
      <w:r>
        <w:br w:type="page"/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EC0235" w14:paraId="54779FFB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1DA7A3D0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4344280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28BF785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EC0235" w14:paraId="11B8F1B8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0C4130E3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3BFD19A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77CD12E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15BD4F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0B0674B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EC0235" w14:paraId="51007EE2" w14:textId="77777777" w:rsidTr="0079213A">
        <w:trPr>
          <w:trHeight w:val="1441"/>
        </w:trPr>
        <w:tc>
          <w:tcPr>
            <w:tcW w:w="3330" w:type="dxa"/>
            <w:vAlign w:val="bottom"/>
          </w:tcPr>
          <w:p w14:paraId="7F1DD3C4" w14:textId="77777777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5201B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77D9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73A4D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2B8DE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94A78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F8447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67DB1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4D6C07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33644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3FC1F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5F0B66" w14:textId="6644E9B8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4B44FEA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EB1CA6" w14:textId="749DF491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6B6D2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EA58DC5" w14:textId="5ABE5D22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603CB63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427AC0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EC0235" w14:paraId="7E436AC7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1B10903A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579B8A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9AE496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EC0235" w14:paraId="33E1FC2D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7B645D7C" w14:textId="14911A03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0" w:type="dxa"/>
          </w:tcPr>
          <w:p w14:paraId="54634E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0C22A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EC0235" w14:paraId="0A17619D" w14:textId="77777777" w:rsidTr="0079213A">
        <w:trPr>
          <w:trHeight w:val="261"/>
        </w:trPr>
        <w:tc>
          <w:tcPr>
            <w:tcW w:w="3330" w:type="dxa"/>
          </w:tcPr>
          <w:p w14:paraId="7F9411C0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E7A026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BBE1A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C4CE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AE610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E1F98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9EC4F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F6FAC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0070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A63B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7165E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E849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11678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BC80C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A42B2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33B52BE9" w14:textId="77777777" w:rsidTr="0079213A">
        <w:trPr>
          <w:trHeight w:val="261"/>
        </w:trPr>
        <w:tc>
          <w:tcPr>
            <w:tcW w:w="3330" w:type="dxa"/>
          </w:tcPr>
          <w:p w14:paraId="0E222793" w14:textId="77777777" w:rsidR="00B23773" w:rsidRPr="00EC0235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4F54FE0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A150C5" w14:textId="77777777" w:rsidR="00B23773" w:rsidRPr="008A7D38" w:rsidRDefault="00B23773" w:rsidP="008A7D38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9A4585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DD624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06735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542A2F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FE2FCF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0EF919" w14:textId="77777777" w:rsidR="00B23773" w:rsidRPr="008A7D38" w:rsidRDefault="00B23773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7739FB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F81C7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C67CEBF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738254" w14:textId="77777777" w:rsidR="00B23773" w:rsidRPr="008A7D38" w:rsidRDefault="00B23773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5B9D9E" w14:textId="77777777" w:rsidR="00B23773" w:rsidRPr="008A7D38" w:rsidRDefault="00B23773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4BA8CB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7D38" w:rsidRPr="00EC0235" w14:paraId="54172E74" w14:textId="77777777" w:rsidTr="0079213A">
        <w:trPr>
          <w:trHeight w:val="261"/>
        </w:trPr>
        <w:tc>
          <w:tcPr>
            <w:tcW w:w="3330" w:type="dxa"/>
          </w:tcPr>
          <w:p w14:paraId="486264FB" w14:textId="77777777" w:rsidR="008A7D38" w:rsidRPr="00EC0235" w:rsidRDefault="008A7D38" w:rsidP="008A7D38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01C8DB23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8B7B0D" w14:textId="71756801" w:rsidR="008A7D38" w:rsidRPr="00053DC3" w:rsidRDefault="008A7D38" w:rsidP="00D46A70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FC5115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BF5551" w14:textId="6878C579" w:rsidR="008A7D38" w:rsidRPr="00EC0235" w:rsidRDefault="003277A3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419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6738D13A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BF7EE2" w14:textId="3CC3BF52" w:rsidR="008A7D38" w:rsidRPr="00EC0235" w:rsidRDefault="003277A3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419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12734B4B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1C2FA5" w14:textId="3986C52B" w:rsidR="008A7D38" w:rsidRPr="000915CD" w:rsidRDefault="008A7D38" w:rsidP="00AE463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05CBE03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F23050" w14:textId="1C2930AB" w:rsidR="008A7D38" w:rsidRPr="00EC0235" w:rsidRDefault="003277A3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421</w:t>
            </w:r>
            <w:r w:rsidR="008A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535</w:t>
            </w:r>
          </w:p>
        </w:tc>
        <w:tc>
          <w:tcPr>
            <w:tcW w:w="270" w:type="dxa"/>
          </w:tcPr>
          <w:p w14:paraId="763441E1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D04641" w14:textId="407B9DE8" w:rsidR="008A7D38" w:rsidRPr="00053DC3" w:rsidRDefault="008A7D38" w:rsidP="00AE463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A240CA5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05F865" w14:textId="0408765E" w:rsidR="008A7D38" w:rsidRPr="00EC0235" w:rsidRDefault="003277A3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421</w:t>
            </w:r>
            <w:r w:rsidR="008A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535</w:t>
            </w:r>
          </w:p>
        </w:tc>
      </w:tr>
      <w:tr w:rsidR="008A7D38" w:rsidRPr="00EC0235" w14:paraId="2F0182D8" w14:textId="77777777" w:rsidTr="0079213A">
        <w:trPr>
          <w:trHeight w:val="261"/>
        </w:trPr>
        <w:tc>
          <w:tcPr>
            <w:tcW w:w="3330" w:type="dxa"/>
          </w:tcPr>
          <w:p w14:paraId="185E0A56" w14:textId="77777777" w:rsidR="008A7D38" w:rsidRPr="00EC0235" w:rsidRDefault="008A7D38" w:rsidP="008A7D38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6ABF31D2" w14:textId="77777777" w:rsidR="008A7D38" w:rsidRPr="00EC0235" w:rsidRDefault="008A7D38" w:rsidP="008A7D3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E7486A" w14:textId="48B3EF0A" w:rsidR="008A7D38" w:rsidRPr="00D46A70" w:rsidRDefault="008A7D38" w:rsidP="00D46A70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46A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AD1DF67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74448B" w14:textId="6954DE59" w:rsidR="008A7D38" w:rsidRPr="00EC0235" w:rsidRDefault="003277A3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419</w:t>
            </w:r>
            <w:r w:rsidR="008A7D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07763EF9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5A8BF5" w14:textId="57080795" w:rsidR="008A7D38" w:rsidRPr="00EC0235" w:rsidRDefault="003277A3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419</w:t>
            </w:r>
            <w:r w:rsidR="008A7D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52B80F81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37B3C2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5F808E5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7A16ED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CE64DB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FFE878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86254E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51E66C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D38" w:rsidRPr="00EC0235" w14:paraId="69708F58" w14:textId="77777777" w:rsidTr="0079213A">
        <w:trPr>
          <w:trHeight w:val="168"/>
        </w:trPr>
        <w:tc>
          <w:tcPr>
            <w:tcW w:w="3330" w:type="dxa"/>
          </w:tcPr>
          <w:p w14:paraId="6805687D" w14:textId="77777777" w:rsidR="008A7D38" w:rsidRPr="00EC0235" w:rsidRDefault="008A7D38" w:rsidP="008A7D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2868350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D687039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A62494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2D634EE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B96F44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AEE779F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FC229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788FF6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F37ADF3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193E75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7E0005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D3A0DA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6CE8749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C28EF49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D38" w:rsidRPr="00EC0235" w14:paraId="1BAB380C" w14:textId="77777777" w:rsidTr="0079213A">
        <w:trPr>
          <w:trHeight w:val="261"/>
        </w:trPr>
        <w:tc>
          <w:tcPr>
            <w:tcW w:w="3330" w:type="dxa"/>
          </w:tcPr>
          <w:p w14:paraId="1E381C48" w14:textId="77777777" w:rsidR="008A7D38" w:rsidRPr="00EC0235" w:rsidRDefault="008A7D38" w:rsidP="008A7D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9A1AC8D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65987A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9778CF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0253AD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50C959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492955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C37F17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EF6DB3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150256D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B87F51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F93386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3A6123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AD642A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E8810A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D38" w:rsidRPr="00EC0235" w14:paraId="1DF9378D" w14:textId="77777777" w:rsidTr="0079213A">
        <w:trPr>
          <w:trHeight w:val="261"/>
        </w:trPr>
        <w:tc>
          <w:tcPr>
            <w:tcW w:w="3330" w:type="dxa"/>
          </w:tcPr>
          <w:p w14:paraId="1291EEEB" w14:textId="77777777" w:rsidR="008A7D38" w:rsidRPr="00EC0235" w:rsidRDefault="008A7D38" w:rsidP="008A7D38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03875696" w14:textId="13CC820B" w:rsidR="008A7D38" w:rsidRPr="00EC0235" w:rsidRDefault="003277A3" w:rsidP="008A7D3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</w:tcPr>
          <w:p w14:paraId="7A116838" w14:textId="1CCF6720" w:rsidR="008A7D38" w:rsidRPr="00053DC3" w:rsidRDefault="008A7D38" w:rsidP="00D46A70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8D8213C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7FBC0F" w14:textId="0DA74100" w:rsidR="008A7D38" w:rsidRPr="00EC0235" w:rsidRDefault="003277A3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25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986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="Angsana New (Headings CS)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4D5E6D4E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942BB8" w14:textId="07492EF7" w:rsidR="008A7D38" w:rsidRPr="00EC0235" w:rsidRDefault="003277A3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25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986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="Angsana New (Headings CS)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615DF846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0A8BBD" w14:textId="752D54F6" w:rsidR="008A7D38" w:rsidRPr="00053DC3" w:rsidRDefault="008A7D38" w:rsidP="00AE463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9FCA98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2C09A7" w14:textId="7051898F" w:rsidR="008A7D38" w:rsidRPr="00EC0235" w:rsidRDefault="003277A3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159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7392">
              <w:rPr>
                <w:rFonts w:asciiTheme="majorBidi" w:hAnsiTheme="majorBidi" w:cs="Angsana New (Headings CS)"/>
                <w:sz w:val="28"/>
                <w:szCs w:val="28"/>
              </w:rPr>
              <w:t>0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84</w:t>
            </w:r>
          </w:p>
        </w:tc>
        <w:tc>
          <w:tcPr>
            <w:tcW w:w="270" w:type="dxa"/>
          </w:tcPr>
          <w:p w14:paraId="757B1CBD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0A6D08" w14:textId="4DA75CCC" w:rsidR="008A7D38" w:rsidRPr="000915CD" w:rsidRDefault="008A7D38" w:rsidP="00AE463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E0594D0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72ABF49" w14:textId="2A8B4281" w:rsidR="008A7D38" w:rsidRPr="00EC0235" w:rsidRDefault="003277A3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159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7392">
              <w:rPr>
                <w:rFonts w:asciiTheme="majorBidi" w:hAnsiTheme="majorBidi" w:cs="Angsana New (Headings CS)"/>
                <w:sz w:val="28"/>
                <w:szCs w:val="28"/>
              </w:rPr>
              <w:t>0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84</w:t>
            </w:r>
          </w:p>
        </w:tc>
      </w:tr>
      <w:tr w:rsidR="008A7D38" w:rsidRPr="00EC0235" w14:paraId="42826F97" w14:textId="77777777" w:rsidTr="0079213A">
        <w:trPr>
          <w:trHeight w:val="261"/>
        </w:trPr>
        <w:tc>
          <w:tcPr>
            <w:tcW w:w="3330" w:type="dxa"/>
          </w:tcPr>
          <w:p w14:paraId="7CD4E281" w14:textId="77777777" w:rsidR="008A7D38" w:rsidRPr="00EC0235" w:rsidRDefault="008A7D38" w:rsidP="008A7D38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0E02573E" w14:textId="77777777" w:rsidR="008A7D38" w:rsidRPr="00EC0235" w:rsidRDefault="008A7D38" w:rsidP="008A7D3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AD99A0D" w14:textId="71BCFBF8" w:rsidR="008A7D38" w:rsidRPr="00656B9B" w:rsidRDefault="008A7D38" w:rsidP="00D46A70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56B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8F7A4DC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7C7858" w14:textId="3DA73CA3" w:rsidR="008A7D38" w:rsidRPr="000E7636" w:rsidRDefault="003277A3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25</w:t>
            </w:r>
            <w:r w:rsidR="008A7D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986</w:t>
            </w:r>
            <w:r w:rsidR="008A7D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55219B70" w14:textId="77777777" w:rsidR="008A7D38" w:rsidRPr="000E7636" w:rsidRDefault="008A7D38" w:rsidP="008A7D3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54FEDE" w14:textId="5B392B47" w:rsidR="008A7D38" w:rsidRPr="000E7636" w:rsidRDefault="003277A3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25</w:t>
            </w:r>
            <w:r w:rsidR="008A7D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986</w:t>
            </w:r>
            <w:r w:rsidR="008A7D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28C242B2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857B69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DC2F53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08E98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3B3867" w14:textId="77777777" w:rsidR="008A7D38" w:rsidRPr="00EC0235" w:rsidRDefault="008A7D38" w:rsidP="008A7D3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EFC9CB" w14:textId="77777777" w:rsidR="008A7D38" w:rsidRPr="00EC0235" w:rsidRDefault="008A7D38" w:rsidP="008A7D3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1D4CB0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13AA8B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752E93" w14:textId="77777777" w:rsidR="0079213A" w:rsidRDefault="0079213A">
      <w:pPr>
        <w:spacing w:line="240" w:lineRule="auto"/>
      </w:pPr>
    </w:p>
    <w:p w14:paraId="598CFAFC" w14:textId="202BE822" w:rsidR="00933BB6" w:rsidRDefault="00933BB6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79213A" w:rsidRPr="00731B95" w14:paraId="4B1F1AA7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60F45EFB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</w:tcPr>
          <w:p w14:paraId="19ECA950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27282BA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13A" w:rsidRPr="00731B95" w14:paraId="79A7325D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034E5DFA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</w:tcPr>
          <w:p w14:paraId="7077E31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vAlign w:val="bottom"/>
          </w:tcPr>
          <w:p w14:paraId="4250983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8EC6E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vAlign w:val="bottom"/>
          </w:tcPr>
          <w:p w14:paraId="114E087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213A" w:rsidRPr="00731B95" w14:paraId="2CCB5CEF" w14:textId="77777777" w:rsidTr="0079213A">
        <w:trPr>
          <w:trHeight w:val="1441"/>
        </w:trPr>
        <w:tc>
          <w:tcPr>
            <w:tcW w:w="3330" w:type="dxa"/>
            <w:vAlign w:val="bottom"/>
          </w:tcPr>
          <w:p w14:paraId="1E440D07" w14:textId="7C2A5004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</w:tcPr>
          <w:p w14:paraId="33B4871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FEE2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B51063F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E6966D1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6C9A4826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ECD0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99D06E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81F632D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72C8E3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35897C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28C408FC" w14:textId="17EDDD96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039974E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31269517" w14:textId="7B98D5A3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30325EA9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vAlign w:val="bottom"/>
          </w:tcPr>
          <w:p w14:paraId="176641EE" w14:textId="59499845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8FBF45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04D9A6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213A" w:rsidRPr="00731B95" w14:paraId="57DF7C17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10B91073" w14:textId="77777777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26B8B42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16E4856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213A" w:rsidRPr="00731B95" w14:paraId="10086EBD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33A861DC" w14:textId="5B7266C7" w:rsidR="0079213A" w:rsidRPr="00B23773" w:rsidRDefault="00B2448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277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E973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457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1" w:type="dxa"/>
          </w:tcPr>
          <w:p w14:paraId="5DBF172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06E8120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213A" w:rsidRPr="00731B95" w14:paraId="0176CFE9" w14:textId="77777777" w:rsidTr="0070332B">
        <w:trPr>
          <w:trHeight w:val="261"/>
        </w:trPr>
        <w:tc>
          <w:tcPr>
            <w:tcW w:w="3330" w:type="dxa"/>
          </w:tcPr>
          <w:p w14:paraId="2E8CF41F" w14:textId="77777777" w:rsidR="0079213A" w:rsidRPr="003F1166" w:rsidRDefault="007921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</w:tcPr>
          <w:p w14:paraId="707E0A3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2E5B190E" w14:textId="6B2B846F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DCFAB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38BF787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3F25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B95275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3C4E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575622D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44422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CAA7190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37F46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9C671B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5C97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0F5683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2805F802" w14:textId="77777777" w:rsidTr="003104F7">
        <w:trPr>
          <w:trHeight w:val="261"/>
        </w:trPr>
        <w:tc>
          <w:tcPr>
            <w:tcW w:w="3330" w:type="dxa"/>
          </w:tcPr>
          <w:p w14:paraId="2EE3F4A8" w14:textId="2E3CB471" w:rsidR="00C8234C" w:rsidRPr="001069C8" w:rsidRDefault="00C8234C" w:rsidP="00C8234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</w:tcPr>
          <w:p w14:paraId="7A2D9A02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427A3BC8" w14:textId="77777777" w:rsidR="00C8234C" w:rsidRPr="001069C8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5447A3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4A4D2C34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A5A7A0" w14:textId="77777777" w:rsidR="00C8234C" w:rsidRPr="001069C8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271C6BB6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85CDCA5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D8949E8" w14:textId="77777777" w:rsidR="00C8234C" w:rsidRPr="001069C8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52A50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0952197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69896" w14:textId="77777777" w:rsidR="00C8234C" w:rsidRPr="001069C8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4D88A090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8487A3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0542B18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CF9" w:rsidRPr="00731B95" w14:paraId="0FB84DE9" w14:textId="77777777" w:rsidTr="00B9651D">
        <w:trPr>
          <w:trHeight w:val="261"/>
        </w:trPr>
        <w:tc>
          <w:tcPr>
            <w:tcW w:w="3330" w:type="dxa"/>
          </w:tcPr>
          <w:p w14:paraId="080838BA" w14:textId="77777777" w:rsidR="00457CF9" w:rsidRPr="001069C8" w:rsidRDefault="00457CF9" w:rsidP="00457CF9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</w:tcPr>
          <w:p w14:paraId="3E74DC6F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24397640" w14:textId="36F943B7" w:rsidR="00457CF9" w:rsidRPr="001069C8" w:rsidRDefault="003104F7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B7A4C9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2DDA1B4C" w14:textId="73A39720" w:rsidR="00457CF9" w:rsidRPr="003104F7" w:rsidRDefault="003277A3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3104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270" w:type="dxa"/>
          </w:tcPr>
          <w:p w14:paraId="2355FA8B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3479685C" w14:textId="4CC0C6A5" w:rsidR="00457CF9" w:rsidRPr="001069C8" w:rsidRDefault="003277A3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="00C72A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270" w:type="dxa"/>
          </w:tcPr>
          <w:p w14:paraId="30A55E4D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31F7162" w14:textId="64B82DC2" w:rsidR="00457CF9" w:rsidRPr="001069C8" w:rsidRDefault="00C72A6E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4DAC6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6DB78D4" w14:textId="2D496A37" w:rsidR="00457CF9" w:rsidRPr="001069C8" w:rsidRDefault="00B9651D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419,961</w:t>
            </w:r>
          </w:p>
        </w:tc>
        <w:tc>
          <w:tcPr>
            <w:tcW w:w="270" w:type="dxa"/>
          </w:tcPr>
          <w:p w14:paraId="3CB74AA3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14:paraId="5EB71F16" w14:textId="08C067F0" w:rsidR="00457CF9" w:rsidRPr="001069C8" w:rsidRDefault="00C72A6E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3080F6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D01B69" w14:textId="7A225C55" w:rsidR="00457CF9" w:rsidRPr="001069C8" w:rsidRDefault="00B9651D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419,961</w:t>
            </w:r>
          </w:p>
        </w:tc>
      </w:tr>
      <w:tr w:rsidR="003104F7" w:rsidRPr="00731B95" w14:paraId="1E1191D1" w14:textId="77777777" w:rsidTr="003104F7">
        <w:trPr>
          <w:trHeight w:val="261"/>
        </w:trPr>
        <w:tc>
          <w:tcPr>
            <w:tcW w:w="3330" w:type="dxa"/>
          </w:tcPr>
          <w:p w14:paraId="47E1391E" w14:textId="568A9568" w:rsidR="003104F7" w:rsidRPr="003104F7" w:rsidRDefault="003104F7" w:rsidP="003104F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04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</w:tcPr>
          <w:p w14:paraId="26590CB1" w14:textId="77777777" w:rsidR="003104F7" w:rsidRPr="001069C8" w:rsidRDefault="003104F7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41489F25" w14:textId="77777777" w:rsidR="003104F7" w:rsidRPr="001069C8" w:rsidRDefault="003104F7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0E14CD" w14:textId="77777777" w:rsidR="003104F7" w:rsidRPr="001069C8" w:rsidRDefault="003104F7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2940C574" w14:textId="77777777" w:rsidR="003104F7" w:rsidRPr="001069C8" w:rsidRDefault="003104F7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E3C9D5" w14:textId="77777777" w:rsidR="003104F7" w:rsidRPr="001069C8" w:rsidRDefault="003104F7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21C2D04A" w14:textId="77777777" w:rsidR="003104F7" w:rsidRPr="001069C8" w:rsidRDefault="003104F7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BD6D8A" w14:textId="77777777" w:rsidR="003104F7" w:rsidRPr="001069C8" w:rsidRDefault="003104F7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3202BFE" w14:textId="77777777" w:rsidR="003104F7" w:rsidRPr="001069C8" w:rsidRDefault="003104F7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44F1F" w14:textId="77777777" w:rsidR="003104F7" w:rsidRPr="001069C8" w:rsidRDefault="003104F7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B9C134F" w14:textId="77777777" w:rsidR="003104F7" w:rsidRPr="001069C8" w:rsidRDefault="003104F7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9D8D44" w14:textId="77777777" w:rsidR="003104F7" w:rsidRPr="001069C8" w:rsidRDefault="003104F7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14:paraId="60413082" w14:textId="77777777" w:rsidR="003104F7" w:rsidRPr="001069C8" w:rsidRDefault="003104F7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EEDE04" w14:textId="77777777" w:rsidR="003104F7" w:rsidRPr="001069C8" w:rsidRDefault="003104F7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9C823C8" w14:textId="77777777" w:rsidR="003104F7" w:rsidRPr="001069C8" w:rsidRDefault="003104F7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04F7" w:rsidRPr="00731B95" w14:paraId="6D2C4CC9" w14:textId="77777777" w:rsidTr="00B9651D">
        <w:trPr>
          <w:trHeight w:val="261"/>
        </w:trPr>
        <w:tc>
          <w:tcPr>
            <w:tcW w:w="3330" w:type="dxa"/>
          </w:tcPr>
          <w:p w14:paraId="2313B075" w14:textId="03B5DFC1" w:rsidR="003104F7" w:rsidRPr="001069C8" w:rsidRDefault="003104F7" w:rsidP="003104F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เงินลงทุนในตราสารหนี้</w:t>
            </w:r>
          </w:p>
        </w:tc>
        <w:tc>
          <w:tcPr>
            <w:tcW w:w="901" w:type="dxa"/>
          </w:tcPr>
          <w:p w14:paraId="45652E74" w14:textId="77777777" w:rsidR="003104F7" w:rsidRPr="001069C8" w:rsidRDefault="003104F7" w:rsidP="003104F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55B3E996" w14:textId="13A799BA" w:rsidR="003104F7" w:rsidRPr="001069C8" w:rsidRDefault="003104F7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2150A56" w14:textId="77777777" w:rsidR="003104F7" w:rsidRPr="001069C8" w:rsidRDefault="003104F7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2C3A8632" w14:textId="0DFD6C3D" w:rsidR="003104F7" w:rsidRPr="001069C8" w:rsidRDefault="003277A3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3104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270" w:type="dxa"/>
          </w:tcPr>
          <w:p w14:paraId="5C3AF6DE" w14:textId="77777777" w:rsidR="003104F7" w:rsidRPr="001069C8" w:rsidRDefault="003104F7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D1D8028" w14:textId="5BD06210" w:rsidR="003104F7" w:rsidRPr="001069C8" w:rsidRDefault="003277A3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C72A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  <w:tc>
          <w:tcPr>
            <w:tcW w:w="270" w:type="dxa"/>
          </w:tcPr>
          <w:p w14:paraId="4FCA72BF" w14:textId="77777777" w:rsidR="003104F7" w:rsidRPr="001069C8" w:rsidRDefault="003104F7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4A0D8AA" w14:textId="498093F0" w:rsidR="003104F7" w:rsidRPr="001069C8" w:rsidRDefault="00C72A6E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A4ABFA" w14:textId="77777777" w:rsidR="003104F7" w:rsidRPr="001069C8" w:rsidRDefault="003104F7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D6674D4" w14:textId="708C4DA9" w:rsidR="003104F7" w:rsidRPr="001069C8" w:rsidRDefault="00B9651D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112,293</w:t>
            </w:r>
          </w:p>
        </w:tc>
        <w:tc>
          <w:tcPr>
            <w:tcW w:w="270" w:type="dxa"/>
          </w:tcPr>
          <w:p w14:paraId="6E9CCF24" w14:textId="77777777" w:rsidR="003104F7" w:rsidRPr="001069C8" w:rsidRDefault="003104F7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14:paraId="10C38806" w14:textId="58600A59" w:rsidR="003104F7" w:rsidRPr="001069C8" w:rsidRDefault="00C72A6E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46100B" w14:textId="77777777" w:rsidR="003104F7" w:rsidRPr="001069C8" w:rsidRDefault="003104F7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2E242DF" w14:textId="167D0A5C" w:rsidR="003104F7" w:rsidRPr="001069C8" w:rsidRDefault="00B9651D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112,293</w:t>
            </w:r>
          </w:p>
        </w:tc>
      </w:tr>
      <w:tr w:rsidR="00457CF9" w:rsidRPr="00731B95" w14:paraId="00B740D1" w14:textId="77777777" w:rsidTr="003104F7">
        <w:trPr>
          <w:trHeight w:val="261"/>
        </w:trPr>
        <w:tc>
          <w:tcPr>
            <w:tcW w:w="3330" w:type="dxa"/>
          </w:tcPr>
          <w:p w14:paraId="2C91910D" w14:textId="77777777" w:rsidR="00457CF9" w:rsidRPr="001069C8" w:rsidRDefault="00457CF9" w:rsidP="00457CF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</w:tcPr>
          <w:p w14:paraId="67767C68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478F9612" w14:textId="1FC12AAC" w:rsidR="00457CF9" w:rsidRPr="001069C8" w:rsidRDefault="003104F7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A7D06C7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597A031E" w14:textId="5CFB7281" w:rsidR="00457CF9" w:rsidRPr="001069C8" w:rsidRDefault="003277A3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="003104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948</w:t>
            </w:r>
          </w:p>
        </w:tc>
        <w:tc>
          <w:tcPr>
            <w:tcW w:w="270" w:type="dxa"/>
          </w:tcPr>
          <w:p w14:paraId="38D67548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165E2DC4" w14:textId="733F7526" w:rsidR="00457CF9" w:rsidRPr="001069C8" w:rsidRDefault="003277A3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="00C72A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948</w:t>
            </w:r>
          </w:p>
        </w:tc>
        <w:tc>
          <w:tcPr>
            <w:tcW w:w="270" w:type="dxa"/>
          </w:tcPr>
          <w:p w14:paraId="360E6D2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7F414B" w14:textId="65B2EEB3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F8D44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2F58A0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BE0D22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060AA739" w14:textId="7E8C292A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BDEF5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E93372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CF9" w:rsidRPr="00731B95" w14:paraId="7F4AB2E3" w14:textId="77777777" w:rsidTr="0070332B">
        <w:trPr>
          <w:trHeight w:val="26"/>
        </w:trPr>
        <w:tc>
          <w:tcPr>
            <w:tcW w:w="3330" w:type="dxa"/>
          </w:tcPr>
          <w:p w14:paraId="113E3226" w14:textId="77777777" w:rsidR="00457CF9" w:rsidRPr="001069C8" w:rsidRDefault="00457CF9" w:rsidP="00457C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1A169355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6F1ED358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9EC6A7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4237B149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91555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24D45996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7DA52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C34FACB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8617BD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E49725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56FA4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4588CB35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E887EC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2B33025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CF9" w:rsidRPr="00731B95" w14:paraId="38FEB0B8" w14:textId="77777777" w:rsidTr="00C72A6E">
        <w:trPr>
          <w:trHeight w:val="261"/>
        </w:trPr>
        <w:tc>
          <w:tcPr>
            <w:tcW w:w="3330" w:type="dxa"/>
          </w:tcPr>
          <w:p w14:paraId="6FBD9830" w14:textId="77777777" w:rsidR="00457CF9" w:rsidRPr="001069C8" w:rsidRDefault="00457CF9" w:rsidP="00457C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1069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</w:tcPr>
          <w:p w14:paraId="57844EAA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09CAB8E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389DF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B6D0CB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CFCF3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8D0F2E2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02A4A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772E791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2A8429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01CF49C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0C4BC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6E845C0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C8BCBB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AFD0D9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CF9" w:rsidRPr="00731B95" w14:paraId="43F060DE" w14:textId="77777777" w:rsidTr="00B9651D">
        <w:trPr>
          <w:trHeight w:val="261"/>
        </w:trPr>
        <w:tc>
          <w:tcPr>
            <w:tcW w:w="3330" w:type="dxa"/>
          </w:tcPr>
          <w:p w14:paraId="1DCE6766" w14:textId="77777777" w:rsidR="00457CF9" w:rsidRPr="001069C8" w:rsidRDefault="00457CF9" w:rsidP="00457CF9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</w:tcPr>
          <w:p w14:paraId="126184C1" w14:textId="107E57BD" w:rsidR="00457CF9" w:rsidRPr="001069C8" w:rsidRDefault="003277A3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</w:tcPr>
          <w:p w14:paraId="422EABA4" w14:textId="6BBE6578" w:rsidR="00457CF9" w:rsidRPr="001069C8" w:rsidRDefault="00683D93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7B900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650B057" w14:textId="76DF8B76" w:rsidR="00457CF9" w:rsidRPr="001069C8" w:rsidRDefault="003277A3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683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683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6089A6A3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BCA9B6D" w14:textId="68AB7EE2" w:rsidR="00457CF9" w:rsidRPr="001069C8" w:rsidRDefault="003277A3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683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683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46B960C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0C21392" w14:textId="03BCFE5F" w:rsidR="00457CF9" w:rsidRPr="001069C8" w:rsidRDefault="00855700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75B61C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ED8237D" w14:textId="2EA7EDBF" w:rsidR="00457CF9" w:rsidRPr="001069C8" w:rsidRDefault="00B9651D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28,273,872</w:t>
            </w:r>
          </w:p>
        </w:tc>
        <w:tc>
          <w:tcPr>
            <w:tcW w:w="270" w:type="dxa"/>
          </w:tcPr>
          <w:p w14:paraId="44D67203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71E0C3D0" w14:textId="04774799" w:rsidR="00457CF9" w:rsidRPr="001069C8" w:rsidRDefault="00855700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C503E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F330915" w14:textId="508398EE" w:rsidR="00457CF9" w:rsidRPr="001069C8" w:rsidRDefault="00B9651D" w:rsidP="00FB46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28,273,872</w:t>
            </w:r>
          </w:p>
        </w:tc>
      </w:tr>
      <w:tr w:rsidR="00457CF9" w:rsidRPr="00731B95" w14:paraId="69316753" w14:textId="77777777" w:rsidTr="00683D93">
        <w:trPr>
          <w:trHeight w:val="261"/>
        </w:trPr>
        <w:tc>
          <w:tcPr>
            <w:tcW w:w="3330" w:type="dxa"/>
          </w:tcPr>
          <w:p w14:paraId="77C0F03F" w14:textId="77777777" w:rsidR="00457CF9" w:rsidRPr="001069C8" w:rsidRDefault="00457CF9" w:rsidP="00457CF9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</w:tcPr>
          <w:p w14:paraId="3FCDABA7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03F0ECB" w14:textId="024799FE" w:rsidR="00457CF9" w:rsidRPr="001069C8" w:rsidRDefault="00683D93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275585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660885A3" w14:textId="7675E102" w:rsidR="00457CF9" w:rsidRPr="001069C8" w:rsidRDefault="003277A3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683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="00683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6FFBB280" w14:textId="77777777" w:rsidR="00457CF9" w:rsidRPr="001069C8" w:rsidRDefault="00457CF9" w:rsidP="00457CF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25FBD51C" w14:textId="77CCF624" w:rsidR="00457CF9" w:rsidRPr="001069C8" w:rsidRDefault="003277A3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683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="00683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492B4958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CA99B5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B87746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C49425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740F81" w14:textId="77777777" w:rsidR="00457CF9" w:rsidRPr="001069C8" w:rsidRDefault="00457CF9" w:rsidP="00457CF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B83AD51" w14:textId="77777777" w:rsidR="00457CF9" w:rsidRPr="001069C8" w:rsidRDefault="00457CF9" w:rsidP="00457CF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9CD42B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8443FF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A3E5A70" w14:textId="12213DD6" w:rsidR="0079213A" w:rsidRDefault="0079213A"/>
    <w:p w14:paraId="204E07EC" w14:textId="6C929FA8" w:rsidR="00007314" w:rsidRDefault="00007314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007314" w:rsidRPr="00731B95" w14:paraId="13313C10" w14:textId="77777777">
        <w:trPr>
          <w:trHeight w:val="261"/>
        </w:trPr>
        <w:tc>
          <w:tcPr>
            <w:tcW w:w="3330" w:type="dxa"/>
            <w:vAlign w:val="bottom"/>
          </w:tcPr>
          <w:p w14:paraId="12C745CD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</w:tcPr>
          <w:p w14:paraId="01CD7AA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42E62BF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314" w:rsidRPr="00731B95" w14:paraId="2E90C9CB" w14:textId="77777777">
        <w:trPr>
          <w:trHeight w:val="261"/>
        </w:trPr>
        <w:tc>
          <w:tcPr>
            <w:tcW w:w="3330" w:type="dxa"/>
            <w:vAlign w:val="bottom"/>
          </w:tcPr>
          <w:p w14:paraId="62D9E510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</w:tcPr>
          <w:p w14:paraId="5C3579F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vAlign w:val="bottom"/>
          </w:tcPr>
          <w:p w14:paraId="0A93F84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A9956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vAlign w:val="bottom"/>
          </w:tcPr>
          <w:p w14:paraId="29D6C00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07314" w:rsidRPr="00731B95" w14:paraId="7AEFFBD8" w14:textId="77777777">
        <w:trPr>
          <w:trHeight w:val="1441"/>
        </w:trPr>
        <w:tc>
          <w:tcPr>
            <w:tcW w:w="3330" w:type="dxa"/>
            <w:vAlign w:val="bottom"/>
          </w:tcPr>
          <w:p w14:paraId="039A4C03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</w:tcPr>
          <w:p w14:paraId="5162CBB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2DB69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2C1D4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0FD892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331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2984211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73D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5C66B40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80D4AEB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0FFFCF3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797DF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5865260F" w14:textId="0A2E591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3B71E60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1B91F5C1" w14:textId="68F7B8C9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98DBFD5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vAlign w:val="bottom"/>
          </w:tcPr>
          <w:p w14:paraId="5E053C99" w14:textId="0DFAF5AB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09F29AD8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3B2AFB1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314" w:rsidRPr="00731B95" w14:paraId="6AB3E6F9" w14:textId="77777777">
        <w:trPr>
          <w:trHeight w:val="333"/>
        </w:trPr>
        <w:tc>
          <w:tcPr>
            <w:tcW w:w="3330" w:type="dxa"/>
            <w:vAlign w:val="bottom"/>
          </w:tcPr>
          <w:p w14:paraId="639D80C8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2C6267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56287F9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7314" w:rsidRPr="00731B95" w14:paraId="132171E6" w14:textId="77777777">
        <w:trPr>
          <w:trHeight w:val="333"/>
        </w:trPr>
        <w:tc>
          <w:tcPr>
            <w:tcW w:w="3330" w:type="dxa"/>
            <w:vAlign w:val="bottom"/>
          </w:tcPr>
          <w:p w14:paraId="12B0C8DC" w14:textId="4156BDF3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1" w:type="dxa"/>
          </w:tcPr>
          <w:p w14:paraId="231650B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2A22C6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07314" w:rsidRPr="00731B95" w14:paraId="6889200C" w14:textId="77777777">
        <w:trPr>
          <w:trHeight w:val="261"/>
        </w:trPr>
        <w:tc>
          <w:tcPr>
            <w:tcW w:w="3330" w:type="dxa"/>
          </w:tcPr>
          <w:p w14:paraId="051B454C" w14:textId="77777777" w:rsidR="00007314" w:rsidRPr="003F1166" w:rsidRDefault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</w:tcPr>
          <w:p w14:paraId="023E25B1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2538A9C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707A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94D448C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4B6F26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CF3D8CD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D0FBB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954E9F4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A00D02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C1FD79F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FDD0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4BF04A50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5FAC0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D56DDD5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5BFEB8A9" w14:textId="77777777">
        <w:trPr>
          <w:trHeight w:val="261"/>
        </w:trPr>
        <w:tc>
          <w:tcPr>
            <w:tcW w:w="3330" w:type="dxa"/>
          </w:tcPr>
          <w:p w14:paraId="0883DD99" w14:textId="77777777" w:rsidR="00B23773" w:rsidRPr="003F1166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</w:tcPr>
          <w:p w14:paraId="45D8DA7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2B422E06" w14:textId="77777777" w:rsidR="00B23773" w:rsidRPr="001A6627" w:rsidRDefault="00B23773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EC5C6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1AA15BB8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87132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652B4C5A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1CF39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B981A1" w14:textId="77777777" w:rsidR="00B23773" w:rsidRPr="003F1166" w:rsidRDefault="00B23773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AEE9E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50633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A1695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5412C6B" w14:textId="77777777" w:rsidR="00B23773" w:rsidRPr="003F1166" w:rsidRDefault="00B23773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51D9F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F24A5F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627" w:rsidRPr="00731B95" w14:paraId="7AC0F445" w14:textId="77777777">
        <w:trPr>
          <w:trHeight w:val="261"/>
        </w:trPr>
        <w:tc>
          <w:tcPr>
            <w:tcW w:w="3330" w:type="dxa"/>
          </w:tcPr>
          <w:p w14:paraId="55FF0861" w14:textId="77777777" w:rsidR="001A6627" w:rsidRPr="003F1166" w:rsidRDefault="001A6627" w:rsidP="001A6627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</w:tcPr>
          <w:p w14:paraId="33F15B0A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D3E5464" w14:textId="5EE39916" w:rsidR="001A6627" w:rsidRPr="001A6627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66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B385E4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6C860E2D" w14:textId="57A00F19" w:rsidR="001A6627" w:rsidRPr="003F1166" w:rsidRDefault="003277A3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419</w:t>
            </w:r>
            <w:r w:rsidR="001A6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6DDAD7B2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F91B189" w14:textId="0FC84B6F" w:rsidR="001A6627" w:rsidRPr="003F1166" w:rsidRDefault="003277A3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419</w:t>
            </w:r>
            <w:r w:rsidR="001A6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1354C7F0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686FCB5" w14:textId="173A1B39" w:rsidR="001A6627" w:rsidRPr="003F1166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99804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DAD312" w14:textId="58CE6675" w:rsidR="001A6627" w:rsidRPr="003F1166" w:rsidRDefault="003277A3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421</w:t>
            </w:r>
            <w:r w:rsidR="001A6627"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535</w:t>
            </w:r>
          </w:p>
        </w:tc>
        <w:tc>
          <w:tcPr>
            <w:tcW w:w="270" w:type="dxa"/>
          </w:tcPr>
          <w:p w14:paraId="7FE04B0D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AAC390B" w14:textId="3007AE3D" w:rsidR="001A6627" w:rsidRPr="003F1166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1536A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4DDC44F" w14:textId="43EED2D0" w:rsidR="001A6627" w:rsidRPr="003F1166" w:rsidRDefault="003277A3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421</w:t>
            </w:r>
            <w:r w:rsidR="001A6627"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535</w:t>
            </w:r>
          </w:p>
        </w:tc>
      </w:tr>
      <w:tr w:rsidR="001A6627" w:rsidRPr="00731B95" w14:paraId="04AD6E56" w14:textId="77777777">
        <w:trPr>
          <w:trHeight w:val="261"/>
        </w:trPr>
        <w:tc>
          <w:tcPr>
            <w:tcW w:w="3330" w:type="dxa"/>
          </w:tcPr>
          <w:p w14:paraId="5767F8B8" w14:textId="77777777" w:rsidR="001A6627" w:rsidRPr="003F1166" w:rsidRDefault="001A6627" w:rsidP="001A662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</w:tcPr>
          <w:p w14:paraId="4ABD9C36" w14:textId="77777777" w:rsidR="001A6627" w:rsidRPr="003F1166" w:rsidRDefault="001A6627" w:rsidP="001A662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671E96A3" w14:textId="6053CEF4" w:rsidR="001A6627" w:rsidRPr="0075043B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4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B85CEF2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7760EAAF" w14:textId="0B0D0BE0" w:rsidR="001A6627" w:rsidRPr="003F1166" w:rsidRDefault="003277A3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419</w:t>
            </w:r>
            <w:r w:rsidR="001A6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5C18346F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27A05FB7" w14:textId="5F705156" w:rsidR="001A6627" w:rsidRPr="003F1166" w:rsidRDefault="003277A3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419</w:t>
            </w:r>
            <w:r w:rsidR="001A6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4E84BDB4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56E948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40B3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36EAAC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A4273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3F40B6B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66F95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774C0E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627" w:rsidRPr="00731B95" w14:paraId="6D1B01FB" w14:textId="77777777">
        <w:trPr>
          <w:trHeight w:val="26"/>
        </w:trPr>
        <w:tc>
          <w:tcPr>
            <w:tcW w:w="3330" w:type="dxa"/>
          </w:tcPr>
          <w:p w14:paraId="0C6E8408" w14:textId="77777777" w:rsidR="001A6627" w:rsidRPr="003F1166" w:rsidRDefault="001A6627" w:rsidP="001A662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06CBCF8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53E4E606" w14:textId="77777777" w:rsidR="001A6627" w:rsidRPr="001A6627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5963A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7351A21C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C50A34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2B25347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9E52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B9376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8E43C7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4CB045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71FEF4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F4EBAD2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61DE8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7A2015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627" w:rsidRPr="00731B95" w14:paraId="21B72BC1" w14:textId="77777777">
        <w:trPr>
          <w:trHeight w:val="261"/>
        </w:trPr>
        <w:tc>
          <w:tcPr>
            <w:tcW w:w="3330" w:type="dxa"/>
          </w:tcPr>
          <w:p w14:paraId="4027F90A" w14:textId="77777777" w:rsidR="001A6627" w:rsidRPr="003F1166" w:rsidRDefault="001A6627" w:rsidP="001A662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</w:tcPr>
          <w:p w14:paraId="5889BC0A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36FFA972" w14:textId="77777777" w:rsidR="001A6627" w:rsidRPr="001A6627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9143DC7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892BA1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F999B5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58AAC0B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F6DC1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0654940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B7E44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1BC80CE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64DF4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720971D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21E86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239E29B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627" w:rsidRPr="00731B95" w14:paraId="5DF4D95A" w14:textId="77777777">
        <w:trPr>
          <w:trHeight w:val="261"/>
        </w:trPr>
        <w:tc>
          <w:tcPr>
            <w:tcW w:w="3330" w:type="dxa"/>
          </w:tcPr>
          <w:p w14:paraId="0B163D9E" w14:textId="77777777" w:rsidR="001A6627" w:rsidRPr="003F1166" w:rsidRDefault="001A6627" w:rsidP="001A6627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</w:tcPr>
          <w:p w14:paraId="6F469A35" w14:textId="29E4311D" w:rsidR="001A6627" w:rsidRPr="003F1166" w:rsidRDefault="003277A3" w:rsidP="001A662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</w:tcPr>
          <w:p w14:paraId="0296CBDC" w14:textId="65A9E1FD" w:rsidR="001A6627" w:rsidRPr="001A6627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66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E1759E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0E1392F" w14:textId="7AE9002C" w:rsidR="001A6627" w:rsidRPr="003F1166" w:rsidRDefault="003277A3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1A6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218</w:t>
            </w:r>
            <w:r w:rsidR="001A6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="Angsana New (Headings CS)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2B5B7C18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FB46B26" w14:textId="1B9CE78B" w:rsidR="001A6627" w:rsidRPr="003F1166" w:rsidRDefault="003277A3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1A6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218</w:t>
            </w:r>
            <w:r w:rsidR="001A6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="Angsana New (Headings CS)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77F871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26F5C8B" w14:textId="46713761" w:rsidR="001A6627" w:rsidRPr="003F1166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3E27D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8A8FB6" w14:textId="5284B9D2" w:rsidR="001A6627" w:rsidRPr="003F1166" w:rsidRDefault="003277A3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1A6627"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394</w:t>
            </w:r>
            <w:r w:rsidR="001A6627"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84</w:t>
            </w:r>
            <w:r w:rsidR="00E97392">
              <w:rPr>
                <w:rFonts w:asciiTheme="majorBidi" w:hAnsiTheme="majorBidi" w:cs="Angsana New (Headings CS)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AB80C96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1C7BDAB" w14:textId="1A3B0E2B" w:rsidR="001A6627" w:rsidRPr="003F1166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C42788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E2D6126" w14:textId="5D4CC135" w:rsidR="001A6627" w:rsidRPr="003F1166" w:rsidRDefault="003277A3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1A6627"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394</w:t>
            </w:r>
            <w:r w:rsidR="001A6627"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sz w:val="28"/>
                <w:szCs w:val="28"/>
              </w:rPr>
              <w:t>84</w:t>
            </w:r>
            <w:r w:rsidR="00E97392">
              <w:rPr>
                <w:rFonts w:asciiTheme="majorBidi" w:hAnsiTheme="majorBidi" w:cs="Angsana New (Headings CS)"/>
                <w:sz w:val="28"/>
                <w:szCs w:val="28"/>
              </w:rPr>
              <w:t>0</w:t>
            </w:r>
          </w:p>
        </w:tc>
      </w:tr>
      <w:tr w:rsidR="001A6627" w:rsidRPr="00731B95" w14:paraId="6646BAFC" w14:textId="77777777">
        <w:trPr>
          <w:trHeight w:val="261"/>
        </w:trPr>
        <w:tc>
          <w:tcPr>
            <w:tcW w:w="3330" w:type="dxa"/>
          </w:tcPr>
          <w:p w14:paraId="154336ED" w14:textId="77777777" w:rsidR="001A6627" w:rsidRPr="003F1166" w:rsidRDefault="001A6627" w:rsidP="001A6627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</w:tcPr>
          <w:p w14:paraId="4E9EE4C9" w14:textId="77777777" w:rsidR="001A6627" w:rsidRPr="003F1166" w:rsidRDefault="001A6627" w:rsidP="001A662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40BBBFD2" w14:textId="77F95324" w:rsidR="001A6627" w:rsidRPr="00F71D2F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D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DBABC18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7FCED8A1" w14:textId="30F378E7" w:rsidR="001A6627" w:rsidRPr="003F1166" w:rsidRDefault="003277A3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26</w:t>
            </w:r>
            <w:r w:rsidR="001A6627"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218</w:t>
            </w:r>
            <w:r w:rsidR="001A6627"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3D5998B1" w14:textId="77777777" w:rsidR="001A6627" w:rsidRPr="003F1166" w:rsidRDefault="001A6627" w:rsidP="001A662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3143900C" w14:textId="00A7D09B" w:rsidR="001A6627" w:rsidRPr="003F1166" w:rsidRDefault="003277A3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26</w:t>
            </w:r>
            <w:r w:rsidR="001A6627"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218</w:t>
            </w:r>
            <w:r w:rsidR="001A6627"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6</w:t>
            </w:r>
            <w:r w:rsidR="00E97392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07F9FCB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C60E8F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D57E67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55F243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E0471" w14:textId="77777777" w:rsidR="001A6627" w:rsidRPr="003F1166" w:rsidRDefault="001A6627" w:rsidP="001A662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4FD1315" w14:textId="77777777" w:rsidR="001A6627" w:rsidRPr="003F1166" w:rsidRDefault="001A6627" w:rsidP="001A662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D1D0A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B3EE0E6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003CF57" w14:textId="77777777" w:rsidR="00007314" w:rsidRDefault="00007314"/>
    <w:p w14:paraId="1221A2CF" w14:textId="2C4184A7" w:rsidR="00EC0458" w:rsidRDefault="00EC0458">
      <w:pPr>
        <w:spacing w:line="240" w:lineRule="auto"/>
      </w:pPr>
    </w:p>
    <w:p w14:paraId="29259BEE" w14:textId="77777777" w:rsidR="007D6448" w:rsidRPr="007D6448" w:rsidRDefault="007D6448" w:rsidP="00D413B6">
      <w:pPr>
        <w:pStyle w:val="acctfourfigures"/>
        <w:tabs>
          <w:tab w:val="clear" w:pos="765"/>
          <w:tab w:val="left" w:pos="1001"/>
        </w:tabs>
        <w:spacing w:line="240" w:lineRule="atLeast"/>
        <w:ind w:left="432" w:right="-86"/>
        <w:jc w:val="center"/>
        <w:sectPr w:rsidR="007D6448" w:rsidRPr="007D6448" w:rsidSect="00DC7AC1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834296" w:rsidRDefault="00627172" w:rsidP="00627172">
      <w:pPr>
        <w:pStyle w:val="Bo-Blankline"/>
        <w:rPr>
          <w:sz w:val="30"/>
          <w:szCs w:val="30"/>
          <w:lang w:val="en-US"/>
        </w:rPr>
      </w:pPr>
    </w:p>
    <w:p w14:paraId="6AFB06CA" w14:textId="4327EC64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3277A3">
        <w:rPr>
          <w:rFonts w:cs="Angsana New (Headings CS)"/>
          <w:b w:val="0"/>
          <w:bCs w:val="0"/>
        </w:rPr>
        <w:t>2</w:t>
      </w:r>
      <w:r w:rsidRPr="00AE0BB7">
        <w:rPr>
          <w:b w:val="0"/>
          <w:bCs w:val="0"/>
        </w:rPr>
        <w:t xml:space="preserve"> </w:t>
      </w:r>
    </w:p>
    <w:p w14:paraId="3B406161" w14:textId="77777777" w:rsidR="00C152B0" w:rsidRPr="00834296" w:rsidRDefault="00C152B0" w:rsidP="00834296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171EAE" w:rsidRPr="002274A4" w14:paraId="4B616E42" w14:textId="77777777" w:rsidTr="00132456">
        <w:trPr>
          <w:tblHeader/>
        </w:trPr>
        <w:tc>
          <w:tcPr>
            <w:tcW w:w="3690" w:type="dxa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32456" w:rsidRPr="002274A4" w14:paraId="468F183B" w14:textId="77777777" w:rsidTr="00132456">
        <w:tc>
          <w:tcPr>
            <w:tcW w:w="3690" w:type="dxa"/>
          </w:tcPr>
          <w:p w14:paraId="603495BE" w14:textId="7D904591" w:rsidR="00132456" w:rsidRPr="006C71CD" w:rsidRDefault="00132456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4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</w:tcPr>
          <w:p w14:paraId="5C61846C" w14:textId="77777777" w:rsidR="00132456" w:rsidRPr="000A4973" w:rsidRDefault="00132456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421FA61" w14:textId="3A5AEBA9" w:rsidR="00132456" w:rsidRPr="00132456" w:rsidRDefault="00132456" w:rsidP="0013245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245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171EAE" w:rsidRPr="002274A4" w14:paraId="46A64552" w14:textId="77777777" w:rsidTr="00132456">
        <w:tc>
          <w:tcPr>
            <w:tcW w:w="3690" w:type="dxa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4DD00272" w14:textId="77777777" w:rsidTr="00132456">
        <w:tc>
          <w:tcPr>
            <w:tcW w:w="3690" w:type="dxa"/>
          </w:tcPr>
          <w:p w14:paraId="58874F20" w14:textId="77777777" w:rsidR="00171EAE" w:rsidRPr="00E50529" w:rsidRDefault="00171EAE" w:rsidP="007A7AC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Pr="00834296" w:rsidRDefault="00627172" w:rsidP="00834296">
      <w:pPr>
        <w:pStyle w:val="Bo-Blankline"/>
        <w:rPr>
          <w:sz w:val="30"/>
          <w:szCs w:val="30"/>
          <w:lang w:val="en-US"/>
        </w:rPr>
      </w:pPr>
    </w:p>
    <w:p w14:paraId="723C25F0" w14:textId="77777777" w:rsidR="00395870" w:rsidRPr="00395870" w:rsidRDefault="00395870" w:rsidP="00395870">
      <w:pPr>
        <w:pStyle w:val="Caption"/>
        <w:rPr>
          <w:rFonts w:asciiTheme="majorBidi" w:hAnsiTheme="majorBidi" w:cstheme="majorBidi"/>
        </w:rPr>
      </w:pPr>
      <w:r w:rsidRPr="00395870">
        <w:rPr>
          <w:rFonts w:asciiTheme="majorBidi" w:hAnsiTheme="majorBidi"/>
          <w:cs/>
        </w:rPr>
        <w:t>ภาระผูกพันกับบุคคลหรือกิจการที่ไม่เกี่ยวข้องกัน</w:t>
      </w:r>
    </w:p>
    <w:p w14:paraId="0C0685C1" w14:textId="33CB1119" w:rsidR="00BC749C" w:rsidRPr="00834296" w:rsidRDefault="00BC749C" w:rsidP="00D21694">
      <w:pPr>
        <w:pStyle w:val="Bo-Blankline"/>
        <w:rPr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890"/>
      </w:tblGrid>
      <w:tr w:rsidR="00171EAE" w:rsidRPr="00744476" w14:paraId="42BB55B6" w14:textId="77777777" w:rsidTr="000873F4">
        <w:trPr>
          <w:tblHeader/>
        </w:trPr>
        <w:tc>
          <w:tcPr>
            <w:tcW w:w="5130" w:type="dxa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638A8745" w:rsidR="00171EAE" w:rsidRPr="00171EAE" w:rsidRDefault="006012A3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E97392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1310C" w:rsidRPr="000131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</w:rPr>
              <w:t>256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890" w:type="dxa"/>
          </w:tcPr>
          <w:p w14:paraId="738DA290" w14:textId="77777777" w:rsidR="00171EAE" w:rsidRPr="00460798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0873F4">
        <w:trPr>
          <w:tblHeader/>
        </w:trPr>
        <w:tc>
          <w:tcPr>
            <w:tcW w:w="5130" w:type="dxa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0873F4">
        <w:tc>
          <w:tcPr>
            <w:tcW w:w="5130" w:type="dxa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0B29201D" w14:textId="54BAEE72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FA715B">
        <w:tc>
          <w:tcPr>
            <w:tcW w:w="5130" w:type="dxa"/>
          </w:tcPr>
          <w:p w14:paraId="759DBB87" w14:textId="5F197EA9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  <w:r w:rsidR="00E750DC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สัญญาซื้อ</w:t>
            </w:r>
            <w:r w:rsidR="001F087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3F3032DD" w14:textId="44FB88F8" w:rsidR="00171EAE" w:rsidRPr="002B54B1" w:rsidRDefault="003277A3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571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4C6A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1571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C6A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</w:t>
            </w:r>
          </w:p>
        </w:tc>
        <w:tc>
          <w:tcPr>
            <w:tcW w:w="270" w:type="dxa"/>
          </w:tcPr>
          <w:p w14:paraId="371C15D6" w14:textId="3164DE0E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B7E8C82" w14:textId="60F724C6" w:rsidR="00171EAE" w:rsidRPr="002B54B1" w:rsidRDefault="003277A3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571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4C6A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1571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C6A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878</w:t>
            </w:r>
          </w:p>
        </w:tc>
      </w:tr>
      <w:tr w:rsidR="00171EAE" w:rsidRPr="00AE0BB7" w14:paraId="27BC12B8" w14:textId="77777777" w:rsidTr="000873F4">
        <w:tc>
          <w:tcPr>
            <w:tcW w:w="5130" w:type="dxa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0873F4">
        <w:tc>
          <w:tcPr>
            <w:tcW w:w="5130" w:type="dxa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890" w:type="dxa"/>
          </w:tcPr>
          <w:p w14:paraId="6FF56A39" w14:textId="097D3991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4DE4C142" w14:textId="3BAC2FDB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7C0D" w:rsidRPr="00B00DEA" w14:paraId="26956FFA" w14:textId="77777777" w:rsidTr="000873F4">
        <w:tc>
          <w:tcPr>
            <w:tcW w:w="5130" w:type="dxa"/>
          </w:tcPr>
          <w:p w14:paraId="5D3EEDF7" w14:textId="77777777" w:rsidR="00DA7C0D" w:rsidRPr="00A91138" w:rsidRDefault="00DA7C0D" w:rsidP="00DA7C0D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890" w:type="dxa"/>
          </w:tcPr>
          <w:p w14:paraId="523C0F85" w14:textId="47EA81EF" w:rsidR="00DA7C0D" w:rsidRPr="002B54B1" w:rsidRDefault="003277A3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652C45A5" w14:textId="7EF8CABF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6E78AD18" w14:textId="49B79323" w:rsidR="00DA7C0D" w:rsidRPr="002B54B1" w:rsidRDefault="003277A3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97392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DA7C0D" w:rsidRPr="0033434F" w14:paraId="5C05C84A" w14:textId="77777777" w:rsidTr="000873F4">
        <w:tc>
          <w:tcPr>
            <w:tcW w:w="5130" w:type="dxa"/>
          </w:tcPr>
          <w:p w14:paraId="4DF57FD8" w14:textId="77777777" w:rsidR="00DA7C0D" w:rsidRPr="005A64AC" w:rsidRDefault="00DA7C0D" w:rsidP="00DA7C0D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5E3659E2" w14:textId="6C35AEBA" w:rsidR="00DA7C0D" w:rsidRPr="002B54B1" w:rsidRDefault="003277A3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  <w:r w:rsidR="001571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</w:tcPr>
          <w:p w14:paraId="662319D4" w14:textId="77777777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6BA2B4FA" w14:textId="70F5FE7D" w:rsidR="00DA7C0D" w:rsidRPr="002B54B1" w:rsidRDefault="003277A3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  <w:r w:rsidR="001571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</w:tr>
      <w:tr w:rsidR="00DA7C0D" w:rsidRPr="005A0632" w14:paraId="1277A252" w14:textId="77777777" w:rsidTr="000873F4">
        <w:trPr>
          <w:trHeight w:val="451"/>
        </w:trPr>
        <w:tc>
          <w:tcPr>
            <w:tcW w:w="5130" w:type="dxa"/>
            <w:vAlign w:val="bottom"/>
          </w:tcPr>
          <w:p w14:paraId="64E1A742" w14:textId="77777777" w:rsidR="00DA7C0D" w:rsidRPr="005A64AC" w:rsidRDefault="00DA7C0D" w:rsidP="00DA7C0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FDA69CA" w14:textId="2FE46BF7" w:rsidR="00DA7C0D" w:rsidRPr="002B54B1" w:rsidRDefault="003277A3" w:rsidP="00DA7C0D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479</w:t>
            </w:r>
            <w:r w:rsidR="001571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391949EB" w14:textId="77777777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A35868E" w14:textId="716B6C7D" w:rsidR="00DA7C0D" w:rsidRPr="002B54B1" w:rsidRDefault="003277A3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479</w:t>
            </w:r>
            <w:r w:rsidR="001571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272</w:t>
            </w:r>
          </w:p>
        </w:tc>
      </w:tr>
    </w:tbl>
    <w:p w14:paraId="5C95C978" w14:textId="77777777" w:rsidR="007C1E02" w:rsidRPr="006F041F" w:rsidRDefault="007C1E0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i/>
          <w:iCs/>
          <w:cs/>
        </w:rPr>
        <w:br w:type="page"/>
      </w:r>
    </w:p>
    <w:p w14:paraId="190CEF11" w14:textId="46A5AAC9" w:rsidR="00485CD3" w:rsidRPr="00A518AA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518AA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p w14:paraId="3DA12B73" w14:textId="3666F6D4" w:rsidR="00485CD3" w:rsidRPr="00A518AA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518AA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A518AA">
        <w:rPr>
          <w:rFonts w:asciiTheme="majorBidi" w:hAnsiTheme="majorBidi" w:cstheme="majorBidi"/>
          <w:sz w:val="30"/>
          <w:szCs w:val="30"/>
        </w:rPr>
        <w:t xml:space="preserve">Non-Firm </w:t>
      </w:r>
      <w:r w:rsidRPr="00A518AA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3277A3">
        <w:rPr>
          <w:rFonts w:asciiTheme="majorBidi" w:hAnsiTheme="majorBidi" w:cs="Angsana New (Headings CS)"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3277A3">
        <w:rPr>
          <w:rFonts w:asciiTheme="majorBidi" w:hAnsiTheme="majorBidi" w:cs="Angsana New (Headings CS)"/>
          <w:bCs/>
          <w:spacing w:val="2"/>
          <w:sz w:val="30"/>
          <w:szCs w:val="30"/>
        </w:rPr>
        <w:t>3</w:t>
      </w:r>
      <w:r w:rsidR="00E97392">
        <w:rPr>
          <w:rFonts w:asciiTheme="majorBidi" w:hAnsiTheme="majorBidi" w:cs="Angsana New (Headings CS)"/>
          <w:bCs/>
          <w:spacing w:val="2"/>
          <w:sz w:val="30"/>
          <w:szCs w:val="30"/>
        </w:rPr>
        <w:t>0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3277A3">
        <w:rPr>
          <w:rFonts w:asciiTheme="majorBidi" w:hAnsiTheme="majorBidi" w:cs="Angsana New (Headings CS)"/>
          <w:bCs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Cs/>
          <w:sz w:val="30"/>
          <w:szCs w:val="30"/>
        </w:rPr>
        <w:t>(Adder)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3277A3">
        <w:rPr>
          <w:rFonts w:asciiTheme="majorBidi" w:hAnsiTheme="majorBidi" w:cs="Angsana New (Headings CS)"/>
          <w:bCs/>
          <w:sz w:val="30"/>
          <w:szCs w:val="30"/>
        </w:rPr>
        <w:t>7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3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2740A" w:rsidRPr="00435338" w14:paraId="7A4F6CEF" w14:textId="77777777" w:rsidTr="002274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635F5CCA" w:rsidR="0022740A" w:rsidRPr="00435338" w:rsidRDefault="0022740A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="Angsana New (Headings CS)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3277A3">
              <w:rPr>
                <w:rFonts w:asciiTheme="majorBidi" w:hAnsiTheme="majorBidi" w:cs="Angsana New (Headings CS)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8C4B079" w:rsidR="0022740A" w:rsidRPr="004259F7" w:rsidRDefault="003277A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18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4D01EB" w14:textId="6E1711D7" w:rsidR="0022740A" w:rsidRPr="00435338" w:rsidRDefault="003277A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16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>
              <w:rPr>
                <w:rFonts w:asciiTheme="majorBidi" w:hAnsiTheme="majorBidi" w:cs="Angsana New (Headings CS)"/>
                <w:b w:val="0"/>
                <w:bCs w:val="0"/>
              </w:rPr>
              <w:t>2558</w:t>
            </w:r>
          </w:p>
        </w:tc>
      </w:tr>
      <w:tr w:rsidR="0022740A" w:rsidRPr="00435338" w14:paraId="5FDD1F66" w14:textId="77777777" w:rsidTr="002274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3017D" w14:textId="747D74D6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3277A3">
              <w:rPr>
                <w:rFonts w:asciiTheme="majorBidi" w:hAnsiTheme="majorBidi" w:cs="Angsana New (Headings CS)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CEB34" w14:textId="77777777" w:rsidR="0022740A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</w:tcPr>
          <w:p w14:paraId="6E481F13" w14:textId="77777777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2740A" w:rsidRPr="00435338" w14:paraId="1F00BE76" w14:textId="77777777" w:rsidTr="002274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5060" w14:textId="577C79A6" w:rsidR="0022740A" w:rsidRPr="00435338" w:rsidRDefault="0022740A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3277A3">
              <w:rPr>
                <w:rFonts w:asciiTheme="majorBidi" w:hAnsiTheme="majorBidi" w:cs="Angsana New (Headings CS)"/>
              </w:rPr>
              <w:t>2568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</w:rPr>
              <w:t>2572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504F" w14:textId="77777777" w:rsidR="0022740A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E5D3F2" w14:textId="77777777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683D93" w:rsidRPr="00435338" w14:paraId="19F8722F" w14:textId="77777777" w:rsidTr="00663F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10A83DE" w14:textId="5B6A0CCC" w:rsidR="00683D93" w:rsidRPr="00435338" w:rsidRDefault="00683D93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3277A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3277A3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277A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3277A3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1A022" w14:textId="4495818B" w:rsidR="00683D93" w:rsidRPr="004259F7" w:rsidRDefault="003277A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55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1912F0" w14:textId="711671B8" w:rsidR="00683D93" w:rsidRPr="00435338" w:rsidRDefault="003277A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6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>
              <w:rPr>
                <w:rFonts w:asciiTheme="majorBidi" w:hAnsiTheme="majorBidi" w:cs="Angsana New (Headings CS)"/>
                <w:b w:val="0"/>
                <w:bCs w:val="0"/>
              </w:rPr>
              <w:t>2558</w:t>
            </w:r>
          </w:p>
        </w:tc>
      </w:tr>
      <w:tr w:rsidR="00683D93" w:rsidRPr="00435338" w14:paraId="4D40252C" w14:textId="77777777" w:rsidTr="00EB3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6B412540" w14:textId="28312EFA" w:rsidR="00683D93" w:rsidRPr="004259F7" w:rsidRDefault="00683D93" w:rsidP="00683D9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3277A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="003277A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3277A3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277A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3277A3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F0096" w14:textId="77777777" w:rsidR="00683D93" w:rsidRDefault="00683D9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</w:tcPr>
          <w:p w14:paraId="3506498B" w14:textId="77777777" w:rsidR="00683D93" w:rsidRPr="004259F7" w:rsidRDefault="00683D9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683D93" w:rsidRPr="00435338" w14:paraId="04151EDE" w14:textId="77777777" w:rsidTr="00EB33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3CDDFF8B" w14:textId="1E79B146" w:rsidR="00683D93" w:rsidRPr="00435338" w:rsidRDefault="00683D93" w:rsidP="00683D9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3277A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="003277A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3277A3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277A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3277A3">
              <w:rPr>
                <w:rFonts w:asciiTheme="majorBidi" w:hAnsiTheme="majorBidi" w:cstheme="majorBidi"/>
              </w:rPr>
              <w:t>2573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4FC4" w14:textId="77777777" w:rsidR="00683D93" w:rsidRDefault="00683D9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67DD304" w14:textId="77777777" w:rsidR="00683D93" w:rsidRPr="004259F7" w:rsidRDefault="00683D9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683D93" w:rsidRPr="00435338" w14:paraId="4766D13E" w14:textId="77777777" w:rsidTr="00EB3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EF45C" w14:textId="5B49D1E3" w:rsidR="00683D93" w:rsidRPr="00435338" w:rsidRDefault="00683D93" w:rsidP="00683D9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3277A3">
              <w:rPr>
                <w:rFonts w:asciiTheme="majorBidi" w:hAnsiTheme="majorBidi" w:cs="Angsana New (Headings CS)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="Angsana New (Headings CS)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3277A3">
              <w:rPr>
                <w:rFonts w:asciiTheme="majorBidi" w:hAnsiTheme="majorBidi" w:cs="Angsana New (Headings CS)"/>
              </w:rPr>
              <w:t>256</w:t>
            </w:r>
            <w:r w:rsidR="00E97392">
              <w:rPr>
                <w:rFonts w:asciiTheme="majorBidi" w:hAnsiTheme="majorBidi" w:cs="Angsana New (Headings CS)"/>
              </w:rPr>
              <w:t>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277A3">
              <w:rPr>
                <w:rFonts w:asciiTheme="majorBidi" w:hAnsiTheme="majorBidi" w:cs="Angsana New (Headings CS)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2C0F" w14:textId="0FCD4D8A" w:rsidR="00683D93" w:rsidRPr="004259F7" w:rsidRDefault="003277A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9</w:t>
            </w:r>
            <w:r w:rsidR="00E97392">
              <w:rPr>
                <w:rFonts w:asciiTheme="majorBidi" w:hAnsiTheme="majorBidi" w:cs="Angsana New (Headings CS)"/>
                <w:b w:val="0"/>
                <w:bCs w:val="0"/>
              </w:rPr>
              <w:t>0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1435F4" w14:textId="42DB26ED" w:rsidR="00683D93" w:rsidRPr="00435338" w:rsidRDefault="003277A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5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>
              <w:rPr>
                <w:rFonts w:asciiTheme="majorBidi" w:hAnsiTheme="majorBidi" w:cs="Angsana New (Headings CS)"/>
                <w:b w:val="0"/>
                <w:bCs w:val="0"/>
              </w:rPr>
              <w:t>2561</w:t>
            </w:r>
          </w:p>
        </w:tc>
      </w:tr>
      <w:tr w:rsidR="00683D93" w:rsidRPr="00435338" w14:paraId="09A56933" w14:textId="77777777" w:rsidTr="00EB33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3FB3D00" w14:textId="1F4AED7D" w:rsidR="00683D93" w:rsidRPr="00435338" w:rsidRDefault="00683D93" w:rsidP="00683D9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สัญญาฉบับที่ </w:t>
            </w:r>
            <w:r w:rsidR="003277A3">
              <w:rPr>
                <w:rFonts w:asciiTheme="majorBidi" w:hAnsiTheme="majorBidi" w:cs="Angsana New (Headings CS)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="003277A3">
              <w:rPr>
                <w:rFonts w:asciiTheme="majorBidi" w:hAnsiTheme="majorBidi" w:cs="Angsana New (Headings CS)"/>
              </w:rPr>
              <w:t>2566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277A3">
              <w:rPr>
                <w:rFonts w:asciiTheme="majorBidi" w:hAnsiTheme="majorBidi" w:cs="Angsana New (Headings CS)"/>
              </w:rPr>
              <w:t>2571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038" w14:textId="77777777" w:rsidR="00683D93" w:rsidRPr="006145CD" w:rsidRDefault="00683D9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129BF87" w14:textId="77777777" w:rsidR="00683D93" w:rsidRPr="006145CD" w:rsidRDefault="00683D9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</w:tbl>
    <w:p w14:paraId="6FF9727C" w14:textId="30BD2637" w:rsidR="00171EAE" w:rsidRPr="00A518AA" w:rsidRDefault="00171EAE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bookmarkEnd w:id="3"/>
    <w:p w14:paraId="443BBCAD" w14:textId="1AE6CCEA" w:rsidR="00654AEC" w:rsidRPr="00A518AA" w:rsidRDefault="00433C05" w:rsidP="00A518AA">
      <w:pPr>
        <w:pStyle w:val="Caption"/>
      </w:pPr>
      <w:r w:rsidRPr="00A518AA">
        <w:rPr>
          <w:rFonts w:hint="cs"/>
          <w:cs/>
        </w:rPr>
        <w:t>คดีฟ้องร้อง</w:t>
      </w:r>
    </w:p>
    <w:p w14:paraId="4A6E3508" w14:textId="5CD31CA0" w:rsidR="00433C05" w:rsidRPr="00A518AA" w:rsidRDefault="00433C05" w:rsidP="00A518AA">
      <w:pPr>
        <w:pStyle w:val="Bo-Blankline"/>
        <w:rPr>
          <w:sz w:val="30"/>
          <w:szCs w:val="30"/>
          <w:lang w:val="en-US"/>
        </w:rPr>
      </w:pPr>
    </w:p>
    <w:p w14:paraId="2C6C7852" w14:textId="7FDE415B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เมื่อวันที่ </w:t>
      </w:r>
      <w:r w:rsidR="003277A3">
        <w:rPr>
          <w:rFonts w:asciiTheme="majorBidi" w:hAnsiTheme="majorBidi" w:cs="Angsana New (Headings CS)"/>
          <w:lang w:val="en-US"/>
        </w:rPr>
        <w:t>16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="003277A3">
        <w:rPr>
          <w:rFonts w:asciiTheme="majorBidi" w:hAnsiTheme="majorBidi" w:cs="Angsana New (Headings CS)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เอกชนรวม </w:t>
      </w:r>
      <w:r w:rsidR="003277A3">
        <w:rPr>
          <w:rFonts w:asciiTheme="majorBidi" w:hAnsiTheme="majorBidi" w:cs="Angsana New (Headings CS)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="003277A3">
        <w:rPr>
          <w:rFonts w:asciiTheme="majorBidi" w:hAnsiTheme="majorBidi" w:cs="Angsana New (Headings CS)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="003277A3">
        <w:rPr>
          <w:rFonts w:asciiTheme="majorBidi" w:hAnsiTheme="majorBidi" w:cs="Angsana New (Headings CS)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A518AA">
        <w:rPr>
          <w:rFonts w:asciiTheme="majorBidi" w:hAnsiTheme="majorBidi" w:cstheme="majorBidi"/>
        </w:rPr>
        <w:t xml:space="preserve">EHIA) </w:t>
      </w:r>
      <w:r w:rsidRPr="00A518AA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="003277A3">
        <w:rPr>
          <w:rFonts w:asciiTheme="majorBidi" w:hAnsiTheme="majorBidi" w:cs="Angsana New (Headings CS)"/>
          <w:lang w:val="en-US"/>
        </w:rPr>
        <w:t>15</w:t>
      </w:r>
      <w:r w:rsidR="00E97392">
        <w:rPr>
          <w:rFonts w:asciiTheme="majorBidi" w:hAnsiTheme="majorBidi" w:cs="Angsana New (Headings CS)"/>
          <w:lang w:val="en-US"/>
        </w:rPr>
        <w:t>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="003277A3">
        <w:rPr>
          <w:rFonts w:asciiTheme="majorBidi" w:hAnsiTheme="majorBidi" w:cs="Angsana New (Headings CS)"/>
          <w:lang w:val="en-US"/>
        </w:rPr>
        <w:t>15</w:t>
      </w:r>
      <w:r w:rsidR="00E97392">
        <w:rPr>
          <w:rFonts w:asciiTheme="majorBidi" w:hAnsiTheme="majorBidi" w:cs="Angsana New (Headings CS)"/>
          <w:lang w:val="en-US"/>
        </w:rPr>
        <w:t>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A518AA" w:rsidRDefault="002B0B05" w:rsidP="00A518AA">
      <w:pPr>
        <w:pStyle w:val="Bo-Blankline"/>
        <w:rPr>
          <w:sz w:val="30"/>
          <w:szCs w:val="30"/>
        </w:rPr>
      </w:pPr>
    </w:p>
    <w:p w14:paraId="00B87037" w14:textId="77777777" w:rsidR="00CC0305" w:rsidRDefault="00CC030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35A3F3" w14:textId="2AB7EF83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="003277A3">
        <w:rPr>
          <w:rFonts w:asciiTheme="majorBidi" w:hAnsiTheme="majorBidi" w:cs="Angsana New (Headings CS)"/>
          <w:lang w:val="en-US"/>
        </w:rPr>
        <w:t>25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="003277A3">
        <w:rPr>
          <w:rFonts w:asciiTheme="majorBidi" w:hAnsiTheme="majorBidi" w:cs="Angsana New (Headings CS)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3277A3">
        <w:rPr>
          <w:rFonts w:asciiTheme="majorBidi" w:hAnsiTheme="majorBidi" w:cs="Angsana New (Headings CS)"/>
          <w:lang w:val="en-US"/>
        </w:rPr>
        <w:t>28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มกราคม </w:t>
      </w:r>
      <w:r w:rsidR="003277A3">
        <w:rPr>
          <w:rFonts w:asciiTheme="majorBidi" w:hAnsiTheme="majorBidi" w:cs="Angsana New (Headings CS)"/>
          <w:lang w:val="en-US"/>
        </w:rPr>
        <w:t>2563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605EC401" w14:textId="77777777" w:rsidR="00CC0305" w:rsidRPr="00251EF8" w:rsidRDefault="00CC0305" w:rsidP="00251EF8">
      <w:pPr>
        <w:pStyle w:val="Bo-Blankline"/>
        <w:rPr>
          <w:sz w:val="30"/>
          <w:szCs w:val="30"/>
        </w:rPr>
      </w:pPr>
    </w:p>
    <w:p w14:paraId="5CD96733" w14:textId="7F91B56C" w:rsidR="002B0B05" w:rsidRPr="00100B0C" w:rsidRDefault="002B0B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="003277A3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31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="003277A3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2563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3277A3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1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="003277A3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2563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251EF8" w:rsidRDefault="002B0B05" w:rsidP="00251EF8">
      <w:pPr>
        <w:pStyle w:val="Bo-Blankline"/>
        <w:rPr>
          <w:sz w:val="30"/>
          <w:szCs w:val="30"/>
        </w:rPr>
      </w:pPr>
    </w:p>
    <w:p w14:paraId="3EDD9739" w14:textId="54A91DE3" w:rsidR="002B0B05" w:rsidRPr="00A518AA" w:rsidRDefault="002B0B05" w:rsidP="00B34EAE">
      <w:pPr>
        <w:pStyle w:val="Bo-Blankline"/>
        <w:tabs>
          <w:tab w:val="left" w:pos="540"/>
        </w:tabs>
        <w:rPr>
          <w:sz w:val="30"/>
          <w:szCs w:val="30"/>
          <w:cs/>
          <w:lang w:val="en-US"/>
        </w:rPr>
      </w:pPr>
      <w:r w:rsidRPr="00A518AA">
        <w:rPr>
          <w:rFonts w:hint="cs"/>
          <w:sz w:val="30"/>
          <w:szCs w:val="30"/>
          <w:cs/>
        </w:rPr>
        <w:t xml:space="preserve">เมื่อวันที่ </w:t>
      </w:r>
      <w:r w:rsidR="003277A3">
        <w:rPr>
          <w:rFonts w:cs="Angsana New (Headings CS)"/>
          <w:sz w:val="30"/>
          <w:szCs w:val="30"/>
          <w:lang w:val="en-US"/>
        </w:rPr>
        <w:t>7</w:t>
      </w:r>
      <w:r w:rsidRPr="00A518AA">
        <w:rPr>
          <w:sz w:val="30"/>
          <w:szCs w:val="30"/>
          <w:lang w:val="en-US"/>
        </w:rPr>
        <w:t xml:space="preserve"> </w:t>
      </w:r>
      <w:r w:rsidRPr="00A518AA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3277A3">
        <w:rPr>
          <w:rFonts w:cs="Angsana New (Headings CS)"/>
          <w:sz w:val="30"/>
          <w:szCs w:val="30"/>
          <w:lang w:val="en-US"/>
        </w:rPr>
        <w:t>2563</w:t>
      </w:r>
      <w:r w:rsidRPr="00A518AA">
        <w:rPr>
          <w:sz w:val="30"/>
          <w:szCs w:val="30"/>
          <w:lang w:val="en-US"/>
        </w:rPr>
        <w:t xml:space="preserve"> </w:t>
      </w:r>
      <w:r w:rsidRPr="00A518AA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3277A3">
        <w:rPr>
          <w:rFonts w:cs="Angsana New (Headings CS)"/>
          <w:sz w:val="30"/>
          <w:szCs w:val="30"/>
          <w:lang w:val="en-US"/>
        </w:rPr>
        <w:t>5</w:t>
      </w:r>
      <w:r w:rsidRPr="00A518AA">
        <w:rPr>
          <w:sz w:val="30"/>
          <w:szCs w:val="30"/>
          <w:lang w:val="en-US"/>
        </w:rPr>
        <w:t xml:space="preserve"> </w:t>
      </w:r>
      <w:r w:rsidRPr="00A518AA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3277A3">
        <w:rPr>
          <w:rFonts w:cs="Angsana New (Headings CS)"/>
          <w:sz w:val="30"/>
          <w:szCs w:val="30"/>
          <w:lang w:val="en-US"/>
        </w:rPr>
        <w:t>12</w:t>
      </w:r>
      <w:r w:rsidR="00E92F93" w:rsidRPr="00A518AA">
        <w:rPr>
          <w:sz w:val="30"/>
          <w:szCs w:val="30"/>
          <w:lang w:val="en-US"/>
        </w:rPr>
        <w:t xml:space="preserve"> </w:t>
      </w:r>
      <w:r w:rsidR="00B857FF">
        <w:rPr>
          <w:rFonts w:hint="cs"/>
          <w:sz w:val="30"/>
          <w:szCs w:val="30"/>
          <w:cs/>
          <w:lang w:val="en-US"/>
        </w:rPr>
        <w:t>มีนาคม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 </w:t>
      </w:r>
      <w:r w:rsidR="003277A3">
        <w:rPr>
          <w:rFonts w:cs="Angsana New (Headings CS)"/>
          <w:sz w:val="30"/>
          <w:szCs w:val="30"/>
          <w:lang w:val="en-US"/>
        </w:rPr>
        <w:t>2564</w:t>
      </w:r>
    </w:p>
    <w:p w14:paraId="55FF416B" w14:textId="77777777" w:rsidR="002B0B05" w:rsidRPr="00251EF8" w:rsidRDefault="002B0B05" w:rsidP="00251EF8">
      <w:pPr>
        <w:pStyle w:val="Bo-Blankline"/>
        <w:rPr>
          <w:sz w:val="30"/>
          <w:szCs w:val="30"/>
        </w:rPr>
      </w:pPr>
    </w:p>
    <w:p w14:paraId="7061E877" w14:textId="2DFA0610" w:rsidR="001F22C6" w:rsidRPr="00885B68" w:rsidRDefault="00220DBF" w:rsidP="002C2551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 w:rsidR="003277A3">
        <w:rPr>
          <w:rFonts w:cs="Angsana New (Headings CS)"/>
          <w:sz w:val="30"/>
          <w:szCs w:val="30"/>
          <w:lang w:val="en-US"/>
        </w:rPr>
        <w:t>29</w:t>
      </w:r>
      <w:r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 xml:space="preserve">สิงหาคม </w:t>
      </w:r>
      <w:r w:rsidR="003277A3">
        <w:rPr>
          <w:rFonts w:cs="Angsana New (Headings CS)"/>
          <w:sz w:val="30"/>
          <w:szCs w:val="30"/>
          <w:lang w:val="en-US"/>
        </w:rPr>
        <w:t>2567</w:t>
      </w:r>
      <w:r>
        <w:rPr>
          <w:sz w:val="30"/>
          <w:szCs w:val="30"/>
          <w:lang w:val="en-US"/>
        </w:rPr>
        <w:t xml:space="preserve"> </w:t>
      </w:r>
      <w:r w:rsidR="001F22C6" w:rsidRPr="00885B68">
        <w:rPr>
          <w:sz w:val="30"/>
          <w:szCs w:val="30"/>
          <w:cs/>
        </w:rPr>
        <w:t xml:space="preserve">ตุลาการผู้แถลงคดีแถลงว่า มติของผู้ถูกฟ้องคดีที่ </w:t>
      </w:r>
      <w:r w:rsidR="003277A3">
        <w:rPr>
          <w:rFonts w:cs="Angsana New (Headings CS)"/>
          <w:sz w:val="30"/>
          <w:szCs w:val="30"/>
          <w:lang w:val="en-US"/>
        </w:rPr>
        <w:t>2</w:t>
      </w:r>
      <w:r w:rsidR="001F22C6" w:rsidRPr="00885B68">
        <w:rPr>
          <w:sz w:val="30"/>
          <w:szCs w:val="30"/>
          <w:cs/>
        </w:rPr>
        <w:t xml:space="preserve"> ในการประชุมครั้งที่ </w:t>
      </w:r>
      <w:r w:rsidR="003277A3">
        <w:rPr>
          <w:rFonts w:cs="Angsana New (Headings CS)"/>
          <w:sz w:val="30"/>
          <w:szCs w:val="30"/>
        </w:rPr>
        <w:t>43</w:t>
      </w:r>
      <w:r>
        <w:rPr>
          <w:sz w:val="30"/>
          <w:szCs w:val="30"/>
        </w:rPr>
        <w:t>/</w:t>
      </w:r>
      <w:r w:rsidR="003277A3">
        <w:rPr>
          <w:rFonts w:cs="Angsana New (Headings CS)"/>
          <w:sz w:val="30"/>
          <w:szCs w:val="30"/>
        </w:rPr>
        <w:t>256</w:t>
      </w:r>
      <w:r w:rsidR="00E97392">
        <w:rPr>
          <w:rFonts w:cs="Angsana New (Headings CS)"/>
          <w:sz w:val="30"/>
          <w:szCs w:val="30"/>
        </w:rPr>
        <w:t>0</w:t>
      </w:r>
      <w:r w:rsidR="001F22C6" w:rsidRPr="00885B68">
        <w:rPr>
          <w:sz w:val="30"/>
          <w:szCs w:val="30"/>
          <w:cs/>
        </w:rPr>
        <w:t xml:space="preserve"> เมื่อวันที่ </w:t>
      </w:r>
      <w:r w:rsidR="003277A3">
        <w:rPr>
          <w:rFonts w:cs="Angsana New (Headings CS)"/>
          <w:sz w:val="30"/>
          <w:szCs w:val="30"/>
          <w:lang w:val="en-US"/>
        </w:rPr>
        <w:t>28</w:t>
      </w:r>
      <w:r w:rsidR="001F22C6" w:rsidRPr="00885B68">
        <w:rPr>
          <w:sz w:val="30"/>
          <w:szCs w:val="30"/>
          <w:cs/>
        </w:rPr>
        <w:t xml:space="preserve"> </w:t>
      </w:r>
      <w:r w:rsidR="00073568">
        <w:rPr>
          <w:rFonts w:hint="cs"/>
          <w:sz w:val="30"/>
          <w:szCs w:val="30"/>
          <w:cs/>
        </w:rPr>
        <w:t>กันยายน</w:t>
      </w:r>
      <w:r w:rsidR="001F22C6" w:rsidRPr="00885B68">
        <w:rPr>
          <w:sz w:val="30"/>
          <w:szCs w:val="30"/>
          <w:cs/>
        </w:rPr>
        <w:t xml:space="preserve"> </w:t>
      </w:r>
      <w:r w:rsidR="003277A3">
        <w:rPr>
          <w:rFonts w:cs="Angsana New (Headings CS)"/>
          <w:sz w:val="30"/>
          <w:szCs w:val="30"/>
        </w:rPr>
        <w:t>256</w:t>
      </w:r>
      <w:r w:rsidR="00E97392">
        <w:rPr>
          <w:rFonts w:cs="Angsana New (Headings CS)"/>
          <w:sz w:val="30"/>
          <w:szCs w:val="30"/>
        </w:rPr>
        <w:t>0</w:t>
      </w:r>
      <w:r w:rsidR="001F22C6" w:rsidRPr="00885B68">
        <w:rPr>
          <w:sz w:val="30"/>
          <w:szCs w:val="30"/>
          <w:cs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="003277A3">
        <w:rPr>
          <w:rFonts w:cs="Angsana New (Headings CS)"/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เป็นมติที่ชอบด้วยกฎหมายที่เกี่ยวข้อง และมติของผู้ถูกฟ้องคดีที่ </w:t>
      </w:r>
      <w:r w:rsidR="003277A3">
        <w:rPr>
          <w:rFonts w:cs="Angsana New (Headings CS)"/>
          <w:sz w:val="30"/>
          <w:szCs w:val="30"/>
          <w:lang w:val="en-US"/>
        </w:rPr>
        <w:t>1</w:t>
      </w:r>
      <w:r w:rsidR="001F22C6" w:rsidRPr="00885B68">
        <w:rPr>
          <w:sz w:val="30"/>
          <w:szCs w:val="30"/>
          <w:cs/>
        </w:rPr>
        <w:t xml:space="preserve"> ในการประชุมครั้งที่ </w:t>
      </w:r>
      <w:r w:rsidR="003277A3">
        <w:rPr>
          <w:rFonts w:cs="Angsana New (Headings CS)"/>
          <w:sz w:val="30"/>
          <w:szCs w:val="30"/>
        </w:rPr>
        <w:t>54</w:t>
      </w:r>
      <w:r w:rsidR="00073568">
        <w:rPr>
          <w:sz w:val="30"/>
          <w:szCs w:val="30"/>
        </w:rPr>
        <w:t>/</w:t>
      </w:r>
      <w:r w:rsidR="003277A3">
        <w:rPr>
          <w:rFonts w:cs="Angsana New (Headings CS)"/>
          <w:sz w:val="30"/>
          <w:szCs w:val="30"/>
        </w:rPr>
        <w:t>2561</w:t>
      </w:r>
      <w:r w:rsidR="001F22C6" w:rsidRPr="00885B68">
        <w:rPr>
          <w:sz w:val="30"/>
          <w:szCs w:val="30"/>
          <w:cs/>
        </w:rPr>
        <w:t xml:space="preserve"> เมื่อวันที่ </w:t>
      </w:r>
      <w:r w:rsidR="003277A3">
        <w:rPr>
          <w:rFonts w:cs="Angsana New (Headings CS)"/>
          <w:sz w:val="30"/>
          <w:szCs w:val="30"/>
        </w:rPr>
        <w:t>7</w:t>
      </w:r>
      <w:r w:rsidR="001F22C6" w:rsidRPr="00885B68">
        <w:rPr>
          <w:sz w:val="30"/>
          <w:szCs w:val="30"/>
          <w:cs/>
        </w:rPr>
        <w:t xml:space="preserve"> ธันวาคม </w:t>
      </w:r>
      <w:r w:rsidR="003277A3">
        <w:rPr>
          <w:rFonts w:cs="Angsana New (Headings CS)"/>
          <w:sz w:val="30"/>
          <w:szCs w:val="30"/>
        </w:rPr>
        <w:t>2561</w:t>
      </w:r>
      <w:r w:rsidR="001F22C6" w:rsidRPr="00885B68">
        <w:rPr>
          <w:sz w:val="30"/>
          <w:szCs w:val="30"/>
          <w:cs/>
        </w:rPr>
        <w:t xml:space="preserve"> ที่ให้ความเห็นชอบออกใบอนุญาตผลิตไฟฟ้า ใบอนุญาตระบบจำหน่ายไฟฟ้า</w:t>
      </w:r>
      <w:r w:rsidR="002C2551">
        <w:rPr>
          <w:rFonts w:hint="cs"/>
          <w:sz w:val="30"/>
          <w:szCs w:val="30"/>
          <w:cs/>
        </w:rPr>
        <w:t xml:space="preserve"> </w:t>
      </w:r>
      <w:r w:rsidR="001F22C6" w:rsidRPr="00885B68">
        <w:rPr>
          <w:sz w:val="30"/>
          <w:szCs w:val="30"/>
          <w:cs/>
        </w:rPr>
        <w:t>ใบอนุญาตจำหน่ายไฟฟ้า</w:t>
      </w:r>
      <w:r w:rsidR="002C2551">
        <w:rPr>
          <w:rFonts w:hint="cs"/>
          <w:sz w:val="30"/>
          <w:szCs w:val="30"/>
          <w:cs/>
        </w:rPr>
        <w:t xml:space="preserve"> </w:t>
      </w:r>
      <w:r w:rsidR="001F22C6" w:rsidRPr="00885B68">
        <w:rPr>
          <w:sz w:val="30"/>
          <w:szCs w:val="30"/>
          <w:cs/>
        </w:rPr>
        <w:t xml:space="preserve">ใบอนุญาตประกอบกิจการโรงงาน และใบอนุญาตผลิตพลังงานควบคุมให้แก่ผู้ถูกฟ้องคดีที่ </w:t>
      </w:r>
      <w:r w:rsidR="003277A3">
        <w:rPr>
          <w:rFonts w:cs="Angsana New (Headings CS)"/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ชอบด้วยกฎหมาย และผู้ถูกฟ้องคดีที่ </w:t>
      </w:r>
      <w:r w:rsidR="003277A3">
        <w:rPr>
          <w:rFonts w:cs="Angsana New (Headings CS)"/>
          <w:sz w:val="30"/>
          <w:szCs w:val="30"/>
        </w:rPr>
        <w:t>1</w:t>
      </w:r>
      <w:r w:rsidR="001F22C6" w:rsidRPr="00885B68">
        <w:rPr>
          <w:sz w:val="30"/>
          <w:szCs w:val="30"/>
          <w:cs/>
        </w:rPr>
        <w:t xml:space="preserve"> ผู้ถูกฟ้องคดีที่ </w:t>
      </w:r>
      <w:r w:rsidR="003277A3">
        <w:rPr>
          <w:rFonts w:cs="Angsana New (Headings CS)"/>
          <w:sz w:val="30"/>
          <w:szCs w:val="30"/>
        </w:rPr>
        <w:t>3</w:t>
      </w:r>
      <w:r w:rsidR="001F22C6" w:rsidRPr="00885B68">
        <w:rPr>
          <w:sz w:val="30"/>
          <w:szCs w:val="30"/>
          <w:cs/>
        </w:rPr>
        <w:t xml:space="preserve"> ผู้ถูกฟ้องคดีที่ </w:t>
      </w:r>
      <w:r w:rsidR="003277A3">
        <w:rPr>
          <w:rFonts w:cs="Angsana New (Headings CS)"/>
          <w:sz w:val="30"/>
          <w:szCs w:val="30"/>
        </w:rPr>
        <w:t>4</w:t>
      </w:r>
      <w:r w:rsidR="001F22C6" w:rsidRPr="00885B68">
        <w:rPr>
          <w:sz w:val="30"/>
          <w:szCs w:val="30"/>
          <w:cs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="003277A3">
        <w:rPr>
          <w:rFonts w:cs="Angsana New (Headings CS)"/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เห็นควรพิพากษายกฟ้องคดีนี้</w:t>
      </w:r>
    </w:p>
    <w:p w14:paraId="6891E9BF" w14:textId="03A10777" w:rsidR="001F22C6" w:rsidRPr="00885B68" w:rsidRDefault="001F22C6" w:rsidP="00251EF8">
      <w:pPr>
        <w:pStyle w:val="Bo-Blankline"/>
        <w:rPr>
          <w:sz w:val="30"/>
          <w:szCs w:val="30"/>
        </w:rPr>
      </w:pPr>
    </w:p>
    <w:p w14:paraId="7720193C" w14:textId="554EAA34" w:rsidR="001F22C6" w:rsidRPr="00885B68" w:rsidRDefault="001F22C6" w:rsidP="001D6BC9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 w:rsidR="003277A3">
        <w:rPr>
          <w:rFonts w:cs="Angsana New (Headings CS)"/>
          <w:sz w:val="30"/>
          <w:szCs w:val="30"/>
        </w:rPr>
        <w:t>19</w:t>
      </w:r>
      <w:r w:rsidRPr="00885B68">
        <w:rPr>
          <w:sz w:val="30"/>
          <w:szCs w:val="30"/>
          <w:cs/>
        </w:rPr>
        <w:t xml:space="preserve"> กันยายน </w:t>
      </w:r>
      <w:r w:rsidR="003277A3">
        <w:rPr>
          <w:rFonts w:cs="Angsana New (Headings CS)"/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="003277A3">
        <w:rPr>
          <w:rFonts w:cs="Angsana New (Headings CS)"/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 w:rsidR="003277A3">
        <w:rPr>
          <w:rFonts w:cs="Angsana New (Headings CS)"/>
          <w:sz w:val="30"/>
          <w:szCs w:val="30"/>
        </w:rPr>
        <w:t>2567</w:t>
      </w:r>
    </w:p>
    <w:p w14:paraId="51A7C412" w14:textId="77777777" w:rsidR="001F22C6" w:rsidRPr="00251EF8" w:rsidRDefault="001F22C6" w:rsidP="00251EF8">
      <w:pPr>
        <w:pStyle w:val="Bo-Blankline"/>
        <w:rPr>
          <w:sz w:val="30"/>
          <w:szCs w:val="30"/>
        </w:rPr>
      </w:pPr>
    </w:p>
    <w:p w14:paraId="25750451" w14:textId="5BDD9BD0" w:rsidR="001F22C6" w:rsidRPr="00283DE7" w:rsidRDefault="001F22C6" w:rsidP="001D6BC9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 w:rsidR="003277A3">
        <w:rPr>
          <w:rFonts w:cs="Angsana New (Headings CS)"/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 w:rsidR="003277A3">
        <w:rPr>
          <w:rFonts w:cs="Angsana New (Headings CS)"/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ศาลปกครองกลางอ่านผลแห่งคำพิพากษาโดยมีคำพิพากษายกฟ้อง ซึ่งผู้ฟ้องคดีทั้ง </w:t>
      </w:r>
      <w:r w:rsidR="0048583A">
        <w:rPr>
          <w:rFonts w:hint="cs"/>
          <w:sz w:val="30"/>
          <w:szCs w:val="30"/>
          <w:cs/>
        </w:rPr>
        <w:t xml:space="preserve">     </w:t>
      </w:r>
      <w:r w:rsidR="003277A3">
        <w:rPr>
          <w:rFonts w:cs="Angsana New (Headings CS)"/>
          <w:sz w:val="30"/>
          <w:szCs w:val="30"/>
        </w:rPr>
        <w:t>222</w:t>
      </w:r>
      <w:r w:rsidRPr="00885B68">
        <w:rPr>
          <w:sz w:val="30"/>
          <w:szCs w:val="30"/>
          <w:cs/>
        </w:rPr>
        <w:t xml:space="preserve"> คน มี</w:t>
      </w:r>
      <w:r w:rsidRPr="00283DE7">
        <w:rPr>
          <w:sz w:val="30"/>
          <w:szCs w:val="30"/>
          <w:cs/>
        </w:rPr>
        <w:t xml:space="preserve">สิทธิอุทธรณ์ผลแห่งคำพิพากษาศาลปกครองกลางต่อศาลปกครองสูงสุดได้ภายในกำหนด </w:t>
      </w:r>
      <w:r w:rsidR="003277A3">
        <w:rPr>
          <w:rFonts w:cs="Angsana New (Headings CS)"/>
          <w:sz w:val="30"/>
          <w:szCs w:val="30"/>
        </w:rPr>
        <w:t>3</w:t>
      </w:r>
      <w:r w:rsidR="00E97392">
        <w:rPr>
          <w:rFonts w:cs="Angsana New (Headings CS)"/>
          <w:sz w:val="30"/>
          <w:szCs w:val="30"/>
        </w:rPr>
        <w:t>0</w:t>
      </w:r>
      <w:r w:rsidRPr="00283DE7">
        <w:rPr>
          <w:sz w:val="30"/>
          <w:szCs w:val="30"/>
          <w:cs/>
        </w:rPr>
        <w:t xml:space="preserve"> วัน นับแต่วันที่อ่านคำพิพากษา </w:t>
      </w:r>
    </w:p>
    <w:p w14:paraId="4685562D" w14:textId="54D0CB83" w:rsidR="001F22C6" w:rsidRPr="00283DE7" w:rsidRDefault="001F22C6" w:rsidP="00251EF8">
      <w:pPr>
        <w:pStyle w:val="Bo-Blankline"/>
        <w:rPr>
          <w:sz w:val="30"/>
          <w:szCs w:val="30"/>
        </w:rPr>
      </w:pPr>
    </w:p>
    <w:p w14:paraId="7ABB9FD8" w14:textId="43AF6FFC" w:rsidR="001F22C6" w:rsidRPr="00283DE7" w:rsidRDefault="001F22C6" w:rsidP="00FF68D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283DE7">
        <w:rPr>
          <w:sz w:val="30"/>
          <w:szCs w:val="30"/>
          <w:cs/>
        </w:rPr>
        <w:t xml:space="preserve">วันที่ </w:t>
      </w:r>
      <w:r w:rsidR="003277A3">
        <w:rPr>
          <w:rFonts w:cs="Angsana New (Headings CS)"/>
          <w:sz w:val="30"/>
          <w:szCs w:val="30"/>
        </w:rPr>
        <w:t>16</w:t>
      </w:r>
      <w:r w:rsidRPr="00283DE7">
        <w:rPr>
          <w:sz w:val="30"/>
          <w:szCs w:val="30"/>
          <w:cs/>
        </w:rPr>
        <w:t xml:space="preserve"> ตุลาคม </w:t>
      </w:r>
      <w:r w:rsidR="003277A3">
        <w:rPr>
          <w:rFonts w:cs="Angsana New (Headings CS)"/>
          <w:sz w:val="30"/>
          <w:szCs w:val="30"/>
        </w:rPr>
        <w:t>2567</w:t>
      </w:r>
      <w:r w:rsidRPr="00283DE7">
        <w:rPr>
          <w:sz w:val="30"/>
          <w:szCs w:val="30"/>
          <w:cs/>
        </w:rPr>
        <w:t xml:space="preserve"> โจทก์ทั้ง </w:t>
      </w:r>
      <w:r w:rsidR="003277A3">
        <w:rPr>
          <w:rFonts w:cs="Angsana New (Headings CS)"/>
          <w:sz w:val="30"/>
          <w:szCs w:val="30"/>
        </w:rPr>
        <w:t>222</w:t>
      </w:r>
      <w:r w:rsidRPr="00283DE7">
        <w:rPr>
          <w:sz w:val="30"/>
          <w:szCs w:val="30"/>
          <w:cs/>
        </w:rPr>
        <w:t xml:space="preserve"> คนยื่นอุทธรณ์คำพิพากษาศาลปกครองกลางต่อศาลปกครองสูงสุด</w:t>
      </w:r>
    </w:p>
    <w:p w14:paraId="147E24F8" w14:textId="77777777" w:rsidR="001F22C6" w:rsidRPr="00283DE7" w:rsidRDefault="001F22C6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 w:rsidRPr="00283DE7">
        <w:rPr>
          <w:sz w:val="30"/>
          <w:szCs w:val="30"/>
          <w:cs/>
        </w:rPr>
        <w:br w:type="page"/>
      </w:r>
    </w:p>
    <w:p w14:paraId="095EF5E8" w14:textId="22F64165" w:rsidR="0022740A" w:rsidRPr="00283DE7" w:rsidRDefault="0022740A" w:rsidP="00A518AA">
      <w:pPr>
        <w:pStyle w:val="Ang15"/>
        <w:rPr>
          <w:rFonts w:asciiTheme="majorBidi" w:hAnsiTheme="majorBidi"/>
        </w:rPr>
      </w:pPr>
      <w:r w:rsidRPr="00283DE7">
        <w:rPr>
          <w:rFonts w:asciiTheme="majorBidi" w:hAnsiTheme="majorBidi"/>
          <w:cs/>
        </w:rPr>
        <w:lastRenderedPageBreak/>
        <w:t xml:space="preserve">วันที่ </w:t>
      </w:r>
      <w:r w:rsidR="003277A3">
        <w:rPr>
          <w:rFonts w:asciiTheme="majorBidi" w:hAnsiTheme="majorBidi" w:cs="Angsana New (Headings CS)"/>
        </w:rPr>
        <w:t>2</w:t>
      </w:r>
      <w:r w:rsidR="00E97392">
        <w:rPr>
          <w:rFonts w:asciiTheme="majorBidi" w:hAnsiTheme="majorBidi" w:cs="Angsana New (Headings CS)"/>
        </w:rPr>
        <w:t>0</w:t>
      </w:r>
      <w:r w:rsidRPr="00283DE7">
        <w:rPr>
          <w:rFonts w:asciiTheme="majorBidi" w:hAnsiTheme="majorBidi" w:cstheme="majorBidi"/>
        </w:rPr>
        <w:t xml:space="preserve"> </w:t>
      </w:r>
      <w:r w:rsidRPr="00283DE7">
        <w:rPr>
          <w:rFonts w:asciiTheme="majorBidi" w:hAnsiTheme="majorBidi"/>
          <w:cs/>
        </w:rPr>
        <w:t xml:space="preserve">มกราคม </w:t>
      </w:r>
      <w:r w:rsidR="003277A3">
        <w:rPr>
          <w:rFonts w:asciiTheme="majorBidi" w:hAnsiTheme="majorBidi" w:cs="Angsana New (Headings CS)"/>
        </w:rPr>
        <w:t>2568</w:t>
      </w:r>
      <w:r w:rsidRPr="00283DE7">
        <w:rPr>
          <w:rFonts w:asciiTheme="majorBidi" w:hAnsiTheme="majorBidi" w:cstheme="majorBidi"/>
        </w:rPr>
        <w:t xml:space="preserve"> </w:t>
      </w:r>
      <w:r w:rsidRPr="00283DE7">
        <w:rPr>
          <w:rFonts w:asciiTheme="majorBidi" w:hAnsiTheme="majorBidi"/>
          <w:cs/>
        </w:rPr>
        <w:t xml:space="preserve">ศาลปกครองสูงสุดมีหมายแจ้งบริษัทฯ ในฐานะผู้ถูกฟ้องคดีที่ </w:t>
      </w:r>
      <w:r w:rsidR="003277A3">
        <w:rPr>
          <w:rFonts w:asciiTheme="majorBidi" w:hAnsiTheme="majorBidi" w:cs="Angsana New (Headings CS)"/>
        </w:rPr>
        <w:t>5</w:t>
      </w:r>
      <w:r w:rsidRPr="00283DE7">
        <w:rPr>
          <w:rFonts w:asciiTheme="majorBidi" w:hAnsiTheme="majorBidi" w:cstheme="majorBidi"/>
        </w:rPr>
        <w:t xml:space="preserve"> </w:t>
      </w:r>
      <w:r w:rsidR="00FA3E2A" w:rsidRPr="00283DE7">
        <w:rPr>
          <w:rFonts w:asciiTheme="majorBidi" w:hAnsiTheme="majorBidi" w:cstheme="majorBidi" w:hint="cs"/>
          <w:cs/>
        </w:rPr>
        <w:t>ให้</w:t>
      </w:r>
      <w:r w:rsidRPr="00283DE7">
        <w:rPr>
          <w:rFonts w:asciiTheme="majorBidi" w:hAnsiTheme="majorBidi"/>
          <w:cs/>
        </w:rPr>
        <w:t xml:space="preserve">จัดทำคำแก้อุทธรณ์ภายในกำหนด </w:t>
      </w:r>
      <w:r w:rsidR="003277A3">
        <w:rPr>
          <w:rFonts w:asciiTheme="majorBidi" w:hAnsiTheme="majorBidi" w:cs="Angsana New (Headings CS)"/>
        </w:rPr>
        <w:t>3</w:t>
      </w:r>
      <w:r w:rsidR="00E97392">
        <w:rPr>
          <w:rFonts w:asciiTheme="majorBidi" w:hAnsiTheme="majorBidi" w:cs="Angsana New (Headings CS)"/>
        </w:rPr>
        <w:t>0</w:t>
      </w:r>
      <w:r w:rsidRPr="00283DE7">
        <w:rPr>
          <w:rFonts w:asciiTheme="majorBidi" w:hAnsiTheme="majorBidi" w:cstheme="majorBidi"/>
        </w:rPr>
        <w:t xml:space="preserve"> </w:t>
      </w:r>
      <w:r w:rsidRPr="00283DE7">
        <w:rPr>
          <w:rFonts w:asciiTheme="majorBidi" w:hAnsiTheme="majorBidi"/>
          <w:cs/>
        </w:rPr>
        <w:t>วัน นับแต่วันรับหมาย</w:t>
      </w:r>
    </w:p>
    <w:p w14:paraId="7A76F82E" w14:textId="77777777" w:rsidR="002C31F5" w:rsidRDefault="002C31F5" w:rsidP="00251EF8">
      <w:pPr>
        <w:pStyle w:val="Bo-Blankline"/>
        <w:rPr>
          <w:sz w:val="30"/>
          <w:szCs w:val="30"/>
        </w:rPr>
      </w:pPr>
    </w:p>
    <w:p w14:paraId="6636179F" w14:textId="5713413D" w:rsidR="002C31F5" w:rsidRPr="00102173" w:rsidRDefault="002C31F5" w:rsidP="00102173">
      <w:pPr>
        <w:pStyle w:val="Ang15"/>
        <w:rPr>
          <w:rFonts w:asciiTheme="majorBidi" w:hAnsiTheme="majorBidi"/>
        </w:rPr>
      </w:pPr>
      <w:r w:rsidRPr="00102173">
        <w:rPr>
          <w:rFonts w:asciiTheme="majorBidi" w:hAnsiTheme="majorBidi"/>
          <w:cs/>
        </w:rPr>
        <w:t xml:space="preserve">วันที่ </w:t>
      </w:r>
      <w:r w:rsidR="003277A3">
        <w:rPr>
          <w:rFonts w:asciiTheme="majorBidi" w:hAnsiTheme="majorBidi" w:cs="Angsana New (Headings CS)"/>
        </w:rPr>
        <w:t>2</w:t>
      </w:r>
      <w:r w:rsidR="00E97392">
        <w:rPr>
          <w:rFonts w:asciiTheme="majorBidi" w:hAnsiTheme="majorBidi" w:cs="Angsana New (Headings CS)"/>
        </w:rPr>
        <w:t>0</w:t>
      </w:r>
      <w:r w:rsidRPr="00102173">
        <w:rPr>
          <w:rFonts w:asciiTheme="majorBidi" w:hAnsiTheme="majorBidi"/>
          <w:cs/>
        </w:rPr>
        <w:t xml:space="preserve"> กุมภาพันธ์ </w:t>
      </w:r>
      <w:r w:rsidR="003277A3">
        <w:rPr>
          <w:rFonts w:asciiTheme="majorBidi" w:hAnsiTheme="majorBidi" w:cs="Angsana New (Headings CS)"/>
        </w:rPr>
        <w:t>2568</w:t>
      </w:r>
      <w:r w:rsidRPr="00102173">
        <w:rPr>
          <w:rFonts w:asciiTheme="majorBidi" w:hAnsiTheme="majorBidi"/>
          <w:cs/>
        </w:rPr>
        <w:t xml:space="preserve"> ผู้ถูกฟ้องคดีที่ </w:t>
      </w:r>
      <w:r w:rsidR="003277A3">
        <w:rPr>
          <w:rFonts w:asciiTheme="majorBidi" w:hAnsiTheme="majorBidi" w:cs="Angsana New (Headings CS)"/>
        </w:rPr>
        <w:t>5</w:t>
      </w:r>
      <w:r w:rsidRPr="00102173">
        <w:rPr>
          <w:rFonts w:asciiTheme="majorBidi" w:hAnsiTheme="majorBidi"/>
          <w:cs/>
        </w:rPr>
        <w:t xml:space="preserve"> จัดทำคำแก้อุทธรณ์ยื่นศาลปกครองสูงสุดแล้ว คดีอยู่ระหว่างการพิจารณาของศาลปกครองสูงสุด</w:t>
      </w:r>
    </w:p>
    <w:p w14:paraId="492274E8" w14:textId="77777777" w:rsidR="0022740A" w:rsidRPr="00251EF8" w:rsidRDefault="0022740A" w:rsidP="00251EF8">
      <w:pPr>
        <w:pStyle w:val="Bo-Blankline"/>
        <w:rPr>
          <w:sz w:val="30"/>
          <w:szCs w:val="30"/>
        </w:rPr>
      </w:pPr>
    </w:p>
    <w:p w14:paraId="3C7D8C4C" w14:textId="6047B71C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283DE7">
        <w:rPr>
          <w:rFonts w:asciiTheme="majorBidi" w:hAnsiTheme="majorBidi" w:cstheme="majorBidi"/>
          <w:cs/>
        </w:rPr>
        <w:t>ที่ปรึกษากฎหมายของบริษัทได้พิจารณาคำฟ้องและเอกสาร</w:t>
      </w:r>
      <w:r w:rsidRPr="00A518AA">
        <w:rPr>
          <w:rFonts w:asciiTheme="majorBidi" w:hAnsiTheme="majorBidi" w:cstheme="majorBidi"/>
          <w:cs/>
        </w:rPr>
        <w:t xml:space="preserve">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="003277A3">
        <w:rPr>
          <w:rFonts w:asciiTheme="majorBidi" w:hAnsiTheme="majorBidi" w:cs="Angsana New (Headings CS)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251EF8" w:rsidRDefault="00EF7EEC" w:rsidP="00251EF8">
      <w:pPr>
        <w:pStyle w:val="Bo-Blankline"/>
        <w:rPr>
          <w:sz w:val="30"/>
          <w:szCs w:val="30"/>
        </w:rPr>
      </w:pPr>
    </w:p>
    <w:p w14:paraId="6E9A7A22" w14:textId="77777777" w:rsidR="00EF7EEC" w:rsidRPr="00A518AA" w:rsidRDefault="00EF7EEC" w:rsidP="00A518AA">
      <w:pPr>
        <w:pStyle w:val="Caption"/>
      </w:pPr>
      <w:r w:rsidRPr="00A518AA">
        <w:rPr>
          <w:rFonts w:hint="cs"/>
          <w:cs/>
        </w:rPr>
        <w:t>เรื่องอื่น</w:t>
      </w:r>
    </w:p>
    <w:p w14:paraId="6620A2E5" w14:textId="0F133790" w:rsidR="00B34EAE" w:rsidRPr="00251EF8" w:rsidRDefault="00B34EAE" w:rsidP="00251EF8">
      <w:pPr>
        <w:pStyle w:val="Bo-Blankline"/>
        <w:rPr>
          <w:sz w:val="30"/>
          <w:szCs w:val="30"/>
        </w:rPr>
      </w:pPr>
    </w:p>
    <w:p w14:paraId="30DB7735" w14:textId="77777777" w:rsidR="00330120" w:rsidRDefault="00330120" w:rsidP="00330120">
      <w:pPr>
        <w:pStyle w:val="Bo-Blankline"/>
        <w:jc w:val="thaiDistribute"/>
        <w:rPr>
          <w:sz w:val="30"/>
          <w:szCs w:val="30"/>
        </w:rPr>
      </w:pPr>
      <w:r w:rsidRPr="001763F6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1763F6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1763F6">
        <w:rPr>
          <w:sz w:val="30"/>
          <w:szCs w:val="30"/>
        </w:rPr>
        <w:t xml:space="preserve">T-VER) </w:t>
      </w:r>
      <w:r w:rsidRPr="001763F6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E78FFDF" w14:textId="77777777" w:rsidR="00330120" w:rsidRPr="00251EF8" w:rsidRDefault="00330120" w:rsidP="00251EF8">
      <w:pPr>
        <w:pStyle w:val="Bo-Blankline"/>
        <w:rPr>
          <w:sz w:val="30"/>
          <w:szCs w:val="30"/>
        </w:rPr>
      </w:pPr>
    </w:p>
    <w:p w14:paraId="2F6DB8DE" w14:textId="0D37447A" w:rsidR="00330120" w:rsidRPr="00251EF8" w:rsidRDefault="000D133D" w:rsidP="00236181">
      <w:pPr>
        <w:pStyle w:val="Bo-Blankline"/>
        <w:jc w:val="thaiDistribute"/>
        <w:rPr>
          <w:sz w:val="30"/>
          <w:szCs w:val="30"/>
        </w:rPr>
      </w:pPr>
      <w:r w:rsidRPr="000D133D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0D133D">
        <w:rPr>
          <w:rFonts w:asciiTheme="majorBidi" w:hAnsiTheme="majorBidi" w:cstheme="majorBidi"/>
          <w:spacing w:val="-4"/>
          <w:sz w:val="30"/>
          <w:szCs w:val="30"/>
        </w:rPr>
        <w:t xml:space="preserve"> 30 </w:t>
      </w:r>
      <w:r w:rsidRPr="000D133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0D133D">
        <w:rPr>
          <w:rFonts w:asciiTheme="majorBidi" w:hAnsiTheme="majorBidi" w:cstheme="majorBidi"/>
          <w:spacing w:val="-4"/>
          <w:sz w:val="30"/>
          <w:szCs w:val="30"/>
        </w:rPr>
        <w:t>2568 </w:t>
      </w:r>
      <w:r w:rsidRPr="000D133D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บริษัทได้รับการขึ้นทะเบียนจาก อบก. รับรองปริมาณคาร์บอนเครดิตคงเหลือรวม</w:t>
      </w:r>
      <w:r w:rsidRPr="000D133D">
        <w:rPr>
          <w:rFonts w:asciiTheme="majorBidi" w:hAnsiTheme="majorBidi" w:cstheme="majorBidi"/>
          <w:spacing w:val="-4"/>
          <w:sz w:val="30"/>
          <w:szCs w:val="30"/>
        </w:rPr>
        <w:t xml:space="preserve"> 2,022,585 </w:t>
      </w:r>
      <w:r w:rsidRPr="000D133D">
        <w:rPr>
          <w:rFonts w:asciiTheme="majorBidi" w:hAnsiTheme="majorBidi" w:cstheme="majorBidi"/>
          <w:spacing w:val="-4"/>
          <w:sz w:val="30"/>
          <w:szCs w:val="30"/>
          <w:cs/>
        </w:rPr>
        <w:t>ตันคาร์บอนไดออกไซด์เทียบเท่า</w:t>
      </w:r>
    </w:p>
    <w:p w14:paraId="0E156EB4" w14:textId="675168BD" w:rsidR="00E528FE" w:rsidRPr="00DE60CC" w:rsidRDefault="00E528FE" w:rsidP="006A4A02">
      <w:pPr>
        <w:pStyle w:val="Bo-Blankline"/>
        <w:ind w:left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E528FE" w:rsidRPr="00DE60CC" w:rsidSect="007D6448">
      <w:headerReference w:type="default" r:id="rId22"/>
      <w:footerReference w:type="default" r:id="rId23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EA1BE" w14:textId="77777777" w:rsidR="003E4306" w:rsidRDefault="003E4306">
      <w:r>
        <w:separator/>
      </w:r>
    </w:p>
  </w:endnote>
  <w:endnote w:type="continuationSeparator" w:id="0">
    <w:p w14:paraId="5B4003B1" w14:textId="77777777" w:rsidR="003E4306" w:rsidRDefault="003E4306">
      <w:r>
        <w:continuationSeparator/>
      </w:r>
    </w:p>
  </w:endnote>
  <w:endnote w:type="continuationNotice" w:id="1">
    <w:p w14:paraId="78C84754" w14:textId="77777777" w:rsidR="003E4306" w:rsidRDefault="003E430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0E728" w14:textId="75C67D1C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="003277A3">
      <w:rPr>
        <w:rFonts w:ascii="Angsana New" w:hAnsi="Angsana New"/>
        <w:noProof/>
        <w:sz w:val="30"/>
        <w:szCs w:val="30"/>
      </w:rPr>
      <w:t>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4135" w14:textId="41DF3B1B" w:rsidR="00CB4B57" w:rsidRPr="00FF32BF" w:rsidRDefault="003277A3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>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9016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141988" w14:textId="2733A11C" w:rsidR="00212C61" w:rsidRDefault="00212C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77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030F" w14:textId="5B5F34CE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</w:t>
    </w:r>
    <w:r w:rsidR="003277A3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9CB" w14:textId="0F560FA1" w:rsidR="004436C2" w:rsidRPr="00D83821" w:rsidRDefault="004436C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</w:t>
    </w:r>
    <w:r w:rsidR="003277A3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8904" w14:textId="3E0AFB6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</w:t>
    </w:r>
    <w:r w:rsidR="003277A3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EFF4" w14:textId="515D94A1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</w:t>
    </w:r>
    <w:r w:rsidR="003277A3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F7B17" w14:textId="77777777" w:rsidR="003E4306" w:rsidRDefault="003E4306">
      <w:r>
        <w:separator/>
      </w:r>
    </w:p>
  </w:footnote>
  <w:footnote w:type="continuationSeparator" w:id="0">
    <w:p w14:paraId="62E43A53" w14:textId="77777777" w:rsidR="003E4306" w:rsidRDefault="003E4306">
      <w:r>
        <w:continuationSeparator/>
      </w:r>
    </w:p>
  </w:footnote>
  <w:footnote w:type="continuationNotice" w:id="1">
    <w:p w14:paraId="2091D60C" w14:textId="77777777" w:rsidR="003E4306" w:rsidRDefault="003E430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698AE" w14:textId="77777777" w:rsidR="00D87C50" w:rsidRPr="008A60DA" w:rsidRDefault="00D87C50" w:rsidP="00D87C50">
    <w:pPr>
      <w:spacing w:line="240" w:lineRule="auto"/>
      <w:ind w:right="389"/>
      <w:rPr>
        <w:rFonts w:ascii="Angsana New" w:hAnsi="Angsana New"/>
        <w:b/>
        <w:bCs/>
        <w:color w:val="000000" w:themeColor="text1"/>
        <w:sz w:val="32"/>
        <w:szCs w:val="32"/>
      </w:rPr>
    </w:pPr>
    <w:r w:rsidRPr="008A60DA">
      <w:rPr>
        <w:rFonts w:ascii="Angsana New" w:hAnsi="Angsana New"/>
        <w:b/>
        <w:bCs/>
        <w:color w:val="000000" w:themeColor="text1"/>
        <w:sz w:val="32"/>
        <w:szCs w:val="32"/>
        <w:cs/>
      </w:rPr>
      <w:t>บริษัท ทีพีไอ โพลีน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 xml:space="preserve"> </w:t>
    </w:r>
    <w:r w:rsidRPr="008A60DA">
      <w:rPr>
        <w:rFonts w:ascii="Angsana New" w:hAnsi="Angsana New"/>
        <w:b/>
        <w:bCs/>
        <w:color w:val="000000" w:themeColor="text1"/>
        <w:sz w:val="32"/>
        <w:szCs w:val="32"/>
        <w:cs/>
      </w:rPr>
      <w:t>เพาเวอร์ จำกัด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 xml:space="preserve"> (มหาชน) และบริษัทย่อย</w:t>
    </w:r>
  </w:p>
  <w:p w14:paraId="2E6C2D98" w14:textId="77777777" w:rsidR="00D87C50" w:rsidRPr="008A60DA" w:rsidRDefault="00D87C50" w:rsidP="00D87C50">
    <w:pPr>
      <w:spacing w:line="240" w:lineRule="auto"/>
      <w:ind w:right="389"/>
      <w:rPr>
        <w:rFonts w:ascii="Angsana New" w:hAnsi="Angsana New"/>
        <w:b/>
        <w:bCs/>
        <w:color w:val="000000" w:themeColor="text1"/>
        <w:sz w:val="32"/>
        <w:szCs w:val="32"/>
      </w:rPr>
    </w:pPr>
    <w:r w:rsidRPr="008A60DA">
      <w:rPr>
        <w:rFonts w:ascii="Angsana New" w:hAnsi="Angsana New"/>
        <w:b/>
        <w:bCs/>
        <w:color w:val="000000" w:themeColor="text1"/>
        <w:sz w:val="32"/>
        <w:szCs w:val="32"/>
        <w:cs/>
      </w:rPr>
      <w:t>หมายเหตุประกอบงบการเงิน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ระหว่างกาลแบบย่อ</w:t>
    </w:r>
  </w:p>
  <w:p w14:paraId="1844DB6C" w14:textId="178AAED0" w:rsidR="00C81694" w:rsidRPr="008A60DA" w:rsidRDefault="00C81694" w:rsidP="00C81694">
    <w:pPr>
      <w:spacing w:line="240" w:lineRule="auto"/>
      <w:ind w:right="389"/>
      <w:rPr>
        <w:rFonts w:ascii="Angsana New" w:hAnsi="Angsana New"/>
        <w:b/>
        <w:bCs/>
        <w:color w:val="000000" w:themeColor="text1"/>
        <w:sz w:val="32"/>
        <w:szCs w:val="32"/>
      </w:rPr>
    </w:pP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สำหรับงวดสามเดือน</w:t>
    </w:r>
    <w:r w:rsidR="00520ED8"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และเก้าเดือนสิ้นสุดวันที่ </w:t>
    </w:r>
    <w:r w:rsidR="00F12CEC">
      <w:rPr>
        <w:rFonts w:ascii="Angsana New" w:hAnsi="Angsana New"/>
        <w:b/>
        <w:bCs/>
        <w:color w:val="000000" w:themeColor="text1"/>
        <w:sz w:val="32"/>
        <w:szCs w:val="32"/>
      </w:rPr>
      <w:t>30</w:t>
    </w:r>
    <w:r w:rsidR="00520ED8"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 กันยายน </w:t>
    </w:r>
    <w:r w:rsidR="003277A3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>6</w:t>
    </w:r>
    <w:r w:rsidR="003277A3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8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 xml:space="preserve"> </w:t>
    </w:r>
    <w:r w:rsidRPr="008A60DA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(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>ไม่ได้ตรวจสอบ)</w:t>
    </w:r>
  </w:p>
  <w:p w14:paraId="51DA8D97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1A41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21219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BAB52B" w14:textId="330E9018" w:rsidR="00C81694" w:rsidRPr="00E22BD2" w:rsidRDefault="00C81694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986CA2" w:rsidRPr="00986CA2">
      <w:rPr>
        <w:rFonts w:ascii="Angsana New" w:hAnsi="Angsana New"/>
        <w:b/>
        <w:bCs/>
        <w:sz w:val="32"/>
        <w:szCs w:val="32"/>
        <w:cs/>
      </w:rPr>
      <w:t xml:space="preserve">เก้าเดือนสิ้นสุดวันที่ </w:t>
    </w:r>
    <w:r w:rsidR="00BF5484">
      <w:rPr>
        <w:rFonts w:ascii="Angsana New" w:hAnsi="Angsana New"/>
        <w:b/>
        <w:bCs/>
        <w:sz w:val="32"/>
        <w:szCs w:val="32"/>
      </w:rPr>
      <w:t>30</w:t>
    </w:r>
    <w:r w:rsidR="00986CA2" w:rsidRPr="00986CA2">
      <w:rPr>
        <w:rFonts w:ascii="Angsana New" w:hAnsi="Angsana New"/>
        <w:b/>
        <w:bCs/>
        <w:sz w:val="32"/>
        <w:szCs w:val="32"/>
        <w:cs/>
      </w:rPr>
      <w:t xml:space="preserve"> กันยายน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3277A3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4D407EB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2AA6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CB0BBC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32103F5" w14:textId="7C3D7AAD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0C1D0D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CB601C">
      <w:rPr>
        <w:rFonts w:ascii="Angsana New" w:hAnsi="Angsana New" w:hint="cs"/>
        <w:b/>
        <w:bCs/>
        <w:sz w:val="32"/>
        <w:szCs w:val="32"/>
        <w:cs/>
      </w:rPr>
      <w:t>และ</w:t>
    </w:r>
    <w:r w:rsidR="00775455" w:rsidRPr="00775455">
      <w:rPr>
        <w:rFonts w:ascii="Angsana New" w:hAnsi="Angsana New"/>
        <w:b/>
        <w:bCs/>
        <w:sz w:val="32"/>
        <w:szCs w:val="32"/>
        <w:cs/>
      </w:rPr>
      <w:t xml:space="preserve">เก้าเดือนสิ้นสุดวันที่ </w:t>
    </w:r>
    <w:r w:rsidR="00BF5484">
      <w:rPr>
        <w:rFonts w:ascii="Angsana New" w:hAnsi="Angsana New"/>
        <w:b/>
        <w:bCs/>
        <w:sz w:val="32"/>
        <w:szCs w:val="32"/>
      </w:rPr>
      <w:t>30</w:t>
    </w:r>
    <w:r w:rsidR="00775455" w:rsidRPr="00775455">
      <w:rPr>
        <w:rFonts w:ascii="Angsana New" w:hAnsi="Angsana New"/>
        <w:b/>
        <w:bCs/>
        <w:sz w:val="32"/>
        <w:szCs w:val="32"/>
        <w:cs/>
      </w:rPr>
      <w:t xml:space="preserve"> กันยายน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3277A3">
      <w:rPr>
        <w:rFonts w:ascii="Angsana New" w:hAnsi="Angsana New"/>
        <w:b/>
        <w:bCs/>
        <w:sz w:val="32"/>
        <w:szCs w:val="32"/>
        <w:lang w:val="en-US"/>
      </w:rPr>
      <w:t>8</w:t>
    </w:r>
    <w:r w:rsidR="000C1D0D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959B58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90C7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135E48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27FCCA5" w14:textId="793F04FA" w:rsidR="00C81694" w:rsidRPr="00E22BD2" w:rsidRDefault="00C81694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775455" w:rsidRPr="00775455">
      <w:rPr>
        <w:rFonts w:ascii="Angsana New" w:hAnsi="Angsana New"/>
        <w:b/>
        <w:bCs/>
        <w:sz w:val="32"/>
        <w:szCs w:val="32"/>
        <w:cs/>
      </w:rPr>
      <w:t xml:space="preserve">เก้าเดือนสิ้นสุดวันที่ </w:t>
    </w:r>
    <w:r w:rsidR="00F12CEC">
      <w:rPr>
        <w:rFonts w:ascii="Angsana New" w:hAnsi="Angsana New"/>
        <w:b/>
        <w:bCs/>
        <w:sz w:val="32"/>
        <w:szCs w:val="32"/>
      </w:rPr>
      <w:t>30</w:t>
    </w:r>
    <w:r w:rsidR="00775455" w:rsidRPr="00775455">
      <w:rPr>
        <w:rFonts w:ascii="Angsana New" w:hAnsi="Angsana New"/>
        <w:b/>
        <w:bCs/>
        <w:sz w:val="32"/>
        <w:szCs w:val="32"/>
        <w:cs/>
      </w:rPr>
      <w:t xml:space="preserve"> กันยายน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3277A3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9724A14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58B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5EF624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66A4B29" w14:textId="3547AABC" w:rsidR="00C81694" w:rsidRPr="00E22BD2" w:rsidRDefault="00C81694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B2448A" w:rsidRPr="00B2448A">
      <w:rPr>
        <w:rFonts w:ascii="Angsana New" w:hAnsi="Angsana New"/>
        <w:b/>
        <w:bCs/>
        <w:sz w:val="32"/>
        <w:szCs w:val="32"/>
        <w:cs/>
      </w:rPr>
      <w:t xml:space="preserve">เก้าเดือนสิ้นสุดวันที่ </w:t>
    </w:r>
    <w:r w:rsidR="00BF5484">
      <w:rPr>
        <w:rFonts w:ascii="Angsana New" w:hAnsi="Angsana New"/>
        <w:b/>
        <w:bCs/>
        <w:sz w:val="32"/>
        <w:szCs w:val="32"/>
      </w:rPr>
      <w:t>30</w:t>
    </w:r>
    <w:r w:rsidR="00B2448A" w:rsidRPr="00B2448A">
      <w:rPr>
        <w:rFonts w:ascii="Angsana New" w:hAnsi="Angsana New"/>
        <w:b/>
        <w:bCs/>
        <w:sz w:val="32"/>
        <w:szCs w:val="32"/>
        <w:cs/>
      </w:rPr>
      <w:t xml:space="preserve"> กันยายน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3277A3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03A50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0D9BDA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6F8373" w14:textId="40BCF2F3" w:rsidR="00C81694" w:rsidRPr="00E22BD2" w:rsidRDefault="00C81694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B2448A" w:rsidRPr="00B2448A">
      <w:rPr>
        <w:rFonts w:ascii="Angsana New" w:hAnsi="Angsana New"/>
        <w:b/>
        <w:bCs/>
        <w:sz w:val="32"/>
        <w:szCs w:val="32"/>
        <w:cs/>
      </w:rPr>
      <w:t xml:space="preserve">เก้าเดือนสิ้นสุดวันที่ </w:t>
    </w:r>
    <w:r w:rsidR="00F12CEC">
      <w:rPr>
        <w:rFonts w:ascii="Angsana New" w:hAnsi="Angsana New"/>
        <w:b/>
        <w:bCs/>
        <w:sz w:val="32"/>
        <w:szCs w:val="32"/>
      </w:rPr>
      <w:t>30</w:t>
    </w:r>
    <w:r w:rsidR="00B2448A" w:rsidRPr="00B2448A">
      <w:rPr>
        <w:rFonts w:ascii="Angsana New" w:hAnsi="Angsana New"/>
        <w:b/>
        <w:bCs/>
        <w:sz w:val="32"/>
        <w:szCs w:val="32"/>
        <w:cs/>
      </w:rPr>
      <w:t xml:space="preserve"> กันยายน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3277A3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8BD4A9B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4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74303582"/>
    <w:multiLevelType w:val="singleLevel"/>
    <w:tmpl w:val="92B8413A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  <w:color w:val="000000" w:themeColor="text1"/>
      </w:rPr>
    </w:lvl>
  </w:abstractNum>
  <w:abstractNum w:abstractNumId="7" w15:restartNumberingAfterBreak="0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433164984">
    <w:abstractNumId w:val="3"/>
  </w:num>
  <w:num w:numId="2" w16cid:durableId="751901075">
    <w:abstractNumId w:val="5"/>
  </w:num>
  <w:num w:numId="3" w16cid:durableId="245654969">
    <w:abstractNumId w:val="6"/>
  </w:num>
  <w:num w:numId="4" w16cid:durableId="981816069">
    <w:abstractNumId w:val="1"/>
  </w:num>
  <w:num w:numId="5" w16cid:durableId="1930192731">
    <w:abstractNumId w:val="4"/>
  </w:num>
  <w:num w:numId="6" w16cid:durableId="1888105630">
    <w:abstractNumId w:val="2"/>
  </w:num>
  <w:num w:numId="7" w16cid:durableId="1938051952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intFractionalCharacterWidth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C12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4A0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1D"/>
    <w:rsid w:val="0000627B"/>
    <w:rsid w:val="000062BC"/>
    <w:rsid w:val="000063DE"/>
    <w:rsid w:val="00006723"/>
    <w:rsid w:val="000069A2"/>
    <w:rsid w:val="00006AF5"/>
    <w:rsid w:val="00006BEB"/>
    <w:rsid w:val="00006C42"/>
    <w:rsid w:val="0000702A"/>
    <w:rsid w:val="000070F4"/>
    <w:rsid w:val="000070F5"/>
    <w:rsid w:val="0000719F"/>
    <w:rsid w:val="00007314"/>
    <w:rsid w:val="000074BC"/>
    <w:rsid w:val="00007C02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0F"/>
    <w:rsid w:val="0001247B"/>
    <w:rsid w:val="0001257A"/>
    <w:rsid w:val="00012953"/>
    <w:rsid w:val="00012E2C"/>
    <w:rsid w:val="00012E4A"/>
    <w:rsid w:val="0001310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7E7"/>
    <w:rsid w:val="00020824"/>
    <w:rsid w:val="00020831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9E4"/>
    <w:rsid w:val="00021C94"/>
    <w:rsid w:val="00021CA6"/>
    <w:rsid w:val="00021DDB"/>
    <w:rsid w:val="0002208C"/>
    <w:rsid w:val="0002216B"/>
    <w:rsid w:val="00022349"/>
    <w:rsid w:val="00022CE8"/>
    <w:rsid w:val="00022EF1"/>
    <w:rsid w:val="000237AD"/>
    <w:rsid w:val="00023877"/>
    <w:rsid w:val="00023AFD"/>
    <w:rsid w:val="00023D1F"/>
    <w:rsid w:val="00024310"/>
    <w:rsid w:val="0002434E"/>
    <w:rsid w:val="000243FB"/>
    <w:rsid w:val="0002470F"/>
    <w:rsid w:val="00024737"/>
    <w:rsid w:val="00024824"/>
    <w:rsid w:val="00024C15"/>
    <w:rsid w:val="00024DEA"/>
    <w:rsid w:val="0002527F"/>
    <w:rsid w:val="00025619"/>
    <w:rsid w:val="000256DA"/>
    <w:rsid w:val="00025A58"/>
    <w:rsid w:val="00025E83"/>
    <w:rsid w:val="00025F5D"/>
    <w:rsid w:val="00025FF0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DF9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CCD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30"/>
    <w:rsid w:val="0003545B"/>
    <w:rsid w:val="0003573E"/>
    <w:rsid w:val="000361D4"/>
    <w:rsid w:val="000363DC"/>
    <w:rsid w:val="000367E2"/>
    <w:rsid w:val="00036A4B"/>
    <w:rsid w:val="00037204"/>
    <w:rsid w:val="00037F43"/>
    <w:rsid w:val="000401D1"/>
    <w:rsid w:val="000402DB"/>
    <w:rsid w:val="00040752"/>
    <w:rsid w:val="00040C03"/>
    <w:rsid w:val="00040F5F"/>
    <w:rsid w:val="0004100D"/>
    <w:rsid w:val="0004115E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158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5EF"/>
    <w:rsid w:val="000507D6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DC3"/>
    <w:rsid w:val="00053DCA"/>
    <w:rsid w:val="00053EF6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92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317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6D1"/>
    <w:rsid w:val="00064A10"/>
    <w:rsid w:val="00064BF9"/>
    <w:rsid w:val="00064D40"/>
    <w:rsid w:val="00064F82"/>
    <w:rsid w:val="0006559C"/>
    <w:rsid w:val="000659B3"/>
    <w:rsid w:val="00065BA7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2A4"/>
    <w:rsid w:val="0006741D"/>
    <w:rsid w:val="0006787E"/>
    <w:rsid w:val="00067AFD"/>
    <w:rsid w:val="00067E70"/>
    <w:rsid w:val="00070377"/>
    <w:rsid w:val="00070732"/>
    <w:rsid w:val="00070886"/>
    <w:rsid w:val="00070D56"/>
    <w:rsid w:val="00070EE1"/>
    <w:rsid w:val="000712EB"/>
    <w:rsid w:val="00071512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568"/>
    <w:rsid w:val="00073716"/>
    <w:rsid w:val="00073A37"/>
    <w:rsid w:val="00073A92"/>
    <w:rsid w:val="00073B37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0F3"/>
    <w:rsid w:val="00080AC3"/>
    <w:rsid w:val="00080ECF"/>
    <w:rsid w:val="00080F53"/>
    <w:rsid w:val="00081518"/>
    <w:rsid w:val="000818B2"/>
    <w:rsid w:val="0008296A"/>
    <w:rsid w:val="00082B00"/>
    <w:rsid w:val="00082F35"/>
    <w:rsid w:val="00083067"/>
    <w:rsid w:val="0008341D"/>
    <w:rsid w:val="0008358E"/>
    <w:rsid w:val="00083920"/>
    <w:rsid w:val="00084330"/>
    <w:rsid w:val="000844CC"/>
    <w:rsid w:val="00084B60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4F"/>
    <w:rsid w:val="00086852"/>
    <w:rsid w:val="00086B7B"/>
    <w:rsid w:val="00086F3D"/>
    <w:rsid w:val="000873F4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5CD"/>
    <w:rsid w:val="000918E4"/>
    <w:rsid w:val="00091A03"/>
    <w:rsid w:val="00091A06"/>
    <w:rsid w:val="00091B5E"/>
    <w:rsid w:val="00091C4F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6E8"/>
    <w:rsid w:val="0009773F"/>
    <w:rsid w:val="0009775B"/>
    <w:rsid w:val="0009784C"/>
    <w:rsid w:val="00097B33"/>
    <w:rsid w:val="00097BDB"/>
    <w:rsid w:val="00097D9D"/>
    <w:rsid w:val="00097FD2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86F"/>
    <w:rsid w:val="000A5C50"/>
    <w:rsid w:val="000A5F75"/>
    <w:rsid w:val="000A63FB"/>
    <w:rsid w:val="000A6A89"/>
    <w:rsid w:val="000A6BA1"/>
    <w:rsid w:val="000A6F7E"/>
    <w:rsid w:val="000A7163"/>
    <w:rsid w:val="000A7EF4"/>
    <w:rsid w:val="000A7F9E"/>
    <w:rsid w:val="000B037C"/>
    <w:rsid w:val="000B070B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931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44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7BF"/>
    <w:rsid w:val="000B59B4"/>
    <w:rsid w:val="000B5A1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6F55"/>
    <w:rsid w:val="000B73A9"/>
    <w:rsid w:val="000B73B7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0D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28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33D"/>
    <w:rsid w:val="000D14E0"/>
    <w:rsid w:val="000D164D"/>
    <w:rsid w:val="000D1765"/>
    <w:rsid w:val="000D18DF"/>
    <w:rsid w:val="000D202D"/>
    <w:rsid w:val="000D2191"/>
    <w:rsid w:val="000D2709"/>
    <w:rsid w:val="000D27C6"/>
    <w:rsid w:val="000D28C6"/>
    <w:rsid w:val="000D2C05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0DE"/>
    <w:rsid w:val="000D5299"/>
    <w:rsid w:val="000D55A4"/>
    <w:rsid w:val="000D56E2"/>
    <w:rsid w:val="000D5BD0"/>
    <w:rsid w:val="000D5C0F"/>
    <w:rsid w:val="000D5EDE"/>
    <w:rsid w:val="000D60DA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ADB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52D"/>
    <w:rsid w:val="000E3689"/>
    <w:rsid w:val="000E3811"/>
    <w:rsid w:val="000E420C"/>
    <w:rsid w:val="000E4217"/>
    <w:rsid w:val="000E447A"/>
    <w:rsid w:val="000E4E4C"/>
    <w:rsid w:val="000E51EA"/>
    <w:rsid w:val="000E521B"/>
    <w:rsid w:val="000E54E1"/>
    <w:rsid w:val="000E57D3"/>
    <w:rsid w:val="000E5B02"/>
    <w:rsid w:val="000E5BC4"/>
    <w:rsid w:val="000E5BEA"/>
    <w:rsid w:val="000E5D5C"/>
    <w:rsid w:val="000E5E3E"/>
    <w:rsid w:val="000E5F00"/>
    <w:rsid w:val="000E5F5D"/>
    <w:rsid w:val="000E61C3"/>
    <w:rsid w:val="000E6301"/>
    <w:rsid w:val="000E6757"/>
    <w:rsid w:val="000E6B27"/>
    <w:rsid w:val="000E6EA5"/>
    <w:rsid w:val="000E7016"/>
    <w:rsid w:val="000E703E"/>
    <w:rsid w:val="000E70DF"/>
    <w:rsid w:val="000E7176"/>
    <w:rsid w:val="000E7758"/>
    <w:rsid w:val="000E7E84"/>
    <w:rsid w:val="000E7F08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7E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2F23"/>
    <w:rsid w:val="000F3074"/>
    <w:rsid w:val="000F39A7"/>
    <w:rsid w:val="000F3E23"/>
    <w:rsid w:val="000F3EFE"/>
    <w:rsid w:val="000F42D2"/>
    <w:rsid w:val="000F4377"/>
    <w:rsid w:val="000F4859"/>
    <w:rsid w:val="000F49D5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0B0C"/>
    <w:rsid w:val="00101321"/>
    <w:rsid w:val="00101510"/>
    <w:rsid w:val="001016DC"/>
    <w:rsid w:val="00101934"/>
    <w:rsid w:val="00101B33"/>
    <w:rsid w:val="00101BD2"/>
    <w:rsid w:val="00101F4C"/>
    <w:rsid w:val="00101F50"/>
    <w:rsid w:val="00102173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9AC"/>
    <w:rsid w:val="00105F4F"/>
    <w:rsid w:val="00105FFD"/>
    <w:rsid w:val="00106708"/>
    <w:rsid w:val="001067F4"/>
    <w:rsid w:val="00106904"/>
    <w:rsid w:val="00106967"/>
    <w:rsid w:val="001069C8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3C7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3D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69B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BC"/>
    <w:rsid w:val="00132FF1"/>
    <w:rsid w:val="001332CB"/>
    <w:rsid w:val="00133352"/>
    <w:rsid w:val="0013363E"/>
    <w:rsid w:val="00133717"/>
    <w:rsid w:val="00133F92"/>
    <w:rsid w:val="001340BE"/>
    <w:rsid w:val="001340E3"/>
    <w:rsid w:val="0013438A"/>
    <w:rsid w:val="00134ACF"/>
    <w:rsid w:val="00134BC7"/>
    <w:rsid w:val="00134E9F"/>
    <w:rsid w:val="00135B88"/>
    <w:rsid w:val="00135C19"/>
    <w:rsid w:val="001362FD"/>
    <w:rsid w:val="00136359"/>
    <w:rsid w:val="001366D4"/>
    <w:rsid w:val="00136853"/>
    <w:rsid w:val="0013696E"/>
    <w:rsid w:val="00136BE5"/>
    <w:rsid w:val="00137061"/>
    <w:rsid w:val="001373F4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AE1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BAB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F0D"/>
    <w:rsid w:val="001571B1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936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694"/>
    <w:rsid w:val="00166A7F"/>
    <w:rsid w:val="00166EF3"/>
    <w:rsid w:val="0016740F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4DA4"/>
    <w:rsid w:val="00175397"/>
    <w:rsid w:val="00175993"/>
    <w:rsid w:val="00175B1E"/>
    <w:rsid w:val="001764AE"/>
    <w:rsid w:val="0017655F"/>
    <w:rsid w:val="0017688F"/>
    <w:rsid w:val="00176B07"/>
    <w:rsid w:val="00176C94"/>
    <w:rsid w:val="0017754D"/>
    <w:rsid w:val="00177F67"/>
    <w:rsid w:val="00180371"/>
    <w:rsid w:val="001809DF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41E"/>
    <w:rsid w:val="00184A21"/>
    <w:rsid w:val="00184C69"/>
    <w:rsid w:val="00184F39"/>
    <w:rsid w:val="00184F5A"/>
    <w:rsid w:val="001850D3"/>
    <w:rsid w:val="001853EB"/>
    <w:rsid w:val="0018597A"/>
    <w:rsid w:val="00185A81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A04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23A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6C4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C1E"/>
    <w:rsid w:val="001A3DEB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627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0AF7"/>
    <w:rsid w:val="001B1454"/>
    <w:rsid w:val="001B14DF"/>
    <w:rsid w:val="001B1A02"/>
    <w:rsid w:val="001B1B16"/>
    <w:rsid w:val="001B208F"/>
    <w:rsid w:val="001B2210"/>
    <w:rsid w:val="001B2597"/>
    <w:rsid w:val="001B28EF"/>
    <w:rsid w:val="001B2AD0"/>
    <w:rsid w:val="001B2B07"/>
    <w:rsid w:val="001B2C7D"/>
    <w:rsid w:val="001B2D00"/>
    <w:rsid w:val="001B2D57"/>
    <w:rsid w:val="001B30F0"/>
    <w:rsid w:val="001B395B"/>
    <w:rsid w:val="001B3CEA"/>
    <w:rsid w:val="001B3E66"/>
    <w:rsid w:val="001B4082"/>
    <w:rsid w:val="001B48C7"/>
    <w:rsid w:val="001B4927"/>
    <w:rsid w:val="001B4EAB"/>
    <w:rsid w:val="001B51B5"/>
    <w:rsid w:val="001B5319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980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2DB"/>
    <w:rsid w:val="001C1558"/>
    <w:rsid w:val="001C1D9D"/>
    <w:rsid w:val="001C1DAA"/>
    <w:rsid w:val="001C272C"/>
    <w:rsid w:val="001C2C85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C66"/>
    <w:rsid w:val="001C5D53"/>
    <w:rsid w:val="001C5D92"/>
    <w:rsid w:val="001C5EBC"/>
    <w:rsid w:val="001C5F77"/>
    <w:rsid w:val="001C60E4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2E5C"/>
    <w:rsid w:val="001D2FE8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5E42"/>
    <w:rsid w:val="001D606A"/>
    <w:rsid w:val="001D61BF"/>
    <w:rsid w:val="001D66B8"/>
    <w:rsid w:val="001D6B47"/>
    <w:rsid w:val="001D6BC9"/>
    <w:rsid w:val="001D6FA9"/>
    <w:rsid w:val="001D70FD"/>
    <w:rsid w:val="001D711A"/>
    <w:rsid w:val="001D71A3"/>
    <w:rsid w:val="001D7377"/>
    <w:rsid w:val="001D7463"/>
    <w:rsid w:val="001D785A"/>
    <w:rsid w:val="001D7C2D"/>
    <w:rsid w:val="001D7C7E"/>
    <w:rsid w:val="001D7EFB"/>
    <w:rsid w:val="001E002C"/>
    <w:rsid w:val="001E04AE"/>
    <w:rsid w:val="001E06AE"/>
    <w:rsid w:val="001E0F53"/>
    <w:rsid w:val="001E1069"/>
    <w:rsid w:val="001E17DF"/>
    <w:rsid w:val="001E17E7"/>
    <w:rsid w:val="001E192A"/>
    <w:rsid w:val="001E1D30"/>
    <w:rsid w:val="001E1E2F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BA7"/>
    <w:rsid w:val="001E3E99"/>
    <w:rsid w:val="001E4050"/>
    <w:rsid w:val="001E45F1"/>
    <w:rsid w:val="001E475E"/>
    <w:rsid w:val="001E4838"/>
    <w:rsid w:val="001E4CE8"/>
    <w:rsid w:val="001E5196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59D"/>
    <w:rsid w:val="001E762E"/>
    <w:rsid w:val="001E7789"/>
    <w:rsid w:val="001F0448"/>
    <w:rsid w:val="001F0583"/>
    <w:rsid w:val="001F0870"/>
    <w:rsid w:val="001F10CC"/>
    <w:rsid w:val="001F10F3"/>
    <w:rsid w:val="001F1215"/>
    <w:rsid w:val="001F1545"/>
    <w:rsid w:val="001F17B3"/>
    <w:rsid w:val="001F1C83"/>
    <w:rsid w:val="001F1E25"/>
    <w:rsid w:val="001F2188"/>
    <w:rsid w:val="001F22C6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58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C61"/>
    <w:rsid w:val="00212D1A"/>
    <w:rsid w:val="0021325C"/>
    <w:rsid w:val="002137FF"/>
    <w:rsid w:val="002139D0"/>
    <w:rsid w:val="00213B7C"/>
    <w:rsid w:val="00213C84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6A3"/>
    <w:rsid w:val="002177AB"/>
    <w:rsid w:val="00217FD2"/>
    <w:rsid w:val="00220131"/>
    <w:rsid w:val="002204A7"/>
    <w:rsid w:val="002205BA"/>
    <w:rsid w:val="002206AB"/>
    <w:rsid w:val="00220732"/>
    <w:rsid w:val="00220DBF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40A"/>
    <w:rsid w:val="00227564"/>
    <w:rsid w:val="00227766"/>
    <w:rsid w:val="00227D0F"/>
    <w:rsid w:val="00230147"/>
    <w:rsid w:val="002304F9"/>
    <w:rsid w:val="002304FC"/>
    <w:rsid w:val="00230783"/>
    <w:rsid w:val="00230CC0"/>
    <w:rsid w:val="00230F5A"/>
    <w:rsid w:val="00231511"/>
    <w:rsid w:val="00231676"/>
    <w:rsid w:val="00231751"/>
    <w:rsid w:val="002317F3"/>
    <w:rsid w:val="0023189F"/>
    <w:rsid w:val="002322C8"/>
    <w:rsid w:val="002325CE"/>
    <w:rsid w:val="002325D7"/>
    <w:rsid w:val="00232959"/>
    <w:rsid w:val="0023295D"/>
    <w:rsid w:val="00232A11"/>
    <w:rsid w:val="00232AC5"/>
    <w:rsid w:val="00232B3E"/>
    <w:rsid w:val="00232FB6"/>
    <w:rsid w:val="0023320A"/>
    <w:rsid w:val="00233350"/>
    <w:rsid w:val="002333F3"/>
    <w:rsid w:val="00233579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181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32B"/>
    <w:rsid w:val="0024165E"/>
    <w:rsid w:val="00241D38"/>
    <w:rsid w:val="00242094"/>
    <w:rsid w:val="002420AF"/>
    <w:rsid w:val="00242882"/>
    <w:rsid w:val="0024288A"/>
    <w:rsid w:val="002428C1"/>
    <w:rsid w:val="00242972"/>
    <w:rsid w:val="00242BD5"/>
    <w:rsid w:val="002430E0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4FE"/>
    <w:rsid w:val="002466F9"/>
    <w:rsid w:val="00246718"/>
    <w:rsid w:val="00246996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45F"/>
    <w:rsid w:val="002515D7"/>
    <w:rsid w:val="00251737"/>
    <w:rsid w:val="0025196B"/>
    <w:rsid w:val="00251EF8"/>
    <w:rsid w:val="002521FE"/>
    <w:rsid w:val="0025243D"/>
    <w:rsid w:val="0025279C"/>
    <w:rsid w:val="002528E6"/>
    <w:rsid w:val="00252A90"/>
    <w:rsid w:val="00252EEC"/>
    <w:rsid w:val="00253713"/>
    <w:rsid w:val="00253794"/>
    <w:rsid w:val="00253A5A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CE9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0A5"/>
    <w:rsid w:val="00266101"/>
    <w:rsid w:val="002662B2"/>
    <w:rsid w:val="0026641D"/>
    <w:rsid w:val="0026659C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0D9A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B74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A94"/>
    <w:rsid w:val="00282C52"/>
    <w:rsid w:val="00282D31"/>
    <w:rsid w:val="00282D9D"/>
    <w:rsid w:val="00282DB8"/>
    <w:rsid w:val="00282F12"/>
    <w:rsid w:val="00282FDC"/>
    <w:rsid w:val="00283176"/>
    <w:rsid w:val="0028317C"/>
    <w:rsid w:val="00283289"/>
    <w:rsid w:val="002834F8"/>
    <w:rsid w:val="002835EC"/>
    <w:rsid w:val="00283DE7"/>
    <w:rsid w:val="002845AF"/>
    <w:rsid w:val="00284626"/>
    <w:rsid w:val="00284E14"/>
    <w:rsid w:val="00284EA4"/>
    <w:rsid w:val="00285191"/>
    <w:rsid w:val="002853F7"/>
    <w:rsid w:val="0028550F"/>
    <w:rsid w:val="002855E5"/>
    <w:rsid w:val="002856B4"/>
    <w:rsid w:val="00285AA2"/>
    <w:rsid w:val="00285E22"/>
    <w:rsid w:val="002862B0"/>
    <w:rsid w:val="00286480"/>
    <w:rsid w:val="00286D07"/>
    <w:rsid w:val="0028731F"/>
    <w:rsid w:val="00287590"/>
    <w:rsid w:val="002876CE"/>
    <w:rsid w:val="00287B29"/>
    <w:rsid w:val="00287D47"/>
    <w:rsid w:val="002901B4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1A2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2E2"/>
    <w:rsid w:val="00296658"/>
    <w:rsid w:val="00296775"/>
    <w:rsid w:val="002967D0"/>
    <w:rsid w:val="002967DF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DC5"/>
    <w:rsid w:val="00297E6B"/>
    <w:rsid w:val="00297F06"/>
    <w:rsid w:val="002A0127"/>
    <w:rsid w:val="002A027A"/>
    <w:rsid w:val="002A0376"/>
    <w:rsid w:val="002A0398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9C9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E6E"/>
    <w:rsid w:val="002B2F28"/>
    <w:rsid w:val="002B32D5"/>
    <w:rsid w:val="002B33CA"/>
    <w:rsid w:val="002B344E"/>
    <w:rsid w:val="002B3512"/>
    <w:rsid w:val="002B3A15"/>
    <w:rsid w:val="002B3BA2"/>
    <w:rsid w:val="002B42DB"/>
    <w:rsid w:val="002B45AA"/>
    <w:rsid w:val="002B4A2A"/>
    <w:rsid w:val="002B4DCC"/>
    <w:rsid w:val="002B5428"/>
    <w:rsid w:val="002B55EA"/>
    <w:rsid w:val="002B564F"/>
    <w:rsid w:val="002B5E71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A3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551"/>
    <w:rsid w:val="002C2A80"/>
    <w:rsid w:val="002C2AB0"/>
    <w:rsid w:val="002C314E"/>
    <w:rsid w:val="002C3155"/>
    <w:rsid w:val="002C31F5"/>
    <w:rsid w:val="002C3254"/>
    <w:rsid w:val="002C36B5"/>
    <w:rsid w:val="002C3760"/>
    <w:rsid w:val="002C3B66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155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1C2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28B"/>
    <w:rsid w:val="002E4339"/>
    <w:rsid w:val="002E43F5"/>
    <w:rsid w:val="002E48BC"/>
    <w:rsid w:val="002E48BE"/>
    <w:rsid w:val="002E5756"/>
    <w:rsid w:val="002E5C3A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2A4E"/>
    <w:rsid w:val="002F3294"/>
    <w:rsid w:val="002F33DB"/>
    <w:rsid w:val="002F41F5"/>
    <w:rsid w:val="002F4550"/>
    <w:rsid w:val="002F45BE"/>
    <w:rsid w:val="002F4653"/>
    <w:rsid w:val="002F4903"/>
    <w:rsid w:val="002F4A5A"/>
    <w:rsid w:val="002F4C55"/>
    <w:rsid w:val="002F505F"/>
    <w:rsid w:val="002F531B"/>
    <w:rsid w:val="002F5340"/>
    <w:rsid w:val="002F5A62"/>
    <w:rsid w:val="002F5C9D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ACF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18AB"/>
    <w:rsid w:val="003023E9"/>
    <w:rsid w:val="003024B0"/>
    <w:rsid w:val="003024CA"/>
    <w:rsid w:val="00302578"/>
    <w:rsid w:val="00302B78"/>
    <w:rsid w:val="00302E8F"/>
    <w:rsid w:val="0030327B"/>
    <w:rsid w:val="00303403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37"/>
    <w:rsid w:val="00304999"/>
    <w:rsid w:val="00305244"/>
    <w:rsid w:val="0030527C"/>
    <w:rsid w:val="003052A6"/>
    <w:rsid w:val="003056FA"/>
    <w:rsid w:val="00305E42"/>
    <w:rsid w:val="003063F4"/>
    <w:rsid w:val="003068D3"/>
    <w:rsid w:val="00306A9D"/>
    <w:rsid w:val="0030714F"/>
    <w:rsid w:val="003077D4"/>
    <w:rsid w:val="00307962"/>
    <w:rsid w:val="00310318"/>
    <w:rsid w:val="003104F7"/>
    <w:rsid w:val="0031051A"/>
    <w:rsid w:val="003106F6"/>
    <w:rsid w:val="00310804"/>
    <w:rsid w:val="00310994"/>
    <w:rsid w:val="00310B18"/>
    <w:rsid w:val="00310B91"/>
    <w:rsid w:val="00310C5E"/>
    <w:rsid w:val="00310D7A"/>
    <w:rsid w:val="00311024"/>
    <w:rsid w:val="00311112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88A"/>
    <w:rsid w:val="00314BA5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BDF"/>
    <w:rsid w:val="00316C50"/>
    <w:rsid w:val="00316DF3"/>
    <w:rsid w:val="0031701C"/>
    <w:rsid w:val="00317220"/>
    <w:rsid w:val="003173E4"/>
    <w:rsid w:val="003174AA"/>
    <w:rsid w:val="003175AE"/>
    <w:rsid w:val="00317633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2005"/>
    <w:rsid w:val="003220F0"/>
    <w:rsid w:val="00322666"/>
    <w:rsid w:val="003228C2"/>
    <w:rsid w:val="00322AA5"/>
    <w:rsid w:val="00322C8A"/>
    <w:rsid w:val="00322E0C"/>
    <w:rsid w:val="00322E15"/>
    <w:rsid w:val="003230A3"/>
    <w:rsid w:val="00323368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608"/>
    <w:rsid w:val="003267D9"/>
    <w:rsid w:val="003268E3"/>
    <w:rsid w:val="00326A42"/>
    <w:rsid w:val="00326FAC"/>
    <w:rsid w:val="00327106"/>
    <w:rsid w:val="00327186"/>
    <w:rsid w:val="00327404"/>
    <w:rsid w:val="003277A3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1E69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4E15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C5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4F8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4F7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0CA0"/>
    <w:rsid w:val="0036103B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B08"/>
    <w:rsid w:val="00363CDE"/>
    <w:rsid w:val="003641E8"/>
    <w:rsid w:val="003647C4"/>
    <w:rsid w:val="00364946"/>
    <w:rsid w:val="00364A47"/>
    <w:rsid w:val="00364CE6"/>
    <w:rsid w:val="00364D17"/>
    <w:rsid w:val="00364E4A"/>
    <w:rsid w:val="00364F21"/>
    <w:rsid w:val="00365004"/>
    <w:rsid w:val="00365416"/>
    <w:rsid w:val="0036563C"/>
    <w:rsid w:val="003656D0"/>
    <w:rsid w:val="00365867"/>
    <w:rsid w:val="003659AC"/>
    <w:rsid w:val="00365A2D"/>
    <w:rsid w:val="00365A61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7EE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6C1"/>
    <w:rsid w:val="00370A25"/>
    <w:rsid w:val="00370CC3"/>
    <w:rsid w:val="00371242"/>
    <w:rsid w:val="00371304"/>
    <w:rsid w:val="003713F5"/>
    <w:rsid w:val="00371489"/>
    <w:rsid w:val="003715DA"/>
    <w:rsid w:val="003716B3"/>
    <w:rsid w:val="003716D1"/>
    <w:rsid w:val="00371A73"/>
    <w:rsid w:val="00371AD1"/>
    <w:rsid w:val="00371E53"/>
    <w:rsid w:val="00371FAB"/>
    <w:rsid w:val="00371FF4"/>
    <w:rsid w:val="00372038"/>
    <w:rsid w:val="00372B99"/>
    <w:rsid w:val="00373081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4A"/>
    <w:rsid w:val="003769F0"/>
    <w:rsid w:val="00376E0C"/>
    <w:rsid w:val="00377286"/>
    <w:rsid w:val="003776E4"/>
    <w:rsid w:val="003778CC"/>
    <w:rsid w:val="00377CA5"/>
    <w:rsid w:val="00377CD0"/>
    <w:rsid w:val="00377E7D"/>
    <w:rsid w:val="00380026"/>
    <w:rsid w:val="003807EC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20F"/>
    <w:rsid w:val="003833E3"/>
    <w:rsid w:val="00383783"/>
    <w:rsid w:val="003837AF"/>
    <w:rsid w:val="00383A00"/>
    <w:rsid w:val="00383F82"/>
    <w:rsid w:val="00383FA0"/>
    <w:rsid w:val="00384096"/>
    <w:rsid w:val="0038410C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9E5"/>
    <w:rsid w:val="00390CFA"/>
    <w:rsid w:val="00390F02"/>
    <w:rsid w:val="00391258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29"/>
    <w:rsid w:val="00391C5F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7D1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AB2"/>
    <w:rsid w:val="003A6EF5"/>
    <w:rsid w:val="003A71CF"/>
    <w:rsid w:val="003A720A"/>
    <w:rsid w:val="003A734A"/>
    <w:rsid w:val="003A73D2"/>
    <w:rsid w:val="003A73FD"/>
    <w:rsid w:val="003A74F8"/>
    <w:rsid w:val="003A76C0"/>
    <w:rsid w:val="003A7713"/>
    <w:rsid w:val="003A7A02"/>
    <w:rsid w:val="003A7C1F"/>
    <w:rsid w:val="003B01C4"/>
    <w:rsid w:val="003B030D"/>
    <w:rsid w:val="003B0897"/>
    <w:rsid w:val="003B08EE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95E"/>
    <w:rsid w:val="003B3A05"/>
    <w:rsid w:val="003B3A7B"/>
    <w:rsid w:val="003B3FDE"/>
    <w:rsid w:val="003B4031"/>
    <w:rsid w:val="003B4170"/>
    <w:rsid w:val="003B4194"/>
    <w:rsid w:val="003B41EC"/>
    <w:rsid w:val="003B42D1"/>
    <w:rsid w:val="003B4A0F"/>
    <w:rsid w:val="003B4AC7"/>
    <w:rsid w:val="003B52FD"/>
    <w:rsid w:val="003B5347"/>
    <w:rsid w:val="003B587E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08"/>
    <w:rsid w:val="003C19F7"/>
    <w:rsid w:val="003C1A84"/>
    <w:rsid w:val="003C1B10"/>
    <w:rsid w:val="003C1C0F"/>
    <w:rsid w:val="003C1EAC"/>
    <w:rsid w:val="003C2272"/>
    <w:rsid w:val="003C258E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DD5"/>
    <w:rsid w:val="003C4FD1"/>
    <w:rsid w:val="003C51C2"/>
    <w:rsid w:val="003C546B"/>
    <w:rsid w:val="003C5BAA"/>
    <w:rsid w:val="003C5D8F"/>
    <w:rsid w:val="003C5E48"/>
    <w:rsid w:val="003C62B6"/>
    <w:rsid w:val="003C6593"/>
    <w:rsid w:val="003C6DFB"/>
    <w:rsid w:val="003C6FFE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D92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09"/>
    <w:rsid w:val="003D2FA4"/>
    <w:rsid w:val="003D3040"/>
    <w:rsid w:val="003D308A"/>
    <w:rsid w:val="003D3245"/>
    <w:rsid w:val="003D354D"/>
    <w:rsid w:val="003D35B6"/>
    <w:rsid w:val="003D36D6"/>
    <w:rsid w:val="003D3700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42"/>
    <w:rsid w:val="003D6D8E"/>
    <w:rsid w:val="003D6DE8"/>
    <w:rsid w:val="003D72E9"/>
    <w:rsid w:val="003D7836"/>
    <w:rsid w:val="003D79E3"/>
    <w:rsid w:val="003D7D0E"/>
    <w:rsid w:val="003D7D5B"/>
    <w:rsid w:val="003E0433"/>
    <w:rsid w:val="003E0482"/>
    <w:rsid w:val="003E0819"/>
    <w:rsid w:val="003E0A0D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306"/>
    <w:rsid w:val="003E45A2"/>
    <w:rsid w:val="003E4B79"/>
    <w:rsid w:val="003E4CE5"/>
    <w:rsid w:val="003E4F07"/>
    <w:rsid w:val="003E4F4B"/>
    <w:rsid w:val="003E55E5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D8F"/>
    <w:rsid w:val="003E6E50"/>
    <w:rsid w:val="003E6E69"/>
    <w:rsid w:val="003E6FCC"/>
    <w:rsid w:val="003E7132"/>
    <w:rsid w:val="003E7471"/>
    <w:rsid w:val="003E74C0"/>
    <w:rsid w:val="003E78EF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CB"/>
    <w:rsid w:val="003F19FB"/>
    <w:rsid w:val="003F1ADA"/>
    <w:rsid w:val="003F1D96"/>
    <w:rsid w:val="003F1E85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43D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1EC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C97"/>
    <w:rsid w:val="00404F42"/>
    <w:rsid w:val="0040517B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A46"/>
    <w:rsid w:val="00406D34"/>
    <w:rsid w:val="0040714C"/>
    <w:rsid w:val="0040733B"/>
    <w:rsid w:val="00407361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5E3"/>
    <w:rsid w:val="004128EC"/>
    <w:rsid w:val="00412937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91F"/>
    <w:rsid w:val="00417A5C"/>
    <w:rsid w:val="00417A74"/>
    <w:rsid w:val="00417F81"/>
    <w:rsid w:val="00420280"/>
    <w:rsid w:val="004202D0"/>
    <w:rsid w:val="004203B1"/>
    <w:rsid w:val="00420519"/>
    <w:rsid w:val="00420756"/>
    <w:rsid w:val="00420837"/>
    <w:rsid w:val="00420C0F"/>
    <w:rsid w:val="00420CD6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3F53"/>
    <w:rsid w:val="00424017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B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07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EA8"/>
    <w:rsid w:val="00434F1A"/>
    <w:rsid w:val="004350F8"/>
    <w:rsid w:val="00435278"/>
    <w:rsid w:val="004353C4"/>
    <w:rsid w:val="0043574F"/>
    <w:rsid w:val="00435C38"/>
    <w:rsid w:val="00435CEA"/>
    <w:rsid w:val="00435E7A"/>
    <w:rsid w:val="00435FA5"/>
    <w:rsid w:val="0043637C"/>
    <w:rsid w:val="00436693"/>
    <w:rsid w:val="00436E04"/>
    <w:rsid w:val="00437510"/>
    <w:rsid w:val="00437B94"/>
    <w:rsid w:val="00437D8E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0A3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F2"/>
    <w:rsid w:val="00451269"/>
    <w:rsid w:val="0045128A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492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DF2"/>
    <w:rsid w:val="00455EB1"/>
    <w:rsid w:val="00456205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CF9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74C"/>
    <w:rsid w:val="00464B01"/>
    <w:rsid w:val="00464D20"/>
    <w:rsid w:val="00464E27"/>
    <w:rsid w:val="0046551E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B01"/>
    <w:rsid w:val="00467F11"/>
    <w:rsid w:val="00467F15"/>
    <w:rsid w:val="004702D8"/>
    <w:rsid w:val="004702ED"/>
    <w:rsid w:val="00470408"/>
    <w:rsid w:val="00470A75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4C4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1E3"/>
    <w:rsid w:val="00483B4D"/>
    <w:rsid w:val="00483D03"/>
    <w:rsid w:val="004843D6"/>
    <w:rsid w:val="004845C3"/>
    <w:rsid w:val="00484999"/>
    <w:rsid w:val="00484F0D"/>
    <w:rsid w:val="004853DD"/>
    <w:rsid w:val="004855FC"/>
    <w:rsid w:val="0048560F"/>
    <w:rsid w:val="0048583A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044"/>
    <w:rsid w:val="0049146D"/>
    <w:rsid w:val="0049155D"/>
    <w:rsid w:val="0049200B"/>
    <w:rsid w:val="004922D3"/>
    <w:rsid w:val="0049241B"/>
    <w:rsid w:val="00492436"/>
    <w:rsid w:val="00492557"/>
    <w:rsid w:val="00492BC4"/>
    <w:rsid w:val="00492C70"/>
    <w:rsid w:val="00492FCF"/>
    <w:rsid w:val="0049328A"/>
    <w:rsid w:val="0049328D"/>
    <w:rsid w:val="004932D6"/>
    <w:rsid w:val="00493505"/>
    <w:rsid w:val="00493654"/>
    <w:rsid w:val="004936D1"/>
    <w:rsid w:val="004937B4"/>
    <w:rsid w:val="00493C51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5F9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21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479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4A9"/>
    <w:rsid w:val="004A4589"/>
    <w:rsid w:val="004A49A4"/>
    <w:rsid w:val="004A4A71"/>
    <w:rsid w:val="004A4A89"/>
    <w:rsid w:val="004A4B79"/>
    <w:rsid w:val="004A5110"/>
    <w:rsid w:val="004A51A4"/>
    <w:rsid w:val="004A51B5"/>
    <w:rsid w:val="004A5294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58D8"/>
    <w:rsid w:val="004B5945"/>
    <w:rsid w:val="004B5D87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CF5"/>
    <w:rsid w:val="004C0D22"/>
    <w:rsid w:val="004C1054"/>
    <w:rsid w:val="004C1058"/>
    <w:rsid w:val="004C1171"/>
    <w:rsid w:val="004C1347"/>
    <w:rsid w:val="004C18B6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45"/>
    <w:rsid w:val="004C597F"/>
    <w:rsid w:val="004C5CB8"/>
    <w:rsid w:val="004C6138"/>
    <w:rsid w:val="004C62CD"/>
    <w:rsid w:val="004C6337"/>
    <w:rsid w:val="004C660D"/>
    <w:rsid w:val="004C67A9"/>
    <w:rsid w:val="004C69B1"/>
    <w:rsid w:val="004C6A70"/>
    <w:rsid w:val="004C6B30"/>
    <w:rsid w:val="004C6C02"/>
    <w:rsid w:val="004C6D4C"/>
    <w:rsid w:val="004C6FEE"/>
    <w:rsid w:val="004C77F5"/>
    <w:rsid w:val="004C7810"/>
    <w:rsid w:val="004C7823"/>
    <w:rsid w:val="004C7899"/>
    <w:rsid w:val="004C78C2"/>
    <w:rsid w:val="004C7D16"/>
    <w:rsid w:val="004D074B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AF0"/>
    <w:rsid w:val="004D23CC"/>
    <w:rsid w:val="004D240D"/>
    <w:rsid w:val="004D2464"/>
    <w:rsid w:val="004D2A48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04F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487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A85"/>
    <w:rsid w:val="004E5DA6"/>
    <w:rsid w:val="004E5DD3"/>
    <w:rsid w:val="004E5F85"/>
    <w:rsid w:val="004E602D"/>
    <w:rsid w:val="004E649B"/>
    <w:rsid w:val="004E712A"/>
    <w:rsid w:val="004E7184"/>
    <w:rsid w:val="004E77A4"/>
    <w:rsid w:val="004E7AC9"/>
    <w:rsid w:val="004E7E39"/>
    <w:rsid w:val="004F00BA"/>
    <w:rsid w:val="004F0788"/>
    <w:rsid w:val="004F091F"/>
    <w:rsid w:val="004F0ECE"/>
    <w:rsid w:val="004F10E8"/>
    <w:rsid w:val="004F13BD"/>
    <w:rsid w:val="004F1619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4F4E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D89"/>
    <w:rsid w:val="004F6E4D"/>
    <w:rsid w:val="004F6FC9"/>
    <w:rsid w:val="004F72A7"/>
    <w:rsid w:val="004F7CD5"/>
    <w:rsid w:val="004F7D55"/>
    <w:rsid w:val="0050023E"/>
    <w:rsid w:val="0050027A"/>
    <w:rsid w:val="0050043F"/>
    <w:rsid w:val="00500542"/>
    <w:rsid w:val="005005F2"/>
    <w:rsid w:val="0050060F"/>
    <w:rsid w:val="00500E2C"/>
    <w:rsid w:val="00501068"/>
    <w:rsid w:val="0050117C"/>
    <w:rsid w:val="005016D0"/>
    <w:rsid w:val="005018DE"/>
    <w:rsid w:val="00501A3C"/>
    <w:rsid w:val="00501D02"/>
    <w:rsid w:val="00501E47"/>
    <w:rsid w:val="00502187"/>
    <w:rsid w:val="00502377"/>
    <w:rsid w:val="005027F3"/>
    <w:rsid w:val="00502F4A"/>
    <w:rsid w:val="005036FF"/>
    <w:rsid w:val="00503C44"/>
    <w:rsid w:val="00503D08"/>
    <w:rsid w:val="0050409B"/>
    <w:rsid w:val="00504C31"/>
    <w:rsid w:val="00504CCD"/>
    <w:rsid w:val="00504CD7"/>
    <w:rsid w:val="00504FD8"/>
    <w:rsid w:val="00505331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AAB"/>
    <w:rsid w:val="00507B2E"/>
    <w:rsid w:val="00507E55"/>
    <w:rsid w:val="005102EB"/>
    <w:rsid w:val="00510543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164"/>
    <w:rsid w:val="00520387"/>
    <w:rsid w:val="005203F1"/>
    <w:rsid w:val="00520609"/>
    <w:rsid w:val="00520813"/>
    <w:rsid w:val="005208CA"/>
    <w:rsid w:val="005208F8"/>
    <w:rsid w:val="005209A1"/>
    <w:rsid w:val="00520ED8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79A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798"/>
    <w:rsid w:val="00530AED"/>
    <w:rsid w:val="00530C04"/>
    <w:rsid w:val="00530C6E"/>
    <w:rsid w:val="0053224B"/>
    <w:rsid w:val="0053245A"/>
    <w:rsid w:val="0053261C"/>
    <w:rsid w:val="00532677"/>
    <w:rsid w:val="005326EF"/>
    <w:rsid w:val="005331D2"/>
    <w:rsid w:val="00533DFA"/>
    <w:rsid w:val="005341E0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D71"/>
    <w:rsid w:val="00541EB3"/>
    <w:rsid w:val="005420D9"/>
    <w:rsid w:val="00542649"/>
    <w:rsid w:val="005426AB"/>
    <w:rsid w:val="00542BBA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415"/>
    <w:rsid w:val="0054464B"/>
    <w:rsid w:val="005446C7"/>
    <w:rsid w:val="005448BA"/>
    <w:rsid w:val="00544955"/>
    <w:rsid w:val="00545011"/>
    <w:rsid w:val="005451AF"/>
    <w:rsid w:val="0054527D"/>
    <w:rsid w:val="00545328"/>
    <w:rsid w:val="005453BF"/>
    <w:rsid w:val="00545735"/>
    <w:rsid w:val="00545915"/>
    <w:rsid w:val="00545BA2"/>
    <w:rsid w:val="00545CBC"/>
    <w:rsid w:val="0054600C"/>
    <w:rsid w:val="0054615B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8F8"/>
    <w:rsid w:val="00552BC4"/>
    <w:rsid w:val="00552FED"/>
    <w:rsid w:val="00553517"/>
    <w:rsid w:val="00553568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55B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773"/>
    <w:rsid w:val="00562869"/>
    <w:rsid w:val="0056287A"/>
    <w:rsid w:val="00562B8D"/>
    <w:rsid w:val="00562B97"/>
    <w:rsid w:val="00563005"/>
    <w:rsid w:val="005631AC"/>
    <w:rsid w:val="00563378"/>
    <w:rsid w:val="00563569"/>
    <w:rsid w:val="0056392B"/>
    <w:rsid w:val="00563F5A"/>
    <w:rsid w:val="0056459F"/>
    <w:rsid w:val="005648A4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DBB"/>
    <w:rsid w:val="00565E79"/>
    <w:rsid w:val="005664E9"/>
    <w:rsid w:val="005665F9"/>
    <w:rsid w:val="00566696"/>
    <w:rsid w:val="00566A41"/>
    <w:rsid w:val="00566A71"/>
    <w:rsid w:val="00566CF8"/>
    <w:rsid w:val="00566E82"/>
    <w:rsid w:val="005679E8"/>
    <w:rsid w:val="00567F34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554"/>
    <w:rsid w:val="0057161F"/>
    <w:rsid w:val="005716B5"/>
    <w:rsid w:val="0057184B"/>
    <w:rsid w:val="005718B0"/>
    <w:rsid w:val="00571B70"/>
    <w:rsid w:val="00571C4D"/>
    <w:rsid w:val="00571CC5"/>
    <w:rsid w:val="00571E8D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9F5"/>
    <w:rsid w:val="00573C54"/>
    <w:rsid w:val="00573EC5"/>
    <w:rsid w:val="00573F72"/>
    <w:rsid w:val="00573FCE"/>
    <w:rsid w:val="00574187"/>
    <w:rsid w:val="0057424F"/>
    <w:rsid w:val="00574476"/>
    <w:rsid w:val="005747FB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3BD"/>
    <w:rsid w:val="005768A3"/>
    <w:rsid w:val="00576931"/>
    <w:rsid w:val="00577319"/>
    <w:rsid w:val="005776DE"/>
    <w:rsid w:val="005779E0"/>
    <w:rsid w:val="00577F9F"/>
    <w:rsid w:val="00580489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5F0"/>
    <w:rsid w:val="0059191F"/>
    <w:rsid w:val="00591ACB"/>
    <w:rsid w:val="00591C70"/>
    <w:rsid w:val="00591CCD"/>
    <w:rsid w:val="00592051"/>
    <w:rsid w:val="0059212C"/>
    <w:rsid w:val="005921EB"/>
    <w:rsid w:val="0059245F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1FD5"/>
    <w:rsid w:val="005A211C"/>
    <w:rsid w:val="005A21A1"/>
    <w:rsid w:val="005A22C5"/>
    <w:rsid w:val="005A27DB"/>
    <w:rsid w:val="005A28D9"/>
    <w:rsid w:val="005A294E"/>
    <w:rsid w:val="005A29B7"/>
    <w:rsid w:val="005A2A47"/>
    <w:rsid w:val="005A2CDC"/>
    <w:rsid w:val="005A2CE9"/>
    <w:rsid w:val="005A3039"/>
    <w:rsid w:val="005A337F"/>
    <w:rsid w:val="005A3564"/>
    <w:rsid w:val="005A3760"/>
    <w:rsid w:val="005A3CB5"/>
    <w:rsid w:val="005A3D54"/>
    <w:rsid w:val="005A3E22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599"/>
    <w:rsid w:val="005B48B4"/>
    <w:rsid w:val="005B4D17"/>
    <w:rsid w:val="005B4DCE"/>
    <w:rsid w:val="005B4F4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AB5"/>
    <w:rsid w:val="005C3B02"/>
    <w:rsid w:val="005C40EE"/>
    <w:rsid w:val="005C4557"/>
    <w:rsid w:val="005C47F3"/>
    <w:rsid w:val="005C47FD"/>
    <w:rsid w:val="005C4A22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5C4"/>
    <w:rsid w:val="005D0A50"/>
    <w:rsid w:val="005D0F14"/>
    <w:rsid w:val="005D122E"/>
    <w:rsid w:val="005D125C"/>
    <w:rsid w:val="005D187B"/>
    <w:rsid w:val="005D1CFE"/>
    <w:rsid w:val="005D1EC3"/>
    <w:rsid w:val="005D24AE"/>
    <w:rsid w:val="005D2773"/>
    <w:rsid w:val="005D2793"/>
    <w:rsid w:val="005D2BD3"/>
    <w:rsid w:val="005D3032"/>
    <w:rsid w:val="005D306E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5BB4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1C6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337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46E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9F1"/>
    <w:rsid w:val="005E7B2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2824"/>
    <w:rsid w:val="005F3142"/>
    <w:rsid w:val="005F32D5"/>
    <w:rsid w:val="005F38B6"/>
    <w:rsid w:val="005F3A6D"/>
    <w:rsid w:val="005F3B29"/>
    <w:rsid w:val="005F3D09"/>
    <w:rsid w:val="005F3D22"/>
    <w:rsid w:val="005F425C"/>
    <w:rsid w:val="005F4651"/>
    <w:rsid w:val="005F4718"/>
    <w:rsid w:val="005F4B33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D82"/>
    <w:rsid w:val="005F7E69"/>
    <w:rsid w:val="006002C5"/>
    <w:rsid w:val="00600343"/>
    <w:rsid w:val="006005C2"/>
    <w:rsid w:val="006008B3"/>
    <w:rsid w:val="00600AD1"/>
    <w:rsid w:val="00600AFF"/>
    <w:rsid w:val="00600D60"/>
    <w:rsid w:val="00600F10"/>
    <w:rsid w:val="00601154"/>
    <w:rsid w:val="006012A3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481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03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3CB"/>
    <w:rsid w:val="00614619"/>
    <w:rsid w:val="00614B9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79"/>
    <w:rsid w:val="00627698"/>
    <w:rsid w:val="006276F4"/>
    <w:rsid w:val="0062794C"/>
    <w:rsid w:val="00627A59"/>
    <w:rsid w:val="00627F51"/>
    <w:rsid w:val="00630240"/>
    <w:rsid w:val="0063026A"/>
    <w:rsid w:val="006307ED"/>
    <w:rsid w:val="00630838"/>
    <w:rsid w:val="00630C14"/>
    <w:rsid w:val="00630DB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6E9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037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86E"/>
    <w:rsid w:val="00644884"/>
    <w:rsid w:val="00644A54"/>
    <w:rsid w:val="00644ADD"/>
    <w:rsid w:val="00644AE8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3DE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B9B"/>
    <w:rsid w:val="00656C2F"/>
    <w:rsid w:val="00656E1C"/>
    <w:rsid w:val="006570C2"/>
    <w:rsid w:val="0065733F"/>
    <w:rsid w:val="0065747F"/>
    <w:rsid w:val="00657AA0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961"/>
    <w:rsid w:val="00663B34"/>
    <w:rsid w:val="00663C52"/>
    <w:rsid w:val="00664A3D"/>
    <w:rsid w:val="00664ACD"/>
    <w:rsid w:val="00664BFA"/>
    <w:rsid w:val="00664FD2"/>
    <w:rsid w:val="0066502D"/>
    <w:rsid w:val="00665339"/>
    <w:rsid w:val="00665519"/>
    <w:rsid w:val="00665FFA"/>
    <w:rsid w:val="00666077"/>
    <w:rsid w:val="00666581"/>
    <w:rsid w:val="006665FE"/>
    <w:rsid w:val="0066692B"/>
    <w:rsid w:val="00666BEE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0EF6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77861"/>
    <w:rsid w:val="00680026"/>
    <w:rsid w:val="006802B6"/>
    <w:rsid w:val="006802E2"/>
    <w:rsid w:val="00680481"/>
    <w:rsid w:val="00680714"/>
    <w:rsid w:val="00680814"/>
    <w:rsid w:val="00680826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3C92"/>
    <w:rsid w:val="00683D93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788"/>
    <w:rsid w:val="00692C1E"/>
    <w:rsid w:val="00692D05"/>
    <w:rsid w:val="00692EE4"/>
    <w:rsid w:val="006937B8"/>
    <w:rsid w:val="006937DB"/>
    <w:rsid w:val="00693925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3B"/>
    <w:rsid w:val="00694DD1"/>
    <w:rsid w:val="00694E39"/>
    <w:rsid w:val="00695235"/>
    <w:rsid w:val="00695971"/>
    <w:rsid w:val="00695AC3"/>
    <w:rsid w:val="00695D38"/>
    <w:rsid w:val="0069644C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3C81"/>
    <w:rsid w:val="006A3F0E"/>
    <w:rsid w:val="006A428E"/>
    <w:rsid w:val="006A458B"/>
    <w:rsid w:val="006A4718"/>
    <w:rsid w:val="006A4A02"/>
    <w:rsid w:val="006A4D05"/>
    <w:rsid w:val="006A4DED"/>
    <w:rsid w:val="006A4F03"/>
    <w:rsid w:val="006A4FCC"/>
    <w:rsid w:val="006A4FDC"/>
    <w:rsid w:val="006A5058"/>
    <w:rsid w:val="006A524C"/>
    <w:rsid w:val="006A5491"/>
    <w:rsid w:val="006A54BC"/>
    <w:rsid w:val="006A588E"/>
    <w:rsid w:val="006A58A5"/>
    <w:rsid w:val="006A5C0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869"/>
    <w:rsid w:val="006B09BB"/>
    <w:rsid w:val="006B0AFA"/>
    <w:rsid w:val="006B0B4E"/>
    <w:rsid w:val="006B127A"/>
    <w:rsid w:val="006B142B"/>
    <w:rsid w:val="006B1576"/>
    <w:rsid w:val="006B166E"/>
    <w:rsid w:val="006B1A69"/>
    <w:rsid w:val="006B1E18"/>
    <w:rsid w:val="006B1E9A"/>
    <w:rsid w:val="006B23F8"/>
    <w:rsid w:val="006B24FD"/>
    <w:rsid w:val="006B281D"/>
    <w:rsid w:val="006B2AA2"/>
    <w:rsid w:val="006B334F"/>
    <w:rsid w:val="006B33DA"/>
    <w:rsid w:val="006B3561"/>
    <w:rsid w:val="006B3587"/>
    <w:rsid w:val="006B3760"/>
    <w:rsid w:val="006B381C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C0"/>
    <w:rsid w:val="006B56D9"/>
    <w:rsid w:val="006B57F2"/>
    <w:rsid w:val="006B5A4A"/>
    <w:rsid w:val="006B5C0E"/>
    <w:rsid w:val="006B6160"/>
    <w:rsid w:val="006B63D7"/>
    <w:rsid w:val="006B68C5"/>
    <w:rsid w:val="006B6B5A"/>
    <w:rsid w:val="006B6C7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3AE"/>
    <w:rsid w:val="006C249D"/>
    <w:rsid w:val="006C2715"/>
    <w:rsid w:val="006C2980"/>
    <w:rsid w:val="006C2A38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9D2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C79F7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DDF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E8F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41F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586"/>
    <w:rsid w:val="006F38D2"/>
    <w:rsid w:val="006F3C15"/>
    <w:rsid w:val="006F4125"/>
    <w:rsid w:val="006F4227"/>
    <w:rsid w:val="006F432C"/>
    <w:rsid w:val="006F4339"/>
    <w:rsid w:val="006F4683"/>
    <w:rsid w:val="006F4941"/>
    <w:rsid w:val="006F4A94"/>
    <w:rsid w:val="006F4B18"/>
    <w:rsid w:val="006F4C63"/>
    <w:rsid w:val="006F4F5A"/>
    <w:rsid w:val="006F4F8D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60F"/>
    <w:rsid w:val="00702737"/>
    <w:rsid w:val="00702872"/>
    <w:rsid w:val="00702925"/>
    <w:rsid w:val="00702ABE"/>
    <w:rsid w:val="00702BCD"/>
    <w:rsid w:val="007031C8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94E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C68"/>
    <w:rsid w:val="0071000F"/>
    <w:rsid w:val="0071017B"/>
    <w:rsid w:val="00710545"/>
    <w:rsid w:val="00710A04"/>
    <w:rsid w:val="00710E5D"/>
    <w:rsid w:val="007111AA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4EB9"/>
    <w:rsid w:val="007151D9"/>
    <w:rsid w:val="0071543C"/>
    <w:rsid w:val="00715796"/>
    <w:rsid w:val="00715B77"/>
    <w:rsid w:val="00715BDD"/>
    <w:rsid w:val="00715C2B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6BD"/>
    <w:rsid w:val="00720BCD"/>
    <w:rsid w:val="00720C43"/>
    <w:rsid w:val="00720CA1"/>
    <w:rsid w:val="007213D6"/>
    <w:rsid w:val="00721604"/>
    <w:rsid w:val="007218DF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337"/>
    <w:rsid w:val="007259A6"/>
    <w:rsid w:val="00725B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99E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5B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A27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0DDF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3A0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EE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43B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58"/>
    <w:rsid w:val="00755FAB"/>
    <w:rsid w:val="007562D1"/>
    <w:rsid w:val="0075656E"/>
    <w:rsid w:val="007566CE"/>
    <w:rsid w:val="007566EE"/>
    <w:rsid w:val="00756A7D"/>
    <w:rsid w:val="00756AF5"/>
    <w:rsid w:val="00756DA7"/>
    <w:rsid w:val="00756F1F"/>
    <w:rsid w:val="00757068"/>
    <w:rsid w:val="00757083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A58"/>
    <w:rsid w:val="00761B78"/>
    <w:rsid w:val="00761D6E"/>
    <w:rsid w:val="00761E12"/>
    <w:rsid w:val="007625A9"/>
    <w:rsid w:val="00762791"/>
    <w:rsid w:val="0076295D"/>
    <w:rsid w:val="00762AFC"/>
    <w:rsid w:val="00762B6C"/>
    <w:rsid w:val="00762D76"/>
    <w:rsid w:val="00762EEE"/>
    <w:rsid w:val="00762F3A"/>
    <w:rsid w:val="00762F60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3A4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E9A"/>
    <w:rsid w:val="00767F68"/>
    <w:rsid w:val="00767FFE"/>
    <w:rsid w:val="007700C5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11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455"/>
    <w:rsid w:val="00775AFB"/>
    <w:rsid w:val="0077650F"/>
    <w:rsid w:val="00776522"/>
    <w:rsid w:val="00776723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0E22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9A3"/>
    <w:rsid w:val="00784A86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06E"/>
    <w:rsid w:val="00787153"/>
    <w:rsid w:val="00787FD5"/>
    <w:rsid w:val="007905E1"/>
    <w:rsid w:val="007906C5"/>
    <w:rsid w:val="00790827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2F9E"/>
    <w:rsid w:val="0079303D"/>
    <w:rsid w:val="00793153"/>
    <w:rsid w:val="007932BE"/>
    <w:rsid w:val="0079332F"/>
    <w:rsid w:val="00793804"/>
    <w:rsid w:val="00793E50"/>
    <w:rsid w:val="00793F1E"/>
    <w:rsid w:val="00793F86"/>
    <w:rsid w:val="007944F1"/>
    <w:rsid w:val="0079474D"/>
    <w:rsid w:val="007947F9"/>
    <w:rsid w:val="0079507B"/>
    <w:rsid w:val="007950D3"/>
    <w:rsid w:val="007951AA"/>
    <w:rsid w:val="00795422"/>
    <w:rsid w:val="007958C3"/>
    <w:rsid w:val="00795C11"/>
    <w:rsid w:val="00795C24"/>
    <w:rsid w:val="00795D49"/>
    <w:rsid w:val="00795D55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59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823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C84"/>
    <w:rsid w:val="007B1DF6"/>
    <w:rsid w:val="007B23F6"/>
    <w:rsid w:val="007B2482"/>
    <w:rsid w:val="007B2A94"/>
    <w:rsid w:val="007B2EC8"/>
    <w:rsid w:val="007B33B9"/>
    <w:rsid w:val="007B3F28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7"/>
    <w:rsid w:val="007B7E1E"/>
    <w:rsid w:val="007B7F2B"/>
    <w:rsid w:val="007B7FAF"/>
    <w:rsid w:val="007C02CB"/>
    <w:rsid w:val="007C02CE"/>
    <w:rsid w:val="007C0404"/>
    <w:rsid w:val="007C0543"/>
    <w:rsid w:val="007C0630"/>
    <w:rsid w:val="007C074F"/>
    <w:rsid w:val="007C09B3"/>
    <w:rsid w:val="007C0A85"/>
    <w:rsid w:val="007C0EF9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0AAF"/>
    <w:rsid w:val="007D10DB"/>
    <w:rsid w:val="007D1595"/>
    <w:rsid w:val="007D1840"/>
    <w:rsid w:val="007D1B2D"/>
    <w:rsid w:val="007D1B4B"/>
    <w:rsid w:val="007D1FB9"/>
    <w:rsid w:val="007D20E7"/>
    <w:rsid w:val="007D242F"/>
    <w:rsid w:val="007D24A0"/>
    <w:rsid w:val="007D257F"/>
    <w:rsid w:val="007D299E"/>
    <w:rsid w:val="007D2CCC"/>
    <w:rsid w:val="007D328F"/>
    <w:rsid w:val="007D347C"/>
    <w:rsid w:val="007D388E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34B"/>
    <w:rsid w:val="007D6448"/>
    <w:rsid w:val="007D65D4"/>
    <w:rsid w:val="007D6F1C"/>
    <w:rsid w:val="007D7342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719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52"/>
    <w:rsid w:val="007E3B74"/>
    <w:rsid w:val="007E3CEA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64A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8DD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47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60B5"/>
    <w:rsid w:val="008062E3"/>
    <w:rsid w:val="0080649C"/>
    <w:rsid w:val="00806620"/>
    <w:rsid w:val="00806956"/>
    <w:rsid w:val="00806D78"/>
    <w:rsid w:val="00807235"/>
    <w:rsid w:val="00807607"/>
    <w:rsid w:val="008078FB"/>
    <w:rsid w:val="00807910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4F47"/>
    <w:rsid w:val="00815314"/>
    <w:rsid w:val="00815A5C"/>
    <w:rsid w:val="00815C29"/>
    <w:rsid w:val="00816236"/>
    <w:rsid w:val="00816401"/>
    <w:rsid w:val="008164F1"/>
    <w:rsid w:val="008168DC"/>
    <w:rsid w:val="008168F2"/>
    <w:rsid w:val="00816A40"/>
    <w:rsid w:val="00816CE1"/>
    <w:rsid w:val="0081732C"/>
    <w:rsid w:val="0081738C"/>
    <w:rsid w:val="0081756A"/>
    <w:rsid w:val="0081789E"/>
    <w:rsid w:val="008178A9"/>
    <w:rsid w:val="00817C44"/>
    <w:rsid w:val="00817FE2"/>
    <w:rsid w:val="00820195"/>
    <w:rsid w:val="0082036A"/>
    <w:rsid w:val="008206AB"/>
    <w:rsid w:val="00820E1C"/>
    <w:rsid w:val="00820F9B"/>
    <w:rsid w:val="008210BA"/>
    <w:rsid w:val="008212AA"/>
    <w:rsid w:val="0082140D"/>
    <w:rsid w:val="008214DD"/>
    <w:rsid w:val="00821578"/>
    <w:rsid w:val="008220D2"/>
    <w:rsid w:val="008226B9"/>
    <w:rsid w:val="00822841"/>
    <w:rsid w:val="00822865"/>
    <w:rsid w:val="00822B7A"/>
    <w:rsid w:val="00823560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DF5"/>
    <w:rsid w:val="00826EEF"/>
    <w:rsid w:val="0082754C"/>
    <w:rsid w:val="0082797D"/>
    <w:rsid w:val="00827C90"/>
    <w:rsid w:val="0083010F"/>
    <w:rsid w:val="00830325"/>
    <w:rsid w:val="008306F8"/>
    <w:rsid w:val="0083071E"/>
    <w:rsid w:val="00830836"/>
    <w:rsid w:val="008308C6"/>
    <w:rsid w:val="008309D8"/>
    <w:rsid w:val="00830FA2"/>
    <w:rsid w:val="00831644"/>
    <w:rsid w:val="00831780"/>
    <w:rsid w:val="00831E05"/>
    <w:rsid w:val="00831E06"/>
    <w:rsid w:val="0083226E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408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121"/>
    <w:rsid w:val="0083723B"/>
    <w:rsid w:val="0083768C"/>
    <w:rsid w:val="008376FB"/>
    <w:rsid w:val="008379A0"/>
    <w:rsid w:val="00837FB2"/>
    <w:rsid w:val="00840666"/>
    <w:rsid w:val="008406EB"/>
    <w:rsid w:val="008407ED"/>
    <w:rsid w:val="0084083E"/>
    <w:rsid w:val="00840A01"/>
    <w:rsid w:val="00841291"/>
    <w:rsid w:val="00841553"/>
    <w:rsid w:val="00841706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1EC2"/>
    <w:rsid w:val="008527A2"/>
    <w:rsid w:val="00852E1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700"/>
    <w:rsid w:val="00855714"/>
    <w:rsid w:val="00855C5B"/>
    <w:rsid w:val="00856242"/>
    <w:rsid w:val="00856679"/>
    <w:rsid w:val="0085677C"/>
    <w:rsid w:val="00856CC3"/>
    <w:rsid w:val="00857146"/>
    <w:rsid w:val="0085725D"/>
    <w:rsid w:val="008574CF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887"/>
    <w:rsid w:val="0086691A"/>
    <w:rsid w:val="00866D21"/>
    <w:rsid w:val="00866E11"/>
    <w:rsid w:val="00866F69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1BC"/>
    <w:rsid w:val="0087025B"/>
    <w:rsid w:val="00870491"/>
    <w:rsid w:val="00870CC7"/>
    <w:rsid w:val="00870DB3"/>
    <w:rsid w:val="008711BA"/>
    <w:rsid w:val="0087136F"/>
    <w:rsid w:val="00871890"/>
    <w:rsid w:val="00871C28"/>
    <w:rsid w:val="00872025"/>
    <w:rsid w:val="00872376"/>
    <w:rsid w:val="008728BF"/>
    <w:rsid w:val="00872D3A"/>
    <w:rsid w:val="00872EB3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57F"/>
    <w:rsid w:val="008825CB"/>
    <w:rsid w:val="00882648"/>
    <w:rsid w:val="008826A9"/>
    <w:rsid w:val="00882B0C"/>
    <w:rsid w:val="00882FA3"/>
    <w:rsid w:val="00882FA5"/>
    <w:rsid w:val="0088304D"/>
    <w:rsid w:val="00883463"/>
    <w:rsid w:val="008835A6"/>
    <w:rsid w:val="008836F0"/>
    <w:rsid w:val="00883A51"/>
    <w:rsid w:val="00883D25"/>
    <w:rsid w:val="00883E6F"/>
    <w:rsid w:val="00884317"/>
    <w:rsid w:val="008843B0"/>
    <w:rsid w:val="00884732"/>
    <w:rsid w:val="0088477E"/>
    <w:rsid w:val="00884B99"/>
    <w:rsid w:val="00884DA1"/>
    <w:rsid w:val="008851C7"/>
    <w:rsid w:val="0088539C"/>
    <w:rsid w:val="00885650"/>
    <w:rsid w:val="00885B5C"/>
    <w:rsid w:val="00885B68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2B6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CF2"/>
    <w:rsid w:val="008A2F4C"/>
    <w:rsid w:val="008A33C4"/>
    <w:rsid w:val="008A349E"/>
    <w:rsid w:val="008A3546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9D9"/>
    <w:rsid w:val="008A5A8F"/>
    <w:rsid w:val="008A5AAD"/>
    <w:rsid w:val="008A5DC1"/>
    <w:rsid w:val="008A60DA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29D"/>
    <w:rsid w:val="008A7533"/>
    <w:rsid w:val="008A77DE"/>
    <w:rsid w:val="008A78B1"/>
    <w:rsid w:val="008A78BC"/>
    <w:rsid w:val="008A7D38"/>
    <w:rsid w:val="008B02E8"/>
    <w:rsid w:val="008B0577"/>
    <w:rsid w:val="008B09C0"/>
    <w:rsid w:val="008B0A8E"/>
    <w:rsid w:val="008B0AEE"/>
    <w:rsid w:val="008B0FB8"/>
    <w:rsid w:val="008B11D4"/>
    <w:rsid w:val="008B1436"/>
    <w:rsid w:val="008B1A8C"/>
    <w:rsid w:val="008B1EFB"/>
    <w:rsid w:val="008B2978"/>
    <w:rsid w:val="008B2C11"/>
    <w:rsid w:val="008B2F78"/>
    <w:rsid w:val="008B32D5"/>
    <w:rsid w:val="008B34E9"/>
    <w:rsid w:val="008B367A"/>
    <w:rsid w:val="008B3768"/>
    <w:rsid w:val="008B3FB7"/>
    <w:rsid w:val="008B40CF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0DF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319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70B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AC3"/>
    <w:rsid w:val="008C6BC0"/>
    <w:rsid w:val="008C6FCE"/>
    <w:rsid w:val="008C73F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9CA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935"/>
    <w:rsid w:val="008D3989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5C"/>
    <w:rsid w:val="008E0ACF"/>
    <w:rsid w:val="008E0BD5"/>
    <w:rsid w:val="008E0CBC"/>
    <w:rsid w:val="008E0D1C"/>
    <w:rsid w:val="008E0E2A"/>
    <w:rsid w:val="008E1464"/>
    <w:rsid w:val="008E1466"/>
    <w:rsid w:val="008E14D2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121"/>
    <w:rsid w:val="008E31F8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08A"/>
    <w:rsid w:val="008E5170"/>
    <w:rsid w:val="008E51BA"/>
    <w:rsid w:val="008E53BD"/>
    <w:rsid w:val="008E5464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26E7"/>
    <w:rsid w:val="008F2E78"/>
    <w:rsid w:val="008F3A46"/>
    <w:rsid w:val="008F40C2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6919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177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5EA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4BA"/>
    <w:rsid w:val="00910A77"/>
    <w:rsid w:val="00910B19"/>
    <w:rsid w:val="00910B54"/>
    <w:rsid w:val="00910E7E"/>
    <w:rsid w:val="00911259"/>
    <w:rsid w:val="00911293"/>
    <w:rsid w:val="00911358"/>
    <w:rsid w:val="00911372"/>
    <w:rsid w:val="00911897"/>
    <w:rsid w:val="0091197A"/>
    <w:rsid w:val="00911A40"/>
    <w:rsid w:val="00911DF2"/>
    <w:rsid w:val="009122B1"/>
    <w:rsid w:val="0091250A"/>
    <w:rsid w:val="009128DD"/>
    <w:rsid w:val="00912B02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0A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07"/>
    <w:rsid w:val="00916B2A"/>
    <w:rsid w:val="00916F9A"/>
    <w:rsid w:val="0091740E"/>
    <w:rsid w:val="00917451"/>
    <w:rsid w:val="009174BF"/>
    <w:rsid w:val="00917699"/>
    <w:rsid w:val="0091773A"/>
    <w:rsid w:val="00917855"/>
    <w:rsid w:val="00917B1D"/>
    <w:rsid w:val="00917D0F"/>
    <w:rsid w:val="00917DBC"/>
    <w:rsid w:val="009200C4"/>
    <w:rsid w:val="009202FB"/>
    <w:rsid w:val="00920952"/>
    <w:rsid w:val="00920BF1"/>
    <w:rsid w:val="0092188C"/>
    <w:rsid w:val="00921ECC"/>
    <w:rsid w:val="00921F28"/>
    <w:rsid w:val="009220E3"/>
    <w:rsid w:val="00922A76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71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47C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86"/>
    <w:rsid w:val="009356CD"/>
    <w:rsid w:val="00935919"/>
    <w:rsid w:val="00935B96"/>
    <w:rsid w:val="00935DC6"/>
    <w:rsid w:val="00936006"/>
    <w:rsid w:val="00936079"/>
    <w:rsid w:val="00936641"/>
    <w:rsid w:val="009369BA"/>
    <w:rsid w:val="0093726A"/>
    <w:rsid w:val="00937745"/>
    <w:rsid w:val="0093776F"/>
    <w:rsid w:val="009379E2"/>
    <w:rsid w:val="00937C48"/>
    <w:rsid w:val="0094047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1AF"/>
    <w:rsid w:val="009443E7"/>
    <w:rsid w:val="00944713"/>
    <w:rsid w:val="0094474F"/>
    <w:rsid w:val="009448CF"/>
    <w:rsid w:val="00944AFB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0DEC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6F43"/>
    <w:rsid w:val="009571C9"/>
    <w:rsid w:val="009572CA"/>
    <w:rsid w:val="00957317"/>
    <w:rsid w:val="0095749C"/>
    <w:rsid w:val="009574F9"/>
    <w:rsid w:val="0095761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709"/>
    <w:rsid w:val="00961988"/>
    <w:rsid w:val="00961CBA"/>
    <w:rsid w:val="00961F75"/>
    <w:rsid w:val="00962319"/>
    <w:rsid w:val="0096234F"/>
    <w:rsid w:val="009625B5"/>
    <w:rsid w:val="00962D9E"/>
    <w:rsid w:val="00962E1B"/>
    <w:rsid w:val="00962E39"/>
    <w:rsid w:val="00962F8C"/>
    <w:rsid w:val="00963422"/>
    <w:rsid w:val="009634DE"/>
    <w:rsid w:val="009637BB"/>
    <w:rsid w:val="00963865"/>
    <w:rsid w:val="00963E19"/>
    <w:rsid w:val="00963F4F"/>
    <w:rsid w:val="009641CC"/>
    <w:rsid w:val="00964320"/>
    <w:rsid w:val="009643CF"/>
    <w:rsid w:val="00964447"/>
    <w:rsid w:val="0096456D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8D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5FEE"/>
    <w:rsid w:val="00976255"/>
    <w:rsid w:val="00976412"/>
    <w:rsid w:val="009768A1"/>
    <w:rsid w:val="009769FB"/>
    <w:rsid w:val="00976AA5"/>
    <w:rsid w:val="00976C79"/>
    <w:rsid w:val="00976CC5"/>
    <w:rsid w:val="00976EDB"/>
    <w:rsid w:val="009772C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17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3DCA"/>
    <w:rsid w:val="0098434E"/>
    <w:rsid w:val="00984481"/>
    <w:rsid w:val="009845D2"/>
    <w:rsid w:val="00984BB3"/>
    <w:rsid w:val="00984C7F"/>
    <w:rsid w:val="00984DF7"/>
    <w:rsid w:val="00984F04"/>
    <w:rsid w:val="009850A1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328"/>
    <w:rsid w:val="0098648D"/>
    <w:rsid w:val="009865F7"/>
    <w:rsid w:val="00986A62"/>
    <w:rsid w:val="00986CA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D8F"/>
    <w:rsid w:val="00990E4E"/>
    <w:rsid w:val="00990E55"/>
    <w:rsid w:val="00990FA9"/>
    <w:rsid w:val="0099100D"/>
    <w:rsid w:val="009912E6"/>
    <w:rsid w:val="009913C7"/>
    <w:rsid w:val="009915DE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5E1"/>
    <w:rsid w:val="009939A4"/>
    <w:rsid w:val="00993A83"/>
    <w:rsid w:val="00993DCC"/>
    <w:rsid w:val="00993EFF"/>
    <w:rsid w:val="0099406D"/>
    <w:rsid w:val="00994204"/>
    <w:rsid w:val="00994205"/>
    <w:rsid w:val="0099484C"/>
    <w:rsid w:val="009948EC"/>
    <w:rsid w:val="00994BB8"/>
    <w:rsid w:val="00994E11"/>
    <w:rsid w:val="00994EAA"/>
    <w:rsid w:val="00994F7C"/>
    <w:rsid w:val="0099511E"/>
    <w:rsid w:val="00995664"/>
    <w:rsid w:val="00995666"/>
    <w:rsid w:val="00995A7B"/>
    <w:rsid w:val="00995BEE"/>
    <w:rsid w:val="00995D77"/>
    <w:rsid w:val="00995DD2"/>
    <w:rsid w:val="009968EA"/>
    <w:rsid w:val="00996B09"/>
    <w:rsid w:val="009971F1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896"/>
    <w:rsid w:val="009A09BA"/>
    <w:rsid w:val="009A0AB9"/>
    <w:rsid w:val="009A0CC4"/>
    <w:rsid w:val="009A0CD9"/>
    <w:rsid w:val="009A0D19"/>
    <w:rsid w:val="009A0EA7"/>
    <w:rsid w:val="009A1C48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27E"/>
    <w:rsid w:val="009B040E"/>
    <w:rsid w:val="009B04F7"/>
    <w:rsid w:val="009B081C"/>
    <w:rsid w:val="009B10D0"/>
    <w:rsid w:val="009B15F6"/>
    <w:rsid w:val="009B16AD"/>
    <w:rsid w:val="009B16C7"/>
    <w:rsid w:val="009B1860"/>
    <w:rsid w:val="009B1BC0"/>
    <w:rsid w:val="009B1F4B"/>
    <w:rsid w:val="009B219F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60D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6F2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86"/>
    <w:rsid w:val="009C72B8"/>
    <w:rsid w:val="009C782C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1C1D"/>
    <w:rsid w:val="009E27E4"/>
    <w:rsid w:val="009E284A"/>
    <w:rsid w:val="009E2AF6"/>
    <w:rsid w:val="009E3103"/>
    <w:rsid w:val="009E34B4"/>
    <w:rsid w:val="009E3518"/>
    <w:rsid w:val="009E357F"/>
    <w:rsid w:val="009E3604"/>
    <w:rsid w:val="009E375C"/>
    <w:rsid w:val="009E3E5B"/>
    <w:rsid w:val="009E4425"/>
    <w:rsid w:val="009E45B6"/>
    <w:rsid w:val="009E45C9"/>
    <w:rsid w:val="009E45CA"/>
    <w:rsid w:val="009E4B28"/>
    <w:rsid w:val="009E5192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35D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2E54"/>
    <w:rsid w:val="009F406E"/>
    <w:rsid w:val="009F4ACD"/>
    <w:rsid w:val="009F4DA9"/>
    <w:rsid w:val="009F4DF6"/>
    <w:rsid w:val="009F5559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498"/>
    <w:rsid w:val="009F79EB"/>
    <w:rsid w:val="009F7E9A"/>
    <w:rsid w:val="00A0003D"/>
    <w:rsid w:val="00A000F7"/>
    <w:rsid w:val="00A006E5"/>
    <w:rsid w:val="00A00A2F"/>
    <w:rsid w:val="00A00A85"/>
    <w:rsid w:val="00A00AF0"/>
    <w:rsid w:val="00A00CD8"/>
    <w:rsid w:val="00A00DF1"/>
    <w:rsid w:val="00A01194"/>
    <w:rsid w:val="00A01243"/>
    <w:rsid w:val="00A018E5"/>
    <w:rsid w:val="00A025CE"/>
    <w:rsid w:val="00A02A13"/>
    <w:rsid w:val="00A02AD1"/>
    <w:rsid w:val="00A02DD3"/>
    <w:rsid w:val="00A030B1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5F9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55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7F2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5F7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552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15E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54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5E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60A"/>
    <w:rsid w:val="00A7288B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630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246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0C0"/>
    <w:rsid w:val="00A87303"/>
    <w:rsid w:val="00A8756C"/>
    <w:rsid w:val="00A877CA"/>
    <w:rsid w:val="00A87965"/>
    <w:rsid w:val="00A87AB9"/>
    <w:rsid w:val="00A87AFF"/>
    <w:rsid w:val="00A87D47"/>
    <w:rsid w:val="00A90505"/>
    <w:rsid w:val="00A908CB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86C"/>
    <w:rsid w:val="00A97089"/>
    <w:rsid w:val="00A9767A"/>
    <w:rsid w:val="00A97784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530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F27"/>
    <w:rsid w:val="00AB1060"/>
    <w:rsid w:val="00AB1663"/>
    <w:rsid w:val="00AB2074"/>
    <w:rsid w:val="00AB2508"/>
    <w:rsid w:val="00AB25BF"/>
    <w:rsid w:val="00AB29DE"/>
    <w:rsid w:val="00AB2AF5"/>
    <w:rsid w:val="00AB2C50"/>
    <w:rsid w:val="00AB2D13"/>
    <w:rsid w:val="00AB2FE0"/>
    <w:rsid w:val="00AB302E"/>
    <w:rsid w:val="00AB32A4"/>
    <w:rsid w:val="00AB345C"/>
    <w:rsid w:val="00AB3647"/>
    <w:rsid w:val="00AB37C5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485"/>
    <w:rsid w:val="00AC16E3"/>
    <w:rsid w:val="00AC19F6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5DE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4E75"/>
    <w:rsid w:val="00AD4FD1"/>
    <w:rsid w:val="00AD5237"/>
    <w:rsid w:val="00AD5255"/>
    <w:rsid w:val="00AD5A6A"/>
    <w:rsid w:val="00AD5D80"/>
    <w:rsid w:val="00AD5E92"/>
    <w:rsid w:val="00AD6B78"/>
    <w:rsid w:val="00AD6DBF"/>
    <w:rsid w:val="00AD7164"/>
    <w:rsid w:val="00AD7588"/>
    <w:rsid w:val="00AD7844"/>
    <w:rsid w:val="00AD7ABF"/>
    <w:rsid w:val="00AD7C50"/>
    <w:rsid w:val="00AD7CB7"/>
    <w:rsid w:val="00AD7E5C"/>
    <w:rsid w:val="00AE0012"/>
    <w:rsid w:val="00AE05A0"/>
    <w:rsid w:val="00AE08E5"/>
    <w:rsid w:val="00AE0928"/>
    <w:rsid w:val="00AE0A16"/>
    <w:rsid w:val="00AE0BB7"/>
    <w:rsid w:val="00AE0CBC"/>
    <w:rsid w:val="00AE0D38"/>
    <w:rsid w:val="00AE0FF5"/>
    <w:rsid w:val="00AE1AA6"/>
    <w:rsid w:val="00AE2495"/>
    <w:rsid w:val="00AE2FAE"/>
    <w:rsid w:val="00AE3001"/>
    <w:rsid w:val="00AE3132"/>
    <w:rsid w:val="00AE3601"/>
    <w:rsid w:val="00AE37E6"/>
    <w:rsid w:val="00AE41D3"/>
    <w:rsid w:val="00AE452D"/>
    <w:rsid w:val="00AE463A"/>
    <w:rsid w:val="00AE497A"/>
    <w:rsid w:val="00AE4ED8"/>
    <w:rsid w:val="00AE55FF"/>
    <w:rsid w:val="00AE5908"/>
    <w:rsid w:val="00AE5B87"/>
    <w:rsid w:val="00AE5D2A"/>
    <w:rsid w:val="00AE5F03"/>
    <w:rsid w:val="00AE600A"/>
    <w:rsid w:val="00AE6335"/>
    <w:rsid w:val="00AE6359"/>
    <w:rsid w:val="00AE6807"/>
    <w:rsid w:val="00AE694D"/>
    <w:rsid w:val="00AE6B73"/>
    <w:rsid w:val="00AE6C03"/>
    <w:rsid w:val="00AE6FEA"/>
    <w:rsid w:val="00AE70D9"/>
    <w:rsid w:val="00AE7175"/>
    <w:rsid w:val="00AE71FE"/>
    <w:rsid w:val="00AE72AD"/>
    <w:rsid w:val="00AE77A5"/>
    <w:rsid w:val="00AE79A2"/>
    <w:rsid w:val="00AF019D"/>
    <w:rsid w:val="00AF0769"/>
    <w:rsid w:val="00AF0A4F"/>
    <w:rsid w:val="00AF0ACA"/>
    <w:rsid w:val="00AF0ACC"/>
    <w:rsid w:val="00AF0B26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979"/>
    <w:rsid w:val="00AF4A7F"/>
    <w:rsid w:val="00AF4F48"/>
    <w:rsid w:val="00AF4F60"/>
    <w:rsid w:val="00AF5213"/>
    <w:rsid w:val="00AF5A0D"/>
    <w:rsid w:val="00AF5A72"/>
    <w:rsid w:val="00AF5E15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54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B5A"/>
    <w:rsid w:val="00B03C28"/>
    <w:rsid w:val="00B03C6A"/>
    <w:rsid w:val="00B03F73"/>
    <w:rsid w:val="00B04AB0"/>
    <w:rsid w:val="00B04E60"/>
    <w:rsid w:val="00B04FE6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1D8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5C6A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ABA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48A"/>
    <w:rsid w:val="00B24512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8E8"/>
    <w:rsid w:val="00B26AB8"/>
    <w:rsid w:val="00B26D73"/>
    <w:rsid w:val="00B26F20"/>
    <w:rsid w:val="00B27791"/>
    <w:rsid w:val="00B2785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CB3"/>
    <w:rsid w:val="00B36EC9"/>
    <w:rsid w:val="00B37765"/>
    <w:rsid w:val="00B37A92"/>
    <w:rsid w:val="00B37E64"/>
    <w:rsid w:val="00B37F11"/>
    <w:rsid w:val="00B40040"/>
    <w:rsid w:val="00B40367"/>
    <w:rsid w:val="00B40432"/>
    <w:rsid w:val="00B40497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13C"/>
    <w:rsid w:val="00B42DE6"/>
    <w:rsid w:val="00B42FF5"/>
    <w:rsid w:val="00B43037"/>
    <w:rsid w:val="00B432BF"/>
    <w:rsid w:val="00B4340B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0A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AB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C70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97A"/>
    <w:rsid w:val="00B56A76"/>
    <w:rsid w:val="00B56C11"/>
    <w:rsid w:val="00B5705F"/>
    <w:rsid w:val="00B5747C"/>
    <w:rsid w:val="00B5767C"/>
    <w:rsid w:val="00B576C0"/>
    <w:rsid w:val="00B57BD5"/>
    <w:rsid w:val="00B600C7"/>
    <w:rsid w:val="00B60199"/>
    <w:rsid w:val="00B60454"/>
    <w:rsid w:val="00B60D63"/>
    <w:rsid w:val="00B611F2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27E"/>
    <w:rsid w:val="00B62387"/>
    <w:rsid w:val="00B62422"/>
    <w:rsid w:val="00B62F4C"/>
    <w:rsid w:val="00B62F70"/>
    <w:rsid w:val="00B630D2"/>
    <w:rsid w:val="00B633D9"/>
    <w:rsid w:val="00B637C1"/>
    <w:rsid w:val="00B63A88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5AD"/>
    <w:rsid w:val="00B76BC3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2C74"/>
    <w:rsid w:val="00B831D4"/>
    <w:rsid w:val="00B838A7"/>
    <w:rsid w:val="00B838E2"/>
    <w:rsid w:val="00B83AD3"/>
    <w:rsid w:val="00B84197"/>
    <w:rsid w:val="00B84224"/>
    <w:rsid w:val="00B8491D"/>
    <w:rsid w:val="00B84CE7"/>
    <w:rsid w:val="00B85161"/>
    <w:rsid w:val="00B852FA"/>
    <w:rsid w:val="00B8532A"/>
    <w:rsid w:val="00B857FF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9F3"/>
    <w:rsid w:val="00B86F2D"/>
    <w:rsid w:val="00B873E0"/>
    <w:rsid w:val="00B875F2"/>
    <w:rsid w:val="00B87B00"/>
    <w:rsid w:val="00B901B5"/>
    <w:rsid w:val="00B90230"/>
    <w:rsid w:val="00B907BF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115"/>
    <w:rsid w:val="00B934E1"/>
    <w:rsid w:val="00B93C5F"/>
    <w:rsid w:val="00B93CB2"/>
    <w:rsid w:val="00B94511"/>
    <w:rsid w:val="00B94630"/>
    <w:rsid w:val="00B9465F"/>
    <w:rsid w:val="00B94695"/>
    <w:rsid w:val="00B948E5"/>
    <w:rsid w:val="00B94B8F"/>
    <w:rsid w:val="00B94CC3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3CB"/>
    <w:rsid w:val="00B96505"/>
    <w:rsid w:val="00B9651D"/>
    <w:rsid w:val="00B9690C"/>
    <w:rsid w:val="00B96A8B"/>
    <w:rsid w:val="00B96B08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0BA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99D"/>
    <w:rsid w:val="00BB2C37"/>
    <w:rsid w:val="00BB2D40"/>
    <w:rsid w:val="00BB302C"/>
    <w:rsid w:val="00BB30E7"/>
    <w:rsid w:val="00BB32B0"/>
    <w:rsid w:val="00BB3C2F"/>
    <w:rsid w:val="00BB3D45"/>
    <w:rsid w:val="00BB4161"/>
    <w:rsid w:val="00BB44A7"/>
    <w:rsid w:val="00BB495C"/>
    <w:rsid w:val="00BB4D00"/>
    <w:rsid w:val="00BB4F4D"/>
    <w:rsid w:val="00BB5103"/>
    <w:rsid w:val="00BB54C5"/>
    <w:rsid w:val="00BB556E"/>
    <w:rsid w:val="00BB59BA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1E43"/>
    <w:rsid w:val="00BC25DA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961"/>
    <w:rsid w:val="00BC5A06"/>
    <w:rsid w:val="00BC6031"/>
    <w:rsid w:val="00BC6275"/>
    <w:rsid w:val="00BC6502"/>
    <w:rsid w:val="00BC65CC"/>
    <w:rsid w:val="00BC6918"/>
    <w:rsid w:val="00BC6F05"/>
    <w:rsid w:val="00BC7208"/>
    <w:rsid w:val="00BC749C"/>
    <w:rsid w:val="00BC768C"/>
    <w:rsid w:val="00BC769B"/>
    <w:rsid w:val="00BC772F"/>
    <w:rsid w:val="00BC776A"/>
    <w:rsid w:val="00BC7E8E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A60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7D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484"/>
    <w:rsid w:val="00BF5799"/>
    <w:rsid w:val="00BF5810"/>
    <w:rsid w:val="00BF584D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7D5"/>
    <w:rsid w:val="00BF7C36"/>
    <w:rsid w:val="00BF7E78"/>
    <w:rsid w:val="00BF7F12"/>
    <w:rsid w:val="00C00152"/>
    <w:rsid w:val="00C00AD6"/>
    <w:rsid w:val="00C01274"/>
    <w:rsid w:val="00C01382"/>
    <w:rsid w:val="00C017CA"/>
    <w:rsid w:val="00C017FB"/>
    <w:rsid w:val="00C0193C"/>
    <w:rsid w:val="00C01AF5"/>
    <w:rsid w:val="00C01BB7"/>
    <w:rsid w:val="00C01E49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8ED"/>
    <w:rsid w:val="00C05971"/>
    <w:rsid w:val="00C05CE0"/>
    <w:rsid w:val="00C0633B"/>
    <w:rsid w:val="00C064C6"/>
    <w:rsid w:val="00C064C8"/>
    <w:rsid w:val="00C0650D"/>
    <w:rsid w:val="00C065EA"/>
    <w:rsid w:val="00C066E0"/>
    <w:rsid w:val="00C06A77"/>
    <w:rsid w:val="00C06B20"/>
    <w:rsid w:val="00C06BA6"/>
    <w:rsid w:val="00C06E32"/>
    <w:rsid w:val="00C06F2A"/>
    <w:rsid w:val="00C06FBD"/>
    <w:rsid w:val="00C078DF"/>
    <w:rsid w:val="00C07D6D"/>
    <w:rsid w:val="00C07D76"/>
    <w:rsid w:val="00C07DB9"/>
    <w:rsid w:val="00C1012F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DF"/>
    <w:rsid w:val="00C1222B"/>
    <w:rsid w:val="00C127CC"/>
    <w:rsid w:val="00C12811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6AB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9AB"/>
    <w:rsid w:val="00C16A00"/>
    <w:rsid w:val="00C16A5D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7AE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62D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3FB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0F42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4B"/>
    <w:rsid w:val="00C478D9"/>
    <w:rsid w:val="00C47AC3"/>
    <w:rsid w:val="00C47BB4"/>
    <w:rsid w:val="00C47D13"/>
    <w:rsid w:val="00C47DAF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110"/>
    <w:rsid w:val="00C5484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01A"/>
    <w:rsid w:val="00C562D2"/>
    <w:rsid w:val="00C56360"/>
    <w:rsid w:val="00C566B2"/>
    <w:rsid w:val="00C56B5F"/>
    <w:rsid w:val="00C5754B"/>
    <w:rsid w:val="00C5768A"/>
    <w:rsid w:val="00C577CA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1EAF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BAF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2A6E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694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1BB"/>
    <w:rsid w:val="00C85501"/>
    <w:rsid w:val="00C85763"/>
    <w:rsid w:val="00C85813"/>
    <w:rsid w:val="00C85868"/>
    <w:rsid w:val="00C8592E"/>
    <w:rsid w:val="00C85A65"/>
    <w:rsid w:val="00C85CEE"/>
    <w:rsid w:val="00C85FC4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CD9"/>
    <w:rsid w:val="00C87DE6"/>
    <w:rsid w:val="00C87F73"/>
    <w:rsid w:val="00C90374"/>
    <w:rsid w:val="00C90751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2D7D"/>
    <w:rsid w:val="00C9327E"/>
    <w:rsid w:val="00C93B86"/>
    <w:rsid w:val="00C94292"/>
    <w:rsid w:val="00C94D0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825"/>
    <w:rsid w:val="00CA0885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21C6"/>
    <w:rsid w:val="00CA22F2"/>
    <w:rsid w:val="00CA2817"/>
    <w:rsid w:val="00CA2C9D"/>
    <w:rsid w:val="00CA3030"/>
    <w:rsid w:val="00CA3329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62B"/>
    <w:rsid w:val="00CA4A08"/>
    <w:rsid w:val="00CA4EDD"/>
    <w:rsid w:val="00CA5171"/>
    <w:rsid w:val="00CA53BA"/>
    <w:rsid w:val="00CA54E0"/>
    <w:rsid w:val="00CA55C0"/>
    <w:rsid w:val="00CA577E"/>
    <w:rsid w:val="00CA5F65"/>
    <w:rsid w:val="00CA620B"/>
    <w:rsid w:val="00CA64C9"/>
    <w:rsid w:val="00CA74A4"/>
    <w:rsid w:val="00CA7C05"/>
    <w:rsid w:val="00CA7D15"/>
    <w:rsid w:val="00CB000E"/>
    <w:rsid w:val="00CB00ED"/>
    <w:rsid w:val="00CB0582"/>
    <w:rsid w:val="00CB05D1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1E63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EC2"/>
    <w:rsid w:val="00CB4FA4"/>
    <w:rsid w:val="00CB5560"/>
    <w:rsid w:val="00CB601C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4E9"/>
    <w:rsid w:val="00CC065E"/>
    <w:rsid w:val="00CC077F"/>
    <w:rsid w:val="00CC0911"/>
    <w:rsid w:val="00CC0A37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2CDE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BEB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90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6F6"/>
    <w:rsid w:val="00CD4787"/>
    <w:rsid w:val="00CD478F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825"/>
    <w:rsid w:val="00CD6B54"/>
    <w:rsid w:val="00CD6E8E"/>
    <w:rsid w:val="00CD6FF3"/>
    <w:rsid w:val="00CD7343"/>
    <w:rsid w:val="00CD777C"/>
    <w:rsid w:val="00CD78A1"/>
    <w:rsid w:val="00CD79C7"/>
    <w:rsid w:val="00CE0446"/>
    <w:rsid w:val="00CE07AE"/>
    <w:rsid w:val="00CE0986"/>
    <w:rsid w:val="00CE09AE"/>
    <w:rsid w:val="00CE0DBE"/>
    <w:rsid w:val="00CE0E6A"/>
    <w:rsid w:val="00CE0E8F"/>
    <w:rsid w:val="00CE106F"/>
    <w:rsid w:val="00CE164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0C2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4EA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02"/>
    <w:rsid w:val="00CF3F23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86E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978"/>
    <w:rsid w:val="00D00D75"/>
    <w:rsid w:val="00D00F7C"/>
    <w:rsid w:val="00D00F84"/>
    <w:rsid w:val="00D01054"/>
    <w:rsid w:val="00D0125C"/>
    <w:rsid w:val="00D012EA"/>
    <w:rsid w:val="00D01424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15F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AE9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24EA"/>
    <w:rsid w:val="00D23146"/>
    <w:rsid w:val="00D2355B"/>
    <w:rsid w:val="00D23B9C"/>
    <w:rsid w:val="00D23DF7"/>
    <w:rsid w:val="00D241E3"/>
    <w:rsid w:val="00D2459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3C28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A09"/>
    <w:rsid w:val="00D37B4F"/>
    <w:rsid w:val="00D37BD0"/>
    <w:rsid w:val="00D403FC"/>
    <w:rsid w:val="00D40887"/>
    <w:rsid w:val="00D409D6"/>
    <w:rsid w:val="00D40A37"/>
    <w:rsid w:val="00D40B98"/>
    <w:rsid w:val="00D4106F"/>
    <w:rsid w:val="00D413B6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BB2"/>
    <w:rsid w:val="00D45E11"/>
    <w:rsid w:val="00D45FFD"/>
    <w:rsid w:val="00D460C8"/>
    <w:rsid w:val="00D46536"/>
    <w:rsid w:val="00D4699F"/>
    <w:rsid w:val="00D46A70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3A5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0D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96"/>
    <w:rsid w:val="00D63FD9"/>
    <w:rsid w:val="00D64524"/>
    <w:rsid w:val="00D647CE"/>
    <w:rsid w:val="00D64C2D"/>
    <w:rsid w:val="00D64CE9"/>
    <w:rsid w:val="00D65252"/>
    <w:rsid w:val="00D65433"/>
    <w:rsid w:val="00D6560C"/>
    <w:rsid w:val="00D65A17"/>
    <w:rsid w:val="00D65AB0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293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2E5"/>
    <w:rsid w:val="00D7653A"/>
    <w:rsid w:val="00D76546"/>
    <w:rsid w:val="00D765AD"/>
    <w:rsid w:val="00D76C57"/>
    <w:rsid w:val="00D76CA2"/>
    <w:rsid w:val="00D76CF8"/>
    <w:rsid w:val="00D7722F"/>
    <w:rsid w:val="00D77291"/>
    <w:rsid w:val="00D77883"/>
    <w:rsid w:val="00D77CA1"/>
    <w:rsid w:val="00D77F69"/>
    <w:rsid w:val="00D80047"/>
    <w:rsid w:val="00D80096"/>
    <w:rsid w:val="00D804E6"/>
    <w:rsid w:val="00D810DE"/>
    <w:rsid w:val="00D81476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1C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AAD"/>
    <w:rsid w:val="00D91E43"/>
    <w:rsid w:val="00D92195"/>
    <w:rsid w:val="00D9222C"/>
    <w:rsid w:val="00D92945"/>
    <w:rsid w:val="00D92BC6"/>
    <w:rsid w:val="00D92D59"/>
    <w:rsid w:val="00D93621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598"/>
    <w:rsid w:val="00DA0AED"/>
    <w:rsid w:val="00DA0C55"/>
    <w:rsid w:val="00DA127B"/>
    <w:rsid w:val="00DA1B83"/>
    <w:rsid w:val="00DA216E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7D"/>
    <w:rsid w:val="00DA4FBD"/>
    <w:rsid w:val="00DA4FD0"/>
    <w:rsid w:val="00DA4FEF"/>
    <w:rsid w:val="00DA5166"/>
    <w:rsid w:val="00DA53E0"/>
    <w:rsid w:val="00DA5498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233"/>
    <w:rsid w:val="00DA732C"/>
    <w:rsid w:val="00DA7355"/>
    <w:rsid w:val="00DA7383"/>
    <w:rsid w:val="00DA74CC"/>
    <w:rsid w:val="00DA74F1"/>
    <w:rsid w:val="00DA7587"/>
    <w:rsid w:val="00DA7BC7"/>
    <w:rsid w:val="00DA7C0D"/>
    <w:rsid w:val="00DA7E63"/>
    <w:rsid w:val="00DA7ECF"/>
    <w:rsid w:val="00DA7FF0"/>
    <w:rsid w:val="00DB017E"/>
    <w:rsid w:val="00DB03B7"/>
    <w:rsid w:val="00DB0B09"/>
    <w:rsid w:val="00DB0DB3"/>
    <w:rsid w:val="00DB1034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A02"/>
    <w:rsid w:val="00DB3C15"/>
    <w:rsid w:val="00DB3C20"/>
    <w:rsid w:val="00DB40E6"/>
    <w:rsid w:val="00DB43F8"/>
    <w:rsid w:val="00DB447A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05E"/>
    <w:rsid w:val="00DB6269"/>
    <w:rsid w:val="00DB69E0"/>
    <w:rsid w:val="00DB6A0C"/>
    <w:rsid w:val="00DB6E2C"/>
    <w:rsid w:val="00DB6FCA"/>
    <w:rsid w:val="00DB71E0"/>
    <w:rsid w:val="00DB722A"/>
    <w:rsid w:val="00DB7768"/>
    <w:rsid w:val="00DB7861"/>
    <w:rsid w:val="00DB7885"/>
    <w:rsid w:val="00DB7E6C"/>
    <w:rsid w:val="00DC0066"/>
    <w:rsid w:val="00DC007C"/>
    <w:rsid w:val="00DC00B8"/>
    <w:rsid w:val="00DC00C9"/>
    <w:rsid w:val="00DC027B"/>
    <w:rsid w:val="00DC0479"/>
    <w:rsid w:val="00DC05B9"/>
    <w:rsid w:val="00DC0724"/>
    <w:rsid w:val="00DC0C63"/>
    <w:rsid w:val="00DC0CF8"/>
    <w:rsid w:val="00DC0CFD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022"/>
    <w:rsid w:val="00DC2540"/>
    <w:rsid w:val="00DC2784"/>
    <w:rsid w:val="00DC29A7"/>
    <w:rsid w:val="00DC2CA5"/>
    <w:rsid w:val="00DC2DA1"/>
    <w:rsid w:val="00DC2F7C"/>
    <w:rsid w:val="00DC304E"/>
    <w:rsid w:val="00DC30DC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9E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CFD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11D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E28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00A"/>
    <w:rsid w:val="00DF0457"/>
    <w:rsid w:val="00DF0707"/>
    <w:rsid w:val="00DF133F"/>
    <w:rsid w:val="00DF1988"/>
    <w:rsid w:val="00DF1A27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B72"/>
    <w:rsid w:val="00DF4C57"/>
    <w:rsid w:val="00DF4DA1"/>
    <w:rsid w:val="00DF4FAE"/>
    <w:rsid w:val="00DF56A4"/>
    <w:rsid w:val="00DF56A5"/>
    <w:rsid w:val="00DF57DA"/>
    <w:rsid w:val="00DF5990"/>
    <w:rsid w:val="00DF632B"/>
    <w:rsid w:val="00DF642C"/>
    <w:rsid w:val="00DF662A"/>
    <w:rsid w:val="00DF6641"/>
    <w:rsid w:val="00DF66BC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403"/>
    <w:rsid w:val="00E00549"/>
    <w:rsid w:val="00E00F4B"/>
    <w:rsid w:val="00E00F71"/>
    <w:rsid w:val="00E0150B"/>
    <w:rsid w:val="00E01988"/>
    <w:rsid w:val="00E024BE"/>
    <w:rsid w:val="00E02B64"/>
    <w:rsid w:val="00E02CE1"/>
    <w:rsid w:val="00E03535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07"/>
    <w:rsid w:val="00E05C7C"/>
    <w:rsid w:val="00E05EF2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0B9"/>
    <w:rsid w:val="00E124B0"/>
    <w:rsid w:val="00E12721"/>
    <w:rsid w:val="00E12A4B"/>
    <w:rsid w:val="00E13027"/>
    <w:rsid w:val="00E135D3"/>
    <w:rsid w:val="00E1360A"/>
    <w:rsid w:val="00E1380A"/>
    <w:rsid w:val="00E13909"/>
    <w:rsid w:val="00E13BA2"/>
    <w:rsid w:val="00E13C03"/>
    <w:rsid w:val="00E13C0C"/>
    <w:rsid w:val="00E14259"/>
    <w:rsid w:val="00E146FE"/>
    <w:rsid w:val="00E14813"/>
    <w:rsid w:val="00E14946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17EC0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90C"/>
    <w:rsid w:val="00E25CCE"/>
    <w:rsid w:val="00E2654A"/>
    <w:rsid w:val="00E267CE"/>
    <w:rsid w:val="00E267D7"/>
    <w:rsid w:val="00E26845"/>
    <w:rsid w:val="00E2694A"/>
    <w:rsid w:val="00E26C42"/>
    <w:rsid w:val="00E26CB8"/>
    <w:rsid w:val="00E26D00"/>
    <w:rsid w:val="00E275DE"/>
    <w:rsid w:val="00E27870"/>
    <w:rsid w:val="00E27920"/>
    <w:rsid w:val="00E27A5D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7EF"/>
    <w:rsid w:val="00E34B5B"/>
    <w:rsid w:val="00E34F07"/>
    <w:rsid w:val="00E35851"/>
    <w:rsid w:val="00E35874"/>
    <w:rsid w:val="00E358DA"/>
    <w:rsid w:val="00E35B59"/>
    <w:rsid w:val="00E35C57"/>
    <w:rsid w:val="00E35CFF"/>
    <w:rsid w:val="00E35F2E"/>
    <w:rsid w:val="00E3602C"/>
    <w:rsid w:val="00E363AC"/>
    <w:rsid w:val="00E366E8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C5B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32C"/>
    <w:rsid w:val="00E4741D"/>
    <w:rsid w:val="00E474CA"/>
    <w:rsid w:val="00E4756E"/>
    <w:rsid w:val="00E47E3A"/>
    <w:rsid w:val="00E50422"/>
    <w:rsid w:val="00E5094F"/>
    <w:rsid w:val="00E50B4D"/>
    <w:rsid w:val="00E50C09"/>
    <w:rsid w:val="00E50E0E"/>
    <w:rsid w:val="00E512EB"/>
    <w:rsid w:val="00E51617"/>
    <w:rsid w:val="00E51841"/>
    <w:rsid w:val="00E51F14"/>
    <w:rsid w:val="00E52269"/>
    <w:rsid w:val="00E528FE"/>
    <w:rsid w:val="00E52914"/>
    <w:rsid w:val="00E53371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DF6"/>
    <w:rsid w:val="00E60ED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323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AD5"/>
    <w:rsid w:val="00E64EC4"/>
    <w:rsid w:val="00E64F6E"/>
    <w:rsid w:val="00E6533F"/>
    <w:rsid w:val="00E6578D"/>
    <w:rsid w:val="00E65900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058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3C9"/>
    <w:rsid w:val="00E7283B"/>
    <w:rsid w:val="00E72AC0"/>
    <w:rsid w:val="00E72B2C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888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5C01"/>
    <w:rsid w:val="00E760A4"/>
    <w:rsid w:val="00E766D9"/>
    <w:rsid w:val="00E766F7"/>
    <w:rsid w:val="00E76832"/>
    <w:rsid w:val="00E76867"/>
    <w:rsid w:val="00E7697C"/>
    <w:rsid w:val="00E76A26"/>
    <w:rsid w:val="00E7710D"/>
    <w:rsid w:val="00E7761D"/>
    <w:rsid w:val="00E77C82"/>
    <w:rsid w:val="00E77C9C"/>
    <w:rsid w:val="00E77E2E"/>
    <w:rsid w:val="00E77E39"/>
    <w:rsid w:val="00E8017D"/>
    <w:rsid w:val="00E802A2"/>
    <w:rsid w:val="00E803DE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67E4"/>
    <w:rsid w:val="00E8714B"/>
    <w:rsid w:val="00E87173"/>
    <w:rsid w:val="00E8761C"/>
    <w:rsid w:val="00E87975"/>
    <w:rsid w:val="00E87BFF"/>
    <w:rsid w:val="00E905DF"/>
    <w:rsid w:val="00E90653"/>
    <w:rsid w:val="00E9102B"/>
    <w:rsid w:val="00E91331"/>
    <w:rsid w:val="00E913AB"/>
    <w:rsid w:val="00E91420"/>
    <w:rsid w:val="00E915A0"/>
    <w:rsid w:val="00E91906"/>
    <w:rsid w:val="00E91A18"/>
    <w:rsid w:val="00E91B5B"/>
    <w:rsid w:val="00E926F5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57A0"/>
    <w:rsid w:val="00E96397"/>
    <w:rsid w:val="00E963F5"/>
    <w:rsid w:val="00E96699"/>
    <w:rsid w:val="00E966DF"/>
    <w:rsid w:val="00E96930"/>
    <w:rsid w:val="00E96E11"/>
    <w:rsid w:val="00E9734A"/>
    <w:rsid w:val="00E97392"/>
    <w:rsid w:val="00E97A8A"/>
    <w:rsid w:val="00E97DD9"/>
    <w:rsid w:val="00EA0120"/>
    <w:rsid w:val="00EA0272"/>
    <w:rsid w:val="00EA02C2"/>
    <w:rsid w:val="00EA0409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383"/>
    <w:rsid w:val="00EB0424"/>
    <w:rsid w:val="00EB07DF"/>
    <w:rsid w:val="00EB0E15"/>
    <w:rsid w:val="00EB116C"/>
    <w:rsid w:val="00EB14F2"/>
    <w:rsid w:val="00EB1582"/>
    <w:rsid w:val="00EB15C7"/>
    <w:rsid w:val="00EB191A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341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B92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23"/>
    <w:rsid w:val="00EC17B2"/>
    <w:rsid w:val="00EC17CC"/>
    <w:rsid w:val="00EC1AF3"/>
    <w:rsid w:val="00EC1CCC"/>
    <w:rsid w:val="00EC1DBA"/>
    <w:rsid w:val="00EC20EE"/>
    <w:rsid w:val="00EC2511"/>
    <w:rsid w:val="00EC2A94"/>
    <w:rsid w:val="00EC2BF0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3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6B8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B1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6FD"/>
    <w:rsid w:val="00EF3779"/>
    <w:rsid w:val="00EF3A6F"/>
    <w:rsid w:val="00EF3AF5"/>
    <w:rsid w:val="00EF3C18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4C2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1ACF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4A44"/>
    <w:rsid w:val="00F04F42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654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2CEC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17B51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0B5"/>
    <w:rsid w:val="00F26B36"/>
    <w:rsid w:val="00F26B9F"/>
    <w:rsid w:val="00F26EE9"/>
    <w:rsid w:val="00F2706F"/>
    <w:rsid w:val="00F2718A"/>
    <w:rsid w:val="00F27494"/>
    <w:rsid w:val="00F27BAB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582B"/>
    <w:rsid w:val="00F361F9"/>
    <w:rsid w:val="00F3636F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27BA"/>
    <w:rsid w:val="00F43204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5DB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021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8FD"/>
    <w:rsid w:val="00F51FBE"/>
    <w:rsid w:val="00F522AC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4DC2"/>
    <w:rsid w:val="00F5548E"/>
    <w:rsid w:val="00F5561F"/>
    <w:rsid w:val="00F55AAE"/>
    <w:rsid w:val="00F55E43"/>
    <w:rsid w:val="00F56CF5"/>
    <w:rsid w:val="00F570D1"/>
    <w:rsid w:val="00F5718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980"/>
    <w:rsid w:val="00F64A12"/>
    <w:rsid w:val="00F64A2C"/>
    <w:rsid w:val="00F64BA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072"/>
    <w:rsid w:val="00F70568"/>
    <w:rsid w:val="00F70AAD"/>
    <w:rsid w:val="00F70B00"/>
    <w:rsid w:val="00F70F87"/>
    <w:rsid w:val="00F71032"/>
    <w:rsid w:val="00F713D3"/>
    <w:rsid w:val="00F71778"/>
    <w:rsid w:val="00F7193C"/>
    <w:rsid w:val="00F71D2F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D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79"/>
    <w:rsid w:val="00F831AB"/>
    <w:rsid w:val="00F83807"/>
    <w:rsid w:val="00F8389E"/>
    <w:rsid w:val="00F83F91"/>
    <w:rsid w:val="00F840E5"/>
    <w:rsid w:val="00F840FB"/>
    <w:rsid w:val="00F8419E"/>
    <w:rsid w:val="00F843F5"/>
    <w:rsid w:val="00F8444E"/>
    <w:rsid w:val="00F845E8"/>
    <w:rsid w:val="00F8478C"/>
    <w:rsid w:val="00F84D29"/>
    <w:rsid w:val="00F84DF0"/>
    <w:rsid w:val="00F84E59"/>
    <w:rsid w:val="00F85020"/>
    <w:rsid w:val="00F85235"/>
    <w:rsid w:val="00F8547C"/>
    <w:rsid w:val="00F854A9"/>
    <w:rsid w:val="00F8557C"/>
    <w:rsid w:val="00F855CB"/>
    <w:rsid w:val="00F858A9"/>
    <w:rsid w:val="00F85C37"/>
    <w:rsid w:val="00F85E16"/>
    <w:rsid w:val="00F861DF"/>
    <w:rsid w:val="00F863DD"/>
    <w:rsid w:val="00F86472"/>
    <w:rsid w:val="00F864DD"/>
    <w:rsid w:val="00F866E1"/>
    <w:rsid w:val="00F86A61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0E22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9BB"/>
    <w:rsid w:val="00F94C42"/>
    <w:rsid w:val="00F94E28"/>
    <w:rsid w:val="00F94E56"/>
    <w:rsid w:val="00F95035"/>
    <w:rsid w:val="00F9505F"/>
    <w:rsid w:val="00F951EE"/>
    <w:rsid w:val="00F95261"/>
    <w:rsid w:val="00F9576F"/>
    <w:rsid w:val="00F95B95"/>
    <w:rsid w:val="00F95F3E"/>
    <w:rsid w:val="00F964E7"/>
    <w:rsid w:val="00F966AA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57C"/>
    <w:rsid w:val="00FA1C57"/>
    <w:rsid w:val="00FA1D13"/>
    <w:rsid w:val="00FA1D19"/>
    <w:rsid w:val="00FA1FC3"/>
    <w:rsid w:val="00FA20CF"/>
    <w:rsid w:val="00FA215F"/>
    <w:rsid w:val="00FA231A"/>
    <w:rsid w:val="00FA24F2"/>
    <w:rsid w:val="00FA2CA6"/>
    <w:rsid w:val="00FA2E14"/>
    <w:rsid w:val="00FA31F0"/>
    <w:rsid w:val="00FA35F1"/>
    <w:rsid w:val="00FA3A90"/>
    <w:rsid w:val="00FA3E2A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8F8"/>
    <w:rsid w:val="00FB1941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6E2"/>
    <w:rsid w:val="00FB4A51"/>
    <w:rsid w:val="00FB4DAB"/>
    <w:rsid w:val="00FB4FBC"/>
    <w:rsid w:val="00FB52E8"/>
    <w:rsid w:val="00FB56D1"/>
    <w:rsid w:val="00FB5A97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B7D94"/>
    <w:rsid w:val="00FC0254"/>
    <w:rsid w:val="00FC06E5"/>
    <w:rsid w:val="00FC0899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DE9"/>
    <w:rsid w:val="00FC2EB4"/>
    <w:rsid w:val="00FC32FB"/>
    <w:rsid w:val="00FC343D"/>
    <w:rsid w:val="00FC38AF"/>
    <w:rsid w:val="00FC3D09"/>
    <w:rsid w:val="00FC4250"/>
    <w:rsid w:val="00FC42E2"/>
    <w:rsid w:val="00FC4442"/>
    <w:rsid w:val="00FC45EC"/>
    <w:rsid w:val="00FC4923"/>
    <w:rsid w:val="00FC4B9D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1B8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668"/>
    <w:rsid w:val="00FD7A10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CB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6A7"/>
    <w:rsid w:val="00FE66FE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337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78"/>
    <w:rsid w:val="00FF4CFE"/>
    <w:rsid w:val="00FF4F89"/>
    <w:rsid w:val="00FF4FCB"/>
    <w:rsid w:val="00FF5080"/>
    <w:rsid w:val="00FF56F1"/>
    <w:rsid w:val="00FF5846"/>
    <w:rsid w:val="00FF59E6"/>
    <w:rsid w:val="00FF5A06"/>
    <w:rsid w:val="00FF5A63"/>
    <w:rsid w:val="00FF5AEB"/>
    <w:rsid w:val="00FF5E49"/>
    <w:rsid w:val="00FF62F3"/>
    <w:rsid w:val="00FF68D2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  <w15:chartTrackingRefBased/>
  <w15:docId w15:val="{23497584-AEFA-433A-869B-11ACE76A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03C9BB-9EEB-4B61-AC78-D41C8C3FB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3750</TotalTime>
  <Pages>28</Pages>
  <Words>4537</Words>
  <Characters>25862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30339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Techin, Saihaikham</cp:lastModifiedBy>
  <cp:revision>1278</cp:revision>
  <cp:lastPrinted>2025-11-03T09:00:00Z</cp:lastPrinted>
  <dcterms:created xsi:type="dcterms:W3CDTF">2024-07-24T02:48:00Z</dcterms:created>
  <dcterms:modified xsi:type="dcterms:W3CDTF">2025-11-06T08:39:00Z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