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6B2B159" w14:textId="77777777" w:rsidR="00795BAF" w:rsidRPr="00FE1E01" w:rsidRDefault="00795BAF" w:rsidP="00795BAF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704A8509" w14:textId="56994027" w:rsidR="00795BAF" w:rsidRPr="00FE1E01" w:rsidRDefault="00795BAF" w:rsidP="00795BAF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76445B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C439B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 w:rsidR="0076445B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C439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4E1107" w14:textId="25B31EDE" w:rsidR="00795BAF" w:rsidRPr="00286E75" w:rsidRDefault="00795BAF" w:rsidP="00795BAF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D56A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="0076445B" w:rsidRPr="0076445B">
        <w:rPr>
          <w:rFonts w:asciiTheme="majorBidi" w:hAnsiTheme="majorBidi" w:hint="cs"/>
          <w:sz w:val="30"/>
          <w:szCs w:val="30"/>
          <w:cs/>
        </w:rPr>
        <w:t>กันยายน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D56A85">
        <w:rPr>
          <w:rFonts w:asciiTheme="majorBidi" w:hAnsiTheme="majorBidi" w:cstheme="majorBidi"/>
          <w:sz w:val="30"/>
          <w:szCs w:val="30"/>
          <w:cs/>
        </w:rPr>
        <w:br/>
      </w:r>
      <w:r w:rsidRPr="00D56A8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56A8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6A8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6445B">
        <w:rPr>
          <w:rFonts w:ascii="Angsana New" w:hAnsi="Angsana New" w:hint="cs"/>
          <w:sz w:val="30"/>
          <w:szCs w:val="30"/>
          <w:cs/>
        </w:rPr>
        <w:t>เก้า</w:t>
      </w:r>
      <w:r w:rsidRPr="00D56A8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="0076445B" w:rsidRPr="0076445B">
        <w:rPr>
          <w:rFonts w:asciiTheme="majorBidi" w:hAnsiTheme="majorBidi" w:hint="cs"/>
          <w:sz w:val="30"/>
          <w:szCs w:val="30"/>
          <w:cs/>
        </w:rPr>
        <w:t>กันยายน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68 </w:t>
      </w:r>
      <w:r w:rsidRPr="00D56A8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D56A85">
        <w:rPr>
          <w:rFonts w:ascii="Angsana New" w:hAnsi="Angsana New"/>
          <w:sz w:val="30"/>
          <w:szCs w:val="30"/>
        </w:rPr>
        <w:br/>
      </w:r>
      <w:r w:rsidRPr="00D56A85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และงบกระแ</w:t>
      </w:r>
      <w:r w:rsidRPr="00D56A85">
        <w:rPr>
          <w:rFonts w:ascii="Angsana New" w:hAnsi="Angsana New" w:hint="cs"/>
          <w:sz w:val="30"/>
          <w:szCs w:val="30"/>
          <w:cs/>
        </w:rPr>
        <w:t>ส</w:t>
      </w:r>
      <w:r w:rsidRPr="00D56A8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76445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30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059AE" w:rsidRPr="00A059AE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A059AE">
        <w:rPr>
          <w:rFonts w:ascii="Angsana New" w:hAnsi="Angsana New"/>
          <w:spacing w:val="-4"/>
          <w:sz w:val="30"/>
          <w:szCs w:val="30"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  <w:cs/>
        </w:rPr>
        <w:t>ของ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โกลบอลกรีนเคมิคอล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6A85">
        <w:rPr>
          <w:rFonts w:asciiTheme="majorBidi" w:hAnsiTheme="majorBidi" w:cstheme="majorBidi"/>
          <w:sz w:val="30"/>
          <w:szCs w:val="30"/>
        </w:rPr>
        <w:t>34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D56A8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5E3A1E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49DF79FB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6359FE" w:rsidRPr="006359FE">
        <w:rPr>
          <w:rFonts w:asciiTheme="majorBidi" w:hAnsiTheme="majorBidi" w:cs="Angsana New" w:hint="cs"/>
          <w:cs/>
          <w:lang w:val="en-US"/>
        </w:rPr>
        <w:t>กุณนที</w:t>
      </w:r>
      <w:r w:rsidR="006359FE" w:rsidRPr="006359FE">
        <w:rPr>
          <w:rFonts w:asciiTheme="majorBidi" w:hAnsiTheme="majorBidi" w:cs="Angsana New"/>
          <w:cs/>
          <w:lang w:val="en-US"/>
        </w:rPr>
        <w:t xml:space="preserve"> </w:t>
      </w:r>
      <w:r w:rsidR="006359FE" w:rsidRPr="006359FE">
        <w:rPr>
          <w:rFonts w:asciiTheme="majorBidi" w:hAnsiTheme="majorBidi" w:cs="Angsana New" w:hint="cs"/>
          <w:cs/>
          <w:lang w:val="en-US"/>
        </w:rPr>
        <w:t>เกิดจนา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6EE61EF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6359FE">
        <w:rPr>
          <w:rFonts w:asciiTheme="majorBidi" w:hAnsiTheme="majorBidi" w:cstheme="majorBidi"/>
          <w:lang w:val="en-US"/>
        </w:rPr>
        <w:t>12418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AB2FDDF" w14:textId="0C9B8DD8" w:rsidR="00795BAF" w:rsidRPr="00EE48FF" w:rsidRDefault="009B551C" w:rsidP="00795BA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795BAF">
        <w:rPr>
          <w:rFonts w:asciiTheme="majorBidi" w:hAnsiTheme="majorBidi" w:cstheme="majorBidi"/>
          <w:sz w:val="30"/>
          <w:szCs w:val="30"/>
        </w:rPr>
        <w:t xml:space="preserve"> </w:t>
      </w:r>
      <w:r w:rsidR="00FD337B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795B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5BAF">
        <w:rPr>
          <w:rFonts w:asciiTheme="majorBidi" w:hAnsiTheme="majorBidi" w:cstheme="majorBidi"/>
          <w:sz w:val="30"/>
          <w:szCs w:val="30"/>
        </w:rPr>
        <w:t>2568</w:t>
      </w:r>
    </w:p>
    <w:p w14:paraId="11D4170C" w14:textId="62CF7A85" w:rsidR="00EE48FF" w:rsidRPr="00EE48FF" w:rsidRDefault="00EE48FF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7E54" w14:textId="77777777" w:rsidR="00A916D8" w:rsidRDefault="00A916D8" w:rsidP="004956B4">
      <w:r>
        <w:separator/>
      </w:r>
    </w:p>
  </w:endnote>
  <w:endnote w:type="continuationSeparator" w:id="0">
    <w:p w14:paraId="043CB793" w14:textId="77777777" w:rsidR="00A916D8" w:rsidRDefault="00A916D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21DF5" w14:textId="77777777" w:rsidR="00A916D8" w:rsidRDefault="00A916D8" w:rsidP="004956B4">
      <w:r>
        <w:separator/>
      </w:r>
    </w:p>
  </w:footnote>
  <w:footnote w:type="continuationSeparator" w:id="0">
    <w:p w14:paraId="6994C167" w14:textId="77777777" w:rsidR="00A916D8" w:rsidRDefault="00A916D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629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C19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175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1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5B27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70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7C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1AF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4CB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5E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509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1E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9FE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31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5F60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6D93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45B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8F7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BAF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24A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69A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51C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9AE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6D8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A97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02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50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0CC2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5CC9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46DF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1DA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59B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37B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5E3A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A88747-129A-42C1-B77A-AD87009C5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158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46</cp:revision>
  <cp:lastPrinted>2024-10-21T03:28:00Z</cp:lastPrinted>
  <dcterms:created xsi:type="dcterms:W3CDTF">2022-07-18T08:47:00Z</dcterms:created>
  <dcterms:modified xsi:type="dcterms:W3CDTF">2025-10-20T08:44:00Z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