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615"/>
      </w:tblGrid>
      <w:tr w:rsidR="009B06AB" w:rsidRPr="00B656AF" w14:paraId="33F1F533" w14:textId="77777777" w:rsidTr="00E81E4F">
        <w:tc>
          <w:tcPr>
            <w:tcW w:w="927" w:type="dxa"/>
          </w:tcPr>
          <w:p w14:paraId="050EEDB5" w14:textId="77777777" w:rsidR="009B06AB" w:rsidRPr="00B656AF" w:rsidRDefault="009B06AB" w:rsidP="00E81E4F">
            <w:pPr>
              <w:tabs>
                <w:tab w:val="left" w:pos="540"/>
              </w:tabs>
              <w:spacing w:line="300" w:lineRule="exact"/>
              <w:rPr>
                <w:b/>
                <w:bCs/>
                <w:szCs w:val="22"/>
              </w:rPr>
            </w:pPr>
            <w:r w:rsidRPr="00B656AF">
              <w:rPr>
                <w:b/>
                <w:bCs/>
                <w:szCs w:val="22"/>
              </w:rPr>
              <w:t>Note</w:t>
            </w:r>
          </w:p>
        </w:tc>
        <w:tc>
          <w:tcPr>
            <w:tcW w:w="8615" w:type="dxa"/>
          </w:tcPr>
          <w:p w14:paraId="28C1F573" w14:textId="77777777" w:rsidR="009B06AB" w:rsidRPr="00B656AF" w:rsidRDefault="009B06AB" w:rsidP="00E81E4F">
            <w:pPr>
              <w:tabs>
                <w:tab w:val="left" w:pos="540"/>
              </w:tabs>
              <w:spacing w:line="300" w:lineRule="exact"/>
              <w:rPr>
                <w:b/>
                <w:bCs/>
                <w:szCs w:val="22"/>
              </w:rPr>
            </w:pPr>
            <w:r w:rsidRPr="00B656AF">
              <w:rPr>
                <w:b/>
                <w:bCs/>
                <w:szCs w:val="22"/>
              </w:rPr>
              <w:t>Contents</w:t>
            </w:r>
          </w:p>
        </w:tc>
      </w:tr>
      <w:tr w:rsidR="009B06AB" w:rsidRPr="00B656AF" w14:paraId="48D96241" w14:textId="77777777" w:rsidTr="00E81E4F">
        <w:tc>
          <w:tcPr>
            <w:tcW w:w="927" w:type="dxa"/>
          </w:tcPr>
          <w:p w14:paraId="645876BF" w14:textId="77777777" w:rsidR="009B06AB" w:rsidRPr="00B656AF" w:rsidRDefault="009B06AB" w:rsidP="00E81E4F">
            <w:pPr>
              <w:tabs>
                <w:tab w:val="left" w:pos="540"/>
              </w:tabs>
              <w:spacing w:line="240" w:lineRule="exact"/>
              <w:rPr>
                <w:b/>
                <w:bCs/>
                <w:szCs w:val="22"/>
              </w:rPr>
            </w:pPr>
          </w:p>
        </w:tc>
        <w:tc>
          <w:tcPr>
            <w:tcW w:w="8615" w:type="dxa"/>
          </w:tcPr>
          <w:p w14:paraId="30D079B2" w14:textId="77777777" w:rsidR="009B06AB" w:rsidRPr="00B656AF" w:rsidRDefault="009B06AB" w:rsidP="00E81E4F">
            <w:pPr>
              <w:tabs>
                <w:tab w:val="left" w:pos="540"/>
              </w:tabs>
              <w:spacing w:line="240" w:lineRule="exact"/>
              <w:rPr>
                <w:b/>
                <w:bCs/>
                <w:szCs w:val="22"/>
              </w:rPr>
            </w:pPr>
          </w:p>
        </w:tc>
      </w:tr>
      <w:tr w:rsidR="009B06AB" w:rsidRPr="00B656AF" w14:paraId="2AC6D8CA" w14:textId="77777777" w:rsidTr="00E81E4F">
        <w:tc>
          <w:tcPr>
            <w:tcW w:w="927" w:type="dxa"/>
          </w:tcPr>
          <w:p w14:paraId="569B211E" w14:textId="77777777" w:rsidR="009B06AB" w:rsidRPr="00B656AF" w:rsidRDefault="009B06AB" w:rsidP="00E81E4F">
            <w:pPr>
              <w:tabs>
                <w:tab w:val="left" w:pos="540"/>
              </w:tabs>
              <w:spacing w:line="300" w:lineRule="exact"/>
              <w:rPr>
                <w:szCs w:val="22"/>
              </w:rPr>
            </w:pPr>
            <w:r w:rsidRPr="00B656AF">
              <w:rPr>
                <w:szCs w:val="22"/>
              </w:rPr>
              <w:t>1</w:t>
            </w:r>
          </w:p>
        </w:tc>
        <w:tc>
          <w:tcPr>
            <w:tcW w:w="8615" w:type="dxa"/>
          </w:tcPr>
          <w:p w14:paraId="18525D02" w14:textId="5B6196CC" w:rsidR="009B06AB" w:rsidRPr="00B656AF" w:rsidRDefault="002A69DF" w:rsidP="00E81E4F">
            <w:pPr>
              <w:tabs>
                <w:tab w:val="left" w:pos="540"/>
              </w:tabs>
              <w:spacing w:line="300" w:lineRule="exact"/>
              <w:rPr>
                <w:szCs w:val="22"/>
              </w:rPr>
            </w:pPr>
            <w:r w:rsidRPr="002A69DF">
              <w:rPr>
                <w:szCs w:val="22"/>
              </w:rPr>
              <w:t>Basis of preparation of the interim financial statements</w:t>
            </w:r>
          </w:p>
        </w:tc>
      </w:tr>
      <w:tr w:rsidR="009B06AB" w:rsidRPr="00B656AF" w14:paraId="5599EE52" w14:textId="77777777" w:rsidTr="00E81E4F">
        <w:tc>
          <w:tcPr>
            <w:tcW w:w="927" w:type="dxa"/>
          </w:tcPr>
          <w:p w14:paraId="0AC17AE8" w14:textId="3AD37079" w:rsidR="009B06AB" w:rsidRPr="00B656AF" w:rsidRDefault="00547BE9" w:rsidP="00E81E4F">
            <w:pPr>
              <w:tabs>
                <w:tab w:val="left" w:pos="540"/>
              </w:tabs>
              <w:spacing w:line="300" w:lineRule="exact"/>
              <w:rPr>
                <w:szCs w:val="22"/>
              </w:rPr>
            </w:pPr>
            <w:r>
              <w:rPr>
                <w:szCs w:val="22"/>
              </w:rPr>
              <w:t>2</w:t>
            </w:r>
          </w:p>
        </w:tc>
        <w:tc>
          <w:tcPr>
            <w:tcW w:w="8615" w:type="dxa"/>
          </w:tcPr>
          <w:p w14:paraId="3B94C6C3" w14:textId="1BF28603" w:rsidR="00BC7495" w:rsidRPr="00BC7495" w:rsidRDefault="009B06AB" w:rsidP="00E81E4F">
            <w:pPr>
              <w:tabs>
                <w:tab w:val="left" w:pos="540"/>
              </w:tabs>
              <w:spacing w:line="300" w:lineRule="exact"/>
              <w:rPr>
                <w:rFonts w:cstheme="minorBidi"/>
                <w:lang w:bidi="th-TH"/>
              </w:rPr>
            </w:pPr>
            <w:r w:rsidRPr="007323A2">
              <w:t>Related parties</w:t>
            </w:r>
          </w:p>
        </w:tc>
      </w:tr>
      <w:tr w:rsidR="00BC7495" w:rsidRPr="00B656AF" w14:paraId="5DB6918A" w14:textId="77777777" w:rsidTr="00E81E4F">
        <w:tc>
          <w:tcPr>
            <w:tcW w:w="927" w:type="dxa"/>
          </w:tcPr>
          <w:p w14:paraId="641C4B5C" w14:textId="323547D9" w:rsidR="00BC7495" w:rsidRPr="00BC7495" w:rsidRDefault="00BC7495" w:rsidP="00E81E4F">
            <w:pPr>
              <w:tabs>
                <w:tab w:val="left" w:pos="540"/>
              </w:tabs>
              <w:spacing w:line="300" w:lineRule="exact"/>
              <w:rPr>
                <w:rFonts w:cstheme="minorBidi"/>
                <w:szCs w:val="28"/>
                <w:lang w:val="en-US" w:bidi="th-TH"/>
              </w:rPr>
            </w:pPr>
            <w:r>
              <w:rPr>
                <w:rFonts w:cstheme="minorBidi"/>
                <w:szCs w:val="28"/>
                <w:lang w:val="en-US" w:bidi="th-TH"/>
              </w:rPr>
              <w:t>3</w:t>
            </w:r>
          </w:p>
        </w:tc>
        <w:tc>
          <w:tcPr>
            <w:tcW w:w="8615" w:type="dxa"/>
          </w:tcPr>
          <w:p w14:paraId="2C83F764" w14:textId="13C3E314" w:rsidR="00BC7495" w:rsidRPr="007323A2" w:rsidRDefault="00BC7495" w:rsidP="00E81E4F">
            <w:pPr>
              <w:tabs>
                <w:tab w:val="left" w:pos="540"/>
              </w:tabs>
              <w:spacing w:line="300" w:lineRule="exact"/>
            </w:pPr>
            <w:r>
              <w:t>Investments in subsidiaries</w:t>
            </w:r>
          </w:p>
        </w:tc>
      </w:tr>
      <w:tr w:rsidR="00231CBE" w:rsidRPr="00B656AF" w14:paraId="09D27527" w14:textId="77777777" w:rsidTr="00E81E4F">
        <w:tc>
          <w:tcPr>
            <w:tcW w:w="927" w:type="dxa"/>
          </w:tcPr>
          <w:p w14:paraId="04BE2AD4" w14:textId="57AD1A11" w:rsidR="00231CBE" w:rsidRPr="00BC7495" w:rsidRDefault="00BC7495" w:rsidP="00231CBE">
            <w:pPr>
              <w:tabs>
                <w:tab w:val="left" w:pos="540"/>
              </w:tabs>
              <w:spacing w:line="300" w:lineRule="exact"/>
              <w:rPr>
                <w:szCs w:val="22"/>
              </w:rPr>
            </w:pPr>
            <w:r w:rsidRPr="00BC7495">
              <w:rPr>
                <w:szCs w:val="22"/>
              </w:rPr>
              <w:t>4</w:t>
            </w:r>
          </w:p>
        </w:tc>
        <w:tc>
          <w:tcPr>
            <w:tcW w:w="8615" w:type="dxa"/>
          </w:tcPr>
          <w:p w14:paraId="0E7DC3F0" w14:textId="44D95341" w:rsidR="00231CBE" w:rsidRPr="00FE0994" w:rsidRDefault="00FE0994" w:rsidP="00231CBE">
            <w:pPr>
              <w:tabs>
                <w:tab w:val="left" w:pos="540"/>
              </w:tabs>
              <w:spacing w:line="300" w:lineRule="exact"/>
            </w:pPr>
            <w:r w:rsidRPr="00FE0994">
              <w:t>P</w:t>
            </w:r>
            <w:r w:rsidR="00231CBE" w:rsidRPr="00FE0994">
              <w:t>roperty, plant, equipment and vessels</w:t>
            </w:r>
          </w:p>
        </w:tc>
      </w:tr>
      <w:tr w:rsidR="000F2CD9" w:rsidRPr="00B656AF" w14:paraId="61574929" w14:textId="77777777" w:rsidTr="00E81E4F">
        <w:tc>
          <w:tcPr>
            <w:tcW w:w="927" w:type="dxa"/>
          </w:tcPr>
          <w:p w14:paraId="44C76F85" w14:textId="42F8D6B6" w:rsidR="000F2CD9" w:rsidRPr="00BC7495" w:rsidRDefault="00BC7495" w:rsidP="000F2CD9">
            <w:pPr>
              <w:tabs>
                <w:tab w:val="left" w:pos="540"/>
              </w:tabs>
              <w:spacing w:line="300" w:lineRule="exact"/>
              <w:rPr>
                <w:szCs w:val="22"/>
              </w:rPr>
            </w:pPr>
            <w:r w:rsidRPr="00BC7495">
              <w:rPr>
                <w:szCs w:val="22"/>
              </w:rPr>
              <w:t>5</w:t>
            </w:r>
          </w:p>
        </w:tc>
        <w:tc>
          <w:tcPr>
            <w:tcW w:w="8615" w:type="dxa"/>
          </w:tcPr>
          <w:p w14:paraId="320E1563" w14:textId="42FE3189" w:rsidR="000F2CD9" w:rsidRDefault="000F2CD9" w:rsidP="000F2CD9">
            <w:pPr>
              <w:tabs>
                <w:tab w:val="left" w:pos="540"/>
              </w:tabs>
              <w:spacing w:line="300" w:lineRule="exact"/>
              <w:rPr>
                <w:szCs w:val="22"/>
              </w:rPr>
            </w:pPr>
            <w:r w:rsidRPr="00B25D72">
              <w:t>Loans from financial institutions</w:t>
            </w:r>
          </w:p>
        </w:tc>
      </w:tr>
      <w:tr w:rsidR="000F2CD9" w:rsidRPr="00B656AF" w14:paraId="3B0F0CD0" w14:textId="77777777" w:rsidTr="00E81E4F">
        <w:trPr>
          <w:trHeight w:val="137"/>
        </w:trPr>
        <w:tc>
          <w:tcPr>
            <w:tcW w:w="927" w:type="dxa"/>
          </w:tcPr>
          <w:p w14:paraId="66CD391C" w14:textId="60DFA724" w:rsidR="000F2CD9" w:rsidRPr="00BC7495" w:rsidRDefault="00BC7495" w:rsidP="000F2CD9">
            <w:pPr>
              <w:tabs>
                <w:tab w:val="left" w:pos="540"/>
              </w:tabs>
              <w:spacing w:line="300" w:lineRule="exact"/>
              <w:rPr>
                <w:szCs w:val="22"/>
              </w:rPr>
            </w:pPr>
            <w:r w:rsidRPr="00BC7495">
              <w:rPr>
                <w:szCs w:val="22"/>
              </w:rPr>
              <w:t>6</w:t>
            </w:r>
          </w:p>
        </w:tc>
        <w:tc>
          <w:tcPr>
            <w:tcW w:w="8615" w:type="dxa"/>
          </w:tcPr>
          <w:p w14:paraId="6A14CD26" w14:textId="75CA1EB5" w:rsidR="000F2CD9" w:rsidRPr="00B656AF" w:rsidRDefault="000F2CD9" w:rsidP="000F2CD9">
            <w:pPr>
              <w:tabs>
                <w:tab w:val="left" w:pos="540"/>
              </w:tabs>
              <w:spacing w:line="300" w:lineRule="exact"/>
              <w:rPr>
                <w:szCs w:val="22"/>
              </w:rPr>
            </w:pPr>
            <w:r>
              <w:t>Treasury shares</w:t>
            </w:r>
          </w:p>
        </w:tc>
      </w:tr>
      <w:tr w:rsidR="000F2CD9" w:rsidRPr="00B656AF" w14:paraId="5FB2AB4B" w14:textId="77777777" w:rsidTr="00E81E4F">
        <w:trPr>
          <w:trHeight w:val="137"/>
        </w:trPr>
        <w:tc>
          <w:tcPr>
            <w:tcW w:w="927" w:type="dxa"/>
          </w:tcPr>
          <w:p w14:paraId="1647804F" w14:textId="71A0F7B9" w:rsidR="000F2CD9" w:rsidRPr="00BC7495" w:rsidRDefault="00BC7495" w:rsidP="000F2CD9">
            <w:pPr>
              <w:tabs>
                <w:tab w:val="left" w:pos="540"/>
              </w:tabs>
              <w:spacing w:line="300" w:lineRule="exact"/>
              <w:rPr>
                <w:rFonts w:cs="Angsana New"/>
                <w:szCs w:val="28"/>
                <w:lang w:val="en-US" w:bidi="th-TH"/>
              </w:rPr>
            </w:pPr>
            <w:r w:rsidRPr="00BC7495">
              <w:rPr>
                <w:rFonts w:cs="Angsana New"/>
                <w:szCs w:val="28"/>
                <w:lang w:val="en-US" w:bidi="th-TH"/>
              </w:rPr>
              <w:t>7</w:t>
            </w:r>
          </w:p>
        </w:tc>
        <w:tc>
          <w:tcPr>
            <w:tcW w:w="8615" w:type="dxa"/>
          </w:tcPr>
          <w:p w14:paraId="50120E12" w14:textId="35E2C049" w:rsidR="000F2CD9" w:rsidRPr="00063B6A" w:rsidRDefault="000F2CD9" w:rsidP="000F2CD9">
            <w:pPr>
              <w:tabs>
                <w:tab w:val="left" w:pos="540"/>
              </w:tabs>
              <w:spacing w:line="300" w:lineRule="exact"/>
              <w:rPr>
                <w:highlight w:val="yellow"/>
              </w:rPr>
            </w:pPr>
            <w:r w:rsidRPr="007323A2">
              <w:t>Segment information</w:t>
            </w:r>
            <w:r>
              <w:t xml:space="preserve"> and disaggregation of revenue</w:t>
            </w:r>
          </w:p>
        </w:tc>
      </w:tr>
      <w:tr w:rsidR="000F2CD9" w:rsidRPr="00B656AF" w14:paraId="309660ED" w14:textId="77777777" w:rsidTr="00E81E4F">
        <w:tc>
          <w:tcPr>
            <w:tcW w:w="927" w:type="dxa"/>
          </w:tcPr>
          <w:p w14:paraId="4B6B5184" w14:textId="5A62BA2B" w:rsidR="000F2CD9" w:rsidRPr="00B656AF" w:rsidRDefault="00BC7495" w:rsidP="000F2CD9">
            <w:pPr>
              <w:tabs>
                <w:tab w:val="left" w:pos="540"/>
              </w:tabs>
              <w:spacing w:line="300" w:lineRule="exact"/>
              <w:rPr>
                <w:szCs w:val="22"/>
              </w:rPr>
            </w:pPr>
            <w:r>
              <w:rPr>
                <w:szCs w:val="22"/>
              </w:rPr>
              <w:t>8</w:t>
            </w:r>
          </w:p>
        </w:tc>
        <w:tc>
          <w:tcPr>
            <w:tcW w:w="8615" w:type="dxa"/>
          </w:tcPr>
          <w:p w14:paraId="6F231981" w14:textId="6BB55D72" w:rsidR="000F2CD9" w:rsidRPr="00BF3931" w:rsidRDefault="000F2CD9" w:rsidP="000F2CD9">
            <w:pPr>
              <w:pStyle w:val="index"/>
              <w:numPr>
                <w:ilvl w:val="0"/>
                <w:numId w:val="0"/>
              </w:numPr>
              <w:spacing w:after="0" w:line="300" w:lineRule="exact"/>
              <w:ind w:right="-45"/>
              <w:outlineLvl w:val="0"/>
              <w:rPr>
                <w:rFonts w:cs="Angsana New"/>
                <w:lang w:val="en-US" w:bidi="th-TH"/>
              </w:rPr>
            </w:pPr>
            <w:r w:rsidRPr="00710309">
              <w:t xml:space="preserve">Earning </w:t>
            </w:r>
            <w:r>
              <w:t>p</w:t>
            </w:r>
            <w:r w:rsidRPr="00710309">
              <w:t xml:space="preserve">er </w:t>
            </w:r>
            <w:r>
              <w:t>s</w:t>
            </w:r>
            <w:r w:rsidRPr="00710309">
              <w:t>hare</w:t>
            </w:r>
            <w:r>
              <w:t>s</w:t>
            </w:r>
          </w:p>
        </w:tc>
      </w:tr>
      <w:tr w:rsidR="003158C5" w:rsidRPr="00B656AF" w14:paraId="7CEE28D5" w14:textId="77777777" w:rsidTr="00E81E4F">
        <w:tc>
          <w:tcPr>
            <w:tcW w:w="927" w:type="dxa"/>
          </w:tcPr>
          <w:p w14:paraId="39B2FFF3" w14:textId="6F5AE690" w:rsidR="003158C5" w:rsidRDefault="00BC7495" w:rsidP="000F2CD9">
            <w:pPr>
              <w:tabs>
                <w:tab w:val="left" w:pos="540"/>
              </w:tabs>
              <w:spacing w:line="300" w:lineRule="exact"/>
              <w:rPr>
                <w:szCs w:val="22"/>
              </w:rPr>
            </w:pPr>
            <w:r>
              <w:rPr>
                <w:szCs w:val="22"/>
              </w:rPr>
              <w:t>9</w:t>
            </w:r>
          </w:p>
        </w:tc>
        <w:tc>
          <w:tcPr>
            <w:tcW w:w="8615" w:type="dxa"/>
          </w:tcPr>
          <w:p w14:paraId="2311CCE5" w14:textId="246C9BDF" w:rsidR="003158C5" w:rsidRPr="00710309" w:rsidRDefault="006541EF" w:rsidP="000F2CD9">
            <w:pPr>
              <w:pStyle w:val="index"/>
              <w:numPr>
                <w:ilvl w:val="0"/>
                <w:numId w:val="0"/>
              </w:numPr>
              <w:spacing w:after="0" w:line="300" w:lineRule="exact"/>
              <w:ind w:right="-45"/>
              <w:outlineLvl w:val="0"/>
            </w:pPr>
            <w:r>
              <w:t>Dividends</w:t>
            </w:r>
          </w:p>
        </w:tc>
      </w:tr>
      <w:tr w:rsidR="000F2CD9" w:rsidRPr="00B656AF" w14:paraId="5FE5C715" w14:textId="77777777" w:rsidTr="00E81E4F">
        <w:tc>
          <w:tcPr>
            <w:tcW w:w="927" w:type="dxa"/>
          </w:tcPr>
          <w:p w14:paraId="14112FB4" w14:textId="6AA2EF85" w:rsidR="000F2CD9" w:rsidRPr="00B656AF" w:rsidRDefault="00BC7495" w:rsidP="000F2CD9">
            <w:pPr>
              <w:tabs>
                <w:tab w:val="left" w:pos="540"/>
              </w:tabs>
              <w:spacing w:line="300" w:lineRule="exact"/>
              <w:rPr>
                <w:szCs w:val="22"/>
              </w:rPr>
            </w:pPr>
            <w:r>
              <w:rPr>
                <w:szCs w:val="22"/>
              </w:rPr>
              <w:t>10</w:t>
            </w:r>
          </w:p>
        </w:tc>
        <w:tc>
          <w:tcPr>
            <w:tcW w:w="8615" w:type="dxa"/>
          </w:tcPr>
          <w:p w14:paraId="725FCA6E" w14:textId="3FA50A8B" w:rsidR="000F2CD9" w:rsidRPr="00B656AF" w:rsidRDefault="000F2CD9" w:rsidP="000F2CD9">
            <w:pPr>
              <w:tabs>
                <w:tab w:val="left" w:pos="540"/>
              </w:tabs>
              <w:spacing w:line="300" w:lineRule="exact"/>
              <w:rPr>
                <w:szCs w:val="22"/>
              </w:rPr>
            </w:pPr>
            <w:r w:rsidRPr="007323A2">
              <w:t>Commitments with non-related parties</w:t>
            </w:r>
          </w:p>
        </w:tc>
      </w:tr>
      <w:tr w:rsidR="000F2CD9" w:rsidRPr="00B656AF" w14:paraId="564F4DDC" w14:textId="77777777" w:rsidTr="00E81E4F">
        <w:tc>
          <w:tcPr>
            <w:tcW w:w="927" w:type="dxa"/>
          </w:tcPr>
          <w:p w14:paraId="0D136AD7" w14:textId="2AAFCC53" w:rsidR="000F2CD9" w:rsidRPr="00B656AF" w:rsidRDefault="003158C5" w:rsidP="000F2CD9">
            <w:pPr>
              <w:tabs>
                <w:tab w:val="left" w:pos="540"/>
              </w:tabs>
              <w:spacing w:line="300" w:lineRule="exact"/>
              <w:rPr>
                <w:szCs w:val="22"/>
              </w:rPr>
            </w:pPr>
            <w:r>
              <w:rPr>
                <w:szCs w:val="22"/>
              </w:rPr>
              <w:t>1</w:t>
            </w:r>
            <w:r w:rsidR="00BC7495">
              <w:rPr>
                <w:szCs w:val="22"/>
              </w:rPr>
              <w:t>1</w:t>
            </w:r>
          </w:p>
        </w:tc>
        <w:tc>
          <w:tcPr>
            <w:tcW w:w="8615" w:type="dxa"/>
          </w:tcPr>
          <w:p w14:paraId="3CF67766" w14:textId="468A2463" w:rsidR="000F2CD9" w:rsidRPr="00BC7495" w:rsidRDefault="000F2CD9" w:rsidP="000F2CD9">
            <w:pPr>
              <w:tabs>
                <w:tab w:val="left" w:pos="540"/>
              </w:tabs>
              <w:spacing w:line="300" w:lineRule="exact"/>
              <w:rPr>
                <w:rFonts w:cstheme="minorBidi"/>
                <w:szCs w:val="28"/>
                <w:cs/>
                <w:lang w:bidi="th-TH"/>
              </w:rPr>
            </w:pPr>
            <w:r w:rsidRPr="00D9669C">
              <w:rPr>
                <w:szCs w:val="22"/>
              </w:rPr>
              <w:t>Event after the reporting period</w:t>
            </w:r>
          </w:p>
        </w:tc>
      </w:tr>
      <w:tr w:rsidR="00F8197A" w:rsidRPr="00B656AF" w14:paraId="6508EDAE" w14:textId="77777777" w:rsidTr="00E81E4F">
        <w:tc>
          <w:tcPr>
            <w:tcW w:w="927" w:type="dxa"/>
          </w:tcPr>
          <w:p w14:paraId="3B6AC78A" w14:textId="25935B72" w:rsidR="00F8197A" w:rsidRPr="00582FB8" w:rsidRDefault="00F8197A" w:rsidP="00F8197A">
            <w:pPr>
              <w:tabs>
                <w:tab w:val="left" w:pos="540"/>
              </w:tabs>
              <w:spacing w:line="300" w:lineRule="exact"/>
              <w:rPr>
                <w:rFonts w:cs="Angsana New"/>
                <w:szCs w:val="28"/>
                <w:lang w:val="en-US" w:bidi="th-TH"/>
              </w:rPr>
            </w:pPr>
          </w:p>
        </w:tc>
        <w:tc>
          <w:tcPr>
            <w:tcW w:w="8615" w:type="dxa"/>
          </w:tcPr>
          <w:p w14:paraId="0A75D214" w14:textId="2127F44A" w:rsidR="00F8197A" w:rsidRDefault="00F8197A" w:rsidP="00F8197A">
            <w:pPr>
              <w:tabs>
                <w:tab w:val="left" w:pos="540"/>
              </w:tabs>
              <w:spacing w:line="300" w:lineRule="exact"/>
              <w:rPr>
                <w:szCs w:val="22"/>
              </w:rPr>
            </w:pPr>
          </w:p>
        </w:tc>
      </w:tr>
      <w:tr w:rsidR="00F8197A" w:rsidRPr="00B656AF" w14:paraId="767DA28D" w14:textId="77777777" w:rsidTr="00E81E4F">
        <w:tc>
          <w:tcPr>
            <w:tcW w:w="927" w:type="dxa"/>
          </w:tcPr>
          <w:p w14:paraId="229310B1" w14:textId="4F50BF02" w:rsidR="00F8197A" w:rsidRPr="00BE7696" w:rsidRDefault="00F8197A" w:rsidP="00F8197A">
            <w:pPr>
              <w:tabs>
                <w:tab w:val="left" w:pos="540"/>
              </w:tabs>
              <w:spacing w:line="300" w:lineRule="exact"/>
              <w:rPr>
                <w:rFonts w:cs="Angsana New"/>
                <w:szCs w:val="28"/>
                <w:lang w:val="en-US" w:bidi="th-TH"/>
              </w:rPr>
            </w:pPr>
          </w:p>
        </w:tc>
        <w:tc>
          <w:tcPr>
            <w:tcW w:w="8615" w:type="dxa"/>
          </w:tcPr>
          <w:p w14:paraId="7EF42007" w14:textId="4C1150AC" w:rsidR="00F8197A" w:rsidRPr="00BE7696" w:rsidRDefault="00F8197A" w:rsidP="00F8197A">
            <w:pPr>
              <w:pStyle w:val="index"/>
              <w:numPr>
                <w:ilvl w:val="0"/>
                <w:numId w:val="0"/>
              </w:numPr>
              <w:shd w:val="clear" w:color="auto" w:fill="FFFFFF"/>
              <w:spacing w:after="0" w:line="300" w:lineRule="exact"/>
              <w:ind w:left="567" w:hanging="567"/>
              <w:outlineLvl w:val="0"/>
              <w:rPr>
                <w:rFonts w:cs="Angsana New"/>
                <w:szCs w:val="28"/>
                <w:lang w:val="en-US" w:bidi="th-TH"/>
              </w:rPr>
            </w:pP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D912EC">
          <w:headerReference w:type="first" r:id="rId11"/>
          <w:footerReference w:type="first" r:id="rId12"/>
          <w:pgSz w:w="11907" w:h="16840" w:code="9"/>
          <w:pgMar w:top="691" w:right="1152" w:bottom="576" w:left="1152" w:header="720" w:footer="720" w:gutter="0"/>
          <w:pgNumType w:start="15"/>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029BEFAE"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financial statements and were approved and authorised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A93259" w:rsidRPr="007876BA">
        <w:rPr>
          <w:rFonts w:ascii="Times New Roman" w:hAnsi="Times New Roman" w:cs="Times New Roman"/>
          <w:sz w:val="22"/>
          <w:szCs w:val="22"/>
          <w:cs/>
        </w:rPr>
        <w:t xml:space="preserve"> </w:t>
      </w:r>
      <w:r w:rsidR="006110A6">
        <w:rPr>
          <w:rFonts w:ascii="Times New Roman" w:hAnsi="Times New Roman" w:cs="Times New Roman"/>
          <w:sz w:val="22"/>
          <w:szCs w:val="22"/>
        </w:rPr>
        <w:t>14</w:t>
      </w:r>
      <w:r w:rsidR="00934EB4">
        <w:rPr>
          <w:rFonts w:ascii="Times New Roman" w:hAnsi="Times New Roman" w:cs="Times New Roman"/>
          <w:sz w:val="22"/>
          <w:szCs w:val="22"/>
        </w:rPr>
        <w:t xml:space="preserve"> </w:t>
      </w:r>
      <w:r w:rsidR="000B7570">
        <w:rPr>
          <w:rFonts w:ascii="Times New Roman" w:hAnsi="Times New Roman" w:cs="Times New Roman"/>
          <w:sz w:val="22"/>
          <w:szCs w:val="22"/>
        </w:rPr>
        <w:t>November</w:t>
      </w:r>
      <w:r w:rsidR="00934EB4">
        <w:rPr>
          <w:rFonts w:ascii="Times New Roman" w:hAnsi="Times New Roman" w:cs="Times New Roman"/>
          <w:sz w:val="22"/>
          <w:szCs w:val="22"/>
        </w:rPr>
        <w:t xml:space="preserve"> </w:t>
      </w:r>
      <w:r w:rsidR="00E81177" w:rsidRPr="00A64A5D">
        <w:rPr>
          <w:rFonts w:ascii="Times New Roman" w:hAnsi="Times New Roman" w:cs="Times New Roman"/>
          <w:sz w:val="22"/>
          <w:szCs w:val="22"/>
        </w:rPr>
        <w:t>202</w:t>
      </w:r>
      <w:r w:rsidR="00C952AE">
        <w:rPr>
          <w:rFonts w:ascii="Times New Roman" w:hAnsi="Times New Roman" w:cs="Times New Roman"/>
          <w:sz w:val="22"/>
          <w:szCs w:val="22"/>
        </w:rPr>
        <w:t>5</w:t>
      </w:r>
      <w:r w:rsidR="00095C21">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B34D5B" w:rsidRDefault="002A69DF"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69C3A74B" w:rsidR="00327932"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876BA">
        <w:rPr>
          <w:rFonts w:ascii="Times New Roman" w:hAnsi="Times New Roman" w:cs="Times New Roman"/>
          <w:i/>
          <w:iCs/>
          <w:sz w:val="22"/>
          <w:szCs w:val="22"/>
        </w:rPr>
        <w:t>Interim Financial Reporting</w:t>
      </w:r>
      <w:r w:rsidRPr="007876B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814215" w:rsidRPr="007876BA">
        <w:rPr>
          <w:rFonts w:ascii="Times New Roman" w:hAnsi="Times New Roman" w:cs="Times New Roman"/>
          <w:sz w:val="22"/>
          <w:szCs w:val="22"/>
        </w:rPr>
        <w:br/>
      </w:r>
      <w:r w:rsidRPr="007876BA">
        <w:rPr>
          <w:rFonts w:ascii="Times New Roman" w:hAnsi="Times New Roman" w:cs="Times New Roman"/>
          <w:sz w:val="22"/>
          <w:szCs w:val="22"/>
        </w:rPr>
        <w:t>31 December 202</w:t>
      </w:r>
      <w:r w:rsidR="00C952AE">
        <w:rPr>
          <w:rFonts w:ascii="Times New Roman" w:hAnsi="Times New Roman" w:cs="Times New Roman"/>
          <w:sz w:val="22"/>
          <w:szCs w:val="22"/>
        </w:rPr>
        <w:t>4</w:t>
      </w:r>
      <w:r w:rsidRPr="007876BA">
        <w:rPr>
          <w:rFonts w:ascii="Times New Roman" w:hAnsi="Times New Roman" w:cs="Times New Roman"/>
          <w:sz w:val="22"/>
          <w:szCs w:val="22"/>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1F9BCFB4"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52AE">
        <w:rPr>
          <w:rFonts w:ascii="Times New Roman" w:hAnsi="Times New Roman" w:cs="Times New Roman"/>
          <w:sz w:val="22"/>
          <w:szCs w:val="22"/>
        </w:rPr>
        <w:t>4</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B34D5B" w:rsidRDefault="0056465C"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51142372" w:rsidR="008A3778"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w:t>
      </w:r>
      <w:r w:rsidRPr="002574BD">
        <w:rPr>
          <w:rFonts w:eastAsia="Batang"/>
          <w:color w:val="000000"/>
          <w:szCs w:val="22"/>
          <w:lang w:val="en-US" w:eastAsia="ko-KR" w:bidi="th-TH"/>
        </w:rPr>
        <w:t>subsidiaries</w:t>
      </w:r>
      <w:r w:rsidR="000563FE" w:rsidRPr="000563FE">
        <w:rPr>
          <w:rFonts w:eastAsia="Batang"/>
          <w:color w:val="000000"/>
          <w:szCs w:val="22"/>
          <w:lang w:val="en-US" w:eastAsia="ko-KR" w:bidi="th-TH"/>
        </w:rPr>
        <w:t xml:space="preserve">, </w:t>
      </w:r>
      <w:r w:rsidR="000563FE">
        <w:rPr>
          <w:rFonts w:eastAsia="Batang"/>
          <w:color w:val="000000"/>
          <w:szCs w:val="22"/>
          <w:lang w:val="en-US" w:eastAsia="ko-KR" w:bidi="th-TH"/>
        </w:rPr>
        <w:t xml:space="preserve">an </w:t>
      </w:r>
      <w:r w:rsidR="000563FE" w:rsidRPr="000563FE">
        <w:rPr>
          <w:rFonts w:eastAsia="Batang"/>
          <w:color w:val="000000"/>
          <w:szCs w:val="22"/>
          <w:lang w:val="en-US" w:eastAsia="ko-KR" w:bidi="th-TH"/>
        </w:rPr>
        <w:t xml:space="preserve">associate and other related parties </w:t>
      </w:r>
      <w:r w:rsidR="00537E17" w:rsidRPr="007876BA">
        <w:rPr>
          <w:rFonts w:eastAsia="Batang"/>
          <w:color w:val="000000"/>
          <w:szCs w:val="22"/>
          <w:lang w:val="en-US" w:eastAsia="ko-KR" w:bidi="th-TH"/>
        </w:rPr>
        <w:t>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0B7570">
        <w:rPr>
          <w:rFonts w:eastAsia="Batang"/>
          <w:color w:val="000000"/>
          <w:szCs w:val="22"/>
          <w:lang w:val="en-US" w:eastAsia="ko-KR" w:bidi="th-TH"/>
        </w:rPr>
        <w:t>nine</w:t>
      </w:r>
      <w:r w:rsidR="00934EB4" w:rsidRPr="007876BA">
        <w:rPr>
          <w:rFonts w:eastAsia="Batang"/>
          <w:color w:val="000000"/>
          <w:szCs w:val="22"/>
          <w:lang w:val="en-US" w:eastAsia="ko-KR" w:bidi="th-TH"/>
        </w:rPr>
        <w:t xml:space="preserve">-month period ended 30 </w:t>
      </w:r>
      <w:r w:rsidR="000B7570">
        <w:rPr>
          <w:rFonts w:eastAsia="Batang"/>
          <w:color w:val="000000"/>
          <w:szCs w:val="22"/>
          <w:lang w:val="en-US" w:eastAsia="ko-KR" w:bidi="th-TH"/>
        </w:rPr>
        <w:t>September</w:t>
      </w:r>
      <w:r w:rsidR="00934EB4" w:rsidRPr="007876BA">
        <w:rPr>
          <w:rFonts w:eastAsia="Batang"/>
          <w:color w:val="000000"/>
          <w:szCs w:val="22"/>
          <w:lang w:val="en-US" w:eastAsia="ko-KR" w:bidi="th-TH"/>
        </w:rPr>
        <w:t xml:space="preserve"> </w:t>
      </w:r>
      <w:r w:rsidRPr="007876BA">
        <w:rPr>
          <w:rFonts w:eastAsia="Batang"/>
          <w:color w:val="000000"/>
          <w:szCs w:val="22"/>
          <w:lang w:val="en-US" w:eastAsia="ko-KR" w:bidi="th-TH"/>
        </w:rPr>
        <w:t>202</w:t>
      </w:r>
      <w:r w:rsidR="000563FE">
        <w:rPr>
          <w:rFonts w:eastAsia="Batang"/>
          <w:color w:val="000000"/>
          <w:szCs w:val="22"/>
          <w:lang w:val="en-US" w:eastAsia="ko-KR" w:bidi="th-TH"/>
        </w:rPr>
        <w:t>5</w:t>
      </w:r>
      <w:r w:rsidRPr="007876BA">
        <w:rPr>
          <w:rFonts w:eastAsia="Batang"/>
          <w:color w:val="000000"/>
          <w:szCs w:val="22"/>
          <w:lang w:val="en-US" w:eastAsia="ko-KR" w:bidi="th-TH"/>
        </w:rPr>
        <w:t>.</w:t>
      </w:r>
    </w:p>
    <w:p w14:paraId="217CF6BF" w14:textId="77777777" w:rsidR="00AB0C4F" w:rsidRDefault="00AB0C4F"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934EB4" w:rsidRPr="00934EB4" w14:paraId="1897A6B7" w14:textId="77777777" w:rsidTr="00D6232A">
        <w:trPr>
          <w:cantSplit/>
          <w:tblHeader/>
        </w:trPr>
        <w:tc>
          <w:tcPr>
            <w:tcW w:w="4230" w:type="dxa"/>
          </w:tcPr>
          <w:p w14:paraId="2177F19D" w14:textId="77777777" w:rsidR="00934EB4" w:rsidRPr="00934EB4" w:rsidRDefault="00934EB4" w:rsidP="00D6232A">
            <w:pPr>
              <w:spacing w:line="240" w:lineRule="atLeast"/>
              <w:rPr>
                <w:b/>
                <w:bCs/>
                <w:i/>
                <w:iCs/>
                <w:szCs w:val="22"/>
                <w:highlight w:val="cyan"/>
              </w:rPr>
            </w:pPr>
          </w:p>
          <w:p w14:paraId="117CEA48" w14:textId="77777777" w:rsidR="00934EB4" w:rsidRPr="00934EB4" w:rsidRDefault="00934EB4" w:rsidP="00D6232A">
            <w:pPr>
              <w:pStyle w:val="acctfourfigures"/>
              <w:spacing w:line="240" w:lineRule="atLeast"/>
              <w:rPr>
                <w:i/>
                <w:iCs/>
                <w:szCs w:val="22"/>
              </w:rPr>
            </w:pPr>
          </w:p>
        </w:tc>
        <w:tc>
          <w:tcPr>
            <w:tcW w:w="2520" w:type="dxa"/>
            <w:gridSpan w:val="3"/>
          </w:tcPr>
          <w:p w14:paraId="00348242" w14:textId="77777777" w:rsidR="00934EB4" w:rsidRPr="00934EB4" w:rsidRDefault="00934EB4" w:rsidP="00D6232A">
            <w:pPr>
              <w:pStyle w:val="acctmergecolhdg"/>
              <w:spacing w:line="240" w:lineRule="atLeast"/>
              <w:rPr>
                <w:szCs w:val="22"/>
              </w:rPr>
            </w:pPr>
            <w:r w:rsidRPr="00934EB4">
              <w:rPr>
                <w:szCs w:val="22"/>
              </w:rPr>
              <w:t xml:space="preserve">Consolidated </w:t>
            </w:r>
          </w:p>
          <w:p w14:paraId="7975D6FE" w14:textId="77777777" w:rsidR="00934EB4" w:rsidRPr="00934EB4" w:rsidRDefault="00934EB4" w:rsidP="00D6232A">
            <w:pPr>
              <w:pStyle w:val="acctmergecolhdg"/>
              <w:spacing w:line="240" w:lineRule="atLeast"/>
              <w:rPr>
                <w:szCs w:val="22"/>
              </w:rPr>
            </w:pPr>
            <w:r w:rsidRPr="00934EB4">
              <w:rPr>
                <w:szCs w:val="22"/>
              </w:rPr>
              <w:t>financial statements</w:t>
            </w:r>
          </w:p>
        </w:tc>
        <w:tc>
          <w:tcPr>
            <w:tcW w:w="180" w:type="dxa"/>
          </w:tcPr>
          <w:p w14:paraId="38C5D73F" w14:textId="77777777" w:rsidR="00934EB4" w:rsidRPr="00934EB4" w:rsidRDefault="00934EB4" w:rsidP="00D6232A">
            <w:pPr>
              <w:pStyle w:val="acctmergecolhdg"/>
              <w:spacing w:line="240" w:lineRule="atLeast"/>
              <w:rPr>
                <w:szCs w:val="22"/>
              </w:rPr>
            </w:pPr>
          </w:p>
        </w:tc>
        <w:tc>
          <w:tcPr>
            <w:tcW w:w="2520" w:type="dxa"/>
            <w:gridSpan w:val="3"/>
          </w:tcPr>
          <w:p w14:paraId="18DF4F40" w14:textId="77777777" w:rsidR="00934EB4" w:rsidRPr="00934EB4" w:rsidRDefault="00934EB4" w:rsidP="00D6232A">
            <w:pPr>
              <w:pStyle w:val="acctmergecolhdg"/>
              <w:spacing w:line="240" w:lineRule="atLeast"/>
              <w:rPr>
                <w:szCs w:val="22"/>
              </w:rPr>
            </w:pPr>
            <w:r w:rsidRPr="00934EB4">
              <w:rPr>
                <w:szCs w:val="22"/>
              </w:rPr>
              <w:t xml:space="preserve">Separate </w:t>
            </w:r>
          </w:p>
          <w:p w14:paraId="49F0090A" w14:textId="77777777" w:rsidR="00934EB4" w:rsidRPr="00934EB4" w:rsidRDefault="00934EB4" w:rsidP="00D6232A">
            <w:pPr>
              <w:pStyle w:val="acctmergecolhdg"/>
              <w:spacing w:line="240" w:lineRule="atLeast"/>
              <w:rPr>
                <w:szCs w:val="22"/>
              </w:rPr>
            </w:pPr>
            <w:r w:rsidRPr="00934EB4">
              <w:rPr>
                <w:szCs w:val="22"/>
              </w:rPr>
              <w:t xml:space="preserve">financial statements </w:t>
            </w:r>
          </w:p>
        </w:tc>
      </w:tr>
      <w:tr w:rsidR="00934EB4" w:rsidRPr="00934EB4" w14:paraId="439091B3" w14:textId="77777777" w:rsidTr="00D6232A">
        <w:trPr>
          <w:cantSplit/>
          <w:tblHeader/>
        </w:trPr>
        <w:tc>
          <w:tcPr>
            <w:tcW w:w="4230" w:type="dxa"/>
          </w:tcPr>
          <w:p w14:paraId="0CE38B68" w14:textId="362F65BC" w:rsidR="00934EB4" w:rsidRPr="00934EB4" w:rsidRDefault="000B7570" w:rsidP="00D6232A">
            <w:pPr>
              <w:pStyle w:val="acctfourfigures"/>
              <w:spacing w:line="240" w:lineRule="atLeast"/>
              <w:rPr>
                <w:b/>
                <w:bCs/>
                <w:i/>
                <w:iCs/>
                <w:szCs w:val="22"/>
                <w:cs/>
                <w:lang w:val="en-US" w:bidi="th-TH"/>
              </w:rPr>
            </w:pPr>
            <w:r>
              <w:rPr>
                <w:b/>
                <w:bCs/>
                <w:i/>
                <w:iCs/>
                <w:szCs w:val="22"/>
              </w:rPr>
              <w:t>Nine</w:t>
            </w:r>
            <w:r w:rsidR="00934EB4" w:rsidRPr="00934EB4">
              <w:rPr>
                <w:b/>
                <w:bCs/>
                <w:i/>
                <w:iCs/>
                <w:szCs w:val="22"/>
              </w:rPr>
              <w:t xml:space="preserve">-month period ended </w:t>
            </w:r>
            <w:r w:rsidR="00934EB4" w:rsidRPr="00934EB4">
              <w:rPr>
                <w:b/>
                <w:bCs/>
                <w:i/>
                <w:iCs/>
                <w:szCs w:val="22"/>
                <w:lang w:val="en-US" w:bidi="th-TH"/>
              </w:rPr>
              <w:t xml:space="preserve">30 </w:t>
            </w:r>
            <w:r>
              <w:rPr>
                <w:b/>
                <w:bCs/>
                <w:i/>
                <w:iCs/>
                <w:szCs w:val="22"/>
                <w:lang w:val="en-US" w:bidi="th-TH"/>
              </w:rPr>
              <w:t>September</w:t>
            </w:r>
          </w:p>
        </w:tc>
        <w:tc>
          <w:tcPr>
            <w:tcW w:w="1170" w:type="dxa"/>
          </w:tcPr>
          <w:p w14:paraId="1067CEDB" w14:textId="5EB3F8B5" w:rsidR="00934EB4" w:rsidRPr="00934EB4" w:rsidRDefault="00934EB4" w:rsidP="00D6232A">
            <w:pPr>
              <w:pStyle w:val="acctmergecolhdg"/>
              <w:spacing w:line="240" w:lineRule="atLeast"/>
              <w:rPr>
                <w:b w:val="0"/>
                <w:bCs/>
                <w:szCs w:val="22"/>
                <w:lang w:val="en-US" w:bidi="th-TH"/>
              </w:rPr>
            </w:pPr>
            <w:r w:rsidRPr="00934EB4">
              <w:rPr>
                <w:b w:val="0"/>
                <w:bCs/>
                <w:szCs w:val="22"/>
              </w:rPr>
              <w:t>2025</w:t>
            </w:r>
          </w:p>
        </w:tc>
        <w:tc>
          <w:tcPr>
            <w:tcW w:w="180" w:type="dxa"/>
          </w:tcPr>
          <w:p w14:paraId="79775244" w14:textId="77777777" w:rsidR="00934EB4" w:rsidRPr="00934EB4" w:rsidRDefault="00934EB4" w:rsidP="00D6232A">
            <w:pPr>
              <w:pStyle w:val="acctmergecolhdg"/>
              <w:spacing w:line="240" w:lineRule="atLeast"/>
              <w:rPr>
                <w:b w:val="0"/>
                <w:bCs/>
                <w:szCs w:val="22"/>
              </w:rPr>
            </w:pPr>
          </w:p>
        </w:tc>
        <w:tc>
          <w:tcPr>
            <w:tcW w:w="1170" w:type="dxa"/>
          </w:tcPr>
          <w:p w14:paraId="719BE912" w14:textId="521918D7" w:rsidR="00934EB4" w:rsidRPr="00934EB4" w:rsidRDefault="00934EB4" w:rsidP="00D6232A">
            <w:pPr>
              <w:pStyle w:val="acctmergecolhdg"/>
              <w:spacing w:line="240" w:lineRule="atLeast"/>
              <w:rPr>
                <w:b w:val="0"/>
                <w:bCs/>
                <w:szCs w:val="22"/>
              </w:rPr>
            </w:pPr>
            <w:r w:rsidRPr="00934EB4">
              <w:rPr>
                <w:b w:val="0"/>
                <w:bCs/>
                <w:szCs w:val="22"/>
              </w:rPr>
              <w:t>2024</w:t>
            </w:r>
          </w:p>
        </w:tc>
        <w:tc>
          <w:tcPr>
            <w:tcW w:w="180" w:type="dxa"/>
          </w:tcPr>
          <w:p w14:paraId="054946D0" w14:textId="77777777" w:rsidR="00934EB4" w:rsidRPr="00934EB4" w:rsidRDefault="00934EB4" w:rsidP="00D6232A">
            <w:pPr>
              <w:pStyle w:val="acctmergecolhdg"/>
              <w:spacing w:line="240" w:lineRule="atLeast"/>
              <w:rPr>
                <w:b w:val="0"/>
                <w:bCs/>
                <w:szCs w:val="22"/>
              </w:rPr>
            </w:pPr>
          </w:p>
        </w:tc>
        <w:tc>
          <w:tcPr>
            <w:tcW w:w="1170" w:type="dxa"/>
          </w:tcPr>
          <w:p w14:paraId="672E42FF" w14:textId="3DB7C817" w:rsidR="00934EB4" w:rsidRPr="00934EB4" w:rsidRDefault="00934EB4" w:rsidP="00D6232A">
            <w:pPr>
              <w:pStyle w:val="acctmergecolhdg"/>
              <w:spacing w:line="240" w:lineRule="atLeast"/>
              <w:rPr>
                <w:b w:val="0"/>
                <w:bCs/>
                <w:szCs w:val="22"/>
              </w:rPr>
            </w:pPr>
            <w:r w:rsidRPr="00934EB4">
              <w:rPr>
                <w:b w:val="0"/>
                <w:bCs/>
                <w:szCs w:val="22"/>
              </w:rPr>
              <w:t>2025</w:t>
            </w:r>
          </w:p>
        </w:tc>
        <w:tc>
          <w:tcPr>
            <w:tcW w:w="180" w:type="dxa"/>
          </w:tcPr>
          <w:p w14:paraId="74CD1BA2" w14:textId="77777777" w:rsidR="00934EB4" w:rsidRPr="00934EB4" w:rsidRDefault="00934EB4" w:rsidP="00D6232A">
            <w:pPr>
              <w:pStyle w:val="acctmergecolhdg"/>
              <w:spacing w:line="240" w:lineRule="atLeast"/>
              <w:rPr>
                <w:b w:val="0"/>
                <w:bCs/>
                <w:szCs w:val="22"/>
              </w:rPr>
            </w:pPr>
          </w:p>
        </w:tc>
        <w:tc>
          <w:tcPr>
            <w:tcW w:w="1170" w:type="dxa"/>
          </w:tcPr>
          <w:p w14:paraId="7BA9FE60" w14:textId="716B4426" w:rsidR="00934EB4" w:rsidRPr="00934EB4" w:rsidRDefault="00934EB4" w:rsidP="00D6232A">
            <w:pPr>
              <w:pStyle w:val="acctmergecolhdg"/>
              <w:spacing w:line="240" w:lineRule="atLeast"/>
              <w:rPr>
                <w:b w:val="0"/>
                <w:bCs/>
                <w:szCs w:val="22"/>
              </w:rPr>
            </w:pPr>
            <w:r w:rsidRPr="00934EB4">
              <w:rPr>
                <w:b w:val="0"/>
                <w:bCs/>
                <w:szCs w:val="22"/>
              </w:rPr>
              <w:t>2024</w:t>
            </w:r>
          </w:p>
        </w:tc>
      </w:tr>
      <w:tr w:rsidR="00934EB4" w:rsidRPr="00934EB4" w14:paraId="60D8D39E" w14:textId="77777777" w:rsidTr="00D6232A">
        <w:trPr>
          <w:cantSplit/>
          <w:tblHeader/>
        </w:trPr>
        <w:tc>
          <w:tcPr>
            <w:tcW w:w="4230" w:type="dxa"/>
          </w:tcPr>
          <w:p w14:paraId="1C325E5D" w14:textId="77777777" w:rsidR="00934EB4" w:rsidRPr="00934EB4" w:rsidRDefault="00934EB4" w:rsidP="00D6232A">
            <w:pPr>
              <w:spacing w:line="240" w:lineRule="atLeast"/>
              <w:rPr>
                <w:b/>
                <w:bCs/>
                <w:i/>
                <w:iCs/>
                <w:szCs w:val="22"/>
              </w:rPr>
            </w:pPr>
          </w:p>
        </w:tc>
        <w:tc>
          <w:tcPr>
            <w:tcW w:w="5220" w:type="dxa"/>
            <w:gridSpan w:val="7"/>
          </w:tcPr>
          <w:p w14:paraId="535AE38F" w14:textId="77777777" w:rsidR="00934EB4" w:rsidRPr="00934EB4" w:rsidRDefault="00934EB4" w:rsidP="00D6232A">
            <w:pPr>
              <w:pStyle w:val="acctfourfigures"/>
              <w:spacing w:line="240" w:lineRule="atLeast"/>
              <w:jc w:val="center"/>
              <w:rPr>
                <w:i/>
                <w:iCs/>
                <w:szCs w:val="22"/>
              </w:rPr>
            </w:pPr>
            <w:r w:rsidRPr="00934EB4">
              <w:rPr>
                <w:i/>
                <w:iCs/>
                <w:szCs w:val="22"/>
              </w:rPr>
              <w:t>(in thousand Baht)</w:t>
            </w:r>
          </w:p>
        </w:tc>
      </w:tr>
      <w:tr w:rsidR="00934EB4" w:rsidRPr="00934EB4" w14:paraId="21947C9C" w14:textId="77777777" w:rsidTr="00D6232A">
        <w:trPr>
          <w:cantSplit/>
        </w:trPr>
        <w:tc>
          <w:tcPr>
            <w:tcW w:w="4230" w:type="dxa"/>
          </w:tcPr>
          <w:p w14:paraId="793B3919" w14:textId="77777777" w:rsidR="00934EB4" w:rsidRPr="00934EB4" w:rsidRDefault="00934EB4" w:rsidP="00D6232A">
            <w:pPr>
              <w:spacing w:line="240" w:lineRule="atLeast"/>
              <w:rPr>
                <w:b/>
                <w:bCs/>
                <w:szCs w:val="22"/>
              </w:rPr>
            </w:pPr>
            <w:r w:rsidRPr="00934EB4">
              <w:rPr>
                <w:b/>
                <w:bCs/>
                <w:szCs w:val="22"/>
              </w:rPr>
              <w:t>Parent of the Group</w:t>
            </w:r>
          </w:p>
        </w:tc>
        <w:tc>
          <w:tcPr>
            <w:tcW w:w="1170" w:type="dxa"/>
          </w:tcPr>
          <w:p w14:paraId="700A7914" w14:textId="77777777" w:rsidR="00934EB4" w:rsidRPr="00934EB4" w:rsidRDefault="00934EB4" w:rsidP="00D6232A">
            <w:pPr>
              <w:pStyle w:val="acctfourfigures"/>
              <w:spacing w:line="240" w:lineRule="atLeast"/>
              <w:rPr>
                <w:szCs w:val="22"/>
              </w:rPr>
            </w:pPr>
          </w:p>
        </w:tc>
        <w:tc>
          <w:tcPr>
            <w:tcW w:w="180" w:type="dxa"/>
          </w:tcPr>
          <w:p w14:paraId="5CD3DDFD" w14:textId="77777777" w:rsidR="00934EB4" w:rsidRPr="00934EB4" w:rsidRDefault="00934EB4" w:rsidP="00D6232A">
            <w:pPr>
              <w:pStyle w:val="acctfourfigures"/>
              <w:spacing w:line="240" w:lineRule="atLeast"/>
              <w:rPr>
                <w:szCs w:val="22"/>
              </w:rPr>
            </w:pPr>
          </w:p>
        </w:tc>
        <w:tc>
          <w:tcPr>
            <w:tcW w:w="1170" w:type="dxa"/>
          </w:tcPr>
          <w:p w14:paraId="46F81823" w14:textId="77777777" w:rsidR="00934EB4" w:rsidRPr="00934EB4" w:rsidRDefault="00934EB4" w:rsidP="00D6232A">
            <w:pPr>
              <w:pStyle w:val="acctfourfigures"/>
              <w:spacing w:line="240" w:lineRule="atLeast"/>
              <w:rPr>
                <w:szCs w:val="22"/>
              </w:rPr>
            </w:pPr>
          </w:p>
        </w:tc>
        <w:tc>
          <w:tcPr>
            <w:tcW w:w="180" w:type="dxa"/>
          </w:tcPr>
          <w:p w14:paraId="36C2DFC4" w14:textId="77777777" w:rsidR="00934EB4" w:rsidRPr="00934EB4" w:rsidRDefault="00934EB4" w:rsidP="00D6232A">
            <w:pPr>
              <w:pStyle w:val="acctfourfigures"/>
              <w:spacing w:line="240" w:lineRule="atLeast"/>
              <w:rPr>
                <w:szCs w:val="22"/>
              </w:rPr>
            </w:pPr>
          </w:p>
        </w:tc>
        <w:tc>
          <w:tcPr>
            <w:tcW w:w="1170" w:type="dxa"/>
          </w:tcPr>
          <w:p w14:paraId="6D0F2F01" w14:textId="77777777" w:rsidR="00934EB4" w:rsidRPr="00934EB4" w:rsidRDefault="00934EB4" w:rsidP="00D6232A">
            <w:pPr>
              <w:pStyle w:val="acctfourfigures"/>
              <w:spacing w:line="240" w:lineRule="atLeast"/>
              <w:rPr>
                <w:szCs w:val="22"/>
              </w:rPr>
            </w:pPr>
          </w:p>
        </w:tc>
        <w:tc>
          <w:tcPr>
            <w:tcW w:w="180" w:type="dxa"/>
          </w:tcPr>
          <w:p w14:paraId="7A8B1A2B" w14:textId="77777777" w:rsidR="00934EB4" w:rsidRPr="00934EB4" w:rsidRDefault="00934EB4" w:rsidP="00D6232A">
            <w:pPr>
              <w:pStyle w:val="acctfourfigures"/>
              <w:spacing w:line="240" w:lineRule="atLeast"/>
              <w:rPr>
                <w:szCs w:val="22"/>
              </w:rPr>
            </w:pPr>
          </w:p>
        </w:tc>
        <w:tc>
          <w:tcPr>
            <w:tcW w:w="1170" w:type="dxa"/>
          </w:tcPr>
          <w:p w14:paraId="4577D789" w14:textId="77777777" w:rsidR="00934EB4" w:rsidRPr="00934EB4" w:rsidRDefault="00934EB4" w:rsidP="00D6232A">
            <w:pPr>
              <w:pStyle w:val="acctfourfigures"/>
              <w:spacing w:line="240" w:lineRule="atLeast"/>
              <w:rPr>
                <w:szCs w:val="22"/>
              </w:rPr>
            </w:pPr>
          </w:p>
        </w:tc>
      </w:tr>
      <w:tr w:rsidR="009F3E41" w:rsidRPr="00934EB4" w14:paraId="494FCCD9" w14:textId="77777777" w:rsidTr="00D6232A">
        <w:trPr>
          <w:cantSplit/>
        </w:trPr>
        <w:tc>
          <w:tcPr>
            <w:tcW w:w="4230" w:type="dxa"/>
          </w:tcPr>
          <w:p w14:paraId="587D3E58" w14:textId="77777777" w:rsidR="009F3E41" w:rsidRPr="00934EB4" w:rsidRDefault="009F3E41" w:rsidP="009F3E41">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tcPr>
          <w:p w14:paraId="57CD8F5B" w14:textId="4AFACFB8" w:rsidR="009F3E41" w:rsidRPr="00934EB4" w:rsidRDefault="00F47DEE" w:rsidP="009F3E41">
            <w:pPr>
              <w:pStyle w:val="acctfourfigures"/>
              <w:tabs>
                <w:tab w:val="clear" w:pos="765"/>
                <w:tab w:val="decimal" w:pos="909"/>
              </w:tabs>
              <w:spacing w:line="240" w:lineRule="atLeast"/>
              <w:ind w:right="11"/>
              <w:rPr>
                <w:szCs w:val="22"/>
                <w:cs/>
              </w:rPr>
            </w:pPr>
            <w:r>
              <w:rPr>
                <w:szCs w:val="22"/>
              </w:rPr>
              <w:t>82,618</w:t>
            </w:r>
          </w:p>
        </w:tc>
        <w:tc>
          <w:tcPr>
            <w:tcW w:w="180" w:type="dxa"/>
          </w:tcPr>
          <w:p w14:paraId="04018AA7" w14:textId="77777777" w:rsidR="009F3E41" w:rsidRPr="00934EB4" w:rsidRDefault="009F3E41" w:rsidP="009F3E41">
            <w:pPr>
              <w:pStyle w:val="acctfourfigures"/>
              <w:tabs>
                <w:tab w:val="clear" w:pos="765"/>
                <w:tab w:val="decimal" w:pos="909"/>
                <w:tab w:val="decimal" w:pos="1091"/>
              </w:tabs>
              <w:spacing w:line="240" w:lineRule="atLeast"/>
              <w:ind w:right="11"/>
              <w:rPr>
                <w:szCs w:val="22"/>
              </w:rPr>
            </w:pPr>
          </w:p>
        </w:tc>
        <w:tc>
          <w:tcPr>
            <w:tcW w:w="1170" w:type="dxa"/>
          </w:tcPr>
          <w:p w14:paraId="4A30CE0F" w14:textId="54C6C1DB" w:rsidR="009F3E41" w:rsidRPr="00934EB4" w:rsidRDefault="000B7570" w:rsidP="009F3E41">
            <w:pPr>
              <w:pStyle w:val="acctfourfigures"/>
              <w:tabs>
                <w:tab w:val="clear" w:pos="765"/>
                <w:tab w:val="decimal" w:pos="909"/>
              </w:tabs>
              <w:spacing w:line="240" w:lineRule="atLeast"/>
              <w:ind w:right="11"/>
              <w:rPr>
                <w:szCs w:val="22"/>
              </w:rPr>
            </w:pPr>
            <w:r w:rsidRPr="00225293">
              <w:t>87,128</w:t>
            </w:r>
          </w:p>
        </w:tc>
        <w:tc>
          <w:tcPr>
            <w:tcW w:w="180" w:type="dxa"/>
          </w:tcPr>
          <w:p w14:paraId="4D5DE16D" w14:textId="77777777" w:rsidR="009F3E41" w:rsidRPr="00934EB4" w:rsidRDefault="009F3E41" w:rsidP="009F3E41">
            <w:pPr>
              <w:pStyle w:val="acctfourfigures"/>
              <w:tabs>
                <w:tab w:val="clear" w:pos="765"/>
                <w:tab w:val="decimal" w:pos="911"/>
              </w:tabs>
              <w:spacing w:line="240" w:lineRule="atLeast"/>
              <w:rPr>
                <w:szCs w:val="22"/>
              </w:rPr>
            </w:pPr>
          </w:p>
        </w:tc>
        <w:tc>
          <w:tcPr>
            <w:tcW w:w="1170" w:type="dxa"/>
          </w:tcPr>
          <w:p w14:paraId="259DF37B" w14:textId="27E679C8" w:rsidR="009F3E41" w:rsidRPr="00934EB4" w:rsidRDefault="00F47DEE" w:rsidP="009F3E41">
            <w:pPr>
              <w:pStyle w:val="acctfourfigures"/>
              <w:tabs>
                <w:tab w:val="clear" w:pos="765"/>
                <w:tab w:val="decimal" w:pos="630"/>
              </w:tabs>
              <w:spacing w:line="240" w:lineRule="atLeast"/>
              <w:ind w:right="11"/>
              <w:rPr>
                <w:szCs w:val="22"/>
              </w:rPr>
            </w:pPr>
            <w:r>
              <w:rPr>
                <w:szCs w:val="22"/>
              </w:rPr>
              <w:t>-</w:t>
            </w:r>
          </w:p>
        </w:tc>
        <w:tc>
          <w:tcPr>
            <w:tcW w:w="180" w:type="dxa"/>
          </w:tcPr>
          <w:p w14:paraId="37928A34" w14:textId="77777777" w:rsidR="009F3E41" w:rsidRPr="00934EB4" w:rsidRDefault="009F3E41" w:rsidP="009F3E41">
            <w:pPr>
              <w:spacing w:line="240" w:lineRule="atLeast"/>
              <w:jc w:val="center"/>
              <w:rPr>
                <w:szCs w:val="22"/>
              </w:rPr>
            </w:pPr>
          </w:p>
        </w:tc>
        <w:tc>
          <w:tcPr>
            <w:tcW w:w="1170" w:type="dxa"/>
          </w:tcPr>
          <w:p w14:paraId="0BCCC28A" w14:textId="7C4F9D04" w:rsidR="009F3E41" w:rsidRPr="00934EB4" w:rsidRDefault="009F3E41" w:rsidP="009F3E41">
            <w:pPr>
              <w:pStyle w:val="acctfourfigures"/>
              <w:tabs>
                <w:tab w:val="clear" w:pos="765"/>
                <w:tab w:val="decimal" w:pos="630"/>
              </w:tabs>
              <w:spacing w:line="240" w:lineRule="atLeast"/>
              <w:ind w:right="11"/>
              <w:rPr>
                <w:szCs w:val="22"/>
              </w:rPr>
            </w:pPr>
            <w:r w:rsidRPr="00102310">
              <w:t>-</w:t>
            </w:r>
          </w:p>
        </w:tc>
      </w:tr>
      <w:tr w:rsidR="009F3E41" w:rsidRPr="00934EB4" w14:paraId="3A5284EE" w14:textId="77777777" w:rsidTr="00D6232A">
        <w:trPr>
          <w:cantSplit/>
        </w:trPr>
        <w:tc>
          <w:tcPr>
            <w:tcW w:w="4230" w:type="dxa"/>
          </w:tcPr>
          <w:p w14:paraId="15727AD3" w14:textId="77777777" w:rsidR="009F3E41" w:rsidRPr="00934EB4" w:rsidRDefault="009F3E41" w:rsidP="009F3E41">
            <w:pPr>
              <w:spacing w:line="240" w:lineRule="atLeast"/>
              <w:rPr>
                <w:szCs w:val="22"/>
                <w:cs/>
                <w:lang w:bidi="th-TH"/>
              </w:rPr>
            </w:pPr>
            <w:r w:rsidRPr="00934EB4">
              <w:rPr>
                <w:szCs w:val="22"/>
                <w:lang w:bidi="th-TH"/>
              </w:rPr>
              <w:t>Other income</w:t>
            </w:r>
          </w:p>
        </w:tc>
        <w:tc>
          <w:tcPr>
            <w:tcW w:w="1170" w:type="dxa"/>
          </w:tcPr>
          <w:p w14:paraId="63DEA9E5" w14:textId="7478446A" w:rsidR="009F3E41" w:rsidRPr="00934EB4" w:rsidRDefault="00F47DEE" w:rsidP="009F3E41">
            <w:pPr>
              <w:pStyle w:val="acctfourfigures"/>
              <w:tabs>
                <w:tab w:val="clear" w:pos="765"/>
                <w:tab w:val="decimal" w:pos="909"/>
              </w:tabs>
              <w:spacing w:line="240" w:lineRule="atLeast"/>
              <w:ind w:right="11"/>
              <w:rPr>
                <w:szCs w:val="22"/>
              </w:rPr>
            </w:pPr>
            <w:r>
              <w:rPr>
                <w:szCs w:val="22"/>
              </w:rPr>
              <w:t>27</w:t>
            </w:r>
          </w:p>
        </w:tc>
        <w:tc>
          <w:tcPr>
            <w:tcW w:w="180" w:type="dxa"/>
          </w:tcPr>
          <w:p w14:paraId="7028ADB3" w14:textId="77777777" w:rsidR="009F3E41" w:rsidRPr="00934EB4" w:rsidRDefault="009F3E41" w:rsidP="009F3E41">
            <w:pPr>
              <w:tabs>
                <w:tab w:val="decimal" w:pos="909"/>
              </w:tabs>
              <w:spacing w:line="240" w:lineRule="atLeast"/>
              <w:rPr>
                <w:szCs w:val="22"/>
              </w:rPr>
            </w:pPr>
          </w:p>
        </w:tc>
        <w:tc>
          <w:tcPr>
            <w:tcW w:w="1170" w:type="dxa"/>
          </w:tcPr>
          <w:p w14:paraId="639CA15D" w14:textId="5D4F5697" w:rsidR="009F3E41" w:rsidRPr="00934EB4" w:rsidRDefault="000B7570" w:rsidP="009F3E41">
            <w:pPr>
              <w:pStyle w:val="acctfourfigures"/>
              <w:tabs>
                <w:tab w:val="clear" w:pos="765"/>
                <w:tab w:val="decimal" w:pos="909"/>
              </w:tabs>
              <w:spacing w:line="240" w:lineRule="atLeast"/>
              <w:ind w:right="11"/>
              <w:rPr>
                <w:szCs w:val="22"/>
              </w:rPr>
            </w:pPr>
            <w:r w:rsidRPr="00225293">
              <w:t>27</w:t>
            </w:r>
          </w:p>
        </w:tc>
        <w:tc>
          <w:tcPr>
            <w:tcW w:w="180" w:type="dxa"/>
          </w:tcPr>
          <w:p w14:paraId="0AE75803" w14:textId="77777777" w:rsidR="009F3E41" w:rsidRPr="00934EB4" w:rsidRDefault="009F3E41" w:rsidP="009F3E41">
            <w:pPr>
              <w:pStyle w:val="acctfourfigures"/>
              <w:tabs>
                <w:tab w:val="clear" w:pos="765"/>
                <w:tab w:val="decimal" w:pos="911"/>
              </w:tabs>
              <w:spacing w:line="240" w:lineRule="atLeast"/>
              <w:rPr>
                <w:szCs w:val="22"/>
              </w:rPr>
            </w:pPr>
          </w:p>
        </w:tc>
        <w:tc>
          <w:tcPr>
            <w:tcW w:w="1170" w:type="dxa"/>
          </w:tcPr>
          <w:p w14:paraId="68281BCB" w14:textId="60B2BCAC" w:rsidR="009F3E41" w:rsidRPr="00934EB4" w:rsidRDefault="00F47DEE" w:rsidP="009F3E41">
            <w:pPr>
              <w:pStyle w:val="acctfourfigures"/>
              <w:tabs>
                <w:tab w:val="clear" w:pos="765"/>
                <w:tab w:val="decimal" w:pos="909"/>
              </w:tabs>
              <w:spacing w:line="240" w:lineRule="atLeast"/>
              <w:ind w:right="11"/>
              <w:rPr>
                <w:szCs w:val="22"/>
              </w:rPr>
            </w:pPr>
            <w:r>
              <w:rPr>
                <w:szCs w:val="22"/>
              </w:rPr>
              <w:t>27</w:t>
            </w:r>
          </w:p>
        </w:tc>
        <w:tc>
          <w:tcPr>
            <w:tcW w:w="180" w:type="dxa"/>
          </w:tcPr>
          <w:p w14:paraId="65BF1721" w14:textId="77777777" w:rsidR="009F3E41" w:rsidRPr="00934EB4" w:rsidRDefault="009F3E41" w:rsidP="009F3E41">
            <w:pPr>
              <w:pStyle w:val="acctfourfigures"/>
              <w:tabs>
                <w:tab w:val="clear" w:pos="765"/>
                <w:tab w:val="decimal" w:pos="1091"/>
              </w:tabs>
              <w:spacing w:line="240" w:lineRule="atLeast"/>
              <w:ind w:right="101"/>
              <w:rPr>
                <w:szCs w:val="22"/>
              </w:rPr>
            </w:pPr>
          </w:p>
        </w:tc>
        <w:tc>
          <w:tcPr>
            <w:tcW w:w="1170" w:type="dxa"/>
          </w:tcPr>
          <w:p w14:paraId="6EE74BC4" w14:textId="50EF3342" w:rsidR="009F3E41" w:rsidRPr="00934EB4" w:rsidRDefault="000B7570" w:rsidP="009F3E41">
            <w:pPr>
              <w:pStyle w:val="acctfourfigures"/>
              <w:tabs>
                <w:tab w:val="clear" w:pos="765"/>
                <w:tab w:val="decimal" w:pos="909"/>
              </w:tabs>
              <w:spacing w:line="240" w:lineRule="atLeast"/>
              <w:ind w:right="11"/>
              <w:rPr>
                <w:szCs w:val="22"/>
                <w:cs/>
                <w:lang w:bidi="th-TH"/>
              </w:rPr>
            </w:pPr>
            <w:r w:rsidRPr="00343481">
              <w:t>27</w:t>
            </w:r>
          </w:p>
        </w:tc>
      </w:tr>
      <w:tr w:rsidR="009F3E41" w:rsidRPr="00934EB4" w14:paraId="61F6B051" w14:textId="77777777" w:rsidTr="00D6232A">
        <w:trPr>
          <w:cantSplit/>
        </w:trPr>
        <w:tc>
          <w:tcPr>
            <w:tcW w:w="4230" w:type="dxa"/>
          </w:tcPr>
          <w:p w14:paraId="48C9372B" w14:textId="22D4A100" w:rsidR="009F3E41" w:rsidRPr="00934EB4" w:rsidRDefault="009F3E41" w:rsidP="009F3E41">
            <w:pPr>
              <w:spacing w:line="240" w:lineRule="atLeast"/>
              <w:rPr>
                <w:szCs w:val="22"/>
                <w:lang w:bidi="th-TH"/>
              </w:rPr>
            </w:pPr>
            <w:r w:rsidRPr="009F3E41">
              <w:rPr>
                <w:szCs w:val="22"/>
                <w:lang w:bidi="th-TH"/>
              </w:rPr>
              <w:t xml:space="preserve">Purchases of </w:t>
            </w:r>
            <w:r w:rsidR="0076171B">
              <w:rPr>
                <w:szCs w:val="22"/>
                <w:lang w:bidi="th-TH"/>
              </w:rPr>
              <w:t>o</w:t>
            </w:r>
            <w:r w:rsidR="0076171B" w:rsidRPr="0076171B">
              <w:rPr>
                <w:szCs w:val="22"/>
                <w:lang w:bidi="th-TH"/>
              </w:rPr>
              <w:t>ther</w:t>
            </w:r>
            <w:r w:rsidR="0076171B">
              <w:rPr>
                <w:szCs w:val="22"/>
                <w:lang w:bidi="th-TH"/>
              </w:rPr>
              <w:t xml:space="preserve"> </w:t>
            </w:r>
            <w:r w:rsidRPr="009F3E41">
              <w:rPr>
                <w:szCs w:val="22"/>
                <w:lang w:bidi="th-TH"/>
              </w:rPr>
              <w:t>intangible assets</w:t>
            </w:r>
          </w:p>
        </w:tc>
        <w:tc>
          <w:tcPr>
            <w:tcW w:w="1170" w:type="dxa"/>
          </w:tcPr>
          <w:p w14:paraId="6A564928" w14:textId="78F77548" w:rsidR="009F3E41" w:rsidRPr="00934EB4" w:rsidRDefault="00F47DEE" w:rsidP="009F3E41">
            <w:pPr>
              <w:pStyle w:val="acctfourfigures"/>
              <w:tabs>
                <w:tab w:val="clear" w:pos="765"/>
                <w:tab w:val="decimal" w:pos="909"/>
              </w:tabs>
              <w:spacing w:line="240" w:lineRule="atLeast"/>
              <w:ind w:right="11"/>
              <w:rPr>
                <w:szCs w:val="22"/>
              </w:rPr>
            </w:pPr>
            <w:r>
              <w:rPr>
                <w:szCs w:val="22"/>
              </w:rPr>
              <w:t>12,802</w:t>
            </w:r>
          </w:p>
        </w:tc>
        <w:tc>
          <w:tcPr>
            <w:tcW w:w="180" w:type="dxa"/>
          </w:tcPr>
          <w:p w14:paraId="0B4169E3" w14:textId="77777777" w:rsidR="009F3E41" w:rsidRPr="00934EB4" w:rsidRDefault="009F3E41" w:rsidP="009F3E41">
            <w:pPr>
              <w:tabs>
                <w:tab w:val="decimal" w:pos="909"/>
              </w:tabs>
              <w:spacing w:line="240" w:lineRule="atLeast"/>
              <w:rPr>
                <w:szCs w:val="22"/>
              </w:rPr>
            </w:pPr>
          </w:p>
        </w:tc>
        <w:tc>
          <w:tcPr>
            <w:tcW w:w="1170" w:type="dxa"/>
          </w:tcPr>
          <w:p w14:paraId="6787E196" w14:textId="75D98D47" w:rsidR="009F3E41" w:rsidRPr="00934EB4" w:rsidRDefault="009F3E41" w:rsidP="0041093F">
            <w:pPr>
              <w:pStyle w:val="acctfourfigures"/>
              <w:tabs>
                <w:tab w:val="clear" w:pos="765"/>
                <w:tab w:val="decimal" w:pos="630"/>
              </w:tabs>
              <w:spacing w:line="240" w:lineRule="atLeast"/>
              <w:ind w:right="11"/>
              <w:rPr>
                <w:szCs w:val="22"/>
              </w:rPr>
            </w:pPr>
            <w:r w:rsidRPr="00102310">
              <w:t>-</w:t>
            </w:r>
          </w:p>
        </w:tc>
        <w:tc>
          <w:tcPr>
            <w:tcW w:w="180" w:type="dxa"/>
          </w:tcPr>
          <w:p w14:paraId="62E61334" w14:textId="77777777" w:rsidR="009F3E41" w:rsidRPr="00934EB4" w:rsidRDefault="009F3E41" w:rsidP="009F3E41">
            <w:pPr>
              <w:pStyle w:val="acctfourfigures"/>
              <w:tabs>
                <w:tab w:val="clear" w:pos="765"/>
                <w:tab w:val="decimal" w:pos="911"/>
              </w:tabs>
              <w:spacing w:line="240" w:lineRule="atLeast"/>
              <w:rPr>
                <w:szCs w:val="22"/>
              </w:rPr>
            </w:pPr>
          </w:p>
        </w:tc>
        <w:tc>
          <w:tcPr>
            <w:tcW w:w="1170" w:type="dxa"/>
          </w:tcPr>
          <w:p w14:paraId="2F7B9852" w14:textId="5E123992" w:rsidR="009F3E41" w:rsidRPr="00934EB4" w:rsidRDefault="00F47DEE" w:rsidP="009F3E41">
            <w:pPr>
              <w:pStyle w:val="acctfourfigures"/>
              <w:tabs>
                <w:tab w:val="clear" w:pos="765"/>
                <w:tab w:val="decimal" w:pos="909"/>
              </w:tabs>
              <w:spacing w:line="240" w:lineRule="atLeast"/>
              <w:ind w:right="11"/>
              <w:rPr>
                <w:szCs w:val="22"/>
              </w:rPr>
            </w:pPr>
            <w:r>
              <w:rPr>
                <w:szCs w:val="22"/>
              </w:rPr>
              <w:t>12,802</w:t>
            </w:r>
          </w:p>
        </w:tc>
        <w:tc>
          <w:tcPr>
            <w:tcW w:w="180" w:type="dxa"/>
          </w:tcPr>
          <w:p w14:paraId="338F40E1" w14:textId="77777777" w:rsidR="009F3E41" w:rsidRPr="00934EB4" w:rsidRDefault="009F3E41" w:rsidP="009F3E41">
            <w:pPr>
              <w:pStyle w:val="acctfourfigures"/>
              <w:tabs>
                <w:tab w:val="clear" w:pos="765"/>
                <w:tab w:val="decimal" w:pos="1091"/>
              </w:tabs>
              <w:spacing w:line="240" w:lineRule="atLeast"/>
              <w:ind w:right="101"/>
              <w:rPr>
                <w:szCs w:val="22"/>
              </w:rPr>
            </w:pPr>
          </w:p>
        </w:tc>
        <w:tc>
          <w:tcPr>
            <w:tcW w:w="1170" w:type="dxa"/>
          </w:tcPr>
          <w:p w14:paraId="19B8CF55" w14:textId="49D057D2" w:rsidR="009F3E41" w:rsidRPr="00934EB4" w:rsidRDefault="009F3E41" w:rsidP="00F07DB4">
            <w:pPr>
              <w:pStyle w:val="acctfourfigures"/>
              <w:tabs>
                <w:tab w:val="clear" w:pos="765"/>
                <w:tab w:val="decimal" w:pos="630"/>
              </w:tabs>
              <w:spacing w:line="240" w:lineRule="atLeast"/>
              <w:ind w:right="11"/>
              <w:rPr>
                <w:szCs w:val="22"/>
              </w:rPr>
            </w:pPr>
            <w:r w:rsidRPr="00102310">
              <w:t>-</w:t>
            </w:r>
          </w:p>
        </w:tc>
      </w:tr>
      <w:tr w:rsidR="000B7570" w:rsidRPr="00934EB4" w14:paraId="563A39A0" w14:textId="77777777" w:rsidTr="00D6232A">
        <w:trPr>
          <w:cantSplit/>
        </w:trPr>
        <w:tc>
          <w:tcPr>
            <w:tcW w:w="4230" w:type="dxa"/>
          </w:tcPr>
          <w:p w14:paraId="0AC27981" w14:textId="77777777" w:rsidR="000B7570" w:rsidRPr="00934EB4" w:rsidRDefault="000B7570" w:rsidP="000B7570">
            <w:pPr>
              <w:spacing w:line="240" w:lineRule="atLeast"/>
              <w:rPr>
                <w:szCs w:val="22"/>
              </w:rPr>
            </w:pPr>
            <w:r w:rsidRPr="00934EB4">
              <w:rPr>
                <w:szCs w:val="22"/>
              </w:rPr>
              <w:t>Office rental and service expense</w:t>
            </w:r>
          </w:p>
        </w:tc>
        <w:tc>
          <w:tcPr>
            <w:tcW w:w="1170" w:type="dxa"/>
          </w:tcPr>
          <w:p w14:paraId="61BBF193" w14:textId="7EC11F25" w:rsidR="000B7570" w:rsidRPr="00934EB4" w:rsidRDefault="00F47DEE" w:rsidP="000B7570">
            <w:pPr>
              <w:pStyle w:val="acctfourfigures"/>
              <w:tabs>
                <w:tab w:val="clear" w:pos="765"/>
                <w:tab w:val="decimal" w:pos="909"/>
              </w:tabs>
              <w:spacing w:line="240" w:lineRule="atLeast"/>
              <w:ind w:right="11"/>
              <w:rPr>
                <w:szCs w:val="22"/>
              </w:rPr>
            </w:pPr>
            <w:r>
              <w:rPr>
                <w:szCs w:val="22"/>
              </w:rPr>
              <w:t>5,296</w:t>
            </w:r>
          </w:p>
        </w:tc>
        <w:tc>
          <w:tcPr>
            <w:tcW w:w="180" w:type="dxa"/>
          </w:tcPr>
          <w:p w14:paraId="022F7896" w14:textId="77777777" w:rsidR="000B7570" w:rsidRPr="00934EB4" w:rsidRDefault="000B7570" w:rsidP="000B7570">
            <w:pPr>
              <w:tabs>
                <w:tab w:val="decimal" w:pos="909"/>
              </w:tabs>
              <w:spacing w:line="240" w:lineRule="atLeast"/>
              <w:rPr>
                <w:szCs w:val="22"/>
              </w:rPr>
            </w:pPr>
          </w:p>
        </w:tc>
        <w:tc>
          <w:tcPr>
            <w:tcW w:w="1170" w:type="dxa"/>
          </w:tcPr>
          <w:p w14:paraId="7231C058" w14:textId="720556AD" w:rsidR="000B7570" w:rsidRPr="00934EB4" w:rsidRDefault="000B7570" w:rsidP="000B7570">
            <w:pPr>
              <w:pStyle w:val="acctfourfigures"/>
              <w:tabs>
                <w:tab w:val="clear" w:pos="765"/>
                <w:tab w:val="decimal" w:pos="909"/>
              </w:tabs>
              <w:spacing w:line="240" w:lineRule="atLeast"/>
              <w:ind w:right="11"/>
              <w:rPr>
                <w:szCs w:val="22"/>
              </w:rPr>
            </w:pPr>
            <w:r w:rsidRPr="00054443">
              <w:t>4,565</w:t>
            </w:r>
          </w:p>
        </w:tc>
        <w:tc>
          <w:tcPr>
            <w:tcW w:w="180" w:type="dxa"/>
          </w:tcPr>
          <w:p w14:paraId="79ACF677"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7B7825CB" w14:textId="22E25EF5" w:rsidR="000B7570" w:rsidRPr="00934EB4" w:rsidRDefault="00F47DEE" w:rsidP="000B7570">
            <w:pPr>
              <w:pStyle w:val="acctfourfigures"/>
              <w:tabs>
                <w:tab w:val="clear" w:pos="765"/>
                <w:tab w:val="decimal" w:pos="909"/>
              </w:tabs>
              <w:spacing w:line="240" w:lineRule="atLeast"/>
              <w:ind w:right="11"/>
              <w:rPr>
                <w:szCs w:val="22"/>
              </w:rPr>
            </w:pPr>
            <w:r>
              <w:rPr>
                <w:szCs w:val="22"/>
              </w:rPr>
              <w:t>4,519</w:t>
            </w:r>
          </w:p>
        </w:tc>
        <w:tc>
          <w:tcPr>
            <w:tcW w:w="180" w:type="dxa"/>
          </w:tcPr>
          <w:p w14:paraId="4B4ED29C" w14:textId="77777777" w:rsidR="000B7570" w:rsidRPr="00934EB4" w:rsidRDefault="000B7570" w:rsidP="000B7570">
            <w:pPr>
              <w:pStyle w:val="acctfourfigures"/>
              <w:tabs>
                <w:tab w:val="clear" w:pos="765"/>
                <w:tab w:val="decimal" w:pos="1091"/>
              </w:tabs>
              <w:spacing w:line="240" w:lineRule="atLeast"/>
              <w:ind w:right="101"/>
              <w:rPr>
                <w:szCs w:val="22"/>
              </w:rPr>
            </w:pPr>
          </w:p>
        </w:tc>
        <w:tc>
          <w:tcPr>
            <w:tcW w:w="1170" w:type="dxa"/>
          </w:tcPr>
          <w:p w14:paraId="29F279DF" w14:textId="11BA325C" w:rsidR="000B7570" w:rsidRPr="00934EB4" w:rsidRDefault="000B7570" w:rsidP="000B7570">
            <w:pPr>
              <w:pStyle w:val="acctfourfigures"/>
              <w:tabs>
                <w:tab w:val="clear" w:pos="765"/>
                <w:tab w:val="decimal" w:pos="909"/>
              </w:tabs>
              <w:spacing w:line="240" w:lineRule="atLeast"/>
              <w:ind w:right="11"/>
              <w:rPr>
                <w:szCs w:val="22"/>
                <w:cs/>
                <w:lang w:bidi="th-TH"/>
              </w:rPr>
            </w:pPr>
            <w:r w:rsidRPr="00343481">
              <w:t>4,454</w:t>
            </w:r>
          </w:p>
        </w:tc>
      </w:tr>
      <w:tr w:rsidR="000B7570" w:rsidRPr="00934EB4" w14:paraId="5C7CEEE5" w14:textId="77777777" w:rsidTr="00D6232A">
        <w:trPr>
          <w:cantSplit/>
        </w:trPr>
        <w:tc>
          <w:tcPr>
            <w:tcW w:w="4230" w:type="dxa"/>
          </w:tcPr>
          <w:p w14:paraId="12C19242" w14:textId="77777777" w:rsidR="000B7570" w:rsidRPr="00934EB4" w:rsidRDefault="000B7570" w:rsidP="000B7570">
            <w:pPr>
              <w:spacing w:line="240" w:lineRule="atLeast"/>
              <w:rPr>
                <w:szCs w:val="22"/>
              </w:rPr>
            </w:pPr>
            <w:r w:rsidRPr="00934EB4">
              <w:rPr>
                <w:szCs w:val="22"/>
              </w:rPr>
              <w:t>Other service expense</w:t>
            </w:r>
          </w:p>
        </w:tc>
        <w:tc>
          <w:tcPr>
            <w:tcW w:w="1170" w:type="dxa"/>
          </w:tcPr>
          <w:p w14:paraId="2714AD5E" w14:textId="43AF2974" w:rsidR="000B7570" w:rsidRPr="00934EB4" w:rsidRDefault="00F47DEE" w:rsidP="000B7570">
            <w:pPr>
              <w:pStyle w:val="acctfourfigures"/>
              <w:tabs>
                <w:tab w:val="clear" w:pos="765"/>
                <w:tab w:val="decimal" w:pos="909"/>
              </w:tabs>
              <w:spacing w:line="240" w:lineRule="atLeast"/>
              <w:ind w:right="11"/>
              <w:rPr>
                <w:szCs w:val="22"/>
              </w:rPr>
            </w:pPr>
            <w:r>
              <w:rPr>
                <w:szCs w:val="22"/>
              </w:rPr>
              <w:t>31,70</w:t>
            </w:r>
            <w:r w:rsidR="00BB3557">
              <w:rPr>
                <w:szCs w:val="22"/>
              </w:rPr>
              <w:t>7</w:t>
            </w:r>
          </w:p>
        </w:tc>
        <w:tc>
          <w:tcPr>
            <w:tcW w:w="180" w:type="dxa"/>
          </w:tcPr>
          <w:p w14:paraId="5F4BBC40" w14:textId="77777777" w:rsidR="000B7570" w:rsidRPr="00934EB4" w:rsidRDefault="000B7570" w:rsidP="000B7570">
            <w:pPr>
              <w:tabs>
                <w:tab w:val="decimal" w:pos="909"/>
              </w:tabs>
              <w:spacing w:line="240" w:lineRule="atLeast"/>
              <w:rPr>
                <w:szCs w:val="22"/>
              </w:rPr>
            </w:pPr>
          </w:p>
        </w:tc>
        <w:tc>
          <w:tcPr>
            <w:tcW w:w="1170" w:type="dxa"/>
          </w:tcPr>
          <w:p w14:paraId="7781B990" w14:textId="45164434" w:rsidR="000B7570" w:rsidRPr="00934EB4" w:rsidRDefault="000B7570" w:rsidP="000B7570">
            <w:pPr>
              <w:pStyle w:val="acctfourfigures"/>
              <w:tabs>
                <w:tab w:val="clear" w:pos="765"/>
                <w:tab w:val="decimal" w:pos="909"/>
              </w:tabs>
              <w:spacing w:line="240" w:lineRule="atLeast"/>
              <w:ind w:right="11"/>
              <w:rPr>
                <w:szCs w:val="22"/>
              </w:rPr>
            </w:pPr>
            <w:r w:rsidRPr="00054443">
              <w:t>30,229</w:t>
            </w:r>
          </w:p>
        </w:tc>
        <w:tc>
          <w:tcPr>
            <w:tcW w:w="180" w:type="dxa"/>
          </w:tcPr>
          <w:p w14:paraId="46B8D31B"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3B878E26" w14:textId="6AA41698" w:rsidR="000B7570" w:rsidRPr="00934EB4" w:rsidRDefault="00F47DEE" w:rsidP="000B7570">
            <w:pPr>
              <w:pStyle w:val="acctfourfigures"/>
              <w:tabs>
                <w:tab w:val="clear" w:pos="765"/>
                <w:tab w:val="decimal" w:pos="909"/>
              </w:tabs>
              <w:spacing w:line="240" w:lineRule="atLeast"/>
              <w:ind w:right="11"/>
              <w:rPr>
                <w:szCs w:val="22"/>
              </w:rPr>
            </w:pPr>
            <w:r>
              <w:rPr>
                <w:szCs w:val="22"/>
              </w:rPr>
              <w:t>15,043</w:t>
            </w:r>
          </w:p>
        </w:tc>
        <w:tc>
          <w:tcPr>
            <w:tcW w:w="180" w:type="dxa"/>
          </w:tcPr>
          <w:p w14:paraId="5A650B64" w14:textId="77777777" w:rsidR="000B7570" w:rsidRPr="00934EB4" w:rsidRDefault="000B7570" w:rsidP="000B7570">
            <w:pPr>
              <w:pStyle w:val="acctfourfigures"/>
              <w:tabs>
                <w:tab w:val="clear" w:pos="765"/>
                <w:tab w:val="decimal" w:pos="1091"/>
              </w:tabs>
              <w:spacing w:line="240" w:lineRule="atLeast"/>
              <w:ind w:right="101"/>
              <w:rPr>
                <w:szCs w:val="22"/>
              </w:rPr>
            </w:pPr>
          </w:p>
        </w:tc>
        <w:tc>
          <w:tcPr>
            <w:tcW w:w="1170" w:type="dxa"/>
          </w:tcPr>
          <w:p w14:paraId="7172CF05" w14:textId="13150E6F" w:rsidR="000B7570" w:rsidRPr="00934EB4" w:rsidRDefault="000B7570" w:rsidP="000B7570">
            <w:pPr>
              <w:pStyle w:val="acctfourfigures"/>
              <w:tabs>
                <w:tab w:val="clear" w:pos="765"/>
                <w:tab w:val="decimal" w:pos="909"/>
              </w:tabs>
              <w:spacing w:line="240" w:lineRule="atLeast"/>
              <w:ind w:right="11"/>
              <w:rPr>
                <w:szCs w:val="22"/>
              </w:rPr>
            </w:pPr>
            <w:r w:rsidRPr="00343481">
              <w:t>14,543</w:t>
            </w:r>
          </w:p>
        </w:tc>
      </w:tr>
      <w:tr w:rsidR="00934EB4" w:rsidRPr="00934EB4" w14:paraId="6D960A9D" w14:textId="77777777" w:rsidTr="00D6232A">
        <w:trPr>
          <w:cantSplit/>
        </w:trPr>
        <w:tc>
          <w:tcPr>
            <w:tcW w:w="4230" w:type="dxa"/>
          </w:tcPr>
          <w:p w14:paraId="3FE5BF9A" w14:textId="77777777" w:rsidR="00934EB4" w:rsidRPr="00934EB4" w:rsidRDefault="00934EB4" w:rsidP="00934EB4">
            <w:pPr>
              <w:spacing w:line="240" w:lineRule="atLeast"/>
              <w:rPr>
                <w:szCs w:val="22"/>
              </w:rPr>
            </w:pPr>
            <w:r w:rsidRPr="00934EB4">
              <w:rPr>
                <w:szCs w:val="22"/>
              </w:rPr>
              <w:t>Finance cost</w:t>
            </w:r>
          </w:p>
        </w:tc>
        <w:tc>
          <w:tcPr>
            <w:tcW w:w="1170" w:type="dxa"/>
          </w:tcPr>
          <w:p w14:paraId="6BF44CD0" w14:textId="0ED8498A" w:rsidR="00934EB4" w:rsidRPr="00F47DEE" w:rsidRDefault="00BB3557" w:rsidP="00934EB4">
            <w:pPr>
              <w:pStyle w:val="acctfourfigures"/>
              <w:tabs>
                <w:tab w:val="clear" w:pos="765"/>
                <w:tab w:val="decimal" w:pos="909"/>
              </w:tabs>
              <w:spacing w:line="240" w:lineRule="atLeast"/>
              <w:ind w:right="11"/>
              <w:rPr>
                <w:szCs w:val="22"/>
                <w:highlight w:val="yellow"/>
              </w:rPr>
            </w:pPr>
            <w:r w:rsidRPr="00BB3557">
              <w:rPr>
                <w:szCs w:val="22"/>
              </w:rPr>
              <w:t>838</w:t>
            </w:r>
          </w:p>
        </w:tc>
        <w:tc>
          <w:tcPr>
            <w:tcW w:w="180" w:type="dxa"/>
          </w:tcPr>
          <w:p w14:paraId="1633A78C" w14:textId="77777777" w:rsidR="00934EB4" w:rsidRPr="00934EB4" w:rsidRDefault="00934EB4" w:rsidP="00934EB4">
            <w:pPr>
              <w:tabs>
                <w:tab w:val="decimal" w:pos="909"/>
              </w:tabs>
              <w:spacing w:line="240" w:lineRule="atLeast"/>
              <w:rPr>
                <w:szCs w:val="22"/>
              </w:rPr>
            </w:pPr>
          </w:p>
        </w:tc>
        <w:tc>
          <w:tcPr>
            <w:tcW w:w="1170" w:type="dxa"/>
          </w:tcPr>
          <w:p w14:paraId="56AF738F" w14:textId="7558B752" w:rsidR="00934EB4" w:rsidRPr="00934EB4" w:rsidRDefault="000B7570" w:rsidP="00934EB4">
            <w:pPr>
              <w:tabs>
                <w:tab w:val="decimal" w:pos="822"/>
              </w:tabs>
              <w:spacing w:line="240" w:lineRule="atLeast"/>
              <w:ind w:right="-3" w:firstLine="191"/>
              <w:jc w:val="center"/>
              <w:rPr>
                <w:szCs w:val="22"/>
              </w:rPr>
            </w:pPr>
            <w:r w:rsidRPr="002574BD">
              <w:t>2,881</w:t>
            </w:r>
          </w:p>
        </w:tc>
        <w:tc>
          <w:tcPr>
            <w:tcW w:w="180" w:type="dxa"/>
          </w:tcPr>
          <w:p w14:paraId="23F11CA7"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73E4F520" w14:textId="3403A37B" w:rsidR="00934EB4" w:rsidRPr="00934EB4" w:rsidRDefault="00F47DEE" w:rsidP="00934EB4">
            <w:pPr>
              <w:pStyle w:val="acctfourfigures"/>
              <w:tabs>
                <w:tab w:val="clear" w:pos="765"/>
                <w:tab w:val="decimal" w:pos="630"/>
              </w:tabs>
              <w:spacing w:line="240" w:lineRule="atLeast"/>
              <w:ind w:right="11"/>
              <w:rPr>
                <w:szCs w:val="22"/>
              </w:rPr>
            </w:pPr>
            <w:r>
              <w:rPr>
                <w:szCs w:val="22"/>
              </w:rPr>
              <w:t>-</w:t>
            </w:r>
          </w:p>
        </w:tc>
        <w:tc>
          <w:tcPr>
            <w:tcW w:w="180" w:type="dxa"/>
          </w:tcPr>
          <w:p w14:paraId="319CD140" w14:textId="77777777" w:rsidR="00934EB4" w:rsidRPr="00934EB4" w:rsidRDefault="00934EB4" w:rsidP="00934EB4">
            <w:pPr>
              <w:spacing w:line="240" w:lineRule="atLeast"/>
              <w:ind w:right="-169" w:firstLine="191"/>
              <w:jc w:val="center"/>
              <w:rPr>
                <w:szCs w:val="22"/>
              </w:rPr>
            </w:pPr>
          </w:p>
        </w:tc>
        <w:tc>
          <w:tcPr>
            <w:tcW w:w="1170" w:type="dxa"/>
          </w:tcPr>
          <w:p w14:paraId="68144B34" w14:textId="77777777" w:rsidR="00934EB4" w:rsidRPr="00934EB4" w:rsidRDefault="00934EB4" w:rsidP="00934EB4">
            <w:pPr>
              <w:pStyle w:val="acctfourfigures"/>
              <w:tabs>
                <w:tab w:val="clear" w:pos="765"/>
                <w:tab w:val="decimal" w:pos="630"/>
              </w:tabs>
              <w:spacing w:line="240" w:lineRule="atLeast"/>
              <w:ind w:right="11"/>
              <w:rPr>
                <w:szCs w:val="22"/>
              </w:rPr>
            </w:pPr>
            <w:r w:rsidRPr="00934EB4">
              <w:rPr>
                <w:szCs w:val="22"/>
              </w:rPr>
              <w:t>-</w:t>
            </w:r>
          </w:p>
        </w:tc>
      </w:tr>
      <w:tr w:rsidR="00934EB4" w:rsidRPr="00934EB4" w14:paraId="53C03089" w14:textId="77777777" w:rsidTr="00D6232A">
        <w:trPr>
          <w:cantSplit/>
        </w:trPr>
        <w:tc>
          <w:tcPr>
            <w:tcW w:w="4230" w:type="dxa"/>
          </w:tcPr>
          <w:p w14:paraId="30222B7D" w14:textId="77777777" w:rsidR="00934EB4" w:rsidRPr="00934EB4" w:rsidRDefault="00934EB4" w:rsidP="00934EB4">
            <w:pPr>
              <w:spacing w:line="240" w:lineRule="atLeast"/>
              <w:rPr>
                <w:szCs w:val="22"/>
              </w:rPr>
            </w:pPr>
          </w:p>
        </w:tc>
        <w:tc>
          <w:tcPr>
            <w:tcW w:w="1170" w:type="dxa"/>
          </w:tcPr>
          <w:p w14:paraId="29EB1707"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3ADF3F5C"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18E81C4" w14:textId="77777777" w:rsidR="00934EB4" w:rsidRPr="00934EB4" w:rsidRDefault="00934EB4" w:rsidP="00934EB4">
            <w:pPr>
              <w:pStyle w:val="acctfourfigures"/>
              <w:tabs>
                <w:tab w:val="clear" w:pos="765"/>
                <w:tab w:val="decimal" w:pos="641"/>
              </w:tabs>
              <w:spacing w:line="240" w:lineRule="atLeast"/>
              <w:ind w:right="11"/>
              <w:rPr>
                <w:szCs w:val="22"/>
              </w:rPr>
            </w:pPr>
          </w:p>
        </w:tc>
        <w:tc>
          <w:tcPr>
            <w:tcW w:w="180" w:type="dxa"/>
          </w:tcPr>
          <w:p w14:paraId="731511C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A579D0B" w14:textId="77777777" w:rsidR="00934EB4" w:rsidRPr="00934EB4" w:rsidRDefault="00934EB4" w:rsidP="00934EB4">
            <w:pPr>
              <w:spacing w:line="240" w:lineRule="atLeast"/>
              <w:ind w:right="-93" w:firstLine="191"/>
              <w:jc w:val="center"/>
              <w:rPr>
                <w:szCs w:val="22"/>
              </w:rPr>
            </w:pPr>
          </w:p>
        </w:tc>
        <w:tc>
          <w:tcPr>
            <w:tcW w:w="180" w:type="dxa"/>
          </w:tcPr>
          <w:p w14:paraId="5E3066D1"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1E54622" w14:textId="77777777" w:rsidR="00934EB4" w:rsidRPr="00934EB4" w:rsidRDefault="00934EB4" w:rsidP="00934EB4">
            <w:pPr>
              <w:pStyle w:val="acctfourfigures"/>
              <w:tabs>
                <w:tab w:val="clear" w:pos="765"/>
                <w:tab w:val="decimal" w:pos="911"/>
              </w:tabs>
              <w:spacing w:line="240" w:lineRule="atLeast"/>
              <w:ind w:right="11"/>
              <w:rPr>
                <w:szCs w:val="22"/>
              </w:rPr>
            </w:pPr>
          </w:p>
        </w:tc>
      </w:tr>
      <w:tr w:rsidR="00934EB4" w:rsidRPr="00934EB4" w14:paraId="69C1C5A2" w14:textId="77777777" w:rsidTr="00D6232A">
        <w:trPr>
          <w:cantSplit/>
        </w:trPr>
        <w:tc>
          <w:tcPr>
            <w:tcW w:w="4230" w:type="dxa"/>
          </w:tcPr>
          <w:p w14:paraId="0F12DBBB" w14:textId="77777777" w:rsidR="00934EB4" w:rsidRPr="00934EB4" w:rsidRDefault="00934EB4" w:rsidP="00934EB4">
            <w:pPr>
              <w:spacing w:line="240" w:lineRule="atLeast"/>
              <w:rPr>
                <w:b/>
                <w:bCs/>
                <w:szCs w:val="22"/>
              </w:rPr>
            </w:pPr>
            <w:r w:rsidRPr="00934EB4">
              <w:rPr>
                <w:b/>
                <w:bCs/>
                <w:szCs w:val="22"/>
              </w:rPr>
              <w:t>Subsidiaries</w:t>
            </w:r>
          </w:p>
        </w:tc>
        <w:tc>
          <w:tcPr>
            <w:tcW w:w="1170" w:type="dxa"/>
          </w:tcPr>
          <w:p w14:paraId="618444E3"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2A539BE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64907B74"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15DCF42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88E2114"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5F97D19B"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E51233D" w14:textId="77777777" w:rsidR="00934EB4" w:rsidRPr="00934EB4" w:rsidRDefault="00934EB4" w:rsidP="00934EB4">
            <w:pPr>
              <w:pStyle w:val="acctfourfigures"/>
              <w:tabs>
                <w:tab w:val="clear" w:pos="765"/>
                <w:tab w:val="decimal" w:pos="911"/>
              </w:tabs>
              <w:spacing w:line="240" w:lineRule="atLeast"/>
              <w:ind w:right="11"/>
              <w:rPr>
                <w:szCs w:val="22"/>
              </w:rPr>
            </w:pPr>
          </w:p>
        </w:tc>
      </w:tr>
      <w:tr w:rsidR="000B7570" w:rsidRPr="00934EB4" w14:paraId="74C70737" w14:textId="77777777" w:rsidTr="00D6232A">
        <w:trPr>
          <w:cantSplit/>
          <w:trHeight w:val="227"/>
        </w:trPr>
        <w:tc>
          <w:tcPr>
            <w:tcW w:w="4230" w:type="dxa"/>
          </w:tcPr>
          <w:p w14:paraId="49C7B5F6" w14:textId="77777777" w:rsidR="000B7570" w:rsidRPr="00934EB4" w:rsidRDefault="000B7570" w:rsidP="000B7570">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tcPr>
          <w:p w14:paraId="0D9C7D9B" w14:textId="78584501" w:rsidR="000B7570" w:rsidRPr="00934EB4" w:rsidRDefault="00135B10" w:rsidP="000B7570">
            <w:pPr>
              <w:pStyle w:val="acctfourfigures"/>
              <w:tabs>
                <w:tab w:val="clear" w:pos="765"/>
                <w:tab w:val="decimal" w:pos="630"/>
              </w:tabs>
              <w:spacing w:line="240" w:lineRule="atLeast"/>
              <w:ind w:right="11"/>
              <w:rPr>
                <w:szCs w:val="22"/>
              </w:rPr>
            </w:pPr>
            <w:r>
              <w:rPr>
                <w:szCs w:val="22"/>
              </w:rPr>
              <w:t>-</w:t>
            </w:r>
          </w:p>
        </w:tc>
        <w:tc>
          <w:tcPr>
            <w:tcW w:w="180" w:type="dxa"/>
          </w:tcPr>
          <w:p w14:paraId="478B519D" w14:textId="77777777" w:rsidR="000B7570" w:rsidRPr="00934EB4" w:rsidRDefault="000B7570" w:rsidP="000B7570">
            <w:pPr>
              <w:spacing w:line="240" w:lineRule="atLeast"/>
              <w:rPr>
                <w:szCs w:val="22"/>
              </w:rPr>
            </w:pPr>
          </w:p>
        </w:tc>
        <w:tc>
          <w:tcPr>
            <w:tcW w:w="1170" w:type="dxa"/>
          </w:tcPr>
          <w:p w14:paraId="46C6D79D" w14:textId="77777777"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c>
          <w:tcPr>
            <w:tcW w:w="180" w:type="dxa"/>
          </w:tcPr>
          <w:p w14:paraId="554A8B3C" w14:textId="77777777" w:rsidR="000B7570" w:rsidRPr="00934EB4" w:rsidRDefault="000B7570" w:rsidP="000B7570">
            <w:pPr>
              <w:spacing w:line="240" w:lineRule="atLeast"/>
              <w:rPr>
                <w:szCs w:val="22"/>
              </w:rPr>
            </w:pPr>
          </w:p>
        </w:tc>
        <w:tc>
          <w:tcPr>
            <w:tcW w:w="1170" w:type="dxa"/>
          </w:tcPr>
          <w:p w14:paraId="27CC5789" w14:textId="27CA12AB" w:rsidR="000B7570" w:rsidRPr="00934EB4" w:rsidRDefault="00135B10" w:rsidP="000B7570">
            <w:pPr>
              <w:pStyle w:val="acctfourfigures"/>
              <w:tabs>
                <w:tab w:val="clear" w:pos="765"/>
                <w:tab w:val="decimal" w:pos="909"/>
              </w:tabs>
              <w:spacing w:line="240" w:lineRule="atLeast"/>
              <w:ind w:right="11"/>
              <w:rPr>
                <w:szCs w:val="22"/>
              </w:rPr>
            </w:pPr>
            <w:r>
              <w:rPr>
                <w:szCs w:val="22"/>
              </w:rPr>
              <w:t>542,248</w:t>
            </w:r>
          </w:p>
        </w:tc>
        <w:tc>
          <w:tcPr>
            <w:tcW w:w="180" w:type="dxa"/>
          </w:tcPr>
          <w:p w14:paraId="6546FB55" w14:textId="77777777" w:rsidR="000B7570" w:rsidRPr="00934EB4" w:rsidRDefault="000B7570" w:rsidP="000B7570">
            <w:pPr>
              <w:spacing w:line="240" w:lineRule="atLeast"/>
              <w:rPr>
                <w:szCs w:val="22"/>
              </w:rPr>
            </w:pPr>
          </w:p>
        </w:tc>
        <w:tc>
          <w:tcPr>
            <w:tcW w:w="1170" w:type="dxa"/>
          </w:tcPr>
          <w:p w14:paraId="6F24E08A" w14:textId="1E473639" w:rsidR="000B7570" w:rsidRPr="00934EB4" w:rsidRDefault="000B7570" w:rsidP="000B7570">
            <w:pPr>
              <w:pStyle w:val="acctfourfigures"/>
              <w:tabs>
                <w:tab w:val="clear" w:pos="765"/>
                <w:tab w:val="decimal" w:pos="909"/>
              </w:tabs>
              <w:spacing w:line="240" w:lineRule="atLeast"/>
              <w:ind w:right="11"/>
              <w:rPr>
                <w:szCs w:val="22"/>
              </w:rPr>
            </w:pPr>
            <w:r w:rsidRPr="00137724">
              <w:t>532,164</w:t>
            </w:r>
          </w:p>
        </w:tc>
      </w:tr>
      <w:tr w:rsidR="000B7570" w:rsidRPr="00934EB4" w14:paraId="7550C3E0" w14:textId="77777777" w:rsidTr="00934EB4">
        <w:trPr>
          <w:cantSplit/>
          <w:trHeight w:val="60"/>
        </w:trPr>
        <w:tc>
          <w:tcPr>
            <w:tcW w:w="4230" w:type="dxa"/>
          </w:tcPr>
          <w:p w14:paraId="126CB734" w14:textId="77777777" w:rsidR="000B7570" w:rsidRPr="00934EB4" w:rsidRDefault="000B7570" w:rsidP="000B7570">
            <w:pPr>
              <w:spacing w:line="240" w:lineRule="atLeast"/>
              <w:rPr>
                <w:szCs w:val="22"/>
                <w:lang w:bidi="th-TH"/>
              </w:rPr>
            </w:pPr>
            <w:r w:rsidRPr="00934EB4">
              <w:rPr>
                <w:szCs w:val="22"/>
                <w:lang w:bidi="th-TH"/>
              </w:rPr>
              <w:t>Dividend income</w:t>
            </w:r>
          </w:p>
        </w:tc>
        <w:tc>
          <w:tcPr>
            <w:tcW w:w="1170" w:type="dxa"/>
          </w:tcPr>
          <w:p w14:paraId="6FBD00DB" w14:textId="6D5C2056" w:rsidR="000B7570" w:rsidRPr="00934EB4" w:rsidRDefault="00135B10" w:rsidP="000B7570">
            <w:pPr>
              <w:pStyle w:val="acctfourfigures"/>
              <w:tabs>
                <w:tab w:val="clear" w:pos="765"/>
                <w:tab w:val="decimal" w:pos="630"/>
              </w:tabs>
              <w:spacing w:line="240" w:lineRule="atLeast"/>
              <w:ind w:right="11"/>
              <w:rPr>
                <w:szCs w:val="22"/>
              </w:rPr>
            </w:pPr>
            <w:r>
              <w:rPr>
                <w:szCs w:val="22"/>
              </w:rPr>
              <w:t>-</w:t>
            </w:r>
          </w:p>
        </w:tc>
        <w:tc>
          <w:tcPr>
            <w:tcW w:w="180" w:type="dxa"/>
          </w:tcPr>
          <w:p w14:paraId="40D6CFE3" w14:textId="77777777" w:rsidR="000B7570" w:rsidRPr="00934EB4" w:rsidRDefault="000B7570" w:rsidP="000B7570">
            <w:pPr>
              <w:pStyle w:val="acctfourfigures"/>
              <w:tabs>
                <w:tab w:val="clear" w:pos="765"/>
                <w:tab w:val="decimal" w:pos="731"/>
              </w:tabs>
              <w:spacing w:line="240" w:lineRule="atLeast"/>
              <w:ind w:right="11"/>
              <w:rPr>
                <w:szCs w:val="22"/>
              </w:rPr>
            </w:pPr>
          </w:p>
        </w:tc>
        <w:tc>
          <w:tcPr>
            <w:tcW w:w="1170" w:type="dxa"/>
          </w:tcPr>
          <w:p w14:paraId="0BF21AE6" w14:textId="77777777"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c>
          <w:tcPr>
            <w:tcW w:w="180" w:type="dxa"/>
          </w:tcPr>
          <w:p w14:paraId="61FE9E74" w14:textId="77777777" w:rsidR="000B7570" w:rsidRPr="00934EB4" w:rsidRDefault="000B7570" w:rsidP="000B7570">
            <w:pPr>
              <w:spacing w:line="240" w:lineRule="atLeast"/>
              <w:rPr>
                <w:szCs w:val="22"/>
              </w:rPr>
            </w:pPr>
          </w:p>
        </w:tc>
        <w:tc>
          <w:tcPr>
            <w:tcW w:w="1170" w:type="dxa"/>
          </w:tcPr>
          <w:p w14:paraId="0011AB20" w14:textId="6F62B7EE" w:rsidR="000B7570" w:rsidRPr="00934EB4" w:rsidRDefault="00135B10" w:rsidP="000B7570">
            <w:pPr>
              <w:pStyle w:val="acctfourfigures"/>
              <w:tabs>
                <w:tab w:val="clear" w:pos="765"/>
                <w:tab w:val="decimal" w:pos="909"/>
              </w:tabs>
              <w:spacing w:line="240" w:lineRule="atLeast"/>
              <w:ind w:right="11"/>
              <w:rPr>
                <w:szCs w:val="22"/>
              </w:rPr>
            </w:pPr>
            <w:r>
              <w:rPr>
                <w:szCs w:val="22"/>
              </w:rPr>
              <w:t>1,409,286</w:t>
            </w:r>
          </w:p>
        </w:tc>
        <w:tc>
          <w:tcPr>
            <w:tcW w:w="180" w:type="dxa"/>
          </w:tcPr>
          <w:p w14:paraId="40DE9C14" w14:textId="77777777" w:rsidR="000B7570" w:rsidRPr="00934EB4" w:rsidRDefault="000B7570" w:rsidP="000B7570">
            <w:pPr>
              <w:spacing w:line="240" w:lineRule="atLeast"/>
              <w:rPr>
                <w:szCs w:val="22"/>
              </w:rPr>
            </w:pPr>
          </w:p>
        </w:tc>
        <w:tc>
          <w:tcPr>
            <w:tcW w:w="1170" w:type="dxa"/>
          </w:tcPr>
          <w:p w14:paraId="3716809C" w14:textId="3ED1C5B3" w:rsidR="000B7570" w:rsidRPr="00934EB4" w:rsidRDefault="000B7570" w:rsidP="000B7570">
            <w:pPr>
              <w:pStyle w:val="acctfourfigures"/>
              <w:tabs>
                <w:tab w:val="clear" w:pos="765"/>
                <w:tab w:val="decimal" w:pos="909"/>
              </w:tabs>
              <w:spacing w:line="240" w:lineRule="atLeast"/>
              <w:ind w:right="11"/>
              <w:rPr>
                <w:szCs w:val="22"/>
              </w:rPr>
            </w:pPr>
            <w:r w:rsidRPr="00137724">
              <w:t>1,320,36</w:t>
            </w:r>
            <w:r>
              <w:t>3</w:t>
            </w:r>
          </w:p>
        </w:tc>
      </w:tr>
      <w:tr w:rsidR="000B7570" w:rsidRPr="00934EB4" w14:paraId="438AB2FD" w14:textId="77777777" w:rsidTr="00D6232A">
        <w:trPr>
          <w:cantSplit/>
          <w:trHeight w:val="227"/>
        </w:trPr>
        <w:tc>
          <w:tcPr>
            <w:tcW w:w="4230" w:type="dxa"/>
          </w:tcPr>
          <w:p w14:paraId="36775519" w14:textId="77777777" w:rsidR="000B7570" w:rsidRPr="00934EB4" w:rsidRDefault="000B7570" w:rsidP="000B7570">
            <w:pPr>
              <w:spacing w:line="240" w:lineRule="atLeast"/>
              <w:rPr>
                <w:szCs w:val="22"/>
                <w:lang w:val="en-US" w:bidi="th-TH"/>
              </w:rPr>
            </w:pPr>
            <w:r w:rsidRPr="00934EB4">
              <w:rPr>
                <w:szCs w:val="22"/>
                <w:lang w:val="en-US" w:bidi="th-TH"/>
              </w:rPr>
              <w:t>Interest income</w:t>
            </w:r>
          </w:p>
        </w:tc>
        <w:tc>
          <w:tcPr>
            <w:tcW w:w="1170" w:type="dxa"/>
          </w:tcPr>
          <w:p w14:paraId="1B086924" w14:textId="02516F85" w:rsidR="000B7570" w:rsidRPr="00934EB4" w:rsidRDefault="00135B10" w:rsidP="000B7570">
            <w:pPr>
              <w:pStyle w:val="acctfourfigures"/>
              <w:tabs>
                <w:tab w:val="clear" w:pos="765"/>
                <w:tab w:val="decimal" w:pos="630"/>
              </w:tabs>
              <w:spacing w:line="240" w:lineRule="atLeast"/>
              <w:ind w:right="11"/>
              <w:rPr>
                <w:szCs w:val="22"/>
              </w:rPr>
            </w:pPr>
            <w:r>
              <w:rPr>
                <w:szCs w:val="22"/>
              </w:rPr>
              <w:t>-</w:t>
            </w:r>
          </w:p>
        </w:tc>
        <w:tc>
          <w:tcPr>
            <w:tcW w:w="180" w:type="dxa"/>
          </w:tcPr>
          <w:p w14:paraId="2CB64160" w14:textId="77777777" w:rsidR="000B7570" w:rsidRPr="00934EB4" w:rsidRDefault="000B7570" w:rsidP="000B7570">
            <w:pPr>
              <w:spacing w:line="240" w:lineRule="atLeast"/>
              <w:rPr>
                <w:szCs w:val="22"/>
              </w:rPr>
            </w:pPr>
          </w:p>
        </w:tc>
        <w:tc>
          <w:tcPr>
            <w:tcW w:w="1170" w:type="dxa"/>
          </w:tcPr>
          <w:p w14:paraId="66F6DBA9" w14:textId="77777777"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c>
          <w:tcPr>
            <w:tcW w:w="180" w:type="dxa"/>
          </w:tcPr>
          <w:p w14:paraId="2755CFCB" w14:textId="77777777" w:rsidR="000B7570" w:rsidRPr="00934EB4" w:rsidRDefault="000B7570" w:rsidP="000B7570">
            <w:pPr>
              <w:spacing w:line="240" w:lineRule="atLeast"/>
              <w:rPr>
                <w:szCs w:val="22"/>
              </w:rPr>
            </w:pPr>
          </w:p>
        </w:tc>
        <w:tc>
          <w:tcPr>
            <w:tcW w:w="1170" w:type="dxa"/>
          </w:tcPr>
          <w:p w14:paraId="221159B8" w14:textId="427CB17E" w:rsidR="000B7570" w:rsidRPr="00934EB4" w:rsidRDefault="00135B10" w:rsidP="000B7570">
            <w:pPr>
              <w:pStyle w:val="acctfourfigures"/>
              <w:tabs>
                <w:tab w:val="clear" w:pos="765"/>
                <w:tab w:val="decimal" w:pos="909"/>
              </w:tabs>
              <w:spacing w:line="240" w:lineRule="atLeast"/>
              <w:ind w:right="11"/>
              <w:rPr>
                <w:szCs w:val="22"/>
              </w:rPr>
            </w:pPr>
            <w:r>
              <w:rPr>
                <w:szCs w:val="22"/>
              </w:rPr>
              <w:t>35,009</w:t>
            </w:r>
          </w:p>
        </w:tc>
        <w:tc>
          <w:tcPr>
            <w:tcW w:w="180" w:type="dxa"/>
          </w:tcPr>
          <w:p w14:paraId="0EAB9973" w14:textId="77777777" w:rsidR="000B7570" w:rsidRPr="00934EB4" w:rsidRDefault="000B7570" w:rsidP="000B7570">
            <w:pPr>
              <w:spacing w:line="240" w:lineRule="atLeast"/>
              <w:rPr>
                <w:szCs w:val="22"/>
              </w:rPr>
            </w:pPr>
          </w:p>
        </w:tc>
        <w:tc>
          <w:tcPr>
            <w:tcW w:w="1170" w:type="dxa"/>
          </w:tcPr>
          <w:p w14:paraId="682A8DB1" w14:textId="078F2779" w:rsidR="000B7570" w:rsidRPr="00934EB4" w:rsidRDefault="000B7570" w:rsidP="000B7570">
            <w:pPr>
              <w:spacing w:line="240" w:lineRule="atLeast"/>
              <w:ind w:right="4" w:firstLine="191"/>
              <w:jc w:val="center"/>
              <w:rPr>
                <w:szCs w:val="22"/>
              </w:rPr>
            </w:pPr>
            <w:r w:rsidRPr="00137724">
              <w:t>43,581</w:t>
            </w:r>
          </w:p>
        </w:tc>
      </w:tr>
      <w:tr w:rsidR="000B7570" w:rsidRPr="00934EB4" w14:paraId="170ABEED" w14:textId="77777777" w:rsidTr="00934EB4">
        <w:trPr>
          <w:cantSplit/>
          <w:trHeight w:val="60"/>
        </w:trPr>
        <w:tc>
          <w:tcPr>
            <w:tcW w:w="4230" w:type="dxa"/>
          </w:tcPr>
          <w:p w14:paraId="3B017F22" w14:textId="77777777" w:rsidR="000B7570" w:rsidRPr="00934EB4" w:rsidRDefault="000B7570" w:rsidP="000B7570">
            <w:pPr>
              <w:spacing w:line="240" w:lineRule="atLeast"/>
              <w:rPr>
                <w:szCs w:val="22"/>
              </w:rPr>
            </w:pPr>
            <w:r w:rsidRPr="00934EB4">
              <w:rPr>
                <w:szCs w:val="22"/>
                <w:lang w:bidi="th-TH"/>
              </w:rPr>
              <w:t>Other income</w:t>
            </w:r>
          </w:p>
        </w:tc>
        <w:tc>
          <w:tcPr>
            <w:tcW w:w="1170" w:type="dxa"/>
          </w:tcPr>
          <w:p w14:paraId="4377126B" w14:textId="092FE091" w:rsidR="000B7570" w:rsidRPr="00934EB4" w:rsidRDefault="00135B10" w:rsidP="000B7570">
            <w:pPr>
              <w:pStyle w:val="acctfourfigures"/>
              <w:tabs>
                <w:tab w:val="clear" w:pos="765"/>
                <w:tab w:val="decimal" w:pos="630"/>
              </w:tabs>
              <w:spacing w:line="240" w:lineRule="atLeast"/>
              <w:ind w:right="11"/>
              <w:rPr>
                <w:szCs w:val="22"/>
              </w:rPr>
            </w:pPr>
            <w:r>
              <w:rPr>
                <w:szCs w:val="22"/>
              </w:rPr>
              <w:t>-</w:t>
            </w:r>
          </w:p>
        </w:tc>
        <w:tc>
          <w:tcPr>
            <w:tcW w:w="180" w:type="dxa"/>
          </w:tcPr>
          <w:p w14:paraId="4A0A6F42" w14:textId="77777777" w:rsidR="000B7570" w:rsidRPr="00934EB4" w:rsidRDefault="000B7570" w:rsidP="000B7570">
            <w:pPr>
              <w:pStyle w:val="acctfourfigures"/>
              <w:tabs>
                <w:tab w:val="clear" w:pos="765"/>
                <w:tab w:val="decimal" w:pos="731"/>
              </w:tabs>
              <w:spacing w:line="240" w:lineRule="atLeast"/>
              <w:ind w:right="11"/>
              <w:rPr>
                <w:szCs w:val="22"/>
              </w:rPr>
            </w:pPr>
          </w:p>
        </w:tc>
        <w:tc>
          <w:tcPr>
            <w:tcW w:w="1170" w:type="dxa"/>
          </w:tcPr>
          <w:p w14:paraId="0D5B0F65" w14:textId="77777777"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c>
          <w:tcPr>
            <w:tcW w:w="180" w:type="dxa"/>
          </w:tcPr>
          <w:p w14:paraId="796A560D" w14:textId="77777777" w:rsidR="000B7570" w:rsidRPr="00934EB4" w:rsidRDefault="000B7570" w:rsidP="000B7570">
            <w:pPr>
              <w:spacing w:line="240" w:lineRule="atLeast"/>
              <w:rPr>
                <w:szCs w:val="22"/>
              </w:rPr>
            </w:pPr>
          </w:p>
        </w:tc>
        <w:tc>
          <w:tcPr>
            <w:tcW w:w="1170" w:type="dxa"/>
          </w:tcPr>
          <w:p w14:paraId="7F74320C" w14:textId="5EFABD15" w:rsidR="000B7570" w:rsidRPr="00934EB4" w:rsidRDefault="00135B10" w:rsidP="000B7570">
            <w:pPr>
              <w:pStyle w:val="acctfourfigures"/>
              <w:tabs>
                <w:tab w:val="clear" w:pos="765"/>
                <w:tab w:val="decimal" w:pos="909"/>
              </w:tabs>
              <w:spacing w:line="240" w:lineRule="atLeast"/>
              <w:ind w:right="11"/>
              <w:rPr>
                <w:szCs w:val="22"/>
              </w:rPr>
            </w:pPr>
            <w:r>
              <w:rPr>
                <w:szCs w:val="22"/>
              </w:rPr>
              <w:t>39,476</w:t>
            </w:r>
          </w:p>
        </w:tc>
        <w:tc>
          <w:tcPr>
            <w:tcW w:w="180" w:type="dxa"/>
          </w:tcPr>
          <w:p w14:paraId="27B0E3FB" w14:textId="77777777" w:rsidR="000B7570" w:rsidRPr="00934EB4" w:rsidRDefault="000B7570" w:rsidP="000B7570">
            <w:pPr>
              <w:spacing w:line="240" w:lineRule="atLeast"/>
              <w:rPr>
                <w:szCs w:val="22"/>
              </w:rPr>
            </w:pPr>
          </w:p>
        </w:tc>
        <w:tc>
          <w:tcPr>
            <w:tcW w:w="1170" w:type="dxa"/>
          </w:tcPr>
          <w:p w14:paraId="4826E422" w14:textId="3FB8242A" w:rsidR="000B7570" w:rsidRPr="00934EB4" w:rsidRDefault="000B7570" w:rsidP="000B7570">
            <w:pPr>
              <w:pStyle w:val="acctfourfigures"/>
              <w:tabs>
                <w:tab w:val="clear" w:pos="765"/>
                <w:tab w:val="decimal" w:pos="909"/>
              </w:tabs>
              <w:spacing w:line="240" w:lineRule="atLeast"/>
              <w:ind w:right="11"/>
              <w:rPr>
                <w:szCs w:val="22"/>
              </w:rPr>
            </w:pPr>
            <w:r w:rsidRPr="00137724">
              <w:t>27,396</w:t>
            </w:r>
          </w:p>
        </w:tc>
      </w:tr>
      <w:tr w:rsidR="000B7570" w:rsidRPr="00934EB4" w14:paraId="1806FB65" w14:textId="77777777" w:rsidTr="00D6232A">
        <w:trPr>
          <w:cantSplit/>
          <w:trHeight w:val="209"/>
        </w:trPr>
        <w:tc>
          <w:tcPr>
            <w:tcW w:w="4230" w:type="dxa"/>
          </w:tcPr>
          <w:p w14:paraId="124B4405" w14:textId="77777777" w:rsidR="000B7570" w:rsidRPr="00934EB4" w:rsidRDefault="000B7570" w:rsidP="000B7570">
            <w:pPr>
              <w:spacing w:line="240" w:lineRule="atLeast"/>
              <w:rPr>
                <w:szCs w:val="22"/>
              </w:rPr>
            </w:pPr>
            <w:r w:rsidRPr="00934EB4">
              <w:rPr>
                <w:szCs w:val="22"/>
              </w:rPr>
              <w:t>Purchases of goods and receiving of services</w:t>
            </w:r>
          </w:p>
        </w:tc>
        <w:tc>
          <w:tcPr>
            <w:tcW w:w="1170" w:type="dxa"/>
          </w:tcPr>
          <w:p w14:paraId="6C7D36F3" w14:textId="0CC6C457" w:rsidR="000B7570" w:rsidRPr="00934EB4" w:rsidRDefault="00135B10" w:rsidP="000B7570">
            <w:pPr>
              <w:pStyle w:val="acctfourfigures"/>
              <w:tabs>
                <w:tab w:val="clear" w:pos="765"/>
                <w:tab w:val="decimal" w:pos="630"/>
              </w:tabs>
              <w:spacing w:line="240" w:lineRule="atLeast"/>
              <w:ind w:right="11"/>
              <w:rPr>
                <w:szCs w:val="22"/>
              </w:rPr>
            </w:pPr>
            <w:r>
              <w:rPr>
                <w:szCs w:val="22"/>
              </w:rPr>
              <w:t>-</w:t>
            </w:r>
          </w:p>
        </w:tc>
        <w:tc>
          <w:tcPr>
            <w:tcW w:w="180" w:type="dxa"/>
          </w:tcPr>
          <w:p w14:paraId="1AB1FEE4" w14:textId="77777777" w:rsidR="000B7570" w:rsidRPr="00934EB4" w:rsidRDefault="000B7570" w:rsidP="000B7570">
            <w:pPr>
              <w:pStyle w:val="acctfourfigures"/>
              <w:tabs>
                <w:tab w:val="clear" w:pos="765"/>
                <w:tab w:val="decimal" w:pos="731"/>
              </w:tabs>
              <w:spacing w:line="240" w:lineRule="atLeast"/>
              <w:rPr>
                <w:szCs w:val="22"/>
              </w:rPr>
            </w:pPr>
          </w:p>
        </w:tc>
        <w:tc>
          <w:tcPr>
            <w:tcW w:w="1170" w:type="dxa"/>
          </w:tcPr>
          <w:p w14:paraId="398C38FC" w14:textId="77777777"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c>
          <w:tcPr>
            <w:tcW w:w="180" w:type="dxa"/>
          </w:tcPr>
          <w:p w14:paraId="5372F250"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7BC6CDF0" w14:textId="3B2BCB9E" w:rsidR="000B7570" w:rsidRPr="00934EB4" w:rsidRDefault="00135B10" w:rsidP="000B7570">
            <w:pPr>
              <w:pStyle w:val="acctfourfigures"/>
              <w:tabs>
                <w:tab w:val="clear" w:pos="765"/>
                <w:tab w:val="decimal" w:pos="909"/>
              </w:tabs>
              <w:spacing w:line="240" w:lineRule="atLeast"/>
              <w:ind w:right="11"/>
              <w:rPr>
                <w:szCs w:val="22"/>
              </w:rPr>
            </w:pPr>
            <w:r>
              <w:rPr>
                <w:szCs w:val="22"/>
              </w:rPr>
              <w:t>203</w:t>
            </w:r>
          </w:p>
        </w:tc>
        <w:tc>
          <w:tcPr>
            <w:tcW w:w="180" w:type="dxa"/>
          </w:tcPr>
          <w:p w14:paraId="14D75917" w14:textId="77777777" w:rsidR="000B7570" w:rsidRPr="00934EB4" w:rsidRDefault="000B7570" w:rsidP="000B7570">
            <w:pPr>
              <w:spacing w:line="240" w:lineRule="atLeast"/>
              <w:rPr>
                <w:szCs w:val="22"/>
              </w:rPr>
            </w:pPr>
          </w:p>
        </w:tc>
        <w:tc>
          <w:tcPr>
            <w:tcW w:w="1170" w:type="dxa"/>
          </w:tcPr>
          <w:p w14:paraId="24818639" w14:textId="1B4FCC6D" w:rsidR="000B7570" w:rsidRPr="00934EB4" w:rsidRDefault="000B7570" w:rsidP="000B7570">
            <w:pPr>
              <w:pStyle w:val="acctfourfigures"/>
              <w:tabs>
                <w:tab w:val="clear" w:pos="765"/>
                <w:tab w:val="decimal" w:pos="911"/>
              </w:tabs>
              <w:spacing w:line="240" w:lineRule="atLeast"/>
              <w:ind w:right="11"/>
              <w:rPr>
                <w:szCs w:val="22"/>
              </w:rPr>
            </w:pPr>
            <w:r w:rsidRPr="00137724">
              <w:t>41,668</w:t>
            </w:r>
          </w:p>
        </w:tc>
      </w:tr>
      <w:tr w:rsidR="000B7570" w:rsidRPr="00934EB4" w14:paraId="354BB422" w14:textId="77777777" w:rsidTr="00D6232A">
        <w:trPr>
          <w:cantSplit/>
          <w:trHeight w:val="155"/>
        </w:trPr>
        <w:tc>
          <w:tcPr>
            <w:tcW w:w="4230" w:type="dxa"/>
          </w:tcPr>
          <w:p w14:paraId="5EE71E7E" w14:textId="77777777" w:rsidR="000B7570" w:rsidRPr="00934EB4" w:rsidRDefault="000B7570" w:rsidP="000B7570">
            <w:pPr>
              <w:spacing w:line="240" w:lineRule="atLeast"/>
              <w:rPr>
                <w:szCs w:val="22"/>
                <w:cs/>
                <w:lang w:bidi="th-TH"/>
              </w:rPr>
            </w:pPr>
            <w:r w:rsidRPr="00934EB4">
              <w:rPr>
                <w:szCs w:val="22"/>
              </w:rPr>
              <w:t>Ship management expense</w:t>
            </w:r>
          </w:p>
        </w:tc>
        <w:tc>
          <w:tcPr>
            <w:tcW w:w="1170" w:type="dxa"/>
          </w:tcPr>
          <w:p w14:paraId="6389A894" w14:textId="406707C7" w:rsidR="000B7570" w:rsidRPr="00934EB4" w:rsidRDefault="00135B10" w:rsidP="000B7570">
            <w:pPr>
              <w:pStyle w:val="acctfourfigures"/>
              <w:tabs>
                <w:tab w:val="clear" w:pos="765"/>
                <w:tab w:val="decimal" w:pos="630"/>
              </w:tabs>
              <w:spacing w:line="240" w:lineRule="atLeast"/>
              <w:ind w:right="11"/>
              <w:rPr>
                <w:szCs w:val="22"/>
              </w:rPr>
            </w:pPr>
            <w:r>
              <w:rPr>
                <w:szCs w:val="22"/>
              </w:rPr>
              <w:t>-</w:t>
            </w:r>
          </w:p>
        </w:tc>
        <w:tc>
          <w:tcPr>
            <w:tcW w:w="180" w:type="dxa"/>
          </w:tcPr>
          <w:p w14:paraId="331529AE"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4DECD1F9" w14:textId="77777777"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c>
          <w:tcPr>
            <w:tcW w:w="180" w:type="dxa"/>
          </w:tcPr>
          <w:p w14:paraId="11402E87"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6645A830" w14:textId="0210F20B" w:rsidR="000B7570" w:rsidRPr="00934EB4" w:rsidRDefault="00135B10" w:rsidP="000B7570">
            <w:pPr>
              <w:pStyle w:val="acctfourfigures"/>
              <w:tabs>
                <w:tab w:val="clear" w:pos="765"/>
                <w:tab w:val="decimal" w:pos="909"/>
              </w:tabs>
              <w:spacing w:line="240" w:lineRule="atLeast"/>
              <w:ind w:right="11"/>
              <w:rPr>
                <w:szCs w:val="22"/>
              </w:rPr>
            </w:pPr>
            <w:r>
              <w:rPr>
                <w:szCs w:val="22"/>
              </w:rPr>
              <w:t>180,826</w:t>
            </w:r>
          </w:p>
        </w:tc>
        <w:tc>
          <w:tcPr>
            <w:tcW w:w="180" w:type="dxa"/>
          </w:tcPr>
          <w:p w14:paraId="19522DA7" w14:textId="77777777" w:rsidR="000B7570" w:rsidRPr="00934EB4" w:rsidRDefault="000B7570" w:rsidP="000B7570">
            <w:pPr>
              <w:spacing w:line="240" w:lineRule="atLeast"/>
              <w:rPr>
                <w:szCs w:val="22"/>
              </w:rPr>
            </w:pPr>
          </w:p>
        </w:tc>
        <w:tc>
          <w:tcPr>
            <w:tcW w:w="1170" w:type="dxa"/>
          </w:tcPr>
          <w:p w14:paraId="00AE2EF2" w14:textId="53D33476" w:rsidR="000B7570" w:rsidRPr="00934EB4" w:rsidRDefault="000B7570" w:rsidP="000B7570">
            <w:pPr>
              <w:pStyle w:val="acctfourfigures"/>
              <w:tabs>
                <w:tab w:val="clear" w:pos="765"/>
                <w:tab w:val="decimal" w:pos="911"/>
              </w:tabs>
              <w:spacing w:line="240" w:lineRule="atLeast"/>
              <w:ind w:right="11"/>
              <w:rPr>
                <w:szCs w:val="22"/>
              </w:rPr>
            </w:pPr>
            <w:r w:rsidRPr="00137724">
              <w:t>195,782</w:t>
            </w:r>
          </w:p>
        </w:tc>
      </w:tr>
      <w:tr w:rsidR="000B7570" w:rsidRPr="00934EB4" w14:paraId="45CDDCAC" w14:textId="77777777" w:rsidTr="00D6232A">
        <w:trPr>
          <w:cantSplit/>
          <w:trHeight w:val="155"/>
        </w:trPr>
        <w:tc>
          <w:tcPr>
            <w:tcW w:w="4230" w:type="dxa"/>
          </w:tcPr>
          <w:p w14:paraId="344A5B5D" w14:textId="77777777" w:rsidR="000B7570" w:rsidRPr="00934EB4" w:rsidRDefault="000B7570" w:rsidP="000B7570">
            <w:pPr>
              <w:spacing w:line="240" w:lineRule="atLeast"/>
              <w:rPr>
                <w:szCs w:val="22"/>
              </w:rPr>
            </w:pPr>
            <w:r w:rsidRPr="00934EB4">
              <w:rPr>
                <w:szCs w:val="22"/>
              </w:rPr>
              <w:t>Other service expense</w:t>
            </w:r>
          </w:p>
        </w:tc>
        <w:tc>
          <w:tcPr>
            <w:tcW w:w="1170" w:type="dxa"/>
          </w:tcPr>
          <w:p w14:paraId="239FCA0D" w14:textId="4BA22121" w:rsidR="000B7570" w:rsidRPr="00934EB4" w:rsidRDefault="00135B10" w:rsidP="000B7570">
            <w:pPr>
              <w:pStyle w:val="acctfourfigures"/>
              <w:tabs>
                <w:tab w:val="clear" w:pos="765"/>
                <w:tab w:val="decimal" w:pos="630"/>
              </w:tabs>
              <w:spacing w:line="240" w:lineRule="atLeast"/>
              <w:ind w:right="11"/>
              <w:rPr>
                <w:szCs w:val="22"/>
              </w:rPr>
            </w:pPr>
            <w:r>
              <w:rPr>
                <w:szCs w:val="22"/>
              </w:rPr>
              <w:t>-</w:t>
            </w:r>
          </w:p>
        </w:tc>
        <w:tc>
          <w:tcPr>
            <w:tcW w:w="180" w:type="dxa"/>
          </w:tcPr>
          <w:p w14:paraId="44172CF3"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48244EC4" w14:textId="77777777"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c>
          <w:tcPr>
            <w:tcW w:w="180" w:type="dxa"/>
          </w:tcPr>
          <w:p w14:paraId="33EE8753"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60CA57FD" w14:textId="24DFBB29" w:rsidR="000B7570" w:rsidRPr="00EE3FCE" w:rsidRDefault="00135B10" w:rsidP="000B7570">
            <w:pPr>
              <w:pStyle w:val="acctfourfigures"/>
              <w:tabs>
                <w:tab w:val="clear" w:pos="765"/>
                <w:tab w:val="decimal" w:pos="909"/>
              </w:tabs>
              <w:spacing w:line="240" w:lineRule="atLeast"/>
              <w:ind w:right="11"/>
              <w:rPr>
                <w:rFonts w:cstheme="minorBidi"/>
                <w:szCs w:val="28"/>
                <w:cs/>
                <w:lang w:bidi="th-TH"/>
              </w:rPr>
            </w:pPr>
            <w:r>
              <w:rPr>
                <w:szCs w:val="22"/>
              </w:rPr>
              <w:t>2,659</w:t>
            </w:r>
          </w:p>
        </w:tc>
        <w:tc>
          <w:tcPr>
            <w:tcW w:w="180" w:type="dxa"/>
          </w:tcPr>
          <w:p w14:paraId="4D9E60C6" w14:textId="77777777" w:rsidR="000B7570" w:rsidRPr="00934EB4" w:rsidRDefault="000B7570" w:rsidP="000B7570">
            <w:pPr>
              <w:spacing w:line="240" w:lineRule="atLeast"/>
              <w:rPr>
                <w:szCs w:val="22"/>
              </w:rPr>
            </w:pPr>
          </w:p>
        </w:tc>
        <w:tc>
          <w:tcPr>
            <w:tcW w:w="1170" w:type="dxa"/>
          </w:tcPr>
          <w:p w14:paraId="4FF359EE" w14:textId="081D0821" w:rsidR="000B7570" w:rsidRPr="00934EB4" w:rsidRDefault="000B7570" w:rsidP="000B7570">
            <w:pPr>
              <w:pStyle w:val="acctfourfigures"/>
              <w:tabs>
                <w:tab w:val="clear" w:pos="765"/>
                <w:tab w:val="decimal" w:pos="911"/>
              </w:tabs>
              <w:spacing w:line="240" w:lineRule="atLeast"/>
              <w:ind w:right="11"/>
              <w:rPr>
                <w:szCs w:val="22"/>
              </w:rPr>
            </w:pPr>
            <w:r w:rsidRPr="00137724">
              <w:t>7,291</w:t>
            </w:r>
          </w:p>
        </w:tc>
      </w:tr>
      <w:tr w:rsidR="00934EB4" w:rsidRPr="00934EB4" w14:paraId="3F5918AB" w14:textId="77777777" w:rsidTr="00D6232A">
        <w:trPr>
          <w:cantSplit/>
          <w:trHeight w:val="236"/>
        </w:trPr>
        <w:tc>
          <w:tcPr>
            <w:tcW w:w="4230" w:type="dxa"/>
          </w:tcPr>
          <w:p w14:paraId="05978AD4" w14:textId="77777777" w:rsidR="00934EB4" w:rsidRPr="00934EB4" w:rsidRDefault="00934EB4" w:rsidP="00934EB4">
            <w:pPr>
              <w:spacing w:line="240" w:lineRule="atLeast"/>
              <w:rPr>
                <w:b/>
                <w:bCs/>
                <w:szCs w:val="22"/>
              </w:rPr>
            </w:pPr>
          </w:p>
        </w:tc>
        <w:tc>
          <w:tcPr>
            <w:tcW w:w="1170" w:type="dxa"/>
          </w:tcPr>
          <w:p w14:paraId="21B5A06A"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tcPr>
          <w:p w14:paraId="4FD7BB3A"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2368D2B"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21D2701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12297B8"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47232943"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AF2CAC1"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02559D35" w14:textId="77777777" w:rsidTr="00D6232A">
        <w:trPr>
          <w:cantSplit/>
          <w:trHeight w:val="236"/>
        </w:trPr>
        <w:tc>
          <w:tcPr>
            <w:tcW w:w="4230" w:type="dxa"/>
          </w:tcPr>
          <w:p w14:paraId="581427B2" w14:textId="77777777" w:rsidR="00934EB4" w:rsidRPr="00934EB4" w:rsidRDefault="00934EB4" w:rsidP="00934EB4">
            <w:pPr>
              <w:spacing w:line="240" w:lineRule="atLeast"/>
              <w:rPr>
                <w:b/>
                <w:bCs/>
                <w:szCs w:val="22"/>
              </w:rPr>
            </w:pPr>
          </w:p>
        </w:tc>
        <w:tc>
          <w:tcPr>
            <w:tcW w:w="1170" w:type="dxa"/>
          </w:tcPr>
          <w:p w14:paraId="1843ADC2"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tcPr>
          <w:p w14:paraId="776DBA0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478579A0"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6697D10E"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693BEF6F"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3B5D5E0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7EBF654"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605996A8" w14:textId="77777777" w:rsidTr="00D6232A">
        <w:trPr>
          <w:cantSplit/>
          <w:trHeight w:val="236"/>
        </w:trPr>
        <w:tc>
          <w:tcPr>
            <w:tcW w:w="4230" w:type="dxa"/>
          </w:tcPr>
          <w:p w14:paraId="297C9F92" w14:textId="77777777" w:rsidR="00934EB4" w:rsidRPr="00934EB4" w:rsidRDefault="00934EB4" w:rsidP="00934EB4">
            <w:pPr>
              <w:spacing w:line="240" w:lineRule="atLeast"/>
              <w:rPr>
                <w:b/>
                <w:bCs/>
                <w:szCs w:val="22"/>
              </w:rPr>
            </w:pPr>
          </w:p>
        </w:tc>
        <w:tc>
          <w:tcPr>
            <w:tcW w:w="1170" w:type="dxa"/>
          </w:tcPr>
          <w:p w14:paraId="2D02690D"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tcPr>
          <w:p w14:paraId="5084ED5D"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1692FA3B"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1F965D1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667CE80E"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60DF5898"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7356B48E"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283DDE41" w14:textId="77777777" w:rsidTr="00D6232A">
        <w:trPr>
          <w:cantSplit/>
          <w:trHeight w:val="236"/>
        </w:trPr>
        <w:tc>
          <w:tcPr>
            <w:tcW w:w="4230" w:type="dxa"/>
          </w:tcPr>
          <w:p w14:paraId="78574F0F" w14:textId="77777777" w:rsidR="00934EB4" w:rsidRPr="00934EB4" w:rsidRDefault="00934EB4" w:rsidP="00934EB4">
            <w:pPr>
              <w:spacing w:line="240" w:lineRule="atLeast"/>
              <w:rPr>
                <w:b/>
                <w:bCs/>
                <w:szCs w:val="22"/>
              </w:rPr>
            </w:pPr>
          </w:p>
        </w:tc>
        <w:tc>
          <w:tcPr>
            <w:tcW w:w="1170" w:type="dxa"/>
          </w:tcPr>
          <w:p w14:paraId="4880E311"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tcPr>
          <w:p w14:paraId="1393DD51"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A9E339C"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122EB09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438ED7E"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36FBB871"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71DF8D55"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165A9802" w14:textId="77777777" w:rsidTr="00D6232A">
        <w:trPr>
          <w:cantSplit/>
          <w:trHeight w:val="236"/>
        </w:trPr>
        <w:tc>
          <w:tcPr>
            <w:tcW w:w="4230" w:type="dxa"/>
          </w:tcPr>
          <w:p w14:paraId="20ADA9BF" w14:textId="77777777" w:rsidR="00934EB4" w:rsidRPr="00934EB4" w:rsidRDefault="00934EB4" w:rsidP="00934EB4">
            <w:pPr>
              <w:spacing w:line="240" w:lineRule="atLeast"/>
              <w:rPr>
                <w:b/>
                <w:bCs/>
                <w:szCs w:val="22"/>
              </w:rPr>
            </w:pPr>
          </w:p>
        </w:tc>
        <w:tc>
          <w:tcPr>
            <w:tcW w:w="1170" w:type="dxa"/>
          </w:tcPr>
          <w:p w14:paraId="4155CCD8"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tcPr>
          <w:p w14:paraId="13A046C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6C6E3C8"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171D33B2"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654E471"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11CCA669"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7318B813"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4352CE31" w14:textId="77777777" w:rsidTr="00D6232A">
        <w:trPr>
          <w:cantSplit/>
          <w:trHeight w:val="236"/>
        </w:trPr>
        <w:tc>
          <w:tcPr>
            <w:tcW w:w="4230" w:type="dxa"/>
          </w:tcPr>
          <w:p w14:paraId="67F59A99" w14:textId="77777777" w:rsidR="00934EB4" w:rsidRPr="00934EB4" w:rsidRDefault="00934EB4" w:rsidP="00934EB4">
            <w:pPr>
              <w:spacing w:line="240" w:lineRule="atLeast"/>
              <w:rPr>
                <w:b/>
                <w:bCs/>
                <w:szCs w:val="22"/>
              </w:rPr>
            </w:pPr>
          </w:p>
        </w:tc>
        <w:tc>
          <w:tcPr>
            <w:tcW w:w="1170" w:type="dxa"/>
          </w:tcPr>
          <w:p w14:paraId="5438CB2E" w14:textId="77777777" w:rsidR="00934EB4" w:rsidRPr="00934EB4" w:rsidRDefault="00934EB4" w:rsidP="00934EB4">
            <w:pPr>
              <w:pStyle w:val="acctfourfigures"/>
              <w:tabs>
                <w:tab w:val="clear" w:pos="765"/>
                <w:tab w:val="decimal" w:pos="911"/>
              </w:tabs>
              <w:spacing w:line="240" w:lineRule="atLeast"/>
              <w:ind w:right="11"/>
              <w:rPr>
                <w:szCs w:val="22"/>
                <w:lang w:val="en-US"/>
              </w:rPr>
            </w:pPr>
          </w:p>
        </w:tc>
        <w:tc>
          <w:tcPr>
            <w:tcW w:w="180" w:type="dxa"/>
          </w:tcPr>
          <w:p w14:paraId="21D77742"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6206E6C2"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3DCF7AC4"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BA58652" w14:textId="77777777" w:rsidR="00934EB4" w:rsidRPr="00934EB4" w:rsidRDefault="00934EB4" w:rsidP="00934EB4">
            <w:pPr>
              <w:pStyle w:val="acctfourfigures"/>
              <w:tabs>
                <w:tab w:val="clear" w:pos="765"/>
                <w:tab w:val="decimal" w:pos="641"/>
              </w:tabs>
              <w:spacing w:line="240" w:lineRule="atLeast"/>
              <w:rPr>
                <w:szCs w:val="22"/>
              </w:rPr>
            </w:pPr>
          </w:p>
        </w:tc>
        <w:tc>
          <w:tcPr>
            <w:tcW w:w="180" w:type="dxa"/>
          </w:tcPr>
          <w:p w14:paraId="781EDED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356C866" w14:textId="77777777" w:rsidR="00934EB4" w:rsidRPr="00934EB4" w:rsidRDefault="00934EB4" w:rsidP="00934EB4">
            <w:pPr>
              <w:pStyle w:val="acctfourfigures"/>
              <w:tabs>
                <w:tab w:val="clear" w:pos="765"/>
                <w:tab w:val="decimal" w:pos="641"/>
              </w:tabs>
              <w:spacing w:line="240" w:lineRule="atLeast"/>
              <w:rPr>
                <w:szCs w:val="22"/>
              </w:rPr>
            </w:pPr>
          </w:p>
        </w:tc>
      </w:tr>
      <w:tr w:rsidR="00934EB4" w:rsidRPr="00934EB4" w14:paraId="0A00B30D" w14:textId="77777777" w:rsidTr="00D6232A">
        <w:trPr>
          <w:cantSplit/>
          <w:trHeight w:val="173"/>
        </w:trPr>
        <w:tc>
          <w:tcPr>
            <w:tcW w:w="4230" w:type="dxa"/>
          </w:tcPr>
          <w:p w14:paraId="7B477E3B" w14:textId="77777777" w:rsidR="00934EB4" w:rsidRPr="00934EB4" w:rsidRDefault="00934EB4" w:rsidP="00934EB4">
            <w:pPr>
              <w:spacing w:line="240" w:lineRule="atLeast"/>
              <w:rPr>
                <w:b/>
                <w:bCs/>
                <w:szCs w:val="22"/>
              </w:rPr>
            </w:pPr>
            <w:r w:rsidRPr="00934EB4">
              <w:rPr>
                <w:b/>
                <w:bCs/>
                <w:szCs w:val="22"/>
              </w:rPr>
              <w:t>Associate</w:t>
            </w:r>
          </w:p>
        </w:tc>
        <w:tc>
          <w:tcPr>
            <w:tcW w:w="1170" w:type="dxa"/>
          </w:tcPr>
          <w:p w14:paraId="00C2A6C8" w14:textId="77777777" w:rsidR="00934EB4" w:rsidRPr="00934EB4" w:rsidRDefault="00934EB4" w:rsidP="00934EB4">
            <w:pPr>
              <w:pStyle w:val="acctfourfigures"/>
              <w:tabs>
                <w:tab w:val="clear" w:pos="765"/>
                <w:tab w:val="decimal" w:pos="999"/>
              </w:tabs>
              <w:spacing w:line="240" w:lineRule="atLeast"/>
              <w:ind w:right="11"/>
              <w:rPr>
                <w:szCs w:val="22"/>
              </w:rPr>
            </w:pPr>
          </w:p>
        </w:tc>
        <w:tc>
          <w:tcPr>
            <w:tcW w:w="180" w:type="dxa"/>
          </w:tcPr>
          <w:p w14:paraId="4684F82F" w14:textId="77777777" w:rsidR="00934EB4" w:rsidRPr="00934EB4" w:rsidRDefault="00934EB4" w:rsidP="00934EB4">
            <w:pPr>
              <w:spacing w:line="240" w:lineRule="atLeast"/>
              <w:rPr>
                <w:szCs w:val="22"/>
              </w:rPr>
            </w:pPr>
          </w:p>
        </w:tc>
        <w:tc>
          <w:tcPr>
            <w:tcW w:w="1170" w:type="dxa"/>
          </w:tcPr>
          <w:p w14:paraId="7631FF62" w14:textId="77777777" w:rsidR="00934EB4" w:rsidRPr="00934EB4" w:rsidRDefault="00934EB4" w:rsidP="00934EB4">
            <w:pPr>
              <w:pStyle w:val="acctfourfigures"/>
              <w:tabs>
                <w:tab w:val="clear" w:pos="765"/>
                <w:tab w:val="decimal" w:pos="910"/>
              </w:tabs>
              <w:spacing w:line="240" w:lineRule="atLeast"/>
              <w:ind w:right="11"/>
              <w:rPr>
                <w:szCs w:val="22"/>
              </w:rPr>
            </w:pPr>
          </w:p>
        </w:tc>
        <w:tc>
          <w:tcPr>
            <w:tcW w:w="180" w:type="dxa"/>
          </w:tcPr>
          <w:p w14:paraId="771F55DF" w14:textId="77777777" w:rsidR="00934EB4" w:rsidRPr="00934EB4" w:rsidRDefault="00934EB4" w:rsidP="00934EB4">
            <w:pPr>
              <w:spacing w:line="240" w:lineRule="atLeast"/>
              <w:rPr>
                <w:szCs w:val="22"/>
              </w:rPr>
            </w:pPr>
          </w:p>
        </w:tc>
        <w:tc>
          <w:tcPr>
            <w:tcW w:w="1170" w:type="dxa"/>
          </w:tcPr>
          <w:p w14:paraId="082E5536" w14:textId="77777777" w:rsidR="00934EB4" w:rsidRPr="00934EB4" w:rsidRDefault="00934EB4" w:rsidP="00934EB4">
            <w:pPr>
              <w:spacing w:line="240" w:lineRule="atLeast"/>
              <w:ind w:right="-4" w:firstLine="191"/>
              <w:jc w:val="center"/>
              <w:rPr>
                <w:szCs w:val="22"/>
              </w:rPr>
            </w:pPr>
          </w:p>
        </w:tc>
        <w:tc>
          <w:tcPr>
            <w:tcW w:w="180" w:type="dxa"/>
          </w:tcPr>
          <w:p w14:paraId="74879C35" w14:textId="77777777" w:rsidR="00934EB4" w:rsidRPr="00934EB4" w:rsidRDefault="00934EB4" w:rsidP="00934EB4">
            <w:pPr>
              <w:spacing w:line="240" w:lineRule="atLeast"/>
              <w:rPr>
                <w:szCs w:val="22"/>
              </w:rPr>
            </w:pPr>
          </w:p>
        </w:tc>
        <w:tc>
          <w:tcPr>
            <w:tcW w:w="1170" w:type="dxa"/>
          </w:tcPr>
          <w:p w14:paraId="118081D0" w14:textId="77777777" w:rsidR="00934EB4" w:rsidRPr="00934EB4" w:rsidRDefault="00934EB4" w:rsidP="00934EB4">
            <w:pPr>
              <w:pStyle w:val="acctfourfigures"/>
              <w:tabs>
                <w:tab w:val="clear" w:pos="765"/>
                <w:tab w:val="decimal" w:pos="630"/>
              </w:tabs>
              <w:spacing w:line="240" w:lineRule="atLeast"/>
              <w:ind w:right="11"/>
              <w:rPr>
                <w:szCs w:val="22"/>
              </w:rPr>
            </w:pPr>
          </w:p>
        </w:tc>
      </w:tr>
      <w:tr w:rsidR="000B7570" w:rsidRPr="00934EB4" w14:paraId="0D9EDCEB" w14:textId="77777777" w:rsidTr="00D6232A">
        <w:trPr>
          <w:cantSplit/>
          <w:trHeight w:val="173"/>
        </w:trPr>
        <w:tc>
          <w:tcPr>
            <w:tcW w:w="4230" w:type="dxa"/>
          </w:tcPr>
          <w:p w14:paraId="57E1ACD3" w14:textId="77777777" w:rsidR="000B7570" w:rsidRPr="00934EB4" w:rsidRDefault="000B7570" w:rsidP="000B7570">
            <w:pPr>
              <w:spacing w:line="240" w:lineRule="atLeast"/>
              <w:rPr>
                <w:b/>
                <w:bCs/>
                <w:szCs w:val="22"/>
              </w:rPr>
            </w:pPr>
            <w:r w:rsidRPr="00934EB4">
              <w:rPr>
                <w:szCs w:val="22"/>
                <w:lang w:val="en-US" w:bidi="th-TH"/>
              </w:rPr>
              <w:t>Revenue from</w:t>
            </w:r>
            <w:r w:rsidRPr="00934EB4">
              <w:rPr>
                <w:szCs w:val="22"/>
              </w:rPr>
              <w:t xml:space="preserve"> rendering of services</w:t>
            </w:r>
          </w:p>
        </w:tc>
        <w:tc>
          <w:tcPr>
            <w:tcW w:w="1170" w:type="dxa"/>
          </w:tcPr>
          <w:p w14:paraId="07AFEFD9" w14:textId="6D0ECC0F" w:rsidR="000B7570" w:rsidRPr="00EE3FCE" w:rsidRDefault="00EE3FCE" w:rsidP="000B7570">
            <w:pPr>
              <w:pStyle w:val="acctfourfigures"/>
              <w:tabs>
                <w:tab w:val="clear" w:pos="765"/>
                <w:tab w:val="decimal" w:pos="914"/>
              </w:tabs>
              <w:spacing w:line="240" w:lineRule="atLeast"/>
              <w:ind w:right="11"/>
              <w:rPr>
                <w:rFonts w:cs="Angsana New"/>
                <w:szCs w:val="28"/>
                <w:lang w:val="en-US" w:bidi="th-TH"/>
              </w:rPr>
            </w:pPr>
            <w:r>
              <w:rPr>
                <w:rFonts w:cs="Angsana New"/>
                <w:szCs w:val="28"/>
                <w:lang w:val="en-US" w:bidi="th-TH"/>
              </w:rPr>
              <w:t>728</w:t>
            </w:r>
          </w:p>
        </w:tc>
        <w:tc>
          <w:tcPr>
            <w:tcW w:w="180" w:type="dxa"/>
          </w:tcPr>
          <w:p w14:paraId="03911F78" w14:textId="77777777" w:rsidR="000B7570" w:rsidRPr="00934EB4" w:rsidRDefault="000B7570" w:rsidP="000B7570">
            <w:pPr>
              <w:spacing w:line="240" w:lineRule="atLeast"/>
              <w:rPr>
                <w:szCs w:val="22"/>
              </w:rPr>
            </w:pPr>
          </w:p>
        </w:tc>
        <w:tc>
          <w:tcPr>
            <w:tcW w:w="1170" w:type="dxa"/>
          </w:tcPr>
          <w:p w14:paraId="7170E494" w14:textId="1B8447D6" w:rsidR="000B7570" w:rsidRPr="00934EB4" w:rsidRDefault="000B7570" w:rsidP="000B7570">
            <w:pPr>
              <w:pStyle w:val="acctfourfigures"/>
              <w:tabs>
                <w:tab w:val="clear" w:pos="765"/>
                <w:tab w:val="decimal" w:pos="974"/>
              </w:tabs>
              <w:spacing w:line="240" w:lineRule="atLeast"/>
              <w:ind w:right="11"/>
              <w:rPr>
                <w:szCs w:val="22"/>
              </w:rPr>
            </w:pPr>
            <w:r w:rsidRPr="00E97FBD">
              <w:t>4,936</w:t>
            </w:r>
          </w:p>
        </w:tc>
        <w:tc>
          <w:tcPr>
            <w:tcW w:w="180" w:type="dxa"/>
          </w:tcPr>
          <w:p w14:paraId="12FE057E" w14:textId="77777777" w:rsidR="000B7570" w:rsidRPr="00934EB4" w:rsidRDefault="000B7570" w:rsidP="000B7570">
            <w:pPr>
              <w:spacing w:line="240" w:lineRule="atLeast"/>
              <w:rPr>
                <w:szCs w:val="22"/>
              </w:rPr>
            </w:pPr>
          </w:p>
        </w:tc>
        <w:tc>
          <w:tcPr>
            <w:tcW w:w="1170" w:type="dxa"/>
          </w:tcPr>
          <w:p w14:paraId="362572D7" w14:textId="1A69884C" w:rsidR="000B7570" w:rsidRPr="00934EB4" w:rsidRDefault="005646B4" w:rsidP="000B7570">
            <w:pPr>
              <w:spacing w:line="240" w:lineRule="atLeast"/>
              <w:ind w:right="-4" w:firstLine="191"/>
              <w:jc w:val="center"/>
              <w:rPr>
                <w:szCs w:val="22"/>
              </w:rPr>
            </w:pPr>
            <w:r>
              <w:rPr>
                <w:szCs w:val="22"/>
              </w:rPr>
              <w:t>-</w:t>
            </w:r>
          </w:p>
        </w:tc>
        <w:tc>
          <w:tcPr>
            <w:tcW w:w="180" w:type="dxa"/>
          </w:tcPr>
          <w:p w14:paraId="55B36132" w14:textId="77777777" w:rsidR="000B7570" w:rsidRPr="00934EB4" w:rsidRDefault="000B7570" w:rsidP="000B7570">
            <w:pPr>
              <w:spacing w:line="240" w:lineRule="atLeast"/>
              <w:rPr>
                <w:szCs w:val="22"/>
              </w:rPr>
            </w:pPr>
          </w:p>
        </w:tc>
        <w:tc>
          <w:tcPr>
            <w:tcW w:w="1170" w:type="dxa"/>
          </w:tcPr>
          <w:p w14:paraId="5DA492C1" w14:textId="7B90A6F4"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r>
      <w:tr w:rsidR="000B7570" w:rsidRPr="00934EB4" w14:paraId="19743D45" w14:textId="77777777" w:rsidTr="00D6232A">
        <w:trPr>
          <w:cantSplit/>
          <w:trHeight w:val="173"/>
        </w:trPr>
        <w:tc>
          <w:tcPr>
            <w:tcW w:w="4230" w:type="dxa"/>
          </w:tcPr>
          <w:p w14:paraId="228DDEF1" w14:textId="77777777" w:rsidR="000B7570" w:rsidRPr="00934EB4" w:rsidRDefault="000B7570" w:rsidP="000B7570">
            <w:pPr>
              <w:spacing w:line="240" w:lineRule="atLeast"/>
              <w:rPr>
                <w:b/>
                <w:bCs/>
                <w:szCs w:val="22"/>
              </w:rPr>
            </w:pPr>
            <w:r w:rsidRPr="00934EB4">
              <w:rPr>
                <w:szCs w:val="22"/>
                <w:lang w:bidi="th-TH"/>
              </w:rPr>
              <w:t>Dividend income</w:t>
            </w:r>
          </w:p>
        </w:tc>
        <w:tc>
          <w:tcPr>
            <w:tcW w:w="1170" w:type="dxa"/>
          </w:tcPr>
          <w:p w14:paraId="37AE868A" w14:textId="05117E44" w:rsidR="000B7570" w:rsidRPr="00934EB4" w:rsidRDefault="00EE3FCE" w:rsidP="000B7570">
            <w:pPr>
              <w:pStyle w:val="acctfourfigures"/>
              <w:tabs>
                <w:tab w:val="clear" w:pos="765"/>
                <w:tab w:val="decimal" w:pos="914"/>
              </w:tabs>
              <w:spacing w:line="240" w:lineRule="atLeast"/>
              <w:ind w:right="11"/>
              <w:rPr>
                <w:szCs w:val="22"/>
              </w:rPr>
            </w:pPr>
            <w:r>
              <w:rPr>
                <w:szCs w:val="22"/>
              </w:rPr>
              <w:t>7,436</w:t>
            </w:r>
          </w:p>
        </w:tc>
        <w:tc>
          <w:tcPr>
            <w:tcW w:w="180" w:type="dxa"/>
          </w:tcPr>
          <w:p w14:paraId="3D6C1E72" w14:textId="77777777" w:rsidR="000B7570" w:rsidRPr="00934EB4" w:rsidRDefault="000B7570" w:rsidP="000B7570">
            <w:pPr>
              <w:spacing w:line="240" w:lineRule="atLeast"/>
              <w:rPr>
                <w:szCs w:val="22"/>
              </w:rPr>
            </w:pPr>
          </w:p>
        </w:tc>
        <w:tc>
          <w:tcPr>
            <w:tcW w:w="1170" w:type="dxa"/>
          </w:tcPr>
          <w:p w14:paraId="77D8CBBC" w14:textId="60B46E46" w:rsidR="000B7570" w:rsidRPr="00934EB4" w:rsidRDefault="000B7570" w:rsidP="000B7570">
            <w:pPr>
              <w:pStyle w:val="acctfourfigures"/>
              <w:tabs>
                <w:tab w:val="clear" w:pos="765"/>
                <w:tab w:val="decimal" w:pos="974"/>
              </w:tabs>
              <w:spacing w:line="240" w:lineRule="atLeast"/>
              <w:ind w:right="11"/>
              <w:rPr>
                <w:szCs w:val="22"/>
              </w:rPr>
            </w:pPr>
            <w:r w:rsidRPr="00E97FBD">
              <w:t>4,647</w:t>
            </w:r>
          </w:p>
        </w:tc>
        <w:tc>
          <w:tcPr>
            <w:tcW w:w="180" w:type="dxa"/>
          </w:tcPr>
          <w:p w14:paraId="530CE0B5" w14:textId="77777777" w:rsidR="000B7570" w:rsidRPr="00934EB4" w:rsidRDefault="000B7570" w:rsidP="000B7570">
            <w:pPr>
              <w:spacing w:line="240" w:lineRule="atLeast"/>
              <w:rPr>
                <w:szCs w:val="22"/>
              </w:rPr>
            </w:pPr>
          </w:p>
        </w:tc>
        <w:tc>
          <w:tcPr>
            <w:tcW w:w="1170" w:type="dxa"/>
          </w:tcPr>
          <w:p w14:paraId="301571DF" w14:textId="76E0267B" w:rsidR="000B7570" w:rsidRPr="00934EB4" w:rsidRDefault="005646B4" w:rsidP="000B7570">
            <w:pPr>
              <w:pStyle w:val="acctfourfigures"/>
              <w:tabs>
                <w:tab w:val="clear" w:pos="765"/>
                <w:tab w:val="decimal" w:pos="909"/>
              </w:tabs>
              <w:spacing w:line="240" w:lineRule="atLeast"/>
              <w:ind w:right="11"/>
              <w:rPr>
                <w:szCs w:val="22"/>
              </w:rPr>
            </w:pPr>
            <w:r>
              <w:rPr>
                <w:szCs w:val="22"/>
              </w:rPr>
              <w:t>3,384</w:t>
            </w:r>
          </w:p>
        </w:tc>
        <w:tc>
          <w:tcPr>
            <w:tcW w:w="180" w:type="dxa"/>
          </w:tcPr>
          <w:p w14:paraId="41BE43FD" w14:textId="77777777" w:rsidR="000B7570" w:rsidRPr="00934EB4" w:rsidRDefault="000B7570" w:rsidP="000B7570">
            <w:pPr>
              <w:spacing w:line="240" w:lineRule="atLeast"/>
              <w:rPr>
                <w:szCs w:val="22"/>
              </w:rPr>
            </w:pPr>
          </w:p>
        </w:tc>
        <w:tc>
          <w:tcPr>
            <w:tcW w:w="1170" w:type="dxa"/>
          </w:tcPr>
          <w:p w14:paraId="3B4321CB" w14:textId="7DC657A2" w:rsidR="000B7570" w:rsidRPr="00934EB4" w:rsidRDefault="000B7570" w:rsidP="000B7570">
            <w:pPr>
              <w:pStyle w:val="acctfourfigures"/>
              <w:tabs>
                <w:tab w:val="clear" w:pos="765"/>
                <w:tab w:val="decimal" w:pos="978"/>
              </w:tabs>
              <w:spacing w:line="240" w:lineRule="atLeast"/>
              <w:ind w:right="11"/>
              <w:rPr>
                <w:szCs w:val="22"/>
              </w:rPr>
            </w:pPr>
            <w:r w:rsidRPr="00934EB4">
              <w:rPr>
                <w:szCs w:val="22"/>
              </w:rPr>
              <w:t>2,115</w:t>
            </w:r>
          </w:p>
        </w:tc>
      </w:tr>
      <w:tr w:rsidR="000B7570" w:rsidRPr="00934EB4" w14:paraId="64683229" w14:textId="77777777" w:rsidTr="00D6232A">
        <w:trPr>
          <w:cantSplit/>
          <w:trHeight w:val="173"/>
        </w:trPr>
        <w:tc>
          <w:tcPr>
            <w:tcW w:w="4230" w:type="dxa"/>
          </w:tcPr>
          <w:p w14:paraId="1B5F2F59" w14:textId="77777777" w:rsidR="000B7570" w:rsidRPr="00934EB4" w:rsidRDefault="000B7570" w:rsidP="000B7570">
            <w:pPr>
              <w:spacing w:line="240" w:lineRule="atLeast"/>
              <w:rPr>
                <w:b/>
                <w:bCs/>
                <w:szCs w:val="22"/>
              </w:rPr>
            </w:pPr>
            <w:r w:rsidRPr="00934EB4">
              <w:rPr>
                <w:szCs w:val="22"/>
                <w:lang w:val="en-US" w:bidi="th-TH"/>
              </w:rPr>
              <w:t>Other income</w:t>
            </w:r>
          </w:p>
        </w:tc>
        <w:tc>
          <w:tcPr>
            <w:tcW w:w="1170" w:type="dxa"/>
          </w:tcPr>
          <w:p w14:paraId="2DA83469" w14:textId="0B25BB6A" w:rsidR="000B7570" w:rsidRPr="00934EB4" w:rsidRDefault="00EE3FCE" w:rsidP="000B7570">
            <w:pPr>
              <w:pStyle w:val="acctfourfigures"/>
              <w:tabs>
                <w:tab w:val="clear" w:pos="765"/>
                <w:tab w:val="decimal" w:pos="640"/>
              </w:tabs>
              <w:spacing w:line="240" w:lineRule="atLeast"/>
              <w:ind w:right="11"/>
              <w:rPr>
                <w:szCs w:val="22"/>
              </w:rPr>
            </w:pPr>
            <w:r>
              <w:rPr>
                <w:szCs w:val="22"/>
              </w:rPr>
              <w:t>-</w:t>
            </w:r>
          </w:p>
        </w:tc>
        <w:tc>
          <w:tcPr>
            <w:tcW w:w="180" w:type="dxa"/>
          </w:tcPr>
          <w:p w14:paraId="28EF7A23" w14:textId="77777777" w:rsidR="000B7570" w:rsidRPr="00934EB4" w:rsidRDefault="000B7570" w:rsidP="000B7570">
            <w:pPr>
              <w:spacing w:line="240" w:lineRule="atLeast"/>
              <w:rPr>
                <w:szCs w:val="22"/>
              </w:rPr>
            </w:pPr>
          </w:p>
        </w:tc>
        <w:tc>
          <w:tcPr>
            <w:tcW w:w="1170" w:type="dxa"/>
          </w:tcPr>
          <w:p w14:paraId="062D49F7" w14:textId="2252D417" w:rsidR="000B7570" w:rsidRPr="00934EB4" w:rsidRDefault="000B7570" w:rsidP="000B7570">
            <w:pPr>
              <w:pStyle w:val="acctfourfigures"/>
              <w:tabs>
                <w:tab w:val="clear" w:pos="765"/>
                <w:tab w:val="decimal" w:pos="974"/>
              </w:tabs>
              <w:spacing w:line="240" w:lineRule="atLeast"/>
              <w:ind w:right="11"/>
              <w:rPr>
                <w:szCs w:val="22"/>
              </w:rPr>
            </w:pPr>
            <w:r w:rsidRPr="00E97FBD">
              <w:t>8</w:t>
            </w:r>
          </w:p>
        </w:tc>
        <w:tc>
          <w:tcPr>
            <w:tcW w:w="180" w:type="dxa"/>
          </w:tcPr>
          <w:p w14:paraId="127B3385" w14:textId="77777777" w:rsidR="000B7570" w:rsidRPr="00934EB4" w:rsidRDefault="000B7570" w:rsidP="000B7570">
            <w:pPr>
              <w:spacing w:line="240" w:lineRule="atLeast"/>
              <w:rPr>
                <w:szCs w:val="22"/>
              </w:rPr>
            </w:pPr>
          </w:p>
        </w:tc>
        <w:tc>
          <w:tcPr>
            <w:tcW w:w="1170" w:type="dxa"/>
          </w:tcPr>
          <w:p w14:paraId="1B741DEE" w14:textId="10312476" w:rsidR="000B7570" w:rsidRPr="00934EB4" w:rsidRDefault="005646B4" w:rsidP="000B7570">
            <w:pPr>
              <w:spacing w:line="240" w:lineRule="atLeast"/>
              <w:ind w:right="-4" w:firstLine="191"/>
              <w:jc w:val="center"/>
              <w:rPr>
                <w:szCs w:val="22"/>
              </w:rPr>
            </w:pPr>
            <w:r>
              <w:rPr>
                <w:szCs w:val="22"/>
              </w:rPr>
              <w:t>-</w:t>
            </w:r>
          </w:p>
        </w:tc>
        <w:tc>
          <w:tcPr>
            <w:tcW w:w="180" w:type="dxa"/>
          </w:tcPr>
          <w:p w14:paraId="50ACF82B" w14:textId="77777777" w:rsidR="000B7570" w:rsidRPr="00934EB4" w:rsidRDefault="000B7570" w:rsidP="000B7570">
            <w:pPr>
              <w:spacing w:line="240" w:lineRule="atLeast"/>
              <w:rPr>
                <w:szCs w:val="22"/>
              </w:rPr>
            </w:pPr>
          </w:p>
        </w:tc>
        <w:tc>
          <w:tcPr>
            <w:tcW w:w="1170" w:type="dxa"/>
          </w:tcPr>
          <w:p w14:paraId="16B9791E" w14:textId="17051140"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r>
      <w:tr w:rsidR="000B7570" w:rsidRPr="00934EB4" w14:paraId="57BE6A61" w14:textId="77777777" w:rsidTr="00D6232A">
        <w:trPr>
          <w:cantSplit/>
          <w:trHeight w:val="173"/>
        </w:trPr>
        <w:tc>
          <w:tcPr>
            <w:tcW w:w="4230" w:type="dxa"/>
          </w:tcPr>
          <w:p w14:paraId="0C594CED" w14:textId="77777777" w:rsidR="000B7570" w:rsidRPr="00934EB4" w:rsidRDefault="000B7570" w:rsidP="000B7570">
            <w:pPr>
              <w:spacing w:line="240" w:lineRule="atLeast"/>
              <w:rPr>
                <w:b/>
                <w:bCs/>
                <w:szCs w:val="22"/>
              </w:rPr>
            </w:pPr>
            <w:r w:rsidRPr="00934EB4">
              <w:rPr>
                <w:szCs w:val="22"/>
              </w:rPr>
              <w:t>Purchases of goods and receiving of services</w:t>
            </w:r>
          </w:p>
        </w:tc>
        <w:tc>
          <w:tcPr>
            <w:tcW w:w="1170" w:type="dxa"/>
          </w:tcPr>
          <w:p w14:paraId="58E8E781" w14:textId="41939AA3" w:rsidR="000B7570" w:rsidRPr="00934EB4" w:rsidRDefault="00EE3FCE" w:rsidP="000B7570">
            <w:pPr>
              <w:pStyle w:val="acctfourfigures"/>
              <w:tabs>
                <w:tab w:val="clear" w:pos="765"/>
                <w:tab w:val="decimal" w:pos="640"/>
              </w:tabs>
              <w:spacing w:line="240" w:lineRule="atLeast"/>
              <w:ind w:right="11"/>
              <w:rPr>
                <w:szCs w:val="22"/>
              </w:rPr>
            </w:pPr>
            <w:r>
              <w:rPr>
                <w:szCs w:val="22"/>
              </w:rPr>
              <w:t>-</w:t>
            </w:r>
          </w:p>
        </w:tc>
        <w:tc>
          <w:tcPr>
            <w:tcW w:w="180" w:type="dxa"/>
          </w:tcPr>
          <w:p w14:paraId="7A061DAC" w14:textId="77777777" w:rsidR="000B7570" w:rsidRPr="00934EB4" w:rsidRDefault="000B7570" w:rsidP="000B7570">
            <w:pPr>
              <w:spacing w:line="240" w:lineRule="atLeast"/>
              <w:rPr>
                <w:szCs w:val="22"/>
              </w:rPr>
            </w:pPr>
          </w:p>
        </w:tc>
        <w:tc>
          <w:tcPr>
            <w:tcW w:w="1170" w:type="dxa"/>
          </w:tcPr>
          <w:p w14:paraId="57AD3935" w14:textId="1B793D87" w:rsidR="000B7570" w:rsidRPr="00934EB4" w:rsidRDefault="000B7570" w:rsidP="000B7570">
            <w:pPr>
              <w:pStyle w:val="acctfourfigures"/>
              <w:tabs>
                <w:tab w:val="clear" w:pos="765"/>
                <w:tab w:val="decimal" w:pos="974"/>
              </w:tabs>
              <w:spacing w:line="240" w:lineRule="atLeast"/>
              <w:ind w:right="11"/>
              <w:rPr>
                <w:szCs w:val="22"/>
              </w:rPr>
            </w:pPr>
            <w:r w:rsidRPr="00E97FBD">
              <w:t>38,268</w:t>
            </w:r>
          </w:p>
        </w:tc>
        <w:tc>
          <w:tcPr>
            <w:tcW w:w="180" w:type="dxa"/>
          </w:tcPr>
          <w:p w14:paraId="2B788B7C" w14:textId="77777777" w:rsidR="000B7570" w:rsidRPr="00934EB4" w:rsidRDefault="000B7570" w:rsidP="000B7570">
            <w:pPr>
              <w:spacing w:line="240" w:lineRule="atLeast"/>
              <w:rPr>
                <w:szCs w:val="22"/>
              </w:rPr>
            </w:pPr>
          </w:p>
        </w:tc>
        <w:tc>
          <w:tcPr>
            <w:tcW w:w="1170" w:type="dxa"/>
          </w:tcPr>
          <w:p w14:paraId="4A8BD6BC" w14:textId="48508C5F" w:rsidR="000B7570" w:rsidRPr="00934EB4" w:rsidRDefault="005646B4" w:rsidP="000B7570">
            <w:pPr>
              <w:spacing w:line="240" w:lineRule="atLeast"/>
              <w:ind w:right="-4" w:firstLine="191"/>
              <w:jc w:val="center"/>
              <w:rPr>
                <w:szCs w:val="22"/>
              </w:rPr>
            </w:pPr>
            <w:r>
              <w:rPr>
                <w:szCs w:val="22"/>
              </w:rPr>
              <w:t>-</w:t>
            </w:r>
          </w:p>
        </w:tc>
        <w:tc>
          <w:tcPr>
            <w:tcW w:w="180" w:type="dxa"/>
          </w:tcPr>
          <w:p w14:paraId="71B9B718" w14:textId="77777777" w:rsidR="000B7570" w:rsidRPr="00934EB4" w:rsidRDefault="000B7570" w:rsidP="000B7570">
            <w:pPr>
              <w:spacing w:line="240" w:lineRule="atLeast"/>
              <w:rPr>
                <w:szCs w:val="22"/>
              </w:rPr>
            </w:pPr>
          </w:p>
        </w:tc>
        <w:tc>
          <w:tcPr>
            <w:tcW w:w="1170" w:type="dxa"/>
          </w:tcPr>
          <w:p w14:paraId="7CB21AE3" w14:textId="438AEC4C" w:rsidR="000B7570" w:rsidRPr="00934EB4" w:rsidRDefault="000B7570" w:rsidP="000B7570">
            <w:pPr>
              <w:pStyle w:val="acctfourfigures"/>
              <w:tabs>
                <w:tab w:val="clear" w:pos="765"/>
                <w:tab w:val="decimal" w:pos="630"/>
              </w:tabs>
              <w:spacing w:line="240" w:lineRule="atLeast"/>
              <w:ind w:right="11"/>
              <w:rPr>
                <w:szCs w:val="22"/>
              </w:rPr>
            </w:pPr>
            <w:r w:rsidRPr="00934EB4">
              <w:rPr>
                <w:szCs w:val="22"/>
              </w:rPr>
              <w:t>-</w:t>
            </w:r>
          </w:p>
        </w:tc>
      </w:tr>
      <w:tr w:rsidR="00934EB4" w:rsidRPr="00934EB4" w14:paraId="68BAB600" w14:textId="77777777" w:rsidTr="00D6232A">
        <w:trPr>
          <w:cantSplit/>
        </w:trPr>
        <w:tc>
          <w:tcPr>
            <w:tcW w:w="4230" w:type="dxa"/>
          </w:tcPr>
          <w:p w14:paraId="3F03E514" w14:textId="77777777" w:rsidR="00934EB4" w:rsidRPr="00934EB4" w:rsidRDefault="00934EB4" w:rsidP="00934EB4">
            <w:pPr>
              <w:spacing w:line="240" w:lineRule="atLeast"/>
              <w:rPr>
                <w:b/>
                <w:bCs/>
                <w:szCs w:val="22"/>
                <w:lang w:val="en-US"/>
              </w:rPr>
            </w:pPr>
          </w:p>
        </w:tc>
        <w:tc>
          <w:tcPr>
            <w:tcW w:w="1170" w:type="dxa"/>
          </w:tcPr>
          <w:p w14:paraId="137801F1" w14:textId="77777777" w:rsidR="00934EB4" w:rsidRPr="00934EB4" w:rsidRDefault="00934EB4" w:rsidP="00934EB4">
            <w:pPr>
              <w:pStyle w:val="acctfourfigures"/>
              <w:tabs>
                <w:tab w:val="clear" w:pos="765"/>
                <w:tab w:val="decimal" w:pos="909"/>
              </w:tabs>
              <w:spacing w:line="240" w:lineRule="atLeast"/>
              <w:ind w:right="11"/>
              <w:rPr>
                <w:szCs w:val="22"/>
              </w:rPr>
            </w:pPr>
          </w:p>
        </w:tc>
        <w:tc>
          <w:tcPr>
            <w:tcW w:w="180" w:type="dxa"/>
          </w:tcPr>
          <w:p w14:paraId="7DEF2D93"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5BB454FD" w14:textId="77777777" w:rsidR="00934EB4" w:rsidRPr="00934EB4" w:rsidRDefault="00934EB4" w:rsidP="00934EB4">
            <w:pPr>
              <w:pStyle w:val="acctfourfigures"/>
              <w:tabs>
                <w:tab w:val="clear" w:pos="765"/>
                <w:tab w:val="decimal" w:pos="974"/>
              </w:tabs>
              <w:spacing w:line="240" w:lineRule="atLeast"/>
              <w:ind w:right="11"/>
              <w:rPr>
                <w:szCs w:val="22"/>
              </w:rPr>
            </w:pPr>
          </w:p>
        </w:tc>
        <w:tc>
          <w:tcPr>
            <w:tcW w:w="180" w:type="dxa"/>
          </w:tcPr>
          <w:p w14:paraId="302D6007"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57C9B885" w14:textId="77777777" w:rsidR="00934EB4" w:rsidRPr="00934EB4" w:rsidRDefault="00934EB4" w:rsidP="00934EB4">
            <w:pPr>
              <w:spacing w:line="240" w:lineRule="atLeast"/>
              <w:ind w:right="-4" w:firstLine="191"/>
              <w:jc w:val="center"/>
              <w:rPr>
                <w:szCs w:val="22"/>
              </w:rPr>
            </w:pPr>
          </w:p>
        </w:tc>
        <w:tc>
          <w:tcPr>
            <w:tcW w:w="180" w:type="dxa"/>
          </w:tcPr>
          <w:p w14:paraId="70B8A732"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76F3240B" w14:textId="77777777" w:rsidR="00934EB4" w:rsidRPr="00934EB4" w:rsidRDefault="00934EB4" w:rsidP="00934EB4">
            <w:pPr>
              <w:pStyle w:val="acctfourfigures"/>
              <w:tabs>
                <w:tab w:val="clear" w:pos="765"/>
                <w:tab w:val="decimal" w:pos="630"/>
              </w:tabs>
              <w:spacing w:line="240" w:lineRule="atLeast"/>
              <w:ind w:right="11"/>
              <w:rPr>
                <w:szCs w:val="22"/>
              </w:rPr>
            </w:pPr>
          </w:p>
        </w:tc>
      </w:tr>
      <w:tr w:rsidR="00934EB4" w:rsidRPr="00934EB4" w14:paraId="74DF02F4" w14:textId="77777777" w:rsidTr="00D6232A">
        <w:trPr>
          <w:cantSplit/>
          <w:trHeight w:val="60"/>
        </w:trPr>
        <w:tc>
          <w:tcPr>
            <w:tcW w:w="4230" w:type="dxa"/>
          </w:tcPr>
          <w:p w14:paraId="5DE50F84" w14:textId="77777777" w:rsidR="00934EB4" w:rsidRPr="00934EB4" w:rsidRDefault="00934EB4" w:rsidP="00934EB4">
            <w:pPr>
              <w:spacing w:line="240" w:lineRule="atLeast"/>
              <w:rPr>
                <w:b/>
                <w:bCs/>
                <w:szCs w:val="22"/>
                <w:lang w:val="en-US" w:bidi="th-TH"/>
              </w:rPr>
            </w:pPr>
            <w:r w:rsidRPr="00934EB4">
              <w:rPr>
                <w:b/>
                <w:bCs/>
                <w:szCs w:val="22"/>
              </w:rPr>
              <w:t xml:space="preserve">Key management personnel </w:t>
            </w:r>
            <w:r w:rsidRPr="00934EB4">
              <w:rPr>
                <w:b/>
                <w:bCs/>
                <w:szCs w:val="22"/>
                <w:lang w:val="en-US" w:bidi="th-TH"/>
              </w:rPr>
              <w:t>compensation</w:t>
            </w:r>
          </w:p>
        </w:tc>
        <w:tc>
          <w:tcPr>
            <w:tcW w:w="1170" w:type="dxa"/>
          </w:tcPr>
          <w:p w14:paraId="37911BE9"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54E89522"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79AE0ADF" w14:textId="77777777" w:rsidR="00934EB4" w:rsidRPr="00934EB4" w:rsidRDefault="00934EB4" w:rsidP="00934EB4">
            <w:pPr>
              <w:pStyle w:val="acctfourfigures"/>
              <w:tabs>
                <w:tab w:val="clear" w:pos="765"/>
                <w:tab w:val="decimal" w:pos="974"/>
              </w:tabs>
              <w:spacing w:line="240" w:lineRule="atLeast"/>
              <w:ind w:right="11"/>
              <w:rPr>
                <w:szCs w:val="22"/>
              </w:rPr>
            </w:pPr>
          </w:p>
        </w:tc>
        <w:tc>
          <w:tcPr>
            <w:tcW w:w="180" w:type="dxa"/>
          </w:tcPr>
          <w:p w14:paraId="24E3FED4"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9B3E18E" w14:textId="77777777" w:rsidR="00934EB4" w:rsidRPr="00934EB4" w:rsidRDefault="00934EB4" w:rsidP="00934EB4">
            <w:pPr>
              <w:pStyle w:val="acctfourfigures"/>
              <w:tabs>
                <w:tab w:val="clear" w:pos="765"/>
                <w:tab w:val="decimal" w:pos="821"/>
              </w:tabs>
              <w:spacing w:line="240" w:lineRule="atLeast"/>
              <w:rPr>
                <w:szCs w:val="22"/>
              </w:rPr>
            </w:pPr>
          </w:p>
        </w:tc>
        <w:tc>
          <w:tcPr>
            <w:tcW w:w="180" w:type="dxa"/>
          </w:tcPr>
          <w:p w14:paraId="64E0FCEB"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653B8A3" w14:textId="77777777" w:rsidR="00934EB4" w:rsidRPr="00934EB4" w:rsidRDefault="00934EB4" w:rsidP="00934EB4">
            <w:pPr>
              <w:pStyle w:val="acctfourfigures"/>
              <w:tabs>
                <w:tab w:val="clear" w:pos="765"/>
                <w:tab w:val="decimal" w:pos="821"/>
              </w:tabs>
              <w:spacing w:line="240" w:lineRule="atLeast"/>
              <w:ind w:right="11"/>
              <w:rPr>
                <w:szCs w:val="22"/>
              </w:rPr>
            </w:pPr>
          </w:p>
        </w:tc>
      </w:tr>
      <w:tr w:rsidR="000B7570" w:rsidRPr="00934EB4" w14:paraId="3BB1F528" w14:textId="77777777" w:rsidTr="00D6232A">
        <w:trPr>
          <w:cantSplit/>
        </w:trPr>
        <w:tc>
          <w:tcPr>
            <w:tcW w:w="4230" w:type="dxa"/>
          </w:tcPr>
          <w:p w14:paraId="2A813E42" w14:textId="77777777" w:rsidR="000B7570" w:rsidRPr="00934EB4" w:rsidRDefault="000B7570" w:rsidP="000B7570">
            <w:pPr>
              <w:spacing w:line="240" w:lineRule="atLeast"/>
              <w:rPr>
                <w:szCs w:val="22"/>
              </w:rPr>
            </w:pPr>
            <w:r w:rsidRPr="00934EB4">
              <w:rPr>
                <w:szCs w:val="22"/>
                <w:lang w:bidi="th-TH"/>
              </w:rPr>
              <w:t>Short-term employee benefit</w:t>
            </w:r>
            <w:r w:rsidRPr="00934EB4">
              <w:rPr>
                <w:szCs w:val="22"/>
                <w:lang w:val="en-US" w:bidi="th-TH"/>
              </w:rPr>
              <w:t>s</w:t>
            </w:r>
          </w:p>
        </w:tc>
        <w:tc>
          <w:tcPr>
            <w:tcW w:w="1170" w:type="dxa"/>
          </w:tcPr>
          <w:p w14:paraId="3B3E27F1" w14:textId="1162C441" w:rsidR="000B7570" w:rsidRPr="00934EB4" w:rsidRDefault="005646B4" w:rsidP="000B7570">
            <w:pPr>
              <w:pStyle w:val="acctfourfigures"/>
              <w:tabs>
                <w:tab w:val="clear" w:pos="765"/>
                <w:tab w:val="decimal" w:pos="914"/>
              </w:tabs>
              <w:spacing w:line="240" w:lineRule="atLeast"/>
              <w:ind w:right="11"/>
              <w:rPr>
                <w:szCs w:val="22"/>
              </w:rPr>
            </w:pPr>
            <w:r>
              <w:rPr>
                <w:szCs w:val="22"/>
              </w:rPr>
              <w:t>89,441</w:t>
            </w:r>
          </w:p>
        </w:tc>
        <w:tc>
          <w:tcPr>
            <w:tcW w:w="180" w:type="dxa"/>
          </w:tcPr>
          <w:p w14:paraId="5A8F2AB5"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416639A5" w14:textId="6B923B17" w:rsidR="000B7570" w:rsidRPr="00934EB4" w:rsidRDefault="000B7570" w:rsidP="000B7570">
            <w:pPr>
              <w:pStyle w:val="acctfourfigures"/>
              <w:tabs>
                <w:tab w:val="clear" w:pos="765"/>
                <w:tab w:val="decimal" w:pos="974"/>
              </w:tabs>
              <w:spacing w:line="240" w:lineRule="atLeast"/>
              <w:ind w:right="11"/>
              <w:rPr>
                <w:szCs w:val="22"/>
              </w:rPr>
            </w:pPr>
            <w:r w:rsidRPr="00E15E49">
              <w:t>74,810</w:t>
            </w:r>
          </w:p>
        </w:tc>
        <w:tc>
          <w:tcPr>
            <w:tcW w:w="180" w:type="dxa"/>
          </w:tcPr>
          <w:p w14:paraId="09BE4B42"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6459CE0F" w14:textId="274B322E" w:rsidR="000B7570" w:rsidRPr="00934EB4" w:rsidRDefault="005646B4" w:rsidP="000B7570">
            <w:pPr>
              <w:pStyle w:val="acctfourfigures"/>
              <w:tabs>
                <w:tab w:val="clear" w:pos="765"/>
                <w:tab w:val="decimal" w:pos="909"/>
              </w:tabs>
              <w:spacing w:line="240" w:lineRule="atLeast"/>
              <w:ind w:right="11"/>
              <w:rPr>
                <w:szCs w:val="22"/>
              </w:rPr>
            </w:pPr>
            <w:r>
              <w:rPr>
                <w:szCs w:val="22"/>
              </w:rPr>
              <w:t>42,917</w:t>
            </w:r>
          </w:p>
        </w:tc>
        <w:tc>
          <w:tcPr>
            <w:tcW w:w="180" w:type="dxa"/>
          </w:tcPr>
          <w:p w14:paraId="6443004C"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796F3E32" w14:textId="48FFF909" w:rsidR="000B7570" w:rsidRPr="00934EB4" w:rsidRDefault="000B7570" w:rsidP="000B7570">
            <w:pPr>
              <w:pStyle w:val="acctfourfigures"/>
              <w:tabs>
                <w:tab w:val="clear" w:pos="765"/>
                <w:tab w:val="decimal" w:pos="978"/>
              </w:tabs>
              <w:spacing w:line="240" w:lineRule="atLeast"/>
              <w:ind w:right="11"/>
              <w:rPr>
                <w:szCs w:val="22"/>
              </w:rPr>
            </w:pPr>
            <w:r w:rsidRPr="005377E4">
              <w:t>41,744</w:t>
            </w:r>
          </w:p>
        </w:tc>
      </w:tr>
      <w:tr w:rsidR="000B7570" w:rsidRPr="00934EB4" w14:paraId="7BE12210" w14:textId="77777777" w:rsidTr="00D6232A">
        <w:trPr>
          <w:cantSplit/>
        </w:trPr>
        <w:tc>
          <w:tcPr>
            <w:tcW w:w="4230" w:type="dxa"/>
          </w:tcPr>
          <w:p w14:paraId="3516D613" w14:textId="77777777" w:rsidR="000B7570" w:rsidRPr="00934EB4" w:rsidRDefault="000B7570" w:rsidP="000B7570">
            <w:pPr>
              <w:spacing w:line="240" w:lineRule="atLeast"/>
              <w:rPr>
                <w:szCs w:val="22"/>
                <w:cs/>
                <w:lang w:val="en-US"/>
              </w:rPr>
            </w:pPr>
            <w:r w:rsidRPr="00934EB4">
              <w:rPr>
                <w:szCs w:val="22"/>
                <w:lang w:bidi="th-TH"/>
              </w:rPr>
              <w:t>Post-employment benefits</w:t>
            </w:r>
          </w:p>
        </w:tc>
        <w:tc>
          <w:tcPr>
            <w:tcW w:w="1170" w:type="dxa"/>
          </w:tcPr>
          <w:p w14:paraId="481F68E0" w14:textId="61E1316A" w:rsidR="000B7570" w:rsidRPr="00934EB4" w:rsidRDefault="005646B4" w:rsidP="000B7570">
            <w:pPr>
              <w:pStyle w:val="acctfourfigures"/>
              <w:tabs>
                <w:tab w:val="clear" w:pos="765"/>
                <w:tab w:val="decimal" w:pos="914"/>
              </w:tabs>
              <w:spacing w:line="240" w:lineRule="atLeast"/>
              <w:ind w:right="11"/>
              <w:rPr>
                <w:szCs w:val="22"/>
              </w:rPr>
            </w:pPr>
            <w:r>
              <w:rPr>
                <w:szCs w:val="22"/>
              </w:rPr>
              <w:t>719</w:t>
            </w:r>
          </w:p>
        </w:tc>
        <w:tc>
          <w:tcPr>
            <w:tcW w:w="180" w:type="dxa"/>
          </w:tcPr>
          <w:p w14:paraId="78072845" w14:textId="77777777" w:rsidR="000B7570" w:rsidRPr="00934EB4" w:rsidRDefault="000B7570" w:rsidP="000B7570">
            <w:pPr>
              <w:spacing w:line="240" w:lineRule="atLeast"/>
              <w:rPr>
                <w:szCs w:val="22"/>
              </w:rPr>
            </w:pPr>
          </w:p>
        </w:tc>
        <w:tc>
          <w:tcPr>
            <w:tcW w:w="1170" w:type="dxa"/>
          </w:tcPr>
          <w:p w14:paraId="45A0E989" w14:textId="50F12213" w:rsidR="000B7570" w:rsidRPr="00934EB4" w:rsidRDefault="000B7570" w:rsidP="000B7570">
            <w:pPr>
              <w:pStyle w:val="acctfourfigures"/>
              <w:tabs>
                <w:tab w:val="clear" w:pos="765"/>
                <w:tab w:val="decimal" w:pos="974"/>
              </w:tabs>
              <w:spacing w:line="240" w:lineRule="atLeast"/>
              <w:ind w:right="11"/>
              <w:rPr>
                <w:szCs w:val="22"/>
              </w:rPr>
            </w:pPr>
            <w:r w:rsidRPr="00E15E49">
              <w:t>691</w:t>
            </w:r>
          </w:p>
        </w:tc>
        <w:tc>
          <w:tcPr>
            <w:tcW w:w="180" w:type="dxa"/>
          </w:tcPr>
          <w:p w14:paraId="492BFA05" w14:textId="77777777" w:rsidR="000B7570" w:rsidRPr="00934EB4" w:rsidRDefault="000B7570" w:rsidP="000B7570">
            <w:pPr>
              <w:pStyle w:val="acctfourfigures"/>
              <w:tabs>
                <w:tab w:val="clear" w:pos="765"/>
                <w:tab w:val="decimal" w:pos="1091"/>
              </w:tabs>
              <w:spacing w:line="240" w:lineRule="atLeast"/>
              <w:ind w:right="101"/>
              <w:rPr>
                <w:szCs w:val="22"/>
              </w:rPr>
            </w:pPr>
          </w:p>
        </w:tc>
        <w:tc>
          <w:tcPr>
            <w:tcW w:w="1170" w:type="dxa"/>
          </w:tcPr>
          <w:p w14:paraId="37237612" w14:textId="4E2EAEAB" w:rsidR="000B7570" w:rsidRPr="00934EB4" w:rsidRDefault="005646B4" w:rsidP="000B7570">
            <w:pPr>
              <w:pStyle w:val="acctfourfigures"/>
              <w:tabs>
                <w:tab w:val="clear" w:pos="765"/>
                <w:tab w:val="decimal" w:pos="909"/>
              </w:tabs>
              <w:spacing w:line="240" w:lineRule="atLeast"/>
              <w:ind w:right="11"/>
              <w:rPr>
                <w:szCs w:val="22"/>
              </w:rPr>
            </w:pPr>
            <w:r>
              <w:rPr>
                <w:szCs w:val="22"/>
              </w:rPr>
              <w:t>719</w:t>
            </w:r>
          </w:p>
        </w:tc>
        <w:tc>
          <w:tcPr>
            <w:tcW w:w="180" w:type="dxa"/>
          </w:tcPr>
          <w:p w14:paraId="66756BBA" w14:textId="77777777" w:rsidR="000B7570" w:rsidRPr="00934EB4" w:rsidRDefault="000B7570" w:rsidP="000B7570">
            <w:pPr>
              <w:pStyle w:val="acctfourfigures"/>
              <w:tabs>
                <w:tab w:val="clear" w:pos="765"/>
                <w:tab w:val="decimal" w:pos="1091"/>
              </w:tabs>
              <w:spacing w:line="240" w:lineRule="atLeast"/>
              <w:ind w:right="101"/>
              <w:rPr>
                <w:szCs w:val="22"/>
              </w:rPr>
            </w:pPr>
          </w:p>
        </w:tc>
        <w:tc>
          <w:tcPr>
            <w:tcW w:w="1170" w:type="dxa"/>
          </w:tcPr>
          <w:p w14:paraId="41B29A95" w14:textId="1E2AC561" w:rsidR="000B7570" w:rsidRPr="00934EB4" w:rsidRDefault="000B7570" w:rsidP="000B7570">
            <w:pPr>
              <w:pStyle w:val="acctfourfigures"/>
              <w:tabs>
                <w:tab w:val="clear" w:pos="765"/>
                <w:tab w:val="decimal" w:pos="978"/>
              </w:tabs>
              <w:spacing w:line="240" w:lineRule="atLeast"/>
              <w:ind w:right="11"/>
              <w:rPr>
                <w:szCs w:val="22"/>
              </w:rPr>
            </w:pPr>
            <w:r w:rsidRPr="005377E4">
              <w:t>691</w:t>
            </w:r>
          </w:p>
        </w:tc>
      </w:tr>
      <w:tr w:rsidR="00934EB4" w:rsidRPr="00934EB4" w14:paraId="707B9F2A" w14:textId="77777777" w:rsidTr="00D6232A">
        <w:trPr>
          <w:cantSplit/>
        </w:trPr>
        <w:tc>
          <w:tcPr>
            <w:tcW w:w="4230" w:type="dxa"/>
          </w:tcPr>
          <w:p w14:paraId="06E4BB26" w14:textId="77777777" w:rsidR="00934EB4" w:rsidRPr="00934EB4" w:rsidRDefault="00934EB4" w:rsidP="00934EB4">
            <w:pPr>
              <w:spacing w:line="240" w:lineRule="atLeast"/>
              <w:rPr>
                <w:szCs w:val="22"/>
              </w:rPr>
            </w:pPr>
          </w:p>
        </w:tc>
        <w:tc>
          <w:tcPr>
            <w:tcW w:w="1170" w:type="dxa"/>
          </w:tcPr>
          <w:p w14:paraId="0FEC53AF" w14:textId="77777777" w:rsidR="00934EB4" w:rsidRPr="00934EB4" w:rsidRDefault="00934EB4" w:rsidP="00934EB4">
            <w:pPr>
              <w:pStyle w:val="acctfourfigures"/>
              <w:tabs>
                <w:tab w:val="clear" w:pos="765"/>
                <w:tab w:val="decimal" w:pos="909"/>
              </w:tabs>
              <w:spacing w:line="240" w:lineRule="atLeast"/>
              <w:ind w:right="11"/>
              <w:rPr>
                <w:szCs w:val="22"/>
              </w:rPr>
            </w:pPr>
          </w:p>
        </w:tc>
        <w:tc>
          <w:tcPr>
            <w:tcW w:w="180" w:type="dxa"/>
          </w:tcPr>
          <w:p w14:paraId="785320DC" w14:textId="77777777" w:rsidR="00934EB4" w:rsidRPr="00934EB4" w:rsidRDefault="00934EB4" w:rsidP="00934EB4">
            <w:pPr>
              <w:spacing w:line="240" w:lineRule="atLeast"/>
              <w:rPr>
                <w:szCs w:val="22"/>
              </w:rPr>
            </w:pPr>
          </w:p>
        </w:tc>
        <w:tc>
          <w:tcPr>
            <w:tcW w:w="1170" w:type="dxa"/>
          </w:tcPr>
          <w:p w14:paraId="28209248" w14:textId="77777777" w:rsidR="00934EB4" w:rsidRPr="00934EB4" w:rsidRDefault="00934EB4" w:rsidP="00934EB4">
            <w:pPr>
              <w:pStyle w:val="acctfourfigures"/>
              <w:tabs>
                <w:tab w:val="clear" w:pos="765"/>
                <w:tab w:val="decimal" w:pos="974"/>
              </w:tabs>
              <w:spacing w:line="240" w:lineRule="atLeast"/>
              <w:ind w:right="11"/>
              <w:rPr>
                <w:szCs w:val="22"/>
              </w:rPr>
            </w:pPr>
          </w:p>
        </w:tc>
        <w:tc>
          <w:tcPr>
            <w:tcW w:w="180" w:type="dxa"/>
          </w:tcPr>
          <w:p w14:paraId="04989F77"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6E2A3A65" w14:textId="77777777" w:rsidR="00934EB4" w:rsidRPr="00934EB4" w:rsidRDefault="00934EB4" w:rsidP="00934EB4">
            <w:pPr>
              <w:pStyle w:val="acctfourfigures"/>
              <w:tabs>
                <w:tab w:val="clear" w:pos="765"/>
                <w:tab w:val="decimal" w:pos="909"/>
              </w:tabs>
              <w:spacing w:line="240" w:lineRule="atLeast"/>
              <w:ind w:right="11"/>
              <w:rPr>
                <w:szCs w:val="22"/>
              </w:rPr>
            </w:pPr>
          </w:p>
        </w:tc>
        <w:tc>
          <w:tcPr>
            <w:tcW w:w="180" w:type="dxa"/>
          </w:tcPr>
          <w:p w14:paraId="650F2E4C"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12701252" w14:textId="77777777" w:rsidR="00934EB4" w:rsidRPr="00934EB4" w:rsidRDefault="00934EB4" w:rsidP="00934EB4">
            <w:pPr>
              <w:pStyle w:val="acctfourfigures"/>
              <w:tabs>
                <w:tab w:val="clear" w:pos="765"/>
                <w:tab w:val="decimal" w:pos="909"/>
              </w:tabs>
              <w:spacing w:line="240" w:lineRule="atLeast"/>
              <w:ind w:right="11"/>
              <w:rPr>
                <w:szCs w:val="22"/>
              </w:rPr>
            </w:pPr>
          </w:p>
        </w:tc>
      </w:tr>
      <w:tr w:rsidR="00934EB4" w:rsidRPr="00934EB4" w14:paraId="46817FBD" w14:textId="77777777" w:rsidTr="00D6232A">
        <w:trPr>
          <w:cantSplit/>
        </w:trPr>
        <w:tc>
          <w:tcPr>
            <w:tcW w:w="4230" w:type="dxa"/>
          </w:tcPr>
          <w:p w14:paraId="5196041F" w14:textId="77777777" w:rsidR="00934EB4" w:rsidRPr="00934EB4" w:rsidRDefault="00934EB4" w:rsidP="00934EB4">
            <w:pPr>
              <w:spacing w:line="240" w:lineRule="atLeast"/>
              <w:rPr>
                <w:szCs w:val="22"/>
                <w:lang w:bidi="th-TH"/>
              </w:rPr>
            </w:pPr>
            <w:r w:rsidRPr="00934EB4">
              <w:rPr>
                <w:b/>
                <w:bCs/>
                <w:szCs w:val="22"/>
              </w:rPr>
              <w:t>Other related parties</w:t>
            </w:r>
          </w:p>
        </w:tc>
        <w:tc>
          <w:tcPr>
            <w:tcW w:w="1170" w:type="dxa"/>
          </w:tcPr>
          <w:p w14:paraId="0328E877" w14:textId="77777777" w:rsidR="00934EB4" w:rsidRPr="00934EB4" w:rsidRDefault="00934EB4" w:rsidP="00934EB4">
            <w:pPr>
              <w:pStyle w:val="acctfourfigures"/>
              <w:tabs>
                <w:tab w:val="clear" w:pos="765"/>
                <w:tab w:val="decimal" w:pos="909"/>
              </w:tabs>
              <w:spacing w:line="240" w:lineRule="atLeast"/>
              <w:ind w:right="11"/>
              <w:rPr>
                <w:szCs w:val="22"/>
              </w:rPr>
            </w:pPr>
          </w:p>
        </w:tc>
        <w:tc>
          <w:tcPr>
            <w:tcW w:w="180" w:type="dxa"/>
          </w:tcPr>
          <w:p w14:paraId="536AD07B" w14:textId="77777777" w:rsidR="00934EB4" w:rsidRPr="00934EB4" w:rsidRDefault="00934EB4" w:rsidP="00934EB4">
            <w:pPr>
              <w:spacing w:line="240" w:lineRule="atLeast"/>
              <w:rPr>
                <w:szCs w:val="22"/>
              </w:rPr>
            </w:pPr>
          </w:p>
        </w:tc>
        <w:tc>
          <w:tcPr>
            <w:tcW w:w="1170" w:type="dxa"/>
          </w:tcPr>
          <w:p w14:paraId="43CCE1D1" w14:textId="77777777" w:rsidR="00934EB4" w:rsidRPr="00934EB4" w:rsidRDefault="00934EB4" w:rsidP="00934EB4">
            <w:pPr>
              <w:pStyle w:val="acctfourfigures"/>
              <w:tabs>
                <w:tab w:val="clear" w:pos="765"/>
                <w:tab w:val="decimal" w:pos="974"/>
              </w:tabs>
              <w:spacing w:line="240" w:lineRule="atLeast"/>
              <w:ind w:right="11"/>
              <w:rPr>
                <w:szCs w:val="22"/>
              </w:rPr>
            </w:pPr>
          </w:p>
        </w:tc>
        <w:tc>
          <w:tcPr>
            <w:tcW w:w="180" w:type="dxa"/>
          </w:tcPr>
          <w:p w14:paraId="25FFE552"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650D3ED2" w14:textId="77777777" w:rsidR="00934EB4" w:rsidRPr="00934EB4" w:rsidRDefault="00934EB4" w:rsidP="00934EB4">
            <w:pPr>
              <w:spacing w:line="240" w:lineRule="atLeast"/>
              <w:ind w:right="-169" w:firstLine="191"/>
              <w:jc w:val="center"/>
              <w:rPr>
                <w:szCs w:val="22"/>
              </w:rPr>
            </w:pPr>
          </w:p>
        </w:tc>
        <w:tc>
          <w:tcPr>
            <w:tcW w:w="180" w:type="dxa"/>
          </w:tcPr>
          <w:p w14:paraId="482FFBCB" w14:textId="77777777" w:rsidR="00934EB4" w:rsidRPr="00934EB4" w:rsidRDefault="00934EB4" w:rsidP="00934EB4">
            <w:pPr>
              <w:pStyle w:val="acctfourfigures"/>
              <w:tabs>
                <w:tab w:val="clear" w:pos="765"/>
                <w:tab w:val="decimal" w:pos="1091"/>
              </w:tabs>
              <w:spacing w:line="240" w:lineRule="atLeast"/>
              <w:ind w:right="101"/>
              <w:rPr>
                <w:szCs w:val="22"/>
              </w:rPr>
            </w:pPr>
          </w:p>
        </w:tc>
        <w:tc>
          <w:tcPr>
            <w:tcW w:w="1170" w:type="dxa"/>
          </w:tcPr>
          <w:p w14:paraId="73DB7E19" w14:textId="77777777" w:rsidR="00934EB4" w:rsidRPr="00934EB4" w:rsidRDefault="00934EB4" w:rsidP="00934EB4">
            <w:pPr>
              <w:pStyle w:val="acctfourfigures"/>
              <w:tabs>
                <w:tab w:val="clear" w:pos="765"/>
                <w:tab w:val="decimal" w:pos="1091"/>
              </w:tabs>
              <w:spacing w:line="240" w:lineRule="atLeast"/>
              <w:ind w:right="101"/>
              <w:rPr>
                <w:szCs w:val="22"/>
              </w:rPr>
            </w:pPr>
          </w:p>
        </w:tc>
      </w:tr>
      <w:tr w:rsidR="000B7570" w:rsidRPr="00934EB4" w14:paraId="2F368BF0" w14:textId="77777777" w:rsidTr="00D6232A">
        <w:trPr>
          <w:cantSplit/>
          <w:trHeight w:val="80"/>
        </w:trPr>
        <w:tc>
          <w:tcPr>
            <w:tcW w:w="4230" w:type="dxa"/>
          </w:tcPr>
          <w:p w14:paraId="710E5CD5" w14:textId="77777777" w:rsidR="000B7570" w:rsidRPr="00934EB4" w:rsidRDefault="000B7570" w:rsidP="000B7570">
            <w:pPr>
              <w:spacing w:line="240" w:lineRule="atLeast"/>
              <w:rPr>
                <w:b/>
                <w:bCs/>
                <w:szCs w:val="22"/>
              </w:rPr>
            </w:pPr>
            <w:r w:rsidRPr="00934EB4">
              <w:rPr>
                <w:szCs w:val="22"/>
                <w:lang w:val="en-US" w:bidi="th-TH"/>
              </w:rPr>
              <w:t>Revenue from</w:t>
            </w:r>
            <w:r w:rsidRPr="00934EB4">
              <w:rPr>
                <w:szCs w:val="22"/>
              </w:rPr>
              <w:t xml:space="preserve"> rendering of services</w:t>
            </w:r>
          </w:p>
        </w:tc>
        <w:tc>
          <w:tcPr>
            <w:tcW w:w="1170" w:type="dxa"/>
          </w:tcPr>
          <w:p w14:paraId="4F0C5C27" w14:textId="083418DD" w:rsidR="000B7570" w:rsidRPr="00934EB4" w:rsidRDefault="005646B4" w:rsidP="000B7570">
            <w:pPr>
              <w:pStyle w:val="acctfourfigures"/>
              <w:tabs>
                <w:tab w:val="clear" w:pos="765"/>
                <w:tab w:val="decimal" w:pos="909"/>
              </w:tabs>
              <w:spacing w:line="240" w:lineRule="atLeast"/>
              <w:ind w:right="11"/>
              <w:rPr>
                <w:szCs w:val="22"/>
              </w:rPr>
            </w:pPr>
            <w:r>
              <w:rPr>
                <w:szCs w:val="22"/>
              </w:rPr>
              <w:t>228,733</w:t>
            </w:r>
          </w:p>
        </w:tc>
        <w:tc>
          <w:tcPr>
            <w:tcW w:w="180" w:type="dxa"/>
          </w:tcPr>
          <w:p w14:paraId="283818EA"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0B208D32" w14:textId="5FC86E88" w:rsidR="000B7570" w:rsidRPr="00934EB4" w:rsidRDefault="000B7570" w:rsidP="000B7570">
            <w:pPr>
              <w:pStyle w:val="acctfourfigures"/>
              <w:tabs>
                <w:tab w:val="clear" w:pos="765"/>
                <w:tab w:val="decimal" w:pos="974"/>
              </w:tabs>
              <w:spacing w:line="240" w:lineRule="atLeast"/>
              <w:ind w:right="11"/>
              <w:rPr>
                <w:szCs w:val="22"/>
              </w:rPr>
            </w:pPr>
            <w:r w:rsidRPr="00F07CC0">
              <w:t>2,742</w:t>
            </w:r>
          </w:p>
        </w:tc>
        <w:tc>
          <w:tcPr>
            <w:tcW w:w="180" w:type="dxa"/>
          </w:tcPr>
          <w:p w14:paraId="7AD575E0"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6A1813D9" w14:textId="191F489D" w:rsidR="000B7570" w:rsidRPr="00934EB4" w:rsidRDefault="005646B4" w:rsidP="000B7570">
            <w:pPr>
              <w:spacing w:line="240" w:lineRule="atLeast"/>
              <w:ind w:right="10" w:firstLine="191"/>
              <w:jc w:val="center"/>
              <w:rPr>
                <w:szCs w:val="22"/>
              </w:rPr>
            </w:pPr>
            <w:r>
              <w:rPr>
                <w:szCs w:val="22"/>
              </w:rPr>
              <w:t>-</w:t>
            </w:r>
          </w:p>
        </w:tc>
        <w:tc>
          <w:tcPr>
            <w:tcW w:w="180" w:type="dxa"/>
          </w:tcPr>
          <w:p w14:paraId="38BE673D" w14:textId="77777777" w:rsidR="000B7570" w:rsidRPr="00934EB4" w:rsidRDefault="000B7570" w:rsidP="000B7570">
            <w:pPr>
              <w:pStyle w:val="acctfourfigures"/>
              <w:tabs>
                <w:tab w:val="clear" w:pos="765"/>
                <w:tab w:val="decimal" w:pos="911"/>
              </w:tabs>
              <w:spacing w:line="240" w:lineRule="atLeast"/>
              <w:rPr>
                <w:szCs w:val="22"/>
              </w:rPr>
            </w:pPr>
          </w:p>
        </w:tc>
        <w:tc>
          <w:tcPr>
            <w:tcW w:w="1170" w:type="dxa"/>
          </w:tcPr>
          <w:p w14:paraId="7B8B6F37" w14:textId="307B3DAC" w:rsidR="000B7570" w:rsidRPr="00934EB4" w:rsidRDefault="000B7570" w:rsidP="000B7570">
            <w:pPr>
              <w:pStyle w:val="acctfourfigures"/>
              <w:tabs>
                <w:tab w:val="clear" w:pos="765"/>
                <w:tab w:val="decimal" w:pos="637"/>
              </w:tabs>
              <w:spacing w:line="240" w:lineRule="atLeast"/>
              <w:ind w:right="11"/>
              <w:rPr>
                <w:szCs w:val="22"/>
              </w:rPr>
            </w:pPr>
            <w:r w:rsidRPr="00934EB4">
              <w:rPr>
                <w:szCs w:val="22"/>
              </w:rPr>
              <w:t>-</w:t>
            </w:r>
          </w:p>
        </w:tc>
      </w:tr>
      <w:tr w:rsidR="000B7570" w:rsidRPr="00934EB4" w14:paraId="7511D73C" w14:textId="77777777" w:rsidTr="00D6232A">
        <w:trPr>
          <w:cantSplit/>
        </w:trPr>
        <w:tc>
          <w:tcPr>
            <w:tcW w:w="4230" w:type="dxa"/>
          </w:tcPr>
          <w:p w14:paraId="5AA352DF" w14:textId="77777777" w:rsidR="000B7570" w:rsidRPr="00934EB4" w:rsidRDefault="000B7570" w:rsidP="000B7570">
            <w:pPr>
              <w:spacing w:line="240" w:lineRule="atLeast"/>
              <w:rPr>
                <w:b/>
                <w:bCs/>
                <w:szCs w:val="22"/>
                <w:highlight w:val="cyan"/>
              </w:rPr>
            </w:pPr>
            <w:r w:rsidRPr="00934EB4">
              <w:rPr>
                <w:szCs w:val="22"/>
              </w:rPr>
              <w:t>Purchases of goods and receiving of services</w:t>
            </w:r>
          </w:p>
        </w:tc>
        <w:tc>
          <w:tcPr>
            <w:tcW w:w="1170" w:type="dxa"/>
          </w:tcPr>
          <w:p w14:paraId="46AF294D" w14:textId="32B2196D" w:rsidR="000B7570" w:rsidRPr="00934EB4" w:rsidRDefault="005646B4" w:rsidP="000B7570">
            <w:pPr>
              <w:pStyle w:val="acctfourfigures"/>
              <w:tabs>
                <w:tab w:val="clear" w:pos="765"/>
                <w:tab w:val="decimal" w:pos="909"/>
              </w:tabs>
              <w:spacing w:line="240" w:lineRule="atLeast"/>
              <w:ind w:right="11"/>
              <w:rPr>
                <w:szCs w:val="22"/>
              </w:rPr>
            </w:pPr>
            <w:r>
              <w:rPr>
                <w:szCs w:val="22"/>
              </w:rPr>
              <w:t>731,260</w:t>
            </w:r>
          </w:p>
        </w:tc>
        <w:tc>
          <w:tcPr>
            <w:tcW w:w="180" w:type="dxa"/>
          </w:tcPr>
          <w:p w14:paraId="48D04537" w14:textId="77777777" w:rsidR="000B7570" w:rsidRPr="00934EB4" w:rsidRDefault="000B7570" w:rsidP="000B7570">
            <w:pPr>
              <w:spacing w:line="240" w:lineRule="atLeast"/>
              <w:rPr>
                <w:szCs w:val="22"/>
              </w:rPr>
            </w:pPr>
          </w:p>
        </w:tc>
        <w:tc>
          <w:tcPr>
            <w:tcW w:w="1170" w:type="dxa"/>
          </w:tcPr>
          <w:p w14:paraId="78FC2B70" w14:textId="25C9A0B0" w:rsidR="000B7570" w:rsidRPr="00934EB4" w:rsidRDefault="000B7570" w:rsidP="000B7570">
            <w:pPr>
              <w:pStyle w:val="acctfourfigures"/>
              <w:tabs>
                <w:tab w:val="clear" w:pos="765"/>
                <w:tab w:val="decimal" w:pos="974"/>
              </w:tabs>
              <w:spacing w:line="240" w:lineRule="atLeast"/>
              <w:ind w:right="11"/>
              <w:rPr>
                <w:szCs w:val="22"/>
              </w:rPr>
            </w:pPr>
            <w:r w:rsidRPr="00F07CC0">
              <w:t>746,348</w:t>
            </w:r>
          </w:p>
        </w:tc>
        <w:tc>
          <w:tcPr>
            <w:tcW w:w="180" w:type="dxa"/>
          </w:tcPr>
          <w:p w14:paraId="7D1B6D6E" w14:textId="77777777" w:rsidR="000B7570" w:rsidRPr="00934EB4" w:rsidRDefault="000B7570" w:rsidP="000B7570">
            <w:pPr>
              <w:spacing w:line="240" w:lineRule="atLeast"/>
              <w:rPr>
                <w:szCs w:val="22"/>
              </w:rPr>
            </w:pPr>
          </w:p>
        </w:tc>
        <w:tc>
          <w:tcPr>
            <w:tcW w:w="1170" w:type="dxa"/>
          </w:tcPr>
          <w:p w14:paraId="20421E02" w14:textId="60317F49" w:rsidR="000B7570" w:rsidRPr="00934EB4" w:rsidRDefault="005646B4" w:rsidP="000B7570">
            <w:pPr>
              <w:spacing w:line="240" w:lineRule="atLeast"/>
              <w:ind w:right="-4" w:firstLine="191"/>
              <w:jc w:val="center"/>
              <w:rPr>
                <w:szCs w:val="22"/>
              </w:rPr>
            </w:pPr>
            <w:r>
              <w:rPr>
                <w:szCs w:val="22"/>
              </w:rPr>
              <w:t>-</w:t>
            </w:r>
          </w:p>
        </w:tc>
        <w:tc>
          <w:tcPr>
            <w:tcW w:w="180" w:type="dxa"/>
          </w:tcPr>
          <w:p w14:paraId="2385EEBF" w14:textId="77777777" w:rsidR="000B7570" w:rsidRPr="00934EB4" w:rsidRDefault="000B7570" w:rsidP="000B7570">
            <w:pPr>
              <w:spacing w:line="240" w:lineRule="atLeast"/>
              <w:rPr>
                <w:szCs w:val="22"/>
              </w:rPr>
            </w:pPr>
          </w:p>
        </w:tc>
        <w:tc>
          <w:tcPr>
            <w:tcW w:w="1170" w:type="dxa"/>
          </w:tcPr>
          <w:p w14:paraId="6424DBD1" w14:textId="412683EC" w:rsidR="000B7570" w:rsidRPr="00934EB4" w:rsidRDefault="000B7570" w:rsidP="000B7570">
            <w:pPr>
              <w:pStyle w:val="acctfourfigures"/>
              <w:tabs>
                <w:tab w:val="clear" w:pos="765"/>
                <w:tab w:val="decimal" w:pos="637"/>
              </w:tabs>
              <w:spacing w:line="240" w:lineRule="atLeast"/>
              <w:ind w:right="11"/>
              <w:rPr>
                <w:szCs w:val="22"/>
              </w:rPr>
            </w:pPr>
            <w:r w:rsidRPr="00934EB4">
              <w:rPr>
                <w:szCs w:val="22"/>
              </w:rPr>
              <w:t>-</w:t>
            </w:r>
          </w:p>
        </w:tc>
      </w:tr>
      <w:tr w:rsidR="000B7570" w:rsidRPr="00934EB4" w14:paraId="731D7C1E" w14:textId="77777777" w:rsidTr="00D6232A">
        <w:trPr>
          <w:cantSplit/>
        </w:trPr>
        <w:tc>
          <w:tcPr>
            <w:tcW w:w="4230" w:type="dxa"/>
          </w:tcPr>
          <w:p w14:paraId="487B11BB" w14:textId="77777777" w:rsidR="000B7570" w:rsidRPr="00934EB4" w:rsidRDefault="000B7570" w:rsidP="000B7570">
            <w:pPr>
              <w:spacing w:line="240" w:lineRule="atLeast"/>
              <w:rPr>
                <w:szCs w:val="22"/>
              </w:rPr>
            </w:pPr>
            <w:r w:rsidRPr="00934EB4">
              <w:rPr>
                <w:szCs w:val="22"/>
              </w:rPr>
              <w:t>Other service expense</w:t>
            </w:r>
          </w:p>
        </w:tc>
        <w:tc>
          <w:tcPr>
            <w:tcW w:w="1170" w:type="dxa"/>
          </w:tcPr>
          <w:p w14:paraId="3464135E" w14:textId="323E69DB" w:rsidR="000B7570" w:rsidRPr="00934EB4" w:rsidRDefault="005646B4" w:rsidP="000B7570">
            <w:pPr>
              <w:pStyle w:val="acctfourfigures"/>
              <w:tabs>
                <w:tab w:val="clear" w:pos="765"/>
                <w:tab w:val="decimal" w:pos="909"/>
              </w:tabs>
              <w:spacing w:line="240" w:lineRule="atLeast"/>
              <w:ind w:right="11"/>
              <w:rPr>
                <w:szCs w:val="22"/>
              </w:rPr>
            </w:pPr>
            <w:r>
              <w:rPr>
                <w:szCs w:val="22"/>
              </w:rPr>
              <w:t>380</w:t>
            </w:r>
          </w:p>
        </w:tc>
        <w:tc>
          <w:tcPr>
            <w:tcW w:w="180" w:type="dxa"/>
          </w:tcPr>
          <w:p w14:paraId="7E47CE38" w14:textId="77777777" w:rsidR="000B7570" w:rsidRPr="00934EB4" w:rsidRDefault="000B7570" w:rsidP="000B7570">
            <w:pPr>
              <w:spacing w:line="240" w:lineRule="atLeast"/>
              <w:rPr>
                <w:szCs w:val="22"/>
              </w:rPr>
            </w:pPr>
          </w:p>
        </w:tc>
        <w:tc>
          <w:tcPr>
            <w:tcW w:w="1170" w:type="dxa"/>
          </w:tcPr>
          <w:p w14:paraId="23BF28B7" w14:textId="2F357126" w:rsidR="000B7570" w:rsidRPr="00934EB4" w:rsidRDefault="000B7570" w:rsidP="000B7570">
            <w:pPr>
              <w:pStyle w:val="acctfourfigures"/>
              <w:tabs>
                <w:tab w:val="clear" w:pos="765"/>
                <w:tab w:val="decimal" w:pos="974"/>
              </w:tabs>
              <w:spacing w:line="240" w:lineRule="atLeast"/>
              <w:ind w:right="11"/>
              <w:rPr>
                <w:szCs w:val="22"/>
              </w:rPr>
            </w:pPr>
            <w:r w:rsidRPr="00F07CC0">
              <w:t>366</w:t>
            </w:r>
          </w:p>
        </w:tc>
        <w:tc>
          <w:tcPr>
            <w:tcW w:w="180" w:type="dxa"/>
          </w:tcPr>
          <w:p w14:paraId="7789BD62" w14:textId="77777777" w:rsidR="000B7570" w:rsidRPr="00934EB4" w:rsidRDefault="000B7570" w:rsidP="000B7570">
            <w:pPr>
              <w:pStyle w:val="acctfourfigures"/>
              <w:tabs>
                <w:tab w:val="clear" w:pos="765"/>
                <w:tab w:val="decimal" w:pos="1091"/>
              </w:tabs>
              <w:spacing w:line="240" w:lineRule="atLeast"/>
              <w:ind w:right="101"/>
              <w:rPr>
                <w:szCs w:val="22"/>
              </w:rPr>
            </w:pPr>
          </w:p>
        </w:tc>
        <w:tc>
          <w:tcPr>
            <w:tcW w:w="1170" w:type="dxa"/>
          </w:tcPr>
          <w:p w14:paraId="7A334EAF" w14:textId="52FCCA74" w:rsidR="000B7570" w:rsidRPr="00934EB4" w:rsidRDefault="005646B4" w:rsidP="000B7570">
            <w:pPr>
              <w:pStyle w:val="acctfourfigures"/>
              <w:tabs>
                <w:tab w:val="clear" w:pos="765"/>
                <w:tab w:val="decimal" w:pos="909"/>
              </w:tabs>
              <w:spacing w:line="240" w:lineRule="atLeast"/>
              <w:ind w:right="11"/>
              <w:rPr>
                <w:szCs w:val="22"/>
              </w:rPr>
            </w:pPr>
            <w:r>
              <w:rPr>
                <w:szCs w:val="22"/>
              </w:rPr>
              <w:t>214</w:t>
            </w:r>
          </w:p>
        </w:tc>
        <w:tc>
          <w:tcPr>
            <w:tcW w:w="180" w:type="dxa"/>
          </w:tcPr>
          <w:p w14:paraId="1D5E99F8" w14:textId="77777777" w:rsidR="000B7570" w:rsidRPr="00934EB4" w:rsidRDefault="000B7570" w:rsidP="000B7570">
            <w:pPr>
              <w:spacing w:line="240" w:lineRule="atLeast"/>
              <w:ind w:right="-93" w:firstLine="191"/>
              <w:jc w:val="center"/>
              <w:rPr>
                <w:szCs w:val="22"/>
              </w:rPr>
            </w:pPr>
          </w:p>
        </w:tc>
        <w:tc>
          <w:tcPr>
            <w:tcW w:w="1170" w:type="dxa"/>
          </w:tcPr>
          <w:p w14:paraId="51458573" w14:textId="4DA55929" w:rsidR="000B7570" w:rsidRPr="00934EB4" w:rsidRDefault="000B7570" w:rsidP="000B7570">
            <w:pPr>
              <w:pStyle w:val="acctfourfigures"/>
              <w:tabs>
                <w:tab w:val="clear" w:pos="765"/>
                <w:tab w:val="decimal" w:pos="978"/>
              </w:tabs>
              <w:spacing w:line="240" w:lineRule="atLeast"/>
              <w:ind w:right="11"/>
              <w:rPr>
                <w:szCs w:val="22"/>
              </w:rPr>
            </w:pPr>
            <w:r w:rsidRPr="00BC7CCE">
              <w:rPr>
                <w:szCs w:val="22"/>
              </w:rPr>
              <w:t>190</w:t>
            </w:r>
          </w:p>
        </w:tc>
      </w:tr>
    </w:tbl>
    <w:p w14:paraId="1AA5F103" w14:textId="09FF4BFA" w:rsidR="008A3778" w:rsidRDefault="008A3778" w:rsidP="007876BA">
      <w:pPr>
        <w:spacing w:line="240" w:lineRule="atLeast"/>
        <w:jc w:val="both"/>
        <w:rPr>
          <w:szCs w:val="22"/>
          <w:lang w:val="en-US"/>
        </w:rPr>
      </w:pPr>
    </w:p>
    <w:p w14:paraId="711E7EF8" w14:textId="77777777" w:rsidR="00934EB4" w:rsidRDefault="00934EB4" w:rsidP="007876BA">
      <w:pPr>
        <w:spacing w:line="240" w:lineRule="atLeast"/>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167"/>
        <w:gridCol w:w="183"/>
        <w:gridCol w:w="1170"/>
      </w:tblGrid>
      <w:tr w:rsidR="00C45DF2" w:rsidRPr="007876BA" w14:paraId="3F190884" w14:textId="77777777" w:rsidTr="00407F9D">
        <w:trPr>
          <w:cantSplit/>
          <w:tblHeader/>
        </w:trPr>
        <w:tc>
          <w:tcPr>
            <w:tcW w:w="4228" w:type="dxa"/>
            <w:vAlign w:val="bottom"/>
          </w:tcPr>
          <w:p w14:paraId="7FD2969E" w14:textId="77777777" w:rsidR="00C45DF2" w:rsidRPr="007876BA" w:rsidRDefault="00C45DF2" w:rsidP="00407F9D">
            <w:pPr>
              <w:pStyle w:val="acctmergecolhdg"/>
              <w:spacing w:line="240" w:lineRule="atLeast"/>
              <w:jc w:val="left"/>
              <w:rPr>
                <w:i/>
                <w:iCs/>
                <w:szCs w:val="22"/>
              </w:rPr>
            </w:pPr>
          </w:p>
        </w:tc>
        <w:tc>
          <w:tcPr>
            <w:tcW w:w="2522" w:type="dxa"/>
            <w:gridSpan w:val="3"/>
          </w:tcPr>
          <w:p w14:paraId="4CE91652" w14:textId="77777777" w:rsidR="00C45DF2" w:rsidRPr="007876BA" w:rsidRDefault="00C45DF2" w:rsidP="00407F9D">
            <w:pPr>
              <w:pStyle w:val="acctmergecolhdg"/>
              <w:spacing w:line="240" w:lineRule="atLeast"/>
              <w:ind w:left="11" w:hanging="11"/>
              <w:rPr>
                <w:szCs w:val="22"/>
              </w:rPr>
            </w:pPr>
            <w:r w:rsidRPr="007876BA">
              <w:rPr>
                <w:szCs w:val="22"/>
              </w:rPr>
              <w:t xml:space="preserve">Consolidated </w:t>
            </w:r>
          </w:p>
          <w:p w14:paraId="250A296C" w14:textId="77777777" w:rsidR="00C45DF2" w:rsidRPr="007876BA" w:rsidRDefault="00C45DF2" w:rsidP="00407F9D">
            <w:pPr>
              <w:pStyle w:val="acctmergecolhdg"/>
              <w:spacing w:line="240" w:lineRule="atLeast"/>
              <w:ind w:left="11" w:hanging="11"/>
              <w:rPr>
                <w:szCs w:val="22"/>
              </w:rPr>
            </w:pPr>
            <w:r w:rsidRPr="007876BA">
              <w:rPr>
                <w:szCs w:val="22"/>
              </w:rPr>
              <w:t xml:space="preserve">financial statements </w:t>
            </w:r>
          </w:p>
        </w:tc>
        <w:tc>
          <w:tcPr>
            <w:tcW w:w="180" w:type="dxa"/>
          </w:tcPr>
          <w:p w14:paraId="11E3E1B7" w14:textId="77777777" w:rsidR="00C45DF2" w:rsidRPr="007876BA" w:rsidRDefault="00C45DF2" w:rsidP="00407F9D">
            <w:pPr>
              <w:pStyle w:val="acctmergecolhdg"/>
              <w:spacing w:line="240" w:lineRule="atLeast"/>
              <w:rPr>
                <w:szCs w:val="22"/>
              </w:rPr>
            </w:pPr>
          </w:p>
        </w:tc>
        <w:tc>
          <w:tcPr>
            <w:tcW w:w="2520" w:type="dxa"/>
            <w:gridSpan w:val="3"/>
          </w:tcPr>
          <w:p w14:paraId="6E56D5E9" w14:textId="77777777" w:rsidR="00C45DF2" w:rsidRPr="007876BA" w:rsidRDefault="00C45DF2" w:rsidP="00407F9D">
            <w:pPr>
              <w:pStyle w:val="acctmergecolhdg"/>
              <w:tabs>
                <w:tab w:val="left" w:pos="1680"/>
              </w:tabs>
              <w:spacing w:line="240" w:lineRule="atLeast"/>
              <w:ind w:right="-75"/>
              <w:rPr>
                <w:szCs w:val="22"/>
              </w:rPr>
            </w:pPr>
            <w:r w:rsidRPr="007876BA">
              <w:rPr>
                <w:szCs w:val="22"/>
              </w:rPr>
              <w:t xml:space="preserve">Separate </w:t>
            </w:r>
          </w:p>
          <w:p w14:paraId="145940D6" w14:textId="77777777" w:rsidR="00C45DF2" w:rsidRPr="007876BA" w:rsidRDefault="00C45DF2" w:rsidP="00407F9D">
            <w:pPr>
              <w:pStyle w:val="acctmergecolhdg"/>
              <w:tabs>
                <w:tab w:val="left" w:pos="2100"/>
              </w:tabs>
              <w:spacing w:line="240" w:lineRule="atLeast"/>
              <w:rPr>
                <w:szCs w:val="22"/>
              </w:rPr>
            </w:pPr>
            <w:r w:rsidRPr="007876BA">
              <w:rPr>
                <w:szCs w:val="22"/>
              </w:rPr>
              <w:t xml:space="preserve">financial statements </w:t>
            </w:r>
          </w:p>
        </w:tc>
      </w:tr>
      <w:tr w:rsidR="00934EB4" w:rsidRPr="007876BA" w14:paraId="502D41E8" w14:textId="77777777" w:rsidTr="00407F9D">
        <w:trPr>
          <w:cantSplit/>
          <w:tblHeader/>
        </w:trPr>
        <w:tc>
          <w:tcPr>
            <w:tcW w:w="4228" w:type="dxa"/>
            <w:vAlign w:val="bottom"/>
          </w:tcPr>
          <w:p w14:paraId="3E688153" w14:textId="77777777" w:rsidR="00934EB4" w:rsidRPr="007876BA" w:rsidRDefault="00934EB4" w:rsidP="00934EB4">
            <w:pPr>
              <w:pStyle w:val="acctmergecolhdg"/>
              <w:spacing w:line="240" w:lineRule="atLeast"/>
              <w:ind w:right="-169"/>
              <w:jc w:val="left"/>
              <w:rPr>
                <w:i/>
                <w:iCs/>
                <w:szCs w:val="22"/>
              </w:rPr>
            </w:pPr>
          </w:p>
        </w:tc>
        <w:tc>
          <w:tcPr>
            <w:tcW w:w="1170" w:type="dxa"/>
          </w:tcPr>
          <w:p w14:paraId="4A363108" w14:textId="69646E15" w:rsidR="00934EB4" w:rsidRDefault="00934EB4" w:rsidP="00934EB4">
            <w:pPr>
              <w:pStyle w:val="acctmergecolhdg"/>
              <w:spacing w:line="240" w:lineRule="atLeast"/>
              <w:rPr>
                <w:b w:val="0"/>
                <w:bCs/>
                <w:szCs w:val="22"/>
              </w:rPr>
            </w:pPr>
            <w:r>
              <w:rPr>
                <w:b w:val="0"/>
                <w:bCs/>
                <w:szCs w:val="22"/>
              </w:rPr>
              <w:t>30</w:t>
            </w:r>
          </w:p>
          <w:p w14:paraId="1C03DE9E" w14:textId="71E2D1C4" w:rsidR="00934EB4" w:rsidRPr="007876BA" w:rsidRDefault="000B7570" w:rsidP="00934EB4">
            <w:pPr>
              <w:pStyle w:val="acctmergecolhdg"/>
              <w:spacing w:line="240" w:lineRule="atLeast"/>
              <w:rPr>
                <w:b w:val="0"/>
                <w:bCs/>
                <w:szCs w:val="22"/>
              </w:rPr>
            </w:pPr>
            <w:r>
              <w:rPr>
                <w:b w:val="0"/>
                <w:bCs/>
                <w:szCs w:val="22"/>
              </w:rPr>
              <w:t>September</w:t>
            </w:r>
          </w:p>
        </w:tc>
        <w:tc>
          <w:tcPr>
            <w:tcW w:w="182" w:type="dxa"/>
          </w:tcPr>
          <w:p w14:paraId="5B801DA7" w14:textId="77777777" w:rsidR="00934EB4" w:rsidRPr="007876BA" w:rsidRDefault="00934EB4" w:rsidP="00934EB4">
            <w:pPr>
              <w:pStyle w:val="acctmergecolhdg"/>
              <w:spacing w:line="240" w:lineRule="atLeast"/>
              <w:rPr>
                <w:b w:val="0"/>
                <w:bCs/>
                <w:szCs w:val="22"/>
              </w:rPr>
            </w:pPr>
          </w:p>
        </w:tc>
        <w:tc>
          <w:tcPr>
            <w:tcW w:w="1170" w:type="dxa"/>
          </w:tcPr>
          <w:p w14:paraId="5CFE69BB" w14:textId="77777777" w:rsidR="00934EB4" w:rsidRPr="007876BA" w:rsidRDefault="00934EB4" w:rsidP="00934EB4">
            <w:pPr>
              <w:pStyle w:val="acctmergecolhdg"/>
              <w:spacing w:line="240" w:lineRule="atLeast"/>
              <w:ind w:left="-75" w:right="-75"/>
              <w:rPr>
                <w:b w:val="0"/>
                <w:bCs/>
                <w:szCs w:val="22"/>
              </w:rPr>
            </w:pPr>
            <w:r w:rsidRPr="007876BA">
              <w:rPr>
                <w:b w:val="0"/>
                <w:bCs/>
                <w:szCs w:val="22"/>
              </w:rPr>
              <w:t>31 December</w:t>
            </w:r>
          </w:p>
        </w:tc>
        <w:tc>
          <w:tcPr>
            <w:tcW w:w="180" w:type="dxa"/>
          </w:tcPr>
          <w:p w14:paraId="272B1183" w14:textId="77777777" w:rsidR="00934EB4" w:rsidRPr="007876BA" w:rsidRDefault="00934EB4" w:rsidP="00934EB4">
            <w:pPr>
              <w:pStyle w:val="acctmergecolhdg"/>
              <w:spacing w:line="240" w:lineRule="atLeast"/>
              <w:rPr>
                <w:b w:val="0"/>
                <w:bCs/>
                <w:szCs w:val="22"/>
              </w:rPr>
            </w:pPr>
          </w:p>
        </w:tc>
        <w:tc>
          <w:tcPr>
            <w:tcW w:w="1167" w:type="dxa"/>
          </w:tcPr>
          <w:p w14:paraId="3E6D745A" w14:textId="77777777" w:rsidR="00934EB4" w:rsidRDefault="00934EB4" w:rsidP="00934EB4">
            <w:pPr>
              <w:pStyle w:val="acctmergecolhdg"/>
              <w:spacing w:line="240" w:lineRule="atLeast"/>
              <w:rPr>
                <w:b w:val="0"/>
                <w:bCs/>
                <w:szCs w:val="22"/>
              </w:rPr>
            </w:pPr>
            <w:r>
              <w:rPr>
                <w:b w:val="0"/>
                <w:bCs/>
                <w:szCs w:val="22"/>
              </w:rPr>
              <w:t>30</w:t>
            </w:r>
          </w:p>
          <w:p w14:paraId="019DCBC0" w14:textId="1E38A117" w:rsidR="00934EB4" w:rsidRPr="007876BA" w:rsidRDefault="000B7570" w:rsidP="00934EB4">
            <w:pPr>
              <w:pStyle w:val="acctmergecolhdg"/>
              <w:spacing w:line="240" w:lineRule="atLeast"/>
              <w:rPr>
                <w:b w:val="0"/>
                <w:bCs/>
                <w:szCs w:val="22"/>
              </w:rPr>
            </w:pPr>
            <w:r>
              <w:rPr>
                <w:b w:val="0"/>
                <w:bCs/>
                <w:szCs w:val="22"/>
              </w:rPr>
              <w:t>September</w:t>
            </w:r>
          </w:p>
        </w:tc>
        <w:tc>
          <w:tcPr>
            <w:tcW w:w="183" w:type="dxa"/>
          </w:tcPr>
          <w:p w14:paraId="1D9E45F1" w14:textId="77777777" w:rsidR="00934EB4" w:rsidRPr="007876BA" w:rsidRDefault="00934EB4" w:rsidP="00934EB4">
            <w:pPr>
              <w:pStyle w:val="acctmergecolhdg"/>
              <w:spacing w:line="240" w:lineRule="atLeast"/>
              <w:rPr>
                <w:b w:val="0"/>
                <w:bCs/>
                <w:szCs w:val="22"/>
              </w:rPr>
            </w:pPr>
          </w:p>
        </w:tc>
        <w:tc>
          <w:tcPr>
            <w:tcW w:w="1170" w:type="dxa"/>
          </w:tcPr>
          <w:p w14:paraId="5BEDE313" w14:textId="7DE78AAC" w:rsidR="00934EB4" w:rsidRPr="007876BA" w:rsidRDefault="00934EB4" w:rsidP="00934EB4">
            <w:pPr>
              <w:pStyle w:val="acctmergecolhdg"/>
              <w:spacing w:line="240" w:lineRule="atLeast"/>
              <w:rPr>
                <w:b w:val="0"/>
                <w:bCs/>
                <w:szCs w:val="22"/>
              </w:rPr>
            </w:pPr>
            <w:r w:rsidRPr="007876BA">
              <w:rPr>
                <w:b w:val="0"/>
                <w:bCs/>
                <w:szCs w:val="22"/>
              </w:rPr>
              <w:t>31 December</w:t>
            </w:r>
          </w:p>
        </w:tc>
      </w:tr>
      <w:tr w:rsidR="00934EB4" w:rsidRPr="007876BA" w14:paraId="4476BECE" w14:textId="77777777" w:rsidTr="00407F9D">
        <w:trPr>
          <w:cantSplit/>
          <w:tblHeader/>
        </w:trPr>
        <w:tc>
          <w:tcPr>
            <w:tcW w:w="4228" w:type="dxa"/>
          </w:tcPr>
          <w:p w14:paraId="734635F3" w14:textId="77777777" w:rsidR="00934EB4" w:rsidRPr="007876BA" w:rsidRDefault="00934EB4" w:rsidP="00934EB4">
            <w:pPr>
              <w:pStyle w:val="acctmergecolhdg"/>
              <w:spacing w:line="240" w:lineRule="atLeast"/>
              <w:jc w:val="left"/>
              <w:rPr>
                <w:b w:val="0"/>
                <w:bCs/>
                <w:i/>
                <w:iCs/>
                <w:szCs w:val="22"/>
              </w:rPr>
            </w:pPr>
            <w:r>
              <w:rPr>
                <w:bCs/>
                <w:i/>
                <w:iCs/>
                <w:szCs w:val="22"/>
              </w:rPr>
              <w:t>A</w:t>
            </w:r>
            <w:r w:rsidRPr="007876BA">
              <w:rPr>
                <w:bCs/>
                <w:i/>
                <w:iCs/>
                <w:szCs w:val="22"/>
              </w:rPr>
              <w:t>s at</w:t>
            </w:r>
          </w:p>
        </w:tc>
        <w:tc>
          <w:tcPr>
            <w:tcW w:w="1170" w:type="dxa"/>
          </w:tcPr>
          <w:p w14:paraId="67908EDB" w14:textId="054DFF41" w:rsidR="00934EB4" w:rsidRPr="007876BA" w:rsidRDefault="00934EB4" w:rsidP="00934EB4">
            <w:pPr>
              <w:pStyle w:val="acctmergecolhdg"/>
              <w:spacing w:line="240" w:lineRule="atLeast"/>
              <w:rPr>
                <w:b w:val="0"/>
                <w:bCs/>
                <w:szCs w:val="22"/>
              </w:rPr>
            </w:pPr>
            <w:r w:rsidRPr="007876BA">
              <w:rPr>
                <w:b w:val="0"/>
                <w:bCs/>
                <w:szCs w:val="22"/>
              </w:rPr>
              <w:t>202</w:t>
            </w:r>
            <w:r>
              <w:rPr>
                <w:b w:val="0"/>
                <w:bCs/>
                <w:szCs w:val="22"/>
              </w:rPr>
              <w:t>5</w:t>
            </w:r>
          </w:p>
        </w:tc>
        <w:tc>
          <w:tcPr>
            <w:tcW w:w="182" w:type="dxa"/>
          </w:tcPr>
          <w:p w14:paraId="2FC550D6" w14:textId="77777777" w:rsidR="00934EB4" w:rsidRPr="007876BA" w:rsidRDefault="00934EB4" w:rsidP="00934EB4">
            <w:pPr>
              <w:pStyle w:val="acctmergecolhdg"/>
              <w:spacing w:line="240" w:lineRule="atLeast"/>
              <w:rPr>
                <w:b w:val="0"/>
                <w:bCs/>
                <w:szCs w:val="22"/>
              </w:rPr>
            </w:pPr>
          </w:p>
        </w:tc>
        <w:tc>
          <w:tcPr>
            <w:tcW w:w="1170" w:type="dxa"/>
          </w:tcPr>
          <w:p w14:paraId="3FBADD16" w14:textId="480A61B1" w:rsidR="00934EB4" w:rsidRPr="007876BA" w:rsidRDefault="00934EB4" w:rsidP="00934EB4">
            <w:pPr>
              <w:pStyle w:val="acctmergecolhdg"/>
              <w:spacing w:line="240" w:lineRule="atLeast"/>
              <w:rPr>
                <w:b w:val="0"/>
                <w:bCs/>
                <w:szCs w:val="22"/>
              </w:rPr>
            </w:pPr>
            <w:r w:rsidRPr="007876BA">
              <w:rPr>
                <w:b w:val="0"/>
                <w:bCs/>
                <w:szCs w:val="22"/>
              </w:rPr>
              <w:t>202</w:t>
            </w:r>
            <w:r>
              <w:rPr>
                <w:b w:val="0"/>
                <w:bCs/>
                <w:szCs w:val="22"/>
              </w:rPr>
              <w:t>4</w:t>
            </w:r>
          </w:p>
        </w:tc>
        <w:tc>
          <w:tcPr>
            <w:tcW w:w="180" w:type="dxa"/>
          </w:tcPr>
          <w:p w14:paraId="7EC0696F" w14:textId="77777777" w:rsidR="00934EB4" w:rsidRPr="007876BA" w:rsidRDefault="00934EB4" w:rsidP="00934EB4">
            <w:pPr>
              <w:pStyle w:val="acctmergecolhdg"/>
              <w:spacing w:line="240" w:lineRule="atLeast"/>
              <w:rPr>
                <w:b w:val="0"/>
                <w:bCs/>
                <w:szCs w:val="22"/>
              </w:rPr>
            </w:pPr>
          </w:p>
        </w:tc>
        <w:tc>
          <w:tcPr>
            <w:tcW w:w="1167" w:type="dxa"/>
          </w:tcPr>
          <w:p w14:paraId="3699BC5D" w14:textId="798E0DDB" w:rsidR="00934EB4" w:rsidRPr="007876BA" w:rsidRDefault="00934EB4" w:rsidP="00934EB4">
            <w:pPr>
              <w:pStyle w:val="acctmergecolhdg"/>
              <w:spacing w:line="240" w:lineRule="atLeast"/>
              <w:rPr>
                <w:b w:val="0"/>
                <w:bCs/>
                <w:szCs w:val="22"/>
              </w:rPr>
            </w:pPr>
            <w:r w:rsidRPr="007876BA">
              <w:rPr>
                <w:b w:val="0"/>
                <w:bCs/>
                <w:szCs w:val="22"/>
              </w:rPr>
              <w:t>202</w:t>
            </w:r>
            <w:r>
              <w:rPr>
                <w:b w:val="0"/>
                <w:bCs/>
                <w:szCs w:val="22"/>
              </w:rPr>
              <w:t>5</w:t>
            </w:r>
          </w:p>
        </w:tc>
        <w:tc>
          <w:tcPr>
            <w:tcW w:w="183" w:type="dxa"/>
          </w:tcPr>
          <w:p w14:paraId="42DC0B22" w14:textId="77777777" w:rsidR="00934EB4" w:rsidRPr="007876BA" w:rsidRDefault="00934EB4" w:rsidP="00934EB4">
            <w:pPr>
              <w:pStyle w:val="acctmergecolhdg"/>
              <w:spacing w:line="240" w:lineRule="atLeast"/>
              <w:rPr>
                <w:b w:val="0"/>
                <w:bCs/>
                <w:szCs w:val="22"/>
              </w:rPr>
            </w:pPr>
          </w:p>
        </w:tc>
        <w:tc>
          <w:tcPr>
            <w:tcW w:w="1170" w:type="dxa"/>
          </w:tcPr>
          <w:p w14:paraId="0EA3FEE8" w14:textId="4A8BD172" w:rsidR="00934EB4" w:rsidRPr="007876BA" w:rsidRDefault="00934EB4" w:rsidP="00934EB4">
            <w:pPr>
              <w:pStyle w:val="acctmergecolhdg"/>
              <w:spacing w:line="240" w:lineRule="atLeast"/>
              <w:rPr>
                <w:b w:val="0"/>
                <w:bCs/>
                <w:szCs w:val="22"/>
              </w:rPr>
            </w:pPr>
            <w:r w:rsidRPr="007876BA">
              <w:rPr>
                <w:b w:val="0"/>
                <w:bCs/>
                <w:szCs w:val="22"/>
              </w:rPr>
              <w:t>202</w:t>
            </w:r>
            <w:r>
              <w:rPr>
                <w:b w:val="0"/>
                <w:bCs/>
                <w:szCs w:val="22"/>
              </w:rPr>
              <w:t>4</w:t>
            </w:r>
          </w:p>
        </w:tc>
      </w:tr>
      <w:tr w:rsidR="00934EB4" w:rsidRPr="007876BA" w14:paraId="1DD0E33B" w14:textId="77777777" w:rsidTr="00407F9D">
        <w:trPr>
          <w:cantSplit/>
          <w:tblHeader/>
        </w:trPr>
        <w:tc>
          <w:tcPr>
            <w:tcW w:w="4228" w:type="dxa"/>
          </w:tcPr>
          <w:p w14:paraId="1A82CB57" w14:textId="77777777" w:rsidR="00934EB4" w:rsidRPr="007876BA" w:rsidRDefault="00934EB4" w:rsidP="00934EB4">
            <w:pPr>
              <w:pStyle w:val="acctfourfigures"/>
              <w:tabs>
                <w:tab w:val="clear" w:pos="765"/>
                <w:tab w:val="decimal" w:pos="821"/>
              </w:tabs>
              <w:spacing w:line="240" w:lineRule="atLeast"/>
              <w:ind w:right="11"/>
              <w:jc w:val="both"/>
              <w:rPr>
                <w:b/>
                <w:bCs/>
                <w:i/>
                <w:iCs/>
                <w:szCs w:val="22"/>
              </w:rPr>
            </w:pPr>
          </w:p>
        </w:tc>
        <w:tc>
          <w:tcPr>
            <w:tcW w:w="5222" w:type="dxa"/>
            <w:gridSpan w:val="7"/>
          </w:tcPr>
          <w:p w14:paraId="26BF8EAA" w14:textId="77777777" w:rsidR="00934EB4" w:rsidRPr="007876BA" w:rsidRDefault="00934EB4" w:rsidP="00934EB4">
            <w:pPr>
              <w:pStyle w:val="acctfourfigures"/>
              <w:spacing w:line="240" w:lineRule="atLeast"/>
              <w:jc w:val="center"/>
              <w:rPr>
                <w:i/>
                <w:iCs/>
                <w:szCs w:val="22"/>
              </w:rPr>
            </w:pPr>
            <w:r w:rsidRPr="007876BA">
              <w:rPr>
                <w:i/>
                <w:iCs/>
                <w:szCs w:val="22"/>
              </w:rPr>
              <w:t>(in thousand Baht)</w:t>
            </w:r>
          </w:p>
        </w:tc>
      </w:tr>
      <w:tr w:rsidR="00934EB4" w:rsidRPr="007876BA" w14:paraId="2D2B57F9" w14:textId="77777777" w:rsidTr="00407F9D">
        <w:trPr>
          <w:cantSplit/>
        </w:trPr>
        <w:tc>
          <w:tcPr>
            <w:tcW w:w="4228" w:type="dxa"/>
          </w:tcPr>
          <w:p w14:paraId="71AA0F3E" w14:textId="77777777" w:rsidR="00934EB4" w:rsidRPr="007876BA" w:rsidRDefault="00934EB4" w:rsidP="00934EB4">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vAlign w:val="bottom"/>
          </w:tcPr>
          <w:p w14:paraId="2417C24C"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2" w:type="dxa"/>
          </w:tcPr>
          <w:p w14:paraId="3E85B25B"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vAlign w:val="bottom"/>
          </w:tcPr>
          <w:p w14:paraId="2A18113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0" w:type="dxa"/>
          </w:tcPr>
          <w:p w14:paraId="785A5C99"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67" w:type="dxa"/>
            <w:vAlign w:val="bottom"/>
          </w:tcPr>
          <w:p w14:paraId="3D9F5B0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3" w:type="dxa"/>
          </w:tcPr>
          <w:p w14:paraId="2575237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vAlign w:val="bottom"/>
          </w:tcPr>
          <w:p w14:paraId="19DF78D6" w14:textId="77777777" w:rsidR="00934EB4" w:rsidRPr="007876BA" w:rsidRDefault="00934EB4" w:rsidP="00934EB4">
            <w:pPr>
              <w:pStyle w:val="acctfourfigures"/>
              <w:tabs>
                <w:tab w:val="clear" w:pos="765"/>
                <w:tab w:val="decimal" w:pos="910"/>
              </w:tabs>
              <w:spacing w:line="240" w:lineRule="atLeast"/>
              <w:ind w:right="11"/>
              <w:rPr>
                <w:szCs w:val="22"/>
              </w:rPr>
            </w:pPr>
          </w:p>
        </w:tc>
      </w:tr>
      <w:tr w:rsidR="00F07DB4" w:rsidRPr="007876BA" w14:paraId="0C06EFE6" w14:textId="77777777" w:rsidTr="00407F9D">
        <w:trPr>
          <w:cantSplit/>
        </w:trPr>
        <w:tc>
          <w:tcPr>
            <w:tcW w:w="4228" w:type="dxa"/>
          </w:tcPr>
          <w:p w14:paraId="72DAC811" w14:textId="77777777" w:rsidR="00F07DB4" w:rsidRPr="007876BA" w:rsidRDefault="00F07DB4" w:rsidP="00F07DB4">
            <w:pPr>
              <w:pStyle w:val="acctfourfigures"/>
              <w:tabs>
                <w:tab w:val="clear" w:pos="765"/>
              </w:tabs>
              <w:spacing w:line="240" w:lineRule="atLeast"/>
              <w:ind w:right="11"/>
              <w:jc w:val="both"/>
              <w:rPr>
                <w:szCs w:val="22"/>
              </w:rPr>
            </w:pPr>
            <w:r w:rsidRPr="007876BA">
              <w:rPr>
                <w:szCs w:val="22"/>
              </w:rPr>
              <w:t>Parent</w:t>
            </w:r>
            <w:r>
              <w:rPr>
                <w:szCs w:val="22"/>
              </w:rPr>
              <w:t xml:space="preserve"> of the Group</w:t>
            </w:r>
          </w:p>
        </w:tc>
        <w:tc>
          <w:tcPr>
            <w:tcW w:w="1170" w:type="dxa"/>
          </w:tcPr>
          <w:p w14:paraId="4E3A217F" w14:textId="0C241FF2" w:rsidR="00F07DB4" w:rsidRPr="007876BA" w:rsidRDefault="001C1A3E" w:rsidP="00F07DB4">
            <w:pPr>
              <w:pStyle w:val="acctfourfigures"/>
              <w:tabs>
                <w:tab w:val="clear" w:pos="765"/>
                <w:tab w:val="decimal" w:pos="913"/>
              </w:tabs>
              <w:spacing w:line="240" w:lineRule="atLeast"/>
              <w:ind w:right="11"/>
              <w:rPr>
                <w:szCs w:val="22"/>
              </w:rPr>
            </w:pPr>
            <w:r>
              <w:rPr>
                <w:szCs w:val="22"/>
              </w:rPr>
              <w:t>19,504</w:t>
            </w:r>
          </w:p>
        </w:tc>
        <w:tc>
          <w:tcPr>
            <w:tcW w:w="182" w:type="dxa"/>
          </w:tcPr>
          <w:p w14:paraId="2723DF94"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2644ED76" w14:textId="038439C5" w:rsidR="00F07DB4" w:rsidRPr="007876BA" w:rsidRDefault="00F07DB4" w:rsidP="00F07DB4">
            <w:pPr>
              <w:pStyle w:val="acctfourfigures"/>
              <w:tabs>
                <w:tab w:val="clear" w:pos="765"/>
                <w:tab w:val="decimal" w:pos="974"/>
              </w:tabs>
              <w:spacing w:line="240" w:lineRule="atLeast"/>
              <w:ind w:right="11"/>
              <w:rPr>
                <w:szCs w:val="22"/>
              </w:rPr>
            </w:pPr>
            <w:r w:rsidRPr="00E651F9">
              <w:rPr>
                <w:szCs w:val="22"/>
              </w:rPr>
              <w:t>12,158</w:t>
            </w:r>
          </w:p>
        </w:tc>
        <w:tc>
          <w:tcPr>
            <w:tcW w:w="180" w:type="dxa"/>
          </w:tcPr>
          <w:p w14:paraId="3D56804A"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Pr>
          <w:p w14:paraId="3A84681B" w14:textId="08112830" w:rsidR="00F07DB4" w:rsidRPr="007876BA" w:rsidRDefault="001C1A3E" w:rsidP="00F07DB4">
            <w:pPr>
              <w:spacing w:line="240" w:lineRule="atLeast"/>
              <w:ind w:right="-4" w:firstLine="191"/>
              <w:jc w:val="center"/>
              <w:rPr>
                <w:szCs w:val="22"/>
              </w:rPr>
            </w:pPr>
            <w:r>
              <w:rPr>
                <w:szCs w:val="22"/>
              </w:rPr>
              <w:t>-</w:t>
            </w:r>
          </w:p>
        </w:tc>
        <w:tc>
          <w:tcPr>
            <w:tcW w:w="183" w:type="dxa"/>
          </w:tcPr>
          <w:p w14:paraId="049AA9C1"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3C6F11B4" w14:textId="7BC9F371" w:rsidR="00F07DB4" w:rsidRPr="00881B79" w:rsidRDefault="00F07DB4" w:rsidP="00F07DB4">
            <w:pPr>
              <w:spacing w:line="240" w:lineRule="atLeast"/>
              <w:ind w:right="-4" w:firstLine="191"/>
              <w:jc w:val="center"/>
              <w:rPr>
                <w:szCs w:val="22"/>
                <w:lang w:val="en-US"/>
              </w:rPr>
            </w:pPr>
            <w:r w:rsidRPr="00D63A54">
              <w:rPr>
                <w:szCs w:val="22"/>
              </w:rPr>
              <w:t>-</w:t>
            </w:r>
          </w:p>
        </w:tc>
      </w:tr>
      <w:tr w:rsidR="00F07DB4" w:rsidRPr="007876BA" w14:paraId="43675688" w14:textId="77777777" w:rsidTr="00407F9D">
        <w:trPr>
          <w:cantSplit/>
        </w:trPr>
        <w:tc>
          <w:tcPr>
            <w:tcW w:w="4228" w:type="dxa"/>
          </w:tcPr>
          <w:p w14:paraId="012E054D" w14:textId="77777777" w:rsidR="00F07DB4" w:rsidRPr="007876BA" w:rsidRDefault="00F07DB4" w:rsidP="00F07DB4">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tcPr>
          <w:p w14:paraId="5D8E1E08" w14:textId="60EA37D7" w:rsidR="00F07DB4" w:rsidRPr="007876BA" w:rsidRDefault="001C1A3E" w:rsidP="00F07DB4">
            <w:pPr>
              <w:pStyle w:val="acctfourfigures"/>
              <w:tabs>
                <w:tab w:val="clear" w:pos="765"/>
                <w:tab w:val="decimal" w:pos="640"/>
              </w:tabs>
              <w:spacing w:line="240" w:lineRule="atLeast"/>
              <w:ind w:right="11"/>
              <w:rPr>
                <w:szCs w:val="22"/>
              </w:rPr>
            </w:pPr>
            <w:r>
              <w:rPr>
                <w:szCs w:val="22"/>
              </w:rPr>
              <w:t>-</w:t>
            </w:r>
          </w:p>
        </w:tc>
        <w:tc>
          <w:tcPr>
            <w:tcW w:w="182" w:type="dxa"/>
          </w:tcPr>
          <w:p w14:paraId="3023088D"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Pr>
          <w:p w14:paraId="4B0BE0E3" w14:textId="2719DE27" w:rsidR="00F07DB4" w:rsidRPr="007876BA" w:rsidRDefault="00F07DB4" w:rsidP="00F07DB4">
            <w:pPr>
              <w:pStyle w:val="acctfourfigures"/>
              <w:tabs>
                <w:tab w:val="clear" w:pos="765"/>
                <w:tab w:val="decimal" w:pos="643"/>
              </w:tabs>
              <w:spacing w:line="240" w:lineRule="atLeast"/>
              <w:rPr>
                <w:szCs w:val="22"/>
              </w:rPr>
            </w:pPr>
            <w:r w:rsidRPr="00D63A54">
              <w:rPr>
                <w:szCs w:val="22"/>
              </w:rPr>
              <w:t>-</w:t>
            </w:r>
          </w:p>
        </w:tc>
        <w:tc>
          <w:tcPr>
            <w:tcW w:w="180" w:type="dxa"/>
          </w:tcPr>
          <w:p w14:paraId="21BF523D"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67" w:type="dxa"/>
          </w:tcPr>
          <w:p w14:paraId="43C2A59B" w14:textId="006B041C" w:rsidR="00F07DB4" w:rsidRPr="007876BA" w:rsidRDefault="001C1A3E" w:rsidP="00F07DB4">
            <w:pPr>
              <w:tabs>
                <w:tab w:val="decimal" w:pos="909"/>
              </w:tabs>
              <w:spacing w:line="240" w:lineRule="atLeast"/>
              <w:ind w:right="-710"/>
              <w:rPr>
                <w:szCs w:val="22"/>
              </w:rPr>
            </w:pPr>
            <w:r>
              <w:rPr>
                <w:szCs w:val="22"/>
              </w:rPr>
              <w:t>17,153</w:t>
            </w:r>
          </w:p>
        </w:tc>
        <w:tc>
          <w:tcPr>
            <w:tcW w:w="183" w:type="dxa"/>
          </w:tcPr>
          <w:p w14:paraId="1D581509"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Pr>
          <w:p w14:paraId="572BB90F" w14:textId="7B61C4A3" w:rsidR="00F07DB4" w:rsidRPr="007876BA" w:rsidRDefault="00F07DB4" w:rsidP="00F07DB4">
            <w:pPr>
              <w:pStyle w:val="acctfourfigures"/>
              <w:tabs>
                <w:tab w:val="clear" w:pos="765"/>
                <w:tab w:val="decimal" w:pos="978"/>
              </w:tabs>
              <w:spacing w:line="240" w:lineRule="atLeast"/>
              <w:ind w:right="11"/>
              <w:rPr>
                <w:szCs w:val="22"/>
              </w:rPr>
            </w:pPr>
            <w:r w:rsidRPr="00E651F9">
              <w:rPr>
                <w:szCs w:val="22"/>
              </w:rPr>
              <w:t>4,779</w:t>
            </w:r>
          </w:p>
        </w:tc>
      </w:tr>
      <w:tr w:rsidR="00F07DB4" w:rsidRPr="007876BA" w14:paraId="638C6B76" w14:textId="77777777" w:rsidTr="008832A6">
        <w:trPr>
          <w:cantSplit/>
        </w:trPr>
        <w:tc>
          <w:tcPr>
            <w:tcW w:w="4228" w:type="dxa"/>
          </w:tcPr>
          <w:p w14:paraId="6E6F7054" w14:textId="77777777" w:rsidR="00F07DB4" w:rsidRPr="007876BA" w:rsidRDefault="00F07DB4" w:rsidP="00F07DB4">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tcPr>
          <w:p w14:paraId="443526F3" w14:textId="3A1A291C" w:rsidR="00F07DB4" w:rsidRPr="007876BA" w:rsidRDefault="001C1A3E" w:rsidP="00F07DB4">
            <w:pPr>
              <w:pStyle w:val="acctfourfigures"/>
              <w:tabs>
                <w:tab w:val="clear" w:pos="765"/>
                <w:tab w:val="decimal" w:pos="909"/>
              </w:tabs>
              <w:spacing w:line="240" w:lineRule="atLeast"/>
              <w:ind w:right="11"/>
              <w:rPr>
                <w:szCs w:val="22"/>
              </w:rPr>
            </w:pPr>
            <w:r>
              <w:rPr>
                <w:szCs w:val="22"/>
              </w:rPr>
              <w:t>32</w:t>
            </w:r>
          </w:p>
        </w:tc>
        <w:tc>
          <w:tcPr>
            <w:tcW w:w="182" w:type="dxa"/>
          </w:tcPr>
          <w:p w14:paraId="4624096D"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vAlign w:val="bottom"/>
          </w:tcPr>
          <w:p w14:paraId="6F8A6992" w14:textId="20492927" w:rsidR="00F07DB4" w:rsidRPr="007876BA" w:rsidRDefault="00F07DB4" w:rsidP="00F07DB4">
            <w:pPr>
              <w:pStyle w:val="acctfourfigures"/>
              <w:tabs>
                <w:tab w:val="clear" w:pos="765"/>
                <w:tab w:val="decimal" w:pos="974"/>
              </w:tabs>
              <w:spacing w:line="240" w:lineRule="atLeast"/>
              <w:ind w:right="11"/>
              <w:rPr>
                <w:szCs w:val="22"/>
              </w:rPr>
            </w:pPr>
            <w:r w:rsidRPr="00E651F9">
              <w:rPr>
                <w:szCs w:val="22"/>
              </w:rPr>
              <w:t>3,025</w:t>
            </w:r>
          </w:p>
        </w:tc>
        <w:tc>
          <w:tcPr>
            <w:tcW w:w="180" w:type="dxa"/>
          </w:tcPr>
          <w:p w14:paraId="2C00F11D"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67" w:type="dxa"/>
          </w:tcPr>
          <w:p w14:paraId="3B2EAEBE" w14:textId="248964BD" w:rsidR="00F07DB4" w:rsidRPr="007876BA" w:rsidRDefault="001C1A3E" w:rsidP="00F07DB4">
            <w:pPr>
              <w:spacing w:line="240" w:lineRule="atLeast"/>
              <w:ind w:right="-4" w:firstLine="191"/>
              <w:jc w:val="center"/>
              <w:rPr>
                <w:szCs w:val="22"/>
              </w:rPr>
            </w:pPr>
            <w:r>
              <w:rPr>
                <w:szCs w:val="22"/>
              </w:rPr>
              <w:t>-</w:t>
            </w:r>
          </w:p>
        </w:tc>
        <w:tc>
          <w:tcPr>
            <w:tcW w:w="183" w:type="dxa"/>
          </w:tcPr>
          <w:p w14:paraId="08F27443"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vAlign w:val="bottom"/>
          </w:tcPr>
          <w:p w14:paraId="5862DB85" w14:textId="4C831869"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17CA180C" w14:textId="77777777" w:rsidTr="008832A6">
        <w:trPr>
          <w:cantSplit/>
        </w:trPr>
        <w:tc>
          <w:tcPr>
            <w:tcW w:w="4228" w:type="dxa"/>
          </w:tcPr>
          <w:p w14:paraId="1D036829" w14:textId="77777777" w:rsidR="00F07DB4" w:rsidRPr="007876BA" w:rsidRDefault="00F07DB4" w:rsidP="00F07DB4">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tcPr>
          <w:p w14:paraId="26BF9BA7" w14:textId="61430F57" w:rsidR="00F07DB4" w:rsidRPr="007876BA" w:rsidRDefault="001C1A3E" w:rsidP="00F07DB4">
            <w:pPr>
              <w:pStyle w:val="acctfourfigures"/>
              <w:tabs>
                <w:tab w:val="clear" w:pos="765"/>
                <w:tab w:val="decimal" w:pos="909"/>
              </w:tabs>
              <w:spacing w:line="240" w:lineRule="atLeast"/>
              <w:ind w:right="11"/>
              <w:rPr>
                <w:szCs w:val="22"/>
              </w:rPr>
            </w:pPr>
            <w:r>
              <w:rPr>
                <w:szCs w:val="22"/>
              </w:rPr>
              <w:t>112,570</w:t>
            </w:r>
          </w:p>
        </w:tc>
        <w:tc>
          <w:tcPr>
            <w:tcW w:w="182" w:type="dxa"/>
          </w:tcPr>
          <w:p w14:paraId="1FC31655"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vAlign w:val="bottom"/>
          </w:tcPr>
          <w:p w14:paraId="1A3C8B5B" w14:textId="276AC266" w:rsidR="00F07DB4" w:rsidRPr="007876BA" w:rsidRDefault="00F07DB4" w:rsidP="00F07DB4">
            <w:pPr>
              <w:pStyle w:val="acctfourfigures"/>
              <w:tabs>
                <w:tab w:val="clear" w:pos="765"/>
                <w:tab w:val="decimal" w:pos="974"/>
              </w:tabs>
              <w:spacing w:line="240" w:lineRule="atLeast"/>
              <w:ind w:right="11"/>
              <w:rPr>
                <w:szCs w:val="22"/>
              </w:rPr>
            </w:pPr>
            <w:r w:rsidRPr="00E651F9">
              <w:rPr>
                <w:szCs w:val="22"/>
              </w:rPr>
              <w:t>13,329</w:t>
            </w:r>
          </w:p>
        </w:tc>
        <w:tc>
          <w:tcPr>
            <w:tcW w:w="180" w:type="dxa"/>
          </w:tcPr>
          <w:p w14:paraId="1FBAD8AF"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67" w:type="dxa"/>
            <w:tcBorders>
              <w:bottom w:val="single" w:sz="4" w:space="0" w:color="auto"/>
            </w:tcBorders>
          </w:tcPr>
          <w:p w14:paraId="5E177502" w14:textId="45EA73D6" w:rsidR="00F07DB4" w:rsidRPr="007876BA" w:rsidRDefault="001C1A3E" w:rsidP="00F07DB4">
            <w:pPr>
              <w:spacing w:line="240" w:lineRule="atLeast"/>
              <w:ind w:right="-4" w:firstLine="191"/>
              <w:jc w:val="center"/>
              <w:rPr>
                <w:szCs w:val="22"/>
              </w:rPr>
            </w:pPr>
            <w:r>
              <w:rPr>
                <w:szCs w:val="22"/>
              </w:rPr>
              <w:t>-</w:t>
            </w:r>
          </w:p>
        </w:tc>
        <w:tc>
          <w:tcPr>
            <w:tcW w:w="183" w:type="dxa"/>
          </w:tcPr>
          <w:p w14:paraId="44F0B9D9"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Borders>
              <w:bottom w:val="single" w:sz="4" w:space="0" w:color="auto"/>
            </w:tcBorders>
            <w:vAlign w:val="bottom"/>
          </w:tcPr>
          <w:p w14:paraId="621697CA" w14:textId="79666B0A"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143A3FB9" w14:textId="77777777" w:rsidTr="00C3231B">
        <w:trPr>
          <w:cantSplit/>
          <w:trHeight w:val="56"/>
        </w:trPr>
        <w:tc>
          <w:tcPr>
            <w:tcW w:w="4228" w:type="dxa"/>
          </w:tcPr>
          <w:p w14:paraId="3F093AE8" w14:textId="77777777" w:rsidR="00F07DB4" w:rsidRPr="00B16D5A" w:rsidRDefault="00F07DB4" w:rsidP="00F07DB4">
            <w:pPr>
              <w:pStyle w:val="acctfourfigures"/>
              <w:tabs>
                <w:tab w:val="clear" w:pos="765"/>
              </w:tabs>
              <w:spacing w:line="240" w:lineRule="atLeast"/>
              <w:ind w:right="11"/>
              <w:jc w:val="both"/>
              <w:rPr>
                <w:rFonts w:cstheme="minorBidi"/>
                <w:szCs w:val="28"/>
                <w:lang w:val="en-US" w:bidi="th-TH"/>
              </w:rPr>
            </w:pPr>
            <w:r w:rsidRPr="007876BA">
              <w:rPr>
                <w:b/>
                <w:bCs/>
                <w:szCs w:val="22"/>
              </w:rPr>
              <w:t>Total</w:t>
            </w:r>
          </w:p>
        </w:tc>
        <w:tc>
          <w:tcPr>
            <w:tcW w:w="1170" w:type="dxa"/>
            <w:tcBorders>
              <w:top w:val="single" w:sz="4" w:space="0" w:color="auto"/>
              <w:left w:val="nil"/>
              <w:bottom w:val="double" w:sz="4" w:space="0" w:color="auto"/>
              <w:right w:val="nil"/>
            </w:tcBorders>
          </w:tcPr>
          <w:p w14:paraId="6025B91C" w14:textId="39CE1BDA" w:rsidR="00F07DB4" w:rsidRPr="00F07DB4" w:rsidRDefault="001C1A3E" w:rsidP="00F07DB4">
            <w:pPr>
              <w:pStyle w:val="acctfourfigures"/>
              <w:tabs>
                <w:tab w:val="clear" w:pos="765"/>
                <w:tab w:val="decimal" w:pos="910"/>
              </w:tabs>
              <w:spacing w:line="240" w:lineRule="atLeast"/>
              <w:ind w:right="11"/>
              <w:rPr>
                <w:b/>
                <w:bCs/>
                <w:szCs w:val="22"/>
              </w:rPr>
            </w:pPr>
            <w:r>
              <w:rPr>
                <w:b/>
                <w:bCs/>
                <w:szCs w:val="22"/>
              </w:rPr>
              <w:t>132,106</w:t>
            </w:r>
          </w:p>
        </w:tc>
        <w:tc>
          <w:tcPr>
            <w:tcW w:w="182" w:type="dxa"/>
          </w:tcPr>
          <w:p w14:paraId="223B576B" w14:textId="77777777" w:rsidR="00F07DB4" w:rsidRPr="007876BA" w:rsidRDefault="00F07DB4" w:rsidP="00F07DB4">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vAlign w:val="bottom"/>
          </w:tcPr>
          <w:p w14:paraId="59955B18" w14:textId="1DFC6E5D" w:rsidR="00F07DB4" w:rsidRPr="007876BA" w:rsidRDefault="00F07DB4" w:rsidP="00F07DB4">
            <w:pPr>
              <w:pStyle w:val="acctfourfigures"/>
              <w:tabs>
                <w:tab w:val="clear" w:pos="765"/>
                <w:tab w:val="decimal" w:pos="974"/>
              </w:tabs>
              <w:spacing w:line="240" w:lineRule="atLeast"/>
              <w:ind w:right="11"/>
              <w:rPr>
                <w:szCs w:val="22"/>
              </w:rPr>
            </w:pPr>
            <w:r w:rsidRPr="00E651F9">
              <w:rPr>
                <w:b/>
                <w:bCs/>
                <w:szCs w:val="22"/>
              </w:rPr>
              <w:t>28,512</w:t>
            </w:r>
          </w:p>
        </w:tc>
        <w:tc>
          <w:tcPr>
            <w:tcW w:w="180" w:type="dxa"/>
          </w:tcPr>
          <w:p w14:paraId="51D47C89" w14:textId="77777777" w:rsidR="00F07DB4" w:rsidRPr="007876BA" w:rsidDel="004C3E0C" w:rsidRDefault="00F07DB4" w:rsidP="00F07DB4">
            <w:pPr>
              <w:pStyle w:val="acctfourfigures"/>
              <w:tabs>
                <w:tab w:val="clear" w:pos="765"/>
                <w:tab w:val="decimal" w:pos="910"/>
              </w:tabs>
              <w:spacing w:line="240" w:lineRule="atLeast"/>
              <w:ind w:right="11"/>
              <w:rPr>
                <w:szCs w:val="22"/>
                <w:highlight w:val="cyan"/>
              </w:rPr>
            </w:pPr>
          </w:p>
        </w:tc>
        <w:tc>
          <w:tcPr>
            <w:tcW w:w="1167" w:type="dxa"/>
            <w:tcBorders>
              <w:top w:val="single" w:sz="4" w:space="0" w:color="auto"/>
              <w:bottom w:val="double" w:sz="4" w:space="0" w:color="auto"/>
            </w:tcBorders>
          </w:tcPr>
          <w:p w14:paraId="5FBA8549" w14:textId="5F63334A" w:rsidR="00F07DB4" w:rsidRPr="00F07DB4" w:rsidRDefault="001C1A3E" w:rsidP="00F07DB4">
            <w:pPr>
              <w:pStyle w:val="acctfourfigures"/>
              <w:tabs>
                <w:tab w:val="clear" w:pos="765"/>
                <w:tab w:val="decimal" w:pos="910"/>
              </w:tabs>
              <w:spacing w:line="240" w:lineRule="atLeast"/>
              <w:ind w:right="11"/>
              <w:rPr>
                <w:b/>
                <w:bCs/>
                <w:szCs w:val="22"/>
              </w:rPr>
            </w:pPr>
            <w:r>
              <w:rPr>
                <w:b/>
                <w:bCs/>
                <w:szCs w:val="22"/>
              </w:rPr>
              <w:t>17,153</w:t>
            </w:r>
          </w:p>
        </w:tc>
        <w:tc>
          <w:tcPr>
            <w:tcW w:w="183" w:type="dxa"/>
          </w:tcPr>
          <w:p w14:paraId="1198227B" w14:textId="77777777" w:rsidR="00F07DB4" w:rsidRPr="007876BA" w:rsidDel="004C3E0C" w:rsidRDefault="00F07DB4" w:rsidP="00F07DB4">
            <w:pPr>
              <w:pStyle w:val="acctfourfigures"/>
              <w:tabs>
                <w:tab w:val="clear" w:pos="765"/>
                <w:tab w:val="decimal" w:pos="910"/>
              </w:tabs>
              <w:spacing w:line="240" w:lineRule="atLeast"/>
              <w:ind w:right="11"/>
              <w:rPr>
                <w:szCs w:val="22"/>
                <w:highlight w:val="cyan"/>
              </w:rPr>
            </w:pPr>
          </w:p>
        </w:tc>
        <w:tc>
          <w:tcPr>
            <w:tcW w:w="1170" w:type="dxa"/>
            <w:tcBorders>
              <w:top w:val="single" w:sz="4" w:space="0" w:color="auto"/>
              <w:bottom w:val="double" w:sz="4" w:space="0" w:color="auto"/>
            </w:tcBorders>
          </w:tcPr>
          <w:p w14:paraId="146F7DD0" w14:textId="5860D8C0" w:rsidR="00F07DB4" w:rsidRPr="007876BA" w:rsidRDefault="00F07DB4" w:rsidP="00F07DB4">
            <w:pPr>
              <w:pStyle w:val="acctfourfigures"/>
              <w:tabs>
                <w:tab w:val="clear" w:pos="765"/>
                <w:tab w:val="decimal" w:pos="978"/>
              </w:tabs>
              <w:spacing w:line="240" w:lineRule="atLeast"/>
              <w:ind w:right="11"/>
              <w:rPr>
                <w:szCs w:val="22"/>
              </w:rPr>
            </w:pPr>
            <w:r w:rsidRPr="00E651F9">
              <w:rPr>
                <w:b/>
                <w:bCs/>
                <w:szCs w:val="22"/>
              </w:rPr>
              <w:t>4,779</w:t>
            </w:r>
          </w:p>
        </w:tc>
      </w:tr>
      <w:tr w:rsidR="00934EB4" w:rsidRPr="007876BA" w14:paraId="78B304EF" w14:textId="77777777" w:rsidTr="00407F9D">
        <w:trPr>
          <w:cantSplit/>
          <w:trHeight w:val="36"/>
        </w:trPr>
        <w:tc>
          <w:tcPr>
            <w:tcW w:w="4228" w:type="dxa"/>
          </w:tcPr>
          <w:p w14:paraId="19AB67AA" w14:textId="77777777" w:rsidR="00934EB4" w:rsidRPr="00333003" w:rsidRDefault="00934EB4" w:rsidP="00934EB4">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vAlign w:val="bottom"/>
          </w:tcPr>
          <w:p w14:paraId="5FB494DC" w14:textId="77777777" w:rsidR="00934EB4" w:rsidRPr="00333003" w:rsidRDefault="00934EB4" w:rsidP="00934EB4">
            <w:pPr>
              <w:pStyle w:val="acctfourfigures"/>
              <w:tabs>
                <w:tab w:val="clear" w:pos="765"/>
                <w:tab w:val="decimal" w:pos="910"/>
              </w:tabs>
              <w:spacing w:line="240" w:lineRule="atLeast"/>
              <w:ind w:right="11"/>
              <w:rPr>
                <w:b/>
                <w:bCs/>
                <w:szCs w:val="22"/>
              </w:rPr>
            </w:pPr>
          </w:p>
        </w:tc>
        <w:tc>
          <w:tcPr>
            <w:tcW w:w="182" w:type="dxa"/>
          </w:tcPr>
          <w:p w14:paraId="2DBFAD4A" w14:textId="77777777" w:rsidR="00934EB4" w:rsidRPr="00333003" w:rsidRDefault="00934EB4" w:rsidP="00934EB4">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2D67C2E8" w14:textId="77777777" w:rsidR="00934EB4" w:rsidRPr="00333003" w:rsidRDefault="00934EB4" w:rsidP="00934EB4">
            <w:pPr>
              <w:pStyle w:val="acctfourfigures"/>
              <w:tabs>
                <w:tab w:val="clear" w:pos="765"/>
                <w:tab w:val="decimal" w:pos="910"/>
              </w:tabs>
              <w:spacing w:line="240" w:lineRule="atLeast"/>
              <w:ind w:right="11"/>
              <w:rPr>
                <w:b/>
                <w:bCs/>
                <w:szCs w:val="22"/>
              </w:rPr>
            </w:pPr>
          </w:p>
        </w:tc>
        <w:tc>
          <w:tcPr>
            <w:tcW w:w="180" w:type="dxa"/>
          </w:tcPr>
          <w:p w14:paraId="00ACFBA7" w14:textId="77777777" w:rsidR="00934EB4" w:rsidRPr="00333003" w:rsidRDefault="00934EB4" w:rsidP="00934EB4">
            <w:pPr>
              <w:pStyle w:val="acctfourfigures"/>
              <w:tabs>
                <w:tab w:val="clear" w:pos="765"/>
                <w:tab w:val="decimal" w:pos="910"/>
              </w:tabs>
              <w:spacing w:line="240" w:lineRule="atLeast"/>
              <w:ind w:right="11"/>
              <w:rPr>
                <w:szCs w:val="22"/>
                <w:highlight w:val="cyan"/>
              </w:rPr>
            </w:pPr>
          </w:p>
        </w:tc>
        <w:tc>
          <w:tcPr>
            <w:tcW w:w="1167" w:type="dxa"/>
            <w:tcBorders>
              <w:top w:val="double" w:sz="4" w:space="0" w:color="auto"/>
              <w:left w:val="nil"/>
              <w:right w:val="nil"/>
            </w:tcBorders>
            <w:vAlign w:val="bottom"/>
          </w:tcPr>
          <w:p w14:paraId="073EE015" w14:textId="77777777" w:rsidR="00934EB4" w:rsidRPr="00333003" w:rsidRDefault="00934EB4" w:rsidP="00934EB4">
            <w:pPr>
              <w:tabs>
                <w:tab w:val="decimal" w:pos="643"/>
              </w:tabs>
              <w:spacing w:line="240" w:lineRule="atLeast"/>
              <w:rPr>
                <w:b/>
                <w:bCs/>
                <w:szCs w:val="22"/>
              </w:rPr>
            </w:pPr>
          </w:p>
        </w:tc>
        <w:tc>
          <w:tcPr>
            <w:tcW w:w="183" w:type="dxa"/>
          </w:tcPr>
          <w:p w14:paraId="122731C4" w14:textId="77777777" w:rsidR="00934EB4" w:rsidRPr="00333003" w:rsidRDefault="00934EB4" w:rsidP="00934EB4">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04ACEAA9" w14:textId="77777777" w:rsidR="00934EB4" w:rsidRPr="00333003" w:rsidRDefault="00934EB4" w:rsidP="00934EB4">
            <w:pPr>
              <w:pStyle w:val="acctfourfigures"/>
              <w:tabs>
                <w:tab w:val="clear" w:pos="765"/>
                <w:tab w:val="decimal" w:pos="730"/>
              </w:tabs>
              <w:spacing w:line="240" w:lineRule="atLeast"/>
              <w:rPr>
                <w:b/>
                <w:bCs/>
                <w:szCs w:val="22"/>
              </w:rPr>
            </w:pPr>
          </w:p>
        </w:tc>
      </w:tr>
      <w:tr w:rsidR="00F07DB4" w:rsidRPr="007876BA" w14:paraId="04D00E4A" w14:textId="77777777" w:rsidTr="00583974">
        <w:trPr>
          <w:cantSplit/>
          <w:trHeight w:val="30"/>
        </w:trPr>
        <w:tc>
          <w:tcPr>
            <w:tcW w:w="4228" w:type="dxa"/>
          </w:tcPr>
          <w:p w14:paraId="06D13B7A" w14:textId="77777777" w:rsidR="00F07DB4" w:rsidRPr="007876BA" w:rsidRDefault="00F07DB4" w:rsidP="00F07DB4">
            <w:pPr>
              <w:spacing w:line="240" w:lineRule="atLeast"/>
              <w:rPr>
                <w:szCs w:val="22"/>
              </w:rPr>
            </w:pPr>
            <w:r w:rsidRPr="007876BA">
              <w:rPr>
                <w:b/>
                <w:bCs/>
                <w:i/>
                <w:iCs/>
                <w:szCs w:val="22"/>
                <w:lang w:val="en-US"/>
              </w:rPr>
              <w:t>Other current receivables</w:t>
            </w:r>
          </w:p>
        </w:tc>
        <w:tc>
          <w:tcPr>
            <w:tcW w:w="1170" w:type="dxa"/>
            <w:tcBorders>
              <w:left w:val="nil"/>
              <w:right w:val="nil"/>
            </w:tcBorders>
          </w:tcPr>
          <w:p w14:paraId="23E36FBE" w14:textId="43DA6BA3" w:rsidR="00F07DB4" w:rsidRPr="007876BA" w:rsidRDefault="00F07DB4" w:rsidP="00F07DB4">
            <w:pPr>
              <w:pStyle w:val="acctfourfigures"/>
              <w:tabs>
                <w:tab w:val="clear" w:pos="765"/>
                <w:tab w:val="decimal" w:pos="910"/>
              </w:tabs>
              <w:spacing w:line="240" w:lineRule="atLeast"/>
              <w:ind w:right="11"/>
              <w:rPr>
                <w:szCs w:val="22"/>
              </w:rPr>
            </w:pPr>
          </w:p>
        </w:tc>
        <w:tc>
          <w:tcPr>
            <w:tcW w:w="182" w:type="dxa"/>
          </w:tcPr>
          <w:p w14:paraId="67429D3E"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01974FD5"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80" w:type="dxa"/>
          </w:tcPr>
          <w:p w14:paraId="24DE5EF8"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Borders>
              <w:left w:val="nil"/>
              <w:right w:val="nil"/>
            </w:tcBorders>
            <w:vAlign w:val="bottom"/>
          </w:tcPr>
          <w:p w14:paraId="01EE199B"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83" w:type="dxa"/>
          </w:tcPr>
          <w:p w14:paraId="2658EF31"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3CDCFC83" w14:textId="77777777" w:rsidR="00F07DB4" w:rsidRPr="007876BA" w:rsidRDefault="00F07DB4" w:rsidP="00F07DB4">
            <w:pPr>
              <w:pStyle w:val="acctfourfigures"/>
              <w:tabs>
                <w:tab w:val="clear" w:pos="765"/>
                <w:tab w:val="decimal" w:pos="1000"/>
              </w:tabs>
              <w:spacing w:line="240" w:lineRule="atLeast"/>
              <w:ind w:right="-150"/>
              <w:rPr>
                <w:szCs w:val="22"/>
              </w:rPr>
            </w:pPr>
          </w:p>
        </w:tc>
      </w:tr>
      <w:tr w:rsidR="00F07DB4" w:rsidRPr="007876BA" w14:paraId="35E59016" w14:textId="77777777" w:rsidTr="00FC1E3E">
        <w:trPr>
          <w:cantSplit/>
          <w:trHeight w:val="30"/>
        </w:trPr>
        <w:tc>
          <w:tcPr>
            <w:tcW w:w="4228" w:type="dxa"/>
          </w:tcPr>
          <w:p w14:paraId="6E12A071" w14:textId="717B73AE" w:rsidR="00F07DB4" w:rsidRPr="007876BA" w:rsidRDefault="00F07DB4" w:rsidP="00F07DB4">
            <w:pPr>
              <w:spacing w:line="240" w:lineRule="atLeast"/>
              <w:rPr>
                <w:b/>
                <w:bCs/>
                <w:i/>
                <w:iCs/>
                <w:szCs w:val="22"/>
                <w:lang w:val="en-US"/>
              </w:rPr>
            </w:pPr>
            <w:r w:rsidRPr="00740446">
              <w:rPr>
                <w:szCs w:val="22"/>
              </w:rPr>
              <w:t>Parent</w:t>
            </w:r>
            <w:r>
              <w:rPr>
                <w:szCs w:val="22"/>
              </w:rPr>
              <w:t xml:space="preserve"> of the Group</w:t>
            </w:r>
          </w:p>
        </w:tc>
        <w:tc>
          <w:tcPr>
            <w:tcW w:w="1170" w:type="dxa"/>
            <w:tcBorders>
              <w:left w:val="nil"/>
              <w:right w:val="nil"/>
            </w:tcBorders>
          </w:tcPr>
          <w:p w14:paraId="5BA1FA7F" w14:textId="7BB387AE" w:rsidR="00F07DB4" w:rsidRPr="007876BA" w:rsidRDefault="001C1A3E" w:rsidP="00F07DB4">
            <w:pPr>
              <w:pStyle w:val="acctfourfigures"/>
              <w:tabs>
                <w:tab w:val="clear" w:pos="765"/>
                <w:tab w:val="decimal" w:pos="910"/>
              </w:tabs>
              <w:spacing w:line="240" w:lineRule="atLeast"/>
              <w:ind w:right="11"/>
              <w:rPr>
                <w:szCs w:val="22"/>
              </w:rPr>
            </w:pPr>
            <w:r>
              <w:rPr>
                <w:szCs w:val="22"/>
              </w:rPr>
              <w:t>3</w:t>
            </w:r>
          </w:p>
        </w:tc>
        <w:tc>
          <w:tcPr>
            <w:tcW w:w="182" w:type="dxa"/>
          </w:tcPr>
          <w:p w14:paraId="7013C641"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41A9AFF0" w14:textId="7822B55B" w:rsidR="00F07DB4" w:rsidRPr="007876BA" w:rsidRDefault="00F07DB4" w:rsidP="00F07DB4">
            <w:pPr>
              <w:pStyle w:val="acctfourfigures"/>
              <w:tabs>
                <w:tab w:val="clear" w:pos="765"/>
                <w:tab w:val="decimal" w:pos="974"/>
              </w:tabs>
              <w:spacing w:line="240" w:lineRule="atLeast"/>
              <w:ind w:right="11"/>
              <w:rPr>
                <w:szCs w:val="22"/>
              </w:rPr>
            </w:pPr>
            <w:r w:rsidRPr="006773B0">
              <w:rPr>
                <w:szCs w:val="22"/>
              </w:rPr>
              <w:t>124</w:t>
            </w:r>
          </w:p>
        </w:tc>
        <w:tc>
          <w:tcPr>
            <w:tcW w:w="180" w:type="dxa"/>
          </w:tcPr>
          <w:p w14:paraId="25CF5BA3"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Borders>
              <w:left w:val="nil"/>
              <w:right w:val="nil"/>
            </w:tcBorders>
          </w:tcPr>
          <w:p w14:paraId="1EFB40B4" w14:textId="742F7BDD" w:rsidR="00F07DB4" w:rsidRPr="007876BA" w:rsidRDefault="001C1A3E" w:rsidP="00F07DB4">
            <w:pPr>
              <w:pStyle w:val="acctfourfigures"/>
              <w:tabs>
                <w:tab w:val="clear" w:pos="765"/>
                <w:tab w:val="decimal" w:pos="910"/>
              </w:tabs>
              <w:spacing w:line="240" w:lineRule="atLeast"/>
              <w:ind w:right="11"/>
              <w:rPr>
                <w:szCs w:val="22"/>
              </w:rPr>
            </w:pPr>
            <w:r>
              <w:rPr>
                <w:szCs w:val="22"/>
              </w:rPr>
              <w:t>3</w:t>
            </w:r>
          </w:p>
        </w:tc>
        <w:tc>
          <w:tcPr>
            <w:tcW w:w="183" w:type="dxa"/>
          </w:tcPr>
          <w:p w14:paraId="27EDED9E"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6DC19106" w14:textId="166811AC"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3435A145" w14:textId="77777777" w:rsidTr="00FC1E3E">
        <w:trPr>
          <w:cantSplit/>
          <w:trHeight w:val="30"/>
        </w:trPr>
        <w:tc>
          <w:tcPr>
            <w:tcW w:w="4228" w:type="dxa"/>
          </w:tcPr>
          <w:p w14:paraId="3F24388F" w14:textId="2811C729" w:rsidR="00F07DB4" w:rsidRPr="007876BA" w:rsidRDefault="00F07DB4" w:rsidP="00F07DB4">
            <w:pPr>
              <w:spacing w:line="240" w:lineRule="atLeast"/>
              <w:rPr>
                <w:b/>
                <w:bCs/>
                <w:i/>
                <w:iCs/>
                <w:szCs w:val="22"/>
                <w:lang w:val="en-US"/>
              </w:rPr>
            </w:pPr>
            <w:r w:rsidRPr="00740446">
              <w:rPr>
                <w:szCs w:val="22"/>
              </w:rPr>
              <w:t>Subsidiaries</w:t>
            </w:r>
          </w:p>
        </w:tc>
        <w:tc>
          <w:tcPr>
            <w:tcW w:w="1170" w:type="dxa"/>
            <w:tcBorders>
              <w:left w:val="nil"/>
              <w:right w:val="nil"/>
            </w:tcBorders>
          </w:tcPr>
          <w:p w14:paraId="6B9AA34F" w14:textId="31690A55" w:rsidR="00F07DB4" w:rsidRPr="00BC5F46" w:rsidRDefault="001C1A3E" w:rsidP="00F07DB4">
            <w:pPr>
              <w:pStyle w:val="acctfourfigures"/>
              <w:tabs>
                <w:tab w:val="clear" w:pos="765"/>
                <w:tab w:val="decimal" w:pos="640"/>
              </w:tabs>
              <w:spacing w:line="240" w:lineRule="atLeast"/>
              <w:ind w:right="11"/>
              <w:rPr>
                <w:szCs w:val="22"/>
              </w:rPr>
            </w:pPr>
            <w:r w:rsidRPr="00BC5F46">
              <w:rPr>
                <w:szCs w:val="22"/>
              </w:rPr>
              <w:t>-</w:t>
            </w:r>
          </w:p>
        </w:tc>
        <w:tc>
          <w:tcPr>
            <w:tcW w:w="182" w:type="dxa"/>
          </w:tcPr>
          <w:p w14:paraId="2677F3FA" w14:textId="77777777" w:rsidR="00F07DB4" w:rsidRPr="00BC5F46" w:rsidRDefault="00F07DB4" w:rsidP="00F07DB4">
            <w:pPr>
              <w:pStyle w:val="acctfourfigures"/>
              <w:tabs>
                <w:tab w:val="clear" w:pos="765"/>
                <w:tab w:val="decimal" w:pos="910"/>
              </w:tabs>
              <w:spacing w:line="240" w:lineRule="atLeast"/>
              <w:ind w:right="11"/>
              <w:rPr>
                <w:szCs w:val="22"/>
              </w:rPr>
            </w:pPr>
          </w:p>
        </w:tc>
        <w:tc>
          <w:tcPr>
            <w:tcW w:w="1170" w:type="dxa"/>
          </w:tcPr>
          <w:p w14:paraId="62D79569" w14:textId="66946083" w:rsidR="00F07DB4" w:rsidRPr="00BC5F46" w:rsidRDefault="00F07DB4" w:rsidP="00F07DB4">
            <w:pPr>
              <w:pStyle w:val="acctfourfigures"/>
              <w:tabs>
                <w:tab w:val="clear" w:pos="765"/>
                <w:tab w:val="decimal" w:pos="643"/>
              </w:tabs>
              <w:spacing w:line="240" w:lineRule="atLeast"/>
              <w:rPr>
                <w:szCs w:val="22"/>
              </w:rPr>
            </w:pPr>
            <w:r w:rsidRPr="00BC5F46">
              <w:rPr>
                <w:szCs w:val="22"/>
              </w:rPr>
              <w:t>-</w:t>
            </w:r>
          </w:p>
        </w:tc>
        <w:tc>
          <w:tcPr>
            <w:tcW w:w="180" w:type="dxa"/>
          </w:tcPr>
          <w:p w14:paraId="038BC3F3" w14:textId="77777777" w:rsidR="00F07DB4" w:rsidRPr="00BC5F46" w:rsidRDefault="00F07DB4" w:rsidP="00F07DB4">
            <w:pPr>
              <w:pStyle w:val="acctfourfigures"/>
              <w:tabs>
                <w:tab w:val="clear" w:pos="765"/>
                <w:tab w:val="decimal" w:pos="910"/>
              </w:tabs>
              <w:spacing w:line="240" w:lineRule="atLeast"/>
              <w:ind w:right="11"/>
              <w:rPr>
                <w:szCs w:val="22"/>
              </w:rPr>
            </w:pPr>
          </w:p>
        </w:tc>
        <w:tc>
          <w:tcPr>
            <w:tcW w:w="1167" w:type="dxa"/>
            <w:tcBorders>
              <w:left w:val="nil"/>
              <w:right w:val="nil"/>
            </w:tcBorders>
          </w:tcPr>
          <w:p w14:paraId="23E8FCD9" w14:textId="0D9E9AF9" w:rsidR="00F07DB4" w:rsidRPr="007876BA" w:rsidRDefault="001C1A3E" w:rsidP="00F07DB4">
            <w:pPr>
              <w:pStyle w:val="acctfourfigures"/>
              <w:tabs>
                <w:tab w:val="clear" w:pos="765"/>
                <w:tab w:val="decimal" w:pos="910"/>
              </w:tabs>
              <w:spacing w:line="240" w:lineRule="atLeast"/>
              <w:ind w:right="11"/>
              <w:rPr>
                <w:szCs w:val="22"/>
              </w:rPr>
            </w:pPr>
            <w:r>
              <w:rPr>
                <w:szCs w:val="22"/>
              </w:rPr>
              <w:t>32,102</w:t>
            </w:r>
          </w:p>
        </w:tc>
        <w:tc>
          <w:tcPr>
            <w:tcW w:w="183" w:type="dxa"/>
          </w:tcPr>
          <w:p w14:paraId="3C38D3D2"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6B22E199" w14:textId="317AB7BF" w:rsidR="00F07DB4" w:rsidRPr="007876BA" w:rsidRDefault="00F07DB4" w:rsidP="00F07DB4">
            <w:pPr>
              <w:pStyle w:val="acctfourfigures"/>
              <w:tabs>
                <w:tab w:val="clear" w:pos="765"/>
                <w:tab w:val="decimal" w:pos="1000"/>
              </w:tabs>
              <w:spacing w:line="240" w:lineRule="atLeast"/>
              <w:ind w:right="-150"/>
              <w:rPr>
                <w:szCs w:val="22"/>
              </w:rPr>
            </w:pPr>
            <w:r>
              <w:rPr>
                <w:szCs w:val="22"/>
              </w:rPr>
              <w:t>17,546</w:t>
            </w:r>
          </w:p>
        </w:tc>
      </w:tr>
      <w:tr w:rsidR="00F07DB4" w:rsidRPr="007876BA" w14:paraId="75C60BF7" w14:textId="77777777" w:rsidTr="00FC1E3E">
        <w:trPr>
          <w:cantSplit/>
          <w:trHeight w:val="30"/>
        </w:trPr>
        <w:tc>
          <w:tcPr>
            <w:tcW w:w="4228" w:type="dxa"/>
          </w:tcPr>
          <w:p w14:paraId="30FFE3C8" w14:textId="4D122791" w:rsidR="00F07DB4" w:rsidRPr="007876BA" w:rsidRDefault="00F07DB4" w:rsidP="00F07DB4">
            <w:pPr>
              <w:spacing w:line="240" w:lineRule="atLeast"/>
              <w:rPr>
                <w:b/>
                <w:bCs/>
                <w:i/>
                <w:iCs/>
                <w:szCs w:val="22"/>
                <w:lang w:val="en-US"/>
              </w:rPr>
            </w:pPr>
            <w:r w:rsidRPr="00E651F9">
              <w:rPr>
                <w:szCs w:val="22"/>
              </w:rPr>
              <w:t>Other related parties</w:t>
            </w:r>
          </w:p>
        </w:tc>
        <w:tc>
          <w:tcPr>
            <w:tcW w:w="1170" w:type="dxa"/>
            <w:tcBorders>
              <w:left w:val="nil"/>
              <w:bottom w:val="single" w:sz="4" w:space="0" w:color="auto"/>
              <w:right w:val="nil"/>
            </w:tcBorders>
          </w:tcPr>
          <w:p w14:paraId="63D22A2C" w14:textId="0E33B547" w:rsidR="00F07DB4" w:rsidRPr="007876BA" w:rsidRDefault="001C1A3E" w:rsidP="00F07DB4">
            <w:pPr>
              <w:pStyle w:val="acctfourfigures"/>
              <w:tabs>
                <w:tab w:val="clear" w:pos="765"/>
                <w:tab w:val="decimal" w:pos="910"/>
              </w:tabs>
              <w:spacing w:line="240" w:lineRule="atLeast"/>
              <w:ind w:right="11"/>
              <w:rPr>
                <w:szCs w:val="22"/>
              </w:rPr>
            </w:pPr>
            <w:r>
              <w:rPr>
                <w:szCs w:val="22"/>
              </w:rPr>
              <w:t>11</w:t>
            </w:r>
          </w:p>
        </w:tc>
        <w:tc>
          <w:tcPr>
            <w:tcW w:w="182" w:type="dxa"/>
          </w:tcPr>
          <w:p w14:paraId="10A8D4DF"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37FB1E4B" w14:textId="6547768D" w:rsidR="00F07DB4" w:rsidRPr="007876BA" w:rsidRDefault="00F07DB4" w:rsidP="00F07DB4">
            <w:pPr>
              <w:pStyle w:val="acctfourfigures"/>
              <w:tabs>
                <w:tab w:val="clear" w:pos="765"/>
                <w:tab w:val="decimal" w:pos="974"/>
              </w:tabs>
              <w:spacing w:line="240" w:lineRule="atLeast"/>
              <w:ind w:right="11"/>
              <w:rPr>
                <w:szCs w:val="22"/>
              </w:rPr>
            </w:pPr>
            <w:r w:rsidRPr="006773B0">
              <w:rPr>
                <w:szCs w:val="22"/>
              </w:rPr>
              <w:t>1</w:t>
            </w:r>
            <w:r>
              <w:rPr>
                <w:szCs w:val="22"/>
              </w:rPr>
              <w:t>5</w:t>
            </w:r>
          </w:p>
        </w:tc>
        <w:tc>
          <w:tcPr>
            <w:tcW w:w="180" w:type="dxa"/>
          </w:tcPr>
          <w:p w14:paraId="37C5EE53"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67" w:type="dxa"/>
            <w:tcBorders>
              <w:left w:val="nil"/>
              <w:bottom w:val="single" w:sz="4" w:space="0" w:color="auto"/>
              <w:right w:val="nil"/>
            </w:tcBorders>
          </w:tcPr>
          <w:p w14:paraId="3F54C024" w14:textId="18ABE946" w:rsidR="00F07DB4" w:rsidRPr="007876BA" w:rsidRDefault="001C1A3E" w:rsidP="00F07DB4">
            <w:pPr>
              <w:spacing w:line="240" w:lineRule="atLeast"/>
              <w:ind w:right="-4" w:firstLine="191"/>
              <w:jc w:val="center"/>
              <w:rPr>
                <w:szCs w:val="22"/>
              </w:rPr>
            </w:pPr>
            <w:r>
              <w:rPr>
                <w:szCs w:val="22"/>
              </w:rPr>
              <w:t>-</w:t>
            </w:r>
          </w:p>
        </w:tc>
        <w:tc>
          <w:tcPr>
            <w:tcW w:w="183" w:type="dxa"/>
          </w:tcPr>
          <w:p w14:paraId="315C04B0"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Borders>
              <w:bottom w:val="single" w:sz="4" w:space="0" w:color="auto"/>
            </w:tcBorders>
            <w:vAlign w:val="bottom"/>
          </w:tcPr>
          <w:p w14:paraId="322CA516" w14:textId="4BE7E012" w:rsidR="00F07DB4" w:rsidRPr="007876BA" w:rsidRDefault="00F07DB4" w:rsidP="00F07DB4">
            <w:pPr>
              <w:pStyle w:val="acctfourfigures"/>
              <w:tabs>
                <w:tab w:val="clear" w:pos="765"/>
                <w:tab w:val="decimal" w:pos="637"/>
              </w:tabs>
              <w:spacing w:line="240" w:lineRule="atLeast"/>
              <w:ind w:right="11"/>
              <w:rPr>
                <w:szCs w:val="22"/>
              </w:rPr>
            </w:pPr>
            <w:r w:rsidRPr="00D63A54">
              <w:rPr>
                <w:szCs w:val="22"/>
              </w:rPr>
              <w:t>-</w:t>
            </w:r>
          </w:p>
        </w:tc>
      </w:tr>
      <w:tr w:rsidR="00F07DB4" w:rsidRPr="007876BA" w14:paraId="79D9B7AC" w14:textId="77777777" w:rsidTr="00583974">
        <w:trPr>
          <w:cantSplit/>
          <w:trHeight w:val="60"/>
        </w:trPr>
        <w:tc>
          <w:tcPr>
            <w:tcW w:w="4228" w:type="dxa"/>
          </w:tcPr>
          <w:p w14:paraId="3CC0DCD6" w14:textId="1B779F58" w:rsidR="00F07DB4" w:rsidRPr="007876BA" w:rsidRDefault="00F07DB4" w:rsidP="00F07DB4">
            <w:pPr>
              <w:spacing w:line="240" w:lineRule="atLeast"/>
              <w:rPr>
                <w:szCs w:val="22"/>
              </w:rPr>
            </w:pPr>
            <w:r w:rsidRPr="00740446">
              <w:rPr>
                <w:b/>
                <w:bCs/>
                <w:szCs w:val="22"/>
              </w:rPr>
              <w:t>Total</w:t>
            </w:r>
          </w:p>
        </w:tc>
        <w:tc>
          <w:tcPr>
            <w:tcW w:w="1170" w:type="dxa"/>
            <w:tcBorders>
              <w:top w:val="single" w:sz="4" w:space="0" w:color="auto"/>
              <w:left w:val="nil"/>
              <w:bottom w:val="double" w:sz="4" w:space="0" w:color="auto"/>
              <w:right w:val="nil"/>
            </w:tcBorders>
          </w:tcPr>
          <w:p w14:paraId="4DE4E12C" w14:textId="478DA28C" w:rsidR="00F07DB4" w:rsidRPr="00F07DB4" w:rsidRDefault="001C1A3E" w:rsidP="00F07DB4">
            <w:pPr>
              <w:pStyle w:val="acctfourfigures"/>
              <w:tabs>
                <w:tab w:val="clear" w:pos="765"/>
                <w:tab w:val="decimal" w:pos="910"/>
              </w:tabs>
              <w:spacing w:line="240" w:lineRule="atLeast"/>
              <w:ind w:right="11"/>
              <w:rPr>
                <w:b/>
                <w:bCs/>
                <w:szCs w:val="22"/>
              </w:rPr>
            </w:pPr>
            <w:r>
              <w:rPr>
                <w:b/>
                <w:bCs/>
                <w:szCs w:val="22"/>
              </w:rPr>
              <w:t>14</w:t>
            </w:r>
          </w:p>
        </w:tc>
        <w:tc>
          <w:tcPr>
            <w:tcW w:w="182" w:type="dxa"/>
          </w:tcPr>
          <w:p w14:paraId="609F303F"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vAlign w:val="bottom"/>
          </w:tcPr>
          <w:p w14:paraId="560AC3DE" w14:textId="55FF48A9" w:rsidR="00F07DB4" w:rsidRPr="007876BA" w:rsidRDefault="00F07DB4" w:rsidP="00F07DB4">
            <w:pPr>
              <w:pStyle w:val="acctfourfigures"/>
              <w:tabs>
                <w:tab w:val="clear" w:pos="765"/>
                <w:tab w:val="decimal" w:pos="974"/>
              </w:tabs>
              <w:spacing w:line="240" w:lineRule="atLeast"/>
              <w:ind w:right="11"/>
              <w:rPr>
                <w:szCs w:val="22"/>
              </w:rPr>
            </w:pPr>
            <w:r>
              <w:rPr>
                <w:b/>
                <w:bCs/>
                <w:szCs w:val="22"/>
              </w:rPr>
              <w:t>139</w:t>
            </w:r>
          </w:p>
        </w:tc>
        <w:tc>
          <w:tcPr>
            <w:tcW w:w="180" w:type="dxa"/>
          </w:tcPr>
          <w:p w14:paraId="7608F376" w14:textId="77777777" w:rsidR="00F07DB4" w:rsidRPr="007876BA" w:rsidRDefault="00F07DB4" w:rsidP="00F07DB4">
            <w:pPr>
              <w:pStyle w:val="acctfourfigures"/>
              <w:tabs>
                <w:tab w:val="clear" w:pos="765"/>
                <w:tab w:val="decimal" w:pos="910"/>
              </w:tabs>
              <w:spacing w:line="240" w:lineRule="atLeast"/>
              <w:ind w:right="11"/>
              <w:rPr>
                <w:szCs w:val="22"/>
                <w:cs/>
                <w:lang w:bidi="th-TH"/>
              </w:rPr>
            </w:pPr>
          </w:p>
        </w:tc>
        <w:tc>
          <w:tcPr>
            <w:tcW w:w="1167" w:type="dxa"/>
            <w:tcBorders>
              <w:top w:val="single" w:sz="4" w:space="0" w:color="auto"/>
              <w:left w:val="nil"/>
              <w:bottom w:val="double" w:sz="4" w:space="0" w:color="auto"/>
              <w:right w:val="nil"/>
            </w:tcBorders>
          </w:tcPr>
          <w:p w14:paraId="5070F193" w14:textId="44E8627B" w:rsidR="00F07DB4" w:rsidRPr="00F07DB4" w:rsidRDefault="001C1A3E" w:rsidP="00F07DB4">
            <w:pPr>
              <w:pStyle w:val="acctfourfigures"/>
              <w:tabs>
                <w:tab w:val="clear" w:pos="765"/>
                <w:tab w:val="decimal" w:pos="903"/>
              </w:tabs>
              <w:spacing w:line="240" w:lineRule="atLeast"/>
              <w:ind w:right="11"/>
              <w:rPr>
                <w:b/>
                <w:bCs/>
                <w:szCs w:val="22"/>
              </w:rPr>
            </w:pPr>
            <w:r>
              <w:rPr>
                <w:b/>
                <w:bCs/>
                <w:szCs w:val="22"/>
              </w:rPr>
              <w:t>32,105</w:t>
            </w:r>
          </w:p>
        </w:tc>
        <w:tc>
          <w:tcPr>
            <w:tcW w:w="183" w:type="dxa"/>
          </w:tcPr>
          <w:p w14:paraId="17F06A0C"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tcBorders>
              <w:top w:val="single" w:sz="4" w:space="0" w:color="auto"/>
              <w:bottom w:val="double" w:sz="4" w:space="0" w:color="auto"/>
            </w:tcBorders>
            <w:vAlign w:val="bottom"/>
          </w:tcPr>
          <w:p w14:paraId="7D21196F" w14:textId="278ADBD4" w:rsidR="00F07DB4" w:rsidRPr="007876BA" w:rsidRDefault="00F07DB4" w:rsidP="00F07DB4">
            <w:pPr>
              <w:pStyle w:val="acctfourfigures"/>
              <w:tabs>
                <w:tab w:val="clear" w:pos="765"/>
                <w:tab w:val="decimal" w:pos="978"/>
              </w:tabs>
              <w:spacing w:line="240" w:lineRule="atLeast"/>
              <w:ind w:right="11"/>
              <w:rPr>
                <w:szCs w:val="22"/>
              </w:rPr>
            </w:pPr>
            <w:r w:rsidRPr="006773B0">
              <w:rPr>
                <w:b/>
                <w:bCs/>
                <w:szCs w:val="22"/>
              </w:rPr>
              <w:t>17,546</w:t>
            </w:r>
          </w:p>
        </w:tc>
      </w:tr>
      <w:tr w:rsidR="00934EB4" w:rsidRPr="007876BA" w14:paraId="34964544" w14:textId="77777777" w:rsidTr="00407F9D">
        <w:trPr>
          <w:cantSplit/>
        </w:trPr>
        <w:tc>
          <w:tcPr>
            <w:tcW w:w="4228" w:type="dxa"/>
          </w:tcPr>
          <w:p w14:paraId="30684788" w14:textId="77777777" w:rsidR="00934EB4" w:rsidRPr="007876BA" w:rsidRDefault="00934EB4" w:rsidP="00934EB4">
            <w:pPr>
              <w:spacing w:line="240" w:lineRule="atLeast"/>
              <w:rPr>
                <w:b/>
                <w:bCs/>
                <w:szCs w:val="22"/>
              </w:rPr>
            </w:pPr>
          </w:p>
        </w:tc>
        <w:tc>
          <w:tcPr>
            <w:tcW w:w="1170" w:type="dxa"/>
            <w:tcBorders>
              <w:top w:val="double" w:sz="4" w:space="0" w:color="auto"/>
            </w:tcBorders>
          </w:tcPr>
          <w:p w14:paraId="2B8D0499" w14:textId="77777777" w:rsidR="00934EB4" w:rsidRPr="007876BA" w:rsidRDefault="00934EB4" w:rsidP="00934EB4">
            <w:pPr>
              <w:pStyle w:val="acctfourfigures"/>
              <w:tabs>
                <w:tab w:val="clear" w:pos="765"/>
                <w:tab w:val="decimal" w:pos="910"/>
              </w:tabs>
              <w:spacing w:line="240" w:lineRule="atLeast"/>
              <w:ind w:right="11"/>
              <w:rPr>
                <w:b/>
                <w:bCs/>
                <w:szCs w:val="22"/>
              </w:rPr>
            </w:pPr>
          </w:p>
        </w:tc>
        <w:tc>
          <w:tcPr>
            <w:tcW w:w="182" w:type="dxa"/>
          </w:tcPr>
          <w:p w14:paraId="5BF63367"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0F1EDDBF" w14:textId="77777777" w:rsidR="00934EB4" w:rsidRPr="007876BA" w:rsidRDefault="00934EB4" w:rsidP="00934EB4">
            <w:pPr>
              <w:pStyle w:val="acctfourfigures"/>
              <w:tabs>
                <w:tab w:val="clear" w:pos="765"/>
                <w:tab w:val="decimal" w:pos="910"/>
              </w:tabs>
              <w:spacing w:line="240" w:lineRule="atLeast"/>
              <w:ind w:right="11"/>
              <w:rPr>
                <w:b/>
                <w:bCs/>
                <w:szCs w:val="22"/>
              </w:rPr>
            </w:pPr>
          </w:p>
        </w:tc>
        <w:tc>
          <w:tcPr>
            <w:tcW w:w="180" w:type="dxa"/>
          </w:tcPr>
          <w:p w14:paraId="2E2DAE5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67" w:type="dxa"/>
            <w:tcBorders>
              <w:top w:val="double" w:sz="4" w:space="0" w:color="auto"/>
            </w:tcBorders>
          </w:tcPr>
          <w:p w14:paraId="29873F04" w14:textId="77777777" w:rsidR="00934EB4" w:rsidRPr="007876BA" w:rsidRDefault="00934EB4" w:rsidP="00934EB4">
            <w:pPr>
              <w:pStyle w:val="acctfourfigures"/>
              <w:tabs>
                <w:tab w:val="clear" w:pos="765"/>
                <w:tab w:val="decimal" w:pos="910"/>
              </w:tabs>
              <w:spacing w:line="240" w:lineRule="atLeast"/>
              <w:ind w:right="11"/>
              <w:rPr>
                <w:b/>
                <w:bCs/>
                <w:szCs w:val="22"/>
              </w:rPr>
            </w:pPr>
          </w:p>
        </w:tc>
        <w:tc>
          <w:tcPr>
            <w:tcW w:w="183" w:type="dxa"/>
          </w:tcPr>
          <w:p w14:paraId="44894163"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609E5100" w14:textId="77777777" w:rsidR="00934EB4" w:rsidRPr="007876BA" w:rsidRDefault="00934EB4" w:rsidP="00934EB4">
            <w:pPr>
              <w:pStyle w:val="acctfourfigures"/>
              <w:tabs>
                <w:tab w:val="clear" w:pos="765"/>
                <w:tab w:val="decimal" w:pos="1000"/>
              </w:tabs>
              <w:spacing w:line="240" w:lineRule="atLeast"/>
              <w:ind w:right="-150"/>
              <w:rPr>
                <w:b/>
                <w:bCs/>
                <w:szCs w:val="22"/>
              </w:rPr>
            </w:pPr>
          </w:p>
        </w:tc>
      </w:tr>
      <w:tr w:rsidR="00934EB4" w:rsidRPr="007876BA" w14:paraId="3D485C48" w14:textId="77777777" w:rsidTr="006B0983">
        <w:trPr>
          <w:cantSplit/>
        </w:trPr>
        <w:tc>
          <w:tcPr>
            <w:tcW w:w="4228" w:type="dxa"/>
          </w:tcPr>
          <w:p w14:paraId="03EC1A7F" w14:textId="77777777" w:rsidR="00934EB4" w:rsidRPr="007876BA" w:rsidRDefault="00934EB4" w:rsidP="00934EB4">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tcPr>
          <w:p w14:paraId="13C136FB" w14:textId="53EFEB83" w:rsidR="00934EB4" w:rsidRPr="00BA6385" w:rsidRDefault="00BC5F46" w:rsidP="00934EB4">
            <w:pPr>
              <w:pStyle w:val="acctfourfigures"/>
              <w:tabs>
                <w:tab w:val="clear" w:pos="765"/>
                <w:tab w:val="decimal" w:pos="640"/>
              </w:tabs>
              <w:spacing w:line="240" w:lineRule="atLeast"/>
              <w:rPr>
                <w:rFonts w:cs="Angsana New"/>
                <w:b/>
                <w:bCs/>
                <w:szCs w:val="28"/>
                <w:lang w:val="en-US" w:bidi="th-TH"/>
              </w:rPr>
            </w:pPr>
            <w:r w:rsidRPr="00BA6385">
              <w:rPr>
                <w:b/>
                <w:bCs/>
                <w:szCs w:val="22"/>
              </w:rPr>
              <w:t>-</w:t>
            </w:r>
          </w:p>
        </w:tc>
        <w:tc>
          <w:tcPr>
            <w:tcW w:w="182" w:type="dxa"/>
          </w:tcPr>
          <w:p w14:paraId="7667018A" w14:textId="77777777" w:rsidR="00934EB4" w:rsidRPr="00BC5F46" w:rsidRDefault="00934EB4" w:rsidP="00934EB4">
            <w:pPr>
              <w:pStyle w:val="acctfourfigures"/>
              <w:tabs>
                <w:tab w:val="clear" w:pos="765"/>
                <w:tab w:val="decimal" w:pos="730"/>
              </w:tabs>
              <w:spacing w:line="240" w:lineRule="atLeast"/>
              <w:rPr>
                <w:szCs w:val="22"/>
              </w:rPr>
            </w:pPr>
          </w:p>
        </w:tc>
        <w:tc>
          <w:tcPr>
            <w:tcW w:w="1170" w:type="dxa"/>
            <w:tcBorders>
              <w:bottom w:val="double" w:sz="4" w:space="0" w:color="auto"/>
            </w:tcBorders>
            <w:vAlign w:val="bottom"/>
          </w:tcPr>
          <w:p w14:paraId="68B2FA79" w14:textId="598FCC8B" w:rsidR="00934EB4" w:rsidRPr="00BA6385" w:rsidRDefault="00934EB4" w:rsidP="00934EB4">
            <w:pPr>
              <w:pStyle w:val="acctfourfigures"/>
              <w:tabs>
                <w:tab w:val="clear" w:pos="765"/>
                <w:tab w:val="decimal" w:pos="643"/>
              </w:tabs>
              <w:spacing w:line="240" w:lineRule="atLeast"/>
              <w:rPr>
                <w:b/>
                <w:bCs/>
                <w:szCs w:val="22"/>
              </w:rPr>
            </w:pPr>
            <w:r w:rsidRPr="00BA6385">
              <w:rPr>
                <w:b/>
                <w:bCs/>
                <w:szCs w:val="22"/>
              </w:rPr>
              <w:t>-</w:t>
            </w:r>
          </w:p>
        </w:tc>
        <w:tc>
          <w:tcPr>
            <w:tcW w:w="180" w:type="dxa"/>
          </w:tcPr>
          <w:p w14:paraId="353FF12A" w14:textId="77777777" w:rsidR="00934EB4" w:rsidRPr="00870AA5" w:rsidRDefault="00934EB4" w:rsidP="00934EB4">
            <w:pPr>
              <w:pStyle w:val="acctfourfigures"/>
              <w:tabs>
                <w:tab w:val="clear" w:pos="765"/>
                <w:tab w:val="decimal" w:pos="1000"/>
              </w:tabs>
              <w:spacing w:line="240" w:lineRule="atLeast"/>
              <w:ind w:right="-150"/>
              <w:rPr>
                <w:szCs w:val="22"/>
              </w:rPr>
            </w:pPr>
          </w:p>
        </w:tc>
        <w:tc>
          <w:tcPr>
            <w:tcW w:w="1167" w:type="dxa"/>
            <w:tcBorders>
              <w:bottom w:val="double" w:sz="4" w:space="0" w:color="auto"/>
            </w:tcBorders>
          </w:tcPr>
          <w:p w14:paraId="71139FBD" w14:textId="31D95B34" w:rsidR="00934EB4" w:rsidRPr="004644DA" w:rsidRDefault="00055B8E" w:rsidP="00934EB4">
            <w:pPr>
              <w:pStyle w:val="acctfourfigures"/>
              <w:tabs>
                <w:tab w:val="clear" w:pos="765"/>
                <w:tab w:val="decimal" w:pos="903"/>
              </w:tabs>
              <w:spacing w:line="240" w:lineRule="atLeast"/>
              <w:ind w:right="11"/>
              <w:rPr>
                <w:b/>
                <w:bCs/>
                <w:szCs w:val="22"/>
              </w:rPr>
            </w:pPr>
            <w:r>
              <w:rPr>
                <w:b/>
                <w:bCs/>
                <w:szCs w:val="22"/>
              </w:rPr>
              <w:t>969,943</w:t>
            </w:r>
          </w:p>
        </w:tc>
        <w:tc>
          <w:tcPr>
            <w:tcW w:w="183" w:type="dxa"/>
          </w:tcPr>
          <w:p w14:paraId="18E3FA71" w14:textId="77777777" w:rsidR="00934EB4" w:rsidRPr="007876BA" w:rsidRDefault="00934EB4" w:rsidP="00934EB4">
            <w:pPr>
              <w:pStyle w:val="acctfourfigures"/>
              <w:tabs>
                <w:tab w:val="clear" w:pos="765"/>
                <w:tab w:val="decimal" w:pos="1000"/>
              </w:tabs>
              <w:spacing w:line="240" w:lineRule="atLeast"/>
              <w:ind w:right="-150"/>
              <w:rPr>
                <w:b/>
                <w:bCs/>
                <w:szCs w:val="22"/>
              </w:rPr>
            </w:pPr>
          </w:p>
        </w:tc>
        <w:tc>
          <w:tcPr>
            <w:tcW w:w="1170" w:type="dxa"/>
            <w:tcBorders>
              <w:bottom w:val="double" w:sz="4" w:space="0" w:color="auto"/>
            </w:tcBorders>
          </w:tcPr>
          <w:p w14:paraId="7D0B805D" w14:textId="0933B9CB" w:rsidR="00934EB4" w:rsidRPr="00870AA5" w:rsidRDefault="00934EB4" w:rsidP="00934EB4">
            <w:pPr>
              <w:pStyle w:val="acctfourfigures"/>
              <w:tabs>
                <w:tab w:val="clear" w:pos="765"/>
                <w:tab w:val="decimal" w:pos="978"/>
              </w:tabs>
              <w:spacing w:line="240" w:lineRule="atLeast"/>
              <w:ind w:right="11"/>
              <w:rPr>
                <w:szCs w:val="22"/>
              </w:rPr>
            </w:pPr>
            <w:r w:rsidRPr="006773B0">
              <w:rPr>
                <w:b/>
                <w:bCs/>
                <w:szCs w:val="22"/>
              </w:rPr>
              <w:t>1,259,678</w:t>
            </w:r>
          </w:p>
        </w:tc>
      </w:tr>
      <w:tr w:rsidR="00934EB4" w:rsidRPr="007876BA" w14:paraId="68CB2A2D" w14:textId="77777777" w:rsidTr="00407F9D">
        <w:trPr>
          <w:cantSplit/>
        </w:trPr>
        <w:tc>
          <w:tcPr>
            <w:tcW w:w="4228" w:type="dxa"/>
          </w:tcPr>
          <w:p w14:paraId="1C091099" w14:textId="77777777" w:rsidR="00934EB4" w:rsidRPr="007876BA" w:rsidRDefault="00934EB4" w:rsidP="00934EB4">
            <w:pPr>
              <w:spacing w:line="240" w:lineRule="atLeast"/>
              <w:rPr>
                <w:b/>
                <w:bCs/>
                <w:i/>
                <w:iCs/>
                <w:szCs w:val="22"/>
              </w:rPr>
            </w:pPr>
          </w:p>
        </w:tc>
        <w:tc>
          <w:tcPr>
            <w:tcW w:w="1170" w:type="dxa"/>
          </w:tcPr>
          <w:p w14:paraId="22CE7A47"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6635AE36"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34694534"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590B1D5" w14:textId="77777777" w:rsidR="00934EB4" w:rsidRPr="007876BA" w:rsidRDefault="00934EB4" w:rsidP="00934EB4">
            <w:pPr>
              <w:tabs>
                <w:tab w:val="decimal" w:pos="999"/>
              </w:tabs>
              <w:spacing w:line="240" w:lineRule="atLeast"/>
              <w:ind w:left="-80" w:right="-115"/>
              <w:rPr>
                <w:szCs w:val="22"/>
              </w:rPr>
            </w:pPr>
          </w:p>
        </w:tc>
        <w:tc>
          <w:tcPr>
            <w:tcW w:w="1167" w:type="dxa"/>
          </w:tcPr>
          <w:p w14:paraId="5B031F54"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21D5C963"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219B95B6"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934EB4" w:rsidRPr="007876BA" w14:paraId="0232B3C9" w14:textId="77777777" w:rsidTr="00407F9D">
        <w:trPr>
          <w:cantSplit/>
        </w:trPr>
        <w:tc>
          <w:tcPr>
            <w:tcW w:w="4228" w:type="dxa"/>
          </w:tcPr>
          <w:p w14:paraId="551DEFFD" w14:textId="77777777" w:rsidR="00934EB4" w:rsidRPr="007876BA" w:rsidRDefault="00934EB4" w:rsidP="00934EB4">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788CAF79"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4834AABE"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2787298B"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07519044" w14:textId="77777777" w:rsidR="00934EB4" w:rsidRPr="007876BA" w:rsidRDefault="00934EB4" w:rsidP="00934EB4">
            <w:pPr>
              <w:tabs>
                <w:tab w:val="decimal" w:pos="999"/>
              </w:tabs>
              <w:spacing w:line="240" w:lineRule="atLeast"/>
              <w:ind w:left="-80" w:right="-115"/>
              <w:rPr>
                <w:szCs w:val="22"/>
              </w:rPr>
            </w:pPr>
          </w:p>
        </w:tc>
        <w:tc>
          <w:tcPr>
            <w:tcW w:w="1167" w:type="dxa"/>
          </w:tcPr>
          <w:p w14:paraId="5F184137"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408AC3E1"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268973F8"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F07DB4" w:rsidRPr="007876BA" w14:paraId="589A93EA" w14:textId="77777777" w:rsidTr="00352A85">
        <w:trPr>
          <w:cantSplit/>
        </w:trPr>
        <w:tc>
          <w:tcPr>
            <w:tcW w:w="4228" w:type="dxa"/>
          </w:tcPr>
          <w:p w14:paraId="6E27CC75" w14:textId="77777777" w:rsidR="00F07DB4" w:rsidRPr="007876BA" w:rsidRDefault="00F07DB4" w:rsidP="00F07DB4">
            <w:pPr>
              <w:spacing w:line="240" w:lineRule="atLeast"/>
              <w:rPr>
                <w:b/>
                <w:bCs/>
                <w:i/>
                <w:iCs/>
                <w:szCs w:val="22"/>
                <w:lang w:val="en-US"/>
              </w:rPr>
            </w:pPr>
            <w:r w:rsidRPr="007876BA">
              <w:rPr>
                <w:szCs w:val="22"/>
              </w:rPr>
              <w:t>Parent</w:t>
            </w:r>
            <w:r>
              <w:rPr>
                <w:szCs w:val="22"/>
              </w:rPr>
              <w:t xml:space="preserve"> of the Group</w:t>
            </w:r>
          </w:p>
        </w:tc>
        <w:tc>
          <w:tcPr>
            <w:tcW w:w="1170" w:type="dxa"/>
          </w:tcPr>
          <w:p w14:paraId="07DB8551" w14:textId="0B8D01E9" w:rsidR="00F07DB4" w:rsidRPr="007876BA" w:rsidRDefault="00055B8E" w:rsidP="00F07DB4">
            <w:pPr>
              <w:pStyle w:val="acctfourfigures"/>
              <w:tabs>
                <w:tab w:val="clear" w:pos="765"/>
                <w:tab w:val="decimal" w:pos="913"/>
              </w:tabs>
              <w:spacing w:line="240" w:lineRule="atLeast"/>
              <w:ind w:right="11"/>
              <w:rPr>
                <w:szCs w:val="22"/>
              </w:rPr>
            </w:pPr>
            <w:r>
              <w:rPr>
                <w:szCs w:val="22"/>
              </w:rPr>
              <w:t>304</w:t>
            </w:r>
          </w:p>
        </w:tc>
        <w:tc>
          <w:tcPr>
            <w:tcW w:w="182" w:type="dxa"/>
            <w:tcBorders>
              <w:left w:val="nil"/>
              <w:right w:val="nil"/>
            </w:tcBorders>
          </w:tcPr>
          <w:p w14:paraId="0B9632B2" w14:textId="77777777" w:rsidR="00F07DB4" w:rsidRPr="007876BA" w:rsidRDefault="00F07DB4" w:rsidP="00F07DB4">
            <w:pPr>
              <w:pStyle w:val="acctfourfigures"/>
              <w:tabs>
                <w:tab w:val="clear" w:pos="765"/>
                <w:tab w:val="decimal" w:pos="999"/>
              </w:tabs>
              <w:spacing w:line="240" w:lineRule="atLeast"/>
              <w:ind w:right="11"/>
              <w:rPr>
                <w:szCs w:val="22"/>
              </w:rPr>
            </w:pPr>
          </w:p>
        </w:tc>
        <w:tc>
          <w:tcPr>
            <w:tcW w:w="1170" w:type="dxa"/>
            <w:tcBorders>
              <w:left w:val="nil"/>
              <w:right w:val="nil"/>
            </w:tcBorders>
            <w:vAlign w:val="bottom"/>
          </w:tcPr>
          <w:p w14:paraId="1C2387F8" w14:textId="4B13EBDE" w:rsidR="00F07DB4" w:rsidRPr="007876BA" w:rsidRDefault="00F07DB4" w:rsidP="00F07DB4">
            <w:pPr>
              <w:pStyle w:val="acctfourfigures"/>
              <w:tabs>
                <w:tab w:val="clear" w:pos="765"/>
                <w:tab w:val="decimal" w:pos="974"/>
              </w:tabs>
              <w:spacing w:line="240" w:lineRule="atLeast"/>
              <w:ind w:right="11"/>
              <w:rPr>
                <w:szCs w:val="22"/>
              </w:rPr>
            </w:pPr>
            <w:r>
              <w:rPr>
                <w:szCs w:val="22"/>
              </w:rPr>
              <w:t>334</w:t>
            </w:r>
          </w:p>
        </w:tc>
        <w:tc>
          <w:tcPr>
            <w:tcW w:w="180" w:type="dxa"/>
            <w:tcBorders>
              <w:left w:val="nil"/>
              <w:right w:val="nil"/>
            </w:tcBorders>
          </w:tcPr>
          <w:p w14:paraId="1A23FC81" w14:textId="77777777" w:rsidR="00F07DB4" w:rsidRPr="007876BA" w:rsidRDefault="00F07DB4" w:rsidP="00F07DB4">
            <w:pPr>
              <w:tabs>
                <w:tab w:val="decimal" w:pos="999"/>
              </w:tabs>
              <w:spacing w:line="240" w:lineRule="atLeast"/>
              <w:ind w:left="-80" w:right="-115"/>
              <w:rPr>
                <w:szCs w:val="22"/>
              </w:rPr>
            </w:pPr>
          </w:p>
        </w:tc>
        <w:tc>
          <w:tcPr>
            <w:tcW w:w="1167" w:type="dxa"/>
            <w:vAlign w:val="bottom"/>
          </w:tcPr>
          <w:p w14:paraId="719A984F" w14:textId="52222DEF" w:rsidR="00F07DB4" w:rsidRPr="00BC5F46" w:rsidRDefault="00055B8E" w:rsidP="00F07DB4">
            <w:pPr>
              <w:spacing w:line="240" w:lineRule="atLeast"/>
              <w:ind w:right="-4" w:firstLine="191"/>
              <w:jc w:val="center"/>
              <w:rPr>
                <w:szCs w:val="22"/>
              </w:rPr>
            </w:pPr>
            <w:r w:rsidRPr="00BC5F46">
              <w:rPr>
                <w:szCs w:val="22"/>
              </w:rPr>
              <w:t>-</w:t>
            </w:r>
          </w:p>
        </w:tc>
        <w:tc>
          <w:tcPr>
            <w:tcW w:w="183" w:type="dxa"/>
            <w:tcBorders>
              <w:left w:val="nil"/>
              <w:right w:val="nil"/>
            </w:tcBorders>
          </w:tcPr>
          <w:p w14:paraId="52D1F86C" w14:textId="77777777" w:rsidR="00F07DB4" w:rsidRPr="00BC5F46" w:rsidRDefault="00F07DB4" w:rsidP="00F07DB4">
            <w:pPr>
              <w:tabs>
                <w:tab w:val="decimal" w:pos="999"/>
              </w:tabs>
              <w:spacing w:line="240" w:lineRule="atLeast"/>
              <w:ind w:left="-80" w:right="-115"/>
              <w:rPr>
                <w:szCs w:val="22"/>
              </w:rPr>
            </w:pPr>
          </w:p>
        </w:tc>
        <w:tc>
          <w:tcPr>
            <w:tcW w:w="1170" w:type="dxa"/>
            <w:tcBorders>
              <w:left w:val="nil"/>
              <w:right w:val="nil"/>
            </w:tcBorders>
            <w:vAlign w:val="bottom"/>
          </w:tcPr>
          <w:p w14:paraId="5C342C76" w14:textId="5FE70D82" w:rsidR="00F07DB4" w:rsidRPr="00BC5F46" w:rsidRDefault="00F07DB4" w:rsidP="00F07DB4">
            <w:pPr>
              <w:pStyle w:val="acctfourfigures"/>
              <w:tabs>
                <w:tab w:val="clear" w:pos="765"/>
                <w:tab w:val="decimal" w:pos="637"/>
              </w:tabs>
              <w:spacing w:line="240" w:lineRule="atLeast"/>
              <w:ind w:right="11"/>
              <w:rPr>
                <w:szCs w:val="22"/>
              </w:rPr>
            </w:pPr>
            <w:r w:rsidRPr="00BC5F46">
              <w:rPr>
                <w:szCs w:val="22"/>
              </w:rPr>
              <w:t>-</w:t>
            </w:r>
          </w:p>
        </w:tc>
      </w:tr>
      <w:tr w:rsidR="00F07DB4" w:rsidRPr="007876BA" w14:paraId="4599C240" w14:textId="77777777" w:rsidTr="00352A85">
        <w:trPr>
          <w:cantSplit/>
        </w:trPr>
        <w:tc>
          <w:tcPr>
            <w:tcW w:w="4228" w:type="dxa"/>
          </w:tcPr>
          <w:p w14:paraId="228C2CC1" w14:textId="77777777" w:rsidR="00F07DB4" w:rsidRPr="007876BA" w:rsidRDefault="00F07DB4" w:rsidP="00F07DB4">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tcPr>
          <w:p w14:paraId="769DC013" w14:textId="40ECA928" w:rsidR="00F07DB4" w:rsidRPr="00F07DB4" w:rsidRDefault="00055B8E" w:rsidP="00F07DB4">
            <w:pPr>
              <w:pStyle w:val="acctfourfigures"/>
              <w:tabs>
                <w:tab w:val="clear" w:pos="765"/>
                <w:tab w:val="decimal" w:pos="910"/>
              </w:tabs>
              <w:spacing w:line="240" w:lineRule="atLeast"/>
              <w:ind w:right="11"/>
              <w:rPr>
                <w:b/>
                <w:bCs/>
                <w:szCs w:val="22"/>
              </w:rPr>
            </w:pPr>
            <w:r>
              <w:rPr>
                <w:b/>
                <w:bCs/>
                <w:szCs w:val="22"/>
              </w:rPr>
              <w:t>304</w:t>
            </w:r>
          </w:p>
        </w:tc>
        <w:tc>
          <w:tcPr>
            <w:tcW w:w="182" w:type="dxa"/>
            <w:tcBorders>
              <w:left w:val="nil"/>
              <w:right w:val="nil"/>
            </w:tcBorders>
          </w:tcPr>
          <w:p w14:paraId="1CDEA28C" w14:textId="77777777" w:rsidR="00F07DB4" w:rsidRPr="007876BA" w:rsidRDefault="00F07DB4" w:rsidP="00F07DB4">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vAlign w:val="bottom"/>
          </w:tcPr>
          <w:p w14:paraId="240EA243" w14:textId="33F7E8E3" w:rsidR="00F07DB4" w:rsidRPr="006823D9" w:rsidRDefault="00F07DB4" w:rsidP="00F07DB4">
            <w:pPr>
              <w:pStyle w:val="acctfourfigures"/>
              <w:tabs>
                <w:tab w:val="clear" w:pos="765"/>
                <w:tab w:val="decimal" w:pos="974"/>
              </w:tabs>
              <w:spacing w:line="240" w:lineRule="atLeast"/>
              <w:ind w:right="11"/>
              <w:rPr>
                <w:b/>
                <w:bCs/>
                <w:szCs w:val="22"/>
              </w:rPr>
            </w:pPr>
            <w:r>
              <w:rPr>
                <w:b/>
                <w:bCs/>
                <w:szCs w:val="22"/>
              </w:rPr>
              <w:t>334</w:t>
            </w:r>
          </w:p>
        </w:tc>
        <w:tc>
          <w:tcPr>
            <w:tcW w:w="180" w:type="dxa"/>
            <w:tcBorders>
              <w:left w:val="nil"/>
              <w:right w:val="nil"/>
            </w:tcBorders>
          </w:tcPr>
          <w:p w14:paraId="6073B02A" w14:textId="77777777" w:rsidR="00F07DB4" w:rsidRPr="007876BA" w:rsidRDefault="00F07DB4" w:rsidP="00F07DB4">
            <w:pPr>
              <w:tabs>
                <w:tab w:val="decimal" w:pos="999"/>
              </w:tabs>
              <w:spacing w:line="240" w:lineRule="atLeast"/>
              <w:ind w:left="-80" w:right="-115"/>
              <w:rPr>
                <w:szCs w:val="22"/>
              </w:rPr>
            </w:pPr>
          </w:p>
        </w:tc>
        <w:tc>
          <w:tcPr>
            <w:tcW w:w="1167" w:type="dxa"/>
            <w:tcBorders>
              <w:top w:val="single" w:sz="4" w:space="0" w:color="auto"/>
              <w:bottom w:val="double" w:sz="4" w:space="0" w:color="auto"/>
            </w:tcBorders>
            <w:vAlign w:val="bottom"/>
          </w:tcPr>
          <w:p w14:paraId="513A3491" w14:textId="044911D4" w:rsidR="00F07DB4" w:rsidRPr="00BA6385" w:rsidRDefault="00055B8E" w:rsidP="00F07DB4">
            <w:pPr>
              <w:spacing w:line="240" w:lineRule="atLeast"/>
              <w:ind w:right="-4" w:firstLine="191"/>
              <w:jc w:val="center"/>
              <w:rPr>
                <w:b/>
                <w:bCs/>
                <w:szCs w:val="22"/>
              </w:rPr>
            </w:pPr>
            <w:r w:rsidRPr="00BA6385">
              <w:rPr>
                <w:b/>
                <w:bCs/>
                <w:szCs w:val="22"/>
              </w:rPr>
              <w:t>-</w:t>
            </w:r>
          </w:p>
        </w:tc>
        <w:tc>
          <w:tcPr>
            <w:tcW w:w="183" w:type="dxa"/>
            <w:tcBorders>
              <w:left w:val="nil"/>
              <w:right w:val="nil"/>
            </w:tcBorders>
          </w:tcPr>
          <w:p w14:paraId="40FF7B70" w14:textId="77777777" w:rsidR="00F07DB4" w:rsidRPr="00BC5F46" w:rsidRDefault="00F07DB4" w:rsidP="00F07DB4">
            <w:pPr>
              <w:tabs>
                <w:tab w:val="decimal" w:pos="999"/>
              </w:tabs>
              <w:spacing w:line="240" w:lineRule="atLeast"/>
              <w:ind w:left="-80" w:right="-115"/>
              <w:rPr>
                <w:szCs w:val="22"/>
              </w:rPr>
            </w:pPr>
          </w:p>
        </w:tc>
        <w:tc>
          <w:tcPr>
            <w:tcW w:w="1170" w:type="dxa"/>
            <w:tcBorders>
              <w:top w:val="single" w:sz="4" w:space="0" w:color="auto"/>
              <w:left w:val="nil"/>
              <w:bottom w:val="double" w:sz="4" w:space="0" w:color="auto"/>
              <w:right w:val="nil"/>
            </w:tcBorders>
            <w:vAlign w:val="bottom"/>
          </w:tcPr>
          <w:p w14:paraId="242F4C95" w14:textId="4D1E86C8" w:rsidR="00F07DB4" w:rsidRPr="00BA6385" w:rsidRDefault="00F07DB4" w:rsidP="00F07DB4">
            <w:pPr>
              <w:pStyle w:val="acctfourfigures"/>
              <w:tabs>
                <w:tab w:val="clear" w:pos="765"/>
                <w:tab w:val="decimal" w:pos="637"/>
              </w:tabs>
              <w:spacing w:line="240" w:lineRule="atLeast"/>
              <w:ind w:right="11"/>
              <w:rPr>
                <w:b/>
                <w:bCs/>
                <w:szCs w:val="22"/>
              </w:rPr>
            </w:pPr>
            <w:r w:rsidRPr="00BA6385">
              <w:rPr>
                <w:b/>
                <w:bCs/>
                <w:szCs w:val="22"/>
              </w:rPr>
              <w:t>-</w:t>
            </w:r>
          </w:p>
        </w:tc>
      </w:tr>
      <w:tr w:rsidR="00934EB4" w:rsidRPr="007876BA" w14:paraId="6C5CCDAC" w14:textId="77777777" w:rsidTr="00407F9D">
        <w:trPr>
          <w:cantSplit/>
        </w:trPr>
        <w:tc>
          <w:tcPr>
            <w:tcW w:w="4228" w:type="dxa"/>
          </w:tcPr>
          <w:p w14:paraId="36BDEE16" w14:textId="77777777" w:rsidR="00934EB4" w:rsidRPr="007876BA" w:rsidRDefault="00934EB4" w:rsidP="00934EB4">
            <w:pPr>
              <w:spacing w:line="240" w:lineRule="atLeast"/>
              <w:rPr>
                <w:b/>
                <w:bCs/>
                <w:i/>
                <w:iCs/>
                <w:szCs w:val="22"/>
                <w:lang w:val="en-US"/>
              </w:rPr>
            </w:pPr>
          </w:p>
        </w:tc>
        <w:tc>
          <w:tcPr>
            <w:tcW w:w="1170" w:type="dxa"/>
            <w:tcBorders>
              <w:top w:val="double" w:sz="4" w:space="0" w:color="auto"/>
            </w:tcBorders>
          </w:tcPr>
          <w:p w14:paraId="2F639DD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1BABA890"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tcPr>
          <w:p w14:paraId="236E5329"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5A79243C" w14:textId="77777777" w:rsidR="00934EB4" w:rsidRPr="007876BA" w:rsidRDefault="00934EB4" w:rsidP="00934EB4">
            <w:pPr>
              <w:tabs>
                <w:tab w:val="decimal" w:pos="999"/>
              </w:tabs>
              <w:spacing w:line="240" w:lineRule="atLeast"/>
              <w:ind w:left="-80" w:right="-115"/>
              <w:rPr>
                <w:szCs w:val="22"/>
              </w:rPr>
            </w:pPr>
          </w:p>
        </w:tc>
        <w:tc>
          <w:tcPr>
            <w:tcW w:w="1167" w:type="dxa"/>
            <w:tcBorders>
              <w:top w:val="double" w:sz="4" w:space="0" w:color="auto"/>
            </w:tcBorders>
          </w:tcPr>
          <w:p w14:paraId="746FF18D"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0592B3AD" w14:textId="77777777" w:rsidR="00934EB4" w:rsidRPr="007876BA" w:rsidRDefault="00934EB4" w:rsidP="00934EB4">
            <w:pPr>
              <w:tabs>
                <w:tab w:val="decimal" w:pos="999"/>
              </w:tabs>
              <w:spacing w:line="240" w:lineRule="atLeast"/>
              <w:ind w:left="-80" w:right="-115"/>
              <w:rPr>
                <w:szCs w:val="22"/>
              </w:rPr>
            </w:pPr>
          </w:p>
        </w:tc>
        <w:tc>
          <w:tcPr>
            <w:tcW w:w="1170" w:type="dxa"/>
            <w:tcBorders>
              <w:top w:val="double" w:sz="4" w:space="0" w:color="auto"/>
              <w:left w:val="nil"/>
              <w:right w:val="nil"/>
            </w:tcBorders>
          </w:tcPr>
          <w:p w14:paraId="6803944A"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934EB4" w:rsidRPr="007876BA" w14:paraId="125C123F" w14:textId="77777777" w:rsidTr="00407F9D">
        <w:trPr>
          <w:cantSplit/>
        </w:trPr>
        <w:tc>
          <w:tcPr>
            <w:tcW w:w="4228" w:type="dxa"/>
          </w:tcPr>
          <w:p w14:paraId="3F4B23D0" w14:textId="77777777" w:rsidR="00934EB4" w:rsidRPr="007876BA" w:rsidRDefault="00934EB4" w:rsidP="00934EB4">
            <w:pPr>
              <w:spacing w:line="240" w:lineRule="atLeast"/>
              <w:rPr>
                <w:szCs w:val="22"/>
              </w:rPr>
            </w:pPr>
            <w:r w:rsidRPr="007876BA">
              <w:rPr>
                <w:b/>
                <w:bCs/>
                <w:i/>
                <w:iCs/>
                <w:szCs w:val="22"/>
                <w:lang w:val="en-US"/>
              </w:rPr>
              <w:t xml:space="preserve">Trade accounts payable </w:t>
            </w:r>
          </w:p>
        </w:tc>
        <w:tc>
          <w:tcPr>
            <w:tcW w:w="1170" w:type="dxa"/>
          </w:tcPr>
          <w:p w14:paraId="40A9C4C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4BEF7E9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3DD8D880"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2F67852" w14:textId="77777777" w:rsidR="00934EB4" w:rsidRPr="007876BA" w:rsidRDefault="00934EB4" w:rsidP="00934EB4">
            <w:pPr>
              <w:tabs>
                <w:tab w:val="decimal" w:pos="999"/>
              </w:tabs>
              <w:spacing w:line="240" w:lineRule="atLeast"/>
              <w:ind w:left="-80" w:right="-115"/>
              <w:rPr>
                <w:szCs w:val="22"/>
              </w:rPr>
            </w:pPr>
          </w:p>
        </w:tc>
        <w:tc>
          <w:tcPr>
            <w:tcW w:w="1167" w:type="dxa"/>
          </w:tcPr>
          <w:p w14:paraId="0472C91E"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429A49E2"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34112F9B"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255FF7" w:rsidRPr="007876BA" w14:paraId="4267FA1A" w14:textId="77777777" w:rsidTr="00DF3C71">
        <w:trPr>
          <w:cantSplit/>
        </w:trPr>
        <w:tc>
          <w:tcPr>
            <w:tcW w:w="4228" w:type="dxa"/>
          </w:tcPr>
          <w:p w14:paraId="7134B28E" w14:textId="77777777" w:rsidR="00255FF7" w:rsidRPr="007876BA" w:rsidRDefault="00255FF7" w:rsidP="00255FF7">
            <w:pPr>
              <w:spacing w:line="240" w:lineRule="atLeast"/>
              <w:rPr>
                <w:szCs w:val="22"/>
              </w:rPr>
            </w:pPr>
            <w:r w:rsidRPr="007876BA">
              <w:rPr>
                <w:szCs w:val="22"/>
              </w:rPr>
              <w:t>Parent</w:t>
            </w:r>
            <w:r>
              <w:rPr>
                <w:szCs w:val="22"/>
              </w:rPr>
              <w:t xml:space="preserve"> of the Group</w:t>
            </w:r>
          </w:p>
        </w:tc>
        <w:tc>
          <w:tcPr>
            <w:tcW w:w="1170" w:type="dxa"/>
          </w:tcPr>
          <w:p w14:paraId="0DB2F038" w14:textId="62EC543E" w:rsidR="00255FF7" w:rsidRPr="007876BA" w:rsidRDefault="00055B8E" w:rsidP="00255FF7">
            <w:pPr>
              <w:pStyle w:val="acctfourfigures"/>
              <w:tabs>
                <w:tab w:val="clear" w:pos="765"/>
                <w:tab w:val="decimal" w:pos="913"/>
              </w:tabs>
              <w:spacing w:line="240" w:lineRule="atLeast"/>
              <w:ind w:right="11"/>
              <w:rPr>
                <w:szCs w:val="22"/>
              </w:rPr>
            </w:pPr>
            <w:r>
              <w:rPr>
                <w:szCs w:val="22"/>
              </w:rPr>
              <w:t>283</w:t>
            </w:r>
          </w:p>
        </w:tc>
        <w:tc>
          <w:tcPr>
            <w:tcW w:w="182" w:type="dxa"/>
            <w:tcBorders>
              <w:left w:val="nil"/>
              <w:right w:val="nil"/>
            </w:tcBorders>
          </w:tcPr>
          <w:p w14:paraId="24B646EC" w14:textId="77777777" w:rsidR="00255FF7" w:rsidRPr="007876BA" w:rsidRDefault="00255FF7" w:rsidP="00255FF7">
            <w:pPr>
              <w:pStyle w:val="acctfourfigures"/>
              <w:tabs>
                <w:tab w:val="clear" w:pos="765"/>
                <w:tab w:val="decimal" w:pos="999"/>
              </w:tabs>
              <w:spacing w:line="240" w:lineRule="atLeast"/>
              <w:ind w:right="11"/>
              <w:rPr>
                <w:szCs w:val="22"/>
              </w:rPr>
            </w:pPr>
          </w:p>
        </w:tc>
        <w:tc>
          <w:tcPr>
            <w:tcW w:w="1170" w:type="dxa"/>
            <w:tcBorders>
              <w:left w:val="nil"/>
              <w:right w:val="nil"/>
            </w:tcBorders>
          </w:tcPr>
          <w:p w14:paraId="7FCB9682" w14:textId="6535DAEB" w:rsidR="00255FF7" w:rsidRPr="007876BA" w:rsidRDefault="00255FF7" w:rsidP="00255FF7">
            <w:pPr>
              <w:pStyle w:val="acctfourfigures"/>
              <w:tabs>
                <w:tab w:val="clear" w:pos="765"/>
                <w:tab w:val="decimal" w:pos="974"/>
              </w:tabs>
              <w:spacing w:line="240" w:lineRule="atLeast"/>
              <w:ind w:right="11"/>
              <w:rPr>
                <w:szCs w:val="22"/>
              </w:rPr>
            </w:pPr>
            <w:r>
              <w:rPr>
                <w:szCs w:val="22"/>
              </w:rPr>
              <w:t>362</w:t>
            </w:r>
          </w:p>
        </w:tc>
        <w:tc>
          <w:tcPr>
            <w:tcW w:w="180" w:type="dxa"/>
            <w:tcBorders>
              <w:left w:val="nil"/>
              <w:right w:val="nil"/>
            </w:tcBorders>
          </w:tcPr>
          <w:p w14:paraId="405A0412" w14:textId="77777777" w:rsidR="00255FF7" w:rsidRPr="007876BA" w:rsidRDefault="00255FF7" w:rsidP="00255FF7">
            <w:pPr>
              <w:tabs>
                <w:tab w:val="decimal" w:pos="999"/>
              </w:tabs>
              <w:spacing w:line="240" w:lineRule="atLeast"/>
              <w:ind w:left="-80" w:right="-115"/>
              <w:rPr>
                <w:szCs w:val="22"/>
              </w:rPr>
            </w:pPr>
          </w:p>
        </w:tc>
        <w:tc>
          <w:tcPr>
            <w:tcW w:w="1167" w:type="dxa"/>
          </w:tcPr>
          <w:p w14:paraId="585AF058" w14:textId="71DF35C5" w:rsidR="00255FF7" w:rsidRPr="00BC5F46" w:rsidRDefault="00055B8E" w:rsidP="00255FF7">
            <w:pPr>
              <w:spacing w:line="240" w:lineRule="atLeast"/>
              <w:ind w:right="-4" w:firstLine="191"/>
              <w:jc w:val="center"/>
              <w:rPr>
                <w:szCs w:val="22"/>
              </w:rPr>
            </w:pPr>
            <w:r w:rsidRPr="00BC5F46">
              <w:rPr>
                <w:szCs w:val="22"/>
              </w:rPr>
              <w:t>-</w:t>
            </w:r>
          </w:p>
        </w:tc>
        <w:tc>
          <w:tcPr>
            <w:tcW w:w="183" w:type="dxa"/>
            <w:tcBorders>
              <w:left w:val="nil"/>
              <w:right w:val="nil"/>
            </w:tcBorders>
          </w:tcPr>
          <w:p w14:paraId="33C33696" w14:textId="77777777" w:rsidR="00255FF7" w:rsidRPr="00BC5F46" w:rsidRDefault="00255FF7" w:rsidP="00255FF7">
            <w:pPr>
              <w:tabs>
                <w:tab w:val="decimal" w:pos="999"/>
              </w:tabs>
              <w:spacing w:line="240" w:lineRule="atLeast"/>
              <w:ind w:left="-80" w:right="-115"/>
              <w:rPr>
                <w:szCs w:val="22"/>
              </w:rPr>
            </w:pPr>
          </w:p>
        </w:tc>
        <w:tc>
          <w:tcPr>
            <w:tcW w:w="1170" w:type="dxa"/>
            <w:tcBorders>
              <w:left w:val="nil"/>
              <w:right w:val="nil"/>
            </w:tcBorders>
            <w:vAlign w:val="bottom"/>
          </w:tcPr>
          <w:p w14:paraId="6311F16E" w14:textId="3FEB1647" w:rsidR="00255FF7" w:rsidRPr="00BC5F46" w:rsidRDefault="00255FF7" w:rsidP="00255FF7">
            <w:pPr>
              <w:pStyle w:val="acctfourfigures"/>
              <w:tabs>
                <w:tab w:val="clear" w:pos="765"/>
                <w:tab w:val="decimal" w:pos="637"/>
              </w:tabs>
              <w:spacing w:line="240" w:lineRule="atLeast"/>
              <w:ind w:right="11"/>
              <w:rPr>
                <w:szCs w:val="22"/>
              </w:rPr>
            </w:pPr>
            <w:r w:rsidRPr="00BC5F46">
              <w:rPr>
                <w:szCs w:val="22"/>
              </w:rPr>
              <w:t>-</w:t>
            </w:r>
          </w:p>
        </w:tc>
      </w:tr>
      <w:tr w:rsidR="00255FF7" w:rsidRPr="007876BA" w14:paraId="571632A0" w14:textId="77777777" w:rsidTr="00957C99">
        <w:trPr>
          <w:cantSplit/>
        </w:trPr>
        <w:tc>
          <w:tcPr>
            <w:tcW w:w="4228" w:type="dxa"/>
          </w:tcPr>
          <w:p w14:paraId="29F29BED" w14:textId="77777777" w:rsidR="00255FF7" w:rsidRPr="007876BA" w:rsidRDefault="00255FF7" w:rsidP="00255FF7">
            <w:pPr>
              <w:spacing w:line="240" w:lineRule="atLeast"/>
              <w:rPr>
                <w:szCs w:val="22"/>
              </w:rPr>
            </w:pPr>
            <w:r w:rsidRPr="007876BA">
              <w:rPr>
                <w:szCs w:val="22"/>
              </w:rPr>
              <w:t>Subsidiaries</w:t>
            </w:r>
          </w:p>
        </w:tc>
        <w:tc>
          <w:tcPr>
            <w:tcW w:w="1170" w:type="dxa"/>
          </w:tcPr>
          <w:p w14:paraId="5B549CD3" w14:textId="1F68CA3B" w:rsidR="00255FF7" w:rsidRPr="007876BA" w:rsidRDefault="00055B8E" w:rsidP="00255FF7">
            <w:pPr>
              <w:pStyle w:val="acctfourfigures"/>
              <w:tabs>
                <w:tab w:val="clear" w:pos="765"/>
                <w:tab w:val="decimal" w:pos="640"/>
              </w:tabs>
              <w:spacing w:line="240" w:lineRule="atLeast"/>
              <w:rPr>
                <w:szCs w:val="22"/>
              </w:rPr>
            </w:pPr>
            <w:r>
              <w:rPr>
                <w:szCs w:val="22"/>
              </w:rPr>
              <w:t>-</w:t>
            </w:r>
          </w:p>
        </w:tc>
        <w:tc>
          <w:tcPr>
            <w:tcW w:w="182" w:type="dxa"/>
            <w:tcBorders>
              <w:left w:val="nil"/>
              <w:right w:val="nil"/>
            </w:tcBorders>
          </w:tcPr>
          <w:p w14:paraId="581140AA" w14:textId="77777777" w:rsidR="00255FF7" w:rsidRPr="007876BA" w:rsidRDefault="00255FF7" w:rsidP="00255FF7">
            <w:pPr>
              <w:pStyle w:val="acctfourfigures"/>
              <w:tabs>
                <w:tab w:val="clear" w:pos="765"/>
                <w:tab w:val="decimal" w:pos="999"/>
              </w:tabs>
              <w:spacing w:line="240" w:lineRule="atLeast"/>
              <w:ind w:right="11"/>
              <w:rPr>
                <w:szCs w:val="22"/>
              </w:rPr>
            </w:pPr>
          </w:p>
        </w:tc>
        <w:tc>
          <w:tcPr>
            <w:tcW w:w="1170" w:type="dxa"/>
            <w:tcBorders>
              <w:left w:val="nil"/>
              <w:right w:val="nil"/>
            </w:tcBorders>
            <w:vAlign w:val="bottom"/>
          </w:tcPr>
          <w:p w14:paraId="28EA96D2" w14:textId="7F33EA4D" w:rsidR="00255FF7" w:rsidRPr="007876BA" w:rsidRDefault="00255FF7" w:rsidP="00255FF7">
            <w:pPr>
              <w:pStyle w:val="acctfourfigures"/>
              <w:tabs>
                <w:tab w:val="clear" w:pos="765"/>
                <w:tab w:val="decimal" w:pos="643"/>
              </w:tabs>
              <w:spacing w:line="240" w:lineRule="atLeast"/>
              <w:rPr>
                <w:szCs w:val="22"/>
              </w:rPr>
            </w:pPr>
            <w:r w:rsidRPr="00D63A54">
              <w:rPr>
                <w:szCs w:val="22"/>
              </w:rPr>
              <w:t>-</w:t>
            </w:r>
          </w:p>
        </w:tc>
        <w:tc>
          <w:tcPr>
            <w:tcW w:w="180" w:type="dxa"/>
            <w:tcBorders>
              <w:left w:val="nil"/>
              <w:right w:val="nil"/>
            </w:tcBorders>
          </w:tcPr>
          <w:p w14:paraId="4AA8C0B1" w14:textId="77777777" w:rsidR="00255FF7" w:rsidRPr="007876BA" w:rsidRDefault="00255FF7" w:rsidP="00255FF7">
            <w:pPr>
              <w:tabs>
                <w:tab w:val="decimal" w:pos="999"/>
              </w:tabs>
              <w:spacing w:line="240" w:lineRule="atLeast"/>
              <w:ind w:left="-80" w:right="-115"/>
              <w:rPr>
                <w:szCs w:val="22"/>
              </w:rPr>
            </w:pPr>
          </w:p>
        </w:tc>
        <w:tc>
          <w:tcPr>
            <w:tcW w:w="1167" w:type="dxa"/>
          </w:tcPr>
          <w:p w14:paraId="46F52E4D" w14:textId="04CDDB90" w:rsidR="00255FF7" w:rsidRPr="007876BA" w:rsidRDefault="00055B8E" w:rsidP="00255FF7">
            <w:pPr>
              <w:tabs>
                <w:tab w:val="decimal" w:pos="909"/>
              </w:tabs>
              <w:spacing w:line="240" w:lineRule="atLeast"/>
              <w:ind w:right="-710"/>
              <w:rPr>
                <w:szCs w:val="22"/>
              </w:rPr>
            </w:pPr>
            <w:r>
              <w:rPr>
                <w:szCs w:val="22"/>
              </w:rPr>
              <w:t>13</w:t>
            </w:r>
          </w:p>
        </w:tc>
        <w:tc>
          <w:tcPr>
            <w:tcW w:w="183" w:type="dxa"/>
            <w:tcBorders>
              <w:left w:val="nil"/>
              <w:right w:val="nil"/>
            </w:tcBorders>
          </w:tcPr>
          <w:p w14:paraId="46FE1E4F" w14:textId="77777777" w:rsidR="00255FF7" w:rsidRPr="007876BA" w:rsidRDefault="00255FF7" w:rsidP="00255FF7">
            <w:pPr>
              <w:tabs>
                <w:tab w:val="decimal" w:pos="999"/>
              </w:tabs>
              <w:spacing w:line="240" w:lineRule="atLeast"/>
              <w:ind w:left="-80" w:right="-115"/>
              <w:rPr>
                <w:szCs w:val="22"/>
              </w:rPr>
            </w:pPr>
          </w:p>
        </w:tc>
        <w:tc>
          <w:tcPr>
            <w:tcW w:w="1170" w:type="dxa"/>
            <w:tcBorders>
              <w:left w:val="nil"/>
              <w:right w:val="nil"/>
            </w:tcBorders>
          </w:tcPr>
          <w:p w14:paraId="1DDD8A7A" w14:textId="19E53251" w:rsidR="00255FF7" w:rsidRPr="007876BA" w:rsidRDefault="00255FF7" w:rsidP="00255FF7">
            <w:pPr>
              <w:pStyle w:val="acctfourfigures"/>
              <w:tabs>
                <w:tab w:val="clear" w:pos="765"/>
                <w:tab w:val="decimal" w:pos="978"/>
              </w:tabs>
              <w:spacing w:line="240" w:lineRule="atLeast"/>
              <w:ind w:right="11"/>
              <w:rPr>
                <w:szCs w:val="22"/>
              </w:rPr>
            </w:pPr>
            <w:r>
              <w:rPr>
                <w:szCs w:val="22"/>
              </w:rPr>
              <w:t>4,795</w:t>
            </w:r>
          </w:p>
        </w:tc>
      </w:tr>
      <w:tr w:rsidR="00255FF7" w:rsidRPr="007876BA" w14:paraId="730211D6" w14:textId="77777777" w:rsidTr="00DF3C71">
        <w:trPr>
          <w:cantSplit/>
        </w:trPr>
        <w:tc>
          <w:tcPr>
            <w:tcW w:w="4228" w:type="dxa"/>
          </w:tcPr>
          <w:p w14:paraId="75F08626" w14:textId="77777777" w:rsidR="00255FF7" w:rsidRPr="007876BA" w:rsidRDefault="00255FF7" w:rsidP="00255FF7">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tcPr>
          <w:p w14:paraId="27575F8F" w14:textId="54A80147" w:rsidR="00255FF7" w:rsidRPr="007876BA" w:rsidRDefault="00055B8E" w:rsidP="00255FF7">
            <w:pPr>
              <w:pStyle w:val="acctfourfigures"/>
              <w:tabs>
                <w:tab w:val="clear" w:pos="765"/>
                <w:tab w:val="decimal" w:pos="913"/>
              </w:tabs>
              <w:spacing w:line="240" w:lineRule="atLeast"/>
              <w:ind w:right="11"/>
              <w:rPr>
                <w:szCs w:val="22"/>
              </w:rPr>
            </w:pPr>
            <w:r>
              <w:rPr>
                <w:szCs w:val="22"/>
              </w:rPr>
              <w:t>153,165</w:t>
            </w:r>
          </w:p>
        </w:tc>
        <w:tc>
          <w:tcPr>
            <w:tcW w:w="182" w:type="dxa"/>
            <w:tcBorders>
              <w:left w:val="nil"/>
              <w:right w:val="nil"/>
            </w:tcBorders>
          </w:tcPr>
          <w:p w14:paraId="5DF9BF3F" w14:textId="77777777" w:rsidR="00255FF7" w:rsidRPr="007876BA" w:rsidRDefault="00255FF7" w:rsidP="00255FF7">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tcPr>
          <w:p w14:paraId="512ACCF8" w14:textId="25C4ADFC" w:rsidR="00255FF7" w:rsidRPr="007876BA" w:rsidRDefault="00255FF7" w:rsidP="00255FF7">
            <w:pPr>
              <w:pStyle w:val="acctfourfigures"/>
              <w:tabs>
                <w:tab w:val="clear" w:pos="765"/>
                <w:tab w:val="decimal" w:pos="974"/>
              </w:tabs>
              <w:spacing w:line="240" w:lineRule="atLeast"/>
              <w:ind w:right="11"/>
              <w:rPr>
                <w:szCs w:val="22"/>
              </w:rPr>
            </w:pPr>
            <w:r w:rsidRPr="00E85C79">
              <w:rPr>
                <w:szCs w:val="22"/>
                <w:lang w:val="en-US"/>
              </w:rPr>
              <w:t>134,059</w:t>
            </w:r>
          </w:p>
        </w:tc>
        <w:tc>
          <w:tcPr>
            <w:tcW w:w="180" w:type="dxa"/>
            <w:tcBorders>
              <w:left w:val="nil"/>
              <w:right w:val="nil"/>
            </w:tcBorders>
          </w:tcPr>
          <w:p w14:paraId="7206344F" w14:textId="77777777" w:rsidR="00255FF7" w:rsidRPr="007876BA" w:rsidRDefault="00255FF7" w:rsidP="00255FF7">
            <w:pPr>
              <w:tabs>
                <w:tab w:val="decimal" w:pos="999"/>
              </w:tabs>
              <w:spacing w:line="240" w:lineRule="atLeast"/>
              <w:ind w:left="-80" w:right="-115"/>
              <w:rPr>
                <w:szCs w:val="22"/>
              </w:rPr>
            </w:pPr>
          </w:p>
        </w:tc>
        <w:tc>
          <w:tcPr>
            <w:tcW w:w="1167" w:type="dxa"/>
            <w:tcBorders>
              <w:left w:val="nil"/>
              <w:bottom w:val="single" w:sz="4" w:space="0" w:color="auto"/>
              <w:right w:val="nil"/>
            </w:tcBorders>
          </w:tcPr>
          <w:p w14:paraId="7311C251" w14:textId="686CC939" w:rsidR="00255FF7" w:rsidRPr="007876BA" w:rsidRDefault="00055B8E" w:rsidP="00255FF7">
            <w:pPr>
              <w:spacing w:line="240" w:lineRule="atLeast"/>
              <w:ind w:right="-4" w:firstLine="191"/>
              <w:jc w:val="center"/>
              <w:rPr>
                <w:szCs w:val="22"/>
              </w:rPr>
            </w:pPr>
            <w:r>
              <w:rPr>
                <w:szCs w:val="22"/>
              </w:rPr>
              <w:t>-</w:t>
            </w:r>
          </w:p>
        </w:tc>
        <w:tc>
          <w:tcPr>
            <w:tcW w:w="183" w:type="dxa"/>
            <w:tcBorders>
              <w:left w:val="nil"/>
              <w:right w:val="nil"/>
            </w:tcBorders>
          </w:tcPr>
          <w:p w14:paraId="0B5894F1" w14:textId="77777777" w:rsidR="00255FF7" w:rsidRPr="007876BA" w:rsidRDefault="00255FF7" w:rsidP="00255FF7">
            <w:pPr>
              <w:tabs>
                <w:tab w:val="decimal" w:pos="999"/>
              </w:tabs>
              <w:spacing w:line="240" w:lineRule="atLeast"/>
              <w:ind w:left="-80" w:right="-115"/>
              <w:rPr>
                <w:szCs w:val="22"/>
              </w:rPr>
            </w:pPr>
          </w:p>
        </w:tc>
        <w:tc>
          <w:tcPr>
            <w:tcW w:w="1170" w:type="dxa"/>
            <w:tcBorders>
              <w:left w:val="nil"/>
              <w:bottom w:val="single" w:sz="4" w:space="0" w:color="auto"/>
              <w:right w:val="nil"/>
            </w:tcBorders>
            <w:vAlign w:val="bottom"/>
          </w:tcPr>
          <w:p w14:paraId="60568A3C" w14:textId="47D23EB6" w:rsidR="00255FF7" w:rsidRPr="007876BA" w:rsidRDefault="00255FF7" w:rsidP="00255FF7">
            <w:pPr>
              <w:pStyle w:val="acctfourfigures"/>
              <w:tabs>
                <w:tab w:val="clear" w:pos="765"/>
                <w:tab w:val="decimal" w:pos="637"/>
              </w:tabs>
              <w:spacing w:line="240" w:lineRule="atLeast"/>
              <w:ind w:right="11"/>
              <w:rPr>
                <w:szCs w:val="22"/>
              </w:rPr>
            </w:pPr>
            <w:r w:rsidRPr="00D63A54">
              <w:rPr>
                <w:szCs w:val="22"/>
              </w:rPr>
              <w:t>-</w:t>
            </w:r>
          </w:p>
        </w:tc>
      </w:tr>
      <w:tr w:rsidR="00255FF7" w:rsidRPr="007876BA" w14:paraId="4AF1ABBF" w14:textId="77777777" w:rsidTr="00407F9D">
        <w:trPr>
          <w:cantSplit/>
        </w:trPr>
        <w:tc>
          <w:tcPr>
            <w:tcW w:w="4228" w:type="dxa"/>
          </w:tcPr>
          <w:p w14:paraId="31732A1E" w14:textId="77777777" w:rsidR="00255FF7" w:rsidRPr="007876BA" w:rsidRDefault="00255FF7" w:rsidP="00255FF7">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tcPr>
          <w:p w14:paraId="2A237F9D" w14:textId="536C03EB" w:rsidR="00255FF7" w:rsidRPr="00255FF7" w:rsidRDefault="00055B8E" w:rsidP="00255FF7">
            <w:pPr>
              <w:pStyle w:val="acctfourfigures"/>
              <w:tabs>
                <w:tab w:val="clear" w:pos="765"/>
                <w:tab w:val="decimal" w:pos="910"/>
              </w:tabs>
              <w:spacing w:line="240" w:lineRule="atLeast"/>
              <w:ind w:right="11"/>
              <w:rPr>
                <w:b/>
                <w:bCs/>
                <w:szCs w:val="22"/>
              </w:rPr>
            </w:pPr>
            <w:r>
              <w:rPr>
                <w:b/>
                <w:bCs/>
                <w:szCs w:val="22"/>
              </w:rPr>
              <w:t>153,448</w:t>
            </w:r>
          </w:p>
        </w:tc>
        <w:tc>
          <w:tcPr>
            <w:tcW w:w="182" w:type="dxa"/>
            <w:tcBorders>
              <w:left w:val="nil"/>
              <w:right w:val="nil"/>
            </w:tcBorders>
          </w:tcPr>
          <w:p w14:paraId="2EE38526" w14:textId="77777777" w:rsidR="00255FF7" w:rsidRPr="007876BA" w:rsidRDefault="00255FF7" w:rsidP="00255FF7">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6977D7D9" w14:textId="6B090721" w:rsidR="00255FF7" w:rsidRPr="007876BA" w:rsidRDefault="00255FF7" w:rsidP="00255FF7">
            <w:pPr>
              <w:pStyle w:val="acctfourfigures"/>
              <w:tabs>
                <w:tab w:val="clear" w:pos="765"/>
                <w:tab w:val="decimal" w:pos="974"/>
              </w:tabs>
              <w:spacing w:line="240" w:lineRule="atLeast"/>
              <w:ind w:right="11"/>
              <w:rPr>
                <w:b/>
                <w:bCs/>
                <w:szCs w:val="22"/>
              </w:rPr>
            </w:pPr>
            <w:r w:rsidRPr="00E85C79">
              <w:rPr>
                <w:b/>
                <w:bCs/>
                <w:szCs w:val="22"/>
              </w:rPr>
              <w:t>134,421</w:t>
            </w:r>
          </w:p>
        </w:tc>
        <w:tc>
          <w:tcPr>
            <w:tcW w:w="180" w:type="dxa"/>
            <w:tcBorders>
              <w:left w:val="nil"/>
              <w:right w:val="nil"/>
            </w:tcBorders>
          </w:tcPr>
          <w:p w14:paraId="35A07FE4" w14:textId="77777777" w:rsidR="00255FF7" w:rsidRPr="007876BA" w:rsidRDefault="00255FF7" w:rsidP="00255FF7">
            <w:pPr>
              <w:tabs>
                <w:tab w:val="decimal" w:pos="999"/>
              </w:tabs>
              <w:spacing w:line="240" w:lineRule="atLeast"/>
              <w:ind w:left="-80" w:right="-115"/>
              <w:rPr>
                <w:b/>
                <w:bCs/>
                <w:szCs w:val="22"/>
              </w:rPr>
            </w:pPr>
          </w:p>
        </w:tc>
        <w:tc>
          <w:tcPr>
            <w:tcW w:w="1167" w:type="dxa"/>
            <w:tcBorders>
              <w:top w:val="single" w:sz="4" w:space="0" w:color="auto"/>
              <w:left w:val="nil"/>
              <w:bottom w:val="double" w:sz="4" w:space="0" w:color="auto"/>
              <w:right w:val="nil"/>
            </w:tcBorders>
          </w:tcPr>
          <w:p w14:paraId="6957226C" w14:textId="68C97543" w:rsidR="00255FF7" w:rsidRPr="00255FF7" w:rsidRDefault="00055B8E" w:rsidP="00255FF7">
            <w:pPr>
              <w:tabs>
                <w:tab w:val="decimal" w:pos="914"/>
              </w:tabs>
              <w:spacing w:line="240" w:lineRule="atLeast"/>
              <w:ind w:left="-80" w:right="6"/>
              <w:rPr>
                <w:b/>
                <w:bCs/>
                <w:szCs w:val="22"/>
              </w:rPr>
            </w:pPr>
            <w:r>
              <w:rPr>
                <w:b/>
                <w:bCs/>
                <w:szCs w:val="22"/>
              </w:rPr>
              <w:t>13</w:t>
            </w:r>
          </w:p>
        </w:tc>
        <w:tc>
          <w:tcPr>
            <w:tcW w:w="183" w:type="dxa"/>
            <w:tcBorders>
              <w:left w:val="nil"/>
              <w:right w:val="nil"/>
            </w:tcBorders>
          </w:tcPr>
          <w:p w14:paraId="4ED065D8" w14:textId="77777777" w:rsidR="00255FF7" w:rsidRPr="007876BA" w:rsidRDefault="00255FF7" w:rsidP="00255FF7">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tcPr>
          <w:p w14:paraId="2BDFFCCA" w14:textId="4D5F60D8" w:rsidR="00255FF7" w:rsidRPr="007876BA" w:rsidRDefault="00255FF7" w:rsidP="00255FF7">
            <w:pPr>
              <w:pStyle w:val="acctfourfigures"/>
              <w:tabs>
                <w:tab w:val="clear" w:pos="765"/>
                <w:tab w:val="decimal" w:pos="978"/>
              </w:tabs>
              <w:spacing w:line="240" w:lineRule="atLeast"/>
              <w:ind w:right="11"/>
              <w:rPr>
                <w:b/>
                <w:bCs/>
                <w:szCs w:val="22"/>
              </w:rPr>
            </w:pPr>
            <w:r w:rsidRPr="00E85C79">
              <w:rPr>
                <w:b/>
                <w:bCs/>
                <w:szCs w:val="22"/>
              </w:rPr>
              <w:t>4,79</w:t>
            </w:r>
            <w:r>
              <w:rPr>
                <w:b/>
                <w:bCs/>
                <w:szCs w:val="22"/>
              </w:rPr>
              <w:t>5</w:t>
            </w:r>
          </w:p>
        </w:tc>
      </w:tr>
      <w:tr w:rsidR="00934EB4" w:rsidRPr="007876BA" w14:paraId="4685A984" w14:textId="77777777" w:rsidTr="00407F9D">
        <w:trPr>
          <w:cantSplit/>
        </w:trPr>
        <w:tc>
          <w:tcPr>
            <w:tcW w:w="4228" w:type="dxa"/>
          </w:tcPr>
          <w:p w14:paraId="3D8CECA8" w14:textId="77777777" w:rsidR="00934EB4" w:rsidRPr="00BA2017" w:rsidRDefault="00934EB4" w:rsidP="00934EB4">
            <w:pPr>
              <w:spacing w:line="240" w:lineRule="atLeast"/>
              <w:rPr>
                <w:b/>
                <w:bCs/>
                <w:i/>
                <w:iCs/>
                <w:szCs w:val="22"/>
              </w:rPr>
            </w:pPr>
          </w:p>
        </w:tc>
        <w:tc>
          <w:tcPr>
            <w:tcW w:w="1170" w:type="dxa"/>
            <w:tcBorders>
              <w:left w:val="nil"/>
              <w:right w:val="nil"/>
            </w:tcBorders>
            <w:shd w:val="clear" w:color="auto" w:fill="FFFFFF"/>
          </w:tcPr>
          <w:p w14:paraId="625FCDA8" w14:textId="77777777" w:rsidR="00934EB4" w:rsidRPr="007876BA" w:rsidRDefault="00934EB4" w:rsidP="00934EB4">
            <w:pPr>
              <w:tabs>
                <w:tab w:val="decimal" w:pos="914"/>
              </w:tabs>
              <w:spacing w:line="240" w:lineRule="atLeast"/>
              <w:ind w:right="-710"/>
              <w:rPr>
                <w:szCs w:val="22"/>
              </w:rPr>
            </w:pPr>
          </w:p>
        </w:tc>
        <w:tc>
          <w:tcPr>
            <w:tcW w:w="182" w:type="dxa"/>
          </w:tcPr>
          <w:p w14:paraId="1061A410"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0CDFC139" w14:textId="77777777" w:rsidR="00934EB4" w:rsidRPr="007876BA" w:rsidRDefault="00934EB4" w:rsidP="00934EB4">
            <w:pPr>
              <w:tabs>
                <w:tab w:val="decimal" w:pos="909"/>
              </w:tabs>
              <w:spacing w:line="240" w:lineRule="atLeast"/>
              <w:ind w:right="-710"/>
              <w:rPr>
                <w:szCs w:val="22"/>
              </w:rPr>
            </w:pPr>
          </w:p>
        </w:tc>
        <w:tc>
          <w:tcPr>
            <w:tcW w:w="180" w:type="dxa"/>
          </w:tcPr>
          <w:p w14:paraId="7F045F27"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65C344E4" w14:textId="77777777" w:rsidR="00934EB4" w:rsidRPr="007876BA" w:rsidRDefault="00934EB4" w:rsidP="00934EB4">
            <w:pPr>
              <w:tabs>
                <w:tab w:val="decimal" w:pos="909"/>
              </w:tabs>
              <w:spacing w:line="240" w:lineRule="atLeast"/>
              <w:ind w:right="-710"/>
              <w:rPr>
                <w:szCs w:val="22"/>
              </w:rPr>
            </w:pPr>
          </w:p>
        </w:tc>
        <w:tc>
          <w:tcPr>
            <w:tcW w:w="183" w:type="dxa"/>
          </w:tcPr>
          <w:p w14:paraId="0F36C40F"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430C3623" w14:textId="77777777" w:rsidR="00934EB4" w:rsidRPr="007876BA" w:rsidRDefault="00934EB4" w:rsidP="00934EB4">
            <w:pPr>
              <w:tabs>
                <w:tab w:val="decimal" w:pos="914"/>
              </w:tabs>
              <w:spacing w:line="240" w:lineRule="atLeast"/>
              <w:ind w:right="-710"/>
              <w:rPr>
                <w:szCs w:val="22"/>
              </w:rPr>
            </w:pPr>
          </w:p>
        </w:tc>
      </w:tr>
      <w:tr w:rsidR="00934EB4" w:rsidRPr="007876BA" w14:paraId="54B2D38C" w14:textId="77777777" w:rsidTr="00407F9D">
        <w:trPr>
          <w:cantSplit/>
        </w:trPr>
        <w:tc>
          <w:tcPr>
            <w:tcW w:w="4228" w:type="dxa"/>
          </w:tcPr>
          <w:p w14:paraId="672982B1" w14:textId="77777777" w:rsidR="00934EB4" w:rsidRPr="00BA2017" w:rsidRDefault="00934EB4" w:rsidP="00934EB4">
            <w:pPr>
              <w:spacing w:line="240" w:lineRule="atLeast"/>
              <w:rPr>
                <w:b/>
                <w:bCs/>
                <w:i/>
                <w:iCs/>
                <w:szCs w:val="22"/>
              </w:rPr>
            </w:pPr>
          </w:p>
        </w:tc>
        <w:tc>
          <w:tcPr>
            <w:tcW w:w="1170" w:type="dxa"/>
            <w:tcBorders>
              <w:left w:val="nil"/>
              <w:right w:val="nil"/>
            </w:tcBorders>
            <w:shd w:val="clear" w:color="auto" w:fill="FFFFFF"/>
          </w:tcPr>
          <w:p w14:paraId="3E87A06F" w14:textId="77777777" w:rsidR="00934EB4" w:rsidRPr="007876BA" w:rsidRDefault="00934EB4" w:rsidP="00934EB4">
            <w:pPr>
              <w:tabs>
                <w:tab w:val="decimal" w:pos="914"/>
              </w:tabs>
              <w:spacing w:line="240" w:lineRule="atLeast"/>
              <w:ind w:right="-710"/>
              <w:rPr>
                <w:szCs w:val="22"/>
              </w:rPr>
            </w:pPr>
          </w:p>
        </w:tc>
        <w:tc>
          <w:tcPr>
            <w:tcW w:w="182" w:type="dxa"/>
          </w:tcPr>
          <w:p w14:paraId="74229DE2"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6F0FE5F4" w14:textId="77777777" w:rsidR="00934EB4" w:rsidRPr="007876BA" w:rsidRDefault="00934EB4" w:rsidP="00934EB4">
            <w:pPr>
              <w:tabs>
                <w:tab w:val="decimal" w:pos="909"/>
              </w:tabs>
              <w:spacing w:line="240" w:lineRule="atLeast"/>
              <w:ind w:right="-710"/>
              <w:rPr>
                <w:szCs w:val="22"/>
              </w:rPr>
            </w:pPr>
          </w:p>
        </w:tc>
        <w:tc>
          <w:tcPr>
            <w:tcW w:w="180" w:type="dxa"/>
          </w:tcPr>
          <w:p w14:paraId="4FF5AF69"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1F572D08" w14:textId="77777777" w:rsidR="00934EB4" w:rsidRPr="007876BA" w:rsidRDefault="00934EB4" w:rsidP="00934EB4">
            <w:pPr>
              <w:tabs>
                <w:tab w:val="decimal" w:pos="909"/>
              </w:tabs>
              <w:spacing w:line="240" w:lineRule="atLeast"/>
              <w:ind w:right="-710"/>
              <w:rPr>
                <w:szCs w:val="22"/>
              </w:rPr>
            </w:pPr>
          </w:p>
        </w:tc>
        <w:tc>
          <w:tcPr>
            <w:tcW w:w="183" w:type="dxa"/>
          </w:tcPr>
          <w:p w14:paraId="6E67563C"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0D641CD5" w14:textId="77777777" w:rsidR="00934EB4" w:rsidRPr="007876BA" w:rsidRDefault="00934EB4" w:rsidP="00934EB4">
            <w:pPr>
              <w:tabs>
                <w:tab w:val="decimal" w:pos="914"/>
              </w:tabs>
              <w:spacing w:line="240" w:lineRule="atLeast"/>
              <w:ind w:right="-710"/>
              <w:rPr>
                <w:szCs w:val="22"/>
              </w:rPr>
            </w:pPr>
          </w:p>
        </w:tc>
      </w:tr>
      <w:tr w:rsidR="00934EB4" w:rsidRPr="007876BA" w14:paraId="13CE532E" w14:textId="77777777" w:rsidTr="00407F9D">
        <w:trPr>
          <w:cantSplit/>
        </w:trPr>
        <w:tc>
          <w:tcPr>
            <w:tcW w:w="4228" w:type="dxa"/>
          </w:tcPr>
          <w:p w14:paraId="10C50DC4" w14:textId="77777777" w:rsidR="00934EB4" w:rsidRPr="00BA2017" w:rsidRDefault="00934EB4" w:rsidP="00934EB4">
            <w:pPr>
              <w:spacing w:line="240" w:lineRule="atLeast"/>
              <w:rPr>
                <w:b/>
                <w:bCs/>
                <w:i/>
                <w:iCs/>
                <w:szCs w:val="22"/>
              </w:rPr>
            </w:pPr>
            <w:r w:rsidRPr="00BA2017">
              <w:rPr>
                <w:b/>
                <w:bCs/>
                <w:i/>
                <w:iCs/>
                <w:szCs w:val="22"/>
              </w:rPr>
              <w:lastRenderedPageBreak/>
              <w:t>Other current payables</w:t>
            </w:r>
          </w:p>
        </w:tc>
        <w:tc>
          <w:tcPr>
            <w:tcW w:w="1170" w:type="dxa"/>
            <w:tcBorders>
              <w:left w:val="nil"/>
              <w:right w:val="nil"/>
            </w:tcBorders>
            <w:shd w:val="clear" w:color="auto" w:fill="FFFFFF"/>
          </w:tcPr>
          <w:p w14:paraId="72ADBF63" w14:textId="77777777" w:rsidR="00934EB4" w:rsidRPr="007876BA" w:rsidRDefault="00934EB4" w:rsidP="00934EB4">
            <w:pPr>
              <w:tabs>
                <w:tab w:val="decimal" w:pos="914"/>
              </w:tabs>
              <w:spacing w:line="240" w:lineRule="atLeast"/>
              <w:ind w:right="-710"/>
              <w:rPr>
                <w:szCs w:val="22"/>
              </w:rPr>
            </w:pPr>
          </w:p>
        </w:tc>
        <w:tc>
          <w:tcPr>
            <w:tcW w:w="182" w:type="dxa"/>
          </w:tcPr>
          <w:p w14:paraId="0E943918"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675F1892" w14:textId="77777777" w:rsidR="00934EB4" w:rsidRPr="007876BA" w:rsidRDefault="00934EB4" w:rsidP="000B4798">
            <w:pPr>
              <w:tabs>
                <w:tab w:val="left" w:pos="641"/>
                <w:tab w:val="decimal" w:pos="911"/>
              </w:tabs>
              <w:spacing w:line="240" w:lineRule="atLeast"/>
              <w:ind w:right="-710"/>
              <w:rPr>
                <w:szCs w:val="22"/>
              </w:rPr>
            </w:pPr>
          </w:p>
        </w:tc>
        <w:tc>
          <w:tcPr>
            <w:tcW w:w="180" w:type="dxa"/>
          </w:tcPr>
          <w:p w14:paraId="463E847C"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676D7504" w14:textId="77777777" w:rsidR="00934EB4" w:rsidRPr="007876BA" w:rsidRDefault="00934EB4" w:rsidP="000B4798">
            <w:pPr>
              <w:tabs>
                <w:tab w:val="left" w:pos="552"/>
                <w:tab w:val="decimal" w:pos="909"/>
              </w:tabs>
              <w:spacing w:line="240" w:lineRule="atLeast"/>
              <w:ind w:right="-710"/>
              <w:rPr>
                <w:szCs w:val="22"/>
              </w:rPr>
            </w:pPr>
          </w:p>
        </w:tc>
        <w:tc>
          <w:tcPr>
            <w:tcW w:w="183" w:type="dxa"/>
          </w:tcPr>
          <w:p w14:paraId="6D2F10D6"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41A5E1A5" w14:textId="77777777" w:rsidR="00934EB4" w:rsidRPr="007876BA" w:rsidRDefault="00934EB4" w:rsidP="00934EB4">
            <w:pPr>
              <w:tabs>
                <w:tab w:val="decimal" w:pos="914"/>
              </w:tabs>
              <w:spacing w:line="240" w:lineRule="atLeast"/>
              <w:ind w:right="-710"/>
              <w:rPr>
                <w:szCs w:val="22"/>
              </w:rPr>
            </w:pPr>
          </w:p>
        </w:tc>
      </w:tr>
      <w:tr w:rsidR="006541EF" w:rsidRPr="007876BA" w14:paraId="66FBB5A5" w14:textId="77777777" w:rsidTr="00407F9D">
        <w:trPr>
          <w:cantSplit/>
        </w:trPr>
        <w:tc>
          <w:tcPr>
            <w:tcW w:w="4228" w:type="dxa"/>
          </w:tcPr>
          <w:p w14:paraId="6D59D630" w14:textId="77777777" w:rsidR="006541EF" w:rsidRPr="007876BA" w:rsidRDefault="006541EF" w:rsidP="006541EF">
            <w:pPr>
              <w:spacing w:line="240" w:lineRule="atLeast"/>
              <w:rPr>
                <w:szCs w:val="22"/>
              </w:rPr>
            </w:pPr>
            <w:r w:rsidRPr="007876BA">
              <w:rPr>
                <w:szCs w:val="22"/>
              </w:rPr>
              <w:t>Parent</w:t>
            </w:r>
            <w:r>
              <w:rPr>
                <w:szCs w:val="22"/>
              </w:rPr>
              <w:t xml:space="preserve"> of the Group</w:t>
            </w:r>
          </w:p>
        </w:tc>
        <w:tc>
          <w:tcPr>
            <w:tcW w:w="1170" w:type="dxa"/>
            <w:tcBorders>
              <w:left w:val="nil"/>
              <w:right w:val="nil"/>
            </w:tcBorders>
          </w:tcPr>
          <w:p w14:paraId="2A7ADE68" w14:textId="62516E1A" w:rsidR="006541EF" w:rsidRDefault="00944046" w:rsidP="006541EF">
            <w:pPr>
              <w:tabs>
                <w:tab w:val="decimal" w:pos="914"/>
              </w:tabs>
              <w:spacing w:line="240" w:lineRule="atLeast"/>
              <w:ind w:right="-710"/>
              <w:rPr>
                <w:szCs w:val="22"/>
              </w:rPr>
            </w:pPr>
            <w:r>
              <w:rPr>
                <w:szCs w:val="22"/>
              </w:rPr>
              <w:t>3,940</w:t>
            </w:r>
          </w:p>
        </w:tc>
        <w:tc>
          <w:tcPr>
            <w:tcW w:w="182" w:type="dxa"/>
          </w:tcPr>
          <w:p w14:paraId="46B31612"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Pr>
          <w:p w14:paraId="5F6285A8" w14:textId="654F2551" w:rsidR="006541EF" w:rsidRPr="009A4C45" w:rsidRDefault="006541EF" w:rsidP="006541EF">
            <w:pPr>
              <w:pStyle w:val="acctfourfigures"/>
              <w:tabs>
                <w:tab w:val="clear" w:pos="765"/>
                <w:tab w:val="decimal" w:pos="974"/>
              </w:tabs>
              <w:spacing w:line="240" w:lineRule="atLeast"/>
              <w:ind w:right="11"/>
              <w:rPr>
                <w:szCs w:val="22"/>
              </w:rPr>
            </w:pPr>
            <w:r w:rsidRPr="008B5BFD">
              <w:rPr>
                <w:szCs w:val="22"/>
                <w:lang w:val="en-US"/>
              </w:rPr>
              <w:t>18,164</w:t>
            </w:r>
          </w:p>
        </w:tc>
        <w:tc>
          <w:tcPr>
            <w:tcW w:w="180" w:type="dxa"/>
          </w:tcPr>
          <w:p w14:paraId="61AE650E"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7A67C0EB" w14:textId="13EBBCED" w:rsidR="006541EF" w:rsidRDefault="00944046" w:rsidP="006541EF">
            <w:pPr>
              <w:tabs>
                <w:tab w:val="decimal" w:pos="909"/>
              </w:tabs>
              <w:spacing w:line="240" w:lineRule="atLeast"/>
              <w:ind w:right="-710"/>
              <w:rPr>
                <w:szCs w:val="22"/>
              </w:rPr>
            </w:pPr>
            <w:r>
              <w:rPr>
                <w:szCs w:val="22"/>
              </w:rPr>
              <w:t>2,437</w:t>
            </w:r>
          </w:p>
        </w:tc>
        <w:tc>
          <w:tcPr>
            <w:tcW w:w="183" w:type="dxa"/>
          </w:tcPr>
          <w:p w14:paraId="7960FAB8"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Pr>
          <w:p w14:paraId="187F4EB8" w14:textId="6D20EA96" w:rsidR="006541EF" w:rsidRPr="007876BA" w:rsidRDefault="006541EF" w:rsidP="006541EF">
            <w:pPr>
              <w:pStyle w:val="acctfourfigures"/>
              <w:tabs>
                <w:tab w:val="clear" w:pos="765"/>
                <w:tab w:val="decimal" w:pos="978"/>
              </w:tabs>
              <w:spacing w:line="240" w:lineRule="atLeast"/>
              <w:ind w:right="11"/>
              <w:rPr>
                <w:szCs w:val="22"/>
              </w:rPr>
            </w:pPr>
            <w:r w:rsidRPr="008B5BFD">
              <w:rPr>
                <w:szCs w:val="22"/>
              </w:rPr>
              <w:t>2,550</w:t>
            </w:r>
          </w:p>
        </w:tc>
      </w:tr>
      <w:tr w:rsidR="006541EF" w:rsidRPr="007876BA" w14:paraId="71A528C5" w14:textId="77777777" w:rsidTr="007E36B9">
        <w:trPr>
          <w:cantSplit/>
        </w:trPr>
        <w:tc>
          <w:tcPr>
            <w:tcW w:w="4228" w:type="dxa"/>
          </w:tcPr>
          <w:p w14:paraId="61745BBF" w14:textId="77777777" w:rsidR="006541EF" w:rsidRPr="007876BA" w:rsidRDefault="006541EF" w:rsidP="006541EF">
            <w:pPr>
              <w:spacing w:line="240" w:lineRule="atLeast"/>
              <w:rPr>
                <w:szCs w:val="22"/>
              </w:rPr>
            </w:pPr>
            <w:r w:rsidRPr="007876BA">
              <w:rPr>
                <w:szCs w:val="22"/>
              </w:rPr>
              <w:t>Subsidiaries</w:t>
            </w:r>
          </w:p>
        </w:tc>
        <w:tc>
          <w:tcPr>
            <w:tcW w:w="1170" w:type="dxa"/>
            <w:tcBorders>
              <w:left w:val="nil"/>
              <w:right w:val="nil"/>
            </w:tcBorders>
          </w:tcPr>
          <w:p w14:paraId="47F0A24D" w14:textId="68F9C64A" w:rsidR="006541EF" w:rsidRPr="007876BA" w:rsidRDefault="00944046" w:rsidP="006541EF">
            <w:pPr>
              <w:pStyle w:val="acctfourfigures"/>
              <w:tabs>
                <w:tab w:val="clear" w:pos="765"/>
                <w:tab w:val="decimal" w:pos="640"/>
              </w:tabs>
              <w:spacing w:line="240" w:lineRule="atLeast"/>
              <w:rPr>
                <w:szCs w:val="22"/>
              </w:rPr>
            </w:pPr>
            <w:r>
              <w:rPr>
                <w:szCs w:val="22"/>
              </w:rPr>
              <w:t>-</w:t>
            </w:r>
          </w:p>
        </w:tc>
        <w:tc>
          <w:tcPr>
            <w:tcW w:w="182" w:type="dxa"/>
          </w:tcPr>
          <w:p w14:paraId="758F3DBC" w14:textId="77777777" w:rsidR="006541EF" w:rsidRPr="007876BA" w:rsidRDefault="006541EF" w:rsidP="006541EF">
            <w:pPr>
              <w:pStyle w:val="acctfourfigures"/>
              <w:tabs>
                <w:tab w:val="clear" w:pos="765"/>
                <w:tab w:val="decimal" w:pos="730"/>
              </w:tabs>
              <w:spacing w:line="240" w:lineRule="atLeast"/>
              <w:rPr>
                <w:szCs w:val="22"/>
              </w:rPr>
            </w:pPr>
          </w:p>
        </w:tc>
        <w:tc>
          <w:tcPr>
            <w:tcW w:w="1170" w:type="dxa"/>
            <w:vAlign w:val="bottom"/>
          </w:tcPr>
          <w:p w14:paraId="1340465E" w14:textId="3F198243" w:rsidR="006541EF" w:rsidRPr="007876BA" w:rsidRDefault="006541EF" w:rsidP="006541EF">
            <w:pPr>
              <w:pStyle w:val="acctfourfigures"/>
              <w:tabs>
                <w:tab w:val="clear" w:pos="765"/>
                <w:tab w:val="decimal" w:pos="643"/>
              </w:tabs>
              <w:spacing w:line="240" w:lineRule="atLeast"/>
              <w:rPr>
                <w:szCs w:val="22"/>
              </w:rPr>
            </w:pPr>
            <w:r w:rsidRPr="00D63A54">
              <w:rPr>
                <w:szCs w:val="22"/>
              </w:rPr>
              <w:t>-</w:t>
            </w:r>
          </w:p>
        </w:tc>
        <w:tc>
          <w:tcPr>
            <w:tcW w:w="180" w:type="dxa"/>
          </w:tcPr>
          <w:p w14:paraId="23D83B5F"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396A8055" w14:textId="15F887D0" w:rsidR="006541EF" w:rsidRPr="007876BA" w:rsidRDefault="00944046" w:rsidP="006541EF">
            <w:pPr>
              <w:tabs>
                <w:tab w:val="decimal" w:pos="909"/>
              </w:tabs>
              <w:spacing w:line="240" w:lineRule="atLeast"/>
              <w:ind w:right="-710"/>
              <w:rPr>
                <w:szCs w:val="22"/>
              </w:rPr>
            </w:pPr>
            <w:r>
              <w:rPr>
                <w:szCs w:val="22"/>
              </w:rPr>
              <w:t>1,331</w:t>
            </w:r>
          </w:p>
        </w:tc>
        <w:tc>
          <w:tcPr>
            <w:tcW w:w="183" w:type="dxa"/>
          </w:tcPr>
          <w:p w14:paraId="45CA0808"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Pr>
          <w:p w14:paraId="72A2FBDC" w14:textId="48BE58A8" w:rsidR="006541EF" w:rsidRPr="007876BA" w:rsidRDefault="006541EF" w:rsidP="006541EF">
            <w:pPr>
              <w:pStyle w:val="acctfourfigures"/>
              <w:tabs>
                <w:tab w:val="clear" w:pos="765"/>
                <w:tab w:val="decimal" w:pos="978"/>
              </w:tabs>
              <w:spacing w:line="240" w:lineRule="atLeast"/>
              <w:ind w:right="11"/>
              <w:rPr>
                <w:szCs w:val="22"/>
              </w:rPr>
            </w:pPr>
            <w:r w:rsidRPr="008B5BFD">
              <w:rPr>
                <w:szCs w:val="22"/>
              </w:rPr>
              <w:t>28,291</w:t>
            </w:r>
          </w:p>
        </w:tc>
      </w:tr>
      <w:tr w:rsidR="006541EF" w:rsidRPr="007876BA" w14:paraId="59AD947B" w14:textId="77777777" w:rsidTr="00407F9D">
        <w:trPr>
          <w:cantSplit/>
        </w:trPr>
        <w:tc>
          <w:tcPr>
            <w:tcW w:w="4228" w:type="dxa"/>
          </w:tcPr>
          <w:p w14:paraId="681A0586" w14:textId="77777777" w:rsidR="006541EF" w:rsidRPr="007876BA" w:rsidRDefault="006541EF" w:rsidP="006541EF">
            <w:pPr>
              <w:spacing w:line="240" w:lineRule="atLeast"/>
              <w:rPr>
                <w:szCs w:val="22"/>
              </w:rPr>
            </w:pPr>
            <w:r w:rsidRPr="007876BA">
              <w:rPr>
                <w:szCs w:val="22"/>
              </w:rPr>
              <w:t>Other related parties</w:t>
            </w:r>
          </w:p>
        </w:tc>
        <w:tc>
          <w:tcPr>
            <w:tcW w:w="1170" w:type="dxa"/>
            <w:tcBorders>
              <w:left w:val="nil"/>
              <w:right w:val="nil"/>
            </w:tcBorders>
          </w:tcPr>
          <w:p w14:paraId="4952DE8A" w14:textId="513905D5" w:rsidR="006541EF" w:rsidRPr="007876BA" w:rsidRDefault="00944046" w:rsidP="006541EF">
            <w:pPr>
              <w:pStyle w:val="acctfourfigures"/>
              <w:tabs>
                <w:tab w:val="clear" w:pos="765"/>
                <w:tab w:val="decimal" w:pos="640"/>
              </w:tabs>
              <w:spacing w:line="240" w:lineRule="atLeast"/>
              <w:rPr>
                <w:szCs w:val="22"/>
              </w:rPr>
            </w:pPr>
            <w:r>
              <w:rPr>
                <w:szCs w:val="22"/>
              </w:rPr>
              <w:t>-</w:t>
            </w:r>
          </w:p>
        </w:tc>
        <w:tc>
          <w:tcPr>
            <w:tcW w:w="182" w:type="dxa"/>
          </w:tcPr>
          <w:p w14:paraId="0B302D73"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Pr>
          <w:p w14:paraId="524C5C09" w14:textId="340D159A" w:rsidR="006541EF" w:rsidRPr="007876BA" w:rsidRDefault="006541EF" w:rsidP="006541EF">
            <w:pPr>
              <w:pStyle w:val="acctfourfigures"/>
              <w:tabs>
                <w:tab w:val="clear" w:pos="765"/>
                <w:tab w:val="decimal" w:pos="974"/>
              </w:tabs>
              <w:spacing w:line="240" w:lineRule="atLeast"/>
              <w:ind w:right="11"/>
              <w:rPr>
                <w:szCs w:val="22"/>
              </w:rPr>
            </w:pPr>
            <w:r w:rsidRPr="008B5BFD">
              <w:rPr>
                <w:szCs w:val="22"/>
              </w:rPr>
              <w:t>1,894</w:t>
            </w:r>
          </w:p>
        </w:tc>
        <w:tc>
          <w:tcPr>
            <w:tcW w:w="180" w:type="dxa"/>
          </w:tcPr>
          <w:p w14:paraId="56739524"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2B2D780C" w14:textId="7A7F016A" w:rsidR="006541EF" w:rsidRPr="007876BA" w:rsidRDefault="00944046" w:rsidP="006541EF">
            <w:pPr>
              <w:spacing w:line="240" w:lineRule="atLeast"/>
              <w:ind w:right="-4" w:firstLine="191"/>
              <w:jc w:val="center"/>
              <w:rPr>
                <w:szCs w:val="22"/>
              </w:rPr>
            </w:pPr>
            <w:r>
              <w:rPr>
                <w:szCs w:val="22"/>
              </w:rPr>
              <w:t>-</w:t>
            </w:r>
          </w:p>
        </w:tc>
        <w:tc>
          <w:tcPr>
            <w:tcW w:w="183" w:type="dxa"/>
          </w:tcPr>
          <w:p w14:paraId="0A632267"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Pr>
          <w:p w14:paraId="182B8C2F" w14:textId="6795B678" w:rsidR="006541EF" w:rsidRPr="007876BA" w:rsidRDefault="006541EF" w:rsidP="006541EF">
            <w:pPr>
              <w:pStyle w:val="acctfourfigures"/>
              <w:tabs>
                <w:tab w:val="clear" w:pos="765"/>
                <w:tab w:val="decimal" w:pos="978"/>
              </w:tabs>
              <w:spacing w:line="240" w:lineRule="atLeast"/>
              <w:ind w:right="11"/>
              <w:rPr>
                <w:szCs w:val="22"/>
              </w:rPr>
            </w:pPr>
            <w:r w:rsidRPr="008B5BFD">
              <w:rPr>
                <w:szCs w:val="22"/>
              </w:rPr>
              <w:t>580</w:t>
            </w:r>
          </w:p>
        </w:tc>
      </w:tr>
      <w:tr w:rsidR="006541EF" w:rsidRPr="007876BA" w14:paraId="25E9D104" w14:textId="77777777" w:rsidTr="00AB5A10">
        <w:trPr>
          <w:cantSplit/>
          <w:trHeight w:val="70"/>
        </w:trPr>
        <w:tc>
          <w:tcPr>
            <w:tcW w:w="4228" w:type="dxa"/>
          </w:tcPr>
          <w:p w14:paraId="73260F5E" w14:textId="77777777" w:rsidR="006541EF" w:rsidRPr="007876BA" w:rsidRDefault="006541EF" w:rsidP="006541EF">
            <w:pPr>
              <w:spacing w:line="240" w:lineRule="atLeast"/>
              <w:rPr>
                <w:szCs w:val="22"/>
                <w:cs/>
                <w:lang w:bidi="th-TH"/>
              </w:rPr>
            </w:pPr>
            <w:r w:rsidRPr="007876BA">
              <w:rPr>
                <w:b/>
                <w:bCs/>
                <w:szCs w:val="22"/>
              </w:rPr>
              <w:t>Total</w:t>
            </w:r>
          </w:p>
        </w:tc>
        <w:tc>
          <w:tcPr>
            <w:tcW w:w="1170" w:type="dxa"/>
            <w:tcBorders>
              <w:top w:val="single" w:sz="4" w:space="0" w:color="auto"/>
              <w:left w:val="nil"/>
              <w:bottom w:val="double" w:sz="4" w:space="0" w:color="auto"/>
              <w:right w:val="nil"/>
            </w:tcBorders>
          </w:tcPr>
          <w:p w14:paraId="16287D71" w14:textId="4DD46F70" w:rsidR="006541EF" w:rsidRPr="00EA6212" w:rsidRDefault="00944046" w:rsidP="00662F03">
            <w:pPr>
              <w:tabs>
                <w:tab w:val="decimal" w:pos="914"/>
              </w:tabs>
              <w:spacing w:line="240" w:lineRule="atLeast"/>
              <w:ind w:left="-80" w:right="-115"/>
              <w:rPr>
                <w:b/>
                <w:bCs/>
                <w:szCs w:val="22"/>
              </w:rPr>
            </w:pPr>
            <w:r>
              <w:rPr>
                <w:b/>
                <w:bCs/>
                <w:szCs w:val="22"/>
              </w:rPr>
              <w:t>3,940</w:t>
            </w:r>
          </w:p>
        </w:tc>
        <w:tc>
          <w:tcPr>
            <w:tcW w:w="182" w:type="dxa"/>
          </w:tcPr>
          <w:p w14:paraId="2A6107EE"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77A11EC" w14:textId="7DCDAAF5" w:rsidR="006541EF" w:rsidRPr="00766A73" w:rsidRDefault="006541EF" w:rsidP="006541EF">
            <w:pPr>
              <w:pStyle w:val="acctfourfigures"/>
              <w:tabs>
                <w:tab w:val="clear" w:pos="765"/>
                <w:tab w:val="decimal" w:pos="974"/>
              </w:tabs>
              <w:spacing w:line="240" w:lineRule="atLeast"/>
              <w:ind w:right="11"/>
              <w:rPr>
                <w:b/>
                <w:bCs/>
                <w:szCs w:val="22"/>
              </w:rPr>
            </w:pPr>
            <w:r w:rsidRPr="008B5BFD">
              <w:rPr>
                <w:b/>
                <w:bCs/>
                <w:szCs w:val="22"/>
              </w:rPr>
              <w:t>20,058</w:t>
            </w:r>
          </w:p>
        </w:tc>
        <w:tc>
          <w:tcPr>
            <w:tcW w:w="180" w:type="dxa"/>
          </w:tcPr>
          <w:p w14:paraId="510E6A1E"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bottom w:val="double" w:sz="4" w:space="0" w:color="auto"/>
              <w:right w:val="nil"/>
            </w:tcBorders>
          </w:tcPr>
          <w:p w14:paraId="3109E381" w14:textId="47096D3D" w:rsidR="006541EF" w:rsidRPr="006541EF" w:rsidRDefault="00944046" w:rsidP="006541EF">
            <w:pPr>
              <w:tabs>
                <w:tab w:val="decimal" w:pos="909"/>
              </w:tabs>
              <w:spacing w:line="240" w:lineRule="atLeast"/>
              <w:ind w:left="-80" w:right="-115"/>
              <w:rPr>
                <w:b/>
                <w:bCs/>
                <w:szCs w:val="22"/>
                <w:lang w:val="en-US"/>
              </w:rPr>
            </w:pPr>
            <w:r>
              <w:rPr>
                <w:b/>
                <w:bCs/>
                <w:szCs w:val="22"/>
                <w:lang w:val="en-US"/>
              </w:rPr>
              <w:t>3,768</w:t>
            </w:r>
          </w:p>
        </w:tc>
        <w:tc>
          <w:tcPr>
            <w:tcW w:w="183" w:type="dxa"/>
          </w:tcPr>
          <w:p w14:paraId="6369A733" w14:textId="77777777" w:rsidR="006541EF" w:rsidRPr="007876BA" w:rsidRDefault="006541EF" w:rsidP="006541EF">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67403979" w14:textId="31487EEF" w:rsidR="006541EF" w:rsidRPr="007876BA" w:rsidRDefault="006541EF" w:rsidP="006541EF">
            <w:pPr>
              <w:pStyle w:val="acctfourfigures"/>
              <w:tabs>
                <w:tab w:val="clear" w:pos="765"/>
                <w:tab w:val="decimal" w:pos="978"/>
              </w:tabs>
              <w:spacing w:line="240" w:lineRule="atLeast"/>
              <w:ind w:right="11"/>
              <w:rPr>
                <w:b/>
                <w:bCs/>
                <w:szCs w:val="22"/>
              </w:rPr>
            </w:pPr>
            <w:r w:rsidRPr="008B5BFD">
              <w:rPr>
                <w:b/>
                <w:bCs/>
                <w:szCs w:val="22"/>
              </w:rPr>
              <w:t>31,421</w:t>
            </w:r>
          </w:p>
        </w:tc>
      </w:tr>
      <w:tr w:rsidR="00296D28" w:rsidRPr="007876BA" w14:paraId="51C91414" w14:textId="77777777" w:rsidTr="00AB5A10">
        <w:trPr>
          <w:cantSplit/>
        </w:trPr>
        <w:tc>
          <w:tcPr>
            <w:tcW w:w="4228" w:type="dxa"/>
          </w:tcPr>
          <w:p w14:paraId="16045C2D" w14:textId="77777777" w:rsidR="00296D28" w:rsidRPr="007876BA" w:rsidRDefault="00296D28" w:rsidP="00296D28">
            <w:pPr>
              <w:spacing w:line="240" w:lineRule="atLeast"/>
              <w:rPr>
                <w:b/>
                <w:bCs/>
                <w:szCs w:val="22"/>
              </w:rPr>
            </w:pPr>
          </w:p>
        </w:tc>
        <w:tc>
          <w:tcPr>
            <w:tcW w:w="1170" w:type="dxa"/>
            <w:tcBorders>
              <w:top w:val="double" w:sz="4" w:space="0" w:color="auto"/>
              <w:left w:val="nil"/>
              <w:right w:val="nil"/>
            </w:tcBorders>
          </w:tcPr>
          <w:p w14:paraId="4050D608" w14:textId="77777777" w:rsidR="00296D28" w:rsidRPr="007876BA" w:rsidRDefault="00296D28" w:rsidP="00296D28">
            <w:pPr>
              <w:tabs>
                <w:tab w:val="decimal" w:pos="999"/>
              </w:tabs>
              <w:spacing w:line="240" w:lineRule="atLeast"/>
              <w:ind w:left="-80" w:right="-115"/>
              <w:rPr>
                <w:b/>
                <w:bCs/>
                <w:szCs w:val="22"/>
              </w:rPr>
            </w:pPr>
          </w:p>
        </w:tc>
        <w:tc>
          <w:tcPr>
            <w:tcW w:w="182" w:type="dxa"/>
          </w:tcPr>
          <w:p w14:paraId="782FC6C5"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5BE979E9" w14:textId="77777777" w:rsidR="00296D28" w:rsidRPr="007876BA" w:rsidRDefault="00296D28" w:rsidP="00296D28">
            <w:pPr>
              <w:tabs>
                <w:tab w:val="decimal" w:pos="999"/>
              </w:tabs>
              <w:spacing w:line="240" w:lineRule="atLeast"/>
              <w:ind w:left="-80" w:right="-115"/>
              <w:rPr>
                <w:b/>
                <w:bCs/>
                <w:szCs w:val="22"/>
              </w:rPr>
            </w:pPr>
          </w:p>
        </w:tc>
        <w:tc>
          <w:tcPr>
            <w:tcW w:w="180" w:type="dxa"/>
          </w:tcPr>
          <w:p w14:paraId="26F6D3B6"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tcPr>
          <w:p w14:paraId="6624AE74" w14:textId="77777777" w:rsidR="00296D28" w:rsidRPr="007876BA" w:rsidRDefault="00296D28" w:rsidP="00296D28">
            <w:pPr>
              <w:tabs>
                <w:tab w:val="decimal" w:pos="999"/>
              </w:tabs>
              <w:spacing w:line="240" w:lineRule="atLeast"/>
              <w:ind w:left="-80" w:right="-115"/>
              <w:rPr>
                <w:b/>
                <w:bCs/>
                <w:szCs w:val="22"/>
              </w:rPr>
            </w:pPr>
          </w:p>
        </w:tc>
        <w:tc>
          <w:tcPr>
            <w:tcW w:w="183" w:type="dxa"/>
          </w:tcPr>
          <w:p w14:paraId="284580F8"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0D7161FE" w14:textId="77777777" w:rsidR="00296D28" w:rsidRPr="007876BA" w:rsidRDefault="00296D28" w:rsidP="00296D28">
            <w:pPr>
              <w:tabs>
                <w:tab w:val="decimal" w:pos="999"/>
              </w:tabs>
              <w:spacing w:line="240" w:lineRule="atLeast"/>
              <w:ind w:left="-80" w:right="-115"/>
              <w:rPr>
                <w:b/>
                <w:bCs/>
                <w:szCs w:val="22"/>
              </w:rPr>
            </w:pPr>
          </w:p>
        </w:tc>
      </w:tr>
      <w:tr w:rsidR="00296D28" w:rsidRPr="007876BA" w14:paraId="23192BB2" w14:textId="77777777" w:rsidTr="00296D28">
        <w:trPr>
          <w:cantSplit/>
        </w:trPr>
        <w:tc>
          <w:tcPr>
            <w:tcW w:w="4228" w:type="dxa"/>
          </w:tcPr>
          <w:p w14:paraId="1F55A682" w14:textId="129AC95B" w:rsidR="00296D28" w:rsidRPr="00C74BD2" w:rsidRDefault="00441915" w:rsidP="00296D28">
            <w:pPr>
              <w:spacing w:line="240" w:lineRule="atLeast"/>
              <w:rPr>
                <w:rFonts w:cs="Angsana New"/>
                <w:b/>
                <w:bCs/>
                <w:szCs w:val="28"/>
                <w:lang w:bidi="th-TH"/>
              </w:rPr>
            </w:pPr>
            <w:r>
              <w:rPr>
                <w:b/>
                <w:bCs/>
                <w:i/>
                <w:iCs/>
                <w:szCs w:val="22"/>
                <w:lang w:val="en-US"/>
              </w:rPr>
              <w:t>Accrued d</w:t>
            </w:r>
            <w:r w:rsidR="00296D28">
              <w:rPr>
                <w:b/>
                <w:bCs/>
                <w:i/>
                <w:iCs/>
                <w:szCs w:val="22"/>
                <w:lang w:val="en-US"/>
              </w:rPr>
              <w:t>ividend</w:t>
            </w:r>
            <w:r w:rsidR="00C74BD2">
              <w:rPr>
                <w:rFonts w:cs="Angsana New"/>
                <w:b/>
                <w:bCs/>
                <w:i/>
                <w:iCs/>
                <w:szCs w:val="28"/>
                <w:lang w:val="en-US" w:bidi="th-TH"/>
              </w:rPr>
              <w:t>s</w:t>
            </w:r>
          </w:p>
        </w:tc>
        <w:tc>
          <w:tcPr>
            <w:tcW w:w="1170" w:type="dxa"/>
            <w:tcBorders>
              <w:left w:val="nil"/>
              <w:right w:val="nil"/>
            </w:tcBorders>
          </w:tcPr>
          <w:p w14:paraId="33E18864" w14:textId="77777777" w:rsidR="00296D28" w:rsidRPr="007876BA" w:rsidRDefault="00296D28" w:rsidP="00296D28">
            <w:pPr>
              <w:tabs>
                <w:tab w:val="decimal" w:pos="999"/>
              </w:tabs>
              <w:spacing w:line="240" w:lineRule="atLeast"/>
              <w:ind w:left="-80" w:right="-115"/>
              <w:rPr>
                <w:b/>
                <w:bCs/>
                <w:szCs w:val="22"/>
              </w:rPr>
            </w:pPr>
          </w:p>
        </w:tc>
        <w:tc>
          <w:tcPr>
            <w:tcW w:w="182" w:type="dxa"/>
          </w:tcPr>
          <w:p w14:paraId="6E3A42E3"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Pr>
          <w:p w14:paraId="4C24E125" w14:textId="77777777" w:rsidR="00296D28" w:rsidRPr="007876BA" w:rsidRDefault="00296D28" w:rsidP="00296D28">
            <w:pPr>
              <w:tabs>
                <w:tab w:val="decimal" w:pos="999"/>
              </w:tabs>
              <w:spacing w:line="240" w:lineRule="atLeast"/>
              <w:ind w:left="-80" w:right="-115"/>
              <w:rPr>
                <w:b/>
                <w:bCs/>
                <w:szCs w:val="22"/>
              </w:rPr>
            </w:pPr>
          </w:p>
        </w:tc>
        <w:tc>
          <w:tcPr>
            <w:tcW w:w="180" w:type="dxa"/>
          </w:tcPr>
          <w:p w14:paraId="3DDE2AD3"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67" w:type="dxa"/>
            <w:tcBorders>
              <w:left w:val="nil"/>
              <w:right w:val="nil"/>
            </w:tcBorders>
          </w:tcPr>
          <w:p w14:paraId="0F1DA717" w14:textId="77777777" w:rsidR="00296D28" w:rsidRPr="007876BA" w:rsidRDefault="00296D28" w:rsidP="00296D28">
            <w:pPr>
              <w:tabs>
                <w:tab w:val="decimal" w:pos="999"/>
              </w:tabs>
              <w:spacing w:line="240" w:lineRule="atLeast"/>
              <w:ind w:left="-80" w:right="-115"/>
              <w:rPr>
                <w:b/>
                <w:bCs/>
                <w:szCs w:val="22"/>
              </w:rPr>
            </w:pPr>
          </w:p>
        </w:tc>
        <w:tc>
          <w:tcPr>
            <w:tcW w:w="183" w:type="dxa"/>
          </w:tcPr>
          <w:p w14:paraId="7F9FC6F0"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Pr>
          <w:p w14:paraId="2F9FDE20" w14:textId="77777777" w:rsidR="00296D28" w:rsidRPr="007876BA" w:rsidRDefault="00296D28" w:rsidP="00296D28">
            <w:pPr>
              <w:tabs>
                <w:tab w:val="decimal" w:pos="999"/>
              </w:tabs>
              <w:spacing w:line="240" w:lineRule="atLeast"/>
              <w:ind w:left="-80" w:right="-115"/>
              <w:rPr>
                <w:b/>
                <w:bCs/>
                <w:szCs w:val="22"/>
              </w:rPr>
            </w:pPr>
          </w:p>
        </w:tc>
      </w:tr>
      <w:tr w:rsidR="00296D28" w:rsidRPr="007876BA" w14:paraId="436B9F82" w14:textId="77777777" w:rsidTr="00296D28">
        <w:trPr>
          <w:cantSplit/>
        </w:trPr>
        <w:tc>
          <w:tcPr>
            <w:tcW w:w="4228" w:type="dxa"/>
          </w:tcPr>
          <w:p w14:paraId="48992C36" w14:textId="35FC9BE0" w:rsidR="00296D28" w:rsidRPr="007876BA" w:rsidRDefault="00296D28" w:rsidP="00296D28">
            <w:pPr>
              <w:spacing w:line="240" w:lineRule="atLeast"/>
              <w:rPr>
                <w:b/>
                <w:bCs/>
                <w:szCs w:val="22"/>
              </w:rPr>
            </w:pPr>
            <w:r w:rsidRPr="00BB3D32">
              <w:rPr>
                <w:szCs w:val="22"/>
                <w:lang w:val="en-US"/>
              </w:rPr>
              <w:t>Parent of the Group</w:t>
            </w:r>
          </w:p>
        </w:tc>
        <w:tc>
          <w:tcPr>
            <w:tcW w:w="1170" w:type="dxa"/>
            <w:tcBorders>
              <w:left w:val="nil"/>
              <w:bottom w:val="single" w:sz="4" w:space="0" w:color="auto"/>
              <w:right w:val="nil"/>
            </w:tcBorders>
          </w:tcPr>
          <w:p w14:paraId="3741E00B" w14:textId="36F4A54F" w:rsidR="00296D28" w:rsidRPr="007876BA" w:rsidRDefault="00296D28" w:rsidP="000B4798">
            <w:pPr>
              <w:tabs>
                <w:tab w:val="decimal" w:pos="914"/>
              </w:tabs>
              <w:spacing w:line="240" w:lineRule="atLeast"/>
              <w:ind w:right="-710"/>
              <w:rPr>
                <w:b/>
                <w:bCs/>
                <w:szCs w:val="22"/>
              </w:rPr>
            </w:pPr>
            <w:r w:rsidRPr="00F1130B">
              <w:rPr>
                <w:szCs w:val="22"/>
              </w:rPr>
              <w:t>338,948</w:t>
            </w:r>
          </w:p>
        </w:tc>
        <w:tc>
          <w:tcPr>
            <w:tcW w:w="182" w:type="dxa"/>
          </w:tcPr>
          <w:p w14:paraId="753CEA52"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Borders>
              <w:bottom w:val="single" w:sz="4" w:space="0" w:color="auto"/>
            </w:tcBorders>
          </w:tcPr>
          <w:p w14:paraId="3CF6544F" w14:textId="6276A5BC" w:rsidR="00296D28" w:rsidRPr="007876BA" w:rsidRDefault="00296D28" w:rsidP="004D6177">
            <w:pPr>
              <w:pStyle w:val="acctfourfigures"/>
              <w:tabs>
                <w:tab w:val="clear" w:pos="765"/>
                <w:tab w:val="decimal" w:pos="643"/>
              </w:tabs>
              <w:spacing w:line="240" w:lineRule="atLeast"/>
              <w:rPr>
                <w:b/>
                <w:bCs/>
                <w:szCs w:val="22"/>
              </w:rPr>
            </w:pPr>
            <w:r w:rsidRPr="00F1130B">
              <w:rPr>
                <w:szCs w:val="22"/>
              </w:rPr>
              <w:t>-</w:t>
            </w:r>
          </w:p>
        </w:tc>
        <w:tc>
          <w:tcPr>
            <w:tcW w:w="180" w:type="dxa"/>
          </w:tcPr>
          <w:p w14:paraId="510D32BD"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67" w:type="dxa"/>
            <w:tcBorders>
              <w:left w:val="nil"/>
              <w:bottom w:val="single" w:sz="4" w:space="0" w:color="auto"/>
              <w:right w:val="nil"/>
            </w:tcBorders>
          </w:tcPr>
          <w:p w14:paraId="026066EA" w14:textId="7CC0F58F" w:rsidR="00296D28" w:rsidRPr="007876BA" w:rsidRDefault="00296D28" w:rsidP="000B4798">
            <w:pPr>
              <w:tabs>
                <w:tab w:val="decimal" w:pos="909"/>
              </w:tabs>
              <w:spacing w:line="240" w:lineRule="atLeast"/>
              <w:ind w:right="-710"/>
              <w:rPr>
                <w:b/>
                <w:bCs/>
                <w:szCs w:val="22"/>
              </w:rPr>
            </w:pPr>
            <w:r w:rsidRPr="00F1130B">
              <w:rPr>
                <w:szCs w:val="22"/>
                <w:lang w:val="en-US"/>
              </w:rPr>
              <w:t>338,948</w:t>
            </w:r>
          </w:p>
        </w:tc>
        <w:tc>
          <w:tcPr>
            <w:tcW w:w="183" w:type="dxa"/>
          </w:tcPr>
          <w:p w14:paraId="4758C1D9"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Borders>
              <w:bottom w:val="single" w:sz="4" w:space="0" w:color="auto"/>
            </w:tcBorders>
          </w:tcPr>
          <w:p w14:paraId="33118D6F" w14:textId="11996E1B" w:rsidR="00296D28" w:rsidRPr="004D6177" w:rsidRDefault="00296D28" w:rsidP="004D6177">
            <w:pPr>
              <w:pStyle w:val="acctfourfigures"/>
              <w:tabs>
                <w:tab w:val="clear" w:pos="765"/>
                <w:tab w:val="decimal" w:pos="643"/>
              </w:tabs>
              <w:spacing w:line="240" w:lineRule="atLeast"/>
              <w:rPr>
                <w:szCs w:val="22"/>
              </w:rPr>
            </w:pPr>
            <w:r w:rsidRPr="00F1130B">
              <w:rPr>
                <w:szCs w:val="22"/>
              </w:rPr>
              <w:t>-</w:t>
            </w:r>
          </w:p>
        </w:tc>
      </w:tr>
      <w:tr w:rsidR="00296D28" w:rsidRPr="007876BA" w14:paraId="76A19ED6" w14:textId="77777777" w:rsidTr="00296D28">
        <w:trPr>
          <w:cantSplit/>
        </w:trPr>
        <w:tc>
          <w:tcPr>
            <w:tcW w:w="4228" w:type="dxa"/>
          </w:tcPr>
          <w:p w14:paraId="71F3429D" w14:textId="4621BEBA" w:rsidR="00296D28" w:rsidRPr="007876BA" w:rsidRDefault="00296D28" w:rsidP="00296D28">
            <w:pPr>
              <w:spacing w:line="240" w:lineRule="atLeast"/>
              <w:rPr>
                <w:b/>
                <w:bCs/>
                <w:szCs w:val="22"/>
              </w:rPr>
            </w:pPr>
            <w:r w:rsidRPr="00662F03">
              <w:rPr>
                <w:b/>
                <w:bCs/>
                <w:szCs w:val="22"/>
              </w:rPr>
              <w:t>Total</w:t>
            </w:r>
          </w:p>
        </w:tc>
        <w:tc>
          <w:tcPr>
            <w:tcW w:w="1170" w:type="dxa"/>
            <w:tcBorders>
              <w:top w:val="single" w:sz="4" w:space="0" w:color="auto"/>
              <w:left w:val="nil"/>
              <w:right w:val="nil"/>
            </w:tcBorders>
          </w:tcPr>
          <w:p w14:paraId="1C4F879C" w14:textId="179EB2E6" w:rsidR="00296D28" w:rsidRPr="007876BA" w:rsidRDefault="00296D28" w:rsidP="000B4798">
            <w:pPr>
              <w:tabs>
                <w:tab w:val="decimal" w:pos="909"/>
              </w:tabs>
              <w:spacing w:line="240" w:lineRule="atLeast"/>
              <w:ind w:right="-710"/>
              <w:rPr>
                <w:b/>
                <w:bCs/>
                <w:szCs w:val="22"/>
              </w:rPr>
            </w:pPr>
            <w:r w:rsidRPr="00F1130B">
              <w:rPr>
                <w:b/>
                <w:bCs/>
                <w:szCs w:val="22"/>
              </w:rPr>
              <w:t>338,948</w:t>
            </w:r>
          </w:p>
        </w:tc>
        <w:tc>
          <w:tcPr>
            <w:tcW w:w="182" w:type="dxa"/>
          </w:tcPr>
          <w:p w14:paraId="321227D7"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Borders>
              <w:top w:val="single" w:sz="4" w:space="0" w:color="auto"/>
            </w:tcBorders>
          </w:tcPr>
          <w:p w14:paraId="7D8F3779" w14:textId="3E41E66A" w:rsidR="00296D28" w:rsidRPr="007876BA" w:rsidRDefault="00296D28" w:rsidP="004D6177">
            <w:pPr>
              <w:pStyle w:val="acctfourfigures"/>
              <w:tabs>
                <w:tab w:val="clear" w:pos="765"/>
                <w:tab w:val="decimal" w:pos="643"/>
              </w:tabs>
              <w:spacing w:line="240" w:lineRule="atLeast"/>
              <w:rPr>
                <w:b/>
                <w:bCs/>
                <w:szCs w:val="22"/>
              </w:rPr>
            </w:pPr>
            <w:r w:rsidRPr="00F1130B">
              <w:rPr>
                <w:b/>
                <w:bCs/>
                <w:szCs w:val="22"/>
              </w:rPr>
              <w:t>-</w:t>
            </w:r>
          </w:p>
        </w:tc>
        <w:tc>
          <w:tcPr>
            <w:tcW w:w="180" w:type="dxa"/>
          </w:tcPr>
          <w:p w14:paraId="7A500B06"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67" w:type="dxa"/>
            <w:tcBorders>
              <w:top w:val="single" w:sz="4" w:space="0" w:color="auto"/>
              <w:left w:val="nil"/>
              <w:right w:val="nil"/>
            </w:tcBorders>
          </w:tcPr>
          <w:p w14:paraId="6BC3DEF0" w14:textId="01314794" w:rsidR="00296D28" w:rsidRPr="000B4798" w:rsidRDefault="00296D28" w:rsidP="000B4798">
            <w:pPr>
              <w:tabs>
                <w:tab w:val="decimal" w:pos="909"/>
              </w:tabs>
              <w:spacing w:line="240" w:lineRule="atLeast"/>
              <w:ind w:right="-710"/>
              <w:rPr>
                <w:b/>
                <w:bCs/>
                <w:szCs w:val="22"/>
              </w:rPr>
            </w:pPr>
            <w:r w:rsidRPr="000B4798">
              <w:rPr>
                <w:b/>
                <w:bCs/>
                <w:szCs w:val="22"/>
              </w:rPr>
              <w:t>338,</w:t>
            </w:r>
            <w:r w:rsidRPr="000B4798">
              <w:rPr>
                <w:b/>
                <w:bCs/>
                <w:szCs w:val="22"/>
                <w:lang w:val="en-US"/>
              </w:rPr>
              <w:t>948</w:t>
            </w:r>
          </w:p>
        </w:tc>
        <w:tc>
          <w:tcPr>
            <w:tcW w:w="183" w:type="dxa"/>
          </w:tcPr>
          <w:p w14:paraId="544C7D78"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Borders>
              <w:top w:val="single" w:sz="4" w:space="0" w:color="auto"/>
            </w:tcBorders>
          </w:tcPr>
          <w:p w14:paraId="15764E2C" w14:textId="5A93AECA" w:rsidR="00296D28" w:rsidRPr="004D6177" w:rsidRDefault="00296D28" w:rsidP="004D6177">
            <w:pPr>
              <w:pStyle w:val="acctfourfigures"/>
              <w:tabs>
                <w:tab w:val="clear" w:pos="765"/>
                <w:tab w:val="decimal" w:pos="643"/>
              </w:tabs>
              <w:spacing w:line="240" w:lineRule="atLeast"/>
              <w:rPr>
                <w:b/>
                <w:bCs/>
                <w:szCs w:val="22"/>
              </w:rPr>
            </w:pPr>
            <w:r w:rsidRPr="004D6177">
              <w:rPr>
                <w:b/>
                <w:bCs/>
                <w:szCs w:val="22"/>
              </w:rPr>
              <w:t>-</w:t>
            </w:r>
          </w:p>
        </w:tc>
      </w:tr>
      <w:tr w:rsidR="00296D28" w:rsidRPr="007876BA" w14:paraId="0F667A92" w14:textId="77777777" w:rsidTr="00503276">
        <w:trPr>
          <w:cantSplit/>
        </w:trPr>
        <w:tc>
          <w:tcPr>
            <w:tcW w:w="4228" w:type="dxa"/>
          </w:tcPr>
          <w:p w14:paraId="21FA4D27" w14:textId="77777777" w:rsidR="00296D28" w:rsidRPr="007876BA" w:rsidRDefault="00296D28" w:rsidP="00296D28">
            <w:pPr>
              <w:spacing w:line="240" w:lineRule="atLeast"/>
              <w:rPr>
                <w:b/>
                <w:bCs/>
                <w:szCs w:val="22"/>
              </w:rPr>
            </w:pPr>
          </w:p>
        </w:tc>
        <w:tc>
          <w:tcPr>
            <w:tcW w:w="1170" w:type="dxa"/>
            <w:tcBorders>
              <w:top w:val="double" w:sz="4" w:space="0" w:color="auto"/>
              <w:left w:val="nil"/>
              <w:right w:val="nil"/>
            </w:tcBorders>
          </w:tcPr>
          <w:p w14:paraId="1A6EA816" w14:textId="77777777" w:rsidR="00296D28" w:rsidRPr="007876BA" w:rsidRDefault="00296D28" w:rsidP="00296D28">
            <w:pPr>
              <w:tabs>
                <w:tab w:val="decimal" w:pos="999"/>
              </w:tabs>
              <w:spacing w:line="240" w:lineRule="atLeast"/>
              <w:ind w:left="-80" w:right="-115"/>
              <w:rPr>
                <w:b/>
                <w:bCs/>
                <w:szCs w:val="22"/>
              </w:rPr>
            </w:pPr>
          </w:p>
        </w:tc>
        <w:tc>
          <w:tcPr>
            <w:tcW w:w="182" w:type="dxa"/>
          </w:tcPr>
          <w:p w14:paraId="22332272"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1EBD29B6" w14:textId="77777777" w:rsidR="00296D28" w:rsidRPr="007876BA" w:rsidRDefault="00296D28" w:rsidP="00296D28">
            <w:pPr>
              <w:tabs>
                <w:tab w:val="decimal" w:pos="999"/>
              </w:tabs>
              <w:spacing w:line="240" w:lineRule="atLeast"/>
              <w:ind w:left="-80" w:right="-115"/>
              <w:rPr>
                <w:b/>
                <w:bCs/>
                <w:szCs w:val="22"/>
              </w:rPr>
            </w:pPr>
          </w:p>
        </w:tc>
        <w:tc>
          <w:tcPr>
            <w:tcW w:w="180" w:type="dxa"/>
          </w:tcPr>
          <w:p w14:paraId="59F5EABB"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67" w:type="dxa"/>
            <w:tcBorders>
              <w:top w:val="double" w:sz="4" w:space="0" w:color="auto"/>
              <w:left w:val="nil"/>
              <w:right w:val="nil"/>
            </w:tcBorders>
          </w:tcPr>
          <w:p w14:paraId="4A3AE9F1" w14:textId="77777777" w:rsidR="00296D28" w:rsidRPr="007876BA" w:rsidRDefault="00296D28" w:rsidP="00296D28">
            <w:pPr>
              <w:tabs>
                <w:tab w:val="decimal" w:pos="999"/>
              </w:tabs>
              <w:spacing w:line="240" w:lineRule="atLeast"/>
              <w:ind w:left="-80" w:right="-115"/>
              <w:rPr>
                <w:b/>
                <w:bCs/>
                <w:szCs w:val="22"/>
              </w:rPr>
            </w:pPr>
          </w:p>
        </w:tc>
        <w:tc>
          <w:tcPr>
            <w:tcW w:w="183" w:type="dxa"/>
          </w:tcPr>
          <w:p w14:paraId="512D8C81" w14:textId="77777777" w:rsidR="00296D28" w:rsidRPr="007876BA" w:rsidRDefault="00296D28" w:rsidP="00296D28">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5B74156A" w14:textId="77777777" w:rsidR="00296D28" w:rsidRPr="007876BA" w:rsidRDefault="00296D28" w:rsidP="00296D28">
            <w:pPr>
              <w:tabs>
                <w:tab w:val="decimal" w:pos="999"/>
              </w:tabs>
              <w:spacing w:line="240" w:lineRule="atLeast"/>
              <w:ind w:left="-80" w:right="-115"/>
              <w:rPr>
                <w:b/>
                <w:bCs/>
                <w:szCs w:val="22"/>
              </w:rPr>
            </w:pPr>
          </w:p>
        </w:tc>
      </w:tr>
      <w:tr w:rsidR="00296D28" w:rsidRPr="00503276" w14:paraId="731D626C" w14:textId="77777777" w:rsidTr="00503276">
        <w:trPr>
          <w:cantSplit/>
        </w:trPr>
        <w:tc>
          <w:tcPr>
            <w:tcW w:w="4228" w:type="dxa"/>
          </w:tcPr>
          <w:p w14:paraId="4B192E2A" w14:textId="54B9E393" w:rsidR="00296D28" w:rsidRPr="007876BA" w:rsidRDefault="00296D28" w:rsidP="00296D28">
            <w:pPr>
              <w:spacing w:line="240" w:lineRule="atLeast"/>
              <w:rPr>
                <w:b/>
                <w:bCs/>
                <w:szCs w:val="22"/>
              </w:rPr>
            </w:pPr>
            <w:r w:rsidRPr="00BC5F46">
              <w:rPr>
                <w:b/>
                <w:bCs/>
                <w:i/>
                <w:iCs/>
                <w:szCs w:val="22"/>
                <w:lang w:val="en-US"/>
              </w:rPr>
              <w:t xml:space="preserve">Long-term </w:t>
            </w:r>
            <w:r w:rsidRPr="00503276">
              <w:rPr>
                <w:b/>
                <w:bCs/>
                <w:i/>
                <w:iCs/>
                <w:szCs w:val="22"/>
                <w:lang w:val="en-US"/>
              </w:rPr>
              <w:t xml:space="preserve">loan from </w:t>
            </w:r>
            <w:r>
              <w:rPr>
                <w:b/>
                <w:bCs/>
                <w:i/>
                <w:iCs/>
                <w:szCs w:val="22"/>
                <w:lang w:val="en-US"/>
              </w:rPr>
              <w:t>s</w:t>
            </w:r>
            <w:r w:rsidRPr="00503276">
              <w:rPr>
                <w:b/>
                <w:bCs/>
                <w:i/>
                <w:iCs/>
                <w:szCs w:val="22"/>
                <w:lang w:val="en-US"/>
              </w:rPr>
              <w:t>ubsidiaries</w:t>
            </w:r>
          </w:p>
        </w:tc>
        <w:tc>
          <w:tcPr>
            <w:tcW w:w="1170" w:type="dxa"/>
            <w:tcBorders>
              <w:left w:val="nil"/>
              <w:bottom w:val="double" w:sz="4" w:space="0" w:color="auto"/>
              <w:right w:val="nil"/>
            </w:tcBorders>
          </w:tcPr>
          <w:p w14:paraId="200CDC00" w14:textId="301292BC" w:rsidR="00296D28" w:rsidRPr="00645776" w:rsidRDefault="00296D28" w:rsidP="00296D28">
            <w:pPr>
              <w:pStyle w:val="acctfourfigures"/>
              <w:tabs>
                <w:tab w:val="clear" w:pos="765"/>
                <w:tab w:val="decimal" w:pos="640"/>
              </w:tabs>
              <w:spacing w:line="240" w:lineRule="atLeast"/>
              <w:ind w:right="11"/>
              <w:rPr>
                <w:b/>
                <w:bCs/>
                <w:szCs w:val="22"/>
              </w:rPr>
            </w:pPr>
            <w:r>
              <w:rPr>
                <w:b/>
                <w:bCs/>
                <w:szCs w:val="22"/>
              </w:rPr>
              <w:t>-</w:t>
            </w:r>
          </w:p>
        </w:tc>
        <w:tc>
          <w:tcPr>
            <w:tcW w:w="182" w:type="dxa"/>
          </w:tcPr>
          <w:p w14:paraId="28609E34" w14:textId="77777777" w:rsidR="00296D28" w:rsidRPr="00645776" w:rsidRDefault="00296D28" w:rsidP="00296D28">
            <w:pPr>
              <w:pStyle w:val="acctfourfigures"/>
              <w:tabs>
                <w:tab w:val="clear" w:pos="765"/>
                <w:tab w:val="decimal" w:pos="999"/>
              </w:tabs>
              <w:spacing w:line="240" w:lineRule="atLeast"/>
              <w:ind w:left="-80" w:right="-115"/>
              <w:rPr>
                <w:b/>
                <w:bCs/>
                <w:szCs w:val="22"/>
              </w:rPr>
            </w:pPr>
          </w:p>
        </w:tc>
        <w:tc>
          <w:tcPr>
            <w:tcW w:w="1170" w:type="dxa"/>
          </w:tcPr>
          <w:p w14:paraId="1DA1FF31" w14:textId="3B98C958" w:rsidR="00296D28" w:rsidRPr="00645776" w:rsidRDefault="00296D28" w:rsidP="00296D28">
            <w:pPr>
              <w:pStyle w:val="acctfourfigures"/>
              <w:tabs>
                <w:tab w:val="clear" w:pos="765"/>
                <w:tab w:val="decimal" w:pos="643"/>
              </w:tabs>
              <w:spacing w:line="240" w:lineRule="atLeast"/>
              <w:rPr>
                <w:b/>
                <w:bCs/>
                <w:szCs w:val="22"/>
              </w:rPr>
            </w:pPr>
            <w:r w:rsidRPr="00645776">
              <w:rPr>
                <w:b/>
                <w:bCs/>
                <w:szCs w:val="22"/>
              </w:rPr>
              <w:t>-</w:t>
            </w:r>
          </w:p>
        </w:tc>
        <w:tc>
          <w:tcPr>
            <w:tcW w:w="180" w:type="dxa"/>
          </w:tcPr>
          <w:p w14:paraId="6AC7CD85" w14:textId="77777777" w:rsidR="00296D28" w:rsidRPr="00645776" w:rsidRDefault="00296D28" w:rsidP="00296D28">
            <w:pPr>
              <w:pStyle w:val="acctfourfigures"/>
              <w:tabs>
                <w:tab w:val="clear" w:pos="765"/>
                <w:tab w:val="decimal" w:pos="999"/>
              </w:tabs>
              <w:spacing w:line="240" w:lineRule="atLeast"/>
              <w:ind w:left="-80" w:right="-115"/>
              <w:rPr>
                <w:b/>
                <w:bCs/>
                <w:szCs w:val="22"/>
              </w:rPr>
            </w:pPr>
          </w:p>
        </w:tc>
        <w:tc>
          <w:tcPr>
            <w:tcW w:w="1167" w:type="dxa"/>
            <w:tcBorders>
              <w:left w:val="nil"/>
              <w:right w:val="nil"/>
            </w:tcBorders>
          </w:tcPr>
          <w:p w14:paraId="0E24558A" w14:textId="42426EAF" w:rsidR="00296D28" w:rsidRPr="00645776" w:rsidRDefault="00296D28" w:rsidP="000B4798">
            <w:pPr>
              <w:tabs>
                <w:tab w:val="decimal" w:pos="909"/>
              </w:tabs>
              <w:spacing w:line="240" w:lineRule="atLeast"/>
              <w:ind w:right="-710"/>
              <w:rPr>
                <w:b/>
                <w:bCs/>
                <w:szCs w:val="22"/>
              </w:rPr>
            </w:pPr>
            <w:r>
              <w:rPr>
                <w:b/>
                <w:bCs/>
                <w:szCs w:val="22"/>
              </w:rPr>
              <w:t>80,000</w:t>
            </w:r>
          </w:p>
        </w:tc>
        <w:tc>
          <w:tcPr>
            <w:tcW w:w="183" w:type="dxa"/>
          </w:tcPr>
          <w:p w14:paraId="22F24A1A" w14:textId="77777777" w:rsidR="00296D28" w:rsidRPr="00645776" w:rsidRDefault="00296D28" w:rsidP="00296D28">
            <w:pPr>
              <w:pStyle w:val="acctfourfigures"/>
              <w:tabs>
                <w:tab w:val="clear" w:pos="765"/>
                <w:tab w:val="decimal" w:pos="999"/>
              </w:tabs>
              <w:spacing w:line="240" w:lineRule="atLeast"/>
              <w:ind w:left="-80" w:right="-115"/>
              <w:rPr>
                <w:b/>
                <w:bCs/>
                <w:szCs w:val="22"/>
              </w:rPr>
            </w:pPr>
          </w:p>
        </w:tc>
        <w:tc>
          <w:tcPr>
            <w:tcW w:w="1170" w:type="dxa"/>
          </w:tcPr>
          <w:p w14:paraId="44119F69" w14:textId="77FE98BE" w:rsidR="00296D28" w:rsidRPr="00645776" w:rsidRDefault="00296D28" w:rsidP="00296D28">
            <w:pPr>
              <w:pStyle w:val="acctfourfigures"/>
              <w:tabs>
                <w:tab w:val="clear" w:pos="765"/>
                <w:tab w:val="decimal" w:pos="637"/>
              </w:tabs>
              <w:spacing w:line="240" w:lineRule="atLeast"/>
              <w:ind w:right="11"/>
              <w:rPr>
                <w:b/>
                <w:bCs/>
                <w:szCs w:val="22"/>
              </w:rPr>
            </w:pPr>
            <w:r w:rsidRPr="00645776">
              <w:rPr>
                <w:b/>
                <w:bCs/>
                <w:szCs w:val="22"/>
              </w:rPr>
              <w:t>-</w:t>
            </w:r>
          </w:p>
        </w:tc>
      </w:tr>
      <w:tr w:rsidR="00296D28" w:rsidRPr="007876BA" w14:paraId="0DB60785" w14:textId="77777777" w:rsidTr="00503276">
        <w:trPr>
          <w:cantSplit/>
        </w:trPr>
        <w:tc>
          <w:tcPr>
            <w:tcW w:w="4228" w:type="dxa"/>
          </w:tcPr>
          <w:p w14:paraId="7EB97D77" w14:textId="77777777" w:rsidR="00296D28" w:rsidRPr="007876BA" w:rsidRDefault="00296D28" w:rsidP="00296D28">
            <w:pPr>
              <w:spacing w:line="240" w:lineRule="atLeast"/>
              <w:rPr>
                <w:b/>
                <w:bCs/>
                <w:szCs w:val="22"/>
              </w:rPr>
            </w:pPr>
          </w:p>
        </w:tc>
        <w:tc>
          <w:tcPr>
            <w:tcW w:w="1170" w:type="dxa"/>
            <w:tcBorders>
              <w:top w:val="double" w:sz="4" w:space="0" w:color="auto"/>
              <w:left w:val="nil"/>
              <w:right w:val="nil"/>
            </w:tcBorders>
          </w:tcPr>
          <w:p w14:paraId="2D0F4A46" w14:textId="77777777" w:rsidR="00296D28" w:rsidRPr="00645776" w:rsidRDefault="00296D28" w:rsidP="00296D28">
            <w:pPr>
              <w:tabs>
                <w:tab w:val="decimal" w:pos="999"/>
              </w:tabs>
              <w:spacing w:line="240" w:lineRule="atLeast"/>
              <w:ind w:left="-80" w:right="-115"/>
              <w:rPr>
                <w:b/>
                <w:bCs/>
                <w:szCs w:val="22"/>
              </w:rPr>
            </w:pPr>
          </w:p>
        </w:tc>
        <w:tc>
          <w:tcPr>
            <w:tcW w:w="182" w:type="dxa"/>
          </w:tcPr>
          <w:p w14:paraId="3EA125A3" w14:textId="77777777" w:rsidR="00296D28" w:rsidRPr="00645776" w:rsidRDefault="00296D28" w:rsidP="00296D28">
            <w:pPr>
              <w:pStyle w:val="acctfourfigures"/>
              <w:tabs>
                <w:tab w:val="clear" w:pos="765"/>
                <w:tab w:val="decimal" w:pos="999"/>
              </w:tabs>
              <w:spacing w:line="240" w:lineRule="atLeast"/>
              <w:ind w:left="-80" w:right="-115"/>
              <w:rPr>
                <w:b/>
                <w:bCs/>
                <w:szCs w:val="22"/>
              </w:rPr>
            </w:pPr>
          </w:p>
        </w:tc>
        <w:tc>
          <w:tcPr>
            <w:tcW w:w="1170" w:type="dxa"/>
            <w:tcBorders>
              <w:top w:val="double" w:sz="4" w:space="0" w:color="auto"/>
            </w:tcBorders>
          </w:tcPr>
          <w:p w14:paraId="472DBF9F" w14:textId="77777777" w:rsidR="00296D28" w:rsidRPr="00645776" w:rsidRDefault="00296D28" w:rsidP="00296D28">
            <w:pPr>
              <w:tabs>
                <w:tab w:val="decimal" w:pos="999"/>
              </w:tabs>
              <w:spacing w:line="240" w:lineRule="atLeast"/>
              <w:ind w:left="-80" w:right="-115"/>
              <w:rPr>
                <w:b/>
                <w:bCs/>
                <w:szCs w:val="22"/>
              </w:rPr>
            </w:pPr>
          </w:p>
        </w:tc>
        <w:tc>
          <w:tcPr>
            <w:tcW w:w="180" w:type="dxa"/>
          </w:tcPr>
          <w:p w14:paraId="411D15B2" w14:textId="77777777" w:rsidR="00296D28" w:rsidRPr="00645776" w:rsidRDefault="00296D28" w:rsidP="00296D28">
            <w:pPr>
              <w:pStyle w:val="acctfourfigures"/>
              <w:tabs>
                <w:tab w:val="clear" w:pos="765"/>
                <w:tab w:val="decimal" w:pos="999"/>
              </w:tabs>
              <w:spacing w:line="240" w:lineRule="atLeast"/>
              <w:ind w:left="-80" w:right="-115"/>
              <w:rPr>
                <w:b/>
                <w:bCs/>
                <w:szCs w:val="22"/>
              </w:rPr>
            </w:pPr>
          </w:p>
        </w:tc>
        <w:tc>
          <w:tcPr>
            <w:tcW w:w="1167" w:type="dxa"/>
            <w:tcBorders>
              <w:top w:val="double" w:sz="4" w:space="0" w:color="auto"/>
              <w:left w:val="nil"/>
              <w:right w:val="nil"/>
            </w:tcBorders>
          </w:tcPr>
          <w:p w14:paraId="13D62CD3" w14:textId="77777777" w:rsidR="00296D28" w:rsidRPr="00645776" w:rsidRDefault="00296D28" w:rsidP="00296D28">
            <w:pPr>
              <w:tabs>
                <w:tab w:val="decimal" w:pos="999"/>
              </w:tabs>
              <w:spacing w:line="240" w:lineRule="atLeast"/>
              <w:ind w:left="-80" w:right="-115"/>
              <w:rPr>
                <w:b/>
                <w:bCs/>
                <w:szCs w:val="22"/>
              </w:rPr>
            </w:pPr>
          </w:p>
        </w:tc>
        <w:tc>
          <w:tcPr>
            <w:tcW w:w="183" w:type="dxa"/>
          </w:tcPr>
          <w:p w14:paraId="1A82685B" w14:textId="77777777" w:rsidR="00296D28" w:rsidRPr="00645776" w:rsidRDefault="00296D28" w:rsidP="00296D28">
            <w:pPr>
              <w:pStyle w:val="acctfourfigures"/>
              <w:tabs>
                <w:tab w:val="clear" w:pos="765"/>
                <w:tab w:val="decimal" w:pos="999"/>
              </w:tabs>
              <w:spacing w:line="240" w:lineRule="atLeast"/>
              <w:ind w:left="-80" w:right="-115"/>
              <w:rPr>
                <w:b/>
                <w:bCs/>
                <w:szCs w:val="22"/>
              </w:rPr>
            </w:pPr>
          </w:p>
        </w:tc>
        <w:tc>
          <w:tcPr>
            <w:tcW w:w="1170" w:type="dxa"/>
            <w:tcBorders>
              <w:top w:val="double" w:sz="4" w:space="0" w:color="auto"/>
            </w:tcBorders>
          </w:tcPr>
          <w:p w14:paraId="17EA2C66" w14:textId="77777777" w:rsidR="00296D28" w:rsidRPr="00645776" w:rsidRDefault="00296D28" w:rsidP="00296D28">
            <w:pPr>
              <w:tabs>
                <w:tab w:val="decimal" w:pos="999"/>
              </w:tabs>
              <w:spacing w:line="240" w:lineRule="atLeast"/>
              <w:ind w:left="-80" w:right="-115"/>
              <w:rPr>
                <w:b/>
                <w:bCs/>
                <w:szCs w:val="22"/>
              </w:rPr>
            </w:pPr>
          </w:p>
        </w:tc>
      </w:tr>
      <w:tr w:rsidR="00296D28" w:rsidRPr="007876BA" w14:paraId="7179C514" w14:textId="77777777" w:rsidTr="00BB3D32">
        <w:trPr>
          <w:cantSplit/>
        </w:trPr>
        <w:tc>
          <w:tcPr>
            <w:tcW w:w="4228" w:type="dxa"/>
          </w:tcPr>
          <w:p w14:paraId="2A14360F" w14:textId="77777777" w:rsidR="00296D28" w:rsidRPr="00BC5F46" w:rsidRDefault="00296D28" w:rsidP="00296D28">
            <w:pPr>
              <w:spacing w:line="240" w:lineRule="atLeast"/>
              <w:rPr>
                <w:b/>
                <w:bCs/>
                <w:szCs w:val="22"/>
              </w:rPr>
            </w:pPr>
            <w:r w:rsidRPr="00BC5F46">
              <w:rPr>
                <w:b/>
                <w:bCs/>
                <w:i/>
                <w:iCs/>
                <w:szCs w:val="22"/>
                <w:lang w:val="en-US"/>
              </w:rPr>
              <w:t xml:space="preserve">Long-term loan </w:t>
            </w:r>
            <w:r w:rsidRPr="00BC5F46">
              <w:rPr>
                <w:b/>
                <w:bCs/>
                <w:i/>
                <w:iCs/>
                <w:szCs w:val="22"/>
                <w:lang w:val="en-US" w:bidi="th-TH"/>
              </w:rPr>
              <w:t>from</w:t>
            </w:r>
            <w:r w:rsidRPr="00BC5F46">
              <w:rPr>
                <w:b/>
                <w:bCs/>
                <w:i/>
                <w:iCs/>
                <w:szCs w:val="22"/>
                <w:lang w:val="en-US"/>
              </w:rPr>
              <w:t xml:space="preserve"> parent of the Group</w:t>
            </w:r>
          </w:p>
        </w:tc>
        <w:tc>
          <w:tcPr>
            <w:tcW w:w="1170" w:type="dxa"/>
            <w:tcBorders>
              <w:left w:val="nil"/>
              <w:bottom w:val="double" w:sz="4" w:space="0" w:color="auto"/>
              <w:right w:val="nil"/>
            </w:tcBorders>
          </w:tcPr>
          <w:p w14:paraId="646A9B6A" w14:textId="24F9D717" w:rsidR="00296D28" w:rsidRPr="00BC5F46" w:rsidRDefault="00296D28" w:rsidP="00296D28">
            <w:pPr>
              <w:pStyle w:val="acctfourfigures"/>
              <w:tabs>
                <w:tab w:val="clear" w:pos="765"/>
                <w:tab w:val="decimal" w:pos="640"/>
              </w:tabs>
              <w:spacing w:line="240" w:lineRule="atLeast"/>
              <w:ind w:right="11"/>
              <w:rPr>
                <w:b/>
                <w:bCs/>
                <w:szCs w:val="22"/>
              </w:rPr>
            </w:pPr>
            <w:r w:rsidRPr="00BC5F46">
              <w:rPr>
                <w:b/>
                <w:bCs/>
                <w:szCs w:val="22"/>
              </w:rPr>
              <w:t>-</w:t>
            </w:r>
          </w:p>
        </w:tc>
        <w:tc>
          <w:tcPr>
            <w:tcW w:w="182" w:type="dxa"/>
          </w:tcPr>
          <w:p w14:paraId="68D913A9" w14:textId="77777777" w:rsidR="00296D28" w:rsidRPr="00BC5F46" w:rsidRDefault="00296D28" w:rsidP="00296D28">
            <w:pPr>
              <w:pStyle w:val="acctfourfigures"/>
              <w:tabs>
                <w:tab w:val="clear" w:pos="765"/>
                <w:tab w:val="decimal" w:pos="640"/>
              </w:tabs>
              <w:spacing w:line="240" w:lineRule="atLeast"/>
              <w:ind w:left="-80" w:right="-115"/>
              <w:rPr>
                <w:b/>
                <w:bCs/>
                <w:szCs w:val="22"/>
              </w:rPr>
            </w:pPr>
          </w:p>
        </w:tc>
        <w:tc>
          <w:tcPr>
            <w:tcW w:w="1170" w:type="dxa"/>
            <w:tcBorders>
              <w:bottom w:val="double" w:sz="4" w:space="0" w:color="auto"/>
            </w:tcBorders>
          </w:tcPr>
          <w:p w14:paraId="6AD438A5" w14:textId="4D9E96C8" w:rsidR="00296D28" w:rsidRPr="00BC5F46" w:rsidRDefault="00296D28" w:rsidP="00296D28">
            <w:pPr>
              <w:pStyle w:val="acctfourfigures"/>
              <w:tabs>
                <w:tab w:val="clear" w:pos="765"/>
                <w:tab w:val="decimal" w:pos="974"/>
              </w:tabs>
              <w:spacing w:line="240" w:lineRule="atLeast"/>
              <w:ind w:right="11"/>
              <w:rPr>
                <w:b/>
                <w:bCs/>
                <w:szCs w:val="22"/>
              </w:rPr>
            </w:pPr>
            <w:r w:rsidRPr="00BC5F46">
              <w:rPr>
                <w:b/>
                <w:bCs/>
                <w:szCs w:val="22"/>
              </w:rPr>
              <w:t>43,972</w:t>
            </w:r>
          </w:p>
        </w:tc>
        <w:tc>
          <w:tcPr>
            <w:tcW w:w="180" w:type="dxa"/>
          </w:tcPr>
          <w:p w14:paraId="6A8E149D" w14:textId="77777777" w:rsidR="00296D28" w:rsidRPr="00BC5F46" w:rsidRDefault="00296D28" w:rsidP="00296D28">
            <w:pPr>
              <w:pStyle w:val="acctfourfigures"/>
              <w:tabs>
                <w:tab w:val="clear" w:pos="765"/>
                <w:tab w:val="decimal" w:pos="999"/>
              </w:tabs>
              <w:spacing w:line="240" w:lineRule="atLeast"/>
              <w:ind w:left="-80" w:right="-115"/>
              <w:rPr>
                <w:b/>
                <w:bCs/>
                <w:szCs w:val="22"/>
              </w:rPr>
            </w:pPr>
          </w:p>
        </w:tc>
        <w:tc>
          <w:tcPr>
            <w:tcW w:w="1167" w:type="dxa"/>
            <w:tcBorders>
              <w:left w:val="nil"/>
              <w:bottom w:val="double" w:sz="4" w:space="0" w:color="auto"/>
              <w:right w:val="nil"/>
            </w:tcBorders>
          </w:tcPr>
          <w:p w14:paraId="67B9C2D8" w14:textId="002C2763" w:rsidR="00296D28" w:rsidRPr="00BC5F46" w:rsidRDefault="00296D28" w:rsidP="00296D28">
            <w:pPr>
              <w:spacing w:line="240" w:lineRule="atLeast"/>
              <w:ind w:right="-4" w:firstLine="191"/>
              <w:jc w:val="center"/>
              <w:rPr>
                <w:b/>
                <w:bCs/>
                <w:szCs w:val="22"/>
              </w:rPr>
            </w:pPr>
            <w:r w:rsidRPr="00BC5F46">
              <w:rPr>
                <w:b/>
                <w:bCs/>
                <w:szCs w:val="22"/>
              </w:rPr>
              <w:t>-</w:t>
            </w:r>
          </w:p>
        </w:tc>
        <w:tc>
          <w:tcPr>
            <w:tcW w:w="183" w:type="dxa"/>
          </w:tcPr>
          <w:p w14:paraId="5C74C351" w14:textId="77777777" w:rsidR="00296D28" w:rsidRPr="00BC5F46" w:rsidRDefault="00296D28" w:rsidP="00296D28">
            <w:pPr>
              <w:pStyle w:val="acctfourfigures"/>
              <w:tabs>
                <w:tab w:val="clear" w:pos="765"/>
                <w:tab w:val="decimal" w:pos="999"/>
              </w:tabs>
              <w:spacing w:line="240" w:lineRule="atLeast"/>
              <w:ind w:left="-80" w:right="-115"/>
              <w:rPr>
                <w:b/>
                <w:bCs/>
                <w:szCs w:val="22"/>
              </w:rPr>
            </w:pPr>
          </w:p>
        </w:tc>
        <w:tc>
          <w:tcPr>
            <w:tcW w:w="1170" w:type="dxa"/>
            <w:tcBorders>
              <w:bottom w:val="double" w:sz="4" w:space="0" w:color="auto"/>
            </w:tcBorders>
          </w:tcPr>
          <w:p w14:paraId="0675D505" w14:textId="77777777" w:rsidR="00296D28" w:rsidRPr="00BC5F46" w:rsidRDefault="00296D28" w:rsidP="00296D28">
            <w:pPr>
              <w:pStyle w:val="acctfourfigures"/>
              <w:tabs>
                <w:tab w:val="clear" w:pos="765"/>
                <w:tab w:val="decimal" w:pos="637"/>
              </w:tabs>
              <w:spacing w:line="240" w:lineRule="atLeast"/>
              <w:ind w:right="11"/>
              <w:rPr>
                <w:b/>
                <w:bCs/>
                <w:szCs w:val="22"/>
              </w:rPr>
            </w:pPr>
            <w:r w:rsidRPr="00BC5F46">
              <w:rPr>
                <w:b/>
                <w:bCs/>
                <w:szCs w:val="22"/>
              </w:rPr>
              <w:t>-</w:t>
            </w:r>
          </w:p>
        </w:tc>
      </w:tr>
    </w:tbl>
    <w:p w14:paraId="7DD9F6F8" w14:textId="6B8ABCA9" w:rsidR="00954270" w:rsidRPr="00B22163" w:rsidRDefault="00296D28" w:rsidP="00B22163">
      <w:pPr>
        <w:pStyle w:val="nineptcolumntab1"/>
        <w:tabs>
          <w:tab w:val="clear" w:pos="737"/>
        </w:tabs>
        <w:spacing w:line="240" w:lineRule="atLeast"/>
        <w:ind w:left="540"/>
        <w:jc w:val="both"/>
        <w:rPr>
          <w:b/>
          <w:bCs/>
          <w:i/>
          <w:iCs/>
          <w:sz w:val="22"/>
          <w:szCs w:val="22"/>
        </w:rPr>
      </w:pPr>
      <w:r>
        <w:rPr>
          <w:b/>
          <w:bCs/>
          <w:i/>
          <w:iCs/>
          <w:sz w:val="22"/>
          <w:szCs w:val="22"/>
        </w:rPr>
        <w:br/>
      </w:r>
      <w:r w:rsidR="00954270" w:rsidRPr="00B22163">
        <w:rPr>
          <w:b/>
          <w:bCs/>
          <w:i/>
          <w:iCs/>
          <w:sz w:val="22"/>
          <w:szCs w:val="22"/>
        </w:rPr>
        <w:t xml:space="preserve">Significant agreement with </w:t>
      </w:r>
      <w:r w:rsidR="006E56FB" w:rsidRPr="00B22163">
        <w:rPr>
          <w:b/>
          <w:bCs/>
          <w:i/>
          <w:iCs/>
          <w:sz w:val="22"/>
          <w:szCs w:val="22"/>
        </w:rPr>
        <w:t xml:space="preserve">a </w:t>
      </w:r>
      <w:r w:rsidR="00954270" w:rsidRPr="00B22163">
        <w:rPr>
          <w:b/>
          <w:bCs/>
          <w:i/>
          <w:iCs/>
          <w:sz w:val="22"/>
          <w:szCs w:val="22"/>
        </w:rPr>
        <w:t>related part</w:t>
      </w:r>
      <w:r w:rsidR="006E56FB" w:rsidRPr="00B22163">
        <w:rPr>
          <w:b/>
          <w:bCs/>
          <w:i/>
          <w:iCs/>
          <w:sz w:val="22"/>
          <w:szCs w:val="22"/>
        </w:rPr>
        <w:t>y</w:t>
      </w:r>
    </w:p>
    <w:p w14:paraId="0055B991" w14:textId="0D4678BF" w:rsidR="00954270" w:rsidRPr="007876BA" w:rsidRDefault="00954270" w:rsidP="007876BA">
      <w:pPr>
        <w:spacing w:line="240" w:lineRule="atLeast"/>
        <w:rPr>
          <w:szCs w:val="22"/>
        </w:rPr>
      </w:pPr>
    </w:p>
    <w:p w14:paraId="6392F01B" w14:textId="3822E375" w:rsidR="00DB5881" w:rsidRPr="007876BA" w:rsidRDefault="00DB5881" w:rsidP="007876BA">
      <w:pPr>
        <w:spacing w:line="240" w:lineRule="atLeast"/>
        <w:ind w:left="540"/>
        <w:jc w:val="both"/>
        <w:rPr>
          <w:szCs w:val="22"/>
        </w:rPr>
      </w:pPr>
      <w:r w:rsidRPr="007876BA">
        <w:rPr>
          <w:szCs w:val="22"/>
        </w:rPr>
        <w:t xml:space="preserve">Significant agreement during the </w:t>
      </w:r>
      <w:r w:rsidR="000B7570">
        <w:rPr>
          <w:szCs w:val="22"/>
        </w:rPr>
        <w:t>nine</w:t>
      </w:r>
      <w:r w:rsidR="00C952AE">
        <w:rPr>
          <w:szCs w:val="22"/>
        </w:rPr>
        <w:t xml:space="preserve">-month period ended </w:t>
      </w:r>
      <w:r w:rsidR="00934EB4">
        <w:rPr>
          <w:szCs w:val="22"/>
        </w:rPr>
        <w:t xml:space="preserve">30 </w:t>
      </w:r>
      <w:r w:rsidR="000B7570">
        <w:rPr>
          <w:szCs w:val="22"/>
        </w:rPr>
        <w:t>September</w:t>
      </w:r>
      <w:r w:rsidRPr="007876BA">
        <w:rPr>
          <w:szCs w:val="22"/>
        </w:rPr>
        <w:t xml:space="preserve"> 202</w:t>
      </w:r>
      <w:r w:rsidR="006915D8">
        <w:rPr>
          <w:szCs w:val="22"/>
        </w:rPr>
        <w:t>5</w:t>
      </w:r>
      <w:r w:rsidRPr="007876BA">
        <w:rPr>
          <w:szCs w:val="22"/>
        </w:rPr>
        <w:t xml:space="preserve"> </w:t>
      </w:r>
      <w:r w:rsidR="006E56FB">
        <w:rPr>
          <w:spacing w:val="-2"/>
          <w:szCs w:val="22"/>
          <w:lang w:bidi="th-TH"/>
        </w:rPr>
        <w:t>was</w:t>
      </w:r>
      <w:r w:rsidRPr="007876BA">
        <w:rPr>
          <w:spacing w:val="-2"/>
          <w:szCs w:val="22"/>
          <w:lang w:val="en-US" w:bidi="th-TH"/>
        </w:rPr>
        <w:t xml:space="preserve"> as follows:</w:t>
      </w:r>
    </w:p>
    <w:p w14:paraId="425B205B" w14:textId="77777777" w:rsidR="00DB5881" w:rsidRDefault="00DB5881" w:rsidP="007876BA">
      <w:pPr>
        <w:spacing w:line="240" w:lineRule="atLeast"/>
        <w:ind w:left="562" w:hanging="22"/>
        <w:rPr>
          <w:i/>
          <w:iCs/>
          <w:szCs w:val="22"/>
          <w:lang w:val="en-US" w:bidi="th-TH"/>
        </w:rPr>
      </w:pPr>
    </w:p>
    <w:p w14:paraId="149DB73B" w14:textId="7BC47080" w:rsidR="00E81849" w:rsidRDefault="00E81849" w:rsidP="009F64FC">
      <w:pPr>
        <w:spacing w:line="240" w:lineRule="atLeast"/>
        <w:ind w:left="562" w:hanging="22"/>
        <w:rPr>
          <w:rFonts w:cstheme="minorBidi"/>
          <w:i/>
          <w:iCs/>
          <w:szCs w:val="22"/>
          <w:lang w:val="en-US" w:bidi="th-TH"/>
        </w:rPr>
      </w:pPr>
      <w:r w:rsidRPr="00825185">
        <w:rPr>
          <w:i/>
          <w:iCs/>
          <w:szCs w:val="22"/>
          <w:lang w:val="en-US" w:bidi="th-TH"/>
        </w:rPr>
        <w:t>Short-term loan to subsidiar</w:t>
      </w:r>
      <w:r w:rsidR="00C323AE" w:rsidRPr="00825185">
        <w:rPr>
          <w:i/>
          <w:iCs/>
          <w:szCs w:val="22"/>
          <w:lang w:val="en-US" w:bidi="th-TH"/>
        </w:rPr>
        <w:t>ies</w:t>
      </w:r>
    </w:p>
    <w:p w14:paraId="57B8AF36" w14:textId="77777777" w:rsidR="00922B28" w:rsidRDefault="00922B28" w:rsidP="009F64FC">
      <w:pPr>
        <w:spacing w:line="240" w:lineRule="atLeast"/>
        <w:ind w:left="562" w:hanging="22"/>
        <w:rPr>
          <w:rFonts w:cstheme="minorBidi"/>
          <w:i/>
          <w:iCs/>
          <w:szCs w:val="22"/>
          <w:lang w:val="en-US" w:bidi="th-TH"/>
        </w:rPr>
      </w:pPr>
    </w:p>
    <w:p w14:paraId="78AFA661" w14:textId="34B8B5DD" w:rsidR="00825185" w:rsidRPr="00825185" w:rsidRDefault="00A02A06" w:rsidP="00825185">
      <w:pPr>
        <w:spacing w:line="240" w:lineRule="atLeast"/>
        <w:ind w:left="540"/>
        <w:jc w:val="both"/>
        <w:rPr>
          <w:szCs w:val="22"/>
        </w:rPr>
      </w:pPr>
      <w:r>
        <w:rPr>
          <w:szCs w:val="22"/>
        </w:rPr>
        <w:t xml:space="preserve">On 1 </w:t>
      </w:r>
      <w:r w:rsidR="00825185" w:rsidRPr="004F7589">
        <w:rPr>
          <w:szCs w:val="22"/>
        </w:rPr>
        <w:t>September 2025, the Company entered into</w:t>
      </w:r>
      <w:r w:rsidR="00825185" w:rsidRPr="004F7589">
        <w:rPr>
          <w:rFonts w:hint="cs"/>
          <w:szCs w:val="22"/>
          <w:cs/>
        </w:rPr>
        <w:t xml:space="preserve"> </w:t>
      </w:r>
      <w:r w:rsidR="00825185" w:rsidRPr="004F7589">
        <w:rPr>
          <w:szCs w:val="22"/>
        </w:rPr>
        <w:t>a</w:t>
      </w:r>
      <w:r w:rsidR="00825185" w:rsidRPr="004F7589">
        <w:rPr>
          <w:rFonts w:hint="cs"/>
          <w:szCs w:val="22"/>
          <w:cs/>
        </w:rPr>
        <w:t xml:space="preserve"> </w:t>
      </w:r>
      <w:r w:rsidR="00825185" w:rsidRPr="004F7589">
        <w:rPr>
          <w:szCs w:val="22"/>
        </w:rPr>
        <w:t>short-term loan</w:t>
      </w:r>
      <w:r w:rsidR="00825185" w:rsidRPr="004F7589">
        <w:rPr>
          <w:rFonts w:hint="cs"/>
          <w:szCs w:val="22"/>
          <w:cs/>
        </w:rPr>
        <w:t xml:space="preserve"> </w:t>
      </w:r>
      <w:r w:rsidR="00825185" w:rsidRPr="004F7589">
        <w:rPr>
          <w:szCs w:val="22"/>
        </w:rPr>
        <w:t>agreement in form of a promissory note with subsidiaries with a</w:t>
      </w:r>
      <w:r w:rsidR="006D0E91">
        <w:rPr>
          <w:szCs w:val="22"/>
        </w:rPr>
        <w:t>n</w:t>
      </w:r>
      <w:r w:rsidR="00825185" w:rsidRPr="004F7589">
        <w:rPr>
          <w:szCs w:val="22"/>
        </w:rPr>
        <w:t xml:space="preserve"> </w:t>
      </w:r>
      <w:r w:rsidR="006D0E91">
        <w:rPr>
          <w:szCs w:val="22"/>
        </w:rPr>
        <w:t xml:space="preserve">amount </w:t>
      </w:r>
      <w:r w:rsidR="00825185" w:rsidRPr="004F7589">
        <w:rPr>
          <w:szCs w:val="22"/>
        </w:rPr>
        <w:t>not exceeding of Baht 100 million for the purpose of working capital</w:t>
      </w:r>
      <w:r w:rsidR="00825185" w:rsidRPr="004F7589">
        <w:rPr>
          <w:rFonts w:hint="cs"/>
          <w:szCs w:val="22"/>
          <w:cs/>
        </w:rPr>
        <w:t xml:space="preserve"> </w:t>
      </w:r>
      <w:r w:rsidR="00825185" w:rsidRPr="004F7589">
        <w:rPr>
          <w:szCs w:val="22"/>
        </w:rPr>
        <w:t>and liquidity management. The repayment period and a fixed interest rate as</w:t>
      </w:r>
      <w:r w:rsidR="006D0E91">
        <w:rPr>
          <w:szCs w:val="22"/>
        </w:rPr>
        <w:t xml:space="preserve"> stipulated in</w:t>
      </w:r>
      <w:r>
        <w:rPr>
          <w:szCs w:val="22"/>
        </w:rPr>
        <w:br/>
      </w:r>
      <w:r w:rsidR="006D0E91">
        <w:rPr>
          <w:szCs w:val="22"/>
        </w:rPr>
        <w:t>the agreement</w:t>
      </w:r>
      <w:r w:rsidR="00825185" w:rsidRPr="004F7589">
        <w:rPr>
          <w:szCs w:val="22"/>
        </w:rPr>
        <w:t>. During the nine-month period ended 30 September 2025,</w:t>
      </w:r>
      <w:r>
        <w:rPr>
          <w:szCs w:val="22"/>
        </w:rPr>
        <w:t xml:space="preserve"> </w:t>
      </w:r>
      <w:r w:rsidR="00825185" w:rsidRPr="004F7589">
        <w:rPr>
          <w:szCs w:val="22"/>
        </w:rPr>
        <w:t xml:space="preserve">the subsidiaries had not yet issued any promissory notes to the </w:t>
      </w:r>
      <w:r w:rsidR="006D0E91">
        <w:rPr>
          <w:szCs w:val="22"/>
        </w:rPr>
        <w:t>C</w:t>
      </w:r>
      <w:r w:rsidR="00825185" w:rsidRPr="004F7589">
        <w:rPr>
          <w:szCs w:val="22"/>
        </w:rPr>
        <w:t>ompany.</w:t>
      </w:r>
    </w:p>
    <w:p w14:paraId="2C1B1856" w14:textId="77777777" w:rsidR="00E81849" w:rsidRPr="00825185" w:rsidRDefault="00E81849" w:rsidP="001032CB">
      <w:pPr>
        <w:spacing w:line="240" w:lineRule="atLeast"/>
        <w:rPr>
          <w:rFonts w:cstheme="minorBidi"/>
          <w:i/>
          <w:iCs/>
          <w:szCs w:val="22"/>
          <w:lang w:bidi="th-TH"/>
        </w:rPr>
      </w:pPr>
    </w:p>
    <w:p w14:paraId="1ADD5804" w14:textId="3D742779" w:rsidR="009F64FC" w:rsidRDefault="009F64FC" w:rsidP="009F64FC">
      <w:pPr>
        <w:spacing w:line="240" w:lineRule="atLeast"/>
        <w:ind w:left="562" w:hanging="22"/>
        <w:rPr>
          <w:i/>
          <w:iCs/>
          <w:szCs w:val="22"/>
          <w:lang w:val="en-US" w:bidi="th-TH"/>
        </w:rPr>
      </w:pPr>
      <w:r>
        <w:rPr>
          <w:i/>
          <w:iCs/>
          <w:szCs w:val="22"/>
          <w:lang w:val="en-US" w:bidi="th-TH"/>
        </w:rPr>
        <w:t>Long</w:t>
      </w:r>
      <w:r w:rsidRPr="009E699B">
        <w:rPr>
          <w:i/>
          <w:iCs/>
          <w:szCs w:val="22"/>
          <w:lang w:val="en-US" w:bidi="th-TH"/>
        </w:rPr>
        <w:t xml:space="preserve">-term loan </w:t>
      </w:r>
      <w:r>
        <w:rPr>
          <w:i/>
          <w:iCs/>
          <w:szCs w:val="22"/>
          <w:lang w:val="en-US" w:bidi="th-TH"/>
        </w:rPr>
        <w:t>to</w:t>
      </w:r>
      <w:r w:rsidRPr="009E699B">
        <w:rPr>
          <w:i/>
          <w:iCs/>
          <w:szCs w:val="22"/>
          <w:lang w:val="en-US" w:bidi="th-TH"/>
        </w:rPr>
        <w:t xml:space="preserve"> subsidiar</w:t>
      </w:r>
      <w:r w:rsidR="00B5673D">
        <w:rPr>
          <w:i/>
          <w:iCs/>
          <w:szCs w:val="22"/>
          <w:lang w:val="en-US" w:bidi="th-TH"/>
        </w:rPr>
        <w:t>y</w:t>
      </w:r>
    </w:p>
    <w:p w14:paraId="38865FB7" w14:textId="77777777" w:rsidR="009F64FC" w:rsidRDefault="009F64FC" w:rsidP="009F64FC">
      <w:pPr>
        <w:spacing w:line="240" w:lineRule="atLeast"/>
        <w:ind w:left="562" w:hanging="22"/>
        <w:rPr>
          <w:i/>
          <w:iCs/>
          <w:szCs w:val="22"/>
          <w:lang w:val="en-US" w:bidi="th-TH"/>
        </w:rPr>
      </w:pPr>
    </w:p>
    <w:p w14:paraId="1612D1E7" w14:textId="171EBEDE" w:rsidR="009F64FC" w:rsidRDefault="009F64FC" w:rsidP="0037764C">
      <w:pPr>
        <w:spacing w:line="240" w:lineRule="atLeast"/>
        <w:ind w:left="540"/>
        <w:jc w:val="both"/>
        <w:rPr>
          <w:rFonts w:cstheme="minorBidi"/>
          <w:szCs w:val="28"/>
          <w:lang w:bidi="th-TH"/>
        </w:rPr>
      </w:pPr>
      <w:r w:rsidRPr="00695FF9">
        <w:rPr>
          <w:szCs w:val="22"/>
        </w:rPr>
        <w:t xml:space="preserve">On </w:t>
      </w:r>
      <w:r>
        <w:rPr>
          <w:szCs w:val="22"/>
          <w:lang w:bidi="th-TH"/>
        </w:rPr>
        <w:t>1</w:t>
      </w:r>
      <w:r w:rsidRPr="00695FF9">
        <w:rPr>
          <w:szCs w:val="22"/>
          <w:lang w:val="en-US" w:bidi="th-TH"/>
        </w:rPr>
        <w:t>1</w:t>
      </w:r>
      <w:r w:rsidRPr="00695FF9">
        <w:rPr>
          <w:szCs w:val="22"/>
          <w:cs/>
          <w:lang w:bidi="th-TH"/>
        </w:rPr>
        <w:t xml:space="preserve"> </w:t>
      </w:r>
      <w:r w:rsidRPr="00695FF9">
        <w:rPr>
          <w:szCs w:val="22"/>
        </w:rPr>
        <w:t xml:space="preserve">March </w:t>
      </w:r>
      <w:r w:rsidRPr="00695FF9">
        <w:rPr>
          <w:szCs w:val="22"/>
          <w:cs/>
          <w:lang w:bidi="th-TH"/>
        </w:rPr>
        <w:t>202</w:t>
      </w:r>
      <w:r w:rsidRPr="00695FF9">
        <w:rPr>
          <w:szCs w:val="22"/>
          <w:lang w:bidi="th-TH"/>
        </w:rPr>
        <w:t>5</w:t>
      </w:r>
      <w:r w:rsidRPr="00695FF9">
        <w:rPr>
          <w:szCs w:val="22"/>
        </w:rPr>
        <w:t xml:space="preserve">, </w:t>
      </w:r>
      <w:r w:rsidRPr="00DF6158">
        <w:rPr>
          <w:szCs w:val="22"/>
        </w:rPr>
        <w:t xml:space="preserve">the Company entered into </w:t>
      </w:r>
      <w:r>
        <w:rPr>
          <w:szCs w:val="22"/>
        </w:rPr>
        <w:t>an</w:t>
      </w:r>
      <w:r w:rsidRPr="00DF6158">
        <w:rPr>
          <w:szCs w:val="22"/>
        </w:rPr>
        <w:t xml:space="preserve"> unsecured </w:t>
      </w:r>
      <w:r w:rsidRPr="005C02CB">
        <w:rPr>
          <w:szCs w:val="22"/>
        </w:rPr>
        <w:t>loan agreement with a subsidiary</w:t>
      </w:r>
      <w:r w:rsidRPr="00DF6158">
        <w:t xml:space="preserve"> </w:t>
      </w:r>
      <w:r w:rsidRPr="00DF6158">
        <w:rPr>
          <w:szCs w:val="22"/>
        </w:rPr>
        <w:t xml:space="preserve">in </w:t>
      </w:r>
      <w:r>
        <w:rPr>
          <w:szCs w:val="22"/>
        </w:rPr>
        <w:t>amount</w:t>
      </w:r>
      <w:r w:rsidRPr="00DF6158">
        <w:rPr>
          <w:szCs w:val="22"/>
        </w:rPr>
        <w:t xml:space="preserve"> of </w:t>
      </w:r>
      <w:r>
        <w:rPr>
          <w:szCs w:val="22"/>
        </w:rPr>
        <w:t>USD</w:t>
      </w:r>
      <w:r w:rsidRPr="00DF6158">
        <w:rPr>
          <w:szCs w:val="22"/>
        </w:rPr>
        <w:t xml:space="preserve"> </w:t>
      </w:r>
      <w:r>
        <w:rPr>
          <w:szCs w:val="22"/>
        </w:rPr>
        <w:t>5.53</w:t>
      </w:r>
      <w:r w:rsidRPr="00DF6158">
        <w:rPr>
          <w:szCs w:val="22"/>
        </w:rPr>
        <w:t xml:space="preserve"> million </w:t>
      </w:r>
      <w:r w:rsidRPr="004435D4">
        <w:rPr>
          <w:szCs w:val="22"/>
        </w:rPr>
        <w:t xml:space="preserve">or equivalent to Baht </w:t>
      </w:r>
      <w:r>
        <w:rPr>
          <w:szCs w:val="22"/>
        </w:rPr>
        <w:t>188</w:t>
      </w:r>
      <w:r w:rsidRPr="004435D4">
        <w:rPr>
          <w:szCs w:val="22"/>
        </w:rPr>
        <w:t>.</w:t>
      </w:r>
      <w:r>
        <w:rPr>
          <w:szCs w:val="22"/>
        </w:rPr>
        <w:t>50</w:t>
      </w:r>
      <w:r w:rsidRPr="004435D4">
        <w:rPr>
          <w:szCs w:val="22"/>
        </w:rPr>
        <w:t xml:space="preserve"> million</w:t>
      </w:r>
      <w:r w:rsidRPr="00DF6158">
        <w:rPr>
          <w:szCs w:val="22"/>
        </w:rPr>
        <w:t xml:space="preserve"> </w:t>
      </w:r>
      <w:r w:rsidR="0037764C" w:rsidRPr="0037764C">
        <w:rPr>
          <w:szCs w:val="22"/>
        </w:rPr>
        <w:t xml:space="preserve">for a subsidiary to repay loan from related party for purchase a vessel and pre-operation costs, </w:t>
      </w:r>
      <w:r w:rsidRPr="0037764C">
        <w:rPr>
          <w:szCs w:val="22"/>
        </w:rPr>
        <w:t>bearin</w:t>
      </w:r>
      <w:r w:rsidRPr="00DF6158">
        <w:rPr>
          <w:szCs w:val="22"/>
        </w:rPr>
        <w:t>g interest at THOR compound (Lockout) interest rate plus a fixed interest rate as stipulated in the agreement</w:t>
      </w:r>
      <w:r>
        <w:rPr>
          <w:szCs w:val="22"/>
        </w:rPr>
        <w:t xml:space="preserve"> </w:t>
      </w:r>
      <w:r w:rsidRPr="0051643D">
        <w:rPr>
          <w:szCs w:val="22"/>
        </w:rPr>
        <w:t xml:space="preserve">and repayable </w:t>
      </w:r>
      <w:r w:rsidRPr="004435D4">
        <w:rPr>
          <w:szCs w:val="22"/>
        </w:rPr>
        <w:t xml:space="preserve">semi-annually within </w:t>
      </w:r>
      <w:r>
        <w:rPr>
          <w:szCs w:val="22"/>
        </w:rPr>
        <w:t>5</w:t>
      </w:r>
      <w:r w:rsidRPr="004435D4">
        <w:rPr>
          <w:szCs w:val="22"/>
        </w:rPr>
        <w:t xml:space="preserve"> years </w:t>
      </w:r>
      <w:r>
        <w:rPr>
          <w:szCs w:val="22"/>
        </w:rPr>
        <w:t xml:space="preserve">3 months </w:t>
      </w:r>
      <w:r w:rsidRPr="004435D4">
        <w:rPr>
          <w:szCs w:val="22"/>
        </w:rPr>
        <w:t>from the date of first loan drawdown</w:t>
      </w:r>
      <w:r w:rsidRPr="0051643D">
        <w:rPr>
          <w:szCs w:val="22"/>
        </w:rPr>
        <w:t>.</w:t>
      </w:r>
      <w:r w:rsidRPr="0051643D">
        <w:t xml:space="preserve"> </w:t>
      </w:r>
      <w:r w:rsidRPr="00677F40">
        <w:rPr>
          <w:szCs w:val="22"/>
        </w:rPr>
        <w:t xml:space="preserve">As at </w:t>
      </w:r>
      <w:r w:rsidR="00934EB4" w:rsidRPr="00677F40">
        <w:rPr>
          <w:szCs w:val="22"/>
        </w:rPr>
        <w:t xml:space="preserve">30 </w:t>
      </w:r>
      <w:r w:rsidR="000B7570" w:rsidRPr="00677F40">
        <w:rPr>
          <w:szCs w:val="22"/>
        </w:rPr>
        <w:t>September</w:t>
      </w:r>
      <w:r w:rsidRPr="00677F40">
        <w:rPr>
          <w:szCs w:val="22"/>
        </w:rPr>
        <w:t xml:space="preserve"> 2025, a subsidiary has fully drawn down </w:t>
      </w:r>
      <w:r w:rsidR="00FF2C2D" w:rsidRPr="00677F40">
        <w:rPr>
          <w:szCs w:val="22"/>
        </w:rPr>
        <w:t>the</w:t>
      </w:r>
      <w:r w:rsidRPr="00677F40">
        <w:rPr>
          <w:szCs w:val="22"/>
        </w:rPr>
        <w:t xml:space="preserve"> loan.</w:t>
      </w:r>
      <w:r w:rsidR="00677F40">
        <w:rPr>
          <w:szCs w:val="22"/>
        </w:rPr>
        <w:t xml:space="preserve"> </w:t>
      </w:r>
    </w:p>
    <w:p w14:paraId="3E0814F6" w14:textId="77777777" w:rsidR="00364CFE" w:rsidRDefault="00364CFE" w:rsidP="0037764C">
      <w:pPr>
        <w:spacing w:line="240" w:lineRule="atLeast"/>
        <w:ind w:left="540"/>
        <w:jc w:val="both"/>
        <w:rPr>
          <w:rFonts w:cstheme="minorBidi"/>
          <w:szCs w:val="28"/>
          <w:lang w:bidi="th-TH"/>
        </w:rPr>
      </w:pPr>
    </w:p>
    <w:p w14:paraId="73F1375B" w14:textId="2805A59D" w:rsidR="00364CFE" w:rsidRPr="00364CFE" w:rsidRDefault="00364CFE" w:rsidP="00364CFE">
      <w:pPr>
        <w:spacing w:line="240" w:lineRule="atLeast"/>
        <w:ind w:left="562" w:hanging="22"/>
        <w:rPr>
          <w:rFonts w:cstheme="minorBidi"/>
          <w:i/>
          <w:iCs/>
          <w:szCs w:val="28"/>
          <w:lang w:bidi="th-TH"/>
        </w:rPr>
      </w:pPr>
      <w:r w:rsidRPr="00843ADE">
        <w:rPr>
          <w:rFonts w:cstheme="minorBidi"/>
          <w:i/>
          <w:iCs/>
          <w:szCs w:val="28"/>
          <w:lang w:bidi="th-TH"/>
        </w:rPr>
        <w:t>Short-term loans from subsidiaries</w:t>
      </w:r>
    </w:p>
    <w:p w14:paraId="0C156333" w14:textId="77777777" w:rsidR="00364CFE" w:rsidRDefault="00364CFE" w:rsidP="0037764C">
      <w:pPr>
        <w:spacing w:line="240" w:lineRule="atLeast"/>
        <w:ind w:left="540"/>
        <w:jc w:val="both"/>
        <w:rPr>
          <w:rFonts w:cstheme="minorBidi"/>
          <w:szCs w:val="28"/>
          <w:lang w:bidi="th-TH"/>
        </w:rPr>
      </w:pPr>
    </w:p>
    <w:p w14:paraId="751CCA5E" w14:textId="7038840F" w:rsidR="00825185" w:rsidRPr="004F7589" w:rsidRDefault="00A02A06" w:rsidP="00825185">
      <w:pPr>
        <w:spacing w:line="240" w:lineRule="atLeast"/>
        <w:ind w:left="540"/>
        <w:jc w:val="both"/>
        <w:rPr>
          <w:szCs w:val="22"/>
        </w:rPr>
      </w:pPr>
      <w:r>
        <w:rPr>
          <w:szCs w:val="22"/>
        </w:rPr>
        <w:t>On 1</w:t>
      </w:r>
      <w:r w:rsidR="00825185" w:rsidRPr="004F7589">
        <w:rPr>
          <w:szCs w:val="22"/>
        </w:rPr>
        <w:t xml:space="preserve"> September 2025, the Company entered into</w:t>
      </w:r>
      <w:r w:rsidR="00825185" w:rsidRPr="004F7589">
        <w:rPr>
          <w:rFonts w:hint="cs"/>
          <w:szCs w:val="22"/>
          <w:cs/>
        </w:rPr>
        <w:t xml:space="preserve"> </w:t>
      </w:r>
      <w:r w:rsidR="00825185" w:rsidRPr="004F7589">
        <w:rPr>
          <w:szCs w:val="22"/>
        </w:rPr>
        <w:t>a</w:t>
      </w:r>
      <w:r w:rsidR="00825185" w:rsidRPr="004F7589">
        <w:rPr>
          <w:rFonts w:hint="cs"/>
          <w:szCs w:val="22"/>
          <w:cs/>
        </w:rPr>
        <w:t xml:space="preserve"> </w:t>
      </w:r>
      <w:r w:rsidR="00825185" w:rsidRPr="004F7589">
        <w:rPr>
          <w:szCs w:val="22"/>
        </w:rPr>
        <w:t>short-term loan</w:t>
      </w:r>
      <w:r w:rsidR="00825185" w:rsidRPr="004F7589">
        <w:rPr>
          <w:rFonts w:hint="cs"/>
          <w:szCs w:val="22"/>
          <w:cs/>
        </w:rPr>
        <w:t xml:space="preserve"> </w:t>
      </w:r>
      <w:r w:rsidR="00825185" w:rsidRPr="004F7589">
        <w:rPr>
          <w:szCs w:val="22"/>
        </w:rPr>
        <w:t>agreement in form of promissory note</w:t>
      </w:r>
      <w:r w:rsidR="002B411A">
        <w:rPr>
          <w:szCs w:val="22"/>
        </w:rPr>
        <w:t>s</w:t>
      </w:r>
      <w:r w:rsidR="00825185" w:rsidRPr="004F7589">
        <w:rPr>
          <w:szCs w:val="22"/>
        </w:rPr>
        <w:t xml:space="preserve"> with subsidiaries with a</w:t>
      </w:r>
      <w:r w:rsidR="006D0E91">
        <w:rPr>
          <w:szCs w:val="22"/>
        </w:rPr>
        <w:t>n amount</w:t>
      </w:r>
      <w:r w:rsidR="00825185" w:rsidRPr="004F7589">
        <w:rPr>
          <w:szCs w:val="22"/>
        </w:rPr>
        <w:t xml:space="preserve"> not exceeding of Baht 200 million for the purpose of working capital</w:t>
      </w:r>
      <w:r w:rsidR="00825185" w:rsidRPr="004F7589">
        <w:rPr>
          <w:rFonts w:hint="cs"/>
          <w:szCs w:val="22"/>
          <w:cs/>
        </w:rPr>
        <w:t xml:space="preserve"> </w:t>
      </w:r>
      <w:r w:rsidR="00825185" w:rsidRPr="004F7589">
        <w:rPr>
          <w:szCs w:val="22"/>
        </w:rPr>
        <w:t xml:space="preserve">and liquidity management. The repayment period and a fixed interest rate as </w:t>
      </w:r>
      <w:r w:rsidR="006D0E91">
        <w:rPr>
          <w:szCs w:val="22"/>
        </w:rPr>
        <w:t>stipulated in</w:t>
      </w:r>
      <w:r>
        <w:rPr>
          <w:szCs w:val="22"/>
        </w:rPr>
        <w:br/>
      </w:r>
      <w:r w:rsidR="006D0E91">
        <w:rPr>
          <w:szCs w:val="22"/>
        </w:rPr>
        <w:t>the agreement</w:t>
      </w:r>
      <w:r w:rsidR="00825185" w:rsidRPr="004F7589">
        <w:rPr>
          <w:szCs w:val="22"/>
        </w:rPr>
        <w:t>. During the nine-month period ended 30 September 2025,</w:t>
      </w:r>
      <w:r w:rsidR="005422F9">
        <w:rPr>
          <w:szCs w:val="22"/>
        </w:rPr>
        <w:t xml:space="preserve"> </w:t>
      </w:r>
      <w:r w:rsidR="00825185" w:rsidRPr="004F7589">
        <w:rPr>
          <w:szCs w:val="22"/>
        </w:rPr>
        <w:t xml:space="preserve">the </w:t>
      </w:r>
      <w:r w:rsidR="006D0E91">
        <w:rPr>
          <w:szCs w:val="22"/>
        </w:rPr>
        <w:t>C</w:t>
      </w:r>
      <w:r w:rsidR="00825185" w:rsidRPr="004F7589">
        <w:rPr>
          <w:szCs w:val="22"/>
        </w:rPr>
        <w:t>ompany had not yet issued any promissory notes to the subsidiaries.</w:t>
      </w:r>
    </w:p>
    <w:p w14:paraId="0C0E4798" w14:textId="77777777" w:rsidR="009F64FC" w:rsidRDefault="009F64FC" w:rsidP="00825185">
      <w:pPr>
        <w:spacing w:line="240" w:lineRule="atLeast"/>
        <w:ind w:left="540"/>
        <w:jc w:val="both"/>
        <w:rPr>
          <w:szCs w:val="22"/>
        </w:rPr>
      </w:pPr>
    </w:p>
    <w:p w14:paraId="4B4A9537" w14:textId="77777777" w:rsidR="006D0E91" w:rsidRDefault="006D0E91" w:rsidP="00825185">
      <w:pPr>
        <w:spacing w:line="240" w:lineRule="atLeast"/>
        <w:ind w:left="540"/>
        <w:jc w:val="both"/>
        <w:rPr>
          <w:szCs w:val="22"/>
        </w:rPr>
      </w:pPr>
    </w:p>
    <w:p w14:paraId="6B3A28AF" w14:textId="3137B172" w:rsidR="006D0E91" w:rsidRDefault="006D0E91">
      <w:pPr>
        <w:spacing w:line="240" w:lineRule="auto"/>
        <w:rPr>
          <w:szCs w:val="22"/>
        </w:rPr>
      </w:pPr>
      <w:r>
        <w:rPr>
          <w:szCs w:val="22"/>
        </w:rPr>
        <w:br w:type="page"/>
      </w:r>
    </w:p>
    <w:p w14:paraId="5BE505D9" w14:textId="6F14309E" w:rsidR="009E699B" w:rsidRPr="004F7589" w:rsidRDefault="00364CFE" w:rsidP="008E6DE9">
      <w:pPr>
        <w:spacing w:line="240" w:lineRule="atLeast"/>
        <w:ind w:left="562" w:hanging="22"/>
        <w:rPr>
          <w:i/>
          <w:iCs/>
          <w:szCs w:val="22"/>
          <w:lang w:val="en-US" w:bidi="th-TH"/>
        </w:rPr>
      </w:pPr>
      <w:r w:rsidRPr="004F7589">
        <w:rPr>
          <w:i/>
          <w:iCs/>
          <w:szCs w:val="22"/>
          <w:lang w:val="en-US" w:bidi="th-TH"/>
        </w:rPr>
        <w:lastRenderedPageBreak/>
        <w:t>Long</w:t>
      </w:r>
      <w:r w:rsidR="009E699B" w:rsidRPr="004F7589">
        <w:rPr>
          <w:i/>
          <w:iCs/>
          <w:szCs w:val="22"/>
          <w:lang w:val="en-US" w:bidi="th-TH"/>
        </w:rPr>
        <w:t>-term loan</w:t>
      </w:r>
      <w:r w:rsidR="00CA1A24" w:rsidRPr="004F7589">
        <w:rPr>
          <w:i/>
          <w:iCs/>
          <w:szCs w:val="22"/>
          <w:lang w:val="en-US" w:bidi="th-TH"/>
        </w:rPr>
        <w:t>s</w:t>
      </w:r>
      <w:r w:rsidR="009E699B" w:rsidRPr="004F7589">
        <w:rPr>
          <w:i/>
          <w:iCs/>
          <w:szCs w:val="22"/>
          <w:lang w:val="en-US" w:bidi="th-TH"/>
        </w:rPr>
        <w:t xml:space="preserve"> from subsidiaries</w:t>
      </w:r>
    </w:p>
    <w:p w14:paraId="30C680BD" w14:textId="77777777" w:rsidR="009E699B" w:rsidRPr="004F7589" w:rsidRDefault="009E699B" w:rsidP="008E6DE9">
      <w:pPr>
        <w:spacing w:line="240" w:lineRule="atLeast"/>
        <w:ind w:left="562" w:hanging="22"/>
        <w:rPr>
          <w:i/>
          <w:iCs/>
          <w:szCs w:val="22"/>
          <w:lang w:val="en-US" w:bidi="th-TH"/>
        </w:rPr>
      </w:pPr>
    </w:p>
    <w:p w14:paraId="2F26CA3D" w14:textId="4E9C7FA9" w:rsidR="00DD784B" w:rsidRPr="004F7589" w:rsidRDefault="00DD784B" w:rsidP="000E7083">
      <w:pPr>
        <w:spacing w:line="240" w:lineRule="atLeast"/>
        <w:ind w:left="540"/>
        <w:jc w:val="thaiDistribute"/>
        <w:rPr>
          <w:szCs w:val="22"/>
        </w:rPr>
      </w:pPr>
      <w:r w:rsidRPr="004F7589">
        <w:rPr>
          <w:szCs w:val="22"/>
        </w:rPr>
        <w:t>On 21 March 2025, the Company entered into several unsecured short-term loan agreements with</w:t>
      </w:r>
      <w:r w:rsidR="000E7083" w:rsidRPr="004F7589">
        <w:rPr>
          <w:rFonts w:cstheme="minorBidi" w:hint="cs"/>
          <w:szCs w:val="28"/>
          <w:cs/>
          <w:lang w:bidi="th-TH"/>
        </w:rPr>
        <w:t xml:space="preserve"> </w:t>
      </w:r>
      <w:r w:rsidRPr="004F7589">
        <w:rPr>
          <w:szCs w:val="22"/>
        </w:rPr>
        <w:t>subsidiaries in totalling of Baht 100 million for the purpose of working capital, bearing interest at THOR</w:t>
      </w:r>
    </w:p>
    <w:p w14:paraId="7E294852" w14:textId="77777777" w:rsidR="00DD784B" w:rsidRPr="004F7589" w:rsidRDefault="00DD784B" w:rsidP="00DD784B">
      <w:pPr>
        <w:spacing w:line="240" w:lineRule="atLeast"/>
        <w:ind w:left="540"/>
        <w:jc w:val="thaiDistribute"/>
        <w:rPr>
          <w:szCs w:val="22"/>
        </w:rPr>
      </w:pPr>
      <w:r w:rsidRPr="004F7589">
        <w:rPr>
          <w:szCs w:val="22"/>
        </w:rPr>
        <w:t>compound (Lockout) interest rate plus a fixed interest rate as stipulated in the agreement and repayable</w:t>
      </w:r>
    </w:p>
    <w:p w14:paraId="71463792" w14:textId="30DD2851" w:rsidR="00DD784B" w:rsidRPr="00BD5863" w:rsidRDefault="00DD784B" w:rsidP="00BD5863">
      <w:pPr>
        <w:spacing w:line="240" w:lineRule="atLeast"/>
        <w:ind w:left="540"/>
        <w:jc w:val="thaiDistribute"/>
        <w:rPr>
          <w:rFonts w:cstheme="minorBidi"/>
          <w:szCs w:val="28"/>
          <w:lang w:bidi="th-TH"/>
        </w:rPr>
      </w:pPr>
      <w:r w:rsidRPr="004F7589">
        <w:rPr>
          <w:szCs w:val="22"/>
        </w:rPr>
        <w:t>at call or within 6 months from agreement date.</w:t>
      </w:r>
      <w:r w:rsidR="00BD5863">
        <w:rPr>
          <w:rFonts w:cstheme="minorBidi"/>
          <w:szCs w:val="28"/>
          <w:lang w:val="en-US" w:bidi="th-TH"/>
        </w:rPr>
        <w:t xml:space="preserve"> </w:t>
      </w:r>
      <w:r w:rsidRPr="004F7589">
        <w:rPr>
          <w:szCs w:val="22"/>
        </w:rPr>
        <w:t>Subsequently on 9 September 2025,</w:t>
      </w:r>
      <w:r w:rsidRPr="004F7589">
        <w:rPr>
          <w:rFonts w:hint="cs"/>
          <w:szCs w:val="22"/>
          <w:cs/>
        </w:rPr>
        <w:t xml:space="preserve"> </w:t>
      </w:r>
      <w:r w:rsidRPr="004F7589">
        <w:rPr>
          <w:szCs w:val="22"/>
        </w:rPr>
        <w:t xml:space="preserve">addendum to the above loan agreements was </w:t>
      </w:r>
      <w:r w:rsidR="00A34AFF">
        <w:rPr>
          <w:szCs w:val="22"/>
        </w:rPr>
        <w:t xml:space="preserve">issued to extend </w:t>
      </w:r>
      <w:r w:rsidRPr="004F7589">
        <w:rPr>
          <w:szCs w:val="22"/>
        </w:rPr>
        <w:t>the</w:t>
      </w:r>
      <w:r w:rsidRPr="004F7589">
        <w:rPr>
          <w:rFonts w:hint="cs"/>
          <w:szCs w:val="22"/>
          <w:cs/>
        </w:rPr>
        <w:t xml:space="preserve"> </w:t>
      </w:r>
      <w:r w:rsidRPr="004F7589">
        <w:rPr>
          <w:szCs w:val="22"/>
        </w:rPr>
        <w:t xml:space="preserve">loan agreement for </w:t>
      </w:r>
      <w:r w:rsidR="00F56008">
        <w:rPr>
          <w:szCs w:val="22"/>
        </w:rPr>
        <w:t xml:space="preserve">5 years </w:t>
      </w:r>
      <w:r w:rsidRPr="004F7589">
        <w:rPr>
          <w:szCs w:val="22"/>
        </w:rPr>
        <w:t>from agreement date</w:t>
      </w:r>
      <w:r w:rsidR="00FB1F00">
        <w:rPr>
          <w:szCs w:val="22"/>
        </w:rPr>
        <w:t xml:space="preserve"> which matures within 2030</w:t>
      </w:r>
      <w:r w:rsidRPr="004F7589">
        <w:rPr>
          <w:szCs w:val="22"/>
        </w:rPr>
        <w:t>.</w:t>
      </w:r>
      <w:r w:rsidRPr="004F7589">
        <w:rPr>
          <w:rFonts w:hint="cs"/>
          <w:szCs w:val="22"/>
          <w:cs/>
        </w:rPr>
        <w:t xml:space="preserve"> </w:t>
      </w:r>
      <w:r w:rsidRPr="004F7589">
        <w:rPr>
          <w:szCs w:val="22"/>
        </w:rPr>
        <w:t xml:space="preserve">As </w:t>
      </w:r>
      <w:r w:rsidR="00E77015">
        <w:rPr>
          <w:szCs w:val="22"/>
        </w:rPr>
        <w:t>at</w:t>
      </w:r>
      <w:r w:rsidRPr="004F7589">
        <w:rPr>
          <w:szCs w:val="22"/>
        </w:rPr>
        <w:t xml:space="preserve"> 30</w:t>
      </w:r>
      <w:r w:rsidRPr="004F7589">
        <w:rPr>
          <w:rFonts w:hint="cs"/>
          <w:szCs w:val="22"/>
          <w:cs/>
        </w:rPr>
        <w:t xml:space="preserve"> </w:t>
      </w:r>
      <w:r w:rsidRPr="004F7589">
        <w:rPr>
          <w:szCs w:val="22"/>
        </w:rPr>
        <w:t>September 2025, the Company had fully drawn down the loan</w:t>
      </w:r>
      <w:r w:rsidR="002C32F3">
        <w:rPr>
          <w:szCs w:val="22"/>
        </w:rPr>
        <w:t>.</w:t>
      </w:r>
    </w:p>
    <w:p w14:paraId="04BC95B4" w14:textId="77777777" w:rsidR="005C02CB" w:rsidRDefault="005C02CB" w:rsidP="00DF6158">
      <w:pPr>
        <w:spacing w:line="240" w:lineRule="atLeast"/>
        <w:ind w:left="540"/>
        <w:jc w:val="both"/>
        <w:rPr>
          <w:szCs w:val="22"/>
        </w:rPr>
      </w:pPr>
    </w:p>
    <w:p w14:paraId="3993C173" w14:textId="7BE76C73" w:rsidR="00555698" w:rsidRPr="00120142" w:rsidRDefault="00CA1A24" w:rsidP="00555698">
      <w:pPr>
        <w:ind w:left="562" w:hanging="22"/>
        <w:rPr>
          <w:i/>
          <w:iCs/>
          <w:szCs w:val="28"/>
          <w:lang w:val="en-US" w:bidi="th-TH"/>
        </w:rPr>
      </w:pPr>
      <w:r>
        <w:rPr>
          <w:i/>
          <w:iCs/>
          <w:szCs w:val="28"/>
          <w:lang w:val="en-US" w:bidi="th-TH"/>
        </w:rPr>
        <w:t>Long-term l</w:t>
      </w:r>
      <w:r w:rsidR="00555698" w:rsidRPr="00120142">
        <w:rPr>
          <w:i/>
          <w:iCs/>
          <w:szCs w:val="28"/>
          <w:lang w:val="en-US" w:bidi="th-TH"/>
        </w:rPr>
        <w:t>oans from parent</w:t>
      </w:r>
      <w:r>
        <w:rPr>
          <w:i/>
          <w:iCs/>
          <w:szCs w:val="28"/>
          <w:lang w:val="en-US" w:bidi="th-TH"/>
        </w:rPr>
        <w:t xml:space="preserve"> of the Group</w:t>
      </w:r>
    </w:p>
    <w:p w14:paraId="747130E4" w14:textId="77777777" w:rsidR="00555698" w:rsidRPr="00120142" w:rsidRDefault="00555698" w:rsidP="00555698">
      <w:pPr>
        <w:ind w:left="562" w:hanging="22"/>
        <w:rPr>
          <w:i/>
          <w:iCs/>
          <w:szCs w:val="28"/>
          <w:lang w:val="en-US" w:bidi="th-TH"/>
        </w:rPr>
      </w:pPr>
    </w:p>
    <w:p w14:paraId="356D8C0C" w14:textId="71BBDA60" w:rsidR="00555698" w:rsidRDefault="00555698" w:rsidP="001032C9">
      <w:pPr>
        <w:spacing w:line="240" w:lineRule="atLeast"/>
        <w:ind w:left="540"/>
        <w:jc w:val="thaiDistribute"/>
        <w:rPr>
          <w:szCs w:val="22"/>
        </w:rPr>
      </w:pPr>
      <w:r w:rsidRPr="00120142">
        <w:rPr>
          <w:szCs w:val="22"/>
        </w:rPr>
        <w:t xml:space="preserve">On 8 July 2021, Joint Venture CNNC entered into a long-term loan agreement with Nathalin Co.,Ltd., the parent of the Company, in total amount of Baht 2,000 million for the purpose of the construction work for Leam Chabang port development project phase 3 (Part 1), off-shore construction, with an interest rate of 4.57% per annum and repayable within 3 years and 6 months from agreement date. </w:t>
      </w:r>
      <w:r w:rsidR="005D74EA">
        <w:rPr>
          <w:rFonts w:cstheme="minorBidi"/>
          <w:szCs w:val="28"/>
          <w:cs/>
          <w:lang w:bidi="th-TH"/>
        </w:rPr>
        <w:br/>
      </w:r>
      <w:r w:rsidRPr="00120142">
        <w:rPr>
          <w:szCs w:val="22"/>
        </w:rPr>
        <w:t xml:space="preserve">The </w:t>
      </w:r>
      <w:r w:rsidR="00287726">
        <w:rPr>
          <w:szCs w:val="22"/>
        </w:rPr>
        <w:t>s</w:t>
      </w:r>
      <w:r w:rsidRPr="00120142">
        <w:rPr>
          <w:szCs w:val="22"/>
        </w:rPr>
        <w:t>ubsidiary will have contractual liability at 10 percent of total loan amount under the agreement. Subsequently</w:t>
      </w:r>
      <w:r>
        <w:rPr>
          <w:szCs w:val="22"/>
        </w:rPr>
        <w:t xml:space="preserve"> in 2023</w:t>
      </w:r>
      <w:r w:rsidRPr="00120142">
        <w:rPr>
          <w:szCs w:val="22"/>
        </w:rPr>
        <w:t>, addendum to the above loan agreement was issued to revise the interest rate with an interest rate of MLR - 1 plus rate as specified in agreement, effective from 16 March 2023 onwards</w:t>
      </w:r>
      <w:r w:rsidRPr="00555698">
        <w:rPr>
          <w:szCs w:val="22"/>
        </w:rPr>
        <w:t>.</w:t>
      </w:r>
      <w:r w:rsidR="008262E9">
        <w:rPr>
          <w:szCs w:val="22"/>
        </w:rPr>
        <w:t xml:space="preserve"> </w:t>
      </w:r>
      <w:r w:rsidR="009E1EAF" w:rsidRPr="00583AF7">
        <w:rPr>
          <w:szCs w:val="22"/>
        </w:rPr>
        <w:t xml:space="preserve">As at 30 </w:t>
      </w:r>
      <w:r w:rsidR="000B7570">
        <w:rPr>
          <w:szCs w:val="22"/>
        </w:rPr>
        <w:t>September</w:t>
      </w:r>
      <w:r w:rsidR="009E1EAF" w:rsidRPr="00583AF7">
        <w:rPr>
          <w:szCs w:val="22"/>
        </w:rPr>
        <w:t xml:space="preserve"> 2025, Joint Venture CNNC has fully repa</w:t>
      </w:r>
      <w:r w:rsidR="00C940D9">
        <w:rPr>
          <w:szCs w:val="22"/>
        </w:rPr>
        <w:t>id</w:t>
      </w:r>
      <w:r w:rsidR="00583AF7" w:rsidRPr="00583AF7">
        <w:rPr>
          <w:szCs w:val="22"/>
        </w:rPr>
        <w:t xml:space="preserve"> the loan</w:t>
      </w:r>
      <w:r w:rsidR="00461053" w:rsidRPr="00583AF7">
        <w:rPr>
          <w:szCs w:val="22"/>
        </w:rPr>
        <w:t>.</w:t>
      </w:r>
    </w:p>
    <w:p w14:paraId="3652FE75" w14:textId="77777777" w:rsidR="00CD035F" w:rsidRPr="00555698" w:rsidRDefault="00CD035F" w:rsidP="001032C9">
      <w:pPr>
        <w:spacing w:line="240" w:lineRule="atLeast"/>
        <w:ind w:left="540"/>
        <w:jc w:val="thaiDistribute"/>
        <w:rPr>
          <w:szCs w:val="22"/>
        </w:rPr>
      </w:pPr>
    </w:p>
    <w:p w14:paraId="1AD37537" w14:textId="65B83150" w:rsidR="008E6DE9" w:rsidRDefault="008E6DE9" w:rsidP="008E6DE9">
      <w:pPr>
        <w:spacing w:line="240" w:lineRule="atLeast"/>
        <w:ind w:left="562" w:hanging="22"/>
        <w:rPr>
          <w:i/>
          <w:iCs/>
          <w:szCs w:val="22"/>
          <w:lang w:val="en-US" w:bidi="th-TH"/>
        </w:rPr>
      </w:pPr>
      <w:r w:rsidRPr="005757FC">
        <w:rPr>
          <w:i/>
          <w:iCs/>
          <w:szCs w:val="22"/>
          <w:lang w:val="en-US" w:bidi="th-TH"/>
        </w:rPr>
        <w:t xml:space="preserve">Bank </w:t>
      </w:r>
      <w:r>
        <w:rPr>
          <w:i/>
          <w:iCs/>
          <w:szCs w:val="22"/>
          <w:lang w:val="en-US" w:bidi="th-TH"/>
        </w:rPr>
        <w:t>g</w:t>
      </w:r>
      <w:r w:rsidRPr="005757FC">
        <w:rPr>
          <w:i/>
          <w:iCs/>
          <w:szCs w:val="22"/>
          <w:lang w:val="en-US" w:bidi="th-TH"/>
        </w:rPr>
        <w:t>uarantees</w:t>
      </w:r>
    </w:p>
    <w:p w14:paraId="3D4485CA" w14:textId="77777777" w:rsidR="008E6DE9" w:rsidRPr="005757FC" w:rsidRDefault="008E6DE9" w:rsidP="008E6DE9">
      <w:pPr>
        <w:spacing w:line="240" w:lineRule="atLeast"/>
        <w:ind w:left="562" w:hanging="22"/>
        <w:rPr>
          <w:i/>
          <w:iCs/>
          <w:szCs w:val="22"/>
          <w:highlight w:val="yellow"/>
          <w:lang w:val="en-US" w:bidi="th-TH"/>
        </w:rPr>
      </w:pPr>
    </w:p>
    <w:p w14:paraId="0B204804" w14:textId="2D5BDA23" w:rsidR="008763F9" w:rsidRPr="008763F9" w:rsidRDefault="008763F9" w:rsidP="002D55A7">
      <w:pPr>
        <w:spacing w:line="240" w:lineRule="atLeast"/>
        <w:ind w:left="540"/>
        <w:jc w:val="both"/>
        <w:rPr>
          <w:szCs w:val="22"/>
        </w:rPr>
      </w:pPr>
      <w:r w:rsidRPr="008763F9">
        <w:rPr>
          <w:szCs w:val="22"/>
        </w:rPr>
        <w:t>Subsidiaries ha</w:t>
      </w:r>
      <w:r w:rsidR="00127AE6">
        <w:rPr>
          <w:rFonts w:cs="Angsana New"/>
          <w:szCs w:val="28"/>
          <w:lang w:bidi="th-TH"/>
        </w:rPr>
        <w:t>ve</w:t>
      </w:r>
      <w:r w:rsidR="005A09ED">
        <w:rPr>
          <w:szCs w:val="22"/>
        </w:rPr>
        <w:t xml:space="preserve"> </w:t>
      </w:r>
      <w:r w:rsidR="005C7B9A" w:rsidRPr="008763F9">
        <w:rPr>
          <w:szCs w:val="22"/>
        </w:rPr>
        <w:t xml:space="preserve">several guarantees </w:t>
      </w:r>
      <w:r w:rsidRPr="008763F9">
        <w:rPr>
          <w:szCs w:val="22"/>
        </w:rPr>
        <w:t>to certain bank</w:t>
      </w:r>
      <w:r w:rsidR="005C7B9A">
        <w:rPr>
          <w:szCs w:val="22"/>
        </w:rPr>
        <w:t>s</w:t>
      </w:r>
      <w:r w:rsidRPr="008763F9">
        <w:rPr>
          <w:szCs w:val="22"/>
        </w:rPr>
        <w:t xml:space="preserve"> in respect of a long-term loan granted to the Company with the total credit facility not exceeding Baht</w:t>
      </w:r>
      <w:r w:rsidR="00CD035F">
        <w:rPr>
          <w:szCs w:val="22"/>
        </w:rPr>
        <w:t xml:space="preserve"> 2,485</w:t>
      </w:r>
      <w:r w:rsidRPr="008763F9">
        <w:rPr>
          <w:szCs w:val="22"/>
        </w:rPr>
        <w:t xml:space="preserve"> million</w:t>
      </w:r>
      <w:r w:rsidR="00642C03">
        <w:rPr>
          <w:szCs w:val="22"/>
        </w:rPr>
        <w:t xml:space="preserve"> </w:t>
      </w:r>
      <w:r w:rsidR="00642C03" w:rsidRPr="00642C03">
        <w:rPr>
          <w:i/>
          <w:iCs/>
          <w:szCs w:val="22"/>
        </w:rPr>
        <w:t xml:space="preserve">(31 December 2024: Baht </w:t>
      </w:r>
      <w:r w:rsidR="00105B0D" w:rsidRPr="00105B0D">
        <w:rPr>
          <w:i/>
          <w:iCs/>
          <w:szCs w:val="22"/>
        </w:rPr>
        <w:t>2,285</w:t>
      </w:r>
      <w:r w:rsidR="00642C03" w:rsidRPr="00642C03">
        <w:rPr>
          <w:i/>
          <w:iCs/>
          <w:szCs w:val="22"/>
        </w:rPr>
        <w:t xml:space="preserve"> million)</w:t>
      </w:r>
      <w:r w:rsidR="002D55A7">
        <w:rPr>
          <w:szCs w:val="22"/>
        </w:rPr>
        <w:t>.</w:t>
      </w:r>
      <w:r w:rsidRPr="008763F9">
        <w:rPr>
          <w:szCs w:val="22"/>
        </w:rPr>
        <w:t xml:space="preserve"> As at </w:t>
      </w:r>
      <w:r w:rsidR="00934EB4">
        <w:rPr>
          <w:szCs w:val="22"/>
        </w:rPr>
        <w:t xml:space="preserve">30 </w:t>
      </w:r>
      <w:r w:rsidR="000B7570">
        <w:rPr>
          <w:szCs w:val="22"/>
        </w:rPr>
        <w:t>September</w:t>
      </w:r>
      <w:r w:rsidRPr="008763F9">
        <w:rPr>
          <w:szCs w:val="22"/>
        </w:rPr>
        <w:t xml:space="preserve"> 202</w:t>
      </w:r>
      <w:r w:rsidR="002D55A7">
        <w:rPr>
          <w:szCs w:val="22"/>
        </w:rPr>
        <w:t>5</w:t>
      </w:r>
      <w:r w:rsidRPr="008763F9">
        <w:rPr>
          <w:szCs w:val="22"/>
        </w:rPr>
        <w:t>, the outstanding loan of the Company is Baht</w:t>
      </w:r>
      <w:r w:rsidR="00FB4B0E">
        <w:rPr>
          <w:szCs w:val="22"/>
        </w:rPr>
        <w:t xml:space="preserve"> 141.97</w:t>
      </w:r>
      <w:r w:rsidRPr="008763F9">
        <w:rPr>
          <w:szCs w:val="22"/>
        </w:rPr>
        <w:t xml:space="preserve"> million</w:t>
      </w:r>
      <w:r w:rsidR="00642C03">
        <w:rPr>
          <w:szCs w:val="22"/>
        </w:rPr>
        <w:t xml:space="preserve"> </w:t>
      </w:r>
      <w:r w:rsidR="00D121E4">
        <w:rPr>
          <w:szCs w:val="22"/>
        </w:rPr>
        <w:br/>
      </w:r>
      <w:r w:rsidR="00642C03" w:rsidRPr="00642C03">
        <w:rPr>
          <w:i/>
          <w:iCs/>
          <w:szCs w:val="22"/>
        </w:rPr>
        <w:t>(31 December 202</w:t>
      </w:r>
      <w:r w:rsidR="00642C03">
        <w:rPr>
          <w:i/>
          <w:iCs/>
          <w:szCs w:val="22"/>
        </w:rPr>
        <w:t>4</w:t>
      </w:r>
      <w:r w:rsidR="00642C03" w:rsidRPr="00642C03">
        <w:rPr>
          <w:i/>
          <w:iCs/>
          <w:szCs w:val="22"/>
        </w:rPr>
        <w:t xml:space="preserve">: Baht </w:t>
      </w:r>
      <w:r w:rsidR="00642C03">
        <w:rPr>
          <w:i/>
          <w:iCs/>
          <w:szCs w:val="22"/>
        </w:rPr>
        <w:t>709.80</w:t>
      </w:r>
      <w:r w:rsidR="00642C03" w:rsidRPr="00642C03">
        <w:rPr>
          <w:i/>
          <w:iCs/>
          <w:szCs w:val="22"/>
        </w:rPr>
        <w:t xml:space="preserve"> million)</w:t>
      </w:r>
      <w:r w:rsidR="002D55A7">
        <w:rPr>
          <w:szCs w:val="22"/>
        </w:rPr>
        <w:t>.</w:t>
      </w:r>
    </w:p>
    <w:p w14:paraId="70776BA3" w14:textId="77777777" w:rsidR="008763F9" w:rsidRPr="008763F9" w:rsidRDefault="008763F9" w:rsidP="008763F9">
      <w:pPr>
        <w:spacing w:line="240" w:lineRule="atLeast"/>
        <w:ind w:left="540"/>
        <w:jc w:val="both"/>
        <w:rPr>
          <w:szCs w:val="22"/>
        </w:rPr>
      </w:pPr>
    </w:p>
    <w:p w14:paraId="08CD79D1" w14:textId="399BDDDB" w:rsidR="008E6DE9" w:rsidRPr="00BA1916" w:rsidRDefault="008763F9" w:rsidP="004F3ECE">
      <w:pPr>
        <w:spacing w:line="240" w:lineRule="atLeast"/>
        <w:ind w:left="540"/>
        <w:jc w:val="both"/>
        <w:rPr>
          <w:szCs w:val="22"/>
        </w:rPr>
      </w:pPr>
      <w:r w:rsidRPr="008763F9">
        <w:rPr>
          <w:szCs w:val="22"/>
        </w:rPr>
        <w:t xml:space="preserve">The Company </w:t>
      </w:r>
      <w:r w:rsidR="00751D9F" w:rsidRPr="008763F9">
        <w:rPr>
          <w:szCs w:val="22"/>
        </w:rPr>
        <w:t>has several</w:t>
      </w:r>
      <w:r w:rsidRPr="008763F9">
        <w:rPr>
          <w:szCs w:val="22"/>
        </w:rPr>
        <w:t xml:space="preserve"> guarantees to certain banks in respect of credit facilities and long-term loans granted to subsidiaries with the total credit facilities not exceeding Baht </w:t>
      </w:r>
      <w:r w:rsidR="00FB4B0E">
        <w:rPr>
          <w:szCs w:val="22"/>
        </w:rPr>
        <w:t>7,693.58</w:t>
      </w:r>
      <w:r w:rsidRPr="008763F9">
        <w:rPr>
          <w:szCs w:val="22"/>
        </w:rPr>
        <w:t xml:space="preserve"> million</w:t>
      </w:r>
      <w:r w:rsidR="00642C03">
        <w:rPr>
          <w:szCs w:val="22"/>
        </w:rPr>
        <w:t xml:space="preserve"> </w:t>
      </w:r>
      <w:r w:rsidR="00642C03" w:rsidRPr="00642C03">
        <w:rPr>
          <w:i/>
          <w:iCs/>
          <w:szCs w:val="22"/>
        </w:rPr>
        <w:t xml:space="preserve">(31 December 2024: Baht </w:t>
      </w:r>
      <w:r w:rsidR="00642C03">
        <w:rPr>
          <w:i/>
          <w:iCs/>
          <w:szCs w:val="22"/>
        </w:rPr>
        <w:t>6,113.78</w:t>
      </w:r>
      <w:r w:rsidR="00642C03" w:rsidRPr="00642C03">
        <w:rPr>
          <w:i/>
          <w:iCs/>
          <w:szCs w:val="22"/>
        </w:rPr>
        <w:t xml:space="preserve"> million)</w:t>
      </w:r>
      <w:r w:rsidRPr="008763F9">
        <w:rPr>
          <w:szCs w:val="22"/>
        </w:rPr>
        <w:t xml:space="preserve">. As at </w:t>
      </w:r>
      <w:r w:rsidR="00934EB4">
        <w:rPr>
          <w:szCs w:val="22"/>
        </w:rPr>
        <w:t xml:space="preserve">30 </w:t>
      </w:r>
      <w:r w:rsidR="000B7570">
        <w:rPr>
          <w:szCs w:val="22"/>
        </w:rPr>
        <w:t>September</w:t>
      </w:r>
      <w:r w:rsidRPr="008763F9">
        <w:rPr>
          <w:szCs w:val="22"/>
        </w:rPr>
        <w:t xml:space="preserve"> 202</w:t>
      </w:r>
      <w:r w:rsidR="004F3ECE">
        <w:rPr>
          <w:szCs w:val="22"/>
        </w:rPr>
        <w:t>5</w:t>
      </w:r>
      <w:r w:rsidRPr="008763F9">
        <w:rPr>
          <w:szCs w:val="22"/>
        </w:rPr>
        <w:t xml:space="preserve">, the outstanding loans of subsidiaries are </w:t>
      </w:r>
      <w:r w:rsidR="00751D9F">
        <w:rPr>
          <w:szCs w:val="22"/>
        </w:rPr>
        <w:br/>
      </w:r>
      <w:r w:rsidRPr="00BA1916">
        <w:rPr>
          <w:szCs w:val="22"/>
        </w:rPr>
        <w:t xml:space="preserve">Baht </w:t>
      </w:r>
      <w:r w:rsidR="00FB4B0E" w:rsidRPr="00BA1916">
        <w:rPr>
          <w:szCs w:val="22"/>
        </w:rPr>
        <w:t>4,138.73</w:t>
      </w:r>
      <w:r w:rsidRPr="00BA1916">
        <w:rPr>
          <w:szCs w:val="22"/>
        </w:rPr>
        <w:t xml:space="preserve"> million</w:t>
      </w:r>
      <w:r w:rsidR="00642C03" w:rsidRPr="00BA1916">
        <w:rPr>
          <w:szCs w:val="22"/>
        </w:rPr>
        <w:t xml:space="preserve"> </w:t>
      </w:r>
      <w:r w:rsidR="00642C03" w:rsidRPr="00BA1916">
        <w:rPr>
          <w:i/>
          <w:iCs/>
          <w:szCs w:val="22"/>
        </w:rPr>
        <w:t>(31 December 2024: Baht 3,569.5</w:t>
      </w:r>
      <w:r w:rsidR="006068F8" w:rsidRPr="00BA1916">
        <w:rPr>
          <w:i/>
          <w:iCs/>
          <w:szCs w:val="22"/>
        </w:rPr>
        <w:t>2</w:t>
      </w:r>
      <w:r w:rsidR="00642C03" w:rsidRPr="00BA1916">
        <w:rPr>
          <w:i/>
          <w:iCs/>
          <w:szCs w:val="22"/>
        </w:rPr>
        <w:t xml:space="preserve"> million)</w:t>
      </w:r>
      <w:r w:rsidR="004F3ECE" w:rsidRPr="00BA1916">
        <w:rPr>
          <w:szCs w:val="22"/>
        </w:rPr>
        <w:t>.</w:t>
      </w:r>
    </w:p>
    <w:p w14:paraId="67DFD1FD" w14:textId="77777777" w:rsidR="00761888" w:rsidRPr="00BA1916" w:rsidRDefault="00761888" w:rsidP="004F3ECE">
      <w:pPr>
        <w:spacing w:line="240" w:lineRule="atLeast"/>
        <w:ind w:left="540"/>
        <w:jc w:val="both"/>
        <w:rPr>
          <w:szCs w:val="22"/>
        </w:rPr>
      </w:pPr>
    </w:p>
    <w:p w14:paraId="3541A813" w14:textId="1D29E381" w:rsidR="000132D2" w:rsidRPr="00BA1916" w:rsidRDefault="00761888" w:rsidP="000132D2">
      <w:pPr>
        <w:pStyle w:val="Heading1"/>
        <w:numPr>
          <w:ilvl w:val="0"/>
          <w:numId w:val="17"/>
        </w:numPr>
        <w:tabs>
          <w:tab w:val="clear" w:pos="340"/>
        </w:tabs>
        <w:spacing w:before="0" w:after="0" w:line="240" w:lineRule="atLeast"/>
        <w:ind w:left="540" w:right="-45" w:hanging="540"/>
        <w:rPr>
          <w:i w:val="0"/>
          <w:iCs/>
          <w:szCs w:val="24"/>
        </w:rPr>
      </w:pPr>
      <w:r w:rsidRPr="00BA1916">
        <w:rPr>
          <w:i w:val="0"/>
          <w:iCs/>
          <w:szCs w:val="24"/>
        </w:rPr>
        <w:t xml:space="preserve">Investments in subsidiaries   </w:t>
      </w:r>
      <w:r w:rsidR="00514BE9" w:rsidRPr="00BA1916">
        <w:rPr>
          <w:rFonts w:cstheme="minorBidi"/>
          <w:i w:val="0"/>
          <w:iCs/>
          <w:szCs w:val="30"/>
          <w:cs/>
          <w:lang w:bidi="th-TH"/>
        </w:rPr>
        <w:br/>
      </w:r>
    </w:p>
    <w:tbl>
      <w:tblPr>
        <w:tblW w:w="9180" w:type="dxa"/>
        <w:tblInd w:w="450" w:type="dxa"/>
        <w:tblLayout w:type="fixed"/>
        <w:tblCellMar>
          <w:left w:w="79" w:type="dxa"/>
          <w:right w:w="79" w:type="dxa"/>
        </w:tblCellMar>
        <w:tblLook w:val="0000" w:firstRow="0" w:lastRow="0" w:firstColumn="0" w:lastColumn="0" w:noHBand="0" w:noVBand="0"/>
      </w:tblPr>
      <w:tblGrid>
        <w:gridCol w:w="5310"/>
        <w:gridCol w:w="180"/>
        <w:gridCol w:w="810"/>
        <w:gridCol w:w="810"/>
        <w:gridCol w:w="450"/>
        <w:gridCol w:w="178"/>
        <w:gridCol w:w="1442"/>
      </w:tblGrid>
      <w:tr w:rsidR="00BA1916" w:rsidRPr="00BA1916" w14:paraId="1DA5C873" w14:textId="77777777" w:rsidTr="00E77015">
        <w:trPr>
          <w:cantSplit/>
          <w:trHeight w:val="695"/>
          <w:tblHeader/>
        </w:trPr>
        <w:tc>
          <w:tcPr>
            <w:tcW w:w="5310" w:type="dxa"/>
          </w:tcPr>
          <w:p w14:paraId="4BC1A64C" w14:textId="77777777" w:rsidR="00BA1916" w:rsidRPr="00BA1916" w:rsidRDefault="00BA1916" w:rsidP="00BA1916">
            <w:pPr>
              <w:spacing w:line="240" w:lineRule="auto"/>
              <w:ind w:right="108"/>
              <w:rPr>
                <w:rFonts w:cs="Angsana New"/>
                <w:b/>
                <w:bCs/>
                <w:i/>
                <w:iCs/>
                <w:szCs w:val="22"/>
                <w:lang w:val="en-US" w:bidi="th-TH"/>
              </w:rPr>
            </w:pPr>
          </w:p>
          <w:p w14:paraId="5F158753" w14:textId="77777777" w:rsidR="00BA1916" w:rsidRPr="00BA1916" w:rsidRDefault="00BA1916" w:rsidP="00BA1916">
            <w:pPr>
              <w:spacing w:line="240" w:lineRule="auto"/>
              <w:ind w:right="108"/>
              <w:rPr>
                <w:rFonts w:cs="Angsana New"/>
                <w:b/>
                <w:bCs/>
                <w:i/>
                <w:iCs/>
                <w:szCs w:val="22"/>
                <w:lang w:val="en-US" w:bidi="th-TH"/>
              </w:rPr>
            </w:pPr>
            <w:r w:rsidRPr="00BA1916">
              <w:rPr>
                <w:rFonts w:cs="Angsana New"/>
                <w:b/>
                <w:bCs/>
                <w:i/>
                <w:iCs/>
                <w:szCs w:val="22"/>
                <w:lang w:val="en-US" w:bidi="th-TH"/>
              </w:rPr>
              <w:t>Material movements</w:t>
            </w:r>
          </w:p>
          <w:p w14:paraId="57F57390" w14:textId="24920009" w:rsidR="00BA1916" w:rsidRPr="00BA1916" w:rsidRDefault="00BA1916" w:rsidP="00BA1916">
            <w:pPr>
              <w:spacing w:line="240" w:lineRule="auto"/>
              <w:ind w:right="108"/>
              <w:rPr>
                <w:rFonts w:cstheme="minorBidi"/>
                <w:b/>
                <w:bCs/>
                <w:i/>
                <w:iCs/>
                <w:szCs w:val="22"/>
                <w:lang w:val="en-US" w:bidi="th-TH"/>
              </w:rPr>
            </w:pPr>
            <w:r w:rsidRPr="00BA1916">
              <w:rPr>
                <w:rFonts w:cs="Angsana New"/>
                <w:b/>
                <w:bCs/>
                <w:i/>
                <w:iCs/>
                <w:szCs w:val="22"/>
                <w:lang w:val="en-US" w:bidi="th-TH"/>
              </w:rPr>
              <w:t>Nine-month period ended 30 Sep</w:t>
            </w:r>
            <w:r w:rsidR="00B4604C">
              <w:rPr>
                <w:rFonts w:cs="Angsana New"/>
                <w:b/>
                <w:bCs/>
                <w:i/>
                <w:iCs/>
                <w:szCs w:val="22"/>
                <w:lang w:val="en-US" w:bidi="th-TH"/>
              </w:rPr>
              <w:t>tember</w:t>
            </w:r>
            <w:r w:rsidRPr="00BA1916">
              <w:rPr>
                <w:rFonts w:cs="Angsana New"/>
                <w:b/>
                <w:bCs/>
                <w:i/>
                <w:iCs/>
                <w:szCs w:val="22"/>
                <w:lang w:val="en-US" w:bidi="th-TH"/>
              </w:rPr>
              <w:t xml:space="preserve"> 2025</w:t>
            </w:r>
          </w:p>
        </w:tc>
        <w:tc>
          <w:tcPr>
            <w:tcW w:w="180" w:type="dxa"/>
          </w:tcPr>
          <w:p w14:paraId="23EB027D" w14:textId="77777777" w:rsidR="00BA1916" w:rsidRPr="00BA1916" w:rsidRDefault="00BA1916" w:rsidP="00BA1916">
            <w:pPr>
              <w:pStyle w:val="acctmergecolhdg"/>
              <w:spacing w:line="240" w:lineRule="auto"/>
              <w:ind w:right="-81"/>
              <w:rPr>
                <w:b w:val="0"/>
                <w:bCs/>
                <w:szCs w:val="22"/>
              </w:rPr>
            </w:pPr>
          </w:p>
        </w:tc>
        <w:tc>
          <w:tcPr>
            <w:tcW w:w="810" w:type="dxa"/>
            <w:vAlign w:val="bottom"/>
          </w:tcPr>
          <w:p w14:paraId="542B4445" w14:textId="5B2747CA" w:rsidR="00BA1916" w:rsidRPr="00BA1916" w:rsidRDefault="00BA1916" w:rsidP="00BA1916">
            <w:pPr>
              <w:pStyle w:val="acctmergecolhdg"/>
              <w:spacing w:line="240" w:lineRule="auto"/>
              <w:rPr>
                <w:szCs w:val="22"/>
              </w:rPr>
            </w:pPr>
          </w:p>
        </w:tc>
        <w:tc>
          <w:tcPr>
            <w:tcW w:w="810" w:type="dxa"/>
            <w:vAlign w:val="bottom"/>
          </w:tcPr>
          <w:p w14:paraId="1AE6F83D" w14:textId="77777777" w:rsidR="00BA1916" w:rsidRPr="00BA1916" w:rsidRDefault="00BA1916" w:rsidP="00BA1916">
            <w:pPr>
              <w:pStyle w:val="acctmergecolhdg"/>
              <w:spacing w:line="240" w:lineRule="auto"/>
              <w:ind w:right="108"/>
              <w:rPr>
                <w:b w:val="0"/>
                <w:bCs/>
                <w:szCs w:val="22"/>
              </w:rPr>
            </w:pPr>
          </w:p>
        </w:tc>
        <w:tc>
          <w:tcPr>
            <w:tcW w:w="2070" w:type="dxa"/>
            <w:gridSpan w:val="3"/>
            <w:vAlign w:val="bottom"/>
          </w:tcPr>
          <w:p w14:paraId="28A68DDD" w14:textId="0026D331" w:rsidR="00BA1916" w:rsidRPr="007876BA" w:rsidRDefault="00BA1916" w:rsidP="00BA79A8">
            <w:pPr>
              <w:pStyle w:val="acctmergecolhdg"/>
              <w:tabs>
                <w:tab w:val="left" w:pos="1680"/>
              </w:tabs>
              <w:spacing w:line="240" w:lineRule="atLeast"/>
              <w:ind w:right="-75"/>
              <w:rPr>
                <w:szCs w:val="22"/>
              </w:rPr>
            </w:pPr>
            <w:r w:rsidRPr="007876BA">
              <w:rPr>
                <w:szCs w:val="22"/>
              </w:rPr>
              <w:t>Separate</w:t>
            </w:r>
          </w:p>
          <w:p w14:paraId="602C46D2" w14:textId="6C80A71C" w:rsidR="00BA1916" w:rsidRPr="00BA1916" w:rsidRDefault="00BA1916" w:rsidP="00BA79A8">
            <w:pPr>
              <w:pStyle w:val="acctmergecolhdg"/>
              <w:tabs>
                <w:tab w:val="left" w:pos="1680"/>
              </w:tabs>
              <w:spacing w:line="240" w:lineRule="atLeast"/>
              <w:ind w:right="-75"/>
              <w:rPr>
                <w:szCs w:val="22"/>
              </w:rPr>
            </w:pPr>
            <w:r w:rsidRPr="007876BA">
              <w:rPr>
                <w:szCs w:val="22"/>
              </w:rPr>
              <w:t>financial statements</w:t>
            </w:r>
          </w:p>
        </w:tc>
      </w:tr>
      <w:tr w:rsidR="00BA1916" w:rsidRPr="00B57C03" w14:paraId="64AC122B" w14:textId="77777777" w:rsidTr="00E77015">
        <w:trPr>
          <w:cantSplit/>
        </w:trPr>
        <w:tc>
          <w:tcPr>
            <w:tcW w:w="5310" w:type="dxa"/>
          </w:tcPr>
          <w:p w14:paraId="7C07954D" w14:textId="597BFA10" w:rsidR="00BA1916" w:rsidRPr="004F7589" w:rsidRDefault="00BA1916" w:rsidP="00BA1916">
            <w:pPr>
              <w:spacing w:line="240" w:lineRule="auto"/>
              <w:ind w:right="108"/>
              <w:rPr>
                <w:szCs w:val="22"/>
                <w:highlight w:val="cyan"/>
              </w:rPr>
            </w:pPr>
          </w:p>
        </w:tc>
        <w:tc>
          <w:tcPr>
            <w:tcW w:w="180" w:type="dxa"/>
          </w:tcPr>
          <w:p w14:paraId="3DCD8AC1" w14:textId="77777777" w:rsidR="00BA1916" w:rsidRPr="004F7589" w:rsidRDefault="00BA1916" w:rsidP="00BA1916">
            <w:pPr>
              <w:pStyle w:val="acctfourfigures"/>
              <w:tabs>
                <w:tab w:val="clear" w:pos="765"/>
              </w:tabs>
              <w:spacing w:line="240" w:lineRule="auto"/>
              <w:ind w:right="108"/>
              <w:jc w:val="center"/>
              <w:rPr>
                <w:i/>
                <w:iCs/>
                <w:szCs w:val="22"/>
              </w:rPr>
            </w:pPr>
          </w:p>
        </w:tc>
        <w:tc>
          <w:tcPr>
            <w:tcW w:w="3690" w:type="dxa"/>
            <w:gridSpan w:val="5"/>
          </w:tcPr>
          <w:p w14:paraId="1150D29A" w14:textId="5477D598" w:rsidR="00BA1916" w:rsidRPr="004F7589" w:rsidRDefault="00BA1916" w:rsidP="00BA1916">
            <w:pPr>
              <w:pStyle w:val="acctfourfigures"/>
              <w:tabs>
                <w:tab w:val="clear" w:pos="765"/>
              </w:tabs>
              <w:spacing w:line="240" w:lineRule="auto"/>
              <w:ind w:right="108"/>
              <w:jc w:val="right"/>
              <w:rPr>
                <w:i/>
                <w:iCs/>
                <w:szCs w:val="22"/>
              </w:rPr>
            </w:pPr>
            <w:r w:rsidRPr="004F7589">
              <w:rPr>
                <w:i/>
                <w:iCs/>
                <w:szCs w:val="22"/>
              </w:rPr>
              <w:t>(in thousand Baht)</w:t>
            </w:r>
          </w:p>
        </w:tc>
      </w:tr>
      <w:tr w:rsidR="00BA1916" w:rsidRPr="00B57C03" w14:paraId="260AB080" w14:textId="77777777" w:rsidTr="00E77015">
        <w:trPr>
          <w:cantSplit/>
        </w:trPr>
        <w:tc>
          <w:tcPr>
            <w:tcW w:w="5310" w:type="dxa"/>
          </w:tcPr>
          <w:p w14:paraId="3841EC9D" w14:textId="33EB9640" w:rsidR="00BA1916" w:rsidRPr="004F7589" w:rsidRDefault="00194A8B" w:rsidP="00BA1916">
            <w:pPr>
              <w:spacing w:line="240" w:lineRule="auto"/>
              <w:ind w:right="108"/>
              <w:rPr>
                <w:b/>
                <w:bCs/>
                <w:i/>
                <w:iCs/>
                <w:szCs w:val="22"/>
              </w:rPr>
            </w:pPr>
            <w:r>
              <w:rPr>
                <w:b/>
                <w:bCs/>
                <w:i/>
                <w:iCs/>
                <w:szCs w:val="22"/>
              </w:rPr>
              <w:t>A s</w:t>
            </w:r>
            <w:r w:rsidR="00BA1916" w:rsidRPr="004F7589">
              <w:rPr>
                <w:b/>
                <w:bCs/>
                <w:i/>
                <w:iCs/>
                <w:szCs w:val="22"/>
              </w:rPr>
              <w:t>ubsidiar</w:t>
            </w:r>
            <w:r>
              <w:rPr>
                <w:b/>
                <w:bCs/>
                <w:i/>
                <w:iCs/>
                <w:szCs w:val="22"/>
              </w:rPr>
              <w:t>y</w:t>
            </w:r>
          </w:p>
        </w:tc>
        <w:tc>
          <w:tcPr>
            <w:tcW w:w="180" w:type="dxa"/>
          </w:tcPr>
          <w:p w14:paraId="482514BD" w14:textId="77777777" w:rsidR="00BA1916" w:rsidRPr="00B57C03" w:rsidRDefault="00BA1916" w:rsidP="00BA1916">
            <w:pPr>
              <w:pStyle w:val="acctfourfigures"/>
              <w:tabs>
                <w:tab w:val="clear" w:pos="765"/>
                <w:tab w:val="decimal" w:pos="731"/>
              </w:tabs>
              <w:spacing w:line="240" w:lineRule="auto"/>
              <w:ind w:right="108"/>
              <w:rPr>
                <w:sz w:val="20"/>
              </w:rPr>
            </w:pPr>
          </w:p>
        </w:tc>
        <w:tc>
          <w:tcPr>
            <w:tcW w:w="2070" w:type="dxa"/>
            <w:gridSpan w:val="3"/>
          </w:tcPr>
          <w:p w14:paraId="5199658F" w14:textId="77777777" w:rsidR="00BA1916" w:rsidRPr="00B57C03" w:rsidRDefault="00BA1916" w:rsidP="00BA1916">
            <w:pPr>
              <w:pStyle w:val="acctfourfigures"/>
              <w:tabs>
                <w:tab w:val="clear" w:pos="765"/>
                <w:tab w:val="decimal" w:pos="731"/>
              </w:tabs>
              <w:spacing w:line="240" w:lineRule="auto"/>
              <w:ind w:right="108"/>
              <w:jc w:val="right"/>
              <w:rPr>
                <w:sz w:val="20"/>
              </w:rPr>
            </w:pPr>
          </w:p>
        </w:tc>
        <w:tc>
          <w:tcPr>
            <w:tcW w:w="178" w:type="dxa"/>
          </w:tcPr>
          <w:p w14:paraId="04DA030F" w14:textId="77777777" w:rsidR="00BA1916" w:rsidRPr="00B57C03" w:rsidRDefault="00BA1916" w:rsidP="00BA1916">
            <w:pPr>
              <w:pStyle w:val="acctfourfigures"/>
              <w:spacing w:line="240" w:lineRule="auto"/>
              <w:ind w:right="108"/>
              <w:jc w:val="right"/>
              <w:rPr>
                <w:sz w:val="20"/>
              </w:rPr>
            </w:pPr>
          </w:p>
        </w:tc>
        <w:tc>
          <w:tcPr>
            <w:tcW w:w="1442" w:type="dxa"/>
          </w:tcPr>
          <w:p w14:paraId="3AB3FD56" w14:textId="77777777" w:rsidR="00BA1916" w:rsidRPr="00B57C03" w:rsidRDefault="00BA1916" w:rsidP="00BA1916">
            <w:pPr>
              <w:pStyle w:val="acctfourfigures"/>
              <w:tabs>
                <w:tab w:val="clear" w:pos="765"/>
                <w:tab w:val="decimal" w:pos="731"/>
              </w:tabs>
              <w:spacing w:line="240" w:lineRule="auto"/>
              <w:ind w:right="108"/>
              <w:jc w:val="right"/>
              <w:rPr>
                <w:sz w:val="20"/>
              </w:rPr>
            </w:pPr>
          </w:p>
        </w:tc>
      </w:tr>
      <w:tr w:rsidR="00BA1916" w:rsidRPr="004F7589" w14:paraId="5F975AC3" w14:textId="77777777" w:rsidTr="00E77015">
        <w:trPr>
          <w:cantSplit/>
        </w:trPr>
        <w:tc>
          <w:tcPr>
            <w:tcW w:w="5310" w:type="dxa"/>
          </w:tcPr>
          <w:p w14:paraId="0321D354" w14:textId="233B6FA3" w:rsidR="00BA1916" w:rsidRPr="006F489A" w:rsidRDefault="00BA1916" w:rsidP="00BA1916">
            <w:pPr>
              <w:spacing w:line="240" w:lineRule="auto"/>
              <w:ind w:right="108"/>
              <w:rPr>
                <w:rFonts w:cstheme="minorBidi"/>
                <w:szCs w:val="22"/>
                <w:cs/>
                <w:lang w:bidi="th-TH"/>
              </w:rPr>
            </w:pPr>
            <w:r w:rsidRPr="006F489A">
              <w:rPr>
                <w:szCs w:val="22"/>
              </w:rPr>
              <w:t>Purchase investment in Truth Maritime Co.,</w:t>
            </w:r>
            <w:r w:rsidR="003C6901">
              <w:rPr>
                <w:szCs w:val="22"/>
              </w:rPr>
              <w:t xml:space="preserve"> </w:t>
            </w:r>
            <w:r w:rsidRPr="006F489A">
              <w:rPr>
                <w:szCs w:val="22"/>
              </w:rPr>
              <w:t>Ltd.</w:t>
            </w:r>
          </w:p>
        </w:tc>
        <w:tc>
          <w:tcPr>
            <w:tcW w:w="180" w:type="dxa"/>
          </w:tcPr>
          <w:p w14:paraId="0FE16E33" w14:textId="77777777" w:rsidR="00BA1916" w:rsidRPr="00B57C03" w:rsidRDefault="00BA1916" w:rsidP="00BA1916">
            <w:pPr>
              <w:pStyle w:val="acctfourfigures"/>
              <w:tabs>
                <w:tab w:val="clear" w:pos="765"/>
                <w:tab w:val="decimal" w:pos="731"/>
              </w:tabs>
              <w:spacing w:line="240" w:lineRule="auto"/>
              <w:ind w:right="108"/>
              <w:rPr>
                <w:sz w:val="20"/>
              </w:rPr>
            </w:pPr>
          </w:p>
        </w:tc>
        <w:tc>
          <w:tcPr>
            <w:tcW w:w="2070" w:type="dxa"/>
            <w:gridSpan w:val="3"/>
          </w:tcPr>
          <w:p w14:paraId="564D6022" w14:textId="069E9A50" w:rsidR="00BA1916" w:rsidRPr="00B57C03" w:rsidRDefault="00BA1916" w:rsidP="00BA1916">
            <w:pPr>
              <w:pStyle w:val="acctfourfigures"/>
              <w:tabs>
                <w:tab w:val="clear" w:pos="765"/>
                <w:tab w:val="decimal" w:pos="731"/>
              </w:tabs>
              <w:spacing w:line="240" w:lineRule="auto"/>
              <w:ind w:right="108"/>
              <w:jc w:val="right"/>
              <w:rPr>
                <w:sz w:val="20"/>
              </w:rPr>
            </w:pPr>
          </w:p>
        </w:tc>
        <w:tc>
          <w:tcPr>
            <w:tcW w:w="178" w:type="dxa"/>
          </w:tcPr>
          <w:p w14:paraId="716DEEBC" w14:textId="77777777" w:rsidR="00BA1916" w:rsidRPr="00B57C03" w:rsidRDefault="00BA1916" w:rsidP="00BA1916">
            <w:pPr>
              <w:pStyle w:val="acctfourfigures"/>
              <w:spacing w:line="240" w:lineRule="auto"/>
              <w:ind w:right="108"/>
              <w:jc w:val="right"/>
              <w:rPr>
                <w:sz w:val="20"/>
              </w:rPr>
            </w:pPr>
          </w:p>
        </w:tc>
        <w:tc>
          <w:tcPr>
            <w:tcW w:w="1442" w:type="dxa"/>
          </w:tcPr>
          <w:p w14:paraId="216CA234" w14:textId="4C435F86" w:rsidR="00BA1916" w:rsidRPr="00BA1916" w:rsidRDefault="00BA1916" w:rsidP="00FA71A8">
            <w:pPr>
              <w:pStyle w:val="acctfourfigures"/>
              <w:tabs>
                <w:tab w:val="clear" w:pos="765"/>
                <w:tab w:val="decimal" w:pos="974"/>
              </w:tabs>
              <w:spacing w:line="240" w:lineRule="atLeast"/>
              <w:ind w:right="11"/>
              <w:jc w:val="right"/>
              <w:rPr>
                <w:szCs w:val="22"/>
              </w:rPr>
            </w:pPr>
            <w:r w:rsidRPr="00BA1916">
              <w:rPr>
                <w:szCs w:val="22"/>
              </w:rPr>
              <w:t>248,640</w:t>
            </w:r>
          </w:p>
        </w:tc>
      </w:tr>
    </w:tbl>
    <w:p w14:paraId="1512FAB5" w14:textId="77777777" w:rsidR="00514BE9" w:rsidRDefault="00514BE9" w:rsidP="00514BE9">
      <w:pPr>
        <w:pStyle w:val="block"/>
        <w:spacing w:after="0" w:line="240" w:lineRule="auto"/>
        <w:ind w:left="540"/>
        <w:jc w:val="both"/>
        <w:rPr>
          <w:b/>
          <w:sz w:val="20"/>
        </w:rPr>
      </w:pPr>
    </w:p>
    <w:p w14:paraId="5348C0F9" w14:textId="12FB5EAC" w:rsidR="000132D2" w:rsidRPr="004F7589" w:rsidRDefault="004F7589" w:rsidP="004F7589">
      <w:pPr>
        <w:spacing w:line="240" w:lineRule="atLeast"/>
        <w:ind w:left="562" w:hanging="22"/>
        <w:rPr>
          <w:i/>
          <w:iCs/>
          <w:szCs w:val="22"/>
          <w:lang w:val="en-US" w:bidi="th-TH"/>
        </w:rPr>
      </w:pPr>
      <w:r w:rsidRPr="004F7589">
        <w:rPr>
          <w:i/>
          <w:iCs/>
          <w:szCs w:val="22"/>
          <w:lang w:val="en-US" w:bidi="th-TH"/>
        </w:rPr>
        <w:t xml:space="preserve">Invested in </w:t>
      </w:r>
      <w:r w:rsidR="00F56008">
        <w:rPr>
          <w:i/>
          <w:iCs/>
          <w:szCs w:val="22"/>
          <w:lang w:val="en-US" w:bidi="th-TH"/>
        </w:rPr>
        <w:t xml:space="preserve">a </w:t>
      </w:r>
      <w:r w:rsidRPr="004F7589">
        <w:rPr>
          <w:i/>
          <w:iCs/>
          <w:szCs w:val="22"/>
          <w:lang w:val="en-US" w:bidi="th-TH"/>
        </w:rPr>
        <w:t>subsidiar</w:t>
      </w:r>
      <w:r w:rsidR="00F56008">
        <w:rPr>
          <w:i/>
          <w:iCs/>
          <w:szCs w:val="22"/>
          <w:lang w:val="en-US" w:bidi="th-TH"/>
        </w:rPr>
        <w:t>y</w:t>
      </w:r>
    </w:p>
    <w:p w14:paraId="75B8EFFF" w14:textId="77777777" w:rsidR="004F7589" w:rsidRPr="000132D2" w:rsidRDefault="004F7589" w:rsidP="000132D2">
      <w:pPr>
        <w:spacing w:line="240" w:lineRule="atLeast"/>
        <w:ind w:left="540"/>
        <w:jc w:val="both"/>
        <w:rPr>
          <w:szCs w:val="22"/>
          <w:highlight w:val="yellow"/>
        </w:rPr>
      </w:pPr>
    </w:p>
    <w:p w14:paraId="35994F44" w14:textId="34A82DE3" w:rsidR="00F56008" w:rsidRDefault="005E1DC8" w:rsidP="000132D2">
      <w:pPr>
        <w:spacing w:line="240" w:lineRule="atLeast"/>
        <w:ind w:left="540"/>
        <w:jc w:val="both"/>
        <w:rPr>
          <w:szCs w:val="22"/>
          <w:highlight w:val="yellow"/>
        </w:rPr>
      </w:pPr>
      <w:r w:rsidRPr="005E1DC8">
        <w:rPr>
          <w:szCs w:val="22"/>
        </w:rPr>
        <w:t>On 26 June 2025, the Board of Directors approve</w:t>
      </w:r>
      <w:r w:rsidR="00C16227">
        <w:rPr>
          <w:szCs w:val="22"/>
        </w:rPr>
        <w:t>d</w:t>
      </w:r>
      <w:r w:rsidRPr="005E1DC8">
        <w:rPr>
          <w:szCs w:val="22"/>
        </w:rPr>
        <w:t xml:space="preserve"> an investment in Truth Maritime Co., Ltd., an indirect subsidiary of the Company, amounting to Baht 248.64 million, resulting in the Company holding increased from 25.38% to 43.85%. For the consolidated financial statements, the Group has a 100% ownership interest in the subsidiary, which remained unchanged throughout the period.</w:t>
      </w:r>
      <w:r w:rsidR="00304BAA">
        <w:rPr>
          <w:szCs w:val="22"/>
          <w:highlight w:val="yellow"/>
        </w:rPr>
        <w:br/>
      </w:r>
      <w:r w:rsidR="00304BAA">
        <w:rPr>
          <w:szCs w:val="22"/>
          <w:highlight w:val="yellow"/>
        </w:rPr>
        <w:br/>
      </w:r>
      <w:r w:rsidR="00304BAA">
        <w:rPr>
          <w:szCs w:val="22"/>
          <w:highlight w:val="yellow"/>
        </w:rPr>
        <w:br/>
      </w:r>
      <w:r w:rsidR="00304BAA">
        <w:rPr>
          <w:szCs w:val="22"/>
          <w:highlight w:val="yellow"/>
        </w:rPr>
        <w:br/>
      </w:r>
      <w:r w:rsidR="00304BAA">
        <w:rPr>
          <w:szCs w:val="22"/>
          <w:highlight w:val="yellow"/>
        </w:rPr>
        <w:br/>
      </w:r>
      <w:r w:rsidR="00304BAA">
        <w:rPr>
          <w:szCs w:val="22"/>
          <w:highlight w:val="yellow"/>
        </w:rPr>
        <w:br/>
      </w:r>
    </w:p>
    <w:p w14:paraId="337EDDCB" w14:textId="4D8F664A" w:rsidR="004F7589" w:rsidRPr="000132D2" w:rsidRDefault="00F56008" w:rsidP="00F56008">
      <w:pPr>
        <w:spacing w:line="240" w:lineRule="auto"/>
        <w:rPr>
          <w:szCs w:val="22"/>
          <w:highlight w:val="yellow"/>
        </w:rPr>
      </w:pPr>
      <w:r>
        <w:rPr>
          <w:szCs w:val="22"/>
          <w:highlight w:val="yellow"/>
        </w:rPr>
        <w:br w:type="page"/>
      </w:r>
    </w:p>
    <w:p w14:paraId="76602EF3" w14:textId="77777777" w:rsidR="004C5F0E" w:rsidRPr="00C45CDB" w:rsidRDefault="004C5F0E" w:rsidP="004C5F0E">
      <w:pPr>
        <w:pStyle w:val="ListParagraph"/>
        <w:spacing w:line="240" w:lineRule="atLeast"/>
        <w:ind w:left="540"/>
        <w:jc w:val="both"/>
        <w:rPr>
          <w:rFonts w:cstheme="minorBidi"/>
          <w:i/>
          <w:iCs/>
          <w:szCs w:val="28"/>
          <w:cs/>
          <w:lang w:bidi="th-TH"/>
        </w:rPr>
      </w:pPr>
      <w:r w:rsidRPr="005F0283">
        <w:rPr>
          <w:i/>
          <w:iCs/>
          <w:szCs w:val="22"/>
        </w:rPr>
        <w:lastRenderedPageBreak/>
        <w:t>Incorporation of a subsidiary</w:t>
      </w:r>
    </w:p>
    <w:p w14:paraId="4B168EC1" w14:textId="77777777" w:rsidR="000132D2" w:rsidRPr="003C5BC6" w:rsidRDefault="000132D2" w:rsidP="000132D2">
      <w:pPr>
        <w:spacing w:line="240" w:lineRule="atLeast"/>
        <w:ind w:left="540"/>
        <w:jc w:val="both"/>
        <w:rPr>
          <w:szCs w:val="22"/>
          <w:highlight w:val="green"/>
        </w:rPr>
      </w:pPr>
    </w:p>
    <w:p w14:paraId="46093E96" w14:textId="23EFB187" w:rsidR="004C5F0E" w:rsidRDefault="004C5F0E" w:rsidP="004C5F0E">
      <w:pPr>
        <w:spacing w:line="240" w:lineRule="atLeast"/>
        <w:ind w:left="547" w:hanging="7"/>
        <w:jc w:val="thaiDistribute"/>
        <w:rPr>
          <w:rFonts w:cstheme="minorBidi"/>
          <w:szCs w:val="28"/>
          <w:lang w:bidi="th-TH"/>
        </w:rPr>
      </w:pPr>
      <w:r w:rsidRPr="00B90500">
        <w:rPr>
          <w:szCs w:val="22"/>
        </w:rPr>
        <w:t xml:space="preserve">On </w:t>
      </w:r>
      <w:r w:rsidRPr="009B7499">
        <w:rPr>
          <w:szCs w:val="22"/>
        </w:rPr>
        <w:t xml:space="preserve">24 </w:t>
      </w:r>
      <w:r>
        <w:rPr>
          <w:szCs w:val="22"/>
        </w:rPr>
        <w:t>Jul</w:t>
      </w:r>
      <w:r w:rsidR="00AA21EE">
        <w:rPr>
          <w:szCs w:val="22"/>
        </w:rPr>
        <w:t>y</w:t>
      </w:r>
      <w:r w:rsidRPr="00B90500">
        <w:rPr>
          <w:szCs w:val="22"/>
        </w:rPr>
        <w:t xml:space="preserve"> 202</w:t>
      </w:r>
      <w:r>
        <w:rPr>
          <w:szCs w:val="22"/>
        </w:rPr>
        <w:t>5</w:t>
      </w:r>
      <w:r w:rsidRPr="00B90500">
        <w:rPr>
          <w:szCs w:val="22"/>
        </w:rPr>
        <w:t>,</w:t>
      </w:r>
      <w:r>
        <w:rPr>
          <w:rFonts w:cstheme="minorBidi" w:hint="cs"/>
          <w:szCs w:val="28"/>
          <w:cs/>
          <w:lang w:bidi="th-TH"/>
        </w:rPr>
        <w:t xml:space="preserve"> </w:t>
      </w:r>
      <w:r w:rsidRPr="009C0F67">
        <w:rPr>
          <w:rFonts w:cstheme="minorBidi"/>
          <w:szCs w:val="28"/>
          <w:lang w:bidi="th-TH"/>
        </w:rPr>
        <w:t>the Board of Directors</w:t>
      </w:r>
      <w:r>
        <w:rPr>
          <w:rFonts w:cstheme="minorBidi"/>
          <w:szCs w:val="28"/>
          <w:lang w:bidi="th-TH"/>
        </w:rPr>
        <w:t xml:space="preserve"> </w:t>
      </w:r>
      <w:r w:rsidRPr="009C0F67">
        <w:rPr>
          <w:rFonts w:cstheme="minorBidi"/>
          <w:szCs w:val="28"/>
          <w:lang w:bidi="th-TH"/>
        </w:rPr>
        <w:t xml:space="preserve">approved </w:t>
      </w:r>
      <w:r w:rsidRPr="008A728D">
        <w:rPr>
          <w:szCs w:val="22"/>
        </w:rPr>
        <w:t>Nathalin Shipping Pte. Ltd., a subsidiary of the Company</w:t>
      </w:r>
      <w:r>
        <w:rPr>
          <w:szCs w:val="22"/>
        </w:rPr>
        <w:t xml:space="preserve">, </w:t>
      </w:r>
      <w:r w:rsidRPr="008A728D">
        <w:rPr>
          <w:szCs w:val="22"/>
        </w:rPr>
        <w:t xml:space="preserve">to </w:t>
      </w:r>
      <w:r>
        <w:rPr>
          <w:szCs w:val="22"/>
        </w:rPr>
        <w:t xml:space="preserve">establish a </w:t>
      </w:r>
      <w:r w:rsidRPr="009C0F67">
        <w:rPr>
          <w:rFonts w:cstheme="minorBidi"/>
          <w:szCs w:val="28"/>
          <w:lang w:bidi="th-TH"/>
        </w:rPr>
        <w:t>subsidiary in</w:t>
      </w:r>
      <w:r>
        <w:rPr>
          <w:rFonts w:cstheme="minorBidi"/>
          <w:szCs w:val="28"/>
          <w:lang w:bidi="th-TH"/>
        </w:rPr>
        <w:t xml:space="preserve"> </w:t>
      </w:r>
      <w:r w:rsidRPr="009C0F67">
        <w:rPr>
          <w:szCs w:val="22"/>
        </w:rPr>
        <w:t>Singapore</w:t>
      </w:r>
      <w:r>
        <w:rPr>
          <w:szCs w:val="22"/>
        </w:rPr>
        <w:t xml:space="preserve">, </w:t>
      </w:r>
      <w:r w:rsidRPr="00AF584A">
        <w:rPr>
          <w:szCs w:val="22"/>
        </w:rPr>
        <w:t>Sri Shan Pte. Ltd.</w:t>
      </w:r>
      <w:r>
        <w:rPr>
          <w:szCs w:val="22"/>
        </w:rPr>
        <w:t xml:space="preserve">, </w:t>
      </w:r>
      <w:r w:rsidRPr="00AF584A">
        <w:rPr>
          <w:szCs w:val="22"/>
        </w:rPr>
        <w:t xml:space="preserve">which is fully owned by the subsidiary. The main business of the </w:t>
      </w:r>
      <w:r>
        <w:rPr>
          <w:szCs w:val="22"/>
        </w:rPr>
        <w:t xml:space="preserve">new </w:t>
      </w:r>
      <w:r w:rsidRPr="00AF584A">
        <w:rPr>
          <w:szCs w:val="22"/>
        </w:rPr>
        <w:t xml:space="preserve">subsidiary is to provide </w:t>
      </w:r>
      <w:r w:rsidRPr="00354ADD">
        <w:rPr>
          <w:rFonts w:cstheme="minorBidi"/>
          <w:szCs w:val="28"/>
          <w:lang w:bidi="th-TH"/>
        </w:rPr>
        <w:t xml:space="preserve">marine transportation </w:t>
      </w:r>
      <w:r>
        <w:rPr>
          <w:rFonts w:cstheme="minorBidi"/>
          <w:szCs w:val="28"/>
          <w:lang w:bidi="th-TH"/>
        </w:rPr>
        <w:t>of</w:t>
      </w:r>
      <w:r w:rsidRPr="00354ADD">
        <w:rPr>
          <w:rFonts w:cstheme="minorBidi"/>
          <w:szCs w:val="28"/>
          <w:lang w:bidi="th-TH"/>
        </w:rPr>
        <w:t xml:space="preserve"> </w:t>
      </w:r>
      <w:r w:rsidRPr="00AF584A">
        <w:rPr>
          <w:szCs w:val="22"/>
        </w:rPr>
        <w:t xml:space="preserve">petroleum </w:t>
      </w:r>
      <w:r w:rsidRPr="00354ADD">
        <w:rPr>
          <w:rFonts w:cstheme="minorBidi"/>
          <w:szCs w:val="28"/>
          <w:lang w:bidi="th-TH"/>
        </w:rPr>
        <w:t>and petrochemicals</w:t>
      </w:r>
      <w:r>
        <w:rPr>
          <w:rFonts w:cstheme="minorBidi" w:hint="cs"/>
          <w:szCs w:val="28"/>
          <w:cs/>
          <w:lang w:bidi="th-TH"/>
        </w:rPr>
        <w:t xml:space="preserve"> </w:t>
      </w:r>
      <w:r>
        <w:rPr>
          <w:rFonts w:cstheme="minorBidi"/>
          <w:szCs w:val="28"/>
          <w:lang w:val="en-US" w:bidi="th-TH"/>
        </w:rPr>
        <w:t>product</w:t>
      </w:r>
      <w:r w:rsidRPr="00354ADD">
        <w:rPr>
          <w:rFonts w:cstheme="minorBidi"/>
          <w:szCs w:val="28"/>
          <w:lang w:bidi="th-TH"/>
        </w:rPr>
        <w:t>, with an initial registered capital of USD 50,000</w:t>
      </w:r>
      <w:r>
        <w:rPr>
          <w:rFonts w:cstheme="minorBidi"/>
          <w:szCs w:val="28"/>
          <w:lang w:bidi="th-TH"/>
        </w:rPr>
        <w:t xml:space="preserve"> </w:t>
      </w:r>
      <w:r w:rsidRPr="00C347B3">
        <w:rPr>
          <w:rFonts w:cstheme="minorBidi"/>
          <w:szCs w:val="28"/>
          <w:lang w:bidi="th-TH"/>
        </w:rPr>
        <w:t>equivalent to Baht 1.63 million</w:t>
      </w:r>
      <w:r w:rsidRPr="00354ADD">
        <w:rPr>
          <w:rFonts w:cstheme="minorBidi"/>
          <w:szCs w:val="28"/>
          <w:lang w:bidi="th-TH"/>
        </w:rPr>
        <w:t xml:space="preserve">, which </w:t>
      </w:r>
      <w:r w:rsidRPr="00C347B3">
        <w:rPr>
          <w:rFonts w:cstheme="minorBidi"/>
          <w:szCs w:val="28"/>
          <w:lang w:bidi="th-TH"/>
        </w:rPr>
        <w:t>was incorporated on 5 August 2025</w:t>
      </w:r>
      <w:r>
        <w:rPr>
          <w:rFonts w:cstheme="minorBidi"/>
          <w:szCs w:val="28"/>
          <w:lang w:bidi="th-TH"/>
        </w:rPr>
        <w:t>.</w:t>
      </w:r>
    </w:p>
    <w:p w14:paraId="696678BF" w14:textId="77777777" w:rsidR="006F489A" w:rsidRPr="00514BE9" w:rsidRDefault="006F489A" w:rsidP="00304BAA">
      <w:pPr>
        <w:spacing w:line="240" w:lineRule="atLeast"/>
        <w:jc w:val="both"/>
        <w:rPr>
          <w:rFonts w:cstheme="minorBidi"/>
          <w:szCs w:val="28"/>
          <w:lang w:bidi="th-TH"/>
        </w:rPr>
      </w:pPr>
    </w:p>
    <w:p w14:paraId="4B8F9D67" w14:textId="5DFE8558" w:rsidR="00017B07" w:rsidRPr="00B34D5B" w:rsidRDefault="00017B07" w:rsidP="00017B07">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 xml:space="preserve">Property, plant, equipment and vessels  </w:t>
      </w:r>
    </w:p>
    <w:p w14:paraId="625C257D" w14:textId="77777777" w:rsidR="00771413" w:rsidRPr="007876BA" w:rsidRDefault="00771413" w:rsidP="007876BA">
      <w:pPr>
        <w:pStyle w:val="BodyText"/>
        <w:spacing w:after="0" w:line="240" w:lineRule="atLeast"/>
        <w:rPr>
          <w:szCs w:val="22"/>
          <w:lang w:val="en-GB" w:eastAsia="x-none"/>
        </w:rPr>
      </w:pPr>
    </w:p>
    <w:p w14:paraId="6B862736" w14:textId="58AC887D" w:rsidR="00017B07" w:rsidRPr="007876BA" w:rsidRDefault="00017B07" w:rsidP="00017B07">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property, plant, equipment and vessels during the </w:t>
      </w:r>
      <w:r w:rsidR="000B7570">
        <w:rPr>
          <w:spacing w:val="-2"/>
          <w:szCs w:val="22"/>
          <w:lang w:val="en-US" w:bidi="th-TH"/>
        </w:rPr>
        <w:t>nine</w:t>
      </w:r>
      <w:r w:rsidR="00C952AE">
        <w:rPr>
          <w:spacing w:val="-2"/>
          <w:szCs w:val="22"/>
          <w:lang w:val="en-US" w:bidi="th-TH"/>
        </w:rPr>
        <w:t xml:space="preserve">-month period ended </w:t>
      </w:r>
      <w:r w:rsidR="006F78FC">
        <w:rPr>
          <w:spacing w:val="-2"/>
          <w:szCs w:val="22"/>
          <w:lang w:val="en-US" w:bidi="th-TH"/>
        </w:rPr>
        <w:t xml:space="preserve">30 </w:t>
      </w:r>
      <w:r w:rsidR="000B7570">
        <w:rPr>
          <w:spacing w:val="-2"/>
          <w:szCs w:val="22"/>
          <w:lang w:val="en-US" w:bidi="th-TH"/>
        </w:rPr>
        <w:t>September</w:t>
      </w:r>
      <w:r w:rsidRPr="007876BA">
        <w:rPr>
          <w:spacing w:val="-2"/>
          <w:szCs w:val="22"/>
          <w:lang w:val="en-US" w:bidi="th-TH"/>
        </w:rPr>
        <w:t xml:space="preserve"> 20</w:t>
      </w:r>
      <w:r w:rsidR="007A1571">
        <w:rPr>
          <w:spacing w:val="-2"/>
          <w:szCs w:val="22"/>
          <w:lang w:val="en-US" w:bidi="th-TH"/>
        </w:rPr>
        <w:t>25</w:t>
      </w:r>
      <w:r w:rsidRPr="007876BA">
        <w:rPr>
          <w:spacing w:val="-2"/>
          <w:szCs w:val="22"/>
          <w:lang w:val="en-US" w:bidi="th-TH"/>
        </w:rPr>
        <w:t xml:space="preserve"> were as follows:</w:t>
      </w:r>
    </w:p>
    <w:p w14:paraId="149B2C92" w14:textId="77777777" w:rsidR="00017B07" w:rsidRPr="007876BA" w:rsidRDefault="00017B07" w:rsidP="00017B07">
      <w:pPr>
        <w:spacing w:line="240" w:lineRule="atLeast"/>
        <w:ind w:left="547"/>
        <w:jc w:val="both"/>
        <w:rPr>
          <w:rFonts w:eastAsia="Cordia New"/>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39"/>
        <w:gridCol w:w="43"/>
        <w:gridCol w:w="1170"/>
        <w:gridCol w:w="180"/>
        <w:gridCol w:w="1172"/>
      </w:tblGrid>
      <w:tr w:rsidR="00017B07" w:rsidRPr="007876BA" w14:paraId="34371DF5" w14:textId="77777777" w:rsidTr="002E3D7E">
        <w:trPr>
          <w:cantSplit/>
          <w:tblHeader/>
        </w:trPr>
        <w:tc>
          <w:tcPr>
            <w:tcW w:w="3870" w:type="dxa"/>
          </w:tcPr>
          <w:p w14:paraId="20098A86" w14:textId="77777777" w:rsidR="00017B07" w:rsidRPr="007876BA" w:rsidRDefault="00017B07" w:rsidP="00953021">
            <w:pPr>
              <w:shd w:val="clear" w:color="auto" w:fill="FFFFFF"/>
              <w:spacing w:line="240" w:lineRule="atLeast"/>
              <w:rPr>
                <w:i/>
                <w:iCs/>
                <w:color w:val="0000FF"/>
                <w:szCs w:val="22"/>
                <w:lang w:val="en-US"/>
              </w:rPr>
            </w:pPr>
          </w:p>
        </w:tc>
        <w:tc>
          <w:tcPr>
            <w:tcW w:w="2749" w:type="dxa"/>
            <w:gridSpan w:val="4"/>
          </w:tcPr>
          <w:p w14:paraId="2913F3F9"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Consolidated </w:t>
            </w:r>
            <w:r w:rsidRPr="007876BA">
              <w:rPr>
                <w:szCs w:val="22"/>
              </w:rPr>
              <w:br/>
              <w:t xml:space="preserve">financial statements </w:t>
            </w:r>
          </w:p>
        </w:tc>
        <w:tc>
          <w:tcPr>
            <w:tcW w:w="2565" w:type="dxa"/>
            <w:gridSpan w:val="4"/>
          </w:tcPr>
          <w:p w14:paraId="7D836142" w14:textId="77777777" w:rsidR="00017B07" w:rsidRPr="007876BA" w:rsidRDefault="00017B07" w:rsidP="00953021">
            <w:pPr>
              <w:pStyle w:val="acctmergecolhdg"/>
              <w:shd w:val="clear" w:color="auto" w:fill="FFFFFF"/>
              <w:spacing w:line="240" w:lineRule="atLeast"/>
              <w:rPr>
                <w:szCs w:val="22"/>
              </w:rPr>
            </w:pPr>
            <w:r w:rsidRPr="007876BA">
              <w:rPr>
                <w:szCs w:val="22"/>
              </w:rPr>
              <w:t xml:space="preserve">Separate </w:t>
            </w:r>
            <w:r w:rsidRPr="007876BA">
              <w:rPr>
                <w:szCs w:val="22"/>
              </w:rPr>
              <w:br/>
              <w:t>financial statements</w:t>
            </w:r>
          </w:p>
        </w:tc>
      </w:tr>
      <w:tr w:rsidR="00017B07" w:rsidRPr="007876BA" w14:paraId="704B7FB1" w14:textId="77777777" w:rsidTr="002E3D7E">
        <w:trPr>
          <w:cantSplit/>
          <w:trHeight w:val="103"/>
          <w:tblHeader/>
        </w:trPr>
        <w:tc>
          <w:tcPr>
            <w:tcW w:w="3870" w:type="dxa"/>
          </w:tcPr>
          <w:p w14:paraId="418518F2" w14:textId="77777777" w:rsidR="00017B07" w:rsidRPr="007876BA" w:rsidRDefault="00017B07" w:rsidP="00953021">
            <w:pPr>
              <w:pStyle w:val="acctfourfigures"/>
              <w:shd w:val="clear" w:color="auto" w:fill="FFFFFF"/>
              <w:spacing w:line="240" w:lineRule="atLeast"/>
              <w:rPr>
                <w:szCs w:val="22"/>
              </w:rPr>
            </w:pPr>
          </w:p>
        </w:tc>
        <w:tc>
          <w:tcPr>
            <w:tcW w:w="1170" w:type="dxa"/>
            <w:vAlign w:val="bottom"/>
          </w:tcPr>
          <w:p w14:paraId="2A1AC6B2" w14:textId="77777777" w:rsidR="00017B07" w:rsidRPr="007876BA" w:rsidRDefault="00017B07" w:rsidP="002E3D7E">
            <w:pPr>
              <w:pStyle w:val="acctfourfigures"/>
              <w:shd w:val="clear" w:color="auto" w:fill="FFFFFF"/>
              <w:tabs>
                <w:tab w:val="clear" w:pos="765"/>
              </w:tabs>
              <w:spacing w:line="240" w:lineRule="atLeast"/>
              <w:ind w:left="-75" w:right="-75" w:hanging="5"/>
              <w:jc w:val="center"/>
              <w:rPr>
                <w:szCs w:val="22"/>
                <w:rtl/>
                <w:cs/>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604558C7" w14:textId="77777777" w:rsidR="00017B07" w:rsidRPr="007876BA" w:rsidRDefault="00017B07" w:rsidP="00953021">
            <w:pPr>
              <w:pStyle w:val="acctfourfigures"/>
              <w:shd w:val="clear" w:color="auto" w:fill="FFFFFF"/>
              <w:spacing w:line="240" w:lineRule="atLeast"/>
              <w:jc w:val="center"/>
              <w:rPr>
                <w:szCs w:val="22"/>
              </w:rPr>
            </w:pPr>
          </w:p>
        </w:tc>
        <w:tc>
          <w:tcPr>
            <w:tcW w:w="1260" w:type="dxa"/>
          </w:tcPr>
          <w:p w14:paraId="5F6BBA62"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c>
          <w:tcPr>
            <w:tcW w:w="182" w:type="dxa"/>
            <w:gridSpan w:val="2"/>
          </w:tcPr>
          <w:p w14:paraId="42DA379D" w14:textId="77777777" w:rsidR="00017B07" w:rsidRPr="007876BA" w:rsidRDefault="00017B07" w:rsidP="00953021">
            <w:pPr>
              <w:pStyle w:val="acctfourfigures"/>
              <w:shd w:val="clear" w:color="auto" w:fill="FFFFFF"/>
              <w:spacing w:line="240" w:lineRule="atLeast"/>
              <w:jc w:val="center"/>
              <w:rPr>
                <w:szCs w:val="22"/>
              </w:rPr>
            </w:pPr>
          </w:p>
        </w:tc>
        <w:tc>
          <w:tcPr>
            <w:tcW w:w="1170" w:type="dxa"/>
            <w:vAlign w:val="bottom"/>
          </w:tcPr>
          <w:p w14:paraId="48945F19" w14:textId="77777777" w:rsidR="00017B07" w:rsidRPr="007876BA" w:rsidRDefault="00017B07" w:rsidP="00953021">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7F110C7B" w14:textId="77777777" w:rsidR="00017B07" w:rsidRPr="007876BA" w:rsidRDefault="00017B07" w:rsidP="00953021">
            <w:pPr>
              <w:pStyle w:val="acctfourfigures"/>
              <w:shd w:val="clear" w:color="auto" w:fill="FFFFFF"/>
              <w:spacing w:line="240" w:lineRule="atLeast"/>
              <w:jc w:val="center"/>
              <w:rPr>
                <w:szCs w:val="22"/>
              </w:rPr>
            </w:pPr>
          </w:p>
        </w:tc>
        <w:tc>
          <w:tcPr>
            <w:tcW w:w="1172" w:type="dxa"/>
          </w:tcPr>
          <w:p w14:paraId="4C18D90C" w14:textId="77777777" w:rsidR="00017B07" w:rsidRPr="007876BA" w:rsidRDefault="00017B07" w:rsidP="00953021">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r>
      <w:tr w:rsidR="00017B07" w:rsidRPr="007876BA" w14:paraId="34D80781" w14:textId="77777777" w:rsidTr="002E3D7E">
        <w:trPr>
          <w:cantSplit/>
        </w:trPr>
        <w:tc>
          <w:tcPr>
            <w:tcW w:w="3870" w:type="dxa"/>
          </w:tcPr>
          <w:p w14:paraId="1B6E9D71" w14:textId="77777777" w:rsidR="00017B07" w:rsidRPr="007876BA" w:rsidRDefault="00017B07" w:rsidP="00953021">
            <w:pPr>
              <w:shd w:val="clear" w:color="auto" w:fill="FFFFFF"/>
              <w:spacing w:line="240" w:lineRule="atLeast"/>
              <w:rPr>
                <w:b/>
                <w:bCs/>
                <w:i/>
                <w:iCs/>
                <w:szCs w:val="22"/>
              </w:rPr>
            </w:pPr>
          </w:p>
        </w:tc>
        <w:tc>
          <w:tcPr>
            <w:tcW w:w="5314" w:type="dxa"/>
            <w:gridSpan w:val="8"/>
          </w:tcPr>
          <w:p w14:paraId="7D9AC081" w14:textId="77777777" w:rsidR="00017B07" w:rsidRPr="007876BA" w:rsidRDefault="00017B07" w:rsidP="00953021">
            <w:pPr>
              <w:pStyle w:val="acctfourfigures"/>
              <w:shd w:val="clear" w:color="auto" w:fill="FFFFFF"/>
              <w:spacing w:line="240" w:lineRule="atLeast"/>
              <w:jc w:val="center"/>
              <w:rPr>
                <w:i/>
                <w:iCs/>
                <w:szCs w:val="22"/>
              </w:rPr>
            </w:pPr>
            <w:r w:rsidRPr="007876BA">
              <w:rPr>
                <w:i/>
                <w:iCs/>
                <w:szCs w:val="22"/>
              </w:rPr>
              <w:t>(in thousand Baht)</w:t>
            </w:r>
          </w:p>
        </w:tc>
      </w:tr>
      <w:tr w:rsidR="00D14DE4" w:rsidRPr="007876BA" w:rsidDel="004704E7" w14:paraId="5D4CF51C" w14:textId="77777777" w:rsidTr="002E3D7E">
        <w:trPr>
          <w:cantSplit/>
        </w:trPr>
        <w:tc>
          <w:tcPr>
            <w:tcW w:w="3870" w:type="dxa"/>
          </w:tcPr>
          <w:p w14:paraId="4EB7B345" w14:textId="341DB1FC" w:rsidR="00D14DE4" w:rsidRPr="007876BA" w:rsidRDefault="003B51B2" w:rsidP="00D14DE4">
            <w:pPr>
              <w:spacing w:line="240" w:lineRule="atLeast"/>
              <w:ind w:left="10"/>
              <w:rPr>
                <w:szCs w:val="22"/>
              </w:rPr>
            </w:pPr>
            <w:r>
              <w:rPr>
                <w:szCs w:val="22"/>
              </w:rPr>
              <w:t>Land</w:t>
            </w:r>
          </w:p>
        </w:tc>
        <w:tc>
          <w:tcPr>
            <w:tcW w:w="1170" w:type="dxa"/>
          </w:tcPr>
          <w:p w14:paraId="78653248" w14:textId="2AA6A396" w:rsidR="00D14DE4" w:rsidRPr="007876BA" w:rsidDel="004704E7" w:rsidRDefault="009711C3" w:rsidP="003B51B2">
            <w:pPr>
              <w:pStyle w:val="acctfourfigures"/>
              <w:tabs>
                <w:tab w:val="clear" w:pos="765"/>
                <w:tab w:val="decimal" w:pos="1095"/>
              </w:tabs>
              <w:spacing w:line="240" w:lineRule="atLeast"/>
              <w:ind w:right="11"/>
              <w:rPr>
                <w:szCs w:val="22"/>
              </w:rPr>
            </w:pPr>
            <w:r>
              <w:rPr>
                <w:szCs w:val="22"/>
              </w:rPr>
              <w:t>17,232</w:t>
            </w:r>
          </w:p>
        </w:tc>
        <w:tc>
          <w:tcPr>
            <w:tcW w:w="180" w:type="dxa"/>
          </w:tcPr>
          <w:p w14:paraId="5D46FAA7"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tcPr>
          <w:p w14:paraId="070AB44F" w14:textId="2355D6AB" w:rsidR="00D14DE4" w:rsidRPr="002E3D7E" w:rsidDel="004704E7" w:rsidRDefault="009A7C29" w:rsidP="009A7C29">
            <w:pPr>
              <w:pStyle w:val="acctfourfigures"/>
              <w:tabs>
                <w:tab w:val="clear" w:pos="765"/>
                <w:tab w:val="decimal" w:pos="731"/>
              </w:tabs>
              <w:spacing w:line="240" w:lineRule="atLeast"/>
              <w:ind w:right="11"/>
            </w:pPr>
            <w:r>
              <w:t>-</w:t>
            </w:r>
          </w:p>
        </w:tc>
        <w:tc>
          <w:tcPr>
            <w:tcW w:w="182" w:type="dxa"/>
            <w:gridSpan w:val="2"/>
          </w:tcPr>
          <w:p w14:paraId="40B3F3CB"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0" w:type="dxa"/>
          </w:tcPr>
          <w:p w14:paraId="529C9C52" w14:textId="2FDE09D1" w:rsidR="00D14DE4" w:rsidRPr="002E3D7E" w:rsidDel="004704E7" w:rsidRDefault="009A7C29" w:rsidP="00D14DE4">
            <w:pPr>
              <w:pStyle w:val="acctfourfigures"/>
              <w:tabs>
                <w:tab w:val="clear" w:pos="765"/>
                <w:tab w:val="decimal" w:pos="729"/>
              </w:tabs>
              <w:spacing w:line="240" w:lineRule="atLeast"/>
            </w:pPr>
            <w:r>
              <w:t>-</w:t>
            </w:r>
          </w:p>
        </w:tc>
        <w:tc>
          <w:tcPr>
            <w:tcW w:w="180" w:type="dxa"/>
          </w:tcPr>
          <w:p w14:paraId="5D25CD01" w14:textId="77777777" w:rsidR="00D14DE4" w:rsidRPr="007876BA" w:rsidRDefault="00D14DE4" w:rsidP="00D14DE4">
            <w:pPr>
              <w:tabs>
                <w:tab w:val="decimal" w:pos="730"/>
              </w:tabs>
              <w:spacing w:line="240" w:lineRule="atLeast"/>
              <w:ind w:right="120"/>
              <w:rPr>
                <w:szCs w:val="22"/>
              </w:rPr>
            </w:pPr>
          </w:p>
        </w:tc>
        <w:tc>
          <w:tcPr>
            <w:tcW w:w="1172" w:type="dxa"/>
          </w:tcPr>
          <w:p w14:paraId="0E3689B1" w14:textId="15EF9FDB" w:rsidR="00D14DE4" w:rsidRPr="007876BA" w:rsidDel="004704E7" w:rsidRDefault="009A7C29" w:rsidP="00D14DE4">
            <w:pPr>
              <w:pStyle w:val="acctfourfigures"/>
              <w:tabs>
                <w:tab w:val="clear" w:pos="765"/>
                <w:tab w:val="decimal" w:pos="635"/>
              </w:tabs>
              <w:spacing w:line="240" w:lineRule="atLeast"/>
              <w:ind w:left="639" w:right="-258" w:hanging="524"/>
              <w:rPr>
                <w:szCs w:val="22"/>
              </w:rPr>
            </w:pPr>
            <w:r>
              <w:rPr>
                <w:szCs w:val="22"/>
              </w:rPr>
              <w:t>-</w:t>
            </w:r>
          </w:p>
        </w:tc>
      </w:tr>
      <w:tr w:rsidR="003B51B2" w:rsidRPr="007876BA" w:rsidDel="004704E7" w14:paraId="101519F3" w14:textId="77777777" w:rsidTr="002E3D7E">
        <w:trPr>
          <w:cantSplit/>
        </w:trPr>
        <w:tc>
          <w:tcPr>
            <w:tcW w:w="3870" w:type="dxa"/>
          </w:tcPr>
          <w:p w14:paraId="389564F6" w14:textId="21B0E3A6" w:rsidR="003B51B2" w:rsidRPr="007876BA" w:rsidRDefault="003B51B2" w:rsidP="00D14DE4">
            <w:pPr>
              <w:spacing w:line="240" w:lineRule="atLeast"/>
              <w:ind w:left="10"/>
              <w:rPr>
                <w:szCs w:val="22"/>
              </w:rPr>
            </w:pPr>
            <w:r w:rsidRPr="007876BA">
              <w:rPr>
                <w:szCs w:val="22"/>
              </w:rPr>
              <w:t>Building and building improvements</w:t>
            </w:r>
          </w:p>
        </w:tc>
        <w:tc>
          <w:tcPr>
            <w:tcW w:w="1170" w:type="dxa"/>
          </w:tcPr>
          <w:p w14:paraId="564EF95F" w14:textId="55DE8616" w:rsidR="003B51B2" w:rsidRPr="007876BA" w:rsidDel="004704E7" w:rsidRDefault="009711C3" w:rsidP="009A7C29">
            <w:pPr>
              <w:pStyle w:val="acctfourfigures"/>
              <w:tabs>
                <w:tab w:val="clear" w:pos="765"/>
                <w:tab w:val="decimal" w:pos="731"/>
              </w:tabs>
              <w:spacing w:line="240" w:lineRule="atLeast"/>
              <w:ind w:right="11"/>
              <w:rPr>
                <w:szCs w:val="22"/>
              </w:rPr>
            </w:pPr>
            <w:r>
              <w:rPr>
                <w:szCs w:val="22"/>
              </w:rPr>
              <w:t>-</w:t>
            </w:r>
          </w:p>
        </w:tc>
        <w:tc>
          <w:tcPr>
            <w:tcW w:w="180" w:type="dxa"/>
          </w:tcPr>
          <w:p w14:paraId="2EC1A0B5" w14:textId="77777777" w:rsidR="003B51B2" w:rsidRPr="007876BA" w:rsidRDefault="003B51B2" w:rsidP="00D14DE4">
            <w:pPr>
              <w:pStyle w:val="acctfourfigures"/>
              <w:tabs>
                <w:tab w:val="clear" w:pos="765"/>
                <w:tab w:val="decimal" w:pos="909"/>
                <w:tab w:val="decimal" w:pos="943"/>
              </w:tabs>
              <w:spacing w:line="240" w:lineRule="atLeast"/>
              <w:ind w:right="11"/>
              <w:rPr>
                <w:szCs w:val="22"/>
              </w:rPr>
            </w:pPr>
          </w:p>
        </w:tc>
        <w:tc>
          <w:tcPr>
            <w:tcW w:w="1260" w:type="dxa"/>
          </w:tcPr>
          <w:p w14:paraId="553F0882" w14:textId="0222CA07" w:rsidR="003B51B2" w:rsidRPr="002E3D7E" w:rsidDel="004704E7" w:rsidRDefault="009A7C29" w:rsidP="00D14DE4">
            <w:pPr>
              <w:pStyle w:val="acctfourfigures"/>
              <w:tabs>
                <w:tab w:val="clear" w:pos="765"/>
                <w:tab w:val="decimal" w:pos="1095"/>
              </w:tabs>
              <w:spacing w:line="240" w:lineRule="atLeast"/>
              <w:ind w:right="11"/>
            </w:pPr>
            <w:r>
              <w:t>(24)</w:t>
            </w:r>
          </w:p>
        </w:tc>
        <w:tc>
          <w:tcPr>
            <w:tcW w:w="182" w:type="dxa"/>
            <w:gridSpan w:val="2"/>
          </w:tcPr>
          <w:p w14:paraId="6E364B60" w14:textId="77777777" w:rsidR="003B51B2" w:rsidRPr="007876BA" w:rsidRDefault="003B51B2" w:rsidP="00D14DE4">
            <w:pPr>
              <w:pStyle w:val="acctfourfigures"/>
              <w:tabs>
                <w:tab w:val="clear" w:pos="765"/>
                <w:tab w:val="decimal" w:pos="909"/>
                <w:tab w:val="decimal" w:pos="943"/>
              </w:tabs>
              <w:spacing w:line="240" w:lineRule="atLeast"/>
              <w:ind w:right="11"/>
              <w:rPr>
                <w:szCs w:val="22"/>
              </w:rPr>
            </w:pPr>
          </w:p>
        </w:tc>
        <w:tc>
          <w:tcPr>
            <w:tcW w:w="1170" w:type="dxa"/>
          </w:tcPr>
          <w:p w14:paraId="33F68E26" w14:textId="742B5F87" w:rsidR="003B51B2" w:rsidRPr="002E3D7E" w:rsidDel="004704E7" w:rsidRDefault="009A7C29" w:rsidP="00D14DE4">
            <w:pPr>
              <w:pStyle w:val="acctfourfigures"/>
              <w:tabs>
                <w:tab w:val="clear" w:pos="765"/>
                <w:tab w:val="decimal" w:pos="729"/>
              </w:tabs>
              <w:spacing w:line="240" w:lineRule="atLeast"/>
            </w:pPr>
            <w:r>
              <w:t>-</w:t>
            </w:r>
          </w:p>
        </w:tc>
        <w:tc>
          <w:tcPr>
            <w:tcW w:w="180" w:type="dxa"/>
          </w:tcPr>
          <w:p w14:paraId="14B80D6B" w14:textId="77777777" w:rsidR="003B51B2" w:rsidRPr="007876BA" w:rsidRDefault="003B51B2" w:rsidP="00D14DE4">
            <w:pPr>
              <w:tabs>
                <w:tab w:val="decimal" w:pos="730"/>
              </w:tabs>
              <w:spacing w:line="240" w:lineRule="atLeast"/>
              <w:ind w:right="120"/>
              <w:rPr>
                <w:szCs w:val="22"/>
              </w:rPr>
            </w:pPr>
          </w:p>
        </w:tc>
        <w:tc>
          <w:tcPr>
            <w:tcW w:w="1172" w:type="dxa"/>
          </w:tcPr>
          <w:p w14:paraId="73E76B87" w14:textId="24D44F01" w:rsidR="003B51B2" w:rsidRPr="007876BA" w:rsidDel="004704E7" w:rsidRDefault="009A7C29" w:rsidP="00D14DE4">
            <w:pPr>
              <w:pStyle w:val="acctfourfigures"/>
              <w:tabs>
                <w:tab w:val="clear" w:pos="765"/>
                <w:tab w:val="decimal" w:pos="635"/>
              </w:tabs>
              <w:spacing w:line="240" w:lineRule="atLeast"/>
              <w:ind w:left="639" w:right="-258" w:hanging="524"/>
              <w:rPr>
                <w:szCs w:val="22"/>
              </w:rPr>
            </w:pPr>
            <w:r>
              <w:rPr>
                <w:szCs w:val="22"/>
              </w:rPr>
              <w:t>-</w:t>
            </w:r>
          </w:p>
        </w:tc>
      </w:tr>
      <w:tr w:rsidR="003B51B2" w:rsidRPr="007876BA" w:rsidDel="004704E7" w14:paraId="1CBC3518" w14:textId="77777777" w:rsidTr="002E3D7E">
        <w:trPr>
          <w:cantSplit/>
        </w:trPr>
        <w:tc>
          <w:tcPr>
            <w:tcW w:w="3870" w:type="dxa"/>
          </w:tcPr>
          <w:p w14:paraId="491F008C" w14:textId="789117AF" w:rsidR="003B51B2" w:rsidRPr="007876BA" w:rsidRDefault="003B51B2" w:rsidP="00D14DE4">
            <w:pPr>
              <w:spacing w:line="240" w:lineRule="atLeast"/>
              <w:ind w:left="10"/>
              <w:rPr>
                <w:szCs w:val="22"/>
              </w:rPr>
            </w:pPr>
            <w:r>
              <w:rPr>
                <w:szCs w:val="22"/>
              </w:rPr>
              <w:t>Vessels</w:t>
            </w:r>
          </w:p>
        </w:tc>
        <w:tc>
          <w:tcPr>
            <w:tcW w:w="1170" w:type="dxa"/>
          </w:tcPr>
          <w:p w14:paraId="4564D79F" w14:textId="1840E856" w:rsidR="003B51B2" w:rsidRPr="007876BA" w:rsidDel="004704E7" w:rsidRDefault="009711C3" w:rsidP="003B51B2">
            <w:pPr>
              <w:pStyle w:val="acctfourfigures"/>
              <w:tabs>
                <w:tab w:val="clear" w:pos="765"/>
                <w:tab w:val="decimal" w:pos="1095"/>
              </w:tabs>
              <w:spacing w:line="240" w:lineRule="atLeast"/>
              <w:ind w:right="11"/>
              <w:rPr>
                <w:szCs w:val="22"/>
              </w:rPr>
            </w:pPr>
            <w:r>
              <w:rPr>
                <w:szCs w:val="22"/>
              </w:rPr>
              <w:t>2,048,136</w:t>
            </w:r>
          </w:p>
        </w:tc>
        <w:tc>
          <w:tcPr>
            <w:tcW w:w="180" w:type="dxa"/>
          </w:tcPr>
          <w:p w14:paraId="48B0C3A8" w14:textId="77777777" w:rsidR="003B51B2" w:rsidRPr="007876BA" w:rsidRDefault="003B51B2" w:rsidP="00D14DE4">
            <w:pPr>
              <w:pStyle w:val="acctfourfigures"/>
              <w:tabs>
                <w:tab w:val="clear" w:pos="765"/>
                <w:tab w:val="decimal" w:pos="909"/>
                <w:tab w:val="decimal" w:pos="943"/>
              </w:tabs>
              <w:spacing w:line="240" w:lineRule="atLeast"/>
              <w:ind w:right="11"/>
              <w:rPr>
                <w:szCs w:val="22"/>
              </w:rPr>
            </w:pPr>
          </w:p>
        </w:tc>
        <w:tc>
          <w:tcPr>
            <w:tcW w:w="1260" w:type="dxa"/>
          </w:tcPr>
          <w:p w14:paraId="404ED627" w14:textId="6E6374BE" w:rsidR="003B51B2" w:rsidRPr="002E3D7E" w:rsidDel="004704E7" w:rsidRDefault="009A7C29" w:rsidP="00D14DE4">
            <w:pPr>
              <w:pStyle w:val="acctfourfigures"/>
              <w:tabs>
                <w:tab w:val="clear" w:pos="765"/>
                <w:tab w:val="decimal" w:pos="1095"/>
              </w:tabs>
              <w:spacing w:line="240" w:lineRule="atLeast"/>
              <w:ind w:right="11"/>
            </w:pPr>
            <w:r>
              <w:t>(4</w:t>
            </w:r>
            <w:r w:rsidR="00C10416">
              <w:t>40</w:t>
            </w:r>
            <w:r>
              <w:t>,405)</w:t>
            </w:r>
          </w:p>
        </w:tc>
        <w:tc>
          <w:tcPr>
            <w:tcW w:w="182" w:type="dxa"/>
            <w:gridSpan w:val="2"/>
          </w:tcPr>
          <w:p w14:paraId="2B7A7301" w14:textId="77777777" w:rsidR="003B51B2" w:rsidRPr="007876BA" w:rsidRDefault="003B51B2" w:rsidP="00D14DE4">
            <w:pPr>
              <w:pStyle w:val="acctfourfigures"/>
              <w:tabs>
                <w:tab w:val="clear" w:pos="765"/>
                <w:tab w:val="decimal" w:pos="909"/>
                <w:tab w:val="decimal" w:pos="943"/>
              </w:tabs>
              <w:spacing w:line="240" w:lineRule="atLeast"/>
              <w:ind w:right="11"/>
              <w:rPr>
                <w:szCs w:val="22"/>
              </w:rPr>
            </w:pPr>
          </w:p>
        </w:tc>
        <w:tc>
          <w:tcPr>
            <w:tcW w:w="1170" w:type="dxa"/>
          </w:tcPr>
          <w:p w14:paraId="139AC93A" w14:textId="3EFCBE9F" w:rsidR="003B51B2" w:rsidRPr="002E3D7E" w:rsidDel="004704E7" w:rsidRDefault="009A7C29" w:rsidP="00D14DE4">
            <w:pPr>
              <w:pStyle w:val="acctfourfigures"/>
              <w:tabs>
                <w:tab w:val="clear" w:pos="765"/>
                <w:tab w:val="decimal" w:pos="729"/>
              </w:tabs>
              <w:spacing w:line="240" w:lineRule="atLeast"/>
            </w:pPr>
            <w:r>
              <w:t>-</w:t>
            </w:r>
          </w:p>
        </w:tc>
        <w:tc>
          <w:tcPr>
            <w:tcW w:w="180" w:type="dxa"/>
          </w:tcPr>
          <w:p w14:paraId="34268412" w14:textId="77777777" w:rsidR="003B51B2" w:rsidRPr="007876BA" w:rsidRDefault="003B51B2" w:rsidP="00D14DE4">
            <w:pPr>
              <w:tabs>
                <w:tab w:val="decimal" w:pos="730"/>
              </w:tabs>
              <w:spacing w:line="240" w:lineRule="atLeast"/>
              <w:ind w:right="120"/>
              <w:rPr>
                <w:szCs w:val="22"/>
              </w:rPr>
            </w:pPr>
          </w:p>
        </w:tc>
        <w:tc>
          <w:tcPr>
            <w:tcW w:w="1172" w:type="dxa"/>
          </w:tcPr>
          <w:p w14:paraId="44A583C0" w14:textId="7FE7A6E9" w:rsidR="003B51B2" w:rsidRPr="007876BA" w:rsidDel="004704E7" w:rsidRDefault="009A7C29" w:rsidP="00D14DE4">
            <w:pPr>
              <w:pStyle w:val="acctfourfigures"/>
              <w:tabs>
                <w:tab w:val="clear" w:pos="765"/>
                <w:tab w:val="decimal" w:pos="635"/>
              </w:tabs>
              <w:spacing w:line="240" w:lineRule="atLeast"/>
              <w:ind w:left="639" w:right="-258" w:hanging="524"/>
              <w:rPr>
                <w:szCs w:val="22"/>
              </w:rPr>
            </w:pPr>
            <w:r>
              <w:rPr>
                <w:szCs w:val="22"/>
              </w:rPr>
              <w:t>-</w:t>
            </w:r>
          </w:p>
        </w:tc>
      </w:tr>
      <w:tr w:rsidR="00D14DE4" w:rsidRPr="007876BA" w:rsidDel="004704E7" w14:paraId="6DFE3D70" w14:textId="77777777" w:rsidTr="002E3D7E">
        <w:trPr>
          <w:cantSplit/>
        </w:trPr>
        <w:tc>
          <w:tcPr>
            <w:tcW w:w="3870" w:type="dxa"/>
          </w:tcPr>
          <w:p w14:paraId="14BBFBF6" w14:textId="706598F6" w:rsidR="00D14DE4" w:rsidRPr="007876BA" w:rsidRDefault="00D14DE4" w:rsidP="00D14DE4">
            <w:pPr>
              <w:spacing w:line="240" w:lineRule="atLeast"/>
              <w:ind w:left="10"/>
              <w:rPr>
                <w:szCs w:val="22"/>
              </w:rPr>
            </w:pPr>
            <w:r w:rsidRPr="007876BA">
              <w:rPr>
                <w:szCs w:val="22"/>
              </w:rPr>
              <w:t>Dry docking</w:t>
            </w:r>
          </w:p>
        </w:tc>
        <w:tc>
          <w:tcPr>
            <w:tcW w:w="1170" w:type="dxa"/>
          </w:tcPr>
          <w:p w14:paraId="0ABDD01B" w14:textId="321FBB57" w:rsidR="00D14DE4" w:rsidRPr="007876BA" w:rsidRDefault="009711C3" w:rsidP="00D14DE4">
            <w:pPr>
              <w:pStyle w:val="acctfourfigures"/>
              <w:tabs>
                <w:tab w:val="clear" w:pos="765"/>
                <w:tab w:val="decimal" w:pos="1095"/>
              </w:tabs>
              <w:spacing w:line="240" w:lineRule="atLeast"/>
              <w:ind w:right="11"/>
              <w:rPr>
                <w:szCs w:val="22"/>
              </w:rPr>
            </w:pPr>
            <w:r>
              <w:rPr>
                <w:szCs w:val="22"/>
              </w:rPr>
              <w:t>303,029</w:t>
            </w:r>
          </w:p>
        </w:tc>
        <w:tc>
          <w:tcPr>
            <w:tcW w:w="180" w:type="dxa"/>
          </w:tcPr>
          <w:p w14:paraId="2EE55714" w14:textId="77777777" w:rsidR="00D14DE4" w:rsidRPr="007876BA" w:rsidRDefault="00D14DE4" w:rsidP="00D14DE4">
            <w:pPr>
              <w:pStyle w:val="acctfourfigures"/>
              <w:tabs>
                <w:tab w:val="clear" w:pos="765"/>
                <w:tab w:val="decimal" w:pos="909"/>
              </w:tabs>
              <w:spacing w:line="240" w:lineRule="atLeast"/>
              <w:ind w:right="11"/>
              <w:rPr>
                <w:szCs w:val="22"/>
              </w:rPr>
            </w:pPr>
          </w:p>
        </w:tc>
        <w:tc>
          <w:tcPr>
            <w:tcW w:w="1260" w:type="dxa"/>
          </w:tcPr>
          <w:p w14:paraId="2F4A67BE" w14:textId="08560BF6" w:rsidR="00D14DE4" w:rsidRPr="002E3D7E" w:rsidDel="004704E7" w:rsidRDefault="009A7C29" w:rsidP="00D14DE4">
            <w:pPr>
              <w:pStyle w:val="acctfourfigures"/>
              <w:tabs>
                <w:tab w:val="clear" w:pos="765"/>
                <w:tab w:val="decimal" w:pos="731"/>
              </w:tabs>
              <w:spacing w:line="240" w:lineRule="atLeast"/>
              <w:ind w:right="11"/>
            </w:pPr>
            <w:r>
              <w:t>-</w:t>
            </w:r>
          </w:p>
        </w:tc>
        <w:tc>
          <w:tcPr>
            <w:tcW w:w="182" w:type="dxa"/>
            <w:gridSpan w:val="2"/>
          </w:tcPr>
          <w:p w14:paraId="547AB6D1" w14:textId="77777777" w:rsidR="00D14DE4" w:rsidRPr="007876BA" w:rsidRDefault="00D14DE4" w:rsidP="00D14DE4">
            <w:pPr>
              <w:pStyle w:val="acctfourfigures"/>
              <w:tabs>
                <w:tab w:val="clear" w:pos="765"/>
                <w:tab w:val="decimal" w:pos="909"/>
                <w:tab w:val="decimal" w:pos="943"/>
              </w:tabs>
              <w:spacing w:line="240" w:lineRule="atLeast"/>
              <w:ind w:right="-170"/>
              <w:rPr>
                <w:szCs w:val="22"/>
              </w:rPr>
            </w:pPr>
          </w:p>
        </w:tc>
        <w:tc>
          <w:tcPr>
            <w:tcW w:w="1170" w:type="dxa"/>
          </w:tcPr>
          <w:p w14:paraId="02C4651E" w14:textId="074CD672" w:rsidR="00D14DE4" w:rsidRPr="002E3D7E" w:rsidRDefault="009A7C29" w:rsidP="00D14DE4">
            <w:pPr>
              <w:pStyle w:val="acctfourfigures"/>
              <w:tabs>
                <w:tab w:val="clear" w:pos="765"/>
                <w:tab w:val="decimal" w:pos="1095"/>
              </w:tabs>
              <w:spacing w:line="240" w:lineRule="atLeast"/>
              <w:ind w:right="11"/>
            </w:pPr>
            <w:r>
              <w:t>89,663</w:t>
            </w:r>
          </w:p>
        </w:tc>
        <w:tc>
          <w:tcPr>
            <w:tcW w:w="180" w:type="dxa"/>
          </w:tcPr>
          <w:p w14:paraId="4367E6AC"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tcPr>
          <w:p w14:paraId="040925DD" w14:textId="74FB38C5" w:rsidR="00D14DE4" w:rsidRPr="007876BA" w:rsidDel="004704E7" w:rsidRDefault="009A7C29" w:rsidP="00D14DE4">
            <w:pPr>
              <w:pStyle w:val="acctfourfigures"/>
              <w:tabs>
                <w:tab w:val="clear" w:pos="765"/>
                <w:tab w:val="decimal" w:pos="635"/>
              </w:tabs>
              <w:spacing w:line="240" w:lineRule="atLeast"/>
              <w:ind w:left="639" w:right="-258" w:hanging="524"/>
              <w:rPr>
                <w:szCs w:val="22"/>
              </w:rPr>
            </w:pPr>
            <w:r>
              <w:rPr>
                <w:szCs w:val="22"/>
              </w:rPr>
              <w:t>-</w:t>
            </w:r>
          </w:p>
        </w:tc>
      </w:tr>
      <w:tr w:rsidR="00D14DE4" w:rsidRPr="007876BA" w14:paraId="207032F3" w14:textId="77777777" w:rsidTr="002E3D7E">
        <w:trPr>
          <w:cantSplit/>
        </w:trPr>
        <w:tc>
          <w:tcPr>
            <w:tcW w:w="3870" w:type="dxa"/>
          </w:tcPr>
          <w:p w14:paraId="4D87EDB1" w14:textId="09B18EE5" w:rsidR="00D14DE4" w:rsidRPr="007876BA" w:rsidRDefault="00D14DE4" w:rsidP="00D14DE4">
            <w:pPr>
              <w:spacing w:line="240" w:lineRule="atLeast"/>
              <w:ind w:left="10"/>
              <w:rPr>
                <w:szCs w:val="22"/>
                <w:cs/>
                <w:lang w:bidi="th-TH"/>
              </w:rPr>
            </w:pPr>
            <w:r w:rsidRPr="007876BA">
              <w:rPr>
                <w:szCs w:val="22"/>
              </w:rPr>
              <w:t>Vessel equipment</w:t>
            </w:r>
          </w:p>
        </w:tc>
        <w:tc>
          <w:tcPr>
            <w:tcW w:w="1170" w:type="dxa"/>
          </w:tcPr>
          <w:p w14:paraId="72B690D0" w14:textId="61183095" w:rsidR="00D14DE4" w:rsidRPr="007876BA" w:rsidRDefault="009711C3" w:rsidP="00D14DE4">
            <w:pPr>
              <w:pStyle w:val="acctfourfigures"/>
              <w:tabs>
                <w:tab w:val="clear" w:pos="765"/>
                <w:tab w:val="decimal" w:pos="1095"/>
              </w:tabs>
              <w:spacing w:line="240" w:lineRule="atLeast"/>
              <w:ind w:right="11"/>
              <w:rPr>
                <w:szCs w:val="22"/>
              </w:rPr>
            </w:pPr>
            <w:r>
              <w:rPr>
                <w:szCs w:val="22"/>
              </w:rPr>
              <w:t>858,995</w:t>
            </w:r>
          </w:p>
        </w:tc>
        <w:tc>
          <w:tcPr>
            <w:tcW w:w="180" w:type="dxa"/>
          </w:tcPr>
          <w:p w14:paraId="60DE82E2"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tcPr>
          <w:p w14:paraId="534FF3BD" w14:textId="66A202BA" w:rsidR="00D14DE4" w:rsidRPr="002E3D7E" w:rsidDel="004704E7" w:rsidRDefault="009A7C29" w:rsidP="00D14DE4">
            <w:pPr>
              <w:pStyle w:val="acctfourfigures"/>
              <w:tabs>
                <w:tab w:val="clear" w:pos="765"/>
                <w:tab w:val="decimal" w:pos="1095"/>
              </w:tabs>
              <w:spacing w:line="240" w:lineRule="atLeast"/>
              <w:ind w:right="11"/>
            </w:pPr>
            <w:r>
              <w:t>(74)</w:t>
            </w:r>
          </w:p>
        </w:tc>
        <w:tc>
          <w:tcPr>
            <w:tcW w:w="182" w:type="dxa"/>
            <w:gridSpan w:val="2"/>
          </w:tcPr>
          <w:p w14:paraId="3D46791F" w14:textId="77777777" w:rsidR="00D14DE4" w:rsidRPr="007876BA" w:rsidRDefault="00D14DE4" w:rsidP="00D14DE4">
            <w:pPr>
              <w:pStyle w:val="acctfourfigures"/>
              <w:tabs>
                <w:tab w:val="clear" w:pos="765"/>
                <w:tab w:val="decimal" w:pos="909"/>
                <w:tab w:val="decimal" w:pos="943"/>
              </w:tabs>
              <w:spacing w:line="240" w:lineRule="atLeast"/>
              <w:ind w:right="-170"/>
              <w:rPr>
                <w:szCs w:val="22"/>
              </w:rPr>
            </w:pPr>
          </w:p>
        </w:tc>
        <w:tc>
          <w:tcPr>
            <w:tcW w:w="1170" w:type="dxa"/>
          </w:tcPr>
          <w:p w14:paraId="53A15D79" w14:textId="5F4CB8D2" w:rsidR="00D14DE4" w:rsidRPr="002E3D7E" w:rsidRDefault="009A7C29" w:rsidP="00D14DE4">
            <w:pPr>
              <w:pStyle w:val="acctfourfigures"/>
              <w:tabs>
                <w:tab w:val="clear" w:pos="765"/>
                <w:tab w:val="decimal" w:pos="1095"/>
              </w:tabs>
              <w:spacing w:line="240" w:lineRule="atLeast"/>
              <w:ind w:right="11"/>
            </w:pPr>
            <w:r>
              <w:t>158</w:t>
            </w:r>
          </w:p>
        </w:tc>
        <w:tc>
          <w:tcPr>
            <w:tcW w:w="180" w:type="dxa"/>
          </w:tcPr>
          <w:p w14:paraId="708BC22C"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tcPr>
          <w:p w14:paraId="3CA4FC4F" w14:textId="64BDCEC8" w:rsidR="00D14DE4" w:rsidRPr="007876BA" w:rsidDel="004704E7" w:rsidRDefault="009A7C29" w:rsidP="00D14DE4">
            <w:pPr>
              <w:pStyle w:val="acctfourfigures"/>
              <w:tabs>
                <w:tab w:val="clear" w:pos="765"/>
                <w:tab w:val="decimal" w:pos="635"/>
              </w:tabs>
              <w:spacing w:line="240" w:lineRule="atLeast"/>
              <w:ind w:left="639" w:right="-258" w:hanging="524"/>
              <w:rPr>
                <w:szCs w:val="22"/>
              </w:rPr>
            </w:pPr>
            <w:r>
              <w:rPr>
                <w:szCs w:val="22"/>
              </w:rPr>
              <w:t>-</w:t>
            </w:r>
          </w:p>
        </w:tc>
      </w:tr>
      <w:tr w:rsidR="00D14DE4" w:rsidRPr="007876BA" w:rsidDel="004704E7" w14:paraId="76659747" w14:textId="77777777" w:rsidTr="002E3D7E">
        <w:trPr>
          <w:cantSplit/>
        </w:trPr>
        <w:tc>
          <w:tcPr>
            <w:tcW w:w="3870" w:type="dxa"/>
          </w:tcPr>
          <w:p w14:paraId="0B5F5C5D" w14:textId="18EF10DC" w:rsidR="00D14DE4" w:rsidRPr="007876BA" w:rsidRDefault="00D14DE4" w:rsidP="00D14DE4">
            <w:pPr>
              <w:spacing w:line="240" w:lineRule="atLeast"/>
              <w:ind w:left="10"/>
              <w:rPr>
                <w:szCs w:val="22"/>
              </w:rPr>
            </w:pPr>
            <w:r w:rsidRPr="007876BA">
              <w:rPr>
                <w:szCs w:val="22"/>
              </w:rPr>
              <w:t>Furniture and office equipment</w:t>
            </w:r>
          </w:p>
        </w:tc>
        <w:tc>
          <w:tcPr>
            <w:tcW w:w="1170" w:type="dxa"/>
          </w:tcPr>
          <w:p w14:paraId="64670538" w14:textId="6E4CF7A4" w:rsidR="00D14DE4" w:rsidRPr="00187D81" w:rsidRDefault="009711C3" w:rsidP="00D14DE4">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3,4</w:t>
            </w:r>
            <w:r w:rsidR="00C10416">
              <w:rPr>
                <w:rFonts w:cs="Angsana New"/>
                <w:szCs w:val="28"/>
                <w:lang w:val="en-US" w:bidi="th-TH"/>
              </w:rPr>
              <w:t>28</w:t>
            </w:r>
          </w:p>
        </w:tc>
        <w:tc>
          <w:tcPr>
            <w:tcW w:w="180" w:type="dxa"/>
          </w:tcPr>
          <w:p w14:paraId="5F402057"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260" w:type="dxa"/>
          </w:tcPr>
          <w:p w14:paraId="3A259222" w14:textId="05AA740B" w:rsidR="00D14DE4" w:rsidRPr="002E3D7E" w:rsidDel="004704E7" w:rsidRDefault="009A7C29" w:rsidP="00D14DE4">
            <w:pPr>
              <w:pStyle w:val="acctfourfigures"/>
              <w:tabs>
                <w:tab w:val="clear" w:pos="765"/>
                <w:tab w:val="decimal" w:pos="1095"/>
              </w:tabs>
              <w:spacing w:line="240" w:lineRule="atLeast"/>
              <w:ind w:right="11"/>
            </w:pPr>
            <w:r>
              <w:t>(</w:t>
            </w:r>
            <w:r w:rsidR="00C10416">
              <w:t>583</w:t>
            </w:r>
            <w:r>
              <w:t>)</w:t>
            </w:r>
          </w:p>
        </w:tc>
        <w:tc>
          <w:tcPr>
            <w:tcW w:w="182" w:type="dxa"/>
            <w:gridSpan w:val="2"/>
          </w:tcPr>
          <w:p w14:paraId="4E63E4BD"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0" w:type="dxa"/>
          </w:tcPr>
          <w:p w14:paraId="694AFDF3" w14:textId="4E4B2951" w:rsidR="00D14DE4" w:rsidRPr="002E3D7E" w:rsidRDefault="009A7C29" w:rsidP="00D14DE4">
            <w:pPr>
              <w:pStyle w:val="acctfourfigures"/>
              <w:tabs>
                <w:tab w:val="clear" w:pos="765"/>
                <w:tab w:val="decimal" w:pos="1095"/>
              </w:tabs>
              <w:spacing w:line="240" w:lineRule="atLeast"/>
              <w:ind w:right="11"/>
            </w:pPr>
            <w:r>
              <w:t>1,417</w:t>
            </w:r>
          </w:p>
        </w:tc>
        <w:tc>
          <w:tcPr>
            <w:tcW w:w="180" w:type="dxa"/>
          </w:tcPr>
          <w:p w14:paraId="7CFD4491" w14:textId="77777777" w:rsidR="00D14DE4" w:rsidRPr="007876BA" w:rsidRDefault="00D14DE4" w:rsidP="00D14DE4">
            <w:pPr>
              <w:pStyle w:val="acctfourfigures"/>
              <w:tabs>
                <w:tab w:val="clear" w:pos="765"/>
                <w:tab w:val="decimal" w:pos="909"/>
                <w:tab w:val="decimal" w:pos="943"/>
              </w:tabs>
              <w:spacing w:line="240" w:lineRule="atLeast"/>
              <w:ind w:right="11"/>
              <w:rPr>
                <w:szCs w:val="22"/>
              </w:rPr>
            </w:pPr>
          </w:p>
        </w:tc>
        <w:tc>
          <w:tcPr>
            <w:tcW w:w="1172" w:type="dxa"/>
          </w:tcPr>
          <w:p w14:paraId="1B3C6118" w14:textId="47A18277" w:rsidR="00D14DE4" w:rsidRPr="007876BA" w:rsidDel="004704E7" w:rsidRDefault="009A7C29" w:rsidP="00D14DE4">
            <w:pPr>
              <w:pStyle w:val="acctfourfigures"/>
              <w:tabs>
                <w:tab w:val="clear" w:pos="765"/>
                <w:tab w:val="decimal" w:pos="909"/>
              </w:tabs>
              <w:spacing w:line="240" w:lineRule="atLeast"/>
              <w:ind w:left="719" w:right="-301" w:hanging="524"/>
              <w:rPr>
                <w:szCs w:val="22"/>
              </w:rPr>
            </w:pPr>
            <w:r>
              <w:rPr>
                <w:szCs w:val="22"/>
              </w:rPr>
              <w:t>(265)</w:t>
            </w:r>
          </w:p>
        </w:tc>
      </w:tr>
      <w:tr w:rsidR="003B51B2" w:rsidRPr="007876BA" w:rsidDel="004704E7" w14:paraId="3D7D0335" w14:textId="77777777" w:rsidTr="002E3D7E">
        <w:trPr>
          <w:cantSplit/>
        </w:trPr>
        <w:tc>
          <w:tcPr>
            <w:tcW w:w="3870" w:type="dxa"/>
          </w:tcPr>
          <w:p w14:paraId="5B286361" w14:textId="6392463B" w:rsidR="003B51B2" w:rsidRPr="00CB0607" w:rsidRDefault="00335924" w:rsidP="00D14DE4">
            <w:pPr>
              <w:spacing w:line="240" w:lineRule="atLeast"/>
              <w:ind w:left="10"/>
              <w:rPr>
                <w:rFonts w:cstheme="minorBidi"/>
                <w:szCs w:val="28"/>
                <w:cs/>
                <w:lang w:bidi="th-TH"/>
              </w:rPr>
            </w:pPr>
            <w:r w:rsidRPr="00CB0607">
              <w:rPr>
                <w:szCs w:val="22"/>
              </w:rPr>
              <w:t>Building and building improvement</w:t>
            </w:r>
            <w:r w:rsidR="008D60B9">
              <w:rPr>
                <w:szCs w:val="22"/>
              </w:rPr>
              <w:t>s</w:t>
            </w:r>
          </w:p>
        </w:tc>
        <w:tc>
          <w:tcPr>
            <w:tcW w:w="1170" w:type="dxa"/>
          </w:tcPr>
          <w:p w14:paraId="37796D69" w14:textId="3521797C" w:rsidR="003B51B2" w:rsidRPr="00187D81" w:rsidRDefault="003B51B2" w:rsidP="00D14DE4">
            <w:pPr>
              <w:pStyle w:val="acctfourfigures"/>
              <w:tabs>
                <w:tab w:val="clear" w:pos="765"/>
                <w:tab w:val="decimal" w:pos="1095"/>
              </w:tabs>
              <w:spacing w:line="240" w:lineRule="atLeast"/>
              <w:ind w:right="11"/>
              <w:rPr>
                <w:rFonts w:cs="Angsana New"/>
                <w:szCs w:val="28"/>
                <w:lang w:val="en-US" w:bidi="th-TH"/>
              </w:rPr>
            </w:pPr>
          </w:p>
        </w:tc>
        <w:tc>
          <w:tcPr>
            <w:tcW w:w="180" w:type="dxa"/>
          </w:tcPr>
          <w:p w14:paraId="48672192" w14:textId="77777777" w:rsidR="003B51B2" w:rsidRPr="007876BA" w:rsidRDefault="003B51B2" w:rsidP="00D14DE4">
            <w:pPr>
              <w:pStyle w:val="acctfourfigures"/>
              <w:tabs>
                <w:tab w:val="clear" w:pos="765"/>
                <w:tab w:val="decimal" w:pos="909"/>
                <w:tab w:val="decimal" w:pos="943"/>
              </w:tabs>
              <w:spacing w:line="240" w:lineRule="atLeast"/>
              <w:ind w:right="11"/>
              <w:rPr>
                <w:szCs w:val="22"/>
              </w:rPr>
            </w:pPr>
          </w:p>
        </w:tc>
        <w:tc>
          <w:tcPr>
            <w:tcW w:w="1260" w:type="dxa"/>
          </w:tcPr>
          <w:p w14:paraId="377FC25E" w14:textId="672FF045" w:rsidR="003B51B2" w:rsidRPr="002E3D7E" w:rsidDel="004704E7" w:rsidRDefault="003B51B2" w:rsidP="009A7C29">
            <w:pPr>
              <w:pStyle w:val="acctfourfigures"/>
              <w:tabs>
                <w:tab w:val="clear" w:pos="765"/>
                <w:tab w:val="decimal" w:pos="731"/>
              </w:tabs>
              <w:spacing w:line="240" w:lineRule="atLeast"/>
              <w:ind w:right="11"/>
            </w:pPr>
          </w:p>
        </w:tc>
        <w:tc>
          <w:tcPr>
            <w:tcW w:w="182" w:type="dxa"/>
            <w:gridSpan w:val="2"/>
          </w:tcPr>
          <w:p w14:paraId="3B50724E" w14:textId="77777777" w:rsidR="003B51B2" w:rsidRPr="007876BA" w:rsidRDefault="003B51B2" w:rsidP="00D14DE4">
            <w:pPr>
              <w:pStyle w:val="acctfourfigures"/>
              <w:tabs>
                <w:tab w:val="clear" w:pos="765"/>
                <w:tab w:val="decimal" w:pos="909"/>
                <w:tab w:val="decimal" w:pos="943"/>
              </w:tabs>
              <w:spacing w:line="240" w:lineRule="atLeast"/>
              <w:ind w:right="11"/>
              <w:rPr>
                <w:szCs w:val="22"/>
              </w:rPr>
            </w:pPr>
          </w:p>
        </w:tc>
        <w:tc>
          <w:tcPr>
            <w:tcW w:w="1170" w:type="dxa"/>
          </w:tcPr>
          <w:p w14:paraId="183DF23B" w14:textId="6C0DC448" w:rsidR="003B51B2" w:rsidRPr="002E3D7E" w:rsidRDefault="003B51B2" w:rsidP="009A7C29">
            <w:pPr>
              <w:pStyle w:val="acctfourfigures"/>
              <w:tabs>
                <w:tab w:val="clear" w:pos="765"/>
                <w:tab w:val="decimal" w:pos="729"/>
              </w:tabs>
              <w:spacing w:line="240" w:lineRule="atLeast"/>
            </w:pPr>
          </w:p>
        </w:tc>
        <w:tc>
          <w:tcPr>
            <w:tcW w:w="180" w:type="dxa"/>
          </w:tcPr>
          <w:p w14:paraId="1B827762" w14:textId="77777777" w:rsidR="003B51B2" w:rsidRPr="007876BA" w:rsidRDefault="003B51B2" w:rsidP="00D14DE4">
            <w:pPr>
              <w:pStyle w:val="acctfourfigures"/>
              <w:tabs>
                <w:tab w:val="clear" w:pos="765"/>
                <w:tab w:val="decimal" w:pos="909"/>
                <w:tab w:val="decimal" w:pos="943"/>
              </w:tabs>
              <w:spacing w:line="240" w:lineRule="atLeast"/>
              <w:ind w:right="11"/>
              <w:rPr>
                <w:szCs w:val="22"/>
              </w:rPr>
            </w:pPr>
          </w:p>
        </w:tc>
        <w:tc>
          <w:tcPr>
            <w:tcW w:w="1172" w:type="dxa"/>
          </w:tcPr>
          <w:p w14:paraId="772ABC0C" w14:textId="7A856F5A" w:rsidR="003B51B2" w:rsidRPr="007876BA" w:rsidDel="004704E7" w:rsidRDefault="003B51B2" w:rsidP="009A7C29">
            <w:pPr>
              <w:pStyle w:val="acctfourfigures"/>
              <w:tabs>
                <w:tab w:val="clear" w:pos="765"/>
                <w:tab w:val="decimal" w:pos="635"/>
              </w:tabs>
              <w:spacing w:line="240" w:lineRule="atLeast"/>
              <w:ind w:left="639" w:right="-258" w:hanging="524"/>
              <w:rPr>
                <w:szCs w:val="22"/>
              </w:rPr>
            </w:pPr>
          </w:p>
        </w:tc>
      </w:tr>
      <w:tr w:rsidR="003D24FC" w:rsidRPr="007876BA" w:rsidDel="004704E7" w14:paraId="6595745F" w14:textId="77777777" w:rsidTr="002E3D7E">
        <w:trPr>
          <w:cantSplit/>
        </w:trPr>
        <w:tc>
          <w:tcPr>
            <w:tcW w:w="3870" w:type="dxa"/>
          </w:tcPr>
          <w:p w14:paraId="733C45C3" w14:textId="1E7B1258" w:rsidR="003D24FC" w:rsidRPr="00CB0607" w:rsidRDefault="00DC58D8" w:rsidP="003D24FC">
            <w:pPr>
              <w:spacing w:line="240" w:lineRule="atLeast"/>
              <w:ind w:left="10"/>
              <w:rPr>
                <w:szCs w:val="22"/>
              </w:rPr>
            </w:pPr>
            <w:r>
              <w:rPr>
                <w:szCs w:val="22"/>
              </w:rPr>
              <w:t xml:space="preserve">    </w:t>
            </w:r>
            <w:r w:rsidR="003D24FC" w:rsidRPr="00CB0607">
              <w:rPr>
                <w:szCs w:val="22"/>
              </w:rPr>
              <w:t>under construction</w:t>
            </w:r>
          </w:p>
        </w:tc>
        <w:tc>
          <w:tcPr>
            <w:tcW w:w="1170" w:type="dxa"/>
          </w:tcPr>
          <w:p w14:paraId="6A4D33DC" w14:textId="692B3942" w:rsidR="003D24FC" w:rsidRDefault="003D24FC" w:rsidP="003D24FC">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45</w:t>
            </w:r>
          </w:p>
        </w:tc>
        <w:tc>
          <w:tcPr>
            <w:tcW w:w="180" w:type="dxa"/>
          </w:tcPr>
          <w:p w14:paraId="2ECB8006"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260" w:type="dxa"/>
          </w:tcPr>
          <w:p w14:paraId="4FFB3EBF" w14:textId="3A408EEA" w:rsidR="003D24FC" w:rsidRDefault="003D24FC" w:rsidP="003D24FC">
            <w:pPr>
              <w:pStyle w:val="acctfourfigures"/>
              <w:tabs>
                <w:tab w:val="clear" w:pos="765"/>
                <w:tab w:val="decimal" w:pos="731"/>
              </w:tabs>
              <w:spacing w:line="240" w:lineRule="atLeast"/>
              <w:ind w:right="11"/>
            </w:pPr>
            <w:r>
              <w:t>-</w:t>
            </w:r>
          </w:p>
        </w:tc>
        <w:tc>
          <w:tcPr>
            <w:tcW w:w="182" w:type="dxa"/>
            <w:gridSpan w:val="2"/>
          </w:tcPr>
          <w:p w14:paraId="74A2F3AF"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170" w:type="dxa"/>
          </w:tcPr>
          <w:p w14:paraId="2A6B79A9" w14:textId="59B77D19" w:rsidR="003D24FC" w:rsidRDefault="003D24FC" w:rsidP="003D24FC">
            <w:pPr>
              <w:pStyle w:val="acctfourfigures"/>
              <w:tabs>
                <w:tab w:val="clear" w:pos="765"/>
                <w:tab w:val="decimal" w:pos="729"/>
              </w:tabs>
              <w:spacing w:line="240" w:lineRule="atLeast"/>
            </w:pPr>
            <w:r>
              <w:t>-</w:t>
            </w:r>
          </w:p>
        </w:tc>
        <w:tc>
          <w:tcPr>
            <w:tcW w:w="180" w:type="dxa"/>
          </w:tcPr>
          <w:p w14:paraId="7827103F"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172" w:type="dxa"/>
          </w:tcPr>
          <w:p w14:paraId="0DA74883" w14:textId="6F471CF8" w:rsidR="003D24FC" w:rsidRDefault="003D24FC" w:rsidP="003D24FC">
            <w:pPr>
              <w:pStyle w:val="acctfourfigures"/>
              <w:tabs>
                <w:tab w:val="clear" w:pos="765"/>
                <w:tab w:val="decimal" w:pos="635"/>
              </w:tabs>
              <w:spacing w:line="240" w:lineRule="atLeast"/>
              <w:ind w:left="639" w:right="-258" w:hanging="524"/>
              <w:rPr>
                <w:szCs w:val="22"/>
              </w:rPr>
            </w:pPr>
            <w:r>
              <w:rPr>
                <w:szCs w:val="22"/>
              </w:rPr>
              <w:t>-</w:t>
            </w:r>
          </w:p>
        </w:tc>
      </w:tr>
      <w:tr w:rsidR="003D24FC" w:rsidRPr="007876BA" w:rsidDel="004704E7" w14:paraId="73FFF696" w14:textId="77777777" w:rsidTr="002E3D7E">
        <w:trPr>
          <w:cantSplit/>
        </w:trPr>
        <w:tc>
          <w:tcPr>
            <w:tcW w:w="3870" w:type="dxa"/>
          </w:tcPr>
          <w:p w14:paraId="4D3E4C89" w14:textId="26667541" w:rsidR="003D24FC" w:rsidRPr="007876BA" w:rsidRDefault="003D24FC" w:rsidP="003D24FC">
            <w:pPr>
              <w:spacing w:line="240" w:lineRule="atLeast"/>
              <w:ind w:left="10"/>
              <w:rPr>
                <w:szCs w:val="22"/>
              </w:rPr>
            </w:pPr>
            <w:r>
              <w:rPr>
                <w:szCs w:val="22"/>
              </w:rPr>
              <w:t>Vessels under construction</w:t>
            </w:r>
          </w:p>
        </w:tc>
        <w:tc>
          <w:tcPr>
            <w:tcW w:w="1170" w:type="dxa"/>
          </w:tcPr>
          <w:p w14:paraId="6A0AFC42" w14:textId="6C1FC82B" w:rsidR="003D24FC" w:rsidRPr="007876BA" w:rsidRDefault="003D24FC" w:rsidP="003D24FC">
            <w:pPr>
              <w:pStyle w:val="acctfourfigures"/>
              <w:tabs>
                <w:tab w:val="clear" w:pos="765"/>
                <w:tab w:val="decimal" w:pos="1095"/>
              </w:tabs>
              <w:spacing w:line="240" w:lineRule="atLeast"/>
              <w:ind w:right="11"/>
              <w:rPr>
                <w:szCs w:val="22"/>
              </w:rPr>
            </w:pPr>
            <w:r>
              <w:rPr>
                <w:szCs w:val="22"/>
              </w:rPr>
              <w:t>1,272,806</w:t>
            </w:r>
          </w:p>
        </w:tc>
        <w:tc>
          <w:tcPr>
            <w:tcW w:w="180" w:type="dxa"/>
          </w:tcPr>
          <w:p w14:paraId="427C5DAC"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260" w:type="dxa"/>
          </w:tcPr>
          <w:p w14:paraId="38226654" w14:textId="51DC6F64" w:rsidR="003D24FC" w:rsidRPr="002E3D7E" w:rsidDel="004704E7" w:rsidRDefault="003D24FC" w:rsidP="003D24FC">
            <w:pPr>
              <w:pStyle w:val="acctfourfigures"/>
              <w:tabs>
                <w:tab w:val="clear" w:pos="765"/>
                <w:tab w:val="decimal" w:pos="1095"/>
              </w:tabs>
              <w:spacing w:line="240" w:lineRule="atLeast"/>
              <w:ind w:right="11"/>
            </w:pPr>
            <w:r>
              <w:t>(2,891,816)</w:t>
            </w:r>
          </w:p>
        </w:tc>
        <w:tc>
          <w:tcPr>
            <w:tcW w:w="182" w:type="dxa"/>
            <w:gridSpan w:val="2"/>
          </w:tcPr>
          <w:p w14:paraId="1ABC6C00"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170" w:type="dxa"/>
          </w:tcPr>
          <w:p w14:paraId="4987FA6A" w14:textId="373D4E26" w:rsidR="003D24FC" w:rsidRPr="002E3D7E" w:rsidRDefault="003D24FC" w:rsidP="003D24FC">
            <w:pPr>
              <w:pStyle w:val="acctfourfigures"/>
              <w:tabs>
                <w:tab w:val="clear" w:pos="765"/>
                <w:tab w:val="decimal" w:pos="729"/>
              </w:tabs>
              <w:spacing w:line="240" w:lineRule="atLeast"/>
            </w:pPr>
            <w:r>
              <w:t>-</w:t>
            </w:r>
          </w:p>
        </w:tc>
        <w:tc>
          <w:tcPr>
            <w:tcW w:w="180" w:type="dxa"/>
          </w:tcPr>
          <w:p w14:paraId="009E9A1D"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172" w:type="dxa"/>
          </w:tcPr>
          <w:p w14:paraId="5F8B09B3" w14:textId="7EBB4965" w:rsidR="003D24FC" w:rsidRPr="00453D77" w:rsidDel="004704E7" w:rsidRDefault="003D24FC" w:rsidP="003D24FC">
            <w:pPr>
              <w:pStyle w:val="acctfourfigures"/>
              <w:tabs>
                <w:tab w:val="clear" w:pos="765"/>
                <w:tab w:val="decimal" w:pos="635"/>
              </w:tabs>
              <w:spacing w:line="240" w:lineRule="atLeast"/>
              <w:ind w:left="639" w:right="-258" w:hanging="524"/>
              <w:rPr>
                <w:szCs w:val="22"/>
              </w:rPr>
            </w:pPr>
            <w:r>
              <w:rPr>
                <w:szCs w:val="22"/>
              </w:rPr>
              <w:t>-</w:t>
            </w:r>
          </w:p>
        </w:tc>
      </w:tr>
      <w:tr w:rsidR="003D24FC" w:rsidRPr="007876BA" w14:paraId="1F578551" w14:textId="77777777" w:rsidTr="002E3D7E">
        <w:trPr>
          <w:cantSplit/>
        </w:trPr>
        <w:tc>
          <w:tcPr>
            <w:tcW w:w="3870" w:type="dxa"/>
          </w:tcPr>
          <w:p w14:paraId="32697C86" w14:textId="61F1D2EC" w:rsidR="003D24FC" w:rsidRPr="007876BA" w:rsidRDefault="003D24FC" w:rsidP="003D24FC">
            <w:pPr>
              <w:spacing w:line="240" w:lineRule="atLeast"/>
              <w:ind w:left="194" w:right="-78" w:hanging="184"/>
              <w:rPr>
                <w:szCs w:val="22"/>
              </w:rPr>
            </w:pPr>
            <w:r w:rsidRPr="00673806">
              <w:rPr>
                <w:szCs w:val="22"/>
              </w:rPr>
              <w:t>Deferred dry docking</w:t>
            </w:r>
          </w:p>
        </w:tc>
        <w:tc>
          <w:tcPr>
            <w:tcW w:w="1170" w:type="dxa"/>
            <w:tcBorders>
              <w:bottom w:val="single" w:sz="4" w:space="0" w:color="auto"/>
            </w:tcBorders>
          </w:tcPr>
          <w:p w14:paraId="13DAF2BB" w14:textId="30ACACD1" w:rsidR="003D24FC" w:rsidRPr="007876BA" w:rsidRDefault="003D24FC" w:rsidP="003D24FC">
            <w:pPr>
              <w:pStyle w:val="acctfourfigures"/>
              <w:tabs>
                <w:tab w:val="clear" w:pos="765"/>
                <w:tab w:val="decimal" w:pos="1095"/>
              </w:tabs>
              <w:spacing w:line="240" w:lineRule="atLeast"/>
              <w:ind w:right="11"/>
              <w:rPr>
                <w:szCs w:val="22"/>
              </w:rPr>
            </w:pPr>
            <w:r>
              <w:rPr>
                <w:szCs w:val="22"/>
              </w:rPr>
              <w:t>245,704</w:t>
            </w:r>
          </w:p>
        </w:tc>
        <w:tc>
          <w:tcPr>
            <w:tcW w:w="180" w:type="dxa"/>
          </w:tcPr>
          <w:p w14:paraId="519E9F70"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260" w:type="dxa"/>
            <w:tcBorders>
              <w:bottom w:val="single" w:sz="4" w:space="0" w:color="auto"/>
            </w:tcBorders>
          </w:tcPr>
          <w:p w14:paraId="4D576BAC" w14:textId="5268296D" w:rsidR="003D24FC" w:rsidRPr="002E3D7E" w:rsidDel="004704E7" w:rsidRDefault="003D24FC" w:rsidP="003D24FC">
            <w:pPr>
              <w:pStyle w:val="acctfourfigures"/>
              <w:tabs>
                <w:tab w:val="clear" w:pos="765"/>
                <w:tab w:val="decimal" w:pos="1095"/>
              </w:tabs>
              <w:spacing w:line="240" w:lineRule="atLeast"/>
              <w:ind w:right="11"/>
            </w:pPr>
            <w:r>
              <w:t>(306,037)</w:t>
            </w:r>
          </w:p>
        </w:tc>
        <w:tc>
          <w:tcPr>
            <w:tcW w:w="182" w:type="dxa"/>
            <w:gridSpan w:val="2"/>
          </w:tcPr>
          <w:p w14:paraId="2DCA731D"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tcPr>
          <w:p w14:paraId="4AAED9E7" w14:textId="78BE0686" w:rsidR="003D24FC" w:rsidRPr="002E3D7E" w:rsidRDefault="003D24FC" w:rsidP="003D24FC">
            <w:pPr>
              <w:pStyle w:val="acctfourfigures"/>
              <w:tabs>
                <w:tab w:val="clear" w:pos="765"/>
                <w:tab w:val="decimal" w:pos="1095"/>
              </w:tabs>
              <w:spacing w:line="240" w:lineRule="atLeast"/>
              <w:ind w:right="11"/>
            </w:pPr>
            <w:r>
              <w:t>37,857</w:t>
            </w:r>
          </w:p>
        </w:tc>
        <w:tc>
          <w:tcPr>
            <w:tcW w:w="180" w:type="dxa"/>
          </w:tcPr>
          <w:p w14:paraId="30EA5FDD" w14:textId="77777777" w:rsidR="003D24FC" w:rsidRPr="007876BA" w:rsidRDefault="003D24FC" w:rsidP="003D24FC">
            <w:pPr>
              <w:pStyle w:val="acctfourfigures"/>
              <w:tabs>
                <w:tab w:val="clear" w:pos="765"/>
                <w:tab w:val="decimal" w:pos="909"/>
                <w:tab w:val="decimal" w:pos="943"/>
              </w:tabs>
              <w:spacing w:line="240" w:lineRule="atLeast"/>
              <w:ind w:right="11"/>
              <w:rPr>
                <w:szCs w:val="22"/>
              </w:rPr>
            </w:pPr>
          </w:p>
        </w:tc>
        <w:tc>
          <w:tcPr>
            <w:tcW w:w="1172" w:type="dxa"/>
            <w:tcBorders>
              <w:bottom w:val="single" w:sz="4" w:space="0" w:color="auto"/>
            </w:tcBorders>
          </w:tcPr>
          <w:p w14:paraId="2A6C7F2C" w14:textId="11A8527B" w:rsidR="003D24FC" w:rsidRPr="002E3D7E" w:rsidDel="004704E7" w:rsidRDefault="003D24FC" w:rsidP="003D24FC">
            <w:pPr>
              <w:pStyle w:val="acctfourfigures"/>
              <w:tabs>
                <w:tab w:val="clear" w:pos="765"/>
                <w:tab w:val="decimal" w:pos="909"/>
              </w:tabs>
              <w:spacing w:line="240" w:lineRule="atLeast"/>
              <w:ind w:left="719" w:right="-301" w:hanging="524"/>
            </w:pPr>
            <w:r>
              <w:t>(89,663)</w:t>
            </w:r>
          </w:p>
        </w:tc>
      </w:tr>
      <w:tr w:rsidR="003D24FC" w:rsidRPr="007876BA" w14:paraId="71FF719A" w14:textId="77777777" w:rsidTr="002E3D7E">
        <w:trPr>
          <w:cantSplit/>
          <w:trHeight w:val="154"/>
        </w:trPr>
        <w:tc>
          <w:tcPr>
            <w:tcW w:w="3870" w:type="dxa"/>
          </w:tcPr>
          <w:p w14:paraId="7BA22F17" w14:textId="77777777" w:rsidR="003D24FC" w:rsidRPr="007876BA" w:rsidRDefault="003D24FC" w:rsidP="003D24FC">
            <w:pPr>
              <w:spacing w:line="240" w:lineRule="atLeast"/>
              <w:ind w:left="10"/>
              <w:rPr>
                <w:b/>
                <w:bCs/>
                <w:szCs w:val="22"/>
              </w:rPr>
            </w:pPr>
            <w:r w:rsidRPr="007876BA">
              <w:rPr>
                <w:b/>
                <w:bCs/>
                <w:szCs w:val="22"/>
              </w:rPr>
              <w:t>Total</w:t>
            </w:r>
          </w:p>
        </w:tc>
        <w:tc>
          <w:tcPr>
            <w:tcW w:w="1170" w:type="dxa"/>
            <w:tcBorders>
              <w:top w:val="single" w:sz="4" w:space="0" w:color="auto"/>
              <w:bottom w:val="double" w:sz="4" w:space="0" w:color="auto"/>
            </w:tcBorders>
          </w:tcPr>
          <w:p w14:paraId="17F58E2D" w14:textId="31824E8C" w:rsidR="003D24FC" w:rsidRPr="009A7C29" w:rsidRDefault="003D24FC" w:rsidP="003D24FC">
            <w:pPr>
              <w:pStyle w:val="acctfourfigures"/>
              <w:tabs>
                <w:tab w:val="clear" w:pos="765"/>
                <w:tab w:val="decimal" w:pos="1095"/>
              </w:tabs>
              <w:spacing w:line="240" w:lineRule="atLeast"/>
              <w:ind w:right="11"/>
              <w:rPr>
                <w:rFonts w:cs="Angsana New"/>
                <w:b/>
                <w:bCs/>
                <w:szCs w:val="28"/>
                <w:lang w:val="en-US" w:bidi="th-TH"/>
              </w:rPr>
            </w:pPr>
            <w:r>
              <w:rPr>
                <w:rFonts w:cs="Angsana New"/>
                <w:b/>
                <w:bCs/>
                <w:szCs w:val="28"/>
                <w:lang w:val="en-US" w:bidi="th-TH"/>
              </w:rPr>
              <w:t>4,749,375</w:t>
            </w:r>
          </w:p>
        </w:tc>
        <w:tc>
          <w:tcPr>
            <w:tcW w:w="180" w:type="dxa"/>
          </w:tcPr>
          <w:p w14:paraId="425C21E6" w14:textId="77777777" w:rsidR="003D24FC" w:rsidRPr="002E3D7E" w:rsidRDefault="003D24FC" w:rsidP="003D24FC">
            <w:pPr>
              <w:pStyle w:val="acctfourfigures"/>
              <w:tabs>
                <w:tab w:val="clear" w:pos="765"/>
                <w:tab w:val="decimal" w:pos="909"/>
                <w:tab w:val="decimal" w:pos="943"/>
              </w:tabs>
              <w:spacing w:line="240" w:lineRule="atLeast"/>
              <w:ind w:right="11"/>
              <w:rPr>
                <w:b/>
                <w:bCs/>
                <w:szCs w:val="22"/>
              </w:rPr>
            </w:pPr>
          </w:p>
        </w:tc>
        <w:tc>
          <w:tcPr>
            <w:tcW w:w="1260" w:type="dxa"/>
            <w:tcBorders>
              <w:top w:val="single" w:sz="4" w:space="0" w:color="auto"/>
              <w:bottom w:val="double" w:sz="4" w:space="0" w:color="auto"/>
            </w:tcBorders>
          </w:tcPr>
          <w:p w14:paraId="638D4E51" w14:textId="63B51E83" w:rsidR="003D24FC" w:rsidRPr="00D14DE4" w:rsidRDefault="003D24FC" w:rsidP="003D24FC">
            <w:pPr>
              <w:pStyle w:val="acctfourfigures"/>
              <w:tabs>
                <w:tab w:val="clear" w:pos="765"/>
                <w:tab w:val="decimal" w:pos="1095"/>
              </w:tabs>
              <w:spacing w:line="240" w:lineRule="atLeast"/>
              <w:ind w:right="11"/>
              <w:rPr>
                <w:b/>
                <w:bCs/>
              </w:rPr>
            </w:pPr>
            <w:r>
              <w:rPr>
                <w:b/>
                <w:bCs/>
              </w:rPr>
              <w:t>(3,638,939)</w:t>
            </w:r>
          </w:p>
        </w:tc>
        <w:tc>
          <w:tcPr>
            <w:tcW w:w="182" w:type="dxa"/>
            <w:gridSpan w:val="2"/>
          </w:tcPr>
          <w:p w14:paraId="3F026A7E" w14:textId="77777777" w:rsidR="003D24FC" w:rsidRPr="002E3D7E" w:rsidRDefault="003D24FC" w:rsidP="003D24FC">
            <w:pPr>
              <w:pStyle w:val="acctfourfigures"/>
              <w:tabs>
                <w:tab w:val="clear" w:pos="765"/>
                <w:tab w:val="decimal" w:pos="909"/>
                <w:tab w:val="decimal" w:pos="943"/>
              </w:tabs>
              <w:spacing w:line="240" w:lineRule="atLeast"/>
              <w:ind w:right="11"/>
              <w:rPr>
                <w:b/>
                <w:bCs/>
                <w:szCs w:val="22"/>
              </w:rPr>
            </w:pPr>
          </w:p>
        </w:tc>
        <w:tc>
          <w:tcPr>
            <w:tcW w:w="1170" w:type="dxa"/>
            <w:tcBorders>
              <w:top w:val="single" w:sz="4" w:space="0" w:color="auto"/>
              <w:bottom w:val="double" w:sz="4" w:space="0" w:color="auto"/>
            </w:tcBorders>
          </w:tcPr>
          <w:p w14:paraId="5ABC4148" w14:textId="20B33471" w:rsidR="003D24FC" w:rsidRPr="00D14DE4" w:rsidRDefault="003D24FC" w:rsidP="003D24FC">
            <w:pPr>
              <w:pStyle w:val="acctfourfigures"/>
              <w:tabs>
                <w:tab w:val="clear" w:pos="765"/>
                <w:tab w:val="decimal" w:pos="1095"/>
              </w:tabs>
              <w:spacing w:line="240" w:lineRule="atLeast"/>
              <w:ind w:right="11"/>
              <w:rPr>
                <w:b/>
                <w:bCs/>
              </w:rPr>
            </w:pPr>
            <w:r>
              <w:rPr>
                <w:b/>
                <w:bCs/>
              </w:rPr>
              <w:t>129,095</w:t>
            </w:r>
          </w:p>
        </w:tc>
        <w:tc>
          <w:tcPr>
            <w:tcW w:w="180" w:type="dxa"/>
          </w:tcPr>
          <w:p w14:paraId="03215B60" w14:textId="77777777" w:rsidR="003D24FC" w:rsidRPr="002E3D7E" w:rsidRDefault="003D24FC" w:rsidP="003D24FC">
            <w:pPr>
              <w:pStyle w:val="acctfourfigures"/>
              <w:tabs>
                <w:tab w:val="clear" w:pos="765"/>
                <w:tab w:val="decimal" w:pos="909"/>
                <w:tab w:val="decimal" w:pos="943"/>
              </w:tabs>
              <w:spacing w:line="240" w:lineRule="atLeast"/>
              <w:ind w:right="11"/>
              <w:rPr>
                <w:b/>
                <w:bCs/>
                <w:szCs w:val="22"/>
              </w:rPr>
            </w:pPr>
          </w:p>
        </w:tc>
        <w:tc>
          <w:tcPr>
            <w:tcW w:w="1172" w:type="dxa"/>
            <w:tcBorders>
              <w:top w:val="single" w:sz="4" w:space="0" w:color="auto"/>
              <w:bottom w:val="double" w:sz="4" w:space="0" w:color="auto"/>
            </w:tcBorders>
          </w:tcPr>
          <w:p w14:paraId="31BB1AC9" w14:textId="7F6EC8F4" w:rsidR="003D24FC" w:rsidRPr="00D14DE4" w:rsidRDefault="003D24FC" w:rsidP="003D24FC">
            <w:pPr>
              <w:pStyle w:val="acctfourfigures"/>
              <w:tabs>
                <w:tab w:val="clear" w:pos="765"/>
                <w:tab w:val="decimal" w:pos="909"/>
              </w:tabs>
              <w:spacing w:line="240" w:lineRule="atLeast"/>
              <w:ind w:left="719" w:right="-301" w:hanging="524"/>
              <w:rPr>
                <w:b/>
                <w:bCs/>
              </w:rPr>
            </w:pPr>
            <w:r>
              <w:rPr>
                <w:b/>
                <w:bCs/>
              </w:rPr>
              <w:t>(89,928)</w:t>
            </w:r>
          </w:p>
        </w:tc>
      </w:tr>
    </w:tbl>
    <w:p w14:paraId="0158CD01" w14:textId="77777777" w:rsidR="002E3D7E" w:rsidRDefault="002E3D7E" w:rsidP="009B1372">
      <w:pPr>
        <w:spacing w:line="240" w:lineRule="atLeast"/>
        <w:ind w:left="540" w:right="65"/>
        <w:jc w:val="thaiDistribute"/>
        <w:rPr>
          <w:i/>
          <w:iCs/>
          <w:szCs w:val="22"/>
        </w:rPr>
      </w:pPr>
    </w:p>
    <w:p w14:paraId="0898C51E" w14:textId="69A1D6D1" w:rsidR="005E2364" w:rsidRPr="006F489A" w:rsidRDefault="005E2364" w:rsidP="009B1372">
      <w:pPr>
        <w:spacing w:line="240" w:lineRule="atLeast"/>
        <w:ind w:left="540" w:right="65"/>
        <w:jc w:val="thaiDistribute"/>
        <w:rPr>
          <w:i/>
          <w:iCs/>
          <w:szCs w:val="22"/>
        </w:rPr>
      </w:pPr>
      <w:r w:rsidRPr="006F489A">
        <w:rPr>
          <w:i/>
          <w:iCs/>
          <w:szCs w:val="22"/>
        </w:rPr>
        <w:t>Addi</w:t>
      </w:r>
      <w:r w:rsidR="00923399" w:rsidRPr="006F489A">
        <w:rPr>
          <w:i/>
          <w:iCs/>
          <w:szCs w:val="22"/>
        </w:rPr>
        <w:t>ti</w:t>
      </w:r>
      <w:r w:rsidRPr="006F489A">
        <w:rPr>
          <w:i/>
          <w:iCs/>
          <w:szCs w:val="22"/>
        </w:rPr>
        <w:t xml:space="preserve">on of </w:t>
      </w:r>
      <w:r w:rsidR="00510571">
        <w:rPr>
          <w:i/>
          <w:iCs/>
          <w:szCs w:val="22"/>
        </w:rPr>
        <w:t>l</w:t>
      </w:r>
      <w:r w:rsidRPr="006F489A">
        <w:rPr>
          <w:i/>
          <w:iCs/>
          <w:szCs w:val="22"/>
        </w:rPr>
        <w:t>and</w:t>
      </w:r>
    </w:p>
    <w:p w14:paraId="73642FD6" w14:textId="77777777" w:rsidR="00365000" w:rsidRPr="006F489A" w:rsidRDefault="00365000" w:rsidP="009B1372">
      <w:pPr>
        <w:spacing w:line="240" w:lineRule="atLeast"/>
        <w:ind w:left="540" w:right="65"/>
        <w:jc w:val="thaiDistribute"/>
        <w:rPr>
          <w:rFonts w:cstheme="minorBidi"/>
          <w:i/>
          <w:iCs/>
          <w:szCs w:val="28"/>
          <w:lang w:bidi="th-TH"/>
        </w:rPr>
      </w:pPr>
    </w:p>
    <w:p w14:paraId="137DF64D" w14:textId="77777777" w:rsidR="006F489A" w:rsidRPr="006F489A" w:rsidRDefault="006F489A" w:rsidP="006F489A">
      <w:pPr>
        <w:spacing w:line="240" w:lineRule="atLeast"/>
        <w:ind w:left="540" w:right="65"/>
        <w:jc w:val="thaiDistribute"/>
        <w:rPr>
          <w:szCs w:val="22"/>
          <w:lang w:val="en-US"/>
        </w:rPr>
      </w:pPr>
      <w:r w:rsidRPr="006F489A">
        <w:rPr>
          <w:szCs w:val="22"/>
          <w:lang w:val="en-US"/>
        </w:rPr>
        <w:t>On 1 August 2025, a subsidiary entered into a contract to purchase land at the total price of Baht 17 million for the purpose of business expansion. The ownership of the land was transferred to a subsidiary on 27 August 2025.</w:t>
      </w:r>
    </w:p>
    <w:p w14:paraId="45494FB3" w14:textId="625EB692" w:rsidR="00CB0607" w:rsidRPr="006F489A" w:rsidRDefault="006F489A" w:rsidP="006F489A">
      <w:pPr>
        <w:spacing w:line="240" w:lineRule="atLeast"/>
        <w:ind w:left="540" w:right="65"/>
        <w:jc w:val="thaiDistribute"/>
        <w:rPr>
          <w:rFonts w:cstheme="minorBidi"/>
          <w:i/>
          <w:iCs/>
          <w:szCs w:val="28"/>
          <w:lang w:bidi="th-TH"/>
        </w:rPr>
      </w:pPr>
      <w:r w:rsidRPr="006F489A">
        <w:rPr>
          <w:szCs w:val="22"/>
          <w:lang w:val="en-US"/>
        </w:rPr>
        <w:t> </w:t>
      </w:r>
    </w:p>
    <w:p w14:paraId="379B9224" w14:textId="67CEC279" w:rsidR="00017B07" w:rsidRPr="006F489A" w:rsidRDefault="00017B07" w:rsidP="009B1372">
      <w:pPr>
        <w:spacing w:line="240" w:lineRule="atLeast"/>
        <w:ind w:left="540" w:right="65"/>
        <w:jc w:val="thaiDistribute"/>
        <w:rPr>
          <w:rFonts w:cs="Angsana New"/>
          <w:i/>
          <w:iCs/>
          <w:szCs w:val="28"/>
          <w:lang w:val="en-US" w:bidi="th-TH"/>
        </w:rPr>
      </w:pPr>
      <w:r w:rsidRPr="006F489A">
        <w:rPr>
          <w:i/>
          <w:iCs/>
          <w:szCs w:val="22"/>
        </w:rPr>
        <w:t>Addition of vessel</w:t>
      </w:r>
      <w:r w:rsidR="00870841" w:rsidRPr="006F489A">
        <w:rPr>
          <w:rFonts w:cs="Angsana New"/>
          <w:i/>
          <w:iCs/>
          <w:szCs w:val="28"/>
          <w:lang w:val="en-US" w:bidi="th-TH"/>
        </w:rPr>
        <w:t>s</w:t>
      </w:r>
    </w:p>
    <w:p w14:paraId="66424086" w14:textId="77777777" w:rsidR="00017B07" w:rsidRPr="006F489A" w:rsidRDefault="00017B07" w:rsidP="00017B07">
      <w:pPr>
        <w:pStyle w:val="nineptcolumntab1"/>
        <w:tabs>
          <w:tab w:val="clear" w:pos="737"/>
        </w:tabs>
        <w:spacing w:line="240" w:lineRule="atLeast"/>
        <w:ind w:left="540"/>
        <w:jc w:val="both"/>
        <w:rPr>
          <w:i/>
          <w:iCs/>
          <w:sz w:val="22"/>
          <w:szCs w:val="22"/>
        </w:rPr>
      </w:pPr>
    </w:p>
    <w:p w14:paraId="62E54154" w14:textId="18AF4C79" w:rsidR="00287F79" w:rsidRPr="00106A38" w:rsidRDefault="00287F79" w:rsidP="00B73BCF">
      <w:pPr>
        <w:spacing w:line="100" w:lineRule="atLeast"/>
        <w:ind w:left="540"/>
        <w:jc w:val="both"/>
        <w:rPr>
          <w:szCs w:val="22"/>
        </w:rPr>
      </w:pPr>
      <w:r w:rsidRPr="00106A38">
        <w:rPr>
          <w:szCs w:val="22"/>
        </w:rPr>
        <w:t xml:space="preserve">During 2024, a subsidiary entered into a contract to construct a crew boat at the total price of </w:t>
      </w:r>
      <w:r w:rsidR="00DD6591" w:rsidRPr="00106A38">
        <w:rPr>
          <w:szCs w:val="22"/>
        </w:rPr>
        <w:br/>
      </w:r>
      <w:r w:rsidRPr="00106A38">
        <w:rPr>
          <w:szCs w:val="22"/>
        </w:rPr>
        <w:t xml:space="preserve">USD 5 million or equivalent to Baht 172.76 million. The crew boat was delivered to a subsidiary on </w:t>
      </w:r>
      <w:r w:rsidR="001B569A" w:rsidRPr="00106A38">
        <w:rPr>
          <w:szCs w:val="22"/>
        </w:rPr>
        <w:br/>
      </w:r>
      <w:r w:rsidRPr="00106A38">
        <w:rPr>
          <w:szCs w:val="22"/>
        </w:rPr>
        <w:t>6 March 2025.</w:t>
      </w:r>
    </w:p>
    <w:p w14:paraId="2111C0EE" w14:textId="77777777" w:rsidR="00287F79" w:rsidRPr="00106A38" w:rsidRDefault="00287F79" w:rsidP="00B73BCF">
      <w:pPr>
        <w:spacing w:line="100" w:lineRule="atLeast"/>
        <w:ind w:left="540"/>
        <w:jc w:val="both"/>
        <w:rPr>
          <w:szCs w:val="22"/>
        </w:rPr>
      </w:pPr>
    </w:p>
    <w:p w14:paraId="41FD2F79" w14:textId="70AADD1D" w:rsidR="000748C3" w:rsidRDefault="000748C3" w:rsidP="000748C3">
      <w:pPr>
        <w:spacing w:line="100" w:lineRule="atLeast"/>
        <w:ind w:left="540"/>
        <w:jc w:val="both"/>
        <w:rPr>
          <w:rFonts w:cstheme="minorBidi"/>
          <w:szCs w:val="28"/>
          <w:lang w:bidi="th-TH"/>
        </w:rPr>
      </w:pPr>
      <w:r w:rsidRPr="00106A38">
        <w:rPr>
          <w:szCs w:val="22"/>
        </w:rPr>
        <w:t>During 2024, a subsidiary entered into two contracts to construct</w:t>
      </w:r>
      <w:r w:rsidR="00E54CC9" w:rsidRPr="00106A38">
        <w:rPr>
          <w:szCs w:val="22"/>
        </w:rPr>
        <w:t xml:space="preserve"> two</w:t>
      </w:r>
      <w:r w:rsidRPr="00106A38">
        <w:rPr>
          <w:szCs w:val="22"/>
        </w:rPr>
        <w:t xml:space="preserve"> crew boat</w:t>
      </w:r>
      <w:r w:rsidR="00E54CC9" w:rsidRPr="00106A38">
        <w:rPr>
          <w:szCs w:val="22"/>
        </w:rPr>
        <w:t>s</w:t>
      </w:r>
      <w:r w:rsidRPr="00106A38">
        <w:rPr>
          <w:szCs w:val="22"/>
        </w:rPr>
        <w:t xml:space="preserve"> at the total price of USD </w:t>
      </w:r>
      <w:r w:rsidR="00E54CC9" w:rsidRPr="00106A38">
        <w:rPr>
          <w:szCs w:val="22"/>
        </w:rPr>
        <w:t>14.28</w:t>
      </w:r>
      <w:r w:rsidRPr="00106A38">
        <w:rPr>
          <w:szCs w:val="22"/>
        </w:rPr>
        <w:t xml:space="preserve"> million or equivalent to Baht </w:t>
      </w:r>
      <w:r w:rsidR="00E54CC9" w:rsidRPr="00106A38">
        <w:rPr>
          <w:szCs w:val="22"/>
        </w:rPr>
        <w:t>4</w:t>
      </w:r>
      <w:r w:rsidR="00287A40">
        <w:rPr>
          <w:szCs w:val="22"/>
        </w:rPr>
        <w:t>84.63</w:t>
      </w:r>
      <w:r w:rsidRPr="00106A38">
        <w:rPr>
          <w:szCs w:val="22"/>
        </w:rPr>
        <w:t xml:space="preserve"> million. The crew boat</w:t>
      </w:r>
      <w:r w:rsidR="00E54CC9" w:rsidRPr="00106A38">
        <w:rPr>
          <w:szCs w:val="22"/>
        </w:rPr>
        <w:t>s</w:t>
      </w:r>
      <w:r w:rsidRPr="00106A38">
        <w:rPr>
          <w:szCs w:val="22"/>
        </w:rPr>
        <w:t xml:space="preserve"> </w:t>
      </w:r>
      <w:r w:rsidR="00E54CC9" w:rsidRPr="00106A38">
        <w:rPr>
          <w:szCs w:val="22"/>
        </w:rPr>
        <w:t>were</w:t>
      </w:r>
      <w:r w:rsidRPr="00106A38">
        <w:rPr>
          <w:szCs w:val="22"/>
        </w:rPr>
        <w:t xml:space="preserve"> delivered to a subsidiary on 6 </w:t>
      </w:r>
      <w:r w:rsidR="00663A56" w:rsidRPr="00106A38">
        <w:rPr>
          <w:szCs w:val="22"/>
        </w:rPr>
        <w:t>January</w:t>
      </w:r>
      <w:r w:rsidRPr="00106A38">
        <w:rPr>
          <w:szCs w:val="22"/>
        </w:rPr>
        <w:t xml:space="preserve"> 2025.</w:t>
      </w:r>
    </w:p>
    <w:p w14:paraId="600E8C85" w14:textId="77777777" w:rsidR="00B13368" w:rsidRPr="00CA2CDC" w:rsidRDefault="00B13368" w:rsidP="000748C3">
      <w:pPr>
        <w:spacing w:line="100" w:lineRule="atLeast"/>
        <w:ind w:left="540"/>
        <w:jc w:val="both"/>
        <w:rPr>
          <w:rFonts w:cstheme="minorBidi"/>
          <w:szCs w:val="28"/>
          <w:lang w:bidi="th-TH"/>
        </w:rPr>
      </w:pPr>
    </w:p>
    <w:p w14:paraId="5917B9B6" w14:textId="78CA64BA" w:rsidR="000A05A1" w:rsidRDefault="00CA2CDC" w:rsidP="008B1BDE">
      <w:pPr>
        <w:spacing w:line="100" w:lineRule="atLeast"/>
        <w:ind w:left="540"/>
        <w:jc w:val="both"/>
        <w:rPr>
          <w:rFonts w:cstheme="minorBidi"/>
          <w:szCs w:val="28"/>
          <w:lang w:bidi="th-TH"/>
        </w:rPr>
      </w:pPr>
      <w:r w:rsidRPr="00CA2CDC">
        <w:rPr>
          <w:rFonts w:cstheme="minorBidi"/>
          <w:szCs w:val="28"/>
          <w:lang w:bidi="th-TH"/>
        </w:rPr>
        <w:t xml:space="preserve">During 2024, a subsidiary entered into a contract to construct a crew boat at the total price of </w:t>
      </w:r>
      <w:r w:rsidR="003C5BC6">
        <w:rPr>
          <w:rFonts w:cstheme="minorBidi"/>
          <w:szCs w:val="28"/>
          <w:cs/>
          <w:lang w:bidi="th-TH"/>
        </w:rPr>
        <w:br/>
      </w:r>
      <w:r w:rsidRPr="00CA2CDC">
        <w:rPr>
          <w:rFonts w:cstheme="minorBidi"/>
          <w:szCs w:val="28"/>
          <w:lang w:bidi="th-TH"/>
        </w:rPr>
        <w:t>USD 5 million or equivalent to Baht 167.07 million. The crew boat was delivered to a subsidiary on</w:t>
      </w:r>
      <w:r w:rsidR="003C5BC6">
        <w:rPr>
          <w:rFonts w:cstheme="minorBidi"/>
          <w:szCs w:val="28"/>
          <w:cs/>
          <w:lang w:bidi="th-TH"/>
        </w:rPr>
        <w:br/>
      </w:r>
      <w:r w:rsidRPr="00CA2CDC">
        <w:rPr>
          <w:rFonts w:cstheme="minorBidi"/>
          <w:szCs w:val="28"/>
          <w:lang w:bidi="th-TH"/>
        </w:rPr>
        <w:t>12 June 2025</w:t>
      </w:r>
      <w:r w:rsidR="00D51D80">
        <w:rPr>
          <w:rFonts w:cstheme="minorBidi"/>
          <w:szCs w:val="28"/>
          <w:lang w:bidi="th-TH"/>
        </w:rPr>
        <w:t>.</w:t>
      </w:r>
    </w:p>
    <w:p w14:paraId="31ED0B72" w14:textId="77777777" w:rsidR="0027160F" w:rsidRPr="00C12BFE" w:rsidRDefault="0027160F" w:rsidP="008B1BDE">
      <w:pPr>
        <w:spacing w:line="100" w:lineRule="atLeast"/>
        <w:ind w:left="540"/>
        <w:jc w:val="both"/>
        <w:rPr>
          <w:rFonts w:cstheme="minorBidi"/>
          <w:szCs w:val="28"/>
          <w:lang w:bidi="th-TH"/>
        </w:rPr>
      </w:pPr>
    </w:p>
    <w:p w14:paraId="6DC8E339" w14:textId="39D52394" w:rsidR="000A05A1" w:rsidRPr="000A05A1" w:rsidRDefault="000A05A1" w:rsidP="000A05A1">
      <w:pPr>
        <w:spacing w:line="240" w:lineRule="atLeast"/>
        <w:ind w:left="540" w:right="65"/>
        <w:jc w:val="thaiDistribute"/>
        <w:rPr>
          <w:i/>
          <w:iCs/>
          <w:szCs w:val="22"/>
        </w:rPr>
      </w:pPr>
      <w:r w:rsidRPr="000A05A1">
        <w:rPr>
          <w:i/>
          <w:iCs/>
          <w:szCs w:val="22"/>
        </w:rPr>
        <w:lastRenderedPageBreak/>
        <w:t>Sale of vessel</w:t>
      </w:r>
    </w:p>
    <w:p w14:paraId="06E6B6B6" w14:textId="77777777" w:rsidR="000A05A1" w:rsidRDefault="000A05A1" w:rsidP="007C0364">
      <w:pPr>
        <w:spacing w:line="100" w:lineRule="atLeast"/>
        <w:ind w:left="540"/>
        <w:jc w:val="both"/>
        <w:rPr>
          <w:szCs w:val="22"/>
        </w:rPr>
      </w:pPr>
    </w:p>
    <w:p w14:paraId="73FC130A" w14:textId="185A06B3" w:rsidR="000A05A1" w:rsidRDefault="000A05A1" w:rsidP="007C0364">
      <w:pPr>
        <w:spacing w:line="100" w:lineRule="atLeast"/>
        <w:ind w:left="540"/>
        <w:jc w:val="both"/>
        <w:rPr>
          <w:szCs w:val="22"/>
          <w:lang w:val="en-US" w:bidi="th-TH"/>
        </w:rPr>
      </w:pPr>
      <w:r w:rsidRPr="007C0364">
        <w:rPr>
          <w:szCs w:val="22"/>
        </w:rPr>
        <w:t xml:space="preserve">On </w:t>
      </w:r>
      <w:r w:rsidR="00AD7A94">
        <w:rPr>
          <w:szCs w:val="22"/>
        </w:rPr>
        <w:t>14</w:t>
      </w:r>
      <w:r w:rsidRPr="007C0364">
        <w:rPr>
          <w:szCs w:val="22"/>
        </w:rPr>
        <w:t xml:space="preserve"> </w:t>
      </w:r>
      <w:r w:rsidR="00AD7A94">
        <w:rPr>
          <w:szCs w:val="22"/>
        </w:rPr>
        <w:t>March</w:t>
      </w:r>
      <w:r w:rsidRPr="007C0364">
        <w:rPr>
          <w:szCs w:val="22"/>
        </w:rPr>
        <w:t xml:space="preserve"> 202</w:t>
      </w:r>
      <w:r w:rsidR="00AD7A94">
        <w:rPr>
          <w:szCs w:val="22"/>
        </w:rPr>
        <w:t>5</w:t>
      </w:r>
      <w:r w:rsidRPr="007C0364">
        <w:rPr>
          <w:szCs w:val="22"/>
        </w:rPr>
        <w:t>,</w:t>
      </w:r>
      <w:r>
        <w:rPr>
          <w:szCs w:val="22"/>
        </w:rPr>
        <w:t xml:space="preserve"> </w:t>
      </w:r>
      <w:r w:rsidRPr="007C0364">
        <w:rPr>
          <w:szCs w:val="22"/>
        </w:rPr>
        <w:t>a subsidiary</w:t>
      </w:r>
      <w:r>
        <w:rPr>
          <w:szCs w:val="22"/>
        </w:rPr>
        <w:t xml:space="preserve"> </w:t>
      </w:r>
      <w:r w:rsidRPr="000A05A1">
        <w:rPr>
          <w:szCs w:val="22"/>
        </w:rPr>
        <w:t>sold and delivered a vessel at the price of</w:t>
      </w:r>
      <w:r>
        <w:rPr>
          <w:szCs w:val="22"/>
        </w:rPr>
        <w:t xml:space="preserve"> </w:t>
      </w:r>
      <w:r w:rsidR="00AD7A94" w:rsidRPr="00287F79">
        <w:rPr>
          <w:szCs w:val="22"/>
        </w:rPr>
        <w:t>USD</w:t>
      </w:r>
      <w:r w:rsidRPr="007C0364">
        <w:rPr>
          <w:szCs w:val="22"/>
        </w:rPr>
        <w:t xml:space="preserve"> </w:t>
      </w:r>
      <w:r w:rsidR="00AD7A94">
        <w:rPr>
          <w:szCs w:val="22"/>
        </w:rPr>
        <w:t>1</w:t>
      </w:r>
      <w:r>
        <w:rPr>
          <w:szCs w:val="22"/>
        </w:rPr>
        <w:t>8.</w:t>
      </w:r>
      <w:r w:rsidR="00AD7A94">
        <w:rPr>
          <w:szCs w:val="22"/>
        </w:rPr>
        <w:t>80</w:t>
      </w:r>
      <w:r w:rsidRPr="007C0364">
        <w:rPr>
          <w:szCs w:val="22"/>
        </w:rPr>
        <w:t xml:space="preserve"> million</w:t>
      </w:r>
      <w:r>
        <w:rPr>
          <w:szCs w:val="22"/>
        </w:rPr>
        <w:t xml:space="preserve"> </w:t>
      </w:r>
      <w:r w:rsidR="00AD7A94" w:rsidRPr="00287F79">
        <w:rPr>
          <w:szCs w:val="22"/>
        </w:rPr>
        <w:t xml:space="preserve">or equivalent to Baht </w:t>
      </w:r>
      <w:r w:rsidR="00D26901">
        <w:rPr>
          <w:szCs w:val="22"/>
        </w:rPr>
        <w:t>632</w:t>
      </w:r>
      <w:r w:rsidR="00AD7A94" w:rsidRPr="00287F79">
        <w:rPr>
          <w:szCs w:val="22"/>
        </w:rPr>
        <w:t>.</w:t>
      </w:r>
      <w:r w:rsidR="00D26901">
        <w:rPr>
          <w:szCs w:val="22"/>
        </w:rPr>
        <w:t>20</w:t>
      </w:r>
      <w:r w:rsidR="00AD7A94" w:rsidRPr="00287F79">
        <w:rPr>
          <w:szCs w:val="22"/>
        </w:rPr>
        <w:t xml:space="preserve"> million</w:t>
      </w:r>
      <w:r w:rsidR="00AD7A94">
        <w:rPr>
          <w:szCs w:val="22"/>
        </w:rPr>
        <w:t xml:space="preserve"> </w:t>
      </w:r>
      <w:r>
        <w:rPr>
          <w:szCs w:val="22"/>
        </w:rPr>
        <w:t xml:space="preserve">and </w:t>
      </w:r>
      <w:r w:rsidRPr="000A05A1">
        <w:rPr>
          <w:szCs w:val="22"/>
        </w:rPr>
        <w:t xml:space="preserve">recognised </w:t>
      </w:r>
      <w:r w:rsidR="00382056">
        <w:rPr>
          <w:szCs w:val="22"/>
        </w:rPr>
        <w:t>gain</w:t>
      </w:r>
      <w:r w:rsidRPr="000A05A1">
        <w:rPr>
          <w:szCs w:val="22"/>
        </w:rPr>
        <w:t xml:space="preserve"> on sale of a vessel of Baht </w:t>
      </w:r>
      <w:r w:rsidR="00D26901">
        <w:rPr>
          <w:szCs w:val="22"/>
        </w:rPr>
        <w:t>163</w:t>
      </w:r>
      <w:r>
        <w:rPr>
          <w:szCs w:val="22"/>
        </w:rPr>
        <w:t>.</w:t>
      </w:r>
      <w:r w:rsidR="00D26901">
        <w:rPr>
          <w:szCs w:val="22"/>
        </w:rPr>
        <w:t>62</w:t>
      </w:r>
      <w:r w:rsidRPr="000A05A1">
        <w:rPr>
          <w:szCs w:val="22"/>
        </w:rPr>
        <w:t xml:space="preserve"> million </w:t>
      </w:r>
      <w:r w:rsidR="005228C7">
        <w:rPr>
          <w:szCs w:val="22"/>
        </w:rPr>
        <w:br/>
      </w:r>
      <w:r w:rsidRPr="000A05A1">
        <w:rPr>
          <w:szCs w:val="22"/>
        </w:rPr>
        <w:t>in the consolidated statement of income</w:t>
      </w:r>
      <w:r w:rsidR="002E74DE" w:rsidRPr="009F0577">
        <w:rPr>
          <w:szCs w:val="22"/>
          <w:lang w:val="en-US" w:bidi="th-TH"/>
        </w:rPr>
        <w:t>.</w:t>
      </w:r>
    </w:p>
    <w:p w14:paraId="6371D5FB" w14:textId="77777777" w:rsidR="00362481" w:rsidRPr="000A05A1" w:rsidRDefault="00362481" w:rsidP="00365000">
      <w:pPr>
        <w:spacing w:line="100" w:lineRule="atLeast"/>
        <w:jc w:val="both"/>
        <w:rPr>
          <w:szCs w:val="22"/>
          <w:lang w:val="en-US"/>
        </w:rPr>
      </w:pPr>
    </w:p>
    <w:p w14:paraId="2321BC1A" w14:textId="35876E46" w:rsidR="002A605E" w:rsidRPr="00B34D5B" w:rsidRDefault="00851101"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lang w:bidi="th-TH"/>
        </w:rPr>
        <w:t>L</w:t>
      </w:r>
      <w:r w:rsidRPr="00B34D5B">
        <w:rPr>
          <w:i w:val="0"/>
          <w:iCs/>
          <w:szCs w:val="24"/>
        </w:rPr>
        <w:t>oans from financial institutions</w:t>
      </w:r>
    </w:p>
    <w:p w14:paraId="42428505" w14:textId="77777777" w:rsidR="002A605E" w:rsidRPr="007876BA" w:rsidRDefault="002A605E" w:rsidP="007876BA">
      <w:pPr>
        <w:pStyle w:val="ListParagraph"/>
        <w:autoSpaceDE w:val="0"/>
        <w:autoSpaceDN w:val="0"/>
        <w:adjustRightInd w:val="0"/>
        <w:spacing w:line="240" w:lineRule="atLeast"/>
        <w:ind w:left="340"/>
        <w:jc w:val="both"/>
        <w:rPr>
          <w:szCs w:val="22"/>
          <w:lang w:bidi="th-TH"/>
        </w:rPr>
      </w:pPr>
    </w:p>
    <w:p w14:paraId="73D535C8" w14:textId="77777777" w:rsidR="0069128B" w:rsidRPr="007E149A" w:rsidRDefault="0069128B" w:rsidP="0069128B">
      <w:pPr>
        <w:spacing w:line="240" w:lineRule="atLeast"/>
        <w:ind w:left="540" w:right="65"/>
        <w:jc w:val="thaiDistribute"/>
        <w:rPr>
          <w:i/>
          <w:iCs/>
          <w:szCs w:val="22"/>
        </w:rPr>
      </w:pPr>
      <w:r w:rsidRPr="007E149A">
        <w:rPr>
          <w:i/>
          <w:iCs/>
          <w:szCs w:val="22"/>
        </w:rPr>
        <w:t>The Company</w:t>
      </w:r>
    </w:p>
    <w:p w14:paraId="557D2481" w14:textId="77777777" w:rsidR="0069128B" w:rsidRPr="007E149A" w:rsidRDefault="0069128B" w:rsidP="0069128B">
      <w:pPr>
        <w:spacing w:line="240" w:lineRule="atLeast"/>
        <w:ind w:left="540" w:right="65"/>
        <w:jc w:val="thaiDistribute"/>
        <w:rPr>
          <w:szCs w:val="22"/>
        </w:rPr>
      </w:pPr>
    </w:p>
    <w:p w14:paraId="3CEE439A" w14:textId="09797889" w:rsidR="0069128B" w:rsidRPr="008B1BDE" w:rsidRDefault="0069128B" w:rsidP="008B1BDE">
      <w:pPr>
        <w:spacing w:line="100" w:lineRule="atLeast"/>
        <w:ind w:left="540"/>
        <w:jc w:val="both"/>
        <w:rPr>
          <w:szCs w:val="22"/>
        </w:rPr>
      </w:pPr>
      <w:r w:rsidRPr="008B1BDE">
        <w:rPr>
          <w:szCs w:val="22"/>
        </w:rPr>
        <w:t xml:space="preserve">During the </w:t>
      </w:r>
      <w:r w:rsidR="000B7570" w:rsidRPr="008B1BDE">
        <w:rPr>
          <w:szCs w:val="22"/>
        </w:rPr>
        <w:t>nine</w:t>
      </w:r>
      <w:r w:rsidRPr="008B1BDE">
        <w:rPr>
          <w:szCs w:val="22"/>
        </w:rPr>
        <w:t>-month period end</w:t>
      </w:r>
      <w:r w:rsidR="008B1BDE" w:rsidRPr="008B1BDE">
        <w:rPr>
          <w:szCs w:val="22"/>
        </w:rPr>
        <w:t>ed</w:t>
      </w:r>
      <w:r w:rsidRPr="008B1BDE">
        <w:rPr>
          <w:szCs w:val="22"/>
        </w:rPr>
        <w:t xml:space="preserve"> </w:t>
      </w:r>
      <w:r w:rsidR="004F0E78" w:rsidRPr="008B1BDE">
        <w:rPr>
          <w:szCs w:val="22"/>
        </w:rPr>
        <w:t xml:space="preserve">30 </w:t>
      </w:r>
      <w:r w:rsidR="000B7570" w:rsidRPr="008B1BDE">
        <w:rPr>
          <w:szCs w:val="22"/>
        </w:rPr>
        <w:t>September</w:t>
      </w:r>
      <w:r w:rsidR="006915D8" w:rsidRPr="008B1BDE">
        <w:rPr>
          <w:szCs w:val="22"/>
        </w:rPr>
        <w:t xml:space="preserve"> 2025</w:t>
      </w:r>
      <w:r w:rsidRPr="007E149A">
        <w:rPr>
          <w:szCs w:val="22"/>
        </w:rPr>
        <w:t xml:space="preserve">, </w:t>
      </w:r>
      <w:r w:rsidRPr="008B1BDE">
        <w:rPr>
          <w:szCs w:val="22"/>
        </w:rPr>
        <w:t xml:space="preserve">the Company entered into secured short-term loan agreements in form of several promissory notes with several local financial institutions in totalling of Baht </w:t>
      </w:r>
      <w:r w:rsidR="004A035B" w:rsidRPr="008B1BDE">
        <w:rPr>
          <w:szCs w:val="22"/>
        </w:rPr>
        <w:t>1,080</w:t>
      </w:r>
      <w:r w:rsidR="003B0C3B" w:rsidRPr="008B1BDE">
        <w:rPr>
          <w:szCs w:val="22"/>
        </w:rPr>
        <w:t xml:space="preserve"> </w:t>
      </w:r>
      <w:r w:rsidRPr="008B1BDE">
        <w:rPr>
          <w:szCs w:val="22"/>
        </w:rPr>
        <w:t>million</w:t>
      </w:r>
      <w:r w:rsidR="000903F3" w:rsidRPr="008B1BDE">
        <w:rPr>
          <w:szCs w:val="22"/>
        </w:rPr>
        <w:t xml:space="preserve"> </w:t>
      </w:r>
      <w:r w:rsidR="000903F3" w:rsidRPr="00253929">
        <w:rPr>
          <w:i/>
          <w:iCs/>
          <w:szCs w:val="22"/>
        </w:rPr>
        <w:t>(31 December 2024: Baht 7</w:t>
      </w:r>
      <w:r w:rsidR="00B82438" w:rsidRPr="00253929">
        <w:rPr>
          <w:i/>
          <w:iCs/>
          <w:szCs w:val="22"/>
        </w:rPr>
        <w:t>30</w:t>
      </w:r>
      <w:r w:rsidR="000903F3" w:rsidRPr="00253929">
        <w:rPr>
          <w:i/>
          <w:iCs/>
          <w:szCs w:val="22"/>
        </w:rPr>
        <w:t xml:space="preserve"> million)</w:t>
      </w:r>
      <w:r w:rsidRPr="008B1BDE">
        <w:rPr>
          <w:szCs w:val="22"/>
        </w:rPr>
        <w:t xml:space="preserve"> for the purpose of working capital. </w:t>
      </w:r>
      <w:r w:rsidR="000903F3" w:rsidRPr="008B1BDE">
        <w:rPr>
          <w:szCs w:val="22"/>
        </w:rPr>
        <w:br/>
      </w:r>
      <w:r w:rsidRPr="008B1BDE">
        <w:rPr>
          <w:szCs w:val="22"/>
        </w:rPr>
        <w:t xml:space="preserve">The repayment period is within </w:t>
      </w:r>
      <w:r w:rsidR="00B805C6" w:rsidRPr="008B1BDE">
        <w:rPr>
          <w:szCs w:val="22"/>
        </w:rPr>
        <w:t>1</w:t>
      </w:r>
      <w:r w:rsidRPr="008B1BDE">
        <w:rPr>
          <w:szCs w:val="22"/>
        </w:rPr>
        <w:t xml:space="preserve"> to </w:t>
      </w:r>
      <w:r w:rsidR="008262F1" w:rsidRPr="008B1BDE">
        <w:rPr>
          <w:szCs w:val="22"/>
        </w:rPr>
        <w:t>6</w:t>
      </w:r>
      <w:r w:rsidRPr="008B1BDE">
        <w:rPr>
          <w:szCs w:val="22"/>
        </w:rPr>
        <w:t xml:space="preserve"> months with a fixed interest rate as specified in the contracts.</w:t>
      </w:r>
    </w:p>
    <w:p w14:paraId="201F5DC7" w14:textId="77777777" w:rsidR="00E524BD" w:rsidRPr="008B1BDE" w:rsidRDefault="00E524BD" w:rsidP="008B1BDE">
      <w:pPr>
        <w:spacing w:line="100" w:lineRule="atLeast"/>
        <w:ind w:left="540"/>
        <w:jc w:val="both"/>
        <w:rPr>
          <w:szCs w:val="22"/>
        </w:rPr>
      </w:pPr>
    </w:p>
    <w:p w14:paraId="72D65E0E" w14:textId="22E67E26" w:rsidR="004A035B" w:rsidRPr="008B1BDE" w:rsidRDefault="004A035B" w:rsidP="008B1BDE">
      <w:pPr>
        <w:spacing w:line="100" w:lineRule="atLeast"/>
        <w:ind w:left="540"/>
        <w:jc w:val="both"/>
        <w:rPr>
          <w:szCs w:val="22"/>
        </w:rPr>
      </w:pPr>
      <w:r w:rsidRPr="008B1BDE">
        <w:rPr>
          <w:szCs w:val="22"/>
        </w:rPr>
        <w:t>On 8 August 202</w:t>
      </w:r>
      <w:r w:rsidR="008B1BDE" w:rsidRPr="008B1BDE">
        <w:rPr>
          <w:szCs w:val="22"/>
        </w:rPr>
        <w:t>4</w:t>
      </w:r>
      <w:r w:rsidRPr="008B1BDE">
        <w:rPr>
          <w:szCs w:val="22"/>
        </w:rPr>
        <w:t xml:space="preserve">, the Company </w:t>
      </w:r>
      <w:r w:rsidR="00B669CD" w:rsidRPr="008B1BDE">
        <w:rPr>
          <w:szCs w:val="22"/>
        </w:rPr>
        <w:t>entered into a secured long-term loan agreement with a local financial institution in total credit facility Baht of 17 million for</w:t>
      </w:r>
      <w:r w:rsidR="0075674F" w:rsidRPr="008B1BDE">
        <w:rPr>
          <w:szCs w:val="22"/>
        </w:rPr>
        <w:t xml:space="preserve"> repair a vessel and vessel dry-docking. </w:t>
      </w:r>
      <w:r w:rsidR="008B1BDE" w:rsidRPr="008B1BDE">
        <w:rPr>
          <w:szCs w:val="22"/>
        </w:rPr>
        <w:br/>
      </w:r>
      <w:r w:rsidR="0075674F" w:rsidRPr="008B1BDE">
        <w:rPr>
          <w:szCs w:val="22"/>
        </w:rPr>
        <w:t>The repayment term is within 3 years from the date of first loan drawdown.</w:t>
      </w:r>
      <w:r w:rsidR="000A12AF" w:rsidRPr="008B1BDE">
        <w:rPr>
          <w:szCs w:val="22"/>
        </w:rPr>
        <w:t xml:space="preserve"> The principal is repayable every month with THOR compound (Lockout) interest rate plus a fixed interest rate as stipulated in the agreement. The loan is secured by the collateral of the Company’s vessel. During the nine-month period end</w:t>
      </w:r>
      <w:r w:rsidR="008B1BDE">
        <w:rPr>
          <w:szCs w:val="22"/>
        </w:rPr>
        <w:t>ed</w:t>
      </w:r>
      <w:r w:rsidR="000A12AF" w:rsidRPr="008B1BDE">
        <w:rPr>
          <w:szCs w:val="22"/>
        </w:rPr>
        <w:t xml:space="preserve"> 30 September</w:t>
      </w:r>
      <w:r w:rsidR="008B1BDE">
        <w:rPr>
          <w:szCs w:val="22"/>
        </w:rPr>
        <w:t xml:space="preserve"> 2025</w:t>
      </w:r>
      <w:r w:rsidR="000A12AF" w:rsidRPr="008B1BDE">
        <w:rPr>
          <w:szCs w:val="22"/>
        </w:rPr>
        <w:t>, the Company has fully drawn down the loan.</w:t>
      </w:r>
    </w:p>
    <w:p w14:paraId="3A70691E" w14:textId="77777777" w:rsidR="004A035B" w:rsidRDefault="004A035B" w:rsidP="0069128B">
      <w:pPr>
        <w:spacing w:line="240" w:lineRule="atLeast"/>
        <w:ind w:left="540" w:right="65"/>
        <w:jc w:val="thaiDistribute"/>
        <w:rPr>
          <w:color w:val="000000"/>
          <w:szCs w:val="22"/>
        </w:rPr>
      </w:pPr>
    </w:p>
    <w:p w14:paraId="2DD4E65A" w14:textId="43108567" w:rsidR="00E524BD" w:rsidRDefault="00E524BD" w:rsidP="00CC55C1">
      <w:pPr>
        <w:spacing w:line="240" w:lineRule="atLeast"/>
        <w:ind w:left="540" w:right="65"/>
        <w:jc w:val="thaiDistribute"/>
        <w:rPr>
          <w:color w:val="000000"/>
          <w:szCs w:val="22"/>
          <w:highlight w:val="yellow"/>
        </w:rPr>
      </w:pPr>
      <w:r w:rsidRPr="00CC55C1">
        <w:rPr>
          <w:color w:val="000000"/>
          <w:szCs w:val="22"/>
        </w:rPr>
        <w:t>On 25 February 2025, the</w:t>
      </w:r>
      <w:r w:rsidRPr="00E524BD">
        <w:rPr>
          <w:color w:val="000000"/>
          <w:szCs w:val="22"/>
        </w:rPr>
        <w:t xml:space="preserve"> Company entered into a secured long-term loan agreement with a local financial institution in total credit facility Baht of </w:t>
      </w:r>
      <w:r>
        <w:rPr>
          <w:color w:val="000000"/>
          <w:szCs w:val="22"/>
        </w:rPr>
        <w:t>56</w:t>
      </w:r>
      <w:r w:rsidRPr="00E524BD">
        <w:rPr>
          <w:color w:val="000000"/>
          <w:szCs w:val="22"/>
        </w:rPr>
        <w:t xml:space="preserve"> million</w:t>
      </w:r>
      <w:r>
        <w:rPr>
          <w:color w:val="000000"/>
          <w:szCs w:val="22"/>
        </w:rPr>
        <w:t xml:space="preserve"> </w:t>
      </w:r>
      <w:r w:rsidRPr="00E524BD">
        <w:rPr>
          <w:color w:val="000000"/>
          <w:szCs w:val="22"/>
        </w:rPr>
        <w:t xml:space="preserve">for repair </w:t>
      </w:r>
      <w:r w:rsidR="0016455A">
        <w:rPr>
          <w:color w:val="000000"/>
          <w:szCs w:val="22"/>
        </w:rPr>
        <w:t xml:space="preserve">a </w:t>
      </w:r>
      <w:r w:rsidRPr="0016455A">
        <w:rPr>
          <w:color w:val="000000"/>
          <w:szCs w:val="22"/>
        </w:rPr>
        <w:t>vessel and vessel</w:t>
      </w:r>
      <w:r w:rsidRPr="00E524BD">
        <w:rPr>
          <w:color w:val="000000"/>
          <w:szCs w:val="22"/>
        </w:rPr>
        <w:t xml:space="preserve"> dry-docking.</w:t>
      </w:r>
      <w:r w:rsidR="00CC55C1">
        <w:rPr>
          <w:color w:val="000000"/>
          <w:szCs w:val="22"/>
        </w:rPr>
        <w:t xml:space="preserve"> </w:t>
      </w:r>
      <w:r w:rsidR="00CC55C1" w:rsidRPr="00CC55C1">
        <w:rPr>
          <w:color w:val="000000"/>
          <w:szCs w:val="22"/>
        </w:rPr>
        <w:t xml:space="preserve">The repayment term is within </w:t>
      </w:r>
      <w:r w:rsidR="00CC55C1">
        <w:rPr>
          <w:color w:val="000000"/>
          <w:szCs w:val="22"/>
        </w:rPr>
        <w:t>2</w:t>
      </w:r>
      <w:r w:rsidR="00CC55C1" w:rsidRPr="00CC55C1">
        <w:rPr>
          <w:color w:val="000000"/>
          <w:szCs w:val="22"/>
        </w:rPr>
        <w:t xml:space="preserve"> years from the date of first loan drawdown.</w:t>
      </w:r>
      <w:r w:rsidR="00CC55C1" w:rsidRPr="00CC55C1">
        <w:t xml:space="preserve"> </w:t>
      </w:r>
      <w:r w:rsidR="00CC55C1" w:rsidRPr="00CC55C1">
        <w:rPr>
          <w:color w:val="000000"/>
          <w:szCs w:val="22"/>
        </w:rPr>
        <w:t>The principal is repayable every month with THOR compound (Lockout) interest rate plus a fixed interest rate as stipulated in the agreement.</w:t>
      </w:r>
      <w:r w:rsidR="00CC55C1" w:rsidRPr="00CC55C1">
        <w:t xml:space="preserve"> </w:t>
      </w:r>
      <w:r w:rsidR="00CC55C1" w:rsidRPr="00CC55C1">
        <w:rPr>
          <w:color w:val="000000"/>
          <w:szCs w:val="22"/>
        </w:rPr>
        <w:t xml:space="preserve">The loan is secured by the collateral of the </w:t>
      </w:r>
      <w:r w:rsidR="00CC55C1" w:rsidRPr="0016455A">
        <w:rPr>
          <w:color w:val="000000"/>
          <w:szCs w:val="22"/>
        </w:rPr>
        <w:t>Company’s vessel</w:t>
      </w:r>
      <w:r w:rsidR="00CC55C1" w:rsidRPr="00CC55C1">
        <w:rPr>
          <w:color w:val="000000"/>
          <w:szCs w:val="22"/>
        </w:rPr>
        <w:t xml:space="preserve">. During the </w:t>
      </w:r>
      <w:r w:rsidR="000B7570">
        <w:rPr>
          <w:color w:val="000000"/>
          <w:szCs w:val="22"/>
        </w:rPr>
        <w:t>nine</w:t>
      </w:r>
      <w:r w:rsidR="000B7570" w:rsidRPr="007E149A">
        <w:rPr>
          <w:color w:val="000000"/>
          <w:szCs w:val="22"/>
        </w:rPr>
        <w:t>-month period end</w:t>
      </w:r>
      <w:r w:rsidR="008B1BDE">
        <w:rPr>
          <w:color w:val="000000"/>
          <w:szCs w:val="22"/>
        </w:rPr>
        <w:t>ed</w:t>
      </w:r>
      <w:r w:rsidR="000B7570" w:rsidRPr="007E149A">
        <w:rPr>
          <w:color w:val="000000"/>
          <w:szCs w:val="22"/>
        </w:rPr>
        <w:t xml:space="preserve"> </w:t>
      </w:r>
      <w:r w:rsidR="000B7570">
        <w:rPr>
          <w:color w:val="000000"/>
          <w:szCs w:val="22"/>
        </w:rPr>
        <w:t>30 September</w:t>
      </w:r>
      <w:r w:rsidR="008B1BDE">
        <w:rPr>
          <w:color w:val="000000"/>
          <w:szCs w:val="22"/>
        </w:rPr>
        <w:t xml:space="preserve"> 2025</w:t>
      </w:r>
      <w:r w:rsidR="00CC55C1" w:rsidRPr="00CC55C1">
        <w:rPr>
          <w:color w:val="000000"/>
          <w:szCs w:val="22"/>
        </w:rPr>
        <w:t>, the Company has fully drawn down the loan.</w:t>
      </w:r>
    </w:p>
    <w:p w14:paraId="7123C8B7" w14:textId="77777777" w:rsidR="0088018C" w:rsidRPr="00BB3557" w:rsidRDefault="0088018C" w:rsidP="00826533">
      <w:pPr>
        <w:spacing w:line="240" w:lineRule="atLeast"/>
        <w:ind w:right="65"/>
        <w:jc w:val="thaiDistribute"/>
        <w:rPr>
          <w:rFonts w:cstheme="minorBidi"/>
          <w:color w:val="000000"/>
          <w:szCs w:val="28"/>
          <w:lang w:val="en-US" w:bidi="th-TH"/>
        </w:rPr>
      </w:pPr>
    </w:p>
    <w:p w14:paraId="6975EE0B" w14:textId="19C5DFF9" w:rsidR="00FF2C2D" w:rsidRDefault="00FF2C2D" w:rsidP="0069128B">
      <w:pPr>
        <w:spacing w:line="240" w:lineRule="atLeast"/>
        <w:ind w:left="540" w:right="65"/>
        <w:jc w:val="thaiDistribute"/>
        <w:rPr>
          <w:color w:val="000000"/>
          <w:szCs w:val="22"/>
        </w:rPr>
      </w:pPr>
      <w:r w:rsidRPr="00FF2C2D">
        <w:rPr>
          <w:color w:val="000000"/>
          <w:szCs w:val="22"/>
        </w:rPr>
        <w:t xml:space="preserve">On 6 March 2025, the Company entered into a secured long-term loan agreement with a local financial institution in total credit facility Baht of 188 million for a subsidiary to purchase a vessel and </w:t>
      </w:r>
      <w:r w:rsidRPr="00FF2C2D">
        <w:rPr>
          <w:color w:val="000000"/>
          <w:szCs w:val="22"/>
        </w:rPr>
        <w:br/>
        <w:t xml:space="preserve">pre-operation </w:t>
      </w:r>
      <w:r w:rsidR="00925B81" w:rsidRPr="00925B81">
        <w:rPr>
          <w:color w:val="000000"/>
          <w:szCs w:val="22"/>
        </w:rPr>
        <w:t>costs</w:t>
      </w:r>
      <w:r w:rsidRPr="00FF2C2D">
        <w:rPr>
          <w:color w:val="000000"/>
          <w:szCs w:val="22"/>
        </w:rPr>
        <w:t xml:space="preserve">. The repayment term is within 5 years and 3 months from the date of first loan drawdown. The principal is repayable every 3 months with THOR interest rate plus a fixed </w:t>
      </w:r>
      <w:r w:rsidRPr="00DE4A14">
        <w:rPr>
          <w:color w:val="000000"/>
          <w:szCs w:val="22"/>
        </w:rPr>
        <w:t xml:space="preserve">interest rate as stipulated in the agreement. The loan is secured by the collateral of </w:t>
      </w:r>
      <w:r w:rsidR="00E410C1">
        <w:rPr>
          <w:color w:val="000000"/>
          <w:szCs w:val="22"/>
        </w:rPr>
        <w:t>a</w:t>
      </w:r>
      <w:r w:rsidRPr="00DE4A14">
        <w:rPr>
          <w:color w:val="000000"/>
          <w:szCs w:val="22"/>
        </w:rPr>
        <w:t xml:space="preserve"> </w:t>
      </w:r>
      <w:r w:rsidR="00E410C1" w:rsidRPr="00E410C1">
        <w:rPr>
          <w:color w:val="000000"/>
          <w:szCs w:val="22"/>
        </w:rPr>
        <w:t>subsidiary</w:t>
      </w:r>
      <w:r w:rsidRPr="00E410C1">
        <w:rPr>
          <w:color w:val="000000"/>
          <w:szCs w:val="22"/>
        </w:rPr>
        <w:t>’s vessel</w:t>
      </w:r>
      <w:r w:rsidRPr="00DE4A14">
        <w:rPr>
          <w:color w:val="000000"/>
          <w:szCs w:val="22"/>
        </w:rPr>
        <w:t xml:space="preserve">. During the </w:t>
      </w:r>
      <w:r w:rsidR="000B7570">
        <w:rPr>
          <w:color w:val="000000"/>
          <w:szCs w:val="22"/>
        </w:rPr>
        <w:t>nine</w:t>
      </w:r>
      <w:r w:rsidR="000B7570" w:rsidRPr="007E149A">
        <w:rPr>
          <w:color w:val="000000"/>
          <w:szCs w:val="22"/>
        </w:rPr>
        <w:t>-month period end</w:t>
      </w:r>
      <w:r w:rsidR="008B1BDE">
        <w:rPr>
          <w:color w:val="000000"/>
          <w:szCs w:val="22"/>
        </w:rPr>
        <w:t>ed</w:t>
      </w:r>
      <w:r w:rsidR="000B7570" w:rsidRPr="007E149A">
        <w:rPr>
          <w:color w:val="000000"/>
          <w:szCs w:val="22"/>
        </w:rPr>
        <w:t xml:space="preserve"> </w:t>
      </w:r>
      <w:r w:rsidR="000B7570">
        <w:rPr>
          <w:color w:val="000000"/>
          <w:szCs w:val="22"/>
        </w:rPr>
        <w:t>30 September</w:t>
      </w:r>
      <w:r w:rsidR="008B1BDE">
        <w:rPr>
          <w:color w:val="000000"/>
          <w:szCs w:val="22"/>
        </w:rPr>
        <w:t xml:space="preserve"> 2025</w:t>
      </w:r>
      <w:r w:rsidRPr="00DE4A14">
        <w:rPr>
          <w:color w:val="000000"/>
          <w:szCs w:val="22"/>
        </w:rPr>
        <w:t xml:space="preserve">, the Company has fully </w:t>
      </w:r>
      <w:r w:rsidR="00DE4A14" w:rsidRPr="00DE4A14">
        <w:rPr>
          <w:color w:val="000000"/>
          <w:szCs w:val="22"/>
        </w:rPr>
        <w:t>drawn</w:t>
      </w:r>
      <w:r w:rsidRPr="00DE4A14">
        <w:rPr>
          <w:color w:val="000000"/>
          <w:szCs w:val="22"/>
        </w:rPr>
        <w:t xml:space="preserve"> down the loan.</w:t>
      </w:r>
    </w:p>
    <w:p w14:paraId="0D39B190" w14:textId="77777777" w:rsidR="00C3249D" w:rsidRDefault="00C3249D" w:rsidP="0069128B">
      <w:pPr>
        <w:spacing w:line="240" w:lineRule="atLeast"/>
        <w:ind w:left="540" w:right="65"/>
        <w:jc w:val="thaiDistribute"/>
        <w:rPr>
          <w:color w:val="000000"/>
          <w:szCs w:val="22"/>
        </w:rPr>
      </w:pPr>
    </w:p>
    <w:p w14:paraId="1663F815" w14:textId="5B2010F1" w:rsidR="00C3249D" w:rsidRPr="00DB72D7" w:rsidRDefault="00C3249D" w:rsidP="00DB72D7">
      <w:pPr>
        <w:spacing w:line="240" w:lineRule="atLeast"/>
        <w:ind w:left="540" w:right="65"/>
        <w:jc w:val="thaiDistribute"/>
        <w:rPr>
          <w:color w:val="000000"/>
          <w:szCs w:val="22"/>
          <w:highlight w:val="cyan"/>
        </w:rPr>
      </w:pPr>
      <w:r w:rsidRPr="00DB72D7">
        <w:rPr>
          <w:color w:val="000000"/>
          <w:szCs w:val="22"/>
        </w:rPr>
        <w:t xml:space="preserve">On 15 May 2025, the Company entered into a secured long-term loan agreement with a local financial institution in total credit facility Baht of </w:t>
      </w:r>
      <w:r w:rsidR="00DB72D7" w:rsidRPr="00DB72D7">
        <w:rPr>
          <w:color w:val="000000"/>
          <w:szCs w:val="22"/>
        </w:rPr>
        <w:t>300</w:t>
      </w:r>
      <w:r w:rsidRPr="00DB72D7">
        <w:rPr>
          <w:color w:val="000000"/>
          <w:szCs w:val="22"/>
        </w:rPr>
        <w:t xml:space="preserve"> million </w:t>
      </w:r>
      <w:r w:rsidR="00DF6B9E" w:rsidRPr="00304130">
        <w:rPr>
          <w:color w:val="000000"/>
          <w:szCs w:val="22"/>
        </w:rPr>
        <w:t xml:space="preserve">to </w:t>
      </w:r>
      <w:r w:rsidR="00354E89" w:rsidRPr="00304130">
        <w:rPr>
          <w:color w:val="000000"/>
          <w:szCs w:val="22"/>
        </w:rPr>
        <w:t xml:space="preserve">be used for </w:t>
      </w:r>
      <w:r w:rsidR="00DF6B9E" w:rsidRPr="00304130">
        <w:rPr>
          <w:color w:val="000000"/>
          <w:szCs w:val="22"/>
        </w:rPr>
        <w:t>liquidity</w:t>
      </w:r>
      <w:r w:rsidR="008B5CD9">
        <w:rPr>
          <w:rFonts w:cstheme="minorBidi" w:hint="cs"/>
          <w:color w:val="000000"/>
          <w:szCs w:val="28"/>
          <w:cs/>
          <w:lang w:bidi="th-TH"/>
        </w:rPr>
        <w:t xml:space="preserve"> </w:t>
      </w:r>
      <w:r w:rsidR="008B5CD9">
        <w:rPr>
          <w:rFonts w:cstheme="minorBidi"/>
          <w:color w:val="000000"/>
          <w:szCs w:val="28"/>
          <w:lang w:val="en-US" w:bidi="th-TH"/>
        </w:rPr>
        <w:t>reserve</w:t>
      </w:r>
      <w:r w:rsidR="00DF6B9E" w:rsidRPr="00304130">
        <w:rPr>
          <w:color w:val="000000"/>
          <w:szCs w:val="22"/>
        </w:rPr>
        <w:t xml:space="preserve"> for business operations, </w:t>
      </w:r>
      <w:r w:rsidR="001559AC" w:rsidRPr="00304130">
        <w:rPr>
          <w:color w:val="000000"/>
          <w:szCs w:val="22"/>
        </w:rPr>
        <w:t>without permitting withdraw</w:t>
      </w:r>
      <w:r w:rsidR="00841E24">
        <w:rPr>
          <w:rFonts w:cs="Angsana New"/>
          <w:color w:val="000000"/>
          <w:szCs w:val="28"/>
          <w:lang w:val="en-US" w:bidi="th-TH"/>
        </w:rPr>
        <w:t>al</w:t>
      </w:r>
      <w:r w:rsidR="001559AC" w:rsidRPr="00304130">
        <w:rPr>
          <w:color w:val="000000"/>
          <w:szCs w:val="22"/>
        </w:rPr>
        <w:t xml:space="preserve"> </w:t>
      </w:r>
      <w:r w:rsidR="00DF6B9E" w:rsidRPr="008628C9">
        <w:rPr>
          <w:color w:val="000000"/>
          <w:szCs w:val="22"/>
        </w:rPr>
        <w:t>for share repurchase</w:t>
      </w:r>
      <w:r w:rsidRPr="00387C86">
        <w:rPr>
          <w:color w:val="000000"/>
          <w:szCs w:val="22"/>
        </w:rPr>
        <w:t xml:space="preserve">. </w:t>
      </w:r>
      <w:r w:rsidRPr="00DB72D7">
        <w:rPr>
          <w:color w:val="000000"/>
          <w:szCs w:val="22"/>
        </w:rPr>
        <w:t xml:space="preserve">The repayment term is within </w:t>
      </w:r>
      <w:r w:rsidR="00DB72D7" w:rsidRPr="00DB72D7">
        <w:rPr>
          <w:color w:val="000000"/>
          <w:szCs w:val="22"/>
        </w:rPr>
        <w:t>3</w:t>
      </w:r>
      <w:r w:rsidRPr="00DB72D7">
        <w:rPr>
          <w:color w:val="000000"/>
          <w:szCs w:val="22"/>
        </w:rPr>
        <w:t xml:space="preserve"> years from the date of first loan drawdown. The principal is repayable every month with THOR interest rate plus a fixed interest rate as stipulated in the agreement. The loan is secured by the collateral of a subsidiary’s vessel</w:t>
      </w:r>
      <w:r w:rsidR="00560140">
        <w:rPr>
          <w:color w:val="000000"/>
          <w:szCs w:val="22"/>
        </w:rPr>
        <w:t>s</w:t>
      </w:r>
      <w:r w:rsidRPr="00DB72D7">
        <w:rPr>
          <w:color w:val="000000"/>
          <w:szCs w:val="22"/>
        </w:rPr>
        <w:t xml:space="preserve">. </w:t>
      </w:r>
      <w:r w:rsidRPr="00560140">
        <w:rPr>
          <w:color w:val="000000"/>
          <w:szCs w:val="22"/>
        </w:rPr>
        <w:t xml:space="preserve">During the </w:t>
      </w:r>
      <w:r w:rsidR="000B7570">
        <w:rPr>
          <w:color w:val="000000"/>
          <w:szCs w:val="22"/>
        </w:rPr>
        <w:t>nine</w:t>
      </w:r>
      <w:r w:rsidR="000B7570" w:rsidRPr="007E149A">
        <w:rPr>
          <w:color w:val="000000"/>
          <w:szCs w:val="22"/>
        </w:rPr>
        <w:t>-month period end</w:t>
      </w:r>
      <w:r w:rsidR="003A12F1">
        <w:rPr>
          <w:color w:val="000000"/>
          <w:szCs w:val="22"/>
        </w:rPr>
        <w:t>ed</w:t>
      </w:r>
      <w:r w:rsidR="000B7570" w:rsidRPr="007E149A">
        <w:rPr>
          <w:color w:val="000000"/>
          <w:szCs w:val="22"/>
        </w:rPr>
        <w:t xml:space="preserve"> </w:t>
      </w:r>
      <w:r w:rsidR="000B7570">
        <w:rPr>
          <w:color w:val="000000"/>
          <w:szCs w:val="22"/>
        </w:rPr>
        <w:t>30 September</w:t>
      </w:r>
      <w:r w:rsidR="003A12F1">
        <w:rPr>
          <w:color w:val="000000"/>
          <w:szCs w:val="22"/>
        </w:rPr>
        <w:t xml:space="preserve"> 2025</w:t>
      </w:r>
      <w:r w:rsidRPr="00560140">
        <w:rPr>
          <w:color w:val="000000"/>
          <w:szCs w:val="22"/>
        </w:rPr>
        <w:t>, the Company has fully drawn down the loan.</w:t>
      </w:r>
    </w:p>
    <w:p w14:paraId="408D9799" w14:textId="77777777" w:rsidR="00245B58" w:rsidRPr="00C3249D" w:rsidRDefault="00245B58" w:rsidP="00C3249D">
      <w:pPr>
        <w:spacing w:line="240" w:lineRule="atLeast"/>
        <w:ind w:left="540" w:right="65"/>
        <w:jc w:val="thaiDistribute"/>
        <w:rPr>
          <w:color w:val="000000"/>
          <w:szCs w:val="22"/>
        </w:rPr>
      </w:pPr>
    </w:p>
    <w:p w14:paraId="1BB94815" w14:textId="77777777" w:rsidR="0069128B" w:rsidRPr="007D06E4" w:rsidRDefault="0069128B" w:rsidP="0069128B">
      <w:pPr>
        <w:spacing w:line="240" w:lineRule="atLeast"/>
        <w:ind w:left="540" w:right="65"/>
        <w:jc w:val="thaiDistribute"/>
        <w:rPr>
          <w:szCs w:val="22"/>
        </w:rPr>
      </w:pPr>
      <w:r w:rsidRPr="007D06E4">
        <w:rPr>
          <w:szCs w:val="22"/>
        </w:rPr>
        <w:t>The Company must comply with the conditions and requirements as stipulated in the loan agreement i.e. maintain the interest-bearing debt to the equity and maintain debt coverage ratio (“DSCR”).</w:t>
      </w:r>
    </w:p>
    <w:p w14:paraId="2E0F0886" w14:textId="264E4F3E" w:rsidR="0069128B" w:rsidRPr="007D06E4" w:rsidRDefault="003205E7" w:rsidP="0069128B">
      <w:pPr>
        <w:spacing w:line="240" w:lineRule="atLeast"/>
        <w:ind w:left="540" w:right="65"/>
        <w:jc w:val="thaiDistribute"/>
        <w:rPr>
          <w:szCs w:val="22"/>
        </w:rPr>
      </w:pPr>
      <w:r>
        <w:rPr>
          <w:szCs w:val="22"/>
        </w:rPr>
        <w:br/>
      </w:r>
      <w:r>
        <w:rPr>
          <w:szCs w:val="22"/>
        </w:rPr>
        <w:br/>
      </w:r>
      <w:r>
        <w:rPr>
          <w:szCs w:val="22"/>
        </w:rPr>
        <w:br/>
      </w:r>
      <w:r>
        <w:rPr>
          <w:szCs w:val="22"/>
        </w:rPr>
        <w:br/>
      </w:r>
      <w:r>
        <w:rPr>
          <w:szCs w:val="22"/>
        </w:rPr>
        <w:br/>
      </w:r>
      <w:r>
        <w:rPr>
          <w:szCs w:val="22"/>
        </w:rPr>
        <w:br/>
      </w:r>
      <w:r>
        <w:rPr>
          <w:szCs w:val="22"/>
        </w:rPr>
        <w:br/>
      </w:r>
    </w:p>
    <w:p w14:paraId="11C6CDAE" w14:textId="77777777" w:rsidR="0069128B" w:rsidRDefault="0069128B" w:rsidP="0069128B">
      <w:pPr>
        <w:spacing w:line="240" w:lineRule="atLeast"/>
        <w:ind w:left="540" w:right="65"/>
        <w:jc w:val="thaiDistribute"/>
        <w:rPr>
          <w:i/>
          <w:iCs/>
          <w:szCs w:val="22"/>
        </w:rPr>
      </w:pPr>
      <w:r w:rsidRPr="007D06E4">
        <w:rPr>
          <w:i/>
          <w:iCs/>
          <w:szCs w:val="22"/>
        </w:rPr>
        <w:lastRenderedPageBreak/>
        <w:t>Subsidiaries</w:t>
      </w:r>
    </w:p>
    <w:p w14:paraId="6CF6CB74" w14:textId="77777777" w:rsidR="00B25DC4" w:rsidRDefault="00B25DC4" w:rsidP="004B6A76">
      <w:pPr>
        <w:spacing w:line="240" w:lineRule="atLeast"/>
        <w:ind w:left="540" w:right="65"/>
        <w:jc w:val="thaiDistribute"/>
        <w:rPr>
          <w:szCs w:val="22"/>
        </w:rPr>
      </w:pPr>
    </w:p>
    <w:p w14:paraId="297A3696" w14:textId="6609A9CD" w:rsidR="00B25DC4" w:rsidRDefault="00B25DC4" w:rsidP="00B25DC4">
      <w:pPr>
        <w:spacing w:line="240" w:lineRule="atLeast"/>
        <w:ind w:left="540" w:right="65"/>
        <w:jc w:val="thaiDistribute"/>
        <w:rPr>
          <w:szCs w:val="22"/>
        </w:rPr>
      </w:pPr>
      <w:r w:rsidRPr="00E97E28">
        <w:rPr>
          <w:szCs w:val="22"/>
        </w:rPr>
        <w:t xml:space="preserve">On 18 June 2024, a </w:t>
      </w:r>
      <w:bookmarkStart w:id="0" w:name="_Hlk204766654"/>
      <w:r w:rsidRPr="00E97E28">
        <w:rPr>
          <w:szCs w:val="22"/>
        </w:rPr>
        <w:t>subsidiary</w:t>
      </w:r>
      <w:bookmarkEnd w:id="0"/>
      <w:r w:rsidRPr="00E97E28">
        <w:rPr>
          <w:szCs w:val="22"/>
        </w:rPr>
        <w:t xml:space="preserve"> entered into a long-term loan agreement with a local financial institution in total credit facility of Baht 1</w:t>
      </w:r>
      <w:r w:rsidR="00E46165" w:rsidRPr="00E97E28">
        <w:rPr>
          <w:szCs w:val="22"/>
        </w:rPr>
        <w:t>,19</w:t>
      </w:r>
      <w:r w:rsidRPr="00E97E28">
        <w:rPr>
          <w:szCs w:val="22"/>
        </w:rPr>
        <w:t>0 million for purchase a vessel</w:t>
      </w:r>
      <w:r w:rsidR="00E97E28" w:rsidRPr="00E97E28">
        <w:rPr>
          <w:szCs w:val="22"/>
        </w:rPr>
        <w:t>, repair a vessel</w:t>
      </w:r>
      <w:r w:rsidRPr="00E97E28">
        <w:rPr>
          <w:szCs w:val="22"/>
        </w:rPr>
        <w:t xml:space="preserve"> and </w:t>
      </w:r>
      <w:r w:rsidR="00E97E28" w:rsidRPr="00E97E28">
        <w:rPr>
          <w:szCs w:val="22"/>
        </w:rPr>
        <w:t>pre-operation costs</w:t>
      </w:r>
      <w:r w:rsidRPr="00E97E28">
        <w:rPr>
          <w:szCs w:val="22"/>
        </w:rPr>
        <w:t xml:space="preserve">. The repayment term </w:t>
      </w:r>
      <w:r w:rsidR="0049562A">
        <w:rPr>
          <w:szCs w:val="22"/>
        </w:rPr>
        <w:t>is</w:t>
      </w:r>
      <w:r w:rsidRPr="00E97E28">
        <w:rPr>
          <w:szCs w:val="22"/>
        </w:rPr>
        <w:t xml:space="preserve"> within </w:t>
      </w:r>
      <w:r w:rsidR="00E97E28" w:rsidRPr="00E97E28">
        <w:rPr>
          <w:szCs w:val="22"/>
        </w:rPr>
        <w:t>5</w:t>
      </w:r>
      <w:r w:rsidRPr="00E97E28">
        <w:rPr>
          <w:szCs w:val="22"/>
        </w:rPr>
        <w:t xml:space="preserve"> years</w:t>
      </w:r>
      <w:r w:rsidR="00E97E28" w:rsidRPr="00E97E28">
        <w:rPr>
          <w:szCs w:val="22"/>
        </w:rPr>
        <w:t xml:space="preserve"> and 5 months</w:t>
      </w:r>
      <w:r w:rsidRPr="00E97E28">
        <w:rPr>
          <w:szCs w:val="22"/>
        </w:rPr>
        <w:t xml:space="preserve"> from the date of first loan drawdown.</w:t>
      </w:r>
      <w:r w:rsidR="002B2EA9">
        <w:rPr>
          <w:szCs w:val="22"/>
        </w:rPr>
        <w:t xml:space="preserve"> </w:t>
      </w:r>
      <w:r w:rsidR="0076424D">
        <w:rPr>
          <w:szCs w:val="22"/>
        </w:rPr>
        <w:br/>
      </w:r>
      <w:r w:rsidRPr="00E97E28">
        <w:rPr>
          <w:szCs w:val="22"/>
        </w:rPr>
        <w:t xml:space="preserve">The principal is repayable every month with </w:t>
      </w:r>
      <w:r w:rsidR="00D67E19" w:rsidRPr="00CF4190">
        <w:rPr>
          <w:szCs w:val="22"/>
        </w:rPr>
        <w:t xml:space="preserve">THOR compound (Lockout) interest rate plus a fixed interest rate as stipulated in the agreement. </w:t>
      </w:r>
      <w:r w:rsidRPr="00CF4190">
        <w:rPr>
          <w:szCs w:val="22"/>
        </w:rPr>
        <w:t xml:space="preserve">The loan is secured by </w:t>
      </w:r>
      <w:r w:rsidR="00FD6010" w:rsidRPr="00C34B3C">
        <w:rPr>
          <w:spacing w:val="-2"/>
          <w:szCs w:val="22"/>
        </w:rPr>
        <w:t>the collateral of</w:t>
      </w:r>
      <w:r w:rsidR="00FD6010" w:rsidRPr="00CF4190">
        <w:rPr>
          <w:szCs w:val="22"/>
        </w:rPr>
        <w:t xml:space="preserve"> </w:t>
      </w:r>
      <w:r w:rsidRPr="00CF4190">
        <w:rPr>
          <w:szCs w:val="22"/>
        </w:rPr>
        <w:t xml:space="preserve">the </w:t>
      </w:r>
      <w:r w:rsidR="00E97E28" w:rsidRPr="00CF4190">
        <w:rPr>
          <w:szCs w:val="22"/>
        </w:rPr>
        <w:t xml:space="preserve">Company and </w:t>
      </w:r>
      <w:r w:rsidR="00FD6010">
        <w:rPr>
          <w:szCs w:val="22"/>
        </w:rPr>
        <w:br/>
      </w:r>
      <w:r w:rsidR="00357FF1" w:rsidRPr="00CF4190">
        <w:rPr>
          <w:szCs w:val="22"/>
        </w:rPr>
        <w:t>a subsidiary’s vessel</w:t>
      </w:r>
      <w:r w:rsidRPr="00CF4190">
        <w:rPr>
          <w:szCs w:val="22"/>
        </w:rPr>
        <w:t xml:space="preserve">. During the </w:t>
      </w:r>
      <w:r w:rsidR="000B7570">
        <w:rPr>
          <w:color w:val="000000"/>
          <w:szCs w:val="22"/>
        </w:rPr>
        <w:t>nine</w:t>
      </w:r>
      <w:r w:rsidR="000B7570" w:rsidRPr="007E149A">
        <w:rPr>
          <w:color w:val="000000"/>
          <w:szCs w:val="22"/>
        </w:rPr>
        <w:t>-month period end</w:t>
      </w:r>
      <w:r w:rsidR="003205E7">
        <w:rPr>
          <w:color w:val="000000"/>
          <w:szCs w:val="22"/>
        </w:rPr>
        <w:t>ed</w:t>
      </w:r>
      <w:r w:rsidR="000B7570" w:rsidRPr="007E149A">
        <w:rPr>
          <w:color w:val="000000"/>
          <w:szCs w:val="22"/>
        </w:rPr>
        <w:t xml:space="preserve"> </w:t>
      </w:r>
      <w:r w:rsidR="000B7570">
        <w:rPr>
          <w:color w:val="000000"/>
          <w:szCs w:val="22"/>
        </w:rPr>
        <w:t>30 September</w:t>
      </w:r>
      <w:r w:rsidR="003205E7">
        <w:rPr>
          <w:color w:val="000000"/>
          <w:szCs w:val="22"/>
        </w:rPr>
        <w:t xml:space="preserve"> 2025</w:t>
      </w:r>
      <w:r w:rsidRPr="00CF4190">
        <w:rPr>
          <w:szCs w:val="22"/>
        </w:rPr>
        <w:t xml:space="preserve">, a subsidiary drew down a loan in totalling of Baht </w:t>
      </w:r>
      <w:r w:rsidR="00F74C92">
        <w:rPr>
          <w:szCs w:val="22"/>
        </w:rPr>
        <w:t>26.63</w:t>
      </w:r>
      <w:r w:rsidRPr="00CF4190">
        <w:rPr>
          <w:szCs w:val="22"/>
        </w:rPr>
        <w:t xml:space="preserve"> million.</w:t>
      </w:r>
    </w:p>
    <w:p w14:paraId="1FC10816" w14:textId="77777777" w:rsidR="00FA3F0B" w:rsidRDefault="00FA3F0B" w:rsidP="003205E7">
      <w:pPr>
        <w:spacing w:line="240" w:lineRule="atLeast"/>
        <w:ind w:right="65"/>
        <w:jc w:val="thaiDistribute"/>
        <w:rPr>
          <w:szCs w:val="22"/>
        </w:rPr>
      </w:pPr>
    </w:p>
    <w:p w14:paraId="30414051" w14:textId="6BCA8A5A" w:rsidR="005616F0" w:rsidRDefault="005616F0" w:rsidP="0073261E">
      <w:pPr>
        <w:spacing w:line="240" w:lineRule="atLeast"/>
        <w:ind w:left="540" w:right="65"/>
        <w:jc w:val="thaiDistribute"/>
        <w:rPr>
          <w:spacing w:val="-2"/>
          <w:szCs w:val="22"/>
        </w:rPr>
      </w:pPr>
      <w:r w:rsidRPr="005616F0">
        <w:rPr>
          <w:color w:val="000000"/>
          <w:szCs w:val="22"/>
        </w:rPr>
        <w:t xml:space="preserve">On 8 August 2024, </w:t>
      </w:r>
      <w:r w:rsidRPr="005616F0">
        <w:rPr>
          <w:szCs w:val="22"/>
        </w:rPr>
        <w:t xml:space="preserve">subsidiaries </w:t>
      </w:r>
      <w:r w:rsidRPr="005616F0">
        <w:rPr>
          <w:color w:val="000000"/>
          <w:szCs w:val="22"/>
        </w:rPr>
        <w:t>entered into</w:t>
      </w:r>
      <w:r w:rsidRPr="005616F0">
        <w:rPr>
          <w:szCs w:val="22"/>
        </w:rPr>
        <w:t xml:space="preserve"> </w:t>
      </w:r>
      <w:r w:rsidR="00230EA7" w:rsidRPr="00230EA7">
        <w:rPr>
          <w:szCs w:val="22"/>
        </w:rPr>
        <w:t>several</w:t>
      </w:r>
      <w:r w:rsidRPr="005616F0">
        <w:rPr>
          <w:szCs w:val="22"/>
        </w:rPr>
        <w:t xml:space="preserve"> long-term loan agreement</w:t>
      </w:r>
      <w:r w:rsidR="00230EA7">
        <w:rPr>
          <w:szCs w:val="22"/>
        </w:rPr>
        <w:t>s</w:t>
      </w:r>
      <w:r w:rsidRPr="005616F0">
        <w:rPr>
          <w:szCs w:val="22"/>
        </w:rPr>
        <w:t xml:space="preserve"> </w:t>
      </w:r>
      <w:r w:rsidRPr="005616F0">
        <w:rPr>
          <w:color w:val="000000"/>
          <w:szCs w:val="22"/>
        </w:rPr>
        <w:t xml:space="preserve">with a local financial </w:t>
      </w:r>
      <w:r w:rsidRPr="00696228">
        <w:rPr>
          <w:color w:val="000000"/>
          <w:szCs w:val="22"/>
        </w:rPr>
        <w:t>institution</w:t>
      </w:r>
      <w:r w:rsidRPr="00696228">
        <w:rPr>
          <w:szCs w:val="22"/>
        </w:rPr>
        <w:t xml:space="preserve"> </w:t>
      </w:r>
      <w:r w:rsidRPr="00696228">
        <w:rPr>
          <w:color w:val="000000"/>
          <w:szCs w:val="22"/>
        </w:rPr>
        <w:t xml:space="preserve">in total credit facility of </w:t>
      </w:r>
      <w:r w:rsidRPr="00696228">
        <w:rPr>
          <w:szCs w:val="22"/>
        </w:rPr>
        <w:t xml:space="preserve">Baht </w:t>
      </w:r>
      <w:r w:rsidR="00472322">
        <w:rPr>
          <w:szCs w:val="22"/>
        </w:rPr>
        <w:t>85</w:t>
      </w:r>
      <w:r w:rsidRPr="00696228">
        <w:rPr>
          <w:szCs w:val="22"/>
        </w:rPr>
        <w:t xml:space="preserve"> million for repair vessels </w:t>
      </w:r>
      <w:r w:rsidRPr="00696228">
        <w:rPr>
          <w:rFonts w:cstheme="minorBidi"/>
          <w:szCs w:val="28"/>
          <w:lang w:bidi="th-TH"/>
        </w:rPr>
        <w:t xml:space="preserve">and </w:t>
      </w:r>
      <w:r w:rsidRPr="00696228">
        <w:rPr>
          <w:szCs w:val="22"/>
        </w:rPr>
        <w:t>vessels dry-docking.</w:t>
      </w:r>
      <w:r w:rsidRPr="00696228">
        <w:rPr>
          <w:szCs w:val="22"/>
        </w:rPr>
        <w:br/>
        <w:t xml:space="preserve">The repayment term is within 3 years from the date of first loan drawdown. The principal is repayable every month with THOR compound (Lockout) interest rate plus a fixed interest rate as stipulated in </w:t>
      </w:r>
      <w:r w:rsidR="00472322">
        <w:rPr>
          <w:szCs w:val="22"/>
        </w:rPr>
        <w:br/>
      </w:r>
      <w:r w:rsidRPr="00696228">
        <w:rPr>
          <w:szCs w:val="22"/>
        </w:rPr>
        <w:t xml:space="preserve">the agreement. </w:t>
      </w:r>
      <w:r w:rsidR="00696228" w:rsidRPr="00696228">
        <w:rPr>
          <w:szCs w:val="22"/>
        </w:rPr>
        <w:t>The loan</w:t>
      </w:r>
      <w:r w:rsidR="00C34B3C">
        <w:rPr>
          <w:rFonts w:cs="Angsana New"/>
          <w:szCs w:val="28"/>
          <w:lang w:val="en-US" w:bidi="th-TH"/>
        </w:rPr>
        <w:t>s</w:t>
      </w:r>
      <w:r w:rsidR="00696228" w:rsidRPr="00696228">
        <w:rPr>
          <w:szCs w:val="22"/>
        </w:rPr>
        <w:t xml:space="preserve"> </w:t>
      </w:r>
      <w:r w:rsidR="0073261E">
        <w:rPr>
          <w:szCs w:val="22"/>
        </w:rPr>
        <w:t>are</w:t>
      </w:r>
      <w:r w:rsidR="00696228" w:rsidRPr="00696228">
        <w:rPr>
          <w:szCs w:val="22"/>
        </w:rPr>
        <w:t xml:space="preserve"> secured </w:t>
      </w:r>
      <w:r w:rsidR="00696228" w:rsidRPr="00CF4190">
        <w:rPr>
          <w:szCs w:val="22"/>
        </w:rPr>
        <w:t xml:space="preserve">by </w:t>
      </w:r>
      <w:r w:rsidR="00A75328" w:rsidRPr="00A75328">
        <w:rPr>
          <w:szCs w:val="22"/>
        </w:rPr>
        <w:t xml:space="preserve">the collateral of </w:t>
      </w:r>
      <w:r w:rsidR="00696228" w:rsidRPr="00CF4190">
        <w:rPr>
          <w:szCs w:val="22"/>
        </w:rPr>
        <w:t xml:space="preserve">the Company and </w:t>
      </w:r>
      <w:r w:rsidR="00CF4190" w:rsidRPr="00CF4190">
        <w:rPr>
          <w:szCs w:val="22"/>
        </w:rPr>
        <w:t>a subsidiary’s vessel</w:t>
      </w:r>
      <w:r w:rsidRPr="00696228">
        <w:rPr>
          <w:szCs w:val="22"/>
        </w:rPr>
        <w:t xml:space="preserve">. </w:t>
      </w:r>
      <w:r w:rsidR="0073261E">
        <w:rPr>
          <w:szCs w:val="22"/>
        </w:rPr>
        <w:br/>
      </w:r>
      <w:r w:rsidRPr="00696228">
        <w:rPr>
          <w:spacing w:val="-2"/>
          <w:szCs w:val="22"/>
        </w:rPr>
        <w:t xml:space="preserve">During the </w:t>
      </w:r>
      <w:r w:rsidR="000B7570">
        <w:rPr>
          <w:color w:val="000000"/>
          <w:szCs w:val="22"/>
        </w:rPr>
        <w:t>nine</w:t>
      </w:r>
      <w:r w:rsidR="000B7570" w:rsidRPr="007E149A">
        <w:rPr>
          <w:color w:val="000000"/>
          <w:szCs w:val="22"/>
        </w:rPr>
        <w:t>-month period end</w:t>
      </w:r>
      <w:r w:rsidR="003205E7">
        <w:rPr>
          <w:color w:val="000000"/>
          <w:szCs w:val="22"/>
        </w:rPr>
        <w:t>ed</w:t>
      </w:r>
      <w:r w:rsidR="000B7570" w:rsidRPr="007E149A">
        <w:rPr>
          <w:color w:val="000000"/>
          <w:szCs w:val="22"/>
        </w:rPr>
        <w:t xml:space="preserve"> </w:t>
      </w:r>
      <w:r w:rsidR="000B7570">
        <w:rPr>
          <w:color w:val="000000"/>
          <w:szCs w:val="22"/>
        </w:rPr>
        <w:t>30 September</w:t>
      </w:r>
      <w:r w:rsidR="003205E7">
        <w:rPr>
          <w:color w:val="000000"/>
          <w:szCs w:val="22"/>
        </w:rPr>
        <w:t xml:space="preserve"> 2025</w:t>
      </w:r>
      <w:r w:rsidRPr="00696228">
        <w:rPr>
          <w:spacing w:val="-2"/>
          <w:szCs w:val="22"/>
        </w:rPr>
        <w:t xml:space="preserve">, the </w:t>
      </w:r>
      <w:r w:rsidR="00696228" w:rsidRPr="00696228">
        <w:rPr>
          <w:szCs w:val="22"/>
        </w:rPr>
        <w:t>subsidiaries</w:t>
      </w:r>
      <w:r w:rsidRPr="00696228">
        <w:rPr>
          <w:spacing w:val="-2"/>
          <w:szCs w:val="22"/>
        </w:rPr>
        <w:t xml:space="preserve"> </w:t>
      </w:r>
      <w:r w:rsidR="004B6A76" w:rsidRPr="004B6A76">
        <w:rPr>
          <w:spacing w:val="-2"/>
          <w:szCs w:val="22"/>
        </w:rPr>
        <w:t xml:space="preserve">drew down </w:t>
      </w:r>
      <w:r w:rsidR="004B6A76">
        <w:rPr>
          <w:spacing w:val="-2"/>
          <w:szCs w:val="22"/>
        </w:rPr>
        <w:t>the</w:t>
      </w:r>
      <w:r w:rsidR="004B6A76" w:rsidRPr="004B6A76">
        <w:rPr>
          <w:spacing w:val="-2"/>
          <w:szCs w:val="22"/>
        </w:rPr>
        <w:t xml:space="preserve"> loan in totalling of</w:t>
      </w:r>
      <w:r w:rsidR="003205E7">
        <w:rPr>
          <w:spacing w:val="-2"/>
          <w:szCs w:val="22"/>
        </w:rPr>
        <w:t xml:space="preserve"> </w:t>
      </w:r>
      <w:r w:rsidR="004B6A76" w:rsidRPr="004B6A76">
        <w:rPr>
          <w:spacing w:val="-2"/>
          <w:szCs w:val="22"/>
        </w:rPr>
        <w:t xml:space="preserve">Baht </w:t>
      </w:r>
      <w:r w:rsidR="009E7B0D">
        <w:rPr>
          <w:spacing w:val="-2"/>
          <w:szCs w:val="22"/>
        </w:rPr>
        <w:t>62</w:t>
      </w:r>
      <w:r w:rsidR="004F0E78">
        <w:rPr>
          <w:spacing w:val="-2"/>
          <w:szCs w:val="22"/>
        </w:rPr>
        <w:t xml:space="preserve"> </w:t>
      </w:r>
      <w:r w:rsidR="004B6A76" w:rsidRPr="004B6A76">
        <w:rPr>
          <w:spacing w:val="-2"/>
          <w:szCs w:val="22"/>
        </w:rPr>
        <w:t>million</w:t>
      </w:r>
      <w:r w:rsidRPr="00696228">
        <w:rPr>
          <w:spacing w:val="-2"/>
          <w:szCs w:val="22"/>
        </w:rPr>
        <w:t>.</w:t>
      </w:r>
    </w:p>
    <w:p w14:paraId="7217E1C9" w14:textId="41BE4D4B" w:rsidR="0073261E" w:rsidRDefault="0073261E">
      <w:pPr>
        <w:spacing w:line="240" w:lineRule="auto"/>
        <w:rPr>
          <w:spacing w:val="-2"/>
          <w:szCs w:val="22"/>
        </w:rPr>
      </w:pPr>
    </w:p>
    <w:p w14:paraId="74B4EE58" w14:textId="7D722C79" w:rsidR="007B4B08" w:rsidRDefault="007B4B08" w:rsidP="005616F0">
      <w:pPr>
        <w:spacing w:line="240" w:lineRule="atLeast"/>
        <w:ind w:left="540" w:right="65"/>
        <w:jc w:val="thaiDistribute"/>
        <w:rPr>
          <w:spacing w:val="-2"/>
          <w:szCs w:val="22"/>
        </w:rPr>
      </w:pPr>
      <w:r w:rsidRPr="007B4B08">
        <w:rPr>
          <w:spacing w:val="-2"/>
          <w:szCs w:val="22"/>
        </w:rPr>
        <w:t xml:space="preserve">On 16 October 2024, a subsidiary entered into </w:t>
      </w:r>
      <w:r w:rsidR="00723972" w:rsidRPr="00723972">
        <w:rPr>
          <w:spacing w:val="-2"/>
          <w:szCs w:val="22"/>
        </w:rPr>
        <w:t xml:space="preserve">several </w:t>
      </w:r>
      <w:r w:rsidRPr="007B4B08">
        <w:rPr>
          <w:spacing w:val="-2"/>
          <w:szCs w:val="22"/>
        </w:rPr>
        <w:t>long-term loan agreement</w:t>
      </w:r>
      <w:r w:rsidR="00B264FB">
        <w:rPr>
          <w:spacing w:val="-2"/>
          <w:szCs w:val="22"/>
        </w:rPr>
        <w:t>s</w:t>
      </w:r>
      <w:r w:rsidRPr="007B4B08">
        <w:rPr>
          <w:spacing w:val="-2"/>
          <w:szCs w:val="22"/>
        </w:rPr>
        <w:t xml:space="preserve"> with a local financial institution in total credit facility of Baht 300 million for crew boat</w:t>
      </w:r>
      <w:r w:rsidR="002C7A91">
        <w:rPr>
          <w:spacing w:val="-2"/>
          <w:szCs w:val="22"/>
        </w:rPr>
        <w:t xml:space="preserve">s </w:t>
      </w:r>
      <w:r w:rsidR="002C7A91" w:rsidRPr="002C7A91">
        <w:rPr>
          <w:spacing w:val="-2"/>
          <w:szCs w:val="22"/>
        </w:rPr>
        <w:t>construct</w:t>
      </w:r>
      <w:r w:rsidR="002C7A91">
        <w:rPr>
          <w:spacing w:val="-2"/>
          <w:szCs w:val="22"/>
        </w:rPr>
        <w:t>ion</w:t>
      </w:r>
      <w:r w:rsidRPr="007B4B08">
        <w:rPr>
          <w:spacing w:val="-2"/>
          <w:szCs w:val="22"/>
        </w:rPr>
        <w:t xml:space="preserve">. The repayment term is within 8 years from the date of first loan drawdown. The principal is repayable every month with THOR compound (Lockout) interest rate plus a fixed interest rate as stipulated in the agreement. </w:t>
      </w:r>
      <w:r w:rsidR="00C34B3C" w:rsidRPr="00C34B3C">
        <w:rPr>
          <w:spacing w:val="-2"/>
          <w:szCs w:val="22"/>
        </w:rPr>
        <w:t>The loans are secured by the collateral of the Company and a subsidiary’s vessel</w:t>
      </w:r>
      <w:r w:rsidR="00C34B3C">
        <w:rPr>
          <w:spacing w:val="-2"/>
          <w:szCs w:val="22"/>
        </w:rPr>
        <w:t>s</w:t>
      </w:r>
      <w:r w:rsidRPr="007B4B08">
        <w:rPr>
          <w:spacing w:val="-2"/>
          <w:szCs w:val="22"/>
        </w:rPr>
        <w:t xml:space="preserve">. During the </w:t>
      </w:r>
      <w:r w:rsidR="000B7570">
        <w:rPr>
          <w:color w:val="000000"/>
          <w:szCs w:val="22"/>
        </w:rPr>
        <w:t>nine</w:t>
      </w:r>
      <w:r w:rsidR="000B7570" w:rsidRPr="007E149A">
        <w:rPr>
          <w:color w:val="000000"/>
          <w:szCs w:val="22"/>
        </w:rPr>
        <w:t>-month period end</w:t>
      </w:r>
      <w:r w:rsidR="003205E7">
        <w:rPr>
          <w:color w:val="000000"/>
          <w:szCs w:val="22"/>
        </w:rPr>
        <w:t>ed</w:t>
      </w:r>
      <w:r w:rsidR="000B7570" w:rsidRPr="007E149A">
        <w:rPr>
          <w:color w:val="000000"/>
          <w:szCs w:val="22"/>
        </w:rPr>
        <w:t xml:space="preserve"> </w:t>
      </w:r>
      <w:r w:rsidR="000B7570">
        <w:rPr>
          <w:color w:val="000000"/>
          <w:szCs w:val="22"/>
        </w:rPr>
        <w:t>30 September</w:t>
      </w:r>
      <w:r w:rsidR="003205E7">
        <w:rPr>
          <w:color w:val="000000"/>
          <w:szCs w:val="22"/>
        </w:rPr>
        <w:t xml:space="preserve"> 2025</w:t>
      </w:r>
      <w:r w:rsidRPr="007B4B08">
        <w:rPr>
          <w:spacing w:val="-2"/>
          <w:szCs w:val="22"/>
        </w:rPr>
        <w:t xml:space="preserve">, a subsidiary drew down </w:t>
      </w:r>
      <w:r w:rsidR="00B264FB">
        <w:rPr>
          <w:spacing w:val="-2"/>
          <w:szCs w:val="22"/>
        </w:rPr>
        <w:t>the</w:t>
      </w:r>
      <w:r w:rsidRPr="007B4B08">
        <w:rPr>
          <w:spacing w:val="-2"/>
          <w:szCs w:val="22"/>
        </w:rPr>
        <w:t xml:space="preserve"> loan in totalling of Baht</w:t>
      </w:r>
      <w:r w:rsidR="009E7B0D">
        <w:rPr>
          <w:spacing w:val="-2"/>
          <w:szCs w:val="22"/>
        </w:rPr>
        <w:t xml:space="preserve"> 270.24</w:t>
      </w:r>
      <w:r w:rsidRPr="007B4B08">
        <w:rPr>
          <w:spacing w:val="-2"/>
          <w:szCs w:val="22"/>
        </w:rPr>
        <w:t xml:space="preserve"> million.</w:t>
      </w:r>
    </w:p>
    <w:p w14:paraId="0D3B6BD0" w14:textId="77777777" w:rsidR="00312604" w:rsidRDefault="00312604" w:rsidP="005616F0">
      <w:pPr>
        <w:spacing w:line="240" w:lineRule="atLeast"/>
        <w:ind w:left="540" w:right="65"/>
        <w:jc w:val="thaiDistribute"/>
        <w:rPr>
          <w:spacing w:val="-2"/>
          <w:szCs w:val="22"/>
        </w:rPr>
      </w:pPr>
    </w:p>
    <w:p w14:paraId="30E41A23" w14:textId="195826C8" w:rsidR="00312604" w:rsidRDefault="00312604" w:rsidP="00312604">
      <w:pPr>
        <w:spacing w:line="240" w:lineRule="atLeast"/>
        <w:ind w:left="540" w:right="65"/>
        <w:jc w:val="thaiDistribute"/>
        <w:rPr>
          <w:spacing w:val="-2"/>
          <w:szCs w:val="22"/>
        </w:rPr>
      </w:pPr>
      <w:r w:rsidRPr="00D5455D">
        <w:rPr>
          <w:spacing w:val="-2"/>
          <w:szCs w:val="22"/>
        </w:rPr>
        <w:t xml:space="preserve">On 13 November 2024, a subsidiary entered into </w:t>
      </w:r>
      <w:r w:rsidR="00D5455D" w:rsidRPr="00D5455D">
        <w:rPr>
          <w:spacing w:val="-2"/>
          <w:szCs w:val="22"/>
        </w:rPr>
        <w:t xml:space="preserve">a long-term loan agreement with a local financial institution </w:t>
      </w:r>
      <w:r w:rsidRPr="00D5455D">
        <w:rPr>
          <w:spacing w:val="-2"/>
          <w:szCs w:val="22"/>
        </w:rPr>
        <w:t xml:space="preserve">in total credit facility of Baht </w:t>
      </w:r>
      <w:r w:rsidR="00D5455D" w:rsidRPr="00D5455D">
        <w:rPr>
          <w:spacing w:val="-2"/>
          <w:szCs w:val="22"/>
        </w:rPr>
        <w:t>1,050</w:t>
      </w:r>
      <w:r w:rsidRPr="00D5455D">
        <w:rPr>
          <w:spacing w:val="-2"/>
          <w:szCs w:val="22"/>
        </w:rPr>
        <w:t xml:space="preserve"> million for purchase </w:t>
      </w:r>
      <w:r w:rsidR="00D5455D" w:rsidRPr="00D5455D">
        <w:rPr>
          <w:spacing w:val="-2"/>
          <w:szCs w:val="22"/>
        </w:rPr>
        <w:t xml:space="preserve">a </w:t>
      </w:r>
      <w:r w:rsidRPr="00D5455D">
        <w:rPr>
          <w:spacing w:val="-2"/>
          <w:szCs w:val="22"/>
        </w:rPr>
        <w:t xml:space="preserve">vessel. The repayment term is within </w:t>
      </w:r>
      <w:r w:rsidR="00D5455D" w:rsidRPr="00D5455D">
        <w:rPr>
          <w:spacing w:val="-2"/>
          <w:szCs w:val="22"/>
        </w:rPr>
        <w:t>7</w:t>
      </w:r>
      <w:r w:rsidRPr="00D5455D">
        <w:rPr>
          <w:spacing w:val="-2"/>
          <w:szCs w:val="22"/>
        </w:rPr>
        <w:t xml:space="preserve"> years </w:t>
      </w:r>
      <w:r w:rsidR="00D5455D" w:rsidRPr="00D5455D">
        <w:rPr>
          <w:spacing w:val="-2"/>
          <w:szCs w:val="22"/>
        </w:rPr>
        <w:t xml:space="preserve">and 6 months </w:t>
      </w:r>
      <w:r w:rsidRPr="00D5455D">
        <w:rPr>
          <w:spacing w:val="-2"/>
          <w:szCs w:val="22"/>
        </w:rPr>
        <w:t>from the date of first loan drawdown. The principal is repayable every</w:t>
      </w:r>
      <w:r w:rsidR="00D5455D" w:rsidRPr="00D5455D">
        <w:rPr>
          <w:spacing w:val="-2"/>
          <w:szCs w:val="22"/>
        </w:rPr>
        <w:t xml:space="preserve"> 3</w:t>
      </w:r>
      <w:r w:rsidRPr="00D5455D">
        <w:rPr>
          <w:spacing w:val="-2"/>
          <w:szCs w:val="22"/>
        </w:rPr>
        <w:t xml:space="preserve"> month</w:t>
      </w:r>
      <w:r w:rsidR="00D5455D" w:rsidRPr="00D5455D">
        <w:rPr>
          <w:spacing w:val="-2"/>
          <w:szCs w:val="22"/>
        </w:rPr>
        <w:t>s</w:t>
      </w:r>
      <w:r w:rsidRPr="00D5455D">
        <w:rPr>
          <w:spacing w:val="-2"/>
          <w:szCs w:val="22"/>
        </w:rPr>
        <w:t xml:space="preserve"> with THOR interest rate plus a fixed interest rate as stipulated in the agreement. The loan </w:t>
      </w:r>
      <w:r w:rsidR="00D5455D" w:rsidRPr="00D5455D">
        <w:rPr>
          <w:spacing w:val="-2"/>
          <w:szCs w:val="22"/>
        </w:rPr>
        <w:t>is</w:t>
      </w:r>
      <w:r w:rsidRPr="00D5455D">
        <w:rPr>
          <w:spacing w:val="-2"/>
          <w:szCs w:val="22"/>
        </w:rPr>
        <w:t xml:space="preserve"> secured by the collateral of the Company and </w:t>
      </w:r>
      <w:r w:rsidR="00D5455D" w:rsidRPr="00D5455D">
        <w:rPr>
          <w:spacing w:val="-2"/>
          <w:szCs w:val="22"/>
        </w:rPr>
        <w:t>a subsidiary’s vessel</w:t>
      </w:r>
      <w:r w:rsidRPr="00D5455D">
        <w:rPr>
          <w:spacing w:val="-2"/>
          <w:szCs w:val="22"/>
        </w:rPr>
        <w:t xml:space="preserve">. During the </w:t>
      </w:r>
      <w:r w:rsidR="000B7570">
        <w:rPr>
          <w:color w:val="000000"/>
          <w:szCs w:val="22"/>
        </w:rPr>
        <w:t>nine</w:t>
      </w:r>
      <w:r w:rsidR="000B7570" w:rsidRPr="007E149A">
        <w:rPr>
          <w:color w:val="000000"/>
          <w:szCs w:val="22"/>
        </w:rPr>
        <w:t>-month period end</w:t>
      </w:r>
      <w:r w:rsidR="003205E7">
        <w:rPr>
          <w:color w:val="000000"/>
          <w:szCs w:val="22"/>
        </w:rPr>
        <w:t>ed</w:t>
      </w:r>
      <w:r w:rsidR="00CE6A7A">
        <w:rPr>
          <w:color w:val="000000"/>
          <w:szCs w:val="22"/>
        </w:rPr>
        <w:br/>
      </w:r>
      <w:r w:rsidR="000B7570">
        <w:rPr>
          <w:color w:val="000000"/>
          <w:szCs w:val="22"/>
        </w:rPr>
        <w:t>30 September</w:t>
      </w:r>
      <w:r w:rsidR="003205E7">
        <w:rPr>
          <w:color w:val="000000"/>
          <w:szCs w:val="22"/>
        </w:rPr>
        <w:t xml:space="preserve"> 2025</w:t>
      </w:r>
      <w:r w:rsidRPr="00D5455D">
        <w:rPr>
          <w:spacing w:val="-2"/>
          <w:szCs w:val="22"/>
        </w:rPr>
        <w:t xml:space="preserve">, a subsidiary drew down the loan in totalling of Baht </w:t>
      </w:r>
      <w:r w:rsidR="009E7B0D">
        <w:rPr>
          <w:spacing w:val="-2"/>
          <w:szCs w:val="22"/>
        </w:rPr>
        <w:t>188.82</w:t>
      </w:r>
      <w:r w:rsidRPr="00D5455D">
        <w:rPr>
          <w:spacing w:val="-2"/>
          <w:szCs w:val="22"/>
        </w:rPr>
        <w:t xml:space="preserve"> million.</w:t>
      </w:r>
    </w:p>
    <w:p w14:paraId="1F8CCB86" w14:textId="77777777" w:rsidR="007B4B08" w:rsidRDefault="007B4B08" w:rsidP="004A5CB4">
      <w:pPr>
        <w:spacing w:line="240" w:lineRule="atLeast"/>
        <w:ind w:right="65"/>
        <w:jc w:val="thaiDistribute"/>
        <w:rPr>
          <w:spacing w:val="-2"/>
          <w:szCs w:val="22"/>
        </w:rPr>
      </w:pPr>
    </w:p>
    <w:p w14:paraId="00ED7182" w14:textId="620B10C4" w:rsidR="007B4B08" w:rsidRDefault="00723972" w:rsidP="00161919">
      <w:pPr>
        <w:spacing w:line="240" w:lineRule="atLeast"/>
        <w:ind w:left="540" w:right="65"/>
        <w:jc w:val="thaiDistribute"/>
        <w:rPr>
          <w:spacing w:val="-2"/>
          <w:szCs w:val="22"/>
        </w:rPr>
      </w:pPr>
      <w:r w:rsidRPr="00723972">
        <w:rPr>
          <w:spacing w:val="-2"/>
          <w:szCs w:val="22"/>
        </w:rPr>
        <w:t>On 25 December 2024, a subsidiary entered into several long-term loan agreement</w:t>
      </w:r>
      <w:r w:rsidR="00786B7A">
        <w:rPr>
          <w:spacing w:val="-2"/>
          <w:szCs w:val="22"/>
        </w:rPr>
        <w:t>s</w:t>
      </w:r>
      <w:r w:rsidRPr="00723972">
        <w:rPr>
          <w:spacing w:val="-2"/>
          <w:szCs w:val="22"/>
        </w:rPr>
        <w:t xml:space="preserve"> with a local financial institution in total credit facility of Baht 438 million for </w:t>
      </w:r>
      <w:r w:rsidRPr="008628C9">
        <w:rPr>
          <w:spacing w:val="-2"/>
          <w:szCs w:val="22"/>
        </w:rPr>
        <w:t>purchase vessels. The repayment term is within 8 years from the date of first loan drawdown. The principal is repayable every month with THOR compound (Lockout) interest rate plus a fixed interest rate as stipulated in the agreement. The loan</w:t>
      </w:r>
      <w:r w:rsidR="004A5CB4" w:rsidRPr="008628C9">
        <w:rPr>
          <w:spacing w:val="-2"/>
          <w:szCs w:val="22"/>
        </w:rPr>
        <w:t>s</w:t>
      </w:r>
      <w:r w:rsidRPr="008628C9">
        <w:rPr>
          <w:spacing w:val="-2"/>
          <w:szCs w:val="22"/>
        </w:rPr>
        <w:t xml:space="preserve"> </w:t>
      </w:r>
      <w:r w:rsidR="00195414" w:rsidRPr="008628C9">
        <w:rPr>
          <w:spacing w:val="-2"/>
          <w:szCs w:val="22"/>
        </w:rPr>
        <w:t>are</w:t>
      </w:r>
      <w:r w:rsidRPr="008628C9">
        <w:rPr>
          <w:spacing w:val="-2"/>
          <w:szCs w:val="22"/>
        </w:rPr>
        <w:t xml:space="preserve"> secured by the collateral of </w:t>
      </w:r>
      <w:r w:rsidR="002637FF" w:rsidRPr="008628C9">
        <w:rPr>
          <w:spacing w:val="-2"/>
          <w:szCs w:val="22"/>
        </w:rPr>
        <w:t>a</w:t>
      </w:r>
      <w:r w:rsidR="00912A2F" w:rsidRPr="008628C9">
        <w:rPr>
          <w:spacing w:val="-2"/>
          <w:szCs w:val="22"/>
        </w:rPr>
        <w:t xml:space="preserve"> subsidiary’s vessels, </w:t>
      </w:r>
      <w:r w:rsidR="00CF06A1" w:rsidRPr="00CF06A1">
        <w:rPr>
          <w:spacing w:val="-2"/>
          <w:szCs w:val="22"/>
        </w:rPr>
        <w:t xml:space="preserve">subsidiary’s share, subsidiary’s bank accounts, and guarantee by the Company and </w:t>
      </w:r>
      <w:r w:rsidR="00304130">
        <w:rPr>
          <w:spacing w:val="-2"/>
          <w:szCs w:val="22"/>
        </w:rPr>
        <w:t xml:space="preserve">a </w:t>
      </w:r>
      <w:r w:rsidR="00CF06A1" w:rsidRPr="00CF06A1">
        <w:rPr>
          <w:spacing w:val="-2"/>
          <w:szCs w:val="22"/>
        </w:rPr>
        <w:t>subsidiary</w:t>
      </w:r>
      <w:r w:rsidR="00161919">
        <w:rPr>
          <w:rFonts w:cstheme="minorBidi"/>
          <w:spacing w:val="-2"/>
          <w:szCs w:val="28"/>
          <w:lang w:bidi="th-TH"/>
        </w:rPr>
        <w:t xml:space="preserve">. </w:t>
      </w:r>
      <w:r w:rsidRPr="00723972">
        <w:rPr>
          <w:spacing w:val="-2"/>
          <w:szCs w:val="22"/>
        </w:rPr>
        <w:t xml:space="preserve">During the </w:t>
      </w:r>
      <w:r w:rsidR="000B7570">
        <w:rPr>
          <w:color w:val="000000"/>
          <w:szCs w:val="22"/>
        </w:rPr>
        <w:t>nine</w:t>
      </w:r>
      <w:r w:rsidR="000B7570" w:rsidRPr="007E149A">
        <w:rPr>
          <w:color w:val="000000"/>
          <w:szCs w:val="22"/>
        </w:rPr>
        <w:t>-month period end</w:t>
      </w:r>
      <w:r w:rsidR="003205E7">
        <w:rPr>
          <w:color w:val="000000"/>
          <w:szCs w:val="22"/>
        </w:rPr>
        <w:t>ed</w:t>
      </w:r>
      <w:r w:rsidR="000B7570" w:rsidRPr="007E149A">
        <w:rPr>
          <w:color w:val="000000"/>
          <w:szCs w:val="22"/>
        </w:rPr>
        <w:t xml:space="preserve"> </w:t>
      </w:r>
      <w:r w:rsidR="000B7570">
        <w:rPr>
          <w:color w:val="000000"/>
          <w:szCs w:val="22"/>
        </w:rPr>
        <w:t>30 September</w:t>
      </w:r>
      <w:r w:rsidR="003205E7">
        <w:rPr>
          <w:color w:val="000000"/>
          <w:szCs w:val="22"/>
        </w:rPr>
        <w:t xml:space="preserve"> 2025</w:t>
      </w:r>
      <w:r w:rsidRPr="00723972">
        <w:rPr>
          <w:spacing w:val="-2"/>
          <w:szCs w:val="22"/>
        </w:rPr>
        <w:t>,</w:t>
      </w:r>
      <w:r w:rsidR="00161919">
        <w:rPr>
          <w:spacing w:val="-2"/>
          <w:szCs w:val="22"/>
        </w:rPr>
        <w:br/>
      </w:r>
      <w:r w:rsidRPr="00723972">
        <w:rPr>
          <w:spacing w:val="-2"/>
          <w:szCs w:val="22"/>
        </w:rPr>
        <w:t xml:space="preserve">a subsidiary drew down </w:t>
      </w:r>
      <w:r w:rsidR="007F309E">
        <w:rPr>
          <w:spacing w:val="-2"/>
          <w:szCs w:val="22"/>
        </w:rPr>
        <w:t>the</w:t>
      </w:r>
      <w:r w:rsidRPr="00723972">
        <w:rPr>
          <w:spacing w:val="-2"/>
          <w:szCs w:val="22"/>
        </w:rPr>
        <w:t xml:space="preserve"> loan in totalling of Baht </w:t>
      </w:r>
      <w:r w:rsidR="00AB5522">
        <w:rPr>
          <w:spacing w:val="-2"/>
          <w:szCs w:val="22"/>
        </w:rPr>
        <w:t>384.43</w:t>
      </w:r>
      <w:r w:rsidR="00161919" w:rsidRPr="00161919">
        <w:rPr>
          <w:spacing w:val="-2"/>
          <w:szCs w:val="22"/>
        </w:rPr>
        <w:t xml:space="preserve"> </w:t>
      </w:r>
      <w:r w:rsidRPr="00723972">
        <w:rPr>
          <w:spacing w:val="-2"/>
          <w:szCs w:val="22"/>
        </w:rPr>
        <w:t>million.</w:t>
      </w:r>
    </w:p>
    <w:p w14:paraId="214E32B0" w14:textId="77777777" w:rsidR="005E451C" w:rsidRDefault="005E451C" w:rsidP="00161919">
      <w:pPr>
        <w:spacing w:line="240" w:lineRule="atLeast"/>
        <w:ind w:left="540" w:right="65"/>
        <w:jc w:val="thaiDistribute"/>
        <w:rPr>
          <w:spacing w:val="-2"/>
          <w:szCs w:val="22"/>
        </w:rPr>
      </w:pPr>
    </w:p>
    <w:p w14:paraId="6C8D9B5E" w14:textId="6051DF55" w:rsidR="007B4B08" w:rsidRPr="004669E1" w:rsidRDefault="00195414" w:rsidP="00623EA8">
      <w:pPr>
        <w:spacing w:line="240" w:lineRule="atLeast"/>
        <w:ind w:left="540" w:right="65"/>
        <w:jc w:val="thaiDistribute"/>
        <w:rPr>
          <w:szCs w:val="22"/>
        </w:rPr>
      </w:pPr>
      <w:r w:rsidRPr="00195414">
        <w:rPr>
          <w:szCs w:val="22"/>
        </w:rPr>
        <w:t>On 29 January 2025,</w:t>
      </w:r>
      <w:r w:rsidRPr="00195414">
        <w:t xml:space="preserve"> </w:t>
      </w:r>
      <w:r w:rsidRPr="00195414">
        <w:rPr>
          <w:szCs w:val="22"/>
        </w:rPr>
        <w:t xml:space="preserve">a subsidiary entered into a long-term loan agreement with a local financial institution in total credit facility of Baht 144 million for acquisition of V.C Shipping and Service </w:t>
      </w:r>
      <w:r>
        <w:rPr>
          <w:szCs w:val="22"/>
        </w:rPr>
        <w:br/>
      </w:r>
      <w:r w:rsidRPr="00195414">
        <w:rPr>
          <w:szCs w:val="22"/>
        </w:rPr>
        <w:t>Co., Ltd. The repayment term is within 5 years from the date of first loan drawdown. The principal is repayable every 3 month with THOR NCCR without Observation Shift interest rate plus a fixed interest rate as stipulated in the agreement</w:t>
      </w:r>
      <w:r w:rsidRPr="008628C9">
        <w:rPr>
          <w:szCs w:val="22"/>
        </w:rPr>
        <w:t xml:space="preserve">. </w:t>
      </w:r>
      <w:r w:rsidRPr="00993E22">
        <w:rPr>
          <w:szCs w:val="22"/>
        </w:rPr>
        <w:t xml:space="preserve">The loan is secured by </w:t>
      </w:r>
      <w:r w:rsidR="009A6DB8" w:rsidRPr="00993E22">
        <w:rPr>
          <w:szCs w:val="22"/>
        </w:rPr>
        <w:t xml:space="preserve">the collateral of </w:t>
      </w:r>
      <w:r w:rsidR="009B7499" w:rsidRPr="00993E22">
        <w:rPr>
          <w:szCs w:val="22"/>
        </w:rPr>
        <w:t xml:space="preserve">the Company, subsidiary and </w:t>
      </w:r>
      <w:r w:rsidR="002637FF" w:rsidRPr="00993E22">
        <w:rPr>
          <w:szCs w:val="22"/>
        </w:rPr>
        <w:t>a subsidiary’s share</w:t>
      </w:r>
      <w:r w:rsidR="00E80051" w:rsidRPr="00993E22">
        <w:rPr>
          <w:szCs w:val="22"/>
        </w:rPr>
        <w:t>.</w:t>
      </w:r>
      <w:r w:rsidR="00E80051">
        <w:rPr>
          <w:szCs w:val="22"/>
        </w:rPr>
        <w:t xml:space="preserve"> </w:t>
      </w:r>
      <w:r w:rsidRPr="00195414">
        <w:rPr>
          <w:szCs w:val="22"/>
        </w:rPr>
        <w:t xml:space="preserve">During the </w:t>
      </w:r>
      <w:r w:rsidR="000B7570">
        <w:rPr>
          <w:color w:val="000000"/>
          <w:szCs w:val="22"/>
        </w:rPr>
        <w:t>nine</w:t>
      </w:r>
      <w:r w:rsidR="000B7570" w:rsidRPr="007E149A">
        <w:rPr>
          <w:color w:val="000000"/>
          <w:szCs w:val="22"/>
        </w:rPr>
        <w:t>-month period end</w:t>
      </w:r>
      <w:r w:rsidR="003205E7">
        <w:rPr>
          <w:color w:val="000000"/>
          <w:szCs w:val="22"/>
        </w:rPr>
        <w:t>ed</w:t>
      </w:r>
      <w:r w:rsidR="000B7570" w:rsidRPr="007E149A">
        <w:rPr>
          <w:color w:val="000000"/>
          <w:szCs w:val="22"/>
        </w:rPr>
        <w:t xml:space="preserve"> </w:t>
      </w:r>
      <w:r w:rsidR="000B7570">
        <w:rPr>
          <w:color w:val="000000"/>
          <w:szCs w:val="22"/>
        </w:rPr>
        <w:t>30 September</w:t>
      </w:r>
      <w:r w:rsidR="003205E7">
        <w:rPr>
          <w:color w:val="000000"/>
          <w:szCs w:val="22"/>
        </w:rPr>
        <w:t xml:space="preserve"> 2025</w:t>
      </w:r>
      <w:r w:rsidRPr="00195414">
        <w:rPr>
          <w:szCs w:val="22"/>
        </w:rPr>
        <w:t xml:space="preserve">, </w:t>
      </w:r>
      <w:r w:rsidRPr="004669E1">
        <w:rPr>
          <w:szCs w:val="22"/>
        </w:rPr>
        <w:t>a subsidiary has fully drawn down the loan.</w:t>
      </w:r>
    </w:p>
    <w:p w14:paraId="371DE5EA" w14:textId="110A20B8" w:rsidR="00BF4E2B" w:rsidRPr="00F04FEA" w:rsidRDefault="003205E7" w:rsidP="003205E7">
      <w:pPr>
        <w:spacing w:line="240" w:lineRule="auto"/>
        <w:rPr>
          <w:rFonts w:cstheme="minorBidi"/>
          <w:szCs w:val="28"/>
          <w:lang w:val="en-US" w:bidi="th-TH"/>
        </w:rPr>
      </w:pPr>
      <w:r>
        <w:rPr>
          <w:rFonts w:cstheme="minorBidi"/>
          <w:szCs w:val="28"/>
          <w:lang w:val="en-US" w:bidi="th-TH"/>
        </w:rPr>
        <w:br w:type="page"/>
      </w:r>
    </w:p>
    <w:p w14:paraId="1E8F8B94" w14:textId="6A1A43AB" w:rsidR="00195414" w:rsidRDefault="009358CE" w:rsidP="005616F0">
      <w:pPr>
        <w:spacing w:line="240" w:lineRule="atLeast"/>
        <w:ind w:left="540" w:right="65"/>
        <w:jc w:val="thaiDistribute"/>
        <w:rPr>
          <w:szCs w:val="22"/>
        </w:rPr>
      </w:pPr>
      <w:r w:rsidRPr="009358CE">
        <w:rPr>
          <w:szCs w:val="22"/>
        </w:rPr>
        <w:lastRenderedPageBreak/>
        <w:t xml:space="preserve">On 11 March 2025, </w:t>
      </w:r>
      <w:r w:rsidR="00230EA7" w:rsidRPr="00230EA7">
        <w:rPr>
          <w:szCs w:val="22"/>
        </w:rPr>
        <w:t>a subsidiary</w:t>
      </w:r>
      <w:r w:rsidR="00230EA7">
        <w:rPr>
          <w:szCs w:val="22"/>
        </w:rPr>
        <w:t xml:space="preserve"> </w:t>
      </w:r>
      <w:r w:rsidRPr="009358CE">
        <w:rPr>
          <w:szCs w:val="22"/>
        </w:rPr>
        <w:t xml:space="preserve">entered into </w:t>
      </w:r>
      <w:r w:rsidR="00230EA7" w:rsidRPr="00230EA7">
        <w:rPr>
          <w:szCs w:val="22"/>
        </w:rPr>
        <w:t>several</w:t>
      </w:r>
      <w:r w:rsidRPr="009358CE">
        <w:rPr>
          <w:szCs w:val="22"/>
        </w:rPr>
        <w:t xml:space="preserve"> long-term loan agreement</w:t>
      </w:r>
      <w:r w:rsidR="00786B7A">
        <w:rPr>
          <w:szCs w:val="22"/>
        </w:rPr>
        <w:t>s</w:t>
      </w:r>
      <w:r w:rsidRPr="009358CE">
        <w:rPr>
          <w:szCs w:val="22"/>
        </w:rPr>
        <w:t xml:space="preserve"> with a local financial institution in total credit facility of Baht 654 million for </w:t>
      </w:r>
      <w:r w:rsidR="002C7A91">
        <w:rPr>
          <w:szCs w:val="22"/>
        </w:rPr>
        <w:t>vessel</w:t>
      </w:r>
      <w:r w:rsidR="00DA6895">
        <w:rPr>
          <w:szCs w:val="22"/>
        </w:rPr>
        <w:t>s</w:t>
      </w:r>
      <w:r w:rsidR="002C7A91" w:rsidRPr="002C7A91">
        <w:rPr>
          <w:szCs w:val="22"/>
        </w:rPr>
        <w:t xml:space="preserve"> construction </w:t>
      </w:r>
      <w:r w:rsidRPr="009358CE">
        <w:rPr>
          <w:szCs w:val="22"/>
        </w:rPr>
        <w:t>and pre-operation costs. The repayment term is within 8 years from the date of first loan drawdown. The principal is repayable every month with THOR compound (Lockout) interest rate plus a fixed interest rate as stipulated in the agreement. The loan</w:t>
      </w:r>
      <w:r w:rsidR="00AB476A">
        <w:rPr>
          <w:szCs w:val="22"/>
        </w:rPr>
        <w:t>s</w:t>
      </w:r>
      <w:r w:rsidRPr="009358CE">
        <w:rPr>
          <w:szCs w:val="22"/>
        </w:rPr>
        <w:t xml:space="preserve"> </w:t>
      </w:r>
      <w:r w:rsidR="00AB476A">
        <w:rPr>
          <w:szCs w:val="22"/>
        </w:rPr>
        <w:t>are</w:t>
      </w:r>
      <w:r w:rsidRPr="009358CE">
        <w:rPr>
          <w:szCs w:val="22"/>
        </w:rPr>
        <w:t xml:space="preserve"> secured by the collateral of the Company</w:t>
      </w:r>
      <w:r w:rsidR="00AB476A" w:rsidRPr="00AB476A">
        <w:t xml:space="preserve"> </w:t>
      </w:r>
      <w:r w:rsidR="00AB476A" w:rsidRPr="00AB476A">
        <w:rPr>
          <w:szCs w:val="22"/>
        </w:rPr>
        <w:t>an</w:t>
      </w:r>
      <w:r w:rsidR="00AB476A">
        <w:rPr>
          <w:szCs w:val="22"/>
        </w:rPr>
        <w:t>d</w:t>
      </w:r>
      <w:r w:rsidR="00AB476A" w:rsidRPr="00AB476A">
        <w:rPr>
          <w:szCs w:val="22"/>
        </w:rPr>
        <w:t xml:space="preserve"> a subsidiary’s </w:t>
      </w:r>
      <w:r w:rsidR="008628C9" w:rsidRPr="00AB476A">
        <w:rPr>
          <w:szCs w:val="22"/>
        </w:rPr>
        <w:t>vessel</w:t>
      </w:r>
      <w:r w:rsidR="008628C9">
        <w:rPr>
          <w:szCs w:val="22"/>
        </w:rPr>
        <w:t>s.</w:t>
      </w:r>
      <w:r w:rsidR="00F22304">
        <w:rPr>
          <w:szCs w:val="22"/>
        </w:rPr>
        <w:br/>
      </w:r>
      <w:r w:rsidRPr="009358CE">
        <w:rPr>
          <w:szCs w:val="22"/>
        </w:rPr>
        <w:t xml:space="preserve">During the </w:t>
      </w:r>
      <w:r w:rsidR="000B7570">
        <w:rPr>
          <w:color w:val="000000"/>
          <w:szCs w:val="22"/>
        </w:rPr>
        <w:t>nine</w:t>
      </w:r>
      <w:r w:rsidR="000B7570" w:rsidRPr="007E149A">
        <w:rPr>
          <w:color w:val="000000"/>
          <w:szCs w:val="22"/>
        </w:rPr>
        <w:t>-month period end</w:t>
      </w:r>
      <w:r w:rsidR="003205E7">
        <w:rPr>
          <w:color w:val="000000"/>
          <w:szCs w:val="22"/>
        </w:rPr>
        <w:t>ed</w:t>
      </w:r>
      <w:r w:rsidR="000B7570" w:rsidRPr="007E149A">
        <w:rPr>
          <w:color w:val="000000"/>
          <w:szCs w:val="22"/>
        </w:rPr>
        <w:t xml:space="preserve"> </w:t>
      </w:r>
      <w:r w:rsidR="000B7570">
        <w:rPr>
          <w:color w:val="000000"/>
          <w:szCs w:val="22"/>
        </w:rPr>
        <w:t xml:space="preserve">30 </w:t>
      </w:r>
      <w:r w:rsidR="000B7570" w:rsidRPr="008B4044">
        <w:rPr>
          <w:color w:val="000000"/>
          <w:szCs w:val="22"/>
        </w:rPr>
        <w:t>September</w:t>
      </w:r>
      <w:r w:rsidR="003205E7">
        <w:rPr>
          <w:color w:val="000000"/>
          <w:szCs w:val="22"/>
        </w:rPr>
        <w:t xml:space="preserve"> 2025</w:t>
      </w:r>
      <w:r w:rsidRPr="008B4044">
        <w:rPr>
          <w:szCs w:val="22"/>
        </w:rPr>
        <w:t xml:space="preserve">, </w:t>
      </w:r>
      <w:r w:rsidR="00DA6895" w:rsidRPr="008B4044">
        <w:rPr>
          <w:szCs w:val="22"/>
        </w:rPr>
        <w:t>a</w:t>
      </w:r>
      <w:r w:rsidRPr="008B4044">
        <w:rPr>
          <w:szCs w:val="22"/>
        </w:rPr>
        <w:t xml:space="preserve"> </w:t>
      </w:r>
      <w:r w:rsidR="00DA6895" w:rsidRPr="008B4044">
        <w:rPr>
          <w:szCs w:val="22"/>
        </w:rPr>
        <w:t>subsidiary</w:t>
      </w:r>
      <w:r w:rsidRPr="008B4044">
        <w:rPr>
          <w:szCs w:val="22"/>
        </w:rPr>
        <w:t xml:space="preserve"> </w:t>
      </w:r>
      <w:r w:rsidR="00F04FEA" w:rsidRPr="008B4044">
        <w:rPr>
          <w:szCs w:val="22"/>
        </w:rPr>
        <w:t>drew down</w:t>
      </w:r>
      <w:r w:rsidR="00F04FEA">
        <w:rPr>
          <w:szCs w:val="22"/>
        </w:rPr>
        <w:t xml:space="preserve"> the loan in totalling of Baht 52.70 million.</w:t>
      </w:r>
    </w:p>
    <w:p w14:paraId="6DD0F73D" w14:textId="77777777" w:rsidR="00F04FEA" w:rsidRDefault="00F04FEA" w:rsidP="005616F0">
      <w:pPr>
        <w:spacing w:line="240" w:lineRule="atLeast"/>
        <w:ind w:left="540" w:right="65"/>
        <w:jc w:val="thaiDistribute"/>
        <w:rPr>
          <w:szCs w:val="22"/>
        </w:rPr>
      </w:pPr>
    </w:p>
    <w:p w14:paraId="2A59D5FB" w14:textId="01EAB79A" w:rsidR="00731F44" w:rsidRPr="000F1D79" w:rsidRDefault="00F04FEA" w:rsidP="00731F44">
      <w:pPr>
        <w:spacing w:line="240" w:lineRule="atLeast"/>
        <w:ind w:left="540" w:right="65"/>
        <w:jc w:val="thaiDistribute"/>
        <w:rPr>
          <w:szCs w:val="22"/>
        </w:rPr>
      </w:pPr>
      <w:r w:rsidRPr="000F1D79">
        <w:rPr>
          <w:szCs w:val="22"/>
        </w:rPr>
        <w:t xml:space="preserve">On 26 June 2025, </w:t>
      </w:r>
      <w:r w:rsidR="008B4044" w:rsidRPr="000F1D79">
        <w:rPr>
          <w:szCs w:val="22"/>
        </w:rPr>
        <w:t>a subsidiary entered into a long-term loan agreement with a local financial institution in</w:t>
      </w:r>
      <w:r w:rsidR="00EB5CA7">
        <w:rPr>
          <w:szCs w:val="22"/>
        </w:rPr>
        <w:t xml:space="preserve"> </w:t>
      </w:r>
      <w:r w:rsidR="008B4044" w:rsidRPr="000F1D79">
        <w:rPr>
          <w:szCs w:val="22"/>
        </w:rPr>
        <w:t xml:space="preserve">total credit facility of Baht 212 million </w:t>
      </w:r>
      <w:r w:rsidR="00AF45A3" w:rsidRPr="000F1D79">
        <w:rPr>
          <w:szCs w:val="22"/>
        </w:rPr>
        <w:t>for</w:t>
      </w:r>
      <w:r w:rsidR="00EB5CA7">
        <w:rPr>
          <w:szCs w:val="22"/>
        </w:rPr>
        <w:t xml:space="preserve"> a </w:t>
      </w:r>
      <w:r w:rsidR="00AF45A3" w:rsidRPr="000F1D79">
        <w:rPr>
          <w:szCs w:val="22"/>
        </w:rPr>
        <w:t>vessel construction and pre-operation costs.</w:t>
      </w:r>
      <w:r w:rsidR="00FA3F0B">
        <w:rPr>
          <w:szCs w:val="22"/>
        </w:rPr>
        <w:br/>
      </w:r>
      <w:r w:rsidR="00AF45A3" w:rsidRPr="000F1D79">
        <w:rPr>
          <w:szCs w:val="22"/>
        </w:rPr>
        <w:t>The repayment term is within 10 years from the date of first loan drawdown.</w:t>
      </w:r>
      <w:r w:rsidR="00731F44" w:rsidRPr="000F1D79">
        <w:rPr>
          <w:szCs w:val="22"/>
        </w:rPr>
        <w:t xml:space="preserve"> The principal is repayable every month with THOR compound (Lockout) interest rate plus a fixed interest rate as stipulated in the agreement. The loan </w:t>
      </w:r>
      <w:r w:rsidR="00EB5CA7">
        <w:rPr>
          <w:szCs w:val="22"/>
        </w:rPr>
        <w:t>is</w:t>
      </w:r>
      <w:r w:rsidR="00731F44" w:rsidRPr="000F1D79">
        <w:rPr>
          <w:szCs w:val="22"/>
        </w:rPr>
        <w:t xml:space="preserve"> secured by the collateral of the Company</w:t>
      </w:r>
      <w:r w:rsidR="00731F44" w:rsidRPr="000F1D79">
        <w:t xml:space="preserve"> </w:t>
      </w:r>
      <w:r w:rsidR="00731F44" w:rsidRPr="000F1D79">
        <w:rPr>
          <w:szCs w:val="22"/>
        </w:rPr>
        <w:t>and a subsidiary’s vessel.</w:t>
      </w:r>
      <w:r w:rsidR="00FA3F0B">
        <w:rPr>
          <w:szCs w:val="22"/>
        </w:rPr>
        <w:br/>
      </w:r>
      <w:r w:rsidR="00731F44" w:rsidRPr="000F1D79">
        <w:rPr>
          <w:szCs w:val="22"/>
        </w:rPr>
        <w:t xml:space="preserve">During the </w:t>
      </w:r>
      <w:r w:rsidR="00731F44" w:rsidRPr="000F1D79">
        <w:rPr>
          <w:color w:val="000000"/>
          <w:szCs w:val="22"/>
        </w:rPr>
        <w:t>nine-month period end</w:t>
      </w:r>
      <w:r w:rsidR="003205E7">
        <w:rPr>
          <w:color w:val="000000"/>
          <w:szCs w:val="22"/>
        </w:rPr>
        <w:t>ed</w:t>
      </w:r>
      <w:r w:rsidR="00731F44" w:rsidRPr="000F1D79">
        <w:rPr>
          <w:color w:val="000000"/>
          <w:szCs w:val="22"/>
        </w:rPr>
        <w:t xml:space="preserve"> 30 September</w:t>
      </w:r>
      <w:r w:rsidR="003205E7">
        <w:rPr>
          <w:color w:val="000000"/>
          <w:szCs w:val="22"/>
        </w:rPr>
        <w:t xml:space="preserve"> 2025</w:t>
      </w:r>
      <w:r w:rsidR="00731F44" w:rsidRPr="000F1D79">
        <w:rPr>
          <w:szCs w:val="22"/>
        </w:rPr>
        <w:t xml:space="preserve">, a subsidiary drew down the loan in </w:t>
      </w:r>
      <w:r w:rsidR="00E44B62" w:rsidRPr="000F1D79">
        <w:rPr>
          <w:szCs w:val="22"/>
        </w:rPr>
        <w:t>totalling</w:t>
      </w:r>
      <w:r w:rsidR="00731F44" w:rsidRPr="000F1D79">
        <w:rPr>
          <w:szCs w:val="22"/>
        </w:rPr>
        <w:t xml:space="preserve"> of Baht 35.65 million.</w:t>
      </w:r>
    </w:p>
    <w:p w14:paraId="30B92500" w14:textId="77777777" w:rsidR="00F04FEA" w:rsidRPr="000F1D79" w:rsidRDefault="00F04FEA" w:rsidP="002837E4">
      <w:pPr>
        <w:spacing w:line="240" w:lineRule="atLeast"/>
        <w:ind w:right="65"/>
        <w:jc w:val="thaiDistribute"/>
        <w:rPr>
          <w:szCs w:val="22"/>
        </w:rPr>
      </w:pPr>
    </w:p>
    <w:p w14:paraId="2CBB9C72" w14:textId="4D5A4277" w:rsidR="002837E4" w:rsidRDefault="00F04FEA" w:rsidP="002837E4">
      <w:pPr>
        <w:spacing w:line="240" w:lineRule="atLeast"/>
        <w:ind w:left="540" w:right="65"/>
        <w:jc w:val="thaiDistribute"/>
        <w:rPr>
          <w:szCs w:val="22"/>
        </w:rPr>
      </w:pPr>
      <w:r w:rsidRPr="000F1D79">
        <w:rPr>
          <w:szCs w:val="22"/>
        </w:rPr>
        <w:t xml:space="preserve">On 22 August 2025, </w:t>
      </w:r>
      <w:r w:rsidR="004575D3" w:rsidRPr="000F1D79">
        <w:rPr>
          <w:szCs w:val="22"/>
        </w:rPr>
        <w:t>a subsidiary entered into a long-term loan agreement with a local financial institution in total credit facility of Baht 48 million for</w:t>
      </w:r>
      <w:r w:rsidR="00031FF9" w:rsidRPr="000F1D79">
        <w:rPr>
          <w:szCs w:val="22"/>
        </w:rPr>
        <w:t xml:space="preserve"> </w:t>
      </w:r>
      <w:r w:rsidR="006C7417" w:rsidRPr="000F1D79">
        <w:rPr>
          <w:szCs w:val="22"/>
        </w:rPr>
        <w:t xml:space="preserve">support the acquisition of land and </w:t>
      </w:r>
      <w:r w:rsidR="00FA3F0B">
        <w:rPr>
          <w:szCs w:val="22"/>
        </w:rPr>
        <w:br/>
      </w:r>
      <w:r w:rsidR="006C7417" w:rsidRPr="000F1D79">
        <w:rPr>
          <w:szCs w:val="22"/>
        </w:rPr>
        <w:t>the construction of office buildings. The repayment term is within 10 years from the date of first loan drawdown. The principal is repayable every month with THOR compound (Lockout) interest rate plus a fixed interest rate as stipulated in the agreement.</w:t>
      </w:r>
      <w:r w:rsidR="002837E4" w:rsidRPr="000F1D79">
        <w:rPr>
          <w:szCs w:val="22"/>
        </w:rPr>
        <w:t xml:space="preserve"> The loans are secured by the collateral of</w:t>
      </w:r>
      <w:r w:rsidR="00FA3F0B">
        <w:rPr>
          <w:szCs w:val="22"/>
        </w:rPr>
        <w:br/>
      </w:r>
      <w:r w:rsidR="002837E4" w:rsidRPr="000F1D79">
        <w:rPr>
          <w:szCs w:val="22"/>
        </w:rPr>
        <w:t>the Company</w:t>
      </w:r>
      <w:r w:rsidR="002837E4" w:rsidRPr="000F1D79">
        <w:t xml:space="preserve"> </w:t>
      </w:r>
      <w:r w:rsidR="002837E4" w:rsidRPr="000F1D79">
        <w:rPr>
          <w:szCs w:val="22"/>
        </w:rPr>
        <w:t xml:space="preserve">and a subsidiary’s </w:t>
      </w:r>
      <w:r w:rsidR="003205E7">
        <w:rPr>
          <w:szCs w:val="22"/>
        </w:rPr>
        <w:t>l</w:t>
      </w:r>
      <w:r w:rsidR="002837E4" w:rsidRPr="000F1D79">
        <w:rPr>
          <w:szCs w:val="22"/>
        </w:rPr>
        <w:t xml:space="preserve">and. During the </w:t>
      </w:r>
      <w:r w:rsidR="002837E4" w:rsidRPr="000F1D79">
        <w:rPr>
          <w:color w:val="000000"/>
          <w:szCs w:val="22"/>
        </w:rPr>
        <w:t>nine-month period end</w:t>
      </w:r>
      <w:r w:rsidR="003205E7">
        <w:rPr>
          <w:color w:val="000000"/>
          <w:szCs w:val="22"/>
        </w:rPr>
        <w:t>ed</w:t>
      </w:r>
      <w:r w:rsidR="002837E4" w:rsidRPr="000F1D79">
        <w:rPr>
          <w:color w:val="000000"/>
          <w:szCs w:val="22"/>
        </w:rPr>
        <w:t xml:space="preserve"> 30 September</w:t>
      </w:r>
      <w:r w:rsidR="003205E7">
        <w:rPr>
          <w:color w:val="000000"/>
          <w:szCs w:val="22"/>
        </w:rPr>
        <w:t xml:space="preserve"> 2025</w:t>
      </w:r>
      <w:r w:rsidR="002837E4" w:rsidRPr="000F1D79">
        <w:rPr>
          <w:szCs w:val="22"/>
        </w:rPr>
        <w:t>,</w:t>
      </w:r>
      <w:r w:rsidR="003205E7">
        <w:rPr>
          <w:szCs w:val="22"/>
        </w:rPr>
        <w:br/>
      </w:r>
      <w:r w:rsidR="002837E4" w:rsidRPr="000F1D79">
        <w:rPr>
          <w:szCs w:val="22"/>
        </w:rPr>
        <w:t xml:space="preserve">a subsidiary drew down the loan in totalling of Baht </w:t>
      </w:r>
      <w:r w:rsidR="002837E4" w:rsidRPr="000F1D79">
        <w:rPr>
          <w:rFonts w:cs="Angsana New"/>
          <w:szCs w:val="28"/>
          <w:lang w:val="en-US" w:bidi="th-TH"/>
        </w:rPr>
        <w:t>13.60</w:t>
      </w:r>
      <w:r w:rsidR="002837E4" w:rsidRPr="000F1D79">
        <w:rPr>
          <w:szCs w:val="22"/>
        </w:rPr>
        <w:t xml:space="preserve"> million.</w:t>
      </w:r>
    </w:p>
    <w:p w14:paraId="4B86ED19" w14:textId="77777777" w:rsidR="005343AE" w:rsidRPr="006C7417" w:rsidRDefault="005343AE" w:rsidP="002837E4">
      <w:pPr>
        <w:spacing w:line="240" w:lineRule="atLeast"/>
        <w:ind w:right="65"/>
        <w:jc w:val="thaiDistribute"/>
        <w:rPr>
          <w:rFonts w:cstheme="minorBidi"/>
          <w:szCs w:val="28"/>
          <w:lang w:val="en-US" w:bidi="th-TH"/>
        </w:rPr>
      </w:pPr>
    </w:p>
    <w:p w14:paraId="4BC42C9D" w14:textId="46846A8A" w:rsidR="0076424D" w:rsidRDefault="00AB476A" w:rsidP="002178D8">
      <w:pPr>
        <w:spacing w:line="240" w:lineRule="atLeast"/>
        <w:ind w:left="540" w:right="65"/>
        <w:jc w:val="thaiDistribute"/>
        <w:rPr>
          <w:szCs w:val="22"/>
        </w:rPr>
      </w:pPr>
      <w:r>
        <w:rPr>
          <w:rFonts w:cs="Angsana New"/>
          <w:szCs w:val="28"/>
          <w:lang w:val="en-US" w:bidi="th-TH"/>
        </w:rPr>
        <w:t>S</w:t>
      </w:r>
      <w:r w:rsidR="0069128B" w:rsidRPr="007D06E4">
        <w:rPr>
          <w:szCs w:val="22"/>
        </w:rPr>
        <w:t>ubsidiaries must comply with the conditions and requirements as stipulated in the loan agreement i.e. maintain the interest-bearing debt to the equity and maintain debt coverage ratio (“DSCR”).</w:t>
      </w:r>
    </w:p>
    <w:p w14:paraId="379DDF04" w14:textId="77777777" w:rsidR="005616F0" w:rsidRDefault="005616F0" w:rsidP="002178D8">
      <w:pPr>
        <w:spacing w:line="240" w:lineRule="atLeast"/>
        <w:ind w:left="540" w:right="65"/>
        <w:jc w:val="thaiDistribute"/>
        <w:rPr>
          <w:szCs w:val="22"/>
        </w:rPr>
      </w:pPr>
    </w:p>
    <w:tbl>
      <w:tblPr>
        <w:tblW w:w="9099" w:type="dxa"/>
        <w:tblInd w:w="450" w:type="dxa"/>
        <w:tblLayout w:type="fixed"/>
        <w:tblLook w:val="01E0" w:firstRow="1" w:lastRow="1" w:firstColumn="1" w:lastColumn="1" w:noHBand="0" w:noVBand="0"/>
      </w:tblPr>
      <w:tblGrid>
        <w:gridCol w:w="3780"/>
        <w:gridCol w:w="1152"/>
        <w:gridCol w:w="246"/>
        <w:gridCol w:w="1158"/>
        <w:gridCol w:w="245"/>
        <w:gridCol w:w="1132"/>
        <w:gridCol w:w="242"/>
        <w:gridCol w:w="1144"/>
      </w:tblGrid>
      <w:tr w:rsidR="0069128B" w:rsidRPr="002264B1" w14:paraId="78CD9D74" w14:textId="77777777" w:rsidTr="0076424D">
        <w:tc>
          <w:tcPr>
            <w:tcW w:w="3780" w:type="dxa"/>
            <w:vMerge w:val="restart"/>
          </w:tcPr>
          <w:p w14:paraId="5582F9ED" w14:textId="77777777" w:rsidR="0069128B" w:rsidRPr="00AB0C4F" w:rsidRDefault="0069128B" w:rsidP="0076424D">
            <w:pPr>
              <w:spacing w:line="240" w:lineRule="atLeast"/>
              <w:ind w:left="159" w:right="-108" w:hanging="180"/>
              <w:rPr>
                <w:b/>
                <w:i/>
                <w:iCs/>
                <w:szCs w:val="22"/>
                <w:cs/>
              </w:rPr>
            </w:pPr>
            <w:r w:rsidRPr="00AB0C4F">
              <w:rPr>
                <w:b/>
                <w:i/>
                <w:iCs/>
                <w:szCs w:val="22"/>
              </w:rPr>
              <w:t xml:space="preserve">Assets pledged as security </w:t>
            </w:r>
            <w:r w:rsidRPr="00AB0C4F">
              <w:rPr>
                <w:b/>
                <w:i/>
                <w:iCs/>
                <w:szCs w:val="22"/>
              </w:rPr>
              <w:br/>
              <w:t>for liabilities at</w:t>
            </w:r>
          </w:p>
        </w:tc>
        <w:tc>
          <w:tcPr>
            <w:tcW w:w="2556" w:type="dxa"/>
            <w:gridSpan w:val="3"/>
          </w:tcPr>
          <w:p w14:paraId="1CBACB85" w14:textId="77777777" w:rsidR="0069128B" w:rsidRPr="00AB0C4F" w:rsidRDefault="0069128B" w:rsidP="00953021">
            <w:pPr>
              <w:pStyle w:val="acctmergecolhdg"/>
              <w:spacing w:line="240" w:lineRule="atLeast"/>
              <w:ind w:left="11" w:hanging="11"/>
              <w:rPr>
                <w:szCs w:val="22"/>
              </w:rPr>
            </w:pPr>
            <w:r w:rsidRPr="00AB0C4F">
              <w:rPr>
                <w:szCs w:val="22"/>
              </w:rPr>
              <w:t xml:space="preserve">Consolidated </w:t>
            </w:r>
          </w:p>
          <w:p w14:paraId="451E7FAA" w14:textId="77777777" w:rsidR="0069128B" w:rsidRPr="00AB0C4F" w:rsidRDefault="0069128B" w:rsidP="00953021">
            <w:pPr>
              <w:spacing w:line="240" w:lineRule="atLeast"/>
              <w:ind w:left="-108" w:right="-108"/>
              <w:jc w:val="center"/>
              <w:rPr>
                <w:b/>
                <w:bCs/>
                <w:szCs w:val="22"/>
              </w:rPr>
            </w:pPr>
            <w:r w:rsidRPr="00AB0C4F">
              <w:rPr>
                <w:b/>
                <w:bCs/>
                <w:szCs w:val="22"/>
              </w:rPr>
              <w:t xml:space="preserve">financial statements </w:t>
            </w:r>
          </w:p>
        </w:tc>
        <w:tc>
          <w:tcPr>
            <w:tcW w:w="245" w:type="dxa"/>
          </w:tcPr>
          <w:p w14:paraId="3E146823" w14:textId="77777777" w:rsidR="0069128B" w:rsidRPr="00AB0C4F" w:rsidRDefault="0069128B" w:rsidP="00953021">
            <w:pPr>
              <w:spacing w:line="240" w:lineRule="atLeast"/>
              <w:jc w:val="center"/>
              <w:rPr>
                <w:bCs/>
                <w:szCs w:val="22"/>
              </w:rPr>
            </w:pPr>
          </w:p>
        </w:tc>
        <w:tc>
          <w:tcPr>
            <w:tcW w:w="2518" w:type="dxa"/>
            <w:gridSpan w:val="3"/>
          </w:tcPr>
          <w:p w14:paraId="2FEBD637" w14:textId="77777777" w:rsidR="0069128B" w:rsidRPr="00AB0C4F" w:rsidRDefault="0069128B" w:rsidP="00953021">
            <w:pPr>
              <w:pStyle w:val="acctmergecolhdg"/>
              <w:tabs>
                <w:tab w:val="left" w:pos="1680"/>
              </w:tabs>
              <w:spacing w:line="240" w:lineRule="atLeast"/>
              <w:ind w:right="-75"/>
              <w:rPr>
                <w:szCs w:val="22"/>
              </w:rPr>
            </w:pPr>
            <w:r w:rsidRPr="00AB0C4F">
              <w:rPr>
                <w:szCs w:val="22"/>
              </w:rPr>
              <w:t xml:space="preserve">Separate </w:t>
            </w:r>
          </w:p>
          <w:p w14:paraId="0585CB1C" w14:textId="77777777" w:rsidR="0069128B" w:rsidRPr="00AB0C4F" w:rsidRDefault="0069128B" w:rsidP="00953021">
            <w:pPr>
              <w:spacing w:line="240" w:lineRule="atLeast"/>
              <w:ind w:left="-108" w:right="-108"/>
              <w:jc w:val="center"/>
              <w:rPr>
                <w:b/>
                <w:bCs/>
                <w:szCs w:val="22"/>
              </w:rPr>
            </w:pPr>
            <w:r w:rsidRPr="00AB0C4F">
              <w:rPr>
                <w:b/>
                <w:bCs/>
                <w:szCs w:val="22"/>
              </w:rPr>
              <w:t>financial statements</w:t>
            </w:r>
          </w:p>
        </w:tc>
      </w:tr>
      <w:tr w:rsidR="00D47573" w:rsidRPr="002264B1" w14:paraId="40413237" w14:textId="77777777" w:rsidTr="00953021">
        <w:tc>
          <w:tcPr>
            <w:tcW w:w="3780" w:type="dxa"/>
            <w:vMerge/>
          </w:tcPr>
          <w:p w14:paraId="031E5265" w14:textId="77777777" w:rsidR="00D47573" w:rsidRPr="00AB0C4F" w:rsidRDefault="00D47573" w:rsidP="00D47573">
            <w:pPr>
              <w:spacing w:line="240" w:lineRule="atLeast"/>
              <w:ind w:left="159" w:right="-107"/>
              <w:jc w:val="center"/>
              <w:rPr>
                <w:i/>
                <w:iCs/>
                <w:szCs w:val="22"/>
              </w:rPr>
            </w:pPr>
          </w:p>
        </w:tc>
        <w:tc>
          <w:tcPr>
            <w:tcW w:w="1152" w:type="dxa"/>
            <w:vAlign w:val="center"/>
          </w:tcPr>
          <w:p w14:paraId="3D4BABDB" w14:textId="0C0015DF" w:rsidR="00D47573" w:rsidRPr="00AB0C4F" w:rsidRDefault="00D47573" w:rsidP="00D47573">
            <w:pPr>
              <w:spacing w:line="240" w:lineRule="atLeast"/>
              <w:ind w:left="-128" w:right="-121"/>
              <w:jc w:val="center"/>
              <w:rPr>
                <w:bCs/>
                <w:szCs w:val="22"/>
              </w:rPr>
            </w:pPr>
            <w:r>
              <w:rPr>
                <w:bCs/>
                <w:szCs w:val="22"/>
              </w:rPr>
              <w:t>30</w:t>
            </w:r>
          </w:p>
        </w:tc>
        <w:tc>
          <w:tcPr>
            <w:tcW w:w="246" w:type="dxa"/>
            <w:vAlign w:val="center"/>
          </w:tcPr>
          <w:p w14:paraId="1B0CCF1F" w14:textId="77777777" w:rsidR="00D47573" w:rsidRPr="00AB0C4F" w:rsidRDefault="00D47573" w:rsidP="00D47573">
            <w:pPr>
              <w:spacing w:line="240" w:lineRule="atLeast"/>
              <w:ind w:left="-128" w:right="-121"/>
              <w:jc w:val="center"/>
              <w:rPr>
                <w:b/>
                <w:szCs w:val="22"/>
              </w:rPr>
            </w:pPr>
          </w:p>
        </w:tc>
        <w:tc>
          <w:tcPr>
            <w:tcW w:w="1158" w:type="dxa"/>
            <w:vAlign w:val="center"/>
          </w:tcPr>
          <w:p w14:paraId="5572AB95" w14:textId="77777777" w:rsidR="00D47573" w:rsidRPr="00AB0C4F" w:rsidRDefault="00D47573" w:rsidP="00D47573">
            <w:pPr>
              <w:spacing w:line="240" w:lineRule="atLeast"/>
              <w:ind w:left="-128" w:right="-121"/>
              <w:jc w:val="center"/>
              <w:rPr>
                <w:szCs w:val="22"/>
              </w:rPr>
            </w:pPr>
            <w:r w:rsidRPr="00AB0C4F">
              <w:rPr>
                <w:bCs/>
                <w:szCs w:val="22"/>
              </w:rPr>
              <w:t>31</w:t>
            </w:r>
          </w:p>
        </w:tc>
        <w:tc>
          <w:tcPr>
            <w:tcW w:w="245" w:type="dxa"/>
          </w:tcPr>
          <w:p w14:paraId="2B2D4C5F" w14:textId="77777777" w:rsidR="00D47573" w:rsidRPr="00AB0C4F" w:rsidRDefault="00D47573" w:rsidP="00D47573">
            <w:pPr>
              <w:spacing w:line="240" w:lineRule="atLeast"/>
              <w:ind w:left="-128" w:right="-121"/>
              <w:jc w:val="center"/>
              <w:rPr>
                <w:b/>
                <w:szCs w:val="22"/>
              </w:rPr>
            </w:pPr>
          </w:p>
        </w:tc>
        <w:tc>
          <w:tcPr>
            <w:tcW w:w="1132" w:type="dxa"/>
            <w:vAlign w:val="center"/>
          </w:tcPr>
          <w:p w14:paraId="03D798CE" w14:textId="7D01B7FD" w:rsidR="00D47573" w:rsidRPr="00AB0C4F" w:rsidRDefault="00D47573" w:rsidP="00D47573">
            <w:pPr>
              <w:spacing w:line="240" w:lineRule="atLeast"/>
              <w:ind w:left="-128" w:right="-121"/>
              <w:jc w:val="center"/>
              <w:rPr>
                <w:b/>
                <w:szCs w:val="22"/>
              </w:rPr>
            </w:pPr>
            <w:r>
              <w:rPr>
                <w:bCs/>
                <w:szCs w:val="22"/>
              </w:rPr>
              <w:t>30</w:t>
            </w:r>
          </w:p>
        </w:tc>
        <w:tc>
          <w:tcPr>
            <w:tcW w:w="242" w:type="dxa"/>
            <w:vAlign w:val="center"/>
          </w:tcPr>
          <w:p w14:paraId="010DC479" w14:textId="77777777" w:rsidR="00D47573" w:rsidRPr="00AB0C4F" w:rsidRDefault="00D47573" w:rsidP="00D47573">
            <w:pPr>
              <w:spacing w:line="240" w:lineRule="atLeast"/>
              <w:ind w:left="-128" w:right="-121"/>
              <w:jc w:val="center"/>
              <w:rPr>
                <w:b/>
                <w:szCs w:val="22"/>
              </w:rPr>
            </w:pPr>
          </w:p>
        </w:tc>
        <w:tc>
          <w:tcPr>
            <w:tcW w:w="1144" w:type="dxa"/>
            <w:vAlign w:val="center"/>
          </w:tcPr>
          <w:p w14:paraId="0836FAD3" w14:textId="11440ADD" w:rsidR="00D47573" w:rsidRPr="00AB0C4F" w:rsidRDefault="00D47573" w:rsidP="00D47573">
            <w:pPr>
              <w:spacing w:line="240" w:lineRule="atLeast"/>
              <w:ind w:left="-128" w:right="-121"/>
              <w:jc w:val="center"/>
              <w:rPr>
                <w:b/>
                <w:szCs w:val="22"/>
              </w:rPr>
            </w:pPr>
            <w:r w:rsidRPr="00AB0C4F">
              <w:rPr>
                <w:bCs/>
                <w:szCs w:val="22"/>
              </w:rPr>
              <w:t>31</w:t>
            </w:r>
          </w:p>
        </w:tc>
      </w:tr>
      <w:tr w:rsidR="00D47573" w:rsidRPr="002264B1" w14:paraId="11FA68E1" w14:textId="77777777" w:rsidTr="00953021">
        <w:tc>
          <w:tcPr>
            <w:tcW w:w="3780" w:type="dxa"/>
            <w:vMerge/>
          </w:tcPr>
          <w:p w14:paraId="20304ADA" w14:textId="77777777" w:rsidR="00D47573" w:rsidRPr="00AB0C4F" w:rsidRDefault="00D47573" w:rsidP="00D47573">
            <w:pPr>
              <w:spacing w:line="240" w:lineRule="atLeast"/>
              <w:ind w:left="159" w:right="-107"/>
              <w:jc w:val="center"/>
              <w:rPr>
                <w:i/>
                <w:iCs/>
                <w:szCs w:val="22"/>
              </w:rPr>
            </w:pPr>
          </w:p>
        </w:tc>
        <w:tc>
          <w:tcPr>
            <w:tcW w:w="1152" w:type="dxa"/>
            <w:vAlign w:val="center"/>
          </w:tcPr>
          <w:p w14:paraId="77B44756" w14:textId="015967B7" w:rsidR="00D47573" w:rsidRPr="00AB0C4F" w:rsidRDefault="000B7570" w:rsidP="00D47573">
            <w:pPr>
              <w:spacing w:line="240" w:lineRule="atLeast"/>
              <w:ind w:left="-128" w:right="-121"/>
              <w:jc w:val="center"/>
              <w:rPr>
                <w:bCs/>
                <w:szCs w:val="22"/>
              </w:rPr>
            </w:pPr>
            <w:r>
              <w:rPr>
                <w:bCs/>
                <w:szCs w:val="22"/>
              </w:rPr>
              <w:t>September</w:t>
            </w:r>
          </w:p>
        </w:tc>
        <w:tc>
          <w:tcPr>
            <w:tcW w:w="246" w:type="dxa"/>
            <w:vAlign w:val="center"/>
          </w:tcPr>
          <w:p w14:paraId="5A21ACA5" w14:textId="77777777" w:rsidR="00D47573" w:rsidRPr="00AB0C4F" w:rsidRDefault="00D47573" w:rsidP="00D47573">
            <w:pPr>
              <w:spacing w:line="240" w:lineRule="atLeast"/>
              <w:ind w:left="-128" w:right="-121"/>
              <w:jc w:val="center"/>
              <w:rPr>
                <w:b/>
                <w:szCs w:val="22"/>
              </w:rPr>
            </w:pPr>
          </w:p>
        </w:tc>
        <w:tc>
          <w:tcPr>
            <w:tcW w:w="1158" w:type="dxa"/>
            <w:vAlign w:val="center"/>
          </w:tcPr>
          <w:p w14:paraId="58E92043" w14:textId="77777777" w:rsidR="00D47573" w:rsidRPr="00AB0C4F" w:rsidRDefault="00D47573" w:rsidP="00D47573">
            <w:pPr>
              <w:spacing w:line="240" w:lineRule="atLeast"/>
              <w:ind w:left="-128" w:right="-121"/>
              <w:jc w:val="center"/>
              <w:rPr>
                <w:bCs/>
                <w:szCs w:val="22"/>
              </w:rPr>
            </w:pPr>
            <w:r w:rsidRPr="00AB0C4F">
              <w:rPr>
                <w:bCs/>
                <w:szCs w:val="22"/>
              </w:rPr>
              <w:t>December</w:t>
            </w:r>
          </w:p>
        </w:tc>
        <w:tc>
          <w:tcPr>
            <w:tcW w:w="245" w:type="dxa"/>
          </w:tcPr>
          <w:p w14:paraId="0287A0E1" w14:textId="77777777" w:rsidR="00D47573" w:rsidRPr="00AB0C4F" w:rsidRDefault="00D47573" w:rsidP="00D47573">
            <w:pPr>
              <w:spacing w:line="240" w:lineRule="atLeast"/>
              <w:ind w:left="-128" w:right="-121"/>
              <w:jc w:val="center"/>
              <w:rPr>
                <w:b/>
                <w:szCs w:val="22"/>
              </w:rPr>
            </w:pPr>
          </w:p>
        </w:tc>
        <w:tc>
          <w:tcPr>
            <w:tcW w:w="1132" w:type="dxa"/>
            <w:vAlign w:val="center"/>
          </w:tcPr>
          <w:p w14:paraId="283398DA" w14:textId="1F28814B" w:rsidR="00D47573" w:rsidRPr="00AB0C4F" w:rsidRDefault="000B7570" w:rsidP="00D47573">
            <w:pPr>
              <w:spacing w:line="240" w:lineRule="atLeast"/>
              <w:ind w:left="-128" w:right="-121"/>
              <w:jc w:val="center"/>
              <w:rPr>
                <w:bCs/>
                <w:szCs w:val="22"/>
              </w:rPr>
            </w:pPr>
            <w:r>
              <w:rPr>
                <w:bCs/>
                <w:szCs w:val="22"/>
              </w:rPr>
              <w:t>September</w:t>
            </w:r>
          </w:p>
        </w:tc>
        <w:tc>
          <w:tcPr>
            <w:tcW w:w="242" w:type="dxa"/>
            <w:vAlign w:val="center"/>
          </w:tcPr>
          <w:p w14:paraId="5E7BB71E" w14:textId="77777777" w:rsidR="00D47573" w:rsidRPr="00AB0C4F" w:rsidRDefault="00D47573" w:rsidP="00D47573">
            <w:pPr>
              <w:spacing w:line="240" w:lineRule="atLeast"/>
              <w:ind w:left="-128" w:right="-121"/>
              <w:jc w:val="center"/>
              <w:rPr>
                <w:b/>
                <w:szCs w:val="22"/>
              </w:rPr>
            </w:pPr>
          </w:p>
        </w:tc>
        <w:tc>
          <w:tcPr>
            <w:tcW w:w="1144" w:type="dxa"/>
            <w:vAlign w:val="center"/>
          </w:tcPr>
          <w:p w14:paraId="4B2CD529" w14:textId="4FE11487" w:rsidR="00D47573" w:rsidRPr="00AB0C4F" w:rsidRDefault="00D47573" w:rsidP="00D47573">
            <w:pPr>
              <w:spacing w:line="240" w:lineRule="atLeast"/>
              <w:ind w:left="-128" w:right="-121"/>
              <w:jc w:val="center"/>
              <w:rPr>
                <w:bCs/>
                <w:szCs w:val="22"/>
              </w:rPr>
            </w:pPr>
            <w:r w:rsidRPr="00AB0C4F">
              <w:rPr>
                <w:bCs/>
                <w:szCs w:val="22"/>
              </w:rPr>
              <w:t>December</w:t>
            </w:r>
          </w:p>
        </w:tc>
      </w:tr>
      <w:tr w:rsidR="003B0C3B" w:rsidRPr="002264B1" w14:paraId="0BD6AB4A" w14:textId="77777777" w:rsidTr="00953021">
        <w:tc>
          <w:tcPr>
            <w:tcW w:w="3780" w:type="dxa"/>
            <w:vMerge/>
          </w:tcPr>
          <w:p w14:paraId="4E963131" w14:textId="77777777" w:rsidR="003B0C3B" w:rsidRPr="00AB0C4F" w:rsidRDefault="003B0C3B" w:rsidP="003B0C3B">
            <w:pPr>
              <w:spacing w:line="240" w:lineRule="atLeast"/>
              <w:ind w:left="159" w:right="-107"/>
              <w:jc w:val="center"/>
              <w:rPr>
                <w:i/>
                <w:iCs/>
                <w:szCs w:val="22"/>
              </w:rPr>
            </w:pPr>
          </w:p>
        </w:tc>
        <w:tc>
          <w:tcPr>
            <w:tcW w:w="1152" w:type="dxa"/>
          </w:tcPr>
          <w:p w14:paraId="72E9FA24" w14:textId="0D97B0B9" w:rsidR="003B0C3B" w:rsidRPr="00AB0C4F" w:rsidRDefault="003B0C3B" w:rsidP="003B0C3B">
            <w:pPr>
              <w:spacing w:line="240" w:lineRule="atLeast"/>
              <w:jc w:val="center"/>
              <w:rPr>
                <w:b/>
                <w:szCs w:val="22"/>
              </w:rPr>
            </w:pPr>
            <w:r w:rsidRPr="00AB0C4F">
              <w:rPr>
                <w:bCs/>
                <w:szCs w:val="22"/>
              </w:rPr>
              <w:t>202</w:t>
            </w:r>
            <w:r>
              <w:rPr>
                <w:bCs/>
                <w:szCs w:val="22"/>
              </w:rPr>
              <w:t>5</w:t>
            </w:r>
          </w:p>
        </w:tc>
        <w:tc>
          <w:tcPr>
            <w:tcW w:w="246" w:type="dxa"/>
          </w:tcPr>
          <w:p w14:paraId="152E3303" w14:textId="77777777" w:rsidR="003B0C3B" w:rsidRPr="00AB0C4F" w:rsidRDefault="003B0C3B" w:rsidP="003B0C3B">
            <w:pPr>
              <w:spacing w:line="240" w:lineRule="atLeast"/>
              <w:jc w:val="center"/>
              <w:rPr>
                <w:b/>
                <w:szCs w:val="22"/>
              </w:rPr>
            </w:pPr>
          </w:p>
        </w:tc>
        <w:tc>
          <w:tcPr>
            <w:tcW w:w="1158" w:type="dxa"/>
          </w:tcPr>
          <w:p w14:paraId="2867BE5A" w14:textId="71B97950" w:rsidR="003B0C3B" w:rsidRPr="00AB0C4F" w:rsidRDefault="003B0C3B" w:rsidP="003B0C3B">
            <w:pPr>
              <w:spacing w:line="240" w:lineRule="atLeast"/>
              <w:jc w:val="center"/>
              <w:rPr>
                <w:bCs/>
                <w:szCs w:val="22"/>
              </w:rPr>
            </w:pPr>
            <w:r w:rsidRPr="00AB0C4F">
              <w:rPr>
                <w:bCs/>
                <w:szCs w:val="22"/>
              </w:rPr>
              <w:t>202</w:t>
            </w:r>
            <w:r>
              <w:rPr>
                <w:bCs/>
                <w:szCs w:val="22"/>
              </w:rPr>
              <w:t>4</w:t>
            </w:r>
          </w:p>
        </w:tc>
        <w:tc>
          <w:tcPr>
            <w:tcW w:w="245" w:type="dxa"/>
          </w:tcPr>
          <w:p w14:paraId="2EFE4861" w14:textId="77777777" w:rsidR="003B0C3B" w:rsidRPr="00AB0C4F" w:rsidRDefault="003B0C3B" w:rsidP="003B0C3B">
            <w:pPr>
              <w:spacing w:line="240" w:lineRule="atLeast"/>
              <w:jc w:val="center"/>
              <w:rPr>
                <w:b/>
                <w:szCs w:val="22"/>
              </w:rPr>
            </w:pPr>
          </w:p>
        </w:tc>
        <w:tc>
          <w:tcPr>
            <w:tcW w:w="1132" w:type="dxa"/>
          </w:tcPr>
          <w:p w14:paraId="6C2B883A" w14:textId="2F87DDB0" w:rsidR="003B0C3B" w:rsidRPr="00AB0C4F" w:rsidRDefault="003B0C3B" w:rsidP="003B0C3B">
            <w:pPr>
              <w:spacing w:line="240" w:lineRule="atLeast"/>
              <w:jc w:val="center"/>
              <w:rPr>
                <w:b/>
                <w:szCs w:val="22"/>
              </w:rPr>
            </w:pPr>
            <w:r w:rsidRPr="00AB0C4F">
              <w:rPr>
                <w:bCs/>
                <w:szCs w:val="22"/>
              </w:rPr>
              <w:t>202</w:t>
            </w:r>
            <w:r>
              <w:rPr>
                <w:bCs/>
                <w:szCs w:val="22"/>
              </w:rPr>
              <w:t>5</w:t>
            </w:r>
          </w:p>
        </w:tc>
        <w:tc>
          <w:tcPr>
            <w:tcW w:w="242" w:type="dxa"/>
          </w:tcPr>
          <w:p w14:paraId="5D1614DA" w14:textId="77777777" w:rsidR="003B0C3B" w:rsidRPr="00AB0C4F" w:rsidRDefault="003B0C3B" w:rsidP="003B0C3B">
            <w:pPr>
              <w:spacing w:line="240" w:lineRule="atLeast"/>
              <w:jc w:val="center"/>
              <w:rPr>
                <w:b/>
                <w:szCs w:val="22"/>
              </w:rPr>
            </w:pPr>
          </w:p>
        </w:tc>
        <w:tc>
          <w:tcPr>
            <w:tcW w:w="1144" w:type="dxa"/>
          </w:tcPr>
          <w:p w14:paraId="332ACBBC" w14:textId="4B76F7D4" w:rsidR="003B0C3B" w:rsidRPr="00AB0C4F" w:rsidRDefault="003B0C3B" w:rsidP="003B0C3B">
            <w:pPr>
              <w:spacing w:line="240" w:lineRule="atLeast"/>
              <w:jc w:val="center"/>
              <w:rPr>
                <w:b/>
                <w:szCs w:val="22"/>
              </w:rPr>
            </w:pPr>
            <w:r w:rsidRPr="00AB0C4F">
              <w:rPr>
                <w:bCs/>
                <w:szCs w:val="22"/>
              </w:rPr>
              <w:t>202</w:t>
            </w:r>
            <w:r>
              <w:rPr>
                <w:bCs/>
                <w:szCs w:val="22"/>
              </w:rPr>
              <w:t>4</w:t>
            </w:r>
          </w:p>
        </w:tc>
      </w:tr>
      <w:tr w:rsidR="003B0C3B" w:rsidRPr="002264B1" w14:paraId="09635755" w14:textId="77777777" w:rsidTr="00953021">
        <w:tc>
          <w:tcPr>
            <w:tcW w:w="3780" w:type="dxa"/>
          </w:tcPr>
          <w:p w14:paraId="4575EE01" w14:textId="77777777" w:rsidR="003B0C3B" w:rsidRPr="00AB0C4F" w:rsidRDefault="003B0C3B" w:rsidP="003B0C3B">
            <w:pPr>
              <w:spacing w:line="240" w:lineRule="atLeast"/>
              <w:ind w:left="159" w:right="-108"/>
              <w:jc w:val="center"/>
              <w:rPr>
                <w:b/>
                <w:i/>
                <w:iCs/>
                <w:szCs w:val="22"/>
                <w:cs/>
              </w:rPr>
            </w:pPr>
          </w:p>
        </w:tc>
        <w:tc>
          <w:tcPr>
            <w:tcW w:w="5319" w:type="dxa"/>
            <w:gridSpan w:val="7"/>
          </w:tcPr>
          <w:p w14:paraId="58387813" w14:textId="77777777" w:rsidR="003B0C3B" w:rsidRPr="00AB0C4F" w:rsidRDefault="003B0C3B" w:rsidP="003B0C3B">
            <w:pPr>
              <w:spacing w:line="240" w:lineRule="atLeast"/>
              <w:jc w:val="center"/>
              <w:rPr>
                <w:b/>
                <w:i/>
                <w:iCs/>
                <w:szCs w:val="22"/>
              </w:rPr>
            </w:pPr>
            <w:r w:rsidRPr="00AB0C4F">
              <w:rPr>
                <w:i/>
                <w:iCs/>
                <w:szCs w:val="22"/>
              </w:rPr>
              <w:t>(in thousand Baht)</w:t>
            </w:r>
          </w:p>
        </w:tc>
      </w:tr>
      <w:tr w:rsidR="000B7570" w:rsidRPr="002264B1" w14:paraId="52E2D351" w14:textId="77777777" w:rsidTr="00953021">
        <w:tc>
          <w:tcPr>
            <w:tcW w:w="3780" w:type="dxa"/>
          </w:tcPr>
          <w:p w14:paraId="431A16F8" w14:textId="77777777" w:rsidR="000B7570" w:rsidRPr="00AB0C4F" w:rsidRDefault="000B7570" w:rsidP="000B7570">
            <w:pPr>
              <w:spacing w:line="240" w:lineRule="atLeast"/>
              <w:ind w:left="159" w:right="-108" w:hanging="177"/>
              <w:rPr>
                <w:bCs/>
                <w:szCs w:val="22"/>
              </w:rPr>
            </w:pPr>
            <w:r w:rsidRPr="00AB0C4F">
              <w:rPr>
                <w:bCs/>
                <w:szCs w:val="22"/>
              </w:rPr>
              <w:t>Cash at financial institution</w:t>
            </w:r>
          </w:p>
        </w:tc>
        <w:tc>
          <w:tcPr>
            <w:tcW w:w="1152" w:type="dxa"/>
          </w:tcPr>
          <w:p w14:paraId="5AEFFFAF" w14:textId="403EB220" w:rsidR="000B7570" w:rsidRPr="00FE2ED6" w:rsidRDefault="00FE2ED6" w:rsidP="000B7570">
            <w:pPr>
              <w:tabs>
                <w:tab w:val="decimal" w:pos="926"/>
              </w:tabs>
              <w:spacing w:line="240" w:lineRule="atLeast"/>
              <w:ind w:right="-131"/>
              <w:rPr>
                <w:rFonts w:cs="Angsana New"/>
                <w:szCs w:val="28"/>
                <w:lang w:val="en-US" w:bidi="th-TH"/>
              </w:rPr>
            </w:pPr>
            <w:r>
              <w:rPr>
                <w:rFonts w:cs="Angsana New"/>
                <w:szCs w:val="28"/>
                <w:lang w:val="en-US" w:bidi="th-TH"/>
              </w:rPr>
              <w:t>11,218</w:t>
            </w:r>
          </w:p>
        </w:tc>
        <w:tc>
          <w:tcPr>
            <w:tcW w:w="246" w:type="dxa"/>
          </w:tcPr>
          <w:p w14:paraId="4430C360" w14:textId="77777777" w:rsidR="000B7570" w:rsidRPr="00AB0C4F" w:rsidRDefault="000B7570" w:rsidP="000B7570">
            <w:pPr>
              <w:spacing w:line="240" w:lineRule="atLeast"/>
              <w:jc w:val="thaiDistribute"/>
              <w:rPr>
                <w:b/>
                <w:szCs w:val="22"/>
              </w:rPr>
            </w:pPr>
          </w:p>
        </w:tc>
        <w:tc>
          <w:tcPr>
            <w:tcW w:w="1158" w:type="dxa"/>
          </w:tcPr>
          <w:p w14:paraId="1DC41BCF" w14:textId="4BFDDD33" w:rsidR="000B7570" w:rsidRPr="00AB0C4F" w:rsidRDefault="0070290C" w:rsidP="000B7570">
            <w:pPr>
              <w:spacing w:line="240" w:lineRule="atLeast"/>
              <w:jc w:val="right"/>
              <w:rPr>
                <w:szCs w:val="22"/>
              </w:rPr>
            </w:pPr>
            <w:r>
              <w:t>10,695</w:t>
            </w:r>
          </w:p>
        </w:tc>
        <w:tc>
          <w:tcPr>
            <w:tcW w:w="245" w:type="dxa"/>
          </w:tcPr>
          <w:p w14:paraId="076B9730" w14:textId="77777777" w:rsidR="000B7570" w:rsidRPr="00AB0C4F" w:rsidRDefault="000B7570" w:rsidP="000B7570">
            <w:pPr>
              <w:spacing w:line="240" w:lineRule="atLeast"/>
              <w:jc w:val="thaiDistribute"/>
              <w:rPr>
                <w:b/>
                <w:szCs w:val="22"/>
              </w:rPr>
            </w:pPr>
          </w:p>
        </w:tc>
        <w:tc>
          <w:tcPr>
            <w:tcW w:w="1132" w:type="dxa"/>
          </w:tcPr>
          <w:p w14:paraId="4593CEC0" w14:textId="41CBFA23" w:rsidR="000B7570" w:rsidRPr="00AB0C4F" w:rsidRDefault="00FE2ED6" w:rsidP="000B7570">
            <w:pPr>
              <w:tabs>
                <w:tab w:val="decimal" w:pos="605"/>
              </w:tabs>
              <w:spacing w:line="240" w:lineRule="atLeast"/>
              <w:ind w:right="120"/>
              <w:rPr>
                <w:szCs w:val="22"/>
              </w:rPr>
            </w:pPr>
            <w:r>
              <w:rPr>
                <w:szCs w:val="22"/>
              </w:rPr>
              <w:t>-</w:t>
            </w:r>
          </w:p>
        </w:tc>
        <w:tc>
          <w:tcPr>
            <w:tcW w:w="242" w:type="dxa"/>
          </w:tcPr>
          <w:p w14:paraId="526F6C13" w14:textId="77777777" w:rsidR="000B7570" w:rsidRPr="00AB0C4F" w:rsidRDefault="000B7570" w:rsidP="000B7570">
            <w:pPr>
              <w:spacing w:line="240" w:lineRule="atLeast"/>
              <w:jc w:val="thaiDistribute"/>
              <w:rPr>
                <w:b/>
                <w:szCs w:val="22"/>
              </w:rPr>
            </w:pPr>
          </w:p>
        </w:tc>
        <w:tc>
          <w:tcPr>
            <w:tcW w:w="1144" w:type="dxa"/>
          </w:tcPr>
          <w:p w14:paraId="1791E3F4" w14:textId="77777777" w:rsidR="000B7570" w:rsidRPr="00AB0C4F" w:rsidRDefault="000B7570" w:rsidP="000B7570">
            <w:pPr>
              <w:tabs>
                <w:tab w:val="decimal" w:pos="577"/>
              </w:tabs>
              <w:spacing w:line="240" w:lineRule="atLeast"/>
              <w:ind w:right="120"/>
              <w:rPr>
                <w:szCs w:val="22"/>
              </w:rPr>
            </w:pPr>
            <w:r w:rsidRPr="00AB0C4F">
              <w:rPr>
                <w:szCs w:val="22"/>
              </w:rPr>
              <w:t>-</w:t>
            </w:r>
          </w:p>
        </w:tc>
      </w:tr>
      <w:tr w:rsidR="000B7570" w:rsidRPr="002264B1" w14:paraId="130A7FE3" w14:textId="77777777" w:rsidTr="00953021">
        <w:trPr>
          <w:trHeight w:val="137"/>
        </w:trPr>
        <w:tc>
          <w:tcPr>
            <w:tcW w:w="3780" w:type="dxa"/>
          </w:tcPr>
          <w:p w14:paraId="62D1B5CC" w14:textId="0CEC5CE6" w:rsidR="000B7570" w:rsidRPr="00AB0C4F" w:rsidRDefault="000B7570" w:rsidP="000B7570">
            <w:pPr>
              <w:spacing w:line="240" w:lineRule="atLeast"/>
              <w:ind w:left="159" w:right="-108" w:hanging="180"/>
              <w:rPr>
                <w:bCs/>
                <w:szCs w:val="22"/>
              </w:rPr>
            </w:pPr>
            <w:r w:rsidRPr="00AB0C4F">
              <w:rPr>
                <w:bCs/>
                <w:szCs w:val="22"/>
              </w:rPr>
              <w:t>Property, plant, equipment and vessels</w:t>
            </w:r>
          </w:p>
        </w:tc>
        <w:tc>
          <w:tcPr>
            <w:tcW w:w="1152" w:type="dxa"/>
          </w:tcPr>
          <w:p w14:paraId="2238381D" w14:textId="6F7624E4" w:rsidR="000B7570" w:rsidRPr="00AB0C4F" w:rsidRDefault="00FE2ED6" w:rsidP="000B7570">
            <w:pPr>
              <w:tabs>
                <w:tab w:val="decimal" w:pos="926"/>
              </w:tabs>
              <w:spacing w:line="240" w:lineRule="atLeast"/>
              <w:ind w:right="-131"/>
              <w:rPr>
                <w:szCs w:val="22"/>
                <w:lang w:val="en-US" w:bidi="th-TH"/>
              </w:rPr>
            </w:pPr>
            <w:r>
              <w:rPr>
                <w:szCs w:val="22"/>
                <w:lang w:val="en-US" w:bidi="th-TH"/>
              </w:rPr>
              <w:t>6,284,293</w:t>
            </w:r>
          </w:p>
        </w:tc>
        <w:tc>
          <w:tcPr>
            <w:tcW w:w="246" w:type="dxa"/>
          </w:tcPr>
          <w:p w14:paraId="61CD84AE" w14:textId="77777777" w:rsidR="000B7570" w:rsidRPr="00AB0C4F" w:rsidRDefault="000B7570" w:rsidP="000B7570">
            <w:pPr>
              <w:spacing w:line="240" w:lineRule="atLeast"/>
              <w:jc w:val="thaiDistribute"/>
              <w:rPr>
                <w:b/>
                <w:szCs w:val="22"/>
              </w:rPr>
            </w:pPr>
          </w:p>
        </w:tc>
        <w:tc>
          <w:tcPr>
            <w:tcW w:w="1158" w:type="dxa"/>
          </w:tcPr>
          <w:p w14:paraId="2467E061" w14:textId="7AA5E2F0" w:rsidR="000B7570" w:rsidRPr="00AB0C4F" w:rsidRDefault="0070290C" w:rsidP="000B7570">
            <w:pPr>
              <w:spacing w:line="240" w:lineRule="atLeast"/>
              <w:jc w:val="right"/>
              <w:rPr>
                <w:szCs w:val="22"/>
              </w:rPr>
            </w:pPr>
            <w:r>
              <w:t>5,823,506</w:t>
            </w:r>
          </w:p>
        </w:tc>
        <w:tc>
          <w:tcPr>
            <w:tcW w:w="245" w:type="dxa"/>
          </w:tcPr>
          <w:p w14:paraId="4017A28F" w14:textId="77777777" w:rsidR="000B7570" w:rsidRPr="00AB0C4F" w:rsidRDefault="000B7570" w:rsidP="000B7570">
            <w:pPr>
              <w:spacing w:line="240" w:lineRule="atLeast"/>
              <w:jc w:val="thaiDistribute"/>
              <w:rPr>
                <w:b/>
                <w:szCs w:val="22"/>
              </w:rPr>
            </w:pPr>
          </w:p>
        </w:tc>
        <w:tc>
          <w:tcPr>
            <w:tcW w:w="1132" w:type="dxa"/>
          </w:tcPr>
          <w:p w14:paraId="65C42010" w14:textId="03A630E6" w:rsidR="000B7570" w:rsidRPr="00AB0C4F" w:rsidRDefault="00FE2ED6" w:rsidP="000B7570">
            <w:pPr>
              <w:tabs>
                <w:tab w:val="decimal" w:pos="785"/>
              </w:tabs>
              <w:spacing w:line="240" w:lineRule="atLeast"/>
              <w:ind w:right="-105"/>
              <w:jc w:val="center"/>
              <w:rPr>
                <w:szCs w:val="22"/>
                <w:cs/>
                <w:lang w:bidi="th-TH"/>
              </w:rPr>
            </w:pPr>
            <w:r>
              <w:rPr>
                <w:szCs w:val="22"/>
                <w:lang w:bidi="th-TH"/>
              </w:rPr>
              <w:t>1,428,808</w:t>
            </w:r>
          </w:p>
        </w:tc>
        <w:tc>
          <w:tcPr>
            <w:tcW w:w="242" w:type="dxa"/>
          </w:tcPr>
          <w:p w14:paraId="300EF708" w14:textId="77777777" w:rsidR="000B7570" w:rsidRPr="00AB0C4F" w:rsidRDefault="000B7570" w:rsidP="000B7570">
            <w:pPr>
              <w:spacing w:line="240" w:lineRule="atLeast"/>
              <w:jc w:val="thaiDistribute"/>
              <w:rPr>
                <w:b/>
                <w:szCs w:val="22"/>
              </w:rPr>
            </w:pPr>
          </w:p>
        </w:tc>
        <w:tc>
          <w:tcPr>
            <w:tcW w:w="1144" w:type="dxa"/>
          </w:tcPr>
          <w:p w14:paraId="4927B2FD" w14:textId="329DC62C" w:rsidR="000B7570" w:rsidRPr="00AB0C4F" w:rsidRDefault="000B7570" w:rsidP="000B7570">
            <w:pPr>
              <w:tabs>
                <w:tab w:val="decimal" w:pos="926"/>
              </w:tabs>
              <w:spacing w:line="240" w:lineRule="atLeast"/>
              <w:ind w:right="-131"/>
              <w:rPr>
                <w:szCs w:val="22"/>
              </w:rPr>
            </w:pPr>
            <w:r w:rsidRPr="00816EF1">
              <w:t>1,4</w:t>
            </w:r>
            <w:r w:rsidR="00FE2ED6">
              <w:t>73,090</w:t>
            </w:r>
          </w:p>
        </w:tc>
      </w:tr>
      <w:tr w:rsidR="000B7570" w:rsidRPr="002264B1" w14:paraId="5F080DD8" w14:textId="77777777" w:rsidTr="00953021">
        <w:tc>
          <w:tcPr>
            <w:tcW w:w="3780" w:type="dxa"/>
          </w:tcPr>
          <w:p w14:paraId="14D8D121" w14:textId="77777777" w:rsidR="000B7570" w:rsidRPr="00AB0C4F" w:rsidRDefault="000B7570" w:rsidP="000B7570">
            <w:pPr>
              <w:spacing w:line="240" w:lineRule="atLeast"/>
              <w:ind w:left="159" w:right="-108" w:hanging="180"/>
              <w:rPr>
                <w:b/>
                <w:szCs w:val="22"/>
              </w:rPr>
            </w:pPr>
            <w:r w:rsidRPr="00AB0C4F">
              <w:rPr>
                <w:b/>
                <w:szCs w:val="22"/>
              </w:rPr>
              <w:t>Total</w:t>
            </w:r>
          </w:p>
        </w:tc>
        <w:tc>
          <w:tcPr>
            <w:tcW w:w="1152" w:type="dxa"/>
            <w:tcBorders>
              <w:top w:val="single" w:sz="4" w:space="0" w:color="auto"/>
              <w:bottom w:val="double" w:sz="4" w:space="0" w:color="auto"/>
            </w:tcBorders>
          </w:tcPr>
          <w:p w14:paraId="5CDB922A" w14:textId="2A2EE80C" w:rsidR="000B7570" w:rsidRPr="00AB476A" w:rsidRDefault="00FE2ED6" w:rsidP="000B7570">
            <w:pPr>
              <w:tabs>
                <w:tab w:val="decimal" w:pos="926"/>
              </w:tabs>
              <w:spacing w:line="240" w:lineRule="atLeast"/>
              <w:ind w:right="-131"/>
              <w:rPr>
                <w:b/>
                <w:bCs/>
                <w:szCs w:val="22"/>
                <w:cs/>
              </w:rPr>
            </w:pPr>
            <w:r>
              <w:rPr>
                <w:b/>
                <w:bCs/>
                <w:szCs w:val="22"/>
              </w:rPr>
              <w:t>6,295,511</w:t>
            </w:r>
          </w:p>
        </w:tc>
        <w:tc>
          <w:tcPr>
            <w:tcW w:w="246" w:type="dxa"/>
          </w:tcPr>
          <w:p w14:paraId="6E83316B" w14:textId="77777777" w:rsidR="000B7570" w:rsidRPr="00AB0C4F" w:rsidRDefault="000B7570" w:rsidP="000B7570">
            <w:pPr>
              <w:spacing w:line="240" w:lineRule="atLeast"/>
              <w:jc w:val="thaiDistribute"/>
              <w:rPr>
                <w:b/>
                <w:szCs w:val="22"/>
              </w:rPr>
            </w:pPr>
          </w:p>
        </w:tc>
        <w:tc>
          <w:tcPr>
            <w:tcW w:w="1158" w:type="dxa"/>
            <w:tcBorders>
              <w:top w:val="single" w:sz="4" w:space="0" w:color="auto"/>
              <w:bottom w:val="double" w:sz="4" w:space="0" w:color="auto"/>
            </w:tcBorders>
          </w:tcPr>
          <w:p w14:paraId="3A0BBFBF" w14:textId="36C77313" w:rsidR="000B7570" w:rsidRPr="00AB0C4F" w:rsidRDefault="0070290C" w:rsidP="000B7570">
            <w:pPr>
              <w:tabs>
                <w:tab w:val="decimal" w:pos="1244"/>
              </w:tabs>
              <w:spacing w:line="240" w:lineRule="atLeast"/>
              <w:jc w:val="right"/>
              <w:rPr>
                <w:b/>
                <w:bCs/>
                <w:szCs w:val="22"/>
              </w:rPr>
            </w:pPr>
            <w:r>
              <w:rPr>
                <w:b/>
                <w:bCs/>
              </w:rPr>
              <w:t>5,834,201</w:t>
            </w:r>
          </w:p>
        </w:tc>
        <w:tc>
          <w:tcPr>
            <w:tcW w:w="245" w:type="dxa"/>
          </w:tcPr>
          <w:p w14:paraId="6FC7CF30" w14:textId="77777777" w:rsidR="000B7570" w:rsidRPr="00AB0C4F" w:rsidRDefault="000B7570" w:rsidP="000B7570">
            <w:pPr>
              <w:spacing w:line="240" w:lineRule="atLeast"/>
              <w:jc w:val="thaiDistribute"/>
              <w:rPr>
                <w:b/>
                <w:szCs w:val="22"/>
              </w:rPr>
            </w:pPr>
          </w:p>
        </w:tc>
        <w:tc>
          <w:tcPr>
            <w:tcW w:w="1132" w:type="dxa"/>
            <w:tcBorders>
              <w:top w:val="single" w:sz="4" w:space="0" w:color="auto"/>
              <w:bottom w:val="double" w:sz="4" w:space="0" w:color="auto"/>
            </w:tcBorders>
          </w:tcPr>
          <w:p w14:paraId="5F64453E" w14:textId="3CDD7CE4" w:rsidR="000B7570" w:rsidRPr="00AB476A" w:rsidRDefault="00FE2ED6" w:rsidP="000B7570">
            <w:pPr>
              <w:tabs>
                <w:tab w:val="decimal" w:pos="785"/>
              </w:tabs>
              <w:spacing w:line="240" w:lineRule="atLeast"/>
              <w:ind w:right="-105"/>
              <w:jc w:val="center"/>
              <w:rPr>
                <w:b/>
                <w:bCs/>
                <w:szCs w:val="22"/>
              </w:rPr>
            </w:pPr>
            <w:r>
              <w:rPr>
                <w:b/>
                <w:bCs/>
                <w:szCs w:val="22"/>
              </w:rPr>
              <w:t>1,428,808</w:t>
            </w:r>
          </w:p>
        </w:tc>
        <w:tc>
          <w:tcPr>
            <w:tcW w:w="242" w:type="dxa"/>
          </w:tcPr>
          <w:p w14:paraId="24C14F71" w14:textId="77777777" w:rsidR="000B7570" w:rsidRPr="00AB0C4F" w:rsidRDefault="000B7570" w:rsidP="000B7570">
            <w:pPr>
              <w:spacing w:line="240" w:lineRule="atLeast"/>
              <w:jc w:val="thaiDistribute"/>
              <w:rPr>
                <w:b/>
                <w:szCs w:val="22"/>
              </w:rPr>
            </w:pPr>
          </w:p>
        </w:tc>
        <w:tc>
          <w:tcPr>
            <w:tcW w:w="1144" w:type="dxa"/>
            <w:tcBorders>
              <w:top w:val="single" w:sz="4" w:space="0" w:color="auto"/>
              <w:bottom w:val="double" w:sz="4" w:space="0" w:color="auto"/>
            </w:tcBorders>
          </w:tcPr>
          <w:p w14:paraId="27115574" w14:textId="7790E171" w:rsidR="000B7570" w:rsidRPr="00AB0C4F" w:rsidRDefault="000B7570" w:rsidP="000B7570">
            <w:pPr>
              <w:tabs>
                <w:tab w:val="decimal" w:pos="926"/>
              </w:tabs>
              <w:spacing w:line="240" w:lineRule="atLeast"/>
              <w:ind w:right="-181"/>
              <w:rPr>
                <w:b/>
                <w:bCs/>
                <w:szCs w:val="22"/>
              </w:rPr>
            </w:pPr>
            <w:r w:rsidRPr="00FF5A5D">
              <w:rPr>
                <w:b/>
                <w:bCs/>
              </w:rPr>
              <w:t>1,4</w:t>
            </w:r>
            <w:r w:rsidR="00FE2ED6">
              <w:rPr>
                <w:b/>
                <w:bCs/>
              </w:rPr>
              <w:t>73,090</w:t>
            </w:r>
          </w:p>
        </w:tc>
      </w:tr>
    </w:tbl>
    <w:p w14:paraId="5307F4FA" w14:textId="7BF06053" w:rsidR="00AB476A" w:rsidRDefault="00AB476A" w:rsidP="0069128B">
      <w:pPr>
        <w:ind w:left="540"/>
        <w:jc w:val="thaiDistribute"/>
        <w:rPr>
          <w:color w:val="000000"/>
          <w:szCs w:val="22"/>
        </w:rPr>
      </w:pPr>
    </w:p>
    <w:p w14:paraId="734E0F08" w14:textId="77777777" w:rsidR="0069128B" w:rsidRPr="00F5492C" w:rsidRDefault="0069128B" w:rsidP="0069128B">
      <w:pPr>
        <w:spacing w:line="240" w:lineRule="atLeast"/>
        <w:ind w:left="540" w:right="65"/>
        <w:jc w:val="thaiDistribute"/>
        <w:rPr>
          <w:i/>
          <w:iCs/>
          <w:szCs w:val="22"/>
        </w:rPr>
      </w:pPr>
      <w:r w:rsidRPr="00F5492C">
        <w:rPr>
          <w:i/>
          <w:iCs/>
          <w:szCs w:val="22"/>
        </w:rPr>
        <w:t>Unutilised credit facilities</w:t>
      </w:r>
    </w:p>
    <w:p w14:paraId="14A39B8C" w14:textId="6C8B1279" w:rsidR="0069128B" w:rsidRPr="00F5492C" w:rsidRDefault="0069128B" w:rsidP="0069128B">
      <w:pPr>
        <w:spacing w:line="240" w:lineRule="atLeast"/>
        <w:ind w:left="540" w:right="65"/>
        <w:jc w:val="thaiDistribute"/>
        <w:rPr>
          <w:i/>
          <w:iCs/>
          <w:szCs w:val="22"/>
        </w:rPr>
      </w:pPr>
    </w:p>
    <w:p w14:paraId="19AA8151" w14:textId="618C970F" w:rsidR="004B49B9" w:rsidRDefault="0069128B" w:rsidP="00500FE1">
      <w:pPr>
        <w:spacing w:line="240" w:lineRule="atLeast"/>
        <w:ind w:left="540" w:right="65"/>
        <w:jc w:val="thaiDistribute"/>
        <w:rPr>
          <w:color w:val="000000"/>
          <w:szCs w:val="22"/>
        </w:rPr>
      </w:pPr>
      <w:r w:rsidRPr="0076424D">
        <w:rPr>
          <w:color w:val="000000"/>
          <w:spacing w:val="-2"/>
          <w:szCs w:val="22"/>
        </w:rPr>
        <w:t xml:space="preserve">As at </w:t>
      </w:r>
      <w:r w:rsidR="00D47573">
        <w:rPr>
          <w:color w:val="000000"/>
          <w:spacing w:val="-2"/>
          <w:szCs w:val="22"/>
        </w:rPr>
        <w:t xml:space="preserve">30 </w:t>
      </w:r>
      <w:r w:rsidR="000B7570">
        <w:rPr>
          <w:color w:val="000000"/>
          <w:spacing w:val="-2"/>
          <w:szCs w:val="22"/>
        </w:rPr>
        <w:t>September</w:t>
      </w:r>
      <w:r w:rsidR="006915D8">
        <w:rPr>
          <w:color w:val="000000"/>
          <w:spacing w:val="-2"/>
          <w:szCs w:val="22"/>
        </w:rPr>
        <w:t xml:space="preserve"> 2025</w:t>
      </w:r>
      <w:r w:rsidRPr="0076424D">
        <w:rPr>
          <w:color w:val="000000"/>
          <w:spacing w:val="-2"/>
          <w:szCs w:val="22"/>
        </w:rPr>
        <w:t>, the Group and the Company had unutilised credit facilities totalling</w:t>
      </w:r>
      <w:r w:rsidR="00484A2F" w:rsidRPr="0076424D">
        <w:rPr>
          <w:color w:val="000000"/>
          <w:spacing w:val="-2"/>
          <w:szCs w:val="22"/>
        </w:rPr>
        <w:t xml:space="preserve"> </w:t>
      </w:r>
      <w:r w:rsidRPr="0076424D">
        <w:rPr>
          <w:color w:val="000000"/>
          <w:spacing w:val="-2"/>
          <w:szCs w:val="22"/>
        </w:rPr>
        <w:t>Baht</w:t>
      </w:r>
      <w:r w:rsidR="0076424D" w:rsidRPr="0076424D">
        <w:rPr>
          <w:color w:val="000000"/>
          <w:spacing w:val="-2"/>
          <w:szCs w:val="22"/>
        </w:rPr>
        <w:t xml:space="preserve"> </w:t>
      </w:r>
      <w:r w:rsidR="008118E0">
        <w:rPr>
          <w:color w:val="000000"/>
          <w:spacing w:val="-2"/>
          <w:szCs w:val="22"/>
        </w:rPr>
        <w:t>485</w:t>
      </w:r>
      <w:r w:rsidRPr="0076424D">
        <w:rPr>
          <w:color w:val="000000"/>
          <w:spacing w:val="-2"/>
          <w:szCs w:val="22"/>
        </w:rPr>
        <w:t xml:space="preserve"> million</w:t>
      </w:r>
      <w:r w:rsidRPr="00F5492C">
        <w:rPr>
          <w:color w:val="000000"/>
          <w:szCs w:val="22"/>
        </w:rPr>
        <w:t xml:space="preserve"> and Baht </w:t>
      </w:r>
      <w:r w:rsidR="008118E0">
        <w:rPr>
          <w:color w:val="000000"/>
          <w:szCs w:val="22"/>
        </w:rPr>
        <w:t>200</w:t>
      </w:r>
      <w:r w:rsidRPr="00F5492C">
        <w:rPr>
          <w:color w:val="000000"/>
          <w:szCs w:val="22"/>
        </w:rPr>
        <w:t xml:space="preserve"> million, respectively</w:t>
      </w:r>
      <w:r w:rsidR="000868A0">
        <w:rPr>
          <w:color w:val="000000"/>
          <w:szCs w:val="22"/>
        </w:rPr>
        <w:t xml:space="preserve"> </w:t>
      </w:r>
      <w:r w:rsidR="000868A0" w:rsidRPr="000868A0">
        <w:rPr>
          <w:i/>
          <w:iCs/>
          <w:color w:val="000000"/>
          <w:szCs w:val="22"/>
        </w:rPr>
        <w:t>(31 December 202</w:t>
      </w:r>
      <w:r w:rsidR="000868A0">
        <w:rPr>
          <w:i/>
          <w:iCs/>
          <w:color w:val="000000"/>
          <w:szCs w:val="22"/>
        </w:rPr>
        <w:t>4</w:t>
      </w:r>
      <w:r w:rsidR="000868A0" w:rsidRPr="000868A0">
        <w:rPr>
          <w:i/>
          <w:iCs/>
          <w:color w:val="000000"/>
          <w:szCs w:val="22"/>
        </w:rPr>
        <w:t xml:space="preserve">: Baht </w:t>
      </w:r>
      <w:r w:rsidR="000868A0">
        <w:rPr>
          <w:i/>
          <w:iCs/>
          <w:color w:val="000000"/>
          <w:szCs w:val="22"/>
        </w:rPr>
        <w:t>705</w:t>
      </w:r>
      <w:r w:rsidR="000868A0" w:rsidRPr="000868A0">
        <w:rPr>
          <w:i/>
          <w:iCs/>
          <w:color w:val="000000"/>
          <w:szCs w:val="22"/>
        </w:rPr>
        <w:t xml:space="preserve"> million and Baht </w:t>
      </w:r>
      <w:r w:rsidR="000868A0">
        <w:rPr>
          <w:i/>
          <w:iCs/>
          <w:color w:val="000000"/>
          <w:szCs w:val="22"/>
        </w:rPr>
        <w:t>250</w:t>
      </w:r>
      <w:r w:rsidR="000868A0" w:rsidRPr="000868A0">
        <w:rPr>
          <w:i/>
          <w:iCs/>
          <w:color w:val="000000"/>
          <w:szCs w:val="22"/>
        </w:rPr>
        <w:t xml:space="preserve"> million, respectively)</w:t>
      </w:r>
      <w:r w:rsidRPr="00F5492C">
        <w:rPr>
          <w:color w:val="000000"/>
          <w:szCs w:val="22"/>
        </w:rPr>
        <w:t>.</w:t>
      </w:r>
    </w:p>
    <w:p w14:paraId="698C0DB0" w14:textId="77777777" w:rsidR="004B49B9" w:rsidRDefault="004B49B9">
      <w:pPr>
        <w:spacing w:line="240" w:lineRule="auto"/>
        <w:rPr>
          <w:color w:val="000000"/>
          <w:szCs w:val="22"/>
        </w:rPr>
      </w:pPr>
      <w:r>
        <w:rPr>
          <w:color w:val="000000"/>
          <w:szCs w:val="22"/>
        </w:rPr>
        <w:br w:type="page"/>
      </w:r>
    </w:p>
    <w:p w14:paraId="1708DB73" w14:textId="4E08BFF5" w:rsidR="00C602C7" w:rsidRPr="001A7563" w:rsidRDefault="00C602C7" w:rsidP="00C602C7">
      <w:pPr>
        <w:pStyle w:val="Heading1"/>
        <w:numPr>
          <w:ilvl w:val="0"/>
          <w:numId w:val="17"/>
        </w:numPr>
        <w:tabs>
          <w:tab w:val="clear" w:pos="340"/>
        </w:tabs>
        <w:spacing w:before="0" w:after="0" w:line="240" w:lineRule="atLeast"/>
        <w:ind w:left="540" w:right="-45" w:hanging="540"/>
        <w:rPr>
          <w:i w:val="0"/>
          <w:iCs/>
          <w:sz w:val="22"/>
          <w:szCs w:val="22"/>
        </w:rPr>
      </w:pPr>
      <w:r>
        <w:rPr>
          <w:i w:val="0"/>
          <w:iCs/>
          <w:sz w:val="22"/>
          <w:szCs w:val="22"/>
        </w:rPr>
        <w:lastRenderedPageBreak/>
        <w:t xml:space="preserve">Treasury </w:t>
      </w:r>
      <w:r w:rsidR="00723D39">
        <w:rPr>
          <w:i w:val="0"/>
          <w:iCs/>
          <w:sz w:val="22"/>
          <w:szCs w:val="22"/>
        </w:rPr>
        <w:t>s</w:t>
      </w:r>
      <w:r>
        <w:rPr>
          <w:i w:val="0"/>
          <w:iCs/>
          <w:sz w:val="22"/>
          <w:szCs w:val="22"/>
        </w:rPr>
        <w:t>hares</w:t>
      </w:r>
    </w:p>
    <w:p w14:paraId="49D79A47" w14:textId="77777777" w:rsidR="00C602C7" w:rsidRDefault="00C602C7" w:rsidP="00C602C7">
      <w:pPr>
        <w:spacing w:line="240" w:lineRule="atLeast"/>
        <w:ind w:left="540" w:right="65"/>
        <w:jc w:val="thaiDistribute"/>
        <w:rPr>
          <w:color w:val="000000"/>
          <w:szCs w:val="22"/>
        </w:rPr>
      </w:pPr>
    </w:p>
    <w:p w14:paraId="27737364" w14:textId="0A6ABFE3" w:rsidR="005E67F1" w:rsidRPr="000C4C6A" w:rsidRDefault="005E67F1" w:rsidP="000C4C6A">
      <w:pPr>
        <w:spacing w:line="240" w:lineRule="atLeast"/>
        <w:ind w:left="540" w:right="65"/>
        <w:jc w:val="thaiDistribute"/>
        <w:rPr>
          <w:rFonts w:cs="Angsana New"/>
          <w:color w:val="000000"/>
          <w:szCs w:val="22"/>
          <w:lang w:bidi="th-TH"/>
        </w:rPr>
      </w:pPr>
      <w:r w:rsidRPr="007901BA">
        <w:rPr>
          <w:color w:val="000000"/>
          <w:szCs w:val="22"/>
        </w:rPr>
        <w:t>At the Board of Directors’ Meeting held on 2</w:t>
      </w:r>
      <w:r>
        <w:rPr>
          <w:color w:val="000000"/>
          <w:szCs w:val="22"/>
        </w:rPr>
        <w:t>5</w:t>
      </w:r>
      <w:r w:rsidRPr="007901BA">
        <w:rPr>
          <w:color w:val="000000"/>
          <w:szCs w:val="22"/>
        </w:rPr>
        <w:t xml:space="preserve"> </w:t>
      </w:r>
      <w:r>
        <w:rPr>
          <w:color w:val="000000"/>
          <w:szCs w:val="22"/>
        </w:rPr>
        <w:t>February</w:t>
      </w:r>
      <w:r w:rsidRPr="007901BA">
        <w:rPr>
          <w:color w:val="000000"/>
          <w:szCs w:val="22"/>
        </w:rPr>
        <w:t xml:space="preserve"> 202</w:t>
      </w:r>
      <w:r>
        <w:rPr>
          <w:color w:val="000000"/>
          <w:szCs w:val="22"/>
        </w:rPr>
        <w:t>5</w:t>
      </w:r>
      <w:r w:rsidRPr="007901BA">
        <w:rPr>
          <w:color w:val="000000"/>
          <w:szCs w:val="22"/>
        </w:rPr>
        <w:t xml:space="preserve">, </w:t>
      </w:r>
      <w:r w:rsidRPr="00436EA2">
        <w:rPr>
          <w:color w:val="000000"/>
          <w:szCs w:val="22"/>
        </w:rPr>
        <w:t xml:space="preserve">the directors approved the Share Repurchase Program (Treasury stock) for financial management purpose with an amount not exceeding Baht 600 million, with the number of shares not exceeding 75 million shares, or approximately 3% of the total issued shares. The Company may purchase the shares through the Stock Exchange of Thailand within 6 months, during the period from 3 March 2025 to </w:t>
      </w:r>
      <w:r w:rsidR="00334046" w:rsidRPr="00436EA2">
        <w:rPr>
          <w:color w:val="000000"/>
          <w:szCs w:val="22"/>
        </w:rPr>
        <w:t>3</w:t>
      </w:r>
      <w:r w:rsidRPr="00436EA2">
        <w:rPr>
          <w:color w:val="000000"/>
          <w:szCs w:val="22"/>
        </w:rPr>
        <w:t xml:space="preserve"> </w:t>
      </w:r>
      <w:r w:rsidR="00334046" w:rsidRPr="00436EA2">
        <w:rPr>
          <w:color w:val="000000"/>
          <w:szCs w:val="22"/>
        </w:rPr>
        <w:t>September</w:t>
      </w:r>
      <w:r w:rsidRPr="00436EA2">
        <w:rPr>
          <w:color w:val="000000"/>
          <w:szCs w:val="22"/>
        </w:rPr>
        <w:t xml:space="preserve"> 202</w:t>
      </w:r>
      <w:r w:rsidR="00334046" w:rsidRPr="00436EA2">
        <w:rPr>
          <w:color w:val="000000"/>
          <w:szCs w:val="22"/>
        </w:rPr>
        <w:t>5</w:t>
      </w:r>
      <w:r w:rsidRPr="00436EA2">
        <w:rPr>
          <w:color w:val="000000"/>
          <w:szCs w:val="22"/>
        </w:rPr>
        <w:t xml:space="preserve">. Treasury stock has to be resold after 3 months but no later than 3 years from the completion date of share repurchases. </w:t>
      </w:r>
      <w:r w:rsidR="00421F0C">
        <w:rPr>
          <w:color w:val="000000"/>
          <w:szCs w:val="22"/>
          <w:highlight w:val="yellow"/>
        </w:rPr>
        <w:br/>
      </w:r>
      <w:r w:rsidR="000C4C6A" w:rsidRPr="000C4C6A">
        <w:rPr>
          <w:rFonts w:cs="Angsana New"/>
          <w:color w:val="000000"/>
          <w:szCs w:val="22"/>
          <w:lang w:bidi="th-TH"/>
        </w:rPr>
        <w:t>Subsequently</w:t>
      </w:r>
      <w:r w:rsidR="000C4C6A">
        <w:rPr>
          <w:rFonts w:cs="Angsana New"/>
          <w:color w:val="000000"/>
          <w:szCs w:val="22"/>
          <w:lang w:bidi="th-TH"/>
        </w:rPr>
        <w:t xml:space="preserve"> a</w:t>
      </w:r>
      <w:r w:rsidR="000C4C6A" w:rsidRPr="000C4C6A">
        <w:rPr>
          <w:rFonts w:cs="Angsana New"/>
          <w:color w:val="000000"/>
          <w:szCs w:val="22"/>
          <w:lang w:bidi="th-TH"/>
        </w:rPr>
        <w:t>t the Board of Directors’ Meeting held on 13 May 2025</w:t>
      </w:r>
      <w:r w:rsidR="000C4C6A">
        <w:rPr>
          <w:rFonts w:cs="Angsana New"/>
          <w:color w:val="000000"/>
          <w:szCs w:val="22"/>
          <w:lang w:bidi="th-TH"/>
        </w:rPr>
        <w:t xml:space="preserve">, </w:t>
      </w:r>
      <w:r w:rsidR="000C4C6A" w:rsidRPr="000C4C6A">
        <w:rPr>
          <w:rFonts w:cs="Angsana New"/>
          <w:color w:val="000000"/>
          <w:szCs w:val="22"/>
          <w:lang w:bidi="th-TH"/>
        </w:rPr>
        <w:t xml:space="preserve">the directors approved to amendment of the Share Repurchase Program </w:t>
      </w:r>
      <w:r w:rsidR="000C4C6A" w:rsidRPr="00E735E4">
        <w:rPr>
          <w:rFonts w:cs="Angsana New"/>
          <w:color w:val="000000"/>
          <w:szCs w:val="22"/>
          <w:lang w:bidi="th-TH"/>
        </w:rPr>
        <w:t>from</w:t>
      </w:r>
      <w:r w:rsidR="006F48A9" w:rsidRPr="00E735E4">
        <w:rPr>
          <w:rFonts w:cs="Angsana New"/>
          <w:color w:val="000000"/>
          <w:szCs w:val="22"/>
          <w:lang w:bidi="th-TH"/>
        </w:rPr>
        <w:t xml:space="preserve"> not exceeding </w:t>
      </w:r>
      <w:r w:rsidR="000C4C6A" w:rsidRPr="00E735E4">
        <w:rPr>
          <w:rFonts w:cs="Angsana New"/>
          <w:color w:val="000000"/>
          <w:szCs w:val="22"/>
          <w:lang w:bidi="th-TH"/>
        </w:rPr>
        <w:t>Baht 600 million to</w:t>
      </w:r>
      <w:r w:rsidR="006F48A9" w:rsidRPr="00E735E4">
        <w:rPr>
          <w:rFonts w:cs="Angsana New"/>
          <w:color w:val="000000"/>
          <w:szCs w:val="22"/>
          <w:lang w:bidi="th-TH"/>
        </w:rPr>
        <w:t xml:space="preserve"> not exceeding</w:t>
      </w:r>
      <w:r w:rsidR="000C4C6A" w:rsidRPr="006F48A9">
        <w:rPr>
          <w:rFonts w:cs="Angsana New"/>
          <w:color w:val="000000"/>
          <w:szCs w:val="22"/>
          <w:lang w:bidi="th-TH"/>
        </w:rPr>
        <w:t xml:space="preserve"> Baht 1,400 million and the number of shares from </w:t>
      </w:r>
      <w:bookmarkStart w:id="1" w:name="_Hlk213077767"/>
      <w:r w:rsidR="000C4C6A" w:rsidRPr="006F48A9">
        <w:rPr>
          <w:rFonts w:cs="Angsana New"/>
          <w:color w:val="000000"/>
          <w:szCs w:val="22"/>
          <w:lang w:bidi="th-TH"/>
        </w:rPr>
        <w:t xml:space="preserve">not exceeding </w:t>
      </w:r>
      <w:bookmarkEnd w:id="1"/>
      <w:r w:rsidR="000C4C6A" w:rsidRPr="006F48A9">
        <w:rPr>
          <w:rFonts w:cs="Angsana New"/>
          <w:color w:val="000000"/>
          <w:szCs w:val="22"/>
          <w:lang w:bidi="th-TH"/>
        </w:rPr>
        <w:t xml:space="preserve">75 million shares to not exceeding 175 million shares, or approximately 7% of the total issued shares. </w:t>
      </w:r>
      <w:r w:rsidRPr="006F48A9">
        <w:rPr>
          <w:color w:val="000000"/>
          <w:szCs w:val="22"/>
        </w:rPr>
        <w:t xml:space="preserve">The </w:t>
      </w:r>
      <w:r w:rsidR="00DA22D4" w:rsidRPr="006F48A9">
        <w:rPr>
          <w:color w:val="000000"/>
          <w:szCs w:val="22"/>
        </w:rPr>
        <w:t>C</w:t>
      </w:r>
      <w:r w:rsidRPr="006F48A9">
        <w:rPr>
          <w:color w:val="000000"/>
          <w:szCs w:val="22"/>
        </w:rPr>
        <w:t>ompany</w:t>
      </w:r>
      <w:r w:rsidR="00DA22D4" w:rsidRPr="006F48A9">
        <w:rPr>
          <w:color w:val="000000"/>
          <w:szCs w:val="22"/>
        </w:rPr>
        <w:t>’</w:t>
      </w:r>
      <w:r w:rsidRPr="006F48A9">
        <w:rPr>
          <w:color w:val="000000"/>
          <w:szCs w:val="22"/>
        </w:rPr>
        <w:t>s</w:t>
      </w:r>
      <w:r w:rsidRPr="00421F0C">
        <w:rPr>
          <w:color w:val="000000"/>
          <w:szCs w:val="22"/>
        </w:rPr>
        <w:t xml:space="preserve"> shares from the Share Repurchase Program will not receive dividends</w:t>
      </w:r>
      <w:r w:rsidRPr="00121C28">
        <w:rPr>
          <w:color w:val="000000"/>
          <w:szCs w:val="22"/>
        </w:rPr>
        <w:t>.</w:t>
      </w:r>
    </w:p>
    <w:p w14:paraId="7A9A5E04" w14:textId="77777777" w:rsidR="00C602C7" w:rsidRPr="007901BA" w:rsidRDefault="00C602C7" w:rsidP="00D4755C">
      <w:pPr>
        <w:spacing w:line="240" w:lineRule="atLeast"/>
        <w:ind w:left="540" w:right="65"/>
        <w:jc w:val="thaiDistribute"/>
        <w:rPr>
          <w:color w:val="000000"/>
          <w:szCs w:val="22"/>
        </w:rPr>
      </w:pPr>
    </w:p>
    <w:p w14:paraId="4CAC0CB7" w14:textId="673B80D6" w:rsidR="00C602C7" w:rsidRPr="002D574C" w:rsidRDefault="00C602C7" w:rsidP="002E1246">
      <w:pPr>
        <w:spacing w:line="240" w:lineRule="atLeast"/>
        <w:ind w:left="540" w:right="65"/>
        <w:jc w:val="thaiDistribute"/>
        <w:rPr>
          <w:rFonts w:cstheme="minorBidi"/>
          <w:color w:val="000000"/>
          <w:szCs w:val="28"/>
          <w:lang w:bidi="th-TH"/>
        </w:rPr>
      </w:pPr>
      <w:r w:rsidRPr="007901BA">
        <w:rPr>
          <w:color w:val="000000"/>
          <w:szCs w:val="22"/>
        </w:rPr>
        <w:t xml:space="preserve">During the </w:t>
      </w:r>
      <w:r w:rsidR="000B7570">
        <w:rPr>
          <w:color w:val="000000"/>
          <w:szCs w:val="22"/>
        </w:rPr>
        <w:t>nine</w:t>
      </w:r>
      <w:r w:rsidR="00C952AE">
        <w:rPr>
          <w:color w:val="000000"/>
          <w:szCs w:val="22"/>
        </w:rPr>
        <w:t>-month period ended 3</w:t>
      </w:r>
      <w:r w:rsidR="000C4C6A">
        <w:rPr>
          <w:color w:val="000000"/>
          <w:szCs w:val="22"/>
        </w:rPr>
        <w:t>0</w:t>
      </w:r>
      <w:r w:rsidR="00C952AE">
        <w:rPr>
          <w:color w:val="000000"/>
          <w:szCs w:val="22"/>
        </w:rPr>
        <w:t xml:space="preserve"> </w:t>
      </w:r>
      <w:r w:rsidR="000B7570">
        <w:rPr>
          <w:color w:val="000000"/>
          <w:szCs w:val="22"/>
        </w:rPr>
        <w:t>September</w:t>
      </w:r>
      <w:r w:rsidRPr="007901BA">
        <w:rPr>
          <w:color w:val="000000"/>
          <w:szCs w:val="22"/>
        </w:rPr>
        <w:t xml:space="preserve"> 202</w:t>
      </w:r>
      <w:r w:rsidR="001B52BE">
        <w:rPr>
          <w:color w:val="000000"/>
          <w:szCs w:val="22"/>
        </w:rPr>
        <w:t>5</w:t>
      </w:r>
      <w:r w:rsidRPr="007901BA">
        <w:rPr>
          <w:color w:val="000000"/>
          <w:szCs w:val="22"/>
        </w:rPr>
        <w:t xml:space="preserve">, the Company has repurchased the shares under the program totalling </w:t>
      </w:r>
      <w:r w:rsidR="002D574C">
        <w:rPr>
          <w:color w:val="000000"/>
          <w:szCs w:val="22"/>
        </w:rPr>
        <w:t>107.11</w:t>
      </w:r>
      <w:r w:rsidRPr="007901BA">
        <w:rPr>
          <w:color w:val="000000"/>
          <w:szCs w:val="22"/>
        </w:rPr>
        <w:t xml:space="preserve"> million shares, equivalent to </w:t>
      </w:r>
      <w:r w:rsidR="002D574C">
        <w:rPr>
          <w:color w:val="000000"/>
          <w:szCs w:val="22"/>
        </w:rPr>
        <w:t>4.28</w:t>
      </w:r>
      <w:r w:rsidRPr="007901BA">
        <w:rPr>
          <w:color w:val="000000"/>
          <w:szCs w:val="22"/>
        </w:rPr>
        <w:t>% of issued share</w:t>
      </w:r>
      <w:r w:rsidR="00C82A78">
        <w:rPr>
          <w:color w:val="000000"/>
          <w:szCs w:val="22"/>
        </w:rPr>
        <w:t>s</w:t>
      </w:r>
      <w:r w:rsidRPr="007901BA">
        <w:rPr>
          <w:color w:val="000000"/>
          <w:szCs w:val="22"/>
        </w:rPr>
        <w:t xml:space="preserve"> and paid-up capital, at a total cost of Baht </w:t>
      </w:r>
      <w:r w:rsidR="002D574C">
        <w:rPr>
          <w:color w:val="000000"/>
          <w:szCs w:val="22"/>
        </w:rPr>
        <w:t>671.78</w:t>
      </w:r>
      <w:r w:rsidRPr="007901BA">
        <w:rPr>
          <w:color w:val="000000"/>
          <w:szCs w:val="22"/>
        </w:rPr>
        <w:t xml:space="preserve"> million and direct expenses related to the repurchase of shares in amounting of Baht </w:t>
      </w:r>
      <w:r w:rsidR="002D574C">
        <w:rPr>
          <w:color w:val="000000"/>
          <w:szCs w:val="22"/>
        </w:rPr>
        <w:t>0.58</w:t>
      </w:r>
      <w:r w:rsidRPr="007901BA">
        <w:rPr>
          <w:color w:val="000000"/>
          <w:szCs w:val="22"/>
        </w:rPr>
        <w:t xml:space="preserve"> million. As a result, the Company has treasury shares in amount of</w:t>
      </w:r>
      <w:r w:rsidR="00220BDC">
        <w:rPr>
          <w:color w:val="000000"/>
          <w:szCs w:val="22"/>
        </w:rPr>
        <w:t xml:space="preserve"> </w:t>
      </w:r>
      <w:r w:rsidRPr="007901BA">
        <w:rPr>
          <w:color w:val="000000"/>
          <w:szCs w:val="22"/>
        </w:rPr>
        <w:t xml:space="preserve">Baht </w:t>
      </w:r>
      <w:r w:rsidR="002D574C">
        <w:rPr>
          <w:color w:val="000000"/>
          <w:szCs w:val="22"/>
        </w:rPr>
        <w:t>672.36</w:t>
      </w:r>
      <w:r w:rsidR="001B52BE">
        <w:rPr>
          <w:color w:val="000000"/>
          <w:szCs w:val="22"/>
        </w:rPr>
        <w:t xml:space="preserve"> </w:t>
      </w:r>
      <w:r w:rsidRPr="007901BA">
        <w:rPr>
          <w:color w:val="000000"/>
          <w:szCs w:val="22"/>
        </w:rPr>
        <w:t xml:space="preserve">million as at </w:t>
      </w:r>
      <w:r w:rsidR="00D47573">
        <w:rPr>
          <w:color w:val="000000"/>
          <w:szCs w:val="22"/>
        </w:rPr>
        <w:t xml:space="preserve">30 </w:t>
      </w:r>
      <w:r w:rsidR="000B7570">
        <w:rPr>
          <w:color w:val="000000"/>
          <w:szCs w:val="22"/>
        </w:rPr>
        <w:t>September</w:t>
      </w:r>
      <w:r w:rsidR="006915D8">
        <w:rPr>
          <w:color w:val="000000"/>
          <w:szCs w:val="22"/>
        </w:rPr>
        <w:t xml:space="preserve"> 2025</w:t>
      </w:r>
      <w:r w:rsidRPr="007901BA">
        <w:rPr>
          <w:color w:val="000000"/>
          <w:szCs w:val="22"/>
        </w:rPr>
        <w:t>, which is shown as a deduction from equity with an equivalent amount be</w:t>
      </w:r>
      <w:r w:rsidR="00865EBF">
        <w:rPr>
          <w:color w:val="000000"/>
          <w:szCs w:val="22"/>
        </w:rPr>
        <w:t>ing</w:t>
      </w:r>
      <w:r w:rsidRPr="007901BA">
        <w:rPr>
          <w:color w:val="000000"/>
          <w:szCs w:val="22"/>
        </w:rPr>
        <w:t xml:space="preserve"> appropriated from retained earnings </w:t>
      </w:r>
      <w:r w:rsidR="00865EBF">
        <w:rPr>
          <w:color w:val="000000"/>
          <w:szCs w:val="22"/>
        </w:rPr>
        <w:t>as</w:t>
      </w:r>
      <w:r w:rsidRPr="007901BA">
        <w:rPr>
          <w:color w:val="000000"/>
          <w:szCs w:val="22"/>
        </w:rPr>
        <w:t xml:space="preserve"> treasury stock reserve.</w:t>
      </w:r>
    </w:p>
    <w:p w14:paraId="1315F357" w14:textId="3CF600B7" w:rsidR="00106A38" w:rsidRDefault="00106A38">
      <w:pPr>
        <w:spacing w:line="240" w:lineRule="auto"/>
        <w:rPr>
          <w:color w:val="000000"/>
          <w:szCs w:val="22"/>
        </w:rPr>
      </w:pPr>
    </w:p>
    <w:p w14:paraId="52021A50" w14:textId="3C83D3DB" w:rsidR="00705013" w:rsidRPr="00B34D5B" w:rsidRDefault="00705013" w:rsidP="007876BA">
      <w:pPr>
        <w:pStyle w:val="Heading1"/>
        <w:numPr>
          <w:ilvl w:val="0"/>
          <w:numId w:val="17"/>
        </w:numPr>
        <w:tabs>
          <w:tab w:val="clear" w:pos="340"/>
        </w:tabs>
        <w:spacing w:before="0" w:after="0" w:line="240" w:lineRule="atLeast"/>
        <w:ind w:left="540" w:right="-45" w:hanging="540"/>
        <w:rPr>
          <w:i w:val="0"/>
          <w:iCs/>
          <w:szCs w:val="24"/>
        </w:rPr>
      </w:pPr>
      <w:r w:rsidRPr="00B34D5B">
        <w:rPr>
          <w:i w:val="0"/>
          <w:iCs/>
          <w:szCs w:val="24"/>
        </w:rPr>
        <w:t xml:space="preserve">Segment information and disaggregation of revenue </w:t>
      </w:r>
    </w:p>
    <w:p w14:paraId="35B84B00" w14:textId="77777777" w:rsidR="00705013" w:rsidRPr="007876BA" w:rsidRDefault="00705013" w:rsidP="007876BA">
      <w:pPr>
        <w:autoSpaceDE w:val="0"/>
        <w:autoSpaceDN w:val="0"/>
        <w:adjustRightInd w:val="0"/>
        <w:spacing w:line="240" w:lineRule="atLeast"/>
        <w:ind w:left="540"/>
        <w:jc w:val="both"/>
        <w:rPr>
          <w:szCs w:val="22"/>
          <w:lang w:bidi="th-TH"/>
        </w:rPr>
      </w:pPr>
    </w:p>
    <w:p w14:paraId="7A2213F7" w14:textId="65B88572" w:rsidR="00705013" w:rsidRPr="007876BA" w:rsidRDefault="00705013" w:rsidP="007876BA">
      <w:pPr>
        <w:autoSpaceDE w:val="0"/>
        <w:autoSpaceDN w:val="0"/>
        <w:adjustRightInd w:val="0"/>
        <w:spacing w:line="240" w:lineRule="atLeast"/>
        <w:ind w:left="540"/>
        <w:jc w:val="both"/>
        <w:rPr>
          <w:szCs w:val="22"/>
          <w:lang w:val="en-US" w:bidi="th-TH"/>
        </w:rPr>
      </w:pPr>
      <w:r w:rsidRPr="007876BA">
        <w:rPr>
          <w:szCs w:val="22"/>
          <w:lang w:val="en-US" w:bidi="th-TH"/>
        </w:rPr>
        <w:t xml:space="preserve">The following summary describes the operations in each of the Group’s reportable segments.  </w:t>
      </w:r>
    </w:p>
    <w:p w14:paraId="72E45AED" w14:textId="77777777" w:rsidR="00E81E4F" w:rsidRPr="007876BA" w:rsidRDefault="00E81E4F" w:rsidP="007876BA">
      <w:pPr>
        <w:autoSpaceDE w:val="0"/>
        <w:autoSpaceDN w:val="0"/>
        <w:adjustRightInd w:val="0"/>
        <w:spacing w:line="240" w:lineRule="atLeast"/>
        <w:ind w:left="540"/>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E81E4F" w:rsidRPr="007876BA" w14:paraId="1F90D13F" w14:textId="77777777" w:rsidTr="00E81E4F">
        <w:tc>
          <w:tcPr>
            <w:tcW w:w="1705" w:type="dxa"/>
          </w:tcPr>
          <w:p w14:paraId="191C7C5B" w14:textId="4A5BF853"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74DB63CE" w14:textId="3D386B04" w:rsidR="00E81E4F" w:rsidRPr="007876BA" w:rsidRDefault="00E81E4F" w:rsidP="007876BA">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E81E4F" w:rsidRPr="007876BA" w14:paraId="18A996B6" w14:textId="77777777" w:rsidTr="00E81E4F">
        <w:tc>
          <w:tcPr>
            <w:tcW w:w="1705" w:type="dxa"/>
          </w:tcPr>
          <w:p w14:paraId="11B817A9" w14:textId="51301361"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5E706398" w14:textId="775B37FC" w:rsidR="00E81E4F" w:rsidRPr="007876BA" w:rsidRDefault="00E81E4F" w:rsidP="007876BA">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E81E4F" w:rsidRPr="007876BA" w14:paraId="1D48483F" w14:textId="77777777" w:rsidTr="00E81E4F">
        <w:tc>
          <w:tcPr>
            <w:tcW w:w="1705" w:type="dxa"/>
          </w:tcPr>
          <w:p w14:paraId="3D078B73" w14:textId="6F04ACBA"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657D919E" w14:textId="482941EB"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E81E4F" w:rsidRPr="007876BA" w14:paraId="2C448EEF" w14:textId="77777777" w:rsidTr="00E81E4F">
        <w:tc>
          <w:tcPr>
            <w:tcW w:w="1705" w:type="dxa"/>
          </w:tcPr>
          <w:p w14:paraId="7908574D" w14:textId="7ACD57CC" w:rsidR="00E81E4F" w:rsidRPr="007876BA" w:rsidRDefault="00E81E4F" w:rsidP="007876BA">
            <w:pPr>
              <w:pStyle w:val="ListParagraph"/>
              <w:numPr>
                <w:ilvl w:val="0"/>
                <w:numId w:val="43"/>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500A0A93" w14:textId="3C75333F" w:rsidR="00E81E4F" w:rsidRPr="007876BA" w:rsidRDefault="00E81E4F" w:rsidP="007876BA">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sidR="008D0A60">
              <w:rPr>
                <w:rFonts w:eastAsia="Arial"/>
                <w:szCs w:val="22"/>
              </w:rPr>
              <w:t>r</w:t>
            </w:r>
            <w:r w:rsidRPr="007876BA">
              <w:rPr>
                <w:rFonts w:eastAsia="Arial"/>
                <w:szCs w:val="22"/>
              </w:rPr>
              <w:t xml:space="preserve">aw </w:t>
            </w:r>
            <w:r w:rsidR="008D0A60">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153D5F09" w14:textId="6F99AE1E" w:rsidR="00087842" w:rsidRPr="007876BA" w:rsidRDefault="00087842" w:rsidP="005B4381">
      <w:pPr>
        <w:spacing w:line="240" w:lineRule="auto"/>
        <w:rPr>
          <w:szCs w:val="22"/>
          <w:lang w:val="en-US" w:bidi="th-TH"/>
        </w:rPr>
        <w:sectPr w:rsidR="00087842" w:rsidRPr="007876BA" w:rsidSect="00B34D5B">
          <w:headerReference w:type="default" r:id="rId13"/>
          <w:footerReference w:type="default" r:id="rId14"/>
          <w:pgSz w:w="11907" w:h="16840"/>
          <w:pgMar w:top="691" w:right="1152" w:bottom="576" w:left="1152" w:header="720" w:footer="720" w:gutter="0"/>
          <w:cols w:space="720"/>
          <w:docGrid w:linePitch="299"/>
        </w:sectPr>
      </w:pPr>
    </w:p>
    <w:tbl>
      <w:tblPr>
        <w:tblW w:w="5374" w:type="pct"/>
        <w:jc w:val="center"/>
        <w:tblLayout w:type="fixed"/>
        <w:tblLook w:val="00A0" w:firstRow="1" w:lastRow="0" w:firstColumn="1" w:lastColumn="0" w:noHBand="0" w:noVBand="0"/>
      </w:tblPr>
      <w:tblGrid>
        <w:gridCol w:w="2796"/>
        <w:gridCol w:w="850"/>
        <w:gridCol w:w="237"/>
        <w:gridCol w:w="856"/>
        <w:gridCol w:w="244"/>
        <w:gridCol w:w="844"/>
        <w:gridCol w:w="247"/>
        <w:gridCol w:w="847"/>
        <w:gridCol w:w="247"/>
        <w:gridCol w:w="800"/>
        <w:gridCol w:w="237"/>
        <w:gridCol w:w="797"/>
        <w:gridCol w:w="237"/>
        <w:gridCol w:w="747"/>
        <w:gridCol w:w="269"/>
        <w:gridCol w:w="847"/>
        <w:gridCol w:w="247"/>
        <w:gridCol w:w="881"/>
        <w:gridCol w:w="247"/>
        <w:gridCol w:w="941"/>
        <w:gridCol w:w="250"/>
        <w:gridCol w:w="856"/>
        <w:gridCol w:w="237"/>
        <w:gridCol w:w="862"/>
      </w:tblGrid>
      <w:tr w:rsidR="006D61E3" w:rsidRPr="00720984" w14:paraId="2645FB24" w14:textId="77777777" w:rsidTr="009727AA">
        <w:trPr>
          <w:jc w:val="center"/>
        </w:trPr>
        <w:tc>
          <w:tcPr>
            <w:tcW w:w="895" w:type="pct"/>
            <w:tcBorders>
              <w:top w:val="nil"/>
              <w:left w:val="nil"/>
              <w:right w:val="nil"/>
            </w:tcBorders>
            <w:noWrap/>
            <w:vAlign w:val="bottom"/>
          </w:tcPr>
          <w:p w14:paraId="1A8F24DC" w14:textId="77777777" w:rsidR="006D61E3" w:rsidRPr="00720984" w:rsidRDefault="006D61E3" w:rsidP="00F93637">
            <w:pPr>
              <w:spacing w:line="240" w:lineRule="atLeast"/>
              <w:rPr>
                <w:b/>
                <w:bCs/>
                <w:i/>
                <w:iCs/>
                <w:color w:val="000000"/>
                <w:sz w:val="16"/>
                <w:szCs w:val="16"/>
              </w:rPr>
            </w:pPr>
          </w:p>
        </w:tc>
        <w:tc>
          <w:tcPr>
            <w:tcW w:w="4105" w:type="pct"/>
            <w:gridSpan w:val="23"/>
            <w:tcBorders>
              <w:top w:val="nil"/>
              <w:left w:val="nil"/>
              <w:bottom w:val="nil"/>
            </w:tcBorders>
            <w:vAlign w:val="bottom"/>
          </w:tcPr>
          <w:p w14:paraId="0085C0E6" w14:textId="77777777" w:rsidR="006D61E3" w:rsidRPr="00720984" w:rsidRDefault="006D61E3" w:rsidP="00F93637">
            <w:pPr>
              <w:spacing w:line="240" w:lineRule="atLeast"/>
              <w:ind w:left="-115"/>
              <w:jc w:val="center"/>
              <w:rPr>
                <w:b/>
                <w:color w:val="000000"/>
                <w:sz w:val="16"/>
                <w:szCs w:val="16"/>
              </w:rPr>
            </w:pPr>
            <w:r w:rsidRPr="00720984">
              <w:rPr>
                <w:b/>
                <w:bCs/>
                <w:sz w:val="16"/>
                <w:szCs w:val="16"/>
              </w:rPr>
              <w:t>Consolidated financial statements</w:t>
            </w:r>
          </w:p>
        </w:tc>
      </w:tr>
      <w:tr w:rsidR="006D61E3" w:rsidRPr="00720984" w14:paraId="2DEDAC13" w14:textId="77777777" w:rsidTr="009727AA">
        <w:trPr>
          <w:jc w:val="center"/>
        </w:trPr>
        <w:tc>
          <w:tcPr>
            <w:tcW w:w="895" w:type="pct"/>
            <w:tcBorders>
              <w:top w:val="nil"/>
              <w:left w:val="nil"/>
              <w:right w:val="nil"/>
            </w:tcBorders>
            <w:noWrap/>
            <w:vAlign w:val="bottom"/>
          </w:tcPr>
          <w:p w14:paraId="65C067C6" w14:textId="77777777" w:rsidR="006D61E3" w:rsidRPr="00720984" w:rsidRDefault="006D61E3" w:rsidP="00F93637">
            <w:pPr>
              <w:spacing w:line="240" w:lineRule="atLeast"/>
              <w:ind w:right="-86"/>
              <w:rPr>
                <w:b/>
                <w:bCs/>
                <w:i/>
                <w:iCs/>
                <w:color w:val="000000"/>
                <w:sz w:val="16"/>
                <w:szCs w:val="16"/>
                <w:lang w:val="en-US" w:bidi="th-TH"/>
              </w:rPr>
            </w:pPr>
          </w:p>
        </w:tc>
        <w:tc>
          <w:tcPr>
            <w:tcW w:w="622" w:type="pct"/>
            <w:gridSpan w:val="3"/>
            <w:tcBorders>
              <w:top w:val="nil"/>
              <w:left w:val="nil"/>
              <w:bottom w:val="nil"/>
              <w:right w:val="nil"/>
            </w:tcBorders>
            <w:vAlign w:val="bottom"/>
          </w:tcPr>
          <w:p w14:paraId="2159F827" w14:textId="77777777" w:rsidR="006D61E3" w:rsidRPr="00720984" w:rsidRDefault="006D61E3" w:rsidP="00F93637">
            <w:pPr>
              <w:spacing w:line="240" w:lineRule="atLeast"/>
              <w:ind w:left="-115" w:right="-129"/>
              <w:jc w:val="center"/>
              <w:rPr>
                <w:bCs/>
                <w:color w:val="000000"/>
                <w:sz w:val="16"/>
                <w:szCs w:val="16"/>
                <w:lang w:val="en-US"/>
              </w:rPr>
            </w:pPr>
            <w:r w:rsidRPr="00720984">
              <w:rPr>
                <w:bCs/>
                <w:color w:val="000000"/>
                <w:sz w:val="16"/>
                <w:szCs w:val="16"/>
                <w:lang w:val="en-US"/>
              </w:rPr>
              <w:t>Segment 1</w:t>
            </w:r>
          </w:p>
        </w:tc>
        <w:tc>
          <w:tcPr>
            <w:tcW w:w="78" w:type="pct"/>
            <w:tcBorders>
              <w:top w:val="nil"/>
              <w:left w:val="nil"/>
              <w:bottom w:val="nil"/>
              <w:right w:val="nil"/>
            </w:tcBorders>
            <w:vAlign w:val="bottom"/>
          </w:tcPr>
          <w:p w14:paraId="1391AA77" w14:textId="77777777" w:rsidR="006D61E3" w:rsidRPr="00720984" w:rsidRDefault="006D61E3" w:rsidP="00F93637">
            <w:pPr>
              <w:spacing w:line="240" w:lineRule="atLeast"/>
              <w:jc w:val="center"/>
              <w:rPr>
                <w:bCs/>
                <w:color w:val="000000"/>
                <w:sz w:val="16"/>
                <w:szCs w:val="16"/>
              </w:rPr>
            </w:pPr>
          </w:p>
        </w:tc>
        <w:tc>
          <w:tcPr>
            <w:tcW w:w="620" w:type="pct"/>
            <w:gridSpan w:val="3"/>
            <w:tcBorders>
              <w:top w:val="nil"/>
              <w:left w:val="nil"/>
              <w:bottom w:val="nil"/>
              <w:right w:val="nil"/>
            </w:tcBorders>
            <w:vAlign w:val="bottom"/>
          </w:tcPr>
          <w:p w14:paraId="564556D8" w14:textId="77777777" w:rsidR="006D61E3" w:rsidRPr="00720984" w:rsidRDefault="006D61E3" w:rsidP="00F93637">
            <w:pPr>
              <w:spacing w:line="240" w:lineRule="atLeast"/>
              <w:ind w:left="-115"/>
              <w:jc w:val="center"/>
              <w:rPr>
                <w:bCs/>
                <w:color w:val="000000"/>
                <w:sz w:val="16"/>
                <w:szCs w:val="16"/>
              </w:rPr>
            </w:pPr>
            <w:r w:rsidRPr="00720984">
              <w:rPr>
                <w:bCs/>
                <w:color w:val="000000"/>
                <w:sz w:val="16"/>
                <w:szCs w:val="16"/>
                <w:lang w:val="en-US"/>
              </w:rPr>
              <w:t>Segment 2</w:t>
            </w:r>
          </w:p>
        </w:tc>
        <w:tc>
          <w:tcPr>
            <w:tcW w:w="79" w:type="pct"/>
            <w:tcBorders>
              <w:top w:val="nil"/>
              <w:left w:val="nil"/>
              <w:bottom w:val="nil"/>
              <w:right w:val="nil"/>
            </w:tcBorders>
            <w:vAlign w:val="bottom"/>
          </w:tcPr>
          <w:p w14:paraId="3D217E7A" w14:textId="77777777" w:rsidR="006D61E3" w:rsidRPr="00720984" w:rsidRDefault="006D61E3" w:rsidP="00F93637">
            <w:pPr>
              <w:spacing w:line="240" w:lineRule="atLeast"/>
              <w:jc w:val="center"/>
              <w:rPr>
                <w:bCs/>
                <w:color w:val="000000"/>
                <w:sz w:val="16"/>
                <w:szCs w:val="16"/>
              </w:rPr>
            </w:pPr>
          </w:p>
        </w:tc>
        <w:tc>
          <w:tcPr>
            <w:tcW w:w="587" w:type="pct"/>
            <w:gridSpan w:val="3"/>
            <w:tcBorders>
              <w:top w:val="nil"/>
              <w:left w:val="nil"/>
              <w:bottom w:val="nil"/>
              <w:right w:val="nil"/>
            </w:tcBorders>
            <w:vAlign w:val="bottom"/>
          </w:tcPr>
          <w:p w14:paraId="48FDD846" w14:textId="77777777" w:rsidR="006D61E3" w:rsidRPr="00720984" w:rsidRDefault="006D61E3" w:rsidP="00F93637">
            <w:pPr>
              <w:spacing w:line="240" w:lineRule="atLeast"/>
              <w:ind w:left="-115"/>
              <w:jc w:val="center"/>
              <w:rPr>
                <w:bCs/>
                <w:color w:val="000000"/>
                <w:sz w:val="16"/>
                <w:szCs w:val="16"/>
                <w:cs/>
              </w:rPr>
            </w:pPr>
            <w:r w:rsidRPr="00720984">
              <w:rPr>
                <w:bCs/>
                <w:color w:val="000000"/>
                <w:sz w:val="16"/>
                <w:szCs w:val="16"/>
                <w:lang w:val="en-US"/>
              </w:rPr>
              <w:t>Segment 3</w:t>
            </w:r>
          </w:p>
        </w:tc>
        <w:tc>
          <w:tcPr>
            <w:tcW w:w="76" w:type="pct"/>
            <w:tcBorders>
              <w:top w:val="nil"/>
              <w:left w:val="nil"/>
              <w:bottom w:val="nil"/>
              <w:right w:val="nil"/>
            </w:tcBorders>
            <w:vAlign w:val="bottom"/>
          </w:tcPr>
          <w:p w14:paraId="4D5ED9FC" w14:textId="77777777" w:rsidR="006D61E3" w:rsidRPr="00720984" w:rsidRDefault="006D61E3" w:rsidP="00F93637">
            <w:pPr>
              <w:spacing w:line="240" w:lineRule="atLeast"/>
              <w:jc w:val="center"/>
              <w:rPr>
                <w:bCs/>
                <w:color w:val="000000"/>
                <w:sz w:val="16"/>
                <w:szCs w:val="16"/>
              </w:rPr>
            </w:pPr>
          </w:p>
        </w:tc>
        <w:tc>
          <w:tcPr>
            <w:tcW w:w="596" w:type="pct"/>
            <w:gridSpan w:val="3"/>
            <w:tcBorders>
              <w:top w:val="nil"/>
              <w:left w:val="nil"/>
              <w:bottom w:val="nil"/>
              <w:right w:val="nil"/>
            </w:tcBorders>
            <w:vAlign w:val="bottom"/>
          </w:tcPr>
          <w:p w14:paraId="4ADD693F" w14:textId="77777777" w:rsidR="006D61E3" w:rsidRPr="00720984" w:rsidRDefault="006D61E3" w:rsidP="00F93637">
            <w:pPr>
              <w:spacing w:line="240" w:lineRule="atLeast"/>
              <w:ind w:left="-260" w:right="-157" w:firstLine="145"/>
              <w:jc w:val="center"/>
              <w:rPr>
                <w:bCs/>
                <w:color w:val="000000"/>
                <w:sz w:val="16"/>
                <w:szCs w:val="16"/>
                <w:cs/>
              </w:rPr>
            </w:pPr>
            <w:r w:rsidRPr="00720984">
              <w:rPr>
                <w:bCs/>
                <w:color w:val="000000"/>
                <w:sz w:val="16"/>
                <w:szCs w:val="16"/>
                <w:lang w:val="en-US"/>
              </w:rPr>
              <w:t>Segment 4</w:t>
            </w:r>
          </w:p>
        </w:tc>
        <w:tc>
          <w:tcPr>
            <w:tcW w:w="79" w:type="pct"/>
            <w:tcBorders>
              <w:top w:val="nil"/>
              <w:left w:val="nil"/>
              <w:bottom w:val="nil"/>
              <w:right w:val="nil"/>
            </w:tcBorders>
            <w:vAlign w:val="bottom"/>
          </w:tcPr>
          <w:p w14:paraId="2B1B616B" w14:textId="77777777" w:rsidR="006D61E3" w:rsidRPr="00720984" w:rsidRDefault="006D61E3" w:rsidP="00F93637">
            <w:pPr>
              <w:spacing w:line="240" w:lineRule="atLeast"/>
              <w:jc w:val="center"/>
              <w:rPr>
                <w:bCs/>
                <w:color w:val="000000"/>
                <w:sz w:val="16"/>
                <w:szCs w:val="16"/>
              </w:rPr>
            </w:pPr>
          </w:p>
        </w:tc>
        <w:tc>
          <w:tcPr>
            <w:tcW w:w="662" w:type="pct"/>
            <w:gridSpan w:val="3"/>
            <w:tcBorders>
              <w:top w:val="nil"/>
              <w:left w:val="nil"/>
              <w:bottom w:val="nil"/>
              <w:right w:val="nil"/>
            </w:tcBorders>
            <w:vAlign w:val="bottom"/>
          </w:tcPr>
          <w:p w14:paraId="5474FCF1" w14:textId="77777777" w:rsidR="006D61E3" w:rsidRPr="00720984" w:rsidRDefault="006D61E3" w:rsidP="00F93637">
            <w:pPr>
              <w:spacing w:line="240" w:lineRule="atLeast"/>
              <w:ind w:left="-115"/>
              <w:jc w:val="center"/>
              <w:rPr>
                <w:bCs/>
                <w:color w:val="000000"/>
                <w:sz w:val="16"/>
                <w:szCs w:val="16"/>
              </w:rPr>
            </w:pPr>
            <w:r w:rsidRPr="00720984">
              <w:rPr>
                <w:bCs/>
                <w:color w:val="000000"/>
                <w:sz w:val="16"/>
                <w:szCs w:val="16"/>
              </w:rPr>
              <w:t>Eliminate</w:t>
            </w:r>
          </w:p>
        </w:tc>
        <w:tc>
          <w:tcPr>
            <w:tcW w:w="80" w:type="pct"/>
            <w:vAlign w:val="bottom"/>
          </w:tcPr>
          <w:p w14:paraId="271896CC" w14:textId="77777777" w:rsidR="006D61E3" w:rsidRPr="00720984" w:rsidRDefault="006D61E3" w:rsidP="00F93637">
            <w:pPr>
              <w:spacing w:line="240" w:lineRule="atLeast"/>
              <w:jc w:val="center"/>
              <w:rPr>
                <w:bCs/>
                <w:color w:val="000000"/>
                <w:sz w:val="16"/>
                <w:szCs w:val="16"/>
              </w:rPr>
            </w:pPr>
          </w:p>
        </w:tc>
        <w:tc>
          <w:tcPr>
            <w:tcW w:w="626" w:type="pct"/>
            <w:gridSpan w:val="3"/>
            <w:vAlign w:val="bottom"/>
          </w:tcPr>
          <w:p w14:paraId="755DE380" w14:textId="77777777" w:rsidR="006D61E3" w:rsidRPr="00720984" w:rsidRDefault="006D61E3" w:rsidP="00F93637">
            <w:pPr>
              <w:spacing w:line="240" w:lineRule="atLeast"/>
              <w:ind w:left="-115"/>
              <w:jc w:val="center"/>
              <w:rPr>
                <w:bCs/>
                <w:color w:val="000000"/>
                <w:sz w:val="16"/>
                <w:szCs w:val="16"/>
              </w:rPr>
            </w:pPr>
            <w:r w:rsidRPr="00720984">
              <w:rPr>
                <w:bCs/>
                <w:color w:val="000000"/>
                <w:sz w:val="16"/>
                <w:szCs w:val="16"/>
              </w:rPr>
              <w:t>Net</w:t>
            </w:r>
          </w:p>
        </w:tc>
      </w:tr>
      <w:tr w:rsidR="006D61E3" w:rsidRPr="00720984" w14:paraId="75C7F983" w14:textId="77777777" w:rsidTr="009727AA">
        <w:trPr>
          <w:jc w:val="center"/>
        </w:trPr>
        <w:tc>
          <w:tcPr>
            <w:tcW w:w="895" w:type="pct"/>
            <w:tcBorders>
              <w:top w:val="nil"/>
              <w:left w:val="nil"/>
              <w:right w:val="nil"/>
            </w:tcBorders>
            <w:noWrap/>
            <w:vAlign w:val="bottom"/>
          </w:tcPr>
          <w:p w14:paraId="11EF1113" w14:textId="4251C680" w:rsidR="006D61E3" w:rsidRPr="00720984" w:rsidRDefault="000B7570" w:rsidP="00F93637">
            <w:pPr>
              <w:spacing w:line="240" w:lineRule="atLeast"/>
              <w:ind w:right="-86"/>
              <w:rPr>
                <w:b/>
                <w:bCs/>
                <w:i/>
                <w:iCs/>
                <w:color w:val="000000"/>
                <w:sz w:val="16"/>
                <w:szCs w:val="16"/>
                <w:cs/>
              </w:rPr>
            </w:pPr>
            <w:r>
              <w:rPr>
                <w:b/>
                <w:bCs/>
                <w:i/>
                <w:iCs/>
                <w:color w:val="000000"/>
                <w:sz w:val="16"/>
                <w:szCs w:val="16"/>
              </w:rPr>
              <w:t>Nine</w:t>
            </w:r>
            <w:r w:rsidR="006D61E3">
              <w:rPr>
                <w:b/>
                <w:bCs/>
                <w:i/>
                <w:iCs/>
                <w:color w:val="000000"/>
                <w:sz w:val="16"/>
                <w:szCs w:val="16"/>
              </w:rPr>
              <w:t xml:space="preserve">-month period ended 30 </w:t>
            </w:r>
            <w:r>
              <w:rPr>
                <w:b/>
                <w:bCs/>
                <w:i/>
                <w:iCs/>
                <w:color w:val="000000"/>
                <w:sz w:val="16"/>
                <w:szCs w:val="16"/>
              </w:rPr>
              <w:t>September</w:t>
            </w:r>
          </w:p>
        </w:tc>
        <w:tc>
          <w:tcPr>
            <w:tcW w:w="272" w:type="pct"/>
            <w:tcBorders>
              <w:top w:val="nil"/>
              <w:left w:val="nil"/>
              <w:bottom w:val="nil"/>
              <w:right w:val="nil"/>
            </w:tcBorders>
            <w:vAlign w:val="bottom"/>
          </w:tcPr>
          <w:p w14:paraId="1B6EB3E9"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6" w:type="pct"/>
            <w:tcBorders>
              <w:top w:val="nil"/>
              <w:left w:val="nil"/>
              <w:bottom w:val="nil"/>
              <w:right w:val="nil"/>
            </w:tcBorders>
            <w:vAlign w:val="bottom"/>
          </w:tcPr>
          <w:p w14:paraId="00F8B95B" w14:textId="77777777" w:rsidR="006D61E3" w:rsidRPr="00720984" w:rsidRDefault="006D61E3" w:rsidP="00F93637">
            <w:pPr>
              <w:spacing w:line="240" w:lineRule="atLeast"/>
              <w:ind w:left="-106" w:right="-129"/>
              <w:jc w:val="center"/>
              <w:rPr>
                <w:color w:val="000000"/>
                <w:sz w:val="16"/>
                <w:szCs w:val="16"/>
              </w:rPr>
            </w:pPr>
          </w:p>
        </w:tc>
        <w:tc>
          <w:tcPr>
            <w:tcW w:w="274" w:type="pct"/>
            <w:tcBorders>
              <w:top w:val="nil"/>
              <w:left w:val="nil"/>
              <w:bottom w:val="nil"/>
              <w:right w:val="nil"/>
            </w:tcBorders>
            <w:vAlign w:val="bottom"/>
          </w:tcPr>
          <w:p w14:paraId="60EB8504"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8" w:type="pct"/>
            <w:tcBorders>
              <w:top w:val="nil"/>
              <w:left w:val="nil"/>
              <w:bottom w:val="nil"/>
              <w:right w:val="nil"/>
            </w:tcBorders>
            <w:vAlign w:val="bottom"/>
          </w:tcPr>
          <w:p w14:paraId="465AC3B2" w14:textId="77777777" w:rsidR="006D61E3" w:rsidRPr="00720984" w:rsidRDefault="006D61E3" w:rsidP="00F93637">
            <w:pPr>
              <w:spacing w:line="240" w:lineRule="atLeast"/>
              <w:jc w:val="center"/>
              <w:rPr>
                <w:color w:val="000000"/>
                <w:sz w:val="16"/>
                <w:szCs w:val="16"/>
              </w:rPr>
            </w:pPr>
          </w:p>
        </w:tc>
        <w:tc>
          <w:tcPr>
            <w:tcW w:w="270" w:type="pct"/>
            <w:tcBorders>
              <w:top w:val="nil"/>
              <w:left w:val="nil"/>
              <w:bottom w:val="nil"/>
              <w:right w:val="nil"/>
            </w:tcBorders>
            <w:vAlign w:val="bottom"/>
          </w:tcPr>
          <w:p w14:paraId="23124F6B"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107D87DA" w14:textId="77777777" w:rsidR="006D61E3" w:rsidRPr="00720984" w:rsidRDefault="006D61E3" w:rsidP="00F93637">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3AD170B7"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0FDDF101" w14:textId="77777777" w:rsidR="006D61E3" w:rsidRPr="00720984" w:rsidRDefault="006D61E3" w:rsidP="00F93637">
            <w:pPr>
              <w:spacing w:line="240" w:lineRule="atLeast"/>
              <w:jc w:val="center"/>
              <w:rPr>
                <w:color w:val="000000"/>
                <w:sz w:val="16"/>
                <w:szCs w:val="16"/>
              </w:rPr>
            </w:pPr>
          </w:p>
        </w:tc>
        <w:tc>
          <w:tcPr>
            <w:tcW w:w="256" w:type="pct"/>
            <w:tcBorders>
              <w:top w:val="nil"/>
              <w:left w:val="nil"/>
              <w:bottom w:val="nil"/>
              <w:right w:val="nil"/>
            </w:tcBorders>
            <w:vAlign w:val="bottom"/>
          </w:tcPr>
          <w:p w14:paraId="507362A4"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6" w:type="pct"/>
            <w:tcBorders>
              <w:top w:val="nil"/>
              <w:left w:val="nil"/>
              <w:bottom w:val="nil"/>
              <w:right w:val="nil"/>
            </w:tcBorders>
            <w:vAlign w:val="bottom"/>
          </w:tcPr>
          <w:p w14:paraId="759C1F04" w14:textId="77777777" w:rsidR="006D61E3" w:rsidRPr="00720984" w:rsidRDefault="006D61E3" w:rsidP="00F93637">
            <w:pPr>
              <w:spacing w:line="240" w:lineRule="atLeast"/>
              <w:ind w:left="-106" w:right="-129"/>
              <w:jc w:val="center"/>
              <w:rPr>
                <w:color w:val="000000"/>
                <w:sz w:val="16"/>
                <w:szCs w:val="16"/>
              </w:rPr>
            </w:pPr>
          </w:p>
        </w:tc>
        <w:tc>
          <w:tcPr>
            <w:tcW w:w="255" w:type="pct"/>
            <w:tcBorders>
              <w:top w:val="nil"/>
              <w:left w:val="nil"/>
              <w:bottom w:val="nil"/>
              <w:right w:val="nil"/>
            </w:tcBorders>
            <w:vAlign w:val="bottom"/>
          </w:tcPr>
          <w:p w14:paraId="015EDCCF"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6" w:type="pct"/>
            <w:tcBorders>
              <w:top w:val="nil"/>
              <w:left w:val="nil"/>
              <w:bottom w:val="nil"/>
              <w:right w:val="nil"/>
            </w:tcBorders>
            <w:vAlign w:val="bottom"/>
          </w:tcPr>
          <w:p w14:paraId="2F49AA85" w14:textId="77777777" w:rsidR="006D61E3" w:rsidRPr="00720984" w:rsidRDefault="006D61E3" w:rsidP="00F93637">
            <w:pPr>
              <w:spacing w:line="240" w:lineRule="atLeast"/>
              <w:jc w:val="center"/>
              <w:rPr>
                <w:color w:val="000000"/>
                <w:sz w:val="16"/>
                <w:szCs w:val="16"/>
              </w:rPr>
            </w:pPr>
          </w:p>
        </w:tc>
        <w:tc>
          <w:tcPr>
            <w:tcW w:w="239" w:type="pct"/>
            <w:tcBorders>
              <w:top w:val="nil"/>
              <w:left w:val="nil"/>
              <w:bottom w:val="nil"/>
              <w:right w:val="nil"/>
            </w:tcBorders>
            <w:vAlign w:val="bottom"/>
          </w:tcPr>
          <w:p w14:paraId="381F886F"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6" w:type="pct"/>
            <w:tcBorders>
              <w:top w:val="nil"/>
              <w:left w:val="nil"/>
              <w:bottom w:val="nil"/>
              <w:right w:val="nil"/>
            </w:tcBorders>
            <w:vAlign w:val="bottom"/>
          </w:tcPr>
          <w:p w14:paraId="2CC1E0AE" w14:textId="77777777" w:rsidR="006D61E3" w:rsidRPr="00720984" w:rsidRDefault="006D61E3" w:rsidP="00F93637">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24D546FC"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9" w:type="pct"/>
            <w:tcBorders>
              <w:top w:val="nil"/>
              <w:left w:val="nil"/>
              <w:bottom w:val="nil"/>
              <w:right w:val="nil"/>
            </w:tcBorders>
            <w:vAlign w:val="bottom"/>
          </w:tcPr>
          <w:p w14:paraId="2510E7DF" w14:textId="77777777" w:rsidR="006D61E3" w:rsidRPr="00720984" w:rsidRDefault="006D61E3" w:rsidP="00F93637">
            <w:pPr>
              <w:spacing w:line="240" w:lineRule="atLeast"/>
              <w:jc w:val="center"/>
              <w:rPr>
                <w:color w:val="000000"/>
                <w:sz w:val="16"/>
                <w:szCs w:val="16"/>
              </w:rPr>
            </w:pPr>
          </w:p>
        </w:tc>
        <w:tc>
          <w:tcPr>
            <w:tcW w:w="282" w:type="pct"/>
            <w:tcBorders>
              <w:top w:val="nil"/>
              <w:left w:val="nil"/>
              <w:bottom w:val="nil"/>
              <w:right w:val="nil"/>
            </w:tcBorders>
            <w:vAlign w:val="bottom"/>
          </w:tcPr>
          <w:p w14:paraId="149C23F1"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451B846E" w14:textId="77777777" w:rsidR="006D61E3" w:rsidRPr="00720984" w:rsidRDefault="006D61E3" w:rsidP="00F93637">
            <w:pPr>
              <w:spacing w:line="240" w:lineRule="atLeast"/>
              <w:ind w:left="-106" w:right="-129"/>
              <w:jc w:val="center"/>
              <w:rPr>
                <w:color w:val="000000"/>
                <w:sz w:val="16"/>
                <w:szCs w:val="16"/>
              </w:rPr>
            </w:pPr>
          </w:p>
        </w:tc>
        <w:tc>
          <w:tcPr>
            <w:tcW w:w="301" w:type="pct"/>
            <w:tcBorders>
              <w:top w:val="nil"/>
              <w:left w:val="nil"/>
              <w:bottom w:val="nil"/>
              <w:right w:val="nil"/>
            </w:tcBorders>
            <w:vAlign w:val="bottom"/>
          </w:tcPr>
          <w:p w14:paraId="4BB44C6C"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0" w:type="pct"/>
            <w:vAlign w:val="bottom"/>
          </w:tcPr>
          <w:p w14:paraId="5EE4AA9E" w14:textId="77777777" w:rsidR="006D61E3" w:rsidRPr="00720984" w:rsidRDefault="006D61E3" w:rsidP="00F93637">
            <w:pPr>
              <w:spacing w:line="240" w:lineRule="atLeast"/>
              <w:jc w:val="center"/>
              <w:rPr>
                <w:bCs/>
                <w:color w:val="000000"/>
                <w:sz w:val="16"/>
                <w:szCs w:val="16"/>
              </w:rPr>
            </w:pPr>
          </w:p>
        </w:tc>
        <w:tc>
          <w:tcPr>
            <w:tcW w:w="274" w:type="pct"/>
            <w:vAlign w:val="bottom"/>
          </w:tcPr>
          <w:p w14:paraId="05725202"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6" w:type="pct"/>
            <w:vAlign w:val="bottom"/>
          </w:tcPr>
          <w:p w14:paraId="0DC0CBB4" w14:textId="77777777" w:rsidR="006D61E3" w:rsidRPr="00720984" w:rsidRDefault="006D61E3" w:rsidP="00F93637">
            <w:pPr>
              <w:spacing w:line="240" w:lineRule="atLeast"/>
              <w:ind w:left="-103" w:right="-129" w:hanging="3"/>
              <w:jc w:val="center"/>
              <w:rPr>
                <w:color w:val="000000"/>
                <w:sz w:val="16"/>
                <w:szCs w:val="16"/>
              </w:rPr>
            </w:pPr>
          </w:p>
        </w:tc>
        <w:tc>
          <w:tcPr>
            <w:tcW w:w="276" w:type="pct"/>
            <w:vAlign w:val="bottom"/>
          </w:tcPr>
          <w:p w14:paraId="38537BFA" w14:textId="77777777" w:rsidR="006D61E3" w:rsidRPr="00720984"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r>
      <w:tr w:rsidR="006D61E3" w:rsidRPr="00720984" w14:paraId="78AA9145" w14:textId="77777777" w:rsidTr="009727AA">
        <w:trPr>
          <w:trHeight w:val="144"/>
          <w:jc w:val="center"/>
        </w:trPr>
        <w:tc>
          <w:tcPr>
            <w:tcW w:w="895" w:type="pct"/>
            <w:tcBorders>
              <w:top w:val="nil"/>
              <w:left w:val="nil"/>
              <w:right w:val="nil"/>
            </w:tcBorders>
            <w:noWrap/>
            <w:vAlign w:val="bottom"/>
          </w:tcPr>
          <w:p w14:paraId="13BC12AD" w14:textId="77777777" w:rsidR="006D61E3" w:rsidRPr="00720984" w:rsidRDefault="006D61E3" w:rsidP="00F93637">
            <w:pPr>
              <w:spacing w:line="240" w:lineRule="atLeast"/>
              <w:rPr>
                <w:b/>
                <w:bCs/>
                <w:i/>
                <w:iCs/>
                <w:color w:val="000000"/>
                <w:sz w:val="16"/>
                <w:szCs w:val="16"/>
              </w:rPr>
            </w:pPr>
          </w:p>
        </w:tc>
        <w:tc>
          <w:tcPr>
            <w:tcW w:w="4105" w:type="pct"/>
            <w:gridSpan w:val="23"/>
            <w:tcBorders>
              <w:top w:val="nil"/>
              <w:left w:val="nil"/>
              <w:bottom w:val="nil"/>
            </w:tcBorders>
            <w:vAlign w:val="bottom"/>
          </w:tcPr>
          <w:p w14:paraId="31252288" w14:textId="77777777" w:rsidR="006D61E3" w:rsidRPr="00720984" w:rsidRDefault="006D61E3" w:rsidP="00F93637">
            <w:pPr>
              <w:spacing w:line="240" w:lineRule="atLeast"/>
              <w:ind w:left="-115" w:right="-129"/>
              <w:jc w:val="center"/>
              <w:rPr>
                <w:bCs/>
                <w:i/>
                <w:iCs/>
                <w:color w:val="000000"/>
                <w:sz w:val="16"/>
                <w:szCs w:val="16"/>
              </w:rPr>
            </w:pPr>
            <w:r w:rsidRPr="00720984">
              <w:rPr>
                <w:bCs/>
                <w:i/>
                <w:iCs/>
                <w:color w:val="000000"/>
                <w:sz w:val="16"/>
                <w:szCs w:val="16"/>
              </w:rPr>
              <w:t>(in thousand Baht)</w:t>
            </w:r>
          </w:p>
        </w:tc>
      </w:tr>
      <w:tr w:rsidR="006D61E3" w:rsidRPr="00720984" w14:paraId="27427ADA" w14:textId="77777777" w:rsidTr="009727AA">
        <w:trPr>
          <w:trHeight w:val="189"/>
          <w:jc w:val="center"/>
        </w:trPr>
        <w:tc>
          <w:tcPr>
            <w:tcW w:w="895" w:type="pct"/>
            <w:tcBorders>
              <w:left w:val="nil"/>
              <w:right w:val="nil"/>
            </w:tcBorders>
            <w:vAlign w:val="bottom"/>
          </w:tcPr>
          <w:p w14:paraId="42940A6A" w14:textId="77777777" w:rsidR="006D61E3" w:rsidRPr="00720984" w:rsidRDefault="006D61E3" w:rsidP="00F93637">
            <w:pPr>
              <w:shd w:val="clear" w:color="auto" w:fill="FFFFFF"/>
              <w:spacing w:line="240" w:lineRule="atLeast"/>
              <w:ind w:left="187" w:right="-72" w:hanging="187"/>
              <w:rPr>
                <w:b/>
                <w:bCs/>
                <w:i/>
                <w:iCs/>
                <w:sz w:val="16"/>
                <w:szCs w:val="16"/>
                <w:cs/>
              </w:rPr>
            </w:pPr>
            <w:r w:rsidRPr="00720984">
              <w:rPr>
                <w:b/>
                <w:bCs/>
                <w:i/>
                <w:iCs/>
                <w:sz w:val="16"/>
                <w:szCs w:val="16"/>
              </w:rPr>
              <w:t>Disaggregation of revenue</w:t>
            </w:r>
          </w:p>
        </w:tc>
        <w:tc>
          <w:tcPr>
            <w:tcW w:w="272" w:type="pct"/>
            <w:tcBorders>
              <w:left w:val="nil"/>
              <w:bottom w:val="nil"/>
              <w:right w:val="nil"/>
            </w:tcBorders>
          </w:tcPr>
          <w:p w14:paraId="44605235" w14:textId="77777777" w:rsidR="006D61E3" w:rsidRPr="00720984" w:rsidRDefault="006D61E3" w:rsidP="00F26969">
            <w:pPr>
              <w:pStyle w:val="acctfourfigures"/>
              <w:tabs>
                <w:tab w:val="clear" w:pos="765"/>
                <w:tab w:val="left" w:pos="431"/>
                <w:tab w:val="decimal" w:pos="708"/>
              </w:tabs>
              <w:spacing w:line="240" w:lineRule="atLeast"/>
              <w:ind w:right="-37"/>
              <w:rPr>
                <w:sz w:val="16"/>
                <w:szCs w:val="16"/>
              </w:rPr>
            </w:pPr>
          </w:p>
        </w:tc>
        <w:tc>
          <w:tcPr>
            <w:tcW w:w="76" w:type="pct"/>
            <w:tcBorders>
              <w:left w:val="nil"/>
              <w:bottom w:val="nil"/>
              <w:right w:val="nil"/>
            </w:tcBorders>
            <w:vAlign w:val="bottom"/>
          </w:tcPr>
          <w:p w14:paraId="3E3EA2F5" w14:textId="77777777" w:rsidR="006D61E3" w:rsidRPr="00720984" w:rsidRDefault="006D61E3" w:rsidP="00F93637">
            <w:pPr>
              <w:spacing w:line="240" w:lineRule="atLeast"/>
              <w:rPr>
                <w:sz w:val="16"/>
                <w:szCs w:val="16"/>
              </w:rPr>
            </w:pPr>
          </w:p>
        </w:tc>
        <w:tc>
          <w:tcPr>
            <w:tcW w:w="274" w:type="pct"/>
            <w:tcBorders>
              <w:left w:val="nil"/>
              <w:bottom w:val="nil"/>
              <w:right w:val="nil"/>
            </w:tcBorders>
          </w:tcPr>
          <w:p w14:paraId="03FE5378" w14:textId="77777777" w:rsidR="006D61E3" w:rsidRPr="00720984" w:rsidRDefault="006D61E3" w:rsidP="00F26969">
            <w:pPr>
              <w:pStyle w:val="acctfourfigures"/>
              <w:tabs>
                <w:tab w:val="clear" w:pos="765"/>
                <w:tab w:val="left" w:pos="421"/>
                <w:tab w:val="decimal" w:pos="708"/>
              </w:tabs>
              <w:spacing w:line="240" w:lineRule="atLeast"/>
              <w:ind w:right="-37"/>
              <w:rPr>
                <w:sz w:val="16"/>
                <w:szCs w:val="16"/>
              </w:rPr>
            </w:pPr>
          </w:p>
        </w:tc>
        <w:tc>
          <w:tcPr>
            <w:tcW w:w="78" w:type="pct"/>
            <w:tcBorders>
              <w:left w:val="nil"/>
              <w:bottom w:val="nil"/>
              <w:right w:val="nil"/>
            </w:tcBorders>
            <w:vAlign w:val="bottom"/>
          </w:tcPr>
          <w:p w14:paraId="4ED4DA7D" w14:textId="77777777" w:rsidR="006D61E3" w:rsidRPr="00720984" w:rsidRDefault="006D61E3" w:rsidP="00F93637">
            <w:pPr>
              <w:spacing w:line="240" w:lineRule="atLeast"/>
              <w:rPr>
                <w:sz w:val="16"/>
                <w:szCs w:val="16"/>
              </w:rPr>
            </w:pPr>
          </w:p>
        </w:tc>
        <w:tc>
          <w:tcPr>
            <w:tcW w:w="270" w:type="pct"/>
            <w:tcBorders>
              <w:left w:val="nil"/>
              <w:bottom w:val="nil"/>
              <w:right w:val="nil"/>
            </w:tcBorders>
          </w:tcPr>
          <w:p w14:paraId="56CEDA94"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58A4528E"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tcPr>
          <w:p w14:paraId="32FFF5EB"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2089F42B"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tcPr>
          <w:p w14:paraId="6768C726"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39ACD91E"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tcPr>
          <w:p w14:paraId="37122559"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4E2F8BD1"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tcPr>
          <w:p w14:paraId="1113AB84" w14:textId="77777777" w:rsidR="006D61E3" w:rsidRPr="00720984" w:rsidRDefault="006D61E3" w:rsidP="00F93637">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vAlign w:val="bottom"/>
          </w:tcPr>
          <w:p w14:paraId="3AA7B195"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tcPr>
          <w:p w14:paraId="4E5477AC" w14:textId="77777777" w:rsidR="006D61E3" w:rsidRPr="00720984" w:rsidRDefault="006D61E3" w:rsidP="00AB23BD">
            <w:pPr>
              <w:pStyle w:val="acctfourfigures"/>
              <w:tabs>
                <w:tab w:val="clear" w:pos="765"/>
                <w:tab w:val="left" w:pos="342"/>
                <w:tab w:val="decimal" w:pos="620"/>
              </w:tabs>
              <w:spacing w:line="240" w:lineRule="atLeast"/>
              <w:ind w:right="-37"/>
              <w:rPr>
                <w:sz w:val="16"/>
                <w:szCs w:val="16"/>
              </w:rPr>
            </w:pPr>
          </w:p>
        </w:tc>
        <w:tc>
          <w:tcPr>
            <w:tcW w:w="79" w:type="pct"/>
            <w:tcBorders>
              <w:left w:val="nil"/>
              <w:bottom w:val="nil"/>
              <w:right w:val="nil"/>
            </w:tcBorders>
            <w:vAlign w:val="bottom"/>
          </w:tcPr>
          <w:p w14:paraId="197FD375"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tcPr>
          <w:p w14:paraId="57DFFE67"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vAlign w:val="bottom"/>
          </w:tcPr>
          <w:p w14:paraId="472F9986"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tcPr>
          <w:p w14:paraId="082176EF"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80" w:type="pct"/>
            <w:vAlign w:val="bottom"/>
          </w:tcPr>
          <w:p w14:paraId="06DC6CB8"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4" w:type="pct"/>
          </w:tcPr>
          <w:p w14:paraId="514383AB"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vAlign w:val="bottom"/>
          </w:tcPr>
          <w:p w14:paraId="261F1323"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6" w:type="pct"/>
          </w:tcPr>
          <w:p w14:paraId="112DDB4B" w14:textId="77777777" w:rsidR="006D61E3" w:rsidRPr="00720984" w:rsidRDefault="006D61E3" w:rsidP="00F93637">
            <w:pPr>
              <w:pStyle w:val="acctfourfigures"/>
              <w:tabs>
                <w:tab w:val="clear" w:pos="765"/>
                <w:tab w:val="decimal" w:pos="693"/>
              </w:tabs>
              <w:spacing w:line="240" w:lineRule="atLeast"/>
              <w:ind w:right="-37"/>
              <w:rPr>
                <w:sz w:val="16"/>
                <w:szCs w:val="16"/>
              </w:rPr>
            </w:pPr>
          </w:p>
        </w:tc>
      </w:tr>
      <w:tr w:rsidR="006D61E3" w:rsidRPr="00720984" w14:paraId="3FF66676" w14:textId="77777777" w:rsidTr="009727AA">
        <w:trPr>
          <w:jc w:val="center"/>
        </w:trPr>
        <w:tc>
          <w:tcPr>
            <w:tcW w:w="1167" w:type="pct"/>
            <w:gridSpan w:val="2"/>
            <w:tcBorders>
              <w:left w:val="nil"/>
              <w:right w:val="nil"/>
            </w:tcBorders>
            <w:vAlign w:val="bottom"/>
          </w:tcPr>
          <w:p w14:paraId="3C6FD649" w14:textId="77777777" w:rsidR="006D61E3" w:rsidRPr="00720984" w:rsidRDefault="006D61E3" w:rsidP="00F93637">
            <w:pPr>
              <w:pStyle w:val="acctfourfigures"/>
              <w:tabs>
                <w:tab w:val="clear" w:pos="765"/>
                <w:tab w:val="decimal" w:pos="708"/>
              </w:tabs>
              <w:spacing w:line="240" w:lineRule="atLeast"/>
              <w:ind w:right="-43"/>
              <w:rPr>
                <w:sz w:val="16"/>
                <w:szCs w:val="16"/>
              </w:rPr>
            </w:pPr>
            <w:r w:rsidRPr="00720984">
              <w:rPr>
                <w:b/>
                <w:bCs/>
                <w:sz w:val="16"/>
                <w:szCs w:val="16"/>
              </w:rPr>
              <w:t>Primary geographical markets</w:t>
            </w:r>
            <w:r w:rsidRPr="00720984">
              <w:rPr>
                <w:b/>
                <w:bCs/>
                <w:sz w:val="16"/>
                <w:szCs w:val="16"/>
                <w:lang w:eastAsia="en-GB"/>
              </w:rPr>
              <w:t xml:space="preserve"> </w:t>
            </w:r>
          </w:p>
        </w:tc>
        <w:tc>
          <w:tcPr>
            <w:tcW w:w="76" w:type="pct"/>
            <w:tcBorders>
              <w:left w:val="nil"/>
              <w:bottom w:val="nil"/>
              <w:right w:val="nil"/>
            </w:tcBorders>
            <w:vAlign w:val="bottom"/>
          </w:tcPr>
          <w:p w14:paraId="297C873D" w14:textId="77777777" w:rsidR="006D61E3" w:rsidRPr="00720984" w:rsidRDefault="006D61E3" w:rsidP="00F93637">
            <w:pPr>
              <w:spacing w:line="240" w:lineRule="atLeast"/>
              <w:rPr>
                <w:sz w:val="16"/>
                <w:szCs w:val="16"/>
              </w:rPr>
            </w:pPr>
          </w:p>
        </w:tc>
        <w:tc>
          <w:tcPr>
            <w:tcW w:w="274" w:type="pct"/>
            <w:tcBorders>
              <w:left w:val="nil"/>
              <w:bottom w:val="nil"/>
              <w:right w:val="nil"/>
            </w:tcBorders>
          </w:tcPr>
          <w:p w14:paraId="295CE509" w14:textId="77777777" w:rsidR="006D61E3" w:rsidRPr="00720984" w:rsidRDefault="006D61E3" w:rsidP="00F26969">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vAlign w:val="bottom"/>
          </w:tcPr>
          <w:p w14:paraId="6BCB54BF" w14:textId="77777777" w:rsidR="006D61E3" w:rsidRPr="00720984" w:rsidRDefault="006D61E3" w:rsidP="00F93637">
            <w:pPr>
              <w:spacing w:line="240" w:lineRule="atLeast"/>
              <w:rPr>
                <w:sz w:val="16"/>
                <w:szCs w:val="16"/>
              </w:rPr>
            </w:pPr>
          </w:p>
        </w:tc>
        <w:tc>
          <w:tcPr>
            <w:tcW w:w="270" w:type="pct"/>
            <w:tcBorders>
              <w:left w:val="nil"/>
              <w:bottom w:val="nil"/>
              <w:right w:val="nil"/>
            </w:tcBorders>
          </w:tcPr>
          <w:p w14:paraId="727F125A"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0FF0075A"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tcPr>
          <w:p w14:paraId="0656B688"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47A520AD"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6" w:type="pct"/>
            <w:tcBorders>
              <w:left w:val="nil"/>
              <w:bottom w:val="nil"/>
              <w:right w:val="nil"/>
            </w:tcBorders>
          </w:tcPr>
          <w:p w14:paraId="24E35934"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40E1D6E3"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5" w:type="pct"/>
            <w:tcBorders>
              <w:left w:val="nil"/>
              <w:bottom w:val="nil"/>
              <w:right w:val="nil"/>
            </w:tcBorders>
          </w:tcPr>
          <w:p w14:paraId="32FDA8BE" w14:textId="77777777" w:rsidR="006D61E3" w:rsidRPr="00720984" w:rsidRDefault="006D61E3" w:rsidP="009D031A">
            <w:pPr>
              <w:pStyle w:val="acctfourfigures"/>
              <w:tabs>
                <w:tab w:val="clear" w:pos="765"/>
                <w:tab w:val="left" w:pos="317"/>
                <w:tab w:val="decimal" w:pos="509"/>
              </w:tabs>
              <w:spacing w:line="240" w:lineRule="atLeast"/>
              <w:ind w:right="-37"/>
              <w:rPr>
                <w:sz w:val="16"/>
                <w:szCs w:val="16"/>
              </w:rPr>
            </w:pPr>
          </w:p>
        </w:tc>
        <w:tc>
          <w:tcPr>
            <w:tcW w:w="76" w:type="pct"/>
            <w:tcBorders>
              <w:left w:val="nil"/>
              <w:bottom w:val="nil"/>
              <w:right w:val="nil"/>
            </w:tcBorders>
            <w:vAlign w:val="bottom"/>
          </w:tcPr>
          <w:p w14:paraId="483F588A"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39" w:type="pct"/>
            <w:tcBorders>
              <w:left w:val="nil"/>
              <w:bottom w:val="nil"/>
              <w:right w:val="nil"/>
            </w:tcBorders>
          </w:tcPr>
          <w:p w14:paraId="413485F7" w14:textId="77777777" w:rsidR="006D61E3" w:rsidRPr="00720984" w:rsidRDefault="006D61E3" w:rsidP="009D031A">
            <w:pPr>
              <w:pStyle w:val="acctfourfigures"/>
              <w:tabs>
                <w:tab w:val="clear" w:pos="765"/>
                <w:tab w:val="left" w:pos="312"/>
                <w:tab w:val="decimal" w:pos="529"/>
              </w:tabs>
              <w:spacing w:line="240" w:lineRule="atLeast"/>
              <w:ind w:right="-37"/>
              <w:rPr>
                <w:sz w:val="16"/>
                <w:szCs w:val="16"/>
              </w:rPr>
            </w:pPr>
          </w:p>
        </w:tc>
        <w:tc>
          <w:tcPr>
            <w:tcW w:w="86" w:type="pct"/>
            <w:tcBorders>
              <w:left w:val="nil"/>
              <w:bottom w:val="nil"/>
              <w:right w:val="nil"/>
            </w:tcBorders>
            <w:vAlign w:val="bottom"/>
          </w:tcPr>
          <w:p w14:paraId="17043AC9"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left w:val="nil"/>
              <w:bottom w:val="nil"/>
              <w:right w:val="nil"/>
            </w:tcBorders>
          </w:tcPr>
          <w:p w14:paraId="184FF3A2" w14:textId="77777777" w:rsidR="006D61E3" w:rsidRPr="00720984" w:rsidRDefault="006D61E3" w:rsidP="00A74921">
            <w:pPr>
              <w:pStyle w:val="acctfourfigures"/>
              <w:tabs>
                <w:tab w:val="clear" w:pos="765"/>
                <w:tab w:val="left" w:pos="331"/>
                <w:tab w:val="decimal" w:pos="620"/>
              </w:tabs>
              <w:spacing w:line="240" w:lineRule="atLeast"/>
              <w:ind w:right="-37"/>
              <w:rPr>
                <w:sz w:val="16"/>
                <w:szCs w:val="16"/>
              </w:rPr>
            </w:pPr>
          </w:p>
        </w:tc>
        <w:tc>
          <w:tcPr>
            <w:tcW w:w="79" w:type="pct"/>
            <w:tcBorders>
              <w:left w:val="nil"/>
              <w:bottom w:val="nil"/>
              <w:right w:val="nil"/>
            </w:tcBorders>
            <w:vAlign w:val="bottom"/>
          </w:tcPr>
          <w:p w14:paraId="4E4253AF"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82" w:type="pct"/>
            <w:tcBorders>
              <w:left w:val="nil"/>
              <w:bottom w:val="nil"/>
              <w:right w:val="nil"/>
            </w:tcBorders>
          </w:tcPr>
          <w:p w14:paraId="61914580"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vAlign w:val="bottom"/>
          </w:tcPr>
          <w:p w14:paraId="1D24330B"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301" w:type="pct"/>
            <w:tcBorders>
              <w:left w:val="nil"/>
              <w:bottom w:val="nil"/>
              <w:right w:val="nil"/>
            </w:tcBorders>
          </w:tcPr>
          <w:p w14:paraId="10C6E3EC"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80" w:type="pct"/>
            <w:vAlign w:val="bottom"/>
          </w:tcPr>
          <w:p w14:paraId="39228DAE"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4" w:type="pct"/>
          </w:tcPr>
          <w:p w14:paraId="7DA227D8"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vAlign w:val="bottom"/>
          </w:tcPr>
          <w:p w14:paraId="50DF8F4A"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6" w:type="pct"/>
          </w:tcPr>
          <w:p w14:paraId="2B88F39C" w14:textId="77777777" w:rsidR="006D61E3" w:rsidRPr="00720984" w:rsidRDefault="006D61E3" w:rsidP="005A1576">
            <w:pPr>
              <w:pStyle w:val="acctfourfigures"/>
              <w:tabs>
                <w:tab w:val="clear" w:pos="765"/>
                <w:tab w:val="left" w:pos="288"/>
                <w:tab w:val="left" w:pos="388"/>
                <w:tab w:val="decimal" w:pos="693"/>
              </w:tabs>
              <w:spacing w:line="240" w:lineRule="atLeast"/>
              <w:ind w:right="-37"/>
              <w:rPr>
                <w:sz w:val="16"/>
                <w:szCs w:val="16"/>
              </w:rPr>
            </w:pPr>
          </w:p>
        </w:tc>
      </w:tr>
      <w:tr w:rsidR="00C1131F" w:rsidRPr="00720984" w14:paraId="02B78913" w14:textId="77777777" w:rsidTr="00C947CC">
        <w:trPr>
          <w:jc w:val="center"/>
        </w:trPr>
        <w:tc>
          <w:tcPr>
            <w:tcW w:w="895" w:type="pct"/>
            <w:tcBorders>
              <w:left w:val="nil"/>
              <w:right w:val="nil"/>
            </w:tcBorders>
            <w:vAlign w:val="bottom"/>
          </w:tcPr>
          <w:p w14:paraId="6AC59EF2" w14:textId="77777777" w:rsidR="00C1131F" w:rsidRPr="00720984" w:rsidRDefault="00C1131F" w:rsidP="00C1131F">
            <w:pPr>
              <w:shd w:val="clear" w:color="auto" w:fill="FFFFFF"/>
              <w:spacing w:line="240" w:lineRule="atLeast"/>
              <w:ind w:left="180" w:right="-79" w:hanging="180"/>
              <w:rPr>
                <w:sz w:val="16"/>
                <w:szCs w:val="16"/>
                <w:cs/>
              </w:rPr>
            </w:pPr>
            <w:r w:rsidRPr="00720984">
              <w:rPr>
                <w:sz w:val="16"/>
                <w:szCs w:val="16"/>
              </w:rPr>
              <w:t>Thailand</w:t>
            </w:r>
          </w:p>
        </w:tc>
        <w:tc>
          <w:tcPr>
            <w:tcW w:w="272" w:type="pct"/>
            <w:tcBorders>
              <w:left w:val="nil"/>
              <w:bottom w:val="nil"/>
              <w:right w:val="nil"/>
            </w:tcBorders>
            <w:vAlign w:val="bottom"/>
          </w:tcPr>
          <w:p w14:paraId="3A6FA133" w14:textId="49693598" w:rsidR="00C1131F" w:rsidRPr="00BC3039" w:rsidRDefault="00BC3039" w:rsidP="00C1131F">
            <w:pPr>
              <w:pStyle w:val="acctfourfigures"/>
              <w:tabs>
                <w:tab w:val="clear" w:pos="765"/>
                <w:tab w:val="decimal" w:pos="685"/>
              </w:tabs>
              <w:spacing w:line="240" w:lineRule="atLeast"/>
              <w:ind w:right="-37"/>
              <w:rPr>
                <w:sz w:val="16"/>
                <w:szCs w:val="16"/>
                <w:lang w:val="en-US"/>
              </w:rPr>
            </w:pPr>
            <w:r>
              <w:rPr>
                <w:sz w:val="16"/>
                <w:szCs w:val="16"/>
                <w:lang w:val="en-US"/>
              </w:rPr>
              <w:t>2,472,266</w:t>
            </w:r>
          </w:p>
        </w:tc>
        <w:tc>
          <w:tcPr>
            <w:tcW w:w="76" w:type="pct"/>
            <w:tcBorders>
              <w:left w:val="nil"/>
              <w:bottom w:val="nil"/>
              <w:right w:val="nil"/>
            </w:tcBorders>
            <w:vAlign w:val="bottom"/>
          </w:tcPr>
          <w:p w14:paraId="678801F5"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67C00B70" w14:textId="3C04F365" w:rsidR="00C1131F" w:rsidRPr="00720984" w:rsidRDefault="00BC3039" w:rsidP="00C1131F">
            <w:pPr>
              <w:pStyle w:val="acctfourfigures"/>
              <w:tabs>
                <w:tab w:val="clear" w:pos="765"/>
                <w:tab w:val="decimal" w:pos="682"/>
              </w:tabs>
              <w:spacing w:line="240" w:lineRule="atLeast"/>
              <w:ind w:right="-37"/>
              <w:rPr>
                <w:sz w:val="16"/>
                <w:szCs w:val="16"/>
              </w:rPr>
            </w:pPr>
            <w:r>
              <w:rPr>
                <w:sz w:val="16"/>
                <w:szCs w:val="16"/>
              </w:rPr>
              <w:t>2,768,407</w:t>
            </w:r>
          </w:p>
        </w:tc>
        <w:tc>
          <w:tcPr>
            <w:tcW w:w="78" w:type="pct"/>
            <w:tcBorders>
              <w:top w:val="nil"/>
              <w:left w:val="nil"/>
              <w:right w:val="nil"/>
            </w:tcBorders>
            <w:vAlign w:val="bottom"/>
          </w:tcPr>
          <w:p w14:paraId="4D83B60E"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50EC2647" w14:textId="04F68260" w:rsidR="00C1131F" w:rsidRPr="00C1131F" w:rsidRDefault="00BC3039" w:rsidP="00C1131F">
            <w:pPr>
              <w:pStyle w:val="acctfourfigures"/>
              <w:tabs>
                <w:tab w:val="clear" w:pos="765"/>
                <w:tab w:val="decimal" w:pos="397"/>
              </w:tabs>
              <w:spacing w:line="240" w:lineRule="atLeast"/>
              <w:ind w:right="-37"/>
              <w:rPr>
                <w:sz w:val="16"/>
                <w:szCs w:val="16"/>
              </w:rPr>
            </w:pPr>
            <w:r>
              <w:rPr>
                <w:sz w:val="16"/>
                <w:szCs w:val="16"/>
              </w:rPr>
              <w:t>-</w:t>
            </w:r>
          </w:p>
        </w:tc>
        <w:tc>
          <w:tcPr>
            <w:tcW w:w="79" w:type="pct"/>
            <w:tcBorders>
              <w:top w:val="nil"/>
              <w:left w:val="nil"/>
              <w:right w:val="nil"/>
            </w:tcBorders>
            <w:vAlign w:val="bottom"/>
          </w:tcPr>
          <w:p w14:paraId="0E8560EA"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2DE3B2CC" w14:textId="71D8D2D9" w:rsidR="00C1131F" w:rsidRPr="00C1131F" w:rsidRDefault="00C1131F" w:rsidP="00CC16F7">
            <w:pPr>
              <w:pStyle w:val="acctfourfigures"/>
              <w:tabs>
                <w:tab w:val="clear" w:pos="765"/>
                <w:tab w:val="decimal" w:pos="385"/>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134F0205"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590D3F59" w14:textId="5C996761" w:rsidR="00C1131F" w:rsidRPr="00AB71FC" w:rsidRDefault="00724A4F" w:rsidP="00E97BB7">
            <w:pPr>
              <w:pStyle w:val="acctfourfigures"/>
              <w:tabs>
                <w:tab w:val="clear" w:pos="765"/>
                <w:tab w:val="decimal" w:pos="642"/>
              </w:tabs>
              <w:spacing w:line="240" w:lineRule="atLeast"/>
              <w:ind w:right="-144"/>
              <w:rPr>
                <w:sz w:val="16"/>
                <w:szCs w:val="16"/>
              </w:rPr>
            </w:pPr>
            <w:r w:rsidRPr="00AB71FC">
              <w:rPr>
                <w:sz w:val="16"/>
                <w:szCs w:val="16"/>
              </w:rPr>
              <w:t>960,906</w:t>
            </w:r>
          </w:p>
        </w:tc>
        <w:tc>
          <w:tcPr>
            <w:tcW w:w="76" w:type="pct"/>
            <w:tcBorders>
              <w:top w:val="nil"/>
              <w:left w:val="nil"/>
              <w:right w:val="nil"/>
            </w:tcBorders>
            <w:vAlign w:val="bottom"/>
          </w:tcPr>
          <w:p w14:paraId="6C4428BF"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0DDC2B6A" w14:textId="2B5D69B4" w:rsidR="00C1131F" w:rsidRPr="00720984" w:rsidRDefault="000B7570" w:rsidP="00C1131F">
            <w:pPr>
              <w:pStyle w:val="acctfourfigures"/>
              <w:tabs>
                <w:tab w:val="clear" w:pos="765"/>
                <w:tab w:val="decimal" w:pos="553"/>
              </w:tabs>
              <w:spacing w:line="240" w:lineRule="atLeast"/>
              <w:ind w:right="-37"/>
              <w:rPr>
                <w:sz w:val="16"/>
                <w:szCs w:val="16"/>
              </w:rPr>
            </w:pPr>
            <w:r w:rsidRPr="00AF47B7">
              <w:rPr>
                <w:sz w:val="16"/>
                <w:szCs w:val="16"/>
              </w:rPr>
              <w:t>730,982</w:t>
            </w:r>
          </w:p>
        </w:tc>
        <w:tc>
          <w:tcPr>
            <w:tcW w:w="76" w:type="pct"/>
            <w:tcBorders>
              <w:top w:val="nil"/>
              <w:left w:val="nil"/>
              <w:right w:val="nil"/>
            </w:tcBorders>
            <w:vAlign w:val="bottom"/>
          </w:tcPr>
          <w:p w14:paraId="527A3715" w14:textId="77777777" w:rsidR="00C1131F" w:rsidRPr="00720984" w:rsidRDefault="00C1131F" w:rsidP="00C1131F">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359FF599" w14:textId="524903B9" w:rsidR="00C1131F" w:rsidRPr="00720984" w:rsidRDefault="007832E1" w:rsidP="00C1131F">
            <w:pPr>
              <w:pStyle w:val="acctfourfigures"/>
              <w:tabs>
                <w:tab w:val="clear" w:pos="765"/>
                <w:tab w:val="decimal" w:pos="553"/>
              </w:tabs>
              <w:spacing w:line="240" w:lineRule="atLeast"/>
              <w:ind w:right="-37"/>
              <w:rPr>
                <w:sz w:val="16"/>
                <w:szCs w:val="16"/>
              </w:rPr>
            </w:pPr>
            <w:r>
              <w:rPr>
                <w:sz w:val="16"/>
                <w:szCs w:val="16"/>
              </w:rPr>
              <w:t>551,429</w:t>
            </w:r>
          </w:p>
        </w:tc>
        <w:tc>
          <w:tcPr>
            <w:tcW w:w="86" w:type="pct"/>
            <w:tcBorders>
              <w:top w:val="nil"/>
              <w:left w:val="nil"/>
              <w:right w:val="nil"/>
            </w:tcBorders>
            <w:vAlign w:val="bottom"/>
          </w:tcPr>
          <w:p w14:paraId="549DC7AC"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4401EA33" w14:textId="7074D761" w:rsidR="00C1131F" w:rsidRPr="00720984" w:rsidRDefault="003B54F1" w:rsidP="00C1131F">
            <w:pPr>
              <w:pStyle w:val="acctfourfigures"/>
              <w:tabs>
                <w:tab w:val="clear" w:pos="765"/>
                <w:tab w:val="decimal" w:pos="638"/>
              </w:tabs>
              <w:spacing w:line="240" w:lineRule="atLeast"/>
              <w:ind w:right="-37"/>
              <w:rPr>
                <w:sz w:val="16"/>
                <w:szCs w:val="16"/>
              </w:rPr>
            </w:pPr>
            <w:r>
              <w:rPr>
                <w:sz w:val="16"/>
                <w:szCs w:val="16"/>
              </w:rPr>
              <w:t>484,491</w:t>
            </w:r>
          </w:p>
        </w:tc>
        <w:tc>
          <w:tcPr>
            <w:tcW w:w="79" w:type="pct"/>
            <w:tcBorders>
              <w:top w:val="nil"/>
              <w:left w:val="nil"/>
              <w:right w:val="nil"/>
            </w:tcBorders>
            <w:vAlign w:val="bottom"/>
          </w:tcPr>
          <w:p w14:paraId="188282C4"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82" w:type="pct"/>
            <w:tcBorders>
              <w:top w:val="nil"/>
              <w:left w:val="nil"/>
              <w:right w:val="nil"/>
            </w:tcBorders>
          </w:tcPr>
          <w:p w14:paraId="61DF63AE" w14:textId="691C7973" w:rsidR="00C1131F" w:rsidRPr="00720984" w:rsidRDefault="00030B87" w:rsidP="00C1131F">
            <w:pPr>
              <w:pStyle w:val="acctfourfigures"/>
              <w:tabs>
                <w:tab w:val="clear" w:pos="765"/>
                <w:tab w:val="decimal" w:pos="710"/>
              </w:tabs>
              <w:spacing w:line="240" w:lineRule="atLeast"/>
              <w:ind w:right="-37"/>
              <w:rPr>
                <w:sz w:val="16"/>
                <w:szCs w:val="16"/>
              </w:rPr>
            </w:pPr>
            <w:r>
              <w:rPr>
                <w:sz w:val="16"/>
                <w:szCs w:val="16"/>
              </w:rPr>
              <w:t>(664,861)</w:t>
            </w:r>
          </w:p>
        </w:tc>
        <w:tc>
          <w:tcPr>
            <w:tcW w:w="79" w:type="pct"/>
            <w:tcBorders>
              <w:top w:val="nil"/>
              <w:left w:val="nil"/>
              <w:right w:val="nil"/>
            </w:tcBorders>
            <w:vAlign w:val="bottom"/>
          </w:tcPr>
          <w:p w14:paraId="51FFF92E"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640733EC" w14:textId="5AAA8248" w:rsidR="00C1131F" w:rsidRPr="00720984" w:rsidRDefault="009136F3" w:rsidP="00C1131F">
            <w:pPr>
              <w:pStyle w:val="acctfourfigures"/>
              <w:tabs>
                <w:tab w:val="clear" w:pos="765"/>
                <w:tab w:val="decimal" w:pos="720"/>
              </w:tabs>
              <w:spacing w:line="240" w:lineRule="atLeast"/>
              <w:ind w:right="-37"/>
              <w:rPr>
                <w:sz w:val="16"/>
                <w:szCs w:val="16"/>
              </w:rPr>
            </w:pPr>
            <w:r>
              <w:rPr>
                <w:sz w:val="16"/>
                <w:szCs w:val="16"/>
              </w:rPr>
              <w:t>(904,346)</w:t>
            </w:r>
          </w:p>
        </w:tc>
        <w:tc>
          <w:tcPr>
            <w:tcW w:w="80" w:type="pct"/>
            <w:vAlign w:val="bottom"/>
          </w:tcPr>
          <w:p w14:paraId="035FD940"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Pr>
          <w:p w14:paraId="0F1E310A" w14:textId="3822B0F9" w:rsidR="00C1131F" w:rsidRPr="00B72269" w:rsidRDefault="009136F3" w:rsidP="00C1131F">
            <w:pPr>
              <w:pStyle w:val="acctfourfigures"/>
              <w:tabs>
                <w:tab w:val="clear" w:pos="765"/>
                <w:tab w:val="decimal" w:pos="630"/>
              </w:tabs>
              <w:spacing w:line="240" w:lineRule="atLeast"/>
              <w:ind w:right="-37"/>
              <w:rPr>
                <w:sz w:val="16"/>
                <w:szCs w:val="16"/>
                <w:cs/>
                <w:lang w:bidi="th-TH"/>
              </w:rPr>
            </w:pPr>
            <w:r>
              <w:rPr>
                <w:sz w:val="16"/>
                <w:szCs w:val="16"/>
                <w:lang w:bidi="th-TH"/>
              </w:rPr>
              <w:t>3,319,740</w:t>
            </w:r>
          </w:p>
        </w:tc>
        <w:tc>
          <w:tcPr>
            <w:tcW w:w="76" w:type="pct"/>
            <w:vAlign w:val="bottom"/>
          </w:tcPr>
          <w:p w14:paraId="144BF65F" w14:textId="77777777" w:rsidR="00C1131F" w:rsidRPr="00C1131F" w:rsidRDefault="00C1131F" w:rsidP="00C1131F">
            <w:pPr>
              <w:pStyle w:val="acctfourfigures"/>
              <w:tabs>
                <w:tab w:val="clear" w:pos="765"/>
                <w:tab w:val="decimal" w:pos="710"/>
              </w:tabs>
              <w:spacing w:line="240" w:lineRule="atLeast"/>
              <w:ind w:right="-37"/>
              <w:rPr>
                <w:sz w:val="16"/>
                <w:szCs w:val="16"/>
              </w:rPr>
            </w:pPr>
          </w:p>
        </w:tc>
        <w:tc>
          <w:tcPr>
            <w:tcW w:w="276" w:type="pct"/>
          </w:tcPr>
          <w:p w14:paraId="413754A8" w14:textId="0A0775F7" w:rsidR="00C1131F" w:rsidRPr="00720984" w:rsidRDefault="009136F3" w:rsidP="00C1131F">
            <w:pPr>
              <w:pStyle w:val="acctfourfigures"/>
              <w:tabs>
                <w:tab w:val="clear" w:pos="765"/>
                <w:tab w:val="decimal" w:pos="633"/>
              </w:tabs>
              <w:spacing w:line="240" w:lineRule="atLeast"/>
              <w:ind w:right="-37"/>
              <w:rPr>
                <w:sz w:val="16"/>
                <w:szCs w:val="16"/>
              </w:rPr>
            </w:pPr>
            <w:r>
              <w:rPr>
                <w:sz w:val="16"/>
                <w:szCs w:val="16"/>
              </w:rPr>
              <w:t>3,079,534</w:t>
            </w:r>
          </w:p>
        </w:tc>
      </w:tr>
      <w:tr w:rsidR="000B7570" w:rsidRPr="00720984" w14:paraId="3BB02B8E" w14:textId="77777777" w:rsidTr="00C947CC">
        <w:trPr>
          <w:jc w:val="center"/>
        </w:trPr>
        <w:tc>
          <w:tcPr>
            <w:tcW w:w="895" w:type="pct"/>
            <w:tcBorders>
              <w:left w:val="nil"/>
              <w:right w:val="nil"/>
            </w:tcBorders>
            <w:vAlign w:val="bottom"/>
          </w:tcPr>
          <w:p w14:paraId="78CF49BF" w14:textId="607D8E6C" w:rsidR="000B7570" w:rsidRPr="00720984" w:rsidRDefault="000B7570" w:rsidP="000B7570">
            <w:pPr>
              <w:shd w:val="clear" w:color="auto" w:fill="FFFFFF"/>
              <w:spacing w:line="240" w:lineRule="atLeast"/>
              <w:ind w:left="180" w:right="-79" w:hanging="180"/>
              <w:rPr>
                <w:sz w:val="16"/>
                <w:szCs w:val="16"/>
              </w:rPr>
            </w:pPr>
            <w:r w:rsidRPr="006D61E3">
              <w:rPr>
                <w:sz w:val="16"/>
                <w:szCs w:val="16"/>
              </w:rPr>
              <w:t>Malaysia</w:t>
            </w:r>
          </w:p>
        </w:tc>
        <w:tc>
          <w:tcPr>
            <w:tcW w:w="272" w:type="pct"/>
            <w:tcBorders>
              <w:left w:val="nil"/>
              <w:right w:val="nil"/>
            </w:tcBorders>
          </w:tcPr>
          <w:p w14:paraId="434D1D2C" w14:textId="72583A58" w:rsidR="000B7570" w:rsidRPr="007405BD" w:rsidRDefault="00BC3039" w:rsidP="000B7570">
            <w:pPr>
              <w:pStyle w:val="acctfourfigures"/>
              <w:tabs>
                <w:tab w:val="clear" w:pos="765"/>
                <w:tab w:val="decimal" w:pos="685"/>
              </w:tabs>
              <w:spacing w:line="240" w:lineRule="atLeast"/>
              <w:ind w:right="-37"/>
              <w:rPr>
                <w:sz w:val="16"/>
                <w:szCs w:val="16"/>
              </w:rPr>
            </w:pPr>
            <w:r>
              <w:rPr>
                <w:sz w:val="16"/>
                <w:szCs w:val="16"/>
              </w:rPr>
              <w:t>409,739</w:t>
            </w:r>
          </w:p>
        </w:tc>
        <w:tc>
          <w:tcPr>
            <w:tcW w:w="76" w:type="pct"/>
            <w:tcBorders>
              <w:left w:val="nil"/>
              <w:bottom w:val="nil"/>
              <w:right w:val="nil"/>
            </w:tcBorders>
            <w:vAlign w:val="bottom"/>
          </w:tcPr>
          <w:p w14:paraId="0064F356"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3BD7CF42" w14:textId="72ADEDA7" w:rsidR="000B7570" w:rsidRPr="00C40540" w:rsidRDefault="00BC3039" w:rsidP="00BC3039">
            <w:pPr>
              <w:pStyle w:val="acctfourfigures"/>
              <w:tabs>
                <w:tab w:val="clear" w:pos="765"/>
                <w:tab w:val="decimal" w:pos="682"/>
              </w:tabs>
              <w:spacing w:line="240" w:lineRule="atLeast"/>
              <w:ind w:right="-37"/>
              <w:rPr>
                <w:sz w:val="16"/>
                <w:szCs w:val="16"/>
              </w:rPr>
            </w:pPr>
            <w:r>
              <w:rPr>
                <w:sz w:val="16"/>
                <w:szCs w:val="16"/>
              </w:rPr>
              <w:t>387,833</w:t>
            </w:r>
          </w:p>
        </w:tc>
        <w:tc>
          <w:tcPr>
            <w:tcW w:w="78" w:type="pct"/>
            <w:tcBorders>
              <w:top w:val="nil"/>
              <w:left w:val="nil"/>
              <w:right w:val="nil"/>
            </w:tcBorders>
            <w:vAlign w:val="bottom"/>
          </w:tcPr>
          <w:p w14:paraId="6136E67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1234B3D5" w14:textId="353D99F6" w:rsidR="000B7570" w:rsidRPr="00C1131F" w:rsidRDefault="00BC3039" w:rsidP="000B7570">
            <w:pPr>
              <w:pStyle w:val="acctfourfigures"/>
              <w:tabs>
                <w:tab w:val="clear" w:pos="765"/>
                <w:tab w:val="decimal" w:pos="480"/>
              </w:tabs>
              <w:spacing w:line="240" w:lineRule="atLeast"/>
              <w:ind w:right="-37"/>
              <w:rPr>
                <w:sz w:val="16"/>
                <w:szCs w:val="16"/>
              </w:rPr>
            </w:pPr>
            <w:r>
              <w:rPr>
                <w:sz w:val="16"/>
                <w:szCs w:val="16"/>
              </w:rPr>
              <w:t>2,754,575</w:t>
            </w:r>
          </w:p>
        </w:tc>
        <w:tc>
          <w:tcPr>
            <w:tcW w:w="79" w:type="pct"/>
            <w:tcBorders>
              <w:top w:val="nil"/>
              <w:left w:val="nil"/>
              <w:right w:val="nil"/>
            </w:tcBorders>
            <w:vAlign w:val="bottom"/>
          </w:tcPr>
          <w:p w14:paraId="0AE3C03C"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5E5266B5" w14:textId="6BBED1CF" w:rsidR="000B7570" w:rsidRPr="00C1131F" w:rsidRDefault="00BC3039" w:rsidP="000B7570">
            <w:pPr>
              <w:pStyle w:val="acctfourfigures"/>
              <w:tabs>
                <w:tab w:val="clear" w:pos="765"/>
                <w:tab w:val="decimal" w:pos="385"/>
              </w:tabs>
              <w:spacing w:line="240" w:lineRule="atLeast"/>
              <w:ind w:right="-37"/>
              <w:rPr>
                <w:sz w:val="16"/>
                <w:szCs w:val="16"/>
              </w:rPr>
            </w:pPr>
            <w:r>
              <w:rPr>
                <w:sz w:val="16"/>
                <w:szCs w:val="16"/>
              </w:rPr>
              <w:t>2,818,905</w:t>
            </w:r>
          </w:p>
        </w:tc>
        <w:tc>
          <w:tcPr>
            <w:tcW w:w="79" w:type="pct"/>
            <w:tcBorders>
              <w:top w:val="nil"/>
              <w:left w:val="nil"/>
              <w:right w:val="nil"/>
            </w:tcBorders>
            <w:vAlign w:val="bottom"/>
          </w:tcPr>
          <w:p w14:paraId="1A3B0E57"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66A1D840" w14:textId="041FD07B" w:rsidR="000B7570" w:rsidRPr="00AB71FC" w:rsidRDefault="00724A4F" w:rsidP="00E97BB7">
            <w:pPr>
              <w:pStyle w:val="acctfourfigures"/>
              <w:tabs>
                <w:tab w:val="clear" w:pos="765"/>
                <w:tab w:val="decimal" w:pos="462"/>
              </w:tabs>
              <w:spacing w:line="240" w:lineRule="atLeast"/>
              <w:ind w:right="-37"/>
              <w:rPr>
                <w:sz w:val="16"/>
                <w:szCs w:val="16"/>
              </w:rPr>
            </w:pPr>
            <w:r w:rsidRPr="00AB71FC">
              <w:rPr>
                <w:sz w:val="16"/>
                <w:szCs w:val="16"/>
              </w:rPr>
              <w:t>-</w:t>
            </w:r>
          </w:p>
        </w:tc>
        <w:tc>
          <w:tcPr>
            <w:tcW w:w="76" w:type="pct"/>
            <w:tcBorders>
              <w:top w:val="nil"/>
              <w:left w:val="nil"/>
              <w:right w:val="nil"/>
            </w:tcBorders>
            <w:vAlign w:val="bottom"/>
          </w:tcPr>
          <w:p w14:paraId="69F1F560"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025F53D2" w14:textId="700FCC30" w:rsidR="000B7570" w:rsidRDefault="000B7570" w:rsidP="000B7570">
            <w:pPr>
              <w:pStyle w:val="acctfourfigures"/>
              <w:tabs>
                <w:tab w:val="clear" w:pos="765"/>
                <w:tab w:val="decimal" w:pos="346"/>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1E1F6101" w14:textId="77777777" w:rsidR="000B7570" w:rsidRPr="00720984" w:rsidRDefault="000B7570" w:rsidP="000B7570">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34D9224E" w14:textId="5F85D092" w:rsidR="000B7570" w:rsidRPr="007405BD" w:rsidRDefault="007832E1" w:rsidP="000B7570">
            <w:pPr>
              <w:pStyle w:val="acctfourfigures"/>
              <w:tabs>
                <w:tab w:val="clear" w:pos="765"/>
                <w:tab w:val="decimal" w:pos="553"/>
              </w:tabs>
              <w:spacing w:line="240" w:lineRule="atLeast"/>
              <w:ind w:right="-37"/>
              <w:rPr>
                <w:sz w:val="16"/>
                <w:szCs w:val="16"/>
              </w:rPr>
            </w:pPr>
            <w:r>
              <w:rPr>
                <w:sz w:val="16"/>
                <w:szCs w:val="16"/>
              </w:rPr>
              <w:t>444,897</w:t>
            </w:r>
          </w:p>
        </w:tc>
        <w:tc>
          <w:tcPr>
            <w:tcW w:w="86" w:type="pct"/>
            <w:tcBorders>
              <w:top w:val="nil"/>
              <w:left w:val="nil"/>
              <w:right w:val="nil"/>
            </w:tcBorders>
            <w:vAlign w:val="bottom"/>
          </w:tcPr>
          <w:p w14:paraId="0905EAFF"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4314F840" w14:textId="6B58F989" w:rsidR="000B7570" w:rsidRPr="00A87357" w:rsidRDefault="003B54F1" w:rsidP="003B54F1">
            <w:pPr>
              <w:pStyle w:val="acctfourfigures"/>
              <w:tabs>
                <w:tab w:val="clear" w:pos="765"/>
                <w:tab w:val="decimal" w:pos="638"/>
              </w:tabs>
              <w:spacing w:line="240" w:lineRule="atLeast"/>
              <w:ind w:right="-37"/>
              <w:rPr>
                <w:sz w:val="16"/>
                <w:szCs w:val="16"/>
              </w:rPr>
            </w:pPr>
            <w:r>
              <w:rPr>
                <w:sz w:val="16"/>
                <w:szCs w:val="16"/>
              </w:rPr>
              <w:t>427,994</w:t>
            </w:r>
          </w:p>
        </w:tc>
        <w:tc>
          <w:tcPr>
            <w:tcW w:w="79" w:type="pct"/>
            <w:tcBorders>
              <w:top w:val="nil"/>
              <w:left w:val="nil"/>
              <w:right w:val="nil"/>
            </w:tcBorders>
            <w:vAlign w:val="bottom"/>
          </w:tcPr>
          <w:p w14:paraId="16849142"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82" w:type="pct"/>
            <w:tcBorders>
              <w:top w:val="nil"/>
              <w:left w:val="nil"/>
              <w:right w:val="nil"/>
            </w:tcBorders>
          </w:tcPr>
          <w:p w14:paraId="76C55AEE" w14:textId="44495BBB" w:rsidR="000B7570" w:rsidRPr="007405BD" w:rsidRDefault="00030B87" w:rsidP="00030B87">
            <w:pPr>
              <w:pStyle w:val="acctfourfigures"/>
              <w:tabs>
                <w:tab w:val="clear" w:pos="765"/>
                <w:tab w:val="decimal" w:pos="694"/>
              </w:tabs>
              <w:spacing w:line="240" w:lineRule="atLeast"/>
              <w:ind w:left="-116" w:right="-37"/>
              <w:rPr>
                <w:sz w:val="16"/>
                <w:szCs w:val="16"/>
              </w:rPr>
            </w:pPr>
            <w:r>
              <w:rPr>
                <w:sz w:val="16"/>
                <w:szCs w:val="16"/>
              </w:rPr>
              <w:t>(1,408,779)</w:t>
            </w:r>
          </w:p>
        </w:tc>
        <w:tc>
          <w:tcPr>
            <w:tcW w:w="79" w:type="pct"/>
            <w:tcBorders>
              <w:top w:val="nil"/>
              <w:left w:val="nil"/>
              <w:right w:val="nil"/>
            </w:tcBorders>
            <w:vAlign w:val="bottom"/>
          </w:tcPr>
          <w:p w14:paraId="0C3E4105"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4B51074D" w14:textId="071BFA9A" w:rsidR="000B7570" w:rsidRDefault="009136F3" w:rsidP="009136F3">
            <w:pPr>
              <w:pStyle w:val="acctfourfigures"/>
              <w:tabs>
                <w:tab w:val="clear" w:pos="765"/>
                <w:tab w:val="decimal" w:pos="720"/>
              </w:tabs>
              <w:spacing w:line="240" w:lineRule="atLeast"/>
              <w:ind w:right="-37"/>
              <w:rPr>
                <w:sz w:val="16"/>
                <w:szCs w:val="16"/>
              </w:rPr>
            </w:pPr>
            <w:r>
              <w:rPr>
                <w:sz w:val="16"/>
                <w:szCs w:val="16"/>
              </w:rPr>
              <w:t>(1,328,074)</w:t>
            </w:r>
          </w:p>
        </w:tc>
        <w:tc>
          <w:tcPr>
            <w:tcW w:w="80" w:type="pct"/>
            <w:vAlign w:val="bottom"/>
          </w:tcPr>
          <w:p w14:paraId="7E91EE6F"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Pr>
          <w:p w14:paraId="3F7513E2" w14:textId="15CC0305" w:rsidR="000B7570" w:rsidRPr="007405BD" w:rsidRDefault="009136F3" w:rsidP="000B7570">
            <w:pPr>
              <w:pStyle w:val="acctfourfigures"/>
              <w:tabs>
                <w:tab w:val="clear" w:pos="765"/>
                <w:tab w:val="decimal" w:pos="630"/>
              </w:tabs>
              <w:spacing w:line="240" w:lineRule="atLeast"/>
              <w:ind w:right="-37"/>
              <w:rPr>
                <w:sz w:val="16"/>
                <w:szCs w:val="16"/>
              </w:rPr>
            </w:pPr>
            <w:r>
              <w:rPr>
                <w:sz w:val="16"/>
                <w:szCs w:val="16"/>
              </w:rPr>
              <w:t>2,200,432</w:t>
            </w:r>
          </w:p>
        </w:tc>
        <w:tc>
          <w:tcPr>
            <w:tcW w:w="76" w:type="pct"/>
            <w:vAlign w:val="bottom"/>
          </w:tcPr>
          <w:p w14:paraId="09888CD0" w14:textId="77777777" w:rsidR="000B7570" w:rsidRPr="00C1131F" w:rsidRDefault="000B7570" w:rsidP="000B7570">
            <w:pPr>
              <w:pStyle w:val="acctfourfigures"/>
              <w:tabs>
                <w:tab w:val="clear" w:pos="765"/>
                <w:tab w:val="decimal" w:pos="710"/>
              </w:tabs>
              <w:spacing w:line="240" w:lineRule="atLeast"/>
              <w:ind w:right="-37"/>
              <w:rPr>
                <w:sz w:val="16"/>
                <w:szCs w:val="16"/>
              </w:rPr>
            </w:pPr>
          </w:p>
        </w:tc>
        <w:tc>
          <w:tcPr>
            <w:tcW w:w="276" w:type="pct"/>
          </w:tcPr>
          <w:p w14:paraId="568EB485" w14:textId="21E77EB1" w:rsidR="000B7570" w:rsidRPr="00B0534A" w:rsidRDefault="009136F3" w:rsidP="000B7570">
            <w:pPr>
              <w:pStyle w:val="acctfourfigures"/>
              <w:tabs>
                <w:tab w:val="clear" w:pos="765"/>
                <w:tab w:val="decimal" w:pos="426"/>
              </w:tabs>
              <w:spacing w:line="240" w:lineRule="atLeast"/>
              <w:ind w:right="-37"/>
              <w:rPr>
                <w:sz w:val="16"/>
                <w:szCs w:val="16"/>
              </w:rPr>
            </w:pPr>
            <w:r>
              <w:rPr>
                <w:sz w:val="16"/>
                <w:szCs w:val="16"/>
              </w:rPr>
              <w:t>2,306,658</w:t>
            </w:r>
          </w:p>
        </w:tc>
      </w:tr>
      <w:tr w:rsidR="000B7570" w:rsidRPr="00720984" w14:paraId="5E2EB8CA" w14:textId="77777777" w:rsidTr="00C947CC">
        <w:trPr>
          <w:jc w:val="center"/>
        </w:trPr>
        <w:tc>
          <w:tcPr>
            <w:tcW w:w="895" w:type="pct"/>
            <w:tcBorders>
              <w:left w:val="nil"/>
              <w:right w:val="nil"/>
            </w:tcBorders>
            <w:vAlign w:val="bottom"/>
          </w:tcPr>
          <w:p w14:paraId="3825B432" w14:textId="1121753A" w:rsidR="000B7570" w:rsidRPr="00720984" w:rsidRDefault="000B7570" w:rsidP="000B7570">
            <w:pPr>
              <w:shd w:val="clear" w:color="auto" w:fill="FFFFFF"/>
              <w:spacing w:line="240" w:lineRule="atLeast"/>
              <w:ind w:left="180" w:right="-79" w:hanging="180"/>
              <w:rPr>
                <w:sz w:val="16"/>
                <w:szCs w:val="16"/>
              </w:rPr>
            </w:pPr>
            <w:r w:rsidRPr="006D61E3">
              <w:rPr>
                <w:sz w:val="16"/>
                <w:szCs w:val="16"/>
              </w:rPr>
              <w:t>United Arab Emirates</w:t>
            </w:r>
          </w:p>
        </w:tc>
        <w:tc>
          <w:tcPr>
            <w:tcW w:w="272" w:type="pct"/>
            <w:tcBorders>
              <w:left w:val="nil"/>
              <w:right w:val="nil"/>
            </w:tcBorders>
          </w:tcPr>
          <w:p w14:paraId="197EB1BE" w14:textId="2A31C589" w:rsidR="000B7570" w:rsidRPr="007405BD" w:rsidRDefault="00BC3039" w:rsidP="000B7570">
            <w:pPr>
              <w:pStyle w:val="acctfourfigures"/>
              <w:tabs>
                <w:tab w:val="clear" w:pos="765"/>
                <w:tab w:val="decimal" w:pos="685"/>
              </w:tabs>
              <w:spacing w:line="240" w:lineRule="atLeast"/>
              <w:ind w:right="-37"/>
              <w:rPr>
                <w:sz w:val="16"/>
                <w:szCs w:val="16"/>
              </w:rPr>
            </w:pPr>
            <w:r>
              <w:rPr>
                <w:sz w:val="16"/>
                <w:szCs w:val="16"/>
              </w:rPr>
              <w:t>1,012,953</w:t>
            </w:r>
          </w:p>
        </w:tc>
        <w:tc>
          <w:tcPr>
            <w:tcW w:w="76" w:type="pct"/>
            <w:tcBorders>
              <w:left w:val="nil"/>
              <w:bottom w:val="nil"/>
              <w:right w:val="nil"/>
            </w:tcBorders>
            <w:vAlign w:val="bottom"/>
          </w:tcPr>
          <w:p w14:paraId="2C7575C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31333BA4" w14:textId="0CAEA05E" w:rsidR="000B7570" w:rsidRPr="00C40540" w:rsidRDefault="00BC3039" w:rsidP="00BC3039">
            <w:pPr>
              <w:pStyle w:val="acctfourfigures"/>
              <w:tabs>
                <w:tab w:val="clear" w:pos="765"/>
                <w:tab w:val="decimal" w:pos="682"/>
              </w:tabs>
              <w:spacing w:line="240" w:lineRule="atLeast"/>
              <w:ind w:right="-37"/>
              <w:rPr>
                <w:sz w:val="16"/>
                <w:szCs w:val="16"/>
              </w:rPr>
            </w:pPr>
            <w:r>
              <w:rPr>
                <w:sz w:val="16"/>
                <w:szCs w:val="16"/>
              </w:rPr>
              <w:t>1,061,535</w:t>
            </w:r>
          </w:p>
        </w:tc>
        <w:tc>
          <w:tcPr>
            <w:tcW w:w="78" w:type="pct"/>
            <w:tcBorders>
              <w:top w:val="nil"/>
              <w:left w:val="nil"/>
              <w:right w:val="nil"/>
            </w:tcBorders>
            <w:vAlign w:val="bottom"/>
          </w:tcPr>
          <w:p w14:paraId="1583C3D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7AFCF0F5" w14:textId="17484D09" w:rsidR="000B7570" w:rsidRPr="00C1131F" w:rsidRDefault="00BC3039" w:rsidP="000B7570">
            <w:pPr>
              <w:pStyle w:val="acctfourfigures"/>
              <w:tabs>
                <w:tab w:val="clear" w:pos="765"/>
                <w:tab w:val="decimal" w:pos="397"/>
              </w:tabs>
              <w:spacing w:line="240" w:lineRule="atLeast"/>
              <w:ind w:right="-37"/>
              <w:rPr>
                <w:sz w:val="16"/>
                <w:szCs w:val="16"/>
              </w:rPr>
            </w:pPr>
            <w:r>
              <w:rPr>
                <w:sz w:val="16"/>
                <w:szCs w:val="16"/>
              </w:rPr>
              <w:t>-</w:t>
            </w:r>
          </w:p>
        </w:tc>
        <w:tc>
          <w:tcPr>
            <w:tcW w:w="79" w:type="pct"/>
            <w:tcBorders>
              <w:top w:val="nil"/>
              <w:left w:val="nil"/>
              <w:right w:val="nil"/>
            </w:tcBorders>
            <w:vAlign w:val="bottom"/>
          </w:tcPr>
          <w:p w14:paraId="54B4EFBF"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3C5E5F42" w14:textId="176B690E" w:rsidR="000B7570" w:rsidRPr="00C1131F" w:rsidRDefault="000B7570" w:rsidP="000B7570">
            <w:pPr>
              <w:pStyle w:val="acctfourfigures"/>
              <w:tabs>
                <w:tab w:val="clear" w:pos="765"/>
                <w:tab w:val="decimal" w:pos="385"/>
              </w:tabs>
              <w:spacing w:line="240" w:lineRule="atLeast"/>
              <w:ind w:right="-37"/>
              <w:rPr>
                <w:sz w:val="16"/>
                <w:szCs w:val="16"/>
              </w:rPr>
            </w:pPr>
            <w:r w:rsidRPr="00C1131F">
              <w:rPr>
                <w:sz w:val="16"/>
                <w:szCs w:val="16"/>
              </w:rPr>
              <w:t>-</w:t>
            </w:r>
          </w:p>
        </w:tc>
        <w:tc>
          <w:tcPr>
            <w:tcW w:w="79" w:type="pct"/>
            <w:tcBorders>
              <w:top w:val="nil"/>
              <w:left w:val="nil"/>
              <w:right w:val="nil"/>
            </w:tcBorders>
            <w:vAlign w:val="bottom"/>
          </w:tcPr>
          <w:p w14:paraId="0B793DE6"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454848A4" w14:textId="538DA2CC" w:rsidR="000B7570" w:rsidRPr="00AB71FC" w:rsidRDefault="00724A4F" w:rsidP="00E97BB7">
            <w:pPr>
              <w:pStyle w:val="acctfourfigures"/>
              <w:tabs>
                <w:tab w:val="clear" w:pos="765"/>
                <w:tab w:val="decimal" w:pos="462"/>
              </w:tabs>
              <w:spacing w:line="240" w:lineRule="atLeast"/>
              <w:ind w:right="-37"/>
              <w:rPr>
                <w:sz w:val="16"/>
                <w:szCs w:val="16"/>
              </w:rPr>
            </w:pPr>
            <w:r w:rsidRPr="00AB71FC">
              <w:rPr>
                <w:sz w:val="16"/>
                <w:szCs w:val="16"/>
              </w:rPr>
              <w:t>-</w:t>
            </w:r>
          </w:p>
        </w:tc>
        <w:tc>
          <w:tcPr>
            <w:tcW w:w="76" w:type="pct"/>
            <w:tcBorders>
              <w:top w:val="nil"/>
              <w:left w:val="nil"/>
              <w:right w:val="nil"/>
            </w:tcBorders>
            <w:vAlign w:val="bottom"/>
          </w:tcPr>
          <w:p w14:paraId="01179C3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01D18FC7" w14:textId="29572AF8" w:rsidR="000B7570" w:rsidRDefault="000B7570" w:rsidP="000B7570">
            <w:pPr>
              <w:pStyle w:val="acctfourfigures"/>
              <w:tabs>
                <w:tab w:val="clear" w:pos="765"/>
                <w:tab w:val="decimal" w:pos="346"/>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5F8580EF" w14:textId="77777777" w:rsidR="000B7570" w:rsidRPr="00720984" w:rsidRDefault="000B7570" w:rsidP="000B7570">
            <w:pPr>
              <w:pStyle w:val="acctfourfigures"/>
              <w:tabs>
                <w:tab w:val="clear" w:pos="765"/>
                <w:tab w:val="decimal" w:pos="553"/>
                <w:tab w:val="decimal" w:pos="710"/>
              </w:tabs>
              <w:spacing w:line="240" w:lineRule="atLeast"/>
              <w:ind w:right="-37"/>
              <w:rPr>
                <w:sz w:val="16"/>
                <w:szCs w:val="16"/>
              </w:rPr>
            </w:pPr>
          </w:p>
        </w:tc>
        <w:tc>
          <w:tcPr>
            <w:tcW w:w="239" w:type="pct"/>
            <w:tcBorders>
              <w:top w:val="nil"/>
              <w:left w:val="nil"/>
              <w:right w:val="nil"/>
            </w:tcBorders>
          </w:tcPr>
          <w:p w14:paraId="1FB04CA5" w14:textId="0DCD0A8A" w:rsidR="000B7570" w:rsidRPr="007405BD" w:rsidRDefault="007832E1" w:rsidP="000B7570">
            <w:pPr>
              <w:pStyle w:val="acctfourfigures"/>
              <w:tabs>
                <w:tab w:val="clear" w:pos="765"/>
                <w:tab w:val="decimal" w:pos="346"/>
              </w:tabs>
              <w:spacing w:line="240" w:lineRule="atLeast"/>
              <w:ind w:right="-37"/>
              <w:rPr>
                <w:sz w:val="16"/>
                <w:szCs w:val="16"/>
              </w:rPr>
            </w:pPr>
            <w:r>
              <w:rPr>
                <w:sz w:val="16"/>
                <w:szCs w:val="16"/>
              </w:rPr>
              <w:t>-</w:t>
            </w:r>
          </w:p>
        </w:tc>
        <w:tc>
          <w:tcPr>
            <w:tcW w:w="86" w:type="pct"/>
            <w:tcBorders>
              <w:top w:val="nil"/>
              <w:left w:val="nil"/>
              <w:right w:val="nil"/>
            </w:tcBorders>
            <w:vAlign w:val="bottom"/>
          </w:tcPr>
          <w:p w14:paraId="49790BD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43C71B68" w14:textId="4F69F388" w:rsidR="000B7570" w:rsidRPr="00A87357" w:rsidRDefault="003B54F1" w:rsidP="003B54F1">
            <w:pPr>
              <w:pStyle w:val="acctfourfigures"/>
              <w:tabs>
                <w:tab w:val="clear" w:pos="765"/>
                <w:tab w:val="decimal" w:pos="346"/>
              </w:tabs>
              <w:spacing w:line="240" w:lineRule="atLeast"/>
              <w:ind w:right="-37"/>
              <w:rPr>
                <w:sz w:val="16"/>
                <w:szCs w:val="16"/>
              </w:rPr>
            </w:pPr>
            <w:r>
              <w:rPr>
                <w:sz w:val="16"/>
                <w:szCs w:val="16"/>
              </w:rPr>
              <w:t>-</w:t>
            </w:r>
          </w:p>
        </w:tc>
        <w:tc>
          <w:tcPr>
            <w:tcW w:w="79" w:type="pct"/>
            <w:tcBorders>
              <w:top w:val="nil"/>
              <w:left w:val="nil"/>
              <w:right w:val="nil"/>
            </w:tcBorders>
            <w:vAlign w:val="bottom"/>
          </w:tcPr>
          <w:p w14:paraId="48732D63" w14:textId="77777777" w:rsidR="000B7570" w:rsidRPr="00720984" w:rsidRDefault="000B7570" w:rsidP="003B54F1">
            <w:pPr>
              <w:pStyle w:val="acctfourfigures"/>
              <w:tabs>
                <w:tab w:val="clear" w:pos="765"/>
                <w:tab w:val="decimal" w:pos="346"/>
                <w:tab w:val="decimal" w:pos="710"/>
              </w:tabs>
              <w:spacing w:line="240" w:lineRule="atLeast"/>
              <w:ind w:right="-37"/>
              <w:rPr>
                <w:sz w:val="16"/>
                <w:szCs w:val="16"/>
              </w:rPr>
            </w:pPr>
          </w:p>
        </w:tc>
        <w:tc>
          <w:tcPr>
            <w:tcW w:w="282" w:type="pct"/>
            <w:tcBorders>
              <w:top w:val="nil"/>
              <w:left w:val="nil"/>
              <w:right w:val="nil"/>
            </w:tcBorders>
          </w:tcPr>
          <w:p w14:paraId="05A1092F" w14:textId="3C0D7DD0" w:rsidR="000B7570" w:rsidRPr="007405BD" w:rsidRDefault="009136F3" w:rsidP="000B7570">
            <w:pPr>
              <w:pStyle w:val="acctfourfigures"/>
              <w:tabs>
                <w:tab w:val="clear" w:pos="765"/>
                <w:tab w:val="decimal" w:pos="428"/>
              </w:tabs>
              <w:spacing w:line="240" w:lineRule="atLeast"/>
              <w:ind w:right="-37"/>
              <w:rPr>
                <w:sz w:val="16"/>
                <w:szCs w:val="16"/>
              </w:rPr>
            </w:pPr>
            <w:r>
              <w:rPr>
                <w:sz w:val="16"/>
                <w:szCs w:val="16"/>
              </w:rPr>
              <w:t>-</w:t>
            </w:r>
          </w:p>
        </w:tc>
        <w:tc>
          <w:tcPr>
            <w:tcW w:w="79" w:type="pct"/>
            <w:tcBorders>
              <w:top w:val="nil"/>
              <w:left w:val="nil"/>
              <w:right w:val="nil"/>
            </w:tcBorders>
            <w:vAlign w:val="bottom"/>
          </w:tcPr>
          <w:p w14:paraId="0DE9F7D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63D69E11" w14:textId="052D38EB" w:rsidR="000B7570" w:rsidRDefault="009136F3" w:rsidP="000B7570">
            <w:pPr>
              <w:pStyle w:val="acctfourfigures"/>
              <w:tabs>
                <w:tab w:val="clear" w:pos="765"/>
                <w:tab w:val="decimal" w:pos="467"/>
              </w:tabs>
              <w:spacing w:line="240" w:lineRule="atLeast"/>
              <w:ind w:right="-37"/>
              <w:rPr>
                <w:sz w:val="16"/>
                <w:szCs w:val="16"/>
              </w:rPr>
            </w:pPr>
            <w:r>
              <w:rPr>
                <w:sz w:val="16"/>
                <w:szCs w:val="16"/>
              </w:rPr>
              <w:t>-</w:t>
            </w:r>
          </w:p>
        </w:tc>
        <w:tc>
          <w:tcPr>
            <w:tcW w:w="80" w:type="pct"/>
            <w:vAlign w:val="bottom"/>
          </w:tcPr>
          <w:p w14:paraId="3B7AE8A3"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Pr>
          <w:p w14:paraId="753B95B8" w14:textId="5BB2631D" w:rsidR="000B7570" w:rsidRPr="007405BD" w:rsidRDefault="009136F3" w:rsidP="000B7570">
            <w:pPr>
              <w:pStyle w:val="acctfourfigures"/>
              <w:tabs>
                <w:tab w:val="clear" w:pos="765"/>
                <w:tab w:val="decimal" w:pos="630"/>
              </w:tabs>
              <w:spacing w:line="240" w:lineRule="atLeast"/>
              <w:ind w:right="-37"/>
              <w:rPr>
                <w:sz w:val="16"/>
                <w:szCs w:val="16"/>
              </w:rPr>
            </w:pPr>
            <w:r>
              <w:rPr>
                <w:sz w:val="16"/>
                <w:szCs w:val="16"/>
              </w:rPr>
              <w:t>1,012,953</w:t>
            </w:r>
          </w:p>
        </w:tc>
        <w:tc>
          <w:tcPr>
            <w:tcW w:w="76" w:type="pct"/>
            <w:vAlign w:val="bottom"/>
          </w:tcPr>
          <w:p w14:paraId="09EBB240" w14:textId="77777777" w:rsidR="000B7570" w:rsidRPr="00C1131F" w:rsidRDefault="000B7570" w:rsidP="000B7570">
            <w:pPr>
              <w:pStyle w:val="acctfourfigures"/>
              <w:tabs>
                <w:tab w:val="clear" w:pos="765"/>
                <w:tab w:val="decimal" w:pos="710"/>
              </w:tabs>
              <w:spacing w:line="240" w:lineRule="atLeast"/>
              <w:ind w:right="-37"/>
              <w:rPr>
                <w:sz w:val="16"/>
                <w:szCs w:val="16"/>
              </w:rPr>
            </w:pPr>
          </w:p>
        </w:tc>
        <w:tc>
          <w:tcPr>
            <w:tcW w:w="276" w:type="pct"/>
          </w:tcPr>
          <w:p w14:paraId="32220536" w14:textId="25DA7CF4" w:rsidR="000B7570" w:rsidRPr="00B0534A" w:rsidRDefault="009136F3" w:rsidP="000B7570">
            <w:pPr>
              <w:pStyle w:val="acctfourfigures"/>
              <w:tabs>
                <w:tab w:val="clear" w:pos="765"/>
                <w:tab w:val="decimal" w:pos="426"/>
              </w:tabs>
              <w:spacing w:line="240" w:lineRule="atLeast"/>
              <w:ind w:right="-37"/>
              <w:rPr>
                <w:sz w:val="16"/>
                <w:szCs w:val="16"/>
              </w:rPr>
            </w:pPr>
            <w:r>
              <w:rPr>
                <w:sz w:val="16"/>
                <w:szCs w:val="16"/>
              </w:rPr>
              <w:t>1,061,535</w:t>
            </w:r>
          </w:p>
        </w:tc>
      </w:tr>
      <w:tr w:rsidR="00C1131F" w:rsidRPr="00720984" w14:paraId="1C92C1D2" w14:textId="77777777" w:rsidTr="00C947CC">
        <w:trPr>
          <w:jc w:val="center"/>
        </w:trPr>
        <w:tc>
          <w:tcPr>
            <w:tcW w:w="895" w:type="pct"/>
            <w:tcBorders>
              <w:left w:val="nil"/>
              <w:right w:val="nil"/>
            </w:tcBorders>
            <w:vAlign w:val="bottom"/>
          </w:tcPr>
          <w:p w14:paraId="561261C9" w14:textId="77777777" w:rsidR="00C1131F" w:rsidRPr="00720984" w:rsidRDefault="00C1131F" w:rsidP="00C1131F">
            <w:pPr>
              <w:shd w:val="clear" w:color="auto" w:fill="FFFFFF"/>
              <w:spacing w:line="240" w:lineRule="atLeast"/>
              <w:ind w:left="180" w:right="-79" w:hanging="180"/>
              <w:rPr>
                <w:sz w:val="16"/>
                <w:szCs w:val="16"/>
                <w:lang w:val="en-US" w:bidi="th-TH"/>
              </w:rPr>
            </w:pPr>
            <w:r w:rsidRPr="00720984">
              <w:rPr>
                <w:sz w:val="16"/>
                <w:szCs w:val="16"/>
                <w:lang w:val="en-US" w:bidi="th-TH"/>
              </w:rPr>
              <w:t>Singapore</w:t>
            </w:r>
          </w:p>
        </w:tc>
        <w:tc>
          <w:tcPr>
            <w:tcW w:w="272" w:type="pct"/>
            <w:tcBorders>
              <w:left w:val="nil"/>
              <w:right w:val="nil"/>
            </w:tcBorders>
          </w:tcPr>
          <w:p w14:paraId="1A3E4B98" w14:textId="4642161E" w:rsidR="00C1131F" w:rsidRPr="00720984" w:rsidRDefault="00BC3039" w:rsidP="00C1131F">
            <w:pPr>
              <w:pStyle w:val="acctfourfigures"/>
              <w:tabs>
                <w:tab w:val="clear" w:pos="765"/>
                <w:tab w:val="decimal" w:pos="685"/>
              </w:tabs>
              <w:spacing w:line="240" w:lineRule="atLeast"/>
              <w:ind w:right="-37"/>
              <w:rPr>
                <w:sz w:val="16"/>
                <w:szCs w:val="16"/>
              </w:rPr>
            </w:pPr>
            <w:r>
              <w:rPr>
                <w:sz w:val="16"/>
                <w:szCs w:val="16"/>
              </w:rPr>
              <w:t>4,517</w:t>
            </w:r>
          </w:p>
        </w:tc>
        <w:tc>
          <w:tcPr>
            <w:tcW w:w="76" w:type="pct"/>
            <w:tcBorders>
              <w:left w:val="nil"/>
              <w:bottom w:val="nil"/>
              <w:right w:val="nil"/>
            </w:tcBorders>
            <w:vAlign w:val="bottom"/>
          </w:tcPr>
          <w:p w14:paraId="62E6BC17"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48CAAF32" w14:textId="60624FE9" w:rsidR="00C1131F" w:rsidRPr="00720984" w:rsidRDefault="00BC3039" w:rsidP="00C1131F">
            <w:pPr>
              <w:pStyle w:val="acctfourfigures"/>
              <w:tabs>
                <w:tab w:val="clear" w:pos="765"/>
                <w:tab w:val="decimal" w:pos="682"/>
              </w:tabs>
              <w:spacing w:line="240" w:lineRule="atLeast"/>
              <w:ind w:right="-37"/>
              <w:rPr>
                <w:sz w:val="16"/>
                <w:szCs w:val="16"/>
              </w:rPr>
            </w:pPr>
            <w:r>
              <w:rPr>
                <w:sz w:val="16"/>
                <w:szCs w:val="16"/>
              </w:rPr>
              <w:t>344,105</w:t>
            </w:r>
          </w:p>
        </w:tc>
        <w:tc>
          <w:tcPr>
            <w:tcW w:w="78" w:type="pct"/>
            <w:tcBorders>
              <w:top w:val="nil"/>
              <w:left w:val="nil"/>
              <w:right w:val="nil"/>
            </w:tcBorders>
            <w:vAlign w:val="bottom"/>
          </w:tcPr>
          <w:p w14:paraId="22B00023"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5501F290" w14:textId="4BBFFD81" w:rsidR="00C1131F" w:rsidRPr="00720984" w:rsidRDefault="00BC3039" w:rsidP="00C1131F">
            <w:pPr>
              <w:pStyle w:val="acctfourfigures"/>
              <w:tabs>
                <w:tab w:val="clear" w:pos="765"/>
                <w:tab w:val="decimal" w:pos="397"/>
              </w:tabs>
              <w:spacing w:line="240" w:lineRule="atLeast"/>
              <w:ind w:right="-37"/>
              <w:rPr>
                <w:sz w:val="16"/>
                <w:szCs w:val="16"/>
              </w:rPr>
            </w:pPr>
            <w:r>
              <w:rPr>
                <w:sz w:val="16"/>
                <w:szCs w:val="16"/>
              </w:rPr>
              <w:t>-</w:t>
            </w:r>
          </w:p>
        </w:tc>
        <w:tc>
          <w:tcPr>
            <w:tcW w:w="79" w:type="pct"/>
            <w:tcBorders>
              <w:top w:val="nil"/>
              <w:left w:val="nil"/>
              <w:right w:val="nil"/>
            </w:tcBorders>
            <w:vAlign w:val="bottom"/>
          </w:tcPr>
          <w:p w14:paraId="46C372D3"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5318F3CD" w14:textId="3295E71A" w:rsidR="00C1131F" w:rsidRPr="000B7570" w:rsidRDefault="00BC3039" w:rsidP="00BC3039">
            <w:pPr>
              <w:pStyle w:val="acctfourfigures"/>
              <w:tabs>
                <w:tab w:val="clear" w:pos="765"/>
                <w:tab w:val="decimal" w:pos="385"/>
              </w:tabs>
              <w:spacing w:line="240" w:lineRule="atLeast"/>
              <w:ind w:right="-37"/>
              <w:rPr>
                <w:sz w:val="16"/>
                <w:szCs w:val="16"/>
              </w:rPr>
            </w:pPr>
            <w:r>
              <w:rPr>
                <w:sz w:val="16"/>
                <w:szCs w:val="16"/>
              </w:rPr>
              <w:t>-</w:t>
            </w:r>
          </w:p>
        </w:tc>
        <w:tc>
          <w:tcPr>
            <w:tcW w:w="79" w:type="pct"/>
            <w:tcBorders>
              <w:top w:val="nil"/>
              <w:left w:val="nil"/>
              <w:right w:val="nil"/>
            </w:tcBorders>
            <w:vAlign w:val="bottom"/>
          </w:tcPr>
          <w:p w14:paraId="7F4DCF91" w14:textId="77777777" w:rsidR="00C1131F" w:rsidRPr="00720984" w:rsidRDefault="00C1131F" w:rsidP="00BC3039">
            <w:pPr>
              <w:pStyle w:val="acctfourfigures"/>
              <w:tabs>
                <w:tab w:val="clear" w:pos="765"/>
                <w:tab w:val="decimal" w:pos="385"/>
                <w:tab w:val="decimal" w:pos="710"/>
              </w:tabs>
              <w:spacing w:line="240" w:lineRule="atLeast"/>
              <w:ind w:right="-37"/>
              <w:rPr>
                <w:sz w:val="16"/>
                <w:szCs w:val="16"/>
              </w:rPr>
            </w:pPr>
          </w:p>
        </w:tc>
        <w:tc>
          <w:tcPr>
            <w:tcW w:w="256" w:type="pct"/>
            <w:tcBorders>
              <w:top w:val="nil"/>
              <w:left w:val="nil"/>
              <w:right w:val="nil"/>
            </w:tcBorders>
          </w:tcPr>
          <w:p w14:paraId="6720F48B" w14:textId="0F60487B" w:rsidR="00C1131F" w:rsidRPr="00AB71FC" w:rsidRDefault="00724A4F" w:rsidP="00E97BB7">
            <w:pPr>
              <w:pStyle w:val="acctfourfigures"/>
              <w:tabs>
                <w:tab w:val="clear" w:pos="765"/>
                <w:tab w:val="decimal" w:pos="642"/>
              </w:tabs>
              <w:spacing w:line="240" w:lineRule="atLeast"/>
              <w:ind w:right="-144"/>
              <w:rPr>
                <w:sz w:val="16"/>
                <w:szCs w:val="16"/>
              </w:rPr>
            </w:pPr>
            <w:r w:rsidRPr="00AB71FC">
              <w:rPr>
                <w:sz w:val="16"/>
                <w:szCs w:val="16"/>
              </w:rPr>
              <w:t>44,309</w:t>
            </w:r>
          </w:p>
        </w:tc>
        <w:tc>
          <w:tcPr>
            <w:tcW w:w="76" w:type="pct"/>
            <w:tcBorders>
              <w:top w:val="nil"/>
              <w:left w:val="nil"/>
              <w:right w:val="nil"/>
            </w:tcBorders>
            <w:vAlign w:val="bottom"/>
          </w:tcPr>
          <w:p w14:paraId="765276E6"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54A83FCD" w14:textId="32E23CC1" w:rsidR="00C1131F" w:rsidRPr="00720984" w:rsidRDefault="00C1131F" w:rsidP="00C1131F">
            <w:pPr>
              <w:pStyle w:val="acctfourfigures"/>
              <w:tabs>
                <w:tab w:val="clear" w:pos="765"/>
                <w:tab w:val="decimal" w:pos="346"/>
              </w:tabs>
              <w:spacing w:line="240" w:lineRule="atLeast"/>
              <w:ind w:right="-37"/>
              <w:rPr>
                <w:sz w:val="16"/>
                <w:szCs w:val="16"/>
              </w:rPr>
            </w:pPr>
            <w:r w:rsidRPr="00C1131F">
              <w:rPr>
                <w:sz w:val="16"/>
                <w:szCs w:val="16"/>
              </w:rPr>
              <w:t>-</w:t>
            </w:r>
          </w:p>
        </w:tc>
        <w:tc>
          <w:tcPr>
            <w:tcW w:w="76" w:type="pct"/>
            <w:tcBorders>
              <w:top w:val="nil"/>
              <w:left w:val="nil"/>
              <w:right w:val="nil"/>
            </w:tcBorders>
            <w:vAlign w:val="bottom"/>
          </w:tcPr>
          <w:p w14:paraId="55A48B31"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39" w:type="pct"/>
            <w:tcBorders>
              <w:top w:val="nil"/>
              <w:left w:val="nil"/>
              <w:right w:val="nil"/>
            </w:tcBorders>
          </w:tcPr>
          <w:p w14:paraId="247CA9F9" w14:textId="0E1A0303" w:rsidR="00C1131F" w:rsidRPr="00720984" w:rsidRDefault="007832E1" w:rsidP="00CC16F7">
            <w:pPr>
              <w:pStyle w:val="acctfourfigures"/>
              <w:tabs>
                <w:tab w:val="clear" w:pos="765"/>
                <w:tab w:val="decimal" w:pos="346"/>
              </w:tabs>
              <w:spacing w:line="240" w:lineRule="atLeast"/>
              <w:ind w:right="-37"/>
              <w:rPr>
                <w:sz w:val="16"/>
                <w:szCs w:val="16"/>
              </w:rPr>
            </w:pPr>
            <w:r>
              <w:rPr>
                <w:sz w:val="16"/>
                <w:szCs w:val="16"/>
              </w:rPr>
              <w:t>-</w:t>
            </w:r>
          </w:p>
        </w:tc>
        <w:tc>
          <w:tcPr>
            <w:tcW w:w="86" w:type="pct"/>
            <w:tcBorders>
              <w:top w:val="nil"/>
              <w:left w:val="nil"/>
              <w:right w:val="nil"/>
            </w:tcBorders>
            <w:vAlign w:val="bottom"/>
          </w:tcPr>
          <w:p w14:paraId="5D9180C2"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3205815F" w14:textId="2EB07E80" w:rsidR="00C1131F" w:rsidRPr="00720984" w:rsidRDefault="003B54F1" w:rsidP="003B54F1">
            <w:pPr>
              <w:pStyle w:val="acctfourfigures"/>
              <w:tabs>
                <w:tab w:val="clear" w:pos="765"/>
                <w:tab w:val="decimal" w:pos="346"/>
              </w:tabs>
              <w:spacing w:line="240" w:lineRule="atLeast"/>
              <w:ind w:right="-37"/>
              <w:rPr>
                <w:sz w:val="16"/>
                <w:szCs w:val="16"/>
              </w:rPr>
            </w:pPr>
            <w:r>
              <w:rPr>
                <w:sz w:val="16"/>
                <w:szCs w:val="16"/>
              </w:rPr>
              <w:t>-</w:t>
            </w:r>
          </w:p>
        </w:tc>
        <w:tc>
          <w:tcPr>
            <w:tcW w:w="79" w:type="pct"/>
            <w:tcBorders>
              <w:top w:val="nil"/>
              <w:left w:val="nil"/>
              <w:right w:val="nil"/>
            </w:tcBorders>
            <w:vAlign w:val="bottom"/>
          </w:tcPr>
          <w:p w14:paraId="1840ECC3" w14:textId="77777777" w:rsidR="00C1131F" w:rsidRPr="00720984" w:rsidRDefault="00C1131F" w:rsidP="003B54F1">
            <w:pPr>
              <w:pStyle w:val="acctfourfigures"/>
              <w:tabs>
                <w:tab w:val="clear" w:pos="765"/>
                <w:tab w:val="decimal" w:pos="346"/>
                <w:tab w:val="decimal" w:pos="710"/>
              </w:tabs>
              <w:spacing w:line="240" w:lineRule="atLeast"/>
              <w:ind w:right="-37"/>
              <w:rPr>
                <w:sz w:val="16"/>
                <w:szCs w:val="16"/>
              </w:rPr>
            </w:pPr>
          </w:p>
        </w:tc>
        <w:tc>
          <w:tcPr>
            <w:tcW w:w="282" w:type="pct"/>
            <w:tcBorders>
              <w:top w:val="nil"/>
              <w:left w:val="nil"/>
              <w:right w:val="nil"/>
            </w:tcBorders>
          </w:tcPr>
          <w:p w14:paraId="0DC7A0C0" w14:textId="6CA070B9" w:rsidR="00C1131F" w:rsidRPr="00C1131F" w:rsidRDefault="009136F3" w:rsidP="00CC16F7">
            <w:pPr>
              <w:pStyle w:val="acctfourfigures"/>
              <w:tabs>
                <w:tab w:val="clear" w:pos="765"/>
                <w:tab w:val="decimal" w:pos="428"/>
              </w:tabs>
              <w:spacing w:line="240" w:lineRule="atLeast"/>
              <w:ind w:right="-37"/>
              <w:rPr>
                <w:sz w:val="16"/>
                <w:szCs w:val="16"/>
              </w:rPr>
            </w:pPr>
            <w:r>
              <w:rPr>
                <w:sz w:val="16"/>
                <w:szCs w:val="16"/>
              </w:rPr>
              <w:t>-</w:t>
            </w:r>
          </w:p>
        </w:tc>
        <w:tc>
          <w:tcPr>
            <w:tcW w:w="79" w:type="pct"/>
            <w:tcBorders>
              <w:top w:val="nil"/>
              <w:left w:val="nil"/>
              <w:right w:val="nil"/>
            </w:tcBorders>
            <w:vAlign w:val="bottom"/>
          </w:tcPr>
          <w:p w14:paraId="3E6EAA29"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3682BA84" w14:textId="0ACB319A" w:rsidR="00C1131F" w:rsidRPr="00720984" w:rsidRDefault="009136F3" w:rsidP="00C1131F">
            <w:pPr>
              <w:pStyle w:val="acctfourfigures"/>
              <w:tabs>
                <w:tab w:val="clear" w:pos="765"/>
                <w:tab w:val="decimal" w:pos="720"/>
              </w:tabs>
              <w:spacing w:line="240" w:lineRule="atLeast"/>
              <w:ind w:right="-37"/>
              <w:rPr>
                <w:sz w:val="16"/>
                <w:szCs w:val="16"/>
              </w:rPr>
            </w:pPr>
            <w:r>
              <w:rPr>
                <w:sz w:val="16"/>
                <w:szCs w:val="16"/>
              </w:rPr>
              <w:t>(102,123)</w:t>
            </w:r>
          </w:p>
        </w:tc>
        <w:tc>
          <w:tcPr>
            <w:tcW w:w="80" w:type="pct"/>
            <w:vAlign w:val="bottom"/>
          </w:tcPr>
          <w:p w14:paraId="503A28B4"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Pr>
          <w:p w14:paraId="6238578E" w14:textId="2D0AEDD6" w:rsidR="00C1131F" w:rsidRPr="00B72269" w:rsidRDefault="009136F3" w:rsidP="00C1131F">
            <w:pPr>
              <w:pStyle w:val="acctfourfigures"/>
              <w:tabs>
                <w:tab w:val="clear" w:pos="765"/>
                <w:tab w:val="decimal" w:pos="630"/>
              </w:tabs>
              <w:spacing w:line="240" w:lineRule="atLeast"/>
              <w:ind w:right="-37"/>
              <w:rPr>
                <w:sz w:val="16"/>
                <w:szCs w:val="16"/>
              </w:rPr>
            </w:pPr>
            <w:r>
              <w:rPr>
                <w:sz w:val="16"/>
                <w:szCs w:val="16"/>
              </w:rPr>
              <w:t>48,826</w:t>
            </w:r>
          </w:p>
        </w:tc>
        <w:tc>
          <w:tcPr>
            <w:tcW w:w="76" w:type="pct"/>
            <w:vAlign w:val="bottom"/>
          </w:tcPr>
          <w:p w14:paraId="2683DE72" w14:textId="77777777" w:rsidR="00C1131F" w:rsidRPr="00C1131F" w:rsidRDefault="00C1131F" w:rsidP="00C1131F">
            <w:pPr>
              <w:pStyle w:val="acctfourfigures"/>
              <w:tabs>
                <w:tab w:val="clear" w:pos="765"/>
                <w:tab w:val="decimal" w:pos="710"/>
              </w:tabs>
              <w:spacing w:line="240" w:lineRule="atLeast"/>
              <w:ind w:right="-37"/>
              <w:rPr>
                <w:sz w:val="16"/>
                <w:szCs w:val="16"/>
              </w:rPr>
            </w:pPr>
          </w:p>
        </w:tc>
        <w:tc>
          <w:tcPr>
            <w:tcW w:w="276" w:type="pct"/>
          </w:tcPr>
          <w:p w14:paraId="2BF9788F" w14:textId="2F427366" w:rsidR="00C1131F" w:rsidRPr="00720984" w:rsidRDefault="009136F3" w:rsidP="00C1131F">
            <w:pPr>
              <w:pStyle w:val="acctfourfigures"/>
              <w:tabs>
                <w:tab w:val="clear" w:pos="765"/>
                <w:tab w:val="decimal" w:pos="633"/>
              </w:tabs>
              <w:spacing w:line="240" w:lineRule="atLeast"/>
              <w:ind w:right="-37"/>
              <w:rPr>
                <w:sz w:val="16"/>
                <w:szCs w:val="16"/>
              </w:rPr>
            </w:pPr>
            <w:r>
              <w:rPr>
                <w:sz w:val="16"/>
                <w:szCs w:val="16"/>
              </w:rPr>
              <w:t>241,982</w:t>
            </w:r>
          </w:p>
        </w:tc>
      </w:tr>
      <w:tr w:rsidR="00C1131F" w:rsidRPr="00720984" w14:paraId="41F767FA" w14:textId="77777777" w:rsidTr="00C947CC">
        <w:trPr>
          <w:trHeight w:val="218"/>
          <w:jc w:val="center"/>
        </w:trPr>
        <w:tc>
          <w:tcPr>
            <w:tcW w:w="895" w:type="pct"/>
            <w:tcBorders>
              <w:left w:val="nil"/>
              <w:right w:val="nil"/>
            </w:tcBorders>
            <w:vAlign w:val="bottom"/>
          </w:tcPr>
          <w:p w14:paraId="45224DC9" w14:textId="77777777" w:rsidR="00C1131F" w:rsidRPr="00720984" w:rsidRDefault="00C1131F" w:rsidP="00C1131F">
            <w:pPr>
              <w:shd w:val="clear" w:color="auto" w:fill="FFFFFF"/>
              <w:spacing w:line="240" w:lineRule="atLeast"/>
              <w:ind w:left="180" w:right="-79" w:hanging="180"/>
              <w:rPr>
                <w:sz w:val="16"/>
                <w:szCs w:val="16"/>
                <w:lang w:val="en-US" w:bidi="th-TH"/>
              </w:rPr>
            </w:pPr>
            <w:r w:rsidRPr="00720984">
              <w:rPr>
                <w:sz w:val="16"/>
                <w:szCs w:val="16"/>
                <w:lang w:val="en-US" w:bidi="th-TH"/>
              </w:rPr>
              <w:t>Others</w:t>
            </w:r>
          </w:p>
        </w:tc>
        <w:tc>
          <w:tcPr>
            <w:tcW w:w="272" w:type="pct"/>
            <w:tcBorders>
              <w:left w:val="nil"/>
              <w:bottom w:val="single" w:sz="4" w:space="0" w:color="auto"/>
              <w:right w:val="nil"/>
            </w:tcBorders>
          </w:tcPr>
          <w:p w14:paraId="500EF036" w14:textId="70574C3F" w:rsidR="00C1131F" w:rsidRPr="00720984" w:rsidRDefault="00BC3039" w:rsidP="00C1131F">
            <w:pPr>
              <w:pStyle w:val="acctfourfigures"/>
              <w:tabs>
                <w:tab w:val="clear" w:pos="765"/>
                <w:tab w:val="decimal" w:pos="431"/>
              </w:tabs>
              <w:spacing w:line="240" w:lineRule="atLeast"/>
              <w:ind w:right="-37"/>
              <w:rPr>
                <w:sz w:val="16"/>
                <w:szCs w:val="16"/>
              </w:rPr>
            </w:pPr>
            <w:r>
              <w:rPr>
                <w:sz w:val="16"/>
                <w:szCs w:val="16"/>
              </w:rPr>
              <w:t>-</w:t>
            </w:r>
          </w:p>
        </w:tc>
        <w:tc>
          <w:tcPr>
            <w:tcW w:w="76" w:type="pct"/>
            <w:tcBorders>
              <w:left w:val="nil"/>
              <w:bottom w:val="nil"/>
              <w:right w:val="nil"/>
            </w:tcBorders>
            <w:vAlign w:val="bottom"/>
          </w:tcPr>
          <w:p w14:paraId="68221970"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left w:val="nil"/>
              <w:bottom w:val="single" w:sz="4" w:space="0" w:color="auto"/>
              <w:right w:val="nil"/>
            </w:tcBorders>
          </w:tcPr>
          <w:p w14:paraId="7F36C503" w14:textId="36A089FE" w:rsidR="00C1131F" w:rsidRPr="00720984" w:rsidRDefault="00BC3039" w:rsidP="00BC3039">
            <w:pPr>
              <w:pStyle w:val="acctfourfigures"/>
              <w:tabs>
                <w:tab w:val="clear" w:pos="765"/>
                <w:tab w:val="decimal" w:pos="431"/>
              </w:tabs>
              <w:spacing w:line="240" w:lineRule="atLeast"/>
              <w:ind w:right="-37"/>
              <w:rPr>
                <w:sz w:val="16"/>
                <w:szCs w:val="16"/>
              </w:rPr>
            </w:pPr>
            <w:r>
              <w:rPr>
                <w:sz w:val="16"/>
                <w:szCs w:val="16"/>
              </w:rPr>
              <w:t>-</w:t>
            </w:r>
          </w:p>
        </w:tc>
        <w:tc>
          <w:tcPr>
            <w:tcW w:w="78" w:type="pct"/>
            <w:tcBorders>
              <w:left w:val="nil"/>
              <w:right w:val="nil"/>
            </w:tcBorders>
            <w:vAlign w:val="bottom"/>
          </w:tcPr>
          <w:p w14:paraId="7330F06F"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0" w:type="pct"/>
            <w:tcBorders>
              <w:left w:val="nil"/>
              <w:bottom w:val="single" w:sz="4" w:space="0" w:color="auto"/>
              <w:right w:val="nil"/>
            </w:tcBorders>
          </w:tcPr>
          <w:p w14:paraId="3784C557" w14:textId="1F6D1049" w:rsidR="00C1131F" w:rsidRPr="00720984" w:rsidRDefault="00BC3039" w:rsidP="00C1131F">
            <w:pPr>
              <w:pStyle w:val="acctfourfigures"/>
              <w:tabs>
                <w:tab w:val="clear" w:pos="765"/>
                <w:tab w:val="decimal" w:pos="397"/>
              </w:tabs>
              <w:spacing w:line="240" w:lineRule="atLeast"/>
              <w:ind w:right="-37"/>
              <w:rPr>
                <w:sz w:val="16"/>
                <w:szCs w:val="16"/>
              </w:rPr>
            </w:pPr>
            <w:r>
              <w:rPr>
                <w:sz w:val="16"/>
                <w:szCs w:val="16"/>
              </w:rPr>
              <w:t>-</w:t>
            </w:r>
          </w:p>
        </w:tc>
        <w:tc>
          <w:tcPr>
            <w:tcW w:w="79" w:type="pct"/>
            <w:tcBorders>
              <w:left w:val="nil"/>
              <w:right w:val="nil"/>
            </w:tcBorders>
            <w:vAlign w:val="bottom"/>
          </w:tcPr>
          <w:p w14:paraId="7B936D8C"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left w:val="nil"/>
              <w:bottom w:val="single" w:sz="4" w:space="0" w:color="auto"/>
              <w:right w:val="nil"/>
            </w:tcBorders>
          </w:tcPr>
          <w:p w14:paraId="61DE96FB" w14:textId="3BCF9F58" w:rsidR="00C1131F" w:rsidRPr="00720984" w:rsidRDefault="00BC3039" w:rsidP="00BC3039">
            <w:pPr>
              <w:pStyle w:val="acctfourfigures"/>
              <w:tabs>
                <w:tab w:val="clear" w:pos="765"/>
                <w:tab w:val="decimal" w:pos="385"/>
              </w:tabs>
              <w:spacing w:line="240" w:lineRule="atLeast"/>
              <w:ind w:right="-37"/>
              <w:rPr>
                <w:sz w:val="16"/>
                <w:szCs w:val="16"/>
              </w:rPr>
            </w:pPr>
            <w:r>
              <w:rPr>
                <w:sz w:val="16"/>
                <w:szCs w:val="16"/>
              </w:rPr>
              <w:t>-</w:t>
            </w:r>
          </w:p>
        </w:tc>
        <w:tc>
          <w:tcPr>
            <w:tcW w:w="79" w:type="pct"/>
            <w:tcBorders>
              <w:left w:val="nil"/>
              <w:right w:val="nil"/>
            </w:tcBorders>
            <w:vAlign w:val="bottom"/>
          </w:tcPr>
          <w:p w14:paraId="33531697" w14:textId="77777777" w:rsidR="00C1131F" w:rsidRPr="00720984" w:rsidRDefault="00C1131F" w:rsidP="00BC3039">
            <w:pPr>
              <w:pStyle w:val="acctfourfigures"/>
              <w:tabs>
                <w:tab w:val="clear" w:pos="765"/>
                <w:tab w:val="decimal" w:pos="385"/>
                <w:tab w:val="decimal" w:pos="710"/>
              </w:tabs>
              <w:spacing w:line="240" w:lineRule="atLeast"/>
              <w:ind w:right="-37"/>
              <w:rPr>
                <w:sz w:val="16"/>
                <w:szCs w:val="16"/>
              </w:rPr>
            </w:pPr>
          </w:p>
        </w:tc>
        <w:tc>
          <w:tcPr>
            <w:tcW w:w="256" w:type="pct"/>
            <w:tcBorders>
              <w:left w:val="nil"/>
              <w:bottom w:val="single" w:sz="4" w:space="0" w:color="auto"/>
              <w:right w:val="nil"/>
            </w:tcBorders>
          </w:tcPr>
          <w:p w14:paraId="15967EEB" w14:textId="2C057BD6" w:rsidR="00C1131F" w:rsidRPr="00AB71FC" w:rsidRDefault="00724A4F" w:rsidP="00E97BB7">
            <w:pPr>
              <w:pStyle w:val="acctfourfigures"/>
              <w:tabs>
                <w:tab w:val="clear" w:pos="765"/>
                <w:tab w:val="decimal" w:pos="642"/>
              </w:tabs>
              <w:spacing w:line="240" w:lineRule="atLeast"/>
              <w:ind w:right="-144"/>
              <w:rPr>
                <w:sz w:val="16"/>
                <w:szCs w:val="16"/>
              </w:rPr>
            </w:pPr>
            <w:r w:rsidRPr="00AB71FC">
              <w:rPr>
                <w:sz w:val="16"/>
                <w:szCs w:val="16"/>
              </w:rPr>
              <w:t>26,626</w:t>
            </w:r>
          </w:p>
        </w:tc>
        <w:tc>
          <w:tcPr>
            <w:tcW w:w="76" w:type="pct"/>
            <w:tcBorders>
              <w:left w:val="nil"/>
              <w:right w:val="nil"/>
            </w:tcBorders>
            <w:vAlign w:val="bottom"/>
          </w:tcPr>
          <w:p w14:paraId="498FAB9A"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55" w:type="pct"/>
            <w:tcBorders>
              <w:left w:val="nil"/>
              <w:bottom w:val="single" w:sz="4" w:space="0" w:color="auto"/>
              <w:right w:val="nil"/>
            </w:tcBorders>
          </w:tcPr>
          <w:p w14:paraId="27B70F8F" w14:textId="1E0394A4" w:rsidR="00C1131F" w:rsidRPr="00720984" w:rsidRDefault="00C1131F" w:rsidP="00C1131F">
            <w:pPr>
              <w:pStyle w:val="acctfourfigures"/>
              <w:tabs>
                <w:tab w:val="clear" w:pos="765"/>
                <w:tab w:val="decimal" w:pos="346"/>
              </w:tabs>
              <w:spacing w:line="240" w:lineRule="atLeast"/>
              <w:ind w:right="-37"/>
              <w:rPr>
                <w:sz w:val="16"/>
                <w:szCs w:val="16"/>
              </w:rPr>
            </w:pPr>
            <w:r w:rsidRPr="00C1131F">
              <w:rPr>
                <w:sz w:val="16"/>
                <w:szCs w:val="16"/>
              </w:rPr>
              <w:t>-</w:t>
            </w:r>
          </w:p>
        </w:tc>
        <w:tc>
          <w:tcPr>
            <w:tcW w:w="76" w:type="pct"/>
            <w:tcBorders>
              <w:left w:val="nil"/>
              <w:right w:val="nil"/>
            </w:tcBorders>
            <w:vAlign w:val="bottom"/>
          </w:tcPr>
          <w:p w14:paraId="34DCA7E8"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39" w:type="pct"/>
            <w:tcBorders>
              <w:left w:val="nil"/>
              <w:bottom w:val="single" w:sz="4" w:space="0" w:color="auto"/>
              <w:right w:val="nil"/>
            </w:tcBorders>
          </w:tcPr>
          <w:p w14:paraId="102249A6" w14:textId="16F24A62" w:rsidR="00C1131F" w:rsidRPr="00720984" w:rsidRDefault="007832E1" w:rsidP="00C1131F">
            <w:pPr>
              <w:pStyle w:val="acctfourfigures"/>
              <w:tabs>
                <w:tab w:val="clear" w:pos="765"/>
                <w:tab w:val="decimal" w:pos="346"/>
              </w:tabs>
              <w:spacing w:line="240" w:lineRule="atLeast"/>
              <w:ind w:right="-37"/>
              <w:rPr>
                <w:sz w:val="16"/>
                <w:szCs w:val="16"/>
              </w:rPr>
            </w:pPr>
            <w:r>
              <w:rPr>
                <w:sz w:val="16"/>
                <w:szCs w:val="16"/>
              </w:rPr>
              <w:t>-</w:t>
            </w:r>
          </w:p>
        </w:tc>
        <w:tc>
          <w:tcPr>
            <w:tcW w:w="86" w:type="pct"/>
            <w:tcBorders>
              <w:left w:val="nil"/>
              <w:right w:val="nil"/>
            </w:tcBorders>
            <w:vAlign w:val="bottom"/>
          </w:tcPr>
          <w:p w14:paraId="0E701B08"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1" w:type="pct"/>
            <w:tcBorders>
              <w:left w:val="nil"/>
              <w:bottom w:val="single" w:sz="4" w:space="0" w:color="auto"/>
              <w:right w:val="nil"/>
            </w:tcBorders>
          </w:tcPr>
          <w:p w14:paraId="7DC9BE72" w14:textId="43F1C306" w:rsidR="00C1131F" w:rsidRPr="00720984" w:rsidRDefault="003B54F1" w:rsidP="003B54F1">
            <w:pPr>
              <w:pStyle w:val="acctfourfigures"/>
              <w:tabs>
                <w:tab w:val="clear" w:pos="765"/>
                <w:tab w:val="decimal" w:pos="346"/>
              </w:tabs>
              <w:spacing w:line="240" w:lineRule="atLeast"/>
              <w:ind w:right="-37"/>
              <w:rPr>
                <w:sz w:val="16"/>
                <w:szCs w:val="16"/>
              </w:rPr>
            </w:pPr>
            <w:r>
              <w:rPr>
                <w:sz w:val="16"/>
                <w:szCs w:val="16"/>
              </w:rPr>
              <w:t>-</w:t>
            </w:r>
          </w:p>
        </w:tc>
        <w:tc>
          <w:tcPr>
            <w:tcW w:w="79" w:type="pct"/>
            <w:tcBorders>
              <w:left w:val="nil"/>
              <w:right w:val="nil"/>
            </w:tcBorders>
            <w:vAlign w:val="bottom"/>
          </w:tcPr>
          <w:p w14:paraId="3F9C12A0" w14:textId="77777777" w:rsidR="00C1131F" w:rsidRPr="00720984" w:rsidRDefault="00C1131F" w:rsidP="003B54F1">
            <w:pPr>
              <w:pStyle w:val="acctfourfigures"/>
              <w:tabs>
                <w:tab w:val="clear" w:pos="765"/>
                <w:tab w:val="decimal" w:pos="346"/>
                <w:tab w:val="decimal" w:pos="710"/>
              </w:tabs>
              <w:spacing w:line="240" w:lineRule="atLeast"/>
              <w:ind w:right="-37"/>
              <w:rPr>
                <w:sz w:val="16"/>
                <w:szCs w:val="16"/>
              </w:rPr>
            </w:pPr>
          </w:p>
        </w:tc>
        <w:tc>
          <w:tcPr>
            <w:tcW w:w="282" w:type="pct"/>
            <w:tcBorders>
              <w:left w:val="nil"/>
              <w:bottom w:val="single" w:sz="4" w:space="0" w:color="auto"/>
              <w:right w:val="nil"/>
            </w:tcBorders>
          </w:tcPr>
          <w:p w14:paraId="61835DAA" w14:textId="62115314" w:rsidR="00C1131F" w:rsidRPr="00720984" w:rsidRDefault="009136F3" w:rsidP="00CC16F7">
            <w:pPr>
              <w:pStyle w:val="acctfourfigures"/>
              <w:tabs>
                <w:tab w:val="clear" w:pos="765"/>
                <w:tab w:val="decimal" w:pos="428"/>
              </w:tabs>
              <w:spacing w:line="240" w:lineRule="atLeast"/>
              <w:ind w:right="-37"/>
              <w:rPr>
                <w:sz w:val="16"/>
                <w:szCs w:val="16"/>
              </w:rPr>
            </w:pPr>
            <w:r>
              <w:rPr>
                <w:sz w:val="16"/>
                <w:szCs w:val="16"/>
              </w:rPr>
              <w:t>-</w:t>
            </w:r>
          </w:p>
        </w:tc>
        <w:tc>
          <w:tcPr>
            <w:tcW w:w="79" w:type="pct"/>
            <w:tcBorders>
              <w:left w:val="nil"/>
              <w:right w:val="nil"/>
            </w:tcBorders>
            <w:vAlign w:val="bottom"/>
          </w:tcPr>
          <w:p w14:paraId="07AD1EEC"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301" w:type="pct"/>
            <w:tcBorders>
              <w:left w:val="nil"/>
              <w:bottom w:val="single" w:sz="4" w:space="0" w:color="auto"/>
              <w:right w:val="nil"/>
            </w:tcBorders>
          </w:tcPr>
          <w:p w14:paraId="1788073F" w14:textId="303A8E81" w:rsidR="00C1131F" w:rsidRPr="00720984" w:rsidRDefault="009136F3" w:rsidP="009136F3">
            <w:pPr>
              <w:pStyle w:val="acctfourfigures"/>
              <w:tabs>
                <w:tab w:val="clear" w:pos="765"/>
                <w:tab w:val="decimal" w:pos="467"/>
              </w:tabs>
              <w:spacing w:line="240" w:lineRule="atLeast"/>
              <w:ind w:right="-37"/>
              <w:rPr>
                <w:sz w:val="16"/>
                <w:szCs w:val="16"/>
              </w:rPr>
            </w:pPr>
            <w:r>
              <w:rPr>
                <w:sz w:val="16"/>
                <w:szCs w:val="16"/>
              </w:rPr>
              <w:t>-</w:t>
            </w:r>
          </w:p>
        </w:tc>
        <w:tc>
          <w:tcPr>
            <w:tcW w:w="80" w:type="pct"/>
            <w:vAlign w:val="bottom"/>
          </w:tcPr>
          <w:p w14:paraId="588AC89D" w14:textId="77777777" w:rsidR="00C1131F" w:rsidRPr="00720984" w:rsidRDefault="00C1131F" w:rsidP="00C1131F">
            <w:pPr>
              <w:pStyle w:val="acctfourfigures"/>
              <w:tabs>
                <w:tab w:val="clear" w:pos="765"/>
                <w:tab w:val="decimal" w:pos="710"/>
              </w:tabs>
              <w:spacing w:line="240" w:lineRule="atLeast"/>
              <w:ind w:right="-37"/>
              <w:rPr>
                <w:sz w:val="16"/>
                <w:szCs w:val="16"/>
              </w:rPr>
            </w:pPr>
          </w:p>
        </w:tc>
        <w:tc>
          <w:tcPr>
            <w:tcW w:w="274" w:type="pct"/>
            <w:tcBorders>
              <w:bottom w:val="single" w:sz="4" w:space="0" w:color="auto"/>
            </w:tcBorders>
          </w:tcPr>
          <w:p w14:paraId="5F3F08DF" w14:textId="688713AB" w:rsidR="00C1131F" w:rsidRPr="00B72269" w:rsidRDefault="009136F3" w:rsidP="00C1131F">
            <w:pPr>
              <w:pStyle w:val="acctfourfigures"/>
              <w:tabs>
                <w:tab w:val="clear" w:pos="765"/>
                <w:tab w:val="decimal" w:pos="630"/>
              </w:tabs>
              <w:spacing w:line="240" w:lineRule="atLeast"/>
              <w:ind w:right="-37"/>
              <w:rPr>
                <w:sz w:val="16"/>
                <w:szCs w:val="16"/>
              </w:rPr>
            </w:pPr>
            <w:r>
              <w:rPr>
                <w:sz w:val="16"/>
                <w:szCs w:val="16"/>
              </w:rPr>
              <w:t>26,626</w:t>
            </w:r>
          </w:p>
        </w:tc>
        <w:tc>
          <w:tcPr>
            <w:tcW w:w="76" w:type="pct"/>
            <w:vAlign w:val="bottom"/>
          </w:tcPr>
          <w:p w14:paraId="10444B0D" w14:textId="77777777" w:rsidR="00C1131F" w:rsidRPr="00C1131F" w:rsidRDefault="00C1131F" w:rsidP="00C1131F">
            <w:pPr>
              <w:pStyle w:val="acctfourfigures"/>
              <w:tabs>
                <w:tab w:val="clear" w:pos="765"/>
                <w:tab w:val="decimal" w:pos="710"/>
              </w:tabs>
              <w:spacing w:line="240" w:lineRule="atLeast"/>
              <w:ind w:right="-37"/>
              <w:rPr>
                <w:sz w:val="16"/>
                <w:szCs w:val="16"/>
              </w:rPr>
            </w:pPr>
          </w:p>
        </w:tc>
        <w:tc>
          <w:tcPr>
            <w:tcW w:w="276" w:type="pct"/>
            <w:tcBorders>
              <w:bottom w:val="single" w:sz="4" w:space="0" w:color="auto"/>
            </w:tcBorders>
          </w:tcPr>
          <w:p w14:paraId="26FFE4C0" w14:textId="48FBBBBB" w:rsidR="00C1131F" w:rsidRPr="00C1131F" w:rsidRDefault="005A1576" w:rsidP="00CC700E">
            <w:pPr>
              <w:pStyle w:val="acctfourfigures"/>
              <w:tabs>
                <w:tab w:val="clear" w:pos="765"/>
                <w:tab w:val="decimal" w:pos="426"/>
              </w:tabs>
              <w:spacing w:line="240" w:lineRule="atLeast"/>
              <w:ind w:right="-37"/>
              <w:rPr>
                <w:sz w:val="16"/>
                <w:szCs w:val="16"/>
                <w:cs/>
                <w:lang w:bidi="th-TH"/>
              </w:rPr>
            </w:pPr>
            <w:r>
              <w:rPr>
                <w:sz w:val="16"/>
                <w:szCs w:val="16"/>
                <w:lang w:bidi="th-TH"/>
              </w:rPr>
              <w:t>-</w:t>
            </w:r>
          </w:p>
        </w:tc>
      </w:tr>
      <w:tr w:rsidR="00C1131F" w:rsidRPr="00720984" w14:paraId="46C5FB39" w14:textId="77777777" w:rsidTr="00917D7C">
        <w:trPr>
          <w:jc w:val="center"/>
        </w:trPr>
        <w:tc>
          <w:tcPr>
            <w:tcW w:w="895" w:type="pct"/>
            <w:tcBorders>
              <w:left w:val="nil"/>
              <w:right w:val="nil"/>
            </w:tcBorders>
            <w:vAlign w:val="bottom"/>
          </w:tcPr>
          <w:p w14:paraId="4B5CAD93" w14:textId="77777777" w:rsidR="00C1131F" w:rsidRPr="00720984" w:rsidRDefault="00C1131F" w:rsidP="00C1131F">
            <w:pPr>
              <w:shd w:val="clear" w:color="auto" w:fill="FFFFFF"/>
              <w:spacing w:line="240" w:lineRule="atLeast"/>
              <w:ind w:left="180" w:right="-79" w:hanging="180"/>
              <w:rPr>
                <w:b/>
                <w:bCs/>
                <w:sz w:val="16"/>
                <w:szCs w:val="16"/>
                <w:cs/>
              </w:rPr>
            </w:pPr>
            <w:r w:rsidRPr="00720984">
              <w:rPr>
                <w:b/>
                <w:bCs/>
                <w:sz w:val="16"/>
                <w:szCs w:val="16"/>
              </w:rPr>
              <w:t>Total revenue</w:t>
            </w:r>
          </w:p>
        </w:tc>
        <w:tc>
          <w:tcPr>
            <w:tcW w:w="272" w:type="pct"/>
            <w:tcBorders>
              <w:top w:val="single" w:sz="4" w:space="0" w:color="auto"/>
              <w:left w:val="nil"/>
              <w:bottom w:val="double" w:sz="4" w:space="0" w:color="auto"/>
              <w:right w:val="nil"/>
            </w:tcBorders>
          </w:tcPr>
          <w:p w14:paraId="3D7BAC61" w14:textId="3B0E6E40" w:rsidR="00C1131F" w:rsidRPr="00C1131F" w:rsidRDefault="00BC3039" w:rsidP="00C1131F">
            <w:pPr>
              <w:pStyle w:val="acctfourfigures"/>
              <w:tabs>
                <w:tab w:val="clear" w:pos="765"/>
                <w:tab w:val="decimal" w:pos="685"/>
              </w:tabs>
              <w:spacing w:line="240" w:lineRule="atLeast"/>
              <w:ind w:right="-37"/>
              <w:rPr>
                <w:b/>
                <w:bCs/>
                <w:sz w:val="16"/>
                <w:szCs w:val="16"/>
              </w:rPr>
            </w:pPr>
            <w:r>
              <w:rPr>
                <w:b/>
                <w:bCs/>
                <w:sz w:val="16"/>
                <w:szCs w:val="16"/>
              </w:rPr>
              <w:t>3,899,475</w:t>
            </w:r>
          </w:p>
        </w:tc>
        <w:tc>
          <w:tcPr>
            <w:tcW w:w="76" w:type="pct"/>
            <w:tcBorders>
              <w:left w:val="nil"/>
              <w:right w:val="nil"/>
            </w:tcBorders>
            <w:vAlign w:val="bottom"/>
          </w:tcPr>
          <w:p w14:paraId="4C90E61F" w14:textId="77777777" w:rsidR="00C1131F" w:rsidRPr="00C1131F" w:rsidRDefault="00C1131F" w:rsidP="00C1131F">
            <w:pPr>
              <w:pStyle w:val="acctfourfigures"/>
              <w:tabs>
                <w:tab w:val="clear" w:pos="765"/>
                <w:tab w:val="decimal" w:pos="708"/>
              </w:tabs>
              <w:spacing w:line="240" w:lineRule="atLeast"/>
              <w:ind w:right="-37"/>
              <w:rPr>
                <w:sz w:val="16"/>
                <w:szCs w:val="16"/>
              </w:rPr>
            </w:pPr>
          </w:p>
        </w:tc>
        <w:tc>
          <w:tcPr>
            <w:tcW w:w="274" w:type="pct"/>
            <w:tcBorders>
              <w:top w:val="single" w:sz="4" w:space="0" w:color="auto"/>
              <w:left w:val="nil"/>
              <w:bottom w:val="double" w:sz="4" w:space="0" w:color="auto"/>
              <w:right w:val="nil"/>
            </w:tcBorders>
          </w:tcPr>
          <w:p w14:paraId="6DD907C7" w14:textId="36BC44D0" w:rsidR="00C1131F" w:rsidRPr="00720984" w:rsidRDefault="000B7570" w:rsidP="00C1131F">
            <w:pPr>
              <w:pStyle w:val="acctfourfigures"/>
              <w:tabs>
                <w:tab w:val="clear" w:pos="765"/>
                <w:tab w:val="decimal" w:pos="682"/>
              </w:tabs>
              <w:spacing w:line="240" w:lineRule="atLeast"/>
              <w:ind w:right="-37"/>
              <w:rPr>
                <w:b/>
                <w:bCs/>
                <w:sz w:val="16"/>
                <w:szCs w:val="16"/>
              </w:rPr>
            </w:pPr>
            <w:r w:rsidRPr="00AF47B7">
              <w:rPr>
                <w:b/>
                <w:bCs/>
                <w:sz w:val="16"/>
                <w:szCs w:val="16"/>
                <w:lang w:bidi="th-TH"/>
              </w:rPr>
              <w:t>4,561,880</w:t>
            </w:r>
          </w:p>
        </w:tc>
        <w:tc>
          <w:tcPr>
            <w:tcW w:w="78" w:type="pct"/>
            <w:tcBorders>
              <w:left w:val="nil"/>
              <w:right w:val="nil"/>
            </w:tcBorders>
          </w:tcPr>
          <w:p w14:paraId="3A0C594D"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06CAAA21" w14:textId="4E31B480" w:rsidR="00C1131F" w:rsidRPr="00720984" w:rsidRDefault="00BC3039" w:rsidP="00C1131F">
            <w:pPr>
              <w:pStyle w:val="acctfourfigures"/>
              <w:tabs>
                <w:tab w:val="clear" w:pos="765"/>
                <w:tab w:val="decimal" w:pos="682"/>
              </w:tabs>
              <w:spacing w:line="240" w:lineRule="atLeast"/>
              <w:ind w:right="-37"/>
              <w:rPr>
                <w:b/>
                <w:bCs/>
                <w:sz w:val="16"/>
                <w:szCs w:val="16"/>
              </w:rPr>
            </w:pPr>
            <w:r>
              <w:rPr>
                <w:b/>
                <w:bCs/>
                <w:sz w:val="16"/>
                <w:szCs w:val="16"/>
              </w:rPr>
              <w:t>2,754,575</w:t>
            </w:r>
          </w:p>
        </w:tc>
        <w:tc>
          <w:tcPr>
            <w:tcW w:w="79" w:type="pct"/>
            <w:tcBorders>
              <w:left w:val="nil"/>
              <w:right w:val="nil"/>
            </w:tcBorders>
            <w:vAlign w:val="bottom"/>
          </w:tcPr>
          <w:p w14:paraId="27ED6E96"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tcPr>
          <w:p w14:paraId="5AB8259D" w14:textId="074C0FB9" w:rsidR="00C1131F" w:rsidRPr="00720984" w:rsidRDefault="000B7570" w:rsidP="00C1131F">
            <w:pPr>
              <w:pStyle w:val="acctfourfigures"/>
              <w:tabs>
                <w:tab w:val="clear" w:pos="765"/>
                <w:tab w:val="decimal" w:pos="675"/>
              </w:tabs>
              <w:spacing w:line="240" w:lineRule="atLeast"/>
              <w:ind w:right="-37"/>
              <w:rPr>
                <w:b/>
                <w:bCs/>
                <w:sz w:val="16"/>
                <w:szCs w:val="16"/>
              </w:rPr>
            </w:pPr>
            <w:r w:rsidRPr="00AF47B7">
              <w:rPr>
                <w:b/>
                <w:bCs/>
                <w:sz w:val="16"/>
                <w:szCs w:val="16"/>
              </w:rPr>
              <w:t>2,818,905</w:t>
            </w:r>
          </w:p>
        </w:tc>
        <w:tc>
          <w:tcPr>
            <w:tcW w:w="79" w:type="pct"/>
            <w:tcBorders>
              <w:left w:val="nil"/>
              <w:right w:val="nil"/>
            </w:tcBorders>
            <w:vAlign w:val="bottom"/>
          </w:tcPr>
          <w:p w14:paraId="6587EFEB"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vAlign w:val="bottom"/>
          </w:tcPr>
          <w:p w14:paraId="2B0BFC30" w14:textId="57F5516F" w:rsidR="00C1131F" w:rsidRPr="00720984" w:rsidRDefault="00724A4F" w:rsidP="00E97BB7">
            <w:pPr>
              <w:pStyle w:val="acctfourfigures"/>
              <w:tabs>
                <w:tab w:val="clear" w:pos="765"/>
                <w:tab w:val="decimal" w:pos="462"/>
              </w:tabs>
              <w:spacing w:line="240" w:lineRule="atLeast"/>
              <w:ind w:right="-144"/>
              <w:rPr>
                <w:b/>
                <w:bCs/>
                <w:sz w:val="16"/>
                <w:szCs w:val="16"/>
              </w:rPr>
            </w:pPr>
            <w:r>
              <w:rPr>
                <w:b/>
                <w:bCs/>
                <w:sz w:val="16"/>
                <w:szCs w:val="16"/>
              </w:rPr>
              <w:t>1,031,841</w:t>
            </w:r>
          </w:p>
        </w:tc>
        <w:tc>
          <w:tcPr>
            <w:tcW w:w="76" w:type="pct"/>
            <w:tcBorders>
              <w:left w:val="nil"/>
              <w:right w:val="nil"/>
            </w:tcBorders>
            <w:vAlign w:val="bottom"/>
          </w:tcPr>
          <w:p w14:paraId="05D693E9"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vAlign w:val="bottom"/>
          </w:tcPr>
          <w:p w14:paraId="13F4F64A" w14:textId="0BF2B194" w:rsidR="00C1131F" w:rsidRPr="00720984" w:rsidRDefault="000B7570" w:rsidP="00C1131F">
            <w:pPr>
              <w:pStyle w:val="acctfourfigures"/>
              <w:tabs>
                <w:tab w:val="clear" w:pos="765"/>
                <w:tab w:val="decimal" w:pos="553"/>
              </w:tabs>
              <w:spacing w:line="240" w:lineRule="atLeast"/>
              <w:ind w:right="-144"/>
              <w:rPr>
                <w:b/>
                <w:bCs/>
                <w:sz w:val="16"/>
                <w:szCs w:val="16"/>
              </w:rPr>
            </w:pPr>
            <w:r w:rsidRPr="00AF47B7">
              <w:rPr>
                <w:b/>
                <w:bCs/>
                <w:sz w:val="16"/>
                <w:szCs w:val="16"/>
              </w:rPr>
              <w:t>730,982</w:t>
            </w:r>
          </w:p>
        </w:tc>
        <w:tc>
          <w:tcPr>
            <w:tcW w:w="76" w:type="pct"/>
            <w:tcBorders>
              <w:left w:val="nil"/>
              <w:right w:val="nil"/>
            </w:tcBorders>
            <w:vAlign w:val="bottom"/>
          </w:tcPr>
          <w:p w14:paraId="3799218A"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tcPr>
          <w:p w14:paraId="08A88EDE" w14:textId="21C77B27" w:rsidR="00C1131F" w:rsidRPr="00720984" w:rsidRDefault="007832E1" w:rsidP="00C1131F">
            <w:pPr>
              <w:pStyle w:val="acctfourfigures"/>
              <w:tabs>
                <w:tab w:val="clear" w:pos="765"/>
                <w:tab w:val="decimal" w:pos="553"/>
              </w:tabs>
              <w:spacing w:line="240" w:lineRule="atLeast"/>
              <w:ind w:right="-144"/>
              <w:rPr>
                <w:b/>
                <w:bCs/>
                <w:sz w:val="16"/>
                <w:szCs w:val="16"/>
              </w:rPr>
            </w:pPr>
            <w:r>
              <w:rPr>
                <w:b/>
                <w:bCs/>
                <w:sz w:val="16"/>
                <w:szCs w:val="16"/>
              </w:rPr>
              <w:t>996,326</w:t>
            </w:r>
          </w:p>
        </w:tc>
        <w:tc>
          <w:tcPr>
            <w:tcW w:w="86" w:type="pct"/>
            <w:tcBorders>
              <w:left w:val="nil"/>
              <w:right w:val="nil"/>
            </w:tcBorders>
            <w:vAlign w:val="bottom"/>
          </w:tcPr>
          <w:p w14:paraId="457D850F"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tcPr>
          <w:p w14:paraId="7B6662F1" w14:textId="5FD10658" w:rsidR="00C1131F" w:rsidRPr="00720984" w:rsidRDefault="000B7570" w:rsidP="00C1131F">
            <w:pPr>
              <w:pStyle w:val="acctfourfigures"/>
              <w:tabs>
                <w:tab w:val="clear" w:pos="765"/>
                <w:tab w:val="decimal" w:pos="638"/>
              </w:tabs>
              <w:spacing w:line="240" w:lineRule="atLeast"/>
              <w:ind w:left="-127" w:right="-116"/>
              <w:rPr>
                <w:b/>
                <w:bCs/>
                <w:sz w:val="16"/>
                <w:szCs w:val="16"/>
              </w:rPr>
            </w:pPr>
            <w:r>
              <w:rPr>
                <w:b/>
                <w:bCs/>
                <w:sz w:val="16"/>
                <w:szCs w:val="16"/>
              </w:rPr>
              <w:t>912</w:t>
            </w:r>
            <w:r w:rsidRPr="00AF47B7">
              <w:rPr>
                <w:b/>
                <w:bCs/>
                <w:sz w:val="16"/>
                <w:szCs w:val="16"/>
              </w:rPr>
              <w:t>,</w:t>
            </w:r>
            <w:r>
              <w:rPr>
                <w:b/>
                <w:bCs/>
                <w:sz w:val="16"/>
                <w:szCs w:val="16"/>
              </w:rPr>
              <w:t>485</w:t>
            </w:r>
          </w:p>
        </w:tc>
        <w:tc>
          <w:tcPr>
            <w:tcW w:w="79" w:type="pct"/>
            <w:tcBorders>
              <w:left w:val="nil"/>
              <w:right w:val="nil"/>
            </w:tcBorders>
            <w:vAlign w:val="bottom"/>
          </w:tcPr>
          <w:p w14:paraId="21EEB73B" w14:textId="77777777" w:rsidR="00C1131F" w:rsidRPr="00720984" w:rsidRDefault="00C1131F" w:rsidP="00C1131F">
            <w:pPr>
              <w:pStyle w:val="acctfourfigures"/>
              <w:tabs>
                <w:tab w:val="clear" w:pos="765"/>
                <w:tab w:val="decimal" w:pos="346"/>
              </w:tabs>
              <w:spacing w:line="240" w:lineRule="atLeast"/>
              <w:ind w:right="-37"/>
              <w:rPr>
                <w:sz w:val="16"/>
                <w:szCs w:val="16"/>
              </w:rPr>
            </w:pPr>
          </w:p>
        </w:tc>
        <w:tc>
          <w:tcPr>
            <w:tcW w:w="282" w:type="pct"/>
            <w:tcBorders>
              <w:top w:val="single" w:sz="4" w:space="0" w:color="auto"/>
              <w:left w:val="nil"/>
              <w:bottom w:val="double" w:sz="4" w:space="0" w:color="auto"/>
              <w:right w:val="nil"/>
            </w:tcBorders>
          </w:tcPr>
          <w:p w14:paraId="5DF819B0" w14:textId="0E857AFD" w:rsidR="00C1131F" w:rsidRPr="00720984" w:rsidRDefault="009136F3" w:rsidP="00C1131F">
            <w:pPr>
              <w:pStyle w:val="acctfourfigures"/>
              <w:tabs>
                <w:tab w:val="clear" w:pos="765"/>
                <w:tab w:val="decimal" w:pos="708"/>
              </w:tabs>
              <w:spacing w:line="240" w:lineRule="atLeast"/>
              <w:ind w:left="-122" w:right="-37"/>
              <w:rPr>
                <w:b/>
                <w:bCs/>
                <w:sz w:val="16"/>
                <w:szCs w:val="16"/>
              </w:rPr>
            </w:pPr>
            <w:r>
              <w:rPr>
                <w:b/>
                <w:bCs/>
                <w:sz w:val="16"/>
                <w:szCs w:val="16"/>
              </w:rPr>
              <w:t>(2,073,640)</w:t>
            </w:r>
          </w:p>
        </w:tc>
        <w:tc>
          <w:tcPr>
            <w:tcW w:w="79" w:type="pct"/>
            <w:tcBorders>
              <w:left w:val="nil"/>
              <w:right w:val="nil"/>
            </w:tcBorders>
            <w:vAlign w:val="bottom"/>
          </w:tcPr>
          <w:p w14:paraId="11FE6B2D"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tcPr>
          <w:p w14:paraId="686268F3" w14:textId="55B21843" w:rsidR="00C1131F" w:rsidRPr="00720984" w:rsidRDefault="000B7570" w:rsidP="00C1131F">
            <w:pPr>
              <w:pStyle w:val="acctfourfigures"/>
              <w:tabs>
                <w:tab w:val="clear" w:pos="765"/>
                <w:tab w:val="decimal" w:pos="720"/>
              </w:tabs>
              <w:spacing w:line="240" w:lineRule="atLeast"/>
              <w:ind w:right="-37"/>
              <w:rPr>
                <w:b/>
                <w:bCs/>
                <w:sz w:val="16"/>
                <w:szCs w:val="16"/>
              </w:rPr>
            </w:pPr>
            <w:r w:rsidRPr="00AF47B7">
              <w:rPr>
                <w:b/>
                <w:bCs/>
                <w:sz w:val="16"/>
                <w:szCs w:val="16"/>
              </w:rPr>
              <w:t>(2,334,543)</w:t>
            </w:r>
          </w:p>
        </w:tc>
        <w:tc>
          <w:tcPr>
            <w:tcW w:w="80" w:type="pct"/>
            <w:vAlign w:val="bottom"/>
          </w:tcPr>
          <w:p w14:paraId="226116AF"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4" w:type="pct"/>
            <w:tcBorders>
              <w:top w:val="single" w:sz="4" w:space="0" w:color="auto"/>
              <w:bottom w:val="double" w:sz="4" w:space="0" w:color="auto"/>
            </w:tcBorders>
          </w:tcPr>
          <w:p w14:paraId="01AFFA57" w14:textId="6BC8DAEE" w:rsidR="00C1131F" w:rsidRPr="00B72269" w:rsidRDefault="009136F3" w:rsidP="00C1131F">
            <w:pPr>
              <w:pStyle w:val="acctfourfigures"/>
              <w:tabs>
                <w:tab w:val="clear" w:pos="765"/>
                <w:tab w:val="decimal" w:pos="630"/>
              </w:tabs>
              <w:spacing w:line="240" w:lineRule="atLeast"/>
              <w:ind w:right="-37"/>
              <w:rPr>
                <w:b/>
                <w:bCs/>
                <w:sz w:val="16"/>
                <w:szCs w:val="16"/>
              </w:rPr>
            </w:pPr>
            <w:r>
              <w:rPr>
                <w:b/>
                <w:bCs/>
                <w:sz w:val="16"/>
                <w:szCs w:val="16"/>
              </w:rPr>
              <w:t>6,608,577</w:t>
            </w:r>
          </w:p>
        </w:tc>
        <w:tc>
          <w:tcPr>
            <w:tcW w:w="76" w:type="pct"/>
            <w:vAlign w:val="bottom"/>
          </w:tcPr>
          <w:p w14:paraId="57238903" w14:textId="77777777" w:rsidR="00C1131F" w:rsidRPr="00720984" w:rsidRDefault="00C1131F" w:rsidP="00C1131F">
            <w:pPr>
              <w:pStyle w:val="acctfourfigures"/>
              <w:tabs>
                <w:tab w:val="clear" w:pos="765"/>
                <w:tab w:val="decimal" w:pos="708"/>
              </w:tabs>
              <w:spacing w:line="240" w:lineRule="atLeast"/>
              <w:ind w:right="-37"/>
              <w:rPr>
                <w:b/>
                <w:bCs/>
                <w:sz w:val="16"/>
                <w:szCs w:val="16"/>
              </w:rPr>
            </w:pPr>
          </w:p>
        </w:tc>
        <w:tc>
          <w:tcPr>
            <w:tcW w:w="276" w:type="pct"/>
            <w:tcBorders>
              <w:top w:val="single" w:sz="4" w:space="0" w:color="auto"/>
              <w:bottom w:val="double" w:sz="4" w:space="0" w:color="auto"/>
            </w:tcBorders>
          </w:tcPr>
          <w:p w14:paraId="094C14C8" w14:textId="0F0CC809" w:rsidR="00C1131F" w:rsidRPr="00720984" w:rsidRDefault="000B7570" w:rsidP="00C1131F">
            <w:pPr>
              <w:pStyle w:val="acctfourfigures"/>
              <w:tabs>
                <w:tab w:val="clear" w:pos="765"/>
                <w:tab w:val="decimal" w:pos="634"/>
              </w:tabs>
              <w:spacing w:line="240" w:lineRule="atLeast"/>
              <w:ind w:left="-266" w:right="-197"/>
              <w:rPr>
                <w:b/>
                <w:bCs/>
                <w:sz w:val="16"/>
                <w:szCs w:val="16"/>
              </w:rPr>
            </w:pPr>
            <w:r w:rsidRPr="00B72269">
              <w:rPr>
                <w:b/>
                <w:bCs/>
                <w:sz w:val="16"/>
                <w:szCs w:val="16"/>
              </w:rPr>
              <w:t>6,689,709</w:t>
            </w:r>
          </w:p>
        </w:tc>
      </w:tr>
      <w:tr w:rsidR="006D61E3" w:rsidRPr="00720984" w14:paraId="074CF241" w14:textId="77777777" w:rsidTr="009727AA">
        <w:trPr>
          <w:trHeight w:hRule="exact" w:val="173"/>
          <w:jc w:val="center"/>
        </w:trPr>
        <w:tc>
          <w:tcPr>
            <w:tcW w:w="895" w:type="pct"/>
            <w:tcBorders>
              <w:top w:val="nil"/>
              <w:left w:val="nil"/>
              <w:bottom w:val="nil"/>
              <w:right w:val="nil"/>
            </w:tcBorders>
          </w:tcPr>
          <w:p w14:paraId="344386E2" w14:textId="77777777" w:rsidR="006D61E3" w:rsidRPr="00720984" w:rsidRDefault="006D61E3" w:rsidP="00F93637">
            <w:pPr>
              <w:shd w:val="clear" w:color="auto" w:fill="FFFFFF"/>
              <w:spacing w:line="240" w:lineRule="atLeast"/>
              <w:ind w:left="180" w:right="-79" w:hanging="180"/>
              <w:rPr>
                <w:sz w:val="16"/>
                <w:szCs w:val="16"/>
              </w:rPr>
            </w:pPr>
          </w:p>
        </w:tc>
        <w:tc>
          <w:tcPr>
            <w:tcW w:w="272" w:type="pct"/>
            <w:tcBorders>
              <w:left w:val="nil"/>
              <w:right w:val="nil"/>
            </w:tcBorders>
          </w:tcPr>
          <w:p w14:paraId="1D9A6964" w14:textId="77777777" w:rsidR="006D61E3" w:rsidRPr="00720984" w:rsidRDefault="006D61E3" w:rsidP="00F93637">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tcPr>
          <w:p w14:paraId="47C9DA46"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25C78B12" w14:textId="77777777" w:rsidR="006D61E3" w:rsidRPr="00720984" w:rsidRDefault="006D61E3" w:rsidP="00F93637">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tcPr>
          <w:p w14:paraId="732EEAA2"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69EC326C" w14:textId="77777777" w:rsidR="006D61E3" w:rsidRPr="00720984" w:rsidRDefault="006D61E3" w:rsidP="00F93637">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255756E4"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22AD33C2" w14:textId="77777777" w:rsidR="006D61E3" w:rsidRPr="00720984" w:rsidRDefault="006D61E3" w:rsidP="00F93637">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69A76587"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6" w:type="pct"/>
            <w:tcBorders>
              <w:left w:val="nil"/>
              <w:right w:val="nil"/>
            </w:tcBorders>
          </w:tcPr>
          <w:p w14:paraId="55EED3E4" w14:textId="77777777" w:rsidR="006D61E3" w:rsidRPr="00720984" w:rsidRDefault="006D61E3" w:rsidP="00F93637">
            <w:pPr>
              <w:pStyle w:val="acctfourfigures"/>
              <w:tabs>
                <w:tab w:val="clear" w:pos="765"/>
                <w:tab w:val="decimal" w:pos="570"/>
              </w:tabs>
              <w:spacing w:line="240" w:lineRule="atLeast"/>
              <w:ind w:right="-70"/>
              <w:rPr>
                <w:sz w:val="16"/>
                <w:szCs w:val="16"/>
              </w:rPr>
            </w:pPr>
          </w:p>
        </w:tc>
        <w:tc>
          <w:tcPr>
            <w:tcW w:w="76" w:type="pct"/>
            <w:tcBorders>
              <w:left w:val="nil"/>
              <w:right w:val="nil"/>
            </w:tcBorders>
          </w:tcPr>
          <w:p w14:paraId="4643C897"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31731EE0" w14:textId="77777777" w:rsidR="006D61E3" w:rsidRPr="00720984" w:rsidRDefault="006D61E3" w:rsidP="00F93637">
            <w:pPr>
              <w:pStyle w:val="acctfourfigures"/>
              <w:tabs>
                <w:tab w:val="clear" w:pos="765"/>
                <w:tab w:val="decimal" w:pos="553"/>
              </w:tabs>
              <w:spacing w:line="240" w:lineRule="atLeast"/>
              <w:ind w:right="-144"/>
              <w:rPr>
                <w:sz w:val="16"/>
                <w:szCs w:val="16"/>
              </w:rPr>
            </w:pPr>
          </w:p>
        </w:tc>
        <w:tc>
          <w:tcPr>
            <w:tcW w:w="76" w:type="pct"/>
            <w:tcBorders>
              <w:left w:val="nil"/>
              <w:right w:val="nil"/>
            </w:tcBorders>
          </w:tcPr>
          <w:p w14:paraId="28743EEF"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0E9F1C36" w14:textId="77777777" w:rsidR="006D61E3" w:rsidRPr="00720984" w:rsidRDefault="006D61E3" w:rsidP="00F93637">
            <w:pPr>
              <w:pStyle w:val="acctfourfigures"/>
              <w:tabs>
                <w:tab w:val="clear" w:pos="765"/>
                <w:tab w:val="decimal" w:pos="553"/>
              </w:tabs>
              <w:spacing w:line="240" w:lineRule="atLeast"/>
              <w:ind w:right="-144"/>
              <w:rPr>
                <w:sz w:val="16"/>
                <w:szCs w:val="16"/>
              </w:rPr>
            </w:pPr>
          </w:p>
        </w:tc>
        <w:tc>
          <w:tcPr>
            <w:tcW w:w="86" w:type="pct"/>
            <w:tcBorders>
              <w:left w:val="nil"/>
              <w:right w:val="nil"/>
            </w:tcBorders>
          </w:tcPr>
          <w:p w14:paraId="0909FEBD"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5F7E5833" w14:textId="77777777" w:rsidR="006D61E3" w:rsidRPr="00720984" w:rsidRDefault="006D61E3" w:rsidP="00F93637">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0D0A7792"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82" w:type="pct"/>
            <w:tcBorders>
              <w:left w:val="nil"/>
              <w:right w:val="nil"/>
            </w:tcBorders>
          </w:tcPr>
          <w:p w14:paraId="6599C3C0" w14:textId="77777777" w:rsidR="006D61E3" w:rsidRPr="00720984" w:rsidRDefault="006D61E3" w:rsidP="00F93637">
            <w:pPr>
              <w:pStyle w:val="acctfourfigures"/>
              <w:tabs>
                <w:tab w:val="clear" w:pos="765"/>
                <w:tab w:val="decimal" w:pos="432"/>
              </w:tabs>
              <w:spacing w:line="240" w:lineRule="atLeast"/>
              <w:ind w:right="-37"/>
              <w:rPr>
                <w:sz w:val="16"/>
                <w:szCs w:val="16"/>
              </w:rPr>
            </w:pPr>
          </w:p>
        </w:tc>
        <w:tc>
          <w:tcPr>
            <w:tcW w:w="79" w:type="pct"/>
            <w:tcBorders>
              <w:left w:val="nil"/>
              <w:right w:val="nil"/>
            </w:tcBorders>
          </w:tcPr>
          <w:p w14:paraId="56F780EE"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301" w:type="pct"/>
            <w:tcBorders>
              <w:left w:val="nil"/>
              <w:right w:val="nil"/>
            </w:tcBorders>
          </w:tcPr>
          <w:p w14:paraId="7019FEAD" w14:textId="77777777" w:rsidR="006D61E3" w:rsidRPr="00720984" w:rsidRDefault="006D61E3" w:rsidP="00F93637">
            <w:pPr>
              <w:pStyle w:val="acctfourfigures"/>
              <w:tabs>
                <w:tab w:val="clear" w:pos="765"/>
                <w:tab w:val="decimal" w:pos="474"/>
              </w:tabs>
              <w:spacing w:line="240" w:lineRule="atLeast"/>
              <w:ind w:right="-37"/>
              <w:rPr>
                <w:sz w:val="16"/>
                <w:szCs w:val="16"/>
              </w:rPr>
            </w:pPr>
          </w:p>
        </w:tc>
        <w:tc>
          <w:tcPr>
            <w:tcW w:w="80" w:type="pct"/>
          </w:tcPr>
          <w:p w14:paraId="304C3958"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tcPr>
          <w:p w14:paraId="7740C09A"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tcPr>
          <w:p w14:paraId="0A29D9C5"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6" w:type="pct"/>
          </w:tcPr>
          <w:p w14:paraId="02941DEE" w14:textId="77777777" w:rsidR="006D61E3" w:rsidRPr="00720984" w:rsidRDefault="006D61E3" w:rsidP="00F93637">
            <w:pPr>
              <w:pStyle w:val="acctfourfigures"/>
              <w:tabs>
                <w:tab w:val="clear" w:pos="765"/>
                <w:tab w:val="decimal" w:pos="596"/>
              </w:tabs>
              <w:spacing w:line="240" w:lineRule="atLeast"/>
              <w:ind w:right="-37"/>
              <w:rPr>
                <w:sz w:val="16"/>
                <w:szCs w:val="16"/>
              </w:rPr>
            </w:pPr>
          </w:p>
        </w:tc>
      </w:tr>
      <w:tr w:rsidR="006D61E3" w:rsidRPr="00720984" w14:paraId="4CB0AE3A" w14:textId="77777777" w:rsidTr="009727AA">
        <w:trPr>
          <w:jc w:val="center"/>
        </w:trPr>
        <w:tc>
          <w:tcPr>
            <w:tcW w:w="895" w:type="pct"/>
            <w:tcBorders>
              <w:top w:val="nil"/>
              <w:left w:val="nil"/>
              <w:bottom w:val="nil"/>
              <w:right w:val="nil"/>
            </w:tcBorders>
          </w:tcPr>
          <w:p w14:paraId="2DF66356" w14:textId="77777777" w:rsidR="006D61E3" w:rsidRPr="00720984" w:rsidRDefault="006D61E3" w:rsidP="00F93637">
            <w:pPr>
              <w:shd w:val="clear" w:color="auto" w:fill="FFFFFF"/>
              <w:spacing w:line="240" w:lineRule="atLeast"/>
              <w:ind w:left="180" w:right="-79" w:hanging="180"/>
              <w:rPr>
                <w:b/>
                <w:bCs/>
                <w:i/>
                <w:iCs/>
                <w:sz w:val="16"/>
                <w:szCs w:val="16"/>
              </w:rPr>
            </w:pPr>
            <w:r w:rsidRPr="00720984">
              <w:rPr>
                <w:b/>
                <w:bCs/>
                <w:i/>
                <w:iCs/>
                <w:sz w:val="16"/>
                <w:szCs w:val="16"/>
              </w:rPr>
              <w:t>Information about reportable segments</w:t>
            </w:r>
          </w:p>
        </w:tc>
        <w:tc>
          <w:tcPr>
            <w:tcW w:w="272" w:type="pct"/>
            <w:tcBorders>
              <w:left w:val="nil"/>
              <w:right w:val="nil"/>
            </w:tcBorders>
          </w:tcPr>
          <w:p w14:paraId="604D9BCB" w14:textId="77777777" w:rsidR="006D61E3" w:rsidRPr="00720984" w:rsidRDefault="006D61E3" w:rsidP="00F93637">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tcPr>
          <w:p w14:paraId="1C5EA93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768EFC92" w14:textId="77777777" w:rsidR="006D61E3" w:rsidRPr="00720984" w:rsidRDefault="006D61E3" w:rsidP="00F93637">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tcPr>
          <w:p w14:paraId="667C5975"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4B80D769" w14:textId="77777777" w:rsidR="006D61E3" w:rsidRPr="00720984" w:rsidRDefault="006D61E3" w:rsidP="00F93637">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28D4C54A"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05A1822D" w14:textId="77777777" w:rsidR="006D61E3" w:rsidRPr="00720984" w:rsidRDefault="006D61E3" w:rsidP="00F93637">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200BA71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6" w:type="pct"/>
            <w:tcBorders>
              <w:left w:val="nil"/>
              <w:right w:val="nil"/>
            </w:tcBorders>
          </w:tcPr>
          <w:p w14:paraId="7A167778" w14:textId="77777777" w:rsidR="006D61E3" w:rsidRPr="00720984" w:rsidRDefault="006D61E3" w:rsidP="00F93637">
            <w:pPr>
              <w:pStyle w:val="acctfourfigures"/>
              <w:tabs>
                <w:tab w:val="clear" w:pos="765"/>
                <w:tab w:val="decimal" w:pos="570"/>
              </w:tabs>
              <w:spacing w:line="240" w:lineRule="atLeast"/>
              <w:ind w:right="-70"/>
              <w:rPr>
                <w:sz w:val="16"/>
                <w:szCs w:val="16"/>
              </w:rPr>
            </w:pPr>
          </w:p>
        </w:tc>
        <w:tc>
          <w:tcPr>
            <w:tcW w:w="76" w:type="pct"/>
            <w:tcBorders>
              <w:left w:val="nil"/>
              <w:right w:val="nil"/>
            </w:tcBorders>
          </w:tcPr>
          <w:p w14:paraId="4AF22D6E"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47C5B219" w14:textId="77777777" w:rsidR="006D61E3" w:rsidRPr="00720984" w:rsidRDefault="006D61E3" w:rsidP="00F93637">
            <w:pPr>
              <w:pStyle w:val="acctfourfigures"/>
              <w:tabs>
                <w:tab w:val="clear" w:pos="765"/>
                <w:tab w:val="decimal" w:pos="553"/>
              </w:tabs>
              <w:spacing w:line="240" w:lineRule="atLeast"/>
              <w:ind w:right="-144"/>
              <w:rPr>
                <w:sz w:val="16"/>
                <w:szCs w:val="16"/>
              </w:rPr>
            </w:pPr>
          </w:p>
        </w:tc>
        <w:tc>
          <w:tcPr>
            <w:tcW w:w="76" w:type="pct"/>
            <w:tcBorders>
              <w:left w:val="nil"/>
              <w:right w:val="nil"/>
            </w:tcBorders>
          </w:tcPr>
          <w:p w14:paraId="064E3A75"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02255806" w14:textId="77777777" w:rsidR="006D61E3" w:rsidRPr="00720984" w:rsidRDefault="006D61E3" w:rsidP="00F93637">
            <w:pPr>
              <w:pStyle w:val="acctfourfigures"/>
              <w:tabs>
                <w:tab w:val="clear" w:pos="765"/>
                <w:tab w:val="decimal" w:pos="553"/>
              </w:tabs>
              <w:spacing w:line="240" w:lineRule="atLeast"/>
              <w:ind w:right="-144"/>
              <w:rPr>
                <w:sz w:val="16"/>
                <w:szCs w:val="16"/>
              </w:rPr>
            </w:pPr>
          </w:p>
        </w:tc>
        <w:tc>
          <w:tcPr>
            <w:tcW w:w="86" w:type="pct"/>
            <w:tcBorders>
              <w:left w:val="nil"/>
              <w:right w:val="nil"/>
            </w:tcBorders>
          </w:tcPr>
          <w:p w14:paraId="6DAE9686"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5DD1834C" w14:textId="77777777" w:rsidR="006D61E3" w:rsidRPr="00720984" w:rsidRDefault="006D61E3" w:rsidP="00F93637">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49A6EBAD"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82" w:type="pct"/>
            <w:tcBorders>
              <w:left w:val="nil"/>
              <w:right w:val="nil"/>
            </w:tcBorders>
          </w:tcPr>
          <w:p w14:paraId="23AC295C" w14:textId="77777777" w:rsidR="006D61E3" w:rsidRPr="00720984" w:rsidRDefault="006D61E3" w:rsidP="00F93637">
            <w:pPr>
              <w:pStyle w:val="acctfourfigures"/>
              <w:tabs>
                <w:tab w:val="clear" w:pos="765"/>
                <w:tab w:val="decimal" w:pos="432"/>
              </w:tabs>
              <w:spacing w:line="240" w:lineRule="atLeast"/>
              <w:ind w:right="-37"/>
              <w:rPr>
                <w:sz w:val="16"/>
                <w:szCs w:val="16"/>
              </w:rPr>
            </w:pPr>
          </w:p>
        </w:tc>
        <w:tc>
          <w:tcPr>
            <w:tcW w:w="79" w:type="pct"/>
            <w:tcBorders>
              <w:left w:val="nil"/>
              <w:right w:val="nil"/>
            </w:tcBorders>
          </w:tcPr>
          <w:p w14:paraId="1EBB7C46"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301" w:type="pct"/>
            <w:tcBorders>
              <w:left w:val="nil"/>
              <w:right w:val="nil"/>
            </w:tcBorders>
          </w:tcPr>
          <w:p w14:paraId="199B58B5" w14:textId="77777777" w:rsidR="006D61E3" w:rsidRPr="00720984" w:rsidRDefault="006D61E3" w:rsidP="00F93637">
            <w:pPr>
              <w:pStyle w:val="acctfourfigures"/>
              <w:tabs>
                <w:tab w:val="clear" w:pos="765"/>
                <w:tab w:val="decimal" w:pos="474"/>
              </w:tabs>
              <w:spacing w:line="240" w:lineRule="atLeast"/>
              <w:ind w:right="-37"/>
              <w:rPr>
                <w:sz w:val="16"/>
                <w:szCs w:val="16"/>
              </w:rPr>
            </w:pPr>
          </w:p>
        </w:tc>
        <w:tc>
          <w:tcPr>
            <w:tcW w:w="80" w:type="pct"/>
          </w:tcPr>
          <w:p w14:paraId="77A6D1F8"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4" w:type="pct"/>
          </w:tcPr>
          <w:p w14:paraId="55D21C77" w14:textId="77777777" w:rsidR="006D61E3" w:rsidRPr="00720984" w:rsidRDefault="006D61E3" w:rsidP="00A74921">
            <w:pPr>
              <w:pStyle w:val="acctfourfigures"/>
              <w:tabs>
                <w:tab w:val="clear" w:pos="765"/>
                <w:tab w:val="left" w:pos="321"/>
                <w:tab w:val="decimal" w:pos="693"/>
              </w:tabs>
              <w:spacing w:line="240" w:lineRule="atLeast"/>
              <w:ind w:right="-37"/>
              <w:rPr>
                <w:sz w:val="16"/>
                <w:szCs w:val="16"/>
              </w:rPr>
            </w:pPr>
          </w:p>
        </w:tc>
        <w:tc>
          <w:tcPr>
            <w:tcW w:w="76" w:type="pct"/>
          </w:tcPr>
          <w:p w14:paraId="789AE75B" w14:textId="77777777" w:rsidR="006D61E3" w:rsidRPr="00720984" w:rsidRDefault="006D61E3" w:rsidP="00F93637">
            <w:pPr>
              <w:pStyle w:val="acctfourfigures"/>
              <w:tabs>
                <w:tab w:val="clear" w:pos="765"/>
                <w:tab w:val="decimal" w:pos="710"/>
              </w:tabs>
              <w:spacing w:line="240" w:lineRule="atLeast"/>
              <w:ind w:right="-37"/>
              <w:rPr>
                <w:sz w:val="16"/>
                <w:szCs w:val="16"/>
              </w:rPr>
            </w:pPr>
          </w:p>
        </w:tc>
        <w:tc>
          <w:tcPr>
            <w:tcW w:w="276" w:type="pct"/>
          </w:tcPr>
          <w:p w14:paraId="69AA7E00" w14:textId="77777777" w:rsidR="006D61E3" w:rsidRPr="00720984" w:rsidRDefault="006D61E3" w:rsidP="00F93637">
            <w:pPr>
              <w:pStyle w:val="acctfourfigures"/>
              <w:tabs>
                <w:tab w:val="clear" w:pos="765"/>
                <w:tab w:val="decimal" w:pos="596"/>
              </w:tabs>
              <w:spacing w:line="240" w:lineRule="atLeast"/>
              <w:ind w:right="-37"/>
              <w:rPr>
                <w:sz w:val="16"/>
                <w:szCs w:val="16"/>
              </w:rPr>
            </w:pPr>
          </w:p>
        </w:tc>
      </w:tr>
      <w:tr w:rsidR="000B7570" w:rsidRPr="00720984" w14:paraId="73BF53E6" w14:textId="77777777" w:rsidTr="00BE283A">
        <w:trPr>
          <w:jc w:val="center"/>
        </w:trPr>
        <w:tc>
          <w:tcPr>
            <w:tcW w:w="895" w:type="pct"/>
            <w:tcBorders>
              <w:top w:val="nil"/>
              <w:left w:val="nil"/>
              <w:bottom w:val="nil"/>
              <w:right w:val="nil"/>
            </w:tcBorders>
          </w:tcPr>
          <w:p w14:paraId="3118B3F3" w14:textId="77777777" w:rsidR="000B7570" w:rsidRPr="00720984" w:rsidRDefault="000B7570" w:rsidP="000B7570">
            <w:pPr>
              <w:shd w:val="clear" w:color="auto" w:fill="FFFFFF"/>
              <w:spacing w:line="240" w:lineRule="atLeast"/>
              <w:ind w:left="180" w:right="-79" w:hanging="180"/>
              <w:rPr>
                <w:sz w:val="16"/>
                <w:szCs w:val="16"/>
              </w:rPr>
            </w:pPr>
            <w:r w:rsidRPr="00720984">
              <w:rPr>
                <w:sz w:val="16"/>
                <w:szCs w:val="16"/>
              </w:rPr>
              <w:t>External revenue</w:t>
            </w:r>
          </w:p>
        </w:tc>
        <w:tc>
          <w:tcPr>
            <w:tcW w:w="272" w:type="pct"/>
            <w:tcBorders>
              <w:left w:val="nil"/>
              <w:right w:val="nil"/>
            </w:tcBorders>
          </w:tcPr>
          <w:p w14:paraId="1BBC32B1" w14:textId="56BC29EB" w:rsidR="000B7570" w:rsidRPr="00CC700E" w:rsidRDefault="00BC3039" w:rsidP="000B7570">
            <w:pPr>
              <w:pStyle w:val="acctfourfigures"/>
              <w:tabs>
                <w:tab w:val="clear" w:pos="765"/>
                <w:tab w:val="decimal" w:pos="701"/>
              </w:tabs>
              <w:spacing w:line="240" w:lineRule="atLeast"/>
              <w:ind w:right="-37"/>
              <w:rPr>
                <w:sz w:val="16"/>
                <w:szCs w:val="16"/>
              </w:rPr>
            </w:pPr>
            <w:r>
              <w:rPr>
                <w:sz w:val="16"/>
                <w:szCs w:val="16"/>
              </w:rPr>
              <w:t>3,594,127</w:t>
            </w:r>
          </w:p>
        </w:tc>
        <w:tc>
          <w:tcPr>
            <w:tcW w:w="76" w:type="pct"/>
            <w:tcBorders>
              <w:top w:val="nil"/>
              <w:left w:val="nil"/>
              <w:right w:val="nil"/>
            </w:tcBorders>
          </w:tcPr>
          <w:p w14:paraId="1DF179BC"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53D7D512" w14:textId="3C5BF29E" w:rsidR="000B7570" w:rsidRPr="00720984" w:rsidRDefault="000B7570" w:rsidP="000B7570">
            <w:pPr>
              <w:pStyle w:val="acctfourfigures"/>
              <w:tabs>
                <w:tab w:val="clear" w:pos="765"/>
                <w:tab w:val="decimal" w:pos="682"/>
              </w:tabs>
              <w:spacing w:line="240" w:lineRule="atLeast"/>
              <w:ind w:left="-119" w:right="-150"/>
              <w:rPr>
                <w:sz w:val="16"/>
                <w:szCs w:val="16"/>
              </w:rPr>
            </w:pPr>
            <w:r w:rsidRPr="00AF47B7">
              <w:rPr>
                <w:sz w:val="16"/>
                <w:szCs w:val="16"/>
                <w:lang w:val="en-US" w:bidi="th-TH"/>
              </w:rPr>
              <w:t>3,990,934</w:t>
            </w:r>
          </w:p>
        </w:tc>
        <w:tc>
          <w:tcPr>
            <w:tcW w:w="78" w:type="pct"/>
            <w:tcBorders>
              <w:top w:val="nil"/>
              <w:left w:val="nil"/>
              <w:right w:val="nil"/>
            </w:tcBorders>
          </w:tcPr>
          <w:p w14:paraId="1A160116"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593471E5" w14:textId="6C71A09E" w:rsidR="000B7570" w:rsidRPr="00720984" w:rsidRDefault="00BC3039" w:rsidP="000B7570">
            <w:pPr>
              <w:pStyle w:val="acctfourfigures"/>
              <w:tabs>
                <w:tab w:val="clear" w:pos="765"/>
                <w:tab w:val="decimal" w:pos="480"/>
              </w:tabs>
              <w:spacing w:line="240" w:lineRule="atLeast"/>
              <w:ind w:right="-37"/>
              <w:rPr>
                <w:sz w:val="16"/>
                <w:szCs w:val="16"/>
              </w:rPr>
            </w:pPr>
            <w:r>
              <w:rPr>
                <w:sz w:val="16"/>
                <w:szCs w:val="16"/>
              </w:rPr>
              <w:t>1,843,342</w:t>
            </w:r>
          </w:p>
        </w:tc>
        <w:tc>
          <w:tcPr>
            <w:tcW w:w="79" w:type="pct"/>
            <w:tcBorders>
              <w:top w:val="nil"/>
              <w:left w:val="nil"/>
              <w:right w:val="nil"/>
            </w:tcBorders>
          </w:tcPr>
          <w:p w14:paraId="4C025447"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10680BD3" w14:textId="6A026128" w:rsidR="000B7570" w:rsidRPr="00720984" w:rsidRDefault="000B7570" w:rsidP="000B7570">
            <w:pPr>
              <w:pStyle w:val="acctfourfigures"/>
              <w:tabs>
                <w:tab w:val="clear" w:pos="765"/>
                <w:tab w:val="decimal" w:pos="675"/>
              </w:tabs>
              <w:spacing w:line="240" w:lineRule="atLeast"/>
              <w:ind w:right="-37"/>
              <w:rPr>
                <w:sz w:val="16"/>
                <w:szCs w:val="16"/>
              </w:rPr>
            </w:pPr>
            <w:r w:rsidRPr="00AF47B7">
              <w:rPr>
                <w:sz w:val="16"/>
                <w:szCs w:val="16"/>
              </w:rPr>
              <w:t>1,919,617</w:t>
            </w:r>
          </w:p>
        </w:tc>
        <w:tc>
          <w:tcPr>
            <w:tcW w:w="79" w:type="pct"/>
            <w:tcBorders>
              <w:top w:val="nil"/>
              <w:left w:val="nil"/>
              <w:right w:val="nil"/>
            </w:tcBorders>
          </w:tcPr>
          <w:p w14:paraId="029A63F0"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top w:val="nil"/>
              <w:left w:val="nil"/>
              <w:right w:val="nil"/>
            </w:tcBorders>
          </w:tcPr>
          <w:p w14:paraId="77F8B032" w14:textId="7521FAC4" w:rsidR="000B7570" w:rsidRPr="00720984" w:rsidRDefault="001C4DF0" w:rsidP="002148B6">
            <w:pPr>
              <w:pStyle w:val="acctfourfigures"/>
              <w:tabs>
                <w:tab w:val="clear" w:pos="765"/>
                <w:tab w:val="decimal" w:pos="642"/>
              </w:tabs>
              <w:spacing w:line="240" w:lineRule="atLeast"/>
              <w:ind w:right="-144"/>
              <w:rPr>
                <w:sz w:val="16"/>
                <w:szCs w:val="16"/>
              </w:rPr>
            </w:pPr>
            <w:r>
              <w:rPr>
                <w:sz w:val="16"/>
                <w:szCs w:val="16"/>
              </w:rPr>
              <w:t>982,360</w:t>
            </w:r>
          </w:p>
        </w:tc>
        <w:tc>
          <w:tcPr>
            <w:tcW w:w="76" w:type="pct"/>
            <w:tcBorders>
              <w:top w:val="nil"/>
              <w:left w:val="nil"/>
              <w:right w:val="nil"/>
            </w:tcBorders>
          </w:tcPr>
          <w:p w14:paraId="1A8C6F5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top w:val="nil"/>
              <w:left w:val="nil"/>
              <w:right w:val="nil"/>
            </w:tcBorders>
          </w:tcPr>
          <w:p w14:paraId="18985338" w14:textId="0AB360E1" w:rsidR="000B7570" w:rsidRPr="00720984" w:rsidRDefault="000B7570" w:rsidP="000B7570">
            <w:pPr>
              <w:pStyle w:val="acctfourfigures"/>
              <w:tabs>
                <w:tab w:val="clear" w:pos="765"/>
                <w:tab w:val="decimal" w:pos="553"/>
              </w:tabs>
              <w:spacing w:line="240" w:lineRule="atLeast"/>
              <w:ind w:right="-144"/>
              <w:rPr>
                <w:sz w:val="16"/>
                <w:szCs w:val="16"/>
              </w:rPr>
            </w:pPr>
            <w:r w:rsidRPr="00AF47B7">
              <w:rPr>
                <w:sz w:val="16"/>
                <w:szCs w:val="16"/>
              </w:rPr>
              <w:t>690,155</w:t>
            </w:r>
          </w:p>
        </w:tc>
        <w:tc>
          <w:tcPr>
            <w:tcW w:w="76" w:type="pct"/>
            <w:tcBorders>
              <w:top w:val="nil"/>
              <w:left w:val="nil"/>
              <w:right w:val="nil"/>
            </w:tcBorders>
          </w:tcPr>
          <w:p w14:paraId="26BD536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39" w:type="pct"/>
            <w:tcBorders>
              <w:top w:val="nil"/>
              <w:left w:val="nil"/>
              <w:right w:val="nil"/>
            </w:tcBorders>
          </w:tcPr>
          <w:p w14:paraId="48364C65" w14:textId="43F4B59D" w:rsidR="000B7570" w:rsidRPr="00720984" w:rsidRDefault="007832E1" w:rsidP="000B7570">
            <w:pPr>
              <w:pStyle w:val="acctfourfigures"/>
              <w:tabs>
                <w:tab w:val="clear" w:pos="765"/>
                <w:tab w:val="decimal" w:pos="553"/>
              </w:tabs>
              <w:spacing w:line="240" w:lineRule="atLeast"/>
              <w:ind w:right="-144"/>
              <w:rPr>
                <w:sz w:val="16"/>
                <w:szCs w:val="16"/>
              </w:rPr>
            </w:pPr>
            <w:r>
              <w:rPr>
                <w:sz w:val="16"/>
                <w:szCs w:val="16"/>
              </w:rPr>
              <w:t>188,748</w:t>
            </w:r>
          </w:p>
        </w:tc>
        <w:tc>
          <w:tcPr>
            <w:tcW w:w="86" w:type="pct"/>
            <w:tcBorders>
              <w:top w:val="nil"/>
              <w:left w:val="nil"/>
              <w:right w:val="nil"/>
            </w:tcBorders>
          </w:tcPr>
          <w:p w14:paraId="661DA9B0"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top w:val="nil"/>
              <w:left w:val="nil"/>
              <w:right w:val="nil"/>
            </w:tcBorders>
          </w:tcPr>
          <w:p w14:paraId="1B03AD77" w14:textId="6F5400B7" w:rsidR="000B7570" w:rsidRPr="00720984" w:rsidRDefault="003B54F1" w:rsidP="000B7570">
            <w:pPr>
              <w:pStyle w:val="acctfourfigures"/>
              <w:tabs>
                <w:tab w:val="clear" w:pos="765"/>
                <w:tab w:val="decimal" w:pos="638"/>
              </w:tabs>
              <w:spacing w:line="240" w:lineRule="atLeast"/>
              <w:ind w:left="-127" w:right="-116"/>
              <w:rPr>
                <w:sz w:val="16"/>
                <w:szCs w:val="16"/>
              </w:rPr>
            </w:pPr>
            <w:r>
              <w:rPr>
                <w:sz w:val="16"/>
                <w:szCs w:val="16"/>
              </w:rPr>
              <w:t>89,003</w:t>
            </w:r>
          </w:p>
        </w:tc>
        <w:tc>
          <w:tcPr>
            <w:tcW w:w="79" w:type="pct"/>
            <w:tcBorders>
              <w:top w:val="nil"/>
              <w:left w:val="nil"/>
              <w:right w:val="nil"/>
            </w:tcBorders>
          </w:tcPr>
          <w:p w14:paraId="7722709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82" w:type="pct"/>
            <w:tcBorders>
              <w:top w:val="nil"/>
              <w:left w:val="nil"/>
              <w:right w:val="nil"/>
            </w:tcBorders>
          </w:tcPr>
          <w:p w14:paraId="7F4734B0" w14:textId="01166110" w:rsidR="000B7570" w:rsidRPr="00720984" w:rsidRDefault="009136F3" w:rsidP="000B7570">
            <w:pPr>
              <w:pStyle w:val="acctfourfigures"/>
              <w:tabs>
                <w:tab w:val="clear" w:pos="765"/>
                <w:tab w:val="decimal" w:pos="432"/>
              </w:tabs>
              <w:spacing w:line="240" w:lineRule="atLeast"/>
              <w:ind w:right="-37"/>
              <w:rPr>
                <w:sz w:val="16"/>
                <w:szCs w:val="16"/>
              </w:rPr>
            </w:pPr>
            <w:r>
              <w:rPr>
                <w:sz w:val="16"/>
                <w:szCs w:val="16"/>
              </w:rPr>
              <w:t>-</w:t>
            </w:r>
          </w:p>
        </w:tc>
        <w:tc>
          <w:tcPr>
            <w:tcW w:w="79" w:type="pct"/>
            <w:tcBorders>
              <w:top w:val="nil"/>
              <w:left w:val="nil"/>
              <w:right w:val="nil"/>
            </w:tcBorders>
          </w:tcPr>
          <w:p w14:paraId="69BD354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301" w:type="pct"/>
            <w:tcBorders>
              <w:top w:val="nil"/>
              <w:left w:val="nil"/>
              <w:right w:val="nil"/>
            </w:tcBorders>
          </w:tcPr>
          <w:p w14:paraId="1AB2C46F" w14:textId="6D4B92E2" w:rsidR="000B7570" w:rsidRPr="00720984" w:rsidRDefault="000B7570" w:rsidP="000B7570">
            <w:pPr>
              <w:pStyle w:val="acctfourfigures"/>
              <w:tabs>
                <w:tab w:val="clear" w:pos="765"/>
                <w:tab w:val="decimal" w:pos="474"/>
              </w:tabs>
              <w:spacing w:line="240" w:lineRule="atLeast"/>
              <w:ind w:right="-37"/>
              <w:rPr>
                <w:sz w:val="16"/>
                <w:szCs w:val="16"/>
              </w:rPr>
            </w:pPr>
            <w:r w:rsidRPr="00CC700E">
              <w:rPr>
                <w:sz w:val="16"/>
                <w:szCs w:val="16"/>
              </w:rPr>
              <w:t>-</w:t>
            </w:r>
          </w:p>
        </w:tc>
        <w:tc>
          <w:tcPr>
            <w:tcW w:w="80" w:type="pct"/>
          </w:tcPr>
          <w:p w14:paraId="57269AA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Pr>
          <w:p w14:paraId="7F08120B" w14:textId="3BD1E683" w:rsidR="000B7570" w:rsidRPr="00720984" w:rsidRDefault="009136F3" w:rsidP="000B7570">
            <w:pPr>
              <w:pStyle w:val="acctfourfigures"/>
              <w:tabs>
                <w:tab w:val="clear" w:pos="765"/>
                <w:tab w:val="decimal" w:pos="630"/>
              </w:tabs>
              <w:spacing w:line="240" w:lineRule="atLeast"/>
              <w:ind w:right="-37"/>
              <w:rPr>
                <w:sz w:val="16"/>
                <w:szCs w:val="16"/>
              </w:rPr>
            </w:pPr>
            <w:r>
              <w:rPr>
                <w:sz w:val="16"/>
                <w:szCs w:val="16"/>
              </w:rPr>
              <w:t>6,608,577</w:t>
            </w:r>
          </w:p>
        </w:tc>
        <w:tc>
          <w:tcPr>
            <w:tcW w:w="76" w:type="pct"/>
          </w:tcPr>
          <w:p w14:paraId="73A9293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6" w:type="pct"/>
          </w:tcPr>
          <w:p w14:paraId="3B9F9260" w14:textId="175B692F" w:rsidR="000B7570" w:rsidRPr="00720984" w:rsidRDefault="000B7570" w:rsidP="000B7570">
            <w:pPr>
              <w:pStyle w:val="acctfourfigures"/>
              <w:tabs>
                <w:tab w:val="clear" w:pos="765"/>
                <w:tab w:val="decimal" w:pos="596"/>
              </w:tabs>
              <w:spacing w:line="240" w:lineRule="atLeast"/>
              <w:ind w:right="-37"/>
              <w:rPr>
                <w:sz w:val="16"/>
                <w:szCs w:val="16"/>
              </w:rPr>
            </w:pPr>
            <w:r w:rsidRPr="00AF47B7">
              <w:rPr>
                <w:sz w:val="16"/>
                <w:szCs w:val="16"/>
              </w:rPr>
              <w:t>6,689,709</w:t>
            </w:r>
          </w:p>
        </w:tc>
      </w:tr>
      <w:tr w:rsidR="000B7570" w:rsidRPr="00720984" w14:paraId="4044B942" w14:textId="77777777" w:rsidTr="00BE283A">
        <w:trPr>
          <w:jc w:val="center"/>
        </w:trPr>
        <w:tc>
          <w:tcPr>
            <w:tcW w:w="895" w:type="pct"/>
            <w:tcBorders>
              <w:top w:val="nil"/>
              <w:left w:val="nil"/>
              <w:bottom w:val="nil"/>
              <w:right w:val="nil"/>
            </w:tcBorders>
          </w:tcPr>
          <w:p w14:paraId="0E029565" w14:textId="77777777" w:rsidR="000B7570" w:rsidRPr="00720984" w:rsidRDefault="000B7570" w:rsidP="000B7570">
            <w:pPr>
              <w:shd w:val="clear" w:color="auto" w:fill="FFFFFF"/>
              <w:spacing w:line="240" w:lineRule="atLeast"/>
              <w:ind w:left="180" w:right="-79" w:hanging="180"/>
              <w:rPr>
                <w:sz w:val="16"/>
                <w:szCs w:val="16"/>
              </w:rPr>
            </w:pPr>
            <w:r w:rsidRPr="00720984">
              <w:rPr>
                <w:sz w:val="16"/>
                <w:szCs w:val="16"/>
              </w:rPr>
              <w:t>Inter-segment revenue</w:t>
            </w:r>
          </w:p>
        </w:tc>
        <w:tc>
          <w:tcPr>
            <w:tcW w:w="272" w:type="pct"/>
            <w:tcBorders>
              <w:left w:val="nil"/>
              <w:right w:val="nil"/>
            </w:tcBorders>
          </w:tcPr>
          <w:p w14:paraId="1429FA78" w14:textId="27571EC5" w:rsidR="000B7570" w:rsidRPr="00720984" w:rsidRDefault="00BC3039" w:rsidP="000B7570">
            <w:pPr>
              <w:pStyle w:val="acctfourfigures"/>
              <w:tabs>
                <w:tab w:val="clear" w:pos="765"/>
                <w:tab w:val="decimal" w:pos="699"/>
              </w:tabs>
              <w:spacing w:line="240" w:lineRule="atLeast"/>
              <w:ind w:right="-37"/>
              <w:rPr>
                <w:sz w:val="16"/>
                <w:szCs w:val="16"/>
              </w:rPr>
            </w:pPr>
            <w:r>
              <w:rPr>
                <w:sz w:val="16"/>
                <w:szCs w:val="16"/>
              </w:rPr>
              <w:t>305,348</w:t>
            </w:r>
          </w:p>
        </w:tc>
        <w:tc>
          <w:tcPr>
            <w:tcW w:w="76" w:type="pct"/>
            <w:tcBorders>
              <w:left w:val="nil"/>
              <w:right w:val="nil"/>
            </w:tcBorders>
          </w:tcPr>
          <w:p w14:paraId="297A789B"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5A718FD3" w14:textId="35295AE3" w:rsidR="000B7570" w:rsidRPr="00720984" w:rsidRDefault="000B7570" w:rsidP="000B7570">
            <w:pPr>
              <w:pStyle w:val="acctfourfigures"/>
              <w:tabs>
                <w:tab w:val="clear" w:pos="765"/>
                <w:tab w:val="decimal" w:pos="682"/>
              </w:tabs>
              <w:spacing w:line="240" w:lineRule="atLeast"/>
              <w:ind w:left="-119" w:right="-150"/>
              <w:rPr>
                <w:sz w:val="16"/>
                <w:szCs w:val="16"/>
              </w:rPr>
            </w:pPr>
            <w:r w:rsidRPr="00AF47B7">
              <w:rPr>
                <w:sz w:val="16"/>
                <w:szCs w:val="16"/>
                <w:lang w:bidi="th-TH"/>
              </w:rPr>
              <w:t>570,946</w:t>
            </w:r>
          </w:p>
        </w:tc>
        <w:tc>
          <w:tcPr>
            <w:tcW w:w="78" w:type="pct"/>
            <w:tcBorders>
              <w:left w:val="nil"/>
              <w:right w:val="nil"/>
            </w:tcBorders>
          </w:tcPr>
          <w:p w14:paraId="51A7705C"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1F8E6A0B" w14:textId="284B6402" w:rsidR="000B7570" w:rsidRPr="00720984" w:rsidRDefault="00BC3039" w:rsidP="000B7570">
            <w:pPr>
              <w:pStyle w:val="acctfourfigures"/>
              <w:tabs>
                <w:tab w:val="clear" w:pos="765"/>
                <w:tab w:val="decimal" w:pos="630"/>
              </w:tabs>
              <w:spacing w:line="240" w:lineRule="atLeast"/>
              <w:ind w:right="-70"/>
              <w:rPr>
                <w:sz w:val="16"/>
                <w:szCs w:val="16"/>
              </w:rPr>
            </w:pPr>
            <w:r>
              <w:rPr>
                <w:sz w:val="16"/>
                <w:szCs w:val="16"/>
              </w:rPr>
              <w:t>911,233</w:t>
            </w:r>
          </w:p>
        </w:tc>
        <w:tc>
          <w:tcPr>
            <w:tcW w:w="79" w:type="pct"/>
            <w:tcBorders>
              <w:left w:val="nil"/>
              <w:right w:val="nil"/>
            </w:tcBorders>
          </w:tcPr>
          <w:p w14:paraId="3586DBB3"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11A7223E" w14:textId="1DC5DDEA" w:rsidR="000B7570" w:rsidRPr="00720984" w:rsidRDefault="000B7570" w:rsidP="000B7570">
            <w:pPr>
              <w:pStyle w:val="acctfourfigures"/>
              <w:tabs>
                <w:tab w:val="clear" w:pos="765"/>
                <w:tab w:val="decimal" w:pos="675"/>
              </w:tabs>
              <w:spacing w:line="240" w:lineRule="atLeast"/>
              <w:ind w:right="-37"/>
              <w:rPr>
                <w:sz w:val="16"/>
                <w:szCs w:val="16"/>
              </w:rPr>
            </w:pPr>
            <w:r w:rsidRPr="00AF47B7">
              <w:rPr>
                <w:sz w:val="16"/>
                <w:szCs w:val="16"/>
              </w:rPr>
              <w:t>899,288</w:t>
            </w:r>
          </w:p>
        </w:tc>
        <w:tc>
          <w:tcPr>
            <w:tcW w:w="79" w:type="pct"/>
            <w:tcBorders>
              <w:left w:val="nil"/>
              <w:right w:val="nil"/>
            </w:tcBorders>
          </w:tcPr>
          <w:p w14:paraId="53D9718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left w:val="nil"/>
              <w:right w:val="nil"/>
            </w:tcBorders>
          </w:tcPr>
          <w:p w14:paraId="57E5FD92" w14:textId="54F4045A" w:rsidR="000B7570" w:rsidRPr="00720984" w:rsidRDefault="001C4DF0" w:rsidP="002148B6">
            <w:pPr>
              <w:pStyle w:val="acctfourfigures"/>
              <w:tabs>
                <w:tab w:val="clear" w:pos="765"/>
                <w:tab w:val="decimal" w:pos="642"/>
              </w:tabs>
              <w:spacing w:line="240" w:lineRule="atLeast"/>
              <w:ind w:right="-144"/>
              <w:rPr>
                <w:sz w:val="16"/>
                <w:szCs w:val="16"/>
              </w:rPr>
            </w:pPr>
            <w:r>
              <w:rPr>
                <w:sz w:val="16"/>
                <w:szCs w:val="16"/>
              </w:rPr>
              <w:t>49,481</w:t>
            </w:r>
          </w:p>
        </w:tc>
        <w:tc>
          <w:tcPr>
            <w:tcW w:w="76" w:type="pct"/>
            <w:tcBorders>
              <w:left w:val="nil"/>
              <w:right w:val="nil"/>
            </w:tcBorders>
          </w:tcPr>
          <w:p w14:paraId="2D3DB197"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32D2C8BF" w14:textId="5658EE52" w:rsidR="000B7570" w:rsidRPr="00720984" w:rsidRDefault="000B7570" w:rsidP="000B7570">
            <w:pPr>
              <w:pStyle w:val="acctfourfigures"/>
              <w:tabs>
                <w:tab w:val="clear" w:pos="765"/>
                <w:tab w:val="decimal" w:pos="553"/>
              </w:tabs>
              <w:spacing w:line="240" w:lineRule="atLeast"/>
              <w:ind w:right="-144"/>
              <w:rPr>
                <w:sz w:val="16"/>
                <w:szCs w:val="16"/>
              </w:rPr>
            </w:pPr>
            <w:r w:rsidRPr="00AF47B7">
              <w:rPr>
                <w:sz w:val="16"/>
                <w:szCs w:val="16"/>
              </w:rPr>
              <w:t>40,827</w:t>
            </w:r>
          </w:p>
        </w:tc>
        <w:tc>
          <w:tcPr>
            <w:tcW w:w="76" w:type="pct"/>
            <w:tcBorders>
              <w:left w:val="nil"/>
              <w:right w:val="nil"/>
            </w:tcBorders>
          </w:tcPr>
          <w:p w14:paraId="5B6C0786"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5A698C1A" w14:textId="6E4F41B3" w:rsidR="000B7570" w:rsidRPr="00720984" w:rsidRDefault="007832E1" w:rsidP="000B7570">
            <w:pPr>
              <w:pStyle w:val="acctfourfigures"/>
              <w:tabs>
                <w:tab w:val="clear" w:pos="765"/>
                <w:tab w:val="decimal" w:pos="553"/>
              </w:tabs>
              <w:spacing w:line="240" w:lineRule="atLeast"/>
              <w:ind w:right="-144"/>
              <w:rPr>
                <w:sz w:val="16"/>
                <w:szCs w:val="16"/>
              </w:rPr>
            </w:pPr>
            <w:r>
              <w:rPr>
                <w:sz w:val="16"/>
                <w:szCs w:val="16"/>
              </w:rPr>
              <w:t>807,578</w:t>
            </w:r>
          </w:p>
        </w:tc>
        <w:tc>
          <w:tcPr>
            <w:tcW w:w="86" w:type="pct"/>
            <w:tcBorders>
              <w:left w:val="nil"/>
              <w:right w:val="nil"/>
            </w:tcBorders>
          </w:tcPr>
          <w:p w14:paraId="1E3094EB"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48CDBC2F" w14:textId="765BD12E" w:rsidR="000B7570" w:rsidRPr="00720984" w:rsidRDefault="003B54F1" w:rsidP="000B7570">
            <w:pPr>
              <w:pStyle w:val="acctfourfigures"/>
              <w:tabs>
                <w:tab w:val="clear" w:pos="765"/>
                <w:tab w:val="decimal" w:pos="638"/>
              </w:tabs>
              <w:spacing w:line="240" w:lineRule="atLeast"/>
              <w:ind w:left="-127" w:right="-116"/>
              <w:rPr>
                <w:sz w:val="16"/>
                <w:szCs w:val="16"/>
              </w:rPr>
            </w:pPr>
            <w:r>
              <w:rPr>
                <w:sz w:val="16"/>
                <w:szCs w:val="16"/>
              </w:rPr>
              <w:t>823,482</w:t>
            </w:r>
          </w:p>
        </w:tc>
        <w:tc>
          <w:tcPr>
            <w:tcW w:w="79" w:type="pct"/>
            <w:tcBorders>
              <w:left w:val="nil"/>
              <w:right w:val="nil"/>
            </w:tcBorders>
          </w:tcPr>
          <w:p w14:paraId="17B9357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82" w:type="pct"/>
            <w:tcBorders>
              <w:left w:val="nil"/>
              <w:right w:val="nil"/>
            </w:tcBorders>
          </w:tcPr>
          <w:p w14:paraId="3745AACB" w14:textId="10753068" w:rsidR="000B7570" w:rsidRPr="00720984" w:rsidRDefault="009136F3" w:rsidP="000B7570">
            <w:pPr>
              <w:pStyle w:val="acctfourfigures"/>
              <w:tabs>
                <w:tab w:val="clear" w:pos="765"/>
                <w:tab w:val="decimal" w:pos="710"/>
              </w:tabs>
              <w:spacing w:line="240" w:lineRule="atLeast"/>
              <w:ind w:left="-122" w:right="-37"/>
              <w:rPr>
                <w:sz w:val="16"/>
                <w:szCs w:val="16"/>
              </w:rPr>
            </w:pPr>
            <w:r>
              <w:rPr>
                <w:sz w:val="16"/>
                <w:szCs w:val="16"/>
              </w:rPr>
              <w:t>(2,073,640)</w:t>
            </w:r>
          </w:p>
        </w:tc>
        <w:tc>
          <w:tcPr>
            <w:tcW w:w="79" w:type="pct"/>
            <w:tcBorders>
              <w:left w:val="nil"/>
              <w:right w:val="nil"/>
            </w:tcBorders>
          </w:tcPr>
          <w:p w14:paraId="06B5F1EF"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301" w:type="pct"/>
            <w:tcBorders>
              <w:left w:val="nil"/>
              <w:right w:val="nil"/>
            </w:tcBorders>
          </w:tcPr>
          <w:p w14:paraId="0D0F1C8B" w14:textId="548A9874" w:rsidR="000B7570" w:rsidRPr="00720984" w:rsidRDefault="000B7570" w:rsidP="000B7570">
            <w:pPr>
              <w:pStyle w:val="acctfourfigures"/>
              <w:tabs>
                <w:tab w:val="clear" w:pos="765"/>
                <w:tab w:val="decimal" w:pos="720"/>
              </w:tabs>
              <w:spacing w:line="240" w:lineRule="atLeast"/>
              <w:ind w:right="-37"/>
              <w:rPr>
                <w:sz w:val="16"/>
                <w:szCs w:val="16"/>
              </w:rPr>
            </w:pPr>
            <w:r w:rsidRPr="00AF47B7">
              <w:rPr>
                <w:sz w:val="16"/>
                <w:szCs w:val="16"/>
              </w:rPr>
              <w:t>(2,334,543)</w:t>
            </w:r>
          </w:p>
        </w:tc>
        <w:tc>
          <w:tcPr>
            <w:tcW w:w="80" w:type="pct"/>
          </w:tcPr>
          <w:p w14:paraId="17C6B540"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Pr>
          <w:p w14:paraId="3D2406EE" w14:textId="7E84F2A6" w:rsidR="000B7570" w:rsidRPr="00720984" w:rsidRDefault="009136F3" w:rsidP="00A74921">
            <w:pPr>
              <w:pStyle w:val="acctfourfigures"/>
              <w:tabs>
                <w:tab w:val="clear" w:pos="765"/>
                <w:tab w:val="decimal" w:pos="426"/>
              </w:tabs>
              <w:spacing w:line="240" w:lineRule="atLeast"/>
              <w:ind w:right="-37"/>
              <w:rPr>
                <w:sz w:val="16"/>
                <w:szCs w:val="16"/>
              </w:rPr>
            </w:pPr>
            <w:r>
              <w:rPr>
                <w:sz w:val="16"/>
                <w:szCs w:val="16"/>
              </w:rPr>
              <w:t>-</w:t>
            </w:r>
          </w:p>
        </w:tc>
        <w:tc>
          <w:tcPr>
            <w:tcW w:w="76" w:type="pct"/>
          </w:tcPr>
          <w:p w14:paraId="2A2AB885"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6" w:type="pct"/>
            <w:tcBorders>
              <w:bottom w:val="single" w:sz="4" w:space="0" w:color="auto"/>
            </w:tcBorders>
          </w:tcPr>
          <w:p w14:paraId="43F59AE9" w14:textId="01D44E14" w:rsidR="000B7570" w:rsidRPr="00720984" w:rsidRDefault="000B7570" w:rsidP="000B7570">
            <w:pPr>
              <w:pStyle w:val="acctfourfigures"/>
              <w:tabs>
                <w:tab w:val="clear" w:pos="765"/>
                <w:tab w:val="decimal" w:pos="426"/>
              </w:tabs>
              <w:spacing w:line="240" w:lineRule="atLeast"/>
              <w:ind w:right="-37"/>
              <w:rPr>
                <w:sz w:val="16"/>
                <w:szCs w:val="16"/>
              </w:rPr>
            </w:pPr>
            <w:r w:rsidRPr="00CC700E">
              <w:rPr>
                <w:sz w:val="16"/>
                <w:szCs w:val="16"/>
              </w:rPr>
              <w:t>-</w:t>
            </w:r>
          </w:p>
        </w:tc>
      </w:tr>
      <w:tr w:rsidR="000B7570" w:rsidRPr="00720984" w14:paraId="5ED48CF3" w14:textId="77777777" w:rsidTr="00270640">
        <w:trPr>
          <w:jc w:val="center"/>
        </w:trPr>
        <w:tc>
          <w:tcPr>
            <w:tcW w:w="895" w:type="pct"/>
            <w:tcBorders>
              <w:top w:val="nil"/>
              <w:left w:val="nil"/>
              <w:bottom w:val="nil"/>
              <w:right w:val="nil"/>
            </w:tcBorders>
          </w:tcPr>
          <w:p w14:paraId="2783DFEF" w14:textId="77777777" w:rsidR="000B7570" w:rsidRPr="00720984" w:rsidRDefault="000B7570" w:rsidP="000B7570">
            <w:pPr>
              <w:shd w:val="clear" w:color="auto" w:fill="FFFFFF"/>
              <w:spacing w:line="240" w:lineRule="atLeast"/>
              <w:ind w:left="180" w:right="-79" w:hanging="180"/>
              <w:rPr>
                <w:b/>
                <w:bCs/>
                <w:sz w:val="16"/>
                <w:szCs w:val="16"/>
              </w:rPr>
            </w:pPr>
            <w:r w:rsidRPr="00720984">
              <w:rPr>
                <w:b/>
                <w:bCs/>
                <w:sz w:val="16"/>
                <w:szCs w:val="16"/>
              </w:rPr>
              <w:t>Total revenue</w:t>
            </w:r>
          </w:p>
        </w:tc>
        <w:tc>
          <w:tcPr>
            <w:tcW w:w="272" w:type="pct"/>
            <w:tcBorders>
              <w:top w:val="single" w:sz="4" w:space="0" w:color="auto"/>
              <w:left w:val="nil"/>
              <w:bottom w:val="double" w:sz="4" w:space="0" w:color="auto"/>
              <w:right w:val="nil"/>
            </w:tcBorders>
          </w:tcPr>
          <w:p w14:paraId="0932AE31" w14:textId="5F21748E" w:rsidR="000B7570" w:rsidRPr="00720984" w:rsidRDefault="00BC3039" w:rsidP="000B7570">
            <w:pPr>
              <w:pStyle w:val="acctfourfigures"/>
              <w:tabs>
                <w:tab w:val="clear" w:pos="765"/>
                <w:tab w:val="decimal" w:pos="699"/>
              </w:tabs>
              <w:spacing w:line="240" w:lineRule="atLeast"/>
              <w:ind w:right="-37"/>
              <w:rPr>
                <w:b/>
                <w:bCs/>
                <w:sz w:val="16"/>
                <w:szCs w:val="16"/>
              </w:rPr>
            </w:pPr>
            <w:r>
              <w:rPr>
                <w:b/>
                <w:bCs/>
                <w:sz w:val="16"/>
                <w:szCs w:val="16"/>
              </w:rPr>
              <w:t>3,899,475</w:t>
            </w:r>
          </w:p>
        </w:tc>
        <w:tc>
          <w:tcPr>
            <w:tcW w:w="76" w:type="pct"/>
            <w:tcBorders>
              <w:top w:val="nil"/>
              <w:left w:val="nil"/>
              <w:bottom w:val="nil"/>
              <w:right w:val="nil"/>
            </w:tcBorders>
            <w:vAlign w:val="bottom"/>
          </w:tcPr>
          <w:p w14:paraId="78514385" w14:textId="77777777" w:rsidR="000B7570" w:rsidRPr="00720984" w:rsidRDefault="000B7570" w:rsidP="000B7570">
            <w:pPr>
              <w:pStyle w:val="acctfourfigures"/>
              <w:tabs>
                <w:tab w:val="clear" w:pos="765"/>
                <w:tab w:val="decimal" w:pos="708"/>
              </w:tabs>
              <w:spacing w:line="240" w:lineRule="atLeast"/>
              <w:ind w:right="-37"/>
              <w:rPr>
                <w:b/>
                <w:bCs/>
                <w:sz w:val="16"/>
                <w:szCs w:val="16"/>
              </w:rPr>
            </w:pPr>
          </w:p>
        </w:tc>
        <w:tc>
          <w:tcPr>
            <w:tcW w:w="274" w:type="pct"/>
            <w:tcBorders>
              <w:top w:val="single" w:sz="4" w:space="0" w:color="auto"/>
              <w:left w:val="nil"/>
              <w:bottom w:val="double" w:sz="4" w:space="0" w:color="auto"/>
              <w:right w:val="nil"/>
            </w:tcBorders>
          </w:tcPr>
          <w:p w14:paraId="60984E95" w14:textId="5ACED413" w:rsidR="000B7570" w:rsidRPr="00720984" w:rsidRDefault="000B7570" w:rsidP="000B7570">
            <w:pPr>
              <w:pStyle w:val="acctfourfigures"/>
              <w:tabs>
                <w:tab w:val="clear" w:pos="765"/>
                <w:tab w:val="decimal" w:pos="682"/>
              </w:tabs>
              <w:spacing w:line="240" w:lineRule="atLeast"/>
              <w:ind w:right="-37"/>
              <w:rPr>
                <w:b/>
                <w:bCs/>
                <w:sz w:val="16"/>
                <w:szCs w:val="16"/>
              </w:rPr>
            </w:pPr>
            <w:r w:rsidRPr="00AF47B7">
              <w:rPr>
                <w:b/>
                <w:bCs/>
                <w:sz w:val="16"/>
                <w:szCs w:val="16"/>
              </w:rPr>
              <w:t>4,561,880</w:t>
            </w:r>
          </w:p>
        </w:tc>
        <w:tc>
          <w:tcPr>
            <w:tcW w:w="78" w:type="pct"/>
            <w:tcBorders>
              <w:top w:val="nil"/>
              <w:left w:val="nil"/>
              <w:bottom w:val="nil"/>
              <w:right w:val="nil"/>
            </w:tcBorders>
            <w:vAlign w:val="bottom"/>
          </w:tcPr>
          <w:p w14:paraId="4E0BA157" w14:textId="77777777" w:rsidR="000B7570" w:rsidRPr="00720984" w:rsidRDefault="000B7570" w:rsidP="000B7570">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2F396012" w14:textId="415F0C4C" w:rsidR="000B7570" w:rsidRPr="00720984" w:rsidRDefault="00BC3039" w:rsidP="000B7570">
            <w:pPr>
              <w:pStyle w:val="acctfourfigures"/>
              <w:tabs>
                <w:tab w:val="clear" w:pos="765"/>
                <w:tab w:val="decimal" w:pos="666"/>
              </w:tabs>
              <w:spacing w:line="240" w:lineRule="atLeast"/>
              <w:ind w:right="-37"/>
              <w:rPr>
                <w:b/>
                <w:bCs/>
                <w:sz w:val="16"/>
                <w:szCs w:val="16"/>
              </w:rPr>
            </w:pPr>
            <w:r>
              <w:rPr>
                <w:b/>
                <w:bCs/>
                <w:sz w:val="16"/>
                <w:szCs w:val="16"/>
              </w:rPr>
              <w:t>2,754,575</w:t>
            </w:r>
          </w:p>
        </w:tc>
        <w:tc>
          <w:tcPr>
            <w:tcW w:w="79" w:type="pct"/>
            <w:tcBorders>
              <w:top w:val="nil"/>
              <w:left w:val="nil"/>
              <w:bottom w:val="nil"/>
              <w:right w:val="nil"/>
            </w:tcBorders>
            <w:vAlign w:val="bottom"/>
          </w:tcPr>
          <w:p w14:paraId="472767BB"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tcPr>
          <w:p w14:paraId="4DC35EEE" w14:textId="6A711B94" w:rsidR="000B7570" w:rsidRPr="00720984" w:rsidRDefault="000B7570" w:rsidP="000B7570">
            <w:pPr>
              <w:pStyle w:val="acctfourfigures"/>
              <w:tabs>
                <w:tab w:val="clear" w:pos="765"/>
                <w:tab w:val="decimal" w:pos="682"/>
              </w:tabs>
              <w:spacing w:line="240" w:lineRule="atLeast"/>
              <w:ind w:right="-37"/>
              <w:rPr>
                <w:b/>
                <w:bCs/>
                <w:sz w:val="16"/>
                <w:szCs w:val="16"/>
              </w:rPr>
            </w:pPr>
            <w:r w:rsidRPr="00AF47B7">
              <w:rPr>
                <w:b/>
                <w:bCs/>
                <w:sz w:val="16"/>
                <w:szCs w:val="16"/>
              </w:rPr>
              <w:t>2,818,905</w:t>
            </w:r>
          </w:p>
        </w:tc>
        <w:tc>
          <w:tcPr>
            <w:tcW w:w="79" w:type="pct"/>
            <w:tcBorders>
              <w:top w:val="nil"/>
              <w:left w:val="nil"/>
              <w:bottom w:val="nil"/>
              <w:right w:val="nil"/>
            </w:tcBorders>
            <w:vAlign w:val="bottom"/>
          </w:tcPr>
          <w:p w14:paraId="5B1D9CD0"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256" w:type="pct"/>
            <w:tcBorders>
              <w:top w:val="single" w:sz="4" w:space="0" w:color="auto"/>
              <w:left w:val="nil"/>
              <w:bottom w:val="double" w:sz="4" w:space="0" w:color="auto"/>
              <w:right w:val="nil"/>
            </w:tcBorders>
            <w:vAlign w:val="bottom"/>
          </w:tcPr>
          <w:p w14:paraId="1A15B4ED" w14:textId="5CE4FBE3" w:rsidR="000B7570" w:rsidRPr="00720984" w:rsidRDefault="001C4DF0" w:rsidP="000B7570">
            <w:pPr>
              <w:pStyle w:val="acctfourfigures"/>
              <w:tabs>
                <w:tab w:val="clear" w:pos="765"/>
                <w:tab w:val="decimal" w:pos="570"/>
              </w:tabs>
              <w:spacing w:line="240" w:lineRule="atLeast"/>
              <w:ind w:right="-70"/>
              <w:rPr>
                <w:b/>
                <w:bCs/>
                <w:sz w:val="16"/>
                <w:szCs w:val="16"/>
              </w:rPr>
            </w:pPr>
            <w:r>
              <w:rPr>
                <w:b/>
                <w:bCs/>
                <w:sz w:val="16"/>
                <w:szCs w:val="16"/>
              </w:rPr>
              <w:t>1,031,841</w:t>
            </w:r>
          </w:p>
        </w:tc>
        <w:tc>
          <w:tcPr>
            <w:tcW w:w="76" w:type="pct"/>
            <w:tcBorders>
              <w:top w:val="nil"/>
              <w:left w:val="nil"/>
              <w:bottom w:val="nil"/>
              <w:right w:val="nil"/>
            </w:tcBorders>
            <w:vAlign w:val="bottom"/>
          </w:tcPr>
          <w:p w14:paraId="4DCAA803"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255" w:type="pct"/>
            <w:tcBorders>
              <w:top w:val="single" w:sz="4" w:space="0" w:color="auto"/>
              <w:left w:val="nil"/>
              <w:bottom w:val="double" w:sz="4" w:space="0" w:color="auto"/>
              <w:right w:val="nil"/>
            </w:tcBorders>
          </w:tcPr>
          <w:p w14:paraId="729C529A" w14:textId="34C4FE5E" w:rsidR="000B7570" w:rsidRPr="00720984" w:rsidRDefault="000B7570" w:rsidP="000B7570">
            <w:pPr>
              <w:pStyle w:val="acctfourfigures"/>
              <w:tabs>
                <w:tab w:val="clear" w:pos="765"/>
                <w:tab w:val="decimal" w:pos="553"/>
              </w:tabs>
              <w:spacing w:line="240" w:lineRule="atLeast"/>
              <w:ind w:right="-144"/>
              <w:rPr>
                <w:b/>
                <w:bCs/>
                <w:sz w:val="16"/>
                <w:szCs w:val="16"/>
              </w:rPr>
            </w:pPr>
            <w:r w:rsidRPr="00AF47B7">
              <w:rPr>
                <w:b/>
                <w:bCs/>
                <w:sz w:val="16"/>
                <w:szCs w:val="16"/>
              </w:rPr>
              <w:t>730,982</w:t>
            </w:r>
          </w:p>
        </w:tc>
        <w:tc>
          <w:tcPr>
            <w:tcW w:w="76" w:type="pct"/>
            <w:tcBorders>
              <w:top w:val="nil"/>
              <w:left w:val="nil"/>
              <w:bottom w:val="nil"/>
              <w:right w:val="nil"/>
            </w:tcBorders>
            <w:vAlign w:val="bottom"/>
          </w:tcPr>
          <w:p w14:paraId="7219E424"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239" w:type="pct"/>
            <w:tcBorders>
              <w:top w:val="single" w:sz="4" w:space="0" w:color="auto"/>
              <w:left w:val="nil"/>
              <w:bottom w:val="double" w:sz="4" w:space="0" w:color="auto"/>
              <w:right w:val="nil"/>
            </w:tcBorders>
          </w:tcPr>
          <w:p w14:paraId="66521F34" w14:textId="6A42B31B" w:rsidR="000B7570" w:rsidRPr="00720984" w:rsidRDefault="007832E1" w:rsidP="000B7570">
            <w:pPr>
              <w:pStyle w:val="acctfourfigures"/>
              <w:tabs>
                <w:tab w:val="clear" w:pos="765"/>
                <w:tab w:val="decimal" w:pos="553"/>
              </w:tabs>
              <w:spacing w:line="240" w:lineRule="atLeast"/>
              <w:ind w:right="-144"/>
              <w:rPr>
                <w:b/>
                <w:bCs/>
                <w:sz w:val="16"/>
                <w:szCs w:val="16"/>
              </w:rPr>
            </w:pPr>
            <w:r>
              <w:rPr>
                <w:b/>
                <w:bCs/>
                <w:sz w:val="16"/>
                <w:szCs w:val="16"/>
              </w:rPr>
              <w:t>996,326</w:t>
            </w:r>
          </w:p>
        </w:tc>
        <w:tc>
          <w:tcPr>
            <w:tcW w:w="86" w:type="pct"/>
            <w:tcBorders>
              <w:left w:val="nil"/>
              <w:right w:val="nil"/>
            </w:tcBorders>
            <w:vAlign w:val="bottom"/>
          </w:tcPr>
          <w:p w14:paraId="7783FDE8"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271" w:type="pct"/>
            <w:tcBorders>
              <w:top w:val="single" w:sz="4" w:space="0" w:color="auto"/>
              <w:left w:val="nil"/>
              <w:bottom w:val="double" w:sz="4" w:space="0" w:color="auto"/>
              <w:right w:val="nil"/>
            </w:tcBorders>
          </w:tcPr>
          <w:p w14:paraId="1DB09C54" w14:textId="40A8B658" w:rsidR="000B7570" w:rsidRPr="00720984" w:rsidRDefault="000B7570" w:rsidP="000B7570">
            <w:pPr>
              <w:pStyle w:val="acctfourfigures"/>
              <w:tabs>
                <w:tab w:val="clear" w:pos="765"/>
                <w:tab w:val="decimal" w:pos="638"/>
              </w:tabs>
              <w:spacing w:line="240" w:lineRule="atLeast"/>
              <w:ind w:left="-127" w:right="-116"/>
              <w:rPr>
                <w:b/>
                <w:bCs/>
                <w:sz w:val="16"/>
                <w:szCs w:val="16"/>
              </w:rPr>
            </w:pPr>
            <w:r w:rsidRPr="00AF47B7">
              <w:rPr>
                <w:b/>
                <w:bCs/>
                <w:sz w:val="16"/>
                <w:szCs w:val="16"/>
              </w:rPr>
              <w:t>912,485</w:t>
            </w:r>
          </w:p>
        </w:tc>
        <w:tc>
          <w:tcPr>
            <w:tcW w:w="79" w:type="pct"/>
            <w:tcBorders>
              <w:top w:val="nil"/>
              <w:left w:val="nil"/>
              <w:bottom w:val="nil"/>
              <w:right w:val="nil"/>
            </w:tcBorders>
            <w:vAlign w:val="bottom"/>
          </w:tcPr>
          <w:p w14:paraId="1B69FD7D"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282" w:type="pct"/>
            <w:tcBorders>
              <w:top w:val="single" w:sz="4" w:space="0" w:color="auto"/>
              <w:left w:val="nil"/>
              <w:bottom w:val="double" w:sz="4" w:space="0" w:color="auto"/>
              <w:right w:val="nil"/>
            </w:tcBorders>
          </w:tcPr>
          <w:p w14:paraId="4C2E5603" w14:textId="549B3188" w:rsidR="000B7570" w:rsidRPr="00720984" w:rsidRDefault="009136F3" w:rsidP="000B7570">
            <w:pPr>
              <w:pStyle w:val="acctfourfigures"/>
              <w:tabs>
                <w:tab w:val="clear" w:pos="765"/>
                <w:tab w:val="decimal" w:pos="708"/>
              </w:tabs>
              <w:spacing w:line="240" w:lineRule="atLeast"/>
              <w:ind w:left="-122" w:right="-37"/>
              <w:rPr>
                <w:b/>
                <w:bCs/>
                <w:sz w:val="16"/>
                <w:szCs w:val="16"/>
              </w:rPr>
            </w:pPr>
            <w:r>
              <w:rPr>
                <w:b/>
                <w:bCs/>
                <w:sz w:val="16"/>
                <w:szCs w:val="16"/>
              </w:rPr>
              <w:t>(2,073,640)</w:t>
            </w:r>
          </w:p>
        </w:tc>
        <w:tc>
          <w:tcPr>
            <w:tcW w:w="79" w:type="pct"/>
            <w:tcBorders>
              <w:top w:val="nil"/>
              <w:left w:val="nil"/>
              <w:bottom w:val="nil"/>
              <w:right w:val="nil"/>
            </w:tcBorders>
            <w:vAlign w:val="bottom"/>
          </w:tcPr>
          <w:p w14:paraId="28A6945F"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301" w:type="pct"/>
            <w:tcBorders>
              <w:top w:val="single" w:sz="4" w:space="0" w:color="auto"/>
              <w:left w:val="nil"/>
              <w:bottom w:val="double" w:sz="4" w:space="0" w:color="auto"/>
              <w:right w:val="nil"/>
            </w:tcBorders>
          </w:tcPr>
          <w:p w14:paraId="1996CDD7" w14:textId="0E3567A2" w:rsidR="000B7570" w:rsidRPr="00720984" w:rsidRDefault="000B7570" w:rsidP="000B7570">
            <w:pPr>
              <w:pStyle w:val="acctfourfigures"/>
              <w:tabs>
                <w:tab w:val="clear" w:pos="765"/>
                <w:tab w:val="decimal" w:pos="720"/>
              </w:tabs>
              <w:spacing w:line="240" w:lineRule="atLeast"/>
              <w:ind w:right="-37"/>
              <w:rPr>
                <w:b/>
                <w:bCs/>
                <w:sz w:val="16"/>
                <w:szCs w:val="16"/>
              </w:rPr>
            </w:pPr>
            <w:r w:rsidRPr="00AF47B7">
              <w:rPr>
                <w:b/>
                <w:bCs/>
                <w:sz w:val="16"/>
                <w:szCs w:val="16"/>
              </w:rPr>
              <w:t>(2,334,543)</w:t>
            </w:r>
          </w:p>
        </w:tc>
        <w:tc>
          <w:tcPr>
            <w:tcW w:w="80" w:type="pct"/>
            <w:vAlign w:val="bottom"/>
          </w:tcPr>
          <w:p w14:paraId="496375F7"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274" w:type="pct"/>
            <w:tcBorders>
              <w:top w:val="single" w:sz="4" w:space="0" w:color="auto"/>
              <w:bottom w:val="double" w:sz="4" w:space="0" w:color="auto"/>
            </w:tcBorders>
          </w:tcPr>
          <w:p w14:paraId="07B15BCD" w14:textId="6C03C8B5" w:rsidR="000B7570" w:rsidRPr="00720984" w:rsidRDefault="009136F3" w:rsidP="000B7570">
            <w:pPr>
              <w:pStyle w:val="acctfourfigures"/>
              <w:tabs>
                <w:tab w:val="clear" w:pos="765"/>
                <w:tab w:val="decimal" w:pos="630"/>
              </w:tabs>
              <w:spacing w:line="240" w:lineRule="atLeast"/>
              <w:ind w:right="-37"/>
              <w:rPr>
                <w:b/>
                <w:bCs/>
                <w:sz w:val="16"/>
                <w:szCs w:val="16"/>
                <w:cs/>
                <w:lang w:bidi="th-TH"/>
              </w:rPr>
            </w:pPr>
            <w:r>
              <w:rPr>
                <w:b/>
                <w:bCs/>
                <w:sz w:val="16"/>
                <w:szCs w:val="16"/>
                <w:lang w:bidi="th-TH"/>
              </w:rPr>
              <w:t>6,608,577</w:t>
            </w:r>
          </w:p>
        </w:tc>
        <w:tc>
          <w:tcPr>
            <w:tcW w:w="76" w:type="pct"/>
            <w:vAlign w:val="bottom"/>
          </w:tcPr>
          <w:p w14:paraId="3A1B7D7F" w14:textId="77777777" w:rsidR="000B7570" w:rsidRPr="00720984" w:rsidRDefault="000B7570" w:rsidP="000B7570">
            <w:pPr>
              <w:pStyle w:val="acctfourfigures"/>
              <w:tabs>
                <w:tab w:val="clear" w:pos="765"/>
                <w:tab w:val="decimal" w:pos="682"/>
                <w:tab w:val="decimal" w:pos="708"/>
              </w:tabs>
              <w:spacing w:line="240" w:lineRule="atLeast"/>
              <w:ind w:right="-37"/>
              <w:rPr>
                <w:b/>
                <w:bCs/>
                <w:sz w:val="16"/>
                <w:szCs w:val="16"/>
              </w:rPr>
            </w:pPr>
          </w:p>
        </w:tc>
        <w:tc>
          <w:tcPr>
            <w:tcW w:w="276" w:type="pct"/>
            <w:tcBorders>
              <w:top w:val="single" w:sz="4" w:space="0" w:color="auto"/>
              <w:bottom w:val="double" w:sz="4" w:space="0" w:color="auto"/>
            </w:tcBorders>
          </w:tcPr>
          <w:p w14:paraId="4BAA498D" w14:textId="00E4D988" w:rsidR="000B7570" w:rsidRPr="00720984" w:rsidRDefault="000B7570" w:rsidP="000B7570">
            <w:pPr>
              <w:pStyle w:val="acctfourfigures"/>
              <w:tabs>
                <w:tab w:val="clear" w:pos="765"/>
                <w:tab w:val="decimal" w:pos="634"/>
              </w:tabs>
              <w:spacing w:line="240" w:lineRule="atLeast"/>
              <w:ind w:left="-266" w:right="-197"/>
              <w:rPr>
                <w:b/>
                <w:bCs/>
                <w:sz w:val="16"/>
                <w:szCs w:val="16"/>
              </w:rPr>
            </w:pPr>
            <w:r w:rsidRPr="00AF47B7">
              <w:rPr>
                <w:b/>
                <w:bCs/>
                <w:sz w:val="16"/>
                <w:szCs w:val="16"/>
                <w:lang w:bidi="th-TH"/>
              </w:rPr>
              <w:t>6,689,709</w:t>
            </w:r>
          </w:p>
        </w:tc>
      </w:tr>
      <w:tr w:rsidR="006D61E3" w:rsidRPr="00720984" w14:paraId="797F83A2" w14:textId="77777777" w:rsidTr="009727AA">
        <w:trPr>
          <w:trHeight w:hRule="exact" w:val="173"/>
          <w:jc w:val="center"/>
        </w:trPr>
        <w:tc>
          <w:tcPr>
            <w:tcW w:w="895" w:type="pct"/>
            <w:tcBorders>
              <w:left w:val="nil"/>
              <w:right w:val="nil"/>
            </w:tcBorders>
            <w:vAlign w:val="bottom"/>
          </w:tcPr>
          <w:p w14:paraId="1B30213E" w14:textId="77777777" w:rsidR="006D61E3" w:rsidRPr="00720984" w:rsidRDefault="006D61E3" w:rsidP="00F93637">
            <w:pPr>
              <w:shd w:val="clear" w:color="auto" w:fill="FFFFFF"/>
              <w:spacing w:line="240" w:lineRule="atLeast"/>
              <w:ind w:left="180" w:right="-79" w:hanging="180"/>
              <w:rPr>
                <w:sz w:val="16"/>
                <w:szCs w:val="16"/>
              </w:rPr>
            </w:pPr>
          </w:p>
        </w:tc>
        <w:tc>
          <w:tcPr>
            <w:tcW w:w="272" w:type="pct"/>
            <w:tcBorders>
              <w:top w:val="double" w:sz="4" w:space="0" w:color="auto"/>
              <w:left w:val="nil"/>
              <w:right w:val="nil"/>
            </w:tcBorders>
            <w:vAlign w:val="bottom"/>
          </w:tcPr>
          <w:p w14:paraId="20780EA2" w14:textId="77777777" w:rsidR="006D61E3" w:rsidRPr="00720984" w:rsidRDefault="006D61E3" w:rsidP="00F93637">
            <w:pPr>
              <w:pStyle w:val="acctfourfigures"/>
              <w:tabs>
                <w:tab w:val="clear" w:pos="765"/>
                <w:tab w:val="decimal" w:pos="708"/>
              </w:tabs>
              <w:spacing w:line="240" w:lineRule="atLeast"/>
              <w:ind w:right="-37"/>
              <w:rPr>
                <w:sz w:val="16"/>
                <w:szCs w:val="16"/>
              </w:rPr>
            </w:pPr>
          </w:p>
        </w:tc>
        <w:tc>
          <w:tcPr>
            <w:tcW w:w="76" w:type="pct"/>
            <w:tcBorders>
              <w:left w:val="nil"/>
              <w:right w:val="nil"/>
            </w:tcBorders>
            <w:vAlign w:val="bottom"/>
          </w:tcPr>
          <w:p w14:paraId="38D61ECA" w14:textId="77777777" w:rsidR="006D61E3" w:rsidRPr="00720984" w:rsidRDefault="006D61E3" w:rsidP="00F93637">
            <w:pPr>
              <w:shd w:val="clear" w:color="auto" w:fill="FFFFFF"/>
              <w:tabs>
                <w:tab w:val="decimal" w:pos="460"/>
              </w:tabs>
              <w:spacing w:line="240" w:lineRule="atLeast"/>
              <w:ind w:left="180" w:right="-79" w:hanging="180"/>
              <w:jc w:val="both"/>
              <w:rPr>
                <w:sz w:val="16"/>
                <w:szCs w:val="16"/>
              </w:rPr>
            </w:pPr>
          </w:p>
        </w:tc>
        <w:tc>
          <w:tcPr>
            <w:tcW w:w="274" w:type="pct"/>
            <w:tcBorders>
              <w:top w:val="double" w:sz="4" w:space="0" w:color="auto"/>
              <w:left w:val="nil"/>
              <w:right w:val="nil"/>
            </w:tcBorders>
            <w:vAlign w:val="bottom"/>
          </w:tcPr>
          <w:p w14:paraId="0967FF3B" w14:textId="77777777" w:rsidR="006D61E3" w:rsidRPr="00720984" w:rsidRDefault="006D61E3" w:rsidP="00F93637">
            <w:pPr>
              <w:pStyle w:val="acctfourfigures"/>
              <w:tabs>
                <w:tab w:val="clear" w:pos="765"/>
                <w:tab w:val="decimal" w:pos="682"/>
              </w:tabs>
              <w:spacing w:line="240" w:lineRule="atLeast"/>
              <w:ind w:left="-119" w:right="-150"/>
              <w:rPr>
                <w:sz w:val="16"/>
                <w:szCs w:val="16"/>
              </w:rPr>
            </w:pPr>
          </w:p>
        </w:tc>
        <w:tc>
          <w:tcPr>
            <w:tcW w:w="78" w:type="pct"/>
            <w:tcBorders>
              <w:left w:val="nil"/>
              <w:right w:val="nil"/>
            </w:tcBorders>
            <w:vAlign w:val="bottom"/>
          </w:tcPr>
          <w:p w14:paraId="75B737B9" w14:textId="77777777" w:rsidR="006D61E3" w:rsidRPr="00720984" w:rsidRDefault="006D61E3" w:rsidP="00F93637">
            <w:pPr>
              <w:shd w:val="clear" w:color="auto" w:fill="FFFFFF"/>
              <w:tabs>
                <w:tab w:val="decimal" w:pos="460"/>
              </w:tabs>
              <w:spacing w:line="240" w:lineRule="atLeast"/>
              <w:ind w:left="180" w:right="-79" w:hanging="180"/>
              <w:jc w:val="both"/>
              <w:rPr>
                <w:sz w:val="16"/>
                <w:szCs w:val="16"/>
              </w:rPr>
            </w:pPr>
          </w:p>
        </w:tc>
        <w:tc>
          <w:tcPr>
            <w:tcW w:w="270" w:type="pct"/>
            <w:tcBorders>
              <w:top w:val="double" w:sz="4" w:space="0" w:color="auto"/>
              <w:left w:val="nil"/>
              <w:right w:val="nil"/>
            </w:tcBorders>
            <w:vAlign w:val="bottom"/>
          </w:tcPr>
          <w:p w14:paraId="10E1A461"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right w:val="nil"/>
            </w:tcBorders>
            <w:vAlign w:val="bottom"/>
          </w:tcPr>
          <w:p w14:paraId="3B6BCD91"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top w:val="double" w:sz="4" w:space="0" w:color="auto"/>
              <w:left w:val="nil"/>
              <w:right w:val="nil"/>
            </w:tcBorders>
            <w:vAlign w:val="bottom"/>
          </w:tcPr>
          <w:p w14:paraId="31BA1396" w14:textId="77777777" w:rsidR="006D61E3" w:rsidRPr="00720984" w:rsidRDefault="006D61E3" w:rsidP="00F93637">
            <w:pPr>
              <w:pStyle w:val="acctfourfigures"/>
              <w:tabs>
                <w:tab w:val="clear" w:pos="765"/>
                <w:tab w:val="decimal" w:pos="546"/>
              </w:tabs>
              <w:spacing w:line="240" w:lineRule="atLeast"/>
              <w:ind w:right="-37"/>
              <w:rPr>
                <w:sz w:val="16"/>
                <w:szCs w:val="16"/>
              </w:rPr>
            </w:pPr>
          </w:p>
        </w:tc>
        <w:tc>
          <w:tcPr>
            <w:tcW w:w="79" w:type="pct"/>
            <w:tcBorders>
              <w:left w:val="nil"/>
              <w:right w:val="nil"/>
            </w:tcBorders>
            <w:vAlign w:val="bottom"/>
          </w:tcPr>
          <w:p w14:paraId="4A8E2826"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6" w:type="pct"/>
            <w:tcBorders>
              <w:top w:val="double" w:sz="4" w:space="0" w:color="auto"/>
              <w:left w:val="nil"/>
              <w:right w:val="nil"/>
            </w:tcBorders>
            <w:vAlign w:val="bottom"/>
          </w:tcPr>
          <w:p w14:paraId="4AA71EA8"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right w:val="nil"/>
            </w:tcBorders>
            <w:vAlign w:val="bottom"/>
          </w:tcPr>
          <w:p w14:paraId="084FFF9B"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55" w:type="pct"/>
            <w:tcBorders>
              <w:top w:val="double" w:sz="4" w:space="0" w:color="auto"/>
              <w:left w:val="nil"/>
              <w:right w:val="nil"/>
            </w:tcBorders>
            <w:vAlign w:val="bottom"/>
          </w:tcPr>
          <w:p w14:paraId="000D985B" w14:textId="77777777" w:rsidR="006D61E3" w:rsidRPr="00720984" w:rsidRDefault="006D61E3" w:rsidP="00F93637">
            <w:pPr>
              <w:pStyle w:val="acctfourfigures"/>
              <w:tabs>
                <w:tab w:val="clear" w:pos="765"/>
                <w:tab w:val="decimal" w:pos="509"/>
              </w:tabs>
              <w:spacing w:line="240" w:lineRule="atLeast"/>
              <w:ind w:right="-37"/>
              <w:rPr>
                <w:sz w:val="16"/>
                <w:szCs w:val="16"/>
              </w:rPr>
            </w:pPr>
          </w:p>
        </w:tc>
        <w:tc>
          <w:tcPr>
            <w:tcW w:w="76" w:type="pct"/>
            <w:tcBorders>
              <w:left w:val="nil"/>
              <w:right w:val="nil"/>
            </w:tcBorders>
            <w:vAlign w:val="bottom"/>
          </w:tcPr>
          <w:p w14:paraId="249A93A2"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39" w:type="pct"/>
            <w:tcBorders>
              <w:top w:val="double" w:sz="4" w:space="0" w:color="auto"/>
              <w:left w:val="nil"/>
              <w:right w:val="nil"/>
            </w:tcBorders>
            <w:vAlign w:val="bottom"/>
          </w:tcPr>
          <w:p w14:paraId="591E66A6" w14:textId="77777777" w:rsidR="006D61E3" w:rsidRPr="00720984" w:rsidRDefault="006D61E3" w:rsidP="00F93637">
            <w:pPr>
              <w:pStyle w:val="acctfourfigures"/>
              <w:tabs>
                <w:tab w:val="clear" w:pos="765"/>
                <w:tab w:val="decimal" w:pos="529"/>
              </w:tabs>
              <w:spacing w:line="240" w:lineRule="atLeast"/>
              <w:ind w:right="-37"/>
              <w:rPr>
                <w:sz w:val="16"/>
                <w:szCs w:val="16"/>
              </w:rPr>
            </w:pPr>
          </w:p>
        </w:tc>
        <w:tc>
          <w:tcPr>
            <w:tcW w:w="86" w:type="pct"/>
            <w:tcBorders>
              <w:left w:val="nil"/>
              <w:right w:val="nil"/>
            </w:tcBorders>
            <w:vAlign w:val="bottom"/>
          </w:tcPr>
          <w:p w14:paraId="7E54C9A4"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1" w:type="pct"/>
            <w:tcBorders>
              <w:top w:val="double" w:sz="4" w:space="0" w:color="auto"/>
              <w:left w:val="nil"/>
              <w:right w:val="nil"/>
            </w:tcBorders>
            <w:vAlign w:val="bottom"/>
          </w:tcPr>
          <w:p w14:paraId="15C88288" w14:textId="77777777" w:rsidR="006D61E3" w:rsidRPr="00720984" w:rsidRDefault="006D61E3" w:rsidP="00F93637">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vAlign w:val="bottom"/>
          </w:tcPr>
          <w:p w14:paraId="484448E3"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82" w:type="pct"/>
            <w:tcBorders>
              <w:top w:val="double" w:sz="4" w:space="0" w:color="auto"/>
              <w:left w:val="nil"/>
              <w:right w:val="nil"/>
            </w:tcBorders>
            <w:vAlign w:val="bottom"/>
          </w:tcPr>
          <w:p w14:paraId="7EAD101E"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79" w:type="pct"/>
            <w:tcBorders>
              <w:left w:val="nil"/>
              <w:right w:val="nil"/>
            </w:tcBorders>
            <w:vAlign w:val="bottom"/>
          </w:tcPr>
          <w:p w14:paraId="50503F11"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301" w:type="pct"/>
            <w:tcBorders>
              <w:top w:val="double" w:sz="4" w:space="0" w:color="auto"/>
              <w:left w:val="nil"/>
              <w:right w:val="nil"/>
            </w:tcBorders>
          </w:tcPr>
          <w:p w14:paraId="319045DE" w14:textId="77777777" w:rsidR="006D61E3" w:rsidRPr="00720984" w:rsidRDefault="006D61E3" w:rsidP="00F93637">
            <w:pPr>
              <w:pStyle w:val="acctfourfigures"/>
              <w:tabs>
                <w:tab w:val="clear" w:pos="765"/>
                <w:tab w:val="decimal" w:pos="444"/>
              </w:tabs>
              <w:spacing w:line="240" w:lineRule="atLeast"/>
              <w:ind w:right="-37"/>
              <w:rPr>
                <w:sz w:val="16"/>
                <w:szCs w:val="16"/>
              </w:rPr>
            </w:pPr>
          </w:p>
        </w:tc>
        <w:tc>
          <w:tcPr>
            <w:tcW w:w="80" w:type="pct"/>
            <w:vAlign w:val="bottom"/>
          </w:tcPr>
          <w:p w14:paraId="06D5358F"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4" w:type="pct"/>
            <w:tcBorders>
              <w:top w:val="double" w:sz="4" w:space="0" w:color="auto"/>
            </w:tcBorders>
            <w:vAlign w:val="bottom"/>
          </w:tcPr>
          <w:p w14:paraId="3C74759B" w14:textId="77777777" w:rsidR="006D61E3" w:rsidRPr="00720984" w:rsidRDefault="006D61E3" w:rsidP="00F93637">
            <w:pPr>
              <w:pStyle w:val="acctfourfigures"/>
              <w:tabs>
                <w:tab w:val="clear" w:pos="765"/>
                <w:tab w:val="decimal" w:pos="693"/>
              </w:tabs>
              <w:spacing w:line="240" w:lineRule="atLeast"/>
              <w:ind w:right="-37"/>
              <w:rPr>
                <w:sz w:val="16"/>
                <w:szCs w:val="16"/>
              </w:rPr>
            </w:pPr>
          </w:p>
        </w:tc>
        <w:tc>
          <w:tcPr>
            <w:tcW w:w="76" w:type="pct"/>
            <w:vAlign w:val="bottom"/>
          </w:tcPr>
          <w:p w14:paraId="5AD0A029" w14:textId="77777777" w:rsidR="006D61E3" w:rsidRPr="00720984" w:rsidRDefault="006D61E3" w:rsidP="00F93637">
            <w:pPr>
              <w:pStyle w:val="acctfourfigures"/>
              <w:tabs>
                <w:tab w:val="clear" w:pos="765"/>
                <w:tab w:val="decimal" w:pos="595"/>
              </w:tabs>
              <w:spacing w:line="240" w:lineRule="atLeast"/>
              <w:ind w:right="-37"/>
              <w:rPr>
                <w:sz w:val="16"/>
                <w:szCs w:val="16"/>
              </w:rPr>
            </w:pPr>
          </w:p>
        </w:tc>
        <w:tc>
          <w:tcPr>
            <w:tcW w:w="276" w:type="pct"/>
            <w:tcBorders>
              <w:top w:val="double" w:sz="4" w:space="0" w:color="auto"/>
            </w:tcBorders>
          </w:tcPr>
          <w:p w14:paraId="109D3178" w14:textId="77777777" w:rsidR="006D61E3" w:rsidRPr="00720984" w:rsidRDefault="006D61E3" w:rsidP="00F93637">
            <w:pPr>
              <w:pStyle w:val="acctfourfigures"/>
              <w:tabs>
                <w:tab w:val="clear" w:pos="765"/>
                <w:tab w:val="decimal" w:pos="693"/>
              </w:tabs>
              <w:spacing w:line="240" w:lineRule="atLeast"/>
              <w:ind w:right="-37"/>
              <w:rPr>
                <w:sz w:val="16"/>
                <w:szCs w:val="16"/>
              </w:rPr>
            </w:pPr>
          </w:p>
        </w:tc>
      </w:tr>
      <w:tr w:rsidR="000B7570" w:rsidRPr="00720984" w14:paraId="5ABE1326" w14:textId="77777777" w:rsidTr="009727AA">
        <w:trPr>
          <w:trHeight w:val="60"/>
          <w:jc w:val="center"/>
        </w:trPr>
        <w:tc>
          <w:tcPr>
            <w:tcW w:w="895" w:type="pct"/>
            <w:tcBorders>
              <w:left w:val="nil"/>
              <w:right w:val="nil"/>
            </w:tcBorders>
            <w:vAlign w:val="bottom"/>
          </w:tcPr>
          <w:p w14:paraId="2BE9E327" w14:textId="77777777" w:rsidR="000B7570" w:rsidRPr="00720984" w:rsidRDefault="000B7570" w:rsidP="003C5FAF">
            <w:pPr>
              <w:shd w:val="clear" w:color="auto" w:fill="FFFFFF"/>
              <w:tabs>
                <w:tab w:val="left" w:pos="282"/>
              </w:tabs>
              <w:spacing w:line="240" w:lineRule="atLeast"/>
              <w:ind w:left="180" w:right="-79" w:hanging="180"/>
              <w:rPr>
                <w:sz w:val="16"/>
                <w:szCs w:val="16"/>
              </w:rPr>
            </w:pPr>
            <w:r w:rsidRPr="00720984">
              <w:rPr>
                <w:sz w:val="16"/>
                <w:szCs w:val="16"/>
              </w:rPr>
              <w:t>Segment profit before income tax after elimination</w:t>
            </w:r>
          </w:p>
        </w:tc>
        <w:tc>
          <w:tcPr>
            <w:tcW w:w="272" w:type="pct"/>
            <w:tcBorders>
              <w:left w:val="nil"/>
              <w:right w:val="nil"/>
            </w:tcBorders>
            <w:vAlign w:val="bottom"/>
          </w:tcPr>
          <w:p w14:paraId="46BC080A" w14:textId="422AB9AA" w:rsidR="000B7570" w:rsidRPr="00720984" w:rsidRDefault="008D27BE" w:rsidP="000B7570">
            <w:pPr>
              <w:pStyle w:val="acctfourfigures"/>
              <w:tabs>
                <w:tab w:val="clear" w:pos="765"/>
                <w:tab w:val="decimal" w:pos="701"/>
              </w:tabs>
              <w:spacing w:line="240" w:lineRule="atLeast"/>
              <w:ind w:right="-37"/>
              <w:rPr>
                <w:sz w:val="16"/>
                <w:szCs w:val="16"/>
                <w:lang w:val="en-US" w:bidi="th-TH"/>
              </w:rPr>
            </w:pPr>
            <w:r>
              <w:rPr>
                <w:sz w:val="16"/>
                <w:szCs w:val="16"/>
                <w:lang w:val="en-US" w:bidi="th-TH"/>
              </w:rPr>
              <w:t>89</w:t>
            </w:r>
            <w:r w:rsidR="00166D2A">
              <w:rPr>
                <w:sz w:val="16"/>
                <w:szCs w:val="16"/>
                <w:lang w:val="en-US" w:bidi="th-TH"/>
              </w:rPr>
              <w:t>1</w:t>
            </w:r>
            <w:r>
              <w:rPr>
                <w:sz w:val="16"/>
                <w:szCs w:val="16"/>
                <w:lang w:val="en-US" w:bidi="th-TH"/>
              </w:rPr>
              <w:t>,</w:t>
            </w:r>
            <w:r w:rsidR="00166D2A">
              <w:rPr>
                <w:sz w:val="16"/>
                <w:szCs w:val="16"/>
                <w:lang w:val="en-US" w:bidi="th-TH"/>
              </w:rPr>
              <w:t>345</w:t>
            </w:r>
          </w:p>
        </w:tc>
        <w:tc>
          <w:tcPr>
            <w:tcW w:w="76" w:type="pct"/>
            <w:tcBorders>
              <w:left w:val="nil"/>
              <w:right w:val="nil"/>
            </w:tcBorders>
          </w:tcPr>
          <w:p w14:paraId="368D3C4D"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274" w:type="pct"/>
            <w:tcBorders>
              <w:left w:val="nil"/>
              <w:right w:val="nil"/>
            </w:tcBorders>
            <w:vAlign w:val="bottom"/>
          </w:tcPr>
          <w:p w14:paraId="634F398D" w14:textId="451C0A79" w:rsidR="000B7570" w:rsidRPr="00720984" w:rsidRDefault="000B7570" w:rsidP="000B7570">
            <w:pPr>
              <w:pStyle w:val="acctfourfigures"/>
              <w:tabs>
                <w:tab w:val="clear" w:pos="765"/>
                <w:tab w:val="decimal" w:pos="682"/>
              </w:tabs>
              <w:spacing w:line="240" w:lineRule="atLeast"/>
              <w:ind w:left="-119" w:right="-150"/>
              <w:rPr>
                <w:sz w:val="16"/>
                <w:szCs w:val="16"/>
                <w:lang w:val="en-US"/>
              </w:rPr>
            </w:pPr>
            <w:r w:rsidRPr="0016082B">
              <w:rPr>
                <w:sz w:val="16"/>
                <w:szCs w:val="16"/>
                <w:lang w:val="en-US" w:bidi="th-TH"/>
              </w:rPr>
              <w:t>934,963</w:t>
            </w:r>
          </w:p>
        </w:tc>
        <w:tc>
          <w:tcPr>
            <w:tcW w:w="78" w:type="pct"/>
            <w:tcBorders>
              <w:left w:val="nil"/>
              <w:right w:val="nil"/>
            </w:tcBorders>
          </w:tcPr>
          <w:p w14:paraId="715FBF6B"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270" w:type="pct"/>
            <w:tcBorders>
              <w:left w:val="nil"/>
              <w:right w:val="nil"/>
            </w:tcBorders>
            <w:vAlign w:val="bottom"/>
          </w:tcPr>
          <w:p w14:paraId="013F6CFA" w14:textId="72EC9959" w:rsidR="000B7570" w:rsidRPr="00720984" w:rsidRDefault="001C4DF0" w:rsidP="000B7570">
            <w:pPr>
              <w:pStyle w:val="acctfourfigures"/>
              <w:tabs>
                <w:tab w:val="clear" w:pos="765"/>
                <w:tab w:val="decimal" w:pos="671"/>
              </w:tabs>
              <w:spacing w:line="240" w:lineRule="atLeast"/>
              <w:ind w:right="-37"/>
              <w:rPr>
                <w:sz w:val="16"/>
                <w:szCs w:val="16"/>
                <w:lang w:val="en-US"/>
              </w:rPr>
            </w:pPr>
            <w:r>
              <w:rPr>
                <w:sz w:val="16"/>
                <w:szCs w:val="16"/>
                <w:lang w:val="en-US"/>
              </w:rPr>
              <w:t>1,</w:t>
            </w:r>
            <w:r w:rsidR="008D27BE">
              <w:rPr>
                <w:sz w:val="16"/>
                <w:szCs w:val="16"/>
                <w:lang w:val="en-US"/>
              </w:rPr>
              <w:t>188,</w:t>
            </w:r>
            <w:r w:rsidR="00166D2A">
              <w:rPr>
                <w:sz w:val="16"/>
                <w:szCs w:val="16"/>
                <w:lang w:val="en-US"/>
              </w:rPr>
              <w:t>756</w:t>
            </w:r>
          </w:p>
        </w:tc>
        <w:tc>
          <w:tcPr>
            <w:tcW w:w="79" w:type="pct"/>
            <w:tcBorders>
              <w:left w:val="nil"/>
              <w:right w:val="nil"/>
            </w:tcBorders>
          </w:tcPr>
          <w:p w14:paraId="79446518"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271" w:type="pct"/>
            <w:tcBorders>
              <w:left w:val="nil"/>
              <w:right w:val="nil"/>
            </w:tcBorders>
            <w:vAlign w:val="bottom"/>
          </w:tcPr>
          <w:p w14:paraId="4FE7455A" w14:textId="607620BD" w:rsidR="000B7570" w:rsidRPr="00720984" w:rsidRDefault="000B7570" w:rsidP="000B7570">
            <w:pPr>
              <w:pStyle w:val="acctfourfigures"/>
              <w:tabs>
                <w:tab w:val="clear" w:pos="765"/>
                <w:tab w:val="decimal" w:pos="693"/>
              </w:tabs>
              <w:spacing w:line="240" w:lineRule="atLeast"/>
              <w:ind w:right="-37"/>
              <w:rPr>
                <w:sz w:val="16"/>
                <w:szCs w:val="16"/>
                <w:lang w:val="en-US"/>
              </w:rPr>
            </w:pPr>
            <w:r w:rsidRPr="00C86AB6">
              <w:rPr>
                <w:sz w:val="16"/>
                <w:szCs w:val="16"/>
                <w:lang w:val="en-US"/>
              </w:rPr>
              <w:t>985,973</w:t>
            </w:r>
          </w:p>
        </w:tc>
        <w:tc>
          <w:tcPr>
            <w:tcW w:w="79" w:type="pct"/>
            <w:tcBorders>
              <w:left w:val="nil"/>
              <w:right w:val="nil"/>
            </w:tcBorders>
          </w:tcPr>
          <w:p w14:paraId="765C67D5"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256" w:type="pct"/>
            <w:tcBorders>
              <w:left w:val="nil"/>
              <w:right w:val="nil"/>
            </w:tcBorders>
            <w:vAlign w:val="bottom"/>
          </w:tcPr>
          <w:p w14:paraId="520843EC" w14:textId="2D3F4CB0" w:rsidR="000B7570" w:rsidRPr="00720984" w:rsidRDefault="001C4DF0" w:rsidP="00FC2775">
            <w:pPr>
              <w:pStyle w:val="acctfourfigures"/>
              <w:tabs>
                <w:tab w:val="clear" w:pos="765"/>
                <w:tab w:val="decimal" w:pos="642"/>
              </w:tabs>
              <w:spacing w:line="240" w:lineRule="atLeast"/>
              <w:ind w:right="-144"/>
              <w:rPr>
                <w:sz w:val="16"/>
                <w:szCs w:val="16"/>
                <w:lang w:val="en-US"/>
              </w:rPr>
            </w:pPr>
            <w:r>
              <w:rPr>
                <w:sz w:val="16"/>
                <w:szCs w:val="16"/>
                <w:lang w:val="en-US"/>
              </w:rPr>
              <w:t>290,</w:t>
            </w:r>
            <w:r w:rsidR="00166D2A">
              <w:rPr>
                <w:sz w:val="16"/>
                <w:szCs w:val="16"/>
                <w:lang w:val="en-US"/>
              </w:rPr>
              <w:t>231</w:t>
            </w:r>
          </w:p>
        </w:tc>
        <w:tc>
          <w:tcPr>
            <w:tcW w:w="76" w:type="pct"/>
            <w:tcBorders>
              <w:left w:val="nil"/>
              <w:right w:val="nil"/>
            </w:tcBorders>
          </w:tcPr>
          <w:p w14:paraId="2222A428"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255" w:type="pct"/>
            <w:tcBorders>
              <w:left w:val="nil"/>
              <w:right w:val="nil"/>
            </w:tcBorders>
            <w:vAlign w:val="bottom"/>
          </w:tcPr>
          <w:p w14:paraId="260049D5" w14:textId="7FA5B73A" w:rsidR="000B7570" w:rsidRPr="00720984" w:rsidRDefault="000B7570" w:rsidP="000B7570">
            <w:pPr>
              <w:pStyle w:val="acctfourfigures"/>
              <w:tabs>
                <w:tab w:val="clear" w:pos="765"/>
                <w:tab w:val="decimal" w:pos="553"/>
              </w:tabs>
              <w:spacing w:line="240" w:lineRule="atLeast"/>
              <w:ind w:right="-144"/>
              <w:rPr>
                <w:sz w:val="16"/>
                <w:szCs w:val="16"/>
                <w:lang w:val="en-US"/>
              </w:rPr>
            </w:pPr>
            <w:r w:rsidRPr="00C86AB6">
              <w:rPr>
                <w:sz w:val="16"/>
                <w:szCs w:val="16"/>
                <w:lang w:val="en-US"/>
              </w:rPr>
              <w:t>315,826</w:t>
            </w:r>
          </w:p>
        </w:tc>
        <w:tc>
          <w:tcPr>
            <w:tcW w:w="76" w:type="pct"/>
            <w:tcBorders>
              <w:left w:val="nil"/>
              <w:right w:val="nil"/>
            </w:tcBorders>
          </w:tcPr>
          <w:p w14:paraId="741D25CD"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239" w:type="pct"/>
            <w:tcBorders>
              <w:left w:val="nil"/>
              <w:right w:val="nil"/>
            </w:tcBorders>
            <w:vAlign w:val="bottom"/>
          </w:tcPr>
          <w:p w14:paraId="1D4016DF" w14:textId="48606C82" w:rsidR="000B7570" w:rsidRPr="00720984" w:rsidRDefault="00166D2A" w:rsidP="000B7570">
            <w:pPr>
              <w:pStyle w:val="acctfourfigures"/>
              <w:tabs>
                <w:tab w:val="clear" w:pos="765"/>
                <w:tab w:val="decimal" w:pos="553"/>
              </w:tabs>
              <w:spacing w:line="240" w:lineRule="atLeast"/>
              <w:ind w:right="-144"/>
              <w:rPr>
                <w:sz w:val="16"/>
                <w:szCs w:val="16"/>
              </w:rPr>
            </w:pPr>
            <w:r>
              <w:rPr>
                <w:sz w:val="16"/>
                <w:szCs w:val="16"/>
              </w:rPr>
              <w:t>41</w:t>
            </w:r>
            <w:r w:rsidR="00030B87" w:rsidRPr="00617DBD">
              <w:rPr>
                <w:sz w:val="16"/>
                <w:szCs w:val="16"/>
              </w:rPr>
              <w:t>,</w:t>
            </w:r>
            <w:r>
              <w:rPr>
                <w:sz w:val="16"/>
                <w:szCs w:val="16"/>
              </w:rPr>
              <w:t>124</w:t>
            </w:r>
          </w:p>
        </w:tc>
        <w:tc>
          <w:tcPr>
            <w:tcW w:w="86" w:type="pct"/>
            <w:tcBorders>
              <w:left w:val="nil"/>
              <w:right w:val="nil"/>
            </w:tcBorders>
          </w:tcPr>
          <w:p w14:paraId="3EBA23FB"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06032C27" w14:textId="3884D36C" w:rsidR="000B7570" w:rsidRPr="00720984" w:rsidRDefault="000B7570" w:rsidP="000B7570">
            <w:pPr>
              <w:pStyle w:val="acctfourfigures"/>
              <w:tabs>
                <w:tab w:val="clear" w:pos="765"/>
                <w:tab w:val="decimal" w:pos="638"/>
              </w:tabs>
              <w:spacing w:line="240" w:lineRule="atLeast"/>
              <w:ind w:left="-127" w:right="-116"/>
              <w:rPr>
                <w:sz w:val="16"/>
                <w:szCs w:val="16"/>
                <w:lang w:val="en-US"/>
              </w:rPr>
            </w:pPr>
            <w:r w:rsidRPr="00C86AB6">
              <w:rPr>
                <w:sz w:val="16"/>
                <w:szCs w:val="16"/>
              </w:rPr>
              <w:t>29,729</w:t>
            </w:r>
          </w:p>
        </w:tc>
        <w:tc>
          <w:tcPr>
            <w:tcW w:w="79" w:type="pct"/>
            <w:tcBorders>
              <w:left w:val="nil"/>
              <w:right w:val="nil"/>
            </w:tcBorders>
          </w:tcPr>
          <w:p w14:paraId="42C19116" w14:textId="77777777" w:rsidR="000B7570" w:rsidRPr="00720984" w:rsidRDefault="000B7570" w:rsidP="000B7570">
            <w:pPr>
              <w:tabs>
                <w:tab w:val="decimal" w:pos="684"/>
              </w:tabs>
              <w:spacing w:line="240" w:lineRule="atLeast"/>
              <w:ind w:left="-115" w:right="-150"/>
              <w:jc w:val="both"/>
              <w:rPr>
                <w:sz w:val="16"/>
                <w:szCs w:val="16"/>
                <w:lang w:val="en-US"/>
              </w:rPr>
            </w:pPr>
          </w:p>
        </w:tc>
        <w:tc>
          <w:tcPr>
            <w:tcW w:w="282" w:type="pct"/>
            <w:tcBorders>
              <w:left w:val="nil"/>
              <w:right w:val="nil"/>
            </w:tcBorders>
            <w:vAlign w:val="bottom"/>
          </w:tcPr>
          <w:p w14:paraId="16E7C652" w14:textId="297008F9" w:rsidR="000B7570" w:rsidRPr="00720984" w:rsidRDefault="009136F3" w:rsidP="000B7570">
            <w:pPr>
              <w:pStyle w:val="acctfourfigures"/>
              <w:tabs>
                <w:tab w:val="clear" w:pos="765"/>
                <w:tab w:val="decimal" w:pos="432"/>
              </w:tabs>
              <w:spacing w:line="240" w:lineRule="atLeast"/>
              <w:ind w:right="-37"/>
              <w:rPr>
                <w:sz w:val="16"/>
                <w:szCs w:val="16"/>
              </w:rPr>
            </w:pPr>
            <w:r>
              <w:rPr>
                <w:sz w:val="16"/>
                <w:szCs w:val="16"/>
              </w:rPr>
              <w:t>-</w:t>
            </w:r>
          </w:p>
        </w:tc>
        <w:tc>
          <w:tcPr>
            <w:tcW w:w="79" w:type="pct"/>
            <w:tcBorders>
              <w:left w:val="nil"/>
              <w:right w:val="nil"/>
            </w:tcBorders>
          </w:tcPr>
          <w:p w14:paraId="54AFFCA6"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vAlign w:val="bottom"/>
          </w:tcPr>
          <w:p w14:paraId="7E7C435E" w14:textId="474051C5" w:rsidR="000B7570" w:rsidRPr="00720984" w:rsidRDefault="000B7570" w:rsidP="000B7570">
            <w:pPr>
              <w:pStyle w:val="acctfourfigures"/>
              <w:tabs>
                <w:tab w:val="clear" w:pos="765"/>
                <w:tab w:val="decimal" w:pos="454"/>
              </w:tabs>
              <w:spacing w:line="240" w:lineRule="atLeast"/>
              <w:ind w:right="-37"/>
              <w:rPr>
                <w:sz w:val="16"/>
                <w:szCs w:val="16"/>
              </w:rPr>
            </w:pPr>
            <w:r w:rsidRPr="00CC700E">
              <w:rPr>
                <w:sz w:val="16"/>
                <w:szCs w:val="16"/>
              </w:rPr>
              <w:t>-</w:t>
            </w:r>
          </w:p>
        </w:tc>
        <w:tc>
          <w:tcPr>
            <w:tcW w:w="80" w:type="pct"/>
          </w:tcPr>
          <w:p w14:paraId="00316FE7"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274" w:type="pct"/>
            <w:vAlign w:val="bottom"/>
          </w:tcPr>
          <w:p w14:paraId="039EA30D" w14:textId="5A2AA75B" w:rsidR="000B7570" w:rsidRPr="00720984" w:rsidRDefault="009136F3" w:rsidP="000B7570">
            <w:pPr>
              <w:pStyle w:val="acctfourfigures"/>
              <w:tabs>
                <w:tab w:val="clear" w:pos="765"/>
                <w:tab w:val="decimal" w:pos="630"/>
              </w:tabs>
              <w:spacing w:line="240" w:lineRule="atLeast"/>
              <w:ind w:right="-37"/>
              <w:rPr>
                <w:sz w:val="16"/>
                <w:szCs w:val="16"/>
                <w:lang w:val="en-US" w:bidi="th-TH"/>
              </w:rPr>
            </w:pPr>
            <w:r>
              <w:rPr>
                <w:sz w:val="16"/>
                <w:szCs w:val="16"/>
                <w:lang w:val="en-US" w:bidi="th-TH"/>
              </w:rPr>
              <w:t>2,411,45</w:t>
            </w:r>
            <w:r w:rsidR="00166D2A">
              <w:rPr>
                <w:sz w:val="16"/>
                <w:szCs w:val="16"/>
                <w:lang w:val="en-US" w:bidi="th-TH"/>
              </w:rPr>
              <w:t>6</w:t>
            </w:r>
          </w:p>
        </w:tc>
        <w:tc>
          <w:tcPr>
            <w:tcW w:w="76" w:type="pct"/>
          </w:tcPr>
          <w:p w14:paraId="77E1CAB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6" w:type="pct"/>
            <w:vAlign w:val="bottom"/>
          </w:tcPr>
          <w:p w14:paraId="2C29CD84" w14:textId="3D530122" w:rsidR="000B7570" w:rsidRPr="00720984" w:rsidRDefault="000B7570" w:rsidP="000B7570">
            <w:pPr>
              <w:pStyle w:val="acctfourfigures"/>
              <w:tabs>
                <w:tab w:val="clear" w:pos="765"/>
                <w:tab w:val="decimal" w:pos="633"/>
              </w:tabs>
              <w:spacing w:line="240" w:lineRule="atLeast"/>
              <w:ind w:right="-37"/>
              <w:rPr>
                <w:sz w:val="16"/>
                <w:szCs w:val="16"/>
              </w:rPr>
            </w:pPr>
            <w:r w:rsidRPr="00AF47B7">
              <w:rPr>
                <w:sz w:val="16"/>
                <w:szCs w:val="16"/>
                <w:lang w:val="en-US" w:bidi="th-TH"/>
              </w:rPr>
              <w:t>2,266,</w:t>
            </w:r>
            <w:r w:rsidRPr="00AF47B7">
              <w:rPr>
                <w:sz w:val="16"/>
                <w:szCs w:val="16"/>
              </w:rPr>
              <w:t>491</w:t>
            </w:r>
          </w:p>
        </w:tc>
      </w:tr>
      <w:tr w:rsidR="000B7570" w:rsidRPr="00720984" w14:paraId="0CD71EC2" w14:textId="77777777" w:rsidTr="009727AA">
        <w:trPr>
          <w:trHeight w:hRule="exact" w:val="173"/>
          <w:jc w:val="center"/>
        </w:trPr>
        <w:tc>
          <w:tcPr>
            <w:tcW w:w="895" w:type="pct"/>
            <w:tcBorders>
              <w:left w:val="nil"/>
              <w:right w:val="nil"/>
            </w:tcBorders>
            <w:vAlign w:val="bottom"/>
          </w:tcPr>
          <w:p w14:paraId="48F17C9C" w14:textId="77777777" w:rsidR="000B7570" w:rsidRPr="00720984" w:rsidRDefault="000B7570" w:rsidP="000B7570">
            <w:pPr>
              <w:shd w:val="clear" w:color="auto" w:fill="FFFFFF"/>
              <w:spacing w:line="240" w:lineRule="atLeast"/>
              <w:ind w:left="187" w:right="-72" w:hanging="187"/>
              <w:rPr>
                <w:sz w:val="16"/>
                <w:szCs w:val="16"/>
              </w:rPr>
            </w:pPr>
          </w:p>
        </w:tc>
        <w:tc>
          <w:tcPr>
            <w:tcW w:w="272" w:type="pct"/>
            <w:tcBorders>
              <w:left w:val="nil"/>
              <w:right w:val="nil"/>
            </w:tcBorders>
            <w:vAlign w:val="bottom"/>
          </w:tcPr>
          <w:p w14:paraId="73464469"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69BB64E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551A0BF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348EE39"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7FE7DA1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7CA6BF4E"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24060574" w14:textId="77777777" w:rsidR="000B7570" w:rsidRPr="00720984" w:rsidRDefault="000B7570" w:rsidP="000B7570">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160BFF32"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6549E2A6" w14:textId="77777777" w:rsidR="000B7570" w:rsidRPr="00720984" w:rsidRDefault="000B7570" w:rsidP="000B7570">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5E88F11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4694EF32" w14:textId="77777777" w:rsidR="000B7570" w:rsidRPr="00720984" w:rsidRDefault="000B7570" w:rsidP="000B7570">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AA918B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24263698" w14:textId="77777777" w:rsidR="000B7570" w:rsidRPr="00720984" w:rsidRDefault="000B7570" w:rsidP="000B7570">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69092056"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1E2A6926" w14:textId="77777777" w:rsidR="000B7570" w:rsidRPr="00720984" w:rsidRDefault="000B7570" w:rsidP="000B7570">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5C108B7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01C3BBC3" w14:textId="77777777" w:rsidR="000B7570" w:rsidRPr="00720984" w:rsidRDefault="000B7570" w:rsidP="000B7570">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4D06E5A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1CA53241" w14:textId="77777777" w:rsidR="000B7570" w:rsidRPr="00720984" w:rsidRDefault="000B7570" w:rsidP="000B7570">
            <w:pPr>
              <w:pStyle w:val="acctfourfigures"/>
              <w:tabs>
                <w:tab w:val="clear" w:pos="765"/>
                <w:tab w:val="decimal" w:pos="511"/>
              </w:tabs>
              <w:spacing w:line="240" w:lineRule="atLeast"/>
              <w:ind w:right="-37"/>
              <w:rPr>
                <w:sz w:val="16"/>
                <w:szCs w:val="16"/>
              </w:rPr>
            </w:pPr>
          </w:p>
        </w:tc>
        <w:tc>
          <w:tcPr>
            <w:tcW w:w="80" w:type="pct"/>
            <w:vAlign w:val="bottom"/>
          </w:tcPr>
          <w:p w14:paraId="0885B864"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vAlign w:val="bottom"/>
          </w:tcPr>
          <w:p w14:paraId="0CFF8077"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6" w:type="pct"/>
            <w:vAlign w:val="bottom"/>
          </w:tcPr>
          <w:p w14:paraId="40F0082F"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6" w:type="pct"/>
            <w:vAlign w:val="bottom"/>
          </w:tcPr>
          <w:p w14:paraId="5376BA55" w14:textId="77777777" w:rsidR="000B7570" w:rsidRPr="00720984" w:rsidRDefault="000B7570" w:rsidP="000B7570">
            <w:pPr>
              <w:pStyle w:val="acctfourfigures"/>
              <w:tabs>
                <w:tab w:val="clear" w:pos="765"/>
                <w:tab w:val="decimal" w:pos="710"/>
              </w:tabs>
              <w:spacing w:line="240" w:lineRule="atLeast"/>
              <w:ind w:right="-37"/>
              <w:rPr>
                <w:sz w:val="16"/>
                <w:szCs w:val="16"/>
              </w:rPr>
            </w:pPr>
          </w:p>
        </w:tc>
      </w:tr>
      <w:tr w:rsidR="000B7570" w:rsidRPr="00720984" w14:paraId="1C619912" w14:textId="77777777" w:rsidTr="009727AA">
        <w:trPr>
          <w:jc w:val="center"/>
        </w:trPr>
        <w:tc>
          <w:tcPr>
            <w:tcW w:w="895" w:type="pct"/>
            <w:tcBorders>
              <w:left w:val="nil"/>
              <w:right w:val="nil"/>
            </w:tcBorders>
            <w:vAlign w:val="bottom"/>
          </w:tcPr>
          <w:p w14:paraId="33C39DB8" w14:textId="77777777" w:rsidR="000B7570" w:rsidRPr="00720984" w:rsidRDefault="000B7570" w:rsidP="000B7570">
            <w:pPr>
              <w:shd w:val="clear" w:color="auto" w:fill="FFFFFF"/>
              <w:spacing w:line="240" w:lineRule="atLeast"/>
              <w:ind w:left="180" w:right="-79" w:hanging="180"/>
              <w:rPr>
                <w:sz w:val="16"/>
                <w:szCs w:val="16"/>
              </w:rPr>
            </w:pPr>
            <w:r w:rsidRPr="00720984">
              <w:rPr>
                <w:sz w:val="16"/>
                <w:szCs w:val="16"/>
              </w:rPr>
              <w:t>Unallocated amounts:</w:t>
            </w:r>
          </w:p>
        </w:tc>
        <w:tc>
          <w:tcPr>
            <w:tcW w:w="272" w:type="pct"/>
            <w:tcBorders>
              <w:left w:val="nil"/>
              <w:right w:val="nil"/>
            </w:tcBorders>
            <w:vAlign w:val="bottom"/>
          </w:tcPr>
          <w:p w14:paraId="728659E2"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27331C3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6ECEB0E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0A65E4AB"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020217B7"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255485AC"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698E82F" w14:textId="77777777" w:rsidR="000B7570" w:rsidRPr="00720984" w:rsidRDefault="000B7570" w:rsidP="000B7570">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2310359B"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3FE54FAE" w14:textId="77777777" w:rsidR="000B7570" w:rsidRPr="00720984" w:rsidRDefault="000B7570" w:rsidP="000B7570">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5B2E8DE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240743B2" w14:textId="77777777" w:rsidR="000B7570" w:rsidRPr="00720984" w:rsidRDefault="000B7570" w:rsidP="000B7570">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45BCB68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73B3B2C8" w14:textId="77777777" w:rsidR="000B7570" w:rsidRPr="00720984" w:rsidRDefault="000B7570" w:rsidP="000B7570">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FDE9D03"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2A3A6DC2" w14:textId="77777777" w:rsidR="000B7570" w:rsidRPr="00720984" w:rsidRDefault="000B7570" w:rsidP="000B7570">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1E917402"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4D1C43F9" w14:textId="77777777" w:rsidR="000B7570" w:rsidRPr="00720984" w:rsidRDefault="000B7570" w:rsidP="000B7570">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06879B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5312BF58" w14:textId="77777777" w:rsidR="000B7570" w:rsidRPr="00720984" w:rsidRDefault="000B7570" w:rsidP="000B7570">
            <w:pPr>
              <w:pStyle w:val="acctfourfigures"/>
              <w:tabs>
                <w:tab w:val="clear" w:pos="765"/>
                <w:tab w:val="decimal" w:pos="511"/>
              </w:tabs>
              <w:spacing w:line="240" w:lineRule="atLeast"/>
              <w:ind w:right="-37"/>
              <w:rPr>
                <w:sz w:val="16"/>
                <w:szCs w:val="16"/>
              </w:rPr>
            </w:pPr>
          </w:p>
        </w:tc>
        <w:tc>
          <w:tcPr>
            <w:tcW w:w="80" w:type="pct"/>
            <w:vAlign w:val="bottom"/>
          </w:tcPr>
          <w:p w14:paraId="1143669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vAlign w:val="bottom"/>
          </w:tcPr>
          <w:p w14:paraId="61C37D9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6" w:type="pct"/>
            <w:vAlign w:val="bottom"/>
          </w:tcPr>
          <w:p w14:paraId="23B6797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6" w:type="pct"/>
            <w:vAlign w:val="bottom"/>
          </w:tcPr>
          <w:p w14:paraId="2A5F12D1" w14:textId="77777777" w:rsidR="000B7570" w:rsidRPr="00720984" w:rsidRDefault="000B7570" w:rsidP="00F26969">
            <w:pPr>
              <w:pStyle w:val="acctfourfigures"/>
              <w:tabs>
                <w:tab w:val="clear" w:pos="765"/>
                <w:tab w:val="left" w:pos="370"/>
                <w:tab w:val="decimal" w:pos="710"/>
              </w:tabs>
              <w:spacing w:line="240" w:lineRule="atLeast"/>
              <w:ind w:right="-37"/>
              <w:rPr>
                <w:sz w:val="16"/>
                <w:szCs w:val="16"/>
              </w:rPr>
            </w:pPr>
          </w:p>
        </w:tc>
      </w:tr>
      <w:tr w:rsidR="00985843" w:rsidRPr="00720984" w14:paraId="4872C9B1" w14:textId="77777777" w:rsidTr="009E01F3">
        <w:trPr>
          <w:jc w:val="center"/>
        </w:trPr>
        <w:tc>
          <w:tcPr>
            <w:tcW w:w="895" w:type="pct"/>
            <w:tcBorders>
              <w:left w:val="nil"/>
              <w:right w:val="nil"/>
            </w:tcBorders>
            <w:vAlign w:val="bottom"/>
          </w:tcPr>
          <w:p w14:paraId="673A0368" w14:textId="77777777" w:rsidR="00985843" w:rsidRPr="00720984" w:rsidRDefault="00985843" w:rsidP="00985843">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AF47B7">
              <w:rPr>
                <w:sz w:val="16"/>
                <w:szCs w:val="16"/>
              </w:rPr>
              <w:t>Interest income and other income</w:t>
            </w:r>
          </w:p>
        </w:tc>
        <w:tc>
          <w:tcPr>
            <w:tcW w:w="272" w:type="pct"/>
            <w:tcBorders>
              <w:left w:val="nil"/>
              <w:right w:val="nil"/>
            </w:tcBorders>
            <w:vAlign w:val="bottom"/>
          </w:tcPr>
          <w:p w14:paraId="37A18BA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4B76EAC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2C19596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387124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4FD58D3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4E97DCEF"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303A81F" w14:textId="77777777" w:rsidR="00985843" w:rsidRPr="00720984" w:rsidRDefault="00985843" w:rsidP="00985843">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2E558B4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22CDBAE1" w14:textId="77777777" w:rsidR="00985843" w:rsidRPr="00720984" w:rsidRDefault="00985843" w:rsidP="00FC2775">
            <w:pPr>
              <w:pStyle w:val="acctfourfigures"/>
              <w:tabs>
                <w:tab w:val="clear" w:pos="765"/>
              </w:tabs>
              <w:spacing w:line="240" w:lineRule="atLeast"/>
              <w:ind w:right="-37"/>
              <w:rPr>
                <w:sz w:val="16"/>
                <w:szCs w:val="16"/>
              </w:rPr>
            </w:pPr>
          </w:p>
        </w:tc>
        <w:tc>
          <w:tcPr>
            <w:tcW w:w="76" w:type="pct"/>
            <w:tcBorders>
              <w:left w:val="nil"/>
              <w:right w:val="nil"/>
            </w:tcBorders>
            <w:vAlign w:val="bottom"/>
          </w:tcPr>
          <w:p w14:paraId="4986FC2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5A84BA76" w14:textId="77777777" w:rsidR="00985843" w:rsidRPr="00720984" w:rsidRDefault="00985843" w:rsidP="00985843">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30F22D97"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55CBC2D6" w14:textId="77777777" w:rsidR="00985843" w:rsidRPr="00720984" w:rsidRDefault="00985843" w:rsidP="00985843">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04FE627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2E131C3C" w14:textId="77777777" w:rsidR="00985843" w:rsidRPr="00720984" w:rsidRDefault="00985843" w:rsidP="00985843">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E2EF07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59CB76FE"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6DA0DAD8"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4EF871E0"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80" w:type="pct"/>
            <w:vAlign w:val="bottom"/>
          </w:tcPr>
          <w:p w14:paraId="2C357D5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vAlign w:val="bottom"/>
          </w:tcPr>
          <w:p w14:paraId="1B151EDC" w14:textId="7B42BE49" w:rsidR="00985843" w:rsidRPr="00C11FBC" w:rsidRDefault="009136F3" w:rsidP="00985843">
            <w:pPr>
              <w:pStyle w:val="acctfourfigures"/>
              <w:tabs>
                <w:tab w:val="clear" w:pos="765"/>
                <w:tab w:val="decimal" w:pos="630"/>
              </w:tabs>
              <w:spacing w:line="240" w:lineRule="atLeast"/>
              <w:ind w:right="-37"/>
              <w:rPr>
                <w:rFonts w:cstheme="minorBidi"/>
                <w:sz w:val="16"/>
                <w:lang w:val="en-US" w:bidi="th-TH"/>
              </w:rPr>
            </w:pPr>
            <w:r>
              <w:rPr>
                <w:sz w:val="16"/>
                <w:szCs w:val="16"/>
              </w:rPr>
              <w:t>26,7</w:t>
            </w:r>
            <w:r w:rsidR="00C11FBC">
              <w:rPr>
                <w:sz w:val="16"/>
                <w:szCs w:val="16"/>
                <w:lang w:val="en-US"/>
              </w:rPr>
              <w:t>74</w:t>
            </w:r>
          </w:p>
        </w:tc>
        <w:tc>
          <w:tcPr>
            <w:tcW w:w="76" w:type="pct"/>
            <w:vAlign w:val="bottom"/>
          </w:tcPr>
          <w:p w14:paraId="144DABA0" w14:textId="77777777" w:rsidR="00985843" w:rsidRPr="00720984" w:rsidRDefault="00985843" w:rsidP="00985843">
            <w:pPr>
              <w:pStyle w:val="acctfourfigures"/>
              <w:tabs>
                <w:tab w:val="clear" w:pos="765"/>
                <w:tab w:val="decimal" w:pos="710"/>
              </w:tabs>
              <w:spacing w:line="240" w:lineRule="atLeast"/>
              <w:ind w:right="-37"/>
              <w:rPr>
                <w:sz w:val="16"/>
                <w:szCs w:val="16"/>
                <w:highlight w:val="yellow"/>
              </w:rPr>
            </w:pPr>
          </w:p>
        </w:tc>
        <w:tc>
          <w:tcPr>
            <w:tcW w:w="276" w:type="pct"/>
            <w:vAlign w:val="bottom"/>
          </w:tcPr>
          <w:p w14:paraId="02BDDA77" w14:textId="45520261" w:rsidR="00985843" w:rsidRPr="00720984" w:rsidRDefault="00985843" w:rsidP="00985843">
            <w:pPr>
              <w:pStyle w:val="acctfourfigures"/>
              <w:tabs>
                <w:tab w:val="clear" w:pos="765"/>
                <w:tab w:val="decimal" w:pos="633"/>
              </w:tabs>
              <w:spacing w:line="240" w:lineRule="atLeast"/>
              <w:ind w:right="-37"/>
              <w:rPr>
                <w:sz w:val="16"/>
                <w:szCs w:val="16"/>
              </w:rPr>
            </w:pPr>
            <w:r w:rsidRPr="00AF47B7">
              <w:rPr>
                <w:sz w:val="16"/>
                <w:szCs w:val="16"/>
              </w:rPr>
              <w:t>39,875</w:t>
            </w:r>
          </w:p>
        </w:tc>
      </w:tr>
      <w:tr w:rsidR="00985843" w:rsidRPr="00720984" w14:paraId="6D4C85D8" w14:textId="77777777" w:rsidTr="009E01F3">
        <w:trPr>
          <w:jc w:val="center"/>
        </w:trPr>
        <w:tc>
          <w:tcPr>
            <w:tcW w:w="895" w:type="pct"/>
            <w:tcBorders>
              <w:left w:val="nil"/>
              <w:right w:val="nil"/>
            </w:tcBorders>
            <w:vAlign w:val="bottom"/>
          </w:tcPr>
          <w:p w14:paraId="76B0698F" w14:textId="7FD372E9" w:rsidR="00985843" w:rsidRPr="00720984" w:rsidRDefault="00985843" w:rsidP="00985843">
            <w:pPr>
              <w:shd w:val="clear" w:color="auto" w:fill="FFFFFF"/>
              <w:spacing w:line="240" w:lineRule="atLeast"/>
              <w:ind w:left="180" w:right="-79" w:hanging="180"/>
              <w:rPr>
                <w:sz w:val="16"/>
                <w:szCs w:val="16"/>
              </w:rPr>
            </w:pPr>
            <w:r w:rsidRPr="00720984">
              <w:rPr>
                <w:sz w:val="16"/>
                <w:szCs w:val="16"/>
              </w:rPr>
              <w:t>-</w:t>
            </w:r>
            <w:r w:rsidRPr="00720984">
              <w:rPr>
                <w:sz w:val="16"/>
                <w:szCs w:val="16"/>
              </w:rPr>
              <w:tab/>
              <w:t xml:space="preserve">Net </w:t>
            </w:r>
            <w:r>
              <w:rPr>
                <w:sz w:val="16"/>
                <w:szCs w:val="16"/>
              </w:rPr>
              <w:t xml:space="preserve">loss </w:t>
            </w:r>
            <w:r w:rsidRPr="00720984">
              <w:rPr>
                <w:sz w:val="16"/>
                <w:szCs w:val="16"/>
              </w:rPr>
              <w:t>on exchange rate</w:t>
            </w:r>
          </w:p>
        </w:tc>
        <w:tc>
          <w:tcPr>
            <w:tcW w:w="272" w:type="pct"/>
            <w:tcBorders>
              <w:left w:val="nil"/>
              <w:right w:val="nil"/>
            </w:tcBorders>
            <w:vAlign w:val="bottom"/>
          </w:tcPr>
          <w:p w14:paraId="68CE971F"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588869F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0456CDB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111E2E1D"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4DDBB918"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158AE28"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421DDF3E" w14:textId="77777777" w:rsidR="00985843" w:rsidRPr="00720984" w:rsidRDefault="00985843" w:rsidP="00985843">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0F0A1589"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10E8D6B4" w14:textId="77777777" w:rsidR="00985843" w:rsidRPr="00720984" w:rsidRDefault="00985843" w:rsidP="00985843">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4F817821"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34EA616E" w14:textId="77777777" w:rsidR="00985843" w:rsidRPr="00720984" w:rsidRDefault="00985843" w:rsidP="00985843">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1EA891D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43EF35D3" w14:textId="77777777" w:rsidR="00985843" w:rsidRPr="00720984" w:rsidRDefault="00985843" w:rsidP="00985843">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AF0C84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123F2EF9" w14:textId="77777777" w:rsidR="00985843" w:rsidRPr="00720984" w:rsidRDefault="00985843" w:rsidP="00985843">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1CF9B34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325F0302"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02032C43"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4EC5B339"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80" w:type="pct"/>
            <w:vAlign w:val="bottom"/>
          </w:tcPr>
          <w:p w14:paraId="117963F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vAlign w:val="bottom"/>
          </w:tcPr>
          <w:p w14:paraId="78FD6F98" w14:textId="447FCE68" w:rsidR="00985843" w:rsidRPr="00720984" w:rsidRDefault="009136F3" w:rsidP="00985843">
            <w:pPr>
              <w:pStyle w:val="acctfourfigures"/>
              <w:tabs>
                <w:tab w:val="clear" w:pos="765"/>
                <w:tab w:val="decimal" w:pos="686"/>
              </w:tabs>
              <w:spacing w:line="240" w:lineRule="atLeast"/>
              <w:ind w:right="-37"/>
              <w:rPr>
                <w:sz w:val="16"/>
                <w:szCs w:val="16"/>
              </w:rPr>
            </w:pPr>
            <w:r>
              <w:rPr>
                <w:sz w:val="16"/>
                <w:szCs w:val="16"/>
              </w:rPr>
              <w:t>(99,51</w:t>
            </w:r>
            <w:r w:rsidR="00166D2A">
              <w:rPr>
                <w:sz w:val="16"/>
                <w:szCs w:val="16"/>
              </w:rPr>
              <w:t>7</w:t>
            </w:r>
            <w:r>
              <w:rPr>
                <w:sz w:val="16"/>
                <w:szCs w:val="16"/>
              </w:rPr>
              <w:t>)</w:t>
            </w:r>
          </w:p>
        </w:tc>
        <w:tc>
          <w:tcPr>
            <w:tcW w:w="76" w:type="pct"/>
            <w:vAlign w:val="bottom"/>
          </w:tcPr>
          <w:p w14:paraId="2DAF0B23" w14:textId="77777777" w:rsidR="00985843" w:rsidRPr="00720984" w:rsidRDefault="00985843" w:rsidP="00985843">
            <w:pPr>
              <w:pStyle w:val="acctfourfigures"/>
              <w:tabs>
                <w:tab w:val="clear" w:pos="765"/>
                <w:tab w:val="decimal" w:pos="710"/>
              </w:tabs>
              <w:spacing w:line="240" w:lineRule="atLeast"/>
              <w:ind w:right="-37"/>
              <w:rPr>
                <w:sz w:val="16"/>
                <w:szCs w:val="16"/>
                <w:highlight w:val="yellow"/>
              </w:rPr>
            </w:pPr>
          </w:p>
        </w:tc>
        <w:tc>
          <w:tcPr>
            <w:tcW w:w="276" w:type="pct"/>
            <w:vAlign w:val="bottom"/>
          </w:tcPr>
          <w:p w14:paraId="2F4B0D5D" w14:textId="799E3070" w:rsidR="00985843" w:rsidRPr="00720984" w:rsidRDefault="00985843" w:rsidP="00985843">
            <w:pPr>
              <w:pStyle w:val="acctfourfigures"/>
              <w:tabs>
                <w:tab w:val="clear" w:pos="765"/>
                <w:tab w:val="decimal" w:pos="633"/>
              </w:tabs>
              <w:spacing w:line="240" w:lineRule="atLeast"/>
              <w:ind w:right="-37"/>
              <w:rPr>
                <w:sz w:val="16"/>
                <w:szCs w:val="16"/>
              </w:rPr>
            </w:pPr>
            <w:r w:rsidRPr="00AF47B7">
              <w:rPr>
                <w:sz w:val="16"/>
                <w:szCs w:val="16"/>
              </w:rPr>
              <w:t>(61,747)</w:t>
            </w:r>
          </w:p>
        </w:tc>
      </w:tr>
      <w:tr w:rsidR="00985843" w:rsidRPr="00720984" w14:paraId="1D87CF9C" w14:textId="77777777" w:rsidTr="00C85FF9">
        <w:trPr>
          <w:jc w:val="center"/>
        </w:trPr>
        <w:tc>
          <w:tcPr>
            <w:tcW w:w="1517" w:type="pct"/>
            <w:gridSpan w:val="4"/>
            <w:tcBorders>
              <w:left w:val="nil"/>
              <w:right w:val="nil"/>
            </w:tcBorders>
            <w:vAlign w:val="bottom"/>
          </w:tcPr>
          <w:p w14:paraId="087EC42E" w14:textId="2AFB843C" w:rsidR="00985843" w:rsidRPr="00720984" w:rsidRDefault="00985843" w:rsidP="00F26969">
            <w:pPr>
              <w:shd w:val="clear" w:color="auto" w:fill="FFFFFF"/>
              <w:tabs>
                <w:tab w:val="left" w:pos="4349"/>
              </w:tabs>
              <w:spacing w:line="240" w:lineRule="atLeast"/>
              <w:ind w:left="180" w:right="-79" w:hanging="180"/>
              <w:rPr>
                <w:sz w:val="16"/>
                <w:szCs w:val="16"/>
              </w:rPr>
            </w:pPr>
            <w:r w:rsidRPr="00720984">
              <w:rPr>
                <w:sz w:val="16"/>
                <w:szCs w:val="16"/>
              </w:rPr>
              <w:t>-</w:t>
            </w:r>
            <w:r w:rsidRPr="00720984">
              <w:rPr>
                <w:sz w:val="16"/>
                <w:szCs w:val="16"/>
              </w:rPr>
              <w:tab/>
            </w:r>
            <w:r w:rsidRPr="009727AA">
              <w:rPr>
                <w:sz w:val="16"/>
                <w:szCs w:val="16"/>
              </w:rPr>
              <w:t>Share of profit of an associate accounted for using equity method</w:t>
            </w:r>
          </w:p>
        </w:tc>
        <w:tc>
          <w:tcPr>
            <w:tcW w:w="78" w:type="pct"/>
            <w:tcBorders>
              <w:left w:val="nil"/>
              <w:right w:val="nil"/>
            </w:tcBorders>
            <w:vAlign w:val="bottom"/>
          </w:tcPr>
          <w:p w14:paraId="0238D67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987ED6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4EAAF99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1035BB53" w14:textId="77777777" w:rsidR="00985843" w:rsidRPr="00720984" w:rsidRDefault="00985843" w:rsidP="00985843">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78600BB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17AF0810" w14:textId="77777777" w:rsidR="00985843" w:rsidRPr="00720984" w:rsidRDefault="00985843" w:rsidP="00985843">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30D4FC7E"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75E74DD4" w14:textId="77777777" w:rsidR="00985843" w:rsidRPr="00720984" w:rsidRDefault="00985843" w:rsidP="00985843">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45A1B8F9"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68420524" w14:textId="77777777" w:rsidR="00985843" w:rsidRPr="00720984" w:rsidRDefault="00985843" w:rsidP="00985843">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7CC2A5E"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7E822E63" w14:textId="77777777" w:rsidR="00985843" w:rsidRPr="00720984" w:rsidRDefault="00985843" w:rsidP="00985843">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633A8EC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5884BAEA"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7703938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5F405B51"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80" w:type="pct"/>
            <w:vAlign w:val="bottom"/>
          </w:tcPr>
          <w:p w14:paraId="42FC1D33"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vAlign w:val="bottom"/>
          </w:tcPr>
          <w:p w14:paraId="5CF90125" w14:textId="19A5E733" w:rsidR="00985843" w:rsidRPr="00720984" w:rsidRDefault="009136F3" w:rsidP="00985843">
            <w:pPr>
              <w:pStyle w:val="acctfourfigures"/>
              <w:tabs>
                <w:tab w:val="clear" w:pos="765"/>
                <w:tab w:val="decimal" w:pos="630"/>
              </w:tabs>
              <w:spacing w:line="240" w:lineRule="atLeast"/>
              <w:ind w:right="-37"/>
              <w:rPr>
                <w:sz w:val="16"/>
                <w:szCs w:val="16"/>
              </w:rPr>
            </w:pPr>
            <w:r>
              <w:rPr>
                <w:sz w:val="16"/>
                <w:szCs w:val="16"/>
              </w:rPr>
              <w:t>12,045</w:t>
            </w:r>
          </w:p>
        </w:tc>
        <w:tc>
          <w:tcPr>
            <w:tcW w:w="76" w:type="pct"/>
            <w:vAlign w:val="bottom"/>
          </w:tcPr>
          <w:p w14:paraId="57ADDD8E" w14:textId="77777777" w:rsidR="00985843" w:rsidRPr="00720984" w:rsidRDefault="00985843" w:rsidP="00985843">
            <w:pPr>
              <w:pStyle w:val="acctfourfigures"/>
              <w:tabs>
                <w:tab w:val="clear" w:pos="765"/>
                <w:tab w:val="decimal" w:pos="710"/>
              </w:tabs>
              <w:spacing w:line="240" w:lineRule="atLeast"/>
              <w:ind w:right="-37"/>
              <w:rPr>
                <w:sz w:val="16"/>
                <w:szCs w:val="16"/>
                <w:highlight w:val="yellow"/>
              </w:rPr>
            </w:pPr>
          </w:p>
        </w:tc>
        <w:tc>
          <w:tcPr>
            <w:tcW w:w="276" w:type="pct"/>
          </w:tcPr>
          <w:p w14:paraId="441966C1" w14:textId="13E092E5" w:rsidR="00985843" w:rsidRPr="00720984" w:rsidRDefault="009136F3" w:rsidP="00985843">
            <w:pPr>
              <w:pStyle w:val="acctfourfigures"/>
              <w:tabs>
                <w:tab w:val="clear" w:pos="765"/>
                <w:tab w:val="decimal" w:pos="633"/>
              </w:tabs>
              <w:spacing w:line="240" w:lineRule="atLeast"/>
              <w:ind w:right="-37"/>
              <w:rPr>
                <w:sz w:val="16"/>
                <w:szCs w:val="16"/>
              </w:rPr>
            </w:pPr>
            <w:r>
              <w:rPr>
                <w:sz w:val="16"/>
                <w:szCs w:val="16"/>
              </w:rPr>
              <w:t>9,120</w:t>
            </w:r>
          </w:p>
        </w:tc>
      </w:tr>
      <w:tr w:rsidR="00985843" w:rsidRPr="00720984" w14:paraId="67B8EC52" w14:textId="77777777" w:rsidTr="009E01F3">
        <w:trPr>
          <w:jc w:val="center"/>
        </w:trPr>
        <w:tc>
          <w:tcPr>
            <w:tcW w:w="895" w:type="pct"/>
            <w:tcBorders>
              <w:left w:val="nil"/>
              <w:right w:val="nil"/>
            </w:tcBorders>
            <w:vAlign w:val="bottom"/>
          </w:tcPr>
          <w:p w14:paraId="68055BF1" w14:textId="623A43E1" w:rsidR="00985843" w:rsidRDefault="00985843" w:rsidP="00985843">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FC2F2A">
              <w:rPr>
                <w:sz w:val="16"/>
                <w:szCs w:val="16"/>
              </w:rPr>
              <w:t>Administrative expenses</w:t>
            </w:r>
          </w:p>
        </w:tc>
        <w:tc>
          <w:tcPr>
            <w:tcW w:w="272" w:type="pct"/>
            <w:tcBorders>
              <w:left w:val="nil"/>
              <w:right w:val="nil"/>
            </w:tcBorders>
            <w:vAlign w:val="bottom"/>
          </w:tcPr>
          <w:p w14:paraId="30A515AD"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483D619E"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75D6C71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4BA064E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634C619D"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449A08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179F0786" w14:textId="77777777" w:rsidR="00985843" w:rsidRPr="00720984" w:rsidRDefault="00985843" w:rsidP="00985843">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4AF05BE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02034813" w14:textId="77777777" w:rsidR="00985843" w:rsidRPr="00720984" w:rsidRDefault="00985843" w:rsidP="00985843">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52F0C47D"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79AEC31B" w14:textId="77777777" w:rsidR="00985843" w:rsidRPr="00720984" w:rsidRDefault="00985843" w:rsidP="00985843">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407FCF88"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02495D77" w14:textId="77777777" w:rsidR="00985843" w:rsidRPr="00720984" w:rsidRDefault="00985843" w:rsidP="00985843">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53935587"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5644F7D5" w14:textId="77777777" w:rsidR="00985843" w:rsidRPr="00720984" w:rsidRDefault="00985843" w:rsidP="00985843">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EE4846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0FB8AEC7"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3B15BAB8"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4BA9080C"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80" w:type="pct"/>
            <w:vAlign w:val="bottom"/>
          </w:tcPr>
          <w:p w14:paraId="2EA6A11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vAlign w:val="bottom"/>
          </w:tcPr>
          <w:p w14:paraId="497E6B9C" w14:textId="168EA85E" w:rsidR="00985843" w:rsidRPr="00720984" w:rsidRDefault="009136F3" w:rsidP="00985843">
            <w:pPr>
              <w:pStyle w:val="acctfourfigures"/>
              <w:tabs>
                <w:tab w:val="clear" w:pos="765"/>
                <w:tab w:val="decimal" w:pos="686"/>
              </w:tabs>
              <w:spacing w:line="240" w:lineRule="atLeast"/>
              <w:ind w:right="-37"/>
              <w:rPr>
                <w:sz w:val="16"/>
                <w:szCs w:val="16"/>
              </w:rPr>
            </w:pPr>
            <w:r>
              <w:rPr>
                <w:sz w:val="16"/>
                <w:szCs w:val="16"/>
              </w:rPr>
              <w:t>(30</w:t>
            </w:r>
            <w:r w:rsidR="00C11FBC">
              <w:rPr>
                <w:sz w:val="16"/>
                <w:szCs w:val="16"/>
              </w:rPr>
              <w:t>2</w:t>
            </w:r>
            <w:r>
              <w:rPr>
                <w:sz w:val="16"/>
                <w:szCs w:val="16"/>
              </w:rPr>
              <w:t>,</w:t>
            </w:r>
            <w:r w:rsidR="00C11FBC">
              <w:rPr>
                <w:sz w:val="16"/>
                <w:szCs w:val="16"/>
              </w:rPr>
              <w:t>994</w:t>
            </w:r>
            <w:r>
              <w:rPr>
                <w:sz w:val="16"/>
                <w:szCs w:val="16"/>
              </w:rPr>
              <w:t>)</w:t>
            </w:r>
          </w:p>
        </w:tc>
        <w:tc>
          <w:tcPr>
            <w:tcW w:w="76" w:type="pct"/>
            <w:vAlign w:val="bottom"/>
          </w:tcPr>
          <w:p w14:paraId="11F3165E" w14:textId="77777777" w:rsidR="00985843" w:rsidRPr="00720984" w:rsidRDefault="00985843" w:rsidP="00985843">
            <w:pPr>
              <w:pStyle w:val="acctfourfigures"/>
              <w:tabs>
                <w:tab w:val="clear" w:pos="765"/>
                <w:tab w:val="decimal" w:pos="710"/>
              </w:tabs>
              <w:spacing w:line="240" w:lineRule="atLeast"/>
              <w:ind w:right="-37"/>
              <w:rPr>
                <w:sz w:val="16"/>
                <w:szCs w:val="16"/>
                <w:highlight w:val="yellow"/>
              </w:rPr>
            </w:pPr>
          </w:p>
        </w:tc>
        <w:tc>
          <w:tcPr>
            <w:tcW w:w="276" w:type="pct"/>
            <w:vAlign w:val="bottom"/>
          </w:tcPr>
          <w:p w14:paraId="35ADCDB2" w14:textId="757CE9C8" w:rsidR="00985843" w:rsidRPr="00720984" w:rsidRDefault="00985843" w:rsidP="00985843">
            <w:pPr>
              <w:pStyle w:val="acctfourfigures"/>
              <w:tabs>
                <w:tab w:val="clear" w:pos="765"/>
                <w:tab w:val="decimal" w:pos="633"/>
              </w:tabs>
              <w:spacing w:line="240" w:lineRule="atLeast"/>
              <w:ind w:right="-37"/>
              <w:rPr>
                <w:sz w:val="16"/>
                <w:szCs w:val="16"/>
              </w:rPr>
            </w:pPr>
            <w:r w:rsidRPr="00AF47B7">
              <w:rPr>
                <w:sz w:val="16"/>
                <w:szCs w:val="16"/>
              </w:rPr>
              <w:t>(291,542)</w:t>
            </w:r>
          </w:p>
        </w:tc>
      </w:tr>
      <w:tr w:rsidR="00985843" w:rsidRPr="00720984" w14:paraId="7F69D345" w14:textId="77777777" w:rsidTr="00FE2405">
        <w:trPr>
          <w:trHeight w:val="81"/>
          <w:jc w:val="center"/>
        </w:trPr>
        <w:tc>
          <w:tcPr>
            <w:tcW w:w="895" w:type="pct"/>
            <w:tcBorders>
              <w:left w:val="nil"/>
              <w:right w:val="nil"/>
            </w:tcBorders>
            <w:vAlign w:val="bottom"/>
          </w:tcPr>
          <w:p w14:paraId="30997EE8" w14:textId="54D6FA16" w:rsidR="00985843" w:rsidRPr="00720984" w:rsidRDefault="00985843" w:rsidP="00985843">
            <w:pPr>
              <w:shd w:val="clear" w:color="auto" w:fill="FFFFFF"/>
              <w:spacing w:line="240" w:lineRule="atLeast"/>
              <w:ind w:left="180" w:right="-79" w:hanging="180"/>
              <w:rPr>
                <w:sz w:val="16"/>
                <w:szCs w:val="16"/>
              </w:rPr>
            </w:pPr>
            <w:r w:rsidRPr="00720984">
              <w:rPr>
                <w:sz w:val="16"/>
                <w:szCs w:val="16"/>
              </w:rPr>
              <w:t>-</w:t>
            </w:r>
            <w:r w:rsidRPr="00720984">
              <w:rPr>
                <w:sz w:val="16"/>
                <w:szCs w:val="16"/>
              </w:rPr>
              <w:tab/>
              <w:t>Depreciation and amorti</w:t>
            </w:r>
            <w:r w:rsidR="006C2732">
              <w:rPr>
                <w:sz w:val="16"/>
                <w:szCs w:val="16"/>
              </w:rPr>
              <w:t>s</w:t>
            </w:r>
            <w:r w:rsidRPr="00720984">
              <w:rPr>
                <w:sz w:val="16"/>
                <w:szCs w:val="16"/>
              </w:rPr>
              <w:t>ation</w:t>
            </w:r>
          </w:p>
        </w:tc>
        <w:tc>
          <w:tcPr>
            <w:tcW w:w="272" w:type="pct"/>
            <w:tcBorders>
              <w:left w:val="nil"/>
              <w:right w:val="nil"/>
            </w:tcBorders>
            <w:vAlign w:val="bottom"/>
          </w:tcPr>
          <w:p w14:paraId="0BA6642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095BCAF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21850C37"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08326836"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10D48502"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43FF69B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886FF46" w14:textId="77777777" w:rsidR="00985843" w:rsidRPr="00720984" w:rsidRDefault="00985843" w:rsidP="00985843">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2DFBF4F3"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35F0E3EC" w14:textId="77777777" w:rsidR="00985843" w:rsidRPr="00720984" w:rsidRDefault="00985843" w:rsidP="00985843">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75649FCF"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3053C88D" w14:textId="77777777" w:rsidR="00985843" w:rsidRPr="00720984" w:rsidRDefault="00985843" w:rsidP="00985843">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1941A8E9"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06F9A467" w14:textId="77777777" w:rsidR="00985843" w:rsidRPr="00720984" w:rsidRDefault="00985843" w:rsidP="00985843">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3224A7E9"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434A5ABB" w14:textId="77777777" w:rsidR="00985843" w:rsidRPr="00720984" w:rsidRDefault="00985843" w:rsidP="00985843">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16877D8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66E80D84"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6F5B80D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246B2DB9"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80" w:type="pct"/>
            <w:vAlign w:val="bottom"/>
          </w:tcPr>
          <w:p w14:paraId="3EC5D5DE"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Pr>
          <w:p w14:paraId="46AA8050" w14:textId="4A84EA43" w:rsidR="00985843" w:rsidRPr="00720984" w:rsidRDefault="009136F3" w:rsidP="00985843">
            <w:pPr>
              <w:pStyle w:val="acctfourfigures"/>
              <w:tabs>
                <w:tab w:val="clear" w:pos="765"/>
                <w:tab w:val="decimal" w:pos="710"/>
              </w:tabs>
              <w:spacing w:line="240" w:lineRule="atLeast"/>
              <w:ind w:right="-37"/>
              <w:rPr>
                <w:sz w:val="16"/>
                <w:szCs w:val="16"/>
              </w:rPr>
            </w:pPr>
            <w:r>
              <w:rPr>
                <w:sz w:val="16"/>
                <w:szCs w:val="16"/>
              </w:rPr>
              <w:t>(1</w:t>
            </w:r>
            <w:r w:rsidR="00C11FBC">
              <w:rPr>
                <w:sz w:val="16"/>
                <w:szCs w:val="16"/>
              </w:rPr>
              <w:t>7</w:t>
            </w:r>
            <w:r>
              <w:rPr>
                <w:sz w:val="16"/>
                <w:szCs w:val="16"/>
              </w:rPr>
              <w:t>,</w:t>
            </w:r>
            <w:r w:rsidR="00C11FBC">
              <w:rPr>
                <w:sz w:val="16"/>
                <w:szCs w:val="16"/>
              </w:rPr>
              <w:t>469</w:t>
            </w:r>
            <w:r>
              <w:rPr>
                <w:sz w:val="16"/>
                <w:szCs w:val="16"/>
              </w:rPr>
              <w:t>)</w:t>
            </w:r>
          </w:p>
        </w:tc>
        <w:tc>
          <w:tcPr>
            <w:tcW w:w="76" w:type="pct"/>
            <w:vAlign w:val="bottom"/>
          </w:tcPr>
          <w:p w14:paraId="16094EAA" w14:textId="77777777" w:rsidR="00985843" w:rsidRPr="00720984" w:rsidRDefault="00985843" w:rsidP="00985843">
            <w:pPr>
              <w:pStyle w:val="acctfourfigures"/>
              <w:tabs>
                <w:tab w:val="clear" w:pos="765"/>
                <w:tab w:val="decimal" w:pos="710"/>
              </w:tabs>
              <w:spacing w:line="240" w:lineRule="atLeast"/>
              <w:ind w:right="-37"/>
              <w:rPr>
                <w:sz w:val="16"/>
                <w:szCs w:val="16"/>
                <w:highlight w:val="yellow"/>
              </w:rPr>
            </w:pPr>
          </w:p>
        </w:tc>
        <w:tc>
          <w:tcPr>
            <w:tcW w:w="276" w:type="pct"/>
          </w:tcPr>
          <w:p w14:paraId="7E1B7BD0" w14:textId="277880D8" w:rsidR="00985843" w:rsidRPr="00720984" w:rsidRDefault="00985843" w:rsidP="00985843">
            <w:pPr>
              <w:pStyle w:val="acctfourfigures"/>
              <w:tabs>
                <w:tab w:val="clear" w:pos="765"/>
                <w:tab w:val="decimal" w:pos="633"/>
              </w:tabs>
              <w:spacing w:line="240" w:lineRule="atLeast"/>
              <w:ind w:right="-37"/>
              <w:rPr>
                <w:sz w:val="16"/>
                <w:szCs w:val="16"/>
              </w:rPr>
            </w:pPr>
            <w:r w:rsidRPr="00B72269">
              <w:rPr>
                <w:sz w:val="16"/>
                <w:szCs w:val="16"/>
              </w:rPr>
              <w:t>(16,720)</w:t>
            </w:r>
          </w:p>
        </w:tc>
      </w:tr>
      <w:tr w:rsidR="00985843" w:rsidRPr="00720984" w14:paraId="0B011396" w14:textId="77777777" w:rsidTr="009727AA">
        <w:trPr>
          <w:jc w:val="center"/>
        </w:trPr>
        <w:tc>
          <w:tcPr>
            <w:tcW w:w="895" w:type="pct"/>
            <w:tcBorders>
              <w:left w:val="nil"/>
              <w:right w:val="nil"/>
            </w:tcBorders>
            <w:vAlign w:val="bottom"/>
          </w:tcPr>
          <w:p w14:paraId="19DAEFE3" w14:textId="77777777" w:rsidR="00985843" w:rsidRPr="00720984" w:rsidRDefault="00985843" w:rsidP="00985843">
            <w:pPr>
              <w:shd w:val="clear" w:color="auto" w:fill="FFFFFF"/>
              <w:spacing w:line="240" w:lineRule="atLeast"/>
              <w:ind w:left="180" w:right="-79" w:hanging="180"/>
              <w:rPr>
                <w:sz w:val="16"/>
                <w:szCs w:val="16"/>
              </w:rPr>
            </w:pPr>
            <w:r w:rsidRPr="00720984">
              <w:rPr>
                <w:sz w:val="16"/>
                <w:szCs w:val="16"/>
              </w:rPr>
              <w:t>-</w:t>
            </w:r>
            <w:r w:rsidRPr="00720984">
              <w:rPr>
                <w:sz w:val="16"/>
                <w:szCs w:val="16"/>
              </w:rPr>
              <w:tab/>
              <w:t>Finance cost</w:t>
            </w:r>
          </w:p>
        </w:tc>
        <w:tc>
          <w:tcPr>
            <w:tcW w:w="272" w:type="pct"/>
            <w:tcBorders>
              <w:left w:val="nil"/>
              <w:right w:val="nil"/>
            </w:tcBorders>
            <w:vAlign w:val="bottom"/>
          </w:tcPr>
          <w:p w14:paraId="7F3187A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2A2D96E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32035E0F"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463C312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0E35840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3615B2A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797311B8" w14:textId="77777777" w:rsidR="00985843" w:rsidRPr="00720984" w:rsidRDefault="00985843" w:rsidP="00985843">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4E7BBF5F"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7C697F57" w14:textId="77777777" w:rsidR="00985843" w:rsidRPr="00720984" w:rsidRDefault="00985843" w:rsidP="00985843">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7647390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25635DF1" w14:textId="77777777" w:rsidR="00985843" w:rsidRPr="00720984" w:rsidRDefault="00985843" w:rsidP="00985843">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7017BA6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59569858" w14:textId="77777777" w:rsidR="00985843" w:rsidRPr="00720984" w:rsidRDefault="00985843" w:rsidP="00985843">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6A1F5849"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4F8ACD13" w14:textId="77777777" w:rsidR="00985843" w:rsidRPr="00720984" w:rsidRDefault="00985843" w:rsidP="00985843">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1AEA229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233E397A" w14:textId="77777777" w:rsidR="00985843" w:rsidRPr="00720984" w:rsidRDefault="00985843" w:rsidP="00B01B3A">
            <w:pPr>
              <w:pStyle w:val="acctfourfigures"/>
              <w:tabs>
                <w:tab w:val="clear" w:pos="765"/>
                <w:tab w:val="left" w:pos="360"/>
                <w:tab w:val="decimal" w:pos="511"/>
              </w:tabs>
              <w:spacing w:line="240" w:lineRule="atLeast"/>
              <w:ind w:right="-37"/>
              <w:rPr>
                <w:sz w:val="16"/>
                <w:szCs w:val="16"/>
              </w:rPr>
            </w:pPr>
          </w:p>
        </w:tc>
        <w:tc>
          <w:tcPr>
            <w:tcW w:w="79" w:type="pct"/>
            <w:tcBorders>
              <w:left w:val="nil"/>
              <w:right w:val="nil"/>
            </w:tcBorders>
            <w:vAlign w:val="bottom"/>
          </w:tcPr>
          <w:p w14:paraId="252FB46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32284D93"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80" w:type="pct"/>
            <w:vAlign w:val="bottom"/>
          </w:tcPr>
          <w:p w14:paraId="4F34D3C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Pr>
          <w:p w14:paraId="38AE1951" w14:textId="426094E0" w:rsidR="00985843" w:rsidRPr="00720984" w:rsidRDefault="009136F3" w:rsidP="00985843">
            <w:pPr>
              <w:pStyle w:val="acctfourfigures"/>
              <w:tabs>
                <w:tab w:val="clear" w:pos="765"/>
                <w:tab w:val="decimal" w:pos="710"/>
              </w:tabs>
              <w:spacing w:line="240" w:lineRule="atLeast"/>
              <w:ind w:right="-37"/>
              <w:rPr>
                <w:sz w:val="16"/>
                <w:szCs w:val="16"/>
              </w:rPr>
            </w:pPr>
            <w:r>
              <w:rPr>
                <w:sz w:val="16"/>
                <w:szCs w:val="16"/>
              </w:rPr>
              <w:t>(51,489)</w:t>
            </w:r>
          </w:p>
        </w:tc>
        <w:tc>
          <w:tcPr>
            <w:tcW w:w="76" w:type="pct"/>
            <w:vAlign w:val="bottom"/>
          </w:tcPr>
          <w:p w14:paraId="0A0E1AF6" w14:textId="77777777" w:rsidR="00985843" w:rsidRPr="00720984" w:rsidRDefault="00985843" w:rsidP="00985843">
            <w:pPr>
              <w:pStyle w:val="acctfourfigures"/>
              <w:tabs>
                <w:tab w:val="clear" w:pos="765"/>
                <w:tab w:val="decimal" w:pos="710"/>
              </w:tabs>
              <w:spacing w:line="240" w:lineRule="atLeast"/>
              <w:ind w:right="-37"/>
              <w:rPr>
                <w:sz w:val="16"/>
                <w:szCs w:val="16"/>
                <w:highlight w:val="yellow"/>
              </w:rPr>
            </w:pPr>
          </w:p>
        </w:tc>
        <w:tc>
          <w:tcPr>
            <w:tcW w:w="276" w:type="pct"/>
          </w:tcPr>
          <w:p w14:paraId="5A2CFD5F" w14:textId="1F8BDE94" w:rsidR="00985843" w:rsidRPr="00720984" w:rsidRDefault="00985843" w:rsidP="00985843">
            <w:pPr>
              <w:pStyle w:val="acctfourfigures"/>
              <w:tabs>
                <w:tab w:val="clear" w:pos="765"/>
                <w:tab w:val="decimal" w:pos="633"/>
              </w:tabs>
              <w:spacing w:line="240" w:lineRule="atLeast"/>
              <w:ind w:right="-37"/>
              <w:rPr>
                <w:sz w:val="16"/>
                <w:szCs w:val="16"/>
              </w:rPr>
            </w:pPr>
            <w:r w:rsidRPr="00B72269">
              <w:rPr>
                <w:sz w:val="16"/>
                <w:szCs w:val="16"/>
              </w:rPr>
              <w:t>(40,922)</w:t>
            </w:r>
          </w:p>
        </w:tc>
      </w:tr>
      <w:tr w:rsidR="00985843" w:rsidRPr="00720984" w14:paraId="3CF4EC54" w14:textId="77777777" w:rsidTr="009727AA">
        <w:trPr>
          <w:jc w:val="center"/>
        </w:trPr>
        <w:tc>
          <w:tcPr>
            <w:tcW w:w="895" w:type="pct"/>
            <w:tcBorders>
              <w:left w:val="nil"/>
              <w:right w:val="nil"/>
            </w:tcBorders>
            <w:vAlign w:val="bottom"/>
          </w:tcPr>
          <w:p w14:paraId="43590E73" w14:textId="063C6AE0" w:rsidR="00985843" w:rsidRPr="00720984" w:rsidRDefault="00985843" w:rsidP="00985843">
            <w:pPr>
              <w:shd w:val="clear" w:color="auto" w:fill="FFFFFF"/>
              <w:spacing w:line="240" w:lineRule="atLeast"/>
              <w:ind w:left="180" w:right="-79" w:hanging="180"/>
              <w:rPr>
                <w:sz w:val="16"/>
                <w:szCs w:val="16"/>
              </w:rPr>
            </w:pPr>
            <w:r w:rsidRPr="00720984">
              <w:rPr>
                <w:sz w:val="16"/>
                <w:szCs w:val="16"/>
              </w:rPr>
              <w:t>-   Tax expense</w:t>
            </w:r>
          </w:p>
        </w:tc>
        <w:tc>
          <w:tcPr>
            <w:tcW w:w="272" w:type="pct"/>
            <w:tcBorders>
              <w:left w:val="nil"/>
              <w:right w:val="nil"/>
            </w:tcBorders>
            <w:vAlign w:val="bottom"/>
          </w:tcPr>
          <w:p w14:paraId="4A8C2B0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E5B1F1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08C522CF"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0DD5042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400CA19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3FA0B0E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12AFF9A5" w14:textId="77777777" w:rsidR="00985843" w:rsidRPr="00720984" w:rsidRDefault="00985843" w:rsidP="00985843">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0408F35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666C9750" w14:textId="77777777" w:rsidR="00985843" w:rsidRPr="00720984" w:rsidRDefault="00985843" w:rsidP="00985843">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6EF5CD2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66CD0D83" w14:textId="77777777" w:rsidR="00985843" w:rsidRPr="00720984" w:rsidRDefault="00985843" w:rsidP="00985843">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638C5698"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19E2F6AA" w14:textId="77777777" w:rsidR="00985843" w:rsidRPr="00720984" w:rsidRDefault="00985843" w:rsidP="00985843">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331D8B62"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0F790E37" w14:textId="77777777" w:rsidR="00985843" w:rsidRPr="00720984" w:rsidRDefault="00985843" w:rsidP="00985843">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3222FEC4"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0394742E"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7139CD6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518A715D"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80" w:type="pct"/>
            <w:vAlign w:val="bottom"/>
          </w:tcPr>
          <w:p w14:paraId="472BE16A"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bottom w:val="single" w:sz="4" w:space="0" w:color="auto"/>
            </w:tcBorders>
          </w:tcPr>
          <w:p w14:paraId="7973772C" w14:textId="5990B5B5" w:rsidR="00985843" w:rsidRPr="00720984" w:rsidRDefault="009136F3" w:rsidP="00985843">
            <w:pPr>
              <w:pStyle w:val="acctfourfigures"/>
              <w:tabs>
                <w:tab w:val="clear" w:pos="765"/>
                <w:tab w:val="decimal" w:pos="710"/>
              </w:tabs>
              <w:spacing w:line="240" w:lineRule="atLeast"/>
              <w:ind w:right="-37"/>
              <w:rPr>
                <w:sz w:val="16"/>
                <w:szCs w:val="16"/>
              </w:rPr>
            </w:pPr>
            <w:r>
              <w:rPr>
                <w:sz w:val="16"/>
                <w:szCs w:val="16"/>
              </w:rPr>
              <w:t>(131,201)</w:t>
            </w:r>
          </w:p>
        </w:tc>
        <w:tc>
          <w:tcPr>
            <w:tcW w:w="76" w:type="pct"/>
            <w:vAlign w:val="bottom"/>
          </w:tcPr>
          <w:p w14:paraId="5DAFC0C1" w14:textId="77777777" w:rsidR="00985843" w:rsidRPr="00720984" w:rsidRDefault="00985843" w:rsidP="00985843">
            <w:pPr>
              <w:pStyle w:val="acctfourfigures"/>
              <w:tabs>
                <w:tab w:val="clear" w:pos="765"/>
                <w:tab w:val="decimal" w:pos="710"/>
              </w:tabs>
              <w:spacing w:line="240" w:lineRule="atLeast"/>
              <w:ind w:right="-37"/>
              <w:rPr>
                <w:sz w:val="16"/>
                <w:szCs w:val="16"/>
                <w:highlight w:val="yellow"/>
              </w:rPr>
            </w:pPr>
          </w:p>
        </w:tc>
        <w:tc>
          <w:tcPr>
            <w:tcW w:w="276" w:type="pct"/>
            <w:tcBorders>
              <w:bottom w:val="single" w:sz="4" w:space="0" w:color="auto"/>
            </w:tcBorders>
          </w:tcPr>
          <w:p w14:paraId="3A828A00" w14:textId="51A7DB9D" w:rsidR="00985843" w:rsidRPr="00720984" w:rsidRDefault="00985843" w:rsidP="00985843">
            <w:pPr>
              <w:pStyle w:val="acctfourfigures"/>
              <w:tabs>
                <w:tab w:val="clear" w:pos="765"/>
                <w:tab w:val="decimal" w:pos="633"/>
              </w:tabs>
              <w:spacing w:line="240" w:lineRule="atLeast"/>
              <w:ind w:right="-37"/>
              <w:rPr>
                <w:sz w:val="16"/>
                <w:szCs w:val="16"/>
              </w:rPr>
            </w:pPr>
            <w:r w:rsidRPr="00B72269">
              <w:rPr>
                <w:sz w:val="16"/>
                <w:szCs w:val="16"/>
              </w:rPr>
              <w:t>(143,068)</w:t>
            </w:r>
          </w:p>
        </w:tc>
      </w:tr>
      <w:tr w:rsidR="00985843" w:rsidRPr="00FC2F2A" w14:paraId="5D6AEC69" w14:textId="77777777" w:rsidTr="009727AA">
        <w:trPr>
          <w:jc w:val="center"/>
        </w:trPr>
        <w:tc>
          <w:tcPr>
            <w:tcW w:w="895" w:type="pct"/>
            <w:tcBorders>
              <w:left w:val="nil"/>
              <w:right w:val="nil"/>
            </w:tcBorders>
            <w:vAlign w:val="bottom"/>
          </w:tcPr>
          <w:p w14:paraId="1B1B338D" w14:textId="77777777" w:rsidR="00985843" w:rsidRPr="00720984" w:rsidRDefault="00985843" w:rsidP="00985843">
            <w:pPr>
              <w:shd w:val="clear" w:color="auto" w:fill="FFFFFF"/>
              <w:spacing w:line="240" w:lineRule="atLeast"/>
              <w:ind w:left="180" w:right="-79" w:hanging="180"/>
              <w:rPr>
                <w:b/>
                <w:bCs/>
                <w:sz w:val="16"/>
                <w:szCs w:val="16"/>
                <w:lang w:bidi="th-TH"/>
              </w:rPr>
            </w:pPr>
            <w:r w:rsidRPr="00720984">
              <w:rPr>
                <w:b/>
                <w:bCs/>
                <w:sz w:val="16"/>
                <w:szCs w:val="16"/>
                <w:lang w:val="en-US"/>
              </w:rPr>
              <w:t>Profit</w:t>
            </w:r>
            <w:r w:rsidRPr="00720984">
              <w:rPr>
                <w:b/>
                <w:bCs/>
                <w:sz w:val="16"/>
                <w:szCs w:val="16"/>
                <w:cs/>
                <w:lang w:bidi="th-TH"/>
              </w:rPr>
              <w:t xml:space="preserve"> </w:t>
            </w:r>
            <w:r w:rsidRPr="00720984">
              <w:rPr>
                <w:b/>
                <w:bCs/>
                <w:sz w:val="16"/>
                <w:szCs w:val="16"/>
                <w:lang w:bidi="th-TH"/>
              </w:rPr>
              <w:t>for the period</w:t>
            </w:r>
          </w:p>
        </w:tc>
        <w:tc>
          <w:tcPr>
            <w:tcW w:w="272" w:type="pct"/>
            <w:tcBorders>
              <w:left w:val="nil"/>
              <w:right w:val="nil"/>
            </w:tcBorders>
            <w:vAlign w:val="bottom"/>
          </w:tcPr>
          <w:p w14:paraId="7D95645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673644D3"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27FB44E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D8FC548"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3F905A29"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1FDFAC3D"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62DF75BA" w14:textId="77777777" w:rsidR="00985843" w:rsidRPr="00720984" w:rsidRDefault="00985843" w:rsidP="00985843">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31B44B0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6CAFC31B" w14:textId="77777777" w:rsidR="00985843" w:rsidRPr="00720984" w:rsidRDefault="00985843" w:rsidP="00985843">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2DDCC20B"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090CF4BE" w14:textId="77777777" w:rsidR="00985843" w:rsidRPr="00720984" w:rsidRDefault="00985843" w:rsidP="00985843">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115E135"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4F6D9355" w14:textId="77777777" w:rsidR="00985843" w:rsidRPr="00720984" w:rsidRDefault="00985843" w:rsidP="00985843">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39B9FEFE"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2F782B52" w14:textId="77777777" w:rsidR="00985843" w:rsidRPr="00720984" w:rsidRDefault="00985843" w:rsidP="00985843">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3022A27C"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3BC043A4"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9EFC730"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5EB969C2" w14:textId="77777777" w:rsidR="00985843" w:rsidRPr="00720984" w:rsidRDefault="00985843" w:rsidP="00985843">
            <w:pPr>
              <w:pStyle w:val="acctfourfigures"/>
              <w:tabs>
                <w:tab w:val="clear" w:pos="765"/>
                <w:tab w:val="decimal" w:pos="511"/>
              </w:tabs>
              <w:spacing w:line="240" w:lineRule="atLeast"/>
              <w:ind w:right="-37"/>
              <w:rPr>
                <w:sz w:val="16"/>
                <w:szCs w:val="16"/>
              </w:rPr>
            </w:pPr>
          </w:p>
        </w:tc>
        <w:tc>
          <w:tcPr>
            <w:tcW w:w="80" w:type="pct"/>
            <w:vAlign w:val="bottom"/>
          </w:tcPr>
          <w:p w14:paraId="0A1B11D8" w14:textId="77777777" w:rsidR="00985843" w:rsidRPr="00720984" w:rsidRDefault="00985843" w:rsidP="00985843">
            <w:pPr>
              <w:pStyle w:val="acctfourfigures"/>
              <w:tabs>
                <w:tab w:val="clear" w:pos="765"/>
                <w:tab w:val="decimal" w:pos="710"/>
              </w:tabs>
              <w:spacing w:line="240" w:lineRule="atLeast"/>
              <w:ind w:right="-37"/>
              <w:rPr>
                <w:sz w:val="16"/>
                <w:szCs w:val="16"/>
              </w:rPr>
            </w:pPr>
          </w:p>
        </w:tc>
        <w:tc>
          <w:tcPr>
            <w:tcW w:w="274" w:type="pct"/>
            <w:tcBorders>
              <w:top w:val="single" w:sz="4" w:space="0" w:color="auto"/>
              <w:bottom w:val="double" w:sz="4" w:space="0" w:color="auto"/>
            </w:tcBorders>
          </w:tcPr>
          <w:p w14:paraId="4B884131" w14:textId="4BB2FEC5" w:rsidR="00985843" w:rsidRPr="00720984" w:rsidRDefault="009136F3" w:rsidP="00985843">
            <w:pPr>
              <w:pStyle w:val="acctfourfigures"/>
              <w:tabs>
                <w:tab w:val="clear" w:pos="765"/>
                <w:tab w:val="decimal" w:pos="636"/>
              </w:tabs>
              <w:spacing w:line="240" w:lineRule="atLeast"/>
              <w:ind w:right="-37"/>
              <w:rPr>
                <w:b/>
                <w:bCs/>
                <w:sz w:val="16"/>
                <w:szCs w:val="16"/>
              </w:rPr>
            </w:pPr>
            <w:r>
              <w:rPr>
                <w:b/>
                <w:bCs/>
                <w:sz w:val="16"/>
                <w:szCs w:val="16"/>
              </w:rPr>
              <w:t>1,84</w:t>
            </w:r>
            <w:r w:rsidR="00C11FBC">
              <w:rPr>
                <w:b/>
                <w:bCs/>
                <w:sz w:val="16"/>
                <w:szCs w:val="16"/>
              </w:rPr>
              <w:t>7</w:t>
            </w:r>
            <w:r>
              <w:rPr>
                <w:b/>
                <w:bCs/>
                <w:sz w:val="16"/>
                <w:szCs w:val="16"/>
              </w:rPr>
              <w:t>,</w:t>
            </w:r>
            <w:r w:rsidR="00C11FBC">
              <w:rPr>
                <w:b/>
                <w:bCs/>
                <w:sz w:val="16"/>
                <w:szCs w:val="16"/>
              </w:rPr>
              <w:t>605</w:t>
            </w:r>
          </w:p>
        </w:tc>
        <w:tc>
          <w:tcPr>
            <w:tcW w:w="76" w:type="pct"/>
            <w:vAlign w:val="bottom"/>
          </w:tcPr>
          <w:p w14:paraId="4539D7B5" w14:textId="77777777" w:rsidR="00985843" w:rsidRPr="00720984" w:rsidRDefault="00985843" w:rsidP="00985843">
            <w:pPr>
              <w:pStyle w:val="acctfourfigures"/>
              <w:tabs>
                <w:tab w:val="clear" w:pos="765"/>
                <w:tab w:val="decimal" w:pos="710"/>
              </w:tabs>
              <w:spacing w:line="240" w:lineRule="atLeast"/>
              <w:ind w:right="-37"/>
              <w:rPr>
                <w:b/>
                <w:bCs/>
                <w:sz w:val="16"/>
                <w:szCs w:val="16"/>
              </w:rPr>
            </w:pPr>
          </w:p>
        </w:tc>
        <w:tc>
          <w:tcPr>
            <w:tcW w:w="276" w:type="pct"/>
            <w:tcBorders>
              <w:top w:val="single" w:sz="4" w:space="0" w:color="auto"/>
              <w:bottom w:val="double" w:sz="4" w:space="0" w:color="auto"/>
            </w:tcBorders>
          </w:tcPr>
          <w:p w14:paraId="57150B9A" w14:textId="4AE5E425" w:rsidR="00985843" w:rsidRPr="00720984" w:rsidRDefault="00985843" w:rsidP="00985843">
            <w:pPr>
              <w:pStyle w:val="acctfourfigures"/>
              <w:tabs>
                <w:tab w:val="clear" w:pos="765"/>
                <w:tab w:val="decimal" w:pos="634"/>
              </w:tabs>
              <w:spacing w:line="240" w:lineRule="atLeast"/>
              <w:ind w:right="-37"/>
              <w:rPr>
                <w:b/>
                <w:bCs/>
                <w:sz w:val="16"/>
                <w:szCs w:val="16"/>
              </w:rPr>
            </w:pPr>
            <w:r w:rsidRPr="00C27E02">
              <w:rPr>
                <w:b/>
                <w:bCs/>
                <w:sz w:val="16"/>
                <w:szCs w:val="16"/>
              </w:rPr>
              <w:t>1,761,487</w:t>
            </w:r>
          </w:p>
        </w:tc>
      </w:tr>
      <w:tr w:rsidR="000B7570" w:rsidRPr="00720984" w14:paraId="2FEEE42C" w14:textId="77777777" w:rsidTr="009727AA">
        <w:trPr>
          <w:trHeight w:hRule="exact" w:val="216"/>
          <w:jc w:val="center"/>
        </w:trPr>
        <w:tc>
          <w:tcPr>
            <w:tcW w:w="895" w:type="pct"/>
            <w:tcBorders>
              <w:left w:val="nil"/>
              <w:right w:val="nil"/>
            </w:tcBorders>
            <w:vAlign w:val="bottom"/>
          </w:tcPr>
          <w:p w14:paraId="69FC4D56" w14:textId="77777777" w:rsidR="000B7570" w:rsidRPr="00720984" w:rsidRDefault="000B7570" w:rsidP="000B7570">
            <w:pPr>
              <w:shd w:val="clear" w:color="auto" w:fill="FFFFFF"/>
              <w:spacing w:line="240" w:lineRule="atLeast"/>
              <w:ind w:left="180" w:right="-79" w:hanging="180"/>
              <w:rPr>
                <w:b/>
                <w:bCs/>
                <w:sz w:val="16"/>
                <w:szCs w:val="16"/>
                <w:lang w:val="en-US"/>
              </w:rPr>
            </w:pPr>
          </w:p>
        </w:tc>
        <w:tc>
          <w:tcPr>
            <w:tcW w:w="272" w:type="pct"/>
            <w:tcBorders>
              <w:left w:val="nil"/>
              <w:right w:val="nil"/>
            </w:tcBorders>
            <w:vAlign w:val="bottom"/>
          </w:tcPr>
          <w:p w14:paraId="0F2FCA3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376E5283"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1E6048F4"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EDB788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74ACB719"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20F9404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1523C9EC" w14:textId="77777777" w:rsidR="000B7570" w:rsidRPr="00720984" w:rsidRDefault="000B7570" w:rsidP="000B7570">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19062C5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1CDEE124" w14:textId="77777777" w:rsidR="000B7570" w:rsidRPr="00720984" w:rsidRDefault="000B7570" w:rsidP="000B7570">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2D6FE105"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38184679" w14:textId="77777777" w:rsidR="000B7570" w:rsidRPr="00720984" w:rsidRDefault="000B7570" w:rsidP="000B7570">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165458A4"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3CD94666" w14:textId="77777777" w:rsidR="000B7570" w:rsidRPr="00720984" w:rsidRDefault="000B7570" w:rsidP="000B7570">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766E8115"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085AEE28" w14:textId="77777777" w:rsidR="000B7570" w:rsidRPr="00720984" w:rsidRDefault="000B7570" w:rsidP="000B7570">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36F1AD2"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7864BD28" w14:textId="77777777" w:rsidR="000B7570" w:rsidRPr="00720984" w:rsidRDefault="000B7570" w:rsidP="000B7570">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4BB9A3B0"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2BC97007" w14:textId="77777777" w:rsidR="000B7570" w:rsidRPr="00720984" w:rsidRDefault="000B7570" w:rsidP="000B7570">
            <w:pPr>
              <w:pStyle w:val="acctfourfigures"/>
              <w:tabs>
                <w:tab w:val="clear" w:pos="765"/>
                <w:tab w:val="decimal" w:pos="511"/>
              </w:tabs>
              <w:spacing w:line="240" w:lineRule="atLeast"/>
              <w:ind w:right="-37"/>
              <w:rPr>
                <w:sz w:val="16"/>
                <w:szCs w:val="16"/>
              </w:rPr>
            </w:pPr>
          </w:p>
        </w:tc>
        <w:tc>
          <w:tcPr>
            <w:tcW w:w="80" w:type="pct"/>
            <w:vAlign w:val="bottom"/>
          </w:tcPr>
          <w:p w14:paraId="69DB954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top w:val="single" w:sz="4" w:space="0" w:color="auto"/>
            </w:tcBorders>
          </w:tcPr>
          <w:p w14:paraId="27F9E137" w14:textId="77777777" w:rsidR="000B7570" w:rsidRPr="00720984" w:rsidRDefault="000B7570" w:rsidP="000B7570">
            <w:pPr>
              <w:pStyle w:val="acctfourfigures"/>
              <w:tabs>
                <w:tab w:val="clear" w:pos="765"/>
                <w:tab w:val="decimal" w:pos="710"/>
              </w:tabs>
              <w:spacing w:line="240" w:lineRule="atLeast"/>
              <w:ind w:right="-37"/>
              <w:rPr>
                <w:b/>
                <w:bCs/>
                <w:sz w:val="16"/>
                <w:szCs w:val="16"/>
              </w:rPr>
            </w:pPr>
          </w:p>
        </w:tc>
        <w:tc>
          <w:tcPr>
            <w:tcW w:w="76" w:type="pct"/>
            <w:vAlign w:val="bottom"/>
          </w:tcPr>
          <w:p w14:paraId="3841C576" w14:textId="77777777" w:rsidR="000B7570" w:rsidRPr="00720984" w:rsidRDefault="000B7570" w:rsidP="000B7570">
            <w:pPr>
              <w:pStyle w:val="acctfourfigures"/>
              <w:tabs>
                <w:tab w:val="clear" w:pos="765"/>
                <w:tab w:val="decimal" w:pos="710"/>
              </w:tabs>
              <w:spacing w:line="240" w:lineRule="atLeast"/>
              <w:ind w:right="-37"/>
              <w:rPr>
                <w:b/>
                <w:bCs/>
                <w:sz w:val="16"/>
                <w:szCs w:val="16"/>
              </w:rPr>
            </w:pPr>
          </w:p>
        </w:tc>
        <w:tc>
          <w:tcPr>
            <w:tcW w:w="276" w:type="pct"/>
            <w:tcBorders>
              <w:top w:val="single" w:sz="4" w:space="0" w:color="auto"/>
            </w:tcBorders>
            <w:vAlign w:val="bottom"/>
          </w:tcPr>
          <w:p w14:paraId="4E410879" w14:textId="77777777" w:rsidR="000B7570" w:rsidRPr="00720984" w:rsidRDefault="000B7570" w:rsidP="000B7570">
            <w:pPr>
              <w:pStyle w:val="acctfourfigures"/>
              <w:tabs>
                <w:tab w:val="clear" w:pos="765"/>
                <w:tab w:val="decimal" w:pos="634"/>
              </w:tabs>
              <w:spacing w:line="240" w:lineRule="atLeast"/>
              <w:ind w:left="-266" w:right="-197"/>
              <w:rPr>
                <w:b/>
                <w:bCs/>
                <w:sz w:val="16"/>
                <w:szCs w:val="16"/>
              </w:rPr>
            </w:pPr>
          </w:p>
        </w:tc>
      </w:tr>
      <w:tr w:rsidR="000B7570" w:rsidRPr="00720984" w14:paraId="76F13E0A" w14:textId="77777777" w:rsidTr="009727AA">
        <w:trPr>
          <w:jc w:val="center"/>
        </w:trPr>
        <w:tc>
          <w:tcPr>
            <w:tcW w:w="895" w:type="pct"/>
            <w:tcBorders>
              <w:left w:val="nil"/>
              <w:right w:val="nil"/>
            </w:tcBorders>
            <w:vAlign w:val="bottom"/>
          </w:tcPr>
          <w:p w14:paraId="7AB43A22" w14:textId="77777777" w:rsidR="000B7570" w:rsidRPr="00720984" w:rsidRDefault="000B7570" w:rsidP="000B7570">
            <w:pPr>
              <w:shd w:val="clear" w:color="auto" w:fill="FFFFFF"/>
              <w:spacing w:line="240" w:lineRule="atLeast"/>
              <w:ind w:left="180" w:right="-79" w:hanging="180"/>
              <w:rPr>
                <w:b/>
                <w:bCs/>
                <w:sz w:val="16"/>
                <w:szCs w:val="16"/>
                <w:lang w:val="en-US"/>
              </w:rPr>
            </w:pPr>
            <w:r w:rsidRPr="00720984">
              <w:rPr>
                <w:sz w:val="16"/>
                <w:szCs w:val="16"/>
              </w:rPr>
              <w:t>Other significant transactions:</w:t>
            </w:r>
          </w:p>
        </w:tc>
        <w:tc>
          <w:tcPr>
            <w:tcW w:w="272" w:type="pct"/>
            <w:tcBorders>
              <w:left w:val="nil"/>
              <w:right w:val="nil"/>
            </w:tcBorders>
            <w:vAlign w:val="bottom"/>
          </w:tcPr>
          <w:p w14:paraId="6F27157F"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49709FBF"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vAlign w:val="bottom"/>
          </w:tcPr>
          <w:p w14:paraId="00AD50E9"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1405AB0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387FD23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1AB13C33"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1C5F3E01" w14:textId="77777777" w:rsidR="000B7570" w:rsidRPr="00720984" w:rsidRDefault="000B7570" w:rsidP="000B7570">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0CDA7F2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left w:val="nil"/>
              <w:right w:val="nil"/>
            </w:tcBorders>
            <w:vAlign w:val="bottom"/>
          </w:tcPr>
          <w:p w14:paraId="354D16B8" w14:textId="77777777" w:rsidR="000B7570" w:rsidRPr="00720984" w:rsidRDefault="000B7570" w:rsidP="00E97BB7">
            <w:pPr>
              <w:pStyle w:val="acctfourfigures"/>
              <w:tabs>
                <w:tab w:val="clear" w:pos="765"/>
                <w:tab w:val="left" w:pos="327"/>
                <w:tab w:val="decimal" w:pos="602"/>
              </w:tabs>
              <w:spacing w:line="240" w:lineRule="atLeast"/>
              <w:ind w:right="-37"/>
              <w:rPr>
                <w:sz w:val="16"/>
                <w:szCs w:val="16"/>
              </w:rPr>
            </w:pPr>
          </w:p>
        </w:tc>
        <w:tc>
          <w:tcPr>
            <w:tcW w:w="76" w:type="pct"/>
            <w:tcBorders>
              <w:left w:val="nil"/>
              <w:right w:val="nil"/>
            </w:tcBorders>
            <w:vAlign w:val="bottom"/>
          </w:tcPr>
          <w:p w14:paraId="696D6DFA"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left w:val="nil"/>
              <w:right w:val="nil"/>
            </w:tcBorders>
            <w:vAlign w:val="bottom"/>
          </w:tcPr>
          <w:p w14:paraId="2621078F" w14:textId="77777777" w:rsidR="000B7570" w:rsidRPr="00720984" w:rsidRDefault="000B7570" w:rsidP="000B7570">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C2BB677"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39" w:type="pct"/>
            <w:tcBorders>
              <w:left w:val="nil"/>
              <w:right w:val="nil"/>
            </w:tcBorders>
            <w:vAlign w:val="bottom"/>
          </w:tcPr>
          <w:p w14:paraId="1403D1F1" w14:textId="77777777" w:rsidR="000B7570" w:rsidRPr="00720984" w:rsidRDefault="000B7570" w:rsidP="000B7570">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7199D4CD"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585BCE7" w14:textId="77777777" w:rsidR="000B7570" w:rsidRPr="00720984" w:rsidRDefault="000B7570" w:rsidP="000B7570">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66ACAA48"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82" w:type="pct"/>
            <w:tcBorders>
              <w:left w:val="nil"/>
              <w:right w:val="nil"/>
            </w:tcBorders>
            <w:vAlign w:val="bottom"/>
          </w:tcPr>
          <w:p w14:paraId="090D671F" w14:textId="77777777" w:rsidR="000B7570" w:rsidRPr="00720984" w:rsidRDefault="000B7570" w:rsidP="000B7570">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6239D75E"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301" w:type="pct"/>
            <w:tcBorders>
              <w:left w:val="nil"/>
              <w:right w:val="nil"/>
            </w:tcBorders>
            <w:vAlign w:val="bottom"/>
          </w:tcPr>
          <w:p w14:paraId="60081972" w14:textId="77777777" w:rsidR="000B7570" w:rsidRPr="00720984" w:rsidRDefault="000B7570" w:rsidP="000B7570">
            <w:pPr>
              <w:pStyle w:val="acctfourfigures"/>
              <w:tabs>
                <w:tab w:val="clear" w:pos="765"/>
                <w:tab w:val="decimal" w:pos="511"/>
              </w:tabs>
              <w:spacing w:line="240" w:lineRule="atLeast"/>
              <w:ind w:right="-37"/>
              <w:rPr>
                <w:sz w:val="16"/>
                <w:szCs w:val="16"/>
              </w:rPr>
            </w:pPr>
          </w:p>
        </w:tc>
        <w:tc>
          <w:tcPr>
            <w:tcW w:w="80" w:type="pct"/>
            <w:vAlign w:val="bottom"/>
          </w:tcPr>
          <w:p w14:paraId="31C524A0"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Pr>
          <w:p w14:paraId="731ACB6A" w14:textId="77777777" w:rsidR="000B7570" w:rsidRPr="00720984" w:rsidRDefault="000B7570" w:rsidP="000B7570">
            <w:pPr>
              <w:pStyle w:val="acctfourfigures"/>
              <w:tabs>
                <w:tab w:val="clear" w:pos="765"/>
                <w:tab w:val="decimal" w:pos="710"/>
              </w:tabs>
              <w:spacing w:line="240" w:lineRule="atLeast"/>
              <w:ind w:right="-37"/>
              <w:rPr>
                <w:b/>
                <w:bCs/>
                <w:sz w:val="16"/>
                <w:szCs w:val="16"/>
              </w:rPr>
            </w:pPr>
          </w:p>
        </w:tc>
        <w:tc>
          <w:tcPr>
            <w:tcW w:w="76" w:type="pct"/>
            <w:vAlign w:val="bottom"/>
          </w:tcPr>
          <w:p w14:paraId="65FA91AC" w14:textId="77777777" w:rsidR="000B7570" w:rsidRPr="00720984" w:rsidRDefault="000B7570" w:rsidP="000B7570">
            <w:pPr>
              <w:pStyle w:val="acctfourfigures"/>
              <w:tabs>
                <w:tab w:val="clear" w:pos="765"/>
                <w:tab w:val="decimal" w:pos="710"/>
              </w:tabs>
              <w:spacing w:line="240" w:lineRule="atLeast"/>
              <w:ind w:right="-37"/>
              <w:rPr>
                <w:b/>
                <w:bCs/>
                <w:sz w:val="16"/>
                <w:szCs w:val="16"/>
              </w:rPr>
            </w:pPr>
          </w:p>
        </w:tc>
        <w:tc>
          <w:tcPr>
            <w:tcW w:w="276" w:type="pct"/>
            <w:vAlign w:val="bottom"/>
          </w:tcPr>
          <w:p w14:paraId="58B3708A" w14:textId="77777777" w:rsidR="000B7570" w:rsidRPr="00720984" w:rsidRDefault="000B7570" w:rsidP="000B7570">
            <w:pPr>
              <w:pStyle w:val="acctfourfigures"/>
              <w:tabs>
                <w:tab w:val="clear" w:pos="765"/>
                <w:tab w:val="decimal" w:pos="634"/>
              </w:tabs>
              <w:spacing w:line="240" w:lineRule="atLeast"/>
              <w:ind w:left="-266" w:right="-197"/>
              <w:rPr>
                <w:b/>
                <w:bCs/>
                <w:sz w:val="16"/>
                <w:szCs w:val="16"/>
              </w:rPr>
            </w:pPr>
          </w:p>
        </w:tc>
      </w:tr>
      <w:tr w:rsidR="000B7570" w:rsidRPr="00720984" w14:paraId="339550DE" w14:textId="77777777" w:rsidTr="009727AA">
        <w:trPr>
          <w:jc w:val="center"/>
        </w:trPr>
        <w:tc>
          <w:tcPr>
            <w:tcW w:w="895" w:type="pct"/>
            <w:tcBorders>
              <w:left w:val="nil"/>
              <w:right w:val="nil"/>
            </w:tcBorders>
            <w:vAlign w:val="bottom"/>
          </w:tcPr>
          <w:p w14:paraId="1FE5F2A8" w14:textId="77777777" w:rsidR="000B7570" w:rsidRPr="00720984" w:rsidRDefault="000B7570" w:rsidP="000B7570">
            <w:pPr>
              <w:shd w:val="clear" w:color="auto" w:fill="FFFFFF"/>
              <w:spacing w:line="240" w:lineRule="atLeast"/>
              <w:ind w:left="180" w:right="-104" w:hanging="180"/>
              <w:rPr>
                <w:sz w:val="16"/>
                <w:szCs w:val="16"/>
              </w:rPr>
            </w:pPr>
            <w:r w:rsidRPr="00720984">
              <w:rPr>
                <w:sz w:val="16"/>
                <w:szCs w:val="16"/>
              </w:rPr>
              <w:t>-</w:t>
            </w:r>
            <w:r w:rsidRPr="00720984">
              <w:rPr>
                <w:sz w:val="16"/>
                <w:szCs w:val="16"/>
              </w:rPr>
              <w:tab/>
              <w:t>Depreciation and amortisation</w:t>
            </w:r>
          </w:p>
        </w:tc>
        <w:tc>
          <w:tcPr>
            <w:tcW w:w="272" w:type="pct"/>
            <w:tcBorders>
              <w:left w:val="nil"/>
              <w:right w:val="nil"/>
            </w:tcBorders>
          </w:tcPr>
          <w:p w14:paraId="539AD598" w14:textId="735F118F" w:rsidR="000B7570" w:rsidRPr="00720984" w:rsidRDefault="009136F3" w:rsidP="000B7570">
            <w:pPr>
              <w:pStyle w:val="acctfourfigures"/>
              <w:tabs>
                <w:tab w:val="clear" w:pos="765"/>
                <w:tab w:val="decimal" w:pos="673"/>
              </w:tabs>
              <w:spacing w:line="240" w:lineRule="atLeast"/>
              <w:ind w:left="-119" w:right="-150"/>
              <w:rPr>
                <w:sz w:val="16"/>
                <w:szCs w:val="16"/>
              </w:rPr>
            </w:pPr>
            <w:r>
              <w:rPr>
                <w:sz w:val="16"/>
                <w:szCs w:val="16"/>
              </w:rPr>
              <w:t>(777,662)</w:t>
            </w:r>
          </w:p>
        </w:tc>
        <w:tc>
          <w:tcPr>
            <w:tcW w:w="76" w:type="pct"/>
            <w:tcBorders>
              <w:left w:val="nil"/>
              <w:right w:val="nil"/>
            </w:tcBorders>
          </w:tcPr>
          <w:p w14:paraId="76011BC1"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2392BEC4" w14:textId="7085E288" w:rsidR="000B7570" w:rsidRPr="00720984" w:rsidRDefault="000B7570" w:rsidP="000B7570">
            <w:pPr>
              <w:pStyle w:val="acctfourfigures"/>
              <w:tabs>
                <w:tab w:val="clear" w:pos="765"/>
                <w:tab w:val="decimal" w:pos="682"/>
              </w:tabs>
              <w:spacing w:line="240" w:lineRule="atLeast"/>
              <w:ind w:left="-119" w:right="-150"/>
              <w:rPr>
                <w:sz w:val="16"/>
                <w:szCs w:val="16"/>
              </w:rPr>
            </w:pPr>
            <w:r w:rsidRPr="00C27E02">
              <w:rPr>
                <w:sz w:val="16"/>
                <w:szCs w:val="16"/>
              </w:rPr>
              <w:t>(800,</w:t>
            </w:r>
            <w:r w:rsidRPr="00C27E02">
              <w:rPr>
                <w:sz w:val="16"/>
                <w:szCs w:val="16"/>
                <w:lang w:val="en-US" w:bidi="th-TH"/>
              </w:rPr>
              <w:t>027</w:t>
            </w:r>
            <w:r w:rsidRPr="00C27E02">
              <w:rPr>
                <w:sz w:val="16"/>
                <w:szCs w:val="16"/>
              </w:rPr>
              <w:t>)</w:t>
            </w:r>
          </w:p>
        </w:tc>
        <w:tc>
          <w:tcPr>
            <w:tcW w:w="78" w:type="pct"/>
            <w:tcBorders>
              <w:left w:val="nil"/>
              <w:right w:val="nil"/>
            </w:tcBorders>
          </w:tcPr>
          <w:p w14:paraId="4FAD1E39"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3F6D5350" w14:textId="549BF181" w:rsidR="000B7570" w:rsidRPr="00720984" w:rsidRDefault="00EF3F68" w:rsidP="000B7570">
            <w:pPr>
              <w:pStyle w:val="acctfourfigures"/>
              <w:tabs>
                <w:tab w:val="clear" w:pos="765"/>
                <w:tab w:val="decimal" w:pos="667"/>
              </w:tabs>
              <w:spacing w:line="240" w:lineRule="atLeast"/>
              <w:ind w:left="-119" w:right="-150"/>
              <w:rPr>
                <w:sz w:val="16"/>
                <w:szCs w:val="16"/>
                <w:lang w:val="en-US"/>
              </w:rPr>
            </w:pPr>
            <w:r>
              <w:rPr>
                <w:sz w:val="16"/>
                <w:szCs w:val="16"/>
                <w:lang w:val="en-US"/>
              </w:rPr>
              <w:t>(135,329)</w:t>
            </w:r>
          </w:p>
        </w:tc>
        <w:tc>
          <w:tcPr>
            <w:tcW w:w="79" w:type="pct"/>
            <w:tcBorders>
              <w:left w:val="nil"/>
              <w:right w:val="nil"/>
            </w:tcBorders>
          </w:tcPr>
          <w:p w14:paraId="6021FF66"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134FD602" w14:textId="7A00B346" w:rsidR="000B7570" w:rsidRPr="00720984" w:rsidRDefault="000B7570" w:rsidP="000B7570">
            <w:pPr>
              <w:pStyle w:val="acctfourfigures"/>
              <w:tabs>
                <w:tab w:val="clear" w:pos="765"/>
                <w:tab w:val="decimal" w:pos="667"/>
              </w:tabs>
              <w:spacing w:line="240" w:lineRule="atLeast"/>
              <w:ind w:left="-119" w:right="-150"/>
              <w:rPr>
                <w:sz w:val="16"/>
                <w:szCs w:val="16"/>
              </w:rPr>
            </w:pPr>
            <w:r w:rsidRPr="00C27E02">
              <w:rPr>
                <w:sz w:val="16"/>
                <w:szCs w:val="16"/>
                <w:lang w:val="en-US"/>
              </w:rPr>
              <w:t>(105,</w:t>
            </w:r>
            <w:r w:rsidRPr="00C27E02">
              <w:rPr>
                <w:sz w:val="16"/>
                <w:szCs w:val="16"/>
                <w:lang w:val="en-US" w:bidi="th-TH"/>
              </w:rPr>
              <w:t>641</w:t>
            </w:r>
            <w:r w:rsidRPr="00C27E02">
              <w:rPr>
                <w:sz w:val="16"/>
                <w:szCs w:val="16"/>
                <w:lang w:val="en-US"/>
              </w:rPr>
              <w:t>)</w:t>
            </w:r>
          </w:p>
        </w:tc>
        <w:tc>
          <w:tcPr>
            <w:tcW w:w="79" w:type="pct"/>
            <w:tcBorders>
              <w:left w:val="nil"/>
              <w:right w:val="nil"/>
            </w:tcBorders>
          </w:tcPr>
          <w:p w14:paraId="78D1B80E"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6" w:type="pct"/>
            <w:tcBorders>
              <w:left w:val="nil"/>
              <w:right w:val="nil"/>
            </w:tcBorders>
          </w:tcPr>
          <w:p w14:paraId="208EED2B" w14:textId="4DFC08BF" w:rsidR="000B7570" w:rsidRPr="00FC2775" w:rsidRDefault="00EF3F68" w:rsidP="00FC2775">
            <w:pPr>
              <w:pStyle w:val="acctfourfigures"/>
              <w:tabs>
                <w:tab w:val="clear" w:pos="765"/>
                <w:tab w:val="decimal" w:pos="642"/>
              </w:tabs>
              <w:spacing w:line="240" w:lineRule="atLeast"/>
              <w:ind w:right="-144"/>
              <w:rPr>
                <w:sz w:val="16"/>
                <w:szCs w:val="16"/>
                <w:lang w:val="en-US"/>
              </w:rPr>
            </w:pPr>
            <w:r w:rsidRPr="00FC2775">
              <w:rPr>
                <w:sz w:val="16"/>
                <w:szCs w:val="16"/>
                <w:lang w:val="en-US"/>
              </w:rPr>
              <w:t>(308,327)</w:t>
            </w:r>
          </w:p>
        </w:tc>
        <w:tc>
          <w:tcPr>
            <w:tcW w:w="76" w:type="pct"/>
            <w:tcBorders>
              <w:left w:val="nil"/>
              <w:right w:val="nil"/>
            </w:tcBorders>
          </w:tcPr>
          <w:p w14:paraId="262D5CAB"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3548E1FD" w14:textId="248635AF" w:rsidR="000B7570" w:rsidRPr="00720984" w:rsidRDefault="000B7570" w:rsidP="000B7570">
            <w:pPr>
              <w:pStyle w:val="acctfourfigures"/>
              <w:tabs>
                <w:tab w:val="clear" w:pos="765"/>
                <w:tab w:val="decimal" w:pos="553"/>
              </w:tabs>
              <w:spacing w:line="240" w:lineRule="atLeast"/>
              <w:ind w:right="-144"/>
              <w:rPr>
                <w:sz w:val="16"/>
                <w:szCs w:val="16"/>
              </w:rPr>
            </w:pPr>
            <w:r w:rsidRPr="00C27E02">
              <w:rPr>
                <w:sz w:val="16"/>
                <w:szCs w:val="16"/>
              </w:rPr>
              <w:t>(116,039)</w:t>
            </w:r>
          </w:p>
        </w:tc>
        <w:tc>
          <w:tcPr>
            <w:tcW w:w="76" w:type="pct"/>
            <w:tcBorders>
              <w:left w:val="nil"/>
              <w:right w:val="nil"/>
            </w:tcBorders>
          </w:tcPr>
          <w:p w14:paraId="481286E5"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09CDCCD2" w14:textId="581CD7B2" w:rsidR="000B7570" w:rsidRPr="00720984" w:rsidRDefault="00EF3F68" w:rsidP="000B7570">
            <w:pPr>
              <w:pStyle w:val="acctfourfigures"/>
              <w:tabs>
                <w:tab w:val="clear" w:pos="765"/>
                <w:tab w:val="decimal" w:pos="560"/>
              </w:tabs>
              <w:spacing w:line="240" w:lineRule="atLeast"/>
              <w:ind w:right="-120"/>
              <w:rPr>
                <w:sz w:val="16"/>
                <w:szCs w:val="16"/>
              </w:rPr>
            </w:pPr>
            <w:r>
              <w:rPr>
                <w:sz w:val="16"/>
                <w:szCs w:val="16"/>
              </w:rPr>
              <w:t>(18,511)</w:t>
            </w:r>
          </w:p>
        </w:tc>
        <w:tc>
          <w:tcPr>
            <w:tcW w:w="86" w:type="pct"/>
            <w:tcBorders>
              <w:left w:val="nil"/>
              <w:right w:val="nil"/>
            </w:tcBorders>
          </w:tcPr>
          <w:p w14:paraId="37374EA9"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5FD16FFA" w14:textId="619927E0" w:rsidR="000B7570" w:rsidRPr="00720984" w:rsidRDefault="000B7570" w:rsidP="000B7570">
            <w:pPr>
              <w:pStyle w:val="acctfourfigures"/>
              <w:tabs>
                <w:tab w:val="clear" w:pos="765"/>
                <w:tab w:val="decimal" w:pos="638"/>
              </w:tabs>
              <w:spacing w:line="240" w:lineRule="atLeast"/>
              <w:ind w:left="-127" w:right="-116"/>
              <w:rPr>
                <w:sz w:val="16"/>
                <w:szCs w:val="16"/>
                <w:lang w:val="en-US"/>
              </w:rPr>
            </w:pPr>
            <w:r w:rsidRPr="00C27E02">
              <w:rPr>
                <w:sz w:val="16"/>
                <w:szCs w:val="16"/>
              </w:rPr>
              <w:t>(14,429)</w:t>
            </w:r>
          </w:p>
        </w:tc>
        <w:tc>
          <w:tcPr>
            <w:tcW w:w="79" w:type="pct"/>
            <w:tcBorders>
              <w:left w:val="nil"/>
              <w:right w:val="nil"/>
            </w:tcBorders>
          </w:tcPr>
          <w:p w14:paraId="00C1A7B6"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82" w:type="pct"/>
            <w:tcBorders>
              <w:left w:val="nil"/>
              <w:right w:val="nil"/>
            </w:tcBorders>
          </w:tcPr>
          <w:p w14:paraId="204B9516" w14:textId="2B670010" w:rsidR="000B7570" w:rsidRPr="003C1769" w:rsidRDefault="00F117D7" w:rsidP="000B7570">
            <w:pPr>
              <w:pStyle w:val="acctfourfigures"/>
              <w:tabs>
                <w:tab w:val="clear" w:pos="765"/>
                <w:tab w:val="decimal" w:pos="610"/>
              </w:tabs>
              <w:spacing w:line="240" w:lineRule="atLeast"/>
              <w:ind w:right="-37"/>
              <w:rPr>
                <w:sz w:val="16"/>
                <w:szCs w:val="16"/>
              </w:rPr>
            </w:pPr>
            <w:r>
              <w:rPr>
                <w:sz w:val="16"/>
                <w:szCs w:val="16"/>
              </w:rPr>
              <w:t>255</w:t>
            </w:r>
          </w:p>
        </w:tc>
        <w:tc>
          <w:tcPr>
            <w:tcW w:w="79" w:type="pct"/>
            <w:tcBorders>
              <w:left w:val="nil"/>
              <w:right w:val="nil"/>
            </w:tcBorders>
          </w:tcPr>
          <w:p w14:paraId="0EA327AA" w14:textId="77777777" w:rsidR="000B7570" w:rsidRPr="00720984" w:rsidRDefault="000B7570" w:rsidP="000B7570">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tcPr>
          <w:p w14:paraId="24356C5B" w14:textId="28108635" w:rsidR="000B7570" w:rsidRPr="00720984" w:rsidRDefault="000B7570" w:rsidP="000B7570">
            <w:pPr>
              <w:pStyle w:val="acctfourfigures"/>
              <w:tabs>
                <w:tab w:val="clear" w:pos="765"/>
                <w:tab w:val="decimal" w:pos="720"/>
              </w:tabs>
              <w:spacing w:line="240" w:lineRule="atLeast"/>
              <w:ind w:right="-37"/>
              <w:rPr>
                <w:sz w:val="16"/>
                <w:szCs w:val="16"/>
              </w:rPr>
            </w:pPr>
            <w:r w:rsidRPr="00C27E02">
              <w:rPr>
                <w:sz w:val="16"/>
                <w:szCs w:val="16"/>
                <w:lang w:val="en-US"/>
              </w:rPr>
              <w:t>(17,209)</w:t>
            </w:r>
          </w:p>
        </w:tc>
        <w:tc>
          <w:tcPr>
            <w:tcW w:w="80" w:type="pct"/>
          </w:tcPr>
          <w:p w14:paraId="308A94BF"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4" w:type="pct"/>
          </w:tcPr>
          <w:p w14:paraId="4F792FA0" w14:textId="7DD55420" w:rsidR="000B7570" w:rsidRPr="00720984" w:rsidRDefault="00F117D7" w:rsidP="00F117D7">
            <w:pPr>
              <w:pStyle w:val="acctfourfigures"/>
              <w:tabs>
                <w:tab w:val="clear" w:pos="765"/>
                <w:tab w:val="decimal" w:pos="710"/>
              </w:tabs>
              <w:spacing w:line="240" w:lineRule="atLeast"/>
              <w:ind w:left="-100" w:right="-37"/>
              <w:rPr>
                <w:sz w:val="16"/>
                <w:szCs w:val="16"/>
                <w:lang w:val="en-US" w:bidi="th-TH"/>
              </w:rPr>
            </w:pPr>
            <w:r>
              <w:rPr>
                <w:sz w:val="16"/>
                <w:szCs w:val="16"/>
                <w:lang w:val="en-US" w:bidi="th-TH"/>
              </w:rPr>
              <w:t>(1,239,574)</w:t>
            </w:r>
          </w:p>
        </w:tc>
        <w:tc>
          <w:tcPr>
            <w:tcW w:w="76" w:type="pct"/>
          </w:tcPr>
          <w:p w14:paraId="7724F336" w14:textId="77777777" w:rsidR="000B7570" w:rsidRPr="00720984" w:rsidRDefault="000B7570" w:rsidP="000B7570">
            <w:pPr>
              <w:pStyle w:val="acctfourfigures"/>
              <w:tabs>
                <w:tab w:val="clear" w:pos="765"/>
                <w:tab w:val="decimal" w:pos="710"/>
              </w:tabs>
              <w:spacing w:line="240" w:lineRule="atLeast"/>
              <w:ind w:right="-37"/>
              <w:rPr>
                <w:sz w:val="16"/>
                <w:szCs w:val="16"/>
              </w:rPr>
            </w:pPr>
          </w:p>
        </w:tc>
        <w:tc>
          <w:tcPr>
            <w:tcW w:w="276" w:type="pct"/>
            <w:vAlign w:val="bottom"/>
          </w:tcPr>
          <w:p w14:paraId="5F935E4B" w14:textId="2441F727" w:rsidR="000B7570" w:rsidRPr="00F117D7" w:rsidRDefault="000B7570" w:rsidP="004A2993">
            <w:pPr>
              <w:pStyle w:val="acctfourfigures"/>
              <w:tabs>
                <w:tab w:val="clear" w:pos="765"/>
                <w:tab w:val="decimal" w:pos="633"/>
              </w:tabs>
              <w:spacing w:line="240" w:lineRule="atLeast"/>
              <w:ind w:left="-105" w:right="-37"/>
              <w:rPr>
                <w:sz w:val="16"/>
                <w:szCs w:val="16"/>
                <w:cs/>
                <w:lang w:bidi="th-TH"/>
              </w:rPr>
            </w:pPr>
            <w:r w:rsidRPr="00F117D7">
              <w:rPr>
                <w:sz w:val="16"/>
                <w:szCs w:val="16"/>
                <w:lang w:bidi="th-TH"/>
              </w:rPr>
              <w:t>(</w:t>
            </w:r>
            <w:r w:rsidR="00985843" w:rsidRPr="00F117D7">
              <w:rPr>
                <w:sz w:val="16"/>
                <w:szCs w:val="16"/>
                <w:lang w:bidi="th-TH"/>
              </w:rPr>
              <w:t>1,053</w:t>
            </w:r>
            <w:r w:rsidRPr="00F117D7">
              <w:rPr>
                <w:sz w:val="16"/>
                <w:szCs w:val="16"/>
                <w:lang w:bidi="th-TH"/>
              </w:rPr>
              <w:t>,</w:t>
            </w:r>
            <w:r w:rsidR="00985843" w:rsidRPr="00F117D7">
              <w:rPr>
                <w:sz w:val="16"/>
                <w:szCs w:val="16"/>
                <w:lang w:bidi="th-TH"/>
              </w:rPr>
              <w:t>345</w:t>
            </w:r>
            <w:r w:rsidRPr="00F117D7">
              <w:rPr>
                <w:sz w:val="16"/>
                <w:szCs w:val="16"/>
                <w:lang w:bidi="th-TH"/>
              </w:rPr>
              <w:t>)</w:t>
            </w:r>
          </w:p>
        </w:tc>
      </w:tr>
      <w:tr w:rsidR="005A1576" w:rsidRPr="00720984" w14:paraId="14EAC714" w14:textId="77777777" w:rsidTr="009727AA">
        <w:trPr>
          <w:jc w:val="center"/>
        </w:trPr>
        <w:tc>
          <w:tcPr>
            <w:tcW w:w="895" w:type="pct"/>
            <w:tcBorders>
              <w:left w:val="nil"/>
              <w:right w:val="nil"/>
            </w:tcBorders>
            <w:vAlign w:val="bottom"/>
          </w:tcPr>
          <w:p w14:paraId="13FF7FA3" w14:textId="5644FBCD" w:rsidR="005A1576" w:rsidRPr="00720984" w:rsidRDefault="005A1576" w:rsidP="005A1576">
            <w:pPr>
              <w:shd w:val="clear" w:color="auto" w:fill="FFFFFF"/>
              <w:spacing w:line="240" w:lineRule="atLeast"/>
              <w:ind w:left="180" w:right="-104" w:hanging="180"/>
              <w:rPr>
                <w:sz w:val="16"/>
                <w:szCs w:val="16"/>
              </w:rPr>
            </w:pPr>
            <w:r w:rsidRPr="00720984">
              <w:rPr>
                <w:sz w:val="16"/>
                <w:szCs w:val="16"/>
              </w:rPr>
              <w:t>-</w:t>
            </w:r>
            <w:r w:rsidRPr="00720984">
              <w:rPr>
                <w:sz w:val="16"/>
                <w:szCs w:val="16"/>
              </w:rPr>
              <w:tab/>
            </w:r>
            <w:r>
              <w:rPr>
                <w:sz w:val="16"/>
                <w:szCs w:val="16"/>
              </w:rPr>
              <w:t xml:space="preserve">Gain (loss) </w:t>
            </w:r>
            <w:r w:rsidRPr="00B724B4">
              <w:rPr>
                <w:sz w:val="16"/>
                <w:szCs w:val="16"/>
              </w:rPr>
              <w:t xml:space="preserve">on </w:t>
            </w:r>
            <w:r w:rsidRPr="00F60E83">
              <w:rPr>
                <w:sz w:val="16"/>
                <w:szCs w:val="16"/>
              </w:rPr>
              <w:t>sale</w:t>
            </w:r>
            <w:r w:rsidR="006C2732">
              <w:rPr>
                <w:sz w:val="16"/>
                <w:szCs w:val="16"/>
              </w:rPr>
              <w:t>s</w:t>
            </w:r>
            <w:r w:rsidRPr="00F60E83">
              <w:rPr>
                <w:sz w:val="16"/>
                <w:szCs w:val="16"/>
              </w:rPr>
              <w:t xml:space="preserve"> of </w:t>
            </w:r>
          </w:p>
        </w:tc>
        <w:tc>
          <w:tcPr>
            <w:tcW w:w="272" w:type="pct"/>
            <w:tcBorders>
              <w:left w:val="nil"/>
              <w:right w:val="nil"/>
            </w:tcBorders>
          </w:tcPr>
          <w:p w14:paraId="4BD03F0B" w14:textId="77777777" w:rsidR="005A1576" w:rsidRDefault="005A1576" w:rsidP="005A1576">
            <w:pPr>
              <w:pStyle w:val="acctfourfigures"/>
              <w:tabs>
                <w:tab w:val="clear" w:pos="765"/>
                <w:tab w:val="decimal" w:pos="673"/>
              </w:tabs>
              <w:spacing w:line="240" w:lineRule="atLeast"/>
              <w:ind w:left="-119" w:right="-150"/>
              <w:rPr>
                <w:sz w:val="16"/>
                <w:szCs w:val="16"/>
              </w:rPr>
            </w:pPr>
          </w:p>
        </w:tc>
        <w:tc>
          <w:tcPr>
            <w:tcW w:w="76" w:type="pct"/>
            <w:tcBorders>
              <w:left w:val="nil"/>
              <w:right w:val="nil"/>
            </w:tcBorders>
          </w:tcPr>
          <w:p w14:paraId="0F0F76FE"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5F54BAA0" w14:textId="77777777" w:rsidR="005A1576" w:rsidRPr="00C27E02" w:rsidRDefault="005A1576" w:rsidP="005A1576">
            <w:pPr>
              <w:pStyle w:val="acctfourfigures"/>
              <w:tabs>
                <w:tab w:val="clear" w:pos="765"/>
                <w:tab w:val="decimal" w:pos="682"/>
              </w:tabs>
              <w:spacing w:line="240" w:lineRule="atLeast"/>
              <w:ind w:left="-119" w:right="-150"/>
              <w:rPr>
                <w:sz w:val="16"/>
                <w:szCs w:val="16"/>
              </w:rPr>
            </w:pPr>
          </w:p>
        </w:tc>
        <w:tc>
          <w:tcPr>
            <w:tcW w:w="78" w:type="pct"/>
            <w:tcBorders>
              <w:left w:val="nil"/>
              <w:right w:val="nil"/>
            </w:tcBorders>
          </w:tcPr>
          <w:p w14:paraId="5088697C"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1C43A054" w14:textId="77777777" w:rsidR="005A1576" w:rsidRDefault="005A1576" w:rsidP="005A1576">
            <w:pPr>
              <w:pStyle w:val="acctfourfigures"/>
              <w:tabs>
                <w:tab w:val="clear" w:pos="765"/>
                <w:tab w:val="decimal" w:pos="667"/>
              </w:tabs>
              <w:spacing w:line="240" w:lineRule="atLeast"/>
              <w:ind w:left="-119" w:right="-150"/>
              <w:rPr>
                <w:sz w:val="16"/>
                <w:szCs w:val="16"/>
                <w:lang w:val="en-US"/>
              </w:rPr>
            </w:pPr>
          </w:p>
        </w:tc>
        <w:tc>
          <w:tcPr>
            <w:tcW w:w="79" w:type="pct"/>
            <w:tcBorders>
              <w:left w:val="nil"/>
              <w:right w:val="nil"/>
            </w:tcBorders>
          </w:tcPr>
          <w:p w14:paraId="696A67AB"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3217EAF5" w14:textId="77777777" w:rsidR="005A1576" w:rsidRPr="00C27E02" w:rsidRDefault="005A1576" w:rsidP="005A1576">
            <w:pPr>
              <w:pStyle w:val="acctfourfigures"/>
              <w:tabs>
                <w:tab w:val="clear" w:pos="765"/>
                <w:tab w:val="decimal" w:pos="667"/>
              </w:tabs>
              <w:spacing w:line="240" w:lineRule="atLeast"/>
              <w:ind w:left="-119" w:right="-150"/>
              <w:rPr>
                <w:sz w:val="16"/>
                <w:szCs w:val="16"/>
                <w:lang w:val="en-US"/>
              </w:rPr>
            </w:pPr>
          </w:p>
        </w:tc>
        <w:tc>
          <w:tcPr>
            <w:tcW w:w="79" w:type="pct"/>
            <w:tcBorders>
              <w:left w:val="nil"/>
              <w:right w:val="nil"/>
            </w:tcBorders>
          </w:tcPr>
          <w:p w14:paraId="5A9D78B1"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56" w:type="pct"/>
            <w:tcBorders>
              <w:left w:val="nil"/>
              <w:right w:val="nil"/>
            </w:tcBorders>
          </w:tcPr>
          <w:p w14:paraId="662C0746" w14:textId="77777777" w:rsidR="005A1576" w:rsidRDefault="005A1576" w:rsidP="005A1576">
            <w:pPr>
              <w:pStyle w:val="acctfourfigures"/>
              <w:tabs>
                <w:tab w:val="clear" w:pos="765"/>
                <w:tab w:val="decimal" w:pos="580"/>
              </w:tabs>
              <w:spacing w:line="240" w:lineRule="atLeast"/>
              <w:ind w:right="-70"/>
              <w:rPr>
                <w:sz w:val="16"/>
                <w:szCs w:val="16"/>
              </w:rPr>
            </w:pPr>
          </w:p>
        </w:tc>
        <w:tc>
          <w:tcPr>
            <w:tcW w:w="76" w:type="pct"/>
            <w:tcBorders>
              <w:left w:val="nil"/>
              <w:right w:val="nil"/>
            </w:tcBorders>
          </w:tcPr>
          <w:p w14:paraId="421FF4A0"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5EF8830D" w14:textId="77777777" w:rsidR="005A1576" w:rsidRPr="00C27E02" w:rsidRDefault="005A1576" w:rsidP="005A1576">
            <w:pPr>
              <w:pStyle w:val="acctfourfigures"/>
              <w:tabs>
                <w:tab w:val="clear" w:pos="765"/>
                <w:tab w:val="decimal" w:pos="553"/>
              </w:tabs>
              <w:spacing w:line="240" w:lineRule="atLeast"/>
              <w:ind w:right="-144"/>
              <w:rPr>
                <w:sz w:val="16"/>
                <w:szCs w:val="16"/>
              </w:rPr>
            </w:pPr>
          </w:p>
        </w:tc>
        <w:tc>
          <w:tcPr>
            <w:tcW w:w="76" w:type="pct"/>
            <w:tcBorders>
              <w:left w:val="nil"/>
              <w:right w:val="nil"/>
            </w:tcBorders>
          </w:tcPr>
          <w:p w14:paraId="7EC87D42"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6C7A50A0" w14:textId="77777777" w:rsidR="005A1576" w:rsidRDefault="005A1576" w:rsidP="005A1576">
            <w:pPr>
              <w:pStyle w:val="acctfourfigures"/>
              <w:tabs>
                <w:tab w:val="clear" w:pos="765"/>
                <w:tab w:val="decimal" w:pos="560"/>
              </w:tabs>
              <w:spacing w:line="240" w:lineRule="atLeast"/>
              <w:ind w:right="-120"/>
              <w:rPr>
                <w:sz w:val="16"/>
                <w:szCs w:val="16"/>
              </w:rPr>
            </w:pPr>
          </w:p>
        </w:tc>
        <w:tc>
          <w:tcPr>
            <w:tcW w:w="86" w:type="pct"/>
            <w:tcBorders>
              <w:left w:val="nil"/>
              <w:right w:val="nil"/>
            </w:tcBorders>
          </w:tcPr>
          <w:p w14:paraId="2B73E983"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18D202E9" w14:textId="77777777" w:rsidR="005A1576" w:rsidRPr="00C27E02" w:rsidRDefault="005A1576" w:rsidP="005A1576">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4BC66096"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82" w:type="pct"/>
            <w:tcBorders>
              <w:left w:val="nil"/>
              <w:right w:val="nil"/>
            </w:tcBorders>
          </w:tcPr>
          <w:p w14:paraId="14744053" w14:textId="77777777" w:rsidR="005A1576" w:rsidRDefault="005A1576" w:rsidP="005A1576">
            <w:pPr>
              <w:pStyle w:val="acctfourfigures"/>
              <w:tabs>
                <w:tab w:val="clear" w:pos="765"/>
                <w:tab w:val="decimal" w:pos="610"/>
              </w:tabs>
              <w:spacing w:line="240" w:lineRule="atLeast"/>
              <w:ind w:right="-37"/>
              <w:rPr>
                <w:sz w:val="16"/>
                <w:szCs w:val="16"/>
              </w:rPr>
            </w:pPr>
          </w:p>
        </w:tc>
        <w:tc>
          <w:tcPr>
            <w:tcW w:w="79" w:type="pct"/>
            <w:tcBorders>
              <w:left w:val="nil"/>
              <w:right w:val="nil"/>
            </w:tcBorders>
          </w:tcPr>
          <w:p w14:paraId="4AD45DDC" w14:textId="77777777" w:rsidR="005A1576" w:rsidRPr="00720984" w:rsidRDefault="005A1576" w:rsidP="005A1576">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tcPr>
          <w:p w14:paraId="5021931E" w14:textId="77777777" w:rsidR="005A1576" w:rsidRPr="00C27E02" w:rsidRDefault="005A1576" w:rsidP="005A1576">
            <w:pPr>
              <w:pStyle w:val="acctfourfigures"/>
              <w:tabs>
                <w:tab w:val="clear" w:pos="765"/>
                <w:tab w:val="decimal" w:pos="720"/>
              </w:tabs>
              <w:spacing w:line="240" w:lineRule="atLeast"/>
              <w:ind w:right="-37"/>
              <w:rPr>
                <w:sz w:val="16"/>
                <w:szCs w:val="16"/>
                <w:lang w:val="en-US"/>
              </w:rPr>
            </w:pPr>
          </w:p>
        </w:tc>
        <w:tc>
          <w:tcPr>
            <w:tcW w:w="80" w:type="pct"/>
          </w:tcPr>
          <w:p w14:paraId="3315C9B4"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74" w:type="pct"/>
          </w:tcPr>
          <w:p w14:paraId="65E7D621" w14:textId="77777777" w:rsidR="005A1576" w:rsidRDefault="005A1576" w:rsidP="005A1576">
            <w:pPr>
              <w:pStyle w:val="acctfourfigures"/>
              <w:tabs>
                <w:tab w:val="clear" w:pos="765"/>
                <w:tab w:val="decimal" w:pos="710"/>
              </w:tabs>
              <w:spacing w:line="240" w:lineRule="atLeast"/>
              <w:ind w:left="-100" w:right="-37"/>
              <w:rPr>
                <w:sz w:val="16"/>
                <w:szCs w:val="16"/>
                <w:lang w:val="en-US" w:bidi="th-TH"/>
              </w:rPr>
            </w:pPr>
          </w:p>
        </w:tc>
        <w:tc>
          <w:tcPr>
            <w:tcW w:w="76" w:type="pct"/>
          </w:tcPr>
          <w:p w14:paraId="0A0EA4BB" w14:textId="77777777" w:rsidR="005A1576" w:rsidRPr="00720984" w:rsidRDefault="005A1576" w:rsidP="005A1576">
            <w:pPr>
              <w:pStyle w:val="acctfourfigures"/>
              <w:tabs>
                <w:tab w:val="clear" w:pos="765"/>
                <w:tab w:val="decimal" w:pos="710"/>
              </w:tabs>
              <w:spacing w:line="240" w:lineRule="atLeast"/>
              <w:ind w:right="-37"/>
              <w:rPr>
                <w:sz w:val="16"/>
                <w:szCs w:val="16"/>
              </w:rPr>
            </w:pPr>
          </w:p>
        </w:tc>
        <w:tc>
          <w:tcPr>
            <w:tcW w:w="276" w:type="pct"/>
            <w:vAlign w:val="bottom"/>
          </w:tcPr>
          <w:p w14:paraId="6ED24D42" w14:textId="77777777" w:rsidR="005A1576" w:rsidRPr="00F117D7" w:rsidRDefault="005A1576" w:rsidP="005A1576">
            <w:pPr>
              <w:pStyle w:val="acctfourfigures"/>
              <w:tabs>
                <w:tab w:val="clear" w:pos="765"/>
                <w:tab w:val="decimal" w:pos="633"/>
              </w:tabs>
              <w:spacing w:line="240" w:lineRule="atLeast"/>
              <w:ind w:left="-105" w:right="-37"/>
              <w:rPr>
                <w:sz w:val="16"/>
                <w:szCs w:val="16"/>
                <w:lang w:bidi="th-TH"/>
              </w:rPr>
            </w:pPr>
          </w:p>
        </w:tc>
      </w:tr>
      <w:tr w:rsidR="003C5FAF" w:rsidRPr="00720984" w14:paraId="28463969" w14:textId="77777777" w:rsidTr="009727AA">
        <w:trPr>
          <w:jc w:val="center"/>
        </w:trPr>
        <w:tc>
          <w:tcPr>
            <w:tcW w:w="895" w:type="pct"/>
            <w:tcBorders>
              <w:left w:val="nil"/>
              <w:right w:val="nil"/>
            </w:tcBorders>
            <w:vAlign w:val="bottom"/>
          </w:tcPr>
          <w:p w14:paraId="1001E3EF" w14:textId="794618A7" w:rsidR="003C5FAF" w:rsidRPr="00720984" w:rsidRDefault="003C5FAF" w:rsidP="003C5FAF">
            <w:pPr>
              <w:shd w:val="clear" w:color="auto" w:fill="FFFFFF"/>
              <w:spacing w:line="240" w:lineRule="atLeast"/>
              <w:ind w:left="180" w:right="-104" w:hanging="180"/>
              <w:rPr>
                <w:sz w:val="16"/>
                <w:szCs w:val="16"/>
              </w:rPr>
            </w:pPr>
            <w:r>
              <w:rPr>
                <w:sz w:val="16"/>
                <w:szCs w:val="16"/>
              </w:rPr>
              <w:t xml:space="preserve">       </w:t>
            </w:r>
            <w:r w:rsidRPr="00F60E83">
              <w:rPr>
                <w:sz w:val="16"/>
                <w:szCs w:val="16"/>
              </w:rPr>
              <w:t>equipment and vessel</w:t>
            </w:r>
            <w:r>
              <w:rPr>
                <w:sz w:val="16"/>
                <w:szCs w:val="16"/>
              </w:rPr>
              <w:t>s</w:t>
            </w:r>
          </w:p>
        </w:tc>
        <w:tc>
          <w:tcPr>
            <w:tcW w:w="272" w:type="pct"/>
            <w:tcBorders>
              <w:left w:val="nil"/>
              <w:right w:val="nil"/>
            </w:tcBorders>
          </w:tcPr>
          <w:p w14:paraId="3391EECA" w14:textId="1DD2ACD7" w:rsidR="003C5FAF" w:rsidRDefault="003C5FAF" w:rsidP="003C5FAF">
            <w:pPr>
              <w:pStyle w:val="acctfourfigures"/>
              <w:tabs>
                <w:tab w:val="clear" w:pos="765"/>
                <w:tab w:val="decimal" w:pos="430"/>
              </w:tabs>
              <w:spacing w:line="240" w:lineRule="atLeast"/>
              <w:ind w:right="-37"/>
              <w:rPr>
                <w:sz w:val="16"/>
                <w:szCs w:val="16"/>
              </w:rPr>
            </w:pPr>
            <w:r>
              <w:rPr>
                <w:sz w:val="16"/>
                <w:szCs w:val="16"/>
              </w:rPr>
              <w:t>-</w:t>
            </w:r>
          </w:p>
        </w:tc>
        <w:tc>
          <w:tcPr>
            <w:tcW w:w="76" w:type="pct"/>
            <w:tcBorders>
              <w:left w:val="nil"/>
              <w:right w:val="nil"/>
            </w:tcBorders>
          </w:tcPr>
          <w:p w14:paraId="0082803F"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297EA198" w14:textId="363D640F" w:rsidR="003C5FAF" w:rsidRPr="00C27E02" w:rsidRDefault="003C5FAF" w:rsidP="003C5FAF">
            <w:pPr>
              <w:pStyle w:val="acctfourfigures"/>
              <w:tabs>
                <w:tab w:val="clear" w:pos="765"/>
                <w:tab w:val="decimal" w:pos="682"/>
              </w:tabs>
              <w:spacing w:line="240" w:lineRule="atLeast"/>
              <w:ind w:left="-119" w:right="-150"/>
              <w:rPr>
                <w:sz w:val="16"/>
                <w:szCs w:val="16"/>
              </w:rPr>
            </w:pPr>
            <w:r>
              <w:rPr>
                <w:sz w:val="16"/>
                <w:szCs w:val="16"/>
              </w:rPr>
              <w:t>(318)</w:t>
            </w:r>
          </w:p>
        </w:tc>
        <w:tc>
          <w:tcPr>
            <w:tcW w:w="78" w:type="pct"/>
            <w:tcBorders>
              <w:left w:val="nil"/>
              <w:right w:val="nil"/>
            </w:tcBorders>
          </w:tcPr>
          <w:p w14:paraId="7A09FA3D"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6BD20070" w14:textId="6C3476E0" w:rsidR="003C5FAF" w:rsidRDefault="003C5FAF" w:rsidP="003C5FAF">
            <w:pPr>
              <w:pStyle w:val="acctfourfigures"/>
              <w:tabs>
                <w:tab w:val="clear" w:pos="765"/>
                <w:tab w:val="decimal" w:pos="667"/>
              </w:tabs>
              <w:spacing w:line="240" w:lineRule="atLeast"/>
              <w:ind w:left="-119" w:right="-150"/>
              <w:rPr>
                <w:sz w:val="16"/>
                <w:szCs w:val="16"/>
                <w:lang w:val="en-US"/>
              </w:rPr>
            </w:pPr>
            <w:r>
              <w:rPr>
                <w:sz w:val="16"/>
                <w:szCs w:val="16"/>
              </w:rPr>
              <w:t>163,618</w:t>
            </w:r>
          </w:p>
        </w:tc>
        <w:tc>
          <w:tcPr>
            <w:tcW w:w="79" w:type="pct"/>
            <w:tcBorders>
              <w:left w:val="nil"/>
              <w:right w:val="nil"/>
            </w:tcBorders>
          </w:tcPr>
          <w:p w14:paraId="7267BE19"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10F4B733" w14:textId="33C17101" w:rsidR="003C5FAF" w:rsidRPr="00C27E02" w:rsidRDefault="003C5FAF" w:rsidP="003C5FAF">
            <w:pPr>
              <w:pStyle w:val="acctfourfigures"/>
              <w:tabs>
                <w:tab w:val="clear" w:pos="765"/>
                <w:tab w:val="decimal" w:pos="667"/>
              </w:tabs>
              <w:spacing w:line="240" w:lineRule="atLeast"/>
              <w:ind w:left="-119" w:right="-150"/>
              <w:rPr>
                <w:sz w:val="16"/>
                <w:szCs w:val="16"/>
                <w:lang w:val="en-US"/>
              </w:rPr>
            </w:pPr>
            <w:r>
              <w:rPr>
                <w:sz w:val="16"/>
                <w:szCs w:val="16"/>
              </w:rPr>
              <w:t>2,283</w:t>
            </w:r>
          </w:p>
        </w:tc>
        <w:tc>
          <w:tcPr>
            <w:tcW w:w="79" w:type="pct"/>
            <w:tcBorders>
              <w:left w:val="nil"/>
              <w:right w:val="nil"/>
            </w:tcBorders>
          </w:tcPr>
          <w:p w14:paraId="1724EB95"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56" w:type="pct"/>
            <w:tcBorders>
              <w:left w:val="nil"/>
              <w:right w:val="nil"/>
            </w:tcBorders>
          </w:tcPr>
          <w:p w14:paraId="7E6E749D" w14:textId="1F18F022" w:rsidR="003C5FAF" w:rsidRDefault="003C5FAF" w:rsidP="00FC2775">
            <w:pPr>
              <w:pStyle w:val="acctfourfigures"/>
              <w:tabs>
                <w:tab w:val="clear" w:pos="765"/>
                <w:tab w:val="decimal" w:pos="462"/>
              </w:tabs>
              <w:spacing w:line="240" w:lineRule="atLeast"/>
              <w:ind w:right="-37"/>
              <w:rPr>
                <w:sz w:val="16"/>
                <w:szCs w:val="16"/>
              </w:rPr>
            </w:pPr>
            <w:r>
              <w:rPr>
                <w:sz w:val="16"/>
                <w:szCs w:val="16"/>
              </w:rPr>
              <w:t>-</w:t>
            </w:r>
          </w:p>
        </w:tc>
        <w:tc>
          <w:tcPr>
            <w:tcW w:w="76" w:type="pct"/>
            <w:tcBorders>
              <w:left w:val="nil"/>
              <w:right w:val="nil"/>
            </w:tcBorders>
          </w:tcPr>
          <w:p w14:paraId="6E7CA1CB"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3E57E534" w14:textId="1AC107BE" w:rsidR="003C5FAF" w:rsidRPr="00C27E02" w:rsidRDefault="003C5FAF" w:rsidP="009D031A">
            <w:pPr>
              <w:pStyle w:val="acctfourfigures"/>
              <w:tabs>
                <w:tab w:val="clear" w:pos="765"/>
                <w:tab w:val="decimal" w:pos="346"/>
              </w:tabs>
              <w:spacing w:line="240" w:lineRule="atLeast"/>
              <w:ind w:right="-37"/>
              <w:rPr>
                <w:sz w:val="16"/>
                <w:szCs w:val="16"/>
              </w:rPr>
            </w:pPr>
            <w:r w:rsidRPr="0097352C">
              <w:rPr>
                <w:sz w:val="16"/>
                <w:szCs w:val="16"/>
              </w:rPr>
              <w:t>-</w:t>
            </w:r>
          </w:p>
        </w:tc>
        <w:tc>
          <w:tcPr>
            <w:tcW w:w="76" w:type="pct"/>
            <w:tcBorders>
              <w:left w:val="nil"/>
              <w:right w:val="nil"/>
            </w:tcBorders>
          </w:tcPr>
          <w:p w14:paraId="4D00CA7D"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32650C01" w14:textId="7A52D11F" w:rsidR="003C5FAF" w:rsidRDefault="003C5FAF" w:rsidP="003C5FAF">
            <w:pPr>
              <w:pStyle w:val="acctfourfigures"/>
              <w:tabs>
                <w:tab w:val="clear" w:pos="765"/>
                <w:tab w:val="decimal" w:pos="560"/>
              </w:tabs>
              <w:spacing w:line="240" w:lineRule="atLeast"/>
              <w:ind w:right="-120"/>
              <w:rPr>
                <w:sz w:val="16"/>
                <w:szCs w:val="16"/>
              </w:rPr>
            </w:pPr>
            <w:r>
              <w:rPr>
                <w:sz w:val="16"/>
                <w:szCs w:val="16"/>
              </w:rPr>
              <w:t>131</w:t>
            </w:r>
          </w:p>
        </w:tc>
        <w:tc>
          <w:tcPr>
            <w:tcW w:w="86" w:type="pct"/>
            <w:tcBorders>
              <w:left w:val="nil"/>
              <w:right w:val="nil"/>
            </w:tcBorders>
          </w:tcPr>
          <w:p w14:paraId="698A6019"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7C9581D6" w14:textId="562D8EF1" w:rsidR="003C5FAF" w:rsidRPr="00C27E02" w:rsidRDefault="003C5FAF" w:rsidP="009D031A">
            <w:pPr>
              <w:pStyle w:val="acctfourfigures"/>
              <w:tabs>
                <w:tab w:val="clear" w:pos="765"/>
                <w:tab w:val="decimal" w:pos="346"/>
              </w:tabs>
              <w:spacing w:line="240" w:lineRule="atLeast"/>
              <w:ind w:right="-37"/>
              <w:rPr>
                <w:sz w:val="16"/>
                <w:szCs w:val="16"/>
              </w:rPr>
            </w:pPr>
            <w:r w:rsidRPr="0097352C">
              <w:rPr>
                <w:sz w:val="16"/>
                <w:szCs w:val="16"/>
              </w:rPr>
              <w:t>-</w:t>
            </w:r>
          </w:p>
        </w:tc>
        <w:tc>
          <w:tcPr>
            <w:tcW w:w="79" w:type="pct"/>
            <w:tcBorders>
              <w:left w:val="nil"/>
              <w:right w:val="nil"/>
            </w:tcBorders>
          </w:tcPr>
          <w:p w14:paraId="0EA2D805"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82" w:type="pct"/>
            <w:tcBorders>
              <w:left w:val="nil"/>
              <w:right w:val="nil"/>
            </w:tcBorders>
          </w:tcPr>
          <w:p w14:paraId="1845F33D" w14:textId="2CD196FB" w:rsidR="003C5FAF" w:rsidRDefault="003C5FAF" w:rsidP="00B01B3A">
            <w:pPr>
              <w:pStyle w:val="acctfourfigures"/>
              <w:tabs>
                <w:tab w:val="clear" w:pos="765"/>
                <w:tab w:val="decimal" w:pos="435"/>
              </w:tabs>
              <w:spacing w:line="240" w:lineRule="atLeast"/>
              <w:ind w:right="-37"/>
              <w:rPr>
                <w:sz w:val="16"/>
                <w:szCs w:val="16"/>
              </w:rPr>
            </w:pPr>
            <w:r>
              <w:rPr>
                <w:sz w:val="16"/>
                <w:szCs w:val="16"/>
              </w:rPr>
              <w:t>-</w:t>
            </w:r>
          </w:p>
        </w:tc>
        <w:tc>
          <w:tcPr>
            <w:tcW w:w="79" w:type="pct"/>
            <w:tcBorders>
              <w:left w:val="nil"/>
              <w:right w:val="nil"/>
            </w:tcBorders>
          </w:tcPr>
          <w:p w14:paraId="4E912035" w14:textId="77777777" w:rsidR="003C5FAF" w:rsidRPr="00720984" w:rsidRDefault="003C5FAF" w:rsidP="003C5FAF">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tcPr>
          <w:p w14:paraId="308D822C" w14:textId="7F99F671" w:rsidR="003C5FAF" w:rsidRPr="00C27E02" w:rsidRDefault="003C5FAF" w:rsidP="003C5FAF">
            <w:pPr>
              <w:pStyle w:val="acctfourfigures"/>
              <w:tabs>
                <w:tab w:val="clear" w:pos="765"/>
                <w:tab w:val="decimal" w:pos="720"/>
              </w:tabs>
              <w:spacing w:line="240" w:lineRule="atLeast"/>
              <w:ind w:right="-37"/>
              <w:rPr>
                <w:sz w:val="16"/>
                <w:szCs w:val="16"/>
                <w:lang w:val="en-US"/>
              </w:rPr>
            </w:pPr>
            <w:r w:rsidRPr="00A60224">
              <w:rPr>
                <w:sz w:val="16"/>
                <w:szCs w:val="16"/>
                <w:lang w:val="en-US"/>
              </w:rPr>
              <w:t>(2,554)</w:t>
            </w:r>
          </w:p>
        </w:tc>
        <w:tc>
          <w:tcPr>
            <w:tcW w:w="80" w:type="pct"/>
          </w:tcPr>
          <w:p w14:paraId="3FC7A18F"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4" w:type="pct"/>
          </w:tcPr>
          <w:p w14:paraId="688DC10A" w14:textId="54C057FA" w:rsidR="003C5FAF" w:rsidRDefault="003C5FAF" w:rsidP="003C5FAF">
            <w:pPr>
              <w:pStyle w:val="acctfourfigures"/>
              <w:tabs>
                <w:tab w:val="clear" w:pos="765"/>
                <w:tab w:val="decimal" w:pos="710"/>
              </w:tabs>
              <w:spacing w:line="240" w:lineRule="atLeast"/>
              <w:ind w:left="-100" w:right="-37"/>
              <w:rPr>
                <w:sz w:val="16"/>
                <w:szCs w:val="16"/>
                <w:lang w:val="en-US" w:bidi="th-TH"/>
              </w:rPr>
            </w:pPr>
            <w:r w:rsidRPr="00A60224">
              <w:rPr>
                <w:sz w:val="16"/>
                <w:szCs w:val="16"/>
                <w:lang w:val="en-US"/>
              </w:rPr>
              <w:t>163,749</w:t>
            </w:r>
          </w:p>
        </w:tc>
        <w:tc>
          <w:tcPr>
            <w:tcW w:w="76" w:type="pct"/>
          </w:tcPr>
          <w:p w14:paraId="21339186"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6" w:type="pct"/>
            <w:vAlign w:val="bottom"/>
          </w:tcPr>
          <w:p w14:paraId="526282F1" w14:textId="2C179791" w:rsidR="003C5FAF" w:rsidRPr="00F117D7" w:rsidRDefault="003C5FAF" w:rsidP="003C5FAF">
            <w:pPr>
              <w:pStyle w:val="acctfourfigures"/>
              <w:tabs>
                <w:tab w:val="clear" w:pos="765"/>
                <w:tab w:val="decimal" w:pos="633"/>
              </w:tabs>
              <w:spacing w:line="240" w:lineRule="atLeast"/>
              <w:ind w:left="-105" w:right="-37"/>
              <w:rPr>
                <w:sz w:val="16"/>
                <w:szCs w:val="16"/>
                <w:lang w:bidi="th-TH"/>
              </w:rPr>
            </w:pPr>
            <w:r>
              <w:rPr>
                <w:sz w:val="16"/>
                <w:szCs w:val="16"/>
                <w:lang w:bidi="th-TH"/>
              </w:rPr>
              <w:t>(589)</w:t>
            </w:r>
          </w:p>
        </w:tc>
      </w:tr>
      <w:tr w:rsidR="003C5FAF" w:rsidRPr="00720984" w14:paraId="70BD14DB" w14:textId="77777777" w:rsidTr="009727AA">
        <w:trPr>
          <w:jc w:val="center"/>
        </w:trPr>
        <w:tc>
          <w:tcPr>
            <w:tcW w:w="895" w:type="pct"/>
            <w:tcBorders>
              <w:left w:val="nil"/>
              <w:right w:val="nil"/>
            </w:tcBorders>
            <w:vAlign w:val="bottom"/>
          </w:tcPr>
          <w:p w14:paraId="69F8BFE3" w14:textId="77777777" w:rsidR="003C5FAF" w:rsidRPr="00C27E02" w:rsidRDefault="003C5FAF" w:rsidP="003C5FAF">
            <w:pPr>
              <w:shd w:val="clear" w:color="auto" w:fill="FFFFFF"/>
              <w:spacing w:line="240" w:lineRule="atLeast"/>
              <w:ind w:left="180" w:right="-104" w:hanging="180"/>
              <w:rPr>
                <w:sz w:val="16"/>
                <w:szCs w:val="16"/>
              </w:rPr>
            </w:pPr>
            <w:r>
              <w:rPr>
                <w:sz w:val="16"/>
                <w:szCs w:val="16"/>
              </w:rPr>
              <w:t>-</w:t>
            </w:r>
            <w:r w:rsidRPr="00720984">
              <w:rPr>
                <w:sz w:val="16"/>
                <w:szCs w:val="16"/>
              </w:rPr>
              <w:tab/>
            </w:r>
            <w:r w:rsidRPr="00C27E02">
              <w:rPr>
                <w:sz w:val="16"/>
                <w:szCs w:val="16"/>
              </w:rPr>
              <w:t>Reversal of impairment loss</w:t>
            </w:r>
          </w:p>
        </w:tc>
        <w:tc>
          <w:tcPr>
            <w:tcW w:w="272" w:type="pct"/>
            <w:tcBorders>
              <w:left w:val="nil"/>
              <w:right w:val="nil"/>
            </w:tcBorders>
          </w:tcPr>
          <w:p w14:paraId="06E6528B" w14:textId="05930A82" w:rsidR="003C5FAF" w:rsidRPr="00720984" w:rsidRDefault="003C5FAF" w:rsidP="003C5FAF">
            <w:pPr>
              <w:pStyle w:val="acctfourfigures"/>
              <w:tabs>
                <w:tab w:val="clear" w:pos="765"/>
                <w:tab w:val="decimal" w:pos="430"/>
              </w:tabs>
              <w:spacing w:line="240" w:lineRule="atLeast"/>
              <w:ind w:right="-37"/>
              <w:rPr>
                <w:sz w:val="16"/>
                <w:szCs w:val="16"/>
              </w:rPr>
            </w:pPr>
            <w:r>
              <w:rPr>
                <w:sz w:val="16"/>
                <w:szCs w:val="16"/>
              </w:rPr>
              <w:t>-</w:t>
            </w:r>
          </w:p>
        </w:tc>
        <w:tc>
          <w:tcPr>
            <w:tcW w:w="76" w:type="pct"/>
            <w:tcBorders>
              <w:left w:val="nil"/>
              <w:right w:val="nil"/>
            </w:tcBorders>
          </w:tcPr>
          <w:p w14:paraId="4CF94143"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4" w:type="pct"/>
            <w:tcBorders>
              <w:left w:val="nil"/>
              <w:right w:val="nil"/>
            </w:tcBorders>
          </w:tcPr>
          <w:p w14:paraId="11498BF9" w14:textId="77777777" w:rsidR="003C5FAF" w:rsidRPr="00720984" w:rsidRDefault="003C5FAF" w:rsidP="003C5FAF">
            <w:pPr>
              <w:pStyle w:val="acctfourfigures"/>
              <w:tabs>
                <w:tab w:val="clear" w:pos="765"/>
                <w:tab w:val="decimal" w:pos="430"/>
              </w:tabs>
              <w:spacing w:line="240" w:lineRule="atLeast"/>
              <w:ind w:right="-37"/>
              <w:rPr>
                <w:sz w:val="16"/>
                <w:szCs w:val="16"/>
              </w:rPr>
            </w:pPr>
            <w:r w:rsidRPr="00720984">
              <w:rPr>
                <w:sz w:val="16"/>
                <w:szCs w:val="16"/>
              </w:rPr>
              <w:t>-</w:t>
            </w:r>
          </w:p>
        </w:tc>
        <w:tc>
          <w:tcPr>
            <w:tcW w:w="78" w:type="pct"/>
            <w:tcBorders>
              <w:left w:val="nil"/>
              <w:right w:val="nil"/>
            </w:tcBorders>
          </w:tcPr>
          <w:p w14:paraId="4D8B80C2"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7BD7803E" w14:textId="22F5B7B8" w:rsidR="003C5FAF" w:rsidRPr="00720984" w:rsidRDefault="003C5FAF" w:rsidP="003C5FAF">
            <w:pPr>
              <w:pStyle w:val="acctfourfigures"/>
              <w:tabs>
                <w:tab w:val="clear" w:pos="765"/>
                <w:tab w:val="decimal" w:pos="397"/>
              </w:tabs>
              <w:spacing w:line="240" w:lineRule="atLeast"/>
              <w:ind w:right="-37"/>
              <w:rPr>
                <w:sz w:val="16"/>
                <w:szCs w:val="16"/>
                <w:lang w:val="en-US"/>
              </w:rPr>
            </w:pPr>
            <w:r>
              <w:rPr>
                <w:sz w:val="16"/>
                <w:szCs w:val="16"/>
                <w:lang w:val="en-US"/>
              </w:rPr>
              <w:t>-</w:t>
            </w:r>
          </w:p>
        </w:tc>
        <w:tc>
          <w:tcPr>
            <w:tcW w:w="79" w:type="pct"/>
            <w:tcBorders>
              <w:left w:val="nil"/>
              <w:right w:val="nil"/>
            </w:tcBorders>
          </w:tcPr>
          <w:p w14:paraId="155FCEB3"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17896C64" w14:textId="77777777" w:rsidR="003C5FAF" w:rsidRPr="00E66FC6" w:rsidRDefault="003C5FAF" w:rsidP="003C5FAF">
            <w:pPr>
              <w:pStyle w:val="acctfourfigures"/>
              <w:tabs>
                <w:tab w:val="clear" w:pos="765"/>
                <w:tab w:val="decimal" w:pos="385"/>
              </w:tabs>
              <w:spacing w:line="240" w:lineRule="atLeast"/>
              <w:ind w:right="-37"/>
              <w:rPr>
                <w:sz w:val="16"/>
                <w:szCs w:val="16"/>
              </w:rPr>
            </w:pPr>
            <w:r w:rsidRPr="00E66FC6">
              <w:rPr>
                <w:sz w:val="16"/>
                <w:szCs w:val="16"/>
              </w:rPr>
              <w:t>-</w:t>
            </w:r>
          </w:p>
        </w:tc>
        <w:tc>
          <w:tcPr>
            <w:tcW w:w="79" w:type="pct"/>
            <w:tcBorders>
              <w:left w:val="nil"/>
              <w:right w:val="nil"/>
            </w:tcBorders>
          </w:tcPr>
          <w:p w14:paraId="0E0FF71F"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56" w:type="pct"/>
            <w:tcBorders>
              <w:left w:val="nil"/>
              <w:right w:val="nil"/>
            </w:tcBorders>
          </w:tcPr>
          <w:p w14:paraId="15881BFC" w14:textId="68D1A80E" w:rsidR="003C5FAF" w:rsidRPr="00720984" w:rsidRDefault="003C5FAF" w:rsidP="00FC2775">
            <w:pPr>
              <w:pStyle w:val="acctfourfigures"/>
              <w:tabs>
                <w:tab w:val="clear" w:pos="765"/>
                <w:tab w:val="decimal" w:pos="642"/>
              </w:tabs>
              <w:spacing w:line="240" w:lineRule="atLeast"/>
              <w:ind w:right="-144"/>
              <w:rPr>
                <w:sz w:val="16"/>
                <w:szCs w:val="16"/>
              </w:rPr>
            </w:pPr>
            <w:r>
              <w:rPr>
                <w:sz w:val="16"/>
                <w:szCs w:val="16"/>
              </w:rPr>
              <w:t>746</w:t>
            </w:r>
          </w:p>
        </w:tc>
        <w:tc>
          <w:tcPr>
            <w:tcW w:w="76" w:type="pct"/>
            <w:tcBorders>
              <w:left w:val="nil"/>
              <w:right w:val="nil"/>
            </w:tcBorders>
          </w:tcPr>
          <w:p w14:paraId="21A63D1C"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55" w:type="pct"/>
            <w:tcBorders>
              <w:left w:val="nil"/>
              <w:right w:val="nil"/>
            </w:tcBorders>
          </w:tcPr>
          <w:p w14:paraId="0183153F" w14:textId="2343B0F3" w:rsidR="003C5FAF" w:rsidRPr="00713EC4" w:rsidRDefault="003C5FAF" w:rsidP="003C5FAF">
            <w:pPr>
              <w:pStyle w:val="acctfourfigures"/>
              <w:tabs>
                <w:tab w:val="clear" w:pos="765"/>
                <w:tab w:val="decimal" w:pos="553"/>
              </w:tabs>
              <w:spacing w:line="240" w:lineRule="atLeast"/>
              <w:ind w:right="-144"/>
              <w:rPr>
                <w:rFonts w:cstheme="minorBidi"/>
                <w:sz w:val="16"/>
                <w:lang w:val="en-US" w:bidi="th-TH"/>
              </w:rPr>
            </w:pPr>
            <w:r w:rsidRPr="00C86AB6">
              <w:rPr>
                <w:sz w:val="16"/>
                <w:szCs w:val="16"/>
                <w:lang w:val="en-US"/>
              </w:rPr>
              <w:t>746</w:t>
            </w:r>
          </w:p>
        </w:tc>
        <w:tc>
          <w:tcPr>
            <w:tcW w:w="76" w:type="pct"/>
            <w:tcBorders>
              <w:left w:val="nil"/>
              <w:right w:val="nil"/>
            </w:tcBorders>
          </w:tcPr>
          <w:p w14:paraId="1CD2BC99"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39" w:type="pct"/>
            <w:tcBorders>
              <w:left w:val="nil"/>
              <w:right w:val="nil"/>
            </w:tcBorders>
          </w:tcPr>
          <w:p w14:paraId="5B9A0197" w14:textId="46A12D9C" w:rsidR="003C5FAF" w:rsidRPr="00720984" w:rsidRDefault="003C5FAF" w:rsidP="003C5FAF">
            <w:pPr>
              <w:pStyle w:val="acctfourfigures"/>
              <w:tabs>
                <w:tab w:val="clear" w:pos="765"/>
                <w:tab w:val="decimal" w:pos="346"/>
              </w:tabs>
              <w:spacing w:line="240" w:lineRule="atLeast"/>
              <w:ind w:right="-37"/>
              <w:rPr>
                <w:sz w:val="16"/>
                <w:szCs w:val="16"/>
              </w:rPr>
            </w:pPr>
            <w:r>
              <w:rPr>
                <w:sz w:val="16"/>
                <w:szCs w:val="16"/>
              </w:rPr>
              <w:t>-</w:t>
            </w:r>
          </w:p>
        </w:tc>
        <w:tc>
          <w:tcPr>
            <w:tcW w:w="86" w:type="pct"/>
            <w:tcBorders>
              <w:left w:val="nil"/>
              <w:right w:val="nil"/>
            </w:tcBorders>
          </w:tcPr>
          <w:p w14:paraId="3E3BD230"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17FB52CF" w14:textId="77777777" w:rsidR="003C5FAF" w:rsidRPr="00720984" w:rsidRDefault="003C5FAF" w:rsidP="003C5FAF">
            <w:pPr>
              <w:pStyle w:val="acctfourfigures"/>
              <w:tabs>
                <w:tab w:val="clear" w:pos="765"/>
                <w:tab w:val="decimal" w:pos="346"/>
              </w:tabs>
              <w:spacing w:line="240" w:lineRule="atLeast"/>
              <w:ind w:right="-37"/>
              <w:rPr>
                <w:sz w:val="16"/>
                <w:szCs w:val="16"/>
              </w:rPr>
            </w:pPr>
            <w:r>
              <w:rPr>
                <w:sz w:val="16"/>
                <w:szCs w:val="16"/>
              </w:rPr>
              <w:t>-</w:t>
            </w:r>
          </w:p>
        </w:tc>
        <w:tc>
          <w:tcPr>
            <w:tcW w:w="79" w:type="pct"/>
            <w:tcBorders>
              <w:left w:val="nil"/>
              <w:right w:val="nil"/>
            </w:tcBorders>
          </w:tcPr>
          <w:p w14:paraId="1FA47ABC"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82" w:type="pct"/>
            <w:tcBorders>
              <w:left w:val="nil"/>
              <w:right w:val="nil"/>
            </w:tcBorders>
          </w:tcPr>
          <w:p w14:paraId="0405463B" w14:textId="50BAE8EB" w:rsidR="003C5FAF" w:rsidRPr="00E66FC6" w:rsidRDefault="003C5FAF" w:rsidP="003C5FAF">
            <w:pPr>
              <w:pStyle w:val="acctfourfigures"/>
              <w:tabs>
                <w:tab w:val="clear" w:pos="765"/>
                <w:tab w:val="decimal" w:pos="435"/>
              </w:tabs>
              <w:spacing w:line="240" w:lineRule="atLeast"/>
              <w:ind w:right="-37"/>
              <w:rPr>
                <w:sz w:val="16"/>
                <w:szCs w:val="16"/>
              </w:rPr>
            </w:pPr>
            <w:r>
              <w:rPr>
                <w:sz w:val="16"/>
                <w:szCs w:val="16"/>
              </w:rPr>
              <w:t>-</w:t>
            </w:r>
          </w:p>
        </w:tc>
        <w:tc>
          <w:tcPr>
            <w:tcW w:w="79" w:type="pct"/>
            <w:tcBorders>
              <w:left w:val="nil"/>
              <w:right w:val="nil"/>
            </w:tcBorders>
          </w:tcPr>
          <w:p w14:paraId="5964074B" w14:textId="77777777" w:rsidR="003C5FAF" w:rsidRPr="00720984" w:rsidRDefault="003C5FAF" w:rsidP="003C5FAF">
            <w:pPr>
              <w:pStyle w:val="acctfourfigures"/>
              <w:tabs>
                <w:tab w:val="clear" w:pos="765"/>
                <w:tab w:val="decimal" w:pos="710"/>
              </w:tabs>
              <w:spacing w:line="240" w:lineRule="atLeast"/>
              <w:ind w:right="-37"/>
              <w:rPr>
                <w:sz w:val="16"/>
                <w:szCs w:val="16"/>
                <w:lang w:val="en-US"/>
              </w:rPr>
            </w:pPr>
          </w:p>
        </w:tc>
        <w:tc>
          <w:tcPr>
            <w:tcW w:w="301" w:type="pct"/>
            <w:tcBorders>
              <w:left w:val="nil"/>
              <w:right w:val="nil"/>
            </w:tcBorders>
          </w:tcPr>
          <w:p w14:paraId="6D78BB7C" w14:textId="77777777" w:rsidR="003C5FAF" w:rsidRPr="00E66FC6" w:rsidRDefault="003C5FAF" w:rsidP="003C5FAF">
            <w:pPr>
              <w:pStyle w:val="acctfourfigures"/>
              <w:tabs>
                <w:tab w:val="clear" w:pos="765"/>
                <w:tab w:val="decimal" w:pos="478"/>
              </w:tabs>
              <w:spacing w:line="240" w:lineRule="atLeast"/>
              <w:ind w:right="-37"/>
              <w:rPr>
                <w:sz w:val="16"/>
                <w:szCs w:val="16"/>
              </w:rPr>
            </w:pPr>
            <w:r w:rsidRPr="00E66FC6">
              <w:rPr>
                <w:sz w:val="16"/>
                <w:szCs w:val="16"/>
              </w:rPr>
              <w:t>-</w:t>
            </w:r>
          </w:p>
        </w:tc>
        <w:tc>
          <w:tcPr>
            <w:tcW w:w="80" w:type="pct"/>
          </w:tcPr>
          <w:p w14:paraId="4BBD6BD2"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4" w:type="pct"/>
          </w:tcPr>
          <w:p w14:paraId="3CDE4728" w14:textId="2B7F4792" w:rsidR="003C5FAF" w:rsidRPr="0097352C" w:rsidRDefault="003C5FAF" w:rsidP="003C5FAF">
            <w:pPr>
              <w:pStyle w:val="acctfourfigures"/>
              <w:tabs>
                <w:tab w:val="clear" w:pos="765"/>
                <w:tab w:val="decimal" w:pos="630"/>
              </w:tabs>
              <w:spacing w:line="240" w:lineRule="atLeast"/>
              <w:ind w:right="-37"/>
              <w:rPr>
                <w:sz w:val="16"/>
                <w:szCs w:val="16"/>
              </w:rPr>
            </w:pPr>
            <w:r>
              <w:rPr>
                <w:sz w:val="16"/>
                <w:szCs w:val="16"/>
              </w:rPr>
              <w:t>746</w:t>
            </w:r>
          </w:p>
        </w:tc>
        <w:tc>
          <w:tcPr>
            <w:tcW w:w="76" w:type="pct"/>
          </w:tcPr>
          <w:p w14:paraId="365CAAA4" w14:textId="77777777" w:rsidR="003C5FAF" w:rsidRPr="00720984" w:rsidRDefault="003C5FAF" w:rsidP="003C5FAF">
            <w:pPr>
              <w:pStyle w:val="acctfourfigures"/>
              <w:tabs>
                <w:tab w:val="clear" w:pos="765"/>
                <w:tab w:val="decimal" w:pos="710"/>
              </w:tabs>
              <w:spacing w:line="240" w:lineRule="atLeast"/>
              <w:ind w:right="-37"/>
              <w:rPr>
                <w:sz w:val="16"/>
                <w:szCs w:val="16"/>
              </w:rPr>
            </w:pPr>
          </w:p>
        </w:tc>
        <w:tc>
          <w:tcPr>
            <w:tcW w:w="276" w:type="pct"/>
          </w:tcPr>
          <w:p w14:paraId="1C0B18A4" w14:textId="221BE107" w:rsidR="003C5FAF" w:rsidRPr="00720984" w:rsidRDefault="003C5FAF" w:rsidP="003C5FAF">
            <w:pPr>
              <w:pStyle w:val="acctfourfigures"/>
              <w:tabs>
                <w:tab w:val="clear" w:pos="765"/>
                <w:tab w:val="decimal" w:pos="633"/>
              </w:tabs>
              <w:spacing w:line="240" w:lineRule="atLeast"/>
              <w:ind w:right="-37"/>
              <w:rPr>
                <w:sz w:val="16"/>
                <w:szCs w:val="16"/>
                <w:lang w:val="en-US" w:bidi="th-TH"/>
              </w:rPr>
            </w:pPr>
            <w:r>
              <w:rPr>
                <w:sz w:val="16"/>
                <w:szCs w:val="16"/>
                <w:lang w:val="en-US" w:bidi="th-TH"/>
              </w:rPr>
              <w:t>746</w:t>
            </w:r>
          </w:p>
        </w:tc>
      </w:tr>
    </w:tbl>
    <w:p w14:paraId="002DE059" w14:textId="77777777" w:rsidR="009727AA" w:rsidRDefault="009727AA" w:rsidP="005A1576">
      <w:pPr>
        <w:tabs>
          <w:tab w:val="left" w:pos="6030"/>
          <w:tab w:val="left" w:pos="10170"/>
        </w:tabs>
      </w:pPr>
      <w:r>
        <w:br w:type="page"/>
      </w:r>
    </w:p>
    <w:tbl>
      <w:tblPr>
        <w:tblW w:w="5251" w:type="pct"/>
        <w:jc w:val="center"/>
        <w:tblLayout w:type="fixed"/>
        <w:tblLook w:val="00A0" w:firstRow="1" w:lastRow="0" w:firstColumn="1" w:lastColumn="0" w:noHBand="0" w:noVBand="0"/>
      </w:tblPr>
      <w:tblGrid>
        <w:gridCol w:w="1981"/>
        <w:gridCol w:w="814"/>
        <w:gridCol w:w="265"/>
        <w:gridCol w:w="826"/>
        <w:gridCol w:w="266"/>
        <w:gridCol w:w="901"/>
        <w:gridCol w:w="269"/>
        <w:gridCol w:w="812"/>
        <w:gridCol w:w="272"/>
        <w:gridCol w:w="901"/>
        <w:gridCol w:w="272"/>
        <w:gridCol w:w="904"/>
        <w:gridCol w:w="269"/>
        <w:gridCol w:w="904"/>
        <w:gridCol w:w="272"/>
        <w:gridCol w:w="809"/>
        <w:gridCol w:w="272"/>
        <w:gridCol w:w="812"/>
        <w:gridCol w:w="272"/>
        <w:gridCol w:w="812"/>
        <w:gridCol w:w="236"/>
        <w:gridCol w:w="934"/>
        <w:gridCol w:w="272"/>
        <w:gridCol w:w="919"/>
      </w:tblGrid>
      <w:tr w:rsidR="006D61E3" w:rsidRPr="00BF2E33" w14:paraId="2742B3A2" w14:textId="77777777" w:rsidTr="009727AA">
        <w:trPr>
          <w:jc w:val="center"/>
        </w:trPr>
        <w:tc>
          <w:tcPr>
            <w:tcW w:w="649" w:type="pct"/>
            <w:tcBorders>
              <w:top w:val="nil"/>
              <w:left w:val="nil"/>
              <w:right w:val="nil"/>
            </w:tcBorders>
            <w:noWrap/>
            <w:vAlign w:val="bottom"/>
          </w:tcPr>
          <w:p w14:paraId="6271E35C" w14:textId="77777777" w:rsidR="006D61E3" w:rsidRPr="00BF2E33" w:rsidRDefault="006D61E3" w:rsidP="00F93637">
            <w:pPr>
              <w:spacing w:line="240" w:lineRule="atLeast"/>
              <w:rPr>
                <w:b/>
                <w:bCs/>
                <w:i/>
                <w:iCs/>
                <w:color w:val="000000"/>
                <w:sz w:val="16"/>
                <w:szCs w:val="16"/>
              </w:rPr>
            </w:pPr>
          </w:p>
        </w:tc>
        <w:tc>
          <w:tcPr>
            <w:tcW w:w="4351" w:type="pct"/>
            <w:gridSpan w:val="23"/>
            <w:tcBorders>
              <w:top w:val="nil"/>
              <w:left w:val="nil"/>
              <w:bottom w:val="nil"/>
            </w:tcBorders>
            <w:vAlign w:val="bottom"/>
          </w:tcPr>
          <w:p w14:paraId="462C298C" w14:textId="77777777" w:rsidR="006D61E3" w:rsidRPr="00BF2E33" w:rsidRDefault="006D61E3" w:rsidP="00F93637">
            <w:pPr>
              <w:spacing w:line="240" w:lineRule="atLeast"/>
              <w:ind w:left="-115"/>
              <w:jc w:val="center"/>
              <w:rPr>
                <w:b/>
                <w:color w:val="000000"/>
                <w:sz w:val="16"/>
                <w:szCs w:val="16"/>
              </w:rPr>
            </w:pPr>
            <w:r w:rsidRPr="00BF2E33">
              <w:rPr>
                <w:b/>
                <w:bCs/>
                <w:sz w:val="16"/>
                <w:szCs w:val="16"/>
              </w:rPr>
              <w:t>Consolidated financial statements</w:t>
            </w:r>
          </w:p>
        </w:tc>
      </w:tr>
      <w:tr w:rsidR="009727AA" w:rsidRPr="00BF2E33" w14:paraId="15C4E3C9" w14:textId="77777777" w:rsidTr="00E55C57">
        <w:trPr>
          <w:jc w:val="center"/>
        </w:trPr>
        <w:tc>
          <w:tcPr>
            <w:tcW w:w="649" w:type="pct"/>
            <w:tcBorders>
              <w:top w:val="nil"/>
              <w:left w:val="nil"/>
              <w:right w:val="nil"/>
            </w:tcBorders>
            <w:noWrap/>
            <w:vAlign w:val="bottom"/>
          </w:tcPr>
          <w:p w14:paraId="44F2042D" w14:textId="77777777" w:rsidR="006D61E3" w:rsidRPr="00BF2E33" w:rsidRDefault="006D61E3" w:rsidP="00F93637">
            <w:pPr>
              <w:spacing w:line="240" w:lineRule="atLeast"/>
              <w:rPr>
                <w:b/>
                <w:bCs/>
                <w:i/>
                <w:iCs/>
                <w:color w:val="000000"/>
                <w:sz w:val="16"/>
                <w:szCs w:val="16"/>
                <w:lang w:val="en-US" w:bidi="th-TH"/>
              </w:rPr>
            </w:pPr>
          </w:p>
        </w:tc>
        <w:tc>
          <w:tcPr>
            <w:tcW w:w="624" w:type="pct"/>
            <w:gridSpan w:val="3"/>
            <w:tcBorders>
              <w:top w:val="nil"/>
              <w:left w:val="nil"/>
              <w:bottom w:val="nil"/>
              <w:right w:val="nil"/>
            </w:tcBorders>
            <w:vAlign w:val="bottom"/>
          </w:tcPr>
          <w:p w14:paraId="13970047" w14:textId="77777777" w:rsidR="006D61E3" w:rsidRPr="00BF2E33" w:rsidRDefault="006D61E3" w:rsidP="00F93637">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7" w:type="pct"/>
            <w:tcBorders>
              <w:top w:val="nil"/>
              <w:left w:val="nil"/>
              <w:bottom w:val="nil"/>
              <w:right w:val="nil"/>
            </w:tcBorders>
            <w:vAlign w:val="bottom"/>
          </w:tcPr>
          <w:p w14:paraId="22F253AD" w14:textId="77777777" w:rsidR="006D61E3" w:rsidRPr="00BF2E33" w:rsidRDefault="006D61E3" w:rsidP="00F93637">
            <w:pPr>
              <w:spacing w:line="240" w:lineRule="atLeast"/>
              <w:jc w:val="center"/>
              <w:rPr>
                <w:bCs/>
                <w:color w:val="000000"/>
                <w:sz w:val="16"/>
                <w:szCs w:val="16"/>
              </w:rPr>
            </w:pPr>
          </w:p>
        </w:tc>
        <w:tc>
          <w:tcPr>
            <w:tcW w:w="649" w:type="pct"/>
            <w:gridSpan w:val="3"/>
            <w:tcBorders>
              <w:top w:val="nil"/>
              <w:left w:val="nil"/>
              <w:bottom w:val="nil"/>
              <w:right w:val="nil"/>
            </w:tcBorders>
            <w:vAlign w:val="bottom"/>
          </w:tcPr>
          <w:p w14:paraId="4580C9F2" w14:textId="77777777" w:rsidR="006D61E3" w:rsidRPr="00BF2E33" w:rsidRDefault="006D61E3" w:rsidP="00F93637">
            <w:pPr>
              <w:spacing w:line="240" w:lineRule="atLeast"/>
              <w:ind w:left="-115"/>
              <w:jc w:val="center"/>
              <w:rPr>
                <w:bCs/>
                <w:color w:val="000000"/>
                <w:sz w:val="16"/>
                <w:szCs w:val="16"/>
              </w:rPr>
            </w:pPr>
            <w:r w:rsidRPr="00BF2E33">
              <w:rPr>
                <w:bCs/>
                <w:color w:val="000000"/>
                <w:sz w:val="16"/>
                <w:szCs w:val="16"/>
                <w:lang w:val="en-US"/>
              </w:rPr>
              <w:t>Segment 2</w:t>
            </w:r>
          </w:p>
        </w:tc>
        <w:tc>
          <w:tcPr>
            <w:tcW w:w="89" w:type="pct"/>
            <w:tcBorders>
              <w:top w:val="nil"/>
              <w:left w:val="nil"/>
              <w:bottom w:val="nil"/>
              <w:right w:val="nil"/>
            </w:tcBorders>
            <w:vAlign w:val="bottom"/>
          </w:tcPr>
          <w:p w14:paraId="78D0284B" w14:textId="77777777" w:rsidR="006D61E3" w:rsidRPr="00BF2E33" w:rsidRDefault="006D61E3" w:rsidP="00F93637">
            <w:pPr>
              <w:spacing w:line="240" w:lineRule="atLeast"/>
              <w:jc w:val="center"/>
              <w:rPr>
                <w:bCs/>
                <w:color w:val="000000"/>
                <w:sz w:val="16"/>
                <w:szCs w:val="16"/>
              </w:rPr>
            </w:pPr>
          </w:p>
        </w:tc>
        <w:tc>
          <w:tcPr>
            <w:tcW w:w="680" w:type="pct"/>
            <w:gridSpan w:val="3"/>
            <w:tcBorders>
              <w:top w:val="nil"/>
              <w:left w:val="nil"/>
              <w:bottom w:val="nil"/>
              <w:right w:val="nil"/>
            </w:tcBorders>
            <w:vAlign w:val="bottom"/>
          </w:tcPr>
          <w:p w14:paraId="64A6CE37" w14:textId="77777777" w:rsidR="006D61E3" w:rsidRPr="00BF2E33" w:rsidRDefault="006D61E3" w:rsidP="00F93637">
            <w:pPr>
              <w:spacing w:line="240" w:lineRule="atLeast"/>
              <w:ind w:left="-115"/>
              <w:jc w:val="center"/>
              <w:rPr>
                <w:bCs/>
                <w:color w:val="000000"/>
                <w:sz w:val="16"/>
                <w:szCs w:val="16"/>
                <w:cs/>
              </w:rPr>
            </w:pPr>
            <w:r w:rsidRPr="00BF2E33">
              <w:rPr>
                <w:bCs/>
                <w:color w:val="000000"/>
                <w:sz w:val="16"/>
                <w:szCs w:val="16"/>
                <w:lang w:val="en-US"/>
              </w:rPr>
              <w:t>Segment 3</w:t>
            </w:r>
          </w:p>
        </w:tc>
        <w:tc>
          <w:tcPr>
            <w:tcW w:w="88" w:type="pct"/>
            <w:tcBorders>
              <w:top w:val="nil"/>
              <w:left w:val="nil"/>
              <w:bottom w:val="nil"/>
              <w:right w:val="nil"/>
            </w:tcBorders>
            <w:vAlign w:val="bottom"/>
          </w:tcPr>
          <w:p w14:paraId="6E41EF51" w14:textId="77777777" w:rsidR="006D61E3" w:rsidRPr="00BF2E33" w:rsidRDefault="006D61E3" w:rsidP="00F93637">
            <w:pPr>
              <w:spacing w:line="240" w:lineRule="atLeast"/>
              <w:jc w:val="center"/>
              <w:rPr>
                <w:bCs/>
                <w:color w:val="000000"/>
                <w:sz w:val="16"/>
                <w:szCs w:val="16"/>
              </w:rPr>
            </w:pPr>
          </w:p>
        </w:tc>
        <w:tc>
          <w:tcPr>
            <w:tcW w:w="650" w:type="pct"/>
            <w:gridSpan w:val="3"/>
            <w:tcBorders>
              <w:top w:val="nil"/>
              <w:left w:val="nil"/>
              <w:bottom w:val="nil"/>
              <w:right w:val="nil"/>
            </w:tcBorders>
            <w:vAlign w:val="bottom"/>
          </w:tcPr>
          <w:p w14:paraId="7286E05F" w14:textId="77777777" w:rsidR="006D61E3" w:rsidRPr="00BF2E33" w:rsidRDefault="006D61E3" w:rsidP="00F93637">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9" w:type="pct"/>
            <w:tcBorders>
              <w:top w:val="nil"/>
              <w:left w:val="nil"/>
              <w:bottom w:val="nil"/>
              <w:right w:val="nil"/>
            </w:tcBorders>
            <w:vAlign w:val="bottom"/>
          </w:tcPr>
          <w:p w14:paraId="3B5A96B8" w14:textId="77777777" w:rsidR="006D61E3" w:rsidRPr="00BF2E33" w:rsidRDefault="006D61E3" w:rsidP="00F93637">
            <w:pPr>
              <w:spacing w:line="240" w:lineRule="atLeast"/>
              <w:jc w:val="center"/>
              <w:rPr>
                <w:bCs/>
                <w:color w:val="000000"/>
                <w:sz w:val="16"/>
                <w:szCs w:val="16"/>
              </w:rPr>
            </w:pPr>
          </w:p>
        </w:tc>
        <w:tc>
          <w:tcPr>
            <w:tcW w:w="621" w:type="pct"/>
            <w:gridSpan w:val="3"/>
            <w:tcBorders>
              <w:top w:val="nil"/>
              <w:left w:val="nil"/>
              <w:bottom w:val="nil"/>
              <w:right w:val="nil"/>
            </w:tcBorders>
            <w:vAlign w:val="bottom"/>
          </w:tcPr>
          <w:p w14:paraId="1D54F493" w14:textId="77777777" w:rsidR="006D61E3" w:rsidRPr="00BF2E33" w:rsidRDefault="006D61E3" w:rsidP="00F93637">
            <w:pPr>
              <w:spacing w:line="240" w:lineRule="atLeast"/>
              <w:ind w:left="-115"/>
              <w:jc w:val="center"/>
              <w:rPr>
                <w:bCs/>
                <w:color w:val="000000"/>
                <w:sz w:val="16"/>
                <w:szCs w:val="16"/>
              </w:rPr>
            </w:pPr>
            <w:r w:rsidRPr="00BF2E33">
              <w:rPr>
                <w:bCs/>
                <w:color w:val="000000"/>
                <w:sz w:val="16"/>
                <w:szCs w:val="16"/>
              </w:rPr>
              <w:t>Eliminate</w:t>
            </w:r>
          </w:p>
        </w:tc>
        <w:tc>
          <w:tcPr>
            <w:tcW w:w="77" w:type="pct"/>
            <w:vAlign w:val="bottom"/>
          </w:tcPr>
          <w:p w14:paraId="5F377C2C" w14:textId="77777777" w:rsidR="006D61E3" w:rsidRPr="00BF2E33" w:rsidRDefault="006D61E3" w:rsidP="00F93637">
            <w:pPr>
              <w:spacing w:line="240" w:lineRule="atLeast"/>
              <w:jc w:val="center"/>
              <w:rPr>
                <w:bCs/>
                <w:color w:val="000000"/>
                <w:sz w:val="16"/>
                <w:szCs w:val="16"/>
              </w:rPr>
            </w:pPr>
          </w:p>
        </w:tc>
        <w:tc>
          <w:tcPr>
            <w:tcW w:w="696" w:type="pct"/>
            <w:gridSpan w:val="3"/>
            <w:vAlign w:val="bottom"/>
          </w:tcPr>
          <w:p w14:paraId="6EA39CD7" w14:textId="77777777" w:rsidR="006D61E3" w:rsidRPr="00BF2E33" w:rsidRDefault="006D61E3" w:rsidP="00F93637">
            <w:pPr>
              <w:spacing w:line="240" w:lineRule="atLeast"/>
              <w:ind w:left="-115"/>
              <w:jc w:val="center"/>
              <w:rPr>
                <w:bCs/>
                <w:color w:val="000000"/>
                <w:sz w:val="16"/>
                <w:szCs w:val="16"/>
              </w:rPr>
            </w:pPr>
            <w:r>
              <w:rPr>
                <w:bCs/>
                <w:color w:val="000000"/>
                <w:sz w:val="16"/>
                <w:szCs w:val="16"/>
              </w:rPr>
              <w:t>Net</w:t>
            </w:r>
          </w:p>
        </w:tc>
      </w:tr>
      <w:tr w:rsidR="009727AA" w:rsidRPr="00BF2E33" w14:paraId="659C7438" w14:textId="77777777" w:rsidTr="00E55C57">
        <w:trPr>
          <w:jc w:val="center"/>
        </w:trPr>
        <w:tc>
          <w:tcPr>
            <w:tcW w:w="649" w:type="pct"/>
            <w:tcBorders>
              <w:top w:val="nil"/>
              <w:left w:val="nil"/>
              <w:right w:val="nil"/>
            </w:tcBorders>
            <w:noWrap/>
            <w:vAlign w:val="bottom"/>
          </w:tcPr>
          <w:p w14:paraId="3D635D47" w14:textId="77777777" w:rsidR="006D61E3" w:rsidRPr="00BF2E33" w:rsidRDefault="006D61E3" w:rsidP="00F93637">
            <w:pPr>
              <w:spacing w:line="240" w:lineRule="atLeast"/>
              <w:ind w:firstLine="180"/>
              <w:rPr>
                <w:b/>
                <w:bCs/>
                <w:i/>
                <w:iCs/>
                <w:color w:val="000000"/>
                <w:sz w:val="16"/>
                <w:szCs w:val="16"/>
                <w:cs/>
              </w:rPr>
            </w:pPr>
          </w:p>
        </w:tc>
        <w:tc>
          <w:tcPr>
            <w:tcW w:w="267" w:type="pct"/>
            <w:tcBorders>
              <w:top w:val="nil"/>
              <w:left w:val="nil"/>
              <w:bottom w:val="nil"/>
              <w:right w:val="nil"/>
            </w:tcBorders>
            <w:vAlign w:val="bottom"/>
          </w:tcPr>
          <w:p w14:paraId="27FE3CAB"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7" w:type="pct"/>
            <w:tcBorders>
              <w:top w:val="nil"/>
              <w:left w:val="nil"/>
              <w:bottom w:val="nil"/>
              <w:right w:val="nil"/>
            </w:tcBorders>
            <w:vAlign w:val="bottom"/>
          </w:tcPr>
          <w:p w14:paraId="5F6A37B9" w14:textId="77777777" w:rsidR="006D61E3" w:rsidRPr="00BF2E33" w:rsidRDefault="006D61E3" w:rsidP="00F93637">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08E8989D"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7" w:type="pct"/>
            <w:tcBorders>
              <w:top w:val="nil"/>
              <w:left w:val="nil"/>
              <w:bottom w:val="nil"/>
              <w:right w:val="nil"/>
            </w:tcBorders>
            <w:vAlign w:val="bottom"/>
          </w:tcPr>
          <w:p w14:paraId="5E3381CB" w14:textId="77777777" w:rsidR="006D61E3" w:rsidRPr="00BF2E33" w:rsidRDefault="006D61E3" w:rsidP="00F93637">
            <w:pPr>
              <w:spacing w:line="240" w:lineRule="atLeast"/>
              <w:jc w:val="center"/>
              <w:rPr>
                <w:color w:val="000000"/>
                <w:sz w:val="16"/>
                <w:szCs w:val="16"/>
              </w:rPr>
            </w:pPr>
          </w:p>
        </w:tc>
        <w:tc>
          <w:tcPr>
            <w:tcW w:w="295" w:type="pct"/>
            <w:tcBorders>
              <w:top w:val="nil"/>
              <w:left w:val="nil"/>
              <w:bottom w:val="nil"/>
              <w:right w:val="nil"/>
            </w:tcBorders>
            <w:vAlign w:val="bottom"/>
          </w:tcPr>
          <w:p w14:paraId="790742E0"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8" w:type="pct"/>
            <w:tcBorders>
              <w:top w:val="nil"/>
              <w:left w:val="nil"/>
              <w:bottom w:val="nil"/>
              <w:right w:val="nil"/>
            </w:tcBorders>
            <w:vAlign w:val="bottom"/>
          </w:tcPr>
          <w:p w14:paraId="269D8E6D" w14:textId="77777777" w:rsidR="006D61E3" w:rsidRPr="00BF2E33" w:rsidRDefault="006D61E3" w:rsidP="00F93637">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056DB99A"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9" w:type="pct"/>
            <w:tcBorders>
              <w:top w:val="nil"/>
              <w:left w:val="nil"/>
              <w:bottom w:val="nil"/>
              <w:right w:val="nil"/>
            </w:tcBorders>
            <w:vAlign w:val="bottom"/>
          </w:tcPr>
          <w:p w14:paraId="5D75FFCB" w14:textId="77777777" w:rsidR="006D61E3" w:rsidRPr="00BF2E33" w:rsidRDefault="006D61E3" w:rsidP="00F93637">
            <w:pPr>
              <w:spacing w:line="240" w:lineRule="atLeast"/>
              <w:jc w:val="center"/>
              <w:rPr>
                <w:color w:val="000000"/>
                <w:sz w:val="16"/>
                <w:szCs w:val="16"/>
              </w:rPr>
            </w:pPr>
          </w:p>
        </w:tc>
        <w:tc>
          <w:tcPr>
            <w:tcW w:w="295" w:type="pct"/>
            <w:tcBorders>
              <w:top w:val="nil"/>
              <w:left w:val="nil"/>
              <w:bottom w:val="nil"/>
              <w:right w:val="nil"/>
            </w:tcBorders>
            <w:vAlign w:val="bottom"/>
          </w:tcPr>
          <w:p w14:paraId="12E2E717"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25C816C1" w14:textId="77777777" w:rsidR="006D61E3" w:rsidRPr="00BF2E33" w:rsidRDefault="006D61E3" w:rsidP="00F93637">
            <w:pPr>
              <w:spacing w:line="240" w:lineRule="atLeast"/>
              <w:ind w:left="-106" w:right="-129"/>
              <w:jc w:val="center"/>
              <w:rPr>
                <w:color w:val="000000"/>
                <w:sz w:val="16"/>
                <w:szCs w:val="16"/>
              </w:rPr>
            </w:pPr>
          </w:p>
        </w:tc>
        <w:tc>
          <w:tcPr>
            <w:tcW w:w="296" w:type="pct"/>
            <w:tcBorders>
              <w:top w:val="nil"/>
              <w:left w:val="nil"/>
              <w:bottom w:val="nil"/>
              <w:right w:val="nil"/>
            </w:tcBorders>
            <w:vAlign w:val="bottom"/>
          </w:tcPr>
          <w:p w14:paraId="081DA2D6"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8" w:type="pct"/>
            <w:tcBorders>
              <w:top w:val="nil"/>
              <w:left w:val="nil"/>
              <w:bottom w:val="nil"/>
              <w:right w:val="nil"/>
            </w:tcBorders>
            <w:vAlign w:val="bottom"/>
          </w:tcPr>
          <w:p w14:paraId="73FCB279" w14:textId="77777777" w:rsidR="006D61E3" w:rsidRPr="00BF2E33" w:rsidRDefault="006D61E3" w:rsidP="00F93637">
            <w:pPr>
              <w:spacing w:line="240" w:lineRule="atLeast"/>
              <w:jc w:val="center"/>
              <w:rPr>
                <w:color w:val="000000"/>
                <w:sz w:val="16"/>
                <w:szCs w:val="16"/>
              </w:rPr>
            </w:pPr>
          </w:p>
        </w:tc>
        <w:tc>
          <w:tcPr>
            <w:tcW w:w="296" w:type="pct"/>
            <w:tcBorders>
              <w:top w:val="nil"/>
              <w:left w:val="nil"/>
              <w:bottom w:val="nil"/>
              <w:right w:val="nil"/>
            </w:tcBorders>
            <w:vAlign w:val="bottom"/>
          </w:tcPr>
          <w:p w14:paraId="4057B7C7"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003235D2" w14:textId="77777777" w:rsidR="006D61E3" w:rsidRPr="00BF2E33" w:rsidRDefault="006D61E3" w:rsidP="00F93637">
            <w:pPr>
              <w:spacing w:line="240" w:lineRule="atLeast"/>
              <w:ind w:left="-106" w:right="-129"/>
              <w:jc w:val="center"/>
              <w:rPr>
                <w:color w:val="000000"/>
                <w:sz w:val="16"/>
                <w:szCs w:val="16"/>
              </w:rPr>
            </w:pPr>
          </w:p>
        </w:tc>
        <w:tc>
          <w:tcPr>
            <w:tcW w:w="265" w:type="pct"/>
            <w:tcBorders>
              <w:top w:val="nil"/>
              <w:left w:val="nil"/>
              <w:bottom w:val="nil"/>
              <w:right w:val="nil"/>
            </w:tcBorders>
            <w:vAlign w:val="bottom"/>
          </w:tcPr>
          <w:p w14:paraId="21477BAD"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89" w:type="pct"/>
            <w:tcBorders>
              <w:top w:val="nil"/>
              <w:left w:val="nil"/>
              <w:bottom w:val="nil"/>
              <w:right w:val="nil"/>
            </w:tcBorders>
            <w:vAlign w:val="bottom"/>
          </w:tcPr>
          <w:p w14:paraId="4E607324" w14:textId="77777777" w:rsidR="006D61E3" w:rsidRPr="00BF2E33" w:rsidRDefault="006D61E3" w:rsidP="00F93637">
            <w:pPr>
              <w:spacing w:line="240" w:lineRule="atLeast"/>
              <w:jc w:val="center"/>
              <w:rPr>
                <w:color w:val="000000"/>
                <w:sz w:val="16"/>
                <w:szCs w:val="16"/>
              </w:rPr>
            </w:pPr>
          </w:p>
        </w:tc>
        <w:tc>
          <w:tcPr>
            <w:tcW w:w="266" w:type="pct"/>
            <w:tcBorders>
              <w:top w:val="nil"/>
              <w:left w:val="nil"/>
              <w:bottom w:val="nil"/>
              <w:right w:val="nil"/>
            </w:tcBorders>
            <w:vAlign w:val="bottom"/>
          </w:tcPr>
          <w:p w14:paraId="652E0564"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3191BAF3" w14:textId="77777777" w:rsidR="006D61E3" w:rsidRPr="00BF2E33" w:rsidRDefault="006D61E3" w:rsidP="00F93637">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3EBDCC27"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c>
          <w:tcPr>
            <w:tcW w:w="77" w:type="pct"/>
            <w:vAlign w:val="bottom"/>
          </w:tcPr>
          <w:p w14:paraId="124DBFC6" w14:textId="77777777" w:rsidR="006D61E3" w:rsidRPr="00BF2E33" w:rsidRDefault="006D61E3" w:rsidP="00F93637">
            <w:pPr>
              <w:spacing w:line="240" w:lineRule="atLeast"/>
              <w:jc w:val="center"/>
              <w:rPr>
                <w:bCs/>
                <w:color w:val="000000"/>
                <w:sz w:val="16"/>
                <w:szCs w:val="16"/>
              </w:rPr>
            </w:pPr>
          </w:p>
        </w:tc>
        <w:tc>
          <w:tcPr>
            <w:tcW w:w="306" w:type="pct"/>
            <w:vAlign w:val="bottom"/>
          </w:tcPr>
          <w:p w14:paraId="4BC2CCF8"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vAlign w:val="bottom"/>
          </w:tcPr>
          <w:p w14:paraId="0B3E2F39" w14:textId="77777777" w:rsidR="006D61E3" w:rsidRPr="00BF2E33" w:rsidRDefault="006D61E3" w:rsidP="00F93637">
            <w:pPr>
              <w:spacing w:line="240" w:lineRule="atLeast"/>
              <w:ind w:left="-103" w:right="-129" w:hanging="3"/>
              <w:jc w:val="center"/>
              <w:rPr>
                <w:color w:val="000000"/>
                <w:sz w:val="16"/>
                <w:szCs w:val="16"/>
              </w:rPr>
            </w:pPr>
          </w:p>
        </w:tc>
        <w:tc>
          <w:tcPr>
            <w:tcW w:w="301" w:type="pct"/>
            <w:vAlign w:val="bottom"/>
          </w:tcPr>
          <w:p w14:paraId="6BA64B1C" w14:textId="77777777" w:rsidR="006D61E3" w:rsidRPr="00BF2E33" w:rsidRDefault="006D61E3" w:rsidP="00F93637">
            <w:pPr>
              <w:spacing w:line="240" w:lineRule="atLeast"/>
              <w:ind w:left="-115" w:right="-129"/>
              <w:jc w:val="center"/>
              <w:rPr>
                <w:color w:val="000000"/>
                <w:sz w:val="16"/>
                <w:szCs w:val="16"/>
              </w:rPr>
            </w:pPr>
            <w:r w:rsidRPr="00720984">
              <w:rPr>
                <w:color w:val="000000"/>
                <w:sz w:val="16"/>
                <w:szCs w:val="16"/>
              </w:rPr>
              <w:t>202</w:t>
            </w:r>
            <w:r>
              <w:rPr>
                <w:color w:val="000000"/>
                <w:sz w:val="16"/>
                <w:szCs w:val="16"/>
              </w:rPr>
              <w:t>4</w:t>
            </w:r>
          </w:p>
        </w:tc>
      </w:tr>
      <w:tr w:rsidR="006D61E3" w:rsidRPr="00BF2E33" w14:paraId="6888C412" w14:textId="77777777" w:rsidTr="009727AA">
        <w:trPr>
          <w:trHeight w:val="144"/>
          <w:jc w:val="center"/>
        </w:trPr>
        <w:tc>
          <w:tcPr>
            <w:tcW w:w="649" w:type="pct"/>
            <w:tcBorders>
              <w:top w:val="nil"/>
              <w:left w:val="nil"/>
              <w:right w:val="nil"/>
            </w:tcBorders>
            <w:noWrap/>
            <w:vAlign w:val="bottom"/>
          </w:tcPr>
          <w:p w14:paraId="3E237CB5" w14:textId="77777777" w:rsidR="006D61E3" w:rsidRPr="00BF2E33" w:rsidRDefault="006D61E3" w:rsidP="00F93637">
            <w:pPr>
              <w:spacing w:line="240" w:lineRule="atLeast"/>
              <w:rPr>
                <w:b/>
                <w:bCs/>
                <w:i/>
                <w:iCs/>
                <w:color w:val="000000"/>
                <w:sz w:val="16"/>
                <w:szCs w:val="16"/>
              </w:rPr>
            </w:pPr>
          </w:p>
        </w:tc>
        <w:tc>
          <w:tcPr>
            <w:tcW w:w="4351" w:type="pct"/>
            <w:gridSpan w:val="23"/>
            <w:tcBorders>
              <w:top w:val="nil"/>
              <w:left w:val="nil"/>
              <w:bottom w:val="nil"/>
            </w:tcBorders>
            <w:vAlign w:val="bottom"/>
          </w:tcPr>
          <w:p w14:paraId="727408F6" w14:textId="77777777" w:rsidR="006D61E3" w:rsidRPr="00BF2E33" w:rsidRDefault="006D61E3" w:rsidP="00F93637">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9727AA" w:rsidRPr="00BF2E33" w14:paraId="533AEE5D" w14:textId="77777777" w:rsidTr="00E55C57">
        <w:trPr>
          <w:jc w:val="center"/>
        </w:trPr>
        <w:tc>
          <w:tcPr>
            <w:tcW w:w="1273" w:type="pct"/>
            <w:gridSpan w:val="4"/>
            <w:tcBorders>
              <w:left w:val="nil"/>
              <w:right w:val="nil"/>
            </w:tcBorders>
            <w:vAlign w:val="bottom"/>
          </w:tcPr>
          <w:p w14:paraId="61D6C65F" w14:textId="6D4E9DAE" w:rsidR="006D61E3" w:rsidRPr="00BF2E33" w:rsidRDefault="006D61E3" w:rsidP="00F93637">
            <w:pPr>
              <w:pStyle w:val="acctfourfigures"/>
              <w:tabs>
                <w:tab w:val="clear" w:pos="765"/>
                <w:tab w:val="decimal" w:pos="688"/>
              </w:tabs>
              <w:spacing w:line="240" w:lineRule="atLeast"/>
              <w:ind w:left="-30" w:right="-280"/>
              <w:rPr>
                <w:sz w:val="16"/>
                <w:szCs w:val="16"/>
              </w:rPr>
            </w:pPr>
            <w:r w:rsidRPr="00BF2E33">
              <w:rPr>
                <w:b/>
                <w:bCs/>
                <w:sz w:val="16"/>
                <w:szCs w:val="16"/>
              </w:rPr>
              <w:t>Segment assets as at 3</w:t>
            </w:r>
            <w:r w:rsidR="00FB1BCF">
              <w:rPr>
                <w:b/>
                <w:bCs/>
                <w:sz w:val="16"/>
                <w:szCs w:val="16"/>
              </w:rPr>
              <w:t>0</w:t>
            </w:r>
            <w:r w:rsidRPr="00BF2E33">
              <w:rPr>
                <w:b/>
                <w:bCs/>
                <w:sz w:val="16"/>
                <w:szCs w:val="16"/>
              </w:rPr>
              <w:t xml:space="preserve"> </w:t>
            </w:r>
            <w:r w:rsidR="00985843">
              <w:rPr>
                <w:b/>
                <w:bCs/>
                <w:sz w:val="16"/>
                <w:szCs w:val="16"/>
              </w:rPr>
              <w:t>September</w:t>
            </w:r>
            <w:r w:rsidRPr="00BF2E33">
              <w:rPr>
                <w:b/>
                <w:bCs/>
                <w:sz w:val="16"/>
                <w:szCs w:val="16"/>
              </w:rPr>
              <w:t xml:space="preserve"> and 31 December</w:t>
            </w:r>
          </w:p>
        </w:tc>
        <w:tc>
          <w:tcPr>
            <w:tcW w:w="87" w:type="pct"/>
            <w:tcBorders>
              <w:left w:val="nil"/>
              <w:right w:val="nil"/>
            </w:tcBorders>
            <w:vAlign w:val="bottom"/>
          </w:tcPr>
          <w:p w14:paraId="0785109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16D94D4A" w14:textId="77777777" w:rsidR="006D61E3" w:rsidRPr="00BF2E33" w:rsidRDefault="006D61E3" w:rsidP="00884982">
            <w:pPr>
              <w:pStyle w:val="acctfourfigures"/>
              <w:tabs>
                <w:tab w:val="clear" w:pos="765"/>
                <w:tab w:val="left" w:pos="418"/>
                <w:tab w:val="decimal" w:pos="671"/>
              </w:tabs>
              <w:spacing w:line="240" w:lineRule="atLeast"/>
              <w:ind w:right="-37"/>
              <w:rPr>
                <w:sz w:val="16"/>
                <w:szCs w:val="16"/>
              </w:rPr>
            </w:pPr>
          </w:p>
        </w:tc>
        <w:tc>
          <w:tcPr>
            <w:tcW w:w="88" w:type="pct"/>
            <w:tcBorders>
              <w:left w:val="nil"/>
              <w:right w:val="nil"/>
            </w:tcBorders>
            <w:vAlign w:val="bottom"/>
          </w:tcPr>
          <w:p w14:paraId="2976D5B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EF1B269" w14:textId="77777777" w:rsidR="006D61E3" w:rsidRPr="00BF2E33" w:rsidRDefault="006D61E3" w:rsidP="00884982">
            <w:pPr>
              <w:pStyle w:val="acctfourfigures"/>
              <w:tabs>
                <w:tab w:val="clear" w:pos="765"/>
                <w:tab w:val="left" w:pos="409"/>
                <w:tab w:val="left" w:pos="511"/>
                <w:tab w:val="decimal" w:pos="693"/>
              </w:tabs>
              <w:spacing w:line="240" w:lineRule="atLeast"/>
              <w:ind w:right="-141"/>
              <w:rPr>
                <w:sz w:val="16"/>
                <w:szCs w:val="16"/>
              </w:rPr>
            </w:pPr>
          </w:p>
        </w:tc>
        <w:tc>
          <w:tcPr>
            <w:tcW w:w="89" w:type="pct"/>
            <w:tcBorders>
              <w:left w:val="nil"/>
              <w:right w:val="nil"/>
            </w:tcBorders>
            <w:vAlign w:val="bottom"/>
          </w:tcPr>
          <w:p w14:paraId="2956335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AFBAE13"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5451EE3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662C6941"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50CEC212"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26F8161D"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6752DC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8690913"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608DEE1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FF33661"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7079FB2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2A51828"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629C7C4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vAlign w:val="bottom"/>
          </w:tcPr>
          <w:p w14:paraId="285900D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79822FC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126F4F1E" w14:textId="77777777" w:rsidR="006D61E3" w:rsidRPr="00BF2E33" w:rsidRDefault="006D61E3" w:rsidP="00F93637">
            <w:pPr>
              <w:pStyle w:val="acctfourfigures"/>
              <w:tabs>
                <w:tab w:val="clear" w:pos="765"/>
                <w:tab w:val="decimal" w:pos="633"/>
              </w:tabs>
              <w:spacing w:line="240" w:lineRule="atLeast"/>
              <w:ind w:right="-37"/>
              <w:rPr>
                <w:sz w:val="16"/>
                <w:szCs w:val="16"/>
              </w:rPr>
            </w:pPr>
          </w:p>
        </w:tc>
      </w:tr>
      <w:tr w:rsidR="00985843" w:rsidRPr="00BF2E33" w14:paraId="072828F4" w14:textId="77777777" w:rsidTr="009253A4">
        <w:trPr>
          <w:jc w:val="center"/>
        </w:trPr>
        <w:tc>
          <w:tcPr>
            <w:tcW w:w="649" w:type="pct"/>
            <w:tcBorders>
              <w:left w:val="nil"/>
              <w:right w:val="nil"/>
            </w:tcBorders>
            <w:vAlign w:val="bottom"/>
          </w:tcPr>
          <w:p w14:paraId="16D75608" w14:textId="77777777" w:rsidR="00985843" w:rsidRPr="00BF2E33" w:rsidRDefault="00985843" w:rsidP="00985843">
            <w:pPr>
              <w:shd w:val="clear" w:color="auto" w:fill="FFFFFF"/>
              <w:spacing w:line="240" w:lineRule="atLeast"/>
              <w:ind w:left="180" w:right="-104" w:hanging="180"/>
              <w:rPr>
                <w:sz w:val="16"/>
                <w:szCs w:val="16"/>
              </w:rPr>
            </w:pPr>
            <w:r w:rsidRPr="00BF2E33">
              <w:rPr>
                <w:sz w:val="16"/>
                <w:szCs w:val="16"/>
              </w:rPr>
              <w:t xml:space="preserve">-  Vessels </w:t>
            </w:r>
          </w:p>
        </w:tc>
        <w:tc>
          <w:tcPr>
            <w:tcW w:w="267" w:type="pct"/>
            <w:tcBorders>
              <w:left w:val="nil"/>
              <w:right w:val="nil"/>
            </w:tcBorders>
          </w:tcPr>
          <w:p w14:paraId="5E0C2820" w14:textId="2CF06F9F" w:rsidR="00985843" w:rsidRPr="00975740" w:rsidRDefault="00AB4F5C" w:rsidP="00985843">
            <w:pPr>
              <w:pStyle w:val="acctfourfigures"/>
              <w:tabs>
                <w:tab w:val="clear" w:pos="765"/>
                <w:tab w:val="decimal" w:pos="673"/>
              </w:tabs>
              <w:spacing w:line="240" w:lineRule="atLeast"/>
              <w:ind w:left="-30" w:right="-280"/>
              <w:rPr>
                <w:sz w:val="16"/>
                <w:szCs w:val="16"/>
              </w:rPr>
            </w:pPr>
            <w:r>
              <w:rPr>
                <w:sz w:val="16"/>
                <w:szCs w:val="16"/>
              </w:rPr>
              <w:t>4,081,049</w:t>
            </w:r>
          </w:p>
        </w:tc>
        <w:tc>
          <w:tcPr>
            <w:tcW w:w="87" w:type="pct"/>
            <w:tcBorders>
              <w:left w:val="nil"/>
              <w:right w:val="nil"/>
            </w:tcBorders>
          </w:tcPr>
          <w:p w14:paraId="136C4ECF"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3D18265A" w14:textId="10BB0ADD" w:rsidR="00985843" w:rsidRPr="00975740" w:rsidRDefault="00AB4F5C" w:rsidP="00985843">
            <w:pPr>
              <w:pStyle w:val="acctfourfigures"/>
              <w:tabs>
                <w:tab w:val="clear" w:pos="765"/>
                <w:tab w:val="decimal" w:pos="688"/>
              </w:tabs>
              <w:spacing w:line="240" w:lineRule="atLeast"/>
              <w:ind w:left="-30" w:right="-280"/>
              <w:rPr>
                <w:sz w:val="16"/>
                <w:szCs w:val="16"/>
              </w:rPr>
            </w:pPr>
            <w:r>
              <w:rPr>
                <w:sz w:val="16"/>
                <w:szCs w:val="16"/>
              </w:rPr>
              <w:t>4,316,894</w:t>
            </w:r>
          </w:p>
        </w:tc>
        <w:tc>
          <w:tcPr>
            <w:tcW w:w="87" w:type="pct"/>
            <w:tcBorders>
              <w:left w:val="nil"/>
              <w:right w:val="nil"/>
            </w:tcBorders>
          </w:tcPr>
          <w:p w14:paraId="62842BA7"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038B8129" w14:textId="53BE3175" w:rsidR="00985843" w:rsidRPr="00975740" w:rsidRDefault="00AB4F5C" w:rsidP="00985843">
            <w:pPr>
              <w:pStyle w:val="acctfourfigures"/>
              <w:tabs>
                <w:tab w:val="clear" w:pos="765"/>
              </w:tabs>
              <w:spacing w:line="240" w:lineRule="atLeast"/>
              <w:ind w:right="-140"/>
              <w:jc w:val="center"/>
              <w:rPr>
                <w:sz w:val="16"/>
                <w:szCs w:val="16"/>
              </w:rPr>
            </w:pPr>
            <w:r>
              <w:rPr>
                <w:sz w:val="16"/>
                <w:szCs w:val="16"/>
              </w:rPr>
              <w:t>2,951,344</w:t>
            </w:r>
          </w:p>
        </w:tc>
        <w:tc>
          <w:tcPr>
            <w:tcW w:w="88" w:type="pct"/>
            <w:tcBorders>
              <w:left w:val="nil"/>
              <w:right w:val="nil"/>
            </w:tcBorders>
          </w:tcPr>
          <w:p w14:paraId="19E6AD0E"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189BD8A" w14:textId="3D2BCF0F" w:rsidR="00985843" w:rsidRPr="00975740" w:rsidRDefault="00AB4F5C" w:rsidP="008D27BE">
            <w:pPr>
              <w:pStyle w:val="acctfourfigures"/>
              <w:tabs>
                <w:tab w:val="clear" w:pos="765"/>
                <w:tab w:val="decimal" w:pos="662"/>
              </w:tabs>
              <w:spacing w:line="240" w:lineRule="atLeast"/>
              <w:ind w:left="-121" w:right="-141"/>
              <w:jc w:val="center"/>
              <w:rPr>
                <w:sz w:val="16"/>
                <w:szCs w:val="16"/>
              </w:rPr>
            </w:pPr>
            <w:r>
              <w:rPr>
                <w:sz w:val="16"/>
                <w:szCs w:val="16"/>
              </w:rPr>
              <w:t>2,321,425</w:t>
            </w:r>
          </w:p>
        </w:tc>
        <w:tc>
          <w:tcPr>
            <w:tcW w:w="89" w:type="pct"/>
            <w:tcBorders>
              <w:left w:val="nil"/>
              <w:right w:val="nil"/>
            </w:tcBorders>
          </w:tcPr>
          <w:p w14:paraId="5C392D99"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189737F4" w14:textId="1A0ECFB0" w:rsidR="00985843" w:rsidRPr="00975740" w:rsidRDefault="00AB4F5C" w:rsidP="00985843">
            <w:pPr>
              <w:pStyle w:val="acctfourfigures"/>
              <w:tabs>
                <w:tab w:val="clear" w:pos="765"/>
                <w:tab w:val="decimal" w:pos="701"/>
              </w:tabs>
              <w:spacing w:line="240" w:lineRule="atLeast"/>
              <w:ind w:right="-37"/>
              <w:rPr>
                <w:sz w:val="16"/>
                <w:szCs w:val="16"/>
                <w:lang w:val="en-US" w:bidi="th-TH"/>
              </w:rPr>
            </w:pPr>
            <w:r>
              <w:rPr>
                <w:sz w:val="16"/>
                <w:szCs w:val="16"/>
                <w:lang w:val="en-US" w:bidi="th-TH"/>
              </w:rPr>
              <w:t>3,552,684</w:t>
            </w:r>
          </w:p>
        </w:tc>
        <w:tc>
          <w:tcPr>
            <w:tcW w:w="89" w:type="pct"/>
            <w:tcBorders>
              <w:left w:val="nil"/>
              <w:right w:val="nil"/>
            </w:tcBorders>
          </w:tcPr>
          <w:p w14:paraId="7C4A384B"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465E9F57" w14:textId="4B44F8EC" w:rsidR="00985843" w:rsidRPr="00975740" w:rsidRDefault="0088796E" w:rsidP="00985843">
            <w:pPr>
              <w:pStyle w:val="acctfourfigures"/>
              <w:tabs>
                <w:tab w:val="clear" w:pos="765"/>
                <w:tab w:val="decimal" w:pos="701"/>
              </w:tabs>
              <w:spacing w:line="240" w:lineRule="atLeast"/>
              <w:ind w:right="-37"/>
              <w:rPr>
                <w:sz w:val="16"/>
                <w:szCs w:val="16"/>
              </w:rPr>
            </w:pPr>
            <w:r>
              <w:rPr>
                <w:sz w:val="16"/>
                <w:szCs w:val="16"/>
              </w:rPr>
              <w:t>2,872,605</w:t>
            </w:r>
          </w:p>
        </w:tc>
        <w:tc>
          <w:tcPr>
            <w:tcW w:w="88" w:type="pct"/>
            <w:tcBorders>
              <w:left w:val="nil"/>
              <w:right w:val="nil"/>
            </w:tcBorders>
          </w:tcPr>
          <w:p w14:paraId="37139D74" w14:textId="77777777" w:rsidR="00985843" w:rsidRPr="00975740" w:rsidRDefault="00985843" w:rsidP="00985843">
            <w:pPr>
              <w:pStyle w:val="acctfourfigures"/>
              <w:tabs>
                <w:tab w:val="clear" w:pos="765"/>
                <w:tab w:val="left" w:pos="338"/>
                <w:tab w:val="decimal" w:pos="710"/>
              </w:tabs>
              <w:spacing w:line="240" w:lineRule="atLeast"/>
              <w:ind w:right="-37"/>
              <w:rPr>
                <w:sz w:val="16"/>
                <w:szCs w:val="16"/>
              </w:rPr>
            </w:pPr>
          </w:p>
        </w:tc>
        <w:tc>
          <w:tcPr>
            <w:tcW w:w="296" w:type="pct"/>
            <w:tcBorders>
              <w:left w:val="nil"/>
              <w:right w:val="nil"/>
            </w:tcBorders>
          </w:tcPr>
          <w:p w14:paraId="068C449C" w14:textId="6B2ABDB8" w:rsidR="00985843" w:rsidRPr="00975740" w:rsidRDefault="0088796E" w:rsidP="00985843">
            <w:pPr>
              <w:pStyle w:val="acctfourfigures"/>
              <w:tabs>
                <w:tab w:val="clear" w:pos="765"/>
                <w:tab w:val="left" w:pos="437"/>
              </w:tabs>
              <w:spacing w:line="240" w:lineRule="atLeast"/>
              <w:ind w:right="-230"/>
              <w:jc w:val="center"/>
              <w:rPr>
                <w:sz w:val="16"/>
                <w:szCs w:val="16"/>
              </w:rPr>
            </w:pPr>
            <w:r>
              <w:rPr>
                <w:sz w:val="16"/>
                <w:szCs w:val="16"/>
              </w:rPr>
              <w:t>-</w:t>
            </w:r>
          </w:p>
        </w:tc>
        <w:tc>
          <w:tcPr>
            <w:tcW w:w="89" w:type="pct"/>
            <w:tcBorders>
              <w:left w:val="nil"/>
              <w:right w:val="nil"/>
            </w:tcBorders>
          </w:tcPr>
          <w:p w14:paraId="4E30C380"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3FC8F37F" w14:textId="77777777" w:rsidR="00985843" w:rsidRPr="00975740" w:rsidRDefault="00985843" w:rsidP="00985843">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tcPr>
          <w:p w14:paraId="1B321B7E"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6C5567C5" w14:textId="434732AB" w:rsidR="00985843" w:rsidRPr="00975740" w:rsidRDefault="0088796E" w:rsidP="00985843">
            <w:pPr>
              <w:pStyle w:val="acctfourfigures"/>
              <w:tabs>
                <w:tab w:val="clear" w:pos="765"/>
                <w:tab w:val="decimal" w:pos="710"/>
              </w:tabs>
              <w:spacing w:line="240" w:lineRule="atLeast"/>
              <w:ind w:right="-37"/>
              <w:rPr>
                <w:sz w:val="16"/>
                <w:szCs w:val="16"/>
                <w:lang w:val="en-US" w:bidi="th-TH"/>
              </w:rPr>
            </w:pPr>
            <w:r>
              <w:rPr>
                <w:sz w:val="16"/>
                <w:szCs w:val="16"/>
                <w:lang w:val="en-US" w:bidi="th-TH"/>
              </w:rPr>
              <w:t>(169)</w:t>
            </w:r>
          </w:p>
        </w:tc>
        <w:tc>
          <w:tcPr>
            <w:tcW w:w="89" w:type="pct"/>
            <w:tcBorders>
              <w:left w:val="nil"/>
              <w:right w:val="nil"/>
            </w:tcBorders>
          </w:tcPr>
          <w:p w14:paraId="237AD6D8"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3A90F410" w14:textId="77777777" w:rsidR="00985843" w:rsidRPr="00975740" w:rsidRDefault="00985843" w:rsidP="00985843">
            <w:pPr>
              <w:pStyle w:val="acctfourfigures"/>
              <w:tabs>
                <w:tab w:val="clear" w:pos="765"/>
                <w:tab w:val="decimal" w:pos="720"/>
              </w:tabs>
              <w:spacing w:line="240" w:lineRule="atLeast"/>
              <w:ind w:right="-37"/>
              <w:rPr>
                <w:sz w:val="16"/>
                <w:szCs w:val="16"/>
              </w:rPr>
            </w:pPr>
            <w:r>
              <w:rPr>
                <w:sz w:val="16"/>
                <w:szCs w:val="16"/>
                <w:lang w:val="en-US" w:bidi="th-TH"/>
              </w:rPr>
              <w:t>(424)</w:t>
            </w:r>
          </w:p>
        </w:tc>
        <w:tc>
          <w:tcPr>
            <w:tcW w:w="77" w:type="pct"/>
          </w:tcPr>
          <w:p w14:paraId="65EFCA40"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306" w:type="pct"/>
          </w:tcPr>
          <w:p w14:paraId="3B2EDB2F" w14:textId="717B5913" w:rsidR="00985843" w:rsidRPr="00975740" w:rsidRDefault="00246F34" w:rsidP="00985843">
            <w:pPr>
              <w:pStyle w:val="acctfourfigures"/>
              <w:tabs>
                <w:tab w:val="clear" w:pos="765"/>
                <w:tab w:val="decimal" w:pos="710"/>
              </w:tabs>
              <w:spacing w:line="240" w:lineRule="atLeast"/>
              <w:ind w:right="-37"/>
              <w:rPr>
                <w:sz w:val="16"/>
                <w:szCs w:val="16"/>
              </w:rPr>
            </w:pPr>
            <w:r>
              <w:rPr>
                <w:sz w:val="16"/>
                <w:szCs w:val="16"/>
              </w:rPr>
              <w:t>10,584,908</w:t>
            </w:r>
          </w:p>
        </w:tc>
        <w:tc>
          <w:tcPr>
            <w:tcW w:w="89" w:type="pct"/>
          </w:tcPr>
          <w:p w14:paraId="0F9B5D10"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301" w:type="pct"/>
          </w:tcPr>
          <w:p w14:paraId="564DF11F" w14:textId="280943B0" w:rsidR="00985843" w:rsidRPr="00BF2E33" w:rsidRDefault="00267867" w:rsidP="00985843">
            <w:pPr>
              <w:pStyle w:val="acctfourfigures"/>
              <w:tabs>
                <w:tab w:val="clear" w:pos="765"/>
                <w:tab w:val="decimal" w:pos="633"/>
              </w:tabs>
              <w:spacing w:line="240" w:lineRule="atLeast"/>
              <w:ind w:right="-37"/>
              <w:jc w:val="right"/>
              <w:rPr>
                <w:sz w:val="16"/>
                <w:szCs w:val="16"/>
              </w:rPr>
            </w:pPr>
            <w:r>
              <w:rPr>
                <w:sz w:val="16"/>
                <w:szCs w:val="16"/>
              </w:rPr>
              <w:t>9,510,500</w:t>
            </w:r>
          </w:p>
        </w:tc>
      </w:tr>
      <w:tr w:rsidR="00985843" w:rsidRPr="00BF2E33" w14:paraId="653B1B36" w14:textId="77777777" w:rsidTr="009253A4">
        <w:trPr>
          <w:jc w:val="center"/>
        </w:trPr>
        <w:tc>
          <w:tcPr>
            <w:tcW w:w="649" w:type="pct"/>
            <w:tcBorders>
              <w:left w:val="nil"/>
              <w:right w:val="nil"/>
            </w:tcBorders>
            <w:vAlign w:val="bottom"/>
          </w:tcPr>
          <w:p w14:paraId="2AB7C154" w14:textId="77777777" w:rsidR="00985843" w:rsidRPr="00BF2E33" w:rsidRDefault="00985843" w:rsidP="00985843">
            <w:pPr>
              <w:shd w:val="clear" w:color="auto" w:fill="FFFFFF"/>
              <w:spacing w:line="240" w:lineRule="atLeast"/>
              <w:ind w:left="180" w:right="-104" w:hanging="180"/>
              <w:rPr>
                <w:sz w:val="16"/>
                <w:szCs w:val="16"/>
              </w:rPr>
            </w:pPr>
            <w:r w:rsidRPr="00BF2E33">
              <w:rPr>
                <w:sz w:val="16"/>
                <w:szCs w:val="16"/>
              </w:rPr>
              <w:t>-  Vessel</w:t>
            </w:r>
            <w:r>
              <w:rPr>
                <w:sz w:val="16"/>
                <w:szCs w:val="16"/>
              </w:rPr>
              <w:t>s</w:t>
            </w:r>
            <w:r w:rsidRPr="00BF2E33">
              <w:rPr>
                <w:sz w:val="16"/>
                <w:szCs w:val="16"/>
              </w:rPr>
              <w:t xml:space="preserve"> under construction</w:t>
            </w:r>
          </w:p>
        </w:tc>
        <w:tc>
          <w:tcPr>
            <w:tcW w:w="267" w:type="pct"/>
            <w:tcBorders>
              <w:left w:val="nil"/>
              <w:right w:val="nil"/>
            </w:tcBorders>
          </w:tcPr>
          <w:p w14:paraId="66807F31" w14:textId="1ED33C74" w:rsidR="00985843" w:rsidRPr="00975740" w:rsidRDefault="00AB4F5C" w:rsidP="00985843">
            <w:pPr>
              <w:pStyle w:val="acctfourfigures"/>
              <w:tabs>
                <w:tab w:val="clear" w:pos="765"/>
                <w:tab w:val="decimal" w:pos="688"/>
              </w:tabs>
              <w:spacing w:line="240" w:lineRule="atLeast"/>
              <w:ind w:left="-30" w:right="-280"/>
              <w:rPr>
                <w:sz w:val="16"/>
                <w:szCs w:val="16"/>
              </w:rPr>
            </w:pPr>
            <w:r>
              <w:rPr>
                <w:sz w:val="16"/>
                <w:szCs w:val="16"/>
              </w:rPr>
              <w:t>261,150</w:t>
            </w:r>
          </w:p>
        </w:tc>
        <w:tc>
          <w:tcPr>
            <w:tcW w:w="87" w:type="pct"/>
            <w:tcBorders>
              <w:left w:val="nil"/>
              <w:right w:val="nil"/>
            </w:tcBorders>
          </w:tcPr>
          <w:p w14:paraId="6A9C662C"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0D088AFE" w14:textId="1A973707" w:rsidR="00985843" w:rsidRPr="00975740" w:rsidRDefault="00AB4F5C" w:rsidP="00985843">
            <w:pPr>
              <w:pStyle w:val="acctfourfigures"/>
              <w:tabs>
                <w:tab w:val="clear" w:pos="765"/>
                <w:tab w:val="decimal" w:pos="682"/>
              </w:tabs>
              <w:spacing w:line="240" w:lineRule="atLeast"/>
              <w:ind w:left="-30" w:right="-280"/>
              <w:rPr>
                <w:sz w:val="16"/>
                <w:szCs w:val="16"/>
              </w:rPr>
            </w:pPr>
            <w:r>
              <w:rPr>
                <w:sz w:val="16"/>
                <w:szCs w:val="16"/>
              </w:rPr>
              <w:t>658</w:t>
            </w:r>
          </w:p>
        </w:tc>
        <w:tc>
          <w:tcPr>
            <w:tcW w:w="87" w:type="pct"/>
            <w:tcBorders>
              <w:left w:val="nil"/>
              <w:right w:val="nil"/>
            </w:tcBorders>
          </w:tcPr>
          <w:p w14:paraId="1BC8E00F"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04485241" w14:textId="427C302B" w:rsidR="00985843" w:rsidRPr="00975740" w:rsidRDefault="00AB4F5C" w:rsidP="00985843">
            <w:pPr>
              <w:pStyle w:val="acctfourfigures"/>
              <w:tabs>
                <w:tab w:val="clear" w:pos="765"/>
              </w:tabs>
              <w:spacing w:line="240" w:lineRule="atLeast"/>
              <w:ind w:right="-140"/>
              <w:jc w:val="center"/>
              <w:rPr>
                <w:sz w:val="16"/>
                <w:szCs w:val="16"/>
              </w:rPr>
            </w:pPr>
            <w:r>
              <w:rPr>
                <w:sz w:val="16"/>
                <w:szCs w:val="16"/>
              </w:rPr>
              <w:t>-</w:t>
            </w:r>
          </w:p>
        </w:tc>
        <w:tc>
          <w:tcPr>
            <w:tcW w:w="88" w:type="pct"/>
            <w:tcBorders>
              <w:left w:val="nil"/>
              <w:right w:val="nil"/>
            </w:tcBorders>
          </w:tcPr>
          <w:p w14:paraId="658840EE"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72FE8F1" w14:textId="2051F1D9" w:rsidR="00985843" w:rsidRPr="00975740" w:rsidRDefault="00AB4F5C" w:rsidP="00985843">
            <w:pPr>
              <w:pStyle w:val="acctfourfigures"/>
              <w:tabs>
                <w:tab w:val="clear" w:pos="765"/>
              </w:tabs>
              <w:spacing w:line="240" w:lineRule="atLeast"/>
              <w:ind w:right="-228" w:hanging="31"/>
              <w:jc w:val="center"/>
              <w:rPr>
                <w:sz w:val="16"/>
                <w:szCs w:val="16"/>
              </w:rPr>
            </w:pPr>
            <w:r>
              <w:rPr>
                <w:sz w:val="16"/>
                <w:szCs w:val="16"/>
              </w:rPr>
              <w:t>1,054,747</w:t>
            </w:r>
          </w:p>
        </w:tc>
        <w:tc>
          <w:tcPr>
            <w:tcW w:w="89" w:type="pct"/>
            <w:tcBorders>
              <w:left w:val="nil"/>
              <w:right w:val="nil"/>
            </w:tcBorders>
          </w:tcPr>
          <w:p w14:paraId="44083067"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0935CADE" w14:textId="7D2F727D" w:rsidR="00985843" w:rsidRPr="00975740" w:rsidRDefault="00AB4F5C" w:rsidP="00AB4F5C">
            <w:pPr>
              <w:pStyle w:val="acctfourfigures"/>
              <w:tabs>
                <w:tab w:val="clear" w:pos="765"/>
              </w:tabs>
              <w:spacing w:line="240" w:lineRule="atLeast"/>
              <w:ind w:right="-195"/>
              <w:jc w:val="center"/>
              <w:rPr>
                <w:rFonts w:cstheme="minorBidi"/>
                <w:sz w:val="16"/>
                <w:lang w:bidi="th-TH"/>
              </w:rPr>
            </w:pPr>
            <w:r>
              <w:rPr>
                <w:rFonts w:cstheme="minorBidi"/>
                <w:sz w:val="16"/>
                <w:lang w:bidi="th-TH"/>
              </w:rPr>
              <w:t>-</w:t>
            </w:r>
          </w:p>
        </w:tc>
        <w:tc>
          <w:tcPr>
            <w:tcW w:w="89" w:type="pct"/>
            <w:tcBorders>
              <w:left w:val="nil"/>
              <w:right w:val="nil"/>
            </w:tcBorders>
          </w:tcPr>
          <w:p w14:paraId="6FB46C41"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77A9EFFF" w14:textId="281CFD95" w:rsidR="00985843" w:rsidRPr="00975740" w:rsidRDefault="0088796E" w:rsidP="00985843">
            <w:pPr>
              <w:pStyle w:val="acctfourfigures"/>
              <w:tabs>
                <w:tab w:val="clear" w:pos="765"/>
                <w:tab w:val="decimal" w:pos="701"/>
              </w:tabs>
              <w:spacing w:line="240" w:lineRule="atLeast"/>
              <w:ind w:right="-37"/>
              <w:rPr>
                <w:sz w:val="16"/>
                <w:szCs w:val="16"/>
              </w:rPr>
            </w:pPr>
            <w:r>
              <w:rPr>
                <w:sz w:val="16"/>
                <w:szCs w:val="16"/>
              </w:rPr>
              <w:t>878,569</w:t>
            </w:r>
          </w:p>
        </w:tc>
        <w:tc>
          <w:tcPr>
            <w:tcW w:w="88" w:type="pct"/>
            <w:tcBorders>
              <w:left w:val="nil"/>
              <w:right w:val="nil"/>
            </w:tcBorders>
          </w:tcPr>
          <w:p w14:paraId="4D69098A"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519FCF5E" w14:textId="61BD3B98" w:rsidR="00985843" w:rsidRPr="00975740" w:rsidRDefault="0088796E" w:rsidP="00985843">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tcPr>
          <w:p w14:paraId="7AE339FD"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7A348DE0" w14:textId="77777777" w:rsidR="00985843" w:rsidRPr="00975740" w:rsidRDefault="00985843" w:rsidP="00985843">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tcPr>
          <w:p w14:paraId="4D33CB07"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5700A0BC" w14:textId="1D6FB4BF" w:rsidR="00985843" w:rsidRPr="00F25C89" w:rsidRDefault="0088796E" w:rsidP="00985843">
            <w:pPr>
              <w:pStyle w:val="acctfourfigures"/>
              <w:tabs>
                <w:tab w:val="clear" w:pos="765"/>
                <w:tab w:val="decimal" w:pos="346"/>
              </w:tabs>
              <w:spacing w:line="240" w:lineRule="atLeast"/>
              <w:ind w:right="-230"/>
              <w:rPr>
                <w:sz w:val="16"/>
                <w:szCs w:val="16"/>
              </w:rPr>
            </w:pPr>
            <w:r>
              <w:rPr>
                <w:sz w:val="16"/>
                <w:szCs w:val="16"/>
              </w:rPr>
              <w:t>-</w:t>
            </w:r>
          </w:p>
        </w:tc>
        <w:tc>
          <w:tcPr>
            <w:tcW w:w="89" w:type="pct"/>
            <w:tcBorders>
              <w:left w:val="nil"/>
              <w:right w:val="nil"/>
            </w:tcBorders>
          </w:tcPr>
          <w:p w14:paraId="4E233A4B"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38801B99" w14:textId="77777777" w:rsidR="00985843" w:rsidRPr="00975740" w:rsidRDefault="00985843" w:rsidP="00985843">
            <w:pPr>
              <w:pStyle w:val="acctfourfigures"/>
              <w:tabs>
                <w:tab w:val="clear" w:pos="765"/>
                <w:tab w:val="decimal" w:pos="346"/>
              </w:tabs>
              <w:spacing w:line="240" w:lineRule="atLeast"/>
              <w:ind w:right="-230"/>
              <w:rPr>
                <w:sz w:val="16"/>
                <w:szCs w:val="16"/>
              </w:rPr>
            </w:pPr>
            <w:r>
              <w:rPr>
                <w:sz w:val="16"/>
                <w:szCs w:val="16"/>
              </w:rPr>
              <w:t>-</w:t>
            </w:r>
          </w:p>
        </w:tc>
        <w:tc>
          <w:tcPr>
            <w:tcW w:w="77" w:type="pct"/>
          </w:tcPr>
          <w:p w14:paraId="25AF99F2"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306" w:type="pct"/>
          </w:tcPr>
          <w:p w14:paraId="5CB198D4" w14:textId="4DD78A5D" w:rsidR="00985843" w:rsidRPr="00975740" w:rsidRDefault="00246F34" w:rsidP="00985843">
            <w:pPr>
              <w:pStyle w:val="acctfourfigures"/>
              <w:tabs>
                <w:tab w:val="clear" w:pos="765"/>
                <w:tab w:val="decimal" w:pos="710"/>
              </w:tabs>
              <w:spacing w:line="240" w:lineRule="atLeast"/>
              <w:ind w:right="-37"/>
              <w:rPr>
                <w:sz w:val="16"/>
                <w:szCs w:val="16"/>
              </w:rPr>
            </w:pPr>
            <w:r>
              <w:rPr>
                <w:sz w:val="16"/>
                <w:szCs w:val="16"/>
              </w:rPr>
              <w:t>261,150</w:t>
            </w:r>
          </w:p>
        </w:tc>
        <w:tc>
          <w:tcPr>
            <w:tcW w:w="89" w:type="pct"/>
          </w:tcPr>
          <w:p w14:paraId="2440D489"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301" w:type="pct"/>
          </w:tcPr>
          <w:p w14:paraId="6626453D" w14:textId="1661CB1B" w:rsidR="00985843" w:rsidRPr="00BF2E33" w:rsidRDefault="00267867" w:rsidP="00985843">
            <w:pPr>
              <w:pStyle w:val="acctfourfigures"/>
              <w:tabs>
                <w:tab w:val="clear" w:pos="765"/>
                <w:tab w:val="decimal" w:pos="633"/>
              </w:tabs>
              <w:spacing w:line="240" w:lineRule="atLeast"/>
              <w:ind w:right="-37"/>
              <w:jc w:val="right"/>
              <w:rPr>
                <w:sz w:val="16"/>
                <w:szCs w:val="16"/>
              </w:rPr>
            </w:pPr>
            <w:r>
              <w:rPr>
                <w:sz w:val="16"/>
                <w:szCs w:val="16"/>
              </w:rPr>
              <w:t>1,933,974</w:t>
            </w:r>
          </w:p>
        </w:tc>
      </w:tr>
      <w:tr w:rsidR="00985843" w:rsidRPr="00BF2E33" w14:paraId="621CB8A7" w14:textId="77777777" w:rsidTr="009253A4">
        <w:trPr>
          <w:jc w:val="center"/>
        </w:trPr>
        <w:tc>
          <w:tcPr>
            <w:tcW w:w="649" w:type="pct"/>
            <w:tcBorders>
              <w:left w:val="nil"/>
              <w:right w:val="nil"/>
            </w:tcBorders>
            <w:vAlign w:val="bottom"/>
          </w:tcPr>
          <w:p w14:paraId="278FCF98" w14:textId="77777777" w:rsidR="00985843" w:rsidRPr="00BF2E33" w:rsidRDefault="00985843" w:rsidP="00985843">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tcPr>
          <w:p w14:paraId="531BC00D" w14:textId="2CF0551D" w:rsidR="00985843" w:rsidRPr="00975740" w:rsidRDefault="00AB4F5C" w:rsidP="00985843">
            <w:pPr>
              <w:pStyle w:val="acctfourfigures"/>
              <w:tabs>
                <w:tab w:val="clear" w:pos="765"/>
                <w:tab w:val="decimal" w:pos="673"/>
              </w:tabs>
              <w:spacing w:line="240" w:lineRule="atLeast"/>
              <w:ind w:left="-30" w:right="-280"/>
              <w:rPr>
                <w:sz w:val="16"/>
                <w:szCs w:val="16"/>
              </w:rPr>
            </w:pPr>
            <w:r>
              <w:rPr>
                <w:sz w:val="16"/>
                <w:szCs w:val="16"/>
              </w:rPr>
              <w:t>3,184,002</w:t>
            </w:r>
          </w:p>
        </w:tc>
        <w:tc>
          <w:tcPr>
            <w:tcW w:w="87" w:type="pct"/>
            <w:tcBorders>
              <w:left w:val="nil"/>
              <w:right w:val="nil"/>
            </w:tcBorders>
          </w:tcPr>
          <w:p w14:paraId="6AA397A6"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20FDAED9" w14:textId="49EF9A92" w:rsidR="00985843" w:rsidRPr="00975740" w:rsidRDefault="00AB4F5C" w:rsidP="00985843">
            <w:pPr>
              <w:pStyle w:val="acctfourfigures"/>
              <w:tabs>
                <w:tab w:val="clear" w:pos="765"/>
                <w:tab w:val="decimal" w:pos="688"/>
              </w:tabs>
              <w:spacing w:line="240" w:lineRule="atLeast"/>
              <w:ind w:left="-30" w:right="-280"/>
              <w:rPr>
                <w:sz w:val="16"/>
                <w:szCs w:val="16"/>
              </w:rPr>
            </w:pPr>
            <w:r>
              <w:rPr>
                <w:sz w:val="16"/>
                <w:szCs w:val="16"/>
              </w:rPr>
              <w:t>3,509,887</w:t>
            </w:r>
          </w:p>
        </w:tc>
        <w:tc>
          <w:tcPr>
            <w:tcW w:w="87" w:type="pct"/>
            <w:tcBorders>
              <w:left w:val="nil"/>
              <w:right w:val="nil"/>
            </w:tcBorders>
          </w:tcPr>
          <w:p w14:paraId="3F2971C1"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33FDD86C" w14:textId="3150B338" w:rsidR="00985843" w:rsidRPr="00975740" w:rsidRDefault="00AB4F5C" w:rsidP="00985843">
            <w:pPr>
              <w:pStyle w:val="acctfourfigures"/>
              <w:tabs>
                <w:tab w:val="clear" w:pos="765"/>
              </w:tabs>
              <w:spacing w:line="240" w:lineRule="atLeast"/>
              <w:ind w:right="-140"/>
              <w:jc w:val="center"/>
              <w:rPr>
                <w:sz w:val="16"/>
                <w:szCs w:val="16"/>
              </w:rPr>
            </w:pPr>
            <w:r>
              <w:rPr>
                <w:sz w:val="16"/>
                <w:szCs w:val="16"/>
              </w:rPr>
              <w:t>-</w:t>
            </w:r>
          </w:p>
        </w:tc>
        <w:tc>
          <w:tcPr>
            <w:tcW w:w="88" w:type="pct"/>
            <w:tcBorders>
              <w:left w:val="nil"/>
              <w:right w:val="nil"/>
            </w:tcBorders>
          </w:tcPr>
          <w:p w14:paraId="2C6482E0"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26FD8479" w14:textId="327C4582" w:rsidR="00985843" w:rsidRPr="00975740" w:rsidRDefault="00AB4F5C" w:rsidP="00985843">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66CFD92A" w14:textId="2FD359EF" w:rsidR="00985843" w:rsidRPr="00975740"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4ECB1DD6" w14:textId="204828C3" w:rsidR="00985843" w:rsidRPr="00975740" w:rsidRDefault="00AB4F5C" w:rsidP="00985843">
            <w:pPr>
              <w:pStyle w:val="acctfourfigures"/>
              <w:tabs>
                <w:tab w:val="clear" w:pos="765"/>
              </w:tabs>
              <w:spacing w:line="240" w:lineRule="atLeast"/>
              <w:ind w:right="-195"/>
              <w:jc w:val="center"/>
              <w:rPr>
                <w:sz w:val="16"/>
                <w:szCs w:val="16"/>
              </w:rPr>
            </w:pPr>
            <w:r>
              <w:rPr>
                <w:sz w:val="16"/>
                <w:szCs w:val="16"/>
              </w:rPr>
              <w:t>-</w:t>
            </w:r>
          </w:p>
        </w:tc>
        <w:tc>
          <w:tcPr>
            <w:tcW w:w="89" w:type="pct"/>
            <w:tcBorders>
              <w:left w:val="nil"/>
              <w:right w:val="nil"/>
            </w:tcBorders>
          </w:tcPr>
          <w:p w14:paraId="61448510"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1CB1AD5A" w14:textId="7B38F9AB" w:rsidR="00985843" w:rsidRPr="00975740" w:rsidRDefault="0088796E" w:rsidP="00985843">
            <w:pPr>
              <w:pStyle w:val="acctfourfigures"/>
              <w:tabs>
                <w:tab w:val="clear" w:pos="765"/>
                <w:tab w:val="left" w:pos="338"/>
              </w:tabs>
              <w:spacing w:line="240" w:lineRule="atLeast"/>
              <w:ind w:right="-242"/>
              <w:jc w:val="center"/>
              <w:rPr>
                <w:sz w:val="16"/>
                <w:szCs w:val="16"/>
              </w:rPr>
            </w:pPr>
            <w:r>
              <w:rPr>
                <w:sz w:val="16"/>
                <w:szCs w:val="16"/>
              </w:rPr>
              <w:t>-</w:t>
            </w:r>
          </w:p>
        </w:tc>
        <w:tc>
          <w:tcPr>
            <w:tcW w:w="88" w:type="pct"/>
            <w:tcBorders>
              <w:left w:val="nil"/>
              <w:right w:val="nil"/>
            </w:tcBorders>
          </w:tcPr>
          <w:p w14:paraId="675416CE"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1FFBD71F" w14:textId="33A42AE2" w:rsidR="00985843" w:rsidRPr="00975740" w:rsidRDefault="0088796E" w:rsidP="00985843">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tcPr>
          <w:p w14:paraId="1B788486"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7980CE5C" w14:textId="77777777" w:rsidR="00985843" w:rsidRPr="00975740" w:rsidRDefault="00985843" w:rsidP="00985843">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tcPr>
          <w:p w14:paraId="5D799CC7"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1D8053CA" w14:textId="6175C911" w:rsidR="00985843" w:rsidRPr="003F6560" w:rsidRDefault="0088796E" w:rsidP="00985843">
            <w:pPr>
              <w:pStyle w:val="acctfourfigures"/>
              <w:tabs>
                <w:tab w:val="clear" w:pos="765"/>
                <w:tab w:val="decimal" w:pos="346"/>
              </w:tabs>
              <w:spacing w:line="240" w:lineRule="atLeast"/>
              <w:ind w:right="-230"/>
              <w:rPr>
                <w:sz w:val="16"/>
                <w:szCs w:val="16"/>
              </w:rPr>
            </w:pPr>
            <w:r>
              <w:rPr>
                <w:sz w:val="16"/>
                <w:szCs w:val="16"/>
              </w:rPr>
              <w:t>-</w:t>
            </w:r>
          </w:p>
        </w:tc>
        <w:tc>
          <w:tcPr>
            <w:tcW w:w="89" w:type="pct"/>
            <w:tcBorders>
              <w:left w:val="nil"/>
              <w:right w:val="nil"/>
            </w:tcBorders>
          </w:tcPr>
          <w:p w14:paraId="5F1B2986"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3014DBE9" w14:textId="77777777" w:rsidR="00985843" w:rsidRPr="00975740" w:rsidRDefault="00985843" w:rsidP="00985843">
            <w:pPr>
              <w:pStyle w:val="acctfourfigures"/>
              <w:tabs>
                <w:tab w:val="clear" w:pos="765"/>
                <w:tab w:val="decimal" w:pos="346"/>
              </w:tabs>
              <w:spacing w:line="240" w:lineRule="atLeast"/>
              <w:ind w:right="-230"/>
              <w:rPr>
                <w:sz w:val="16"/>
                <w:szCs w:val="16"/>
              </w:rPr>
            </w:pPr>
            <w:r w:rsidRPr="004B2D3F">
              <w:rPr>
                <w:sz w:val="16"/>
                <w:szCs w:val="16"/>
              </w:rPr>
              <w:t>-</w:t>
            </w:r>
          </w:p>
        </w:tc>
        <w:tc>
          <w:tcPr>
            <w:tcW w:w="77" w:type="pct"/>
          </w:tcPr>
          <w:p w14:paraId="2B455881"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306" w:type="pct"/>
          </w:tcPr>
          <w:p w14:paraId="1E61250E" w14:textId="5344CCC8" w:rsidR="00985843" w:rsidRPr="00975740" w:rsidRDefault="00246F34" w:rsidP="00985843">
            <w:pPr>
              <w:pStyle w:val="acctfourfigures"/>
              <w:tabs>
                <w:tab w:val="clear" w:pos="765"/>
                <w:tab w:val="decimal" w:pos="710"/>
              </w:tabs>
              <w:spacing w:line="240" w:lineRule="atLeast"/>
              <w:ind w:right="-37"/>
              <w:rPr>
                <w:sz w:val="16"/>
                <w:szCs w:val="16"/>
              </w:rPr>
            </w:pPr>
            <w:r>
              <w:rPr>
                <w:sz w:val="16"/>
                <w:szCs w:val="16"/>
              </w:rPr>
              <w:t>3,184,002</w:t>
            </w:r>
          </w:p>
        </w:tc>
        <w:tc>
          <w:tcPr>
            <w:tcW w:w="89" w:type="pct"/>
          </w:tcPr>
          <w:p w14:paraId="0FD75BE9"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301" w:type="pct"/>
          </w:tcPr>
          <w:p w14:paraId="53EDBA9B" w14:textId="1AFEE39F" w:rsidR="00985843" w:rsidRPr="00BF2E33" w:rsidRDefault="00267867" w:rsidP="00985843">
            <w:pPr>
              <w:pStyle w:val="acctfourfigures"/>
              <w:tabs>
                <w:tab w:val="clear" w:pos="765"/>
                <w:tab w:val="decimal" w:pos="633"/>
              </w:tabs>
              <w:spacing w:line="240" w:lineRule="atLeast"/>
              <w:ind w:right="-37"/>
              <w:jc w:val="right"/>
              <w:rPr>
                <w:sz w:val="16"/>
                <w:szCs w:val="16"/>
              </w:rPr>
            </w:pPr>
            <w:r>
              <w:rPr>
                <w:sz w:val="16"/>
                <w:szCs w:val="16"/>
              </w:rPr>
              <w:t>3,509,887</w:t>
            </w:r>
          </w:p>
        </w:tc>
      </w:tr>
      <w:tr w:rsidR="00985843" w:rsidRPr="00BF2E33" w14:paraId="59FEF367" w14:textId="77777777" w:rsidTr="009253A4">
        <w:trPr>
          <w:jc w:val="center"/>
        </w:trPr>
        <w:tc>
          <w:tcPr>
            <w:tcW w:w="649" w:type="pct"/>
            <w:tcBorders>
              <w:left w:val="nil"/>
              <w:right w:val="nil"/>
            </w:tcBorders>
            <w:vAlign w:val="bottom"/>
          </w:tcPr>
          <w:p w14:paraId="02E4D189" w14:textId="77777777" w:rsidR="00985843" w:rsidRPr="00BF2E33" w:rsidRDefault="00985843" w:rsidP="00985843">
            <w:pPr>
              <w:shd w:val="clear" w:color="auto" w:fill="FFFFFF"/>
              <w:spacing w:line="240" w:lineRule="atLeast"/>
              <w:ind w:left="180" w:right="-104" w:hanging="180"/>
              <w:rPr>
                <w:sz w:val="16"/>
                <w:szCs w:val="16"/>
              </w:rPr>
            </w:pPr>
            <w:r w:rsidRPr="00BF2E33">
              <w:rPr>
                <w:sz w:val="16"/>
                <w:szCs w:val="16"/>
              </w:rPr>
              <w:t>-  Goodwill</w:t>
            </w:r>
          </w:p>
        </w:tc>
        <w:tc>
          <w:tcPr>
            <w:tcW w:w="267" w:type="pct"/>
            <w:tcBorders>
              <w:left w:val="nil"/>
              <w:right w:val="nil"/>
            </w:tcBorders>
          </w:tcPr>
          <w:p w14:paraId="1F4739B5" w14:textId="7B884432" w:rsidR="00985843" w:rsidRPr="00975740" w:rsidRDefault="00AB4F5C" w:rsidP="00985843">
            <w:pPr>
              <w:pStyle w:val="acctfourfigures"/>
              <w:tabs>
                <w:tab w:val="clear" w:pos="765"/>
                <w:tab w:val="decimal" w:pos="673"/>
              </w:tabs>
              <w:spacing w:line="240" w:lineRule="atLeast"/>
              <w:ind w:left="-30" w:right="-280"/>
              <w:rPr>
                <w:sz w:val="16"/>
                <w:szCs w:val="16"/>
              </w:rPr>
            </w:pPr>
            <w:r>
              <w:rPr>
                <w:sz w:val="16"/>
                <w:szCs w:val="16"/>
              </w:rPr>
              <w:t>1,407,159</w:t>
            </w:r>
          </w:p>
        </w:tc>
        <w:tc>
          <w:tcPr>
            <w:tcW w:w="87" w:type="pct"/>
            <w:tcBorders>
              <w:left w:val="nil"/>
              <w:right w:val="nil"/>
            </w:tcBorders>
          </w:tcPr>
          <w:p w14:paraId="0A7D8C6E"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0D8120DF" w14:textId="29C947EA" w:rsidR="00985843" w:rsidRPr="00975740" w:rsidRDefault="00AB4F5C" w:rsidP="00985843">
            <w:pPr>
              <w:pStyle w:val="acctfourfigures"/>
              <w:tabs>
                <w:tab w:val="clear" w:pos="765"/>
                <w:tab w:val="decimal" w:pos="688"/>
              </w:tabs>
              <w:spacing w:line="240" w:lineRule="atLeast"/>
              <w:ind w:left="-30" w:right="-280"/>
              <w:rPr>
                <w:sz w:val="16"/>
                <w:szCs w:val="16"/>
              </w:rPr>
            </w:pPr>
            <w:r>
              <w:rPr>
                <w:sz w:val="16"/>
                <w:szCs w:val="16"/>
              </w:rPr>
              <w:t>1,407,159</w:t>
            </w:r>
          </w:p>
        </w:tc>
        <w:tc>
          <w:tcPr>
            <w:tcW w:w="87" w:type="pct"/>
            <w:tcBorders>
              <w:left w:val="nil"/>
              <w:right w:val="nil"/>
            </w:tcBorders>
          </w:tcPr>
          <w:p w14:paraId="2DD6B460"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20D2848B" w14:textId="7FF83DC3" w:rsidR="00985843" w:rsidRPr="00975740" w:rsidRDefault="00AB4F5C" w:rsidP="00985843">
            <w:pPr>
              <w:pStyle w:val="acctfourfigures"/>
              <w:tabs>
                <w:tab w:val="clear" w:pos="765"/>
              </w:tabs>
              <w:spacing w:line="240" w:lineRule="atLeast"/>
              <w:ind w:right="-140"/>
              <w:jc w:val="center"/>
              <w:rPr>
                <w:sz w:val="16"/>
                <w:szCs w:val="16"/>
              </w:rPr>
            </w:pPr>
            <w:r>
              <w:rPr>
                <w:sz w:val="16"/>
                <w:szCs w:val="16"/>
              </w:rPr>
              <w:t>-</w:t>
            </w:r>
          </w:p>
        </w:tc>
        <w:tc>
          <w:tcPr>
            <w:tcW w:w="88" w:type="pct"/>
            <w:tcBorders>
              <w:left w:val="nil"/>
              <w:right w:val="nil"/>
            </w:tcBorders>
          </w:tcPr>
          <w:p w14:paraId="47338EC7"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1FF950AC" w14:textId="648355CE" w:rsidR="00985843" w:rsidRPr="00975740" w:rsidRDefault="00AB4F5C" w:rsidP="00985843">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3A988AEF" w14:textId="5A2E04D5" w:rsidR="00985843" w:rsidRPr="00975740"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0916D25D" w14:textId="11CD0DF9" w:rsidR="00985843" w:rsidRPr="00975740" w:rsidRDefault="00AB4F5C" w:rsidP="00985843">
            <w:pPr>
              <w:pStyle w:val="acctfourfigures"/>
              <w:tabs>
                <w:tab w:val="clear" w:pos="765"/>
                <w:tab w:val="decimal" w:pos="701"/>
              </w:tabs>
              <w:spacing w:line="240" w:lineRule="atLeast"/>
              <w:ind w:right="-37"/>
              <w:rPr>
                <w:sz w:val="16"/>
                <w:szCs w:val="16"/>
                <w:lang w:val="en-US" w:bidi="th-TH"/>
              </w:rPr>
            </w:pPr>
            <w:r>
              <w:rPr>
                <w:sz w:val="16"/>
                <w:szCs w:val="16"/>
                <w:lang w:val="en-US" w:bidi="th-TH"/>
              </w:rPr>
              <w:t>52,377</w:t>
            </w:r>
          </w:p>
        </w:tc>
        <w:tc>
          <w:tcPr>
            <w:tcW w:w="89" w:type="pct"/>
            <w:tcBorders>
              <w:left w:val="nil"/>
              <w:right w:val="nil"/>
            </w:tcBorders>
          </w:tcPr>
          <w:p w14:paraId="4B90DD9A"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F92300B" w14:textId="2FD72171" w:rsidR="00985843" w:rsidRPr="00975740" w:rsidRDefault="0088796E" w:rsidP="00985843">
            <w:pPr>
              <w:pStyle w:val="acctfourfigures"/>
              <w:tabs>
                <w:tab w:val="clear" w:pos="765"/>
                <w:tab w:val="decimal" w:pos="701"/>
              </w:tabs>
              <w:spacing w:line="240" w:lineRule="atLeast"/>
              <w:ind w:right="-37"/>
              <w:rPr>
                <w:sz w:val="16"/>
                <w:szCs w:val="16"/>
              </w:rPr>
            </w:pPr>
            <w:r>
              <w:rPr>
                <w:sz w:val="16"/>
                <w:szCs w:val="16"/>
              </w:rPr>
              <w:t>52,377</w:t>
            </w:r>
          </w:p>
        </w:tc>
        <w:tc>
          <w:tcPr>
            <w:tcW w:w="88" w:type="pct"/>
            <w:tcBorders>
              <w:left w:val="nil"/>
              <w:right w:val="nil"/>
            </w:tcBorders>
          </w:tcPr>
          <w:p w14:paraId="7649DA54"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0A49BB89" w14:textId="245EA985" w:rsidR="00985843" w:rsidRPr="00975740" w:rsidRDefault="0088796E" w:rsidP="00985843">
            <w:pPr>
              <w:pStyle w:val="acctfourfigures"/>
              <w:tabs>
                <w:tab w:val="clear" w:pos="765"/>
                <w:tab w:val="decimal" w:pos="680"/>
              </w:tabs>
              <w:spacing w:line="240" w:lineRule="atLeast"/>
              <w:ind w:right="-187" w:firstLine="50"/>
              <w:rPr>
                <w:sz w:val="16"/>
                <w:szCs w:val="16"/>
              </w:rPr>
            </w:pPr>
            <w:r>
              <w:rPr>
                <w:sz w:val="16"/>
                <w:szCs w:val="16"/>
              </w:rPr>
              <w:t>104,129</w:t>
            </w:r>
          </w:p>
        </w:tc>
        <w:tc>
          <w:tcPr>
            <w:tcW w:w="89" w:type="pct"/>
            <w:tcBorders>
              <w:left w:val="nil"/>
              <w:right w:val="nil"/>
            </w:tcBorders>
          </w:tcPr>
          <w:p w14:paraId="49AC235A"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6BD51074" w14:textId="6309BE4B" w:rsidR="00985843" w:rsidRPr="00975740" w:rsidRDefault="0088796E" w:rsidP="00985843">
            <w:pPr>
              <w:pStyle w:val="acctfourfigures"/>
              <w:tabs>
                <w:tab w:val="clear" w:pos="765"/>
                <w:tab w:val="decimal" w:pos="608"/>
              </w:tabs>
              <w:spacing w:line="240" w:lineRule="atLeast"/>
              <w:ind w:right="-104"/>
              <w:rPr>
                <w:sz w:val="16"/>
                <w:szCs w:val="16"/>
              </w:rPr>
            </w:pPr>
            <w:r>
              <w:rPr>
                <w:sz w:val="16"/>
                <w:szCs w:val="16"/>
              </w:rPr>
              <w:t>104,129</w:t>
            </w:r>
          </w:p>
        </w:tc>
        <w:tc>
          <w:tcPr>
            <w:tcW w:w="89" w:type="pct"/>
            <w:tcBorders>
              <w:left w:val="nil"/>
              <w:right w:val="nil"/>
            </w:tcBorders>
          </w:tcPr>
          <w:p w14:paraId="67E52D65"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5E0B7440" w14:textId="7EAF8E87" w:rsidR="00985843" w:rsidRPr="003F6560" w:rsidRDefault="0088796E" w:rsidP="00985843">
            <w:pPr>
              <w:pStyle w:val="acctfourfigures"/>
              <w:tabs>
                <w:tab w:val="clear" w:pos="765"/>
                <w:tab w:val="decimal" w:pos="346"/>
              </w:tabs>
              <w:spacing w:line="240" w:lineRule="atLeast"/>
              <w:ind w:right="-230"/>
              <w:rPr>
                <w:sz w:val="16"/>
                <w:szCs w:val="16"/>
              </w:rPr>
            </w:pPr>
            <w:r>
              <w:rPr>
                <w:sz w:val="16"/>
                <w:szCs w:val="16"/>
              </w:rPr>
              <w:t>-</w:t>
            </w:r>
          </w:p>
        </w:tc>
        <w:tc>
          <w:tcPr>
            <w:tcW w:w="89" w:type="pct"/>
            <w:tcBorders>
              <w:left w:val="nil"/>
              <w:right w:val="nil"/>
            </w:tcBorders>
          </w:tcPr>
          <w:p w14:paraId="78779F0D"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201DB3D4" w14:textId="77777777" w:rsidR="00985843" w:rsidRPr="00975740" w:rsidRDefault="00985843" w:rsidP="00985843">
            <w:pPr>
              <w:pStyle w:val="acctfourfigures"/>
              <w:tabs>
                <w:tab w:val="clear" w:pos="765"/>
                <w:tab w:val="decimal" w:pos="346"/>
              </w:tabs>
              <w:spacing w:line="240" w:lineRule="atLeast"/>
              <w:ind w:right="-230"/>
              <w:rPr>
                <w:sz w:val="16"/>
                <w:szCs w:val="16"/>
              </w:rPr>
            </w:pPr>
            <w:r w:rsidRPr="004B2D3F">
              <w:rPr>
                <w:sz w:val="16"/>
                <w:szCs w:val="16"/>
              </w:rPr>
              <w:t>-</w:t>
            </w:r>
          </w:p>
        </w:tc>
        <w:tc>
          <w:tcPr>
            <w:tcW w:w="77" w:type="pct"/>
          </w:tcPr>
          <w:p w14:paraId="2E889A78"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306" w:type="pct"/>
          </w:tcPr>
          <w:p w14:paraId="499AA7E3" w14:textId="237899FA" w:rsidR="00985843" w:rsidRPr="00975740" w:rsidRDefault="00246F34" w:rsidP="00985843">
            <w:pPr>
              <w:pStyle w:val="acctfourfigures"/>
              <w:tabs>
                <w:tab w:val="clear" w:pos="765"/>
                <w:tab w:val="decimal" w:pos="710"/>
              </w:tabs>
              <w:spacing w:line="240" w:lineRule="atLeast"/>
              <w:ind w:right="-37"/>
              <w:rPr>
                <w:sz w:val="16"/>
                <w:szCs w:val="16"/>
              </w:rPr>
            </w:pPr>
            <w:r>
              <w:rPr>
                <w:sz w:val="16"/>
                <w:szCs w:val="16"/>
              </w:rPr>
              <w:t>1,563,665</w:t>
            </w:r>
          </w:p>
        </w:tc>
        <w:tc>
          <w:tcPr>
            <w:tcW w:w="89" w:type="pct"/>
          </w:tcPr>
          <w:p w14:paraId="4D279571" w14:textId="77777777" w:rsidR="00985843" w:rsidRPr="00975740" w:rsidRDefault="00985843" w:rsidP="00985843">
            <w:pPr>
              <w:pStyle w:val="acctfourfigures"/>
              <w:tabs>
                <w:tab w:val="clear" w:pos="765"/>
                <w:tab w:val="decimal" w:pos="710"/>
              </w:tabs>
              <w:spacing w:line="240" w:lineRule="atLeast"/>
              <w:ind w:right="-37"/>
              <w:rPr>
                <w:sz w:val="16"/>
                <w:szCs w:val="16"/>
              </w:rPr>
            </w:pPr>
          </w:p>
        </w:tc>
        <w:tc>
          <w:tcPr>
            <w:tcW w:w="301" w:type="pct"/>
          </w:tcPr>
          <w:p w14:paraId="029CF210" w14:textId="183FCFAF" w:rsidR="00985843" w:rsidRPr="00BF2E33" w:rsidRDefault="00267867" w:rsidP="00985843">
            <w:pPr>
              <w:pStyle w:val="acctfourfigures"/>
              <w:tabs>
                <w:tab w:val="clear" w:pos="765"/>
                <w:tab w:val="decimal" w:pos="633"/>
              </w:tabs>
              <w:spacing w:line="240" w:lineRule="atLeast"/>
              <w:ind w:right="-37"/>
              <w:jc w:val="right"/>
              <w:rPr>
                <w:sz w:val="16"/>
                <w:szCs w:val="16"/>
              </w:rPr>
            </w:pPr>
            <w:r>
              <w:rPr>
                <w:sz w:val="16"/>
                <w:szCs w:val="16"/>
              </w:rPr>
              <w:t>1,563,665</w:t>
            </w:r>
          </w:p>
        </w:tc>
      </w:tr>
      <w:tr w:rsidR="009727AA" w:rsidRPr="00BF2E33" w14:paraId="7FC0B8B9" w14:textId="77777777" w:rsidTr="00E55C57">
        <w:trPr>
          <w:jc w:val="center"/>
        </w:trPr>
        <w:tc>
          <w:tcPr>
            <w:tcW w:w="649" w:type="pct"/>
            <w:tcBorders>
              <w:left w:val="nil"/>
              <w:right w:val="nil"/>
            </w:tcBorders>
            <w:vAlign w:val="bottom"/>
          </w:tcPr>
          <w:p w14:paraId="24CC9AFA" w14:textId="77777777" w:rsidR="006D61E3" w:rsidRPr="00BF2E33" w:rsidRDefault="006D61E3" w:rsidP="00F93637">
            <w:pPr>
              <w:shd w:val="clear" w:color="auto" w:fill="FFFFFF"/>
              <w:spacing w:line="200" w:lineRule="exact"/>
              <w:ind w:left="180" w:right="-104" w:hanging="180"/>
              <w:rPr>
                <w:sz w:val="16"/>
                <w:szCs w:val="16"/>
              </w:rPr>
            </w:pPr>
          </w:p>
        </w:tc>
        <w:tc>
          <w:tcPr>
            <w:tcW w:w="267" w:type="pct"/>
            <w:tcBorders>
              <w:left w:val="nil"/>
              <w:right w:val="nil"/>
            </w:tcBorders>
            <w:vAlign w:val="bottom"/>
          </w:tcPr>
          <w:p w14:paraId="58622A28" w14:textId="77777777" w:rsidR="006D61E3" w:rsidRPr="00BF2E33" w:rsidRDefault="006D61E3" w:rsidP="00F93637">
            <w:pPr>
              <w:pStyle w:val="acctfourfigures"/>
              <w:tabs>
                <w:tab w:val="clear" w:pos="765"/>
                <w:tab w:val="decimal" w:pos="673"/>
              </w:tabs>
              <w:spacing w:line="200" w:lineRule="exact"/>
              <w:ind w:right="-154"/>
              <w:rPr>
                <w:sz w:val="16"/>
                <w:szCs w:val="16"/>
              </w:rPr>
            </w:pPr>
          </w:p>
        </w:tc>
        <w:tc>
          <w:tcPr>
            <w:tcW w:w="87" w:type="pct"/>
            <w:tcBorders>
              <w:left w:val="nil"/>
              <w:right w:val="nil"/>
            </w:tcBorders>
            <w:vAlign w:val="bottom"/>
          </w:tcPr>
          <w:p w14:paraId="48F8295B"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71" w:type="pct"/>
            <w:tcBorders>
              <w:left w:val="nil"/>
              <w:right w:val="nil"/>
            </w:tcBorders>
            <w:vAlign w:val="bottom"/>
          </w:tcPr>
          <w:p w14:paraId="73576651" w14:textId="77777777" w:rsidR="006D61E3" w:rsidRPr="00BF2E33" w:rsidRDefault="006D61E3" w:rsidP="00F93637">
            <w:pPr>
              <w:pStyle w:val="acctfourfigures"/>
              <w:tabs>
                <w:tab w:val="clear" w:pos="765"/>
                <w:tab w:val="decimal" w:pos="688"/>
              </w:tabs>
              <w:spacing w:line="200" w:lineRule="exact"/>
              <w:ind w:left="-30" w:right="-280"/>
              <w:rPr>
                <w:sz w:val="16"/>
                <w:szCs w:val="16"/>
              </w:rPr>
            </w:pPr>
          </w:p>
        </w:tc>
        <w:tc>
          <w:tcPr>
            <w:tcW w:w="87" w:type="pct"/>
            <w:tcBorders>
              <w:left w:val="nil"/>
              <w:right w:val="nil"/>
            </w:tcBorders>
            <w:vAlign w:val="bottom"/>
          </w:tcPr>
          <w:p w14:paraId="7AFD1E98"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5B8BA015" w14:textId="77777777" w:rsidR="006D61E3" w:rsidRPr="00BF2E33" w:rsidRDefault="006D61E3" w:rsidP="00F93637">
            <w:pPr>
              <w:pStyle w:val="acctfourfigures"/>
              <w:tabs>
                <w:tab w:val="clear" w:pos="765"/>
                <w:tab w:val="decimal" w:pos="671"/>
              </w:tabs>
              <w:spacing w:line="200" w:lineRule="exact"/>
              <w:ind w:right="-37"/>
              <w:rPr>
                <w:sz w:val="16"/>
                <w:szCs w:val="16"/>
              </w:rPr>
            </w:pPr>
          </w:p>
        </w:tc>
        <w:tc>
          <w:tcPr>
            <w:tcW w:w="88" w:type="pct"/>
            <w:tcBorders>
              <w:left w:val="nil"/>
              <w:right w:val="nil"/>
            </w:tcBorders>
            <w:vAlign w:val="bottom"/>
          </w:tcPr>
          <w:p w14:paraId="16893101"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2829B201" w14:textId="77777777" w:rsidR="006D61E3" w:rsidRPr="00BF2E33" w:rsidRDefault="006D61E3" w:rsidP="00F93637">
            <w:pPr>
              <w:pStyle w:val="acctfourfigures"/>
              <w:tabs>
                <w:tab w:val="clear" w:pos="765"/>
                <w:tab w:val="decimal" w:pos="693"/>
              </w:tabs>
              <w:spacing w:line="200" w:lineRule="exact"/>
              <w:ind w:right="-141"/>
              <w:rPr>
                <w:sz w:val="16"/>
                <w:szCs w:val="16"/>
              </w:rPr>
            </w:pPr>
          </w:p>
        </w:tc>
        <w:tc>
          <w:tcPr>
            <w:tcW w:w="89" w:type="pct"/>
            <w:tcBorders>
              <w:left w:val="nil"/>
              <w:right w:val="nil"/>
            </w:tcBorders>
            <w:vAlign w:val="bottom"/>
          </w:tcPr>
          <w:p w14:paraId="629EA482"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7B19E863" w14:textId="77777777" w:rsidR="006D61E3" w:rsidRPr="00BF2E33" w:rsidRDefault="006D61E3" w:rsidP="00F93637">
            <w:pPr>
              <w:pStyle w:val="acctfourfigures"/>
              <w:tabs>
                <w:tab w:val="clear" w:pos="765"/>
                <w:tab w:val="decimal" w:pos="588"/>
              </w:tabs>
              <w:spacing w:line="200" w:lineRule="exact"/>
              <w:ind w:right="-37"/>
              <w:rPr>
                <w:sz w:val="16"/>
                <w:szCs w:val="16"/>
                <w:lang w:val="en-US" w:bidi="th-TH"/>
              </w:rPr>
            </w:pPr>
          </w:p>
        </w:tc>
        <w:tc>
          <w:tcPr>
            <w:tcW w:w="89" w:type="pct"/>
            <w:tcBorders>
              <w:left w:val="nil"/>
              <w:right w:val="nil"/>
            </w:tcBorders>
            <w:vAlign w:val="bottom"/>
          </w:tcPr>
          <w:p w14:paraId="2BF52403"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76735F47" w14:textId="77777777" w:rsidR="006D61E3" w:rsidRPr="00BF2E33" w:rsidRDefault="006D61E3" w:rsidP="00F93637">
            <w:pPr>
              <w:pStyle w:val="acctfourfigures"/>
              <w:tabs>
                <w:tab w:val="clear" w:pos="765"/>
                <w:tab w:val="decimal" w:pos="553"/>
              </w:tabs>
              <w:spacing w:line="200" w:lineRule="exact"/>
              <w:ind w:right="-144"/>
              <w:rPr>
                <w:sz w:val="16"/>
                <w:szCs w:val="16"/>
              </w:rPr>
            </w:pPr>
          </w:p>
        </w:tc>
        <w:tc>
          <w:tcPr>
            <w:tcW w:w="88" w:type="pct"/>
            <w:tcBorders>
              <w:left w:val="nil"/>
              <w:right w:val="nil"/>
            </w:tcBorders>
            <w:vAlign w:val="bottom"/>
          </w:tcPr>
          <w:p w14:paraId="431B1EFA"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02804427" w14:textId="77777777" w:rsidR="006D61E3" w:rsidRPr="007F0C75" w:rsidRDefault="006D61E3" w:rsidP="00F93637">
            <w:pPr>
              <w:pStyle w:val="acctfourfigures"/>
              <w:tabs>
                <w:tab w:val="clear" w:pos="765"/>
                <w:tab w:val="decimal" w:pos="674"/>
              </w:tabs>
              <w:spacing w:line="200" w:lineRule="exact"/>
              <w:ind w:right="-187"/>
              <w:rPr>
                <w:sz w:val="16"/>
                <w:szCs w:val="16"/>
              </w:rPr>
            </w:pPr>
          </w:p>
        </w:tc>
        <w:tc>
          <w:tcPr>
            <w:tcW w:w="89" w:type="pct"/>
            <w:tcBorders>
              <w:left w:val="nil"/>
              <w:right w:val="nil"/>
            </w:tcBorders>
            <w:vAlign w:val="bottom"/>
          </w:tcPr>
          <w:p w14:paraId="0DC32BCB"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265" w:type="pct"/>
            <w:tcBorders>
              <w:left w:val="nil"/>
              <w:right w:val="nil"/>
            </w:tcBorders>
            <w:vAlign w:val="bottom"/>
          </w:tcPr>
          <w:p w14:paraId="1373B0E4" w14:textId="77777777" w:rsidR="006D61E3" w:rsidRPr="007F0C75" w:rsidRDefault="006D61E3" w:rsidP="00F93637">
            <w:pPr>
              <w:pStyle w:val="acctfourfigures"/>
              <w:tabs>
                <w:tab w:val="clear" w:pos="765"/>
                <w:tab w:val="decimal" w:pos="608"/>
              </w:tabs>
              <w:spacing w:line="200" w:lineRule="exact"/>
              <w:ind w:right="-104"/>
              <w:rPr>
                <w:sz w:val="16"/>
                <w:szCs w:val="16"/>
              </w:rPr>
            </w:pPr>
          </w:p>
        </w:tc>
        <w:tc>
          <w:tcPr>
            <w:tcW w:w="89" w:type="pct"/>
            <w:tcBorders>
              <w:left w:val="nil"/>
              <w:right w:val="nil"/>
            </w:tcBorders>
            <w:vAlign w:val="bottom"/>
          </w:tcPr>
          <w:p w14:paraId="5855D067"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6F28D462" w14:textId="77777777" w:rsidR="006D61E3" w:rsidRPr="007F0C75" w:rsidRDefault="006D61E3" w:rsidP="00F93637">
            <w:pPr>
              <w:pStyle w:val="acctfourfigures"/>
              <w:tabs>
                <w:tab w:val="clear" w:pos="765"/>
                <w:tab w:val="decimal" w:pos="710"/>
              </w:tabs>
              <w:spacing w:line="200" w:lineRule="exact"/>
              <w:ind w:right="-37"/>
              <w:rPr>
                <w:sz w:val="16"/>
                <w:szCs w:val="16"/>
                <w:lang w:val="en-US" w:bidi="th-TH"/>
              </w:rPr>
            </w:pPr>
          </w:p>
        </w:tc>
        <w:tc>
          <w:tcPr>
            <w:tcW w:w="89" w:type="pct"/>
            <w:tcBorders>
              <w:left w:val="nil"/>
              <w:right w:val="nil"/>
            </w:tcBorders>
            <w:vAlign w:val="bottom"/>
          </w:tcPr>
          <w:p w14:paraId="0C68B30F"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27A9F8E1" w14:textId="77777777" w:rsidR="006D61E3" w:rsidRPr="007F0C75" w:rsidRDefault="006D61E3" w:rsidP="00F93637">
            <w:pPr>
              <w:pStyle w:val="acctfourfigures"/>
              <w:tabs>
                <w:tab w:val="clear" w:pos="765"/>
                <w:tab w:val="decimal" w:pos="720"/>
              </w:tabs>
              <w:spacing w:line="200" w:lineRule="exact"/>
              <w:ind w:right="-37"/>
              <w:rPr>
                <w:sz w:val="16"/>
                <w:szCs w:val="16"/>
              </w:rPr>
            </w:pPr>
          </w:p>
        </w:tc>
        <w:tc>
          <w:tcPr>
            <w:tcW w:w="77" w:type="pct"/>
            <w:vAlign w:val="bottom"/>
          </w:tcPr>
          <w:p w14:paraId="3EBD8C95"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306" w:type="pct"/>
            <w:vAlign w:val="bottom"/>
          </w:tcPr>
          <w:p w14:paraId="08C6F67E"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89" w:type="pct"/>
            <w:vAlign w:val="bottom"/>
          </w:tcPr>
          <w:p w14:paraId="53EAE264" w14:textId="77777777" w:rsidR="006D61E3" w:rsidRPr="007F0C75" w:rsidRDefault="006D61E3" w:rsidP="00F93637">
            <w:pPr>
              <w:pStyle w:val="acctfourfigures"/>
              <w:tabs>
                <w:tab w:val="clear" w:pos="765"/>
                <w:tab w:val="decimal" w:pos="710"/>
              </w:tabs>
              <w:spacing w:line="200" w:lineRule="exact"/>
              <w:ind w:right="-37"/>
              <w:rPr>
                <w:sz w:val="16"/>
                <w:szCs w:val="16"/>
              </w:rPr>
            </w:pPr>
          </w:p>
        </w:tc>
        <w:tc>
          <w:tcPr>
            <w:tcW w:w="301" w:type="pct"/>
            <w:vAlign w:val="bottom"/>
          </w:tcPr>
          <w:p w14:paraId="74FBED04" w14:textId="77777777" w:rsidR="006D61E3" w:rsidRPr="00BF2E33" w:rsidRDefault="006D61E3" w:rsidP="00F93637">
            <w:pPr>
              <w:pStyle w:val="acctfourfigures"/>
              <w:tabs>
                <w:tab w:val="clear" w:pos="765"/>
                <w:tab w:val="decimal" w:pos="633"/>
              </w:tabs>
              <w:spacing w:line="200" w:lineRule="exact"/>
              <w:ind w:right="-37"/>
              <w:jc w:val="right"/>
              <w:rPr>
                <w:sz w:val="16"/>
                <w:szCs w:val="16"/>
              </w:rPr>
            </w:pPr>
          </w:p>
        </w:tc>
      </w:tr>
      <w:tr w:rsidR="009727AA" w:rsidRPr="00BF2E33" w14:paraId="27263F2F" w14:textId="77777777" w:rsidTr="00E55C57">
        <w:trPr>
          <w:jc w:val="center"/>
        </w:trPr>
        <w:tc>
          <w:tcPr>
            <w:tcW w:w="649" w:type="pct"/>
            <w:tcBorders>
              <w:left w:val="nil"/>
              <w:right w:val="nil"/>
            </w:tcBorders>
            <w:vAlign w:val="bottom"/>
          </w:tcPr>
          <w:p w14:paraId="1F7B7E3B"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vAlign w:val="bottom"/>
          </w:tcPr>
          <w:p w14:paraId="5FA65BFF"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0C24392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64B250A2"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27CC362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0469E88"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103CA6D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1DA55DD"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301CB02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79E190A"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67337BC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3D21929C"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4C023F6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D47B00F" w14:textId="77777777" w:rsidR="006D61E3" w:rsidRPr="007F0C75"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239EE2B"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53729C5F" w14:textId="77777777" w:rsidR="006D61E3" w:rsidRPr="007F0C75"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6EE5BD8E"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EA5D0A4" w14:textId="77777777" w:rsidR="006D61E3" w:rsidRPr="007F0C75"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3A421EB0"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5A00A33" w14:textId="77777777" w:rsidR="006D61E3" w:rsidRPr="007F0C75"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37B40C36"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306" w:type="pct"/>
            <w:vAlign w:val="bottom"/>
          </w:tcPr>
          <w:p w14:paraId="11454A9D"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2A4C1817"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444506E4"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p>
        </w:tc>
      </w:tr>
      <w:tr w:rsidR="009727AA" w:rsidRPr="00456A9B" w14:paraId="5573DEFB" w14:textId="77777777" w:rsidTr="00E55C57">
        <w:trPr>
          <w:jc w:val="center"/>
        </w:trPr>
        <w:tc>
          <w:tcPr>
            <w:tcW w:w="1273" w:type="pct"/>
            <w:gridSpan w:val="4"/>
            <w:tcBorders>
              <w:left w:val="nil"/>
              <w:right w:val="nil"/>
            </w:tcBorders>
            <w:vAlign w:val="bottom"/>
          </w:tcPr>
          <w:p w14:paraId="0152A633" w14:textId="340A9FA8" w:rsidR="006D61E3" w:rsidRPr="00BF2E33" w:rsidRDefault="006D61E3" w:rsidP="00F93637">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equipment and vessels</w:t>
            </w:r>
          </w:p>
        </w:tc>
        <w:tc>
          <w:tcPr>
            <w:tcW w:w="87" w:type="pct"/>
            <w:tcBorders>
              <w:left w:val="nil"/>
              <w:right w:val="nil"/>
            </w:tcBorders>
            <w:vAlign w:val="bottom"/>
          </w:tcPr>
          <w:p w14:paraId="5ABEA7E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F3B22CD"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7AB3036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095E2E7"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512E8E2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210975C" w14:textId="77777777" w:rsidR="006D61E3" w:rsidRPr="002F6546" w:rsidRDefault="006D61E3" w:rsidP="00F93637">
            <w:pPr>
              <w:pStyle w:val="acctfourfigures"/>
              <w:tabs>
                <w:tab w:val="clear" w:pos="765"/>
                <w:tab w:val="decimal" w:pos="588"/>
              </w:tabs>
              <w:spacing w:line="240" w:lineRule="atLeast"/>
              <w:ind w:right="-37"/>
              <w:rPr>
                <w:sz w:val="16"/>
                <w:szCs w:val="16"/>
                <w:lang w:bidi="th-TH"/>
              </w:rPr>
            </w:pPr>
          </w:p>
        </w:tc>
        <w:tc>
          <w:tcPr>
            <w:tcW w:w="89" w:type="pct"/>
            <w:tcBorders>
              <w:left w:val="nil"/>
              <w:right w:val="nil"/>
            </w:tcBorders>
            <w:vAlign w:val="bottom"/>
          </w:tcPr>
          <w:p w14:paraId="518B5D7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6A8C9AA8"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F16116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CA54A64" w14:textId="77777777" w:rsidR="006D61E3" w:rsidRPr="007F0C75"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6C23D935"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3650C243" w14:textId="77777777" w:rsidR="006D61E3" w:rsidRPr="007F0C75"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53394F7E"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8AB75BB" w14:textId="77777777" w:rsidR="006D61E3" w:rsidRPr="007F0C75"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44D0626C"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95C9AC3" w14:textId="77777777" w:rsidR="006D61E3" w:rsidRPr="007F0C75"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40A9CFEE"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306" w:type="pct"/>
            <w:vAlign w:val="bottom"/>
          </w:tcPr>
          <w:p w14:paraId="4D9AB3ED" w14:textId="02043950" w:rsidR="006D61E3" w:rsidRPr="00456A9B" w:rsidRDefault="00456A9B" w:rsidP="00F93637">
            <w:pPr>
              <w:pStyle w:val="acctfourfigures"/>
              <w:tabs>
                <w:tab w:val="clear" w:pos="765"/>
                <w:tab w:val="decimal" w:pos="710"/>
              </w:tabs>
              <w:spacing w:line="240" w:lineRule="atLeast"/>
              <w:ind w:right="-37"/>
              <w:rPr>
                <w:sz w:val="16"/>
                <w:szCs w:val="16"/>
              </w:rPr>
            </w:pPr>
            <w:r w:rsidRPr="00456A9B">
              <w:rPr>
                <w:sz w:val="16"/>
                <w:szCs w:val="16"/>
              </w:rPr>
              <w:t>1,494,</w:t>
            </w:r>
            <w:r w:rsidR="00C11FBC">
              <w:rPr>
                <w:sz w:val="16"/>
                <w:szCs w:val="16"/>
              </w:rPr>
              <w:t>448</w:t>
            </w:r>
          </w:p>
        </w:tc>
        <w:tc>
          <w:tcPr>
            <w:tcW w:w="89" w:type="pct"/>
            <w:vAlign w:val="bottom"/>
          </w:tcPr>
          <w:p w14:paraId="42F57C77" w14:textId="77777777" w:rsidR="006D61E3" w:rsidRPr="007F0C75"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5EB4B440" w14:textId="4116911B" w:rsidR="006D61E3" w:rsidRPr="00456A9B" w:rsidRDefault="00456A9B" w:rsidP="00F93637">
            <w:pPr>
              <w:pStyle w:val="acctfourfigures"/>
              <w:tabs>
                <w:tab w:val="clear" w:pos="765"/>
                <w:tab w:val="decimal" w:pos="633"/>
              </w:tabs>
              <w:spacing w:line="240" w:lineRule="atLeast"/>
              <w:ind w:right="-37"/>
              <w:jc w:val="right"/>
              <w:rPr>
                <w:rFonts w:cs="Angsana New"/>
                <w:sz w:val="16"/>
                <w:lang w:val="en-US" w:bidi="th-TH"/>
              </w:rPr>
            </w:pPr>
            <w:r>
              <w:rPr>
                <w:rFonts w:cs="Angsana New"/>
                <w:sz w:val="16"/>
                <w:lang w:val="en-US" w:bidi="th-TH"/>
              </w:rPr>
              <w:t>736,700</w:t>
            </w:r>
          </w:p>
        </w:tc>
      </w:tr>
      <w:tr w:rsidR="009727AA" w:rsidRPr="00BF2E33" w14:paraId="37AD63FD" w14:textId="77777777" w:rsidTr="00E55C57">
        <w:trPr>
          <w:jc w:val="center"/>
        </w:trPr>
        <w:tc>
          <w:tcPr>
            <w:tcW w:w="649" w:type="pct"/>
            <w:tcBorders>
              <w:left w:val="nil"/>
              <w:right w:val="nil"/>
            </w:tcBorders>
            <w:vAlign w:val="bottom"/>
          </w:tcPr>
          <w:p w14:paraId="593E13F5"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vAlign w:val="bottom"/>
          </w:tcPr>
          <w:p w14:paraId="3D907080"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6938B7D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FF0942F"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0B719EF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0EB9BE2"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09C7EB2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594AD34"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43C577A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98C6B16"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6AF4D28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D3E67D4"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6E220C8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2B486394"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320DD0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6ECC8BEA"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3820948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4EFF1DD"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141E82C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18CD24E"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426CE06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Pr>
          <w:p w14:paraId="65E91F16" w14:textId="23D8EC48" w:rsidR="006D61E3" w:rsidRPr="00456A9B" w:rsidRDefault="00456A9B" w:rsidP="00F93637">
            <w:pPr>
              <w:pStyle w:val="acctfourfigures"/>
              <w:tabs>
                <w:tab w:val="clear" w:pos="765"/>
                <w:tab w:val="decimal" w:pos="710"/>
              </w:tabs>
              <w:spacing w:line="240" w:lineRule="atLeast"/>
              <w:ind w:right="-37"/>
              <w:rPr>
                <w:sz w:val="16"/>
                <w:szCs w:val="16"/>
              </w:rPr>
            </w:pPr>
            <w:r w:rsidRPr="00456A9B">
              <w:rPr>
                <w:sz w:val="16"/>
                <w:szCs w:val="16"/>
              </w:rPr>
              <w:t>26,864</w:t>
            </w:r>
          </w:p>
        </w:tc>
        <w:tc>
          <w:tcPr>
            <w:tcW w:w="89" w:type="pct"/>
          </w:tcPr>
          <w:p w14:paraId="3B5A892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Pr>
          <w:p w14:paraId="1B4B6D50" w14:textId="729D4ED6" w:rsidR="006D61E3" w:rsidRPr="00BF2E33" w:rsidRDefault="00456A9B" w:rsidP="00F93637">
            <w:pPr>
              <w:pStyle w:val="acctfourfigures"/>
              <w:tabs>
                <w:tab w:val="clear" w:pos="765"/>
                <w:tab w:val="decimal" w:pos="633"/>
              </w:tabs>
              <w:spacing w:line="240" w:lineRule="atLeast"/>
              <w:ind w:right="-37"/>
              <w:jc w:val="right"/>
              <w:rPr>
                <w:sz w:val="16"/>
                <w:szCs w:val="16"/>
              </w:rPr>
            </w:pPr>
            <w:r>
              <w:rPr>
                <w:sz w:val="16"/>
                <w:szCs w:val="16"/>
              </w:rPr>
              <w:t>47,138</w:t>
            </w:r>
          </w:p>
        </w:tc>
      </w:tr>
      <w:tr w:rsidR="009727AA" w:rsidRPr="00BF2E33" w14:paraId="307C3B22" w14:textId="77777777" w:rsidTr="00E55C57">
        <w:trPr>
          <w:jc w:val="center"/>
        </w:trPr>
        <w:tc>
          <w:tcPr>
            <w:tcW w:w="649" w:type="pct"/>
            <w:tcBorders>
              <w:left w:val="nil"/>
              <w:right w:val="nil"/>
            </w:tcBorders>
            <w:vAlign w:val="bottom"/>
          </w:tcPr>
          <w:p w14:paraId="11E1B728"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67" w:type="pct"/>
            <w:tcBorders>
              <w:left w:val="nil"/>
              <w:right w:val="nil"/>
            </w:tcBorders>
            <w:vAlign w:val="bottom"/>
          </w:tcPr>
          <w:p w14:paraId="1B3C2FA2"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6EFC12D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576CD79E"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0598A3B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4BCE4D3F"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44763D9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72552DA"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3DE820E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D422D9C"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3EDC734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2A3FD1E0"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6D6338B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1284BDF9"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0978B122"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76301740"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2DF8F16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251DFB3"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59FFA35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F2A9EEB"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611F747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0EC2C914" w14:textId="326F9442" w:rsidR="006D61E3" w:rsidRPr="00456A9B" w:rsidRDefault="00456A9B" w:rsidP="00F93637">
            <w:pPr>
              <w:pStyle w:val="acctfourfigures"/>
              <w:tabs>
                <w:tab w:val="clear" w:pos="765"/>
                <w:tab w:val="decimal" w:pos="710"/>
              </w:tabs>
              <w:spacing w:line="240" w:lineRule="atLeast"/>
              <w:ind w:right="-37"/>
              <w:rPr>
                <w:sz w:val="16"/>
                <w:szCs w:val="16"/>
              </w:rPr>
            </w:pPr>
            <w:r w:rsidRPr="00456A9B">
              <w:rPr>
                <w:sz w:val="16"/>
                <w:szCs w:val="16"/>
              </w:rPr>
              <w:t>6,</w:t>
            </w:r>
            <w:r w:rsidR="00C11FBC">
              <w:rPr>
                <w:sz w:val="16"/>
                <w:szCs w:val="16"/>
              </w:rPr>
              <w:t>623</w:t>
            </w:r>
            <w:r w:rsidRPr="00456A9B">
              <w:rPr>
                <w:sz w:val="16"/>
                <w:szCs w:val="16"/>
              </w:rPr>
              <w:t>,</w:t>
            </w:r>
            <w:r w:rsidR="00C11FBC">
              <w:rPr>
                <w:sz w:val="16"/>
                <w:szCs w:val="16"/>
              </w:rPr>
              <w:t>944</w:t>
            </w:r>
          </w:p>
        </w:tc>
        <w:tc>
          <w:tcPr>
            <w:tcW w:w="89" w:type="pct"/>
          </w:tcPr>
          <w:p w14:paraId="61A8B65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tcPr>
          <w:p w14:paraId="20672828" w14:textId="5C40E999" w:rsidR="006D61E3" w:rsidRPr="00BF2E33" w:rsidRDefault="00456A9B" w:rsidP="00F93637">
            <w:pPr>
              <w:pStyle w:val="acctfourfigures"/>
              <w:tabs>
                <w:tab w:val="clear" w:pos="765"/>
                <w:tab w:val="decimal" w:pos="633"/>
              </w:tabs>
              <w:spacing w:line="240" w:lineRule="atLeast"/>
              <w:ind w:right="-37"/>
              <w:jc w:val="right"/>
              <w:rPr>
                <w:sz w:val="16"/>
                <w:szCs w:val="16"/>
              </w:rPr>
            </w:pPr>
            <w:r>
              <w:rPr>
                <w:sz w:val="16"/>
                <w:szCs w:val="16"/>
              </w:rPr>
              <w:t>5,745,832</w:t>
            </w:r>
          </w:p>
        </w:tc>
      </w:tr>
      <w:tr w:rsidR="009727AA" w:rsidRPr="00BF2E33" w14:paraId="525FCBB6" w14:textId="77777777" w:rsidTr="00E55C57">
        <w:trPr>
          <w:jc w:val="center"/>
        </w:trPr>
        <w:tc>
          <w:tcPr>
            <w:tcW w:w="649" w:type="pct"/>
            <w:tcBorders>
              <w:left w:val="nil"/>
              <w:right w:val="nil"/>
            </w:tcBorders>
            <w:vAlign w:val="bottom"/>
          </w:tcPr>
          <w:p w14:paraId="28F54E76" w14:textId="77777777" w:rsidR="006D61E3" w:rsidRPr="00BF2E33" w:rsidRDefault="006D61E3" w:rsidP="00F93637">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vAlign w:val="bottom"/>
          </w:tcPr>
          <w:p w14:paraId="65CFC6CD"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6F0AA0A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05C316DF"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28510C9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485D5480"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3F7F833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9D9070F"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35F0818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6A5B88F"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7EA63FB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AE6E2F6"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169DD9E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0BD20ED"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32A4EBC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7BF71127"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505A04C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2875E04B"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4D2A783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15276B9"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03A17F8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65A57212" w14:textId="7E932D10" w:rsidR="006D61E3" w:rsidRPr="00697E6F" w:rsidRDefault="00456A9B" w:rsidP="00F93637">
            <w:pPr>
              <w:pStyle w:val="acctfourfigures"/>
              <w:tabs>
                <w:tab w:val="clear" w:pos="765"/>
                <w:tab w:val="decimal" w:pos="710"/>
              </w:tabs>
              <w:spacing w:line="240" w:lineRule="atLeast"/>
              <w:ind w:left="-101" w:right="-37"/>
              <w:rPr>
                <w:b/>
                <w:bCs/>
                <w:sz w:val="16"/>
                <w:szCs w:val="16"/>
              </w:rPr>
            </w:pPr>
            <w:r>
              <w:rPr>
                <w:b/>
                <w:bCs/>
                <w:sz w:val="16"/>
                <w:szCs w:val="16"/>
              </w:rPr>
              <w:t>23,</w:t>
            </w:r>
            <w:r w:rsidR="00C11FBC">
              <w:rPr>
                <w:b/>
                <w:bCs/>
                <w:sz w:val="16"/>
                <w:szCs w:val="16"/>
              </w:rPr>
              <w:t>738</w:t>
            </w:r>
            <w:r>
              <w:rPr>
                <w:b/>
                <w:bCs/>
                <w:sz w:val="16"/>
                <w:szCs w:val="16"/>
              </w:rPr>
              <w:t>,</w:t>
            </w:r>
            <w:r w:rsidR="00C11FBC">
              <w:rPr>
                <w:b/>
                <w:bCs/>
                <w:sz w:val="16"/>
                <w:szCs w:val="16"/>
              </w:rPr>
              <w:t>981</w:t>
            </w:r>
          </w:p>
        </w:tc>
        <w:tc>
          <w:tcPr>
            <w:tcW w:w="89" w:type="pct"/>
          </w:tcPr>
          <w:p w14:paraId="17160032"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421247F8" w14:textId="0F722AFE" w:rsidR="006D61E3" w:rsidRPr="00BF2E33" w:rsidRDefault="00456A9B" w:rsidP="00F93637">
            <w:pPr>
              <w:pStyle w:val="acctfourfigures"/>
              <w:tabs>
                <w:tab w:val="clear" w:pos="765"/>
                <w:tab w:val="decimal" w:pos="633"/>
              </w:tabs>
              <w:spacing w:line="240" w:lineRule="atLeast"/>
              <w:ind w:right="-37"/>
              <w:jc w:val="right"/>
              <w:rPr>
                <w:b/>
                <w:bCs/>
                <w:spacing w:val="-2"/>
                <w:sz w:val="16"/>
                <w:szCs w:val="16"/>
              </w:rPr>
            </w:pPr>
            <w:r>
              <w:rPr>
                <w:b/>
                <w:bCs/>
                <w:sz w:val="16"/>
                <w:szCs w:val="16"/>
              </w:rPr>
              <w:t>23,047,696</w:t>
            </w:r>
          </w:p>
        </w:tc>
      </w:tr>
      <w:tr w:rsidR="009727AA" w:rsidRPr="00BF2E33" w14:paraId="338707AC" w14:textId="77777777" w:rsidTr="00E55C57">
        <w:trPr>
          <w:jc w:val="center"/>
        </w:trPr>
        <w:tc>
          <w:tcPr>
            <w:tcW w:w="649" w:type="pct"/>
            <w:tcBorders>
              <w:left w:val="nil"/>
              <w:right w:val="nil"/>
            </w:tcBorders>
            <w:vAlign w:val="bottom"/>
          </w:tcPr>
          <w:p w14:paraId="4016DE0F" w14:textId="77777777" w:rsidR="006D61E3" w:rsidRPr="00BF2E33" w:rsidRDefault="006D61E3" w:rsidP="00F93637">
            <w:pPr>
              <w:shd w:val="clear" w:color="auto" w:fill="FFFFFF"/>
              <w:spacing w:line="240" w:lineRule="atLeast"/>
              <w:ind w:left="180" w:right="-104" w:hanging="180"/>
              <w:rPr>
                <w:sz w:val="16"/>
                <w:szCs w:val="16"/>
              </w:rPr>
            </w:pPr>
          </w:p>
        </w:tc>
        <w:tc>
          <w:tcPr>
            <w:tcW w:w="267" w:type="pct"/>
            <w:tcBorders>
              <w:left w:val="nil"/>
              <w:right w:val="nil"/>
            </w:tcBorders>
            <w:vAlign w:val="bottom"/>
          </w:tcPr>
          <w:p w14:paraId="4851B03A"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00E2858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0D2A3BF5"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284ACF4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8FF3272"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513F187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C9A75AD"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4CA175F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9386CC2"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34B1465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FE5293E"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656BDFA0"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66EEE7D"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8C02AC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1F36917A"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0B77C61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CF75938"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08266C4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51566DE"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6118228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top w:val="double" w:sz="4" w:space="0" w:color="auto"/>
            </w:tcBorders>
            <w:vAlign w:val="bottom"/>
          </w:tcPr>
          <w:p w14:paraId="75F13A48" w14:textId="77777777" w:rsidR="006D61E3" w:rsidRPr="00953FCB"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4255C08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top w:val="double" w:sz="4" w:space="0" w:color="auto"/>
            </w:tcBorders>
            <w:vAlign w:val="bottom"/>
          </w:tcPr>
          <w:p w14:paraId="6EC91712" w14:textId="77777777" w:rsidR="006D61E3" w:rsidRPr="00BF2E33" w:rsidRDefault="006D61E3" w:rsidP="00F93637">
            <w:pPr>
              <w:pStyle w:val="acctfourfigures"/>
              <w:tabs>
                <w:tab w:val="clear" w:pos="765"/>
                <w:tab w:val="decimal" w:pos="633"/>
              </w:tabs>
              <w:spacing w:line="240" w:lineRule="atLeast"/>
              <w:ind w:right="-37"/>
              <w:rPr>
                <w:sz w:val="16"/>
                <w:szCs w:val="16"/>
              </w:rPr>
            </w:pPr>
          </w:p>
        </w:tc>
      </w:tr>
      <w:tr w:rsidR="009727AA" w:rsidRPr="00BF2E33" w14:paraId="083FFC12" w14:textId="77777777" w:rsidTr="00E55C57">
        <w:trPr>
          <w:jc w:val="center"/>
        </w:trPr>
        <w:tc>
          <w:tcPr>
            <w:tcW w:w="1273" w:type="pct"/>
            <w:gridSpan w:val="4"/>
            <w:tcBorders>
              <w:left w:val="nil"/>
              <w:right w:val="nil"/>
            </w:tcBorders>
            <w:vAlign w:val="bottom"/>
          </w:tcPr>
          <w:p w14:paraId="5E3E2E52" w14:textId="42DAB15E" w:rsidR="006D61E3" w:rsidRPr="00BF2E33" w:rsidRDefault="006D61E3" w:rsidP="00F93637">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liabilities as at </w:t>
            </w:r>
            <w:r w:rsidR="00FB1BCF" w:rsidRPr="00FB1BCF">
              <w:rPr>
                <w:b/>
                <w:bCs/>
                <w:sz w:val="16"/>
                <w:szCs w:val="16"/>
              </w:rPr>
              <w:t xml:space="preserve">30 </w:t>
            </w:r>
            <w:r w:rsidR="00456A9B">
              <w:rPr>
                <w:b/>
                <w:bCs/>
                <w:sz w:val="16"/>
                <w:szCs w:val="16"/>
              </w:rPr>
              <w:t>September</w:t>
            </w:r>
            <w:r w:rsidR="00FB1BCF" w:rsidRPr="00FB1BCF">
              <w:rPr>
                <w:b/>
                <w:bCs/>
                <w:sz w:val="16"/>
                <w:szCs w:val="16"/>
              </w:rPr>
              <w:t xml:space="preserve"> </w:t>
            </w:r>
            <w:r w:rsidRPr="00BF2E33">
              <w:rPr>
                <w:b/>
                <w:bCs/>
                <w:sz w:val="16"/>
                <w:szCs w:val="16"/>
              </w:rPr>
              <w:t>and 31 December</w:t>
            </w:r>
          </w:p>
        </w:tc>
        <w:tc>
          <w:tcPr>
            <w:tcW w:w="87" w:type="pct"/>
            <w:tcBorders>
              <w:left w:val="nil"/>
              <w:right w:val="nil"/>
            </w:tcBorders>
            <w:vAlign w:val="bottom"/>
          </w:tcPr>
          <w:p w14:paraId="1283DBA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78E63AB"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5C92745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985B937" w14:textId="77777777" w:rsidR="006D61E3" w:rsidRPr="00BF2E33" w:rsidRDefault="006D61E3" w:rsidP="00884982">
            <w:pPr>
              <w:pStyle w:val="acctfourfigures"/>
              <w:tabs>
                <w:tab w:val="clear" w:pos="765"/>
                <w:tab w:val="left" w:pos="421"/>
                <w:tab w:val="decimal" w:pos="693"/>
              </w:tabs>
              <w:spacing w:line="240" w:lineRule="atLeast"/>
              <w:ind w:right="-141"/>
              <w:rPr>
                <w:sz w:val="16"/>
                <w:szCs w:val="16"/>
              </w:rPr>
            </w:pPr>
          </w:p>
        </w:tc>
        <w:tc>
          <w:tcPr>
            <w:tcW w:w="89" w:type="pct"/>
            <w:tcBorders>
              <w:left w:val="nil"/>
              <w:right w:val="nil"/>
            </w:tcBorders>
            <w:vAlign w:val="bottom"/>
          </w:tcPr>
          <w:p w14:paraId="1A1F791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4475B9AE"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73611CE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6F9DC751"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12F457B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2D54FCF"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0C63939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6322B896"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4610486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9B77A0D"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0ED2399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1F8FD4D"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381A2E7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vAlign w:val="bottom"/>
          </w:tcPr>
          <w:p w14:paraId="5F756D9C" w14:textId="77777777" w:rsidR="006D61E3" w:rsidRPr="00953FCB"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36FAE67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5268598B" w14:textId="77777777" w:rsidR="006D61E3" w:rsidRPr="00BF2E33" w:rsidRDefault="006D61E3" w:rsidP="00F93637">
            <w:pPr>
              <w:pStyle w:val="acctfourfigures"/>
              <w:tabs>
                <w:tab w:val="clear" w:pos="765"/>
                <w:tab w:val="decimal" w:pos="633"/>
              </w:tabs>
              <w:spacing w:line="240" w:lineRule="atLeast"/>
              <w:ind w:right="-37"/>
              <w:rPr>
                <w:sz w:val="16"/>
                <w:szCs w:val="16"/>
              </w:rPr>
            </w:pPr>
          </w:p>
        </w:tc>
      </w:tr>
      <w:tr w:rsidR="00985843" w:rsidRPr="00BF2E33" w14:paraId="51658691" w14:textId="77777777" w:rsidTr="00E55C57">
        <w:trPr>
          <w:jc w:val="center"/>
        </w:trPr>
        <w:tc>
          <w:tcPr>
            <w:tcW w:w="649" w:type="pct"/>
            <w:tcBorders>
              <w:left w:val="nil"/>
              <w:right w:val="nil"/>
            </w:tcBorders>
            <w:vAlign w:val="bottom"/>
          </w:tcPr>
          <w:p w14:paraId="19B5F876" w14:textId="77777777" w:rsidR="00985843" w:rsidRPr="00BF2E33" w:rsidRDefault="00985843" w:rsidP="00985843">
            <w:pPr>
              <w:pStyle w:val="acctfourfigures"/>
              <w:tabs>
                <w:tab w:val="clear" w:pos="765"/>
                <w:tab w:val="decimal" w:pos="595"/>
              </w:tabs>
              <w:spacing w:line="240" w:lineRule="atLeast"/>
              <w:ind w:right="-37"/>
              <w:rPr>
                <w:sz w:val="16"/>
                <w:szCs w:val="16"/>
              </w:rPr>
            </w:pPr>
            <w:r w:rsidRPr="00BF2E33">
              <w:rPr>
                <w:sz w:val="16"/>
                <w:szCs w:val="16"/>
              </w:rPr>
              <w:t>-  Long-term loans from</w:t>
            </w:r>
          </w:p>
          <w:p w14:paraId="75098A00" w14:textId="77777777" w:rsidR="00985843" w:rsidRPr="00BF2E33" w:rsidRDefault="00985843" w:rsidP="00985843">
            <w:pPr>
              <w:shd w:val="clear" w:color="auto" w:fill="FFFFFF"/>
              <w:spacing w:line="240" w:lineRule="atLeast"/>
              <w:ind w:left="180" w:right="-104" w:hanging="180"/>
              <w:rPr>
                <w:sz w:val="16"/>
                <w:szCs w:val="16"/>
              </w:rPr>
            </w:pPr>
            <w:r w:rsidRPr="00BF2E33">
              <w:rPr>
                <w:sz w:val="16"/>
                <w:szCs w:val="16"/>
              </w:rPr>
              <w:t xml:space="preserve">       financial institutions</w:t>
            </w:r>
          </w:p>
        </w:tc>
        <w:tc>
          <w:tcPr>
            <w:tcW w:w="267" w:type="pct"/>
            <w:tcBorders>
              <w:left w:val="nil"/>
              <w:right w:val="nil"/>
            </w:tcBorders>
            <w:vAlign w:val="bottom"/>
          </w:tcPr>
          <w:p w14:paraId="0A00189D" w14:textId="5A23A887" w:rsidR="00985843" w:rsidRPr="00BF2E33" w:rsidRDefault="00481D3E" w:rsidP="00985843">
            <w:pPr>
              <w:pStyle w:val="acctfourfigures"/>
              <w:tabs>
                <w:tab w:val="clear" w:pos="765"/>
                <w:tab w:val="decimal" w:pos="673"/>
              </w:tabs>
              <w:spacing w:line="240" w:lineRule="atLeast"/>
              <w:ind w:right="-154"/>
              <w:rPr>
                <w:sz w:val="16"/>
                <w:szCs w:val="16"/>
              </w:rPr>
            </w:pPr>
            <w:r>
              <w:rPr>
                <w:sz w:val="16"/>
                <w:szCs w:val="16"/>
              </w:rPr>
              <w:t>1,092,761</w:t>
            </w:r>
          </w:p>
        </w:tc>
        <w:tc>
          <w:tcPr>
            <w:tcW w:w="87" w:type="pct"/>
            <w:tcBorders>
              <w:left w:val="nil"/>
              <w:right w:val="nil"/>
            </w:tcBorders>
            <w:vAlign w:val="bottom"/>
          </w:tcPr>
          <w:p w14:paraId="40BD0731" w14:textId="77777777" w:rsidR="00985843" w:rsidRPr="00BF2E33" w:rsidRDefault="00985843" w:rsidP="00985843">
            <w:pPr>
              <w:pStyle w:val="acctfourfigures"/>
              <w:tabs>
                <w:tab w:val="clear" w:pos="765"/>
                <w:tab w:val="decimal" w:pos="710"/>
              </w:tabs>
              <w:spacing w:line="240" w:lineRule="atLeast"/>
              <w:ind w:right="-37"/>
              <w:jc w:val="right"/>
              <w:rPr>
                <w:sz w:val="16"/>
                <w:szCs w:val="16"/>
              </w:rPr>
            </w:pPr>
          </w:p>
        </w:tc>
        <w:tc>
          <w:tcPr>
            <w:tcW w:w="271" w:type="pct"/>
            <w:tcBorders>
              <w:left w:val="nil"/>
              <w:right w:val="nil"/>
            </w:tcBorders>
            <w:vAlign w:val="bottom"/>
          </w:tcPr>
          <w:p w14:paraId="2EC9B992" w14:textId="5A8F81A9" w:rsidR="00985843" w:rsidRPr="00BF2E33" w:rsidRDefault="00811BED" w:rsidP="00985843">
            <w:pPr>
              <w:pStyle w:val="acctfourfigures"/>
              <w:tabs>
                <w:tab w:val="clear" w:pos="765"/>
                <w:tab w:val="decimal" w:pos="682"/>
              </w:tabs>
              <w:spacing w:line="240" w:lineRule="atLeast"/>
              <w:ind w:left="-30" w:right="-280"/>
              <w:rPr>
                <w:sz w:val="16"/>
                <w:szCs w:val="16"/>
              </w:rPr>
            </w:pPr>
            <w:r>
              <w:rPr>
                <w:sz w:val="16"/>
                <w:szCs w:val="16"/>
              </w:rPr>
              <w:t>970,830</w:t>
            </w:r>
          </w:p>
        </w:tc>
        <w:tc>
          <w:tcPr>
            <w:tcW w:w="87" w:type="pct"/>
            <w:tcBorders>
              <w:left w:val="nil"/>
              <w:right w:val="nil"/>
            </w:tcBorders>
            <w:vAlign w:val="bottom"/>
          </w:tcPr>
          <w:p w14:paraId="0BE0D68E" w14:textId="77777777" w:rsidR="00985843" w:rsidRPr="00BF2E33" w:rsidRDefault="00985843" w:rsidP="00985843">
            <w:pPr>
              <w:pStyle w:val="acctfourfigures"/>
              <w:tabs>
                <w:tab w:val="clear" w:pos="765"/>
                <w:tab w:val="decimal" w:pos="710"/>
              </w:tabs>
              <w:spacing w:line="240" w:lineRule="atLeast"/>
              <w:ind w:right="-37"/>
              <w:jc w:val="right"/>
              <w:rPr>
                <w:sz w:val="16"/>
                <w:szCs w:val="16"/>
              </w:rPr>
            </w:pPr>
          </w:p>
        </w:tc>
        <w:tc>
          <w:tcPr>
            <w:tcW w:w="295" w:type="pct"/>
            <w:tcBorders>
              <w:left w:val="nil"/>
              <w:right w:val="nil"/>
            </w:tcBorders>
            <w:vAlign w:val="bottom"/>
          </w:tcPr>
          <w:p w14:paraId="4B93C81F" w14:textId="727F1302" w:rsidR="00985843" w:rsidRPr="00BF2E33" w:rsidRDefault="00481D3E" w:rsidP="00985843">
            <w:pPr>
              <w:pStyle w:val="acctfourfigures"/>
              <w:tabs>
                <w:tab w:val="clear" w:pos="765"/>
                <w:tab w:val="decimal" w:pos="671"/>
              </w:tabs>
              <w:spacing w:line="240" w:lineRule="atLeast"/>
              <w:ind w:right="-37"/>
              <w:jc w:val="right"/>
              <w:rPr>
                <w:sz w:val="16"/>
                <w:szCs w:val="16"/>
              </w:rPr>
            </w:pPr>
            <w:r>
              <w:rPr>
                <w:sz w:val="16"/>
                <w:szCs w:val="16"/>
              </w:rPr>
              <w:t>1,258,795</w:t>
            </w:r>
          </w:p>
        </w:tc>
        <w:tc>
          <w:tcPr>
            <w:tcW w:w="88" w:type="pct"/>
            <w:tcBorders>
              <w:left w:val="nil"/>
              <w:right w:val="nil"/>
            </w:tcBorders>
            <w:vAlign w:val="bottom"/>
          </w:tcPr>
          <w:p w14:paraId="7F71327C" w14:textId="77777777" w:rsidR="00985843" w:rsidRPr="00BF2E33" w:rsidRDefault="00985843" w:rsidP="00985843">
            <w:pPr>
              <w:pStyle w:val="acctfourfigures"/>
              <w:tabs>
                <w:tab w:val="clear" w:pos="765"/>
                <w:tab w:val="decimal" w:pos="710"/>
              </w:tabs>
              <w:spacing w:line="240" w:lineRule="atLeast"/>
              <w:ind w:right="-37"/>
              <w:jc w:val="right"/>
              <w:rPr>
                <w:sz w:val="16"/>
                <w:szCs w:val="16"/>
              </w:rPr>
            </w:pPr>
          </w:p>
        </w:tc>
        <w:tc>
          <w:tcPr>
            <w:tcW w:w="266" w:type="pct"/>
            <w:tcBorders>
              <w:left w:val="nil"/>
              <w:right w:val="nil"/>
            </w:tcBorders>
            <w:vAlign w:val="bottom"/>
          </w:tcPr>
          <w:p w14:paraId="34AACE76" w14:textId="35FC395D" w:rsidR="00985843" w:rsidRPr="00BF2E33" w:rsidRDefault="00811BED" w:rsidP="00884982">
            <w:pPr>
              <w:pStyle w:val="acctfourfigures"/>
              <w:tabs>
                <w:tab w:val="clear" w:pos="765"/>
                <w:tab w:val="decimal" w:pos="662"/>
              </w:tabs>
              <w:spacing w:line="240" w:lineRule="atLeast"/>
              <w:ind w:left="-121" w:right="-141"/>
              <w:jc w:val="center"/>
              <w:rPr>
                <w:sz w:val="16"/>
                <w:szCs w:val="16"/>
              </w:rPr>
            </w:pPr>
            <w:r>
              <w:rPr>
                <w:sz w:val="16"/>
                <w:szCs w:val="16"/>
              </w:rPr>
              <w:t>1,365,120</w:t>
            </w:r>
          </w:p>
        </w:tc>
        <w:tc>
          <w:tcPr>
            <w:tcW w:w="89" w:type="pct"/>
            <w:tcBorders>
              <w:left w:val="nil"/>
              <w:right w:val="nil"/>
            </w:tcBorders>
          </w:tcPr>
          <w:p w14:paraId="17BF51D2"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1B2ADAC" w14:textId="46D527D3" w:rsidR="00985843" w:rsidRPr="00BF2E33" w:rsidRDefault="00811BED" w:rsidP="00985843">
            <w:pPr>
              <w:pStyle w:val="acctfourfigures"/>
              <w:tabs>
                <w:tab w:val="clear" w:pos="765"/>
                <w:tab w:val="decimal" w:pos="701"/>
              </w:tabs>
              <w:spacing w:line="240" w:lineRule="atLeast"/>
              <w:ind w:right="-37"/>
              <w:rPr>
                <w:sz w:val="16"/>
                <w:szCs w:val="16"/>
              </w:rPr>
            </w:pPr>
            <w:r>
              <w:rPr>
                <w:sz w:val="16"/>
                <w:szCs w:val="16"/>
              </w:rPr>
              <w:t>2,3</w:t>
            </w:r>
            <w:r w:rsidR="00481D3E">
              <w:rPr>
                <w:sz w:val="16"/>
                <w:szCs w:val="16"/>
              </w:rPr>
              <w:t>21</w:t>
            </w:r>
            <w:r>
              <w:rPr>
                <w:sz w:val="16"/>
                <w:szCs w:val="16"/>
              </w:rPr>
              <w:t>,</w:t>
            </w:r>
            <w:r w:rsidR="00481D3E">
              <w:rPr>
                <w:sz w:val="16"/>
                <w:szCs w:val="16"/>
              </w:rPr>
              <w:t>0</w:t>
            </w:r>
            <w:r>
              <w:rPr>
                <w:sz w:val="16"/>
                <w:szCs w:val="16"/>
              </w:rPr>
              <w:t>50</w:t>
            </w:r>
          </w:p>
        </w:tc>
        <w:tc>
          <w:tcPr>
            <w:tcW w:w="89" w:type="pct"/>
            <w:tcBorders>
              <w:left w:val="nil"/>
              <w:right w:val="nil"/>
            </w:tcBorders>
            <w:vAlign w:val="bottom"/>
          </w:tcPr>
          <w:p w14:paraId="5EBD64CB" w14:textId="77777777" w:rsidR="00985843" w:rsidRPr="00BF2E33" w:rsidRDefault="00985843" w:rsidP="00985843">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vAlign w:val="bottom"/>
          </w:tcPr>
          <w:p w14:paraId="22D09A43" w14:textId="09E826C5" w:rsidR="00985843" w:rsidRPr="00BF2E33" w:rsidRDefault="00811BED" w:rsidP="00985843">
            <w:pPr>
              <w:pStyle w:val="acctfourfigures"/>
              <w:tabs>
                <w:tab w:val="clear" w:pos="765"/>
                <w:tab w:val="decimal" w:pos="680"/>
              </w:tabs>
              <w:spacing w:line="240" w:lineRule="atLeast"/>
              <w:ind w:right="-187" w:firstLine="50"/>
              <w:rPr>
                <w:sz w:val="16"/>
                <w:szCs w:val="16"/>
              </w:rPr>
            </w:pPr>
            <w:r>
              <w:rPr>
                <w:sz w:val="16"/>
                <w:szCs w:val="16"/>
              </w:rPr>
              <w:t>1,897,435</w:t>
            </w:r>
          </w:p>
        </w:tc>
        <w:tc>
          <w:tcPr>
            <w:tcW w:w="88" w:type="pct"/>
            <w:tcBorders>
              <w:left w:val="nil"/>
              <w:right w:val="nil"/>
            </w:tcBorders>
            <w:vAlign w:val="bottom"/>
          </w:tcPr>
          <w:p w14:paraId="37BAC000" w14:textId="77777777" w:rsidR="00985843" w:rsidRPr="00BF2E33" w:rsidRDefault="00985843" w:rsidP="00985843">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vAlign w:val="bottom"/>
          </w:tcPr>
          <w:p w14:paraId="12649AAB" w14:textId="3C9471AA" w:rsidR="00985843" w:rsidRPr="00BF2E33" w:rsidRDefault="00811BED" w:rsidP="00985843">
            <w:pPr>
              <w:pStyle w:val="acctfourfigures"/>
              <w:tabs>
                <w:tab w:val="clear" w:pos="765"/>
                <w:tab w:val="decimal" w:pos="680"/>
              </w:tabs>
              <w:spacing w:line="240" w:lineRule="atLeast"/>
              <w:ind w:right="-187" w:firstLine="50"/>
              <w:rPr>
                <w:sz w:val="16"/>
                <w:szCs w:val="16"/>
              </w:rPr>
            </w:pPr>
            <w:r>
              <w:rPr>
                <w:sz w:val="16"/>
                <w:szCs w:val="16"/>
              </w:rPr>
              <w:t>115,000</w:t>
            </w:r>
          </w:p>
        </w:tc>
        <w:tc>
          <w:tcPr>
            <w:tcW w:w="89" w:type="pct"/>
            <w:tcBorders>
              <w:left w:val="nil"/>
              <w:right w:val="nil"/>
            </w:tcBorders>
            <w:vAlign w:val="bottom"/>
          </w:tcPr>
          <w:p w14:paraId="388E3D5B" w14:textId="77777777" w:rsidR="00985843" w:rsidRPr="00BF2E33" w:rsidRDefault="00985843" w:rsidP="00985843">
            <w:pPr>
              <w:pStyle w:val="acctfourfigures"/>
              <w:tabs>
                <w:tab w:val="clear" w:pos="765"/>
                <w:tab w:val="decimal" w:pos="710"/>
              </w:tabs>
              <w:spacing w:line="240" w:lineRule="atLeast"/>
              <w:ind w:right="-37"/>
              <w:jc w:val="center"/>
              <w:rPr>
                <w:sz w:val="16"/>
                <w:szCs w:val="16"/>
              </w:rPr>
            </w:pPr>
          </w:p>
        </w:tc>
        <w:tc>
          <w:tcPr>
            <w:tcW w:w="265" w:type="pct"/>
            <w:tcBorders>
              <w:left w:val="nil"/>
              <w:right w:val="nil"/>
            </w:tcBorders>
            <w:vAlign w:val="bottom"/>
          </w:tcPr>
          <w:p w14:paraId="43D49E7B" w14:textId="77777777" w:rsidR="00985843" w:rsidRPr="00BF2E33" w:rsidRDefault="00985843" w:rsidP="00985843">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vAlign w:val="bottom"/>
          </w:tcPr>
          <w:p w14:paraId="4ED0A707" w14:textId="77777777" w:rsidR="00985843" w:rsidRPr="00BF2E33" w:rsidRDefault="00985843" w:rsidP="00985843">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vAlign w:val="bottom"/>
          </w:tcPr>
          <w:p w14:paraId="35A4A949" w14:textId="1F86BD51" w:rsidR="00985843" w:rsidRPr="00BF2E33" w:rsidRDefault="00811BED" w:rsidP="00985843">
            <w:pPr>
              <w:pStyle w:val="acctfourfigures"/>
              <w:tabs>
                <w:tab w:val="clear" w:pos="765"/>
                <w:tab w:val="decimal" w:pos="346"/>
              </w:tabs>
              <w:spacing w:line="240" w:lineRule="atLeast"/>
              <w:ind w:right="-230"/>
              <w:rPr>
                <w:sz w:val="16"/>
                <w:szCs w:val="16"/>
              </w:rPr>
            </w:pPr>
            <w:r>
              <w:rPr>
                <w:sz w:val="16"/>
                <w:szCs w:val="16"/>
              </w:rPr>
              <w:t>-</w:t>
            </w:r>
          </w:p>
        </w:tc>
        <w:tc>
          <w:tcPr>
            <w:tcW w:w="89" w:type="pct"/>
            <w:tcBorders>
              <w:left w:val="nil"/>
              <w:right w:val="nil"/>
            </w:tcBorders>
            <w:vAlign w:val="bottom"/>
          </w:tcPr>
          <w:p w14:paraId="08FF2506" w14:textId="77777777" w:rsidR="00985843" w:rsidRPr="00BF2E33" w:rsidRDefault="00985843" w:rsidP="00985843">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vAlign w:val="bottom"/>
          </w:tcPr>
          <w:p w14:paraId="3F3BFFF1" w14:textId="77777777" w:rsidR="00985843" w:rsidRPr="00BF2E33" w:rsidRDefault="00985843" w:rsidP="00985843">
            <w:pPr>
              <w:pStyle w:val="acctfourfigures"/>
              <w:tabs>
                <w:tab w:val="clear" w:pos="765"/>
                <w:tab w:val="decimal" w:pos="346"/>
              </w:tabs>
              <w:spacing w:line="240" w:lineRule="atLeast"/>
              <w:ind w:right="-230"/>
              <w:rPr>
                <w:sz w:val="16"/>
                <w:szCs w:val="16"/>
              </w:rPr>
            </w:pPr>
            <w:r w:rsidRPr="00BF2E33">
              <w:rPr>
                <w:sz w:val="16"/>
                <w:szCs w:val="16"/>
              </w:rPr>
              <w:t>-</w:t>
            </w:r>
          </w:p>
        </w:tc>
        <w:tc>
          <w:tcPr>
            <w:tcW w:w="77" w:type="pct"/>
          </w:tcPr>
          <w:p w14:paraId="7BD69332"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306" w:type="pct"/>
            <w:vAlign w:val="bottom"/>
          </w:tcPr>
          <w:p w14:paraId="71D9CC6A" w14:textId="44C53CF5" w:rsidR="00985843" w:rsidRPr="00953FCB" w:rsidRDefault="00811BED" w:rsidP="00985843">
            <w:pPr>
              <w:pStyle w:val="acctfourfigures"/>
              <w:tabs>
                <w:tab w:val="clear" w:pos="765"/>
                <w:tab w:val="decimal" w:pos="710"/>
              </w:tabs>
              <w:spacing w:line="240" w:lineRule="atLeast"/>
              <w:ind w:right="-37"/>
              <w:rPr>
                <w:sz w:val="16"/>
                <w:szCs w:val="16"/>
              </w:rPr>
            </w:pPr>
            <w:r>
              <w:rPr>
                <w:sz w:val="16"/>
                <w:szCs w:val="16"/>
              </w:rPr>
              <w:t>4,</w:t>
            </w:r>
            <w:r w:rsidR="00481D3E">
              <w:rPr>
                <w:sz w:val="16"/>
                <w:szCs w:val="16"/>
              </w:rPr>
              <w:t>787,606</w:t>
            </w:r>
          </w:p>
        </w:tc>
        <w:tc>
          <w:tcPr>
            <w:tcW w:w="89" w:type="pct"/>
            <w:vAlign w:val="bottom"/>
          </w:tcPr>
          <w:p w14:paraId="4B83E409" w14:textId="77777777" w:rsidR="00985843" w:rsidRPr="00BF2E33" w:rsidRDefault="00985843" w:rsidP="00985843">
            <w:pPr>
              <w:pStyle w:val="acctfourfigures"/>
              <w:tabs>
                <w:tab w:val="clear" w:pos="765"/>
                <w:tab w:val="decimal" w:pos="710"/>
              </w:tabs>
              <w:spacing w:line="240" w:lineRule="atLeast"/>
              <w:ind w:right="-37"/>
              <w:jc w:val="right"/>
              <w:rPr>
                <w:sz w:val="16"/>
                <w:szCs w:val="16"/>
              </w:rPr>
            </w:pPr>
          </w:p>
        </w:tc>
        <w:tc>
          <w:tcPr>
            <w:tcW w:w="301" w:type="pct"/>
            <w:vAlign w:val="bottom"/>
          </w:tcPr>
          <w:p w14:paraId="1DD00BE8" w14:textId="3DD5AA23" w:rsidR="00985843" w:rsidRPr="00BF2E33" w:rsidRDefault="00811BED" w:rsidP="00985843">
            <w:pPr>
              <w:pStyle w:val="acctfourfigures"/>
              <w:tabs>
                <w:tab w:val="clear" w:pos="765"/>
                <w:tab w:val="decimal" w:pos="633"/>
              </w:tabs>
              <w:spacing w:line="240" w:lineRule="atLeast"/>
              <w:ind w:right="-37"/>
              <w:jc w:val="right"/>
              <w:rPr>
                <w:sz w:val="16"/>
                <w:szCs w:val="16"/>
              </w:rPr>
            </w:pPr>
            <w:r>
              <w:rPr>
                <w:sz w:val="16"/>
                <w:szCs w:val="16"/>
              </w:rPr>
              <w:t>4,233,385</w:t>
            </w:r>
          </w:p>
        </w:tc>
      </w:tr>
      <w:tr w:rsidR="00985843" w:rsidRPr="00BF2E33" w14:paraId="0F39070F" w14:textId="77777777" w:rsidTr="00A00F8D">
        <w:trPr>
          <w:jc w:val="center"/>
        </w:trPr>
        <w:tc>
          <w:tcPr>
            <w:tcW w:w="649" w:type="pct"/>
            <w:tcBorders>
              <w:left w:val="nil"/>
              <w:right w:val="nil"/>
            </w:tcBorders>
            <w:vAlign w:val="bottom"/>
          </w:tcPr>
          <w:p w14:paraId="3EE846DC" w14:textId="77777777" w:rsidR="00985843" w:rsidRPr="00BF2E33" w:rsidRDefault="00985843" w:rsidP="00985843">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tcPr>
          <w:p w14:paraId="6FF34C1F" w14:textId="2980020A" w:rsidR="00985843" w:rsidRPr="00BF2E33" w:rsidRDefault="00811BED" w:rsidP="00985843">
            <w:pPr>
              <w:pStyle w:val="acctfourfigures"/>
              <w:tabs>
                <w:tab w:val="clear" w:pos="765"/>
                <w:tab w:val="decimal" w:pos="673"/>
              </w:tabs>
              <w:spacing w:line="240" w:lineRule="atLeast"/>
              <w:ind w:right="-154"/>
              <w:rPr>
                <w:sz w:val="16"/>
                <w:szCs w:val="16"/>
              </w:rPr>
            </w:pPr>
            <w:r>
              <w:rPr>
                <w:sz w:val="16"/>
                <w:szCs w:val="16"/>
              </w:rPr>
              <w:t>3,231,357</w:t>
            </w:r>
          </w:p>
        </w:tc>
        <w:tc>
          <w:tcPr>
            <w:tcW w:w="87" w:type="pct"/>
            <w:tcBorders>
              <w:left w:val="nil"/>
              <w:right w:val="nil"/>
            </w:tcBorders>
          </w:tcPr>
          <w:p w14:paraId="63BC382C"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46C3D403" w14:textId="6F33B6B7" w:rsidR="00985843" w:rsidRPr="00BF2E33" w:rsidRDefault="00811BED" w:rsidP="00985843">
            <w:pPr>
              <w:pStyle w:val="acctfourfigures"/>
              <w:tabs>
                <w:tab w:val="clear" w:pos="765"/>
                <w:tab w:val="decimal" w:pos="688"/>
              </w:tabs>
              <w:spacing w:line="240" w:lineRule="atLeast"/>
              <w:ind w:left="-30" w:right="-280"/>
              <w:rPr>
                <w:sz w:val="16"/>
                <w:szCs w:val="16"/>
              </w:rPr>
            </w:pPr>
            <w:r>
              <w:rPr>
                <w:sz w:val="16"/>
                <w:szCs w:val="16"/>
              </w:rPr>
              <w:t>3,659,950</w:t>
            </w:r>
          </w:p>
        </w:tc>
        <w:tc>
          <w:tcPr>
            <w:tcW w:w="87" w:type="pct"/>
            <w:tcBorders>
              <w:left w:val="nil"/>
              <w:right w:val="nil"/>
            </w:tcBorders>
          </w:tcPr>
          <w:p w14:paraId="61A963BC"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3A640BAC" w14:textId="0A4DCC3C" w:rsidR="00985843" w:rsidRPr="00BF2E33" w:rsidRDefault="00811BED" w:rsidP="00985843">
            <w:pPr>
              <w:pStyle w:val="acctfourfigures"/>
              <w:tabs>
                <w:tab w:val="clear" w:pos="765"/>
              </w:tabs>
              <w:spacing w:line="240" w:lineRule="atLeast"/>
              <w:ind w:right="-140"/>
              <w:jc w:val="center"/>
              <w:rPr>
                <w:sz w:val="16"/>
                <w:szCs w:val="16"/>
              </w:rPr>
            </w:pPr>
            <w:r>
              <w:rPr>
                <w:sz w:val="16"/>
                <w:szCs w:val="16"/>
              </w:rPr>
              <w:t>-</w:t>
            </w:r>
          </w:p>
        </w:tc>
        <w:tc>
          <w:tcPr>
            <w:tcW w:w="88" w:type="pct"/>
            <w:tcBorders>
              <w:left w:val="nil"/>
              <w:right w:val="nil"/>
            </w:tcBorders>
          </w:tcPr>
          <w:p w14:paraId="2B20A04D"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1DB26325" w14:textId="77777777" w:rsidR="00985843" w:rsidRPr="00BF2E33" w:rsidRDefault="00985843" w:rsidP="00985843">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5F924C9E"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0A9242DC" w14:textId="4DB7958A" w:rsidR="00985843" w:rsidRPr="00BF2E33" w:rsidRDefault="00811BED" w:rsidP="00985843">
            <w:pPr>
              <w:pStyle w:val="acctfourfigures"/>
              <w:tabs>
                <w:tab w:val="clear" w:pos="765"/>
              </w:tabs>
              <w:spacing w:line="240" w:lineRule="atLeast"/>
              <w:ind w:right="-195"/>
              <w:jc w:val="center"/>
              <w:rPr>
                <w:sz w:val="16"/>
                <w:szCs w:val="16"/>
              </w:rPr>
            </w:pPr>
            <w:r>
              <w:rPr>
                <w:sz w:val="16"/>
                <w:szCs w:val="16"/>
              </w:rPr>
              <w:t>-</w:t>
            </w:r>
          </w:p>
        </w:tc>
        <w:tc>
          <w:tcPr>
            <w:tcW w:w="89" w:type="pct"/>
            <w:tcBorders>
              <w:left w:val="nil"/>
              <w:right w:val="nil"/>
            </w:tcBorders>
          </w:tcPr>
          <w:p w14:paraId="281BB642"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4A2BCEA1" w14:textId="77777777" w:rsidR="00985843" w:rsidRPr="00BF2E33" w:rsidRDefault="00985843" w:rsidP="00985843">
            <w:pPr>
              <w:pStyle w:val="acctfourfigures"/>
              <w:tabs>
                <w:tab w:val="clear" w:pos="765"/>
              </w:tabs>
              <w:spacing w:line="240" w:lineRule="atLeast"/>
              <w:ind w:right="-242"/>
              <w:jc w:val="center"/>
              <w:rPr>
                <w:sz w:val="16"/>
                <w:szCs w:val="16"/>
              </w:rPr>
            </w:pPr>
            <w:r>
              <w:rPr>
                <w:sz w:val="16"/>
                <w:szCs w:val="16"/>
              </w:rPr>
              <w:t>-</w:t>
            </w:r>
          </w:p>
        </w:tc>
        <w:tc>
          <w:tcPr>
            <w:tcW w:w="88" w:type="pct"/>
            <w:tcBorders>
              <w:left w:val="nil"/>
              <w:right w:val="nil"/>
            </w:tcBorders>
          </w:tcPr>
          <w:p w14:paraId="0DA2C95D"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3913A437" w14:textId="25D961B9" w:rsidR="00985843" w:rsidRPr="00BF2E33" w:rsidRDefault="00811BED" w:rsidP="00985843">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tcPr>
          <w:p w14:paraId="418FAAFF"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3F9FCA62" w14:textId="77777777" w:rsidR="00985843" w:rsidRPr="00BF2E33" w:rsidRDefault="00985843" w:rsidP="00985843">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tcPr>
          <w:p w14:paraId="7023F1F5"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2E063479" w14:textId="0F198E5E" w:rsidR="00985843" w:rsidRPr="00BF2E33" w:rsidRDefault="00811BED" w:rsidP="00985843">
            <w:pPr>
              <w:pStyle w:val="acctfourfigures"/>
              <w:tabs>
                <w:tab w:val="clear" w:pos="765"/>
                <w:tab w:val="decimal" w:pos="346"/>
              </w:tabs>
              <w:spacing w:line="240" w:lineRule="atLeast"/>
              <w:ind w:right="-230"/>
              <w:rPr>
                <w:sz w:val="16"/>
                <w:szCs w:val="16"/>
              </w:rPr>
            </w:pPr>
            <w:r>
              <w:rPr>
                <w:sz w:val="16"/>
                <w:szCs w:val="16"/>
              </w:rPr>
              <w:t>-</w:t>
            </w:r>
          </w:p>
        </w:tc>
        <w:tc>
          <w:tcPr>
            <w:tcW w:w="89" w:type="pct"/>
            <w:tcBorders>
              <w:left w:val="nil"/>
              <w:right w:val="nil"/>
            </w:tcBorders>
          </w:tcPr>
          <w:p w14:paraId="3F17D229"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0FE63E52" w14:textId="77777777" w:rsidR="00985843" w:rsidRPr="00BF2E33" w:rsidRDefault="00985843" w:rsidP="00985843">
            <w:pPr>
              <w:pStyle w:val="acctfourfigures"/>
              <w:tabs>
                <w:tab w:val="clear" w:pos="765"/>
                <w:tab w:val="decimal" w:pos="346"/>
              </w:tabs>
              <w:spacing w:line="240" w:lineRule="atLeast"/>
              <w:ind w:right="-230"/>
              <w:rPr>
                <w:sz w:val="16"/>
                <w:szCs w:val="16"/>
              </w:rPr>
            </w:pPr>
            <w:r w:rsidRPr="00BF2E33">
              <w:rPr>
                <w:sz w:val="16"/>
                <w:szCs w:val="16"/>
              </w:rPr>
              <w:t>-</w:t>
            </w:r>
          </w:p>
        </w:tc>
        <w:tc>
          <w:tcPr>
            <w:tcW w:w="77" w:type="pct"/>
          </w:tcPr>
          <w:p w14:paraId="0EF197F3"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306" w:type="pct"/>
          </w:tcPr>
          <w:p w14:paraId="655EF5AE" w14:textId="1A7ED786" w:rsidR="00985843" w:rsidRPr="00953FCB" w:rsidRDefault="00811BED" w:rsidP="00985843">
            <w:pPr>
              <w:pStyle w:val="acctfourfigures"/>
              <w:tabs>
                <w:tab w:val="clear" w:pos="765"/>
                <w:tab w:val="decimal" w:pos="710"/>
              </w:tabs>
              <w:spacing w:line="240" w:lineRule="atLeast"/>
              <w:ind w:right="-37"/>
              <w:rPr>
                <w:sz w:val="16"/>
                <w:szCs w:val="16"/>
              </w:rPr>
            </w:pPr>
            <w:r>
              <w:rPr>
                <w:sz w:val="16"/>
                <w:szCs w:val="16"/>
              </w:rPr>
              <w:t>3,231,357</w:t>
            </w:r>
          </w:p>
        </w:tc>
        <w:tc>
          <w:tcPr>
            <w:tcW w:w="89" w:type="pct"/>
          </w:tcPr>
          <w:p w14:paraId="0703FB17" w14:textId="77777777" w:rsidR="00985843" w:rsidRPr="00BF2E33" w:rsidRDefault="00985843" w:rsidP="00985843">
            <w:pPr>
              <w:pStyle w:val="acctfourfigures"/>
              <w:tabs>
                <w:tab w:val="clear" w:pos="765"/>
                <w:tab w:val="decimal" w:pos="710"/>
              </w:tabs>
              <w:spacing w:line="240" w:lineRule="atLeast"/>
              <w:ind w:right="-37"/>
              <w:rPr>
                <w:sz w:val="16"/>
                <w:szCs w:val="16"/>
              </w:rPr>
            </w:pPr>
          </w:p>
        </w:tc>
        <w:tc>
          <w:tcPr>
            <w:tcW w:w="301" w:type="pct"/>
          </w:tcPr>
          <w:p w14:paraId="3EC463E4" w14:textId="78471E59" w:rsidR="00985843" w:rsidRPr="00BF2E33" w:rsidRDefault="00811BED" w:rsidP="00985843">
            <w:pPr>
              <w:pStyle w:val="acctfourfigures"/>
              <w:tabs>
                <w:tab w:val="clear" w:pos="765"/>
                <w:tab w:val="decimal" w:pos="633"/>
              </w:tabs>
              <w:spacing w:line="240" w:lineRule="atLeast"/>
              <w:ind w:right="-37"/>
              <w:jc w:val="right"/>
              <w:rPr>
                <w:sz w:val="16"/>
                <w:szCs w:val="16"/>
              </w:rPr>
            </w:pPr>
            <w:r>
              <w:rPr>
                <w:sz w:val="16"/>
                <w:szCs w:val="16"/>
              </w:rPr>
              <w:t>3,659,950</w:t>
            </w:r>
          </w:p>
        </w:tc>
      </w:tr>
      <w:tr w:rsidR="009727AA" w:rsidRPr="00BF2E33" w14:paraId="5D5BB654" w14:textId="77777777" w:rsidTr="00E55C57">
        <w:trPr>
          <w:jc w:val="center"/>
        </w:trPr>
        <w:tc>
          <w:tcPr>
            <w:tcW w:w="649" w:type="pct"/>
            <w:tcBorders>
              <w:left w:val="nil"/>
              <w:right w:val="nil"/>
            </w:tcBorders>
            <w:vAlign w:val="bottom"/>
          </w:tcPr>
          <w:p w14:paraId="19D08D23" w14:textId="77777777" w:rsidR="006D61E3" w:rsidRPr="00BF2E33" w:rsidRDefault="006D61E3" w:rsidP="00F93637">
            <w:pPr>
              <w:shd w:val="clear" w:color="auto" w:fill="FFFFFF"/>
              <w:spacing w:line="200" w:lineRule="exact"/>
              <w:ind w:left="180" w:right="-104" w:hanging="180"/>
              <w:rPr>
                <w:sz w:val="16"/>
                <w:szCs w:val="16"/>
              </w:rPr>
            </w:pPr>
          </w:p>
        </w:tc>
        <w:tc>
          <w:tcPr>
            <w:tcW w:w="267" w:type="pct"/>
            <w:tcBorders>
              <w:left w:val="nil"/>
              <w:right w:val="nil"/>
            </w:tcBorders>
          </w:tcPr>
          <w:p w14:paraId="70C34484" w14:textId="77777777" w:rsidR="006D61E3" w:rsidRPr="00BF2E33" w:rsidRDefault="006D61E3" w:rsidP="00F93637">
            <w:pPr>
              <w:pStyle w:val="acctfourfigures"/>
              <w:tabs>
                <w:tab w:val="clear" w:pos="765"/>
                <w:tab w:val="decimal" w:pos="673"/>
              </w:tabs>
              <w:spacing w:line="200" w:lineRule="exact"/>
              <w:ind w:right="-154"/>
              <w:rPr>
                <w:sz w:val="16"/>
                <w:szCs w:val="16"/>
              </w:rPr>
            </w:pPr>
          </w:p>
        </w:tc>
        <w:tc>
          <w:tcPr>
            <w:tcW w:w="87" w:type="pct"/>
            <w:tcBorders>
              <w:left w:val="nil"/>
              <w:right w:val="nil"/>
            </w:tcBorders>
            <w:vAlign w:val="bottom"/>
          </w:tcPr>
          <w:p w14:paraId="0E285CC4"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71" w:type="pct"/>
            <w:tcBorders>
              <w:left w:val="nil"/>
              <w:right w:val="nil"/>
            </w:tcBorders>
          </w:tcPr>
          <w:p w14:paraId="3D7B7264" w14:textId="77777777" w:rsidR="006D61E3" w:rsidRPr="00BF2E33" w:rsidRDefault="006D61E3" w:rsidP="00F93637">
            <w:pPr>
              <w:pStyle w:val="acctfourfigures"/>
              <w:tabs>
                <w:tab w:val="clear" w:pos="765"/>
                <w:tab w:val="decimal" w:pos="688"/>
              </w:tabs>
              <w:spacing w:line="200" w:lineRule="exact"/>
              <w:ind w:left="-30" w:right="-280"/>
              <w:rPr>
                <w:sz w:val="16"/>
                <w:szCs w:val="16"/>
              </w:rPr>
            </w:pPr>
          </w:p>
        </w:tc>
        <w:tc>
          <w:tcPr>
            <w:tcW w:w="87" w:type="pct"/>
            <w:tcBorders>
              <w:left w:val="nil"/>
              <w:right w:val="nil"/>
            </w:tcBorders>
            <w:vAlign w:val="bottom"/>
          </w:tcPr>
          <w:p w14:paraId="43E04018"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5" w:type="pct"/>
            <w:tcBorders>
              <w:left w:val="nil"/>
              <w:right w:val="nil"/>
            </w:tcBorders>
          </w:tcPr>
          <w:p w14:paraId="0D07A36D" w14:textId="77777777" w:rsidR="006D61E3" w:rsidRPr="00BF2E33" w:rsidRDefault="006D61E3" w:rsidP="00F93637">
            <w:pPr>
              <w:pStyle w:val="acctfourfigures"/>
              <w:tabs>
                <w:tab w:val="clear" w:pos="765"/>
                <w:tab w:val="decimal" w:pos="671"/>
              </w:tabs>
              <w:spacing w:line="200" w:lineRule="exact"/>
              <w:ind w:right="-37"/>
              <w:rPr>
                <w:sz w:val="16"/>
                <w:szCs w:val="16"/>
              </w:rPr>
            </w:pPr>
          </w:p>
        </w:tc>
        <w:tc>
          <w:tcPr>
            <w:tcW w:w="88" w:type="pct"/>
            <w:tcBorders>
              <w:left w:val="nil"/>
              <w:right w:val="nil"/>
            </w:tcBorders>
            <w:vAlign w:val="bottom"/>
          </w:tcPr>
          <w:p w14:paraId="791543BE"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tcPr>
          <w:p w14:paraId="3FD4C43D" w14:textId="77777777" w:rsidR="006D61E3" w:rsidRPr="00BF2E33" w:rsidRDefault="006D61E3" w:rsidP="00F93637">
            <w:pPr>
              <w:pStyle w:val="acctfourfigures"/>
              <w:tabs>
                <w:tab w:val="clear" w:pos="765"/>
                <w:tab w:val="decimal" w:pos="693"/>
              </w:tabs>
              <w:spacing w:line="200" w:lineRule="exact"/>
              <w:ind w:right="-141"/>
              <w:rPr>
                <w:sz w:val="16"/>
                <w:szCs w:val="16"/>
              </w:rPr>
            </w:pPr>
          </w:p>
        </w:tc>
        <w:tc>
          <w:tcPr>
            <w:tcW w:w="89" w:type="pct"/>
            <w:tcBorders>
              <w:left w:val="nil"/>
              <w:right w:val="nil"/>
            </w:tcBorders>
            <w:vAlign w:val="bottom"/>
          </w:tcPr>
          <w:p w14:paraId="60792782"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22ED8DC8" w14:textId="77777777" w:rsidR="006D61E3" w:rsidRPr="00BF2E33" w:rsidRDefault="006D61E3" w:rsidP="00F93637">
            <w:pPr>
              <w:pStyle w:val="acctfourfigures"/>
              <w:tabs>
                <w:tab w:val="clear" w:pos="765"/>
                <w:tab w:val="decimal" w:pos="588"/>
              </w:tabs>
              <w:spacing w:line="200" w:lineRule="exact"/>
              <w:ind w:right="-37"/>
              <w:rPr>
                <w:sz w:val="16"/>
                <w:szCs w:val="16"/>
              </w:rPr>
            </w:pPr>
          </w:p>
        </w:tc>
        <w:tc>
          <w:tcPr>
            <w:tcW w:w="89" w:type="pct"/>
            <w:tcBorders>
              <w:left w:val="nil"/>
              <w:right w:val="nil"/>
            </w:tcBorders>
            <w:vAlign w:val="bottom"/>
          </w:tcPr>
          <w:p w14:paraId="0E64E62F"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4FDF5936" w14:textId="77777777" w:rsidR="006D61E3" w:rsidRPr="00BF2E33" w:rsidRDefault="006D61E3" w:rsidP="00F93637">
            <w:pPr>
              <w:pStyle w:val="acctfourfigures"/>
              <w:tabs>
                <w:tab w:val="clear" w:pos="765"/>
                <w:tab w:val="decimal" w:pos="553"/>
              </w:tabs>
              <w:spacing w:line="200" w:lineRule="exact"/>
              <w:ind w:right="-144"/>
              <w:rPr>
                <w:sz w:val="16"/>
                <w:szCs w:val="16"/>
              </w:rPr>
            </w:pPr>
          </w:p>
        </w:tc>
        <w:tc>
          <w:tcPr>
            <w:tcW w:w="88" w:type="pct"/>
            <w:tcBorders>
              <w:left w:val="nil"/>
              <w:right w:val="nil"/>
            </w:tcBorders>
            <w:vAlign w:val="bottom"/>
          </w:tcPr>
          <w:p w14:paraId="466E590A"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125AA81B" w14:textId="77777777" w:rsidR="006D61E3" w:rsidRPr="00BF2E33" w:rsidRDefault="006D61E3" w:rsidP="00F93637">
            <w:pPr>
              <w:pStyle w:val="acctfourfigures"/>
              <w:tabs>
                <w:tab w:val="clear" w:pos="765"/>
                <w:tab w:val="decimal" w:pos="674"/>
              </w:tabs>
              <w:spacing w:line="200" w:lineRule="exact"/>
              <w:ind w:right="-187"/>
              <w:rPr>
                <w:sz w:val="16"/>
                <w:szCs w:val="16"/>
              </w:rPr>
            </w:pPr>
          </w:p>
        </w:tc>
        <w:tc>
          <w:tcPr>
            <w:tcW w:w="89" w:type="pct"/>
            <w:tcBorders>
              <w:left w:val="nil"/>
              <w:right w:val="nil"/>
            </w:tcBorders>
            <w:vAlign w:val="bottom"/>
          </w:tcPr>
          <w:p w14:paraId="3AEFD49F"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5" w:type="pct"/>
            <w:tcBorders>
              <w:left w:val="nil"/>
              <w:right w:val="nil"/>
            </w:tcBorders>
            <w:vAlign w:val="bottom"/>
          </w:tcPr>
          <w:p w14:paraId="1DBCB62C" w14:textId="77777777" w:rsidR="006D61E3" w:rsidRPr="00BF2E33" w:rsidRDefault="006D61E3" w:rsidP="00F93637">
            <w:pPr>
              <w:pStyle w:val="acctfourfigures"/>
              <w:tabs>
                <w:tab w:val="clear" w:pos="765"/>
              </w:tabs>
              <w:spacing w:line="200" w:lineRule="exact"/>
              <w:ind w:left="-55" w:right="-104"/>
              <w:jc w:val="center"/>
              <w:rPr>
                <w:sz w:val="16"/>
                <w:szCs w:val="16"/>
              </w:rPr>
            </w:pPr>
          </w:p>
        </w:tc>
        <w:tc>
          <w:tcPr>
            <w:tcW w:w="89" w:type="pct"/>
            <w:tcBorders>
              <w:left w:val="nil"/>
              <w:right w:val="nil"/>
            </w:tcBorders>
            <w:vAlign w:val="bottom"/>
          </w:tcPr>
          <w:p w14:paraId="6BA58ABA"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48C7EC1E"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89" w:type="pct"/>
            <w:tcBorders>
              <w:left w:val="nil"/>
              <w:right w:val="nil"/>
            </w:tcBorders>
            <w:vAlign w:val="bottom"/>
          </w:tcPr>
          <w:p w14:paraId="38BA2021"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576F54AC" w14:textId="77777777" w:rsidR="006D61E3" w:rsidRPr="00BF2E33" w:rsidRDefault="006D61E3" w:rsidP="00F93637">
            <w:pPr>
              <w:pStyle w:val="acctfourfigures"/>
              <w:tabs>
                <w:tab w:val="clear" w:pos="765"/>
                <w:tab w:val="decimal" w:pos="720"/>
              </w:tabs>
              <w:spacing w:line="200" w:lineRule="exact"/>
              <w:ind w:right="-37"/>
              <w:rPr>
                <w:sz w:val="16"/>
                <w:szCs w:val="16"/>
              </w:rPr>
            </w:pPr>
          </w:p>
        </w:tc>
        <w:tc>
          <w:tcPr>
            <w:tcW w:w="77" w:type="pct"/>
            <w:vAlign w:val="bottom"/>
          </w:tcPr>
          <w:p w14:paraId="65103DA6"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306" w:type="pct"/>
          </w:tcPr>
          <w:p w14:paraId="3B19EA1D" w14:textId="77777777" w:rsidR="006D61E3" w:rsidRPr="00953FCB" w:rsidRDefault="006D61E3" w:rsidP="00F93637">
            <w:pPr>
              <w:pStyle w:val="acctfourfigures"/>
              <w:tabs>
                <w:tab w:val="clear" w:pos="765"/>
                <w:tab w:val="decimal" w:pos="710"/>
              </w:tabs>
              <w:spacing w:line="200" w:lineRule="exact"/>
              <w:ind w:right="-37"/>
              <w:rPr>
                <w:sz w:val="16"/>
                <w:szCs w:val="16"/>
              </w:rPr>
            </w:pPr>
          </w:p>
        </w:tc>
        <w:tc>
          <w:tcPr>
            <w:tcW w:w="89" w:type="pct"/>
            <w:vAlign w:val="bottom"/>
          </w:tcPr>
          <w:p w14:paraId="6C372815" w14:textId="77777777" w:rsidR="006D61E3" w:rsidRPr="00BF2E33" w:rsidRDefault="006D61E3" w:rsidP="00F93637">
            <w:pPr>
              <w:pStyle w:val="acctfourfigures"/>
              <w:tabs>
                <w:tab w:val="clear" w:pos="765"/>
                <w:tab w:val="decimal" w:pos="710"/>
              </w:tabs>
              <w:spacing w:line="200" w:lineRule="exact"/>
              <w:ind w:right="-37"/>
              <w:rPr>
                <w:sz w:val="16"/>
                <w:szCs w:val="16"/>
              </w:rPr>
            </w:pPr>
          </w:p>
        </w:tc>
        <w:tc>
          <w:tcPr>
            <w:tcW w:w="301" w:type="pct"/>
          </w:tcPr>
          <w:p w14:paraId="1B09ADC2" w14:textId="77777777" w:rsidR="006D61E3" w:rsidRPr="00BF2E33" w:rsidRDefault="006D61E3" w:rsidP="00F93637">
            <w:pPr>
              <w:pStyle w:val="acctfourfigures"/>
              <w:tabs>
                <w:tab w:val="clear" w:pos="765"/>
                <w:tab w:val="decimal" w:pos="633"/>
              </w:tabs>
              <w:spacing w:line="200" w:lineRule="exact"/>
              <w:ind w:right="-37"/>
              <w:jc w:val="right"/>
              <w:rPr>
                <w:sz w:val="16"/>
                <w:szCs w:val="16"/>
              </w:rPr>
            </w:pPr>
          </w:p>
        </w:tc>
      </w:tr>
      <w:tr w:rsidR="009727AA" w:rsidRPr="00BF2E33" w14:paraId="3B3B8295" w14:textId="77777777" w:rsidTr="00E55C57">
        <w:trPr>
          <w:jc w:val="center"/>
        </w:trPr>
        <w:tc>
          <w:tcPr>
            <w:tcW w:w="649" w:type="pct"/>
            <w:tcBorders>
              <w:left w:val="nil"/>
              <w:right w:val="nil"/>
            </w:tcBorders>
            <w:vAlign w:val="bottom"/>
          </w:tcPr>
          <w:p w14:paraId="226E9FF7"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tcPr>
          <w:p w14:paraId="08FB8C58"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3543B5A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019BBB08"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4E62D7B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40F9FE44"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519C4EE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748B7903"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25AE4F6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B2981EE" w14:textId="77777777" w:rsidR="006D61E3" w:rsidRPr="00BF2E33" w:rsidRDefault="006D61E3" w:rsidP="00F93637">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726A5AE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52F43A2"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3142A2B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646888D0"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95580F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00411857"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5C4F733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F039B8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7872B27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335FF1C"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2988BAB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Pr>
          <w:p w14:paraId="7D6F4395" w14:textId="77777777" w:rsidR="006D61E3" w:rsidRPr="00953FCB" w:rsidRDefault="006D61E3" w:rsidP="00F93637">
            <w:pPr>
              <w:pStyle w:val="acctfourfigures"/>
              <w:tabs>
                <w:tab w:val="clear" w:pos="765"/>
                <w:tab w:val="decimal" w:pos="710"/>
              </w:tabs>
              <w:spacing w:line="240" w:lineRule="atLeast"/>
              <w:ind w:right="-37"/>
              <w:rPr>
                <w:sz w:val="16"/>
                <w:szCs w:val="16"/>
              </w:rPr>
            </w:pPr>
          </w:p>
        </w:tc>
        <w:tc>
          <w:tcPr>
            <w:tcW w:w="89" w:type="pct"/>
            <w:vAlign w:val="bottom"/>
          </w:tcPr>
          <w:p w14:paraId="3080B42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Pr>
          <w:p w14:paraId="548CDE5D" w14:textId="77777777" w:rsidR="006D61E3" w:rsidRPr="00BF2E33" w:rsidRDefault="006D61E3" w:rsidP="00F93637">
            <w:pPr>
              <w:pStyle w:val="acctfourfigures"/>
              <w:tabs>
                <w:tab w:val="clear" w:pos="765"/>
                <w:tab w:val="decimal" w:pos="633"/>
              </w:tabs>
              <w:spacing w:line="240" w:lineRule="atLeast"/>
              <w:ind w:right="-37"/>
              <w:jc w:val="right"/>
              <w:rPr>
                <w:sz w:val="16"/>
                <w:szCs w:val="16"/>
              </w:rPr>
            </w:pPr>
          </w:p>
        </w:tc>
      </w:tr>
      <w:tr w:rsidR="00EE50D9" w:rsidRPr="00BF2E33" w14:paraId="789AD814" w14:textId="77777777" w:rsidTr="00EE50D9">
        <w:trPr>
          <w:jc w:val="center"/>
        </w:trPr>
        <w:tc>
          <w:tcPr>
            <w:tcW w:w="1273" w:type="pct"/>
            <w:gridSpan w:val="4"/>
            <w:tcBorders>
              <w:left w:val="nil"/>
              <w:right w:val="nil"/>
            </w:tcBorders>
            <w:vAlign w:val="bottom"/>
          </w:tcPr>
          <w:p w14:paraId="41B8BF3E" w14:textId="10F993D5" w:rsidR="00EE50D9" w:rsidRPr="00BF2E33" w:rsidRDefault="00EE50D9" w:rsidP="00EE50D9">
            <w:pPr>
              <w:pStyle w:val="acctfourfigures"/>
              <w:tabs>
                <w:tab w:val="clear" w:pos="765"/>
                <w:tab w:val="decimal" w:pos="595"/>
              </w:tabs>
              <w:spacing w:line="240" w:lineRule="atLeast"/>
              <w:ind w:right="-37"/>
              <w:rPr>
                <w:sz w:val="16"/>
                <w:szCs w:val="16"/>
              </w:rPr>
            </w:pPr>
            <w:r w:rsidRPr="00BF2E33">
              <w:rPr>
                <w:sz w:val="16"/>
                <w:szCs w:val="16"/>
              </w:rPr>
              <w:t>-  Long-term loans from</w:t>
            </w:r>
            <w:r>
              <w:rPr>
                <w:sz w:val="16"/>
                <w:szCs w:val="16"/>
              </w:rPr>
              <w:t xml:space="preserve"> </w:t>
            </w:r>
            <w:r w:rsidRPr="00BF2E33">
              <w:rPr>
                <w:sz w:val="16"/>
                <w:szCs w:val="16"/>
              </w:rPr>
              <w:t>financial institutions</w:t>
            </w:r>
          </w:p>
        </w:tc>
        <w:tc>
          <w:tcPr>
            <w:tcW w:w="87" w:type="pct"/>
            <w:tcBorders>
              <w:left w:val="nil"/>
              <w:right w:val="nil"/>
            </w:tcBorders>
            <w:vAlign w:val="bottom"/>
          </w:tcPr>
          <w:p w14:paraId="678D765A"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390249D1" w14:textId="77777777" w:rsidR="00EE50D9" w:rsidRPr="00BF2E33" w:rsidRDefault="00EE50D9"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27D698B7"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6EAD6A63" w14:textId="77777777" w:rsidR="00EE50D9" w:rsidRPr="00BF2E33" w:rsidRDefault="00EE50D9"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0DD743DD"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16533E58" w14:textId="77777777" w:rsidR="00EE50D9" w:rsidRPr="00BF2E33" w:rsidRDefault="00EE50D9" w:rsidP="00F93637">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128B6D45"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9EBA57E" w14:textId="77777777" w:rsidR="00EE50D9" w:rsidRPr="00BF2E33" w:rsidRDefault="00EE50D9"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303899CF"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671552C" w14:textId="77777777" w:rsidR="00EE50D9" w:rsidRPr="00BF2E33" w:rsidRDefault="00EE50D9"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4DD2A96"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73B79FC5" w14:textId="77777777" w:rsidR="00EE50D9" w:rsidRPr="00BF2E33" w:rsidRDefault="00EE50D9"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66793C41"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40974D6"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09D40CD0"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26FC3D96" w14:textId="77777777" w:rsidR="00EE50D9" w:rsidRPr="00BF2E33" w:rsidRDefault="00EE50D9" w:rsidP="00F93637">
            <w:pPr>
              <w:pStyle w:val="acctfourfigures"/>
              <w:tabs>
                <w:tab w:val="clear" w:pos="765"/>
                <w:tab w:val="decimal" w:pos="720"/>
              </w:tabs>
              <w:spacing w:line="240" w:lineRule="atLeast"/>
              <w:ind w:right="-37"/>
              <w:rPr>
                <w:sz w:val="16"/>
                <w:szCs w:val="16"/>
              </w:rPr>
            </w:pPr>
          </w:p>
        </w:tc>
        <w:tc>
          <w:tcPr>
            <w:tcW w:w="77" w:type="pct"/>
            <w:vAlign w:val="bottom"/>
          </w:tcPr>
          <w:p w14:paraId="35D37BE9"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306" w:type="pct"/>
            <w:vAlign w:val="bottom"/>
          </w:tcPr>
          <w:p w14:paraId="0D455A03" w14:textId="68CAD13D" w:rsidR="00EE50D9" w:rsidRPr="00953FCB" w:rsidRDefault="00481D3E" w:rsidP="00E85071">
            <w:pPr>
              <w:pStyle w:val="acctfourfigures"/>
              <w:tabs>
                <w:tab w:val="clear" w:pos="765"/>
                <w:tab w:val="decimal" w:pos="710"/>
              </w:tabs>
              <w:spacing w:line="240" w:lineRule="atLeast"/>
              <w:ind w:right="-37"/>
              <w:rPr>
                <w:sz w:val="16"/>
                <w:szCs w:val="16"/>
              </w:rPr>
            </w:pPr>
            <w:r>
              <w:rPr>
                <w:sz w:val="16"/>
                <w:szCs w:val="16"/>
              </w:rPr>
              <w:t>727,423</w:t>
            </w:r>
          </w:p>
        </w:tc>
        <w:tc>
          <w:tcPr>
            <w:tcW w:w="89" w:type="pct"/>
          </w:tcPr>
          <w:p w14:paraId="389AD9B1" w14:textId="77777777" w:rsidR="00EE50D9" w:rsidRPr="00BF2E33" w:rsidRDefault="00EE50D9" w:rsidP="00F93637">
            <w:pPr>
              <w:pStyle w:val="acctfourfigures"/>
              <w:tabs>
                <w:tab w:val="clear" w:pos="765"/>
                <w:tab w:val="decimal" w:pos="710"/>
              </w:tabs>
              <w:spacing w:line="240" w:lineRule="atLeast"/>
              <w:ind w:right="-37"/>
              <w:rPr>
                <w:sz w:val="16"/>
                <w:szCs w:val="16"/>
              </w:rPr>
            </w:pPr>
          </w:p>
        </w:tc>
        <w:tc>
          <w:tcPr>
            <w:tcW w:w="301" w:type="pct"/>
            <w:vAlign w:val="bottom"/>
          </w:tcPr>
          <w:p w14:paraId="279E2269" w14:textId="11294604" w:rsidR="00EE50D9" w:rsidRPr="00BF2E33" w:rsidRDefault="00811BED" w:rsidP="00F93637">
            <w:pPr>
              <w:pStyle w:val="acctfourfigures"/>
              <w:tabs>
                <w:tab w:val="clear" w:pos="765"/>
                <w:tab w:val="decimal" w:pos="633"/>
              </w:tabs>
              <w:spacing w:line="240" w:lineRule="atLeast"/>
              <w:ind w:right="-37"/>
              <w:jc w:val="right"/>
              <w:rPr>
                <w:sz w:val="16"/>
                <w:szCs w:val="16"/>
              </w:rPr>
            </w:pPr>
            <w:r>
              <w:rPr>
                <w:sz w:val="16"/>
                <w:szCs w:val="16"/>
              </w:rPr>
              <w:t>708,430</w:t>
            </w:r>
          </w:p>
        </w:tc>
      </w:tr>
      <w:tr w:rsidR="009727AA" w:rsidRPr="00BF2E33" w14:paraId="5F574F03" w14:textId="77777777" w:rsidTr="00E55C57">
        <w:trPr>
          <w:trHeight w:val="66"/>
          <w:jc w:val="center"/>
        </w:trPr>
        <w:tc>
          <w:tcPr>
            <w:tcW w:w="649" w:type="pct"/>
            <w:tcBorders>
              <w:left w:val="nil"/>
              <w:right w:val="nil"/>
            </w:tcBorders>
            <w:vAlign w:val="bottom"/>
          </w:tcPr>
          <w:p w14:paraId="67607179" w14:textId="77777777" w:rsidR="006D61E3" w:rsidRPr="00BF2E33" w:rsidRDefault="006D61E3" w:rsidP="00F93637">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tcPr>
          <w:p w14:paraId="79EE12AF"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3D4FBAB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36BAAAC4"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3235E21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582F71BB"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2F2B09E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2128674C"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260F89CE"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D266A58" w14:textId="77777777" w:rsidR="006D61E3" w:rsidRPr="00BF2E33" w:rsidRDefault="006D61E3" w:rsidP="00F93637">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05CA88E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5F23AEA"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78CB03A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1F5876BD"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FCFEC61"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06AC162A"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12DB035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71B7E9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74D42ED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B169D32"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7D99309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Pr>
          <w:p w14:paraId="78EA4894" w14:textId="4F20A955" w:rsidR="006D61E3" w:rsidRPr="00BF2E33" w:rsidRDefault="00811BED" w:rsidP="00F93637">
            <w:pPr>
              <w:pStyle w:val="acctfourfigures"/>
              <w:tabs>
                <w:tab w:val="clear" w:pos="765"/>
                <w:tab w:val="decimal" w:pos="710"/>
              </w:tabs>
              <w:spacing w:line="240" w:lineRule="atLeast"/>
              <w:ind w:right="-37"/>
              <w:rPr>
                <w:sz w:val="16"/>
                <w:szCs w:val="16"/>
              </w:rPr>
            </w:pPr>
            <w:r>
              <w:rPr>
                <w:sz w:val="16"/>
                <w:szCs w:val="16"/>
              </w:rPr>
              <w:t>28,733</w:t>
            </w:r>
          </w:p>
        </w:tc>
        <w:tc>
          <w:tcPr>
            <w:tcW w:w="89" w:type="pct"/>
          </w:tcPr>
          <w:p w14:paraId="4EEF3E4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vAlign w:val="bottom"/>
          </w:tcPr>
          <w:p w14:paraId="4B3585B5" w14:textId="7D531E77" w:rsidR="006D61E3" w:rsidRPr="00BF2E33" w:rsidRDefault="00811BED" w:rsidP="00F93637">
            <w:pPr>
              <w:pStyle w:val="acctfourfigures"/>
              <w:tabs>
                <w:tab w:val="clear" w:pos="765"/>
                <w:tab w:val="decimal" w:pos="633"/>
              </w:tabs>
              <w:spacing w:line="240" w:lineRule="atLeast"/>
              <w:ind w:right="-37"/>
              <w:jc w:val="right"/>
              <w:rPr>
                <w:sz w:val="16"/>
                <w:szCs w:val="16"/>
              </w:rPr>
            </w:pPr>
            <w:r>
              <w:rPr>
                <w:sz w:val="16"/>
                <w:szCs w:val="16"/>
              </w:rPr>
              <w:t>47,620</w:t>
            </w:r>
          </w:p>
        </w:tc>
      </w:tr>
      <w:tr w:rsidR="009727AA" w:rsidRPr="00BF2E33" w14:paraId="421D3B9F" w14:textId="77777777" w:rsidTr="00E55C57">
        <w:trPr>
          <w:jc w:val="center"/>
        </w:trPr>
        <w:tc>
          <w:tcPr>
            <w:tcW w:w="649" w:type="pct"/>
            <w:tcBorders>
              <w:left w:val="nil"/>
              <w:right w:val="nil"/>
            </w:tcBorders>
            <w:vAlign w:val="bottom"/>
          </w:tcPr>
          <w:p w14:paraId="337F1343" w14:textId="77777777" w:rsidR="006D61E3" w:rsidRPr="00BF2E33" w:rsidRDefault="006D61E3" w:rsidP="00F93637">
            <w:pPr>
              <w:shd w:val="clear" w:color="auto" w:fill="FFFFFF"/>
              <w:spacing w:line="240" w:lineRule="atLeast"/>
              <w:ind w:left="180" w:right="-104" w:hanging="180"/>
              <w:rPr>
                <w:sz w:val="16"/>
                <w:szCs w:val="16"/>
              </w:rPr>
            </w:pPr>
            <w:r w:rsidRPr="00BF2E33">
              <w:rPr>
                <w:sz w:val="16"/>
                <w:szCs w:val="16"/>
              </w:rPr>
              <w:t>-  Other liabilities</w:t>
            </w:r>
          </w:p>
        </w:tc>
        <w:tc>
          <w:tcPr>
            <w:tcW w:w="267" w:type="pct"/>
            <w:tcBorders>
              <w:left w:val="nil"/>
              <w:right w:val="nil"/>
            </w:tcBorders>
          </w:tcPr>
          <w:p w14:paraId="2D12BDC5"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4306EC8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7BACFF8F"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36D50F3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26B51A47"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0CBDEE3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6D684DFA"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5584712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4F5860F"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6A24E3A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243FA28B"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384B6C8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08FACE5"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62E8A0F6"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1173DA0F"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2481190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7A95E56"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0794BF58"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07D4BFD"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11D90B8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4E9BA24A" w14:textId="773460D1" w:rsidR="006D61E3" w:rsidRPr="00BF2E33" w:rsidRDefault="00C11FBC" w:rsidP="00F93637">
            <w:pPr>
              <w:pStyle w:val="acctfourfigures"/>
              <w:tabs>
                <w:tab w:val="clear" w:pos="765"/>
                <w:tab w:val="decimal" w:pos="710"/>
              </w:tabs>
              <w:spacing w:line="240" w:lineRule="atLeast"/>
              <w:ind w:right="-37"/>
              <w:rPr>
                <w:sz w:val="16"/>
                <w:szCs w:val="16"/>
              </w:rPr>
            </w:pPr>
            <w:r>
              <w:rPr>
                <w:sz w:val="16"/>
                <w:szCs w:val="16"/>
              </w:rPr>
              <w:t>3</w:t>
            </w:r>
            <w:r w:rsidR="00811BED">
              <w:rPr>
                <w:sz w:val="16"/>
                <w:szCs w:val="16"/>
              </w:rPr>
              <w:t>,</w:t>
            </w:r>
            <w:r>
              <w:rPr>
                <w:sz w:val="16"/>
                <w:szCs w:val="16"/>
              </w:rPr>
              <w:t>355</w:t>
            </w:r>
            <w:r w:rsidR="00811BED">
              <w:rPr>
                <w:sz w:val="16"/>
                <w:szCs w:val="16"/>
              </w:rPr>
              <w:t>,</w:t>
            </w:r>
            <w:r>
              <w:rPr>
                <w:sz w:val="16"/>
                <w:szCs w:val="16"/>
              </w:rPr>
              <w:t>347</w:t>
            </w:r>
          </w:p>
        </w:tc>
        <w:tc>
          <w:tcPr>
            <w:tcW w:w="89" w:type="pct"/>
          </w:tcPr>
          <w:p w14:paraId="43ADDAD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vAlign w:val="bottom"/>
          </w:tcPr>
          <w:p w14:paraId="7FB0F112" w14:textId="26E057E9" w:rsidR="006D61E3" w:rsidRPr="00BF2E33" w:rsidRDefault="00811BED" w:rsidP="00F93637">
            <w:pPr>
              <w:pStyle w:val="acctfourfigures"/>
              <w:tabs>
                <w:tab w:val="clear" w:pos="765"/>
                <w:tab w:val="decimal" w:pos="633"/>
              </w:tabs>
              <w:spacing w:line="240" w:lineRule="atLeast"/>
              <w:ind w:right="-37"/>
              <w:jc w:val="right"/>
              <w:rPr>
                <w:sz w:val="16"/>
                <w:szCs w:val="16"/>
              </w:rPr>
            </w:pPr>
            <w:r>
              <w:rPr>
                <w:sz w:val="16"/>
                <w:szCs w:val="16"/>
              </w:rPr>
              <w:t>2,666,793</w:t>
            </w:r>
          </w:p>
        </w:tc>
      </w:tr>
      <w:tr w:rsidR="009727AA" w:rsidRPr="00DE4E8E" w14:paraId="308F3BB5" w14:textId="77777777" w:rsidTr="00E55C57">
        <w:trPr>
          <w:jc w:val="center"/>
        </w:trPr>
        <w:tc>
          <w:tcPr>
            <w:tcW w:w="649" w:type="pct"/>
            <w:tcBorders>
              <w:left w:val="nil"/>
              <w:right w:val="nil"/>
            </w:tcBorders>
            <w:vAlign w:val="bottom"/>
          </w:tcPr>
          <w:p w14:paraId="768514CE" w14:textId="77777777" w:rsidR="006D61E3" w:rsidRPr="00BF2E33" w:rsidRDefault="006D61E3" w:rsidP="00F93637">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tcPr>
          <w:p w14:paraId="6A7C1F11" w14:textId="77777777" w:rsidR="006D61E3" w:rsidRPr="00BF2E33" w:rsidRDefault="006D61E3" w:rsidP="00F93637">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36C0AF4F"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19124544" w14:textId="77777777" w:rsidR="006D61E3" w:rsidRPr="00BF2E33" w:rsidRDefault="006D61E3" w:rsidP="00F93637">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6CF7F3D4"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7F51F9B5" w14:textId="77777777" w:rsidR="006D61E3" w:rsidRPr="00BF2E33" w:rsidRDefault="006D61E3" w:rsidP="00F93637">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06E591F7"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301D51ED" w14:textId="77777777" w:rsidR="006D61E3" w:rsidRPr="00BF2E33" w:rsidRDefault="006D61E3" w:rsidP="00F93637">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6FDCB67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1516E2B" w14:textId="77777777" w:rsidR="006D61E3" w:rsidRPr="00BF2E33" w:rsidRDefault="006D61E3" w:rsidP="00F93637">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2BFC273D"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37A0ACF" w14:textId="77777777" w:rsidR="006D61E3" w:rsidRPr="00BF2E33" w:rsidRDefault="006D61E3" w:rsidP="00F93637">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7BFD564A"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0E44816" w14:textId="77777777" w:rsidR="006D61E3" w:rsidRPr="00BF2E33" w:rsidRDefault="006D61E3" w:rsidP="00F93637">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0AE4525"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089F450E" w14:textId="77777777" w:rsidR="006D61E3" w:rsidRPr="00BF2E33" w:rsidRDefault="006D61E3" w:rsidP="00F93637">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6128EECB"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A5DD13C" w14:textId="77777777" w:rsidR="006D61E3" w:rsidRPr="00BF2E33" w:rsidRDefault="006D61E3" w:rsidP="00F93637">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7C30F5C9"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D521E1F" w14:textId="77777777" w:rsidR="006D61E3" w:rsidRPr="00BF2E33" w:rsidRDefault="006D61E3" w:rsidP="00F93637">
            <w:pPr>
              <w:pStyle w:val="acctfourfigures"/>
              <w:tabs>
                <w:tab w:val="clear" w:pos="765"/>
                <w:tab w:val="decimal" w:pos="720"/>
              </w:tabs>
              <w:spacing w:line="240" w:lineRule="atLeast"/>
              <w:ind w:right="-37"/>
              <w:rPr>
                <w:sz w:val="16"/>
                <w:szCs w:val="16"/>
              </w:rPr>
            </w:pPr>
          </w:p>
        </w:tc>
        <w:tc>
          <w:tcPr>
            <w:tcW w:w="77" w:type="pct"/>
            <w:vAlign w:val="bottom"/>
          </w:tcPr>
          <w:p w14:paraId="525A8013"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74F039A2" w14:textId="4E8E6E76" w:rsidR="006D61E3" w:rsidRPr="00BF2E33" w:rsidRDefault="00811BED" w:rsidP="00274657">
            <w:pPr>
              <w:pStyle w:val="acctfourfigures"/>
              <w:tabs>
                <w:tab w:val="clear" w:pos="765"/>
                <w:tab w:val="decimal" w:pos="710"/>
              </w:tabs>
              <w:spacing w:line="240" w:lineRule="atLeast"/>
              <w:ind w:left="-101" w:right="-37"/>
              <w:rPr>
                <w:b/>
                <w:bCs/>
                <w:sz w:val="16"/>
                <w:szCs w:val="16"/>
              </w:rPr>
            </w:pPr>
            <w:r>
              <w:rPr>
                <w:b/>
                <w:bCs/>
                <w:sz w:val="16"/>
                <w:szCs w:val="16"/>
              </w:rPr>
              <w:t>1</w:t>
            </w:r>
            <w:r w:rsidR="00C11FBC">
              <w:rPr>
                <w:b/>
                <w:bCs/>
                <w:sz w:val="16"/>
                <w:szCs w:val="16"/>
              </w:rPr>
              <w:t>2</w:t>
            </w:r>
            <w:r>
              <w:rPr>
                <w:b/>
                <w:bCs/>
                <w:sz w:val="16"/>
                <w:szCs w:val="16"/>
              </w:rPr>
              <w:t>,</w:t>
            </w:r>
            <w:r w:rsidR="00C11FBC">
              <w:rPr>
                <w:b/>
                <w:bCs/>
                <w:sz w:val="16"/>
                <w:szCs w:val="16"/>
              </w:rPr>
              <w:t>130</w:t>
            </w:r>
            <w:r>
              <w:rPr>
                <w:b/>
                <w:bCs/>
                <w:sz w:val="16"/>
                <w:szCs w:val="16"/>
              </w:rPr>
              <w:t>,</w:t>
            </w:r>
            <w:r w:rsidR="00C11FBC">
              <w:rPr>
                <w:b/>
                <w:bCs/>
                <w:sz w:val="16"/>
                <w:szCs w:val="16"/>
              </w:rPr>
              <w:t>466</w:t>
            </w:r>
          </w:p>
        </w:tc>
        <w:tc>
          <w:tcPr>
            <w:tcW w:w="89" w:type="pct"/>
            <w:vAlign w:val="bottom"/>
          </w:tcPr>
          <w:p w14:paraId="3EDFE8CC" w14:textId="77777777" w:rsidR="006D61E3" w:rsidRPr="00BF2E33" w:rsidRDefault="006D61E3" w:rsidP="00F93637">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2EF2B825" w14:textId="1E5D3D14" w:rsidR="006D61E3" w:rsidRPr="00811BED" w:rsidRDefault="00811BED" w:rsidP="00811BED">
            <w:pPr>
              <w:pStyle w:val="acctfourfigures"/>
              <w:tabs>
                <w:tab w:val="clear" w:pos="765"/>
                <w:tab w:val="decimal" w:pos="633"/>
              </w:tabs>
              <w:spacing w:line="240" w:lineRule="atLeast"/>
              <w:ind w:right="-37"/>
              <w:jc w:val="center"/>
              <w:rPr>
                <w:rFonts w:cstheme="minorBidi"/>
                <w:b/>
                <w:bCs/>
                <w:sz w:val="16"/>
                <w:lang w:val="en-US" w:bidi="th-TH"/>
              </w:rPr>
            </w:pPr>
            <w:r>
              <w:rPr>
                <w:rFonts w:cstheme="minorBidi"/>
                <w:b/>
                <w:bCs/>
                <w:sz w:val="16"/>
                <w:lang w:val="en-US" w:bidi="th-TH"/>
              </w:rPr>
              <w:t>11,316,178</w:t>
            </w:r>
          </w:p>
        </w:tc>
      </w:tr>
    </w:tbl>
    <w:p w14:paraId="56287DBD" w14:textId="0F8B4A06" w:rsidR="00087842" w:rsidRPr="007876BA" w:rsidRDefault="00087842" w:rsidP="007876BA">
      <w:pPr>
        <w:spacing w:line="240" w:lineRule="atLeast"/>
        <w:rPr>
          <w:szCs w:val="22"/>
        </w:rPr>
      </w:pPr>
    </w:p>
    <w:p w14:paraId="243A7493" w14:textId="77777777" w:rsidR="00E57006" w:rsidRDefault="00E57006">
      <w:r>
        <w:br w:type="page"/>
      </w:r>
    </w:p>
    <w:tbl>
      <w:tblPr>
        <w:tblW w:w="4845" w:type="pct"/>
        <w:tblInd w:w="450" w:type="dxa"/>
        <w:tblLayout w:type="fixed"/>
        <w:tblLook w:val="00A0" w:firstRow="1" w:lastRow="0" w:firstColumn="1" w:lastColumn="0" w:noHBand="0" w:noVBand="0"/>
      </w:tblPr>
      <w:tblGrid>
        <w:gridCol w:w="3870"/>
        <w:gridCol w:w="850"/>
        <w:gridCol w:w="236"/>
        <w:gridCol w:w="819"/>
        <w:gridCol w:w="236"/>
        <w:gridCol w:w="789"/>
        <w:gridCol w:w="237"/>
        <w:gridCol w:w="814"/>
        <w:gridCol w:w="237"/>
        <w:gridCol w:w="744"/>
        <w:gridCol w:w="237"/>
        <w:gridCol w:w="789"/>
        <w:gridCol w:w="237"/>
        <w:gridCol w:w="732"/>
        <w:gridCol w:w="237"/>
        <w:gridCol w:w="775"/>
        <w:gridCol w:w="237"/>
        <w:gridCol w:w="859"/>
        <w:gridCol w:w="237"/>
        <w:gridCol w:w="913"/>
      </w:tblGrid>
      <w:tr w:rsidR="00491F4F" w:rsidRPr="00734934" w14:paraId="39A504CC" w14:textId="77777777" w:rsidTr="00D6232A">
        <w:tc>
          <w:tcPr>
            <w:tcW w:w="1374" w:type="pct"/>
            <w:tcBorders>
              <w:top w:val="nil"/>
              <w:left w:val="nil"/>
              <w:right w:val="nil"/>
            </w:tcBorders>
            <w:noWrap/>
            <w:vAlign w:val="bottom"/>
          </w:tcPr>
          <w:p w14:paraId="0A7FED54" w14:textId="77777777" w:rsidR="00491F4F" w:rsidRPr="00734934" w:rsidRDefault="00491F4F" w:rsidP="00D6232A">
            <w:pPr>
              <w:spacing w:line="240" w:lineRule="atLeast"/>
              <w:rPr>
                <w:b/>
                <w:bCs/>
                <w:i/>
                <w:iCs/>
                <w:color w:val="000000"/>
                <w:sz w:val="16"/>
                <w:szCs w:val="16"/>
              </w:rPr>
            </w:pPr>
            <w:r w:rsidRPr="00734934">
              <w:rPr>
                <w:sz w:val="16"/>
                <w:szCs w:val="16"/>
              </w:rPr>
              <w:lastRenderedPageBreak/>
              <w:br w:type="page"/>
            </w:r>
          </w:p>
        </w:tc>
        <w:tc>
          <w:tcPr>
            <w:tcW w:w="3626" w:type="pct"/>
            <w:gridSpan w:val="19"/>
            <w:tcBorders>
              <w:top w:val="nil"/>
              <w:left w:val="nil"/>
              <w:bottom w:val="nil"/>
            </w:tcBorders>
            <w:vAlign w:val="bottom"/>
          </w:tcPr>
          <w:p w14:paraId="68C07067" w14:textId="77777777" w:rsidR="00491F4F" w:rsidRPr="00734934" w:rsidRDefault="00491F4F" w:rsidP="00D6232A">
            <w:pPr>
              <w:spacing w:line="240" w:lineRule="atLeast"/>
              <w:ind w:left="-115"/>
              <w:jc w:val="center"/>
              <w:rPr>
                <w:b/>
                <w:color w:val="000000"/>
                <w:sz w:val="16"/>
                <w:szCs w:val="16"/>
              </w:rPr>
            </w:pPr>
            <w:r w:rsidRPr="00734934">
              <w:rPr>
                <w:b/>
                <w:bCs/>
                <w:sz w:val="16"/>
                <w:szCs w:val="16"/>
              </w:rPr>
              <w:t>Separate financial statements</w:t>
            </w:r>
          </w:p>
        </w:tc>
      </w:tr>
      <w:tr w:rsidR="00491F4F" w:rsidRPr="00734934" w14:paraId="528B6498" w14:textId="77777777" w:rsidTr="00D6232A">
        <w:tc>
          <w:tcPr>
            <w:tcW w:w="1374" w:type="pct"/>
            <w:tcBorders>
              <w:top w:val="nil"/>
              <w:left w:val="nil"/>
              <w:right w:val="nil"/>
            </w:tcBorders>
            <w:noWrap/>
            <w:vAlign w:val="bottom"/>
          </w:tcPr>
          <w:p w14:paraId="0AB5D6BC" w14:textId="0B43E18F" w:rsidR="00491F4F" w:rsidRPr="00734934" w:rsidRDefault="00491F4F" w:rsidP="00D6232A">
            <w:pPr>
              <w:spacing w:line="240" w:lineRule="atLeast"/>
              <w:rPr>
                <w:b/>
                <w:bCs/>
                <w:i/>
                <w:iCs/>
                <w:color w:val="000000"/>
                <w:sz w:val="16"/>
                <w:szCs w:val="16"/>
                <w:cs/>
              </w:rPr>
            </w:pPr>
          </w:p>
        </w:tc>
        <w:tc>
          <w:tcPr>
            <w:tcW w:w="676" w:type="pct"/>
            <w:gridSpan w:val="3"/>
            <w:tcBorders>
              <w:top w:val="nil"/>
              <w:left w:val="nil"/>
              <w:bottom w:val="nil"/>
              <w:right w:val="nil"/>
            </w:tcBorders>
            <w:vAlign w:val="bottom"/>
          </w:tcPr>
          <w:p w14:paraId="7CFBAEDA" w14:textId="77777777" w:rsidR="00491F4F" w:rsidRPr="00734934" w:rsidRDefault="00491F4F" w:rsidP="00D6232A">
            <w:pPr>
              <w:spacing w:line="240" w:lineRule="atLeast"/>
              <w:ind w:left="-115" w:right="-129"/>
              <w:jc w:val="center"/>
              <w:rPr>
                <w:bCs/>
                <w:color w:val="000000"/>
                <w:sz w:val="16"/>
                <w:szCs w:val="16"/>
                <w:lang w:val="en-US"/>
              </w:rPr>
            </w:pPr>
            <w:r w:rsidRPr="00734934">
              <w:rPr>
                <w:bCs/>
                <w:color w:val="000000"/>
                <w:sz w:val="16"/>
                <w:szCs w:val="16"/>
                <w:lang w:val="en-US"/>
              </w:rPr>
              <w:t>Segment 1</w:t>
            </w:r>
          </w:p>
        </w:tc>
        <w:tc>
          <w:tcPr>
            <w:tcW w:w="84" w:type="pct"/>
            <w:tcBorders>
              <w:top w:val="nil"/>
              <w:left w:val="nil"/>
              <w:bottom w:val="nil"/>
              <w:right w:val="nil"/>
            </w:tcBorders>
            <w:vAlign w:val="bottom"/>
          </w:tcPr>
          <w:p w14:paraId="5E6FE91D" w14:textId="77777777" w:rsidR="00491F4F" w:rsidRPr="00734934" w:rsidRDefault="00491F4F" w:rsidP="00D6232A">
            <w:pPr>
              <w:spacing w:line="240" w:lineRule="atLeast"/>
              <w:jc w:val="center"/>
              <w:rPr>
                <w:bCs/>
                <w:color w:val="000000"/>
                <w:sz w:val="16"/>
                <w:szCs w:val="16"/>
              </w:rPr>
            </w:pPr>
          </w:p>
        </w:tc>
        <w:tc>
          <w:tcPr>
            <w:tcW w:w="653" w:type="pct"/>
            <w:gridSpan w:val="3"/>
            <w:tcBorders>
              <w:top w:val="nil"/>
              <w:left w:val="nil"/>
              <w:bottom w:val="nil"/>
              <w:right w:val="nil"/>
            </w:tcBorders>
            <w:vAlign w:val="bottom"/>
          </w:tcPr>
          <w:p w14:paraId="064EEA8F" w14:textId="77777777" w:rsidR="00491F4F" w:rsidRPr="00734934" w:rsidRDefault="00491F4F" w:rsidP="00D6232A">
            <w:pPr>
              <w:spacing w:line="240" w:lineRule="atLeast"/>
              <w:ind w:left="-115"/>
              <w:jc w:val="center"/>
              <w:rPr>
                <w:bCs/>
                <w:color w:val="000000"/>
                <w:sz w:val="16"/>
                <w:szCs w:val="16"/>
              </w:rPr>
            </w:pPr>
            <w:r w:rsidRPr="00734934">
              <w:rPr>
                <w:bCs/>
                <w:color w:val="000000"/>
                <w:sz w:val="16"/>
                <w:szCs w:val="16"/>
                <w:lang w:val="en-US"/>
              </w:rPr>
              <w:t>Segment 2</w:t>
            </w:r>
          </w:p>
        </w:tc>
        <w:tc>
          <w:tcPr>
            <w:tcW w:w="84" w:type="pct"/>
            <w:tcBorders>
              <w:top w:val="nil"/>
              <w:left w:val="nil"/>
              <w:bottom w:val="nil"/>
              <w:right w:val="nil"/>
            </w:tcBorders>
            <w:vAlign w:val="bottom"/>
          </w:tcPr>
          <w:p w14:paraId="1C892E71" w14:textId="77777777" w:rsidR="00491F4F" w:rsidRPr="00734934" w:rsidRDefault="00491F4F" w:rsidP="00D6232A">
            <w:pPr>
              <w:spacing w:line="240" w:lineRule="atLeast"/>
              <w:jc w:val="center"/>
              <w:rPr>
                <w:bCs/>
                <w:color w:val="000000"/>
                <w:sz w:val="16"/>
                <w:szCs w:val="16"/>
              </w:rPr>
            </w:pPr>
          </w:p>
        </w:tc>
        <w:tc>
          <w:tcPr>
            <w:tcW w:w="628" w:type="pct"/>
            <w:gridSpan w:val="3"/>
            <w:tcBorders>
              <w:top w:val="nil"/>
              <w:left w:val="nil"/>
              <w:bottom w:val="nil"/>
              <w:right w:val="nil"/>
            </w:tcBorders>
            <w:vAlign w:val="bottom"/>
          </w:tcPr>
          <w:p w14:paraId="55C76B42" w14:textId="77777777" w:rsidR="00491F4F" w:rsidRPr="00734934" w:rsidRDefault="00491F4F" w:rsidP="00D6232A">
            <w:pPr>
              <w:spacing w:line="240" w:lineRule="atLeast"/>
              <w:ind w:left="-115"/>
              <w:jc w:val="center"/>
              <w:rPr>
                <w:bCs/>
                <w:color w:val="000000"/>
                <w:sz w:val="16"/>
                <w:szCs w:val="16"/>
                <w:cs/>
              </w:rPr>
            </w:pPr>
            <w:r w:rsidRPr="00734934">
              <w:rPr>
                <w:bCs/>
                <w:color w:val="000000"/>
                <w:sz w:val="16"/>
                <w:szCs w:val="16"/>
                <w:lang w:val="en-US"/>
              </w:rPr>
              <w:t>Segment 3</w:t>
            </w:r>
          </w:p>
        </w:tc>
        <w:tc>
          <w:tcPr>
            <w:tcW w:w="84" w:type="pct"/>
            <w:tcBorders>
              <w:top w:val="nil"/>
              <w:left w:val="nil"/>
              <w:bottom w:val="nil"/>
              <w:right w:val="nil"/>
            </w:tcBorders>
            <w:vAlign w:val="bottom"/>
          </w:tcPr>
          <w:p w14:paraId="5E6AA462" w14:textId="77777777" w:rsidR="00491F4F" w:rsidRPr="00734934" w:rsidRDefault="00491F4F" w:rsidP="00D6232A">
            <w:pPr>
              <w:spacing w:line="240" w:lineRule="atLeast"/>
              <w:jc w:val="center"/>
              <w:rPr>
                <w:bCs/>
                <w:color w:val="000000"/>
                <w:sz w:val="16"/>
                <w:szCs w:val="16"/>
              </w:rPr>
            </w:pPr>
          </w:p>
        </w:tc>
        <w:tc>
          <w:tcPr>
            <w:tcW w:w="619" w:type="pct"/>
            <w:gridSpan w:val="3"/>
            <w:tcBorders>
              <w:top w:val="nil"/>
              <w:left w:val="nil"/>
              <w:bottom w:val="nil"/>
              <w:right w:val="nil"/>
            </w:tcBorders>
            <w:vAlign w:val="bottom"/>
          </w:tcPr>
          <w:p w14:paraId="3C312289" w14:textId="77777777" w:rsidR="00491F4F" w:rsidRPr="00734934" w:rsidRDefault="00491F4F" w:rsidP="00D6232A">
            <w:pPr>
              <w:spacing w:line="240" w:lineRule="atLeast"/>
              <w:ind w:left="-115" w:right="-157"/>
              <w:jc w:val="center"/>
              <w:rPr>
                <w:bCs/>
                <w:color w:val="000000"/>
                <w:sz w:val="16"/>
                <w:szCs w:val="16"/>
                <w:cs/>
              </w:rPr>
            </w:pPr>
            <w:r w:rsidRPr="00734934">
              <w:rPr>
                <w:bCs/>
                <w:color w:val="000000"/>
                <w:sz w:val="16"/>
                <w:szCs w:val="16"/>
                <w:lang w:val="en-US"/>
              </w:rPr>
              <w:t>Segment 4</w:t>
            </w:r>
          </w:p>
        </w:tc>
        <w:tc>
          <w:tcPr>
            <w:tcW w:w="84" w:type="pct"/>
            <w:tcBorders>
              <w:top w:val="nil"/>
              <w:left w:val="nil"/>
              <w:bottom w:val="nil"/>
              <w:right w:val="nil"/>
            </w:tcBorders>
            <w:vAlign w:val="bottom"/>
          </w:tcPr>
          <w:p w14:paraId="4406C0EE" w14:textId="77777777" w:rsidR="00491F4F" w:rsidRPr="00734934" w:rsidRDefault="00491F4F" w:rsidP="00D6232A">
            <w:pPr>
              <w:spacing w:line="240" w:lineRule="atLeast"/>
              <w:jc w:val="center"/>
              <w:rPr>
                <w:bCs/>
                <w:color w:val="000000"/>
                <w:sz w:val="16"/>
                <w:szCs w:val="16"/>
              </w:rPr>
            </w:pPr>
          </w:p>
        </w:tc>
        <w:tc>
          <w:tcPr>
            <w:tcW w:w="713" w:type="pct"/>
            <w:gridSpan w:val="3"/>
            <w:vAlign w:val="bottom"/>
          </w:tcPr>
          <w:p w14:paraId="52243829" w14:textId="77777777" w:rsidR="00491F4F" w:rsidRPr="00734934" w:rsidRDefault="00491F4F" w:rsidP="00D6232A">
            <w:pPr>
              <w:spacing w:line="240" w:lineRule="atLeast"/>
              <w:ind w:left="-115"/>
              <w:jc w:val="center"/>
              <w:rPr>
                <w:bCs/>
                <w:color w:val="000000"/>
                <w:sz w:val="16"/>
                <w:szCs w:val="16"/>
              </w:rPr>
            </w:pPr>
            <w:r w:rsidRPr="00734934">
              <w:rPr>
                <w:bCs/>
                <w:color w:val="000000"/>
                <w:sz w:val="16"/>
                <w:szCs w:val="16"/>
              </w:rPr>
              <w:t>Total</w:t>
            </w:r>
          </w:p>
        </w:tc>
      </w:tr>
      <w:tr w:rsidR="004363B9" w:rsidRPr="00734934" w14:paraId="76D291F3" w14:textId="77777777" w:rsidTr="007E6715">
        <w:tc>
          <w:tcPr>
            <w:tcW w:w="1374" w:type="pct"/>
            <w:tcBorders>
              <w:top w:val="nil"/>
              <w:left w:val="nil"/>
              <w:right w:val="nil"/>
            </w:tcBorders>
            <w:noWrap/>
            <w:vAlign w:val="bottom"/>
          </w:tcPr>
          <w:p w14:paraId="489F040B" w14:textId="5FBF176F" w:rsidR="004363B9" w:rsidRPr="00734934" w:rsidRDefault="00985843" w:rsidP="00304130">
            <w:pPr>
              <w:spacing w:line="240" w:lineRule="atLeast"/>
              <w:ind w:hanging="13"/>
              <w:rPr>
                <w:b/>
                <w:bCs/>
                <w:i/>
                <w:iCs/>
                <w:color w:val="000000"/>
                <w:sz w:val="16"/>
                <w:szCs w:val="16"/>
                <w:cs/>
                <w:lang w:val="en-US" w:bidi="th-TH"/>
              </w:rPr>
            </w:pPr>
            <w:r w:rsidRPr="00734934">
              <w:rPr>
                <w:b/>
                <w:bCs/>
                <w:i/>
                <w:iCs/>
                <w:color w:val="000000"/>
                <w:sz w:val="16"/>
                <w:szCs w:val="16"/>
              </w:rPr>
              <w:t>Nine</w:t>
            </w:r>
            <w:r w:rsidR="00304130" w:rsidRPr="00734934">
              <w:rPr>
                <w:b/>
                <w:bCs/>
                <w:i/>
                <w:iCs/>
                <w:color w:val="000000"/>
                <w:sz w:val="16"/>
                <w:szCs w:val="16"/>
              </w:rPr>
              <w:t xml:space="preserve">-month period ended 30 </w:t>
            </w:r>
            <w:r w:rsidRPr="00734934">
              <w:rPr>
                <w:b/>
                <w:bCs/>
                <w:i/>
                <w:iCs/>
                <w:color w:val="000000"/>
                <w:sz w:val="16"/>
                <w:szCs w:val="16"/>
              </w:rPr>
              <w:t>September</w:t>
            </w:r>
          </w:p>
        </w:tc>
        <w:tc>
          <w:tcPr>
            <w:tcW w:w="302" w:type="pct"/>
            <w:tcBorders>
              <w:top w:val="nil"/>
              <w:left w:val="nil"/>
              <w:bottom w:val="nil"/>
              <w:right w:val="nil"/>
            </w:tcBorders>
            <w:vAlign w:val="bottom"/>
          </w:tcPr>
          <w:p w14:paraId="176AF842" w14:textId="422DAAAE"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2025</w:t>
            </w:r>
          </w:p>
        </w:tc>
        <w:tc>
          <w:tcPr>
            <w:tcW w:w="84" w:type="pct"/>
            <w:tcBorders>
              <w:top w:val="nil"/>
              <w:left w:val="nil"/>
              <w:bottom w:val="nil"/>
              <w:right w:val="nil"/>
            </w:tcBorders>
            <w:vAlign w:val="bottom"/>
          </w:tcPr>
          <w:p w14:paraId="7DC2C2C8" w14:textId="77777777" w:rsidR="004363B9" w:rsidRPr="00734934" w:rsidRDefault="004363B9" w:rsidP="004363B9">
            <w:pPr>
              <w:spacing w:line="240" w:lineRule="atLeast"/>
              <w:ind w:left="-106" w:right="-129"/>
              <w:jc w:val="center"/>
              <w:rPr>
                <w:color w:val="000000"/>
                <w:sz w:val="16"/>
                <w:szCs w:val="16"/>
              </w:rPr>
            </w:pPr>
          </w:p>
        </w:tc>
        <w:tc>
          <w:tcPr>
            <w:tcW w:w="291" w:type="pct"/>
            <w:tcBorders>
              <w:top w:val="nil"/>
              <w:left w:val="nil"/>
              <w:bottom w:val="nil"/>
              <w:right w:val="nil"/>
            </w:tcBorders>
            <w:vAlign w:val="bottom"/>
          </w:tcPr>
          <w:p w14:paraId="33B76573" w14:textId="40B7CEA1"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2024</w:t>
            </w:r>
          </w:p>
        </w:tc>
        <w:tc>
          <w:tcPr>
            <w:tcW w:w="84" w:type="pct"/>
            <w:tcBorders>
              <w:top w:val="nil"/>
              <w:left w:val="nil"/>
              <w:bottom w:val="nil"/>
              <w:right w:val="nil"/>
            </w:tcBorders>
            <w:vAlign w:val="bottom"/>
          </w:tcPr>
          <w:p w14:paraId="1DBBAABF" w14:textId="77777777" w:rsidR="004363B9" w:rsidRPr="00734934" w:rsidRDefault="004363B9" w:rsidP="004363B9">
            <w:pPr>
              <w:spacing w:line="240" w:lineRule="atLeast"/>
              <w:jc w:val="center"/>
              <w:rPr>
                <w:color w:val="000000"/>
                <w:sz w:val="16"/>
                <w:szCs w:val="16"/>
              </w:rPr>
            </w:pPr>
          </w:p>
        </w:tc>
        <w:tc>
          <w:tcPr>
            <w:tcW w:w="280" w:type="pct"/>
            <w:tcBorders>
              <w:top w:val="nil"/>
              <w:left w:val="nil"/>
              <w:bottom w:val="nil"/>
              <w:right w:val="nil"/>
            </w:tcBorders>
            <w:vAlign w:val="bottom"/>
          </w:tcPr>
          <w:p w14:paraId="43921D2E" w14:textId="49DCCAB9"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2025</w:t>
            </w:r>
          </w:p>
        </w:tc>
        <w:tc>
          <w:tcPr>
            <w:tcW w:w="84" w:type="pct"/>
            <w:tcBorders>
              <w:top w:val="nil"/>
              <w:left w:val="nil"/>
              <w:bottom w:val="nil"/>
              <w:right w:val="nil"/>
            </w:tcBorders>
            <w:vAlign w:val="bottom"/>
          </w:tcPr>
          <w:p w14:paraId="5776459A" w14:textId="77777777" w:rsidR="004363B9" w:rsidRPr="00734934" w:rsidRDefault="004363B9" w:rsidP="004363B9">
            <w:pPr>
              <w:spacing w:line="240" w:lineRule="atLeast"/>
              <w:ind w:left="-106" w:right="-129"/>
              <w:jc w:val="center"/>
              <w:rPr>
                <w:color w:val="000000"/>
                <w:sz w:val="16"/>
                <w:szCs w:val="16"/>
              </w:rPr>
            </w:pPr>
          </w:p>
        </w:tc>
        <w:tc>
          <w:tcPr>
            <w:tcW w:w="289" w:type="pct"/>
            <w:tcBorders>
              <w:top w:val="nil"/>
              <w:left w:val="nil"/>
              <w:bottom w:val="nil"/>
              <w:right w:val="nil"/>
            </w:tcBorders>
            <w:vAlign w:val="bottom"/>
          </w:tcPr>
          <w:p w14:paraId="6F590141" w14:textId="35FAA96F"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2024</w:t>
            </w:r>
          </w:p>
        </w:tc>
        <w:tc>
          <w:tcPr>
            <w:tcW w:w="84" w:type="pct"/>
            <w:tcBorders>
              <w:top w:val="nil"/>
              <w:left w:val="nil"/>
              <w:bottom w:val="nil"/>
              <w:right w:val="nil"/>
            </w:tcBorders>
            <w:vAlign w:val="bottom"/>
          </w:tcPr>
          <w:p w14:paraId="4492126C" w14:textId="77777777" w:rsidR="004363B9" w:rsidRPr="00734934" w:rsidRDefault="004363B9" w:rsidP="004363B9">
            <w:pPr>
              <w:spacing w:line="240" w:lineRule="atLeast"/>
              <w:jc w:val="center"/>
              <w:rPr>
                <w:color w:val="000000"/>
                <w:sz w:val="16"/>
                <w:szCs w:val="16"/>
              </w:rPr>
            </w:pPr>
          </w:p>
        </w:tc>
        <w:tc>
          <w:tcPr>
            <w:tcW w:w="264" w:type="pct"/>
            <w:tcBorders>
              <w:top w:val="nil"/>
              <w:left w:val="nil"/>
              <w:bottom w:val="nil"/>
              <w:right w:val="nil"/>
            </w:tcBorders>
            <w:vAlign w:val="bottom"/>
          </w:tcPr>
          <w:p w14:paraId="32D9A428" w14:textId="211D1776"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2025</w:t>
            </w:r>
          </w:p>
        </w:tc>
        <w:tc>
          <w:tcPr>
            <w:tcW w:w="84" w:type="pct"/>
            <w:tcBorders>
              <w:top w:val="nil"/>
              <w:left w:val="nil"/>
              <w:bottom w:val="nil"/>
              <w:right w:val="nil"/>
            </w:tcBorders>
            <w:vAlign w:val="bottom"/>
          </w:tcPr>
          <w:p w14:paraId="627B7416" w14:textId="77777777" w:rsidR="004363B9" w:rsidRPr="00734934" w:rsidRDefault="004363B9" w:rsidP="004363B9">
            <w:pPr>
              <w:spacing w:line="240" w:lineRule="atLeast"/>
              <w:ind w:left="-106" w:right="-129"/>
              <w:jc w:val="center"/>
              <w:rPr>
                <w:color w:val="000000"/>
                <w:sz w:val="16"/>
                <w:szCs w:val="16"/>
              </w:rPr>
            </w:pPr>
          </w:p>
        </w:tc>
        <w:tc>
          <w:tcPr>
            <w:tcW w:w="280" w:type="pct"/>
            <w:tcBorders>
              <w:top w:val="nil"/>
              <w:left w:val="nil"/>
              <w:bottom w:val="nil"/>
              <w:right w:val="nil"/>
            </w:tcBorders>
            <w:vAlign w:val="bottom"/>
          </w:tcPr>
          <w:p w14:paraId="35215CDD" w14:textId="1E084209"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2024</w:t>
            </w:r>
          </w:p>
        </w:tc>
        <w:tc>
          <w:tcPr>
            <w:tcW w:w="84" w:type="pct"/>
            <w:tcBorders>
              <w:top w:val="nil"/>
              <w:left w:val="nil"/>
              <w:bottom w:val="nil"/>
              <w:right w:val="nil"/>
            </w:tcBorders>
            <w:vAlign w:val="bottom"/>
          </w:tcPr>
          <w:p w14:paraId="5BF46133" w14:textId="77777777" w:rsidR="004363B9" w:rsidRPr="00734934" w:rsidRDefault="004363B9" w:rsidP="004363B9">
            <w:pPr>
              <w:spacing w:line="240" w:lineRule="atLeast"/>
              <w:jc w:val="center"/>
              <w:rPr>
                <w:color w:val="000000"/>
                <w:sz w:val="16"/>
                <w:szCs w:val="16"/>
              </w:rPr>
            </w:pPr>
          </w:p>
        </w:tc>
        <w:tc>
          <w:tcPr>
            <w:tcW w:w="260" w:type="pct"/>
            <w:tcBorders>
              <w:top w:val="nil"/>
              <w:left w:val="nil"/>
              <w:bottom w:val="nil"/>
              <w:right w:val="nil"/>
            </w:tcBorders>
            <w:vAlign w:val="bottom"/>
          </w:tcPr>
          <w:p w14:paraId="4941D657" w14:textId="6C7A19B9"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2025</w:t>
            </w:r>
          </w:p>
        </w:tc>
        <w:tc>
          <w:tcPr>
            <w:tcW w:w="84" w:type="pct"/>
            <w:tcBorders>
              <w:top w:val="nil"/>
              <w:left w:val="nil"/>
              <w:bottom w:val="nil"/>
              <w:right w:val="nil"/>
            </w:tcBorders>
            <w:vAlign w:val="bottom"/>
          </w:tcPr>
          <w:p w14:paraId="7DC8A842" w14:textId="77777777" w:rsidR="004363B9" w:rsidRPr="00734934" w:rsidRDefault="004363B9" w:rsidP="004363B9">
            <w:pPr>
              <w:spacing w:line="240" w:lineRule="atLeast"/>
              <w:ind w:left="-106" w:right="-129"/>
              <w:jc w:val="center"/>
              <w:rPr>
                <w:color w:val="000000"/>
                <w:sz w:val="16"/>
                <w:szCs w:val="16"/>
              </w:rPr>
            </w:pPr>
          </w:p>
        </w:tc>
        <w:tc>
          <w:tcPr>
            <w:tcW w:w="275" w:type="pct"/>
            <w:tcBorders>
              <w:top w:val="nil"/>
              <w:left w:val="nil"/>
              <w:bottom w:val="nil"/>
              <w:right w:val="nil"/>
            </w:tcBorders>
            <w:vAlign w:val="bottom"/>
          </w:tcPr>
          <w:p w14:paraId="15EBF852" w14:textId="78A846CE"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2024</w:t>
            </w:r>
          </w:p>
        </w:tc>
        <w:tc>
          <w:tcPr>
            <w:tcW w:w="84" w:type="pct"/>
            <w:tcBorders>
              <w:top w:val="nil"/>
              <w:left w:val="nil"/>
              <w:bottom w:val="nil"/>
              <w:right w:val="nil"/>
            </w:tcBorders>
            <w:vAlign w:val="bottom"/>
          </w:tcPr>
          <w:p w14:paraId="18A21D82" w14:textId="77777777" w:rsidR="004363B9" w:rsidRPr="00734934" w:rsidRDefault="004363B9" w:rsidP="004363B9">
            <w:pPr>
              <w:spacing w:line="240" w:lineRule="atLeast"/>
              <w:jc w:val="center"/>
              <w:rPr>
                <w:color w:val="000000"/>
                <w:sz w:val="16"/>
                <w:szCs w:val="16"/>
              </w:rPr>
            </w:pPr>
          </w:p>
        </w:tc>
        <w:tc>
          <w:tcPr>
            <w:tcW w:w="305" w:type="pct"/>
            <w:vAlign w:val="bottom"/>
          </w:tcPr>
          <w:p w14:paraId="1E52D527" w14:textId="6E706D81"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2025</w:t>
            </w:r>
          </w:p>
        </w:tc>
        <w:tc>
          <w:tcPr>
            <w:tcW w:w="84" w:type="pct"/>
            <w:vAlign w:val="bottom"/>
          </w:tcPr>
          <w:p w14:paraId="6AC7F33C" w14:textId="77777777" w:rsidR="004363B9" w:rsidRPr="00734934" w:rsidRDefault="004363B9" w:rsidP="004363B9">
            <w:pPr>
              <w:spacing w:line="240" w:lineRule="atLeast"/>
              <w:ind w:left="-106" w:right="-129"/>
              <w:jc w:val="center"/>
              <w:rPr>
                <w:color w:val="000000"/>
                <w:sz w:val="16"/>
                <w:szCs w:val="16"/>
              </w:rPr>
            </w:pPr>
          </w:p>
        </w:tc>
        <w:tc>
          <w:tcPr>
            <w:tcW w:w="324" w:type="pct"/>
            <w:vAlign w:val="bottom"/>
          </w:tcPr>
          <w:p w14:paraId="13CB3C3C" w14:textId="481482FF" w:rsidR="004363B9" w:rsidRPr="00734934" w:rsidRDefault="004363B9" w:rsidP="004363B9">
            <w:pPr>
              <w:spacing w:line="240" w:lineRule="atLeast"/>
              <w:ind w:left="-115" w:right="-129"/>
              <w:jc w:val="center"/>
              <w:rPr>
                <w:color w:val="000000"/>
                <w:sz w:val="16"/>
                <w:szCs w:val="16"/>
              </w:rPr>
            </w:pPr>
            <w:r w:rsidRPr="00734934">
              <w:rPr>
                <w:color w:val="000000"/>
                <w:sz w:val="16"/>
                <w:szCs w:val="16"/>
              </w:rPr>
              <w:t>2024</w:t>
            </w:r>
          </w:p>
        </w:tc>
      </w:tr>
      <w:tr w:rsidR="004363B9" w:rsidRPr="00734934" w14:paraId="312695AC" w14:textId="77777777" w:rsidTr="00D6232A">
        <w:tc>
          <w:tcPr>
            <w:tcW w:w="1374" w:type="pct"/>
            <w:tcBorders>
              <w:top w:val="nil"/>
              <w:left w:val="nil"/>
              <w:right w:val="nil"/>
            </w:tcBorders>
            <w:noWrap/>
            <w:vAlign w:val="bottom"/>
          </w:tcPr>
          <w:p w14:paraId="07361469" w14:textId="77777777" w:rsidR="004363B9" w:rsidRPr="00734934" w:rsidRDefault="004363B9" w:rsidP="004363B9">
            <w:pPr>
              <w:spacing w:line="240" w:lineRule="atLeast"/>
              <w:rPr>
                <w:b/>
                <w:bCs/>
                <w:i/>
                <w:iCs/>
                <w:color w:val="000000"/>
                <w:sz w:val="16"/>
                <w:szCs w:val="16"/>
              </w:rPr>
            </w:pPr>
          </w:p>
        </w:tc>
        <w:tc>
          <w:tcPr>
            <w:tcW w:w="3626" w:type="pct"/>
            <w:gridSpan w:val="19"/>
            <w:tcBorders>
              <w:top w:val="nil"/>
              <w:left w:val="nil"/>
              <w:bottom w:val="nil"/>
            </w:tcBorders>
            <w:vAlign w:val="bottom"/>
          </w:tcPr>
          <w:p w14:paraId="40B9C0CF" w14:textId="77777777" w:rsidR="004363B9" w:rsidRPr="00734934" w:rsidRDefault="004363B9" w:rsidP="004363B9">
            <w:pPr>
              <w:spacing w:line="240" w:lineRule="atLeast"/>
              <w:ind w:left="-115" w:right="-129"/>
              <w:jc w:val="center"/>
              <w:rPr>
                <w:bCs/>
                <w:i/>
                <w:iCs/>
                <w:color w:val="000000"/>
                <w:sz w:val="16"/>
                <w:szCs w:val="16"/>
              </w:rPr>
            </w:pPr>
            <w:r w:rsidRPr="00734934">
              <w:rPr>
                <w:bCs/>
                <w:i/>
                <w:iCs/>
                <w:color w:val="000000"/>
                <w:sz w:val="16"/>
                <w:szCs w:val="16"/>
              </w:rPr>
              <w:t>(in thousand Baht)</w:t>
            </w:r>
          </w:p>
        </w:tc>
      </w:tr>
      <w:tr w:rsidR="004363B9" w:rsidRPr="00734934" w14:paraId="74922D83" w14:textId="77777777" w:rsidTr="007E6715">
        <w:tc>
          <w:tcPr>
            <w:tcW w:w="1374" w:type="pct"/>
            <w:tcBorders>
              <w:top w:val="nil"/>
              <w:left w:val="nil"/>
              <w:bottom w:val="nil"/>
              <w:right w:val="nil"/>
            </w:tcBorders>
            <w:vAlign w:val="bottom"/>
          </w:tcPr>
          <w:p w14:paraId="3048C479" w14:textId="77777777" w:rsidR="004363B9" w:rsidRPr="00734934" w:rsidRDefault="004363B9" w:rsidP="004363B9">
            <w:pPr>
              <w:shd w:val="clear" w:color="auto" w:fill="FFFFFF"/>
              <w:spacing w:line="240" w:lineRule="atLeast"/>
              <w:ind w:left="180" w:right="-79" w:hanging="180"/>
              <w:rPr>
                <w:sz w:val="16"/>
                <w:szCs w:val="16"/>
              </w:rPr>
            </w:pPr>
            <w:r w:rsidRPr="00734934">
              <w:rPr>
                <w:b/>
                <w:bCs/>
                <w:i/>
                <w:iCs/>
                <w:sz w:val="16"/>
                <w:szCs w:val="16"/>
              </w:rPr>
              <w:t>Disaggregation of revenue</w:t>
            </w:r>
          </w:p>
        </w:tc>
        <w:tc>
          <w:tcPr>
            <w:tcW w:w="302" w:type="pct"/>
            <w:tcBorders>
              <w:left w:val="nil"/>
              <w:right w:val="nil"/>
            </w:tcBorders>
          </w:tcPr>
          <w:p w14:paraId="72A61964"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tcBorders>
              <w:left w:val="nil"/>
              <w:right w:val="nil"/>
            </w:tcBorders>
            <w:vAlign w:val="bottom"/>
          </w:tcPr>
          <w:p w14:paraId="6928FD73"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91" w:type="pct"/>
            <w:tcBorders>
              <w:left w:val="nil"/>
              <w:right w:val="nil"/>
            </w:tcBorders>
          </w:tcPr>
          <w:p w14:paraId="649002CF"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tcBorders>
              <w:left w:val="nil"/>
              <w:right w:val="nil"/>
            </w:tcBorders>
            <w:vAlign w:val="bottom"/>
          </w:tcPr>
          <w:p w14:paraId="03C8BDD5"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472746CE" w14:textId="77777777" w:rsidR="004363B9" w:rsidRPr="00734934" w:rsidRDefault="004363B9" w:rsidP="004363B9">
            <w:pPr>
              <w:pStyle w:val="acctfourfigures"/>
              <w:tabs>
                <w:tab w:val="clear" w:pos="765"/>
                <w:tab w:val="decimal" w:pos="470"/>
              </w:tabs>
              <w:spacing w:line="240" w:lineRule="atLeast"/>
              <w:ind w:right="-37"/>
              <w:rPr>
                <w:sz w:val="16"/>
                <w:szCs w:val="16"/>
              </w:rPr>
            </w:pPr>
          </w:p>
        </w:tc>
        <w:tc>
          <w:tcPr>
            <w:tcW w:w="84" w:type="pct"/>
            <w:tcBorders>
              <w:left w:val="nil"/>
              <w:right w:val="nil"/>
            </w:tcBorders>
            <w:vAlign w:val="bottom"/>
          </w:tcPr>
          <w:p w14:paraId="48D4300A"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9" w:type="pct"/>
            <w:tcBorders>
              <w:left w:val="nil"/>
              <w:right w:val="nil"/>
            </w:tcBorders>
          </w:tcPr>
          <w:p w14:paraId="0F43DC5B" w14:textId="77777777" w:rsidR="004363B9" w:rsidRPr="00734934" w:rsidRDefault="004363B9" w:rsidP="004363B9">
            <w:pPr>
              <w:pStyle w:val="acctfourfigures"/>
              <w:tabs>
                <w:tab w:val="clear" w:pos="765"/>
                <w:tab w:val="decimal" w:pos="443"/>
              </w:tabs>
              <w:spacing w:line="240" w:lineRule="atLeast"/>
              <w:ind w:right="-37"/>
              <w:rPr>
                <w:sz w:val="16"/>
                <w:szCs w:val="16"/>
              </w:rPr>
            </w:pPr>
          </w:p>
        </w:tc>
        <w:tc>
          <w:tcPr>
            <w:tcW w:w="84" w:type="pct"/>
            <w:tcBorders>
              <w:left w:val="nil"/>
              <w:right w:val="nil"/>
            </w:tcBorders>
            <w:vAlign w:val="bottom"/>
          </w:tcPr>
          <w:p w14:paraId="3969580A"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64" w:type="pct"/>
            <w:tcBorders>
              <w:left w:val="nil"/>
              <w:right w:val="nil"/>
            </w:tcBorders>
          </w:tcPr>
          <w:p w14:paraId="19634E54" w14:textId="77777777" w:rsidR="004363B9" w:rsidRPr="00734934" w:rsidRDefault="004363B9" w:rsidP="004363B9">
            <w:pPr>
              <w:pStyle w:val="acctfourfigures"/>
              <w:tabs>
                <w:tab w:val="clear" w:pos="765"/>
                <w:tab w:val="decimal" w:pos="578"/>
              </w:tabs>
              <w:spacing w:line="240" w:lineRule="atLeast"/>
              <w:ind w:right="-166"/>
              <w:rPr>
                <w:sz w:val="16"/>
                <w:szCs w:val="16"/>
              </w:rPr>
            </w:pPr>
          </w:p>
        </w:tc>
        <w:tc>
          <w:tcPr>
            <w:tcW w:w="84" w:type="pct"/>
            <w:tcBorders>
              <w:left w:val="nil"/>
              <w:right w:val="nil"/>
            </w:tcBorders>
            <w:vAlign w:val="bottom"/>
          </w:tcPr>
          <w:p w14:paraId="11C0A610"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26AF7A79" w14:textId="77777777" w:rsidR="004363B9" w:rsidRPr="00734934" w:rsidRDefault="004363B9" w:rsidP="004363B9">
            <w:pPr>
              <w:pStyle w:val="acctfourfigures"/>
              <w:tabs>
                <w:tab w:val="clear" w:pos="765"/>
                <w:tab w:val="decimal" w:pos="431"/>
              </w:tabs>
              <w:spacing w:line="240" w:lineRule="atLeast"/>
              <w:ind w:right="-43"/>
              <w:rPr>
                <w:sz w:val="16"/>
                <w:szCs w:val="16"/>
              </w:rPr>
            </w:pPr>
          </w:p>
        </w:tc>
        <w:tc>
          <w:tcPr>
            <w:tcW w:w="84" w:type="pct"/>
            <w:tcBorders>
              <w:left w:val="nil"/>
              <w:right w:val="nil"/>
            </w:tcBorders>
            <w:vAlign w:val="bottom"/>
          </w:tcPr>
          <w:p w14:paraId="34FA3273"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60" w:type="pct"/>
            <w:tcBorders>
              <w:left w:val="nil"/>
              <w:right w:val="nil"/>
            </w:tcBorders>
          </w:tcPr>
          <w:p w14:paraId="7D6E2BFB" w14:textId="77777777" w:rsidR="004363B9" w:rsidRPr="00734934" w:rsidRDefault="004363B9" w:rsidP="004363B9">
            <w:pPr>
              <w:pStyle w:val="acctfourfigures"/>
              <w:tabs>
                <w:tab w:val="clear" w:pos="765"/>
                <w:tab w:val="decimal" w:pos="396"/>
              </w:tabs>
              <w:spacing w:line="240" w:lineRule="atLeast"/>
              <w:ind w:right="-37"/>
              <w:rPr>
                <w:sz w:val="16"/>
                <w:szCs w:val="16"/>
              </w:rPr>
            </w:pPr>
          </w:p>
        </w:tc>
        <w:tc>
          <w:tcPr>
            <w:tcW w:w="84" w:type="pct"/>
            <w:tcBorders>
              <w:left w:val="nil"/>
              <w:right w:val="nil"/>
            </w:tcBorders>
            <w:vAlign w:val="bottom"/>
          </w:tcPr>
          <w:p w14:paraId="069A43F5"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75" w:type="pct"/>
            <w:tcBorders>
              <w:left w:val="nil"/>
              <w:right w:val="nil"/>
            </w:tcBorders>
          </w:tcPr>
          <w:p w14:paraId="672DC693" w14:textId="77777777" w:rsidR="004363B9" w:rsidRPr="00734934" w:rsidRDefault="004363B9" w:rsidP="004363B9">
            <w:pPr>
              <w:pStyle w:val="acctfourfigures"/>
              <w:tabs>
                <w:tab w:val="clear" w:pos="765"/>
                <w:tab w:val="decimal" w:pos="396"/>
              </w:tabs>
              <w:spacing w:line="240" w:lineRule="atLeast"/>
              <w:ind w:right="-37"/>
              <w:rPr>
                <w:sz w:val="16"/>
                <w:szCs w:val="16"/>
              </w:rPr>
            </w:pPr>
          </w:p>
        </w:tc>
        <w:tc>
          <w:tcPr>
            <w:tcW w:w="84" w:type="pct"/>
            <w:tcBorders>
              <w:left w:val="nil"/>
              <w:right w:val="nil"/>
            </w:tcBorders>
            <w:vAlign w:val="bottom"/>
          </w:tcPr>
          <w:p w14:paraId="6227D48F"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305" w:type="pct"/>
          </w:tcPr>
          <w:p w14:paraId="2D126604"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vAlign w:val="bottom"/>
          </w:tcPr>
          <w:p w14:paraId="35E068CB"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324" w:type="pct"/>
          </w:tcPr>
          <w:p w14:paraId="7D20F634" w14:textId="77777777" w:rsidR="004363B9" w:rsidRPr="00734934" w:rsidRDefault="004363B9" w:rsidP="004363B9">
            <w:pPr>
              <w:pStyle w:val="acctfourfigures"/>
              <w:tabs>
                <w:tab w:val="clear" w:pos="765"/>
                <w:tab w:val="decimal" w:pos="710"/>
              </w:tabs>
              <w:spacing w:line="240" w:lineRule="atLeast"/>
              <w:ind w:right="-37"/>
              <w:rPr>
                <w:sz w:val="16"/>
                <w:szCs w:val="16"/>
              </w:rPr>
            </w:pPr>
          </w:p>
        </w:tc>
      </w:tr>
      <w:tr w:rsidR="004363B9" w:rsidRPr="00734934" w14:paraId="0E636961" w14:textId="77777777" w:rsidTr="007E6715">
        <w:tc>
          <w:tcPr>
            <w:tcW w:w="1374" w:type="pct"/>
            <w:tcBorders>
              <w:top w:val="nil"/>
              <w:left w:val="nil"/>
              <w:bottom w:val="nil"/>
              <w:right w:val="nil"/>
            </w:tcBorders>
            <w:vAlign w:val="bottom"/>
          </w:tcPr>
          <w:p w14:paraId="26E8E7E9" w14:textId="77777777" w:rsidR="004363B9" w:rsidRPr="00734934" w:rsidRDefault="004363B9" w:rsidP="004363B9">
            <w:pPr>
              <w:shd w:val="clear" w:color="auto" w:fill="FFFFFF"/>
              <w:spacing w:line="240" w:lineRule="atLeast"/>
              <w:ind w:left="180" w:right="-79" w:hanging="180"/>
              <w:rPr>
                <w:sz w:val="16"/>
                <w:szCs w:val="16"/>
              </w:rPr>
            </w:pPr>
            <w:r w:rsidRPr="00734934">
              <w:rPr>
                <w:b/>
                <w:bCs/>
                <w:sz w:val="16"/>
                <w:szCs w:val="16"/>
              </w:rPr>
              <w:t>Primary geographical markets</w:t>
            </w:r>
          </w:p>
        </w:tc>
        <w:tc>
          <w:tcPr>
            <w:tcW w:w="302" w:type="pct"/>
            <w:tcBorders>
              <w:left w:val="nil"/>
              <w:right w:val="nil"/>
            </w:tcBorders>
          </w:tcPr>
          <w:p w14:paraId="5015B015"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tcBorders>
              <w:left w:val="nil"/>
              <w:right w:val="nil"/>
            </w:tcBorders>
          </w:tcPr>
          <w:p w14:paraId="6B10F8AF"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91" w:type="pct"/>
            <w:tcBorders>
              <w:left w:val="nil"/>
              <w:right w:val="nil"/>
            </w:tcBorders>
          </w:tcPr>
          <w:p w14:paraId="0521305D"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tcBorders>
              <w:left w:val="nil"/>
              <w:right w:val="nil"/>
            </w:tcBorders>
          </w:tcPr>
          <w:p w14:paraId="65490AB8"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3E2D11C1" w14:textId="77777777" w:rsidR="004363B9" w:rsidRPr="00734934" w:rsidRDefault="004363B9" w:rsidP="004363B9">
            <w:pPr>
              <w:pStyle w:val="acctfourfigures"/>
              <w:tabs>
                <w:tab w:val="clear" w:pos="765"/>
                <w:tab w:val="decimal" w:pos="470"/>
              </w:tabs>
              <w:spacing w:line="240" w:lineRule="atLeast"/>
              <w:ind w:right="-37"/>
              <w:rPr>
                <w:sz w:val="16"/>
                <w:szCs w:val="16"/>
              </w:rPr>
            </w:pPr>
          </w:p>
        </w:tc>
        <w:tc>
          <w:tcPr>
            <w:tcW w:w="84" w:type="pct"/>
            <w:tcBorders>
              <w:left w:val="nil"/>
              <w:right w:val="nil"/>
            </w:tcBorders>
          </w:tcPr>
          <w:p w14:paraId="620EFBF1"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9" w:type="pct"/>
            <w:tcBorders>
              <w:left w:val="nil"/>
              <w:right w:val="nil"/>
            </w:tcBorders>
          </w:tcPr>
          <w:p w14:paraId="73E43CCA" w14:textId="77777777" w:rsidR="004363B9" w:rsidRPr="00734934" w:rsidRDefault="004363B9" w:rsidP="004363B9">
            <w:pPr>
              <w:pStyle w:val="acctfourfigures"/>
              <w:tabs>
                <w:tab w:val="clear" w:pos="765"/>
                <w:tab w:val="decimal" w:pos="443"/>
              </w:tabs>
              <w:spacing w:line="240" w:lineRule="atLeast"/>
              <w:ind w:right="-37"/>
              <w:rPr>
                <w:sz w:val="16"/>
                <w:szCs w:val="16"/>
              </w:rPr>
            </w:pPr>
          </w:p>
        </w:tc>
        <w:tc>
          <w:tcPr>
            <w:tcW w:w="84" w:type="pct"/>
            <w:tcBorders>
              <w:left w:val="nil"/>
              <w:right w:val="nil"/>
            </w:tcBorders>
          </w:tcPr>
          <w:p w14:paraId="15FD1556"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64" w:type="pct"/>
            <w:tcBorders>
              <w:left w:val="nil"/>
              <w:right w:val="nil"/>
            </w:tcBorders>
          </w:tcPr>
          <w:p w14:paraId="292832C6" w14:textId="77777777" w:rsidR="004363B9" w:rsidRPr="00734934" w:rsidRDefault="004363B9" w:rsidP="004363B9">
            <w:pPr>
              <w:pStyle w:val="acctfourfigures"/>
              <w:tabs>
                <w:tab w:val="clear" w:pos="765"/>
                <w:tab w:val="decimal" w:pos="578"/>
              </w:tabs>
              <w:spacing w:line="240" w:lineRule="atLeast"/>
              <w:ind w:right="-166"/>
              <w:rPr>
                <w:sz w:val="16"/>
                <w:szCs w:val="16"/>
              </w:rPr>
            </w:pPr>
          </w:p>
        </w:tc>
        <w:tc>
          <w:tcPr>
            <w:tcW w:w="84" w:type="pct"/>
            <w:tcBorders>
              <w:left w:val="nil"/>
              <w:right w:val="nil"/>
            </w:tcBorders>
          </w:tcPr>
          <w:p w14:paraId="0630A80E"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13ABD790" w14:textId="77777777" w:rsidR="004363B9" w:rsidRPr="00734934" w:rsidRDefault="004363B9" w:rsidP="004363B9">
            <w:pPr>
              <w:pStyle w:val="acctfourfigures"/>
              <w:tabs>
                <w:tab w:val="clear" w:pos="765"/>
              </w:tabs>
              <w:spacing w:line="240" w:lineRule="atLeast"/>
              <w:ind w:left="163" w:right="-345"/>
              <w:rPr>
                <w:sz w:val="16"/>
                <w:szCs w:val="16"/>
              </w:rPr>
            </w:pPr>
          </w:p>
        </w:tc>
        <w:tc>
          <w:tcPr>
            <w:tcW w:w="84" w:type="pct"/>
            <w:tcBorders>
              <w:left w:val="nil"/>
              <w:right w:val="nil"/>
            </w:tcBorders>
          </w:tcPr>
          <w:p w14:paraId="427964D0"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60" w:type="pct"/>
            <w:tcBorders>
              <w:left w:val="nil"/>
              <w:right w:val="nil"/>
            </w:tcBorders>
          </w:tcPr>
          <w:p w14:paraId="461D4D90" w14:textId="77777777" w:rsidR="004363B9" w:rsidRPr="00734934" w:rsidRDefault="004363B9" w:rsidP="004363B9">
            <w:pPr>
              <w:pStyle w:val="acctfourfigures"/>
              <w:tabs>
                <w:tab w:val="clear" w:pos="765"/>
                <w:tab w:val="decimal" w:pos="578"/>
              </w:tabs>
              <w:spacing w:line="240" w:lineRule="atLeast"/>
              <w:ind w:right="-166"/>
              <w:rPr>
                <w:sz w:val="16"/>
                <w:szCs w:val="16"/>
              </w:rPr>
            </w:pPr>
          </w:p>
        </w:tc>
        <w:tc>
          <w:tcPr>
            <w:tcW w:w="84" w:type="pct"/>
            <w:tcBorders>
              <w:left w:val="nil"/>
              <w:right w:val="nil"/>
            </w:tcBorders>
          </w:tcPr>
          <w:p w14:paraId="6D356A85"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75" w:type="pct"/>
            <w:tcBorders>
              <w:left w:val="nil"/>
              <w:right w:val="nil"/>
            </w:tcBorders>
          </w:tcPr>
          <w:p w14:paraId="35446F05" w14:textId="77777777" w:rsidR="004363B9" w:rsidRPr="00734934" w:rsidRDefault="004363B9" w:rsidP="004363B9">
            <w:pPr>
              <w:pStyle w:val="acctfourfigures"/>
              <w:tabs>
                <w:tab w:val="clear" w:pos="765"/>
                <w:tab w:val="decimal" w:pos="396"/>
              </w:tabs>
              <w:spacing w:line="240" w:lineRule="atLeast"/>
              <w:ind w:right="-37"/>
              <w:rPr>
                <w:sz w:val="16"/>
                <w:szCs w:val="16"/>
              </w:rPr>
            </w:pPr>
          </w:p>
        </w:tc>
        <w:tc>
          <w:tcPr>
            <w:tcW w:w="84" w:type="pct"/>
            <w:tcBorders>
              <w:left w:val="nil"/>
              <w:right w:val="nil"/>
            </w:tcBorders>
          </w:tcPr>
          <w:p w14:paraId="1D63F2A7"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305" w:type="pct"/>
          </w:tcPr>
          <w:p w14:paraId="1E60B05C"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tcPr>
          <w:p w14:paraId="7E5A7C08"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324" w:type="pct"/>
          </w:tcPr>
          <w:p w14:paraId="70552B1A" w14:textId="77777777" w:rsidR="004363B9" w:rsidRPr="00734934" w:rsidRDefault="004363B9" w:rsidP="004363B9">
            <w:pPr>
              <w:pStyle w:val="acctfourfigures"/>
              <w:tabs>
                <w:tab w:val="clear" w:pos="765"/>
                <w:tab w:val="decimal" w:pos="710"/>
              </w:tabs>
              <w:spacing w:line="240" w:lineRule="atLeast"/>
              <w:ind w:right="-37"/>
              <w:rPr>
                <w:sz w:val="16"/>
                <w:szCs w:val="16"/>
              </w:rPr>
            </w:pPr>
          </w:p>
        </w:tc>
      </w:tr>
      <w:tr w:rsidR="00985843" w:rsidRPr="00734934" w14:paraId="17681C49" w14:textId="77777777" w:rsidTr="007E6715">
        <w:tc>
          <w:tcPr>
            <w:tcW w:w="1374" w:type="pct"/>
            <w:tcBorders>
              <w:top w:val="nil"/>
              <w:left w:val="nil"/>
              <w:bottom w:val="nil"/>
              <w:right w:val="nil"/>
            </w:tcBorders>
            <w:vAlign w:val="bottom"/>
          </w:tcPr>
          <w:p w14:paraId="16CE5521" w14:textId="77777777" w:rsidR="00985843" w:rsidRPr="00734934" w:rsidRDefault="00985843" w:rsidP="00985843">
            <w:pPr>
              <w:shd w:val="clear" w:color="auto" w:fill="FFFFFF"/>
              <w:spacing w:line="240" w:lineRule="atLeast"/>
              <w:ind w:left="180" w:right="-79" w:hanging="180"/>
              <w:rPr>
                <w:sz w:val="16"/>
                <w:szCs w:val="16"/>
              </w:rPr>
            </w:pPr>
            <w:r w:rsidRPr="00734934">
              <w:rPr>
                <w:sz w:val="16"/>
                <w:szCs w:val="16"/>
              </w:rPr>
              <w:t>Thailand</w:t>
            </w:r>
          </w:p>
        </w:tc>
        <w:tc>
          <w:tcPr>
            <w:tcW w:w="302" w:type="pct"/>
            <w:tcBorders>
              <w:left w:val="nil"/>
              <w:right w:val="nil"/>
            </w:tcBorders>
          </w:tcPr>
          <w:p w14:paraId="04A490E2" w14:textId="56182813" w:rsidR="00985843" w:rsidRPr="00734934" w:rsidRDefault="00054201" w:rsidP="00985843">
            <w:pPr>
              <w:pStyle w:val="acctfourfigures"/>
              <w:tabs>
                <w:tab w:val="clear" w:pos="765"/>
                <w:tab w:val="decimal" w:pos="434"/>
              </w:tabs>
              <w:spacing w:line="240" w:lineRule="atLeast"/>
              <w:ind w:right="-37"/>
              <w:rPr>
                <w:sz w:val="16"/>
                <w:szCs w:val="16"/>
              </w:rPr>
            </w:pPr>
            <w:r w:rsidRPr="00734934">
              <w:rPr>
                <w:sz w:val="16"/>
                <w:szCs w:val="16"/>
              </w:rPr>
              <w:t>-</w:t>
            </w:r>
          </w:p>
        </w:tc>
        <w:tc>
          <w:tcPr>
            <w:tcW w:w="84" w:type="pct"/>
            <w:tcBorders>
              <w:left w:val="nil"/>
              <w:right w:val="nil"/>
            </w:tcBorders>
          </w:tcPr>
          <w:p w14:paraId="3856E2ED"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91" w:type="pct"/>
            <w:tcBorders>
              <w:left w:val="nil"/>
              <w:right w:val="nil"/>
            </w:tcBorders>
          </w:tcPr>
          <w:p w14:paraId="784C7A1B" w14:textId="0B9E630D" w:rsidR="00985843" w:rsidRPr="00734934" w:rsidRDefault="00985843" w:rsidP="00985843">
            <w:pPr>
              <w:pStyle w:val="acctfourfigures"/>
              <w:tabs>
                <w:tab w:val="clear" w:pos="765"/>
                <w:tab w:val="decimal" w:pos="710"/>
              </w:tabs>
              <w:spacing w:line="240" w:lineRule="atLeast"/>
              <w:ind w:right="-37"/>
              <w:rPr>
                <w:sz w:val="16"/>
                <w:szCs w:val="16"/>
              </w:rPr>
            </w:pPr>
            <w:r w:rsidRPr="00734934">
              <w:rPr>
                <w:sz w:val="16"/>
                <w:szCs w:val="16"/>
              </w:rPr>
              <w:t>43,526</w:t>
            </w:r>
          </w:p>
        </w:tc>
        <w:tc>
          <w:tcPr>
            <w:tcW w:w="84" w:type="pct"/>
            <w:tcBorders>
              <w:left w:val="nil"/>
              <w:right w:val="nil"/>
            </w:tcBorders>
          </w:tcPr>
          <w:p w14:paraId="28F5601C"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6874E737" w14:textId="7B9B665A" w:rsidR="00985843" w:rsidRPr="00734934" w:rsidRDefault="00054201"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right w:val="nil"/>
            </w:tcBorders>
          </w:tcPr>
          <w:p w14:paraId="67D70909"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9" w:type="pct"/>
            <w:tcBorders>
              <w:left w:val="nil"/>
              <w:right w:val="nil"/>
            </w:tcBorders>
          </w:tcPr>
          <w:p w14:paraId="3F82993A" w14:textId="024593A0" w:rsidR="00985843" w:rsidRPr="00734934" w:rsidRDefault="00985843"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right w:val="nil"/>
            </w:tcBorders>
          </w:tcPr>
          <w:p w14:paraId="103D22AF"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4" w:type="pct"/>
            <w:tcBorders>
              <w:left w:val="nil"/>
              <w:right w:val="nil"/>
            </w:tcBorders>
          </w:tcPr>
          <w:p w14:paraId="14685A89" w14:textId="49594A6C" w:rsidR="00985843" w:rsidRPr="00734934" w:rsidRDefault="00054201" w:rsidP="00985843">
            <w:pPr>
              <w:pStyle w:val="acctfourfigures"/>
              <w:tabs>
                <w:tab w:val="clear" w:pos="765"/>
                <w:tab w:val="decimal" w:pos="578"/>
              </w:tabs>
              <w:spacing w:line="240" w:lineRule="atLeast"/>
              <w:ind w:right="-166"/>
              <w:rPr>
                <w:sz w:val="16"/>
                <w:szCs w:val="16"/>
              </w:rPr>
            </w:pPr>
            <w:r w:rsidRPr="00734934">
              <w:rPr>
                <w:sz w:val="16"/>
                <w:szCs w:val="16"/>
              </w:rPr>
              <w:t>46,212</w:t>
            </w:r>
          </w:p>
        </w:tc>
        <w:tc>
          <w:tcPr>
            <w:tcW w:w="84" w:type="pct"/>
            <w:tcBorders>
              <w:left w:val="nil"/>
              <w:right w:val="nil"/>
            </w:tcBorders>
          </w:tcPr>
          <w:p w14:paraId="0265EDC6"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1B5F7AA8" w14:textId="03AE830E" w:rsidR="00985843" w:rsidRPr="00734934" w:rsidRDefault="00985843" w:rsidP="00985843">
            <w:pPr>
              <w:pStyle w:val="acctfourfigures"/>
              <w:tabs>
                <w:tab w:val="clear" w:pos="765"/>
                <w:tab w:val="decimal" w:pos="626"/>
              </w:tabs>
              <w:spacing w:line="240" w:lineRule="atLeast"/>
              <w:ind w:left="97" w:right="-345"/>
              <w:rPr>
                <w:sz w:val="16"/>
                <w:szCs w:val="16"/>
              </w:rPr>
            </w:pPr>
            <w:r w:rsidRPr="00734934">
              <w:rPr>
                <w:sz w:val="16"/>
                <w:szCs w:val="16"/>
              </w:rPr>
              <w:t>40,729</w:t>
            </w:r>
          </w:p>
        </w:tc>
        <w:tc>
          <w:tcPr>
            <w:tcW w:w="84" w:type="pct"/>
            <w:tcBorders>
              <w:left w:val="nil"/>
              <w:right w:val="nil"/>
            </w:tcBorders>
          </w:tcPr>
          <w:p w14:paraId="38F13B94"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0" w:type="pct"/>
            <w:tcBorders>
              <w:left w:val="nil"/>
              <w:right w:val="nil"/>
            </w:tcBorders>
          </w:tcPr>
          <w:p w14:paraId="19875E41" w14:textId="33AFA0AB" w:rsidR="00985843" w:rsidRPr="00734934" w:rsidRDefault="00054201" w:rsidP="00985843">
            <w:pPr>
              <w:pStyle w:val="acctfourfigures"/>
              <w:tabs>
                <w:tab w:val="clear" w:pos="765"/>
                <w:tab w:val="decimal" w:pos="578"/>
              </w:tabs>
              <w:spacing w:line="240" w:lineRule="atLeast"/>
              <w:ind w:right="-166"/>
              <w:rPr>
                <w:sz w:val="16"/>
                <w:szCs w:val="16"/>
              </w:rPr>
            </w:pPr>
            <w:r w:rsidRPr="00734934">
              <w:rPr>
                <w:sz w:val="16"/>
                <w:szCs w:val="16"/>
              </w:rPr>
              <w:t>47,294</w:t>
            </w:r>
          </w:p>
        </w:tc>
        <w:tc>
          <w:tcPr>
            <w:tcW w:w="84" w:type="pct"/>
            <w:tcBorders>
              <w:left w:val="nil"/>
              <w:right w:val="nil"/>
            </w:tcBorders>
          </w:tcPr>
          <w:p w14:paraId="7937B402"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75" w:type="pct"/>
            <w:tcBorders>
              <w:left w:val="nil"/>
              <w:right w:val="nil"/>
            </w:tcBorders>
          </w:tcPr>
          <w:p w14:paraId="6901AD1B" w14:textId="7040035C" w:rsidR="00985843" w:rsidRPr="00734934" w:rsidRDefault="00985843" w:rsidP="00985843">
            <w:pPr>
              <w:pStyle w:val="acctfourfigures"/>
              <w:tabs>
                <w:tab w:val="clear" w:pos="765"/>
                <w:tab w:val="decimal" w:pos="626"/>
              </w:tabs>
              <w:spacing w:line="240" w:lineRule="atLeast"/>
              <w:ind w:left="97" w:right="-345"/>
              <w:rPr>
                <w:sz w:val="16"/>
                <w:szCs w:val="16"/>
              </w:rPr>
            </w:pPr>
            <w:r w:rsidRPr="00734934">
              <w:rPr>
                <w:sz w:val="16"/>
                <w:szCs w:val="16"/>
              </w:rPr>
              <w:t>40,615</w:t>
            </w:r>
          </w:p>
        </w:tc>
        <w:tc>
          <w:tcPr>
            <w:tcW w:w="84" w:type="pct"/>
            <w:tcBorders>
              <w:left w:val="nil"/>
              <w:right w:val="nil"/>
            </w:tcBorders>
          </w:tcPr>
          <w:p w14:paraId="005AD2BC"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05" w:type="pct"/>
          </w:tcPr>
          <w:p w14:paraId="37531551" w14:textId="2312795A" w:rsidR="00985843" w:rsidRPr="00734934" w:rsidRDefault="00054201" w:rsidP="00985843">
            <w:pPr>
              <w:pStyle w:val="acctfourfigures"/>
              <w:tabs>
                <w:tab w:val="clear" w:pos="765"/>
                <w:tab w:val="decimal" w:pos="710"/>
              </w:tabs>
              <w:spacing w:line="240" w:lineRule="atLeast"/>
              <w:ind w:right="-37"/>
              <w:rPr>
                <w:sz w:val="16"/>
                <w:szCs w:val="16"/>
              </w:rPr>
            </w:pPr>
            <w:r w:rsidRPr="00734934">
              <w:rPr>
                <w:sz w:val="16"/>
                <w:szCs w:val="16"/>
              </w:rPr>
              <w:t>93,506</w:t>
            </w:r>
          </w:p>
        </w:tc>
        <w:tc>
          <w:tcPr>
            <w:tcW w:w="84" w:type="pct"/>
          </w:tcPr>
          <w:p w14:paraId="0965A5EA"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24" w:type="pct"/>
          </w:tcPr>
          <w:p w14:paraId="1B9AA993" w14:textId="0873421C" w:rsidR="00985843" w:rsidRPr="00734934" w:rsidRDefault="00985843" w:rsidP="00985843">
            <w:pPr>
              <w:pStyle w:val="acctfourfigures"/>
              <w:tabs>
                <w:tab w:val="clear" w:pos="765"/>
                <w:tab w:val="decimal" w:pos="710"/>
              </w:tabs>
              <w:spacing w:line="240" w:lineRule="atLeast"/>
              <w:ind w:right="-37"/>
              <w:rPr>
                <w:sz w:val="16"/>
                <w:szCs w:val="16"/>
              </w:rPr>
            </w:pPr>
            <w:r w:rsidRPr="00734934">
              <w:rPr>
                <w:sz w:val="16"/>
                <w:szCs w:val="16"/>
              </w:rPr>
              <w:t>124,870</w:t>
            </w:r>
          </w:p>
        </w:tc>
      </w:tr>
      <w:tr w:rsidR="00985843" w:rsidRPr="00734934" w14:paraId="1AA857B6" w14:textId="77777777" w:rsidTr="007E6715">
        <w:tc>
          <w:tcPr>
            <w:tcW w:w="1374" w:type="pct"/>
            <w:tcBorders>
              <w:top w:val="nil"/>
              <w:left w:val="nil"/>
              <w:bottom w:val="nil"/>
              <w:right w:val="nil"/>
            </w:tcBorders>
            <w:vAlign w:val="bottom"/>
          </w:tcPr>
          <w:p w14:paraId="1011D29F" w14:textId="69FAE7E3" w:rsidR="00985843" w:rsidRPr="00734934" w:rsidRDefault="00985843" w:rsidP="00985843">
            <w:pPr>
              <w:shd w:val="clear" w:color="auto" w:fill="FFFFFF"/>
              <w:spacing w:line="240" w:lineRule="atLeast"/>
              <w:ind w:left="180" w:right="-79" w:hanging="180"/>
              <w:rPr>
                <w:sz w:val="16"/>
                <w:szCs w:val="16"/>
              </w:rPr>
            </w:pPr>
            <w:r w:rsidRPr="00734934">
              <w:rPr>
                <w:sz w:val="16"/>
                <w:szCs w:val="16"/>
                <w:lang w:val="en-US" w:bidi="th-TH"/>
              </w:rPr>
              <w:t>Malaysia</w:t>
            </w:r>
          </w:p>
        </w:tc>
        <w:tc>
          <w:tcPr>
            <w:tcW w:w="302" w:type="pct"/>
            <w:tcBorders>
              <w:left w:val="nil"/>
              <w:right w:val="nil"/>
            </w:tcBorders>
          </w:tcPr>
          <w:p w14:paraId="16C9D6C9" w14:textId="77C631E6" w:rsidR="00985843" w:rsidRPr="00734934" w:rsidRDefault="00054201" w:rsidP="00985843">
            <w:pPr>
              <w:pStyle w:val="acctfourfigures"/>
              <w:tabs>
                <w:tab w:val="clear" w:pos="765"/>
                <w:tab w:val="decimal" w:pos="431"/>
              </w:tabs>
              <w:spacing w:line="240" w:lineRule="atLeast"/>
              <w:ind w:right="-43"/>
              <w:rPr>
                <w:sz w:val="16"/>
                <w:szCs w:val="16"/>
              </w:rPr>
            </w:pPr>
            <w:r w:rsidRPr="00734934">
              <w:rPr>
                <w:sz w:val="16"/>
                <w:szCs w:val="16"/>
              </w:rPr>
              <w:t>-</w:t>
            </w:r>
          </w:p>
        </w:tc>
        <w:tc>
          <w:tcPr>
            <w:tcW w:w="84" w:type="pct"/>
            <w:tcBorders>
              <w:left w:val="nil"/>
              <w:bottom w:val="nil"/>
              <w:right w:val="nil"/>
            </w:tcBorders>
          </w:tcPr>
          <w:p w14:paraId="58419943"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91" w:type="pct"/>
            <w:tcBorders>
              <w:left w:val="nil"/>
              <w:right w:val="nil"/>
            </w:tcBorders>
          </w:tcPr>
          <w:p w14:paraId="67A17AAD" w14:textId="63C6363A" w:rsidR="00985843" w:rsidRPr="00734934" w:rsidRDefault="00985843" w:rsidP="00985843">
            <w:pPr>
              <w:pStyle w:val="acctfourfigures"/>
              <w:tabs>
                <w:tab w:val="clear" w:pos="765"/>
                <w:tab w:val="decimal" w:pos="431"/>
              </w:tabs>
              <w:spacing w:line="240" w:lineRule="atLeast"/>
              <w:ind w:right="-43"/>
              <w:rPr>
                <w:rFonts w:cs="Angsana New"/>
                <w:sz w:val="16"/>
                <w:szCs w:val="16"/>
                <w:lang w:val="en-US" w:bidi="th-TH"/>
              </w:rPr>
            </w:pPr>
            <w:r w:rsidRPr="00734934">
              <w:rPr>
                <w:rFonts w:cs="Angsana New"/>
                <w:sz w:val="16"/>
                <w:szCs w:val="16"/>
                <w:lang w:val="en-US" w:bidi="th-TH"/>
              </w:rPr>
              <w:t>-</w:t>
            </w:r>
          </w:p>
        </w:tc>
        <w:tc>
          <w:tcPr>
            <w:tcW w:w="84" w:type="pct"/>
            <w:tcBorders>
              <w:left w:val="nil"/>
              <w:bottom w:val="nil"/>
              <w:right w:val="nil"/>
            </w:tcBorders>
          </w:tcPr>
          <w:p w14:paraId="38EC28CC"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56E5EDCE" w14:textId="334F3C07" w:rsidR="00985843" w:rsidRPr="00734934" w:rsidRDefault="00054201" w:rsidP="00985843">
            <w:pPr>
              <w:pStyle w:val="acctfourfigures"/>
              <w:tabs>
                <w:tab w:val="clear" w:pos="765"/>
                <w:tab w:val="decimal" w:pos="650"/>
              </w:tabs>
              <w:spacing w:line="240" w:lineRule="atLeast"/>
              <w:ind w:right="-37"/>
              <w:rPr>
                <w:sz w:val="16"/>
                <w:szCs w:val="16"/>
              </w:rPr>
            </w:pPr>
            <w:r w:rsidRPr="00734934">
              <w:rPr>
                <w:sz w:val="16"/>
                <w:szCs w:val="16"/>
              </w:rPr>
              <w:t>434,448</w:t>
            </w:r>
          </w:p>
        </w:tc>
        <w:tc>
          <w:tcPr>
            <w:tcW w:w="84" w:type="pct"/>
            <w:tcBorders>
              <w:left w:val="nil"/>
              <w:bottom w:val="nil"/>
              <w:right w:val="nil"/>
            </w:tcBorders>
          </w:tcPr>
          <w:p w14:paraId="4DE0CD8E"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9" w:type="pct"/>
            <w:tcBorders>
              <w:left w:val="nil"/>
              <w:right w:val="nil"/>
            </w:tcBorders>
          </w:tcPr>
          <w:p w14:paraId="443A92A2" w14:textId="5C6FC180" w:rsidR="00985843" w:rsidRPr="00734934" w:rsidRDefault="00985843" w:rsidP="00985843">
            <w:pPr>
              <w:pStyle w:val="acctfourfigures"/>
              <w:tabs>
                <w:tab w:val="clear" w:pos="765"/>
                <w:tab w:val="decimal" w:pos="674"/>
              </w:tabs>
              <w:spacing w:line="240" w:lineRule="atLeast"/>
              <w:ind w:right="-37"/>
              <w:rPr>
                <w:sz w:val="16"/>
                <w:szCs w:val="16"/>
              </w:rPr>
            </w:pPr>
            <w:r w:rsidRPr="00734934">
              <w:rPr>
                <w:sz w:val="16"/>
                <w:szCs w:val="16"/>
              </w:rPr>
              <w:t>428,876</w:t>
            </w:r>
          </w:p>
        </w:tc>
        <w:tc>
          <w:tcPr>
            <w:tcW w:w="84" w:type="pct"/>
            <w:tcBorders>
              <w:left w:val="nil"/>
              <w:bottom w:val="nil"/>
              <w:right w:val="nil"/>
            </w:tcBorders>
          </w:tcPr>
          <w:p w14:paraId="161826B9"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4" w:type="pct"/>
            <w:tcBorders>
              <w:left w:val="nil"/>
              <w:right w:val="nil"/>
            </w:tcBorders>
          </w:tcPr>
          <w:p w14:paraId="379240D4" w14:textId="0188E9E1" w:rsidR="00985843" w:rsidRPr="00734934" w:rsidRDefault="00054201"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00CDD2A5"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7316BE4F" w14:textId="5E8D7519" w:rsidR="00985843" w:rsidRPr="00734934" w:rsidRDefault="00985843"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4A8FC9A5"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0" w:type="pct"/>
            <w:tcBorders>
              <w:left w:val="nil"/>
              <w:right w:val="nil"/>
            </w:tcBorders>
          </w:tcPr>
          <w:p w14:paraId="0937A85F" w14:textId="73B3935D" w:rsidR="00985843" w:rsidRPr="00734934" w:rsidRDefault="00054201"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right w:val="nil"/>
            </w:tcBorders>
          </w:tcPr>
          <w:p w14:paraId="3742E76E"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75" w:type="pct"/>
            <w:tcBorders>
              <w:left w:val="nil"/>
              <w:right w:val="nil"/>
            </w:tcBorders>
          </w:tcPr>
          <w:p w14:paraId="1CB5332A" w14:textId="4BA89F4F" w:rsidR="00985843" w:rsidRPr="00734934" w:rsidRDefault="00985843"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6E78A1AE"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05" w:type="pct"/>
          </w:tcPr>
          <w:p w14:paraId="24DF7EBB" w14:textId="1D9AAB09" w:rsidR="00985843" w:rsidRPr="00734934" w:rsidRDefault="00054201" w:rsidP="00985843">
            <w:pPr>
              <w:pStyle w:val="acctfourfigures"/>
              <w:tabs>
                <w:tab w:val="clear" w:pos="765"/>
                <w:tab w:val="decimal" w:pos="710"/>
              </w:tabs>
              <w:spacing w:line="240" w:lineRule="atLeast"/>
              <w:ind w:right="-37"/>
              <w:rPr>
                <w:sz w:val="16"/>
                <w:szCs w:val="16"/>
              </w:rPr>
            </w:pPr>
            <w:r w:rsidRPr="00734934">
              <w:rPr>
                <w:sz w:val="16"/>
                <w:szCs w:val="16"/>
              </w:rPr>
              <w:t>434,448</w:t>
            </w:r>
          </w:p>
        </w:tc>
        <w:tc>
          <w:tcPr>
            <w:tcW w:w="84" w:type="pct"/>
          </w:tcPr>
          <w:p w14:paraId="2D0DA2C7"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24" w:type="pct"/>
          </w:tcPr>
          <w:p w14:paraId="7F2A73C5" w14:textId="6D4E54A5" w:rsidR="00985843" w:rsidRPr="00734934" w:rsidRDefault="00985843" w:rsidP="00985843">
            <w:pPr>
              <w:pStyle w:val="acctfourfigures"/>
              <w:tabs>
                <w:tab w:val="clear" w:pos="765"/>
                <w:tab w:val="decimal" w:pos="710"/>
              </w:tabs>
              <w:spacing w:line="240" w:lineRule="atLeast"/>
              <w:ind w:right="-37"/>
              <w:rPr>
                <w:sz w:val="16"/>
                <w:szCs w:val="16"/>
              </w:rPr>
            </w:pPr>
            <w:r w:rsidRPr="00734934">
              <w:rPr>
                <w:sz w:val="16"/>
                <w:szCs w:val="16"/>
              </w:rPr>
              <w:t>428,876</w:t>
            </w:r>
          </w:p>
        </w:tc>
      </w:tr>
      <w:tr w:rsidR="00985843" w:rsidRPr="00734934" w14:paraId="2A5E0FE8" w14:textId="77777777" w:rsidTr="007E6715">
        <w:tc>
          <w:tcPr>
            <w:tcW w:w="1374" w:type="pct"/>
            <w:tcBorders>
              <w:top w:val="nil"/>
              <w:left w:val="nil"/>
              <w:bottom w:val="nil"/>
              <w:right w:val="nil"/>
            </w:tcBorders>
            <w:vAlign w:val="bottom"/>
          </w:tcPr>
          <w:p w14:paraId="4739A06E" w14:textId="77777777" w:rsidR="00985843" w:rsidRPr="00734934" w:rsidRDefault="00985843" w:rsidP="00985843">
            <w:pPr>
              <w:shd w:val="clear" w:color="auto" w:fill="FFFFFF"/>
              <w:spacing w:line="240" w:lineRule="atLeast"/>
              <w:ind w:left="180" w:right="-79" w:hanging="180"/>
              <w:rPr>
                <w:sz w:val="16"/>
                <w:szCs w:val="16"/>
                <w:lang w:val="en-US" w:bidi="th-TH"/>
              </w:rPr>
            </w:pPr>
            <w:r w:rsidRPr="00734934">
              <w:rPr>
                <w:sz w:val="16"/>
                <w:szCs w:val="16"/>
                <w:lang w:val="en-US" w:bidi="th-TH"/>
              </w:rPr>
              <w:t>Others</w:t>
            </w:r>
          </w:p>
        </w:tc>
        <w:tc>
          <w:tcPr>
            <w:tcW w:w="302" w:type="pct"/>
            <w:tcBorders>
              <w:left w:val="nil"/>
              <w:bottom w:val="single" w:sz="4" w:space="0" w:color="auto"/>
              <w:right w:val="nil"/>
            </w:tcBorders>
          </w:tcPr>
          <w:p w14:paraId="08CC8876" w14:textId="09752BF6" w:rsidR="00985843" w:rsidRPr="00734934" w:rsidRDefault="00054201" w:rsidP="00985843">
            <w:pPr>
              <w:pStyle w:val="acctfourfigures"/>
              <w:tabs>
                <w:tab w:val="clear" w:pos="765"/>
                <w:tab w:val="decimal" w:pos="431"/>
              </w:tabs>
              <w:spacing w:line="240" w:lineRule="atLeast"/>
              <w:ind w:right="-43"/>
              <w:rPr>
                <w:sz w:val="16"/>
                <w:szCs w:val="16"/>
              </w:rPr>
            </w:pPr>
            <w:r w:rsidRPr="00734934">
              <w:rPr>
                <w:sz w:val="16"/>
                <w:szCs w:val="16"/>
              </w:rPr>
              <w:t>-</w:t>
            </w:r>
          </w:p>
        </w:tc>
        <w:tc>
          <w:tcPr>
            <w:tcW w:w="84" w:type="pct"/>
            <w:tcBorders>
              <w:left w:val="nil"/>
              <w:bottom w:val="nil"/>
              <w:right w:val="nil"/>
            </w:tcBorders>
          </w:tcPr>
          <w:p w14:paraId="299BCAF2"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91" w:type="pct"/>
            <w:tcBorders>
              <w:left w:val="nil"/>
              <w:bottom w:val="single" w:sz="4" w:space="0" w:color="auto"/>
              <w:right w:val="nil"/>
            </w:tcBorders>
          </w:tcPr>
          <w:p w14:paraId="58C5629B" w14:textId="461B3F3D" w:rsidR="00985843" w:rsidRPr="00734934" w:rsidRDefault="00985843" w:rsidP="00985843">
            <w:pPr>
              <w:pStyle w:val="acctfourfigures"/>
              <w:tabs>
                <w:tab w:val="clear" w:pos="765"/>
                <w:tab w:val="decimal" w:pos="431"/>
              </w:tabs>
              <w:spacing w:line="240" w:lineRule="atLeast"/>
              <w:ind w:right="-43"/>
              <w:rPr>
                <w:sz w:val="16"/>
                <w:szCs w:val="16"/>
              </w:rPr>
            </w:pPr>
            <w:r w:rsidRPr="00734934">
              <w:rPr>
                <w:sz w:val="16"/>
                <w:szCs w:val="16"/>
              </w:rPr>
              <w:t>-</w:t>
            </w:r>
          </w:p>
        </w:tc>
        <w:tc>
          <w:tcPr>
            <w:tcW w:w="84" w:type="pct"/>
            <w:tcBorders>
              <w:left w:val="nil"/>
              <w:bottom w:val="nil"/>
              <w:right w:val="nil"/>
            </w:tcBorders>
          </w:tcPr>
          <w:p w14:paraId="2764B318"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bottom w:val="single" w:sz="4" w:space="0" w:color="auto"/>
              <w:right w:val="nil"/>
            </w:tcBorders>
          </w:tcPr>
          <w:p w14:paraId="5D3770F1" w14:textId="01BE9B9C" w:rsidR="00985843" w:rsidRPr="00734934" w:rsidRDefault="00054201"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32F4A37F"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9" w:type="pct"/>
            <w:tcBorders>
              <w:left w:val="nil"/>
              <w:bottom w:val="single" w:sz="4" w:space="0" w:color="auto"/>
              <w:right w:val="nil"/>
            </w:tcBorders>
          </w:tcPr>
          <w:p w14:paraId="6E30FFB9" w14:textId="54B817E6" w:rsidR="00985843" w:rsidRPr="00734934" w:rsidRDefault="00985843"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68CF4C13"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4" w:type="pct"/>
            <w:tcBorders>
              <w:left w:val="nil"/>
              <w:bottom w:val="single" w:sz="4" w:space="0" w:color="auto"/>
              <w:right w:val="nil"/>
            </w:tcBorders>
          </w:tcPr>
          <w:p w14:paraId="73A65615" w14:textId="7C810BA4" w:rsidR="00985843" w:rsidRPr="00734934" w:rsidRDefault="00054201"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4F415405"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bottom w:val="single" w:sz="4" w:space="0" w:color="auto"/>
              <w:right w:val="nil"/>
            </w:tcBorders>
          </w:tcPr>
          <w:p w14:paraId="18412F57" w14:textId="67E336B7" w:rsidR="00985843" w:rsidRPr="00734934" w:rsidRDefault="00985843"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17C1E92F"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0" w:type="pct"/>
            <w:tcBorders>
              <w:left w:val="nil"/>
              <w:bottom w:val="single" w:sz="4" w:space="0" w:color="auto"/>
              <w:right w:val="nil"/>
            </w:tcBorders>
          </w:tcPr>
          <w:p w14:paraId="051B7BFB" w14:textId="2862926B" w:rsidR="00985843" w:rsidRPr="00734934" w:rsidRDefault="00054201" w:rsidP="00985843">
            <w:pPr>
              <w:pStyle w:val="acctfourfigures"/>
              <w:tabs>
                <w:tab w:val="clear" w:pos="765"/>
                <w:tab w:val="decimal" w:pos="578"/>
              </w:tabs>
              <w:spacing w:line="240" w:lineRule="atLeast"/>
              <w:ind w:right="-166"/>
              <w:rPr>
                <w:sz w:val="16"/>
                <w:szCs w:val="16"/>
              </w:rPr>
            </w:pPr>
            <w:r w:rsidRPr="00734934">
              <w:rPr>
                <w:sz w:val="16"/>
                <w:szCs w:val="16"/>
              </w:rPr>
              <w:t>14,810</w:t>
            </w:r>
          </w:p>
        </w:tc>
        <w:tc>
          <w:tcPr>
            <w:tcW w:w="84" w:type="pct"/>
            <w:tcBorders>
              <w:left w:val="nil"/>
              <w:right w:val="nil"/>
            </w:tcBorders>
          </w:tcPr>
          <w:p w14:paraId="0A6FFFBD"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75" w:type="pct"/>
            <w:tcBorders>
              <w:left w:val="nil"/>
              <w:bottom w:val="single" w:sz="4" w:space="0" w:color="auto"/>
              <w:right w:val="nil"/>
            </w:tcBorders>
          </w:tcPr>
          <w:p w14:paraId="05B2A7F1" w14:textId="74145557" w:rsidR="00985843" w:rsidRPr="00734934" w:rsidRDefault="00985843" w:rsidP="00985843">
            <w:pPr>
              <w:pStyle w:val="acctfourfigures"/>
              <w:tabs>
                <w:tab w:val="clear" w:pos="765"/>
                <w:tab w:val="decimal" w:pos="626"/>
              </w:tabs>
              <w:spacing w:line="240" w:lineRule="atLeast"/>
              <w:ind w:left="97" w:right="-345"/>
              <w:rPr>
                <w:sz w:val="16"/>
                <w:szCs w:val="16"/>
              </w:rPr>
            </w:pPr>
            <w:r w:rsidRPr="00734934">
              <w:rPr>
                <w:sz w:val="16"/>
                <w:szCs w:val="16"/>
              </w:rPr>
              <w:t>21,943</w:t>
            </w:r>
          </w:p>
        </w:tc>
        <w:tc>
          <w:tcPr>
            <w:tcW w:w="84" w:type="pct"/>
            <w:tcBorders>
              <w:left w:val="nil"/>
              <w:bottom w:val="nil"/>
              <w:right w:val="nil"/>
            </w:tcBorders>
          </w:tcPr>
          <w:p w14:paraId="31E17775"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05" w:type="pct"/>
            <w:tcBorders>
              <w:bottom w:val="single" w:sz="4" w:space="0" w:color="auto"/>
            </w:tcBorders>
          </w:tcPr>
          <w:p w14:paraId="31B0921B" w14:textId="451E6FC2" w:rsidR="00985843" w:rsidRPr="00734934" w:rsidRDefault="00054201" w:rsidP="00985843">
            <w:pPr>
              <w:pStyle w:val="acctfourfigures"/>
              <w:tabs>
                <w:tab w:val="clear" w:pos="765"/>
                <w:tab w:val="decimal" w:pos="710"/>
              </w:tabs>
              <w:spacing w:line="240" w:lineRule="atLeast"/>
              <w:ind w:right="-37"/>
              <w:rPr>
                <w:sz w:val="16"/>
                <w:szCs w:val="16"/>
              </w:rPr>
            </w:pPr>
            <w:r w:rsidRPr="00734934">
              <w:rPr>
                <w:sz w:val="16"/>
                <w:szCs w:val="16"/>
              </w:rPr>
              <w:t>14,810</w:t>
            </w:r>
          </w:p>
        </w:tc>
        <w:tc>
          <w:tcPr>
            <w:tcW w:w="84" w:type="pct"/>
          </w:tcPr>
          <w:p w14:paraId="5DE1DE0A"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24" w:type="pct"/>
            <w:tcBorders>
              <w:bottom w:val="single" w:sz="4" w:space="0" w:color="auto"/>
            </w:tcBorders>
          </w:tcPr>
          <w:p w14:paraId="3D10035E" w14:textId="5EEA9C9B" w:rsidR="00985843" w:rsidRPr="00734934" w:rsidRDefault="00985843" w:rsidP="00985843">
            <w:pPr>
              <w:pStyle w:val="acctfourfigures"/>
              <w:tabs>
                <w:tab w:val="clear" w:pos="765"/>
                <w:tab w:val="decimal" w:pos="710"/>
              </w:tabs>
              <w:spacing w:line="240" w:lineRule="atLeast"/>
              <w:ind w:right="-37"/>
              <w:rPr>
                <w:sz w:val="16"/>
                <w:szCs w:val="16"/>
              </w:rPr>
            </w:pPr>
            <w:r w:rsidRPr="00734934">
              <w:rPr>
                <w:sz w:val="16"/>
                <w:szCs w:val="16"/>
              </w:rPr>
              <w:t>21,943</w:t>
            </w:r>
          </w:p>
        </w:tc>
      </w:tr>
      <w:tr w:rsidR="00985843" w:rsidRPr="00734934" w14:paraId="71A1F3F1" w14:textId="77777777" w:rsidTr="007E6715">
        <w:tc>
          <w:tcPr>
            <w:tcW w:w="1374" w:type="pct"/>
            <w:tcBorders>
              <w:top w:val="nil"/>
              <w:left w:val="nil"/>
              <w:bottom w:val="nil"/>
              <w:right w:val="nil"/>
            </w:tcBorders>
            <w:vAlign w:val="bottom"/>
          </w:tcPr>
          <w:p w14:paraId="7594FA30" w14:textId="77777777" w:rsidR="00985843" w:rsidRPr="00734934" w:rsidRDefault="00985843" w:rsidP="00985843">
            <w:pPr>
              <w:shd w:val="clear" w:color="auto" w:fill="FFFFFF"/>
              <w:spacing w:line="240" w:lineRule="atLeast"/>
              <w:ind w:left="180" w:right="-79" w:hanging="180"/>
              <w:rPr>
                <w:b/>
                <w:bCs/>
                <w:sz w:val="16"/>
                <w:szCs w:val="16"/>
              </w:rPr>
            </w:pPr>
            <w:r w:rsidRPr="00734934">
              <w:rPr>
                <w:b/>
                <w:bCs/>
                <w:sz w:val="16"/>
                <w:szCs w:val="16"/>
              </w:rPr>
              <w:t>Total revenue</w:t>
            </w:r>
          </w:p>
        </w:tc>
        <w:tc>
          <w:tcPr>
            <w:tcW w:w="302" w:type="pct"/>
            <w:tcBorders>
              <w:top w:val="single" w:sz="4" w:space="0" w:color="auto"/>
              <w:left w:val="nil"/>
              <w:bottom w:val="double" w:sz="4" w:space="0" w:color="auto"/>
              <w:right w:val="nil"/>
            </w:tcBorders>
          </w:tcPr>
          <w:p w14:paraId="6F4F0B81" w14:textId="6F2422F4" w:rsidR="00985843" w:rsidRPr="00734934" w:rsidRDefault="00054201" w:rsidP="00985843">
            <w:pPr>
              <w:pStyle w:val="acctfourfigures"/>
              <w:tabs>
                <w:tab w:val="clear" w:pos="765"/>
                <w:tab w:val="decimal" w:pos="434"/>
              </w:tabs>
              <w:spacing w:line="240" w:lineRule="atLeast"/>
              <w:ind w:right="-37"/>
              <w:rPr>
                <w:b/>
                <w:bCs/>
                <w:sz w:val="16"/>
                <w:szCs w:val="16"/>
              </w:rPr>
            </w:pPr>
            <w:r w:rsidRPr="00734934">
              <w:rPr>
                <w:b/>
                <w:bCs/>
                <w:sz w:val="16"/>
                <w:szCs w:val="16"/>
              </w:rPr>
              <w:t>-</w:t>
            </w:r>
          </w:p>
        </w:tc>
        <w:tc>
          <w:tcPr>
            <w:tcW w:w="84" w:type="pct"/>
            <w:tcBorders>
              <w:top w:val="nil"/>
              <w:left w:val="nil"/>
              <w:bottom w:val="nil"/>
              <w:right w:val="nil"/>
            </w:tcBorders>
          </w:tcPr>
          <w:p w14:paraId="46794EAC"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91" w:type="pct"/>
            <w:tcBorders>
              <w:top w:val="single" w:sz="4" w:space="0" w:color="auto"/>
              <w:left w:val="nil"/>
              <w:bottom w:val="double" w:sz="4" w:space="0" w:color="auto"/>
              <w:right w:val="nil"/>
            </w:tcBorders>
          </w:tcPr>
          <w:p w14:paraId="36CBEB3C" w14:textId="7DA7BA75" w:rsidR="00985843" w:rsidRPr="00734934" w:rsidRDefault="00985843" w:rsidP="00985843">
            <w:pPr>
              <w:pStyle w:val="acctfourfigures"/>
              <w:tabs>
                <w:tab w:val="clear" w:pos="765"/>
                <w:tab w:val="decimal" w:pos="708"/>
              </w:tabs>
              <w:spacing w:line="240" w:lineRule="atLeast"/>
              <w:ind w:right="-37"/>
              <w:rPr>
                <w:b/>
                <w:bCs/>
                <w:sz w:val="16"/>
                <w:szCs w:val="16"/>
              </w:rPr>
            </w:pPr>
            <w:r w:rsidRPr="00734934">
              <w:rPr>
                <w:b/>
                <w:bCs/>
                <w:sz w:val="16"/>
                <w:szCs w:val="16"/>
              </w:rPr>
              <w:t>43,526</w:t>
            </w:r>
          </w:p>
        </w:tc>
        <w:tc>
          <w:tcPr>
            <w:tcW w:w="84" w:type="pct"/>
            <w:tcBorders>
              <w:top w:val="nil"/>
              <w:left w:val="nil"/>
              <w:bottom w:val="nil"/>
              <w:right w:val="nil"/>
            </w:tcBorders>
          </w:tcPr>
          <w:p w14:paraId="480C32F7"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80" w:type="pct"/>
            <w:tcBorders>
              <w:top w:val="single" w:sz="4" w:space="0" w:color="auto"/>
              <w:left w:val="nil"/>
              <w:bottom w:val="double" w:sz="4" w:space="0" w:color="auto"/>
              <w:right w:val="nil"/>
            </w:tcBorders>
          </w:tcPr>
          <w:p w14:paraId="170C033A" w14:textId="37DAAD6B" w:rsidR="00985843" w:rsidRPr="00734934" w:rsidRDefault="00054201" w:rsidP="00985843">
            <w:pPr>
              <w:pStyle w:val="acctfourfigures"/>
              <w:tabs>
                <w:tab w:val="clear" w:pos="765"/>
                <w:tab w:val="decimal" w:pos="650"/>
              </w:tabs>
              <w:spacing w:line="240" w:lineRule="atLeast"/>
              <w:ind w:right="-37"/>
              <w:rPr>
                <w:b/>
                <w:bCs/>
                <w:sz w:val="16"/>
                <w:szCs w:val="16"/>
                <w:lang w:val="en-US" w:bidi="th-TH"/>
              </w:rPr>
            </w:pPr>
            <w:r w:rsidRPr="00734934">
              <w:rPr>
                <w:b/>
                <w:bCs/>
                <w:sz w:val="16"/>
                <w:szCs w:val="16"/>
                <w:lang w:val="en-US" w:bidi="th-TH"/>
              </w:rPr>
              <w:t>434,448</w:t>
            </w:r>
          </w:p>
        </w:tc>
        <w:tc>
          <w:tcPr>
            <w:tcW w:w="84" w:type="pct"/>
            <w:tcBorders>
              <w:top w:val="nil"/>
              <w:left w:val="nil"/>
              <w:bottom w:val="nil"/>
              <w:right w:val="nil"/>
            </w:tcBorders>
          </w:tcPr>
          <w:p w14:paraId="42E48536"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89" w:type="pct"/>
            <w:tcBorders>
              <w:top w:val="single" w:sz="4" w:space="0" w:color="auto"/>
              <w:left w:val="nil"/>
              <w:bottom w:val="double" w:sz="4" w:space="0" w:color="auto"/>
              <w:right w:val="nil"/>
            </w:tcBorders>
          </w:tcPr>
          <w:p w14:paraId="53D74AD9" w14:textId="5F8A300E" w:rsidR="00985843" w:rsidRPr="00734934" w:rsidRDefault="00985843" w:rsidP="00985843">
            <w:pPr>
              <w:pStyle w:val="acctfourfigures"/>
              <w:tabs>
                <w:tab w:val="clear" w:pos="765"/>
                <w:tab w:val="decimal" w:pos="674"/>
              </w:tabs>
              <w:spacing w:line="240" w:lineRule="atLeast"/>
              <w:ind w:right="-37"/>
              <w:rPr>
                <w:b/>
                <w:bCs/>
                <w:sz w:val="16"/>
                <w:szCs w:val="16"/>
              </w:rPr>
            </w:pPr>
            <w:r w:rsidRPr="00734934">
              <w:rPr>
                <w:b/>
                <w:bCs/>
                <w:sz w:val="16"/>
                <w:szCs w:val="16"/>
                <w:lang w:val="en-US" w:bidi="th-TH"/>
              </w:rPr>
              <w:t>428,876</w:t>
            </w:r>
          </w:p>
        </w:tc>
        <w:tc>
          <w:tcPr>
            <w:tcW w:w="84" w:type="pct"/>
            <w:tcBorders>
              <w:top w:val="nil"/>
              <w:left w:val="nil"/>
              <w:bottom w:val="nil"/>
              <w:right w:val="nil"/>
            </w:tcBorders>
          </w:tcPr>
          <w:p w14:paraId="055F45B2"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64" w:type="pct"/>
            <w:tcBorders>
              <w:top w:val="single" w:sz="4" w:space="0" w:color="auto"/>
              <w:left w:val="nil"/>
              <w:bottom w:val="double" w:sz="4" w:space="0" w:color="auto"/>
              <w:right w:val="nil"/>
            </w:tcBorders>
          </w:tcPr>
          <w:p w14:paraId="33016F7E" w14:textId="15B1C0AF" w:rsidR="00985843" w:rsidRPr="00734934" w:rsidRDefault="00054201" w:rsidP="00985843">
            <w:pPr>
              <w:pStyle w:val="acctfourfigures"/>
              <w:tabs>
                <w:tab w:val="clear" w:pos="765"/>
                <w:tab w:val="decimal" w:pos="578"/>
              </w:tabs>
              <w:spacing w:line="240" w:lineRule="atLeast"/>
              <w:ind w:right="-166"/>
              <w:rPr>
                <w:b/>
                <w:bCs/>
                <w:sz w:val="16"/>
                <w:szCs w:val="16"/>
              </w:rPr>
            </w:pPr>
            <w:r w:rsidRPr="00734934">
              <w:rPr>
                <w:b/>
                <w:bCs/>
                <w:sz w:val="16"/>
                <w:szCs w:val="16"/>
              </w:rPr>
              <w:t>46,212</w:t>
            </w:r>
          </w:p>
        </w:tc>
        <w:tc>
          <w:tcPr>
            <w:tcW w:w="84" w:type="pct"/>
            <w:tcBorders>
              <w:top w:val="nil"/>
              <w:left w:val="nil"/>
              <w:bottom w:val="nil"/>
              <w:right w:val="nil"/>
            </w:tcBorders>
          </w:tcPr>
          <w:p w14:paraId="591F0698"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80" w:type="pct"/>
            <w:tcBorders>
              <w:top w:val="single" w:sz="4" w:space="0" w:color="auto"/>
              <w:left w:val="nil"/>
              <w:bottom w:val="double" w:sz="4" w:space="0" w:color="auto"/>
              <w:right w:val="nil"/>
            </w:tcBorders>
          </w:tcPr>
          <w:p w14:paraId="164CDC8C" w14:textId="0E8B7DD9" w:rsidR="00985843" w:rsidRPr="00734934" w:rsidRDefault="00985843" w:rsidP="00985843">
            <w:pPr>
              <w:pStyle w:val="acctfourfigures"/>
              <w:tabs>
                <w:tab w:val="clear" w:pos="765"/>
                <w:tab w:val="decimal" w:pos="626"/>
              </w:tabs>
              <w:spacing w:line="240" w:lineRule="atLeast"/>
              <w:ind w:left="7" w:right="-345"/>
              <w:rPr>
                <w:b/>
                <w:bCs/>
                <w:sz w:val="16"/>
                <w:szCs w:val="16"/>
              </w:rPr>
            </w:pPr>
            <w:r w:rsidRPr="00734934">
              <w:rPr>
                <w:b/>
                <w:bCs/>
                <w:sz w:val="16"/>
                <w:szCs w:val="16"/>
              </w:rPr>
              <w:t>40,729</w:t>
            </w:r>
          </w:p>
        </w:tc>
        <w:tc>
          <w:tcPr>
            <w:tcW w:w="84" w:type="pct"/>
            <w:tcBorders>
              <w:top w:val="nil"/>
              <w:left w:val="nil"/>
              <w:bottom w:val="nil"/>
              <w:right w:val="nil"/>
            </w:tcBorders>
          </w:tcPr>
          <w:p w14:paraId="1DB5ACD8" w14:textId="77777777" w:rsidR="00985843" w:rsidRPr="00734934" w:rsidRDefault="00985843" w:rsidP="00985843">
            <w:pPr>
              <w:pStyle w:val="acctfourfigures"/>
              <w:tabs>
                <w:tab w:val="clear" w:pos="765"/>
                <w:tab w:val="decimal" w:pos="708"/>
              </w:tabs>
              <w:spacing w:line="240" w:lineRule="atLeast"/>
              <w:ind w:left="163" w:right="-345"/>
              <w:rPr>
                <w:sz w:val="16"/>
                <w:szCs w:val="16"/>
              </w:rPr>
            </w:pPr>
          </w:p>
        </w:tc>
        <w:tc>
          <w:tcPr>
            <w:tcW w:w="260" w:type="pct"/>
            <w:tcBorders>
              <w:top w:val="single" w:sz="4" w:space="0" w:color="auto"/>
              <w:left w:val="nil"/>
              <w:bottom w:val="double" w:sz="4" w:space="0" w:color="auto"/>
              <w:right w:val="nil"/>
            </w:tcBorders>
          </w:tcPr>
          <w:p w14:paraId="5DB4A6F8" w14:textId="4D6299C1" w:rsidR="00985843" w:rsidRPr="00734934" w:rsidRDefault="00054201" w:rsidP="00985843">
            <w:pPr>
              <w:pStyle w:val="acctfourfigures"/>
              <w:tabs>
                <w:tab w:val="clear" w:pos="765"/>
                <w:tab w:val="decimal" w:pos="578"/>
              </w:tabs>
              <w:spacing w:line="240" w:lineRule="atLeast"/>
              <w:ind w:right="-166"/>
              <w:rPr>
                <w:b/>
                <w:bCs/>
                <w:sz w:val="16"/>
                <w:szCs w:val="16"/>
              </w:rPr>
            </w:pPr>
            <w:r w:rsidRPr="00734934">
              <w:rPr>
                <w:b/>
                <w:bCs/>
                <w:sz w:val="16"/>
                <w:szCs w:val="16"/>
              </w:rPr>
              <w:t>62,104</w:t>
            </w:r>
          </w:p>
        </w:tc>
        <w:tc>
          <w:tcPr>
            <w:tcW w:w="84" w:type="pct"/>
            <w:tcBorders>
              <w:left w:val="nil"/>
              <w:right w:val="nil"/>
            </w:tcBorders>
          </w:tcPr>
          <w:p w14:paraId="76766363" w14:textId="77777777" w:rsidR="00985843" w:rsidRPr="00734934" w:rsidRDefault="00985843" w:rsidP="00985843">
            <w:pPr>
              <w:pStyle w:val="acctfourfigures"/>
              <w:tabs>
                <w:tab w:val="clear" w:pos="765"/>
                <w:tab w:val="decimal" w:pos="710"/>
              </w:tabs>
              <w:spacing w:line="240" w:lineRule="atLeast"/>
              <w:ind w:right="-37"/>
              <w:rPr>
                <w:b/>
                <w:bCs/>
                <w:sz w:val="16"/>
                <w:szCs w:val="16"/>
              </w:rPr>
            </w:pPr>
          </w:p>
        </w:tc>
        <w:tc>
          <w:tcPr>
            <w:tcW w:w="275" w:type="pct"/>
            <w:tcBorders>
              <w:top w:val="single" w:sz="4" w:space="0" w:color="auto"/>
              <w:left w:val="nil"/>
              <w:bottom w:val="double" w:sz="4" w:space="0" w:color="auto"/>
              <w:right w:val="nil"/>
            </w:tcBorders>
          </w:tcPr>
          <w:p w14:paraId="36CFD15D" w14:textId="60A97039" w:rsidR="00985843" w:rsidRPr="00734934" w:rsidRDefault="00985843" w:rsidP="00985843">
            <w:pPr>
              <w:pStyle w:val="acctfourfigures"/>
              <w:tabs>
                <w:tab w:val="clear" w:pos="765"/>
                <w:tab w:val="decimal" w:pos="626"/>
              </w:tabs>
              <w:spacing w:line="240" w:lineRule="atLeast"/>
              <w:ind w:left="97" w:right="-345"/>
              <w:rPr>
                <w:b/>
                <w:bCs/>
                <w:sz w:val="16"/>
                <w:szCs w:val="16"/>
              </w:rPr>
            </w:pPr>
            <w:r w:rsidRPr="00734934">
              <w:rPr>
                <w:b/>
                <w:bCs/>
                <w:sz w:val="16"/>
                <w:szCs w:val="16"/>
              </w:rPr>
              <w:t>62,558</w:t>
            </w:r>
          </w:p>
        </w:tc>
        <w:tc>
          <w:tcPr>
            <w:tcW w:w="84" w:type="pct"/>
            <w:tcBorders>
              <w:top w:val="nil"/>
              <w:left w:val="nil"/>
              <w:bottom w:val="nil"/>
              <w:right w:val="nil"/>
            </w:tcBorders>
          </w:tcPr>
          <w:p w14:paraId="5D9FB520"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305" w:type="pct"/>
            <w:tcBorders>
              <w:top w:val="single" w:sz="4" w:space="0" w:color="auto"/>
              <w:bottom w:val="double" w:sz="4" w:space="0" w:color="auto"/>
            </w:tcBorders>
          </w:tcPr>
          <w:p w14:paraId="52F46C62" w14:textId="05CD2D0D" w:rsidR="00985843" w:rsidRPr="00734934" w:rsidRDefault="00054201" w:rsidP="00985843">
            <w:pPr>
              <w:pStyle w:val="acctfourfigures"/>
              <w:tabs>
                <w:tab w:val="clear" w:pos="765"/>
                <w:tab w:val="decimal" w:pos="708"/>
              </w:tabs>
              <w:spacing w:line="240" w:lineRule="atLeast"/>
              <w:ind w:right="-37"/>
              <w:rPr>
                <w:b/>
                <w:bCs/>
                <w:sz w:val="16"/>
                <w:szCs w:val="16"/>
              </w:rPr>
            </w:pPr>
            <w:r w:rsidRPr="00734934">
              <w:rPr>
                <w:b/>
                <w:bCs/>
                <w:sz w:val="16"/>
                <w:szCs w:val="16"/>
              </w:rPr>
              <w:t>542,764</w:t>
            </w:r>
          </w:p>
        </w:tc>
        <w:tc>
          <w:tcPr>
            <w:tcW w:w="84" w:type="pct"/>
          </w:tcPr>
          <w:p w14:paraId="05EECAB0"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324" w:type="pct"/>
            <w:tcBorders>
              <w:top w:val="single" w:sz="4" w:space="0" w:color="auto"/>
              <w:bottom w:val="double" w:sz="4" w:space="0" w:color="auto"/>
            </w:tcBorders>
          </w:tcPr>
          <w:p w14:paraId="34E288AC" w14:textId="76828A0E" w:rsidR="00985843" w:rsidRPr="00734934" w:rsidRDefault="00985843" w:rsidP="00985843">
            <w:pPr>
              <w:pStyle w:val="acctfourfigures"/>
              <w:tabs>
                <w:tab w:val="clear" w:pos="765"/>
                <w:tab w:val="decimal" w:pos="708"/>
              </w:tabs>
              <w:spacing w:line="240" w:lineRule="atLeast"/>
              <w:ind w:right="-37"/>
              <w:rPr>
                <w:b/>
                <w:bCs/>
                <w:sz w:val="16"/>
                <w:szCs w:val="16"/>
              </w:rPr>
            </w:pPr>
            <w:r w:rsidRPr="00734934">
              <w:rPr>
                <w:b/>
                <w:bCs/>
                <w:sz w:val="16"/>
                <w:szCs w:val="16"/>
              </w:rPr>
              <w:t>575,689</w:t>
            </w:r>
          </w:p>
        </w:tc>
      </w:tr>
      <w:tr w:rsidR="004363B9" w:rsidRPr="00734934" w14:paraId="14C55F8F" w14:textId="77777777" w:rsidTr="007E6715">
        <w:tc>
          <w:tcPr>
            <w:tcW w:w="1374" w:type="pct"/>
            <w:tcBorders>
              <w:left w:val="nil"/>
              <w:right w:val="nil"/>
            </w:tcBorders>
            <w:vAlign w:val="bottom"/>
          </w:tcPr>
          <w:p w14:paraId="6D184D00" w14:textId="77777777" w:rsidR="004363B9" w:rsidRPr="00734934" w:rsidRDefault="004363B9" w:rsidP="004363B9">
            <w:pPr>
              <w:shd w:val="clear" w:color="auto" w:fill="FFFFFF"/>
              <w:spacing w:line="240" w:lineRule="atLeast"/>
              <w:ind w:left="180" w:right="-79" w:hanging="180"/>
              <w:rPr>
                <w:sz w:val="16"/>
                <w:szCs w:val="16"/>
              </w:rPr>
            </w:pPr>
          </w:p>
        </w:tc>
        <w:tc>
          <w:tcPr>
            <w:tcW w:w="302" w:type="pct"/>
            <w:tcBorders>
              <w:top w:val="double" w:sz="4" w:space="0" w:color="auto"/>
              <w:left w:val="nil"/>
              <w:right w:val="nil"/>
            </w:tcBorders>
          </w:tcPr>
          <w:p w14:paraId="584EDAEE" w14:textId="77777777" w:rsidR="004363B9" w:rsidRPr="00734934" w:rsidRDefault="004363B9" w:rsidP="004363B9">
            <w:pPr>
              <w:pStyle w:val="acctfourfigures"/>
              <w:tabs>
                <w:tab w:val="clear" w:pos="765"/>
                <w:tab w:val="decimal" w:pos="708"/>
              </w:tabs>
              <w:spacing w:line="240" w:lineRule="atLeast"/>
              <w:ind w:right="-37"/>
              <w:rPr>
                <w:sz w:val="16"/>
                <w:szCs w:val="16"/>
              </w:rPr>
            </w:pPr>
          </w:p>
        </w:tc>
        <w:tc>
          <w:tcPr>
            <w:tcW w:w="84" w:type="pct"/>
            <w:tcBorders>
              <w:left w:val="nil"/>
              <w:right w:val="nil"/>
            </w:tcBorders>
            <w:vAlign w:val="bottom"/>
          </w:tcPr>
          <w:p w14:paraId="6431C5E2" w14:textId="77777777" w:rsidR="004363B9" w:rsidRPr="00734934" w:rsidRDefault="004363B9" w:rsidP="004363B9">
            <w:pPr>
              <w:shd w:val="clear" w:color="auto" w:fill="FFFFFF"/>
              <w:tabs>
                <w:tab w:val="decimal" w:pos="460"/>
              </w:tabs>
              <w:spacing w:line="240" w:lineRule="atLeast"/>
              <w:ind w:left="180" w:right="-79" w:hanging="180"/>
              <w:jc w:val="both"/>
              <w:rPr>
                <w:sz w:val="16"/>
                <w:szCs w:val="16"/>
              </w:rPr>
            </w:pPr>
          </w:p>
        </w:tc>
        <w:tc>
          <w:tcPr>
            <w:tcW w:w="291" w:type="pct"/>
            <w:tcBorders>
              <w:top w:val="double" w:sz="4" w:space="0" w:color="auto"/>
              <w:left w:val="nil"/>
              <w:right w:val="nil"/>
            </w:tcBorders>
          </w:tcPr>
          <w:p w14:paraId="64815EBE" w14:textId="77777777" w:rsidR="004363B9" w:rsidRPr="00734934" w:rsidRDefault="004363B9" w:rsidP="004363B9">
            <w:pPr>
              <w:pStyle w:val="acctfourfigures"/>
              <w:tabs>
                <w:tab w:val="clear" w:pos="765"/>
                <w:tab w:val="decimal" w:pos="708"/>
              </w:tabs>
              <w:spacing w:line="240" w:lineRule="atLeast"/>
              <w:ind w:right="-37"/>
              <w:rPr>
                <w:sz w:val="16"/>
                <w:szCs w:val="16"/>
              </w:rPr>
            </w:pPr>
          </w:p>
        </w:tc>
        <w:tc>
          <w:tcPr>
            <w:tcW w:w="84" w:type="pct"/>
            <w:tcBorders>
              <w:left w:val="nil"/>
              <w:right w:val="nil"/>
            </w:tcBorders>
            <w:vAlign w:val="bottom"/>
          </w:tcPr>
          <w:p w14:paraId="521C9197" w14:textId="77777777" w:rsidR="004363B9" w:rsidRPr="00734934" w:rsidRDefault="004363B9" w:rsidP="004363B9">
            <w:pPr>
              <w:shd w:val="clear" w:color="auto" w:fill="FFFFFF"/>
              <w:tabs>
                <w:tab w:val="decimal" w:pos="460"/>
              </w:tabs>
              <w:spacing w:line="240" w:lineRule="atLeast"/>
              <w:ind w:left="180" w:right="-79" w:hanging="180"/>
              <w:jc w:val="both"/>
              <w:rPr>
                <w:sz w:val="16"/>
                <w:szCs w:val="16"/>
              </w:rPr>
            </w:pPr>
          </w:p>
        </w:tc>
        <w:tc>
          <w:tcPr>
            <w:tcW w:w="280" w:type="pct"/>
            <w:tcBorders>
              <w:top w:val="double" w:sz="4" w:space="0" w:color="auto"/>
              <w:left w:val="nil"/>
              <w:right w:val="nil"/>
            </w:tcBorders>
          </w:tcPr>
          <w:p w14:paraId="2D0A1D48" w14:textId="77777777" w:rsidR="004363B9" w:rsidRPr="00734934" w:rsidRDefault="004363B9" w:rsidP="004363B9">
            <w:pPr>
              <w:pStyle w:val="acctfourfigures"/>
              <w:tabs>
                <w:tab w:val="clear" w:pos="765"/>
                <w:tab w:val="decimal" w:pos="546"/>
              </w:tabs>
              <w:spacing w:line="240" w:lineRule="atLeast"/>
              <w:ind w:right="-37"/>
              <w:rPr>
                <w:sz w:val="16"/>
                <w:szCs w:val="16"/>
              </w:rPr>
            </w:pPr>
          </w:p>
        </w:tc>
        <w:tc>
          <w:tcPr>
            <w:tcW w:w="84" w:type="pct"/>
            <w:tcBorders>
              <w:left w:val="nil"/>
              <w:right w:val="nil"/>
            </w:tcBorders>
            <w:vAlign w:val="bottom"/>
          </w:tcPr>
          <w:p w14:paraId="78121B4F" w14:textId="77777777" w:rsidR="004363B9" w:rsidRPr="00734934" w:rsidRDefault="004363B9" w:rsidP="004363B9">
            <w:pPr>
              <w:pStyle w:val="acctfourfigures"/>
              <w:tabs>
                <w:tab w:val="clear" w:pos="765"/>
                <w:tab w:val="decimal" w:pos="595"/>
              </w:tabs>
              <w:spacing w:line="240" w:lineRule="atLeast"/>
              <w:ind w:right="-37"/>
              <w:rPr>
                <w:sz w:val="16"/>
                <w:szCs w:val="16"/>
              </w:rPr>
            </w:pPr>
          </w:p>
        </w:tc>
        <w:tc>
          <w:tcPr>
            <w:tcW w:w="289" w:type="pct"/>
            <w:tcBorders>
              <w:top w:val="double" w:sz="4" w:space="0" w:color="auto"/>
              <w:left w:val="nil"/>
              <w:right w:val="nil"/>
            </w:tcBorders>
          </w:tcPr>
          <w:p w14:paraId="69AEA2D4" w14:textId="77777777" w:rsidR="004363B9" w:rsidRPr="00734934" w:rsidRDefault="004363B9" w:rsidP="004363B9">
            <w:pPr>
              <w:pStyle w:val="acctfourfigures"/>
              <w:tabs>
                <w:tab w:val="clear" w:pos="765"/>
                <w:tab w:val="decimal" w:pos="546"/>
                <w:tab w:val="decimal" w:pos="606"/>
              </w:tabs>
              <w:spacing w:line="240" w:lineRule="atLeast"/>
              <w:ind w:right="-37"/>
              <w:rPr>
                <w:sz w:val="16"/>
                <w:szCs w:val="16"/>
              </w:rPr>
            </w:pPr>
          </w:p>
        </w:tc>
        <w:tc>
          <w:tcPr>
            <w:tcW w:w="84" w:type="pct"/>
            <w:tcBorders>
              <w:left w:val="nil"/>
              <w:right w:val="nil"/>
            </w:tcBorders>
            <w:vAlign w:val="bottom"/>
          </w:tcPr>
          <w:p w14:paraId="6BA9860A" w14:textId="77777777" w:rsidR="004363B9" w:rsidRPr="00734934" w:rsidRDefault="004363B9" w:rsidP="004363B9">
            <w:pPr>
              <w:pStyle w:val="acctfourfigures"/>
              <w:tabs>
                <w:tab w:val="clear" w:pos="765"/>
                <w:tab w:val="decimal" w:pos="595"/>
              </w:tabs>
              <w:spacing w:line="240" w:lineRule="atLeast"/>
              <w:ind w:right="-37"/>
              <w:rPr>
                <w:sz w:val="16"/>
                <w:szCs w:val="16"/>
              </w:rPr>
            </w:pPr>
          </w:p>
        </w:tc>
        <w:tc>
          <w:tcPr>
            <w:tcW w:w="264" w:type="pct"/>
            <w:tcBorders>
              <w:top w:val="double" w:sz="4" w:space="0" w:color="auto"/>
              <w:left w:val="nil"/>
              <w:right w:val="nil"/>
            </w:tcBorders>
          </w:tcPr>
          <w:p w14:paraId="61882478" w14:textId="77777777" w:rsidR="004363B9" w:rsidRPr="00734934" w:rsidRDefault="004363B9" w:rsidP="004363B9">
            <w:pPr>
              <w:pStyle w:val="acctfourfigures"/>
              <w:tabs>
                <w:tab w:val="clear" w:pos="765"/>
                <w:tab w:val="decimal" w:pos="509"/>
              </w:tabs>
              <w:spacing w:line="240" w:lineRule="atLeast"/>
              <w:ind w:right="-37"/>
              <w:rPr>
                <w:sz w:val="16"/>
                <w:szCs w:val="16"/>
              </w:rPr>
            </w:pPr>
          </w:p>
        </w:tc>
        <w:tc>
          <w:tcPr>
            <w:tcW w:w="84" w:type="pct"/>
            <w:tcBorders>
              <w:left w:val="nil"/>
              <w:right w:val="nil"/>
            </w:tcBorders>
            <w:vAlign w:val="bottom"/>
          </w:tcPr>
          <w:p w14:paraId="3EEBECBB" w14:textId="77777777" w:rsidR="004363B9" w:rsidRPr="00734934" w:rsidRDefault="004363B9" w:rsidP="004363B9">
            <w:pPr>
              <w:pStyle w:val="acctfourfigures"/>
              <w:tabs>
                <w:tab w:val="clear" w:pos="765"/>
                <w:tab w:val="decimal" w:pos="595"/>
              </w:tabs>
              <w:spacing w:line="240" w:lineRule="atLeast"/>
              <w:ind w:right="-37"/>
              <w:rPr>
                <w:sz w:val="16"/>
                <w:szCs w:val="16"/>
              </w:rPr>
            </w:pPr>
          </w:p>
        </w:tc>
        <w:tc>
          <w:tcPr>
            <w:tcW w:w="280" w:type="pct"/>
            <w:tcBorders>
              <w:top w:val="double" w:sz="4" w:space="0" w:color="auto"/>
              <w:left w:val="nil"/>
              <w:right w:val="nil"/>
            </w:tcBorders>
          </w:tcPr>
          <w:p w14:paraId="7BE5934D" w14:textId="77777777" w:rsidR="004363B9" w:rsidRPr="00734934" w:rsidRDefault="004363B9" w:rsidP="004363B9">
            <w:pPr>
              <w:pStyle w:val="acctfourfigures"/>
              <w:tabs>
                <w:tab w:val="clear" w:pos="765"/>
                <w:tab w:val="decimal" w:pos="431"/>
                <w:tab w:val="decimal" w:pos="509"/>
              </w:tabs>
              <w:spacing w:line="240" w:lineRule="atLeast"/>
              <w:ind w:right="-37"/>
              <w:rPr>
                <w:sz w:val="16"/>
                <w:szCs w:val="16"/>
              </w:rPr>
            </w:pPr>
          </w:p>
        </w:tc>
        <w:tc>
          <w:tcPr>
            <w:tcW w:w="84" w:type="pct"/>
            <w:tcBorders>
              <w:left w:val="nil"/>
              <w:right w:val="nil"/>
            </w:tcBorders>
            <w:vAlign w:val="bottom"/>
          </w:tcPr>
          <w:p w14:paraId="3150FB37" w14:textId="77777777" w:rsidR="004363B9" w:rsidRPr="00734934" w:rsidRDefault="004363B9" w:rsidP="004363B9">
            <w:pPr>
              <w:pStyle w:val="acctfourfigures"/>
              <w:tabs>
                <w:tab w:val="clear" w:pos="765"/>
                <w:tab w:val="decimal" w:pos="595"/>
              </w:tabs>
              <w:spacing w:line="240" w:lineRule="atLeast"/>
              <w:ind w:right="-37"/>
              <w:rPr>
                <w:sz w:val="16"/>
                <w:szCs w:val="16"/>
              </w:rPr>
            </w:pPr>
          </w:p>
        </w:tc>
        <w:tc>
          <w:tcPr>
            <w:tcW w:w="260" w:type="pct"/>
            <w:tcBorders>
              <w:top w:val="double" w:sz="4" w:space="0" w:color="auto"/>
              <w:left w:val="nil"/>
              <w:right w:val="nil"/>
            </w:tcBorders>
          </w:tcPr>
          <w:p w14:paraId="0AC24BC5" w14:textId="77777777" w:rsidR="004363B9" w:rsidRPr="00734934" w:rsidRDefault="004363B9" w:rsidP="004363B9">
            <w:pPr>
              <w:pStyle w:val="acctfourfigures"/>
              <w:tabs>
                <w:tab w:val="clear" w:pos="765"/>
                <w:tab w:val="decimal" w:pos="529"/>
              </w:tabs>
              <w:spacing w:line="240" w:lineRule="atLeast"/>
              <w:ind w:right="-37"/>
              <w:rPr>
                <w:sz w:val="16"/>
                <w:szCs w:val="16"/>
              </w:rPr>
            </w:pPr>
          </w:p>
        </w:tc>
        <w:tc>
          <w:tcPr>
            <w:tcW w:w="84" w:type="pct"/>
            <w:tcBorders>
              <w:left w:val="nil"/>
              <w:right w:val="nil"/>
            </w:tcBorders>
            <w:vAlign w:val="bottom"/>
          </w:tcPr>
          <w:p w14:paraId="5AE16F6D" w14:textId="77777777" w:rsidR="004363B9" w:rsidRPr="00734934" w:rsidRDefault="004363B9" w:rsidP="004363B9">
            <w:pPr>
              <w:pStyle w:val="acctfourfigures"/>
              <w:tabs>
                <w:tab w:val="clear" w:pos="765"/>
                <w:tab w:val="decimal" w:pos="595"/>
              </w:tabs>
              <w:spacing w:line="240" w:lineRule="atLeast"/>
              <w:ind w:right="-37"/>
              <w:rPr>
                <w:sz w:val="16"/>
                <w:szCs w:val="16"/>
              </w:rPr>
            </w:pPr>
          </w:p>
        </w:tc>
        <w:tc>
          <w:tcPr>
            <w:tcW w:w="275" w:type="pct"/>
            <w:tcBorders>
              <w:top w:val="double" w:sz="4" w:space="0" w:color="auto"/>
              <w:left w:val="nil"/>
              <w:right w:val="nil"/>
            </w:tcBorders>
          </w:tcPr>
          <w:p w14:paraId="157C7E8B" w14:textId="77777777" w:rsidR="004363B9" w:rsidRPr="00734934" w:rsidRDefault="004363B9" w:rsidP="004363B9">
            <w:pPr>
              <w:pStyle w:val="acctfourfigures"/>
              <w:tabs>
                <w:tab w:val="clear" w:pos="765"/>
                <w:tab w:val="decimal" w:pos="626"/>
              </w:tabs>
              <w:spacing w:line="240" w:lineRule="atLeast"/>
              <w:ind w:left="97" w:right="-345"/>
              <w:rPr>
                <w:sz w:val="16"/>
                <w:szCs w:val="16"/>
              </w:rPr>
            </w:pPr>
          </w:p>
        </w:tc>
        <w:tc>
          <w:tcPr>
            <w:tcW w:w="84" w:type="pct"/>
            <w:tcBorders>
              <w:left w:val="nil"/>
              <w:right w:val="nil"/>
            </w:tcBorders>
            <w:vAlign w:val="bottom"/>
          </w:tcPr>
          <w:p w14:paraId="640F5B15" w14:textId="77777777" w:rsidR="004363B9" w:rsidRPr="00734934" w:rsidRDefault="004363B9" w:rsidP="004363B9">
            <w:pPr>
              <w:pStyle w:val="acctfourfigures"/>
              <w:tabs>
                <w:tab w:val="clear" w:pos="765"/>
                <w:tab w:val="decimal" w:pos="595"/>
              </w:tabs>
              <w:spacing w:line="240" w:lineRule="atLeast"/>
              <w:ind w:right="-37"/>
              <w:rPr>
                <w:sz w:val="16"/>
                <w:szCs w:val="16"/>
              </w:rPr>
            </w:pPr>
          </w:p>
        </w:tc>
        <w:tc>
          <w:tcPr>
            <w:tcW w:w="305" w:type="pct"/>
            <w:tcBorders>
              <w:top w:val="double" w:sz="4" w:space="0" w:color="auto"/>
            </w:tcBorders>
          </w:tcPr>
          <w:p w14:paraId="3C26247F" w14:textId="77777777" w:rsidR="004363B9" w:rsidRPr="00734934" w:rsidRDefault="004363B9" w:rsidP="004363B9">
            <w:pPr>
              <w:pStyle w:val="acctfourfigures"/>
              <w:tabs>
                <w:tab w:val="clear" w:pos="765"/>
                <w:tab w:val="decimal" w:pos="693"/>
              </w:tabs>
              <w:spacing w:line="240" w:lineRule="atLeast"/>
              <w:ind w:right="-37"/>
              <w:rPr>
                <w:sz w:val="16"/>
                <w:szCs w:val="16"/>
              </w:rPr>
            </w:pPr>
          </w:p>
        </w:tc>
        <w:tc>
          <w:tcPr>
            <w:tcW w:w="84" w:type="pct"/>
            <w:vAlign w:val="bottom"/>
          </w:tcPr>
          <w:p w14:paraId="1E52FD3F" w14:textId="77777777" w:rsidR="004363B9" w:rsidRPr="00734934" w:rsidRDefault="004363B9" w:rsidP="004363B9">
            <w:pPr>
              <w:pStyle w:val="acctfourfigures"/>
              <w:tabs>
                <w:tab w:val="clear" w:pos="765"/>
                <w:tab w:val="decimal" w:pos="595"/>
              </w:tabs>
              <w:spacing w:line="240" w:lineRule="atLeast"/>
              <w:ind w:right="-37"/>
              <w:rPr>
                <w:sz w:val="16"/>
                <w:szCs w:val="16"/>
              </w:rPr>
            </w:pPr>
          </w:p>
        </w:tc>
        <w:tc>
          <w:tcPr>
            <w:tcW w:w="324" w:type="pct"/>
            <w:tcBorders>
              <w:top w:val="double" w:sz="4" w:space="0" w:color="auto"/>
            </w:tcBorders>
          </w:tcPr>
          <w:p w14:paraId="70CA1CF2" w14:textId="77777777" w:rsidR="004363B9" w:rsidRPr="00734934" w:rsidRDefault="004363B9" w:rsidP="004363B9">
            <w:pPr>
              <w:pStyle w:val="acctfourfigures"/>
              <w:tabs>
                <w:tab w:val="clear" w:pos="765"/>
                <w:tab w:val="decimal" w:pos="693"/>
              </w:tabs>
              <w:spacing w:line="240" w:lineRule="atLeast"/>
              <w:ind w:right="-37"/>
              <w:rPr>
                <w:sz w:val="16"/>
                <w:szCs w:val="16"/>
              </w:rPr>
            </w:pPr>
          </w:p>
        </w:tc>
      </w:tr>
      <w:tr w:rsidR="004363B9" w:rsidRPr="00734934" w14:paraId="314650DB" w14:textId="77777777" w:rsidTr="007E6715">
        <w:tc>
          <w:tcPr>
            <w:tcW w:w="1374" w:type="pct"/>
            <w:tcBorders>
              <w:left w:val="nil"/>
              <w:right w:val="nil"/>
            </w:tcBorders>
            <w:vAlign w:val="bottom"/>
          </w:tcPr>
          <w:p w14:paraId="72EFBD4C" w14:textId="77777777" w:rsidR="004363B9" w:rsidRPr="00734934" w:rsidRDefault="004363B9" w:rsidP="004363B9">
            <w:pPr>
              <w:shd w:val="clear" w:color="auto" w:fill="FFFFFF"/>
              <w:spacing w:line="240" w:lineRule="atLeast"/>
              <w:ind w:left="180" w:right="-79" w:hanging="180"/>
              <w:rPr>
                <w:sz w:val="16"/>
                <w:szCs w:val="16"/>
              </w:rPr>
            </w:pPr>
            <w:r w:rsidRPr="00734934">
              <w:rPr>
                <w:b/>
                <w:bCs/>
                <w:i/>
                <w:iCs/>
                <w:sz w:val="16"/>
                <w:szCs w:val="16"/>
              </w:rPr>
              <w:t>Information about reportable segments</w:t>
            </w:r>
          </w:p>
        </w:tc>
        <w:tc>
          <w:tcPr>
            <w:tcW w:w="302" w:type="pct"/>
            <w:tcBorders>
              <w:left w:val="nil"/>
              <w:bottom w:val="nil"/>
              <w:right w:val="nil"/>
            </w:tcBorders>
          </w:tcPr>
          <w:p w14:paraId="723E1055"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tcBorders>
              <w:left w:val="nil"/>
              <w:bottom w:val="nil"/>
              <w:right w:val="nil"/>
            </w:tcBorders>
          </w:tcPr>
          <w:p w14:paraId="5205734E"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tcPr>
          <w:p w14:paraId="36255CDD"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tcBorders>
              <w:left w:val="nil"/>
              <w:bottom w:val="nil"/>
              <w:right w:val="nil"/>
            </w:tcBorders>
          </w:tcPr>
          <w:p w14:paraId="526868D8"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0" w:type="pct"/>
            <w:tcBorders>
              <w:left w:val="nil"/>
              <w:bottom w:val="nil"/>
              <w:right w:val="nil"/>
            </w:tcBorders>
          </w:tcPr>
          <w:p w14:paraId="0A8B0927" w14:textId="77777777" w:rsidR="004363B9" w:rsidRPr="00734934" w:rsidRDefault="004363B9" w:rsidP="004363B9">
            <w:pPr>
              <w:pStyle w:val="acctfourfigures"/>
              <w:tabs>
                <w:tab w:val="clear" w:pos="765"/>
                <w:tab w:val="decimal" w:pos="470"/>
              </w:tabs>
              <w:spacing w:line="240" w:lineRule="atLeast"/>
              <w:ind w:right="-37"/>
              <w:rPr>
                <w:sz w:val="16"/>
                <w:szCs w:val="16"/>
              </w:rPr>
            </w:pPr>
          </w:p>
        </w:tc>
        <w:tc>
          <w:tcPr>
            <w:tcW w:w="84" w:type="pct"/>
            <w:tcBorders>
              <w:left w:val="nil"/>
              <w:bottom w:val="nil"/>
              <w:right w:val="nil"/>
            </w:tcBorders>
          </w:tcPr>
          <w:p w14:paraId="12EAD91D"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9" w:type="pct"/>
            <w:tcBorders>
              <w:left w:val="nil"/>
              <w:bottom w:val="nil"/>
              <w:right w:val="nil"/>
            </w:tcBorders>
          </w:tcPr>
          <w:p w14:paraId="5697ED00" w14:textId="77777777" w:rsidR="004363B9" w:rsidRPr="00734934" w:rsidRDefault="004363B9" w:rsidP="004363B9">
            <w:pPr>
              <w:pStyle w:val="acctfourfigures"/>
              <w:tabs>
                <w:tab w:val="clear" w:pos="765"/>
                <w:tab w:val="decimal" w:pos="443"/>
              </w:tabs>
              <w:spacing w:line="240" w:lineRule="atLeast"/>
              <w:ind w:right="-37"/>
              <w:rPr>
                <w:sz w:val="16"/>
                <w:szCs w:val="16"/>
              </w:rPr>
            </w:pPr>
          </w:p>
        </w:tc>
        <w:tc>
          <w:tcPr>
            <w:tcW w:w="84" w:type="pct"/>
            <w:tcBorders>
              <w:left w:val="nil"/>
              <w:bottom w:val="nil"/>
              <w:right w:val="nil"/>
            </w:tcBorders>
          </w:tcPr>
          <w:p w14:paraId="1D6BED12"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64" w:type="pct"/>
            <w:tcBorders>
              <w:left w:val="nil"/>
              <w:bottom w:val="nil"/>
              <w:right w:val="nil"/>
            </w:tcBorders>
          </w:tcPr>
          <w:p w14:paraId="50729DBC" w14:textId="77777777" w:rsidR="004363B9" w:rsidRPr="00734934" w:rsidRDefault="004363B9" w:rsidP="004363B9">
            <w:pPr>
              <w:pStyle w:val="acctfourfigures"/>
              <w:tabs>
                <w:tab w:val="clear" w:pos="765"/>
                <w:tab w:val="decimal" w:pos="578"/>
              </w:tabs>
              <w:spacing w:line="240" w:lineRule="atLeast"/>
              <w:ind w:right="-166"/>
              <w:rPr>
                <w:sz w:val="16"/>
                <w:szCs w:val="16"/>
              </w:rPr>
            </w:pPr>
          </w:p>
        </w:tc>
        <w:tc>
          <w:tcPr>
            <w:tcW w:w="84" w:type="pct"/>
            <w:tcBorders>
              <w:left w:val="nil"/>
              <w:bottom w:val="nil"/>
              <w:right w:val="nil"/>
            </w:tcBorders>
          </w:tcPr>
          <w:p w14:paraId="581A191A"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80" w:type="pct"/>
            <w:tcBorders>
              <w:left w:val="nil"/>
              <w:bottom w:val="nil"/>
              <w:right w:val="nil"/>
            </w:tcBorders>
          </w:tcPr>
          <w:p w14:paraId="7C41D22F" w14:textId="77777777" w:rsidR="004363B9" w:rsidRPr="00734934" w:rsidRDefault="004363B9" w:rsidP="004363B9">
            <w:pPr>
              <w:pStyle w:val="acctfourfigures"/>
              <w:tabs>
                <w:tab w:val="clear" w:pos="765"/>
              </w:tabs>
              <w:spacing w:line="240" w:lineRule="atLeast"/>
              <w:ind w:left="163" w:right="-345"/>
              <w:rPr>
                <w:sz w:val="16"/>
                <w:szCs w:val="16"/>
              </w:rPr>
            </w:pPr>
          </w:p>
        </w:tc>
        <w:tc>
          <w:tcPr>
            <w:tcW w:w="84" w:type="pct"/>
            <w:tcBorders>
              <w:left w:val="nil"/>
              <w:bottom w:val="nil"/>
              <w:right w:val="nil"/>
            </w:tcBorders>
          </w:tcPr>
          <w:p w14:paraId="042949D1"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60" w:type="pct"/>
            <w:tcBorders>
              <w:left w:val="nil"/>
              <w:bottom w:val="nil"/>
              <w:right w:val="nil"/>
            </w:tcBorders>
          </w:tcPr>
          <w:p w14:paraId="3F018A67" w14:textId="77777777" w:rsidR="004363B9" w:rsidRPr="00734934" w:rsidRDefault="004363B9" w:rsidP="004363B9">
            <w:pPr>
              <w:pStyle w:val="acctfourfigures"/>
              <w:tabs>
                <w:tab w:val="clear" w:pos="765"/>
                <w:tab w:val="decimal" w:pos="396"/>
              </w:tabs>
              <w:spacing w:line="240" w:lineRule="atLeast"/>
              <w:ind w:right="-37"/>
              <w:rPr>
                <w:sz w:val="16"/>
                <w:szCs w:val="16"/>
              </w:rPr>
            </w:pPr>
          </w:p>
        </w:tc>
        <w:tc>
          <w:tcPr>
            <w:tcW w:w="84" w:type="pct"/>
            <w:tcBorders>
              <w:left w:val="nil"/>
              <w:bottom w:val="nil"/>
              <w:right w:val="nil"/>
            </w:tcBorders>
          </w:tcPr>
          <w:p w14:paraId="39276317"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275" w:type="pct"/>
            <w:tcBorders>
              <w:left w:val="nil"/>
              <w:bottom w:val="nil"/>
              <w:right w:val="nil"/>
            </w:tcBorders>
          </w:tcPr>
          <w:p w14:paraId="371142BF" w14:textId="77777777" w:rsidR="004363B9" w:rsidRPr="00734934" w:rsidRDefault="004363B9" w:rsidP="004363B9">
            <w:pPr>
              <w:pStyle w:val="acctfourfigures"/>
              <w:tabs>
                <w:tab w:val="clear" w:pos="765"/>
                <w:tab w:val="decimal" w:pos="626"/>
              </w:tabs>
              <w:spacing w:line="240" w:lineRule="atLeast"/>
              <w:ind w:left="97" w:right="-345"/>
              <w:rPr>
                <w:sz w:val="16"/>
                <w:szCs w:val="16"/>
              </w:rPr>
            </w:pPr>
          </w:p>
        </w:tc>
        <w:tc>
          <w:tcPr>
            <w:tcW w:w="84" w:type="pct"/>
            <w:tcBorders>
              <w:left w:val="nil"/>
              <w:bottom w:val="nil"/>
              <w:right w:val="nil"/>
            </w:tcBorders>
          </w:tcPr>
          <w:p w14:paraId="2C3A679D"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305" w:type="pct"/>
          </w:tcPr>
          <w:p w14:paraId="57A5BDC9"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84" w:type="pct"/>
          </w:tcPr>
          <w:p w14:paraId="0C6EBA5D" w14:textId="77777777" w:rsidR="004363B9" w:rsidRPr="00734934" w:rsidRDefault="004363B9" w:rsidP="004363B9">
            <w:pPr>
              <w:pStyle w:val="acctfourfigures"/>
              <w:tabs>
                <w:tab w:val="clear" w:pos="765"/>
                <w:tab w:val="decimal" w:pos="710"/>
              </w:tabs>
              <w:spacing w:line="240" w:lineRule="atLeast"/>
              <w:ind w:right="-37"/>
              <w:rPr>
                <w:sz w:val="16"/>
                <w:szCs w:val="16"/>
              </w:rPr>
            </w:pPr>
          </w:p>
        </w:tc>
        <w:tc>
          <w:tcPr>
            <w:tcW w:w="324" w:type="pct"/>
          </w:tcPr>
          <w:p w14:paraId="0EF03C4F" w14:textId="77777777" w:rsidR="004363B9" w:rsidRPr="00734934" w:rsidRDefault="004363B9" w:rsidP="004363B9">
            <w:pPr>
              <w:pStyle w:val="acctfourfigures"/>
              <w:tabs>
                <w:tab w:val="clear" w:pos="765"/>
                <w:tab w:val="decimal" w:pos="710"/>
              </w:tabs>
              <w:spacing w:line="240" w:lineRule="atLeast"/>
              <w:ind w:right="-37"/>
              <w:rPr>
                <w:sz w:val="16"/>
                <w:szCs w:val="16"/>
              </w:rPr>
            </w:pPr>
          </w:p>
        </w:tc>
      </w:tr>
      <w:tr w:rsidR="00985843" w:rsidRPr="00734934" w14:paraId="731BBB64" w14:textId="77777777" w:rsidTr="007E6715">
        <w:tc>
          <w:tcPr>
            <w:tcW w:w="1374" w:type="pct"/>
            <w:tcBorders>
              <w:left w:val="nil"/>
              <w:right w:val="nil"/>
            </w:tcBorders>
          </w:tcPr>
          <w:p w14:paraId="7198B733" w14:textId="77777777" w:rsidR="00985843" w:rsidRPr="00734934" w:rsidRDefault="00985843" w:rsidP="00985843">
            <w:pPr>
              <w:shd w:val="clear" w:color="auto" w:fill="FFFFFF"/>
              <w:spacing w:line="240" w:lineRule="atLeast"/>
              <w:ind w:left="180" w:right="-79" w:hanging="180"/>
              <w:rPr>
                <w:sz w:val="16"/>
                <w:szCs w:val="16"/>
                <w:cs/>
              </w:rPr>
            </w:pPr>
            <w:r w:rsidRPr="00734934">
              <w:rPr>
                <w:sz w:val="16"/>
                <w:szCs w:val="16"/>
              </w:rPr>
              <w:t>External revenue</w:t>
            </w:r>
          </w:p>
        </w:tc>
        <w:tc>
          <w:tcPr>
            <w:tcW w:w="302" w:type="pct"/>
            <w:tcBorders>
              <w:left w:val="nil"/>
              <w:bottom w:val="nil"/>
              <w:right w:val="nil"/>
            </w:tcBorders>
          </w:tcPr>
          <w:p w14:paraId="0AB910F9" w14:textId="585DD962" w:rsidR="00985843" w:rsidRPr="00734934" w:rsidRDefault="00054201" w:rsidP="00985843">
            <w:pPr>
              <w:pStyle w:val="acctfourfigures"/>
              <w:tabs>
                <w:tab w:val="clear" w:pos="765"/>
                <w:tab w:val="decimal" w:pos="431"/>
              </w:tabs>
              <w:spacing w:line="240" w:lineRule="atLeast"/>
              <w:ind w:right="-43"/>
              <w:rPr>
                <w:sz w:val="16"/>
                <w:szCs w:val="16"/>
                <w:lang w:bidi="th-TH"/>
              </w:rPr>
            </w:pPr>
            <w:r w:rsidRPr="00734934">
              <w:rPr>
                <w:sz w:val="16"/>
                <w:szCs w:val="16"/>
                <w:lang w:bidi="th-TH"/>
              </w:rPr>
              <w:t>-</w:t>
            </w:r>
          </w:p>
        </w:tc>
        <w:tc>
          <w:tcPr>
            <w:tcW w:w="84" w:type="pct"/>
            <w:tcBorders>
              <w:left w:val="nil"/>
              <w:bottom w:val="nil"/>
              <w:right w:val="nil"/>
            </w:tcBorders>
          </w:tcPr>
          <w:p w14:paraId="78CCD43B"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tcPr>
          <w:p w14:paraId="64F6C8FA" w14:textId="2307E385" w:rsidR="00985843" w:rsidRPr="00734934" w:rsidRDefault="00985843" w:rsidP="00985843">
            <w:pPr>
              <w:pStyle w:val="acctfourfigures"/>
              <w:tabs>
                <w:tab w:val="clear" w:pos="765"/>
                <w:tab w:val="decimal" w:pos="710"/>
              </w:tabs>
              <w:spacing w:line="240" w:lineRule="atLeast"/>
              <w:ind w:right="-37"/>
              <w:rPr>
                <w:sz w:val="16"/>
                <w:szCs w:val="16"/>
              </w:rPr>
            </w:pPr>
            <w:r w:rsidRPr="00734934">
              <w:rPr>
                <w:sz w:val="16"/>
                <w:szCs w:val="16"/>
                <w:lang w:bidi="th-TH"/>
              </w:rPr>
              <w:t>43,526</w:t>
            </w:r>
          </w:p>
        </w:tc>
        <w:tc>
          <w:tcPr>
            <w:tcW w:w="84" w:type="pct"/>
            <w:tcBorders>
              <w:left w:val="nil"/>
              <w:bottom w:val="nil"/>
              <w:right w:val="nil"/>
            </w:tcBorders>
          </w:tcPr>
          <w:p w14:paraId="6A890E3D"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bottom w:val="nil"/>
              <w:right w:val="nil"/>
            </w:tcBorders>
          </w:tcPr>
          <w:p w14:paraId="26F417D3" w14:textId="5B3BBF75" w:rsidR="00985843" w:rsidRPr="00734934" w:rsidRDefault="00054201"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7D42AF13"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9" w:type="pct"/>
            <w:tcBorders>
              <w:left w:val="nil"/>
              <w:bottom w:val="nil"/>
              <w:right w:val="nil"/>
            </w:tcBorders>
          </w:tcPr>
          <w:p w14:paraId="0243594D" w14:textId="0326CCD8" w:rsidR="00985843" w:rsidRPr="00734934" w:rsidRDefault="00985843"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6CC599F0"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4" w:type="pct"/>
            <w:tcBorders>
              <w:left w:val="nil"/>
              <w:bottom w:val="nil"/>
              <w:right w:val="nil"/>
            </w:tcBorders>
          </w:tcPr>
          <w:p w14:paraId="73AF8A84" w14:textId="5F39C34D" w:rsidR="00985843" w:rsidRPr="00734934" w:rsidRDefault="00054201"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3061E450"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bottom w:val="nil"/>
              <w:right w:val="nil"/>
            </w:tcBorders>
          </w:tcPr>
          <w:p w14:paraId="36809C5E" w14:textId="767BA4A2" w:rsidR="00985843" w:rsidRPr="00734934" w:rsidRDefault="00985843"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7EFB8AAD"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0" w:type="pct"/>
            <w:tcBorders>
              <w:left w:val="nil"/>
              <w:bottom w:val="nil"/>
              <w:right w:val="nil"/>
            </w:tcBorders>
          </w:tcPr>
          <w:p w14:paraId="13040876" w14:textId="5AB16EE2" w:rsidR="00985843" w:rsidRPr="00734934" w:rsidRDefault="00054201"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1CC542DA"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75" w:type="pct"/>
            <w:tcBorders>
              <w:left w:val="nil"/>
              <w:bottom w:val="nil"/>
              <w:right w:val="nil"/>
            </w:tcBorders>
          </w:tcPr>
          <w:p w14:paraId="56A27092" w14:textId="76E18ACA" w:rsidR="00985843" w:rsidRPr="00734934" w:rsidRDefault="00985843" w:rsidP="00985843">
            <w:pPr>
              <w:pStyle w:val="acctfourfigures"/>
              <w:tabs>
                <w:tab w:val="clear" w:pos="765"/>
                <w:tab w:val="decimal" w:pos="364"/>
              </w:tabs>
              <w:spacing w:line="240" w:lineRule="atLeast"/>
              <w:ind w:right="-37"/>
              <w:rPr>
                <w:sz w:val="16"/>
                <w:szCs w:val="16"/>
              </w:rPr>
            </w:pPr>
            <w:r w:rsidRPr="00734934">
              <w:rPr>
                <w:sz w:val="16"/>
                <w:szCs w:val="16"/>
              </w:rPr>
              <w:t>-</w:t>
            </w:r>
          </w:p>
        </w:tc>
        <w:tc>
          <w:tcPr>
            <w:tcW w:w="84" w:type="pct"/>
            <w:tcBorders>
              <w:left w:val="nil"/>
              <w:bottom w:val="nil"/>
              <w:right w:val="nil"/>
            </w:tcBorders>
          </w:tcPr>
          <w:p w14:paraId="30C586E7"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05" w:type="pct"/>
          </w:tcPr>
          <w:p w14:paraId="24D51B0B" w14:textId="2B4609FD" w:rsidR="00985843" w:rsidRPr="00734934" w:rsidRDefault="00054201" w:rsidP="00985843">
            <w:pPr>
              <w:pStyle w:val="acctfourfigures"/>
              <w:tabs>
                <w:tab w:val="clear" w:pos="765"/>
                <w:tab w:val="decimal" w:pos="419"/>
              </w:tabs>
              <w:spacing w:line="240" w:lineRule="atLeast"/>
              <w:ind w:right="-37"/>
              <w:rPr>
                <w:sz w:val="16"/>
                <w:szCs w:val="16"/>
              </w:rPr>
            </w:pPr>
            <w:r w:rsidRPr="00734934">
              <w:rPr>
                <w:sz w:val="16"/>
                <w:szCs w:val="16"/>
              </w:rPr>
              <w:t>-</w:t>
            </w:r>
          </w:p>
        </w:tc>
        <w:tc>
          <w:tcPr>
            <w:tcW w:w="84" w:type="pct"/>
          </w:tcPr>
          <w:p w14:paraId="1E7B47A5"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24" w:type="pct"/>
          </w:tcPr>
          <w:p w14:paraId="7A7845D3" w14:textId="49473A7A" w:rsidR="00985843" w:rsidRPr="00734934" w:rsidRDefault="00985843" w:rsidP="00985843">
            <w:pPr>
              <w:pStyle w:val="acctfourfigures"/>
              <w:tabs>
                <w:tab w:val="clear" w:pos="765"/>
                <w:tab w:val="decimal" w:pos="710"/>
              </w:tabs>
              <w:spacing w:line="240" w:lineRule="atLeast"/>
              <w:ind w:right="-37"/>
              <w:rPr>
                <w:sz w:val="16"/>
                <w:szCs w:val="16"/>
              </w:rPr>
            </w:pPr>
            <w:r w:rsidRPr="00734934">
              <w:rPr>
                <w:sz w:val="16"/>
                <w:szCs w:val="16"/>
              </w:rPr>
              <w:t>43,526</w:t>
            </w:r>
          </w:p>
        </w:tc>
      </w:tr>
      <w:tr w:rsidR="00985843" w:rsidRPr="00734934" w14:paraId="2E03EA8E" w14:textId="77777777" w:rsidTr="007E6715">
        <w:tc>
          <w:tcPr>
            <w:tcW w:w="1374" w:type="pct"/>
            <w:tcBorders>
              <w:left w:val="nil"/>
              <w:right w:val="nil"/>
            </w:tcBorders>
          </w:tcPr>
          <w:p w14:paraId="09F0E265" w14:textId="77777777" w:rsidR="00985843" w:rsidRPr="00734934" w:rsidRDefault="00985843" w:rsidP="00985843">
            <w:pPr>
              <w:shd w:val="clear" w:color="auto" w:fill="FFFFFF"/>
              <w:spacing w:line="240" w:lineRule="atLeast"/>
              <w:ind w:left="180" w:right="-79" w:hanging="180"/>
              <w:rPr>
                <w:sz w:val="16"/>
                <w:szCs w:val="16"/>
                <w:lang w:val="en-US" w:bidi="th-TH"/>
              </w:rPr>
            </w:pPr>
            <w:r w:rsidRPr="00734934">
              <w:rPr>
                <w:sz w:val="16"/>
                <w:szCs w:val="16"/>
              </w:rPr>
              <w:t>Inter-segment revenue</w:t>
            </w:r>
          </w:p>
        </w:tc>
        <w:tc>
          <w:tcPr>
            <w:tcW w:w="302" w:type="pct"/>
            <w:tcBorders>
              <w:left w:val="nil"/>
              <w:bottom w:val="nil"/>
              <w:right w:val="nil"/>
            </w:tcBorders>
          </w:tcPr>
          <w:p w14:paraId="7929E1ED" w14:textId="2369706D" w:rsidR="00985843" w:rsidRPr="00734934" w:rsidRDefault="00054201" w:rsidP="00985843">
            <w:pPr>
              <w:pStyle w:val="acctfourfigures"/>
              <w:tabs>
                <w:tab w:val="clear" w:pos="765"/>
                <w:tab w:val="decimal" w:pos="431"/>
              </w:tabs>
              <w:spacing w:line="240" w:lineRule="atLeast"/>
              <w:ind w:right="-43"/>
              <w:rPr>
                <w:sz w:val="16"/>
                <w:szCs w:val="16"/>
              </w:rPr>
            </w:pPr>
            <w:r w:rsidRPr="00734934">
              <w:rPr>
                <w:sz w:val="16"/>
                <w:szCs w:val="16"/>
              </w:rPr>
              <w:t>-</w:t>
            </w:r>
          </w:p>
        </w:tc>
        <w:tc>
          <w:tcPr>
            <w:tcW w:w="84" w:type="pct"/>
            <w:tcBorders>
              <w:left w:val="nil"/>
              <w:bottom w:val="nil"/>
              <w:right w:val="nil"/>
            </w:tcBorders>
          </w:tcPr>
          <w:p w14:paraId="56CD4BDD"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tcPr>
          <w:p w14:paraId="1CE44669" w14:textId="5BD2452A" w:rsidR="00985843" w:rsidRPr="00734934" w:rsidRDefault="00985843" w:rsidP="00985843">
            <w:pPr>
              <w:pStyle w:val="acctfourfigures"/>
              <w:tabs>
                <w:tab w:val="clear" w:pos="765"/>
                <w:tab w:val="decimal" w:pos="431"/>
              </w:tabs>
              <w:spacing w:line="240" w:lineRule="atLeast"/>
              <w:ind w:right="-43"/>
              <w:rPr>
                <w:sz w:val="16"/>
                <w:szCs w:val="16"/>
              </w:rPr>
            </w:pPr>
            <w:r w:rsidRPr="00734934">
              <w:rPr>
                <w:sz w:val="16"/>
                <w:szCs w:val="16"/>
              </w:rPr>
              <w:t>-</w:t>
            </w:r>
          </w:p>
        </w:tc>
        <w:tc>
          <w:tcPr>
            <w:tcW w:w="84" w:type="pct"/>
            <w:tcBorders>
              <w:left w:val="nil"/>
              <w:bottom w:val="nil"/>
              <w:right w:val="nil"/>
            </w:tcBorders>
          </w:tcPr>
          <w:p w14:paraId="7C6DFDE9"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bottom w:val="nil"/>
              <w:right w:val="nil"/>
            </w:tcBorders>
          </w:tcPr>
          <w:p w14:paraId="22B2D6B2" w14:textId="6ED3837D" w:rsidR="00985843" w:rsidRPr="00734934" w:rsidRDefault="00054201" w:rsidP="00985843">
            <w:pPr>
              <w:pStyle w:val="acctfourfigures"/>
              <w:tabs>
                <w:tab w:val="clear" w:pos="765"/>
                <w:tab w:val="decimal" w:pos="650"/>
              </w:tabs>
              <w:spacing w:line="240" w:lineRule="atLeast"/>
              <w:ind w:right="-37"/>
              <w:rPr>
                <w:sz w:val="16"/>
                <w:szCs w:val="16"/>
              </w:rPr>
            </w:pPr>
            <w:r w:rsidRPr="00734934">
              <w:rPr>
                <w:sz w:val="16"/>
                <w:szCs w:val="16"/>
              </w:rPr>
              <w:t>434,448</w:t>
            </w:r>
          </w:p>
        </w:tc>
        <w:tc>
          <w:tcPr>
            <w:tcW w:w="84" w:type="pct"/>
            <w:tcBorders>
              <w:left w:val="nil"/>
              <w:bottom w:val="nil"/>
              <w:right w:val="nil"/>
            </w:tcBorders>
          </w:tcPr>
          <w:p w14:paraId="41E338AA"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9" w:type="pct"/>
            <w:tcBorders>
              <w:left w:val="nil"/>
              <w:bottom w:val="single" w:sz="4" w:space="0" w:color="auto"/>
              <w:right w:val="nil"/>
            </w:tcBorders>
          </w:tcPr>
          <w:p w14:paraId="4501AEF8" w14:textId="4F5BFDEF" w:rsidR="00985843" w:rsidRPr="00734934" w:rsidRDefault="00985843" w:rsidP="00985843">
            <w:pPr>
              <w:pStyle w:val="acctfourfigures"/>
              <w:tabs>
                <w:tab w:val="clear" w:pos="765"/>
                <w:tab w:val="decimal" w:pos="674"/>
              </w:tabs>
              <w:spacing w:line="240" w:lineRule="atLeast"/>
              <w:ind w:right="-37"/>
              <w:rPr>
                <w:sz w:val="16"/>
                <w:szCs w:val="16"/>
              </w:rPr>
            </w:pPr>
            <w:r w:rsidRPr="00734934">
              <w:rPr>
                <w:sz w:val="16"/>
                <w:szCs w:val="16"/>
              </w:rPr>
              <w:t>428,876</w:t>
            </w:r>
          </w:p>
        </w:tc>
        <w:tc>
          <w:tcPr>
            <w:tcW w:w="84" w:type="pct"/>
            <w:tcBorders>
              <w:left w:val="nil"/>
              <w:right w:val="nil"/>
            </w:tcBorders>
          </w:tcPr>
          <w:p w14:paraId="6CA2386F"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4" w:type="pct"/>
            <w:tcBorders>
              <w:left w:val="nil"/>
              <w:bottom w:val="single" w:sz="4" w:space="0" w:color="auto"/>
              <w:right w:val="nil"/>
            </w:tcBorders>
          </w:tcPr>
          <w:p w14:paraId="265BDA16" w14:textId="024002EE" w:rsidR="00985843" w:rsidRPr="00734934" w:rsidRDefault="00054201" w:rsidP="00985843">
            <w:pPr>
              <w:pStyle w:val="acctfourfigures"/>
              <w:tabs>
                <w:tab w:val="clear" w:pos="765"/>
                <w:tab w:val="decimal" w:pos="578"/>
              </w:tabs>
              <w:spacing w:line="240" w:lineRule="atLeast"/>
              <w:ind w:right="-166"/>
              <w:rPr>
                <w:sz w:val="16"/>
                <w:szCs w:val="16"/>
              </w:rPr>
            </w:pPr>
            <w:r w:rsidRPr="00734934">
              <w:rPr>
                <w:sz w:val="16"/>
                <w:szCs w:val="16"/>
              </w:rPr>
              <w:t>46,212</w:t>
            </w:r>
          </w:p>
        </w:tc>
        <w:tc>
          <w:tcPr>
            <w:tcW w:w="84" w:type="pct"/>
            <w:tcBorders>
              <w:left w:val="nil"/>
              <w:right w:val="nil"/>
            </w:tcBorders>
          </w:tcPr>
          <w:p w14:paraId="2CCA36DD"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80" w:type="pct"/>
            <w:tcBorders>
              <w:left w:val="nil"/>
              <w:bottom w:val="single" w:sz="4" w:space="0" w:color="auto"/>
              <w:right w:val="nil"/>
            </w:tcBorders>
          </w:tcPr>
          <w:p w14:paraId="64A790F4" w14:textId="4661E23D" w:rsidR="00985843" w:rsidRPr="00734934" w:rsidRDefault="00985843" w:rsidP="00985843">
            <w:pPr>
              <w:pStyle w:val="acctfourfigures"/>
              <w:tabs>
                <w:tab w:val="clear" w:pos="765"/>
                <w:tab w:val="decimal" w:pos="626"/>
              </w:tabs>
              <w:spacing w:line="240" w:lineRule="atLeast"/>
              <w:ind w:right="-43"/>
              <w:rPr>
                <w:sz w:val="16"/>
                <w:szCs w:val="16"/>
              </w:rPr>
            </w:pPr>
            <w:r w:rsidRPr="00734934">
              <w:rPr>
                <w:sz w:val="16"/>
                <w:szCs w:val="16"/>
              </w:rPr>
              <w:t>40,729</w:t>
            </w:r>
          </w:p>
        </w:tc>
        <w:tc>
          <w:tcPr>
            <w:tcW w:w="84" w:type="pct"/>
            <w:tcBorders>
              <w:left w:val="nil"/>
              <w:right w:val="nil"/>
            </w:tcBorders>
          </w:tcPr>
          <w:p w14:paraId="0B70C439"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60" w:type="pct"/>
            <w:tcBorders>
              <w:left w:val="nil"/>
              <w:bottom w:val="single" w:sz="4" w:space="0" w:color="auto"/>
              <w:right w:val="nil"/>
            </w:tcBorders>
          </w:tcPr>
          <w:p w14:paraId="0024818C" w14:textId="3561B308" w:rsidR="00985843" w:rsidRPr="00734934" w:rsidRDefault="00054201" w:rsidP="00985843">
            <w:pPr>
              <w:pStyle w:val="acctfourfigures"/>
              <w:tabs>
                <w:tab w:val="clear" w:pos="765"/>
                <w:tab w:val="decimal" w:pos="578"/>
              </w:tabs>
              <w:spacing w:line="240" w:lineRule="atLeast"/>
              <w:ind w:right="-166"/>
              <w:rPr>
                <w:sz w:val="16"/>
                <w:szCs w:val="16"/>
              </w:rPr>
            </w:pPr>
            <w:r w:rsidRPr="00734934">
              <w:rPr>
                <w:sz w:val="16"/>
                <w:szCs w:val="16"/>
              </w:rPr>
              <w:t>62,104</w:t>
            </w:r>
          </w:p>
        </w:tc>
        <w:tc>
          <w:tcPr>
            <w:tcW w:w="84" w:type="pct"/>
            <w:tcBorders>
              <w:left w:val="nil"/>
              <w:right w:val="nil"/>
            </w:tcBorders>
          </w:tcPr>
          <w:p w14:paraId="138A8C3D"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275" w:type="pct"/>
            <w:tcBorders>
              <w:left w:val="nil"/>
              <w:bottom w:val="single" w:sz="4" w:space="0" w:color="auto"/>
              <w:right w:val="nil"/>
            </w:tcBorders>
          </w:tcPr>
          <w:p w14:paraId="4532B25D" w14:textId="5C01B4F6" w:rsidR="00985843" w:rsidRPr="00734934" w:rsidRDefault="00985843" w:rsidP="00985843">
            <w:pPr>
              <w:pStyle w:val="acctfourfigures"/>
              <w:tabs>
                <w:tab w:val="clear" w:pos="765"/>
                <w:tab w:val="decimal" w:pos="626"/>
              </w:tabs>
              <w:spacing w:line="240" w:lineRule="atLeast"/>
              <w:ind w:left="97" w:right="-345"/>
              <w:rPr>
                <w:sz w:val="16"/>
                <w:szCs w:val="16"/>
              </w:rPr>
            </w:pPr>
            <w:r w:rsidRPr="00734934">
              <w:rPr>
                <w:sz w:val="16"/>
                <w:szCs w:val="16"/>
              </w:rPr>
              <w:t>62,558</w:t>
            </w:r>
          </w:p>
        </w:tc>
        <w:tc>
          <w:tcPr>
            <w:tcW w:w="84" w:type="pct"/>
            <w:tcBorders>
              <w:left w:val="nil"/>
              <w:right w:val="nil"/>
            </w:tcBorders>
          </w:tcPr>
          <w:p w14:paraId="44F17674"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05" w:type="pct"/>
            <w:tcBorders>
              <w:bottom w:val="single" w:sz="4" w:space="0" w:color="auto"/>
            </w:tcBorders>
          </w:tcPr>
          <w:p w14:paraId="7E5A15EE" w14:textId="6C06888E" w:rsidR="00985843" w:rsidRPr="00734934" w:rsidRDefault="00054201" w:rsidP="00985843">
            <w:pPr>
              <w:pStyle w:val="acctfourfigures"/>
              <w:tabs>
                <w:tab w:val="clear" w:pos="765"/>
                <w:tab w:val="decimal" w:pos="710"/>
              </w:tabs>
              <w:spacing w:line="240" w:lineRule="atLeast"/>
              <w:ind w:right="-37"/>
              <w:rPr>
                <w:sz w:val="16"/>
                <w:szCs w:val="16"/>
              </w:rPr>
            </w:pPr>
            <w:r w:rsidRPr="00734934">
              <w:rPr>
                <w:sz w:val="16"/>
                <w:szCs w:val="16"/>
              </w:rPr>
              <w:t>542,764</w:t>
            </w:r>
          </w:p>
        </w:tc>
        <w:tc>
          <w:tcPr>
            <w:tcW w:w="84" w:type="pct"/>
          </w:tcPr>
          <w:p w14:paraId="61084AD6" w14:textId="77777777" w:rsidR="00985843" w:rsidRPr="00734934" w:rsidRDefault="00985843" w:rsidP="00985843">
            <w:pPr>
              <w:pStyle w:val="acctfourfigures"/>
              <w:tabs>
                <w:tab w:val="clear" w:pos="765"/>
                <w:tab w:val="decimal" w:pos="710"/>
              </w:tabs>
              <w:spacing w:line="240" w:lineRule="atLeast"/>
              <w:ind w:right="-37"/>
              <w:rPr>
                <w:sz w:val="16"/>
                <w:szCs w:val="16"/>
              </w:rPr>
            </w:pPr>
          </w:p>
        </w:tc>
        <w:tc>
          <w:tcPr>
            <w:tcW w:w="324" w:type="pct"/>
            <w:tcBorders>
              <w:bottom w:val="single" w:sz="4" w:space="0" w:color="auto"/>
            </w:tcBorders>
          </w:tcPr>
          <w:p w14:paraId="162BEBDB" w14:textId="7816071C" w:rsidR="00985843" w:rsidRPr="00734934" w:rsidRDefault="00985843" w:rsidP="00985843">
            <w:pPr>
              <w:pStyle w:val="acctfourfigures"/>
              <w:tabs>
                <w:tab w:val="clear" w:pos="765"/>
                <w:tab w:val="decimal" w:pos="710"/>
              </w:tabs>
              <w:spacing w:line="240" w:lineRule="atLeast"/>
              <w:ind w:right="-37"/>
              <w:rPr>
                <w:sz w:val="16"/>
                <w:szCs w:val="16"/>
              </w:rPr>
            </w:pPr>
            <w:r w:rsidRPr="00734934">
              <w:rPr>
                <w:sz w:val="16"/>
                <w:szCs w:val="16"/>
              </w:rPr>
              <w:t>532,163</w:t>
            </w:r>
          </w:p>
        </w:tc>
      </w:tr>
      <w:tr w:rsidR="00985843" w:rsidRPr="00734934" w14:paraId="47C17C23" w14:textId="77777777" w:rsidTr="007E6715">
        <w:tc>
          <w:tcPr>
            <w:tcW w:w="1374" w:type="pct"/>
            <w:tcBorders>
              <w:left w:val="nil"/>
              <w:right w:val="nil"/>
            </w:tcBorders>
          </w:tcPr>
          <w:p w14:paraId="674A13B0" w14:textId="77777777" w:rsidR="00985843" w:rsidRPr="00734934" w:rsidRDefault="00985843" w:rsidP="00985843">
            <w:pPr>
              <w:shd w:val="clear" w:color="auto" w:fill="FFFFFF"/>
              <w:spacing w:line="240" w:lineRule="atLeast"/>
              <w:ind w:left="180" w:right="-79" w:hanging="180"/>
              <w:rPr>
                <w:b/>
                <w:bCs/>
                <w:sz w:val="16"/>
                <w:szCs w:val="16"/>
                <w:cs/>
              </w:rPr>
            </w:pPr>
            <w:r w:rsidRPr="00734934">
              <w:rPr>
                <w:b/>
                <w:bCs/>
                <w:sz w:val="16"/>
                <w:szCs w:val="16"/>
              </w:rPr>
              <w:t>Total revenue</w:t>
            </w:r>
          </w:p>
        </w:tc>
        <w:tc>
          <w:tcPr>
            <w:tcW w:w="302" w:type="pct"/>
            <w:tcBorders>
              <w:top w:val="single" w:sz="4" w:space="0" w:color="auto"/>
              <w:left w:val="nil"/>
              <w:bottom w:val="double" w:sz="4" w:space="0" w:color="auto"/>
              <w:right w:val="nil"/>
            </w:tcBorders>
          </w:tcPr>
          <w:p w14:paraId="1FE2396E" w14:textId="1F0AC7B0" w:rsidR="00985843" w:rsidRPr="00734934" w:rsidRDefault="00054201" w:rsidP="00985843">
            <w:pPr>
              <w:pStyle w:val="acctfourfigures"/>
              <w:tabs>
                <w:tab w:val="clear" w:pos="765"/>
                <w:tab w:val="decimal" w:pos="434"/>
              </w:tabs>
              <w:spacing w:line="240" w:lineRule="atLeast"/>
              <w:ind w:right="-37"/>
              <w:rPr>
                <w:b/>
                <w:bCs/>
                <w:sz w:val="16"/>
                <w:szCs w:val="16"/>
              </w:rPr>
            </w:pPr>
            <w:r w:rsidRPr="00734934">
              <w:rPr>
                <w:b/>
                <w:bCs/>
                <w:sz w:val="16"/>
                <w:szCs w:val="16"/>
              </w:rPr>
              <w:t>-</w:t>
            </w:r>
          </w:p>
        </w:tc>
        <w:tc>
          <w:tcPr>
            <w:tcW w:w="84" w:type="pct"/>
            <w:tcBorders>
              <w:left w:val="nil"/>
              <w:right w:val="nil"/>
            </w:tcBorders>
          </w:tcPr>
          <w:p w14:paraId="44C1F96B"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91" w:type="pct"/>
            <w:tcBorders>
              <w:top w:val="single" w:sz="4" w:space="0" w:color="auto"/>
              <w:left w:val="nil"/>
              <w:bottom w:val="double" w:sz="4" w:space="0" w:color="auto"/>
              <w:right w:val="nil"/>
            </w:tcBorders>
          </w:tcPr>
          <w:p w14:paraId="608A4A25" w14:textId="0396C5F3" w:rsidR="00985843" w:rsidRPr="00734934" w:rsidRDefault="00985843" w:rsidP="00985843">
            <w:pPr>
              <w:pStyle w:val="acctfourfigures"/>
              <w:tabs>
                <w:tab w:val="clear" w:pos="765"/>
                <w:tab w:val="decimal" w:pos="708"/>
              </w:tabs>
              <w:spacing w:line="240" w:lineRule="atLeast"/>
              <w:ind w:right="-37"/>
              <w:rPr>
                <w:b/>
                <w:bCs/>
                <w:sz w:val="16"/>
                <w:szCs w:val="16"/>
              </w:rPr>
            </w:pPr>
            <w:r w:rsidRPr="00734934">
              <w:rPr>
                <w:b/>
                <w:bCs/>
                <w:sz w:val="16"/>
                <w:szCs w:val="16"/>
              </w:rPr>
              <w:t>43,526</w:t>
            </w:r>
          </w:p>
        </w:tc>
        <w:tc>
          <w:tcPr>
            <w:tcW w:w="84" w:type="pct"/>
            <w:tcBorders>
              <w:left w:val="nil"/>
              <w:right w:val="nil"/>
            </w:tcBorders>
          </w:tcPr>
          <w:p w14:paraId="344B6A33"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80" w:type="pct"/>
            <w:tcBorders>
              <w:top w:val="single" w:sz="4" w:space="0" w:color="auto"/>
              <w:left w:val="nil"/>
              <w:bottom w:val="double" w:sz="4" w:space="0" w:color="auto"/>
              <w:right w:val="nil"/>
            </w:tcBorders>
          </w:tcPr>
          <w:p w14:paraId="4C35EA90" w14:textId="22130DA5" w:rsidR="00985843" w:rsidRPr="00734934" w:rsidRDefault="00054201" w:rsidP="00985843">
            <w:pPr>
              <w:pStyle w:val="acctfourfigures"/>
              <w:tabs>
                <w:tab w:val="clear" w:pos="765"/>
                <w:tab w:val="decimal" w:pos="650"/>
              </w:tabs>
              <w:spacing w:line="240" w:lineRule="atLeast"/>
              <w:ind w:right="-37"/>
              <w:rPr>
                <w:b/>
                <w:bCs/>
                <w:sz w:val="16"/>
                <w:szCs w:val="16"/>
              </w:rPr>
            </w:pPr>
            <w:r w:rsidRPr="00734934">
              <w:rPr>
                <w:b/>
                <w:bCs/>
                <w:sz w:val="16"/>
                <w:szCs w:val="16"/>
              </w:rPr>
              <w:t>434,448</w:t>
            </w:r>
          </w:p>
        </w:tc>
        <w:tc>
          <w:tcPr>
            <w:tcW w:w="84" w:type="pct"/>
            <w:tcBorders>
              <w:left w:val="nil"/>
              <w:right w:val="nil"/>
            </w:tcBorders>
          </w:tcPr>
          <w:p w14:paraId="4B746D74"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89" w:type="pct"/>
            <w:tcBorders>
              <w:left w:val="nil"/>
              <w:bottom w:val="single" w:sz="4" w:space="0" w:color="auto"/>
              <w:right w:val="nil"/>
            </w:tcBorders>
          </w:tcPr>
          <w:p w14:paraId="4C97DE7F" w14:textId="2FC8214E" w:rsidR="00985843" w:rsidRPr="00734934" w:rsidRDefault="00985843" w:rsidP="00985843">
            <w:pPr>
              <w:pStyle w:val="acctfourfigures"/>
              <w:tabs>
                <w:tab w:val="clear" w:pos="765"/>
                <w:tab w:val="decimal" w:pos="674"/>
              </w:tabs>
              <w:spacing w:line="240" w:lineRule="atLeast"/>
              <w:ind w:right="-37"/>
              <w:rPr>
                <w:b/>
                <w:bCs/>
                <w:sz w:val="16"/>
                <w:szCs w:val="16"/>
              </w:rPr>
            </w:pPr>
            <w:r w:rsidRPr="00734934">
              <w:rPr>
                <w:b/>
                <w:bCs/>
                <w:sz w:val="16"/>
                <w:szCs w:val="16"/>
              </w:rPr>
              <w:t>428,876</w:t>
            </w:r>
          </w:p>
        </w:tc>
        <w:tc>
          <w:tcPr>
            <w:tcW w:w="84" w:type="pct"/>
            <w:tcBorders>
              <w:left w:val="nil"/>
              <w:right w:val="nil"/>
            </w:tcBorders>
          </w:tcPr>
          <w:p w14:paraId="793F826E"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64" w:type="pct"/>
            <w:tcBorders>
              <w:left w:val="nil"/>
              <w:bottom w:val="single" w:sz="4" w:space="0" w:color="auto"/>
              <w:right w:val="nil"/>
            </w:tcBorders>
          </w:tcPr>
          <w:p w14:paraId="147B9D11" w14:textId="743D3350" w:rsidR="00985843" w:rsidRPr="00734934" w:rsidRDefault="00054201" w:rsidP="00985843">
            <w:pPr>
              <w:pStyle w:val="acctfourfigures"/>
              <w:tabs>
                <w:tab w:val="clear" w:pos="765"/>
                <w:tab w:val="decimal" w:pos="578"/>
              </w:tabs>
              <w:spacing w:line="240" w:lineRule="atLeast"/>
              <w:ind w:right="-166"/>
              <w:rPr>
                <w:b/>
                <w:bCs/>
                <w:sz w:val="16"/>
                <w:szCs w:val="16"/>
              </w:rPr>
            </w:pPr>
            <w:r w:rsidRPr="00734934">
              <w:rPr>
                <w:b/>
                <w:bCs/>
                <w:sz w:val="16"/>
                <w:szCs w:val="16"/>
              </w:rPr>
              <w:t>46,212</w:t>
            </w:r>
          </w:p>
        </w:tc>
        <w:tc>
          <w:tcPr>
            <w:tcW w:w="84" w:type="pct"/>
            <w:tcBorders>
              <w:left w:val="nil"/>
              <w:right w:val="nil"/>
            </w:tcBorders>
          </w:tcPr>
          <w:p w14:paraId="65454640"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80" w:type="pct"/>
            <w:tcBorders>
              <w:left w:val="nil"/>
              <w:bottom w:val="single" w:sz="4" w:space="0" w:color="auto"/>
              <w:right w:val="nil"/>
            </w:tcBorders>
          </w:tcPr>
          <w:p w14:paraId="2DA5047B" w14:textId="5B13826E" w:rsidR="00985843" w:rsidRPr="00734934" w:rsidRDefault="00985843" w:rsidP="00985843">
            <w:pPr>
              <w:pStyle w:val="acctfourfigures"/>
              <w:tabs>
                <w:tab w:val="clear" w:pos="765"/>
                <w:tab w:val="decimal" w:pos="626"/>
              </w:tabs>
              <w:spacing w:line="240" w:lineRule="atLeast"/>
              <w:ind w:left="7" w:right="-345"/>
              <w:rPr>
                <w:b/>
                <w:bCs/>
                <w:sz w:val="16"/>
                <w:szCs w:val="16"/>
              </w:rPr>
            </w:pPr>
            <w:r w:rsidRPr="00734934">
              <w:rPr>
                <w:b/>
                <w:bCs/>
                <w:sz w:val="16"/>
                <w:szCs w:val="16"/>
              </w:rPr>
              <w:t>40,729</w:t>
            </w:r>
          </w:p>
        </w:tc>
        <w:tc>
          <w:tcPr>
            <w:tcW w:w="84" w:type="pct"/>
            <w:tcBorders>
              <w:left w:val="nil"/>
              <w:right w:val="nil"/>
            </w:tcBorders>
          </w:tcPr>
          <w:p w14:paraId="2EA9A67F"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260" w:type="pct"/>
            <w:tcBorders>
              <w:left w:val="nil"/>
              <w:bottom w:val="single" w:sz="4" w:space="0" w:color="auto"/>
              <w:right w:val="nil"/>
            </w:tcBorders>
          </w:tcPr>
          <w:p w14:paraId="3D651860" w14:textId="0AA10365" w:rsidR="00985843" w:rsidRPr="00734934" w:rsidRDefault="00054201" w:rsidP="00985843">
            <w:pPr>
              <w:pStyle w:val="acctfourfigures"/>
              <w:tabs>
                <w:tab w:val="clear" w:pos="765"/>
                <w:tab w:val="decimal" w:pos="578"/>
              </w:tabs>
              <w:spacing w:line="240" w:lineRule="atLeast"/>
              <w:ind w:right="-166"/>
              <w:rPr>
                <w:b/>
                <w:bCs/>
                <w:sz w:val="16"/>
                <w:szCs w:val="16"/>
              </w:rPr>
            </w:pPr>
            <w:r w:rsidRPr="00734934">
              <w:rPr>
                <w:b/>
                <w:bCs/>
                <w:sz w:val="16"/>
                <w:szCs w:val="16"/>
              </w:rPr>
              <w:t>62,104</w:t>
            </w:r>
          </w:p>
        </w:tc>
        <w:tc>
          <w:tcPr>
            <w:tcW w:w="84" w:type="pct"/>
            <w:tcBorders>
              <w:left w:val="nil"/>
              <w:right w:val="nil"/>
            </w:tcBorders>
          </w:tcPr>
          <w:p w14:paraId="6A64E43A" w14:textId="77777777" w:rsidR="00985843" w:rsidRPr="00734934" w:rsidRDefault="00985843" w:rsidP="00985843">
            <w:pPr>
              <w:pStyle w:val="acctfourfigures"/>
              <w:tabs>
                <w:tab w:val="clear" w:pos="765"/>
                <w:tab w:val="decimal" w:pos="710"/>
              </w:tabs>
              <w:spacing w:line="240" w:lineRule="atLeast"/>
              <w:ind w:right="-37"/>
              <w:rPr>
                <w:b/>
                <w:bCs/>
                <w:sz w:val="16"/>
                <w:szCs w:val="16"/>
              </w:rPr>
            </w:pPr>
          </w:p>
        </w:tc>
        <w:tc>
          <w:tcPr>
            <w:tcW w:w="275" w:type="pct"/>
            <w:tcBorders>
              <w:left w:val="nil"/>
              <w:bottom w:val="single" w:sz="4" w:space="0" w:color="auto"/>
              <w:right w:val="nil"/>
            </w:tcBorders>
          </w:tcPr>
          <w:p w14:paraId="3B947E9B" w14:textId="28A83081" w:rsidR="00985843" w:rsidRPr="00734934" w:rsidRDefault="00985843" w:rsidP="00985843">
            <w:pPr>
              <w:pStyle w:val="acctfourfigures"/>
              <w:tabs>
                <w:tab w:val="clear" w:pos="765"/>
                <w:tab w:val="decimal" w:pos="626"/>
              </w:tabs>
              <w:spacing w:line="240" w:lineRule="atLeast"/>
              <w:ind w:left="97" w:right="-345"/>
              <w:rPr>
                <w:b/>
                <w:bCs/>
                <w:sz w:val="16"/>
                <w:szCs w:val="16"/>
              </w:rPr>
            </w:pPr>
            <w:r w:rsidRPr="00734934">
              <w:rPr>
                <w:b/>
                <w:bCs/>
                <w:sz w:val="16"/>
                <w:szCs w:val="16"/>
              </w:rPr>
              <w:t>62,558</w:t>
            </w:r>
          </w:p>
        </w:tc>
        <w:tc>
          <w:tcPr>
            <w:tcW w:w="84" w:type="pct"/>
            <w:tcBorders>
              <w:left w:val="nil"/>
              <w:right w:val="nil"/>
            </w:tcBorders>
          </w:tcPr>
          <w:p w14:paraId="4AC9CB9C"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305" w:type="pct"/>
            <w:tcBorders>
              <w:bottom w:val="single" w:sz="4" w:space="0" w:color="auto"/>
            </w:tcBorders>
          </w:tcPr>
          <w:p w14:paraId="3A950E91" w14:textId="5BDCF4CC" w:rsidR="00985843" w:rsidRPr="00734934" w:rsidRDefault="00054201" w:rsidP="00985843">
            <w:pPr>
              <w:pStyle w:val="acctfourfigures"/>
              <w:tabs>
                <w:tab w:val="clear" w:pos="765"/>
                <w:tab w:val="decimal" w:pos="708"/>
              </w:tabs>
              <w:spacing w:line="240" w:lineRule="atLeast"/>
              <w:ind w:right="-37"/>
              <w:rPr>
                <w:b/>
                <w:bCs/>
                <w:sz w:val="16"/>
                <w:szCs w:val="16"/>
                <w:lang w:val="en-US" w:bidi="th-TH"/>
              </w:rPr>
            </w:pPr>
            <w:r w:rsidRPr="00734934">
              <w:rPr>
                <w:b/>
                <w:bCs/>
                <w:sz w:val="16"/>
                <w:szCs w:val="16"/>
                <w:lang w:val="en-US" w:bidi="th-TH"/>
              </w:rPr>
              <w:t>542,764</w:t>
            </w:r>
          </w:p>
        </w:tc>
        <w:tc>
          <w:tcPr>
            <w:tcW w:w="84" w:type="pct"/>
          </w:tcPr>
          <w:p w14:paraId="035CA3ED" w14:textId="77777777" w:rsidR="00985843" w:rsidRPr="00734934" w:rsidRDefault="00985843" w:rsidP="00985843">
            <w:pPr>
              <w:pStyle w:val="acctfourfigures"/>
              <w:tabs>
                <w:tab w:val="clear" w:pos="765"/>
                <w:tab w:val="decimal" w:pos="708"/>
              </w:tabs>
              <w:spacing w:line="240" w:lineRule="atLeast"/>
              <w:ind w:right="-37"/>
              <w:rPr>
                <w:b/>
                <w:bCs/>
                <w:sz w:val="16"/>
                <w:szCs w:val="16"/>
              </w:rPr>
            </w:pPr>
          </w:p>
        </w:tc>
        <w:tc>
          <w:tcPr>
            <w:tcW w:w="324" w:type="pct"/>
            <w:tcBorders>
              <w:bottom w:val="single" w:sz="4" w:space="0" w:color="auto"/>
            </w:tcBorders>
          </w:tcPr>
          <w:p w14:paraId="14096702" w14:textId="3FD5E4BC" w:rsidR="00985843" w:rsidRPr="00734934" w:rsidRDefault="00985843" w:rsidP="00985843">
            <w:pPr>
              <w:pStyle w:val="acctfourfigures"/>
              <w:tabs>
                <w:tab w:val="clear" w:pos="765"/>
                <w:tab w:val="decimal" w:pos="708"/>
              </w:tabs>
              <w:spacing w:line="240" w:lineRule="atLeast"/>
              <w:ind w:right="-37"/>
              <w:rPr>
                <w:b/>
                <w:bCs/>
                <w:sz w:val="16"/>
                <w:szCs w:val="16"/>
              </w:rPr>
            </w:pPr>
            <w:r w:rsidRPr="00734934">
              <w:rPr>
                <w:b/>
                <w:bCs/>
                <w:sz w:val="16"/>
                <w:szCs w:val="16"/>
                <w:lang w:val="en-US" w:bidi="th-TH"/>
              </w:rPr>
              <w:t>575,689</w:t>
            </w:r>
          </w:p>
        </w:tc>
      </w:tr>
      <w:tr w:rsidR="004363B9" w:rsidRPr="00734934" w14:paraId="772B4F11" w14:textId="77777777" w:rsidTr="007E6715">
        <w:tc>
          <w:tcPr>
            <w:tcW w:w="1374" w:type="pct"/>
            <w:tcBorders>
              <w:left w:val="nil"/>
              <w:right w:val="nil"/>
            </w:tcBorders>
            <w:vAlign w:val="bottom"/>
          </w:tcPr>
          <w:p w14:paraId="64C41E55" w14:textId="77777777" w:rsidR="004363B9" w:rsidRPr="00734934" w:rsidRDefault="004363B9" w:rsidP="004363B9">
            <w:pPr>
              <w:shd w:val="clear" w:color="auto" w:fill="FFFFFF"/>
              <w:spacing w:line="240" w:lineRule="atLeast"/>
              <w:ind w:left="180" w:right="-79" w:hanging="180"/>
              <w:rPr>
                <w:b/>
                <w:bCs/>
                <w:sz w:val="16"/>
                <w:szCs w:val="16"/>
              </w:rPr>
            </w:pPr>
          </w:p>
        </w:tc>
        <w:tc>
          <w:tcPr>
            <w:tcW w:w="302" w:type="pct"/>
            <w:tcBorders>
              <w:top w:val="double" w:sz="4" w:space="0" w:color="auto"/>
              <w:left w:val="nil"/>
              <w:right w:val="nil"/>
            </w:tcBorders>
          </w:tcPr>
          <w:p w14:paraId="52CC97FE"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84" w:type="pct"/>
            <w:tcBorders>
              <w:left w:val="nil"/>
              <w:right w:val="nil"/>
            </w:tcBorders>
          </w:tcPr>
          <w:p w14:paraId="0DEFC172"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291" w:type="pct"/>
            <w:tcBorders>
              <w:top w:val="double" w:sz="4" w:space="0" w:color="auto"/>
              <w:left w:val="nil"/>
              <w:right w:val="nil"/>
            </w:tcBorders>
          </w:tcPr>
          <w:p w14:paraId="41DCE18B"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84" w:type="pct"/>
            <w:tcBorders>
              <w:left w:val="nil"/>
              <w:right w:val="nil"/>
            </w:tcBorders>
          </w:tcPr>
          <w:p w14:paraId="51C57500"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280" w:type="pct"/>
            <w:tcBorders>
              <w:top w:val="double" w:sz="4" w:space="0" w:color="auto"/>
              <w:left w:val="nil"/>
              <w:right w:val="nil"/>
            </w:tcBorders>
          </w:tcPr>
          <w:p w14:paraId="1F26633C"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84" w:type="pct"/>
            <w:tcBorders>
              <w:left w:val="nil"/>
              <w:right w:val="nil"/>
            </w:tcBorders>
          </w:tcPr>
          <w:p w14:paraId="1EB9AD4C"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289" w:type="pct"/>
            <w:tcBorders>
              <w:top w:val="double" w:sz="4" w:space="0" w:color="auto"/>
              <w:left w:val="nil"/>
              <w:right w:val="nil"/>
            </w:tcBorders>
          </w:tcPr>
          <w:p w14:paraId="5439EE70" w14:textId="77777777" w:rsidR="004363B9" w:rsidRPr="00734934" w:rsidRDefault="004363B9" w:rsidP="004363B9">
            <w:pPr>
              <w:pStyle w:val="acctfourfigures"/>
              <w:tabs>
                <w:tab w:val="clear" w:pos="765"/>
                <w:tab w:val="decimal" w:pos="674"/>
              </w:tabs>
              <w:spacing w:line="240" w:lineRule="atLeast"/>
              <w:ind w:right="-37"/>
              <w:rPr>
                <w:b/>
                <w:bCs/>
                <w:sz w:val="16"/>
                <w:szCs w:val="16"/>
              </w:rPr>
            </w:pPr>
          </w:p>
        </w:tc>
        <w:tc>
          <w:tcPr>
            <w:tcW w:w="84" w:type="pct"/>
            <w:tcBorders>
              <w:left w:val="nil"/>
              <w:right w:val="nil"/>
            </w:tcBorders>
          </w:tcPr>
          <w:p w14:paraId="4D7D1082"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264" w:type="pct"/>
            <w:tcBorders>
              <w:top w:val="double" w:sz="4" w:space="0" w:color="auto"/>
              <w:left w:val="nil"/>
              <w:right w:val="nil"/>
            </w:tcBorders>
          </w:tcPr>
          <w:p w14:paraId="51EF328D" w14:textId="77777777" w:rsidR="004363B9" w:rsidRPr="00734934" w:rsidRDefault="004363B9" w:rsidP="004363B9">
            <w:pPr>
              <w:pStyle w:val="acctfourfigures"/>
              <w:tabs>
                <w:tab w:val="clear" w:pos="765"/>
                <w:tab w:val="decimal" w:pos="602"/>
              </w:tabs>
              <w:spacing w:line="240" w:lineRule="atLeast"/>
              <w:ind w:right="-37"/>
              <w:rPr>
                <w:b/>
                <w:bCs/>
                <w:sz w:val="16"/>
                <w:szCs w:val="16"/>
              </w:rPr>
            </w:pPr>
          </w:p>
        </w:tc>
        <w:tc>
          <w:tcPr>
            <w:tcW w:w="84" w:type="pct"/>
            <w:tcBorders>
              <w:left w:val="nil"/>
              <w:right w:val="nil"/>
            </w:tcBorders>
          </w:tcPr>
          <w:p w14:paraId="60733791"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280" w:type="pct"/>
            <w:tcBorders>
              <w:top w:val="double" w:sz="4" w:space="0" w:color="auto"/>
              <w:left w:val="nil"/>
              <w:right w:val="nil"/>
            </w:tcBorders>
          </w:tcPr>
          <w:p w14:paraId="3F27A88B" w14:textId="77777777" w:rsidR="004363B9" w:rsidRPr="00734934" w:rsidRDefault="004363B9" w:rsidP="004363B9">
            <w:pPr>
              <w:pStyle w:val="acctfourfigures"/>
              <w:tabs>
                <w:tab w:val="clear" w:pos="765"/>
                <w:tab w:val="decimal" w:pos="631"/>
              </w:tabs>
              <w:spacing w:line="240" w:lineRule="atLeast"/>
              <w:ind w:right="-37"/>
              <w:rPr>
                <w:b/>
                <w:bCs/>
                <w:sz w:val="16"/>
                <w:szCs w:val="16"/>
              </w:rPr>
            </w:pPr>
          </w:p>
        </w:tc>
        <w:tc>
          <w:tcPr>
            <w:tcW w:w="84" w:type="pct"/>
            <w:tcBorders>
              <w:left w:val="nil"/>
              <w:right w:val="nil"/>
            </w:tcBorders>
          </w:tcPr>
          <w:p w14:paraId="6F79A16D"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260" w:type="pct"/>
            <w:tcBorders>
              <w:top w:val="double" w:sz="4" w:space="0" w:color="auto"/>
              <w:left w:val="nil"/>
              <w:right w:val="nil"/>
            </w:tcBorders>
          </w:tcPr>
          <w:p w14:paraId="2832D6FF" w14:textId="77777777" w:rsidR="004363B9" w:rsidRPr="00734934" w:rsidRDefault="004363B9" w:rsidP="004363B9">
            <w:pPr>
              <w:pStyle w:val="acctfourfigures"/>
              <w:tabs>
                <w:tab w:val="clear" w:pos="765"/>
                <w:tab w:val="decimal" w:pos="396"/>
              </w:tabs>
              <w:spacing w:line="240" w:lineRule="atLeast"/>
              <w:ind w:right="-37"/>
              <w:rPr>
                <w:b/>
                <w:bCs/>
                <w:sz w:val="16"/>
                <w:szCs w:val="16"/>
              </w:rPr>
            </w:pPr>
          </w:p>
        </w:tc>
        <w:tc>
          <w:tcPr>
            <w:tcW w:w="84" w:type="pct"/>
            <w:tcBorders>
              <w:left w:val="nil"/>
              <w:right w:val="nil"/>
            </w:tcBorders>
          </w:tcPr>
          <w:p w14:paraId="416ECCFA" w14:textId="77777777" w:rsidR="004363B9" w:rsidRPr="00734934" w:rsidRDefault="004363B9" w:rsidP="004363B9">
            <w:pPr>
              <w:pStyle w:val="acctfourfigures"/>
              <w:tabs>
                <w:tab w:val="clear" w:pos="765"/>
                <w:tab w:val="decimal" w:pos="710"/>
              </w:tabs>
              <w:spacing w:line="240" w:lineRule="atLeast"/>
              <w:ind w:right="-37"/>
              <w:rPr>
                <w:b/>
                <w:bCs/>
                <w:sz w:val="16"/>
                <w:szCs w:val="16"/>
              </w:rPr>
            </w:pPr>
          </w:p>
        </w:tc>
        <w:tc>
          <w:tcPr>
            <w:tcW w:w="275" w:type="pct"/>
            <w:tcBorders>
              <w:top w:val="double" w:sz="4" w:space="0" w:color="auto"/>
              <w:left w:val="nil"/>
              <w:right w:val="nil"/>
            </w:tcBorders>
          </w:tcPr>
          <w:p w14:paraId="52BA7294" w14:textId="77777777" w:rsidR="004363B9" w:rsidRPr="00734934" w:rsidRDefault="004363B9" w:rsidP="004363B9">
            <w:pPr>
              <w:pStyle w:val="acctfourfigures"/>
              <w:tabs>
                <w:tab w:val="clear" w:pos="765"/>
                <w:tab w:val="decimal" w:pos="626"/>
              </w:tabs>
              <w:spacing w:line="240" w:lineRule="atLeast"/>
              <w:ind w:left="97" w:right="-345"/>
              <w:rPr>
                <w:sz w:val="16"/>
                <w:szCs w:val="16"/>
              </w:rPr>
            </w:pPr>
          </w:p>
        </w:tc>
        <w:tc>
          <w:tcPr>
            <w:tcW w:w="84" w:type="pct"/>
            <w:tcBorders>
              <w:left w:val="nil"/>
              <w:right w:val="nil"/>
            </w:tcBorders>
          </w:tcPr>
          <w:p w14:paraId="55CA76D9"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305" w:type="pct"/>
            <w:tcBorders>
              <w:top w:val="double" w:sz="4" w:space="0" w:color="auto"/>
            </w:tcBorders>
          </w:tcPr>
          <w:p w14:paraId="533E4FED"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84" w:type="pct"/>
          </w:tcPr>
          <w:p w14:paraId="188D22EC"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c>
          <w:tcPr>
            <w:tcW w:w="324" w:type="pct"/>
            <w:tcBorders>
              <w:top w:val="double" w:sz="4" w:space="0" w:color="auto"/>
            </w:tcBorders>
          </w:tcPr>
          <w:p w14:paraId="798179D1" w14:textId="77777777" w:rsidR="004363B9" w:rsidRPr="00734934" w:rsidRDefault="004363B9" w:rsidP="004363B9">
            <w:pPr>
              <w:pStyle w:val="acctfourfigures"/>
              <w:tabs>
                <w:tab w:val="clear" w:pos="765"/>
                <w:tab w:val="decimal" w:pos="708"/>
              </w:tabs>
              <w:spacing w:line="240" w:lineRule="atLeast"/>
              <w:ind w:right="-37"/>
              <w:rPr>
                <w:b/>
                <w:bCs/>
                <w:sz w:val="16"/>
                <w:szCs w:val="16"/>
              </w:rPr>
            </w:pPr>
          </w:p>
        </w:tc>
      </w:tr>
    </w:tbl>
    <w:p w14:paraId="6801CDF3" w14:textId="77777777" w:rsidR="00AB0C4F" w:rsidRPr="007876BA" w:rsidRDefault="00AB0C4F" w:rsidP="007876BA">
      <w:pPr>
        <w:spacing w:line="240" w:lineRule="atLeast"/>
        <w:rPr>
          <w:szCs w:val="22"/>
          <w:lang w:bidi="th-TH"/>
        </w:rPr>
      </w:pPr>
    </w:p>
    <w:p w14:paraId="3CFFD1A5" w14:textId="77777777" w:rsidR="005C61E5" w:rsidRDefault="005C61E5" w:rsidP="007876BA">
      <w:pPr>
        <w:framePr w:w="16002" w:wrap="auto" w:vAnchor="text" w:hAnchor="page" w:x="582" w:y="-184"/>
        <w:spacing w:line="240" w:lineRule="atLeast"/>
        <w:rPr>
          <w:szCs w:val="22"/>
          <w:lang w:bidi="th-TH"/>
        </w:rPr>
      </w:pPr>
    </w:p>
    <w:p w14:paraId="449A2B8A" w14:textId="77777777" w:rsidR="00AB0C4F" w:rsidRDefault="00AB0C4F" w:rsidP="007876BA">
      <w:pPr>
        <w:framePr w:w="16002" w:wrap="auto" w:vAnchor="text" w:hAnchor="page" w:x="582" w:y="-184"/>
        <w:spacing w:line="240" w:lineRule="atLeast"/>
        <w:rPr>
          <w:szCs w:val="22"/>
          <w:lang w:bidi="th-TH"/>
        </w:rPr>
      </w:pPr>
    </w:p>
    <w:p w14:paraId="6950415E" w14:textId="77777777" w:rsidR="00AB0C4F" w:rsidRPr="007876BA" w:rsidRDefault="00AB0C4F" w:rsidP="007876BA">
      <w:pPr>
        <w:framePr w:w="16002" w:wrap="auto" w:vAnchor="text" w:hAnchor="page" w:x="582" w:y="-184"/>
        <w:spacing w:line="240" w:lineRule="atLeast"/>
        <w:rPr>
          <w:szCs w:val="22"/>
          <w:lang w:bidi="th-TH"/>
        </w:rPr>
        <w:sectPr w:rsidR="00AB0C4F" w:rsidRPr="007876BA" w:rsidSect="00B34D5B">
          <w:headerReference w:type="default" r:id="rId15"/>
          <w:footerReference w:type="default" r:id="rId16"/>
          <w:pgSz w:w="16840" w:h="11907" w:orient="landscape"/>
          <w:pgMar w:top="691" w:right="1152" w:bottom="576" w:left="1152" w:header="720" w:footer="720" w:gutter="0"/>
          <w:cols w:space="720"/>
          <w:docGrid w:linePitch="299"/>
        </w:sectPr>
      </w:pPr>
    </w:p>
    <w:p w14:paraId="507569AD" w14:textId="6565A45B" w:rsidR="009E01CE" w:rsidRDefault="006A5A74" w:rsidP="007876BA">
      <w:pPr>
        <w:pStyle w:val="Heading1"/>
        <w:numPr>
          <w:ilvl w:val="0"/>
          <w:numId w:val="17"/>
        </w:numPr>
        <w:tabs>
          <w:tab w:val="clear" w:pos="340"/>
        </w:tabs>
        <w:spacing w:before="0" w:after="0" w:line="240" w:lineRule="atLeast"/>
        <w:ind w:left="540" w:right="-45" w:hanging="540"/>
        <w:rPr>
          <w:i w:val="0"/>
          <w:iCs/>
          <w:szCs w:val="24"/>
        </w:rPr>
      </w:pPr>
      <w:r w:rsidRPr="006A5A74">
        <w:rPr>
          <w:i w:val="0"/>
          <w:iCs/>
          <w:szCs w:val="24"/>
        </w:rPr>
        <w:lastRenderedPageBreak/>
        <w:t>Earning per shares</w:t>
      </w:r>
    </w:p>
    <w:p w14:paraId="4D3ECC30" w14:textId="77777777" w:rsidR="00744368" w:rsidRDefault="00744368" w:rsidP="00744368">
      <w:pPr>
        <w:pStyle w:val="BodyText"/>
        <w:spacing w:after="0"/>
        <w:rPr>
          <w:lang w:val="en-GB" w:eastAsia="x-none"/>
        </w:rPr>
      </w:pPr>
    </w:p>
    <w:tbl>
      <w:tblPr>
        <w:tblW w:w="9362" w:type="dxa"/>
        <w:tblInd w:w="360" w:type="dxa"/>
        <w:tblLayout w:type="fixed"/>
        <w:tblLook w:val="04A0" w:firstRow="1" w:lastRow="0" w:firstColumn="1" w:lastColumn="0" w:noHBand="0" w:noVBand="1"/>
      </w:tblPr>
      <w:tblGrid>
        <w:gridCol w:w="4140"/>
        <w:gridCol w:w="1172"/>
        <w:gridCol w:w="242"/>
        <w:gridCol w:w="1133"/>
        <w:gridCol w:w="270"/>
        <w:gridCol w:w="1083"/>
        <w:gridCol w:w="236"/>
        <w:gridCol w:w="1086"/>
      </w:tblGrid>
      <w:tr w:rsidR="00584C1F" w:rsidRPr="008A7FED" w14:paraId="143FB6A6" w14:textId="77777777" w:rsidTr="00D6232A">
        <w:trPr>
          <w:trHeight w:val="300"/>
          <w:tblHeader/>
        </w:trPr>
        <w:tc>
          <w:tcPr>
            <w:tcW w:w="4140" w:type="dxa"/>
            <w:tcBorders>
              <w:top w:val="nil"/>
              <w:left w:val="nil"/>
              <w:bottom w:val="nil"/>
              <w:right w:val="nil"/>
            </w:tcBorders>
            <w:noWrap/>
            <w:vAlign w:val="bottom"/>
          </w:tcPr>
          <w:p w14:paraId="670F8323"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2547" w:type="dxa"/>
            <w:gridSpan w:val="3"/>
            <w:tcBorders>
              <w:top w:val="nil"/>
              <w:left w:val="nil"/>
              <w:bottom w:val="nil"/>
              <w:right w:val="nil"/>
            </w:tcBorders>
            <w:noWrap/>
            <w:vAlign w:val="bottom"/>
          </w:tcPr>
          <w:p w14:paraId="5926D205"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r w:rsidRPr="00584C1F">
              <w:rPr>
                <w:b/>
                <w:bCs/>
                <w:szCs w:val="22"/>
              </w:rPr>
              <w:t xml:space="preserve">Consolidated </w:t>
            </w:r>
            <w:r w:rsidRPr="00584C1F">
              <w:rPr>
                <w:b/>
                <w:bCs/>
                <w:szCs w:val="22"/>
              </w:rPr>
              <w:br/>
              <w:t>financial statements</w:t>
            </w:r>
          </w:p>
        </w:tc>
        <w:tc>
          <w:tcPr>
            <w:tcW w:w="270" w:type="dxa"/>
            <w:tcBorders>
              <w:top w:val="nil"/>
              <w:left w:val="nil"/>
              <w:right w:val="nil"/>
            </w:tcBorders>
          </w:tcPr>
          <w:p w14:paraId="4153F0C5"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p>
        </w:tc>
        <w:tc>
          <w:tcPr>
            <w:tcW w:w="2405" w:type="dxa"/>
            <w:gridSpan w:val="3"/>
            <w:tcBorders>
              <w:top w:val="nil"/>
              <w:left w:val="nil"/>
              <w:right w:val="nil"/>
            </w:tcBorders>
            <w:noWrap/>
            <w:vAlign w:val="bottom"/>
          </w:tcPr>
          <w:p w14:paraId="4C487F12"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r w:rsidRPr="00584C1F">
              <w:rPr>
                <w:b/>
                <w:bCs/>
                <w:szCs w:val="22"/>
              </w:rPr>
              <w:t xml:space="preserve">Separate </w:t>
            </w:r>
            <w:r w:rsidRPr="00584C1F">
              <w:rPr>
                <w:b/>
                <w:bCs/>
                <w:szCs w:val="22"/>
              </w:rPr>
              <w:br/>
              <w:t>financial statements</w:t>
            </w:r>
          </w:p>
        </w:tc>
      </w:tr>
      <w:tr w:rsidR="00584C1F" w:rsidRPr="008A7FED" w14:paraId="1DBC85C0" w14:textId="77777777" w:rsidTr="00584C1F">
        <w:trPr>
          <w:trHeight w:val="60"/>
          <w:tblHeader/>
        </w:trPr>
        <w:tc>
          <w:tcPr>
            <w:tcW w:w="4140" w:type="dxa"/>
            <w:tcBorders>
              <w:top w:val="nil"/>
              <w:left w:val="nil"/>
              <w:bottom w:val="nil"/>
              <w:right w:val="nil"/>
            </w:tcBorders>
            <w:noWrap/>
          </w:tcPr>
          <w:p w14:paraId="6B4EC15D" w14:textId="7E2F4F38" w:rsidR="00584C1F" w:rsidRPr="00584C1F" w:rsidRDefault="00985843"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b/>
                <w:bCs/>
                <w:i/>
                <w:iCs/>
                <w:szCs w:val="22"/>
                <w:cs/>
              </w:rPr>
            </w:pPr>
            <w:r>
              <w:rPr>
                <w:b/>
                <w:bCs/>
                <w:i/>
                <w:iCs/>
                <w:szCs w:val="22"/>
              </w:rPr>
              <w:t>Nine</w:t>
            </w:r>
            <w:r w:rsidR="00584C1F" w:rsidRPr="00584C1F">
              <w:rPr>
                <w:b/>
                <w:bCs/>
                <w:i/>
                <w:iCs/>
                <w:szCs w:val="22"/>
              </w:rPr>
              <w:t xml:space="preserve">-month period ended </w:t>
            </w:r>
            <w:r w:rsidR="00584C1F" w:rsidRPr="00584C1F">
              <w:rPr>
                <w:b/>
                <w:bCs/>
                <w:i/>
                <w:iCs/>
                <w:szCs w:val="22"/>
                <w:lang w:val="en-US" w:bidi="th-TH"/>
              </w:rPr>
              <w:t xml:space="preserve">30 </w:t>
            </w:r>
            <w:r>
              <w:rPr>
                <w:b/>
                <w:bCs/>
                <w:i/>
                <w:iCs/>
                <w:szCs w:val="22"/>
                <w:lang w:val="en-US" w:bidi="th-TH"/>
              </w:rPr>
              <w:t>September</w:t>
            </w:r>
          </w:p>
        </w:tc>
        <w:tc>
          <w:tcPr>
            <w:tcW w:w="1172" w:type="dxa"/>
            <w:tcBorders>
              <w:top w:val="nil"/>
              <w:left w:val="nil"/>
              <w:bottom w:val="nil"/>
              <w:right w:val="nil"/>
            </w:tcBorders>
            <w:noWrap/>
          </w:tcPr>
          <w:p w14:paraId="475CFC6E" w14:textId="7616C686" w:rsidR="00584C1F" w:rsidRPr="00584C1F" w:rsidRDefault="00584C1F" w:rsidP="00D6232A">
            <w:pPr>
              <w:spacing w:line="240" w:lineRule="atLeast"/>
              <w:ind w:left="-108" w:right="-110"/>
              <w:jc w:val="center"/>
              <w:rPr>
                <w:szCs w:val="22"/>
              </w:rPr>
            </w:pPr>
            <w:r w:rsidRPr="00584C1F">
              <w:rPr>
                <w:bCs/>
                <w:szCs w:val="22"/>
              </w:rPr>
              <w:t>202</w:t>
            </w:r>
            <w:r w:rsidR="00E82830">
              <w:rPr>
                <w:bCs/>
                <w:szCs w:val="22"/>
                <w:lang w:bidi="th-TH"/>
              </w:rPr>
              <w:t>5</w:t>
            </w:r>
          </w:p>
        </w:tc>
        <w:tc>
          <w:tcPr>
            <w:tcW w:w="242" w:type="dxa"/>
            <w:tcBorders>
              <w:top w:val="nil"/>
              <w:left w:val="nil"/>
              <w:right w:val="nil"/>
            </w:tcBorders>
          </w:tcPr>
          <w:p w14:paraId="554CD450" w14:textId="77777777" w:rsidR="00584C1F" w:rsidRPr="00584C1F" w:rsidRDefault="00584C1F" w:rsidP="00D6232A">
            <w:pPr>
              <w:spacing w:line="240" w:lineRule="atLeast"/>
              <w:ind w:left="-108" w:right="-110"/>
              <w:jc w:val="center"/>
              <w:rPr>
                <w:szCs w:val="22"/>
              </w:rPr>
            </w:pPr>
          </w:p>
        </w:tc>
        <w:tc>
          <w:tcPr>
            <w:tcW w:w="1133" w:type="dxa"/>
            <w:tcBorders>
              <w:top w:val="nil"/>
              <w:left w:val="nil"/>
              <w:right w:val="nil"/>
            </w:tcBorders>
          </w:tcPr>
          <w:p w14:paraId="7F79DE6B" w14:textId="1E1B4DCE" w:rsidR="00584C1F" w:rsidRPr="00584C1F" w:rsidRDefault="00584C1F" w:rsidP="00D6232A">
            <w:pPr>
              <w:spacing w:line="240" w:lineRule="atLeast"/>
              <w:ind w:left="-108" w:right="-110"/>
              <w:jc w:val="center"/>
              <w:rPr>
                <w:szCs w:val="22"/>
              </w:rPr>
            </w:pPr>
            <w:r w:rsidRPr="00584C1F">
              <w:rPr>
                <w:bCs/>
                <w:szCs w:val="22"/>
              </w:rPr>
              <w:t>202</w:t>
            </w:r>
            <w:r w:rsidR="00E82830">
              <w:rPr>
                <w:bCs/>
                <w:szCs w:val="22"/>
              </w:rPr>
              <w:t>4</w:t>
            </w:r>
          </w:p>
        </w:tc>
        <w:tc>
          <w:tcPr>
            <w:tcW w:w="270" w:type="dxa"/>
            <w:tcBorders>
              <w:top w:val="nil"/>
              <w:left w:val="nil"/>
              <w:right w:val="nil"/>
            </w:tcBorders>
          </w:tcPr>
          <w:p w14:paraId="0156BB84" w14:textId="77777777" w:rsidR="00584C1F" w:rsidRPr="00584C1F" w:rsidRDefault="00584C1F" w:rsidP="00D6232A">
            <w:pPr>
              <w:spacing w:line="240" w:lineRule="atLeast"/>
              <w:ind w:left="-108" w:right="-110"/>
              <w:jc w:val="center"/>
              <w:rPr>
                <w:szCs w:val="22"/>
              </w:rPr>
            </w:pPr>
          </w:p>
        </w:tc>
        <w:tc>
          <w:tcPr>
            <w:tcW w:w="1083" w:type="dxa"/>
            <w:tcBorders>
              <w:top w:val="nil"/>
              <w:left w:val="nil"/>
              <w:bottom w:val="nil"/>
              <w:right w:val="nil"/>
            </w:tcBorders>
            <w:noWrap/>
          </w:tcPr>
          <w:p w14:paraId="7764682E" w14:textId="30122B89" w:rsidR="00584C1F" w:rsidRPr="00584C1F" w:rsidRDefault="00584C1F" w:rsidP="00D6232A">
            <w:pPr>
              <w:spacing w:line="240" w:lineRule="atLeast"/>
              <w:ind w:left="-108" w:right="-110"/>
              <w:jc w:val="center"/>
              <w:rPr>
                <w:szCs w:val="22"/>
              </w:rPr>
            </w:pPr>
            <w:r w:rsidRPr="00584C1F">
              <w:rPr>
                <w:bCs/>
                <w:szCs w:val="22"/>
              </w:rPr>
              <w:t>202</w:t>
            </w:r>
            <w:r w:rsidR="00E82830">
              <w:rPr>
                <w:bCs/>
                <w:szCs w:val="22"/>
                <w:lang w:bidi="th-TH"/>
              </w:rPr>
              <w:t>5</w:t>
            </w:r>
          </w:p>
        </w:tc>
        <w:tc>
          <w:tcPr>
            <w:tcW w:w="236" w:type="dxa"/>
            <w:tcBorders>
              <w:top w:val="nil"/>
              <w:left w:val="nil"/>
              <w:right w:val="nil"/>
            </w:tcBorders>
            <w:noWrap/>
          </w:tcPr>
          <w:p w14:paraId="61FD9383" w14:textId="77777777" w:rsidR="00584C1F" w:rsidRPr="00584C1F" w:rsidRDefault="00584C1F" w:rsidP="00D6232A">
            <w:pPr>
              <w:spacing w:line="240" w:lineRule="atLeast"/>
              <w:ind w:left="-108" w:right="-110"/>
              <w:jc w:val="center"/>
              <w:rPr>
                <w:szCs w:val="22"/>
              </w:rPr>
            </w:pPr>
          </w:p>
        </w:tc>
        <w:tc>
          <w:tcPr>
            <w:tcW w:w="1086" w:type="dxa"/>
            <w:tcBorders>
              <w:top w:val="nil"/>
              <w:left w:val="nil"/>
              <w:right w:val="nil"/>
            </w:tcBorders>
            <w:noWrap/>
          </w:tcPr>
          <w:p w14:paraId="5810F60F" w14:textId="289BC79D" w:rsidR="00584C1F" w:rsidRPr="00584C1F" w:rsidRDefault="00584C1F" w:rsidP="00D6232A">
            <w:pPr>
              <w:spacing w:line="240" w:lineRule="atLeast"/>
              <w:ind w:left="-108" w:right="-110"/>
              <w:jc w:val="center"/>
              <w:rPr>
                <w:szCs w:val="22"/>
              </w:rPr>
            </w:pPr>
            <w:r w:rsidRPr="00584C1F">
              <w:rPr>
                <w:bCs/>
                <w:szCs w:val="22"/>
              </w:rPr>
              <w:t>202</w:t>
            </w:r>
            <w:r w:rsidR="00E82830">
              <w:rPr>
                <w:bCs/>
                <w:szCs w:val="22"/>
              </w:rPr>
              <w:t>4</w:t>
            </w:r>
          </w:p>
        </w:tc>
      </w:tr>
      <w:tr w:rsidR="00584C1F" w:rsidRPr="008A7FED" w14:paraId="6E93D72D" w14:textId="77777777" w:rsidTr="00D6232A">
        <w:trPr>
          <w:trHeight w:val="74"/>
          <w:tblHeader/>
        </w:trPr>
        <w:tc>
          <w:tcPr>
            <w:tcW w:w="4140" w:type="dxa"/>
            <w:tcBorders>
              <w:top w:val="nil"/>
              <w:left w:val="nil"/>
              <w:right w:val="nil"/>
            </w:tcBorders>
            <w:noWrap/>
            <w:vAlign w:val="bottom"/>
          </w:tcPr>
          <w:p w14:paraId="6463EA98" w14:textId="77777777" w:rsidR="00584C1F" w:rsidRPr="00584C1F" w:rsidRDefault="00584C1F" w:rsidP="00D623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5222" w:type="dxa"/>
            <w:gridSpan w:val="7"/>
            <w:tcBorders>
              <w:top w:val="nil"/>
              <w:left w:val="nil"/>
              <w:right w:val="nil"/>
            </w:tcBorders>
            <w:noWrap/>
            <w:vAlign w:val="bottom"/>
          </w:tcPr>
          <w:p w14:paraId="682BACDF" w14:textId="77777777" w:rsidR="00584C1F" w:rsidRPr="00584C1F" w:rsidRDefault="00584C1F" w:rsidP="00D6232A">
            <w:pPr>
              <w:tabs>
                <w:tab w:val="decimal" w:pos="684"/>
              </w:tabs>
              <w:spacing w:line="240" w:lineRule="atLeast"/>
              <w:ind w:left="-102" w:right="-89"/>
              <w:jc w:val="center"/>
              <w:rPr>
                <w:szCs w:val="22"/>
              </w:rPr>
            </w:pPr>
            <w:r w:rsidRPr="00584C1F">
              <w:rPr>
                <w:i/>
                <w:iCs/>
                <w:szCs w:val="22"/>
                <w:cs/>
              </w:rPr>
              <w:t>(</w:t>
            </w:r>
            <w:r w:rsidRPr="00584C1F">
              <w:rPr>
                <w:i/>
                <w:iCs/>
                <w:szCs w:val="22"/>
              </w:rPr>
              <w:t>in thousand baht / thousand shares</w:t>
            </w:r>
            <w:r w:rsidRPr="00584C1F">
              <w:rPr>
                <w:i/>
                <w:iCs/>
                <w:szCs w:val="22"/>
                <w:cs/>
              </w:rPr>
              <w:t>)</w:t>
            </w:r>
          </w:p>
        </w:tc>
      </w:tr>
      <w:tr w:rsidR="00A24D12" w:rsidRPr="008A7FED" w14:paraId="64BA582E" w14:textId="77777777" w:rsidTr="00172742">
        <w:trPr>
          <w:trHeight w:val="74"/>
          <w:tblHeader/>
        </w:trPr>
        <w:tc>
          <w:tcPr>
            <w:tcW w:w="4140" w:type="dxa"/>
            <w:tcBorders>
              <w:top w:val="nil"/>
              <w:left w:val="nil"/>
              <w:right w:val="nil"/>
            </w:tcBorders>
            <w:noWrap/>
          </w:tcPr>
          <w:p w14:paraId="521E5217" w14:textId="55C7716D"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Profit attributable to ordinary shareholders</w:t>
            </w:r>
          </w:p>
        </w:tc>
        <w:tc>
          <w:tcPr>
            <w:tcW w:w="5222" w:type="dxa"/>
            <w:gridSpan w:val="7"/>
            <w:tcBorders>
              <w:top w:val="nil"/>
              <w:left w:val="nil"/>
              <w:right w:val="nil"/>
            </w:tcBorders>
            <w:noWrap/>
            <w:vAlign w:val="bottom"/>
          </w:tcPr>
          <w:p w14:paraId="70401033" w14:textId="77777777" w:rsidR="00A24D12" w:rsidRPr="00584C1F" w:rsidRDefault="00A24D12" w:rsidP="00A24D12">
            <w:pPr>
              <w:tabs>
                <w:tab w:val="decimal" w:pos="684"/>
              </w:tabs>
              <w:spacing w:line="240" w:lineRule="atLeast"/>
              <w:ind w:left="-102" w:right="-89"/>
              <w:jc w:val="center"/>
              <w:rPr>
                <w:i/>
                <w:iCs/>
                <w:szCs w:val="22"/>
                <w:cs/>
              </w:rPr>
            </w:pPr>
          </w:p>
        </w:tc>
      </w:tr>
      <w:tr w:rsidR="00A24D12" w:rsidRPr="008A7FED" w14:paraId="221FCC2A" w14:textId="77777777" w:rsidTr="00584C1F">
        <w:trPr>
          <w:trHeight w:val="60"/>
        </w:trPr>
        <w:tc>
          <w:tcPr>
            <w:tcW w:w="4140" w:type="dxa"/>
            <w:tcBorders>
              <w:top w:val="nil"/>
              <w:left w:val="nil"/>
              <w:bottom w:val="nil"/>
              <w:right w:val="nil"/>
            </w:tcBorders>
            <w:noWrap/>
          </w:tcPr>
          <w:p w14:paraId="38B2D654" w14:textId="2D693B58" w:rsidR="00A24D12" w:rsidRPr="00584C1F" w:rsidRDefault="00A24D12" w:rsidP="00A24D12">
            <w:pPr>
              <w:tabs>
                <w:tab w:val="left" w:pos="227"/>
                <w:tab w:val="left" w:pos="52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66"/>
              <w:rPr>
                <w:spacing w:val="-6"/>
                <w:szCs w:val="22"/>
                <w:highlight w:val="yellow"/>
                <w:cs/>
              </w:rPr>
            </w:pPr>
            <w:r w:rsidRPr="00A24D12">
              <w:rPr>
                <w:szCs w:val="22"/>
              </w:rPr>
              <w:t>of the Company</w:t>
            </w:r>
          </w:p>
        </w:tc>
        <w:tc>
          <w:tcPr>
            <w:tcW w:w="1172" w:type="dxa"/>
            <w:tcBorders>
              <w:left w:val="nil"/>
              <w:bottom w:val="double" w:sz="4" w:space="0" w:color="auto"/>
              <w:right w:val="nil"/>
            </w:tcBorders>
            <w:noWrap/>
            <w:vAlign w:val="bottom"/>
          </w:tcPr>
          <w:p w14:paraId="3FD52D75" w14:textId="10420F6F" w:rsidR="00A24D12" w:rsidRPr="00584C1F" w:rsidRDefault="00A02FB6" w:rsidP="00A24D12">
            <w:pPr>
              <w:tabs>
                <w:tab w:val="decimal" w:pos="916"/>
              </w:tabs>
              <w:spacing w:line="240" w:lineRule="atLeast"/>
              <w:ind w:left="-102" w:right="-89"/>
              <w:jc w:val="both"/>
              <w:rPr>
                <w:spacing w:val="-6"/>
                <w:szCs w:val="22"/>
              </w:rPr>
            </w:pPr>
            <w:r>
              <w:rPr>
                <w:spacing w:val="-6"/>
                <w:szCs w:val="22"/>
              </w:rPr>
              <w:t>1,740,</w:t>
            </w:r>
            <w:r w:rsidR="00765F4F">
              <w:rPr>
                <w:spacing w:val="-6"/>
                <w:szCs w:val="22"/>
              </w:rPr>
              <w:t>875</w:t>
            </w:r>
          </w:p>
        </w:tc>
        <w:tc>
          <w:tcPr>
            <w:tcW w:w="242" w:type="dxa"/>
            <w:tcBorders>
              <w:left w:val="nil"/>
              <w:right w:val="nil"/>
            </w:tcBorders>
            <w:vAlign w:val="bottom"/>
          </w:tcPr>
          <w:p w14:paraId="703DAC48" w14:textId="77777777" w:rsidR="00A24D12" w:rsidRPr="00584C1F" w:rsidRDefault="00A24D12" w:rsidP="00A24D12">
            <w:pPr>
              <w:tabs>
                <w:tab w:val="decimal" w:pos="916"/>
              </w:tabs>
              <w:spacing w:line="240" w:lineRule="atLeast"/>
              <w:ind w:right="-89" w:firstLine="72"/>
              <w:jc w:val="both"/>
              <w:rPr>
                <w:spacing w:val="-6"/>
                <w:szCs w:val="22"/>
              </w:rPr>
            </w:pPr>
          </w:p>
        </w:tc>
        <w:tc>
          <w:tcPr>
            <w:tcW w:w="1133" w:type="dxa"/>
            <w:tcBorders>
              <w:left w:val="nil"/>
              <w:bottom w:val="double" w:sz="4" w:space="0" w:color="auto"/>
              <w:right w:val="nil"/>
            </w:tcBorders>
            <w:vAlign w:val="bottom"/>
          </w:tcPr>
          <w:p w14:paraId="09072AA4" w14:textId="68B0A5B8" w:rsidR="00A24D12" w:rsidRPr="00584C1F" w:rsidRDefault="00985843" w:rsidP="00A24D12">
            <w:pPr>
              <w:tabs>
                <w:tab w:val="decimal" w:pos="916"/>
              </w:tabs>
              <w:spacing w:line="240" w:lineRule="atLeast"/>
              <w:ind w:left="-102" w:right="-89"/>
              <w:jc w:val="both"/>
              <w:rPr>
                <w:szCs w:val="22"/>
              </w:rPr>
            </w:pPr>
            <w:r w:rsidRPr="00F54F5D">
              <w:t>1,</w:t>
            </w:r>
            <w:r>
              <w:t>652</w:t>
            </w:r>
            <w:r w:rsidRPr="00F54F5D">
              <w:t>,</w:t>
            </w:r>
            <w:r>
              <w:t>286</w:t>
            </w:r>
          </w:p>
        </w:tc>
        <w:tc>
          <w:tcPr>
            <w:tcW w:w="270" w:type="dxa"/>
            <w:tcBorders>
              <w:left w:val="nil"/>
              <w:right w:val="nil"/>
            </w:tcBorders>
          </w:tcPr>
          <w:p w14:paraId="72FB7904" w14:textId="77777777" w:rsidR="00A24D12" w:rsidRPr="00584C1F" w:rsidRDefault="00A24D12" w:rsidP="00A24D12">
            <w:pPr>
              <w:tabs>
                <w:tab w:val="decimal" w:pos="916"/>
              </w:tabs>
              <w:spacing w:line="240" w:lineRule="atLeast"/>
              <w:ind w:right="-89" w:firstLine="72"/>
              <w:jc w:val="both"/>
              <w:rPr>
                <w:spacing w:val="-6"/>
                <w:szCs w:val="22"/>
              </w:rPr>
            </w:pPr>
          </w:p>
        </w:tc>
        <w:tc>
          <w:tcPr>
            <w:tcW w:w="1083" w:type="dxa"/>
            <w:tcBorders>
              <w:left w:val="nil"/>
              <w:bottom w:val="double" w:sz="4" w:space="0" w:color="auto"/>
              <w:right w:val="nil"/>
            </w:tcBorders>
            <w:noWrap/>
            <w:vAlign w:val="bottom"/>
          </w:tcPr>
          <w:p w14:paraId="345E8B6F" w14:textId="7C36FF4F" w:rsidR="00A24D12" w:rsidRPr="00584C1F" w:rsidRDefault="00A02FB6" w:rsidP="00A24D12">
            <w:pPr>
              <w:tabs>
                <w:tab w:val="decimal" w:pos="870"/>
              </w:tabs>
              <w:spacing w:line="240" w:lineRule="atLeast"/>
              <w:ind w:left="-102" w:right="-89"/>
              <w:jc w:val="both"/>
              <w:rPr>
                <w:szCs w:val="22"/>
              </w:rPr>
            </w:pPr>
            <w:r>
              <w:rPr>
                <w:szCs w:val="22"/>
              </w:rPr>
              <w:t>1,480,470</w:t>
            </w:r>
          </w:p>
        </w:tc>
        <w:tc>
          <w:tcPr>
            <w:tcW w:w="236" w:type="dxa"/>
            <w:tcBorders>
              <w:left w:val="nil"/>
              <w:right w:val="nil"/>
            </w:tcBorders>
            <w:noWrap/>
            <w:vAlign w:val="bottom"/>
          </w:tcPr>
          <w:p w14:paraId="2A17FA44" w14:textId="77777777" w:rsidR="00A24D12" w:rsidRPr="00584C1F" w:rsidRDefault="00A24D12" w:rsidP="00A24D12">
            <w:pPr>
              <w:tabs>
                <w:tab w:val="decimal" w:pos="916"/>
              </w:tabs>
              <w:spacing w:line="240" w:lineRule="atLeast"/>
              <w:ind w:right="-89" w:firstLine="72"/>
              <w:jc w:val="both"/>
              <w:rPr>
                <w:spacing w:val="-6"/>
                <w:szCs w:val="22"/>
              </w:rPr>
            </w:pPr>
          </w:p>
        </w:tc>
        <w:tc>
          <w:tcPr>
            <w:tcW w:w="1086" w:type="dxa"/>
            <w:tcBorders>
              <w:left w:val="nil"/>
              <w:bottom w:val="double" w:sz="4" w:space="0" w:color="auto"/>
              <w:right w:val="nil"/>
            </w:tcBorders>
            <w:noWrap/>
            <w:vAlign w:val="bottom"/>
          </w:tcPr>
          <w:p w14:paraId="74E8CD7B" w14:textId="7675D7BB" w:rsidR="00A24D12" w:rsidRPr="00584C1F" w:rsidRDefault="00985843" w:rsidP="00A24D12">
            <w:pPr>
              <w:tabs>
                <w:tab w:val="decimal" w:pos="884"/>
              </w:tabs>
              <w:spacing w:line="240" w:lineRule="atLeast"/>
              <w:ind w:left="-102" w:right="-89"/>
              <w:jc w:val="both"/>
              <w:rPr>
                <w:szCs w:val="22"/>
              </w:rPr>
            </w:pPr>
            <w:r w:rsidRPr="00F54F5D">
              <w:t>1,390,920</w:t>
            </w:r>
          </w:p>
        </w:tc>
      </w:tr>
      <w:tr w:rsidR="00A24D12" w:rsidRPr="008A7FED" w14:paraId="7D5E049C" w14:textId="77777777" w:rsidTr="00A24D12">
        <w:trPr>
          <w:trHeight w:hRule="exact" w:val="144"/>
        </w:trPr>
        <w:tc>
          <w:tcPr>
            <w:tcW w:w="4140" w:type="dxa"/>
            <w:tcBorders>
              <w:top w:val="nil"/>
              <w:left w:val="nil"/>
              <w:bottom w:val="nil"/>
              <w:right w:val="nil"/>
            </w:tcBorders>
            <w:noWrap/>
          </w:tcPr>
          <w:p w14:paraId="38E83110"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i/>
                <w:iCs/>
                <w:szCs w:val="22"/>
              </w:rPr>
            </w:pPr>
          </w:p>
        </w:tc>
        <w:tc>
          <w:tcPr>
            <w:tcW w:w="1172" w:type="dxa"/>
            <w:tcBorders>
              <w:top w:val="double" w:sz="4" w:space="0" w:color="auto"/>
              <w:left w:val="nil"/>
              <w:right w:val="nil"/>
            </w:tcBorders>
            <w:noWrap/>
            <w:vAlign w:val="bottom"/>
          </w:tcPr>
          <w:p w14:paraId="3EAF096E" w14:textId="77777777" w:rsidR="00A24D12" w:rsidRPr="00584C1F" w:rsidRDefault="00A24D12" w:rsidP="00A24D12">
            <w:pPr>
              <w:tabs>
                <w:tab w:val="decimal" w:pos="916"/>
              </w:tabs>
              <w:spacing w:line="240" w:lineRule="atLeast"/>
              <w:ind w:left="-102" w:right="-89"/>
              <w:jc w:val="both"/>
              <w:rPr>
                <w:szCs w:val="22"/>
              </w:rPr>
            </w:pPr>
          </w:p>
        </w:tc>
        <w:tc>
          <w:tcPr>
            <w:tcW w:w="242" w:type="dxa"/>
            <w:tcBorders>
              <w:left w:val="nil"/>
              <w:right w:val="nil"/>
            </w:tcBorders>
            <w:vAlign w:val="bottom"/>
          </w:tcPr>
          <w:p w14:paraId="5C0999E6" w14:textId="77777777" w:rsidR="00A24D12" w:rsidRPr="00584C1F" w:rsidRDefault="00A24D12" w:rsidP="00A24D12">
            <w:pPr>
              <w:tabs>
                <w:tab w:val="decimal" w:pos="916"/>
              </w:tabs>
              <w:spacing w:line="240" w:lineRule="atLeast"/>
              <w:ind w:right="-89"/>
              <w:jc w:val="both"/>
              <w:rPr>
                <w:szCs w:val="22"/>
                <w:highlight w:val="yellow"/>
              </w:rPr>
            </w:pPr>
          </w:p>
        </w:tc>
        <w:tc>
          <w:tcPr>
            <w:tcW w:w="1133" w:type="dxa"/>
            <w:tcBorders>
              <w:top w:val="double" w:sz="4" w:space="0" w:color="auto"/>
              <w:left w:val="nil"/>
              <w:right w:val="nil"/>
            </w:tcBorders>
            <w:vAlign w:val="bottom"/>
          </w:tcPr>
          <w:p w14:paraId="7761FDB1" w14:textId="77777777" w:rsidR="00A24D12" w:rsidRPr="00584C1F" w:rsidRDefault="00A24D12" w:rsidP="00A24D12">
            <w:pPr>
              <w:tabs>
                <w:tab w:val="decimal" w:pos="916"/>
              </w:tabs>
              <w:spacing w:line="240" w:lineRule="atLeast"/>
              <w:ind w:left="-102" w:right="-89"/>
              <w:jc w:val="both"/>
              <w:rPr>
                <w:szCs w:val="22"/>
                <w:highlight w:val="yellow"/>
              </w:rPr>
            </w:pPr>
          </w:p>
        </w:tc>
        <w:tc>
          <w:tcPr>
            <w:tcW w:w="270" w:type="dxa"/>
            <w:tcBorders>
              <w:left w:val="nil"/>
              <w:right w:val="nil"/>
            </w:tcBorders>
          </w:tcPr>
          <w:p w14:paraId="054E7A26" w14:textId="77777777" w:rsidR="00A24D12" w:rsidRPr="00584C1F" w:rsidRDefault="00A24D12" w:rsidP="00A24D12">
            <w:pPr>
              <w:tabs>
                <w:tab w:val="decimal" w:pos="916"/>
              </w:tabs>
              <w:spacing w:line="240" w:lineRule="atLeast"/>
              <w:ind w:right="-89"/>
              <w:jc w:val="both"/>
              <w:rPr>
                <w:szCs w:val="22"/>
                <w:highlight w:val="yellow"/>
              </w:rPr>
            </w:pPr>
          </w:p>
        </w:tc>
        <w:tc>
          <w:tcPr>
            <w:tcW w:w="1083" w:type="dxa"/>
            <w:tcBorders>
              <w:top w:val="double" w:sz="4" w:space="0" w:color="auto"/>
              <w:left w:val="nil"/>
              <w:right w:val="nil"/>
            </w:tcBorders>
            <w:noWrap/>
            <w:vAlign w:val="bottom"/>
          </w:tcPr>
          <w:p w14:paraId="2EB0A73F" w14:textId="77777777" w:rsidR="00A24D12" w:rsidRPr="00584C1F" w:rsidRDefault="00A24D12" w:rsidP="00A24D12">
            <w:pPr>
              <w:tabs>
                <w:tab w:val="decimal" w:pos="916"/>
              </w:tabs>
              <w:spacing w:line="240" w:lineRule="atLeast"/>
              <w:ind w:left="-102" w:right="-89"/>
              <w:jc w:val="both"/>
              <w:rPr>
                <w:szCs w:val="22"/>
                <w:highlight w:val="yellow"/>
              </w:rPr>
            </w:pPr>
          </w:p>
        </w:tc>
        <w:tc>
          <w:tcPr>
            <w:tcW w:w="236" w:type="dxa"/>
            <w:tcBorders>
              <w:left w:val="nil"/>
              <w:right w:val="nil"/>
            </w:tcBorders>
            <w:noWrap/>
            <w:vAlign w:val="bottom"/>
          </w:tcPr>
          <w:p w14:paraId="4A0CF281" w14:textId="77777777" w:rsidR="00A24D12" w:rsidRPr="00584C1F" w:rsidRDefault="00A24D12" w:rsidP="00A24D12">
            <w:pPr>
              <w:tabs>
                <w:tab w:val="decimal" w:pos="916"/>
              </w:tabs>
              <w:spacing w:line="240" w:lineRule="atLeast"/>
              <w:ind w:right="-89"/>
              <w:jc w:val="both"/>
              <w:rPr>
                <w:szCs w:val="22"/>
                <w:highlight w:val="yellow"/>
              </w:rPr>
            </w:pPr>
          </w:p>
        </w:tc>
        <w:tc>
          <w:tcPr>
            <w:tcW w:w="1086" w:type="dxa"/>
            <w:tcBorders>
              <w:top w:val="double" w:sz="4" w:space="0" w:color="auto"/>
              <w:left w:val="nil"/>
              <w:right w:val="nil"/>
            </w:tcBorders>
            <w:noWrap/>
            <w:vAlign w:val="bottom"/>
          </w:tcPr>
          <w:p w14:paraId="6DC017CD" w14:textId="77777777" w:rsidR="00A24D12" w:rsidRPr="00584C1F" w:rsidRDefault="00A24D12" w:rsidP="00A24D12">
            <w:pPr>
              <w:tabs>
                <w:tab w:val="decimal" w:pos="916"/>
              </w:tabs>
              <w:spacing w:line="240" w:lineRule="atLeast"/>
              <w:ind w:left="-102" w:right="-89"/>
              <w:jc w:val="both"/>
              <w:rPr>
                <w:szCs w:val="22"/>
                <w:highlight w:val="yellow"/>
              </w:rPr>
            </w:pPr>
          </w:p>
        </w:tc>
      </w:tr>
      <w:tr w:rsidR="00A24D12" w:rsidRPr="008A7FED" w14:paraId="3421951C" w14:textId="77777777" w:rsidTr="00584C1F">
        <w:trPr>
          <w:trHeight w:val="60"/>
        </w:trPr>
        <w:tc>
          <w:tcPr>
            <w:tcW w:w="4140" w:type="dxa"/>
            <w:tcBorders>
              <w:top w:val="nil"/>
              <w:left w:val="nil"/>
              <w:bottom w:val="nil"/>
              <w:right w:val="nil"/>
            </w:tcBorders>
            <w:noWrap/>
          </w:tcPr>
          <w:p w14:paraId="1AE3DFAB"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b/>
                <w:bCs/>
                <w:i/>
                <w:iCs/>
                <w:szCs w:val="22"/>
              </w:rPr>
              <w:t>Ordinary shares outstanding</w:t>
            </w:r>
          </w:p>
        </w:tc>
        <w:tc>
          <w:tcPr>
            <w:tcW w:w="1172" w:type="dxa"/>
            <w:tcBorders>
              <w:left w:val="nil"/>
              <w:right w:val="nil"/>
            </w:tcBorders>
            <w:noWrap/>
            <w:vAlign w:val="bottom"/>
          </w:tcPr>
          <w:p w14:paraId="33085480" w14:textId="77777777" w:rsidR="00A24D12" w:rsidRPr="00584C1F" w:rsidRDefault="00A24D12" w:rsidP="00A24D12">
            <w:pPr>
              <w:tabs>
                <w:tab w:val="decimal" w:pos="916"/>
              </w:tabs>
              <w:spacing w:line="240" w:lineRule="atLeast"/>
              <w:ind w:left="-102" w:right="-89"/>
              <w:jc w:val="both"/>
              <w:rPr>
                <w:szCs w:val="22"/>
              </w:rPr>
            </w:pPr>
          </w:p>
        </w:tc>
        <w:tc>
          <w:tcPr>
            <w:tcW w:w="242" w:type="dxa"/>
            <w:tcBorders>
              <w:left w:val="nil"/>
              <w:right w:val="nil"/>
            </w:tcBorders>
            <w:vAlign w:val="bottom"/>
          </w:tcPr>
          <w:p w14:paraId="619E80E0" w14:textId="77777777" w:rsidR="00A24D12" w:rsidRPr="00584C1F" w:rsidRDefault="00A24D12" w:rsidP="00A24D12">
            <w:pPr>
              <w:tabs>
                <w:tab w:val="decimal" w:pos="916"/>
              </w:tabs>
              <w:spacing w:line="240" w:lineRule="atLeast"/>
              <w:ind w:right="-89"/>
              <w:jc w:val="both"/>
              <w:rPr>
                <w:szCs w:val="22"/>
                <w:highlight w:val="yellow"/>
              </w:rPr>
            </w:pPr>
          </w:p>
        </w:tc>
        <w:tc>
          <w:tcPr>
            <w:tcW w:w="1133" w:type="dxa"/>
            <w:tcBorders>
              <w:left w:val="nil"/>
              <w:right w:val="nil"/>
            </w:tcBorders>
            <w:vAlign w:val="bottom"/>
          </w:tcPr>
          <w:p w14:paraId="18C2EB11" w14:textId="77777777" w:rsidR="00A24D12" w:rsidRPr="00584C1F" w:rsidRDefault="00A24D12" w:rsidP="00A24D12">
            <w:pPr>
              <w:tabs>
                <w:tab w:val="decimal" w:pos="916"/>
              </w:tabs>
              <w:spacing w:line="240" w:lineRule="atLeast"/>
              <w:ind w:left="-102" w:right="-89"/>
              <w:jc w:val="both"/>
              <w:rPr>
                <w:szCs w:val="22"/>
                <w:highlight w:val="yellow"/>
              </w:rPr>
            </w:pPr>
          </w:p>
        </w:tc>
        <w:tc>
          <w:tcPr>
            <w:tcW w:w="270" w:type="dxa"/>
            <w:tcBorders>
              <w:left w:val="nil"/>
              <w:right w:val="nil"/>
            </w:tcBorders>
          </w:tcPr>
          <w:p w14:paraId="08C0AEEA" w14:textId="77777777" w:rsidR="00A24D12" w:rsidRPr="00584C1F" w:rsidRDefault="00A24D12" w:rsidP="00A24D12">
            <w:pPr>
              <w:tabs>
                <w:tab w:val="decimal" w:pos="916"/>
              </w:tabs>
              <w:spacing w:line="240" w:lineRule="atLeast"/>
              <w:ind w:right="-89"/>
              <w:jc w:val="both"/>
              <w:rPr>
                <w:szCs w:val="22"/>
                <w:highlight w:val="yellow"/>
              </w:rPr>
            </w:pPr>
          </w:p>
        </w:tc>
        <w:tc>
          <w:tcPr>
            <w:tcW w:w="1083" w:type="dxa"/>
            <w:tcBorders>
              <w:left w:val="nil"/>
              <w:right w:val="nil"/>
            </w:tcBorders>
            <w:noWrap/>
            <w:vAlign w:val="bottom"/>
          </w:tcPr>
          <w:p w14:paraId="63030246" w14:textId="77777777" w:rsidR="00A24D12" w:rsidRPr="00584C1F" w:rsidRDefault="00A24D12" w:rsidP="00A24D12">
            <w:pPr>
              <w:tabs>
                <w:tab w:val="decimal" w:pos="916"/>
              </w:tabs>
              <w:spacing w:line="240" w:lineRule="atLeast"/>
              <w:ind w:left="-102" w:right="-89"/>
              <w:jc w:val="both"/>
              <w:rPr>
                <w:szCs w:val="22"/>
                <w:highlight w:val="yellow"/>
              </w:rPr>
            </w:pPr>
          </w:p>
        </w:tc>
        <w:tc>
          <w:tcPr>
            <w:tcW w:w="236" w:type="dxa"/>
            <w:tcBorders>
              <w:left w:val="nil"/>
              <w:right w:val="nil"/>
            </w:tcBorders>
            <w:noWrap/>
            <w:vAlign w:val="bottom"/>
          </w:tcPr>
          <w:p w14:paraId="057B2B46" w14:textId="77777777" w:rsidR="00A24D12" w:rsidRPr="00584C1F" w:rsidRDefault="00A24D12" w:rsidP="00A24D12">
            <w:pPr>
              <w:tabs>
                <w:tab w:val="decimal" w:pos="916"/>
              </w:tabs>
              <w:spacing w:line="240" w:lineRule="atLeast"/>
              <w:ind w:right="-89"/>
              <w:jc w:val="both"/>
              <w:rPr>
                <w:szCs w:val="22"/>
                <w:highlight w:val="yellow"/>
              </w:rPr>
            </w:pPr>
          </w:p>
        </w:tc>
        <w:tc>
          <w:tcPr>
            <w:tcW w:w="1086" w:type="dxa"/>
            <w:tcBorders>
              <w:left w:val="nil"/>
              <w:right w:val="nil"/>
            </w:tcBorders>
            <w:noWrap/>
            <w:vAlign w:val="bottom"/>
          </w:tcPr>
          <w:p w14:paraId="6137C8DC" w14:textId="77777777" w:rsidR="00A24D12" w:rsidRPr="00584C1F" w:rsidRDefault="00A24D12" w:rsidP="00A24D12">
            <w:pPr>
              <w:tabs>
                <w:tab w:val="decimal" w:pos="916"/>
              </w:tabs>
              <w:spacing w:line="240" w:lineRule="atLeast"/>
              <w:ind w:left="-102" w:right="-89"/>
              <w:jc w:val="both"/>
              <w:rPr>
                <w:szCs w:val="22"/>
                <w:highlight w:val="yellow"/>
              </w:rPr>
            </w:pPr>
          </w:p>
        </w:tc>
      </w:tr>
      <w:tr w:rsidR="00985843" w:rsidRPr="008A7FED" w14:paraId="2091136E" w14:textId="77777777" w:rsidTr="004D4736">
        <w:trPr>
          <w:trHeight w:val="60"/>
        </w:trPr>
        <w:tc>
          <w:tcPr>
            <w:tcW w:w="4140" w:type="dxa"/>
            <w:tcBorders>
              <w:top w:val="nil"/>
              <w:left w:val="nil"/>
              <w:bottom w:val="nil"/>
              <w:right w:val="nil"/>
            </w:tcBorders>
            <w:noWrap/>
            <w:vAlign w:val="bottom"/>
          </w:tcPr>
          <w:p w14:paraId="07623050" w14:textId="77777777" w:rsidR="00985843" w:rsidRPr="00584C1F" w:rsidRDefault="00985843" w:rsidP="00985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Number of ordinary shares outstanding</w:t>
            </w:r>
          </w:p>
          <w:p w14:paraId="5CE41812" w14:textId="77777777" w:rsidR="00985843" w:rsidRPr="00584C1F" w:rsidRDefault="00985843" w:rsidP="00985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 xml:space="preserve">    at 1 January</w:t>
            </w:r>
          </w:p>
        </w:tc>
        <w:tc>
          <w:tcPr>
            <w:tcW w:w="1172" w:type="dxa"/>
            <w:tcBorders>
              <w:left w:val="nil"/>
              <w:right w:val="nil"/>
            </w:tcBorders>
            <w:noWrap/>
            <w:vAlign w:val="bottom"/>
          </w:tcPr>
          <w:p w14:paraId="357C4E6B" w14:textId="32A3FCD1" w:rsidR="00985843" w:rsidRPr="00584C1F" w:rsidRDefault="00A02FB6" w:rsidP="00985843">
            <w:pPr>
              <w:tabs>
                <w:tab w:val="decimal" w:pos="916"/>
              </w:tabs>
              <w:spacing w:line="240" w:lineRule="atLeast"/>
              <w:ind w:left="-102" w:right="-89"/>
              <w:jc w:val="both"/>
              <w:rPr>
                <w:szCs w:val="22"/>
              </w:rPr>
            </w:pPr>
            <w:r>
              <w:rPr>
                <w:szCs w:val="22"/>
              </w:rPr>
              <w:t>2,327,111</w:t>
            </w:r>
          </w:p>
        </w:tc>
        <w:tc>
          <w:tcPr>
            <w:tcW w:w="242" w:type="dxa"/>
            <w:tcBorders>
              <w:left w:val="nil"/>
              <w:right w:val="nil"/>
            </w:tcBorders>
            <w:vAlign w:val="bottom"/>
          </w:tcPr>
          <w:p w14:paraId="7CD93D94" w14:textId="77777777" w:rsidR="00985843" w:rsidRPr="00584C1F" w:rsidRDefault="00985843" w:rsidP="00985843">
            <w:pPr>
              <w:tabs>
                <w:tab w:val="decimal" w:pos="916"/>
              </w:tabs>
              <w:spacing w:line="240" w:lineRule="atLeast"/>
              <w:ind w:right="-89"/>
              <w:jc w:val="both"/>
              <w:rPr>
                <w:szCs w:val="22"/>
                <w:highlight w:val="yellow"/>
              </w:rPr>
            </w:pPr>
          </w:p>
        </w:tc>
        <w:tc>
          <w:tcPr>
            <w:tcW w:w="1133" w:type="dxa"/>
            <w:tcBorders>
              <w:left w:val="nil"/>
              <w:right w:val="nil"/>
            </w:tcBorders>
          </w:tcPr>
          <w:p w14:paraId="351C4762" w14:textId="5A959EB9" w:rsidR="00985843" w:rsidRPr="00584C1F" w:rsidRDefault="00985843" w:rsidP="00985843">
            <w:pPr>
              <w:tabs>
                <w:tab w:val="decimal" w:pos="916"/>
              </w:tabs>
              <w:spacing w:line="240" w:lineRule="atLeast"/>
              <w:ind w:left="-102" w:right="-89"/>
              <w:jc w:val="both"/>
              <w:rPr>
                <w:szCs w:val="22"/>
              </w:rPr>
            </w:pPr>
            <w:r>
              <w:br/>
            </w:r>
            <w:r w:rsidRPr="004C7437">
              <w:t>2,500,000</w:t>
            </w:r>
          </w:p>
        </w:tc>
        <w:tc>
          <w:tcPr>
            <w:tcW w:w="270" w:type="dxa"/>
            <w:tcBorders>
              <w:left w:val="nil"/>
              <w:right w:val="nil"/>
            </w:tcBorders>
          </w:tcPr>
          <w:p w14:paraId="18EB54BE" w14:textId="77777777" w:rsidR="00985843" w:rsidRPr="00584C1F" w:rsidRDefault="00985843" w:rsidP="00985843">
            <w:pPr>
              <w:tabs>
                <w:tab w:val="decimal" w:pos="916"/>
              </w:tabs>
              <w:spacing w:line="240" w:lineRule="atLeast"/>
              <w:ind w:right="-89"/>
              <w:jc w:val="both"/>
              <w:rPr>
                <w:szCs w:val="22"/>
              </w:rPr>
            </w:pPr>
          </w:p>
        </w:tc>
        <w:tc>
          <w:tcPr>
            <w:tcW w:w="1083" w:type="dxa"/>
            <w:tcBorders>
              <w:left w:val="nil"/>
              <w:right w:val="nil"/>
            </w:tcBorders>
            <w:noWrap/>
            <w:vAlign w:val="bottom"/>
          </w:tcPr>
          <w:p w14:paraId="171EC435" w14:textId="0D38598A" w:rsidR="00985843" w:rsidRPr="00584C1F" w:rsidRDefault="00A02FB6" w:rsidP="00985843">
            <w:pPr>
              <w:tabs>
                <w:tab w:val="decimal" w:pos="870"/>
              </w:tabs>
              <w:spacing w:line="240" w:lineRule="atLeast"/>
              <w:ind w:left="-102" w:right="-89"/>
              <w:jc w:val="both"/>
              <w:rPr>
                <w:szCs w:val="22"/>
              </w:rPr>
            </w:pPr>
            <w:r>
              <w:rPr>
                <w:szCs w:val="22"/>
              </w:rPr>
              <w:t>2,327,111</w:t>
            </w:r>
          </w:p>
        </w:tc>
        <w:tc>
          <w:tcPr>
            <w:tcW w:w="236" w:type="dxa"/>
            <w:tcBorders>
              <w:left w:val="nil"/>
              <w:right w:val="nil"/>
            </w:tcBorders>
            <w:noWrap/>
            <w:vAlign w:val="bottom"/>
          </w:tcPr>
          <w:p w14:paraId="1259EE2A" w14:textId="77777777" w:rsidR="00985843" w:rsidRPr="00584C1F" w:rsidRDefault="00985843" w:rsidP="00985843">
            <w:pPr>
              <w:tabs>
                <w:tab w:val="decimal" w:pos="916"/>
              </w:tabs>
              <w:spacing w:line="240" w:lineRule="atLeast"/>
              <w:ind w:right="-89"/>
              <w:jc w:val="both"/>
              <w:rPr>
                <w:szCs w:val="22"/>
              </w:rPr>
            </w:pPr>
          </w:p>
        </w:tc>
        <w:tc>
          <w:tcPr>
            <w:tcW w:w="1086" w:type="dxa"/>
            <w:tcBorders>
              <w:left w:val="nil"/>
              <w:right w:val="nil"/>
            </w:tcBorders>
            <w:noWrap/>
          </w:tcPr>
          <w:p w14:paraId="3D8B1574" w14:textId="77777777" w:rsidR="00985843" w:rsidRDefault="00985843" w:rsidP="00985843">
            <w:pPr>
              <w:tabs>
                <w:tab w:val="decimal" w:pos="870"/>
              </w:tabs>
              <w:spacing w:line="240" w:lineRule="atLeast"/>
              <w:ind w:left="-102" w:right="-89"/>
            </w:pPr>
          </w:p>
          <w:p w14:paraId="1F126A9F" w14:textId="1BC2C53B" w:rsidR="00985843" w:rsidRPr="00584C1F" w:rsidRDefault="00985843" w:rsidP="00985843">
            <w:pPr>
              <w:tabs>
                <w:tab w:val="decimal" w:pos="884"/>
              </w:tabs>
              <w:spacing w:line="240" w:lineRule="atLeast"/>
              <w:ind w:left="-102" w:right="-89"/>
              <w:jc w:val="both"/>
              <w:rPr>
                <w:szCs w:val="22"/>
              </w:rPr>
            </w:pPr>
            <w:r w:rsidRPr="004C7437">
              <w:t>2,500,000</w:t>
            </w:r>
          </w:p>
        </w:tc>
      </w:tr>
      <w:tr w:rsidR="00985843" w:rsidRPr="008A7FED" w14:paraId="1728AA06" w14:textId="77777777" w:rsidTr="00584C1F">
        <w:trPr>
          <w:trHeight w:val="60"/>
        </w:trPr>
        <w:tc>
          <w:tcPr>
            <w:tcW w:w="4140" w:type="dxa"/>
            <w:tcBorders>
              <w:top w:val="nil"/>
              <w:left w:val="nil"/>
              <w:bottom w:val="nil"/>
              <w:right w:val="nil"/>
            </w:tcBorders>
            <w:noWrap/>
            <w:vAlign w:val="bottom"/>
          </w:tcPr>
          <w:p w14:paraId="78A3293E" w14:textId="77777777" w:rsidR="00985843" w:rsidRPr="00584C1F" w:rsidRDefault="00985843" w:rsidP="009858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Effect of treasury shares purchased</w:t>
            </w:r>
          </w:p>
        </w:tc>
        <w:tc>
          <w:tcPr>
            <w:tcW w:w="1172" w:type="dxa"/>
            <w:tcBorders>
              <w:left w:val="nil"/>
              <w:bottom w:val="single" w:sz="4" w:space="0" w:color="auto"/>
              <w:right w:val="nil"/>
            </w:tcBorders>
            <w:noWrap/>
            <w:vAlign w:val="bottom"/>
          </w:tcPr>
          <w:p w14:paraId="267217E7" w14:textId="757E7A03" w:rsidR="00985843" w:rsidRPr="00584C1F" w:rsidRDefault="00A02FB6" w:rsidP="00985843">
            <w:pPr>
              <w:tabs>
                <w:tab w:val="decimal" w:pos="916"/>
              </w:tabs>
              <w:spacing w:line="240" w:lineRule="atLeast"/>
              <w:ind w:left="-102" w:right="-89"/>
              <w:jc w:val="both"/>
              <w:rPr>
                <w:szCs w:val="22"/>
              </w:rPr>
            </w:pPr>
            <w:r>
              <w:rPr>
                <w:szCs w:val="22"/>
              </w:rPr>
              <w:t>(54,172)</w:t>
            </w:r>
          </w:p>
        </w:tc>
        <w:tc>
          <w:tcPr>
            <w:tcW w:w="242" w:type="dxa"/>
            <w:tcBorders>
              <w:left w:val="nil"/>
              <w:right w:val="nil"/>
            </w:tcBorders>
            <w:vAlign w:val="bottom"/>
          </w:tcPr>
          <w:p w14:paraId="020BAD72" w14:textId="77777777" w:rsidR="00985843" w:rsidRPr="00584C1F" w:rsidRDefault="00985843" w:rsidP="00985843">
            <w:pPr>
              <w:tabs>
                <w:tab w:val="decimal" w:pos="916"/>
              </w:tabs>
              <w:spacing w:line="240" w:lineRule="atLeast"/>
              <w:ind w:right="-89"/>
              <w:jc w:val="both"/>
              <w:rPr>
                <w:szCs w:val="22"/>
                <w:highlight w:val="yellow"/>
              </w:rPr>
            </w:pPr>
          </w:p>
        </w:tc>
        <w:tc>
          <w:tcPr>
            <w:tcW w:w="1133" w:type="dxa"/>
            <w:tcBorders>
              <w:left w:val="nil"/>
              <w:bottom w:val="single" w:sz="4" w:space="0" w:color="auto"/>
              <w:right w:val="nil"/>
            </w:tcBorders>
            <w:vAlign w:val="bottom"/>
          </w:tcPr>
          <w:p w14:paraId="1509AE8E" w14:textId="795AA963" w:rsidR="00985843" w:rsidRPr="00584C1F" w:rsidRDefault="00985843" w:rsidP="00985843">
            <w:pPr>
              <w:tabs>
                <w:tab w:val="decimal" w:pos="916"/>
              </w:tabs>
              <w:spacing w:line="240" w:lineRule="atLeast"/>
              <w:ind w:left="-102" w:right="-89"/>
              <w:jc w:val="both"/>
              <w:rPr>
                <w:szCs w:val="22"/>
              </w:rPr>
            </w:pPr>
            <w:r w:rsidRPr="008A7FED">
              <w:rPr>
                <w:szCs w:val="22"/>
              </w:rPr>
              <w:t>(</w:t>
            </w:r>
            <w:r>
              <w:rPr>
                <w:szCs w:val="22"/>
              </w:rPr>
              <w:t>122,019</w:t>
            </w:r>
            <w:r w:rsidRPr="008A7FED">
              <w:rPr>
                <w:szCs w:val="22"/>
              </w:rPr>
              <w:t>)</w:t>
            </w:r>
          </w:p>
        </w:tc>
        <w:tc>
          <w:tcPr>
            <w:tcW w:w="270" w:type="dxa"/>
            <w:tcBorders>
              <w:left w:val="nil"/>
              <w:right w:val="nil"/>
            </w:tcBorders>
          </w:tcPr>
          <w:p w14:paraId="2F7A43A6" w14:textId="77777777" w:rsidR="00985843" w:rsidRPr="00584C1F" w:rsidRDefault="00985843" w:rsidP="00985843">
            <w:pPr>
              <w:tabs>
                <w:tab w:val="decimal" w:pos="916"/>
              </w:tabs>
              <w:spacing w:line="240" w:lineRule="atLeast"/>
              <w:ind w:right="-89"/>
              <w:jc w:val="both"/>
              <w:rPr>
                <w:szCs w:val="22"/>
              </w:rPr>
            </w:pPr>
          </w:p>
        </w:tc>
        <w:tc>
          <w:tcPr>
            <w:tcW w:w="1083" w:type="dxa"/>
            <w:tcBorders>
              <w:left w:val="nil"/>
              <w:bottom w:val="single" w:sz="4" w:space="0" w:color="auto"/>
              <w:right w:val="nil"/>
            </w:tcBorders>
            <w:noWrap/>
            <w:vAlign w:val="bottom"/>
          </w:tcPr>
          <w:p w14:paraId="0081FB6B" w14:textId="7F162FE6" w:rsidR="00985843" w:rsidRPr="00584C1F" w:rsidRDefault="00A02FB6" w:rsidP="00985843">
            <w:pPr>
              <w:tabs>
                <w:tab w:val="decimal" w:pos="916"/>
              </w:tabs>
              <w:spacing w:line="240" w:lineRule="atLeast"/>
              <w:ind w:left="-102" w:right="-89"/>
              <w:jc w:val="both"/>
              <w:rPr>
                <w:szCs w:val="22"/>
              </w:rPr>
            </w:pPr>
            <w:r>
              <w:rPr>
                <w:szCs w:val="22"/>
              </w:rPr>
              <w:t>(54,172)</w:t>
            </w:r>
          </w:p>
        </w:tc>
        <w:tc>
          <w:tcPr>
            <w:tcW w:w="236" w:type="dxa"/>
            <w:tcBorders>
              <w:left w:val="nil"/>
              <w:right w:val="nil"/>
            </w:tcBorders>
            <w:noWrap/>
            <w:vAlign w:val="bottom"/>
          </w:tcPr>
          <w:p w14:paraId="1596EF9F" w14:textId="77777777" w:rsidR="00985843" w:rsidRPr="00584C1F" w:rsidRDefault="00985843" w:rsidP="00985843">
            <w:pPr>
              <w:tabs>
                <w:tab w:val="decimal" w:pos="916"/>
              </w:tabs>
              <w:spacing w:line="240" w:lineRule="atLeast"/>
              <w:ind w:right="-89"/>
              <w:jc w:val="both"/>
              <w:rPr>
                <w:szCs w:val="22"/>
              </w:rPr>
            </w:pPr>
          </w:p>
        </w:tc>
        <w:tc>
          <w:tcPr>
            <w:tcW w:w="1086" w:type="dxa"/>
            <w:tcBorders>
              <w:left w:val="nil"/>
              <w:bottom w:val="single" w:sz="4" w:space="0" w:color="auto"/>
              <w:right w:val="nil"/>
            </w:tcBorders>
            <w:noWrap/>
            <w:vAlign w:val="bottom"/>
          </w:tcPr>
          <w:p w14:paraId="5A735FA2" w14:textId="380D3D9C" w:rsidR="00985843" w:rsidRPr="00584C1F" w:rsidRDefault="00985843" w:rsidP="00985843">
            <w:pPr>
              <w:tabs>
                <w:tab w:val="decimal" w:pos="916"/>
              </w:tabs>
              <w:spacing w:line="240" w:lineRule="atLeast"/>
              <w:ind w:left="-102" w:right="-89"/>
              <w:jc w:val="both"/>
              <w:rPr>
                <w:szCs w:val="22"/>
              </w:rPr>
            </w:pPr>
            <w:r w:rsidRPr="008A7FED">
              <w:rPr>
                <w:szCs w:val="22"/>
              </w:rPr>
              <w:t>(</w:t>
            </w:r>
            <w:r>
              <w:rPr>
                <w:szCs w:val="22"/>
              </w:rPr>
              <w:t>122,019</w:t>
            </w:r>
            <w:r w:rsidRPr="008A7FED">
              <w:rPr>
                <w:szCs w:val="22"/>
              </w:rPr>
              <w:t>)</w:t>
            </w:r>
          </w:p>
        </w:tc>
      </w:tr>
      <w:tr w:rsidR="00A24D12" w:rsidRPr="008A7FED" w14:paraId="49ABE623" w14:textId="77777777" w:rsidTr="00584C1F">
        <w:trPr>
          <w:trHeight w:val="50"/>
        </w:trPr>
        <w:tc>
          <w:tcPr>
            <w:tcW w:w="4140" w:type="dxa"/>
            <w:tcBorders>
              <w:left w:val="nil"/>
              <w:bottom w:val="nil"/>
              <w:right w:val="nil"/>
            </w:tcBorders>
            <w:noWrap/>
          </w:tcPr>
          <w:p w14:paraId="0E0F7403"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584C1F">
              <w:rPr>
                <w:b/>
                <w:bCs/>
                <w:szCs w:val="22"/>
              </w:rPr>
              <w:t xml:space="preserve"> Weighted average number of ordinary  </w:t>
            </w:r>
          </w:p>
          <w:p w14:paraId="01E243AD" w14:textId="09BCBA9E"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584C1F">
              <w:rPr>
                <w:b/>
                <w:bCs/>
                <w:szCs w:val="22"/>
              </w:rPr>
              <w:t xml:space="preserve">     shares outstanding at 30 </w:t>
            </w:r>
            <w:r w:rsidR="00985843">
              <w:rPr>
                <w:b/>
                <w:bCs/>
                <w:szCs w:val="22"/>
              </w:rPr>
              <w:t>September</w:t>
            </w:r>
          </w:p>
        </w:tc>
        <w:tc>
          <w:tcPr>
            <w:tcW w:w="1172" w:type="dxa"/>
            <w:tcBorders>
              <w:left w:val="nil"/>
              <w:bottom w:val="double" w:sz="4" w:space="0" w:color="auto"/>
              <w:right w:val="nil"/>
            </w:tcBorders>
            <w:noWrap/>
          </w:tcPr>
          <w:p w14:paraId="0B1563C0" w14:textId="77777777" w:rsidR="00A02FB6" w:rsidRDefault="00A02FB6" w:rsidP="00A02FB6">
            <w:pPr>
              <w:tabs>
                <w:tab w:val="decimal" w:pos="916"/>
              </w:tabs>
              <w:spacing w:line="240" w:lineRule="atLeast"/>
              <w:ind w:left="-102" w:right="-89"/>
              <w:jc w:val="both"/>
              <w:rPr>
                <w:b/>
                <w:bCs/>
                <w:spacing w:val="-6"/>
                <w:szCs w:val="22"/>
              </w:rPr>
            </w:pPr>
          </w:p>
          <w:p w14:paraId="376F17C9" w14:textId="571CE8A2" w:rsidR="00A24D12" w:rsidRPr="00584C1F" w:rsidRDefault="00A02FB6" w:rsidP="00A02FB6">
            <w:pPr>
              <w:tabs>
                <w:tab w:val="decimal" w:pos="916"/>
              </w:tabs>
              <w:spacing w:line="240" w:lineRule="atLeast"/>
              <w:ind w:left="-102" w:right="-89"/>
              <w:jc w:val="both"/>
              <w:rPr>
                <w:b/>
                <w:bCs/>
                <w:spacing w:val="-6"/>
                <w:szCs w:val="22"/>
              </w:rPr>
            </w:pPr>
            <w:r>
              <w:rPr>
                <w:b/>
                <w:bCs/>
                <w:spacing w:val="-6"/>
                <w:szCs w:val="22"/>
              </w:rPr>
              <w:t>2,272,939</w:t>
            </w:r>
          </w:p>
        </w:tc>
        <w:tc>
          <w:tcPr>
            <w:tcW w:w="242" w:type="dxa"/>
            <w:tcBorders>
              <w:left w:val="nil"/>
              <w:right w:val="nil"/>
            </w:tcBorders>
          </w:tcPr>
          <w:p w14:paraId="3BF03CC8" w14:textId="77777777" w:rsidR="00A24D12" w:rsidRPr="00584C1F" w:rsidRDefault="00A24D12" w:rsidP="00A24D12">
            <w:pPr>
              <w:tabs>
                <w:tab w:val="decimal" w:pos="916"/>
              </w:tabs>
              <w:spacing w:line="240" w:lineRule="atLeast"/>
              <w:ind w:right="-89" w:firstLine="72"/>
              <w:jc w:val="both"/>
              <w:rPr>
                <w:b/>
                <w:bCs/>
                <w:spacing w:val="-6"/>
                <w:szCs w:val="22"/>
              </w:rPr>
            </w:pPr>
          </w:p>
        </w:tc>
        <w:tc>
          <w:tcPr>
            <w:tcW w:w="1133" w:type="dxa"/>
            <w:tcBorders>
              <w:left w:val="nil"/>
              <w:bottom w:val="double" w:sz="4" w:space="0" w:color="auto"/>
              <w:right w:val="nil"/>
            </w:tcBorders>
          </w:tcPr>
          <w:p w14:paraId="758B5328" w14:textId="77777777" w:rsidR="00A24D12" w:rsidRPr="00584C1F" w:rsidRDefault="00A24D12" w:rsidP="00A24D12">
            <w:pPr>
              <w:tabs>
                <w:tab w:val="decimal" w:pos="916"/>
              </w:tabs>
              <w:spacing w:line="240" w:lineRule="atLeast"/>
              <w:ind w:right="-89" w:firstLine="72"/>
              <w:jc w:val="both"/>
              <w:rPr>
                <w:b/>
                <w:bCs/>
                <w:spacing w:val="-6"/>
                <w:szCs w:val="22"/>
              </w:rPr>
            </w:pPr>
          </w:p>
          <w:p w14:paraId="03DC6A4A" w14:textId="1DFB3A2F" w:rsidR="00A24D12" w:rsidRPr="00584C1F" w:rsidRDefault="00985843" w:rsidP="00A24D12">
            <w:pPr>
              <w:tabs>
                <w:tab w:val="decimal" w:pos="916"/>
              </w:tabs>
              <w:spacing w:line="240" w:lineRule="atLeast"/>
              <w:ind w:right="-89"/>
              <w:jc w:val="both"/>
              <w:rPr>
                <w:b/>
                <w:bCs/>
                <w:szCs w:val="22"/>
              </w:rPr>
            </w:pPr>
            <w:r w:rsidRPr="00822F16">
              <w:rPr>
                <w:b/>
                <w:bCs/>
                <w:spacing w:val="-6"/>
                <w:szCs w:val="22"/>
              </w:rPr>
              <w:t>2,377,981</w:t>
            </w:r>
          </w:p>
        </w:tc>
        <w:tc>
          <w:tcPr>
            <w:tcW w:w="270" w:type="dxa"/>
            <w:tcBorders>
              <w:left w:val="nil"/>
              <w:right w:val="nil"/>
            </w:tcBorders>
          </w:tcPr>
          <w:p w14:paraId="39E64072" w14:textId="77777777" w:rsidR="00A24D12" w:rsidRPr="00584C1F" w:rsidRDefault="00A24D12" w:rsidP="00A24D12">
            <w:pPr>
              <w:tabs>
                <w:tab w:val="decimal" w:pos="916"/>
              </w:tabs>
              <w:spacing w:line="240" w:lineRule="atLeast"/>
              <w:ind w:right="-89" w:firstLine="72"/>
              <w:jc w:val="both"/>
              <w:rPr>
                <w:b/>
                <w:bCs/>
                <w:spacing w:val="-6"/>
                <w:szCs w:val="22"/>
              </w:rPr>
            </w:pPr>
          </w:p>
        </w:tc>
        <w:tc>
          <w:tcPr>
            <w:tcW w:w="1083" w:type="dxa"/>
            <w:tcBorders>
              <w:left w:val="nil"/>
              <w:bottom w:val="double" w:sz="4" w:space="0" w:color="auto"/>
              <w:right w:val="nil"/>
            </w:tcBorders>
            <w:noWrap/>
            <w:vAlign w:val="bottom"/>
          </w:tcPr>
          <w:p w14:paraId="51432BA8" w14:textId="71F14743" w:rsidR="00A24D12" w:rsidRPr="00584C1F" w:rsidRDefault="00A02FB6" w:rsidP="00A24D12">
            <w:pPr>
              <w:tabs>
                <w:tab w:val="decimal" w:pos="858"/>
              </w:tabs>
              <w:spacing w:line="240" w:lineRule="atLeast"/>
              <w:ind w:right="-89"/>
              <w:jc w:val="both"/>
              <w:rPr>
                <w:b/>
                <w:bCs/>
                <w:szCs w:val="22"/>
              </w:rPr>
            </w:pPr>
            <w:r>
              <w:rPr>
                <w:b/>
                <w:bCs/>
                <w:szCs w:val="22"/>
              </w:rPr>
              <w:t>2,272,939</w:t>
            </w:r>
          </w:p>
        </w:tc>
        <w:tc>
          <w:tcPr>
            <w:tcW w:w="236" w:type="dxa"/>
            <w:tcBorders>
              <w:left w:val="nil"/>
              <w:right w:val="nil"/>
            </w:tcBorders>
            <w:noWrap/>
          </w:tcPr>
          <w:p w14:paraId="18EEA87F" w14:textId="77777777" w:rsidR="00A24D12" w:rsidRPr="00584C1F" w:rsidRDefault="00A24D12" w:rsidP="00A24D12">
            <w:pPr>
              <w:tabs>
                <w:tab w:val="decimal" w:pos="916"/>
              </w:tabs>
              <w:spacing w:line="240" w:lineRule="atLeast"/>
              <w:ind w:right="-89" w:firstLine="72"/>
              <w:jc w:val="both"/>
              <w:rPr>
                <w:b/>
                <w:bCs/>
                <w:spacing w:val="-6"/>
                <w:szCs w:val="22"/>
              </w:rPr>
            </w:pPr>
          </w:p>
        </w:tc>
        <w:tc>
          <w:tcPr>
            <w:tcW w:w="1086" w:type="dxa"/>
            <w:tcBorders>
              <w:left w:val="nil"/>
              <w:bottom w:val="double" w:sz="4" w:space="0" w:color="auto"/>
              <w:right w:val="nil"/>
            </w:tcBorders>
            <w:noWrap/>
            <w:vAlign w:val="bottom"/>
          </w:tcPr>
          <w:p w14:paraId="16C2C929" w14:textId="7204042E" w:rsidR="00A24D12" w:rsidRPr="00584C1F" w:rsidRDefault="00985843" w:rsidP="00A24D12">
            <w:pPr>
              <w:tabs>
                <w:tab w:val="decimal" w:pos="884"/>
              </w:tabs>
              <w:spacing w:line="240" w:lineRule="atLeast"/>
              <w:ind w:left="-102" w:right="-89"/>
              <w:jc w:val="both"/>
              <w:rPr>
                <w:b/>
                <w:bCs/>
                <w:szCs w:val="22"/>
              </w:rPr>
            </w:pPr>
            <w:r w:rsidRPr="00822F16">
              <w:rPr>
                <w:b/>
                <w:bCs/>
                <w:szCs w:val="22"/>
              </w:rPr>
              <w:t>2,377,981</w:t>
            </w:r>
          </w:p>
        </w:tc>
      </w:tr>
      <w:tr w:rsidR="00A24D12" w:rsidRPr="008A7FED" w14:paraId="164A61F7" w14:textId="77777777" w:rsidTr="00D6232A">
        <w:tc>
          <w:tcPr>
            <w:tcW w:w="4140" w:type="dxa"/>
            <w:tcBorders>
              <w:left w:val="nil"/>
              <w:bottom w:val="nil"/>
              <w:right w:val="nil"/>
            </w:tcBorders>
            <w:noWrap/>
          </w:tcPr>
          <w:p w14:paraId="62A8A80D"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72" w:type="dxa"/>
            <w:tcBorders>
              <w:left w:val="nil"/>
              <w:right w:val="nil"/>
            </w:tcBorders>
            <w:noWrap/>
          </w:tcPr>
          <w:p w14:paraId="7B43E4AB"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242" w:type="dxa"/>
            <w:tcBorders>
              <w:left w:val="nil"/>
              <w:right w:val="nil"/>
            </w:tcBorders>
          </w:tcPr>
          <w:p w14:paraId="76A86E2D"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3" w:type="dxa"/>
            <w:tcBorders>
              <w:left w:val="nil"/>
              <w:right w:val="nil"/>
            </w:tcBorders>
          </w:tcPr>
          <w:p w14:paraId="3697B081" w14:textId="77777777" w:rsidR="00A24D12" w:rsidRPr="00584C1F" w:rsidRDefault="00A24D12" w:rsidP="00A24D12">
            <w:pPr>
              <w:tabs>
                <w:tab w:val="decimal" w:pos="970"/>
              </w:tabs>
              <w:spacing w:line="240" w:lineRule="atLeast"/>
              <w:ind w:left="-102" w:right="-89"/>
              <w:rPr>
                <w:b/>
                <w:bCs/>
                <w:szCs w:val="22"/>
              </w:rPr>
            </w:pPr>
          </w:p>
        </w:tc>
        <w:tc>
          <w:tcPr>
            <w:tcW w:w="270" w:type="dxa"/>
            <w:tcBorders>
              <w:left w:val="nil"/>
              <w:right w:val="nil"/>
            </w:tcBorders>
          </w:tcPr>
          <w:p w14:paraId="745B1DF3"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right w:val="nil"/>
            </w:tcBorders>
            <w:noWrap/>
            <w:vAlign w:val="bottom"/>
          </w:tcPr>
          <w:p w14:paraId="6698F25B" w14:textId="77777777" w:rsidR="00A24D12" w:rsidRPr="00584C1F" w:rsidRDefault="00A24D12" w:rsidP="00A24D12">
            <w:pPr>
              <w:tabs>
                <w:tab w:val="decimal" w:pos="870"/>
              </w:tabs>
              <w:spacing w:line="240" w:lineRule="atLeast"/>
              <w:ind w:left="-102" w:right="-89"/>
              <w:rPr>
                <w:b/>
                <w:bCs/>
                <w:szCs w:val="22"/>
              </w:rPr>
            </w:pPr>
          </w:p>
        </w:tc>
        <w:tc>
          <w:tcPr>
            <w:tcW w:w="236" w:type="dxa"/>
            <w:tcBorders>
              <w:left w:val="nil"/>
              <w:right w:val="nil"/>
            </w:tcBorders>
            <w:noWrap/>
          </w:tcPr>
          <w:p w14:paraId="1496694C"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right w:val="nil"/>
            </w:tcBorders>
            <w:noWrap/>
            <w:vAlign w:val="bottom"/>
          </w:tcPr>
          <w:p w14:paraId="69525316" w14:textId="77777777" w:rsidR="00A24D12" w:rsidRPr="00584C1F" w:rsidRDefault="00A24D12" w:rsidP="00A24D12">
            <w:pPr>
              <w:tabs>
                <w:tab w:val="decimal" w:pos="820"/>
              </w:tabs>
              <w:spacing w:line="240" w:lineRule="atLeast"/>
              <w:ind w:left="-102" w:right="-89"/>
              <w:rPr>
                <w:b/>
                <w:bCs/>
                <w:szCs w:val="22"/>
              </w:rPr>
            </w:pPr>
          </w:p>
        </w:tc>
      </w:tr>
      <w:tr w:rsidR="00A24D12" w:rsidRPr="008A7FED" w14:paraId="467E6B0D" w14:textId="77777777" w:rsidTr="00584C1F">
        <w:trPr>
          <w:trHeight w:val="60"/>
        </w:trPr>
        <w:tc>
          <w:tcPr>
            <w:tcW w:w="4140" w:type="dxa"/>
            <w:tcBorders>
              <w:top w:val="nil"/>
              <w:left w:val="nil"/>
              <w:bottom w:val="nil"/>
              <w:right w:val="nil"/>
            </w:tcBorders>
            <w:noWrap/>
          </w:tcPr>
          <w:p w14:paraId="3E9CF495" w14:textId="77777777" w:rsidR="00A24D12" w:rsidRPr="00584C1F" w:rsidRDefault="00A24D12" w:rsidP="00A24D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zCs w:val="22"/>
              </w:rPr>
            </w:pPr>
            <w:r w:rsidRPr="00584C1F">
              <w:rPr>
                <w:b/>
                <w:bCs/>
                <w:szCs w:val="22"/>
              </w:rPr>
              <w:t xml:space="preserve">Earnings per share </w:t>
            </w:r>
            <w:r w:rsidRPr="00584C1F">
              <w:rPr>
                <w:b/>
                <w:bCs/>
                <w:i/>
                <w:iCs/>
                <w:szCs w:val="22"/>
              </w:rPr>
              <w:t>(in Baht)</w:t>
            </w:r>
          </w:p>
        </w:tc>
        <w:tc>
          <w:tcPr>
            <w:tcW w:w="1172" w:type="dxa"/>
            <w:tcBorders>
              <w:left w:val="nil"/>
              <w:bottom w:val="double" w:sz="4" w:space="0" w:color="auto"/>
              <w:right w:val="nil"/>
            </w:tcBorders>
            <w:noWrap/>
            <w:vAlign w:val="bottom"/>
          </w:tcPr>
          <w:p w14:paraId="265FC648" w14:textId="38A50159" w:rsidR="00A24D12" w:rsidRPr="00584C1F" w:rsidRDefault="00A02FB6" w:rsidP="00A24D12">
            <w:pPr>
              <w:spacing w:line="240" w:lineRule="atLeast"/>
              <w:ind w:left="-105" w:right="-20"/>
              <w:jc w:val="center"/>
              <w:rPr>
                <w:b/>
                <w:bCs/>
                <w:szCs w:val="22"/>
                <w:cs/>
              </w:rPr>
            </w:pPr>
            <w:r>
              <w:rPr>
                <w:b/>
                <w:bCs/>
                <w:szCs w:val="22"/>
              </w:rPr>
              <w:t>0.77</w:t>
            </w:r>
          </w:p>
        </w:tc>
        <w:tc>
          <w:tcPr>
            <w:tcW w:w="242" w:type="dxa"/>
            <w:tcBorders>
              <w:top w:val="nil"/>
              <w:left w:val="nil"/>
              <w:right w:val="nil"/>
            </w:tcBorders>
            <w:vAlign w:val="bottom"/>
          </w:tcPr>
          <w:p w14:paraId="43467CF1" w14:textId="77777777" w:rsidR="00A24D12" w:rsidRPr="00584C1F" w:rsidRDefault="00A24D12" w:rsidP="00A24D12">
            <w:pPr>
              <w:tabs>
                <w:tab w:val="decimal" w:pos="526"/>
              </w:tabs>
              <w:spacing w:line="240" w:lineRule="atLeast"/>
              <w:ind w:left="-102" w:right="-20"/>
              <w:jc w:val="center"/>
              <w:rPr>
                <w:b/>
                <w:bCs/>
                <w:szCs w:val="22"/>
              </w:rPr>
            </w:pPr>
          </w:p>
        </w:tc>
        <w:tc>
          <w:tcPr>
            <w:tcW w:w="1133" w:type="dxa"/>
            <w:tcBorders>
              <w:left w:val="nil"/>
              <w:bottom w:val="double" w:sz="4" w:space="0" w:color="auto"/>
              <w:right w:val="nil"/>
            </w:tcBorders>
            <w:vAlign w:val="bottom"/>
          </w:tcPr>
          <w:p w14:paraId="0233F9A7" w14:textId="453828E5" w:rsidR="00A24D12" w:rsidRPr="00584C1F" w:rsidRDefault="00985843" w:rsidP="00A24D12">
            <w:pPr>
              <w:spacing w:line="240" w:lineRule="atLeast"/>
              <w:ind w:left="-105" w:right="-20"/>
              <w:jc w:val="center"/>
              <w:rPr>
                <w:b/>
                <w:bCs/>
                <w:szCs w:val="22"/>
              </w:rPr>
            </w:pPr>
            <w:r w:rsidRPr="00822F16">
              <w:rPr>
                <w:b/>
                <w:bCs/>
                <w:szCs w:val="22"/>
              </w:rPr>
              <w:t>0.69</w:t>
            </w:r>
          </w:p>
        </w:tc>
        <w:tc>
          <w:tcPr>
            <w:tcW w:w="270" w:type="dxa"/>
            <w:tcBorders>
              <w:top w:val="nil"/>
              <w:left w:val="nil"/>
              <w:right w:val="nil"/>
            </w:tcBorders>
          </w:tcPr>
          <w:p w14:paraId="1EFD35D1" w14:textId="77777777" w:rsidR="00A24D12" w:rsidRPr="00584C1F" w:rsidRDefault="00A24D12" w:rsidP="00A24D12">
            <w:pPr>
              <w:tabs>
                <w:tab w:val="decimal" w:pos="526"/>
              </w:tabs>
              <w:spacing w:line="240" w:lineRule="atLeast"/>
              <w:ind w:left="-102" w:right="-20"/>
              <w:jc w:val="center"/>
              <w:rPr>
                <w:b/>
                <w:bCs/>
                <w:szCs w:val="22"/>
              </w:rPr>
            </w:pPr>
          </w:p>
        </w:tc>
        <w:tc>
          <w:tcPr>
            <w:tcW w:w="1083" w:type="dxa"/>
            <w:tcBorders>
              <w:left w:val="nil"/>
              <w:bottom w:val="double" w:sz="4" w:space="0" w:color="auto"/>
              <w:right w:val="nil"/>
            </w:tcBorders>
            <w:noWrap/>
            <w:vAlign w:val="bottom"/>
          </w:tcPr>
          <w:p w14:paraId="7306449A" w14:textId="5F0B8E0C" w:rsidR="00A24D12" w:rsidRPr="00584C1F" w:rsidRDefault="00A02FB6" w:rsidP="00A24D12">
            <w:pPr>
              <w:spacing w:line="240" w:lineRule="atLeast"/>
              <w:ind w:left="-105" w:right="-20"/>
              <w:jc w:val="center"/>
              <w:rPr>
                <w:b/>
                <w:bCs/>
                <w:szCs w:val="22"/>
              </w:rPr>
            </w:pPr>
            <w:r>
              <w:rPr>
                <w:b/>
                <w:bCs/>
                <w:szCs w:val="22"/>
              </w:rPr>
              <w:t>0.65</w:t>
            </w:r>
          </w:p>
        </w:tc>
        <w:tc>
          <w:tcPr>
            <w:tcW w:w="236" w:type="dxa"/>
            <w:tcBorders>
              <w:top w:val="nil"/>
              <w:left w:val="nil"/>
              <w:right w:val="nil"/>
            </w:tcBorders>
            <w:noWrap/>
            <w:vAlign w:val="bottom"/>
          </w:tcPr>
          <w:p w14:paraId="5282C932" w14:textId="77777777" w:rsidR="00A24D12" w:rsidRPr="00584C1F" w:rsidRDefault="00A24D12" w:rsidP="00A24D12">
            <w:pPr>
              <w:spacing w:line="240" w:lineRule="atLeast"/>
              <w:ind w:left="-558" w:right="-20"/>
              <w:jc w:val="center"/>
              <w:rPr>
                <w:b/>
                <w:bCs/>
                <w:i/>
                <w:iCs/>
                <w:szCs w:val="22"/>
              </w:rPr>
            </w:pPr>
          </w:p>
        </w:tc>
        <w:tc>
          <w:tcPr>
            <w:tcW w:w="1086" w:type="dxa"/>
            <w:tcBorders>
              <w:left w:val="nil"/>
              <w:bottom w:val="double" w:sz="4" w:space="0" w:color="auto"/>
              <w:right w:val="nil"/>
            </w:tcBorders>
            <w:noWrap/>
            <w:vAlign w:val="bottom"/>
          </w:tcPr>
          <w:p w14:paraId="7E6D69BD" w14:textId="08F67C33" w:rsidR="00A24D12" w:rsidRPr="00584C1F" w:rsidRDefault="00985843" w:rsidP="00A24D12">
            <w:pPr>
              <w:spacing w:line="240" w:lineRule="atLeast"/>
              <w:ind w:left="-105" w:right="-20"/>
              <w:jc w:val="center"/>
              <w:rPr>
                <w:b/>
                <w:bCs/>
                <w:szCs w:val="22"/>
              </w:rPr>
            </w:pPr>
            <w:r w:rsidRPr="00822F16">
              <w:rPr>
                <w:b/>
                <w:bCs/>
                <w:szCs w:val="22"/>
              </w:rPr>
              <w:t>0.58</w:t>
            </w:r>
          </w:p>
        </w:tc>
      </w:tr>
    </w:tbl>
    <w:p w14:paraId="7F8D33F7" w14:textId="77777777" w:rsidR="00584C1F" w:rsidRPr="00E8381C" w:rsidRDefault="00584C1F" w:rsidP="00E8381C">
      <w:pPr>
        <w:spacing w:line="240" w:lineRule="atLeast"/>
        <w:ind w:left="450"/>
        <w:jc w:val="thaiDistribute"/>
        <w:rPr>
          <w:lang w:eastAsia="x-none"/>
        </w:rPr>
      </w:pPr>
    </w:p>
    <w:p w14:paraId="3DFB3207" w14:textId="7FD16A3F" w:rsidR="00A24D12" w:rsidRDefault="00A24D12" w:rsidP="00E1247F">
      <w:pPr>
        <w:pStyle w:val="Heading1"/>
        <w:numPr>
          <w:ilvl w:val="0"/>
          <w:numId w:val="17"/>
        </w:numPr>
        <w:tabs>
          <w:tab w:val="clear" w:pos="340"/>
        </w:tabs>
        <w:spacing w:before="0" w:after="0" w:line="240" w:lineRule="atLeast"/>
        <w:ind w:left="540" w:right="-387" w:hanging="540"/>
        <w:rPr>
          <w:i w:val="0"/>
          <w:iCs/>
          <w:szCs w:val="24"/>
        </w:rPr>
      </w:pPr>
      <w:r>
        <w:rPr>
          <w:i w:val="0"/>
          <w:iCs/>
          <w:szCs w:val="24"/>
        </w:rPr>
        <w:t>Dividends</w:t>
      </w:r>
    </w:p>
    <w:p w14:paraId="53389046" w14:textId="77777777" w:rsidR="00A24D12" w:rsidRDefault="00A24D12" w:rsidP="00A24D12">
      <w:pPr>
        <w:spacing w:line="240" w:lineRule="atLeast"/>
        <w:ind w:left="450"/>
        <w:jc w:val="thaiDistribute"/>
        <w:rPr>
          <w:lang w:eastAsia="x-none"/>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6"/>
        <w:gridCol w:w="1697"/>
      </w:tblGrid>
      <w:tr w:rsidR="00E8381C" w:rsidRPr="007876BA" w14:paraId="28886F1E" w14:textId="77777777" w:rsidTr="00F93637">
        <w:tc>
          <w:tcPr>
            <w:tcW w:w="2160" w:type="dxa"/>
          </w:tcPr>
          <w:p w14:paraId="2F5A7608" w14:textId="77777777" w:rsidR="00E8381C" w:rsidRPr="007876BA" w:rsidRDefault="00E8381C" w:rsidP="00F93637">
            <w:pPr>
              <w:pStyle w:val="block"/>
              <w:spacing w:after="0" w:line="240" w:lineRule="atLeast"/>
              <w:ind w:left="0"/>
              <w:jc w:val="center"/>
              <w:rPr>
                <w:szCs w:val="22"/>
              </w:rPr>
            </w:pPr>
          </w:p>
        </w:tc>
        <w:tc>
          <w:tcPr>
            <w:tcW w:w="1890" w:type="dxa"/>
            <w:vAlign w:val="bottom"/>
          </w:tcPr>
          <w:p w14:paraId="3C6EE01B" w14:textId="77777777" w:rsidR="00E8381C" w:rsidRPr="007876BA" w:rsidRDefault="00E8381C" w:rsidP="00F93637">
            <w:pPr>
              <w:pStyle w:val="block"/>
              <w:spacing w:after="0" w:line="240" w:lineRule="atLeast"/>
              <w:ind w:left="0"/>
              <w:jc w:val="center"/>
              <w:rPr>
                <w:szCs w:val="22"/>
              </w:rPr>
            </w:pPr>
            <w:r w:rsidRPr="007876BA">
              <w:rPr>
                <w:szCs w:val="22"/>
              </w:rPr>
              <w:t>Approval date</w:t>
            </w:r>
          </w:p>
        </w:tc>
        <w:tc>
          <w:tcPr>
            <w:tcW w:w="1908" w:type="dxa"/>
            <w:vAlign w:val="bottom"/>
          </w:tcPr>
          <w:p w14:paraId="0498456D" w14:textId="77777777" w:rsidR="00E8381C" w:rsidRPr="007876BA" w:rsidRDefault="00E8381C" w:rsidP="00F93637">
            <w:pPr>
              <w:pStyle w:val="block"/>
              <w:spacing w:after="0" w:line="240" w:lineRule="atLeast"/>
              <w:ind w:left="0"/>
              <w:jc w:val="center"/>
              <w:rPr>
                <w:szCs w:val="22"/>
              </w:rPr>
            </w:pPr>
            <w:r w:rsidRPr="007876BA">
              <w:rPr>
                <w:szCs w:val="22"/>
              </w:rPr>
              <w:t>Payment schedule</w:t>
            </w:r>
          </w:p>
        </w:tc>
        <w:tc>
          <w:tcPr>
            <w:tcW w:w="1379" w:type="dxa"/>
            <w:vAlign w:val="bottom"/>
          </w:tcPr>
          <w:p w14:paraId="60AC235D" w14:textId="77777777" w:rsidR="00E8381C" w:rsidRPr="007876BA" w:rsidRDefault="00E8381C" w:rsidP="00F93637">
            <w:pPr>
              <w:pStyle w:val="block"/>
              <w:spacing w:after="0" w:line="240" w:lineRule="atLeast"/>
              <w:ind w:left="-83" w:right="-108"/>
              <w:jc w:val="center"/>
              <w:rPr>
                <w:i/>
                <w:iCs/>
                <w:szCs w:val="22"/>
              </w:rPr>
            </w:pPr>
            <w:r w:rsidRPr="007876BA">
              <w:rPr>
                <w:szCs w:val="22"/>
              </w:rPr>
              <w:t>Dividend rate per share</w:t>
            </w:r>
            <w:r w:rsidRPr="007876BA">
              <w:rPr>
                <w:i/>
                <w:iCs/>
                <w:szCs w:val="22"/>
              </w:rPr>
              <w:t xml:space="preserve"> </w:t>
            </w:r>
          </w:p>
        </w:tc>
        <w:tc>
          <w:tcPr>
            <w:tcW w:w="236" w:type="dxa"/>
            <w:vAlign w:val="bottom"/>
          </w:tcPr>
          <w:p w14:paraId="46D58C8A" w14:textId="77777777" w:rsidR="00E8381C" w:rsidRPr="007876BA" w:rsidRDefault="00E8381C" w:rsidP="00F93637">
            <w:pPr>
              <w:pStyle w:val="block"/>
              <w:spacing w:after="0" w:line="240" w:lineRule="atLeast"/>
              <w:ind w:left="0"/>
              <w:jc w:val="center"/>
              <w:rPr>
                <w:i/>
                <w:iCs/>
                <w:szCs w:val="22"/>
              </w:rPr>
            </w:pPr>
          </w:p>
        </w:tc>
        <w:tc>
          <w:tcPr>
            <w:tcW w:w="1697" w:type="dxa"/>
            <w:vAlign w:val="bottom"/>
          </w:tcPr>
          <w:p w14:paraId="097D573D" w14:textId="77777777" w:rsidR="00E8381C" w:rsidRPr="007876BA" w:rsidRDefault="00E8381C" w:rsidP="00F93637">
            <w:pPr>
              <w:pStyle w:val="block"/>
              <w:spacing w:after="0" w:line="240" w:lineRule="atLeast"/>
              <w:ind w:left="-33" w:right="-83"/>
              <w:jc w:val="center"/>
              <w:rPr>
                <w:i/>
                <w:iCs/>
                <w:szCs w:val="22"/>
                <w:lang w:val="en-US" w:bidi="th-TH"/>
              </w:rPr>
            </w:pPr>
            <w:r w:rsidRPr="007876BA">
              <w:rPr>
                <w:szCs w:val="22"/>
                <w:lang w:val="en-US" w:bidi="th-TH"/>
              </w:rPr>
              <w:t>Amount</w:t>
            </w:r>
          </w:p>
        </w:tc>
      </w:tr>
      <w:tr w:rsidR="00E8381C" w:rsidRPr="007876BA" w14:paraId="6D212263" w14:textId="77777777" w:rsidTr="00F93637">
        <w:tc>
          <w:tcPr>
            <w:tcW w:w="2160" w:type="dxa"/>
          </w:tcPr>
          <w:p w14:paraId="151B8EF8" w14:textId="77777777" w:rsidR="00E8381C" w:rsidRPr="007876BA" w:rsidRDefault="00E8381C" w:rsidP="00F93637">
            <w:pPr>
              <w:pStyle w:val="block"/>
              <w:spacing w:after="0" w:line="240" w:lineRule="atLeast"/>
              <w:ind w:left="-135" w:right="-146"/>
              <w:jc w:val="center"/>
              <w:rPr>
                <w:szCs w:val="22"/>
              </w:rPr>
            </w:pPr>
          </w:p>
        </w:tc>
        <w:tc>
          <w:tcPr>
            <w:tcW w:w="1890" w:type="dxa"/>
            <w:vAlign w:val="bottom"/>
          </w:tcPr>
          <w:p w14:paraId="5D4874FE" w14:textId="77777777" w:rsidR="00E8381C" w:rsidRPr="007876BA" w:rsidRDefault="00E8381C" w:rsidP="00F93637">
            <w:pPr>
              <w:pStyle w:val="block"/>
              <w:spacing w:after="0" w:line="240" w:lineRule="atLeast"/>
              <w:ind w:left="-135" w:right="-146"/>
              <w:jc w:val="center"/>
              <w:rPr>
                <w:szCs w:val="22"/>
              </w:rPr>
            </w:pPr>
          </w:p>
        </w:tc>
        <w:tc>
          <w:tcPr>
            <w:tcW w:w="1908" w:type="dxa"/>
            <w:vAlign w:val="bottom"/>
          </w:tcPr>
          <w:p w14:paraId="3FBD1741" w14:textId="77777777" w:rsidR="00E8381C" w:rsidRPr="007876BA" w:rsidRDefault="00E8381C" w:rsidP="00F93637">
            <w:pPr>
              <w:pStyle w:val="block"/>
              <w:spacing w:after="0" w:line="240" w:lineRule="atLeast"/>
              <w:ind w:left="-70" w:right="-146"/>
              <w:jc w:val="center"/>
              <w:rPr>
                <w:szCs w:val="22"/>
              </w:rPr>
            </w:pPr>
          </w:p>
        </w:tc>
        <w:tc>
          <w:tcPr>
            <w:tcW w:w="1379" w:type="dxa"/>
            <w:vAlign w:val="bottom"/>
          </w:tcPr>
          <w:p w14:paraId="5431F06E" w14:textId="77777777" w:rsidR="00E8381C" w:rsidRPr="007876BA" w:rsidRDefault="00E8381C" w:rsidP="00F93637">
            <w:pPr>
              <w:pStyle w:val="block"/>
              <w:spacing w:after="0" w:line="240" w:lineRule="atLeast"/>
              <w:ind w:left="0"/>
              <w:jc w:val="center"/>
              <w:rPr>
                <w:szCs w:val="22"/>
              </w:rPr>
            </w:pPr>
            <w:r w:rsidRPr="007876BA">
              <w:rPr>
                <w:i/>
                <w:iCs/>
                <w:szCs w:val="22"/>
              </w:rPr>
              <w:t>(Baht)</w:t>
            </w:r>
          </w:p>
        </w:tc>
        <w:tc>
          <w:tcPr>
            <w:tcW w:w="236" w:type="dxa"/>
            <w:vAlign w:val="bottom"/>
          </w:tcPr>
          <w:p w14:paraId="1AE1814F" w14:textId="77777777" w:rsidR="00E8381C" w:rsidRPr="007876BA" w:rsidRDefault="00E8381C" w:rsidP="00F93637">
            <w:pPr>
              <w:pStyle w:val="block"/>
              <w:spacing w:after="0" w:line="240" w:lineRule="atLeast"/>
              <w:ind w:left="0"/>
              <w:jc w:val="center"/>
              <w:rPr>
                <w:szCs w:val="22"/>
              </w:rPr>
            </w:pPr>
          </w:p>
        </w:tc>
        <w:tc>
          <w:tcPr>
            <w:tcW w:w="1697" w:type="dxa"/>
            <w:vAlign w:val="bottom"/>
          </w:tcPr>
          <w:p w14:paraId="582A62E7" w14:textId="77777777" w:rsidR="00E8381C" w:rsidRPr="007876BA" w:rsidRDefault="00E8381C" w:rsidP="00F93637">
            <w:pPr>
              <w:pStyle w:val="block"/>
              <w:spacing w:after="0" w:line="240" w:lineRule="atLeast"/>
              <w:ind w:left="-96" w:right="-83"/>
              <w:jc w:val="center"/>
              <w:rPr>
                <w:szCs w:val="22"/>
              </w:rPr>
            </w:pPr>
            <w:r w:rsidRPr="007876BA">
              <w:rPr>
                <w:i/>
                <w:iCs/>
                <w:szCs w:val="22"/>
              </w:rPr>
              <w:t xml:space="preserve">(in </w:t>
            </w:r>
            <w:r w:rsidRPr="006A5A74">
              <w:rPr>
                <w:bCs/>
                <w:i/>
                <w:iCs/>
                <w:szCs w:val="22"/>
                <w:lang w:val="en-GB"/>
              </w:rPr>
              <w:t>thousand</w:t>
            </w:r>
            <w:r w:rsidRPr="007876BA">
              <w:rPr>
                <w:i/>
                <w:iCs/>
                <w:szCs w:val="22"/>
              </w:rPr>
              <w:t xml:space="preserve"> Baht)</w:t>
            </w:r>
          </w:p>
        </w:tc>
      </w:tr>
      <w:tr w:rsidR="00E8381C" w:rsidRPr="007876BA" w14:paraId="0CB97541" w14:textId="77777777" w:rsidTr="00F93637">
        <w:tc>
          <w:tcPr>
            <w:tcW w:w="2160" w:type="dxa"/>
            <w:vAlign w:val="bottom"/>
          </w:tcPr>
          <w:p w14:paraId="2B313471" w14:textId="052A65B1" w:rsidR="00E8381C" w:rsidRPr="007876BA" w:rsidRDefault="00E8381C" w:rsidP="00F93637">
            <w:pPr>
              <w:pStyle w:val="block"/>
              <w:spacing w:after="0" w:line="240" w:lineRule="atLeast"/>
              <w:ind w:left="0" w:right="-146"/>
              <w:rPr>
                <w:b/>
                <w:bCs/>
                <w:i/>
                <w:iCs/>
                <w:szCs w:val="22"/>
                <w:lang w:val="en-US" w:bidi="th-TH"/>
              </w:rPr>
            </w:pPr>
            <w:r w:rsidRPr="007876BA">
              <w:rPr>
                <w:b/>
                <w:bCs/>
                <w:i/>
                <w:iCs/>
                <w:szCs w:val="22"/>
                <w:lang w:val="en-US" w:bidi="th-TH"/>
              </w:rPr>
              <w:t>202</w:t>
            </w:r>
            <w:r>
              <w:rPr>
                <w:b/>
                <w:bCs/>
                <w:i/>
                <w:iCs/>
                <w:szCs w:val="22"/>
                <w:lang w:val="en-US" w:bidi="th-TH"/>
              </w:rPr>
              <w:t>5</w:t>
            </w:r>
          </w:p>
        </w:tc>
        <w:tc>
          <w:tcPr>
            <w:tcW w:w="1890" w:type="dxa"/>
            <w:vAlign w:val="bottom"/>
          </w:tcPr>
          <w:p w14:paraId="19B58BED" w14:textId="77777777" w:rsidR="00E8381C" w:rsidRPr="007876BA" w:rsidRDefault="00E8381C" w:rsidP="00F93637">
            <w:pPr>
              <w:pStyle w:val="block"/>
              <w:spacing w:after="0" w:line="240" w:lineRule="atLeast"/>
              <w:ind w:left="-135" w:right="-146"/>
              <w:jc w:val="center"/>
              <w:rPr>
                <w:szCs w:val="22"/>
              </w:rPr>
            </w:pPr>
          </w:p>
        </w:tc>
        <w:tc>
          <w:tcPr>
            <w:tcW w:w="1908" w:type="dxa"/>
            <w:vAlign w:val="bottom"/>
          </w:tcPr>
          <w:p w14:paraId="64C5B167" w14:textId="77777777" w:rsidR="00E8381C" w:rsidRPr="007876BA" w:rsidRDefault="00E8381C" w:rsidP="00F93637">
            <w:pPr>
              <w:pStyle w:val="block"/>
              <w:spacing w:after="0" w:line="240" w:lineRule="atLeast"/>
              <w:ind w:left="-70" w:right="-146"/>
              <w:jc w:val="center"/>
              <w:rPr>
                <w:szCs w:val="22"/>
              </w:rPr>
            </w:pPr>
          </w:p>
        </w:tc>
        <w:tc>
          <w:tcPr>
            <w:tcW w:w="1379" w:type="dxa"/>
            <w:vAlign w:val="bottom"/>
          </w:tcPr>
          <w:p w14:paraId="0F33A000" w14:textId="77777777" w:rsidR="00E8381C" w:rsidRPr="007876BA" w:rsidRDefault="00E8381C" w:rsidP="00F93637">
            <w:pPr>
              <w:pStyle w:val="block"/>
              <w:spacing w:after="0" w:line="240" w:lineRule="atLeast"/>
              <w:ind w:left="0"/>
              <w:jc w:val="center"/>
              <w:rPr>
                <w:szCs w:val="22"/>
              </w:rPr>
            </w:pPr>
          </w:p>
        </w:tc>
        <w:tc>
          <w:tcPr>
            <w:tcW w:w="236" w:type="dxa"/>
            <w:vAlign w:val="bottom"/>
          </w:tcPr>
          <w:p w14:paraId="4A8DE2D6" w14:textId="77777777" w:rsidR="00E8381C" w:rsidRPr="007876BA" w:rsidRDefault="00E8381C" w:rsidP="00F93637">
            <w:pPr>
              <w:pStyle w:val="block"/>
              <w:spacing w:after="0" w:line="240" w:lineRule="atLeast"/>
              <w:ind w:left="0"/>
              <w:jc w:val="center"/>
              <w:rPr>
                <w:szCs w:val="22"/>
              </w:rPr>
            </w:pPr>
          </w:p>
        </w:tc>
        <w:tc>
          <w:tcPr>
            <w:tcW w:w="1697" w:type="dxa"/>
            <w:vAlign w:val="bottom"/>
          </w:tcPr>
          <w:p w14:paraId="4044067B" w14:textId="77777777" w:rsidR="00E8381C" w:rsidRPr="007876BA" w:rsidRDefault="00E8381C" w:rsidP="00F93637">
            <w:pPr>
              <w:pStyle w:val="block"/>
              <w:spacing w:after="0" w:line="240" w:lineRule="atLeast"/>
              <w:ind w:left="-96" w:right="-83"/>
              <w:jc w:val="center"/>
              <w:rPr>
                <w:szCs w:val="22"/>
              </w:rPr>
            </w:pPr>
          </w:p>
        </w:tc>
      </w:tr>
      <w:tr w:rsidR="00E8381C" w:rsidRPr="007876BA" w14:paraId="60FC14E8" w14:textId="77777777" w:rsidTr="00F93637">
        <w:tc>
          <w:tcPr>
            <w:tcW w:w="2160" w:type="dxa"/>
          </w:tcPr>
          <w:p w14:paraId="41D3E68D" w14:textId="0030AC2D" w:rsidR="00E8381C" w:rsidRPr="00FE135A" w:rsidRDefault="00E8381C" w:rsidP="00F93637">
            <w:pPr>
              <w:pStyle w:val="block"/>
              <w:spacing w:after="0" w:line="240" w:lineRule="atLeast"/>
              <w:ind w:left="-18" w:right="-146"/>
              <w:rPr>
                <w:szCs w:val="22"/>
              </w:rPr>
            </w:pPr>
            <w:r w:rsidRPr="00FE135A">
              <w:rPr>
                <w:szCs w:val="22"/>
              </w:rPr>
              <w:t>2024 Annual dividend</w:t>
            </w:r>
          </w:p>
        </w:tc>
        <w:tc>
          <w:tcPr>
            <w:tcW w:w="1890" w:type="dxa"/>
            <w:vAlign w:val="bottom"/>
          </w:tcPr>
          <w:p w14:paraId="794081F1" w14:textId="306840E6" w:rsidR="00E8381C" w:rsidRPr="00FE135A" w:rsidRDefault="00E8381C" w:rsidP="00F93637">
            <w:pPr>
              <w:pStyle w:val="block"/>
              <w:spacing w:after="0" w:line="240" w:lineRule="atLeast"/>
              <w:ind w:left="-135" w:right="-146"/>
              <w:jc w:val="center"/>
              <w:rPr>
                <w:szCs w:val="22"/>
              </w:rPr>
            </w:pPr>
            <w:r w:rsidRPr="00FE135A">
              <w:rPr>
                <w:szCs w:val="22"/>
              </w:rPr>
              <w:t>25 April 2025</w:t>
            </w:r>
          </w:p>
        </w:tc>
        <w:tc>
          <w:tcPr>
            <w:tcW w:w="1908" w:type="dxa"/>
            <w:vAlign w:val="bottom"/>
          </w:tcPr>
          <w:p w14:paraId="3AC5E8C5" w14:textId="1EF7333D" w:rsidR="00E8381C" w:rsidRPr="00FE135A" w:rsidRDefault="00E8381C" w:rsidP="00F93637">
            <w:pPr>
              <w:pStyle w:val="block"/>
              <w:spacing w:after="0" w:line="240" w:lineRule="atLeast"/>
              <w:ind w:left="-70" w:right="-146"/>
              <w:jc w:val="center"/>
              <w:rPr>
                <w:szCs w:val="22"/>
              </w:rPr>
            </w:pPr>
            <w:r w:rsidRPr="00FE135A">
              <w:rPr>
                <w:szCs w:val="22"/>
              </w:rPr>
              <w:t>May 2025</w:t>
            </w:r>
          </w:p>
        </w:tc>
        <w:tc>
          <w:tcPr>
            <w:tcW w:w="1379" w:type="dxa"/>
            <w:vAlign w:val="bottom"/>
          </w:tcPr>
          <w:p w14:paraId="557FAEE6" w14:textId="541F3A9C" w:rsidR="00E8381C" w:rsidRPr="00FE135A" w:rsidRDefault="00E8381C" w:rsidP="00F93637">
            <w:pPr>
              <w:pStyle w:val="block"/>
              <w:spacing w:after="0" w:line="240" w:lineRule="atLeast"/>
              <w:ind w:left="0"/>
              <w:jc w:val="center"/>
              <w:rPr>
                <w:szCs w:val="22"/>
              </w:rPr>
            </w:pPr>
            <w:r w:rsidRPr="00FE135A">
              <w:rPr>
                <w:szCs w:val="22"/>
              </w:rPr>
              <w:t>0.24</w:t>
            </w:r>
          </w:p>
        </w:tc>
        <w:tc>
          <w:tcPr>
            <w:tcW w:w="236" w:type="dxa"/>
            <w:vAlign w:val="bottom"/>
          </w:tcPr>
          <w:p w14:paraId="1E658586" w14:textId="77777777" w:rsidR="00E8381C" w:rsidRPr="00FE135A" w:rsidRDefault="00E8381C" w:rsidP="00F93637">
            <w:pPr>
              <w:pStyle w:val="block"/>
              <w:spacing w:after="0" w:line="240" w:lineRule="atLeast"/>
              <w:ind w:left="0"/>
              <w:jc w:val="center"/>
              <w:rPr>
                <w:szCs w:val="22"/>
              </w:rPr>
            </w:pPr>
          </w:p>
        </w:tc>
        <w:tc>
          <w:tcPr>
            <w:tcW w:w="1697" w:type="dxa"/>
            <w:tcBorders>
              <w:bottom w:val="double" w:sz="4" w:space="0" w:color="auto"/>
            </w:tcBorders>
            <w:vAlign w:val="bottom"/>
          </w:tcPr>
          <w:p w14:paraId="37C02299" w14:textId="14C44F82" w:rsidR="00E8381C" w:rsidRPr="00FE135A" w:rsidRDefault="00E8381C" w:rsidP="00F93637">
            <w:pPr>
              <w:pStyle w:val="block"/>
              <w:tabs>
                <w:tab w:val="left" w:pos="1137"/>
              </w:tabs>
              <w:spacing w:after="0" w:line="240" w:lineRule="atLeast"/>
              <w:ind w:left="-96" w:right="73"/>
              <w:jc w:val="right"/>
              <w:rPr>
                <w:szCs w:val="22"/>
              </w:rPr>
            </w:pPr>
            <w:r w:rsidRPr="00FE135A">
              <w:rPr>
                <w:szCs w:val="22"/>
              </w:rPr>
              <w:t>543,812</w:t>
            </w:r>
          </w:p>
        </w:tc>
      </w:tr>
      <w:tr w:rsidR="00FE135A" w:rsidRPr="007876BA" w14:paraId="4EE8E6B2" w14:textId="77777777" w:rsidTr="00F93637">
        <w:tc>
          <w:tcPr>
            <w:tcW w:w="2160" w:type="dxa"/>
          </w:tcPr>
          <w:p w14:paraId="4AC3BAA7" w14:textId="1A4DEFFB" w:rsidR="00FE135A" w:rsidRPr="000132D2" w:rsidRDefault="00FE135A" w:rsidP="00F93637">
            <w:pPr>
              <w:pStyle w:val="block"/>
              <w:spacing w:after="0" w:line="240" w:lineRule="atLeast"/>
              <w:ind w:left="-18" w:right="-146"/>
              <w:rPr>
                <w:szCs w:val="22"/>
              </w:rPr>
            </w:pPr>
            <w:r w:rsidRPr="000132D2">
              <w:rPr>
                <w:szCs w:val="22"/>
              </w:rPr>
              <w:t>2025 Interim dividend</w:t>
            </w:r>
          </w:p>
        </w:tc>
        <w:tc>
          <w:tcPr>
            <w:tcW w:w="1890" w:type="dxa"/>
            <w:vAlign w:val="bottom"/>
          </w:tcPr>
          <w:p w14:paraId="51DC70A2" w14:textId="0FEAFDA8" w:rsidR="00FE135A" w:rsidRPr="000132D2" w:rsidRDefault="00FE135A" w:rsidP="00F93637">
            <w:pPr>
              <w:pStyle w:val="block"/>
              <w:spacing w:after="0" w:line="240" w:lineRule="atLeast"/>
              <w:ind w:left="-135" w:right="-146"/>
              <w:jc w:val="center"/>
              <w:rPr>
                <w:szCs w:val="22"/>
              </w:rPr>
            </w:pPr>
            <w:r w:rsidRPr="000132D2">
              <w:rPr>
                <w:szCs w:val="22"/>
              </w:rPr>
              <w:t>25 September 2025</w:t>
            </w:r>
          </w:p>
        </w:tc>
        <w:tc>
          <w:tcPr>
            <w:tcW w:w="1908" w:type="dxa"/>
            <w:vAlign w:val="bottom"/>
          </w:tcPr>
          <w:p w14:paraId="10D9DA22" w14:textId="3C5BC171" w:rsidR="00FE135A" w:rsidRPr="000132D2" w:rsidRDefault="00FE135A" w:rsidP="00F93637">
            <w:pPr>
              <w:pStyle w:val="block"/>
              <w:spacing w:after="0" w:line="240" w:lineRule="atLeast"/>
              <w:ind w:left="-70" w:right="-146"/>
              <w:jc w:val="center"/>
              <w:rPr>
                <w:szCs w:val="22"/>
              </w:rPr>
            </w:pPr>
            <w:r w:rsidRPr="000132D2">
              <w:rPr>
                <w:szCs w:val="22"/>
              </w:rPr>
              <w:t>October 2025</w:t>
            </w:r>
          </w:p>
        </w:tc>
        <w:tc>
          <w:tcPr>
            <w:tcW w:w="1379" w:type="dxa"/>
            <w:vAlign w:val="bottom"/>
          </w:tcPr>
          <w:p w14:paraId="109217AE" w14:textId="7278459F" w:rsidR="00FE135A" w:rsidRPr="000132D2" w:rsidRDefault="00FE135A" w:rsidP="00F93637">
            <w:pPr>
              <w:pStyle w:val="block"/>
              <w:spacing w:after="0" w:line="240" w:lineRule="atLeast"/>
              <w:ind w:left="0"/>
              <w:jc w:val="center"/>
              <w:rPr>
                <w:szCs w:val="22"/>
              </w:rPr>
            </w:pPr>
            <w:r w:rsidRPr="000132D2">
              <w:rPr>
                <w:szCs w:val="22"/>
              </w:rPr>
              <w:t>0.25</w:t>
            </w:r>
          </w:p>
        </w:tc>
        <w:tc>
          <w:tcPr>
            <w:tcW w:w="236" w:type="dxa"/>
            <w:vAlign w:val="bottom"/>
          </w:tcPr>
          <w:p w14:paraId="4FA33312" w14:textId="77777777" w:rsidR="00FE135A" w:rsidRPr="000132D2" w:rsidRDefault="00FE135A" w:rsidP="00F93637">
            <w:pPr>
              <w:pStyle w:val="block"/>
              <w:spacing w:after="0" w:line="240" w:lineRule="atLeast"/>
              <w:ind w:left="0"/>
              <w:jc w:val="center"/>
              <w:rPr>
                <w:szCs w:val="22"/>
              </w:rPr>
            </w:pPr>
          </w:p>
        </w:tc>
        <w:tc>
          <w:tcPr>
            <w:tcW w:w="1697" w:type="dxa"/>
            <w:tcBorders>
              <w:bottom w:val="double" w:sz="4" w:space="0" w:color="auto"/>
            </w:tcBorders>
            <w:vAlign w:val="bottom"/>
          </w:tcPr>
          <w:p w14:paraId="42EB109B" w14:textId="2D0961C7" w:rsidR="00FE135A" w:rsidRPr="000132D2" w:rsidRDefault="00FE135A" w:rsidP="00F93637">
            <w:pPr>
              <w:pStyle w:val="block"/>
              <w:tabs>
                <w:tab w:val="left" w:pos="1137"/>
              </w:tabs>
              <w:spacing w:after="0" w:line="240" w:lineRule="atLeast"/>
              <w:ind w:left="-96" w:right="73"/>
              <w:jc w:val="right"/>
              <w:rPr>
                <w:szCs w:val="22"/>
              </w:rPr>
            </w:pPr>
            <w:r w:rsidRPr="000132D2">
              <w:rPr>
                <w:szCs w:val="22"/>
              </w:rPr>
              <w:t>555,000</w:t>
            </w:r>
          </w:p>
        </w:tc>
      </w:tr>
      <w:tr w:rsidR="00E8381C" w:rsidRPr="007876BA" w14:paraId="27B850FB" w14:textId="77777777" w:rsidTr="00F93637">
        <w:tc>
          <w:tcPr>
            <w:tcW w:w="2160" w:type="dxa"/>
          </w:tcPr>
          <w:p w14:paraId="41BAF381" w14:textId="77777777" w:rsidR="00E8381C" w:rsidRPr="007876BA" w:rsidRDefault="00E8381C" w:rsidP="00F93637">
            <w:pPr>
              <w:pStyle w:val="block"/>
              <w:spacing w:after="0" w:line="240" w:lineRule="atLeast"/>
              <w:ind w:left="-18" w:right="-146"/>
              <w:rPr>
                <w:szCs w:val="22"/>
              </w:rPr>
            </w:pPr>
          </w:p>
        </w:tc>
        <w:tc>
          <w:tcPr>
            <w:tcW w:w="1890" w:type="dxa"/>
            <w:vAlign w:val="bottom"/>
          </w:tcPr>
          <w:p w14:paraId="3C1C72EE" w14:textId="77777777" w:rsidR="00E8381C" w:rsidRPr="007876BA" w:rsidRDefault="00E8381C" w:rsidP="00F93637">
            <w:pPr>
              <w:pStyle w:val="block"/>
              <w:spacing w:after="0" w:line="240" w:lineRule="atLeast"/>
              <w:ind w:left="-135" w:right="-146"/>
              <w:jc w:val="center"/>
              <w:rPr>
                <w:szCs w:val="22"/>
              </w:rPr>
            </w:pPr>
          </w:p>
        </w:tc>
        <w:tc>
          <w:tcPr>
            <w:tcW w:w="1908" w:type="dxa"/>
            <w:vAlign w:val="bottom"/>
          </w:tcPr>
          <w:p w14:paraId="2A71F0D9" w14:textId="77777777" w:rsidR="00E8381C" w:rsidRPr="007876BA" w:rsidRDefault="00E8381C" w:rsidP="00F93637">
            <w:pPr>
              <w:pStyle w:val="block"/>
              <w:spacing w:after="0" w:line="240" w:lineRule="atLeast"/>
              <w:ind w:left="-70" w:right="-146"/>
              <w:jc w:val="center"/>
              <w:rPr>
                <w:szCs w:val="22"/>
              </w:rPr>
            </w:pPr>
          </w:p>
        </w:tc>
        <w:tc>
          <w:tcPr>
            <w:tcW w:w="1379" w:type="dxa"/>
            <w:vAlign w:val="bottom"/>
          </w:tcPr>
          <w:p w14:paraId="70318D3F" w14:textId="77777777" w:rsidR="00E8381C" w:rsidRPr="007876BA" w:rsidRDefault="00E8381C" w:rsidP="00F93637">
            <w:pPr>
              <w:pStyle w:val="block"/>
              <w:spacing w:after="0" w:line="240" w:lineRule="atLeast"/>
              <w:ind w:left="0"/>
              <w:jc w:val="center"/>
              <w:rPr>
                <w:szCs w:val="22"/>
              </w:rPr>
            </w:pPr>
          </w:p>
        </w:tc>
        <w:tc>
          <w:tcPr>
            <w:tcW w:w="236" w:type="dxa"/>
            <w:vAlign w:val="bottom"/>
          </w:tcPr>
          <w:p w14:paraId="3804909D" w14:textId="77777777" w:rsidR="00E8381C" w:rsidRPr="007876BA" w:rsidRDefault="00E8381C" w:rsidP="00F93637">
            <w:pPr>
              <w:pStyle w:val="block"/>
              <w:spacing w:after="0" w:line="240" w:lineRule="atLeast"/>
              <w:ind w:left="0"/>
              <w:jc w:val="center"/>
              <w:rPr>
                <w:szCs w:val="22"/>
              </w:rPr>
            </w:pPr>
          </w:p>
        </w:tc>
        <w:tc>
          <w:tcPr>
            <w:tcW w:w="1697" w:type="dxa"/>
            <w:tcBorders>
              <w:top w:val="double" w:sz="4" w:space="0" w:color="auto"/>
            </w:tcBorders>
            <w:vAlign w:val="bottom"/>
          </w:tcPr>
          <w:p w14:paraId="222CB213" w14:textId="77777777" w:rsidR="00E8381C" w:rsidRPr="007876BA" w:rsidRDefault="00E8381C" w:rsidP="00F93637">
            <w:pPr>
              <w:pStyle w:val="block"/>
              <w:spacing w:after="0" w:line="240" w:lineRule="atLeast"/>
              <w:ind w:left="-96" w:right="185"/>
              <w:jc w:val="right"/>
              <w:rPr>
                <w:szCs w:val="22"/>
              </w:rPr>
            </w:pPr>
          </w:p>
        </w:tc>
      </w:tr>
      <w:tr w:rsidR="00E8381C" w:rsidRPr="007876BA" w14:paraId="21A111B8" w14:textId="77777777" w:rsidTr="00DC03C8">
        <w:tc>
          <w:tcPr>
            <w:tcW w:w="2160" w:type="dxa"/>
            <w:vAlign w:val="bottom"/>
          </w:tcPr>
          <w:p w14:paraId="65076AFF" w14:textId="3E0A3FC2" w:rsidR="00E8381C" w:rsidRPr="007876BA" w:rsidRDefault="00E8381C" w:rsidP="00F93637">
            <w:pPr>
              <w:pStyle w:val="block"/>
              <w:spacing w:after="0" w:line="240" w:lineRule="atLeast"/>
              <w:ind w:left="0" w:right="-146"/>
              <w:rPr>
                <w:b/>
                <w:bCs/>
                <w:i/>
                <w:iCs/>
                <w:szCs w:val="22"/>
                <w:lang w:val="en-US" w:bidi="th-TH"/>
              </w:rPr>
            </w:pPr>
            <w:r w:rsidRPr="007876BA">
              <w:rPr>
                <w:b/>
                <w:bCs/>
                <w:i/>
                <w:iCs/>
                <w:szCs w:val="22"/>
                <w:lang w:val="en-US" w:bidi="th-TH"/>
              </w:rPr>
              <w:t>202</w:t>
            </w:r>
            <w:r>
              <w:rPr>
                <w:b/>
                <w:bCs/>
                <w:i/>
                <w:iCs/>
                <w:szCs w:val="22"/>
                <w:lang w:val="en-US" w:bidi="th-TH"/>
              </w:rPr>
              <w:t>4</w:t>
            </w:r>
          </w:p>
        </w:tc>
        <w:tc>
          <w:tcPr>
            <w:tcW w:w="1890" w:type="dxa"/>
            <w:vAlign w:val="bottom"/>
          </w:tcPr>
          <w:p w14:paraId="68A0B338" w14:textId="77777777" w:rsidR="00E8381C" w:rsidRPr="007876BA" w:rsidRDefault="00E8381C" w:rsidP="00F93637">
            <w:pPr>
              <w:pStyle w:val="block"/>
              <w:spacing w:after="0" w:line="240" w:lineRule="atLeast"/>
              <w:ind w:left="-135" w:right="-146"/>
              <w:jc w:val="center"/>
              <w:rPr>
                <w:szCs w:val="22"/>
              </w:rPr>
            </w:pPr>
          </w:p>
        </w:tc>
        <w:tc>
          <w:tcPr>
            <w:tcW w:w="1908" w:type="dxa"/>
            <w:vAlign w:val="bottom"/>
          </w:tcPr>
          <w:p w14:paraId="78084B79" w14:textId="77777777" w:rsidR="00E8381C" w:rsidRPr="007876BA" w:rsidRDefault="00E8381C" w:rsidP="00F93637">
            <w:pPr>
              <w:pStyle w:val="block"/>
              <w:spacing w:after="0" w:line="240" w:lineRule="atLeast"/>
              <w:ind w:left="-70" w:right="-146"/>
              <w:jc w:val="center"/>
              <w:rPr>
                <w:szCs w:val="22"/>
              </w:rPr>
            </w:pPr>
          </w:p>
        </w:tc>
        <w:tc>
          <w:tcPr>
            <w:tcW w:w="1379" w:type="dxa"/>
            <w:vAlign w:val="bottom"/>
          </w:tcPr>
          <w:p w14:paraId="714462E1" w14:textId="77777777" w:rsidR="00E8381C" w:rsidRPr="007876BA" w:rsidRDefault="00E8381C" w:rsidP="00F93637">
            <w:pPr>
              <w:pStyle w:val="block"/>
              <w:spacing w:after="0" w:line="240" w:lineRule="atLeast"/>
              <w:ind w:left="0"/>
              <w:jc w:val="center"/>
              <w:rPr>
                <w:szCs w:val="22"/>
              </w:rPr>
            </w:pPr>
          </w:p>
        </w:tc>
        <w:tc>
          <w:tcPr>
            <w:tcW w:w="236" w:type="dxa"/>
            <w:vAlign w:val="bottom"/>
          </w:tcPr>
          <w:p w14:paraId="679250BD" w14:textId="77777777" w:rsidR="00E8381C" w:rsidRPr="007876BA" w:rsidRDefault="00E8381C" w:rsidP="00F93637">
            <w:pPr>
              <w:pStyle w:val="block"/>
              <w:spacing w:after="0" w:line="240" w:lineRule="atLeast"/>
              <w:ind w:left="0"/>
              <w:jc w:val="center"/>
              <w:rPr>
                <w:szCs w:val="22"/>
              </w:rPr>
            </w:pPr>
          </w:p>
        </w:tc>
        <w:tc>
          <w:tcPr>
            <w:tcW w:w="1697" w:type="dxa"/>
            <w:vAlign w:val="bottom"/>
          </w:tcPr>
          <w:p w14:paraId="73305E5D" w14:textId="77777777" w:rsidR="00E8381C" w:rsidRPr="007876BA" w:rsidRDefault="00E8381C" w:rsidP="00F93637">
            <w:pPr>
              <w:pStyle w:val="block"/>
              <w:spacing w:after="0" w:line="240" w:lineRule="atLeast"/>
              <w:ind w:left="-96" w:right="185"/>
              <w:jc w:val="right"/>
              <w:rPr>
                <w:szCs w:val="22"/>
              </w:rPr>
            </w:pPr>
          </w:p>
        </w:tc>
      </w:tr>
      <w:tr w:rsidR="00582DB4" w:rsidRPr="007876BA" w14:paraId="06AEC7F3" w14:textId="77777777" w:rsidTr="00DC03C8">
        <w:tc>
          <w:tcPr>
            <w:tcW w:w="2160" w:type="dxa"/>
          </w:tcPr>
          <w:p w14:paraId="3B31841B" w14:textId="5E6DC1EC" w:rsidR="00582DB4" w:rsidRPr="007876BA" w:rsidRDefault="00582DB4" w:rsidP="00582DB4">
            <w:pPr>
              <w:pStyle w:val="block"/>
              <w:spacing w:after="0" w:line="240" w:lineRule="atLeast"/>
              <w:ind w:left="-18" w:right="-146"/>
              <w:rPr>
                <w:szCs w:val="22"/>
              </w:rPr>
            </w:pPr>
            <w:r w:rsidRPr="007876BA">
              <w:rPr>
                <w:szCs w:val="22"/>
              </w:rPr>
              <w:t>202</w:t>
            </w:r>
            <w:r>
              <w:rPr>
                <w:szCs w:val="22"/>
              </w:rPr>
              <w:t>3</w:t>
            </w:r>
            <w:r w:rsidRPr="007876BA">
              <w:rPr>
                <w:szCs w:val="22"/>
              </w:rPr>
              <w:t xml:space="preserve"> Annual dividend</w:t>
            </w:r>
          </w:p>
        </w:tc>
        <w:tc>
          <w:tcPr>
            <w:tcW w:w="1890" w:type="dxa"/>
            <w:vAlign w:val="bottom"/>
          </w:tcPr>
          <w:p w14:paraId="75A5C57D" w14:textId="535CC4D1" w:rsidR="00582DB4" w:rsidRPr="007876BA" w:rsidRDefault="00582DB4" w:rsidP="00582DB4">
            <w:pPr>
              <w:pStyle w:val="block"/>
              <w:spacing w:after="0" w:line="240" w:lineRule="atLeast"/>
              <w:ind w:left="-135" w:right="-146"/>
              <w:jc w:val="center"/>
              <w:rPr>
                <w:szCs w:val="22"/>
              </w:rPr>
            </w:pPr>
            <w:r w:rsidRPr="007876BA">
              <w:rPr>
                <w:szCs w:val="22"/>
              </w:rPr>
              <w:t>26 April 202</w:t>
            </w:r>
            <w:r>
              <w:rPr>
                <w:szCs w:val="22"/>
              </w:rPr>
              <w:t>4</w:t>
            </w:r>
          </w:p>
        </w:tc>
        <w:tc>
          <w:tcPr>
            <w:tcW w:w="1908" w:type="dxa"/>
            <w:vAlign w:val="bottom"/>
          </w:tcPr>
          <w:p w14:paraId="739649C3" w14:textId="36A002AD" w:rsidR="00582DB4" w:rsidRPr="007876BA" w:rsidRDefault="00582DB4" w:rsidP="00582DB4">
            <w:pPr>
              <w:pStyle w:val="block"/>
              <w:spacing w:after="0" w:line="240" w:lineRule="atLeast"/>
              <w:ind w:left="-70" w:right="-146"/>
              <w:jc w:val="center"/>
              <w:rPr>
                <w:szCs w:val="22"/>
              </w:rPr>
            </w:pPr>
            <w:r w:rsidRPr="007876BA">
              <w:rPr>
                <w:szCs w:val="22"/>
              </w:rPr>
              <w:t>May 202</w:t>
            </w:r>
            <w:r>
              <w:rPr>
                <w:szCs w:val="22"/>
              </w:rPr>
              <w:t>4</w:t>
            </w:r>
          </w:p>
        </w:tc>
        <w:tc>
          <w:tcPr>
            <w:tcW w:w="1379" w:type="dxa"/>
            <w:vAlign w:val="bottom"/>
          </w:tcPr>
          <w:p w14:paraId="6798B9B2" w14:textId="3B04E566" w:rsidR="00582DB4" w:rsidRPr="007876BA" w:rsidRDefault="00582DB4" w:rsidP="00582DB4">
            <w:pPr>
              <w:pStyle w:val="block"/>
              <w:spacing w:after="0" w:line="240" w:lineRule="atLeast"/>
              <w:ind w:left="0"/>
              <w:jc w:val="center"/>
              <w:rPr>
                <w:szCs w:val="22"/>
              </w:rPr>
            </w:pPr>
            <w:r>
              <w:rPr>
                <w:szCs w:val="22"/>
              </w:rPr>
              <w:t>0.26</w:t>
            </w:r>
          </w:p>
        </w:tc>
        <w:tc>
          <w:tcPr>
            <w:tcW w:w="236" w:type="dxa"/>
            <w:vAlign w:val="bottom"/>
          </w:tcPr>
          <w:p w14:paraId="6918C53E" w14:textId="77777777" w:rsidR="00582DB4" w:rsidRPr="007876BA" w:rsidRDefault="00582DB4" w:rsidP="00582DB4">
            <w:pPr>
              <w:pStyle w:val="block"/>
              <w:spacing w:after="0" w:line="240" w:lineRule="atLeast"/>
              <w:ind w:left="0"/>
              <w:jc w:val="center"/>
              <w:rPr>
                <w:szCs w:val="22"/>
              </w:rPr>
            </w:pPr>
          </w:p>
        </w:tc>
        <w:tc>
          <w:tcPr>
            <w:tcW w:w="1697" w:type="dxa"/>
            <w:tcBorders>
              <w:bottom w:val="double" w:sz="4" w:space="0" w:color="auto"/>
            </w:tcBorders>
            <w:vAlign w:val="bottom"/>
          </w:tcPr>
          <w:p w14:paraId="7653C4B8" w14:textId="6D0C5003" w:rsidR="00582DB4" w:rsidRPr="007876BA" w:rsidRDefault="00582DB4" w:rsidP="00582DB4">
            <w:pPr>
              <w:pStyle w:val="block"/>
              <w:tabs>
                <w:tab w:val="left" w:pos="1137"/>
              </w:tabs>
              <w:spacing w:after="0" w:line="240" w:lineRule="atLeast"/>
              <w:ind w:left="-96" w:right="73"/>
              <w:jc w:val="right"/>
              <w:rPr>
                <w:szCs w:val="22"/>
              </w:rPr>
            </w:pPr>
            <w:r>
              <w:rPr>
                <w:szCs w:val="22"/>
              </w:rPr>
              <w:t>611,974</w:t>
            </w:r>
          </w:p>
        </w:tc>
      </w:tr>
      <w:tr w:rsidR="002F6546" w:rsidRPr="007876BA" w14:paraId="0D7033D7" w14:textId="77777777" w:rsidTr="00DC03C8">
        <w:tc>
          <w:tcPr>
            <w:tcW w:w="2160" w:type="dxa"/>
          </w:tcPr>
          <w:p w14:paraId="4346E2D7" w14:textId="07F7AE76" w:rsidR="002F6546" w:rsidRPr="007876BA" w:rsidRDefault="002F6546" w:rsidP="00582DB4">
            <w:pPr>
              <w:pStyle w:val="block"/>
              <w:spacing w:after="0" w:line="240" w:lineRule="atLeast"/>
              <w:ind w:left="-18" w:right="-146"/>
              <w:rPr>
                <w:szCs w:val="22"/>
              </w:rPr>
            </w:pPr>
            <w:r>
              <w:rPr>
                <w:szCs w:val="22"/>
              </w:rPr>
              <w:t>2024 Interim dividend</w:t>
            </w:r>
          </w:p>
        </w:tc>
        <w:tc>
          <w:tcPr>
            <w:tcW w:w="1890" w:type="dxa"/>
            <w:vAlign w:val="bottom"/>
          </w:tcPr>
          <w:p w14:paraId="11791997" w14:textId="6C4044F4" w:rsidR="002F6546" w:rsidRPr="007876BA" w:rsidRDefault="002F6546" w:rsidP="00582DB4">
            <w:pPr>
              <w:pStyle w:val="block"/>
              <w:spacing w:after="0" w:line="240" w:lineRule="atLeast"/>
              <w:ind w:left="-135" w:right="-146"/>
              <w:jc w:val="center"/>
              <w:rPr>
                <w:szCs w:val="22"/>
              </w:rPr>
            </w:pPr>
            <w:r>
              <w:rPr>
                <w:szCs w:val="22"/>
              </w:rPr>
              <w:t>26 September 2024</w:t>
            </w:r>
          </w:p>
        </w:tc>
        <w:tc>
          <w:tcPr>
            <w:tcW w:w="1908" w:type="dxa"/>
            <w:vAlign w:val="bottom"/>
          </w:tcPr>
          <w:p w14:paraId="6DD77445" w14:textId="34C526F6" w:rsidR="002F6546" w:rsidRPr="007876BA" w:rsidRDefault="002F6546" w:rsidP="00582DB4">
            <w:pPr>
              <w:pStyle w:val="block"/>
              <w:spacing w:after="0" w:line="240" w:lineRule="atLeast"/>
              <w:ind w:left="-70" w:right="-146"/>
              <w:jc w:val="center"/>
              <w:rPr>
                <w:szCs w:val="22"/>
              </w:rPr>
            </w:pPr>
            <w:r>
              <w:rPr>
                <w:szCs w:val="22"/>
              </w:rPr>
              <w:t>October 2024</w:t>
            </w:r>
          </w:p>
        </w:tc>
        <w:tc>
          <w:tcPr>
            <w:tcW w:w="1379" w:type="dxa"/>
            <w:vAlign w:val="bottom"/>
          </w:tcPr>
          <w:p w14:paraId="7D9460AA" w14:textId="2D3EF3D9" w:rsidR="002F6546" w:rsidRDefault="002F6546" w:rsidP="00582DB4">
            <w:pPr>
              <w:pStyle w:val="block"/>
              <w:spacing w:after="0" w:line="240" w:lineRule="atLeast"/>
              <w:ind w:left="0"/>
              <w:jc w:val="center"/>
              <w:rPr>
                <w:szCs w:val="22"/>
              </w:rPr>
            </w:pPr>
            <w:r>
              <w:rPr>
                <w:szCs w:val="22"/>
              </w:rPr>
              <w:t>0.24</w:t>
            </w:r>
          </w:p>
        </w:tc>
        <w:tc>
          <w:tcPr>
            <w:tcW w:w="236" w:type="dxa"/>
            <w:vAlign w:val="bottom"/>
          </w:tcPr>
          <w:p w14:paraId="404D65A6" w14:textId="77777777" w:rsidR="002F6546" w:rsidRPr="007876BA" w:rsidRDefault="002F6546" w:rsidP="00582DB4">
            <w:pPr>
              <w:pStyle w:val="block"/>
              <w:spacing w:after="0" w:line="240" w:lineRule="atLeast"/>
              <w:ind w:left="0"/>
              <w:jc w:val="center"/>
              <w:rPr>
                <w:szCs w:val="22"/>
              </w:rPr>
            </w:pPr>
          </w:p>
        </w:tc>
        <w:tc>
          <w:tcPr>
            <w:tcW w:w="1697" w:type="dxa"/>
            <w:tcBorders>
              <w:top w:val="double" w:sz="4" w:space="0" w:color="auto"/>
              <w:bottom w:val="double" w:sz="4" w:space="0" w:color="auto"/>
            </w:tcBorders>
            <w:vAlign w:val="bottom"/>
          </w:tcPr>
          <w:p w14:paraId="74416FF0" w14:textId="559E2242" w:rsidR="002F6546" w:rsidRDefault="002F6546" w:rsidP="00582DB4">
            <w:pPr>
              <w:pStyle w:val="block"/>
              <w:tabs>
                <w:tab w:val="left" w:pos="1137"/>
              </w:tabs>
              <w:spacing w:after="0" w:line="240" w:lineRule="atLeast"/>
              <w:ind w:left="-96" w:right="73"/>
              <w:jc w:val="right"/>
              <w:rPr>
                <w:szCs w:val="22"/>
              </w:rPr>
            </w:pPr>
            <w:r>
              <w:rPr>
                <w:szCs w:val="22"/>
              </w:rPr>
              <w:t>558,507</w:t>
            </w:r>
          </w:p>
        </w:tc>
      </w:tr>
    </w:tbl>
    <w:p w14:paraId="2528DD32" w14:textId="77777777" w:rsidR="00A24D12" w:rsidRPr="00A24D12" w:rsidRDefault="00A24D12" w:rsidP="00A24D12">
      <w:pPr>
        <w:spacing w:line="240" w:lineRule="atLeast"/>
        <w:ind w:left="450"/>
        <w:jc w:val="thaiDistribute"/>
        <w:rPr>
          <w:lang w:eastAsia="x-none"/>
        </w:rPr>
      </w:pPr>
    </w:p>
    <w:p w14:paraId="79B567B5" w14:textId="1127C69D" w:rsidR="00214D58" w:rsidRDefault="00214D58" w:rsidP="00E1247F">
      <w:pPr>
        <w:pStyle w:val="Heading1"/>
        <w:numPr>
          <w:ilvl w:val="0"/>
          <w:numId w:val="17"/>
        </w:numPr>
        <w:tabs>
          <w:tab w:val="clear" w:pos="340"/>
        </w:tabs>
        <w:spacing w:before="0" w:after="0" w:line="240" w:lineRule="atLeast"/>
        <w:ind w:left="540" w:right="-387" w:hanging="540"/>
        <w:rPr>
          <w:i w:val="0"/>
          <w:iCs/>
          <w:szCs w:val="24"/>
        </w:rPr>
      </w:pPr>
      <w:r w:rsidRPr="00E423DB">
        <w:rPr>
          <w:i w:val="0"/>
          <w:iCs/>
          <w:szCs w:val="24"/>
        </w:rPr>
        <w:t>Commitments with non-related parties</w:t>
      </w:r>
    </w:p>
    <w:p w14:paraId="73F20B2C" w14:textId="77777777" w:rsidR="00254E22" w:rsidRPr="00254E22" w:rsidRDefault="00254E22" w:rsidP="00254E22">
      <w:pPr>
        <w:pStyle w:val="BodyText"/>
        <w:spacing w:after="0"/>
        <w:rPr>
          <w:lang w:val="en-GB"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440"/>
      </w:tblGrid>
      <w:tr w:rsidR="00584C1F" w:rsidRPr="007876BA" w14:paraId="21AE48D4" w14:textId="77777777" w:rsidTr="00D6232A">
        <w:trPr>
          <w:cantSplit/>
          <w:tblHeader/>
        </w:trPr>
        <w:tc>
          <w:tcPr>
            <w:tcW w:w="6120" w:type="dxa"/>
            <w:vAlign w:val="bottom"/>
          </w:tcPr>
          <w:p w14:paraId="4143DCED" w14:textId="30A327D5" w:rsidR="00584C1F" w:rsidRPr="007876BA" w:rsidRDefault="00584C1F" w:rsidP="00D6232A">
            <w:pPr>
              <w:spacing w:line="240" w:lineRule="atLeast"/>
              <w:rPr>
                <w:b/>
                <w:bCs/>
                <w:i/>
                <w:iCs/>
                <w:szCs w:val="22"/>
                <w:cs/>
                <w:lang w:bidi="th-TH"/>
              </w:rPr>
            </w:pPr>
            <w:r w:rsidRPr="007876BA">
              <w:rPr>
                <w:b/>
                <w:bCs/>
                <w:i/>
                <w:iCs/>
                <w:szCs w:val="22"/>
              </w:rPr>
              <w:t xml:space="preserve">At 30 </w:t>
            </w:r>
            <w:r w:rsidR="00582DB4">
              <w:rPr>
                <w:b/>
                <w:bCs/>
                <w:i/>
                <w:iCs/>
                <w:szCs w:val="22"/>
              </w:rPr>
              <w:t>September</w:t>
            </w:r>
            <w:r w:rsidRPr="007876BA">
              <w:rPr>
                <w:b/>
                <w:bCs/>
                <w:i/>
                <w:iCs/>
                <w:szCs w:val="22"/>
              </w:rPr>
              <w:t xml:space="preserve"> 202</w:t>
            </w:r>
            <w:r>
              <w:rPr>
                <w:b/>
                <w:bCs/>
                <w:i/>
                <w:iCs/>
                <w:szCs w:val="22"/>
              </w:rPr>
              <w:t>5</w:t>
            </w:r>
          </w:p>
        </w:tc>
        <w:tc>
          <w:tcPr>
            <w:tcW w:w="1530" w:type="dxa"/>
            <w:vAlign w:val="bottom"/>
          </w:tcPr>
          <w:p w14:paraId="637F4849" w14:textId="77777777" w:rsidR="00584C1F" w:rsidRPr="007876BA" w:rsidRDefault="00584C1F" w:rsidP="00D6232A">
            <w:pPr>
              <w:pStyle w:val="acctmergecolhdg"/>
              <w:spacing w:line="240" w:lineRule="atLeast"/>
              <w:rPr>
                <w:b w:val="0"/>
                <w:bCs/>
                <w:i/>
                <w:iCs/>
                <w:szCs w:val="22"/>
              </w:rPr>
            </w:pPr>
            <w:r w:rsidRPr="007876BA">
              <w:rPr>
                <w:szCs w:val="22"/>
              </w:rPr>
              <w:t xml:space="preserve">Consolidated </w:t>
            </w:r>
            <w:r w:rsidRPr="007876BA">
              <w:rPr>
                <w:bCs/>
                <w:szCs w:val="22"/>
              </w:rPr>
              <w:t>financial statements</w:t>
            </w:r>
          </w:p>
        </w:tc>
        <w:tc>
          <w:tcPr>
            <w:tcW w:w="180" w:type="dxa"/>
          </w:tcPr>
          <w:p w14:paraId="250510B5" w14:textId="77777777" w:rsidR="00584C1F" w:rsidRPr="007876BA" w:rsidRDefault="00584C1F" w:rsidP="00D6232A">
            <w:pPr>
              <w:pStyle w:val="acctfourfigures"/>
              <w:spacing w:line="240" w:lineRule="atLeast"/>
              <w:jc w:val="center"/>
              <w:rPr>
                <w:b/>
                <w:bCs/>
                <w:i/>
                <w:iCs/>
                <w:szCs w:val="22"/>
              </w:rPr>
            </w:pPr>
          </w:p>
        </w:tc>
        <w:tc>
          <w:tcPr>
            <w:tcW w:w="1440" w:type="dxa"/>
            <w:vAlign w:val="bottom"/>
          </w:tcPr>
          <w:p w14:paraId="4E5EB0B7" w14:textId="77777777" w:rsidR="00584C1F" w:rsidRPr="007876BA" w:rsidRDefault="00584C1F" w:rsidP="00D6232A">
            <w:pPr>
              <w:pStyle w:val="acctmergecolhdg"/>
              <w:spacing w:line="240" w:lineRule="atLeast"/>
              <w:rPr>
                <w:b w:val="0"/>
                <w:bCs/>
                <w:i/>
                <w:iCs/>
                <w:szCs w:val="22"/>
              </w:rPr>
            </w:pPr>
            <w:r w:rsidRPr="007876BA">
              <w:rPr>
                <w:bCs/>
                <w:szCs w:val="22"/>
              </w:rPr>
              <w:t>Separate financial statements</w:t>
            </w:r>
          </w:p>
        </w:tc>
      </w:tr>
      <w:tr w:rsidR="00584C1F" w:rsidRPr="007876BA" w14:paraId="653BBD48" w14:textId="77777777" w:rsidTr="00D6232A">
        <w:trPr>
          <w:cantSplit/>
          <w:tblHeader/>
        </w:trPr>
        <w:tc>
          <w:tcPr>
            <w:tcW w:w="6120" w:type="dxa"/>
            <w:vAlign w:val="bottom"/>
          </w:tcPr>
          <w:p w14:paraId="362CB985" w14:textId="77777777" w:rsidR="00584C1F" w:rsidRPr="007876BA" w:rsidRDefault="00584C1F" w:rsidP="00D6232A">
            <w:pPr>
              <w:spacing w:line="240" w:lineRule="atLeast"/>
              <w:rPr>
                <w:b/>
                <w:bCs/>
                <w:i/>
                <w:iCs/>
                <w:szCs w:val="22"/>
              </w:rPr>
            </w:pPr>
          </w:p>
        </w:tc>
        <w:tc>
          <w:tcPr>
            <w:tcW w:w="3150" w:type="dxa"/>
            <w:gridSpan w:val="3"/>
            <w:vAlign w:val="bottom"/>
          </w:tcPr>
          <w:p w14:paraId="6CD5E83F" w14:textId="77777777" w:rsidR="00584C1F" w:rsidRPr="007876BA" w:rsidRDefault="00584C1F" w:rsidP="00D6232A">
            <w:pPr>
              <w:pStyle w:val="acctfourfigures"/>
              <w:spacing w:line="240" w:lineRule="atLeast"/>
              <w:jc w:val="center"/>
              <w:rPr>
                <w:i/>
                <w:iCs/>
                <w:szCs w:val="22"/>
              </w:rPr>
            </w:pPr>
            <w:r w:rsidRPr="007876BA">
              <w:rPr>
                <w:i/>
                <w:iCs/>
                <w:szCs w:val="22"/>
              </w:rPr>
              <w:t>(in thousand Baht)</w:t>
            </w:r>
          </w:p>
        </w:tc>
      </w:tr>
      <w:tr w:rsidR="00584C1F" w:rsidRPr="007876BA" w14:paraId="7334AD6D" w14:textId="77777777" w:rsidTr="00D6232A">
        <w:trPr>
          <w:cantSplit/>
        </w:trPr>
        <w:tc>
          <w:tcPr>
            <w:tcW w:w="6120" w:type="dxa"/>
            <w:vAlign w:val="bottom"/>
          </w:tcPr>
          <w:p w14:paraId="3FD971DC" w14:textId="77777777" w:rsidR="00584C1F" w:rsidRPr="007876BA" w:rsidRDefault="00584C1F" w:rsidP="00D6232A">
            <w:pPr>
              <w:spacing w:line="240" w:lineRule="atLeast"/>
              <w:ind w:right="-169"/>
              <w:rPr>
                <w:b/>
                <w:bCs/>
                <w:i/>
                <w:iCs/>
                <w:szCs w:val="22"/>
                <w:cs/>
                <w:lang w:bidi="th-TH"/>
              </w:rPr>
            </w:pPr>
            <w:r w:rsidRPr="007876BA">
              <w:rPr>
                <w:b/>
                <w:bCs/>
                <w:i/>
                <w:iCs/>
                <w:szCs w:val="22"/>
              </w:rPr>
              <w:t>Capital commitments</w:t>
            </w:r>
          </w:p>
        </w:tc>
        <w:tc>
          <w:tcPr>
            <w:tcW w:w="1530" w:type="dxa"/>
            <w:vAlign w:val="bottom"/>
          </w:tcPr>
          <w:p w14:paraId="13F1E4AF" w14:textId="77777777" w:rsidR="00584C1F" w:rsidRPr="007876BA" w:rsidRDefault="00584C1F" w:rsidP="00D6232A">
            <w:pPr>
              <w:pStyle w:val="acctfourfigures"/>
              <w:tabs>
                <w:tab w:val="clear" w:pos="765"/>
                <w:tab w:val="decimal" w:pos="1901"/>
              </w:tabs>
              <w:spacing w:line="240" w:lineRule="atLeast"/>
              <w:ind w:right="11"/>
              <w:rPr>
                <w:b/>
                <w:bCs/>
                <w:szCs w:val="22"/>
              </w:rPr>
            </w:pPr>
          </w:p>
        </w:tc>
        <w:tc>
          <w:tcPr>
            <w:tcW w:w="180" w:type="dxa"/>
          </w:tcPr>
          <w:p w14:paraId="41DEC64C" w14:textId="77777777" w:rsidR="00584C1F" w:rsidRPr="007876BA" w:rsidRDefault="00584C1F" w:rsidP="00D6232A">
            <w:pPr>
              <w:pStyle w:val="acctfourfigures"/>
              <w:tabs>
                <w:tab w:val="clear" w:pos="765"/>
                <w:tab w:val="decimal" w:pos="730"/>
              </w:tabs>
              <w:spacing w:line="240" w:lineRule="atLeast"/>
              <w:ind w:right="11"/>
              <w:rPr>
                <w:b/>
                <w:bCs/>
                <w:szCs w:val="22"/>
              </w:rPr>
            </w:pPr>
          </w:p>
        </w:tc>
        <w:tc>
          <w:tcPr>
            <w:tcW w:w="1440" w:type="dxa"/>
            <w:vAlign w:val="bottom"/>
          </w:tcPr>
          <w:p w14:paraId="1A6A1858" w14:textId="77777777" w:rsidR="00584C1F" w:rsidRPr="007876BA" w:rsidRDefault="00584C1F" w:rsidP="00D6232A">
            <w:pPr>
              <w:pStyle w:val="acctfourfigures"/>
              <w:tabs>
                <w:tab w:val="clear" w:pos="765"/>
                <w:tab w:val="decimal" w:pos="1457"/>
              </w:tabs>
              <w:spacing w:line="240" w:lineRule="atLeast"/>
              <w:ind w:right="11"/>
              <w:rPr>
                <w:b/>
                <w:bCs/>
                <w:szCs w:val="22"/>
              </w:rPr>
            </w:pPr>
          </w:p>
        </w:tc>
      </w:tr>
      <w:tr w:rsidR="00E8381C" w:rsidRPr="007876BA" w14:paraId="1CDF46E4" w14:textId="77777777" w:rsidTr="00D6232A">
        <w:trPr>
          <w:cantSplit/>
        </w:trPr>
        <w:tc>
          <w:tcPr>
            <w:tcW w:w="6120" w:type="dxa"/>
            <w:vAlign w:val="bottom"/>
          </w:tcPr>
          <w:p w14:paraId="30BC1CEB" w14:textId="537913A8" w:rsidR="00E8381C" w:rsidRPr="007876BA" w:rsidRDefault="00E8381C" w:rsidP="00E8381C">
            <w:pPr>
              <w:spacing w:line="240" w:lineRule="atLeast"/>
              <w:rPr>
                <w:b/>
                <w:bCs/>
                <w:i/>
                <w:iCs/>
                <w:szCs w:val="22"/>
              </w:rPr>
            </w:pPr>
            <w:r w:rsidRPr="00E8381C">
              <w:rPr>
                <w:szCs w:val="22"/>
              </w:rPr>
              <w:t>Vessels</w:t>
            </w:r>
          </w:p>
        </w:tc>
        <w:tc>
          <w:tcPr>
            <w:tcW w:w="1530" w:type="dxa"/>
            <w:vAlign w:val="bottom"/>
          </w:tcPr>
          <w:p w14:paraId="3BAE2310" w14:textId="541D6BFC" w:rsidR="00E8381C" w:rsidRPr="009A47DF" w:rsidRDefault="00665794" w:rsidP="00E8381C">
            <w:pPr>
              <w:pStyle w:val="acctfourfigures"/>
              <w:tabs>
                <w:tab w:val="clear" w:pos="765"/>
              </w:tabs>
              <w:spacing w:line="240" w:lineRule="atLeast"/>
              <w:ind w:right="101"/>
              <w:jc w:val="right"/>
              <w:rPr>
                <w:rFonts w:cs="Angsana New"/>
                <w:szCs w:val="28"/>
                <w:lang w:val="en-US" w:bidi="th-TH"/>
              </w:rPr>
            </w:pPr>
            <w:r w:rsidRPr="009A47DF">
              <w:rPr>
                <w:rFonts w:cs="Angsana New"/>
                <w:szCs w:val="28"/>
                <w:lang w:val="en-US" w:bidi="th-TH"/>
              </w:rPr>
              <w:t>1,</w:t>
            </w:r>
            <w:r w:rsidR="009A47DF" w:rsidRPr="009A47DF">
              <w:rPr>
                <w:rFonts w:cs="Angsana New"/>
                <w:szCs w:val="28"/>
                <w:lang w:val="en-US" w:bidi="th-TH"/>
              </w:rPr>
              <w:t>234,325</w:t>
            </w:r>
          </w:p>
        </w:tc>
        <w:tc>
          <w:tcPr>
            <w:tcW w:w="180" w:type="dxa"/>
          </w:tcPr>
          <w:p w14:paraId="2283DF6D" w14:textId="77777777" w:rsidR="00E8381C" w:rsidRPr="009A47DF" w:rsidRDefault="00E8381C" w:rsidP="00D6232A">
            <w:pPr>
              <w:pStyle w:val="acctfourfigures"/>
              <w:tabs>
                <w:tab w:val="clear" w:pos="765"/>
                <w:tab w:val="decimal" w:pos="730"/>
              </w:tabs>
              <w:spacing w:line="240" w:lineRule="atLeast"/>
              <w:ind w:right="11"/>
              <w:rPr>
                <w:b/>
                <w:bCs/>
                <w:szCs w:val="22"/>
              </w:rPr>
            </w:pPr>
          </w:p>
        </w:tc>
        <w:tc>
          <w:tcPr>
            <w:tcW w:w="1440" w:type="dxa"/>
            <w:vAlign w:val="bottom"/>
          </w:tcPr>
          <w:p w14:paraId="381F1E6E" w14:textId="68C8E1E9" w:rsidR="00E8381C" w:rsidRPr="003F3CD5" w:rsidRDefault="00665794" w:rsidP="003F3CD5">
            <w:pPr>
              <w:spacing w:line="240" w:lineRule="atLeast"/>
              <w:ind w:left="-112" w:right="-532"/>
              <w:jc w:val="center"/>
              <w:rPr>
                <w:szCs w:val="22"/>
              </w:rPr>
            </w:pPr>
            <w:r w:rsidRPr="003F3CD5">
              <w:rPr>
                <w:szCs w:val="22"/>
              </w:rPr>
              <w:t>-</w:t>
            </w:r>
          </w:p>
        </w:tc>
      </w:tr>
      <w:tr w:rsidR="00584C1F" w:rsidRPr="00373CB1" w14:paraId="272AEF7F" w14:textId="77777777" w:rsidTr="00D6232A">
        <w:trPr>
          <w:cantSplit/>
        </w:trPr>
        <w:tc>
          <w:tcPr>
            <w:tcW w:w="6120" w:type="dxa"/>
            <w:vAlign w:val="bottom"/>
          </w:tcPr>
          <w:p w14:paraId="46EE170C" w14:textId="77777777" w:rsidR="00584C1F" w:rsidRPr="007876BA" w:rsidRDefault="00584C1F" w:rsidP="00D6232A">
            <w:pPr>
              <w:spacing w:line="240" w:lineRule="atLeast"/>
              <w:rPr>
                <w:szCs w:val="22"/>
              </w:rPr>
            </w:pPr>
            <w:r w:rsidRPr="007876BA">
              <w:rPr>
                <w:szCs w:val="22"/>
              </w:rPr>
              <w:t>Assets under construction and installation</w:t>
            </w:r>
          </w:p>
        </w:tc>
        <w:tc>
          <w:tcPr>
            <w:tcW w:w="1530" w:type="dxa"/>
          </w:tcPr>
          <w:p w14:paraId="36F7094B" w14:textId="5D7EDEBC" w:rsidR="00584C1F" w:rsidRPr="009A47DF" w:rsidRDefault="00665794" w:rsidP="00D6232A">
            <w:pPr>
              <w:pStyle w:val="acctfourfigures"/>
              <w:tabs>
                <w:tab w:val="clear" w:pos="765"/>
              </w:tabs>
              <w:spacing w:line="240" w:lineRule="atLeast"/>
              <w:ind w:right="101"/>
              <w:jc w:val="right"/>
              <w:rPr>
                <w:szCs w:val="22"/>
              </w:rPr>
            </w:pPr>
            <w:r w:rsidRPr="009A47DF">
              <w:rPr>
                <w:szCs w:val="22"/>
              </w:rPr>
              <w:t>1,120</w:t>
            </w:r>
          </w:p>
        </w:tc>
        <w:tc>
          <w:tcPr>
            <w:tcW w:w="180" w:type="dxa"/>
          </w:tcPr>
          <w:p w14:paraId="3E2C453C" w14:textId="77777777" w:rsidR="00584C1F" w:rsidRPr="009A47DF" w:rsidRDefault="00584C1F" w:rsidP="00D6232A">
            <w:pPr>
              <w:pStyle w:val="acctfourfigures"/>
              <w:tabs>
                <w:tab w:val="clear" w:pos="765"/>
                <w:tab w:val="decimal" w:pos="730"/>
              </w:tabs>
              <w:spacing w:line="240" w:lineRule="atLeast"/>
              <w:rPr>
                <w:szCs w:val="22"/>
              </w:rPr>
            </w:pPr>
          </w:p>
        </w:tc>
        <w:tc>
          <w:tcPr>
            <w:tcW w:w="1440" w:type="dxa"/>
          </w:tcPr>
          <w:p w14:paraId="4368D11C" w14:textId="08B7BE3E" w:rsidR="00584C1F" w:rsidRPr="00E8381C" w:rsidRDefault="00665794" w:rsidP="00D6232A">
            <w:pPr>
              <w:spacing w:line="240" w:lineRule="atLeast"/>
              <w:ind w:left="-112" w:right="-532"/>
              <w:jc w:val="center"/>
              <w:rPr>
                <w:szCs w:val="22"/>
              </w:rPr>
            </w:pPr>
            <w:r>
              <w:rPr>
                <w:szCs w:val="22"/>
              </w:rPr>
              <w:t>1,120</w:t>
            </w:r>
          </w:p>
        </w:tc>
      </w:tr>
      <w:tr w:rsidR="00665794" w:rsidRPr="00373CB1" w14:paraId="35609285" w14:textId="77777777" w:rsidTr="00D6232A">
        <w:trPr>
          <w:cantSplit/>
        </w:trPr>
        <w:tc>
          <w:tcPr>
            <w:tcW w:w="6120" w:type="dxa"/>
            <w:vAlign w:val="bottom"/>
          </w:tcPr>
          <w:p w14:paraId="08D7F4E9" w14:textId="488441DD" w:rsidR="00665794" w:rsidRPr="00665794" w:rsidRDefault="00673806" w:rsidP="00D6232A">
            <w:pPr>
              <w:spacing w:line="240" w:lineRule="atLeast"/>
              <w:rPr>
                <w:rFonts w:cstheme="minorBidi"/>
                <w:szCs w:val="28"/>
                <w:lang w:val="en-US" w:bidi="th-TH"/>
              </w:rPr>
            </w:pPr>
            <w:r>
              <w:rPr>
                <w:rFonts w:cstheme="minorBidi"/>
                <w:szCs w:val="28"/>
                <w:lang w:val="en-US" w:bidi="th-TH"/>
              </w:rPr>
              <w:t>Deferred dry docking</w:t>
            </w:r>
          </w:p>
        </w:tc>
        <w:tc>
          <w:tcPr>
            <w:tcW w:w="1530" w:type="dxa"/>
          </w:tcPr>
          <w:p w14:paraId="5FDB3DC6" w14:textId="6A6B506C" w:rsidR="00665794" w:rsidRPr="009A47DF" w:rsidRDefault="00665794" w:rsidP="00D6232A">
            <w:pPr>
              <w:pStyle w:val="acctfourfigures"/>
              <w:tabs>
                <w:tab w:val="clear" w:pos="765"/>
              </w:tabs>
              <w:spacing w:line="240" w:lineRule="atLeast"/>
              <w:ind w:right="101"/>
              <w:jc w:val="right"/>
              <w:rPr>
                <w:szCs w:val="22"/>
              </w:rPr>
            </w:pPr>
            <w:r w:rsidRPr="009A47DF">
              <w:rPr>
                <w:szCs w:val="22"/>
              </w:rPr>
              <w:t>9,941</w:t>
            </w:r>
          </w:p>
        </w:tc>
        <w:tc>
          <w:tcPr>
            <w:tcW w:w="180" w:type="dxa"/>
          </w:tcPr>
          <w:p w14:paraId="78DDB86E" w14:textId="77777777" w:rsidR="00665794" w:rsidRPr="009A47DF" w:rsidRDefault="00665794" w:rsidP="00D6232A">
            <w:pPr>
              <w:pStyle w:val="acctfourfigures"/>
              <w:tabs>
                <w:tab w:val="clear" w:pos="765"/>
                <w:tab w:val="decimal" w:pos="730"/>
              </w:tabs>
              <w:spacing w:line="240" w:lineRule="atLeast"/>
              <w:rPr>
                <w:szCs w:val="22"/>
              </w:rPr>
            </w:pPr>
          </w:p>
        </w:tc>
        <w:tc>
          <w:tcPr>
            <w:tcW w:w="1440" w:type="dxa"/>
          </w:tcPr>
          <w:p w14:paraId="6CF95C8E" w14:textId="0C0A13D0" w:rsidR="00665794" w:rsidRPr="00E8381C" w:rsidRDefault="00665794" w:rsidP="00D6232A">
            <w:pPr>
              <w:spacing w:line="240" w:lineRule="atLeast"/>
              <w:ind w:left="-112" w:right="-532"/>
              <w:jc w:val="center"/>
              <w:rPr>
                <w:szCs w:val="22"/>
              </w:rPr>
            </w:pPr>
            <w:r>
              <w:rPr>
                <w:szCs w:val="22"/>
              </w:rPr>
              <w:t>-</w:t>
            </w:r>
          </w:p>
        </w:tc>
      </w:tr>
      <w:tr w:rsidR="00584C1F" w:rsidRPr="004825F9" w14:paraId="47545F9C" w14:textId="77777777" w:rsidTr="00D6232A">
        <w:trPr>
          <w:cantSplit/>
        </w:trPr>
        <w:tc>
          <w:tcPr>
            <w:tcW w:w="6120" w:type="dxa"/>
            <w:vAlign w:val="bottom"/>
          </w:tcPr>
          <w:p w14:paraId="3532AA30" w14:textId="77777777" w:rsidR="00584C1F" w:rsidRPr="007876BA" w:rsidRDefault="00584C1F" w:rsidP="00D6232A">
            <w:pPr>
              <w:spacing w:line="240" w:lineRule="atLeast"/>
              <w:rPr>
                <w:b/>
                <w:bCs/>
                <w:szCs w:val="22"/>
              </w:rPr>
            </w:pPr>
            <w:r w:rsidRPr="007876BA">
              <w:rPr>
                <w:b/>
                <w:bCs/>
                <w:szCs w:val="22"/>
              </w:rPr>
              <w:t>Total</w:t>
            </w:r>
          </w:p>
        </w:tc>
        <w:tc>
          <w:tcPr>
            <w:tcW w:w="1530" w:type="dxa"/>
            <w:tcBorders>
              <w:top w:val="single" w:sz="4" w:space="0" w:color="auto"/>
              <w:bottom w:val="double" w:sz="4" w:space="0" w:color="auto"/>
            </w:tcBorders>
          </w:tcPr>
          <w:p w14:paraId="73B7BF1D" w14:textId="0732AE6A" w:rsidR="00584C1F" w:rsidRPr="009A47DF" w:rsidRDefault="009A47DF" w:rsidP="00D6232A">
            <w:pPr>
              <w:pStyle w:val="acctfourfigures"/>
              <w:tabs>
                <w:tab w:val="clear" w:pos="765"/>
              </w:tabs>
              <w:spacing w:line="240" w:lineRule="atLeast"/>
              <w:ind w:right="101"/>
              <w:jc w:val="right"/>
              <w:rPr>
                <w:b/>
                <w:bCs/>
                <w:szCs w:val="22"/>
              </w:rPr>
            </w:pPr>
            <w:r w:rsidRPr="009A47DF">
              <w:rPr>
                <w:b/>
                <w:bCs/>
                <w:szCs w:val="22"/>
              </w:rPr>
              <w:t>1,245,386</w:t>
            </w:r>
          </w:p>
        </w:tc>
        <w:tc>
          <w:tcPr>
            <w:tcW w:w="180" w:type="dxa"/>
          </w:tcPr>
          <w:p w14:paraId="6B2BA6E8" w14:textId="77777777" w:rsidR="00584C1F" w:rsidRPr="009A47DF" w:rsidRDefault="00584C1F" w:rsidP="00D6232A">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tcPr>
          <w:p w14:paraId="04AEF75D" w14:textId="41DACE44" w:rsidR="00584C1F" w:rsidRPr="004825F9" w:rsidRDefault="00665794" w:rsidP="00D6232A">
            <w:pPr>
              <w:spacing w:line="240" w:lineRule="atLeast"/>
              <w:ind w:left="-112" w:right="-532"/>
              <w:jc w:val="center"/>
              <w:rPr>
                <w:b/>
                <w:bCs/>
                <w:szCs w:val="22"/>
                <w:cs/>
                <w:lang w:bidi="th-TH"/>
              </w:rPr>
            </w:pPr>
            <w:r>
              <w:rPr>
                <w:b/>
                <w:bCs/>
                <w:szCs w:val="22"/>
                <w:lang w:bidi="th-TH"/>
              </w:rPr>
              <w:t>1,120</w:t>
            </w:r>
          </w:p>
        </w:tc>
      </w:tr>
      <w:tr w:rsidR="00584C1F" w:rsidRPr="00373CB1" w14:paraId="076B215A" w14:textId="77777777" w:rsidTr="00D6232A">
        <w:trPr>
          <w:cantSplit/>
        </w:trPr>
        <w:tc>
          <w:tcPr>
            <w:tcW w:w="6120" w:type="dxa"/>
            <w:vAlign w:val="bottom"/>
          </w:tcPr>
          <w:p w14:paraId="0AE4BFB0" w14:textId="77777777" w:rsidR="00584C1F" w:rsidRPr="007876BA" w:rsidRDefault="00584C1F" w:rsidP="00D6232A">
            <w:pPr>
              <w:spacing w:line="240" w:lineRule="atLeast"/>
              <w:ind w:right="-169"/>
              <w:rPr>
                <w:b/>
                <w:bCs/>
                <w:i/>
                <w:iCs/>
                <w:szCs w:val="22"/>
              </w:rPr>
            </w:pPr>
          </w:p>
        </w:tc>
        <w:tc>
          <w:tcPr>
            <w:tcW w:w="1530" w:type="dxa"/>
            <w:vAlign w:val="bottom"/>
          </w:tcPr>
          <w:p w14:paraId="049A7884" w14:textId="77777777" w:rsidR="00584C1F" w:rsidRPr="00373CB1" w:rsidRDefault="00584C1F" w:rsidP="00D6232A">
            <w:pPr>
              <w:pStyle w:val="acctfourfigures"/>
              <w:tabs>
                <w:tab w:val="clear" w:pos="765"/>
              </w:tabs>
              <w:spacing w:line="240" w:lineRule="atLeast"/>
              <w:ind w:right="101"/>
              <w:jc w:val="right"/>
              <w:rPr>
                <w:b/>
                <w:bCs/>
                <w:szCs w:val="22"/>
              </w:rPr>
            </w:pPr>
          </w:p>
        </w:tc>
        <w:tc>
          <w:tcPr>
            <w:tcW w:w="180" w:type="dxa"/>
          </w:tcPr>
          <w:p w14:paraId="350E0E8F" w14:textId="77777777" w:rsidR="00584C1F" w:rsidRPr="00373CB1" w:rsidRDefault="00584C1F" w:rsidP="00D6232A">
            <w:pPr>
              <w:pStyle w:val="acctfourfigures"/>
              <w:tabs>
                <w:tab w:val="clear" w:pos="765"/>
                <w:tab w:val="decimal" w:pos="730"/>
              </w:tabs>
              <w:spacing w:line="240" w:lineRule="atLeast"/>
              <w:ind w:right="11"/>
              <w:rPr>
                <w:b/>
                <w:bCs/>
                <w:szCs w:val="22"/>
              </w:rPr>
            </w:pPr>
          </w:p>
        </w:tc>
        <w:tc>
          <w:tcPr>
            <w:tcW w:w="1440" w:type="dxa"/>
            <w:vAlign w:val="bottom"/>
          </w:tcPr>
          <w:p w14:paraId="77515D09" w14:textId="77777777" w:rsidR="00584C1F" w:rsidRPr="00373CB1" w:rsidRDefault="00584C1F" w:rsidP="00D6232A">
            <w:pPr>
              <w:pStyle w:val="acctfourfigures"/>
              <w:tabs>
                <w:tab w:val="clear" w:pos="765"/>
                <w:tab w:val="decimal" w:pos="1457"/>
              </w:tabs>
              <w:spacing w:line="240" w:lineRule="atLeast"/>
              <w:ind w:right="11"/>
              <w:rPr>
                <w:b/>
                <w:bCs/>
                <w:szCs w:val="22"/>
              </w:rPr>
            </w:pPr>
          </w:p>
        </w:tc>
      </w:tr>
      <w:tr w:rsidR="00E8381C" w:rsidRPr="00373CB1" w14:paraId="521BCF6D" w14:textId="77777777" w:rsidTr="00D6232A">
        <w:trPr>
          <w:cantSplit/>
        </w:trPr>
        <w:tc>
          <w:tcPr>
            <w:tcW w:w="6120" w:type="dxa"/>
            <w:vAlign w:val="bottom"/>
          </w:tcPr>
          <w:p w14:paraId="33EB2F92" w14:textId="5D92234E" w:rsidR="00E8381C" w:rsidRPr="007876BA" w:rsidRDefault="00E8381C" w:rsidP="00E8381C">
            <w:pPr>
              <w:spacing w:line="240" w:lineRule="atLeast"/>
              <w:rPr>
                <w:b/>
                <w:bCs/>
                <w:i/>
                <w:iCs/>
                <w:szCs w:val="22"/>
              </w:rPr>
            </w:pPr>
            <w:r w:rsidRPr="007876BA">
              <w:rPr>
                <w:b/>
                <w:bCs/>
                <w:i/>
                <w:iCs/>
                <w:szCs w:val="22"/>
              </w:rPr>
              <w:t>Other commitments</w:t>
            </w:r>
          </w:p>
        </w:tc>
        <w:tc>
          <w:tcPr>
            <w:tcW w:w="1530" w:type="dxa"/>
            <w:vAlign w:val="bottom"/>
          </w:tcPr>
          <w:p w14:paraId="608CBE84" w14:textId="77777777" w:rsidR="00E8381C" w:rsidRPr="00373CB1" w:rsidRDefault="00E8381C" w:rsidP="00E8381C">
            <w:pPr>
              <w:pStyle w:val="acctfourfigures"/>
              <w:tabs>
                <w:tab w:val="clear" w:pos="765"/>
              </w:tabs>
              <w:spacing w:line="240" w:lineRule="atLeast"/>
              <w:ind w:right="101"/>
              <w:jc w:val="right"/>
              <w:rPr>
                <w:szCs w:val="22"/>
              </w:rPr>
            </w:pPr>
          </w:p>
        </w:tc>
        <w:tc>
          <w:tcPr>
            <w:tcW w:w="180" w:type="dxa"/>
          </w:tcPr>
          <w:p w14:paraId="1275BCED" w14:textId="77777777" w:rsidR="00E8381C" w:rsidRPr="00373CB1" w:rsidRDefault="00E8381C" w:rsidP="00E8381C">
            <w:pPr>
              <w:pStyle w:val="acctfourfigures"/>
              <w:tabs>
                <w:tab w:val="clear" w:pos="765"/>
                <w:tab w:val="decimal" w:pos="911"/>
              </w:tabs>
              <w:spacing w:line="240" w:lineRule="atLeast"/>
              <w:ind w:right="11"/>
              <w:rPr>
                <w:b/>
                <w:bCs/>
                <w:szCs w:val="22"/>
              </w:rPr>
            </w:pPr>
          </w:p>
        </w:tc>
        <w:tc>
          <w:tcPr>
            <w:tcW w:w="1440" w:type="dxa"/>
            <w:vAlign w:val="bottom"/>
          </w:tcPr>
          <w:p w14:paraId="49DD83F3" w14:textId="77777777" w:rsidR="00E8381C" w:rsidRPr="00373CB1" w:rsidRDefault="00E8381C" w:rsidP="00E8381C">
            <w:pPr>
              <w:pStyle w:val="acctfourfigures"/>
              <w:tabs>
                <w:tab w:val="clear" w:pos="765"/>
                <w:tab w:val="decimal" w:pos="911"/>
              </w:tabs>
              <w:spacing w:line="240" w:lineRule="atLeast"/>
              <w:ind w:right="11"/>
              <w:rPr>
                <w:b/>
                <w:bCs/>
                <w:szCs w:val="22"/>
              </w:rPr>
            </w:pPr>
          </w:p>
        </w:tc>
      </w:tr>
      <w:tr w:rsidR="00E8381C" w:rsidRPr="00373CB1" w14:paraId="44231260" w14:textId="77777777" w:rsidTr="00D6232A">
        <w:trPr>
          <w:cantSplit/>
        </w:trPr>
        <w:tc>
          <w:tcPr>
            <w:tcW w:w="6120" w:type="dxa"/>
            <w:vAlign w:val="bottom"/>
          </w:tcPr>
          <w:p w14:paraId="0FF173C0" w14:textId="1252D2E6" w:rsidR="00E8381C" w:rsidRPr="007876BA" w:rsidRDefault="00E8381C" w:rsidP="00E8381C">
            <w:pPr>
              <w:spacing w:line="240" w:lineRule="atLeast"/>
              <w:rPr>
                <w:szCs w:val="22"/>
              </w:rPr>
            </w:pPr>
            <w:r w:rsidRPr="007876BA">
              <w:rPr>
                <w:szCs w:val="22"/>
              </w:rPr>
              <w:t>Short-term lease commitments and leases of low-value assets</w:t>
            </w:r>
          </w:p>
        </w:tc>
        <w:tc>
          <w:tcPr>
            <w:tcW w:w="1530" w:type="dxa"/>
          </w:tcPr>
          <w:p w14:paraId="3CF2367C" w14:textId="07F09ACD" w:rsidR="00E8381C" w:rsidRPr="00373CB1" w:rsidRDefault="00665794" w:rsidP="00E8381C">
            <w:pPr>
              <w:pStyle w:val="acctfourfigures"/>
              <w:tabs>
                <w:tab w:val="clear" w:pos="765"/>
              </w:tabs>
              <w:spacing w:line="240" w:lineRule="atLeast"/>
              <w:ind w:right="101"/>
              <w:jc w:val="right"/>
              <w:rPr>
                <w:szCs w:val="22"/>
              </w:rPr>
            </w:pPr>
            <w:r>
              <w:rPr>
                <w:szCs w:val="22"/>
              </w:rPr>
              <w:t>2,244</w:t>
            </w:r>
          </w:p>
        </w:tc>
        <w:tc>
          <w:tcPr>
            <w:tcW w:w="180" w:type="dxa"/>
          </w:tcPr>
          <w:p w14:paraId="3321138E"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16F806A1" w14:textId="780204D8" w:rsidR="00E8381C" w:rsidRPr="00373CB1" w:rsidRDefault="00665794" w:rsidP="00E8381C">
            <w:pPr>
              <w:pStyle w:val="acctfourfigures"/>
              <w:tabs>
                <w:tab w:val="clear" w:pos="765"/>
                <w:tab w:val="decimal" w:pos="1813"/>
              </w:tabs>
              <w:spacing w:line="240" w:lineRule="atLeast"/>
              <w:ind w:right="97"/>
              <w:rPr>
                <w:szCs w:val="22"/>
                <w:cs/>
                <w:lang w:bidi="th-TH"/>
              </w:rPr>
            </w:pPr>
            <w:r>
              <w:rPr>
                <w:szCs w:val="22"/>
                <w:lang w:bidi="th-TH"/>
              </w:rPr>
              <w:t>522</w:t>
            </w:r>
          </w:p>
        </w:tc>
      </w:tr>
      <w:tr w:rsidR="00E8381C" w:rsidRPr="00373CB1" w14:paraId="2393672F" w14:textId="77777777" w:rsidTr="00D6232A">
        <w:trPr>
          <w:cantSplit/>
        </w:trPr>
        <w:tc>
          <w:tcPr>
            <w:tcW w:w="6120" w:type="dxa"/>
            <w:vAlign w:val="bottom"/>
          </w:tcPr>
          <w:p w14:paraId="1084B615" w14:textId="334CF270" w:rsidR="00E8381C" w:rsidRPr="007876BA" w:rsidRDefault="00E8381C" w:rsidP="00E8381C">
            <w:pPr>
              <w:spacing w:line="240" w:lineRule="atLeast"/>
              <w:rPr>
                <w:szCs w:val="22"/>
              </w:rPr>
            </w:pPr>
            <w:r w:rsidRPr="007876BA">
              <w:rPr>
                <w:szCs w:val="22"/>
              </w:rPr>
              <w:t xml:space="preserve">Bank guarantees </w:t>
            </w:r>
          </w:p>
        </w:tc>
        <w:tc>
          <w:tcPr>
            <w:tcW w:w="1530" w:type="dxa"/>
          </w:tcPr>
          <w:p w14:paraId="4E4A08DD" w14:textId="78E05FFE" w:rsidR="00E8381C" w:rsidRPr="00373CB1" w:rsidRDefault="00E8381C" w:rsidP="00E8381C">
            <w:pPr>
              <w:pStyle w:val="acctfourfigures"/>
              <w:tabs>
                <w:tab w:val="clear" w:pos="765"/>
              </w:tabs>
              <w:spacing w:line="240" w:lineRule="atLeast"/>
              <w:ind w:right="101"/>
              <w:jc w:val="right"/>
              <w:rPr>
                <w:szCs w:val="22"/>
              </w:rPr>
            </w:pPr>
          </w:p>
        </w:tc>
        <w:tc>
          <w:tcPr>
            <w:tcW w:w="180" w:type="dxa"/>
            <w:vAlign w:val="bottom"/>
          </w:tcPr>
          <w:p w14:paraId="0942D9D5"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64AB8829" w14:textId="4EA7DF2C" w:rsidR="00E8381C" w:rsidRPr="00373CB1" w:rsidRDefault="00E8381C" w:rsidP="00E8381C">
            <w:pPr>
              <w:pStyle w:val="acctfourfigures"/>
              <w:tabs>
                <w:tab w:val="clear" w:pos="765"/>
                <w:tab w:val="decimal" w:pos="1813"/>
              </w:tabs>
              <w:spacing w:line="240" w:lineRule="atLeast"/>
              <w:ind w:right="11"/>
              <w:rPr>
                <w:szCs w:val="22"/>
              </w:rPr>
            </w:pPr>
          </w:p>
        </w:tc>
      </w:tr>
      <w:tr w:rsidR="00E8381C" w:rsidRPr="00373CB1" w14:paraId="4E77723B" w14:textId="77777777" w:rsidTr="00D6232A">
        <w:trPr>
          <w:cantSplit/>
        </w:trPr>
        <w:tc>
          <w:tcPr>
            <w:tcW w:w="6120" w:type="dxa"/>
            <w:vAlign w:val="bottom"/>
          </w:tcPr>
          <w:p w14:paraId="68EA4B31" w14:textId="7F8922C3" w:rsidR="00E8381C" w:rsidRPr="007876BA" w:rsidRDefault="00E8381C" w:rsidP="00E8381C">
            <w:pPr>
              <w:pStyle w:val="ListParagraph"/>
              <w:numPr>
                <w:ilvl w:val="2"/>
                <w:numId w:val="17"/>
              </w:numPr>
              <w:tabs>
                <w:tab w:val="clear" w:pos="1020"/>
                <w:tab w:val="num" w:pos="370"/>
              </w:tabs>
              <w:spacing w:line="240" w:lineRule="atLeast"/>
              <w:ind w:hanging="830"/>
              <w:rPr>
                <w:szCs w:val="22"/>
              </w:rPr>
            </w:pPr>
            <w:r w:rsidRPr="00F63ADB">
              <w:rPr>
                <w:szCs w:val="22"/>
              </w:rPr>
              <w:t xml:space="preserve">Advance received </w:t>
            </w:r>
            <w:r w:rsidRPr="00F63ADB">
              <w:rPr>
                <w:i/>
                <w:iCs/>
                <w:szCs w:val="22"/>
              </w:rPr>
              <w:t>(</w:t>
            </w:r>
            <w:r w:rsidRPr="00F26975">
              <w:rPr>
                <w:i/>
                <w:iCs/>
                <w:szCs w:val="22"/>
              </w:rPr>
              <w:t xml:space="preserve">Joint Venture </w:t>
            </w:r>
            <w:r w:rsidRPr="00F63ADB">
              <w:rPr>
                <w:i/>
                <w:iCs/>
                <w:szCs w:val="22"/>
              </w:rPr>
              <w:t>CNNC)</w:t>
            </w:r>
          </w:p>
        </w:tc>
        <w:tc>
          <w:tcPr>
            <w:tcW w:w="1530" w:type="dxa"/>
          </w:tcPr>
          <w:p w14:paraId="7F537DD3" w14:textId="1CF4D2A0" w:rsidR="00E8381C" w:rsidRPr="003F33CC" w:rsidRDefault="00665794" w:rsidP="00E8381C">
            <w:pPr>
              <w:pStyle w:val="acctfourfigures"/>
              <w:tabs>
                <w:tab w:val="clear" w:pos="765"/>
              </w:tabs>
              <w:spacing w:line="240" w:lineRule="atLeast"/>
              <w:ind w:right="101"/>
              <w:jc w:val="right"/>
              <w:rPr>
                <w:szCs w:val="22"/>
              </w:rPr>
            </w:pPr>
            <w:r w:rsidRPr="003F33CC">
              <w:rPr>
                <w:szCs w:val="22"/>
              </w:rPr>
              <w:t>1,111,842</w:t>
            </w:r>
          </w:p>
        </w:tc>
        <w:tc>
          <w:tcPr>
            <w:tcW w:w="180" w:type="dxa"/>
            <w:vAlign w:val="bottom"/>
          </w:tcPr>
          <w:p w14:paraId="410EFE7D"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7745DE8B" w14:textId="69CE3A44" w:rsidR="00E8381C" w:rsidRPr="00607332" w:rsidRDefault="00665794" w:rsidP="00E8381C">
            <w:pPr>
              <w:spacing w:line="240" w:lineRule="atLeast"/>
              <w:ind w:left="-112" w:right="-532"/>
              <w:jc w:val="center"/>
              <w:rPr>
                <w:szCs w:val="22"/>
              </w:rPr>
            </w:pPr>
            <w:r w:rsidRPr="00607332">
              <w:rPr>
                <w:szCs w:val="22"/>
              </w:rPr>
              <w:t>-</w:t>
            </w:r>
          </w:p>
        </w:tc>
      </w:tr>
      <w:tr w:rsidR="00E8381C" w:rsidRPr="00373CB1" w14:paraId="4FF24392" w14:textId="77777777" w:rsidTr="00D6232A">
        <w:trPr>
          <w:cantSplit/>
        </w:trPr>
        <w:tc>
          <w:tcPr>
            <w:tcW w:w="6120" w:type="dxa"/>
            <w:vAlign w:val="bottom"/>
          </w:tcPr>
          <w:p w14:paraId="38AF3EF4" w14:textId="4B0794D7" w:rsidR="00E8381C" w:rsidRPr="007876BA" w:rsidRDefault="00E8381C" w:rsidP="00E8381C">
            <w:pPr>
              <w:pStyle w:val="ListParagraph"/>
              <w:numPr>
                <w:ilvl w:val="2"/>
                <w:numId w:val="17"/>
              </w:numPr>
              <w:tabs>
                <w:tab w:val="clear" w:pos="1020"/>
                <w:tab w:val="num" w:pos="370"/>
              </w:tabs>
              <w:spacing w:line="240" w:lineRule="atLeast"/>
              <w:ind w:hanging="830"/>
              <w:rPr>
                <w:szCs w:val="22"/>
              </w:rPr>
            </w:pPr>
            <w:r w:rsidRPr="0088201D">
              <w:rPr>
                <w:szCs w:val="22"/>
              </w:rPr>
              <w:t>Retention Bond</w:t>
            </w:r>
            <w:r w:rsidRPr="00F63ADB">
              <w:rPr>
                <w:szCs w:val="22"/>
              </w:rPr>
              <w:t xml:space="preserve"> </w:t>
            </w:r>
            <w:r w:rsidRPr="00F63ADB">
              <w:rPr>
                <w:i/>
                <w:iCs/>
                <w:szCs w:val="22"/>
              </w:rPr>
              <w:t>(</w:t>
            </w:r>
            <w:r w:rsidRPr="00F26975">
              <w:rPr>
                <w:i/>
                <w:iCs/>
                <w:szCs w:val="22"/>
              </w:rPr>
              <w:t xml:space="preserve">Joint Venture </w:t>
            </w:r>
            <w:r w:rsidRPr="00F63ADB">
              <w:rPr>
                <w:i/>
                <w:iCs/>
                <w:szCs w:val="22"/>
              </w:rPr>
              <w:t>CNNC)</w:t>
            </w:r>
          </w:p>
        </w:tc>
        <w:tc>
          <w:tcPr>
            <w:tcW w:w="1530" w:type="dxa"/>
          </w:tcPr>
          <w:p w14:paraId="360ED7E7" w14:textId="6A2584F1" w:rsidR="00E8381C" w:rsidRPr="00997117" w:rsidRDefault="00997117" w:rsidP="00E8381C">
            <w:pPr>
              <w:pStyle w:val="acctfourfigures"/>
              <w:tabs>
                <w:tab w:val="clear" w:pos="765"/>
              </w:tabs>
              <w:spacing w:line="240" w:lineRule="atLeast"/>
              <w:ind w:right="101"/>
              <w:jc w:val="right"/>
              <w:rPr>
                <w:rFonts w:cs="Angsana New"/>
                <w:szCs w:val="28"/>
                <w:lang w:val="en-US" w:bidi="th-TH"/>
              </w:rPr>
            </w:pPr>
            <w:r>
              <w:rPr>
                <w:rFonts w:cs="Angsana New"/>
                <w:szCs w:val="28"/>
                <w:lang w:val="en-US" w:bidi="th-TH"/>
              </w:rPr>
              <w:t>1,090,174</w:t>
            </w:r>
          </w:p>
        </w:tc>
        <w:tc>
          <w:tcPr>
            <w:tcW w:w="180" w:type="dxa"/>
            <w:vAlign w:val="bottom"/>
          </w:tcPr>
          <w:p w14:paraId="727D9AC6"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57A7804F" w14:textId="279E2D41" w:rsidR="00E8381C" w:rsidRPr="00607332" w:rsidRDefault="00665794" w:rsidP="00E8381C">
            <w:pPr>
              <w:spacing w:line="240" w:lineRule="atLeast"/>
              <w:ind w:left="-112" w:right="-532"/>
              <w:jc w:val="center"/>
              <w:rPr>
                <w:szCs w:val="22"/>
              </w:rPr>
            </w:pPr>
            <w:r w:rsidRPr="00607332">
              <w:rPr>
                <w:szCs w:val="22"/>
              </w:rPr>
              <w:t>-</w:t>
            </w:r>
          </w:p>
        </w:tc>
      </w:tr>
      <w:tr w:rsidR="00E8381C" w:rsidRPr="00373CB1" w14:paraId="30DC2708" w14:textId="77777777" w:rsidTr="00D6232A">
        <w:trPr>
          <w:cantSplit/>
        </w:trPr>
        <w:tc>
          <w:tcPr>
            <w:tcW w:w="6120" w:type="dxa"/>
            <w:vAlign w:val="bottom"/>
          </w:tcPr>
          <w:p w14:paraId="57662576" w14:textId="1927ECC3" w:rsidR="00E8381C" w:rsidRPr="007876BA" w:rsidRDefault="00E8381C" w:rsidP="00E8381C">
            <w:pPr>
              <w:pStyle w:val="ListParagraph"/>
              <w:numPr>
                <w:ilvl w:val="2"/>
                <w:numId w:val="17"/>
              </w:numPr>
              <w:tabs>
                <w:tab w:val="clear" w:pos="1020"/>
                <w:tab w:val="num" w:pos="370"/>
              </w:tabs>
              <w:spacing w:line="240" w:lineRule="atLeast"/>
              <w:ind w:hanging="830"/>
              <w:rPr>
                <w:szCs w:val="22"/>
              </w:rPr>
            </w:pPr>
            <w:r>
              <w:rPr>
                <w:szCs w:val="22"/>
              </w:rPr>
              <w:t>C</w:t>
            </w:r>
            <w:r w:rsidRPr="00F63ADB">
              <w:rPr>
                <w:szCs w:val="22"/>
              </w:rPr>
              <w:t>onstruction contract</w:t>
            </w:r>
            <w:r w:rsidRPr="007876BA">
              <w:rPr>
                <w:szCs w:val="22"/>
              </w:rPr>
              <w:t xml:space="preserve"> </w:t>
            </w:r>
            <w:r w:rsidRPr="007876BA">
              <w:rPr>
                <w:i/>
                <w:iCs/>
                <w:szCs w:val="22"/>
              </w:rPr>
              <w:t>(</w:t>
            </w:r>
            <w:r w:rsidRPr="00F26975">
              <w:rPr>
                <w:i/>
                <w:iCs/>
                <w:szCs w:val="22"/>
              </w:rPr>
              <w:t xml:space="preserve">Joint Venture </w:t>
            </w:r>
            <w:r w:rsidRPr="007876BA">
              <w:rPr>
                <w:i/>
                <w:iCs/>
                <w:szCs w:val="22"/>
              </w:rPr>
              <w:t>CNNC)</w:t>
            </w:r>
          </w:p>
        </w:tc>
        <w:tc>
          <w:tcPr>
            <w:tcW w:w="1530" w:type="dxa"/>
          </w:tcPr>
          <w:p w14:paraId="04B80C84" w14:textId="04601F77" w:rsidR="00E8381C" w:rsidRPr="003F33CC" w:rsidRDefault="00665794" w:rsidP="00E8381C">
            <w:pPr>
              <w:pStyle w:val="acctfourfigures"/>
              <w:tabs>
                <w:tab w:val="clear" w:pos="765"/>
              </w:tabs>
              <w:spacing w:line="240" w:lineRule="atLeast"/>
              <w:ind w:right="101"/>
              <w:jc w:val="right"/>
              <w:rPr>
                <w:szCs w:val="22"/>
              </w:rPr>
            </w:pPr>
            <w:r w:rsidRPr="003F33CC">
              <w:rPr>
                <w:szCs w:val="22"/>
              </w:rPr>
              <w:t>1,066,000</w:t>
            </w:r>
          </w:p>
        </w:tc>
        <w:tc>
          <w:tcPr>
            <w:tcW w:w="180" w:type="dxa"/>
            <w:vAlign w:val="bottom"/>
          </w:tcPr>
          <w:p w14:paraId="23C4E5F8"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53B70F8B" w14:textId="19297128" w:rsidR="00E8381C" w:rsidRPr="00607332" w:rsidRDefault="00665794" w:rsidP="00E8381C">
            <w:pPr>
              <w:spacing w:line="240" w:lineRule="atLeast"/>
              <w:ind w:left="-112" w:right="-532"/>
              <w:jc w:val="center"/>
              <w:rPr>
                <w:szCs w:val="22"/>
              </w:rPr>
            </w:pPr>
            <w:r w:rsidRPr="00607332">
              <w:rPr>
                <w:szCs w:val="22"/>
              </w:rPr>
              <w:t>-</w:t>
            </w:r>
          </w:p>
        </w:tc>
      </w:tr>
      <w:tr w:rsidR="00E8381C" w:rsidRPr="00373CB1" w14:paraId="3E71E1FA" w14:textId="77777777" w:rsidTr="00D6232A">
        <w:trPr>
          <w:cantSplit/>
        </w:trPr>
        <w:tc>
          <w:tcPr>
            <w:tcW w:w="6120" w:type="dxa"/>
            <w:vAlign w:val="bottom"/>
          </w:tcPr>
          <w:p w14:paraId="08D22817" w14:textId="7EF3087A" w:rsidR="00E8381C" w:rsidRPr="007876BA" w:rsidRDefault="00E8381C" w:rsidP="00E8381C">
            <w:pPr>
              <w:pStyle w:val="ListParagraph"/>
              <w:numPr>
                <w:ilvl w:val="2"/>
                <w:numId w:val="17"/>
              </w:numPr>
              <w:tabs>
                <w:tab w:val="clear" w:pos="1020"/>
                <w:tab w:val="num" w:pos="370"/>
              </w:tabs>
              <w:spacing w:line="240" w:lineRule="atLeast"/>
              <w:ind w:hanging="830"/>
              <w:rPr>
                <w:szCs w:val="22"/>
              </w:rPr>
            </w:pPr>
            <w:r w:rsidRPr="007876BA">
              <w:rPr>
                <w:szCs w:val="22"/>
              </w:rPr>
              <w:t>Marine transportation service</w:t>
            </w:r>
          </w:p>
        </w:tc>
        <w:tc>
          <w:tcPr>
            <w:tcW w:w="1530" w:type="dxa"/>
          </w:tcPr>
          <w:p w14:paraId="0158A718" w14:textId="3D268BAC" w:rsidR="00E8381C" w:rsidRPr="00373CB1" w:rsidRDefault="00665794" w:rsidP="00E8381C">
            <w:pPr>
              <w:pStyle w:val="acctfourfigures"/>
              <w:tabs>
                <w:tab w:val="clear" w:pos="765"/>
              </w:tabs>
              <w:spacing w:line="240" w:lineRule="atLeast"/>
              <w:ind w:right="101"/>
              <w:jc w:val="right"/>
              <w:rPr>
                <w:szCs w:val="22"/>
              </w:rPr>
            </w:pPr>
            <w:r>
              <w:rPr>
                <w:szCs w:val="22"/>
              </w:rPr>
              <w:t>107,153</w:t>
            </w:r>
          </w:p>
        </w:tc>
        <w:tc>
          <w:tcPr>
            <w:tcW w:w="180" w:type="dxa"/>
            <w:vAlign w:val="bottom"/>
          </w:tcPr>
          <w:p w14:paraId="410EE1B1"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72F50FF3" w14:textId="438F01C9" w:rsidR="00E8381C" w:rsidRPr="00373CB1" w:rsidRDefault="00665794" w:rsidP="00E8381C">
            <w:pPr>
              <w:pStyle w:val="acctfourfigures"/>
              <w:tabs>
                <w:tab w:val="clear" w:pos="765"/>
                <w:tab w:val="decimal" w:pos="1813"/>
              </w:tabs>
              <w:spacing w:line="240" w:lineRule="atLeast"/>
              <w:ind w:right="97"/>
              <w:rPr>
                <w:szCs w:val="22"/>
              </w:rPr>
            </w:pPr>
            <w:r>
              <w:rPr>
                <w:szCs w:val="22"/>
              </w:rPr>
              <w:t>260</w:t>
            </w:r>
          </w:p>
        </w:tc>
      </w:tr>
      <w:tr w:rsidR="00E8381C" w:rsidRPr="00B13368" w14:paraId="0EA1B981" w14:textId="77777777" w:rsidTr="00D6232A">
        <w:trPr>
          <w:cantSplit/>
        </w:trPr>
        <w:tc>
          <w:tcPr>
            <w:tcW w:w="6120" w:type="dxa"/>
            <w:vAlign w:val="bottom"/>
          </w:tcPr>
          <w:p w14:paraId="31F701AC" w14:textId="28B13B6A" w:rsidR="00E8381C" w:rsidRPr="00373CB1" w:rsidRDefault="00E8381C" w:rsidP="00E8381C">
            <w:pPr>
              <w:spacing w:line="240" w:lineRule="atLeast"/>
              <w:rPr>
                <w:szCs w:val="22"/>
              </w:rPr>
            </w:pPr>
            <w:r w:rsidRPr="00373CB1">
              <w:rPr>
                <w:szCs w:val="22"/>
              </w:rPr>
              <w:t>Other services</w:t>
            </w:r>
          </w:p>
        </w:tc>
        <w:tc>
          <w:tcPr>
            <w:tcW w:w="1530" w:type="dxa"/>
            <w:tcBorders>
              <w:bottom w:val="single" w:sz="4" w:space="0" w:color="auto"/>
            </w:tcBorders>
          </w:tcPr>
          <w:p w14:paraId="6C07F2C2" w14:textId="5EA7E97A" w:rsidR="00E8381C" w:rsidRPr="00373CB1" w:rsidRDefault="00665794" w:rsidP="00E8381C">
            <w:pPr>
              <w:pStyle w:val="acctfourfigures"/>
              <w:tabs>
                <w:tab w:val="clear" w:pos="765"/>
              </w:tabs>
              <w:spacing w:line="240" w:lineRule="atLeast"/>
              <w:ind w:right="101"/>
              <w:jc w:val="right"/>
              <w:rPr>
                <w:szCs w:val="22"/>
              </w:rPr>
            </w:pPr>
            <w:r>
              <w:rPr>
                <w:szCs w:val="22"/>
              </w:rPr>
              <w:t>2,115</w:t>
            </w:r>
          </w:p>
        </w:tc>
        <w:tc>
          <w:tcPr>
            <w:tcW w:w="180" w:type="dxa"/>
            <w:vAlign w:val="bottom"/>
          </w:tcPr>
          <w:p w14:paraId="07F8DD10" w14:textId="77777777" w:rsidR="00E8381C" w:rsidRPr="00373CB1" w:rsidRDefault="00E8381C" w:rsidP="00E8381C">
            <w:pPr>
              <w:pStyle w:val="acctfourfigures"/>
              <w:tabs>
                <w:tab w:val="clear" w:pos="765"/>
                <w:tab w:val="decimal" w:pos="1090"/>
              </w:tabs>
              <w:spacing w:line="240" w:lineRule="atLeast"/>
              <w:ind w:right="11"/>
              <w:rPr>
                <w:szCs w:val="22"/>
              </w:rPr>
            </w:pPr>
          </w:p>
        </w:tc>
        <w:tc>
          <w:tcPr>
            <w:tcW w:w="1440" w:type="dxa"/>
          </w:tcPr>
          <w:p w14:paraId="71456788" w14:textId="3C424908" w:rsidR="00E8381C" w:rsidRPr="00373CB1" w:rsidRDefault="00665794" w:rsidP="00E8381C">
            <w:pPr>
              <w:pStyle w:val="acctfourfigures"/>
              <w:tabs>
                <w:tab w:val="clear" w:pos="765"/>
                <w:tab w:val="decimal" w:pos="1813"/>
              </w:tabs>
              <w:spacing w:line="240" w:lineRule="atLeast"/>
              <w:ind w:right="97"/>
              <w:rPr>
                <w:szCs w:val="22"/>
              </w:rPr>
            </w:pPr>
            <w:r>
              <w:rPr>
                <w:szCs w:val="22"/>
              </w:rPr>
              <w:t>1,995</w:t>
            </w:r>
          </w:p>
        </w:tc>
      </w:tr>
      <w:tr w:rsidR="00E8381C" w:rsidRPr="00373CB1" w14:paraId="28212011" w14:textId="77777777" w:rsidTr="00D6232A">
        <w:trPr>
          <w:cantSplit/>
        </w:trPr>
        <w:tc>
          <w:tcPr>
            <w:tcW w:w="6120" w:type="dxa"/>
            <w:vAlign w:val="bottom"/>
          </w:tcPr>
          <w:p w14:paraId="6D564F52" w14:textId="088AAE1F" w:rsidR="00E8381C" w:rsidRPr="00373CB1" w:rsidRDefault="00E8381C" w:rsidP="00E8381C">
            <w:pPr>
              <w:spacing w:line="240" w:lineRule="atLeast"/>
              <w:rPr>
                <w:b/>
                <w:bCs/>
                <w:szCs w:val="22"/>
                <w:lang w:val="en-US"/>
              </w:rPr>
            </w:pPr>
            <w:r w:rsidRPr="00373CB1">
              <w:rPr>
                <w:b/>
                <w:bCs/>
                <w:szCs w:val="22"/>
              </w:rPr>
              <w:t>Total</w:t>
            </w:r>
          </w:p>
        </w:tc>
        <w:tc>
          <w:tcPr>
            <w:tcW w:w="1530" w:type="dxa"/>
            <w:tcBorders>
              <w:top w:val="single" w:sz="4" w:space="0" w:color="auto"/>
              <w:bottom w:val="double" w:sz="4" w:space="0" w:color="auto"/>
            </w:tcBorders>
          </w:tcPr>
          <w:p w14:paraId="232DE53E" w14:textId="7F266DBA" w:rsidR="00E8381C" w:rsidRPr="00373CB1" w:rsidRDefault="00997117" w:rsidP="00E8381C">
            <w:pPr>
              <w:pStyle w:val="acctfourfigures"/>
              <w:tabs>
                <w:tab w:val="clear" w:pos="765"/>
              </w:tabs>
              <w:spacing w:line="240" w:lineRule="atLeast"/>
              <w:ind w:right="101"/>
              <w:jc w:val="right"/>
              <w:rPr>
                <w:b/>
                <w:bCs/>
                <w:szCs w:val="22"/>
                <w:cs/>
                <w:lang w:bidi="th-TH"/>
              </w:rPr>
            </w:pPr>
            <w:r>
              <w:rPr>
                <w:b/>
                <w:bCs/>
                <w:szCs w:val="22"/>
                <w:lang w:bidi="th-TH"/>
              </w:rPr>
              <w:t>3,379,528</w:t>
            </w:r>
          </w:p>
        </w:tc>
        <w:tc>
          <w:tcPr>
            <w:tcW w:w="180" w:type="dxa"/>
          </w:tcPr>
          <w:p w14:paraId="32C03718" w14:textId="77777777" w:rsidR="00E8381C" w:rsidRPr="00373CB1" w:rsidRDefault="00E8381C" w:rsidP="00E8381C">
            <w:pPr>
              <w:pStyle w:val="acctfourfigures"/>
              <w:tabs>
                <w:tab w:val="clear" w:pos="765"/>
                <w:tab w:val="decimal" w:pos="1090"/>
              </w:tabs>
              <w:spacing w:line="240" w:lineRule="atLeast"/>
              <w:ind w:right="11"/>
              <w:rPr>
                <w:b/>
                <w:bCs/>
                <w:szCs w:val="22"/>
              </w:rPr>
            </w:pPr>
          </w:p>
        </w:tc>
        <w:tc>
          <w:tcPr>
            <w:tcW w:w="1440" w:type="dxa"/>
            <w:tcBorders>
              <w:top w:val="single" w:sz="4" w:space="0" w:color="auto"/>
              <w:bottom w:val="double" w:sz="4" w:space="0" w:color="auto"/>
            </w:tcBorders>
          </w:tcPr>
          <w:p w14:paraId="130E56B5" w14:textId="367164F3" w:rsidR="00E8381C" w:rsidRPr="00373CB1" w:rsidRDefault="00665794" w:rsidP="00E8381C">
            <w:pPr>
              <w:pStyle w:val="acctfourfigures"/>
              <w:tabs>
                <w:tab w:val="clear" w:pos="765"/>
                <w:tab w:val="decimal" w:pos="1813"/>
              </w:tabs>
              <w:spacing w:line="240" w:lineRule="atLeast"/>
              <w:ind w:right="97"/>
              <w:rPr>
                <w:b/>
                <w:bCs/>
                <w:szCs w:val="22"/>
                <w:cs/>
                <w:lang w:bidi="th-TH"/>
              </w:rPr>
            </w:pPr>
            <w:r>
              <w:rPr>
                <w:b/>
                <w:bCs/>
                <w:szCs w:val="22"/>
                <w:lang w:bidi="th-TH"/>
              </w:rPr>
              <w:t>2,777</w:t>
            </w:r>
          </w:p>
        </w:tc>
      </w:tr>
    </w:tbl>
    <w:p w14:paraId="1D2EC25B" w14:textId="51EF2AC3" w:rsidR="004E1639" w:rsidRDefault="004E1639">
      <w:pPr>
        <w:spacing w:line="240" w:lineRule="auto"/>
        <w:rPr>
          <w:szCs w:val="22"/>
        </w:rPr>
      </w:pPr>
    </w:p>
    <w:p w14:paraId="5DA206DC" w14:textId="0F33821C" w:rsidR="0088201D" w:rsidRPr="0085270D" w:rsidRDefault="0085270D" w:rsidP="0009639A">
      <w:pPr>
        <w:spacing w:line="240" w:lineRule="atLeast"/>
        <w:ind w:left="540"/>
        <w:jc w:val="thaiDistribute"/>
        <w:rPr>
          <w:i/>
          <w:iCs/>
          <w:szCs w:val="22"/>
        </w:rPr>
      </w:pPr>
      <w:r w:rsidRPr="0085270D">
        <w:rPr>
          <w:i/>
          <w:iCs/>
          <w:szCs w:val="22"/>
        </w:rPr>
        <w:lastRenderedPageBreak/>
        <w:t>Capital commitments - Vessels</w:t>
      </w:r>
    </w:p>
    <w:p w14:paraId="3D45FBD0" w14:textId="77777777" w:rsidR="0088201D" w:rsidRDefault="0088201D" w:rsidP="004E1639">
      <w:pPr>
        <w:spacing w:line="240" w:lineRule="atLeast"/>
        <w:jc w:val="thaiDistribute"/>
        <w:rPr>
          <w:szCs w:val="22"/>
        </w:rPr>
      </w:pPr>
    </w:p>
    <w:p w14:paraId="25A5B481" w14:textId="12CD0A0E" w:rsidR="00684D50" w:rsidRPr="00684D50" w:rsidRDefault="00684D50" w:rsidP="00684D50">
      <w:pPr>
        <w:spacing w:line="240" w:lineRule="atLeast"/>
        <w:ind w:left="547" w:hanging="7"/>
        <w:jc w:val="thaiDistribute"/>
        <w:rPr>
          <w:rFonts w:cstheme="minorBidi"/>
          <w:szCs w:val="28"/>
          <w:lang w:bidi="th-TH"/>
        </w:rPr>
      </w:pPr>
      <w:r w:rsidRPr="00684D50">
        <w:rPr>
          <w:rFonts w:cstheme="minorBidi"/>
          <w:szCs w:val="28"/>
          <w:lang w:bidi="th-TH"/>
        </w:rPr>
        <w:t>In December 2024, the subsidiaries entered into six contracts to construct six vessels with total USD 39.90 million which were recorded as assets under construction in totalling of USD 6.65 million in the consolidated financial statements</w:t>
      </w:r>
      <w:r w:rsidR="00D15FCE">
        <w:rPr>
          <w:rFonts w:cstheme="minorBidi"/>
          <w:szCs w:val="28"/>
          <w:lang w:bidi="th-TH"/>
        </w:rPr>
        <w:t>.</w:t>
      </w:r>
      <w:r w:rsidRPr="00684D50">
        <w:rPr>
          <w:rFonts w:cstheme="minorBidi"/>
          <w:szCs w:val="28"/>
          <w:lang w:bidi="th-TH"/>
        </w:rPr>
        <w:t xml:space="preserve"> </w:t>
      </w:r>
      <w:r w:rsidR="00D15FCE">
        <w:rPr>
          <w:rFonts w:cstheme="minorBidi"/>
          <w:szCs w:val="28"/>
          <w:lang w:bidi="th-TH"/>
        </w:rPr>
        <w:t>A</w:t>
      </w:r>
      <w:r w:rsidRPr="00684D50">
        <w:rPr>
          <w:rFonts w:cstheme="minorBidi"/>
          <w:szCs w:val="28"/>
          <w:lang w:bidi="th-TH"/>
        </w:rPr>
        <w:t>s at 30 September 2025</w:t>
      </w:r>
      <w:r w:rsidR="00D15FCE">
        <w:rPr>
          <w:rFonts w:cstheme="minorBidi"/>
          <w:szCs w:val="28"/>
          <w:lang w:bidi="th-TH"/>
        </w:rPr>
        <w:t>,</w:t>
      </w:r>
      <w:r w:rsidRPr="00684D50">
        <w:rPr>
          <w:rFonts w:cstheme="minorBidi"/>
          <w:szCs w:val="28"/>
          <w:lang w:bidi="th-TH"/>
        </w:rPr>
        <w:t xml:space="preserve"> the Group has capital commitments</w:t>
      </w:r>
      <w:r>
        <w:rPr>
          <w:rFonts w:cstheme="minorBidi"/>
          <w:szCs w:val="28"/>
          <w:lang w:bidi="th-TH"/>
        </w:rPr>
        <w:br/>
      </w:r>
      <w:r w:rsidRPr="00684D50">
        <w:rPr>
          <w:rFonts w:cstheme="minorBidi"/>
          <w:szCs w:val="28"/>
          <w:lang w:bidi="th-TH"/>
        </w:rPr>
        <w:t>in totalling of USD 33.25 million or equivalent to Baht 1,079.35 million</w:t>
      </w:r>
      <w:r w:rsidR="00D15FCE">
        <w:rPr>
          <w:rFonts w:cstheme="minorBidi"/>
          <w:szCs w:val="28"/>
          <w:lang w:bidi="th-TH"/>
        </w:rPr>
        <w:t>.</w:t>
      </w:r>
    </w:p>
    <w:p w14:paraId="610A910D" w14:textId="77777777" w:rsidR="00684D50" w:rsidRPr="00684D50" w:rsidRDefault="00684D50" w:rsidP="00684D50">
      <w:pPr>
        <w:spacing w:line="240" w:lineRule="atLeast"/>
        <w:ind w:left="547" w:hanging="7"/>
        <w:jc w:val="thaiDistribute"/>
        <w:rPr>
          <w:rFonts w:cstheme="minorBidi"/>
          <w:szCs w:val="28"/>
          <w:lang w:bidi="th-TH"/>
        </w:rPr>
      </w:pPr>
    </w:p>
    <w:p w14:paraId="7CDFD7B9" w14:textId="0EDD1592" w:rsidR="001E07AA" w:rsidRPr="00684D50" w:rsidRDefault="00684D50" w:rsidP="00684D50">
      <w:pPr>
        <w:spacing w:line="240" w:lineRule="atLeast"/>
        <w:ind w:left="547" w:hanging="7"/>
        <w:jc w:val="thaiDistribute"/>
        <w:rPr>
          <w:rFonts w:cstheme="minorBidi"/>
          <w:szCs w:val="28"/>
          <w:lang w:bidi="th-TH"/>
        </w:rPr>
      </w:pPr>
      <w:r w:rsidRPr="00684D50">
        <w:rPr>
          <w:rFonts w:cstheme="minorBidi"/>
          <w:szCs w:val="28"/>
          <w:lang w:bidi="th-TH"/>
        </w:rPr>
        <w:t>On 12 August 2025, a subsidiary entered into a contract to purchase the vessel at the price of JPY 880 million which were recorded as assets under construction in totalling of JPY 176 million in the consolidated financial statements</w:t>
      </w:r>
      <w:r w:rsidR="00D15FCE">
        <w:rPr>
          <w:rFonts w:cstheme="minorBidi"/>
          <w:szCs w:val="28"/>
          <w:lang w:bidi="th-TH"/>
        </w:rPr>
        <w:t>.</w:t>
      </w:r>
      <w:r w:rsidRPr="00684D50">
        <w:rPr>
          <w:rFonts w:cstheme="minorBidi"/>
          <w:szCs w:val="28"/>
          <w:lang w:bidi="th-TH"/>
        </w:rPr>
        <w:t xml:space="preserve"> </w:t>
      </w:r>
      <w:r w:rsidR="00D15FCE">
        <w:rPr>
          <w:rFonts w:cstheme="minorBidi"/>
          <w:szCs w:val="28"/>
          <w:lang w:bidi="th-TH"/>
        </w:rPr>
        <w:t>A</w:t>
      </w:r>
      <w:r w:rsidRPr="00684D50">
        <w:rPr>
          <w:rFonts w:cstheme="minorBidi"/>
          <w:szCs w:val="28"/>
          <w:lang w:bidi="th-TH"/>
        </w:rPr>
        <w:t>s at 30 September 2025</w:t>
      </w:r>
      <w:r w:rsidR="00D15FCE">
        <w:rPr>
          <w:rFonts w:cstheme="minorBidi"/>
          <w:szCs w:val="28"/>
          <w:lang w:bidi="th-TH"/>
        </w:rPr>
        <w:t>,</w:t>
      </w:r>
      <w:r w:rsidRPr="00684D50">
        <w:rPr>
          <w:rFonts w:cstheme="minorBidi"/>
          <w:szCs w:val="28"/>
          <w:lang w:bidi="th-TH"/>
        </w:rPr>
        <w:t xml:space="preserve"> the Group has capital commitments in totalling of JPY 704 million or equivalent to Baht 154.98 million</w:t>
      </w:r>
      <w:r w:rsidR="00D15FCE">
        <w:rPr>
          <w:rFonts w:cstheme="minorBidi"/>
          <w:szCs w:val="28"/>
          <w:lang w:bidi="th-TH"/>
        </w:rPr>
        <w:t>.</w:t>
      </w:r>
    </w:p>
    <w:p w14:paraId="1DC00C7C" w14:textId="77777777" w:rsidR="00684D50" w:rsidRPr="00684D50" w:rsidRDefault="00684D50" w:rsidP="00684D50">
      <w:pPr>
        <w:pStyle w:val="Heading1"/>
        <w:numPr>
          <w:ilvl w:val="0"/>
          <w:numId w:val="0"/>
        </w:numPr>
        <w:spacing w:before="0" w:after="0" w:line="240" w:lineRule="atLeast"/>
        <w:ind w:left="540" w:right="-45"/>
        <w:rPr>
          <w:b w:val="0"/>
          <w:bCs/>
          <w:i w:val="0"/>
          <w:iCs/>
          <w:sz w:val="22"/>
          <w:szCs w:val="22"/>
        </w:rPr>
      </w:pPr>
    </w:p>
    <w:p w14:paraId="683C5458" w14:textId="3CA2BD96" w:rsidR="00D109D0" w:rsidRPr="000F1D79" w:rsidRDefault="00F02AD0" w:rsidP="00FB5B05">
      <w:pPr>
        <w:pStyle w:val="Heading1"/>
        <w:numPr>
          <w:ilvl w:val="0"/>
          <w:numId w:val="17"/>
        </w:numPr>
        <w:tabs>
          <w:tab w:val="clear" w:pos="340"/>
        </w:tabs>
        <w:spacing w:before="0" w:after="0" w:line="240" w:lineRule="atLeast"/>
        <w:ind w:left="540" w:right="-45" w:hanging="540"/>
        <w:rPr>
          <w:i w:val="0"/>
          <w:iCs/>
          <w:szCs w:val="24"/>
        </w:rPr>
      </w:pPr>
      <w:r w:rsidRPr="000F1D79">
        <w:rPr>
          <w:i w:val="0"/>
          <w:iCs/>
          <w:szCs w:val="24"/>
        </w:rPr>
        <w:t>Event after the reporting period</w:t>
      </w:r>
    </w:p>
    <w:p w14:paraId="27D22395" w14:textId="77777777" w:rsidR="00C347B3" w:rsidRPr="000F1D79" w:rsidRDefault="00C347B3" w:rsidP="00C347B3">
      <w:pPr>
        <w:spacing w:line="240" w:lineRule="atLeast"/>
        <w:jc w:val="thaiDistribute"/>
        <w:rPr>
          <w:rFonts w:cstheme="minorBidi"/>
          <w:szCs w:val="28"/>
          <w:lang w:bidi="th-TH"/>
        </w:rPr>
      </w:pPr>
    </w:p>
    <w:p w14:paraId="5FEF1D62" w14:textId="1EF9A73F" w:rsidR="00056D8A" w:rsidRPr="00AD3EB9" w:rsidRDefault="00056D8A" w:rsidP="00AD3EB9">
      <w:pPr>
        <w:pStyle w:val="ListParagraph"/>
        <w:spacing w:line="240" w:lineRule="atLeast"/>
        <w:ind w:left="540"/>
        <w:jc w:val="both"/>
        <w:rPr>
          <w:i/>
          <w:iCs/>
          <w:szCs w:val="22"/>
          <w:cs/>
        </w:rPr>
      </w:pPr>
      <w:r w:rsidRPr="007E6715">
        <w:rPr>
          <w:i/>
          <w:iCs/>
          <w:szCs w:val="22"/>
        </w:rPr>
        <w:t>Addition of vessel</w:t>
      </w:r>
      <w:r w:rsidR="009B19C8">
        <w:rPr>
          <w:i/>
          <w:iCs/>
          <w:szCs w:val="22"/>
        </w:rPr>
        <w:t>s</w:t>
      </w:r>
    </w:p>
    <w:p w14:paraId="2FBD054F" w14:textId="265558E0" w:rsidR="00686E5E" w:rsidRPr="00686E5E" w:rsidRDefault="00686E5E" w:rsidP="00AD3EB9">
      <w:pPr>
        <w:spacing w:line="240" w:lineRule="atLeast"/>
        <w:ind w:left="547" w:hanging="7"/>
        <w:rPr>
          <w:rFonts w:cstheme="minorBidi"/>
          <w:szCs w:val="28"/>
          <w:lang w:bidi="th-TH"/>
        </w:rPr>
      </w:pPr>
    </w:p>
    <w:p w14:paraId="5F7326E4" w14:textId="121977D1" w:rsidR="00686E5E" w:rsidRDefault="003265C2" w:rsidP="00056D8A">
      <w:pPr>
        <w:spacing w:line="240" w:lineRule="atLeast"/>
        <w:ind w:left="547" w:hanging="7"/>
        <w:jc w:val="thaiDistribute"/>
        <w:rPr>
          <w:rFonts w:cstheme="minorBidi"/>
          <w:szCs w:val="28"/>
          <w:lang w:bidi="th-TH"/>
        </w:rPr>
      </w:pPr>
      <w:r>
        <w:rPr>
          <w:rFonts w:cstheme="minorBidi"/>
          <w:szCs w:val="28"/>
          <w:lang w:bidi="th-TH"/>
        </w:rPr>
        <w:t xml:space="preserve">On 29 </w:t>
      </w:r>
      <w:r w:rsidR="00AD3EB9" w:rsidRPr="00AD3EB9">
        <w:rPr>
          <w:rFonts w:cstheme="minorBidi"/>
          <w:szCs w:val="28"/>
          <w:lang w:bidi="th-TH"/>
        </w:rPr>
        <w:t xml:space="preserve">October 2025, a subsidiary entered into two </w:t>
      </w:r>
      <w:r w:rsidR="00D15FCE">
        <w:rPr>
          <w:rFonts w:cstheme="minorBidi"/>
          <w:szCs w:val="28"/>
          <w:lang w:bidi="th-TH"/>
        </w:rPr>
        <w:t xml:space="preserve">contracts to purchase </w:t>
      </w:r>
      <w:r w:rsidR="00AD3EB9" w:rsidRPr="00AD3EB9">
        <w:rPr>
          <w:rFonts w:cstheme="minorBidi"/>
          <w:szCs w:val="28"/>
          <w:lang w:bidi="th-TH"/>
        </w:rPr>
        <w:t>two crew boats at the total price of USD 13.95 million or equivalent to Baht 453.33 million. The crew boats were delivered to a subsidiary on 3 November 2025.</w:t>
      </w:r>
    </w:p>
    <w:p w14:paraId="4F87C31F" w14:textId="77777777" w:rsidR="00AD3EB9" w:rsidRDefault="00AD3EB9" w:rsidP="00AD3EB9">
      <w:pPr>
        <w:spacing w:line="240" w:lineRule="atLeast"/>
        <w:ind w:left="547" w:hanging="7"/>
        <w:jc w:val="thaiDistribute"/>
        <w:rPr>
          <w:rFonts w:cstheme="minorBidi"/>
          <w:szCs w:val="28"/>
          <w:lang w:bidi="th-TH"/>
        </w:rPr>
      </w:pPr>
    </w:p>
    <w:p w14:paraId="24E6A8D9" w14:textId="77777777" w:rsidR="00AD3EB9" w:rsidRDefault="00AD3EB9" w:rsidP="00056D8A">
      <w:pPr>
        <w:spacing w:line="240" w:lineRule="atLeast"/>
        <w:ind w:left="547" w:hanging="7"/>
        <w:jc w:val="thaiDistribute"/>
        <w:rPr>
          <w:rFonts w:cstheme="minorBidi"/>
          <w:szCs w:val="28"/>
          <w:cs/>
          <w:lang w:bidi="th-TH"/>
        </w:rPr>
      </w:pPr>
    </w:p>
    <w:sectPr w:rsidR="00AD3EB9" w:rsidSect="00B34D5B">
      <w:headerReference w:type="default" r:id="rId17"/>
      <w:foot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8E92D" w14:textId="77777777" w:rsidR="008D5FA9" w:rsidRDefault="008D5FA9">
      <w:r>
        <w:separator/>
      </w:r>
    </w:p>
  </w:endnote>
  <w:endnote w:type="continuationSeparator" w:id="0">
    <w:p w14:paraId="16031481" w14:textId="77777777" w:rsidR="008D5FA9" w:rsidRDefault="008D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7FB1F" w14:textId="77777777" w:rsidR="00087842" w:rsidRPr="00D55D1F" w:rsidRDefault="0008784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FED1" w14:textId="77777777" w:rsidR="0073240B" w:rsidRPr="00D55D1F" w:rsidRDefault="0073240B">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12B3" w14:textId="77777777" w:rsidR="008D5FA9" w:rsidRDefault="008D5FA9">
      <w:r>
        <w:separator/>
      </w:r>
    </w:p>
  </w:footnote>
  <w:footnote w:type="continuationSeparator" w:id="0">
    <w:p w14:paraId="73AA6BBA" w14:textId="77777777" w:rsidR="008D5FA9" w:rsidRDefault="008D5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3219" w14:textId="77777777" w:rsidR="00F86705" w:rsidRDefault="00F86705" w:rsidP="00F5318D">
    <w:pPr>
      <w:pStyle w:val="acctmainheading"/>
      <w:spacing w:after="0" w:line="240" w:lineRule="atLeast"/>
    </w:pPr>
    <w:r w:rsidRPr="006E60C4">
      <w:t>Prima Marine Public Company Limited and its Subsidiaries</w:t>
    </w:r>
  </w:p>
  <w:p w14:paraId="5AC9807C"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7F5303DD" w14:textId="6D092060"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sidR="000B7570">
      <w:rPr>
        <w:sz w:val="24"/>
        <w:szCs w:val="24"/>
      </w:rPr>
      <w:t>nine</w:t>
    </w:r>
    <w:r w:rsidRPr="004E0D12">
      <w:rPr>
        <w:sz w:val="24"/>
        <w:szCs w:val="24"/>
      </w:rPr>
      <w:t xml:space="preserve">-month periods </w:t>
    </w:r>
    <w:r w:rsidRPr="00C06FBE">
      <w:rPr>
        <w:sz w:val="24"/>
        <w:szCs w:val="24"/>
      </w:rPr>
      <w:t>ended 3</w:t>
    </w:r>
    <w:r>
      <w:rPr>
        <w:sz w:val="24"/>
        <w:szCs w:val="24"/>
      </w:rPr>
      <w:t xml:space="preserve">0 </w:t>
    </w:r>
    <w:r w:rsidR="000B7570">
      <w:rPr>
        <w:sz w:val="24"/>
        <w:szCs w:val="24"/>
      </w:rPr>
      <w:t>September</w:t>
    </w:r>
    <w:r w:rsidRPr="00C06FBE">
      <w:rPr>
        <w:sz w:val="24"/>
        <w:szCs w:val="24"/>
      </w:rPr>
      <w:t xml:space="preserve"> 20</w:t>
    </w:r>
    <w:r>
      <w:rPr>
        <w:sz w:val="24"/>
        <w:szCs w:val="24"/>
      </w:rPr>
      <w:t>25</w:t>
    </w:r>
    <w:r w:rsidRPr="00C06FBE">
      <w:rPr>
        <w:sz w:val="24"/>
        <w:szCs w:val="24"/>
      </w:rPr>
      <w:t xml:space="preserve"> (Unaudited)</w:t>
    </w:r>
  </w:p>
  <w:p w14:paraId="22346497" w14:textId="2F33A85B" w:rsidR="00F86705" w:rsidRPr="0073240B" w:rsidRDefault="00F86705" w:rsidP="00F5318D">
    <w:pPr>
      <w:pStyle w:val="acctmainheading"/>
      <w:spacing w:after="0" w:line="240" w:lineRule="atLeast"/>
      <w:rPr>
        <w:rFonts w:cs="Cordia New"/>
        <w:sz w:val="24"/>
        <w:szCs w:val="24"/>
        <w:lang w:bidi="th-TH"/>
      </w:rPr>
    </w:pPr>
  </w:p>
  <w:p w14:paraId="6BCE6700" w14:textId="77777777" w:rsidR="00DB5881" w:rsidRPr="0073240B" w:rsidRDefault="00DB5881" w:rsidP="00F5318D">
    <w:pPr>
      <w:pStyle w:val="acctmainheading"/>
      <w:spacing w:after="0" w:line="240" w:lineRule="atLeast"/>
      <w:rPr>
        <w:rFonts w:cs="Cordi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BEE2" w14:textId="77777777" w:rsidR="00126DBB" w:rsidRDefault="00126DBB" w:rsidP="00126DBB">
    <w:pPr>
      <w:pStyle w:val="acctmainheading"/>
      <w:spacing w:after="0" w:line="240" w:lineRule="atLeast"/>
    </w:pPr>
    <w:r w:rsidRPr="006E60C4">
      <w:t>Prima Marine Public Company Limited and its Subsidiaries</w:t>
    </w:r>
  </w:p>
  <w:p w14:paraId="1D7DA238"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77C50812" w14:textId="758E5651"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sidR="000B7570">
      <w:rPr>
        <w:sz w:val="24"/>
        <w:szCs w:val="24"/>
      </w:rPr>
      <w:t>nine</w:t>
    </w:r>
    <w:r w:rsidRPr="004E0D12">
      <w:rPr>
        <w:sz w:val="24"/>
        <w:szCs w:val="24"/>
      </w:rPr>
      <w:t xml:space="preserve">-month periods </w:t>
    </w:r>
    <w:r w:rsidRPr="00C06FBE">
      <w:rPr>
        <w:sz w:val="24"/>
        <w:szCs w:val="24"/>
      </w:rPr>
      <w:t>ended 3</w:t>
    </w:r>
    <w:r>
      <w:rPr>
        <w:sz w:val="24"/>
        <w:szCs w:val="24"/>
      </w:rPr>
      <w:t xml:space="preserve">0 </w:t>
    </w:r>
    <w:r w:rsidR="000B7570">
      <w:rPr>
        <w:sz w:val="24"/>
        <w:szCs w:val="24"/>
      </w:rPr>
      <w:t>September</w:t>
    </w:r>
    <w:r w:rsidRPr="00C06FBE">
      <w:rPr>
        <w:sz w:val="24"/>
        <w:szCs w:val="24"/>
      </w:rPr>
      <w:t xml:space="preserve"> 20</w:t>
    </w:r>
    <w:r>
      <w:rPr>
        <w:sz w:val="24"/>
        <w:szCs w:val="24"/>
      </w:rPr>
      <w:t>25</w:t>
    </w:r>
    <w:r w:rsidRPr="00C06FBE">
      <w:rPr>
        <w:sz w:val="24"/>
        <w:szCs w:val="24"/>
      </w:rPr>
      <w:t xml:space="preserve"> (Unaudited)</w:t>
    </w:r>
  </w:p>
  <w:p w14:paraId="1C8FD6D4" w14:textId="77777777" w:rsidR="00087842" w:rsidRPr="001E1449" w:rsidRDefault="00087842" w:rsidP="004D5C90">
    <w:pPr>
      <w:pStyle w:val="Header"/>
      <w:spacing w:line="240" w:lineRule="atLeast"/>
      <w:jc w:val="left"/>
      <w:rPr>
        <w:i w:val="0"/>
        <w:iCs/>
        <w:sz w:val="24"/>
        <w:szCs w:val="24"/>
      </w:rPr>
    </w:pPr>
  </w:p>
  <w:p w14:paraId="5531567C" w14:textId="77777777" w:rsidR="00087842" w:rsidRPr="001E1449" w:rsidRDefault="00087842"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908D" w14:textId="77777777" w:rsidR="00126DBB" w:rsidRDefault="00126DBB" w:rsidP="00126DBB">
    <w:pPr>
      <w:pStyle w:val="acctmainheading"/>
      <w:spacing w:after="0" w:line="240" w:lineRule="atLeast"/>
    </w:pPr>
    <w:r w:rsidRPr="006E60C4">
      <w:t>Prima Marine Public Company Limited and its Subsidiaries</w:t>
    </w:r>
  </w:p>
  <w:p w14:paraId="3B5D4E5C"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0593F0CC" w14:textId="772DD0F3"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sidR="000B7570">
      <w:rPr>
        <w:sz w:val="24"/>
        <w:szCs w:val="24"/>
      </w:rPr>
      <w:t>nine</w:t>
    </w:r>
    <w:r w:rsidRPr="004E0D12">
      <w:rPr>
        <w:sz w:val="24"/>
        <w:szCs w:val="24"/>
      </w:rPr>
      <w:t xml:space="preserve">-month periods </w:t>
    </w:r>
    <w:r w:rsidRPr="00C06FBE">
      <w:rPr>
        <w:sz w:val="24"/>
        <w:szCs w:val="24"/>
      </w:rPr>
      <w:t>ended 3</w:t>
    </w:r>
    <w:r>
      <w:rPr>
        <w:sz w:val="24"/>
        <w:szCs w:val="24"/>
      </w:rPr>
      <w:t xml:space="preserve">0 </w:t>
    </w:r>
    <w:r w:rsidR="000B7570">
      <w:rPr>
        <w:sz w:val="24"/>
        <w:szCs w:val="24"/>
      </w:rPr>
      <w:t>September</w:t>
    </w:r>
    <w:r w:rsidRPr="00C06FBE">
      <w:rPr>
        <w:sz w:val="24"/>
        <w:szCs w:val="24"/>
      </w:rPr>
      <w:t xml:space="preserve"> 20</w:t>
    </w:r>
    <w:r>
      <w:rPr>
        <w:sz w:val="24"/>
        <w:szCs w:val="24"/>
      </w:rPr>
      <w:t>25</w:t>
    </w:r>
    <w:r w:rsidRPr="00C06FBE">
      <w:rPr>
        <w:sz w:val="24"/>
        <w:szCs w:val="24"/>
      </w:rPr>
      <w:t xml:space="preserve"> (Unaudited)</w:t>
    </w:r>
  </w:p>
  <w:p w14:paraId="177C3C00" w14:textId="77777777" w:rsidR="0073240B" w:rsidRPr="001E1449" w:rsidRDefault="0073240B" w:rsidP="004D5C90">
    <w:pPr>
      <w:pStyle w:val="Header"/>
      <w:spacing w:line="240" w:lineRule="atLeast"/>
      <w:jc w:val="left"/>
      <w:rPr>
        <w:i w:val="0"/>
        <w:iCs/>
        <w:sz w:val="24"/>
        <w:szCs w:val="24"/>
      </w:rPr>
    </w:pPr>
  </w:p>
  <w:p w14:paraId="141692CF" w14:textId="77777777" w:rsidR="0073240B" w:rsidRPr="001E1449" w:rsidRDefault="0073240B" w:rsidP="0023575D">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7FA1" w14:textId="77777777" w:rsidR="00126DBB" w:rsidRDefault="00126DBB" w:rsidP="00126DBB">
    <w:pPr>
      <w:pStyle w:val="acctmainheading"/>
      <w:spacing w:after="0" w:line="240" w:lineRule="atLeast"/>
    </w:pPr>
    <w:r w:rsidRPr="006E60C4">
      <w:t>Prima Marine Public Company Limited and its Subsidiaries</w:t>
    </w:r>
  </w:p>
  <w:p w14:paraId="10F1FBD6"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2E570AFF" w14:textId="374C4461" w:rsidR="00126DBB" w:rsidRDefault="00126DBB" w:rsidP="00126DBB">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sidR="00985843">
      <w:rPr>
        <w:sz w:val="24"/>
        <w:szCs w:val="24"/>
      </w:rPr>
      <w:t>nine</w:t>
    </w:r>
    <w:r w:rsidRPr="004E0D12">
      <w:rPr>
        <w:sz w:val="24"/>
        <w:szCs w:val="24"/>
      </w:rPr>
      <w:t xml:space="preserve">-month periods </w:t>
    </w:r>
    <w:r w:rsidRPr="00C06FBE">
      <w:rPr>
        <w:sz w:val="24"/>
        <w:szCs w:val="24"/>
      </w:rPr>
      <w:t>ended 3</w:t>
    </w:r>
    <w:r>
      <w:rPr>
        <w:sz w:val="24"/>
        <w:szCs w:val="24"/>
      </w:rPr>
      <w:t xml:space="preserve">0 </w:t>
    </w:r>
    <w:r w:rsidR="00985843">
      <w:rPr>
        <w:sz w:val="24"/>
        <w:szCs w:val="24"/>
      </w:rPr>
      <w:t>September</w:t>
    </w:r>
    <w:r w:rsidRPr="00C06FBE">
      <w:rPr>
        <w:sz w:val="24"/>
        <w:szCs w:val="24"/>
      </w:rPr>
      <w:t xml:space="preserve"> 20</w:t>
    </w:r>
    <w:r>
      <w:rPr>
        <w:sz w:val="24"/>
        <w:szCs w:val="24"/>
      </w:rPr>
      <w:t>25</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744368"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44A76"/>
    <w:multiLevelType w:val="hybridMultilevel"/>
    <w:tmpl w:val="C9DCADC0"/>
    <w:lvl w:ilvl="0" w:tplc="60EE23C6">
      <w:start w:val="5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B942C1"/>
    <w:multiLevelType w:val="hybridMultilevel"/>
    <w:tmpl w:val="5B289F6A"/>
    <w:lvl w:ilvl="0" w:tplc="FDB83FFE">
      <w:start w:val="8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54D30"/>
    <w:multiLevelType w:val="hybridMultilevel"/>
    <w:tmpl w:val="9856CA9A"/>
    <w:lvl w:ilvl="0" w:tplc="8FD2FB42">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3481DDF"/>
    <w:multiLevelType w:val="hybridMultilevel"/>
    <w:tmpl w:val="E6387F3C"/>
    <w:lvl w:ilvl="0" w:tplc="5066BC6A">
      <w:start w:val="3"/>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DA521D"/>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D59048C"/>
    <w:multiLevelType w:val="hybridMultilevel"/>
    <w:tmpl w:val="3F94A5C8"/>
    <w:lvl w:ilvl="0" w:tplc="C2D873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7550BE"/>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3273AE7"/>
    <w:multiLevelType w:val="hybridMultilevel"/>
    <w:tmpl w:val="43A22EDC"/>
    <w:lvl w:ilvl="0" w:tplc="EC7A911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574A0A0F"/>
    <w:multiLevelType w:val="multilevel"/>
    <w:tmpl w:val="7D6659E0"/>
    <w:lvl w:ilvl="0">
      <w:start w:val="1"/>
      <w:numFmt w:val="decimal"/>
      <w:lvlText w:val="%1"/>
      <w:lvlJc w:val="left"/>
      <w:pPr>
        <w:tabs>
          <w:tab w:val="num" w:pos="430"/>
        </w:tabs>
        <w:ind w:left="430" w:hanging="340"/>
      </w:pPr>
      <w:rPr>
        <w:rFonts w:ascii="Angsana New" w:hAnsi="Angsana New" w:cs="Angsana New" w:hint="default"/>
        <w:b/>
        <w:bCs/>
        <w:color w:val="auto"/>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7"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E0C25"/>
    <w:multiLevelType w:val="hybridMultilevel"/>
    <w:tmpl w:val="E438FCB8"/>
    <w:lvl w:ilvl="0" w:tplc="04090001">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67B375E"/>
    <w:multiLevelType w:val="hybridMultilevel"/>
    <w:tmpl w:val="9E76BE28"/>
    <w:lvl w:ilvl="0" w:tplc="B3067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6B695F6A"/>
    <w:multiLevelType w:val="hybridMultilevel"/>
    <w:tmpl w:val="BC4070EC"/>
    <w:lvl w:ilvl="0" w:tplc="573CEFF8">
      <w:start w:val="61"/>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1348" w:hanging="360"/>
      </w:pPr>
      <w:rPr>
        <w:rFonts w:hint="default"/>
      </w:rPr>
    </w:lvl>
    <w:lvl w:ilvl="1" w:tplc="04090019">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42"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16cid:durableId="491680341">
    <w:abstractNumId w:val="1"/>
  </w:num>
  <w:num w:numId="2" w16cid:durableId="1872185817">
    <w:abstractNumId w:val="0"/>
  </w:num>
  <w:num w:numId="3" w16cid:durableId="1439257625">
    <w:abstractNumId w:val="13"/>
  </w:num>
  <w:num w:numId="4" w16cid:durableId="1407534322">
    <w:abstractNumId w:val="5"/>
  </w:num>
  <w:num w:numId="5" w16cid:durableId="264657425">
    <w:abstractNumId w:val="14"/>
  </w:num>
  <w:num w:numId="6" w16cid:durableId="1914121278">
    <w:abstractNumId w:val="11"/>
  </w:num>
  <w:num w:numId="7" w16cid:durableId="114950555">
    <w:abstractNumId w:val="34"/>
  </w:num>
  <w:num w:numId="8" w16cid:durableId="378406099">
    <w:abstractNumId w:val="21"/>
  </w:num>
  <w:num w:numId="9" w16cid:durableId="2088456357">
    <w:abstractNumId w:val="20"/>
  </w:num>
  <w:num w:numId="10" w16cid:durableId="1836022846">
    <w:abstractNumId w:val="38"/>
  </w:num>
  <w:num w:numId="11" w16cid:durableId="1289891284">
    <w:abstractNumId w:val="10"/>
  </w:num>
  <w:num w:numId="12" w16cid:durableId="988360377">
    <w:abstractNumId w:val="30"/>
  </w:num>
  <w:num w:numId="13" w16cid:durableId="889608229">
    <w:abstractNumId w:val="39"/>
  </w:num>
  <w:num w:numId="14" w16cid:durableId="2141071856">
    <w:abstractNumId w:val="6"/>
  </w:num>
  <w:num w:numId="15" w16cid:durableId="163905956">
    <w:abstractNumId w:val="37"/>
  </w:num>
  <w:num w:numId="16" w16cid:durableId="1932351832">
    <w:abstractNumId w:val="26"/>
  </w:num>
  <w:num w:numId="17" w16cid:durableId="2071071472">
    <w:abstractNumId w:val="17"/>
  </w:num>
  <w:num w:numId="18" w16cid:durableId="824589664">
    <w:abstractNumId w:val="37"/>
  </w:num>
  <w:num w:numId="19" w16cid:durableId="1163200072">
    <w:abstractNumId w:val="37"/>
  </w:num>
  <w:num w:numId="20" w16cid:durableId="1058210400">
    <w:abstractNumId w:val="32"/>
  </w:num>
  <w:num w:numId="21" w16cid:durableId="303237007">
    <w:abstractNumId w:val="40"/>
  </w:num>
  <w:num w:numId="22" w16cid:durableId="102267050">
    <w:abstractNumId w:val="4"/>
  </w:num>
  <w:num w:numId="23" w16cid:durableId="876428354">
    <w:abstractNumId w:val="19"/>
  </w:num>
  <w:num w:numId="24" w16cid:durableId="478351663">
    <w:abstractNumId w:val="12"/>
  </w:num>
  <w:num w:numId="25" w16cid:durableId="1868907581">
    <w:abstractNumId w:val="9"/>
  </w:num>
  <w:num w:numId="26" w16cid:durableId="915743546">
    <w:abstractNumId w:val="31"/>
  </w:num>
  <w:num w:numId="27" w16cid:durableId="1055548434">
    <w:abstractNumId w:val="41"/>
  </w:num>
  <w:num w:numId="28" w16cid:durableId="73431633">
    <w:abstractNumId w:val="22"/>
  </w:num>
  <w:num w:numId="29" w16cid:durableId="654071162">
    <w:abstractNumId w:val="42"/>
  </w:num>
  <w:num w:numId="30" w16cid:durableId="946934416">
    <w:abstractNumId w:val="29"/>
  </w:num>
  <w:num w:numId="31" w16cid:durableId="990912483">
    <w:abstractNumId w:val="35"/>
  </w:num>
  <w:num w:numId="32" w16cid:durableId="2130582193">
    <w:abstractNumId w:val="16"/>
  </w:num>
  <w:num w:numId="33" w16cid:durableId="1906916257">
    <w:abstractNumId w:val="3"/>
  </w:num>
  <w:num w:numId="34" w16cid:durableId="1876189931">
    <w:abstractNumId w:val="36"/>
  </w:num>
  <w:num w:numId="35" w16cid:durableId="2095205177">
    <w:abstractNumId w:val="24"/>
  </w:num>
  <w:num w:numId="36" w16cid:durableId="232202166">
    <w:abstractNumId w:val="33"/>
  </w:num>
  <w:num w:numId="37" w16cid:durableId="712921683">
    <w:abstractNumId w:val="28"/>
  </w:num>
  <w:num w:numId="38" w16cid:durableId="333074584">
    <w:abstractNumId w:val="8"/>
  </w:num>
  <w:num w:numId="39" w16cid:durableId="1896969531">
    <w:abstractNumId w:val="15"/>
  </w:num>
  <w:num w:numId="40" w16cid:durableId="644820671">
    <w:abstractNumId w:val="7"/>
  </w:num>
  <w:num w:numId="41" w16cid:durableId="1962834699">
    <w:abstractNumId w:val="25"/>
  </w:num>
  <w:num w:numId="42" w16cid:durableId="1849171656">
    <w:abstractNumId w:val="18"/>
  </w:num>
  <w:num w:numId="43" w16cid:durableId="91895820">
    <w:abstractNumId w:val="27"/>
  </w:num>
  <w:num w:numId="44" w16cid:durableId="234363718">
    <w:abstractNumId w:val="2"/>
  </w:num>
  <w:num w:numId="45" w16cid:durableId="14638418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822"/>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18F"/>
    <w:rsid w:val="000132D2"/>
    <w:rsid w:val="000137C4"/>
    <w:rsid w:val="00014106"/>
    <w:rsid w:val="00014299"/>
    <w:rsid w:val="00014401"/>
    <w:rsid w:val="0001452C"/>
    <w:rsid w:val="00014531"/>
    <w:rsid w:val="00014C5F"/>
    <w:rsid w:val="0001520F"/>
    <w:rsid w:val="0001539C"/>
    <w:rsid w:val="00015F78"/>
    <w:rsid w:val="00016728"/>
    <w:rsid w:val="00017097"/>
    <w:rsid w:val="000172BF"/>
    <w:rsid w:val="000174BE"/>
    <w:rsid w:val="0001754B"/>
    <w:rsid w:val="00017570"/>
    <w:rsid w:val="000179AC"/>
    <w:rsid w:val="00017B07"/>
    <w:rsid w:val="000209FE"/>
    <w:rsid w:val="000211BD"/>
    <w:rsid w:val="000212AD"/>
    <w:rsid w:val="000212B3"/>
    <w:rsid w:val="00021752"/>
    <w:rsid w:val="000217C6"/>
    <w:rsid w:val="00021C79"/>
    <w:rsid w:val="00021C7C"/>
    <w:rsid w:val="00021D72"/>
    <w:rsid w:val="00021EFE"/>
    <w:rsid w:val="000226A6"/>
    <w:rsid w:val="00022710"/>
    <w:rsid w:val="0002300E"/>
    <w:rsid w:val="00023039"/>
    <w:rsid w:val="00023F66"/>
    <w:rsid w:val="000248C6"/>
    <w:rsid w:val="000250FF"/>
    <w:rsid w:val="000251C0"/>
    <w:rsid w:val="00025202"/>
    <w:rsid w:val="00025730"/>
    <w:rsid w:val="00025996"/>
    <w:rsid w:val="00025D51"/>
    <w:rsid w:val="00026174"/>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B87"/>
    <w:rsid w:val="00030CEC"/>
    <w:rsid w:val="00031F33"/>
    <w:rsid w:val="00031FF9"/>
    <w:rsid w:val="00032083"/>
    <w:rsid w:val="0003259A"/>
    <w:rsid w:val="000331AA"/>
    <w:rsid w:val="00033248"/>
    <w:rsid w:val="00033559"/>
    <w:rsid w:val="0003367F"/>
    <w:rsid w:val="00033AC5"/>
    <w:rsid w:val="000343C1"/>
    <w:rsid w:val="00034AFE"/>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CC5"/>
    <w:rsid w:val="00040D18"/>
    <w:rsid w:val="00040F46"/>
    <w:rsid w:val="000410AF"/>
    <w:rsid w:val="000412F0"/>
    <w:rsid w:val="00041597"/>
    <w:rsid w:val="00041953"/>
    <w:rsid w:val="00041D65"/>
    <w:rsid w:val="00042826"/>
    <w:rsid w:val="00042D37"/>
    <w:rsid w:val="00044189"/>
    <w:rsid w:val="00044A7D"/>
    <w:rsid w:val="00045C51"/>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993"/>
    <w:rsid w:val="00053A00"/>
    <w:rsid w:val="00054201"/>
    <w:rsid w:val="00054443"/>
    <w:rsid w:val="0005501E"/>
    <w:rsid w:val="000553AC"/>
    <w:rsid w:val="00055623"/>
    <w:rsid w:val="00055688"/>
    <w:rsid w:val="00055B8E"/>
    <w:rsid w:val="00055BD5"/>
    <w:rsid w:val="00055CFD"/>
    <w:rsid w:val="000563FE"/>
    <w:rsid w:val="00056C26"/>
    <w:rsid w:val="00056D2F"/>
    <w:rsid w:val="00056D8A"/>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1DAF"/>
    <w:rsid w:val="0006206F"/>
    <w:rsid w:val="00062C75"/>
    <w:rsid w:val="00062DE8"/>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230C"/>
    <w:rsid w:val="0007238E"/>
    <w:rsid w:val="00072514"/>
    <w:rsid w:val="0007266D"/>
    <w:rsid w:val="00072B29"/>
    <w:rsid w:val="00072BBD"/>
    <w:rsid w:val="00072EE5"/>
    <w:rsid w:val="000734BE"/>
    <w:rsid w:val="000739D9"/>
    <w:rsid w:val="000739E5"/>
    <w:rsid w:val="00073CBB"/>
    <w:rsid w:val="00074764"/>
    <w:rsid w:val="000748C3"/>
    <w:rsid w:val="00075FA0"/>
    <w:rsid w:val="00076088"/>
    <w:rsid w:val="000762B3"/>
    <w:rsid w:val="00076A7E"/>
    <w:rsid w:val="00076E9E"/>
    <w:rsid w:val="000773E7"/>
    <w:rsid w:val="0008046A"/>
    <w:rsid w:val="00080D57"/>
    <w:rsid w:val="000815F6"/>
    <w:rsid w:val="00081CC6"/>
    <w:rsid w:val="00081D21"/>
    <w:rsid w:val="00082209"/>
    <w:rsid w:val="000823BC"/>
    <w:rsid w:val="000828EA"/>
    <w:rsid w:val="00082B3B"/>
    <w:rsid w:val="00082CE7"/>
    <w:rsid w:val="00082D05"/>
    <w:rsid w:val="00082E98"/>
    <w:rsid w:val="00082FD4"/>
    <w:rsid w:val="0008321E"/>
    <w:rsid w:val="000837E0"/>
    <w:rsid w:val="00084619"/>
    <w:rsid w:val="00084BE4"/>
    <w:rsid w:val="0008504E"/>
    <w:rsid w:val="0008552E"/>
    <w:rsid w:val="0008673B"/>
    <w:rsid w:val="000867D6"/>
    <w:rsid w:val="000867FC"/>
    <w:rsid w:val="000868A0"/>
    <w:rsid w:val="00086A57"/>
    <w:rsid w:val="00086B0B"/>
    <w:rsid w:val="00086EC4"/>
    <w:rsid w:val="00087842"/>
    <w:rsid w:val="00087B8F"/>
    <w:rsid w:val="0009038E"/>
    <w:rsid w:val="0009038F"/>
    <w:rsid w:val="000903F3"/>
    <w:rsid w:val="00090960"/>
    <w:rsid w:val="00090985"/>
    <w:rsid w:val="00090E38"/>
    <w:rsid w:val="00091092"/>
    <w:rsid w:val="0009109D"/>
    <w:rsid w:val="00091839"/>
    <w:rsid w:val="000919B2"/>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8B7"/>
    <w:rsid w:val="00095C21"/>
    <w:rsid w:val="0009639A"/>
    <w:rsid w:val="000963B6"/>
    <w:rsid w:val="000966D5"/>
    <w:rsid w:val="000967C5"/>
    <w:rsid w:val="000968A7"/>
    <w:rsid w:val="00096D39"/>
    <w:rsid w:val="00096DD1"/>
    <w:rsid w:val="0009794D"/>
    <w:rsid w:val="00097A38"/>
    <w:rsid w:val="00097BF6"/>
    <w:rsid w:val="000A015E"/>
    <w:rsid w:val="000A05A1"/>
    <w:rsid w:val="000A0752"/>
    <w:rsid w:val="000A0824"/>
    <w:rsid w:val="000A0885"/>
    <w:rsid w:val="000A0AE1"/>
    <w:rsid w:val="000A0E65"/>
    <w:rsid w:val="000A12AF"/>
    <w:rsid w:val="000A12DA"/>
    <w:rsid w:val="000A13EA"/>
    <w:rsid w:val="000A1CDD"/>
    <w:rsid w:val="000A2609"/>
    <w:rsid w:val="000A2C76"/>
    <w:rsid w:val="000A2D20"/>
    <w:rsid w:val="000A30F9"/>
    <w:rsid w:val="000A31CA"/>
    <w:rsid w:val="000A356C"/>
    <w:rsid w:val="000A49EF"/>
    <w:rsid w:val="000A511A"/>
    <w:rsid w:val="000A54F8"/>
    <w:rsid w:val="000A5679"/>
    <w:rsid w:val="000A574D"/>
    <w:rsid w:val="000A65D0"/>
    <w:rsid w:val="000A6944"/>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98"/>
    <w:rsid w:val="000B47BE"/>
    <w:rsid w:val="000B4C5A"/>
    <w:rsid w:val="000B4D17"/>
    <w:rsid w:val="000B4F1F"/>
    <w:rsid w:val="000B56C6"/>
    <w:rsid w:val="000B582C"/>
    <w:rsid w:val="000B66D9"/>
    <w:rsid w:val="000B6FF0"/>
    <w:rsid w:val="000B74CC"/>
    <w:rsid w:val="000B7570"/>
    <w:rsid w:val="000B77FC"/>
    <w:rsid w:val="000B783E"/>
    <w:rsid w:val="000B7F26"/>
    <w:rsid w:val="000B7F70"/>
    <w:rsid w:val="000B7F7D"/>
    <w:rsid w:val="000C0271"/>
    <w:rsid w:val="000C0516"/>
    <w:rsid w:val="000C0521"/>
    <w:rsid w:val="000C05D8"/>
    <w:rsid w:val="000C0670"/>
    <w:rsid w:val="000C0D98"/>
    <w:rsid w:val="000C0DCE"/>
    <w:rsid w:val="000C1997"/>
    <w:rsid w:val="000C1B67"/>
    <w:rsid w:val="000C1BF8"/>
    <w:rsid w:val="000C2025"/>
    <w:rsid w:val="000C2339"/>
    <w:rsid w:val="000C2384"/>
    <w:rsid w:val="000C2485"/>
    <w:rsid w:val="000C268C"/>
    <w:rsid w:val="000C2DFB"/>
    <w:rsid w:val="000C3313"/>
    <w:rsid w:val="000C36AB"/>
    <w:rsid w:val="000C3869"/>
    <w:rsid w:val="000C39EC"/>
    <w:rsid w:val="000C3C80"/>
    <w:rsid w:val="000C3DD7"/>
    <w:rsid w:val="000C40E5"/>
    <w:rsid w:val="000C4355"/>
    <w:rsid w:val="000C4C6A"/>
    <w:rsid w:val="000C5596"/>
    <w:rsid w:val="000C57A8"/>
    <w:rsid w:val="000C5EDE"/>
    <w:rsid w:val="000C623B"/>
    <w:rsid w:val="000C62AA"/>
    <w:rsid w:val="000C68B5"/>
    <w:rsid w:val="000C6C6E"/>
    <w:rsid w:val="000C753C"/>
    <w:rsid w:val="000C7625"/>
    <w:rsid w:val="000C77A8"/>
    <w:rsid w:val="000C7B7C"/>
    <w:rsid w:val="000D14D1"/>
    <w:rsid w:val="000D14F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632"/>
    <w:rsid w:val="000E2D59"/>
    <w:rsid w:val="000E3199"/>
    <w:rsid w:val="000E3983"/>
    <w:rsid w:val="000E3A3B"/>
    <w:rsid w:val="000E3C46"/>
    <w:rsid w:val="000E3D83"/>
    <w:rsid w:val="000E3EAE"/>
    <w:rsid w:val="000E412D"/>
    <w:rsid w:val="000E4939"/>
    <w:rsid w:val="000E495B"/>
    <w:rsid w:val="000E4B8D"/>
    <w:rsid w:val="000E4F75"/>
    <w:rsid w:val="000E517F"/>
    <w:rsid w:val="000E5373"/>
    <w:rsid w:val="000E5379"/>
    <w:rsid w:val="000E55C7"/>
    <w:rsid w:val="000E61E0"/>
    <w:rsid w:val="000E64D2"/>
    <w:rsid w:val="000E664A"/>
    <w:rsid w:val="000E69AF"/>
    <w:rsid w:val="000E6BD2"/>
    <w:rsid w:val="000E6DAE"/>
    <w:rsid w:val="000E7083"/>
    <w:rsid w:val="000E70B6"/>
    <w:rsid w:val="000E713B"/>
    <w:rsid w:val="000E76ED"/>
    <w:rsid w:val="000E7D69"/>
    <w:rsid w:val="000E7FE7"/>
    <w:rsid w:val="000F0323"/>
    <w:rsid w:val="000F0DA4"/>
    <w:rsid w:val="000F107C"/>
    <w:rsid w:val="000F178A"/>
    <w:rsid w:val="000F1895"/>
    <w:rsid w:val="000F1D79"/>
    <w:rsid w:val="000F277E"/>
    <w:rsid w:val="000F29A3"/>
    <w:rsid w:val="000F2CD9"/>
    <w:rsid w:val="000F2EB6"/>
    <w:rsid w:val="000F2F19"/>
    <w:rsid w:val="000F3191"/>
    <w:rsid w:val="000F3E17"/>
    <w:rsid w:val="000F427E"/>
    <w:rsid w:val="000F4648"/>
    <w:rsid w:val="000F4683"/>
    <w:rsid w:val="000F4D13"/>
    <w:rsid w:val="000F4F92"/>
    <w:rsid w:val="000F51A9"/>
    <w:rsid w:val="000F51D1"/>
    <w:rsid w:val="000F5B1E"/>
    <w:rsid w:val="000F5D3F"/>
    <w:rsid w:val="000F60C0"/>
    <w:rsid w:val="000F645A"/>
    <w:rsid w:val="000F6A6D"/>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74F"/>
    <w:rsid w:val="00101AF1"/>
    <w:rsid w:val="00101B24"/>
    <w:rsid w:val="00102295"/>
    <w:rsid w:val="001032C9"/>
    <w:rsid w:val="001032CB"/>
    <w:rsid w:val="00103908"/>
    <w:rsid w:val="00103A60"/>
    <w:rsid w:val="00103FB5"/>
    <w:rsid w:val="00104CD3"/>
    <w:rsid w:val="00104EF7"/>
    <w:rsid w:val="00105B0D"/>
    <w:rsid w:val="00105E99"/>
    <w:rsid w:val="00106A38"/>
    <w:rsid w:val="00106C40"/>
    <w:rsid w:val="00106FB7"/>
    <w:rsid w:val="00107503"/>
    <w:rsid w:val="00107940"/>
    <w:rsid w:val="0011014D"/>
    <w:rsid w:val="001101DE"/>
    <w:rsid w:val="0011037E"/>
    <w:rsid w:val="00110A0B"/>
    <w:rsid w:val="00110C23"/>
    <w:rsid w:val="00110C6E"/>
    <w:rsid w:val="0011104D"/>
    <w:rsid w:val="001114FF"/>
    <w:rsid w:val="00111AAC"/>
    <w:rsid w:val="00112704"/>
    <w:rsid w:val="00112705"/>
    <w:rsid w:val="001131F2"/>
    <w:rsid w:val="00113314"/>
    <w:rsid w:val="00113B03"/>
    <w:rsid w:val="001143A0"/>
    <w:rsid w:val="00114B13"/>
    <w:rsid w:val="001150E6"/>
    <w:rsid w:val="0011522F"/>
    <w:rsid w:val="00115263"/>
    <w:rsid w:val="00116A25"/>
    <w:rsid w:val="00116DB2"/>
    <w:rsid w:val="00117619"/>
    <w:rsid w:val="001179CA"/>
    <w:rsid w:val="00120106"/>
    <w:rsid w:val="0012054C"/>
    <w:rsid w:val="00121552"/>
    <w:rsid w:val="00121C28"/>
    <w:rsid w:val="00121CFD"/>
    <w:rsid w:val="00121EDF"/>
    <w:rsid w:val="0012248B"/>
    <w:rsid w:val="00122597"/>
    <w:rsid w:val="00122EF1"/>
    <w:rsid w:val="00123C69"/>
    <w:rsid w:val="001240D3"/>
    <w:rsid w:val="00124570"/>
    <w:rsid w:val="00124DFB"/>
    <w:rsid w:val="00124EFC"/>
    <w:rsid w:val="00125EBC"/>
    <w:rsid w:val="00125F92"/>
    <w:rsid w:val="00126400"/>
    <w:rsid w:val="00126556"/>
    <w:rsid w:val="001269BF"/>
    <w:rsid w:val="001269C6"/>
    <w:rsid w:val="00126A4D"/>
    <w:rsid w:val="00126DBB"/>
    <w:rsid w:val="0012725D"/>
    <w:rsid w:val="001272D8"/>
    <w:rsid w:val="00127A54"/>
    <w:rsid w:val="00127AE6"/>
    <w:rsid w:val="00130683"/>
    <w:rsid w:val="00130DA9"/>
    <w:rsid w:val="00131263"/>
    <w:rsid w:val="00131386"/>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5B10"/>
    <w:rsid w:val="001361A7"/>
    <w:rsid w:val="00136B77"/>
    <w:rsid w:val="00136E3E"/>
    <w:rsid w:val="001400B0"/>
    <w:rsid w:val="0014038E"/>
    <w:rsid w:val="0014053F"/>
    <w:rsid w:val="00140F9E"/>
    <w:rsid w:val="0014103F"/>
    <w:rsid w:val="00141125"/>
    <w:rsid w:val="00141303"/>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0D"/>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3D27"/>
    <w:rsid w:val="001541DD"/>
    <w:rsid w:val="00154353"/>
    <w:rsid w:val="00154790"/>
    <w:rsid w:val="00154ACA"/>
    <w:rsid w:val="00154DAC"/>
    <w:rsid w:val="001550FE"/>
    <w:rsid w:val="001551B1"/>
    <w:rsid w:val="001554A2"/>
    <w:rsid w:val="001554CC"/>
    <w:rsid w:val="001559AC"/>
    <w:rsid w:val="00155D61"/>
    <w:rsid w:val="00155EBD"/>
    <w:rsid w:val="00156179"/>
    <w:rsid w:val="0015646E"/>
    <w:rsid w:val="001568A5"/>
    <w:rsid w:val="00156AE7"/>
    <w:rsid w:val="00156B79"/>
    <w:rsid w:val="00156E8A"/>
    <w:rsid w:val="00156FD7"/>
    <w:rsid w:val="001572CB"/>
    <w:rsid w:val="00157440"/>
    <w:rsid w:val="00157677"/>
    <w:rsid w:val="00160124"/>
    <w:rsid w:val="001603EE"/>
    <w:rsid w:val="0016082B"/>
    <w:rsid w:val="00160ABD"/>
    <w:rsid w:val="001618AE"/>
    <w:rsid w:val="00161919"/>
    <w:rsid w:val="00161A94"/>
    <w:rsid w:val="00161BC2"/>
    <w:rsid w:val="00162081"/>
    <w:rsid w:val="0016241C"/>
    <w:rsid w:val="0016260A"/>
    <w:rsid w:val="00163154"/>
    <w:rsid w:val="00163704"/>
    <w:rsid w:val="0016378D"/>
    <w:rsid w:val="001641DE"/>
    <w:rsid w:val="0016424E"/>
    <w:rsid w:val="001643E1"/>
    <w:rsid w:val="001644A1"/>
    <w:rsid w:val="0016455A"/>
    <w:rsid w:val="00164666"/>
    <w:rsid w:val="00164977"/>
    <w:rsid w:val="00164B6D"/>
    <w:rsid w:val="00165654"/>
    <w:rsid w:val="00165742"/>
    <w:rsid w:val="00165D3A"/>
    <w:rsid w:val="00166229"/>
    <w:rsid w:val="0016659E"/>
    <w:rsid w:val="00166ADC"/>
    <w:rsid w:val="00166D2A"/>
    <w:rsid w:val="001675E1"/>
    <w:rsid w:val="00167765"/>
    <w:rsid w:val="00167C9A"/>
    <w:rsid w:val="00167ECF"/>
    <w:rsid w:val="001700CF"/>
    <w:rsid w:val="00170561"/>
    <w:rsid w:val="001707AB"/>
    <w:rsid w:val="0017101F"/>
    <w:rsid w:val="0017104A"/>
    <w:rsid w:val="00171840"/>
    <w:rsid w:val="0017198C"/>
    <w:rsid w:val="0017230C"/>
    <w:rsid w:val="00172B4E"/>
    <w:rsid w:val="00172D47"/>
    <w:rsid w:val="00172FD7"/>
    <w:rsid w:val="00173047"/>
    <w:rsid w:val="0017319A"/>
    <w:rsid w:val="0017342B"/>
    <w:rsid w:val="00173442"/>
    <w:rsid w:val="00173B3F"/>
    <w:rsid w:val="00173C49"/>
    <w:rsid w:val="00173C93"/>
    <w:rsid w:val="001744A1"/>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6F9"/>
    <w:rsid w:val="00182E49"/>
    <w:rsid w:val="00183E5F"/>
    <w:rsid w:val="00183E8E"/>
    <w:rsid w:val="00183F0C"/>
    <w:rsid w:val="0018413D"/>
    <w:rsid w:val="001841ED"/>
    <w:rsid w:val="0018471F"/>
    <w:rsid w:val="001860A9"/>
    <w:rsid w:val="001861BE"/>
    <w:rsid w:val="00186407"/>
    <w:rsid w:val="001864CD"/>
    <w:rsid w:val="001869DF"/>
    <w:rsid w:val="00187030"/>
    <w:rsid w:val="0018703D"/>
    <w:rsid w:val="00187893"/>
    <w:rsid w:val="00187AB5"/>
    <w:rsid w:val="00187B3B"/>
    <w:rsid w:val="00187CF6"/>
    <w:rsid w:val="00187D81"/>
    <w:rsid w:val="00190126"/>
    <w:rsid w:val="0019022D"/>
    <w:rsid w:val="0019031C"/>
    <w:rsid w:val="001906C5"/>
    <w:rsid w:val="00190C76"/>
    <w:rsid w:val="00191719"/>
    <w:rsid w:val="00191772"/>
    <w:rsid w:val="00191EF8"/>
    <w:rsid w:val="00192076"/>
    <w:rsid w:val="00192239"/>
    <w:rsid w:val="001928B3"/>
    <w:rsid w:val="001931E4"/>
    <w:rsid w:val="00193543"/>
    <w:rsid w:val="00193830"/>
    <w:rsid w:val="0019458E"/>
    <w:rsid w:val="00194A8B"/>
    <w:rsid w:val="00194A94"/>
    <w:rsid w:val="00194F06"/>
    <w:rsid w:val="00195199"/>
    <w:rsid w:val="00195414"/>
    <w:rsid w:val="0019557D"/>
    <w:rsid w:val="001956AC"/>
    <w:rsid w:val="00195F39"/>
    <w:rsid w:val="00196369"/>
    <w:rsid w:val="001964CD"/>
    <w:rsid w:val="00196A53"/>
    <w:rsid w:val="00196ADA"/>
    <w:rsid w:val="0019710A"/>
    <w:rsid w:val="00197E5E"/>
    <w:rsid w:val="00197F43"/>
    <w:rsid w:val="001A052F"/>
    <w:rsid w:val="001A0607"/>
    <w:rsid w:val="001A10E6"/>
    <w:rsid w:val="001A112E"/>
    <w:rsid w:val="001A1B99"/>
    <w:rsid w:val="001A2192"/>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3BAE"/>
    <w:rsid w:val="001B403B"/>
    <w:rsid w:val="001B461A"/>
    <w:rsid w:val="001B52BE"/>
    <w:rsid w:val="001B569A"/>
    <w:rsid w:val="001B5B5F"/>
    <w:rsid w:val="001B6409"/>
    <w:rsid w:val="001B65A8"/>
    <w:rsid w:val="001C00C6"/>
    <w:rsid w:val="001C00DA"/>
    <w:rsid w:val="001C08EC"/>
    <w:rsid w:val="001C13E6"/>
    <w:rsid w:val="001C1A3E"/>
    <w:rsid w:val="001C1B3C"/>
    <w:rsid w:val="001C234D"/>
    <w:rsid w:val="001C23C8"/>
    <w:rsid w:val="001C258C"/>
    <w:rsid w:val="001C2799"/>
    <w:rsid w:val="001C401A"/>
    <w:rsid w:val="001C434B"/>
    <w:rsid w:val="001C4497"/>
    <w:rsid w:val="001C453F"/>
    <w:rsid w:val="001C4583"/>
    <w:rsid w:val="001C4600"/>
    <w:rsid w:val="001C4811"/>
    <w:rsid w:val="001C4DF0"/>
    <w:rsid w:val="001C500B"/>
    <w:rsid w:val="001C5387"/>
    <w:rsid w:val="001C56FE"/>
    <w:rsid w:val="001C5A0B"/>
    <w:rsid w:val="001C5E17"/>
    <w:rsid w:val="001C6072"/>
    <w:rsid w:val="001C69FF"/>
    <w:rsid w:val="001C7298"/>
    <w:rsid w:val="001C72B8"/>
    <w:rsid w:val="001C7E20"/>
    <w:rsid w:val="001C7F62"/>
    <w:rsid w:val="001C7FE4"/>
    <w:rsid w:val="001D017F"/>
    <w:rsid w:val="001D05E3"/>
    <w:rsid w:val="001D0B16"/>
    <w:rsid w:val="001D0C84"/>
    <w:rsid w:val="001D103D"/>
    <w:rsid w:val="001D183C"/>
    <w:rsid w:val="001D1A0A"/>
    <w:rsid w:val="001D1C00"/>
    <w:rsid w:val="001D1F06"/>
    <w:rsid w:val="001D1F42"/>
    <w:rsid w:val="001D2668"/>
    <w:rsid w:val="001D3144"/>
    <w:rsid w:val="001D3D39"/>
    <w:rsid w:val="001D4833"/>
    <w:rsid w:val="001D490C"/>
    <w:rsid w:val="001D4B37"/>
    <w:rsid w:val="001D4D20"/>
    <w:rsid w:val="001D50C2"/>
    <w:rsid w:val="001D51E7"/>
    <w:rsid w:val="001D56F4"/>
    <w:rsid w:val="001D5823"/>
    <w:rsid w:val="001D5A6B"/>
    <w:rsid w:val="001D5B6C"/>
    <w:rsid w:val="001D5CBE"/>
    <w:rsid w:val="001D60BD"/>
    <w:rsid w:val="001D629E"/>
    <w:rsid w:val="001D6B8C"/>
    <w:rsid w:val="001D6F9C"/>
    <w:rsid w:val="001D718F"/>
    <w:rsid w:val="001D773A"/>
    <w:rsid w:val="001D7EEF"/>
    <w:rsid w:val="001E0465"/>
    <w:rsid w:val="001E0482"/>
    <w:rsid w:val="001E07AA"/>
    <w:rsid w:val="001E07DF"/>
    <w:rsid w:val="001E07EB"/>
    <w:rsid w:val="001E08D0"/>
    <w:rsid w:val="001E0C79"/>
    <w:rsid w:val="001E0C94"/>
    <w:rsid w:val="001E0E18"/>
    <w:rsid w:val="001E1064"/>
    <w:rsid w:val="001E1449"/>
    <w:rsid w:val="001E1829"/>
    <w:rsid w:val="001E198F"/>
    <w:rsid w:val="001E1CB0"/>
    <w:rsid w:val="001E227A"/>
    <w:rsid w:val="001E3613"/>
    <w:rsid w:val="001E3B5A"/>
    <w:rsid w:val="001E434C"/>
    <w:rsid w:val="001E4624"/>
    <w:rsid w:val="001E46A7"/>
    <w:rsid w:val="001E46EC"/>
    <w:rsid w:val="001E497E"/>
    <w:rsid w:val="001E50F5"/>
    <w:rsid w:val="001E560B"/>
    <w:rsid w:val="001E5A10"/>
    <w:rsid w:val="001E631B"/>
    <w:rsid w:val="001E6624"/>
    <w:rsid w:val="001E68EA"/>
    <w:rsid w:val="001E6BEC"/>
    <w:rsid w:val="001E7795"/>
    <w:rsid w:val="001E7CD5"/>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833"/>
    <w:rsid w:val="002009B2"/>
    <w:rsid w:val="0020155E"/>
    <w:rsid w:val="002016F4"/>
    <w:rsid w:val="00201713"/>
    <w:rsid w:val="0020179A"/>
    <w:rsid w:val="00201B05"/>
    <w:rsid w:val="0020241A"/>
    <w:rsid w:val="002024AF"/>
    <w:rsid w:val="002025F7"/>
    <w:rsid w:val="00202AB6"/>
    <w:rsid w:val="0020352C"/>
    <w:rsid w:val="00203F84"/>
    <w:rsid w:val="002042E0"/>
    <w:rsid w:val="00204325"/>
    <w:rsid w:val="00204BC1"/>
    <w:rsid w:val="00204D14"/>
    <w:rsid w:val="00204FE2"/>
    <w:rsid w:val="002054CC"/>
    <w:rsid w:val="002055DA"/>
    <w:rsid w:val="002056C6"/>
    <w:rsid w:val="00205851"/>
    <w:rsid w:val="002059ED"/>
    <w:rsid w:val="00205B26"/>
    <w:rsid w:val="00205F89"/>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DB1"/>
    <w:rsid w:val="00212E15"/>
    <w:rsid w:val="002131A6"/>
    <w:rsid w:val="0021370B"/>
    <w:rsid w:val="00213C25"/>
    <w:rsid w:val="00214055"/>
    <w:rsid w:val="002148B6"/>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178D8"/>
    <w:rsid w:val="00220238"/>
    <w:rsid w:val="00220940"/>
    <w:rsid w:val="00220BDC"/>
    <w:rsid w:val="00221025"/>
    <w:rsid w:val="002217F7"/>
    <w:rsid w:val="00221B33"/>
    <w:rsid w:val="00221E94"/>
    <w:rsid w:val="00222077"/>
    <w:rsid w:val="00222463"/>
    <w:rsid w:val="00222794"/>
    <w:rsid w:val="00223452"/>
    <w:rsid w:val="002235FF"/>
    <w:rsid w:val="00223E37"/>
    <w:rsid w:val="002240D0"/>
    <w:rsid w:val="00224251"/>
    <w:rsid w:val="00224B68"/>
    <w:rsid w:val="00225E34"/>
    <w:rsid w:val="00225FF9"/>
    <w:rsid w:val="002265C7"/>
    <w:rsid w:val="00226827"/>
    <w:rsid w:val="00226C30"/>
    <w:rsid w:val="00226F2C"/>
    <w:rsid w:val="00226FCA"/>
    <w:rsid w:val="00227AAB"/>
    <w:rsid w:val="00227CD0"/>
    <w:rsid w:val="00227CE3"/>
    <w:rsid w:val="00227DC8"/>
    <w:rsid w:val="00227F40"/>
    <w:rsid w:val="0023059F"/>
    <w:rsid w:val="002309D6"/>
    <w:rsid w:val="00230E61"/>
    <w:rsid w:val="00230EA7"/>
    <w:rsid w:val="00231CBE"/>
    <w:rsid w:val="00232111"/>
    <w:rsid w:val="002321A3"/>
    <w:rsid w:val="002323C4"/>
    <w:rsid w:val="00232452"/>
    <w:rsid w:val="002329E4"/>
    <w:rsid w:val="002329FA"/>
    <w:rsid w:val="00232AAD"/>
    <w:rsid w:val="00233775"/>
    <w:rsid w:val="002339B4"/>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4304"/>
    <w:rsid w:val="002456F1"/>
    <w:rsid w:val="00245960"/>
    <w:rsid w:val="00245A93"/>
    <w:rsid w:val="00245B58"/>
    <w:rsid w:val="00245D44"/>
    <w:rsid w:val="00246194"/>
    <w:rsid w:val="00246576"/>
    <w:rsid w:val="00246736"/>
    <w:rsid w:val="00246F34"/>
    <w:rsid w:val="0024703D"/>
    <w:rsid w:val="00247145"/>
    <w:rsid w:val="00247169"/>
    <w:rsid w:val="0024744B"/>
    <w:rsid w:val="00247765"/>
    <w:rsid w:val="00247C4A"/>
    <w:rsid w:val="00247F6F"/>
    <w:rsid w:val="002501F4"/>
    <w:rsid w:val="00250CF5"/>
    <w:rsid w:val="00251224"/>
    <w:rsid w:val="0025123B"/>
    <w:rsid w:val="002513DA"/>
    <w:rsid w:val="002515AC"/>
    <w:rsid w:val="002516DD"/>
    <w:rsid w:val="00252472"/>
    <w:rsid w:val="0025309B"/>
    <w:rsid w:val="00253929"/>
    <w:rsid w:val="00253A4C"/>
    <w:rsid w:val="00253A78"/>
    <w:rsid w:val="00253B64"/>
    <w:rsid w:val="00253FF6"/>
    <w:rsid w:val="002540AA"/>
    <w:rsid w:val="00254156"/>
    <w:rsid w:val="00254663"/>
    <w:rsid w:val="0025473A"/>
    <w:rsid w:val="00254CE9"/>
    <w:rsid w:val="00254E0C"/>
    <w:rsid w:val="00254E22"/>
    <w:rsid w:val="0025521C"/>
    <w:rsid w:val="002552DA"/>
    <w:rsid w:val="00255FF7"/>
    <w:rsid w:val="00256404"/>
    <w:rsid w:val="00256A08"/>
    <w:rsid w:val="00256A0A"/>
    <w:rsid w:val="00256B98"/>
    <w:rsid w:val="0025721F"/>
    <w:rsid w:val="002574BD"/>
    <w:rsid w:val="002575B1"/>
    <w:rsid w:val="00257790"/>
    <w:rsid w:val="00257930"/>
    <w:rsid w:val="00257F53"/>
    <w:rsid w:val="00260318"/>
    <w:rsid w:val="00260875"/>
    <w:rsid w:val="00260AB4"/>
    <w:rsid w:val="00261121"/>
    <w:rsid w:val="002614EA"/>
    <w:rsid w:val="002616A4"/>
    <w:rsid w:val="00261922"/>
    <w:rsid w:val="00261C60"/>
    <w:rsid w:val="0026245D"/>
    <w:rsid w:val="00262A01"/>
    <w:rsid w:val="00262EE6"/>
    <w:rsid w:val="00262FAF"/>
    <w:rsid w:val="00263237"/>
    <w:rsid w:val="002635C3"/>
    <w:rsid w:val="002637FF"/>
    <w:rsid w:val="002639C1"/>
    <w:rsid w:val="00263A2D"/>
    <w:rsid w:val="00263B24"/>
    <w:rsid w:val="00263B81"/>
    <w:rsid w:val="00263B8F"/>
    <w:rsid w:val="00263CF9"/>
    <w:rsid w:val="0026476B"/>
    <w:rsid w:val="00264893"/>
    <w:rsid w:val="00265C9A"/>
    <w:rsid w:val="00266656"/>
    <w:rsid w:val="00266AF2"/>
    <w:rsid w:val="00266C1D"/>
    <w:rsid w:val="00266CE9"/>
    <w:rsid w:val="00266D8D"/>
    <w:rsid w:val="00266E3E"/>
    <w:rsid w:val="00266F84"/>
    <w:rsid w:val="00267031"/>
    <w:rsid w:val="0026720B"/>
    <w:rsid w:val="002677FA"/>
    <w:rsid w:val="00267867"/>
    <w:rsid w:val="002702A5"/>
    <w:rsid w:val="002707E2"/>
    <w:rsid w:val="00270C28"/>
    <w:rsid w:val="00270F35"/>
    <w:rsid w:val="0027114C"/>
    <w:rsid w:val="002713D8"/>
    <w:rsid w:val="0027147F"/>
    <w:rsid w:val="0027160F"/>
    <w:rsid w:val="0027167E"/>
    <w:rsid w:val="002718F8"/>
    <w:rsid w:val="00271961"/>
    <w:rsid w:val="00271D24"/>
    <w:rsid w:val="00271F4D"/>
    <w:rsid w:val="00272956"/>
    <w:rsid w:val="00272B26"/>
    <w:rsid w:val="00272B55"/>
    <w:rsid w:val="00272FF0"/>
    <w:rsid w:val="00273CD7"/>
    <w:rsid w:val="00273EEB"/>
    <w:rsid w:val="0027404A"/>
    <w:rsid w:val="002741FC"/>
    <w:rsid w:val="0027431D"/>
    <w:rsid w:val="00274657"/>
    <w:rsid w:val="002749C2"/>
    <w:rsid w:val="002750A2"/>
    <w:rsid w:val="00275620"/>
    <w:rsid w:val="00275BB8"/>
    <w:rsid w:val="002767CB"/>
    <w:rsid w:val="00276D37"/>
    <w:rsid w:val="00276FB3"/>
    <w:rsid w:val="0027752B"/>
    <w:rsid w:val="00277665"/>
    <w:rsid w:val="00277743"/>
    <w:rsid w:val="00277EB9"/>
    <w:rsid w:val="00277ED7"/>
    <w:rsid w:val="0028067E"/>
    <w:rsid w:val="00280831"/>
    <w:rsid w:val="00280D1A"/>
    <w:rsid w:val="00280EAD"/>
    <w:rsid w:val="0028105B"/>
    <w:rsid w:val="0028187B"/>
    <w:rsid w:val="00281964"/>
    <w:rsid w:val="00281A09"/>
    <w:rsid w:val="00281ACC"/>
    <w:rsid w:val="00281ED2"/>
    <w:rsid w:val="00281F07"/>
    <w:rsid w:val="0028215F"/>
    <w:rsid w:val="002825A0"/>
    <w:rsid w:val="00282C4C"/>
    <w:rsid w:val="00282CCE"/>
    <w:rsid w:val="00283160"/>
    <w:rsid w:val="002837E4"/>
    <w:rsid w:val="00283BA8"/>
    <w:rsid w:val="00283EF3"/>
    <w:rsid w:val="0028457A"/>
    <w:rsid w:val="00284C32"/>
    <w:rsid w:val="00285573"/>
    <w:rsid w:val="00285626"/>
    <w:rsid w:val="002856B9"/>
    <w:rsid w:val="00285817"/>
    <w:rsid w:val="00285949"/>
    <w:rsid w:val="0028604F"/>
    <w:rsid w:val="0028622C"/>
    <w:rsid w:val="00286438"/>
    <w:rsid w:val="002864E9"/>
    <w:rsid w:val="002867AA"/>
    <w:rsid w:val="00286830"/>
    <w:rsid w:val="00286AFE"/>
    <w:rsid w:val="00286BDF"/>
    <w:rsid w:val="002872A6"/>
    <w:rsid w:val="00287726"/>
    <w:rsid w:val="00287A40"/>
    <w:rsid w:val="00287B8A"/>
    <w:rsid w:val="00287C82"/>
    <w:rsid w:val="00287F69"/>
    <w:rsid w:val="00287F79"/>
    <w:rsid w:val="002903CA"/>
    <w:rsid w:val="002903E8"/>
    <w:rsid w:val="002911B2"/>
    <w:rsid w:val="00291531"/>
    <w:rsid w:val="0029175F"/>
    <w:rsid w:val="00291BE5"/>
    <w:rsid w:val="00291C99"/>
    <w:rsid w:val="00291F34"/>
    <w:rsid w:val="00292619"/>
    <w:rsid w:val="0029265A"/>
    <w:rsid w:val="00292742"/>
    <w:rsid w:val="00292A23"/>
    <w:rsid w:val="00292BB1"/>
    <w:rsid w:val="00293091"/>
    <w:rsid w:val="002936B0"/>
    <w:rsid w:val="002938B8"/>
    <w:rsid w:val="00293B2F"/>
    <w:rsid w:val="00293FA9"/>
    <w:rsid w:val="00294546"/>
    <w:rsid w:val="00294910"/>
    <w:rsid w:val="00295254"/>
    <w:rsid w:val="0029594C"/>
    <w:rsid w:val="00295951"/>
    <w:rsid w:val="00295A8E"/>
    <w:rsid w:val="00295BE6"/>
    <w:rsid w:val="00295CC1"/>
    <w:rsid w:val="00295F64"/>
    <w:rsid w:val="00296669"/>
    <w:rsid w:val="00296D28"/>
    <w:rsid w:val="00296D80"/>
    <w:rsid w:val="00297033"/>
    <w:rsid w:val="002975AF"/>
    <w:rsid w:val="002979F1"/>
    <w:rsid w:val="00297F19"/>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0AD"/>
    <w:rsid w:val="002A481E"/>
    <w:rsid w:val="002A48BC"/>
    <w:rsid w:val="002A5577"/>
    <w:rsid w:val="002A56C3"/>
    <w:rsid w:val="002A597F"/>
    <w:rsid w:val="002A5AAA"/>
    <w:rsid w:val="002A5AE8"/>
    <w:rsid w:val="002A5D12"/>
    <w:rsid w:val="002A605E"/>
    <w:rsid w:val="002A6138"/>
    <w:rsid w:val="002A69DF"/>
    <w:rsid w:val="002A6DEB"/>
    <w:rsid w:val="002A73B5"/>
    <w:rsid w:val="002B0396"/>
    <w:rsid w:val="002B06D5"/>
    <w:rsid w:val="002B0A70"/>
    <w:rsid w:val="002B0AF2"/>
    <w:rsid w:val="002B0DF6"/>
    <w:rsid w:val="002B1F08"/>
    <w:rsid w:val="002B23AC"/>
    <w:rsid w:val="002B249E"/>
    <w:rsid w:val="002B2704"/>
    <w:rsid w:val="002B2CDC"/>
    <w:rsid w:val="002B2DEA"/>
    <w:rsid w:val="002B2E1B"/>
    <w:rsid w:val="002B2EA9"/>
    <w:rsid w:val="002B2FF3"/>
    <w:rsid w:val="002B34E4"/>
    <w:rsid w:val="002B377F"/>
    <w:rsid w:val="002B38F5"/>
    <w:rsid w:val="002B3AB2"/>
    <w:rsid w:val="002B3B97"/>
    <w:rsid w:val="002B3DEF"/>
    <w:rsid w:val="002B4060"/>
    <w:rsid w:val="002B411A"/>
    <w:rsid w:val="002B41F2"/>
    <w:rsid w:val="002B422C"/>
    <w:rsid w:val="002B4A40"/>
    <w:rsid w:val="002B5713"/>
    <w:rsid w:val="002B57EB"/>
    <w:rsid w:val="002B5C67"/>
    <w:rsid w:val="002B5F02"/>
    <w:rsid w:val="002B64B1"/>
    <w:rsid w:val="002B666F"/>
    <w:rsid w:val="002B6C31"/>
    <w:rsid w:val="002B76A6"/>
    <w:rsid w:val="002B7AB4"/>
    <w:rsid w:val="002B7DED"/>
    <w:rsid w:val="002B7EE1"/>
    <w:rsid w:val="002C00AF"/>
    <w:rsid w:val="002C05DE"/>
    <w:rsid w:val="002C0EE4"/>
    <w:rsid w:val="002C14C2"/>
    <w:rsid w:val="002C14E1"/>
    <w:rsid w:val="002C1516"/>
    <w:rsid w:val="002C1BD8"/>
    <w:rsid w:val="002C20B3"/>
    <w:rsid w:val="002C2652"/>
    <w:rsid w:val="002C2C46"/>
    <w:rsid w:val="002C2F2A"/>
    <w:rsid w:val="002C32F3"/>
    <w:rsid w:val="002C3CAF"/>
    <w:rsid w:val="002C3DC3"/>
    <w:rsid w:val="002C3ECE"/>
    <w:rsid w:val="002C3F27"/>
    <w:rsid w:val="002C472F"/>
    <w:rsid w:val="002C4999"/>
    <w:rsid w:val="002C52B2"/>
    <w:rsid w:val="002C55BE"/>
    <w:rsid w:val="002C55D4"/>
    <w:rsid w:val="002C5890"/>
    <w:rsid w:val="002C5F9B"/>
    <w:rsid w:val="002C5FD7"/>
    <w:rsid w:val="002C60BE"/>
    <w:rsid w:val="002C61B0"/>
    <w:rsid w:val="002C6486"/>
    <w:rsid w:val="002C6C26"/>
    <w:rsid w:val="002C6C4D"/>
    <w:rsid w:val="002C7717"/>
    <w:rsid w:val="002C7A91"/>
    <w:rsid w:val="002D026D"/>
    <w:rsid w:val="002D02FD"/>
    <w:rsid w:val="002D0523"/>
    <w:rsid w:val="002D05B7"/>
    <w:rsid w:val="002D0ABE"/>
    <w:rsid w:val="002D0AFC"/>
    <w:rsid w:val="002D1460"/>
    <w:rsid w:val="002D1923"/>
    <w:rsid w:val="002D1AB1"/>
    <w:rsid w:val="002D1C20"/>
    <w:rsid w:val="002D203C"/>
    <w:rsid w:val="002D206F"/>
    <w:rsid w:val="002D258C"/>
    <w:rsid w:val="002D31E0"/>
    <w:rsid w:val="002D32BF"/>
    <w:rsid w:val="002D375A"/>
    <w:rsid w:val="002D3A31"/>
    <w:rsid w:val="002D4000"/>
    <w:rsid w:val="002D4EEF"/>
    <w:rsid w:val="002D4F9C"/>
    <w:rsid w:val="002D55A7"/>
    <w:rsid w:val="002D574C"/>
    <w:rsid w:val="002D59B3"/>
    <w:rsid w:val="002D5FEC"/>
    <w:rsid w:val="002D6012"/>
    <w:rsid w:val="002D61F2"/>
    <w:rsid w:val="002D6348"/>
    <w:rsid w:val="002D643F"/>
    <w:rsid w:val="002D64A0"/>
    <w:rsid w:val="002D65CC"/>
    <w:rsid w:val="002D65ED"/>
    <w:rsid w:val="002D672B"/>
    <w:rsid w:val="002D67E7"/>
    <w:rsid w:val="002D6EB1"/>
    <w:rsid w:val="002D7205"/>
    <w:rsid w:val="002D748A"/>
    <w:rsid w:val="002E0547"/>
    <w:rsid w:val="002E0B0A"/>
    <w:rsid w:val="002E0FA0"/>
    <w:rsid w:val="002E1246"/>
    <w:rsid w:val="002E1BBD"/>
    <w:rsid w:val="002E1D79"/>
    <w:rsid w:val="002E1F79"/>
    <w:rsid w:val="002E1FB9"/>
    <w:rsid w:val="002E2EAB"/>
    <w:rsid w:val="002E354D"/>
    <w:rsid w:val="002E36FF"/>
    <w:rsid w:val="002E3939"/>
    <w:rsid w:val="002E3A18"/>
    <w:rsid w:val="002E3D7E"/>
    <w:rsid w:val="002E3F94"/>
    <w:rsid w:val="002E4903"/>
    <w:rsid w:val="002E4D2D"/>
    <w:rsid w:val="002E4ECD"/>
    <w:rsid w:val="002E5142"/>
    <w:rsid w:val="002E5916"/>
    <w:rsid w:val="002E5ABF"/>
    <w:rsid w:val="002E6140"/>
    <w:rsid w:val="002E625D"/>
    <w:rsid w:val="002E65EC"/>
    <w:rsid w:val="002E6DBB"/>
    <w:rsid w:val="002E7176"/>
    <w:rsid w:val="002E7423"/>
    <w:rsid w:val="002E74DE"/>
    <w:rsid w:val="002E7836"/>
    <w:rsid w:val="002E7A6A"/>
    <w:rsid w:val="002E7BF3"/>
    <w:rsid w:val="002F1621"/>
    <w:rsid w:val="002F1630"/>
    <w:rsid w:val="002F193D"/>
    <w:rsid w:val="002F1CB2"/>
    <w:rsid w:val="002F2049"/>
    <w:rsid w:val="002F2183"/>
    <w:rsid w:val="002F296F"/>
    <w:rsid w:val="002F3213"/>
    <w:rsid w:val="002F3535"/>
    <w:rsid w:val="002F36E1"/>
    <w:rsid w:val="002F36FB"/>
    <w:rsid w:val="002F3726"/>
    <w:rsid w:val="002F38FB"/>
    <w:rsid w:val="002F3A2B"/>
    <w:rsid w:val="002F3AC8"/>
    <w:rsid w:val="002F3B25"/>
    <w:rsid w:val="002F3F4A"/>
    <w:rsid w:val="002F41F2"/>
    <w:rsid w:val="002F44BC"/>
    <w:rsid w:val="002F4552"/>
    <w:rsid w:val="002F4907"/>
    <w:rsid w:val="002F4BC1"/>
    <w:rsid w:val="002F56A7"/>
    <w:rsid w:val="002F58FC"/>
    <w:rsid w:val="002F5F8B"/>
    <w:rsid w:val="002F6010"/>
    <w:rsid w:val="002F6546"/>
    <w:rsid w:val="002F66CD"/>
    <w:rsid w:val="002F68B9"/>
    <w:rsid w:val="002F68C1"/>
    <w:rsid w:val="002F6F7C"/>
    <w:rsid w:val="002F704F"/>
    <w:rsid w:val="002F7412"/>
    <w:rsid w:val="002F7566"/>
    <w:rsid w:val="002F7E0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761"/>
    <w:rsid w:val="0030380B"/>
    <w:rsid w:val="00303A5D"/>
    <w:rsid w:val="00304130"/>
    <w:rsid w:val="003046BB"/>
    <w:rsid w:val="00304854"/>
    <w:rsid w:val="00304A36"/>
    <w:rsid w:val="00304BAA"/>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4"/>
    <w:rsid w:val="0031260E"/>
    <w:rsid w:val="0031283A"/>
    <w:rsid w:val="003128DB"/>
    <w:rsid w:val="00312C59"/>
    <w:rsid w:val="00312C9E"/>
    <w:rsid w:val="00313115"/>
    <w:rsid w:val="0031335A"/>
    <w:rsid w:val="0031335D"/>
    <w:rsid w:val="00313480"/>
    <w:rsid w:val="00313DC8"/>
    <w:rsid w:val="00313EDF"/>
    <w:rsid w:val="003142B9"/>
    <w:rsid w:val="00314569"/>
    <w:rsid w:val="00314918"/>
    <w:rsid w:val="00314CAE"/>
    <w:rsid w:val="00314EC3"/>
    <w:rsid w:val="003152BF"/>
    <w:rsid w:val="00315387"/>
    <w:rsid w:val="00315420"/>
    <w:rsid w:val="00315620"/>
    <w:rsid w:val="00315622"/>
    <w:rsid w:val="003158C5"/>
    <w:rsid w:val="00315B94"/>
    <w:rsid w:val="00315F63"/>
    <w:rsid w:val="003169D0"/>
    <w:rsid w:val="00316D5E"/>
    <w:rsid w:val="0031719E"/>
    <w:rsid w:val="0031771A"/>
    <w:rsid w:val="003177A0"/>
    <w:rsid w:val="00320068"/>
    <w:rsid w:val="00320237"/>
    <w:rsid w:val="003205E7"/>
    <w:rsid w:val="00320622"/>
    <w:rsid w:val="003206E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5C2"/>
    <w:rsid w:val="00326BB5"/>
    <w:rsid w:val="00326EF3"/>
    <w:rsid w:val="0032704B"/>
    <w:rsid w:val="00327640"/>
    <w:rsid w:val="003277F7"/>
    <w:rsid w:val="00327932"/>
    <w:rsid w:val="00327A2F"/>
    <w:rsid w:val="00330672"/>
    <w:rsid w:val="003308F1"/>
    <w:rsid w:val="00330C4C"/>
    <w:rsid w:val="003313D9"/>
    <w:rsid w:val="003314EE"/>
    <w:rsid w:val="0033177B"/>
    <w:rsid w:val="00332131"/>
    <w:rsid w:val="00332148"/>
    <w:rsid w:val="00332292"/>
    <w:rsid w:val="003323F5"/>
    <w:rsid w:val="00332587"/>
    <w:rsid w:val="00332785"/>
    <w:rsid w:val="003329FA"/>
    <w:rsid w:val="00332A4C"/>
    <w:rsid w:val="00332EBC"/>
    <w:rsid w:val="003330E9"/>
    <w:rsid w:val="00333736"/>
    <w:rsid w:val="003337C4"/>
    <w:rsid w:val="003337DB"/>
    <w:rsid w:val="00334046"/>
    <w:rsid w:val="0033412D"/>
    <w:rsid w:val="003341E2"/>
    <w:rsid w:val="00334D99"/>
    <w:rsid w:val="0033526F"/>
    <w:rsid w:val="0033541B"/>
    <w:rsid w:val="003355DB"/>
    <w:rsid w:val="003356A4"/>
    <w:rsid w:val="00335924"/>
    <w:rsid w:val="003360A2"/>
    <w:rsid w:val="003364A3"/>
    <w:rsid w:val="003364FF"/>
    <w:rsid w:val="003366CF"/>
    <w:rsid w:val="00336716"/>
    <w:rsid w:val="003367FE"/>
    <w:rsid w:val="003374CB"/>
    <w:rsid w:val="00337519"/>
    <w:rsid w:val="003411EF"/>
    <w:rsid w:val="003417FD"/>
    <w:rsid w:val="00341D45"/>
    <w:rsid w:val="00341DF4"/>
    <w:rsid w:val="00341F63"/>
    <w:rsid w:val="00342173"/>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60"/>
    <w:rsid w:val="003478DE"/>
    <w:rsid w:val="00347A16"/>
    <w:rsid w:val="00347A20"/>
    <w:rsid w:val="00347B22"/>
    <w:rsid w:val="00347DAF"/>
    <w:rsid w:val="00350B78"/>
    <w:rsid w:val="00352BCD"/>
    <w:rsid w:val="00352E00"/>
    <w:rsid w:val="00353378"/>
    <w:rsid w:val="00353B1B"/>
    <w:rsid w:val="00353BD7"/>
    <w:rsid w:val="00353D6E"/>
    <w:rsid w:val="00354003"/>
    <w:rsid w:val="0035415D"/>
    <w:rsid w:val="003548AF"/>
    <w:rsid w:val="00354ADD"/>
    <w:rsid w:val="00354E89"/>
    <w:rsid w:val="00354F51"/>
    <w:rsid w:val="0035581D"/>
    <w:rsid w:val="003558F9"/>
    <w:rsid w:val="00355926"/>
    <w:rsid w:val="0035594E"/>
    <w:rsid w:val="00355FBA"/>
    <w:rsid w:val="0035614D"/>
    <w:rsid w:val="0035641F"/>
    <w:rsid w:val="003568B3"/>
    <w:rsid w:val="00356EF3"/>
    <w:rsid w:val="00356FCA"/>
    <w:rsid w:val="003571A1"/>
    <w:rsid w:val="003571D0"/>
    <w:rsid w:val="003573B9"/>
    <w:rsid w:val="0035782A"/>
    <w:rsid w:val="00357A89"/>
    <w:rsid w:val="00357CBA"/>
    <w:rsid w:val="00357FF1"/>
    <w:rsid w:val="003603A6"/>
    <w:rsid w:val="00360B50"/>
    <w:rsid w:val="00360BDE"/>
    <w:rsid w:val="0036154B"/>
    <w:rsid w:val="00361928"/>
    <w:rsid w:val="0036196E"/>
    <w:rsid w:val="00361F5F"/>
    <w:rsid w:val="00362481"/>
    <w:rsid w:val="00362B13"/>
    <w:rsid w:val="00363159"/>
    <w:rsid w:val="003632C0"/>
    <w:rsid w:val="00363534"/>
    <w:rsid w:val="003637EF"/>
    <w:rsid w:val="00363EE5"/>
    <w:rsid w:val="00363FB7"/>
    <w:rsid w:val="00364312"/>
    <w:rsid w:val="00364CFE"/>
    <w:rsid w:val="00364E2E"/>
    <w:rsid w:val="00364F11"/>
    <w:rsid w:val="00365000"/>
    <w:rsid w:val="003652C4"/>
    <w:rsid w:val="00365403"/>
    <w:rsid w:val="00365AA7"/>
    <w:rsid w:val="00365DAB"/>
    <w:rsid w:val="00365DDF"/>
    <w:rsid w:val="00365FD2"/>
    <w:rsid w:val="00366271"/>
    <w:rsid w:val="00366421"/>
    <w:rsid w:val="0036686F"/>
    <w:rsid w:val="00366B60"/>
    <w:rsid w:val="00366CD2"/>
    <w:rsid w:val="00367114"/>
    <w:rsid w:val="00367797"/>
    <w:rsid w:val="00367CD6"/>
    <w:rsid w:val="0037019A"/>
    <w:rsid w:val="00370659"/>
    <w:rsid w:val="00370EC0"/>
    <w:rsid w:val="003711B0"/>
    <w:rsid w:val="003712B9"/>
    <w:rsid w:val="00371CF9"/>
    <w:rsid w:val="00372E3E"/>
    <w:rsid w:val="0037386C"/>
    <w:rsid w:val="00373AB0"/>
    <w:rsid w:val="00373B0C"/>
    <w:rsid w:val="00373CB1"/>
    <w:rsid w:val="00374485"/>
    <w:rsid w:val="00374A8A"/>
    <w:rsid w:val="00375117"/>
    <w:rsid w:val="00375663"/>
    <w:rsid w:val="00375678"/>
    <w:rsid w:val="0037567E"/>
    <w:rsid w:val="003757BF"/>
    <w:rsid w:val="00375883"/>
    <w:rsid w:val="00375967"/>
    <w:rsid w:val="003759EE"/>
    <w:rsid w:val="0037600D"/>
    <w:rsid w:val="00376451"/>
    <w:rsid w:val="00377090"/>
    <w:rsid w:val="00377134"/>
    <w:rsid w:val="0037764C"/>
    <w:rsid w:val="00377C10"/>
    <w:rsid w:val="00377D90"/>
    <w:rsid w:val="003806B1"/>
    <w:rsid w:val="003806EA"/>
    <w:rsid w:val="003808AE"/>
    <w:rsid w:val="003811A1"/>
    <w:rsid w:val="0038153E"/>
    <w:rsid w:val="003817D4"/>
    <w:rsid w:val="00381F73"/>
    <w:rsid w:val="00382056"/>
    <w:rsid w:val="0038206E"/>
    <w:rsid w:val="0038214F"/>
    <w:rsid w:val="003824C6"/>
    <w:rsid w:val="00383212"/>
    <w:rsid w:val="00383AB1"/>
    <w:rsid w:val="003843AA"/>
    <w:rsid w:val="0038486C"/>
    <w:rsid w:val="0038512D"/>
    <w:rsid w:val="0038562C"/>
    <w:rsid w:val="00385DCB"/>
    <w:rsid w:val="00385F37"/>
    <w:rsid w:val="0038605A"/>
    <w:rsid w:val="00386332"/>
    <w:rsid w:val="00387C86"/>
    <w:rsid w:val="00387C98"/>
    <w:rsid w:val="003903D9"/>
    <w:rsid w:val="00390862"/>
    <w:rsid w:val="00390944"/>
    <w:rsid w:val="00390A05"/>
    <w:rsid w:val="00390A3D"/>
    <w:rsid w:val="00390F25"/>
    <w:rsid w:val="00391181"/>
    <w:rsid w:val="003912D8"/>
    <w:rsid w:val="00391B2F"/>
    <w:rsid w:val="00392397"/>
    <w:rsid w:val="00392466"/>
    <w:rsid w:val="00392B80"/>
    <w:rsid w:val="00392F6B"/>
    <w:rsid w:val="00393436"/>
    <w:rsid w:val="003935C7"/>
    <w:rsid w:val="003949BB"/>
    <w:rsid w:val="00394F3B"/>
    <w:rsid w:val="00395591"/>
    <w:rsid w:val="00395A04"/>
    <w:rsid w:val="00396B0A"/>
    <w:rsid w:val="00397059"/>
    <w:rsid w:val="00397B8C"/>
    <w:rsid w:val="003A00DA"/>
    <w:rsid w:val="003A0304"/>
    <w:rsid w:val="003A11D3"/>
    <w:rsid w:val="003A12AC"/>
    <w:rsid w:val="003A12F1"/>
    <w:rsid w:val="003A1504"/>
    <w:rsid w:val="003A16D1"/>
    <w:rsid w:val="003A1711"/>
    <w:rsid w:val="003A19DE"/>
    <w:rsid w:val="003A1B50"/>
    <w:rsid w:val="003A1E18"/>
    <w:rsid w:val="003A2478"/>
    <w:rsid w:val="003A253F"/>
    <w:rsid w:val="003A261B"/>
    <w:rsid w:val="003A26D5"/>
    <w:rsid w:val="003A2B5A"/>
    <w:rsid w:val="003A336E"/>
    <w:rsid w:val="003A339F"/>
    <w:rsid w:val="003A380F"/>
    <w:rsid w:val="003A3860"/>
    <w:rsid w:val="003A3F11"/>
    <w:rsid w:val="003A4560"/>
    <w:rsid w:val="003A4785"/>
    <w:rsid w:val="003A5308"/>
    <w:rsid w:val="003A596A"/>
    <w:rsid w:val="003A5EC1"/>
    <w:rsid w:val="003A60F4"/>
    <w:rsid w:val="003A66D5"/>
    <w:rsid w:val="003A66DF"/>
    <w:rsid w:val="003A6903"/>
    <w:rsid w:val="003A6E55"/>
    <w:rsid w:val="003A7D4E"/>
    <w:rsid w:val="003B045D"/>
    <w:rsid w:val="003B04B2"/>
    <w:rsid w:val="003B068B"/>
    <w:rsid w:val="003B0C3B"/>
    <w:rsid w:val="003B0D8E"/>
    <w:rsid w:val="003B0E16"/>
    <w:rsid w:val="003B1113"/>
    <w:rsid w:val="003B1673"/>
    <w:rsid w:val="003B1CBE"/>
    <w:rsid w:val="003B1CDC"/>
    <w:rsid w:val="003B2775"/>
    <w:rsid w:val="003B38BA"/>
    <w:rsid w:val="003B396F"/>
    <w:rsid w:val="003B3C8E"/>
    <w:rsid w:val="003B3DCB"/>
    <w:rsid w:val="003B40AF"/>
    <w:rsid w:val="003B48C6"/>
    <w:rsid w:val="003B4B81"/>
    <w:rsid w:val="003B4C34"/>
    <w:rsid w:val="003B51B2"/>
    <w:rsid w:val="003B52EB"/>
    <w:rsid w:val="003B54F1"/>
    <w:rsid w:val="003B5652"/>
    <w:rsid w:val="003B5836"/>
    <w:rsid w:val="003B5BB7"/>
    <w:rsid w:val="003B60A0"/>
    <w:rsid w:val="003B658B"/>
    <w:rsid w:val="003B674D"/>
    <w:rsid w:val="003B678A"/>
    <w:rsid w:val="003B6913"/>
    <w:rsid w:val="003B6FF9"/>
    <w:rsid w:val="003B7A3B"/>
    <w:rsid w:val="003C0192"/>
    <w:rsid w:val="003C037A"/>
    <w:rsid w:val="003C0446"/>
    <w:rsid w:val="003C0640"/>
    <w:rsid w:val="003C06E7"/>
    <w:rsid w:val="003C08C6"/>
    <w:rsid w:val="003C0EB4"/>
    <w:rsid w:val="003C1769"/>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157"/>
    <w:rsid w:val="003C5876"/>
    <w:rsid w:val="003C5BC6"/>
    <w:rsid w:val="003C5E77"/>
    <w:rsid w:val="003C5FAF"/>
    <w:rsid w:val="003C65EB"/>
    <w:rsid w:val="003C6901"/>
    <w:rsid w:val="003C7417"/>
    <w:rsid w:val="003C741F"/>
    <w:rsid w:val="003C7CBE"/>
    <w:rsid w:val="003C7EBB"/>
    <w:rsid w:val="003D008E"/>
    <w:rsid w:val="003D00F8"/>
    <w:rsid w:val="003D01D1"/>
    <w:rsid w:val="003D059F"/>
    <w:rsid w:val="003D167A"/>
    <w:rsid w:val="003D1935"/>
    <w:rsid w:val="003D1F46"/>
    <w:rsid w:val="003D23E9"/>
    <w:rsid w:val="003D24B8"/>
    <w:rsid w:val="003D24FC"/>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6E4"/>
    <w:rsid w:val="003D6D40"/>
    <w:rsid w:val="003D6F34"/>
    <w:rsid w:val="003D71A3"/>
    <w:rsid w:val="003D7F07"/>
    <w:rsid w:val="003E00B1"/>
    <w:rsid w:val="003E0500"/>
    <w:rsid w:val="003E0959"/>
    <w:rsid w:val="003E0BCC"/>
    <w:rsid w:val="003E1BD9"/>
    <w:rsid w:val="003E283B"/>
    <w:rsid w:val="003E28A8"/>
    <w:rsid w:val="003E3170"/>
    <w:rsid w:val="003E3636"/>
    <w:rsid w:val="003E3D76"/>
    <w:rsid w:val="003E40FF"/>
    <w:rsid w:val="003E45EF"/>
    <w:rsid w:val="003E46A1"/>
    <w:rsid w:val="003E46BA"/>
    <w:rsid w:val="003E4F53"/>
    <w:rsid w:val="003E4FFD"/>
    <w:rsid w:val="003E5B0A"/>
    <w:rsid w:val="003E61F1"/>
    <w:rsid w:val="003E6B2C"/>
    <w:rsid w:val="003E6CEE"/>
    <w:rsid w:val="003E6E16"/>
    <w:rsid w:val="003E770A"/>
    <w:rsid w:val="003E7B21"/>
    <w:rsid w:val="003F02D4"/>
    <w:rsid w:val="003F056E"/>
    <w:rsid w:val="003F06CE"/>
    <w:rsid w:val="003F07D0"/>
    <w:rsid w:val="003F07DE"/>
    <w:rsid w:val="003F0BBD"/>
    <w:rsid w:val="003F0D4A"/>
    <w:rsid w:val="003F0FD3"/>
    <w:rsid w:val="003F1052"/>
    <w:rsid w:val="003F1FE0"/>
    <w:rsid w:val="003F2295"/>
    <w:rsid w:val="003F2405"/>
    <w:rsid w:val="003F2745"/>
    <w:rsid w:val="003F29DD"/>
    <w:rsid w:val="003F2B1F"/>
    <w:rsid w:val="003F2F85"/>
    <w:rsid w:val="003F30E7"/>
    <w:rsid w:val="003F328B"/>
    <w:rsid w:val="003F33CC"/>
    <w:rsid w:val="003F33D1"/>
    <w:rsid w:val="003F3AEE"/>
    <w:rsid w:val="003F3CD5"/>
    <w:rsid w:val="003F401B"/>
    <w:rsid w:val="003F49D2"/>
    <w:rsid w:val="003F4C79"/>
    <w:rsid w:val="003F4ED0"/>
    <w:rsid w:val="003F515F"/>
    <w:rsid w:val="003F5446"/>
    <w:rsid w:val="003F54DA"/>
    <w:rsid w:val="003F57BE"/>
    <w:rsid w:val="003F5AFC"/>
    <w:rsid w:val="003F6560"/>
    <w:rsid w:val="003F68A5"/>
    <w:rsid w:val="003F6B28"/>
    <w:rsid w:val="003F7232"/>
    <w:rsid w:val="003F79D7"/>
    <w:rsid w:val="003F7C7A"/>
    <w:rsid w:val="003F7F1D"/>
    <w:rsid w:val="00400E17"/>
    <w:rsid w:val="00400F36"/>
    <w:rsid w:val="004012A0"/>
    <w:rsid w:val="00401848"/>
    <w:rsid w:val="00401C8D"/>
    <w:rsid w:val="004020E6"/>
    <w:rsid w:val="00402159"/>
    <w:rsid w:val="004029F6"/>
    <w:rsid w:val="00402EF0"/>
    <w:rsid w:val="00403143"/>
    <w:rsid w:val="004032DA"/>
    <w:rsid w:val="004035CE"/>
    <w:rsid w:val="004038F5"/>
    <w:rsid w:val="00403CC0"/>
    <w:rsid w:val="00404A17"/>
    <w:rsid w:val="00404A93"/>
    <w:rsid w:val="00404B82"/>
    <w:rsid w:val="00407B16"/>
    <w:rsid w:val="00407D74"/>
    <w:rsid w:val="00407FAE"/>
    <w:rsid w:val="0041047A"/>
    <w:rsid w:val="00410576"/>
    <w:rsid w:val="0041093F"/>
    <w:rsid w:val="00411236"/>
    <w:rsid w:val="00411594"/>
    <w:rsid w:val="00411E63"/>
    <w:rsid w:val="0041250D"/>
    <w:rsid w:val="00412570"/>
    <w:rsid w:val="00412589"/>
    <w:rsid w:val="00413327"/>
    <w:rsid w:val="0041333F"/>
    <w:rsid w:val="00413450"/>
    <w:rsid w:val="00413D67"/>
    <w:rsid w:val="00413E6C"/>
    <w:rsid w:val="00413EC6"/>
    <w:rsid w:val="00414528"/>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859"/>
    <w:rsid w:val="00420A9C"/>
    <w:rsid w:val="0042157B"/>
    <w:rsid w:val="004217F1"/>
    <w:rsid w:val="00421999"/>
    <w:rsid w:val="00421F0C"/>
    <w:rsid w:val="00422103"/>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2B"/>
    <w:rsid w:val="004279FB"/>
    <w:rsid w:val="00427A2A"/>
    <w:rsid w:val="004301EB"/>
    <w:rsid w:val="004311C1"/>
    <w:rsid w:val="00431817"/>
    <w:rsid w:val="0043184F"/>
    <w:rsid w:val="0043290D"/>
    <w:rsid w:val="00432949"/>
    <w:rsid w:val="00432CC9"/>
    <w:rsid w:val="00433E1B"/>
    <w:rsid w:val="004345D7"/>
    <w:rsid w:val="00434A00"/>
    <w:rsid w:val="00434A9A"/>
    <w:rsid w:val="0043509E"/>
    <w:rsid w:val="00435544"/>
    <w:rsid w:val="0043584A"/>
    <w:rsid w:val="00435B4B"/>
    <w:rsid w:val="00435F81"/>
    <w:rsid w:val="004363B9"/>
    <w:rsid w:val="0043640E"/>
    <w:rsid w:val="00436971"/>
    <w:rsid w:val="00436EA2"/>
    <w:rsid w:val="00436FFC"/>
    <w:rsid w:val="00437090"/>
    <w:rsid w:val="00437D0A"/>
    <w:rsid w:val="004402DF"/>
    <w:rsid w:val="004407D3"/>
    <w:rsid w:val="00440895"/>
    <w:rsid w:val="00440D27"/>
    <w:rsid w:val="00440F6B"/>
    <w:rsid w:val="00441032"/>
    <w:rsid w:val="00441354"/>
    <w:rsid w:val="0044145C"/>
    <w:rsid w:val="004416C2"/>
    <w:rsid w:val="00441766"/>
    <w:rsid w:val="00441915"/>
    <w:rsid w:val="00441B84"/>
    <w:rsid w:val="00441CFF"/>
    <w:rsid w:val="0044200F"/>
    <w:rsid w:val="004425B3"/>
    <w:rsid w:val="004428DF"/>
    <w:rsid w:val="00442CA8"/>
    <w:rsid w:val="00443294"/>
    <w:rsid w:val="004434CB"/>
    <w:rsid w:val="004435D4"/>
    <w:rsid w:val="004438FE"/>
    <w:rsid w:val="004439EC"/>
    <w:rsid w:val="00443CD2"/>
    <w:rsid w:val="00443D1B"/>
    <w:rsid w:val="00444163"/>
    <w:rsid w:val="004449A0"/>
    <w:rsid w:val="00444F34"/>
    <w:rsid w:val="004453B2"/>
    <w:rsid w:val="004459BB"/>
    <w:rsid w:val="00445A20"/>
    <w:rsid w:val="00446A32"/>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3D77"/>
    <w:rsid w:val="004540FE"/>
    <w:rsid w:val="00454444"/>
    <w:rsid w:val="00454881"/>
    <w:rsid w:val="00454E52"/>
    <w:rsid w:val="00454F92"/>
    <w:rsid w:val="0045611D"/>
    <w:rsid w:val="00456588"/>
    <w:rsid w:val="0045678F"/>
    <w:rsid w:val="00456A91"/>
    <w:rsid w:val="00456A9B"/>
    <w:rsid w:val="00456C4D"/>
    <w:rsid w:val="0045719F"/>
    <w:rsid w:val="0045756D"/>
    <w:rsid w:val="004575D3"/>
    <w:rsid w:val="00457A7C"/>
    <w:rsid w:val="00457BF6"/>
    <w:rsid w:val="00457D97"/>
    <w:rsid w:val="00457DF0"/>
    <w:rsid w:val="004603E4"/>
    <w:rsid w:val="00460DF9"/>
    <w:rsid w:val="00460F3B"/>
    <w:rsid w:val="00460F80"/>
    <w:rsid w:val="00461053"/>
    <w:rsid w:val="0046124B"/>
    <w:rsid w:val="004615A7"/>
    <w:rsid w:val="00461BBB"/>
    <w:rsid w:val="00461BD0"/>
    <w:rsid w:val="004620D4"/>
    <w:rsid w:val="00462420"/>
    <w:rsid w:val="004632DB"/>
    <w:rsid w:val="004633CD"/>
    <w:rsid w:val="00463639"/>
    <w:rsid w:val="00463C89"/>
    <w:rsid w:val="004644DA"/>
    <w:rsid w:val="00464653"/>
    <w:rsid w:val="00464760"/>
    <w:rsid w:val="004647F0"/>
    <w:rsid w:val="00464966"/>
    <w:rsid w:val="00464D8D"/>
    <w:rsid w:val="00464DC6"/>
    <w:rsid w:val="00465135"/>
    <w:rsid w:val="004651F9"/>
    <w:rsid w:val="00465417"/>
    <w:rsid w:val="00466062"/>
    <w:rsid w:val="00466453"/>
    <w:rsid w:val="00466937"/>
    <w:rsid w:val="004669E1"/>
    <w:rsid w:val="0046726A"/>
    <w:rsid w:val="0046727A"/>
    <w:rsid w:val="00467607"/>
    <w:rsid w:val="00467D6B"/>
    <w:rsid w:val="00470098"/>
    <w:rsid w:val="00470281"/>
    <w:rsid w:val="0047182D"/>
    <w:rsid w:val="00471C67"/>
    <w:rsid w:val="00471D35"/>
    <w:rsid w:val="00471FDD"/>
    <w:rsid w:val="00472322"/>
    <w:rsid w:val="004725CC"/>
    <w:rsid w:val="00472769"/>
    <w:rsid w:val="00472A3A"/>
    <w:rsid w:val="00472BDE"/>
    <w:rsid w:val="00472CD7"/>
    <w:rsid w:val="00473835"/>
    <w:rsid w:val="00473AA2"/>
    <w:rsid w:val="00473EFC"/>
    <w:rsid w:val="00473F71"/>
    <w:rsid w:val="00474297"/>
    <w:rsid w:val="00474E10"/>
    <w:rsid w:val="00474EBE"/>
    <w:rsid w:val="00474FF5"/>
    <w:rsid w:val="0047548F"/>
    <w:rsid w:val="004757A4"/>
    <w:rsid w:val="00475988"/>
    <w:rsid w:val="00475A4B"/>
    <w:rsid w:val="00475D18"/>
    <w:rsid w:val="00475DA2"/>
    <w:rsid w:val="0047601F"/>
    <w:rsid w:val="00476104"/>
    <w:rsid w:val="00476158"/>
    <w:rsid w:val="00476713"/>
    <w:rsid w:val="004769E3"/>
    <w:rsid w:val="00476E1B"/>
    <w:rsid w:val="00476E90"/>
    <w:rsid w:val="0047701A"/>
    <w:rsid w:val="0047773E"/>
    <w:rsid w:val="00477841"/>
    <w:rsid w:val="004800F2"/>
    <w:rsid w:val="00481461"/>
    <w:rsid w:val="004815D3"/>
    <w:rsid w:val="00481B16"/>
    <w:rsid w:val="00481D3E"/>
    <w:rsid w:val="004825F9"/>
    <w:rsid w:val="004834DA"/>
    <w:rsid w:val="0048353C"/>
    <w:rsid w:val="00483577"/>
    <w:rsid w:val="0048370B"/>
    <w:rsid w:val="00483B82"/>
    <w:rsid w:val="00484A2F"/>
    <w:rsid w:val="00484F0A"/>
    <w:rsid w:val="004851E2"/>
    <w:rsid w:val="00485353"/>
    <w:rsid w:val="00485391"/>
    <w:rsid w:val="004854EA"/>
    <w:rsid w:val="00485788"/>
    <w:rsid w:val="00485B22"/>
    <w:rsid w:val="00486258"/>
    <w:rsid w:val="00486A32"/>
    <w:rsid w:val="00486E09"/>
    <w:rsid w:val="00487064"/>
    <w:rsid w:val="004874E2"/>
    <w:rsid w:val="004876EC"/>
    <w:rsid w:val="00487A44"/>
    <w:rsid w:val="00487B79"/>
    <w:rsid w:val="00487E87"/>
    <w:rsid w:val="004907A9"/>
    <w:rsid w:val="00490D08"/>
    <w:rsid w:val="00491944"/>
    <w:rsid w:val="00491B64"/>
    <w:rsid w:val="00491EC0"/>
    <w:rsid w:val="00491F4F"/>
    <w:rsid w:val="0049200D"/>
    <w:rsid w:val="00492439"/>
    <w:rsid w:val="00493030"/>
    <w:rsid w:val="00493498"/>
    <w:rsid w:val="00493AB8"/>
    <w:rsid w:val="00493DDE"/>
    <w:rsid w:val="004941F7"/>
    <w:rsid w:val="004945CE"/>
    <w:rsid w:val="004945DA"/>
    <w:rsid w:val="0049460F"/>
    <w:rsid w:val="0049558A"/>
    <w:rsid w:val="0049562A"/>
    <w:rsid w:val="00495673"/>
    <w:rsid w:val="0049595C"/>
    <w:rsid w:val="0049599E"/>
    <w:rsid w:val="00495A90"/>
    <w:rsid w:val="004964E5"/>
    <w:rsid w:val="004965D3"/>
    <w:rsid w:val="00496AB8"/>
    <w:rsid w:val="00497184"/>
    <w:rsid w:val="0049773B"/>
    <w:rsid w:val="00497A5A"/>
    <w:rsid w:val="004A000B"/>
    <w:rsid w:val="004A00DC"/>
    <w:rsid w:val="004A013D"/>
    <w:rsid w:val="004A035B"/>
    <w:rsid w:val="004A036F"/>
    <w:rsid w:val="004A0669"/>
    <w:rsid w:val="004A0F3B"/>
    <w:rsid w:val="004A0F8C"/>
    <w:rsid w:val="004A14D7"/>
    <w:rsid w:val="004A240F"/>
    <w:rsid w:val="004A2993"/>
    <w:rsid w:val="004A2BEA"/>
    <w:rsid w:val="004A2D21"/>
    <w:rsid w:val="004A3155"/>
    <w:rsid w:val="004A3B1D"/>
    <w:rsid w:val="004A4339"/>
    <w:rsid w:val="004A4438"/>
    <w:rsid w:val="004A444C"/>
    <w:rsid w:val="004A4BF4"/>
    <w:rsid w:val="004A5B4F"/>
    <w:rsid w:val="004A5CB4"/>
    <w:rsid w:val="004A6185"/>
    <w:rsid w:val="004A67C1"/>
    <w:rsid w:val="004A6F58"/>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2D3F"/>
    <w:rsid w:val="004B3283"/>
    <w:rsid w:val="004B353C"/>
    <w:rsid w:val="004B363C"/>
    <w:rsid w:val="004B3A31"/>
    <w:rsid w:val="004B3C55"/>
    <w:rsid w:val="004B4720"/>
    <w:rsid w:val="004B47BA"/>
    <w:rsid w:val="004B49B9"/>
    <w:rsid w:val="004B4C8A"/>
    <w:rsid w:val="004B5312"/>
    <w:rsid w:val="004B5572"/>
    <w:rsid w:val="004B5668"/>
    <w:rsid w:val="004B5AA8"/>
    <w:rsid w:val="004B602D"/>
    <w:rsid w:val="004B6270"/>
    <w:rsid w:val="004B6A76"/>
    <w:rsid w:val="004B6B1A"/>
    <w:rsid w:val="004B6B68"/>
    <w:rsid w:val="004B6F03"/>
    <w:rsid w:val="004B6F72"/>
    <w:rsid w:val="004B78FF"/>
    <w:rsid w:val="004B795A"/>
    <w:rsid w:val="004C01F2"/>
    <w:rsid w:val="004C0391"/>
    <w:rsid w:val="004C03C3"/>
    <w:rsid w:val="004C041C"/>
    <w:rsid w:val="004C05F2"/>
    <w:rsid w:val="004C079F"/>
    <w:rsid w:val="004C08FA"/>
    <w:rsid w:val="004C0D78"/>
    <w:rsid w:val="004C1A2F"/>
    <w:rsid w:val="004C1CB6"/>
    <w:rsid w:val="004C23EF"/>
    <w:rsid w:val="004C24BB"/>
    <w:rsid w:val="004C2956"/>
    <w:rsid w:val="004C2CFD"/>
    <w:rsid w:val="004C33A5"/>
    <w:rsid w:val="004C375F"/>
    <w:rsid w:val="004C3E76"/>
    <w:rsid w:val="004C4016"/>
    <w:rsid w:val="004C43D6"/>
    <w:rsid w:val="004C4473"/>
    <w:rsid w:val="004C48F3"/>
    <w:rsid w:val="004C4B10"/>
    <w:rsid w:val="004C4BAC"/>
    <w:rsid w:val="004C4EE6"/>
    <w:rsid w:val="004C5124"/>
    <w:rsid w:val="004C5472"/>
    <w:rsid w:val="004C5C38"/>
    <w:rsid w:val="004C5F0E"/>
    <w:rsid w:val="004C623F"/>
    <w:rsid w:val="004C62FB"/>
    <w:rsid w:val="004C63F1"/>
    <w:rsid w:val="004C6481"/>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7EB"/>
    <w:rsid w:val="004D5888"/>
    <w:rsid w:val="004D5C90"/>
    <w:rsid w:val="004D5CA7"/>
    <w:rsid w:val="004D5F8A"/>
    <w:rsid w:val="004D6143"/>
    <w:rsid w:val="004D6177"/>
    <w:rsid w:val="004D68D0"/>
    <w:rsid w:val="004D68E6"/>
    <w:rsid w:val="004D7199"/>
    <w:rsid w:val="004D74A3"/>
    <w:rsid w:val="004D74B7"/>
    <w:rsid w:val="004D7FE7"/>
    <w:rsid w:val="004E033E"/>
    <w:rsid w:val="004E0657"/>
    <w:rsid w:val="004E09B0"/>
    <w:rsid w:val="004E0CB4"/>
    <w:rsid w:val="004E0D12"/>
    <w:rsid w:val="004E14D0"/>
    <w:rsid w:val="004E161E"/>
    <w:rsid w:val="004E1639"/>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6BE3"/>
    <w:rsid w:val="004E717A"/>
    <w:rsid w:val="004E78BF"/>
    <w:rsid w:val="004E7939"/>
    <w:rsid w:val="004E7E34"/>
    <w:rsid w:val="004E7F65"/>
    <w:rsid w:val="004F026E"/>
    <w:rsid w:val="004F0C92"/>
    <w:rsid w:val="004F0E78"/>
    <w:rsid w:val="004F10B6"/>
    <w:rsid w:val="004F1BC2"/>
    <w:rsid w:val="004F1CE4"/>
    <w:rsid w:val="004F1D6A"/>
    <w:rsid w:val="004F1E4E"/>
    <w:rsid w:val="004F1E91"/>
    <w:rsid w:val="004F2297"/>
    <w:rsid w:val="004F234D"/>
    <w:rsid w:val="004F285C"/>
    <w:rsid w:val="004F2A76"/>
    <w:rsid w:val="004F2D91"/>
    <w:rsid w:val="004F2E8F"/>
    <w:rsid w:val="004F3514"/>
    <w:rsid w:val="004F353D"/>
    <w:rsid w:val="004F35E3"/>
    <w:rsid w:val="004F3768"/>
    <w:rsid w:val="004F3881"/>
    <w:rsid w:val="004F3ECE"/>
    <w:rsid w:val="004F3F6C"/>
    <w:rsid w:val="004F3F99"/>
    <w:rsid w:val="004F4D8C"/>
    <w:rsid w:val="004F4DA0"/>
    <w:rsid w:val="004F4E2A"/>
    <w:rsid w:val="004F510A"/>
    <w:rsid w:val="004F51CE"/>
    <w:rsid w:val="004F54AD"/>
    <w:rsid w:val="004F5512"/>
    <w:rsid w:val="004F55AD"/>
    <w:rsid w:val="004F59A3"/>
    <w:rsid w:val="004F63E6"/>
    <w:rsid w:val="004F6541"/>
    <w:rsid w:val="004F68FD"/>
    <w:rsid w:val="004F6968"/>
    <w:rsid w:val="004F6B47"/>
    <w:rsid w:val="004F6EFA"/>
    <w:rsid w:val="004F73B7"/>
    <w:rsid w:val="004F7589"/>
    <w:rsid w:val="004F7DC6"/>
    <w:rsid w:val="004F7E43"/>
    <w:rsid w:val="00500A0A"/>
    <w:rsid w:val="00500BC5"/>
    <w:rsid w:val="00500C52"/>
    <w:rsid w:val="00500FE1"/>
    <w:rsid w:val="00501821"/>
    <w:rsid w:val="00501E37"/>
    <w:rsid w:val="0050244B"/>
    <w:rsid w:val="00502779"/>
    <w:rsid w:val="00502D64"/>
    <w:rsid w:val="00503276"/>
    <w:rsid w:val="005033F3"/>
    <w:rsid w:val="00503496"/>
    <w:rsid w:val="0050366F"/>
    <w:rsid w:val="0050369A"/>
    <w:rsid w:val="00503B04"/>
    <w:rsid w:val="00503BD7"/>
    <w:rsid w:val="00503EEC"/>
    <w:rsid w:val="00503F13"/>
    <w:rsid w:val="0050420A"/>
    <w:rsid w:val="00504B2E"/>
    <w:rsid w:val="00504C34"/>
    <w:rsid w:val="00505805"/>
    <w:rsid w:val="00505B47"/>
    <w:rsid w:val="00505F13"/>
    <w:rsid w:val="00506C9B"/>
    <w:rsid w:val="00506FDE"/>
    <w:rsid w:val="0050713E"/>
    <w:rsid w:val="00507527"/>
    <w:rsid w:val="00507797"/>
    <w:rsid w:val="005078CD"/>
    <w:rsid w:val="00507C21"/>
    <w:rsid w:val="005101E6"/>
    <w:rsid w:val="00510571"/>
    <w:rsid w:val="005108D9"/>
    <w:rsid w:val="00510CBA"/>
    <w:rsid w:val="00511270"/>
    <w:rsid w:val="00511398"/>
    <w:rsid w:val="005115B9"/>
    <w:rsid w:val="0051161A"/>
    <w:rsid w:val="00511672"/>
    <w:rsid w:val="005116FB"/>
    <w:rsid w:val="0051242C"/>
    <w:rsid w:val="0051288C"/>
    <w:rsid w:val="00512FC5"/>
    <w:rsid w:val="00513172"/>
    <w:rsid w:val="00513594"/>
    <w:rsid w:val="0051382A"/>
    <w:rsid w:val="0051451F"/>
    <w:rsid w:val="00514567"/>
    <w:rsid w:val="0051484D"/>
    <w:rsid w:val="00514BE9"/>
    <w:rsid w:val="0051558F"/>
    <w:rsid w:val="005156A1"/>
    <w:rsid w:val="00515764"/>
    <w:rsid w:val="005159D6"/>
    <w:rsid w:val="00515E4D"/>
    <w:rsid w:val="00515FA0"/>
    <w:rsid w:val="00516375"/>
    <w:rsid w:val="0051643D"/>
    <w:rsid w:val="005169CA"/>
    <w:rsid w:val="00516A48"/>
    <w:rsid w:val="00516F70"/>
    <w:rsid w:val="005173F5"/>
    <w:rsid w:val="0051757A"/>
    <w:rsid w:val="005178EC"/>
    <w:rsid w:val="00517EDF"/>
    <w:rsid w:val="00517F0B"/>
    <w:rsid w:val="005203E8"/>
    <w:rsid w:val="005209F2"/>
    <w:rsid w:val="00520E99"/>
    <w:rsid w:val="00520FE3"/>
    <w:rsid w:val="005210FE"/>
    <w:rsid w:val="005219D3"/>
    <w:rsid w:val="00521A33"/>
    <w:rsid w:val="005228C7"/>
    <w:rsid w:val="00522F08"/>
    <w:rsid w:val="0052327F"/>
    <w:rsid w:val="00523683"/>
    <w:rsid w:val="00523D45"/>
    <w:rsid w:val="005241CD"/>
    <w:rsid w:val="0052491A"/>
    <w:rsid w:val="00524DDA"/>
    <w:rsid w:val="00525136"/>
    <w:rsid w:val="005258AA"/>
    <w:rsid w:val="00525BDB"/>
    <w:rsid w:val="00525D72"/>
    <w:rsid w:val="00525F4A"/>
    <w:rsid w:val="00526047"/>
    <w:rsid w:val="00526309"/>
    <w:rsid w:val="00526944"/>
    <w:rsid w:val="00527156"/>
    <w:rsid w:val="00527724"/>
    <w:rsid w:val="00530C56"/>
    <w:rsid w:val="00530F72"/>
    <w:rsid w:val="00531A43"/>
    <w:rsid w:val="00531AD2"/>
    <w:rsid w:val="005321D1"/>
    <w:rsid w:val="00532250"/>
    <w:rsid w:val="0053238C"/>
    <w:rsid w:val="00532595"/>
    <w:rsid w:val="0053263D"/>
    <w:rsid w:val="00533466"/>
    <w:rsid w:val="0053348D"/>
    <w:rsid w:val="00534130"/>
    <w:rsid w:val="005343AE"/>
    <w:rsid w:val="005344DB"/>
    <w:rsid w:val="0053451E"/>
    <w:rsid w:val="005350ED"/>
    <w:rsid w:val="0053511C"/>
    <w:rsid w:val="00535441"/>
    <w:rsid w:val="005354E7"/>
    <w:rsid w:val="005355F5"/>
    <w:rsid w:val="005360E0"/>
    <w:rsid w:val="005365AC"/>
    <w:rsid w:val="00536928"/>
    <w:rsid w:val="00536A43"/>
    <w:rsid w:val="00537998"/>
    <w:rsid w:val="00537A47"/>
    <w:rsid w:val="00537B29"/>
    <w:rsid w:val="00537DBB"/>
    <w:rsid w:val="00537E17"/>
    <w:rsid w:val="00537E20"/>
    <w:rsid w:val="00540176"/>
    <w:rsid w:val="00540811"/>
    <w:rsid w:val="00540A62"/>
    <w:rsid w:val="00540CED"/>
    <w:rsid w:val="005410FD"/>
    <w:rsid w:val="00541657"/>
    <w:rsid w:val="00541AA0"/>
    <w:rsid w:val="00541CDF"/>
    <w:rsid w:val="005422F9"/>
    <w:rsid w:val="00542670"/>
    <w:rsid w:val="005429B3"/>
    <w:rsid w:val="005430FA"/>
    <w:rsid w:val="00543265"/>
    <w:rsid w:val="00543326"/>
    <w:rsid w:val="00543E80"/>
    <w:rsid w:val="005441EC"/>
    <w:rsid w:val="005444A8"/>
    <w:rsid w:val="00544EBA"/>
    <w:rsid w:val="00544EFD"/>
    <w:rsid w:val="00544FA4"/>
    <w:rsid w:val="00544FC0"/>
    <w:rsid w:val="00544FF6"/>
    <w:rsid w:val="00545C55"/>
    <w:rsid w:val="005461D4"/>
    <w:rsid w:val="0054628A"/>
    <w:rsid w:val="00546A23"/>
    <w:rsid w:val="00546B08"/>
    <w:rsid w:val="0054723A"/>
    <w:rsid w:val="005473C4"/>
    <w:rsid w:val="00547578"/>
    <w:rsid w:val="0054763C"/>
    <w:rsid w:val="00547858"/>
    <w:rsid w:val="0054786F"/>
    <w:rsid w:val="00547AF5"/>
    <w:rsid w:val="00547BE9"/>
    <w:rsid w:val="005509BF"/>
    <w:rsid w:val="00550E2B"/>
    <w:rsid w:val="00551CCF"/>
    <w:rsid w:val="00551DB0"/>
    <w:rsid w:val="00551FF0"/>
    <w:rsid w:val="005522BA"/>
    <w:rsid w:val="005525EB"/>
    <w:rsid w:val="005529A9"/>
    <w:rsid w:val="00552D19"/>
    <w:rsid w:val="00553488"/>
    <w:rsid w:val="0055352F"/>
    <w:rsid w:val="00553582"/>
    <w:rsid w:val="00553981"/>
    <w:rsid w:val="00553F0D"/>
    <w:rsid w:val="0055403A"/>
    <w:rsid w:val="005543C1"/>
    <w:rsid w:val="00554F0F"/>
    <w:rsid w:val="00555057"/>
    <w:rsid w:val="00555228"/>
    <w:rsid w:val="00555508"/>
    <w:rsid w:val="00555675"/>
    <w:rsid w:val="00555698"/>
    <w:rsid w:val="005557B1"/>
    <w:rsid w:val="005561C0"/>
    <w:rsid w:val="00556430"/>
    <w:rsid w:val="00556453"/>
    <w:rsid w:val="005566B3"/>
    <w:rsid w:val="0055675F"/>
    <w:rsid w:val="00556764"/>
    <w:rsid w:val="005575AF"/>
    <w:rsid w:val="005577E2"/>
    <w:rsid w:val="00557B4C"/>
    <w:rsid w:val="00560140"/>
    <w:rsid w:val="005603D0"/>
    <w:rsid w:val="005608CA"/>
    <w:rsid w:val="00560B03"/>
    <w:rsid w:val="0056113D"/>
    <w:rsid w:val="0056143C"/>
    <w:rsid w:val="005616F0"/>
    <w:rsid w:val="00561924"/>
    <w:rsid w:val="00561954"/>
    <w:rsid w:val="00561E83"/>
    <w:rsid w:val="00562461"/>
    <w:rsid w:val="0056332B"/>
    <w:rsid w:val="0056346F"/>
    <w:rsid w:val="005636F4"/>
    <w:rsid w:val="005639E5"/>
    <w:rsid w:val="00564240"/>
    <w:rsid w:val="0056455E"/>
    <w:rsid w:val="0056465C"/>
    <w:rsid w:val="005646B4"/>
    <w:rsid w:val="00564713"/>
    <w:rsid w:val="00564BE6"/>
    <w:rsid w:val="00565664"/>
    <w:rsid w:val="00565E8E"/>
    <w:rsid w:val="0056614D"/>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3D39"/>
    <w:rsid w:val="00574246"/>
    <w:rsid w:val="005743DC"/>
    <w:rsid w:val="005745ED"/>
    <w:rsid w:val="00574939"/>
    <w:rsid w:val="00574EDF"/>
    <w:rsid w:val="00575148"/>
    <w:rsid w:val="005753BD"/>
    <w:rsid w:val="00576593"/>
    <w:rsid w:val="00576729"/>
    <w:rsid w:val="00576C5C"/>
    <w:rsid w:val="00577029"/>
    <w:rsid w:val="00577A38"/>
    <w:rsid w:val="00577C5F"/>
    <w:rsid w:val="00577DA4"/>
    <w:rsid w:val="00580557"/>
    <w:rsid w:val="00580ACA"/>
    <w:rsid w:val="00580E7A"/>
    <w:rsid w:val="0058169E"/>
    <w:rsid w:val="00581814"/>
    <w:rsid w:val="00581845"/>
    <w:rsid w:val="00581C43"/>
    <w:rsid w:val="00581C8A"/>
    <w:rsid w:val="00582132"/>
    <w:rsid w:val="005824F9"/>
    <w:rsid w:val="00582B32"/>
    <w:rsid w:val="00582BB8"/>
    <w:rsid w:val="00582C12"/>
    <w:rsid w:val="00582DB4"/>
    <w:rsid w:val="00582FB8"/>
    <w:rsid w:val="005839BB"/>
    <w:rsid w:val="00583AF7"/>
    <w:rsid w:val="005845B6"/>
    <w:rsid w:val="00584784"/>
    <w:rsid w:val="00584C1F"/>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EA4"/>
    <w:rsid w:val="00593195"/>
    <w:rsid w:val="005932B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127"/>
    <w:rsid w:val="005964C4"/>
    <w:rsid w:val="0059699E"/>
    <w:rsid w:val="00596B3D"/>
    <w:rsid w:val="00596CAB"/>
    <w:rsid w:val="00596CB5"/>
    <w:rsid w:val="005972D5"/>
    <w:rsid w:val="005972E0"/>
    <w:rsid w:val="00597609"/>
    <w:rsid w:val="00597611"/>
    <w:rsid w:val="005976A0"/>
    <w:rsid w:val="005979F5"/>
    <w:rsid w:val="00597AE9"/>
    <w:rsid w:val="005A0301"/>
    <w:rsid w:val="005A04AC"/>
    <w:rsid w:val="005A0701"/>
    <w:rsid w:val="005A09ED"/>
    <w:rsid w:val="005A1576"/>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B00AF"/>
    <w:rsid w:val="005B0844"/>
    <w:rsid w:val="005B0CCF"/>
    <w:rsid w:val="005B0D3E"/>
    <w:rsid w:val="005B0E8B"/>
    <w:rsid w:val="005B1562"/>
    <w:rsid w:val="005B1946"/>
    <w:rsid w:val="005B1A31"/>
    <w:rsid w:val="005B2102"/>
    <w:rsid w:val="005B225A"/>
    <w:rsid w:val="005B2890"/>
    <w:rsid w:val="005B2C1F"/>
    <w:rsid w:val="005B2C35"/>
    <w:rsid w:val="005B2E53"/>
    <w:rsid w:val="005B3EDA"/>
    <w:rsid w:val="005B41C8"/>
    <w:rsid w:val="005B4381"/>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6D16"/>
    <w:rsid w:val="005B7355"/>
    <w:rsid w:val="005B735D"/>
    <w:rsid w:val="005B745B"/>
    <w:rsid w:val="005B75F5"/>
    <w:rsid w:val="005B7AE4"/>
    <w:rsid w:val="005C02CB"/>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C7B9A"/>
    <w:rsid w:val="005D0374"/>
    <w:rsid w:val="005D0461"/>
    <w:rsid w:val="005D0DC0"/>
    <w:rsid w:val="005D1227"/>
    <w:rsid w:val="005D18E5"/>
    <w:rsid w:val="005D2102"/>
    <w:rsid w:val="005D222B"/>
    <w:rsid w:val="005D232F"/>
    <w:rsid w:val="005D2672"/>
    <w:rsid w:val="005D27D0"/>
    <w:rsid w:val="005D2A8F"/>
    <w:rsid w:val="005D2FFE"/>
    <w:rsid w:val="005D3671"/>
    <w:rsid w:val="005D3CE6"/>
    <w:rsid w:val="005D4327"/>
    <w:rsid w:val="005D4720"/>
    <w:rsid w:val="005D4A31"/>
    <w:rsid w:val="005D4ECD"/>
    <w:rsid w:val="005D51FD"/>
    <w:rsid w:val="005D57B1"/>
    <w:rsid w:val="005D6108"/>
    <w:rsid w:val="005D63B8"/>
    <w:rsid w:val="005D6947"/>
    <w:rsid w:val="005D6FD9"/>
    <w:rsid w:val="005D70B2"/>
    <w:rsid w:val="005D74EA"/>
    <w:rsid w:val="005E0141"/>
    <w:rsid w:val="005E0376"/>
    <w:rsid w:val="005E0943"/>
    <w:rsid w:val="005E0955"/>
    <w:rsid w:val="005E09C9"/>
    <w:rsid w:val="005E0CC4"/>
    <w:rsid w:val="005E0F48"/>
    <w:rsid w:val="005E11A8"/>
    <w:rsid w:val="005E14E1"/>
    <w:rsid w:val="005E1B9D"/>
    <w:rsid w:val="005E1D9B"/>
    <w:rsid w:val="005E1DC8"/>
    <w:rsid w:val="005E2186"/>
    <w:rsid w:val="005E2364"/>
    <w:rsid w:val="005E313D"/>
    <w:rsid w:val="005E36FB"/>
    <w:rsid w:val="005E38E2"/>
    <w:rsid w:val="005E451C"/>
    <w:rsid w:val="005E50BE"/>
    <w:rsid w:val="005E5108"/>
    <w:rsid w:val="005E5750"/>
    <w:rsid w:val="005E57A9"/>
    <w:rsid w:val="005E57E1"/>
    <w:rsid w:val="005E59D4"/>
    <w:rsid w:val="005E6419"/>
    <w:rsid w:val="005E653E"/>
    <w:rsid w:val="005E66C7"/>
    <w:rsid w:val="005E67F1"/>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265"/>
    <w:rsid w:val="005F24C4"/>
    <w:rsid w:val="005F254C"/>
    <w:rsid w:val="005F2BF8"/>
    <w:rsid w:val="005F3A94"/>
    <w:rsid w:val="005F3D35"/>
    <w:rsid w:val="005F3EC9"/>
    <w:rsid w:val="005F42F6"/>
    <w:rsid w:val="005F4D07"/>
    <w:rsid w:val="005F4EBD"/>
    <w:rsid w:val="005F5186"/>
    <w:rsid w:val="005F528A"/>
    <w:rsid w:val="005F59B1"/>
    <w:rsid w:val="005F6095"/>
    <w:rsid w:val="005F6296"/>
    <w:rsid w:val="005F6DFC"/>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17D"/>
    <w:rsid w:val="0060654A"/>
    <w:rsid w:val="006068F8"/>
    <w:rsid w:val="0060690E"/>
    <w:rsid w:val="00606966"/>
    <w:rsid w:val="00606FA5"/>
    <w:rsid w:val="00606FBC"/>
    <w:rsid w:val="00607332"/>
    <w:rsid w:val="00607504"/>
    <w:rsid w:val="00607A71"/>
    <w:rsid w:val="00607F36"/>
    <w:rsid w:val="006104D6"/>
    <w:rsid w:val="006106CF"/>
    <w:rsid w:val="006109F1"/>
    <w:rsid w:val="00610AB5"/>
    <w:rsid w:val="00610BD1"/>
    <w:rsid w:val="00610D5C"/>
    <w:rsid w:val="006110A6"/>
    <w:rsid w:val="0061139E"/>
    <w:rsid w:val="006114C9"/>
    <w:rsid w:val="006115C1"/>
    <w:rsid w:val="00611843"/>
    <w:rsid w:val="00611F7F"/>
    <w:rsid w:val="00612047"/>
    <w:rsid w:val="00612053"/>
    <w:rsid w:val="00612692"/>
    <w:rsid w:val="00612C5E"/>
    <w:rsid w:val="00612C69"/>
    <w:rsid w:val="00612D5C"/>
    <w:rsid w:val="00613522"/>
    <w:rsid w:val="00613562"/>
    <w:rsid w:val="006138A1"/>
    <w:rsid w:val="00613936"/>
    <w:rsid w:val="00614347"/>
    <w:rsid w:val="00614696"/>
    <w:rsid w:val="00614D45"/>
    <w:rsid w:val="00615683"/>
    <w:rsid w:val="00615A70"/>
    <w:rsid w:val="00615BE1"/>
    <w:rsid w:val="00615F5E"/>
    <w:rsid w:val="00616397"/>
    <w:rsid w:val="0061666D"/>
    <w:rsid w:val="0061670A"/>
    <w:rsid w:val="00616788"/>
    <w:rsid w:val="00616932"/>
    <w:rsid w:val="00616F19"/>
    <w:rsid w:val="00616F21"/>
    <w:rsid w:val="00616FE3"/>
    <w:rsid w:val="00616FF9"/>
    <w:rsid w:val="00617DBD"/>
    <w:rsid w:val="00617DC4"/>
    <w:rsid w:val="00617DCC"/>
    <w:rsid w:val="0062002A"/>
    <w:rsid w:val="0062020D"/>
    <w:rsid w:val="00620330"/>
    <w:rsid w:val="006203EF"/>
    <w:rsid w:val="0062045F"/>
    <w:rsid w:val="00620AF5"/>
    <w:rsid w:val="00621F4B"/>
    <w:rsid w:val="0062239B"/>
    <w:rsid w:val="0062241B"/>
    <w:rsid w:val="00622ABA"/>
    <w:rsid w:val="00623020"/>
    <w:rsid w:val="006239CD"/>
    <w:rsid w:val="00623A02"/>
    <w:rsid w:val="00623B01"/>
    <w:rsid w:val="00623CCD"/>
    <w:rsid w:val="00623D4D"/>
    <w:rsid w:val="00623EA8"/>
    <w:rsid w:val="006245FD"/>
    <w:rsid w:val="00626051"/>
    <w:rsid w:val="00626AC5"/>
    <w:rsid w:val="00626EF7"/>
    <w:rsid w:val="00626F31"/>
    <w:rsid w:val="006270C9"/>
    <w:rsid w:val="006302D6"/>
    <w:rsid w:val="00630605"/>
    <w:rsid w:val="0063089A"/>
    <w:rsid w:val="006309F8"/>
    <w:rsid w:val="00630D8B"/>
    <w:rsid w:val="00631F36"/>
    <w:rsid w:val="00632166"/>
    <w:rsid w:val="006323B3"/>
    <w:rsid w:val="00632565"/>
    <w:rsid w:val="00633CFB"/>
    <w:rsid w:val="00634230"/>
    <w:rsid w:val="0063438D"/>
    <w:rsid w:val="006344AD"/>
    <w:rsid w:val="006345B8"/>
    <w:rsid w:val="0063467B"/>
    <w:rsid w:val="006348E4"/>
    <w:rsid w:val="00635247"/>
    <w:rsid w:val="00635EC0"/>
    <w:rsid w:val="00636958"/>
    <w:rsid w:val="00636F1D"/>
    <w:rsid w:val="006374D8"/>
    <w:rsid w:val="00637BEF"/>
    <w:rsid w:val="00640EDC"/>
    <w:rsid w:val="00640EFA"/>
    <w:rsid w:val="00641277"/>
    <w:rsid w:val="00641704"/>
    <w:rsid w:val="00641C2A"/>
    <w:rsid w:val="00641D20"/>
    <w:rsid w:val="00641E87"/>
    <w:rsid w:val="006421F1"/>
    <w:rsid w:val="00642C03"/>
    <w:rsid w:val="00642C0D"/>
    <w:rsid w:val="00642FF7"/>
    <w:rsid w:val="006433F2"/>
    <w:rsid w:val="006436A0"/>
    <w:rsid w:val="00643EF3"/>
    <w:rsid w:val="00644032"/>
    <w:rsid w:val="0064451D"/>
    <w:rsid w:val="00644B9F"/>
    <w:rsid w:val="00644FF5"/>
    <w:rsid w:val="0064527F"/>
    <w:rsid w:val="00645355"/>
    <w:rsid w:val="006455DF"/>
    <w:rsid w:val="00645680"/>
    <w:rsid w:val="0064575D"/>
    <w:rsid w:val="00645776"/>
    <w:rsid w:val="00645F96"/>
    <w:rsid w:val="0064618F"/>
    <w:rsid w:val="006463F9"/>
    <w:rsid w:val="00646588"/>
    <w:rsid w:val="00646AE3"/>
    <w:rsid w:val="00646CD1"/>
    <w:rsid w:val="00646ED7"/>
    <w:rsid w:val="00646FB9"/>
    <w:rsid w:val="0064770C"/>
    <w:rsid w:val="006479A4"/>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1EF"/>
    <w:rsid w:val="0065477F"/>
    <w:rsid w:val="0065480F"/>
    <w:rsid w:val="00654A3B"/>
    <w:rsid w:val="00654ED7"/>
    <w:rsid w:val="00655BCB"/>
    <w:rsid w:val="00655FF3"/>
    <w:rsid w:val="00656069"/>
    <w:rsid w:val="00656838"/>
    <w:rsid w:val="006568B4"/>
    <w:rsid w:val="00656947"/>
    <w:rsid w:val="00656DDE"/>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E7A"/>
    <w:rsid w:val="00662F03"/>
    <w:rsid w:val="00662FDD"/>
    <w:rsid w:val="006630A7"/>
    <w:rsid w:val="00663469"/>
    <w:rsid w:val="0066375C"/>
    <w:rsid w:val="00663873"/>
    <w:rsid w:val="00663A56"/>
    <w:rsid w:val="00663D79"/>
    <w:rsid w:val="00664E98"/>
    <w:rsid w:val="00664ED8"/>
    <w:rsid w:val="0066578B"/>
    <w:rsid w:val="00665794"/>
    <w:rsid w:val="00665B10"/>
    <w:rsid w:val="00665BBD"/>
    <w:rsid w:val="00665E3D"/>
    <w:rsid w:val="00665E70"/>
    <w:rsid w:val="00665F2B"/>
    <w:rsid w:val="006664D2"/>
    <w:rsid w:val="006667AB"/>
    <w:rsid w:val="00667DC5"/>
    <w:rsid w:val="0067005B"/>
    <w:rsid w:val="006704F1"/>
    <w:rsid w:val="006706AA"/>
    <w:rsid w:val="00670834"/>
    <w:rsid w:val="006709B6"/>
    <w:rsid w:val="00670ACB"/>
    <w:rsid w:val="00671808"/>
    <w:rsid w:val="00671941"/>
    <w:rsid w:val="0067222D"/>
    <w:rsid w:val="00672AB0"/>
    <w:rsid w:val="00672E49"/>
    <w:rsid w:val="00672EFD"/>
    <w:rsid w:val="00672F05"/>
    <w:rsid w:val="006731D4"/>
    <w:rsid w:val="006733B5"/>
    <w:rsid w:val="00673635"/>
    <w:rsid w:val="00673806"/>
    <w:rsid w:val="00673821"/>
    <w:rsid w:val="00674654"/>
    <w:rsid w:val="00674992"/>
    <w:rsid w:val="00674B89"/>
    <w:rsid w:val="00674BAA"/>
    <w:rsid w:val="00675538"/>
    <w:rsid w:val="006757A8"/>
    <w:rsid w:val="0067589E"/>
    <w:rsid w:val="00676D10"/>
    <w:rsid w:val="00676DD2"/>
    <w:rsid w:val="00677544"/>
    <w:rsid w:val="006779B3"/>
    <w:rsid w:val="00677D71"/>
    <w:rsid w:val="00677F40"/>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4D50"/>
    <w:rsid w:val="006855F4"/>
    <w:rsid w:val="00685A67"/>
    <w:rsid w:val="0068624B"/>
    <w:rsid w:val="006867E8"/>
    <w:rsid w:val="006869D1"/>
    <w:rsid w:val="00686E5E"/>
    <w:rsid w:val="00687C7B"/>
    <w:rsid w:val="0069067F"/>
    <w:rsid w:val="0069092D"/>
    <w:rsid w:val="00690D55"/>
    <w:rsid w:val="00690F7F"/>
    <w:rsid w:val="0069128B"/>
    <w:rsid w:val="006915D8"/>
    <w:rsid w:val="00691738"/>
    <w:rsid w:val="00691910"/>
    <w:rsid w:val="00691B5D"/>
    <w:rsid w:val="00692173"/>
    <w:rsid w:val="006924E4"/>
    <w:rsid w:val="00692B0E"/>
    <w:rsid w:val="0069388B"/>
    <w:rsid w:val="006939E9"/>
    <w:rsid w:val="00693ABB"/>
    <w:rsid w:val="00693C07"/>
    <w:rsid w:val="00693C0E"/>
    <w:rsid w:val="00693FEB"/>
    <w:rsid w:val="00694077"/>
    <w:rsid w:val="0069408F"/>
    <w:rsid w:val="00694358"/>
    <w:rsid w:val="006945F3"/>
    <w:rsid w:val="00694DE3"/>
    <w:rsid w:val="006954F4"/>
    <w:rsid w:val="00695808"/>
    <w:rsid w:val="0069595B"/>
    <w:rsid w:val="00695A4C"/>
    <w:rsid w:val="00695D4E"/>
    <w:rsid w:val="00695FF9"/>
    <w:rsid w:val="0069618C"/>
    <w:rsid w:val="00696228"/>
    <w:rsid w:val="00696688"/>
    <w:rsid w:val="006966B4"/>
    <w:rsid w:val="0069697F"/>
    <w:rsid w:val="00697915"/>
    <w:rsid w:val="00697FA3"/>
    <w:rsid w:val="006A0346"/>
    <w:rsid w:val="006A070B"/>
    <w:rsid w:val="006A0FC5"/>
    <w:rsid w:val="006A10BE"/>
    <w:rsid w:val="006A1314"/>
    <w:rsid w:val="006A168B"/>
    <w:rsid w:val="006A29FC"/>
    <w:rsid w:val="006A2BDD"/>
    <w:rsid w:val="006A2D27"/>
    <w:rsid w:val="006A2F6F"/>
    <w:rsid w:val="006A3153"/>
    <w:rsid w:val="006A35B6"/>
    <w:rsid w:val="006A39F1"/>
    <w:rsid w:val="006A3AE3"/>
    <w:rsid w:val="006A3F37"/>
    <w:rsid w:val="006A441C"/>
    <w:rsid w:val="006A46FA"/>
    <w:rsid w:val="006A494E"/>
    <w:rsid w:val="006A4968"/>
    <w:rsid w:val="006A5380"/>
    <w:rsid w:val="006A5950"/>
    <w:rsid w:val="006A5A6E"/>
    <w:rsid w:val="006A5A74"/>
    <w:rsid w:val="006A6831"/>
    <w:rsid w:val="006A6F52"/>
    <w:rsid w:val="006A7216"/>
    <w:rsid w:val="006A7448"/>
    <w:rsid w:val="006A794D"/>
    <w:rsid w:val="006A7ACD"/>
    <w:rsid w:val="006A7C9B"/>
    <w:rsid w:val="006B00A0"/>
    <w:rsid w:val="006B019E"/>
    <w:rsid w:val="006B01E4"/>
    <w:rsid w:val="006B0589"/>
    <w:rsid w:val="006B093D"/>
    <w:rsid w:val="006B0A68"/>
    <w:rsid w:val="006B0BF5"/>
    <w:rsid w:val="006B163F"/>
    <w:rsid w:val="006B1A0D"/>
    <w:rsid w:val="006B1B5E"/>
    <w:rsid w:val="006B1F7A"/>
    <w:rsid w:val="006B222A"/>
    <w:rsid w:val="006B2618"/>
    <w:rsid w:val="006B30AF"/>
    <w:rsid w:val="006B33B2"/>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596"/>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013"/>
    <w:rsid w:val="006C1165"/>
    <w:rsid w:val="006C137C"/>
    <w:rsid w:val="006C141F"/>
    <w:rsid w:val="006C1DEC"/>
    <w:rsid w:val="006C1F75"/>
    <w:rsid w:val="006C20ED"/>
    <w:rsid w:val="006C22B4"/>
    <w:rsid w:val="006C24F2"/>
    <w:rsid w:val="006C2732"/>
    <w:rsid w:val="006C3583"/>
    <w:rsid w:val="006C3D6F"/>
    <w:rsid w:val="006C4083"/>
    <w:rsid w:val="006C4294"/>
    <w:rsid w:val="006C4444"/>
    <w:rsid w:val="006C4844"/>
    <w:rsid w:val="006C4F0A"/>
    <w:rsid w:val="006C50FC"/>
    <w:rsid w:val="006C526D"/>
    <w:rsid w:val="006C5377"/>
    <w:rsid w:val="006C54CE"/>
    <w:rsid w:val="006C559A"/>
    <w:rsid w:val="006C55E2"/>
    <w:rsid w:val="006C5785"/>
    <w:rsid w:val="006C5C2F"/>
    <w:rsid w:val="006C67A4"/>
    <w:rsid w:val="006C67AF"/>
    <w:rsid w:val="006C6DE6"/>
    <w:rsid w:val="006C6EE8"/>
    <w:rsid w:val="006C724A"/>
    <w:rsid w:val="006C7417"/>
    <w:rsid w:val="006C750E"/>
    <w:rsid w:val="006C7544"/>
    <w:rsid w:val="006C7587"/>
    <w:rsid w:val="006C7E64"/>
    <w:rsid w:val="006D0150"/>
    <w:rsid w:val="006D0E91"/>
    <w:rsid w:val="006D0FBE"/>
    <w:rsid w:val="006D1074"/>
    <w:rsid w:val="006D1745"/>
    <w:rsid w:val="006D1E8A"/>
    <w:rsid w:val="006D2793"/>
    <w:rsid w:val="006D2EE4"/>
    <w:rsid w:val="006D2FDF"/>
    <w:rsid w:val="006D30BE"/>
    <w:rsid w:val="006D39BE"/>
    <w:rsid w:val="006D3E19"/>
    <w:rsid w:val="006D4123"/>
    <w:rsid w:val="006D4F7C"/>
    <w:rsid w:val="006D4FA4"/>
    <w:rsid w:val="006D50EC"/>
    <w:rsid w:val="006D51B5"/>
    <w:rsid w:val="006D51D3"/>
    <w:rsid w:val="006D5288"/>
    <w:rsid w:val="006D555E"/>
    <w:rsid w:val="006D5D8C"/>
    <w:rsid w:val="006D61E3"/>
    <w:rsid w:val="006D70E9"/>
    <w:rsid w:val="006D745C"/>
    <w:rsid w:val="006D75D5"/>
    <w:rsid w:val="006D77A9"/>
    <w:rsid w:val="006D7805"/>
    <w:rsid w:val="006D789D"/>
    <w:rsid w:val="006D7A71"/>
    <w:rsid w:val="006D7AB3"/>
    <w:rsid w:val="006D7B3B"/>
    <w:rsid w:val="006E031A"/>
    <w:rsid w:val="006E13F7"/>
    <w:rsid w:val="006E145C"/>
    <w:rsid w:val="006E150D"/>
    <w:rsid w:val="006E169B"/>
    <w:rsid w:val="006E1D82"/>
    <w:rsid w:val="006E1E85"/>
    <w:rsid w:val="006E281C"/>
    <w:rsid w:val="006E287C"/>
    <w:rsid w:val="006E2B30"/>
    <w:rsid w:val="006E2FE9"/>
    <w:rsid w:val="006E36EA"/>
    <w:rsid w:val="006E3A82"/>
    <w:rsid w:val="006E3B76"/>
    <w:rsid w:val="006E41F7"/>
    <w:rsid w:val="006E4D54"/>
    <w:rsid w:val="006E568C"/>
    <w:rsid w:val="006E56FB"/>
    <w:rsid w:val="006E60C4"/>
    <w:rsid w:val="006E6122"/>
    <w:rsid w:val="006E61EF"/>
    <w:rsid w:val="006E630B"/>
    <w:rsid w:val="006E65A5"/>
    <w:rsid w:val="006E69D4"/>
    <w:rsid w:val="006E6FAE"/>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85C"/>
    <w:rsid w:val="006F3936"/>
    <w:rsid w:val="006F40E2"/>
    <w:rsid w:val="006F4519"/>
    <w:rsid w:val="006F489A"/>
    <w:rsid w:val="006F48A9"/>
    <w:rsid w:val="006F5901"/>
    <w:rsid w:val="006F5978"/>
    <w:rsid w:val="006F5B39"/>
    <w:rsid w:val="006F5CCB"/>
    <w:rsid w:val="006F6047"/>
    <w:rsid w:val="006F635F"/>
    <w:rsid w:val="006F6544"/>
    <w:rsid w:val="006F66F9"/>
    <w:rsid w:val="006F680E"/>
    <w:rsid w:val="006F6B15"/>
    <w:rsid w:val="006F78FC"/>
    <w:rsid w:val="006F7B78"/>
    <w:rsid w:val="00700821"/>
    <w:rsid w:val="00701982"/>
    <w:rsid w:val="007020FC"/>
    <w:rsid w:val="0070247A"/>
    <w:rsid w:val="00702891"/>
    <w:rsid w:val="0070290C"/>
    <w:rsid w:val="00702997"/>
    <w:rsid w:val="00702DC1"/>
    <w:rsid w:val="007037D5"/>
    <w:rsid w:val="007039AD"/>
    <w:rsid w:val="007039DC"/>
    <w:rsid w:val="00703AA0"/>
    <w:rsid w:val="00703E28"/>
    <w:rsid w:val="00704352"/>
    <w:rsid w:val="007049D9"/>
    <w:rsid w:val="00705013"/>
    <w:rsid w:val="00705026"/>
    <w:rsid w:val="00705647"/>
    <w:rsid w:val="00705F9A"/>
    <w:rsid w:val="007063D2"/>
    <w:rsid w:val="00706963"/>
    <w:rsid w:val="00706BF2"/>
    <w:rsid w:val="00706FD3"/>
    <w:rsid w:val="0070701D"/>
    <w:rsid w:val="0070770D"/>
    <w:rsid w:val="007078D6"/>
    <w:rsid w:val="00707E05"/>
    <w:rsid w:val="00710025"/>
    <w:rsid w:val="0071013F"/>
    <w:rsid w:val="007103FF"/>
    <w:rsid w:val="007104AE"/>
    <w:rsid w:val="007104E9"/>
    <w:rsid w:val="00710635"/>
    <w:rsid w:val="00710807"/>
    <w:rsid w:val="00710B5F"/>
    <w:rsid w:val="00710CEC"/>
    <w:rsid w:val="00710DE7"/>
    <w:rsid w:val="007110E4"/>
    <w:rsid w:val="00711263"/>
    <w:rsid w:val="00711D22"/>
    <w:rsid w:val="007123B2"/>
    <w:rsid w:val="00712B1C"/>
    <w:rsid w:val="007135C6"/>
    <w:rsid w:val="00713BB8"/>
    <w:rsid w:val="00713BBF"/>
    <w:rsid w:val="00713C98"/>
    <w:rsid w:val="00713D2F"/>
    <w:rsid w:val="00713DBC"/>
    <w:rsid w:val="00713EC4"/>
    <w:rsid w:val="00714235"/>
    <w:rsid w:val="00714291"/>
    <w:rsid w:val="00714482"/>
    <w:rsid w:val="0071539C"/>
    <w:rsid w:val="007153C2"/>
    <w:rsid w:val="007157BB"/>
    <w:rsid w:val="007157EA"/>
    <w:rsid w:val="00715805"/>
    <w:rsid w:val="00715AD6"/>
    <w:rsid w:val="00715E80"/>
    <w:rsid w:val="00716168"/>
    <w:rsid w:val="007166BB"/>
    <w:rsid w:val="00716845"/>
    <w:rsid w:val="00717155"/>
    <w:rsid w:val="007174A3"/>
    <w:rsid w:val="00717A21"/>
    <w:rsid w:val="00717E86"/>
    <w:rsid w:val="00720184"/>
    <w:rsid w:val="007205A4"/>
    <w:rsid w:val="007206AF"/>
    <w:rsid w:val="00720984"/>
    <w:rsid w:val="00721355"/>
    <w:rsid w:val="007215D0"/>
    <w:rsid w:val="00721951"/>
    <w:rsid w:val="007219A5"/>
    <w:rsid w:val="00721C48"/>
    <w:rsid w:val="00721F1E"/>
    <w:rsid w:val="00722334"/>
    <w:rsid w:val="0072255D"/>
    <w:rsid w:val="00722E63"/>
    <w:rsid w:val="007232EC"/>
    <w:rsid w:val="007235D3"/>
    <w:rsid w:val="007236CF"/>
    <w:rsid w:val="00723972"/>
    <w:rsid w:val="00723AA3"/>
    <w:rsid w:val="00723D39"/>
    <w:rsid w:val="00723E35"/>
    <w:rsid w:val="00724019"/>
    <w:rsid w:val="0072412A"/>
    <w:rsid w:val="00724386"/>
    <w:rsid w:val="007245D3"/>
    <w:rsid w:val="007249C8"/>
    <w:rsid w:val="00724A4F"/>
    <w:rsid w:val="00724A8E"/>
    <w:rsid w:val="007252A2"/>
    <w:rsid w:val="007252EB"/>
    <w:rsid w:val="00725438"/>
    <w:rsid w:val="00725A10"/>
    <w:rsid w:val="00727028"/>
    <w:rsid w:val="00727069"/>
    <w:rsid w:val="00727469"/>
    <w:rsid w:val="00727CAB"/>
    <w:rsid w:val="00730688"/>
    <w:rsid w:val="00730BC1"/>
    <w:rsid w:val="007310C3"/>
    <w:rsid w:val="007314D9"/>
    <w:rsid w:val="00731A3B"/>
    <w:rsid w:val="00731B88"/>
    <w:rsid w:val="00731BEE"/>
    <w:rsid w:val="00731C16"/>
    <w:rsid w:val="00731F44"/>
    <w:rsid w:val="00732359"/>
    <w:rsid w:val="007323A2"/>
    <w:rsid w:val="0073240B"/>
    <w:rsid w:val="0073261E"/>
    <w:rsid w:val="0073328E"/>
    <w:rsid w:val="00733351"/>
    <w:rsid w:val="007333E8"/>
    <w:rsid w:val="00733B58"/>
    <w:rsid w:val="00734326"/>
    <w:rsid w:val="00734695"/>
    <w:rsid w:val="007348FB"/>
    <w:rsid w:val="00734934"/>
    <w:rsid w:val="00734F2A"/>
    <w:rsid w:val="00734FDE"/>
    <w:rsid w:val="00735081"/>
    <w:rsid w:val="00735615"/>
    <w:rsid w:val="0073587A"/>
    <w:rsid w:val="007359DC"/>
    <w:rsid w:val="00735AFC"/>
    <w:rsid w:val="00735BA6"/>
    <w:rsid w:val="00736B2A"/>
    <w:rsid w:val="00737314"/>
    <w:rsid w:val="00737BE3"/>
    <w:rsid w:val="00737E83"/>
    <w:rsid w:val="00740312"/>
    <w:rsid w:val="0074042D"/>
    <w:rsid w:val="00740443"/>
    <w:rsid w:val="007405BD"/>
    <w:rsid w:val="00740E80"/>
    <w:rsid w:val="007418D5"/>
    <w:rsid w:val="00741914"/>
    <w:rsid w:val="00741F21"/>
    <w:rsid w:val="00742184"/>
    <w:rsid w:val="0074227E"/>
    <w:rsid w:val="00742897"/>
    <w:rsid w:val="00742915"/>
    <w:rsid w:val="00742C7D"/>
    <w:rsid w:val="00743A2F"/>
    <w:rsid w:val="00743AE2"/>
    <w:rsid w:val="00744368"/>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1D9F"/>
    <w:rsid w:val="007523D5"/>
    <w:rsid w:val="007523E4"/>
    <w:rsid w:val="00752C4B"/>
    <w:rsid w:val="00752D34"/>
    <w:rsid w:val="00752EC0"/>
    <w:rsid w:val="00752EFA"/>
    <w:rsid w:val="007536C4"/>
    <w:rsid w:val="00753969"/>
    <w:rsid w:val="00753AB8"/>
    <w:rsid w:val="00753F6C"/>
    <w:rsid w:val="007540CA"/>
    <w:rsid w:val="007543EA"/>
    <w:rsid w:val="0075539E"/>
    <w:rsid w:val="0075666B"/>
    <w:rsid w:val="00756747"/>
    <w:rsid w:val="0075674F"/>
    <w:rsid w:val="00756770"/>
    <w:rsid w:val="00756C05"/>
    <w:rsid w:val="00756D88"/>
    <w:rsid w:val="00757178"/>
    <w:rsid w:val="00757255"/>
    <w:rsid w:val="007574D6"/>
    <w:rsid w:val="007574FE"/>
    <w:rsid w:val="007576B8"/>
    <w:rsid w:val="007578E0"/>
    <w:rsid w:val="00757936"/>
    <w:rsid w:val="00757F33"/>
    <w:rsid w:val="007601AE"/>
    <w:rsid w:val="007601FE"/>
    <w:rsid w:val="00760470"/>
    <w:rsid w:val="0076171B"/>
    <w:rsid w:val="00761888"/>
    <w:rsid w:val="00762DBD"/>
    <w:rsid w:val="00762F14"/>
    <w:rsid w:val="007631BF"/>
    <w:rsid w:val="007632EF"/>
    <w:rsid w:val="007635CC"/>
    <w:rsid w:val="00763740"/>
    <w:rsid w:val="00763855"/>
    <w:rsid w:val="007639E5"/>
    <w:rsid w:val="00763D69"/>
    <w:rsid w:val="00763F30"/>
    <w:rsid w:val="0076424D"/>
    <w:rsid w:val="00764385"/>
    <w:rsid w:val="0076488C"/>
    <w:rsid w:val="00764A18"/>
    <w:rsid w:val="00764DB9"/>
    <w:rsid w:val="007650A7"/>
    <w:rsid w:val="00765494"/>
    <w:rsid w:val="00765AE6"/>
    <w:rsid w:val="00765C64"/>
    <w:rsid w:val="00765F4F"/>
    <w:rsid w:val="007663AA"/>
    <w:rsid w:val="0076640F"/>
    <w:rsid w:val="00766D4E"/>
    <w:rsid w:val="00766EDA"/>
    <w:rsid w:val="007676ED"/>
    <w:rsid w:val="00767BAE"/>
    <w:rsid w:val="00771102"/>
    <w:rsid w:val="00771413"/>
    <w:rsid w:val="00771A76"/>
    <w:rsid w:val="007721BD"/>
    <w:rsid w:val="0077270E"/>
    <w:rsid w:val="00772C8A"/>
    <w:rsid w:val="00772DD6"/>
    <w:rsid w:val="00773CA0"/>
    <w:rsid w:val="00773D4D"/>
    <w:rsid w:val="0077476D"/>
    <w:rsid w:val="007748B2"/>
    <w:rsid w:val="007754B0"/>
    <w:rsid w:val="007754FB"/>
    <w:rsid w:val="00775CF7"/>
    <w:rsid w:val="007760E6"/>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2E1"/>
    <w:rsid w:val="00783534"/>
    <w:rsid w:val="0078445A"/>
    <w:rsid w:val="00784604"/>
    <w:rsid w:val="00784646"/>
    <w:rsid w:val="0078499D"/>
    <w:rsid w:val="00784DA3"/>
    <w:rsid w:val="0078546F"/>
    <w:rsid w:val="00785659"/>
    <w:rsid w:val="00785A66"/>
    <w:rsid w:val="00785B59"/>
    <w:rsid w:val="00785F1E"/>
    <w:rsid w:val="007865C1"/>
    <w:rsid w:val="007867E7"/>
    <w:rsid w:val="00786B7A"/>
    <w:rsid w:val="00787353"/>
    <w:rsid w:val="007876BA"/>
    <w:rsid w:val="00787AC4"/>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4A3D"/>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143C"/>
    <w:rsid w:val="007A1571"/>
    <w:rsid w:val="007A28BA"/>
    <w:rsid w:val="007A2A30"/>
    <w:rsid w:val="007A2B59"/>
    <w:rsid w:val="007A2FB2"/>
    <w:rsid w:val="007A2FF1"/>
    <w:rsid w:val="007A3339"/>
    <w:rsid w:val="007A361F"/>
    <w:rsid w:val="007A3FA5"/>
    <w:rsid w:val="007A4141"/>
    <w:rsid w:val="007A447F"/>
    <w:rsid w:val="007A46A1"/>
    <w:rsid w:val="007A4837"/>
    <w:rsid w:val="007A49F6"/>
    <w:rsid w:val="007A4FC9"/>
    <w:rsid w:val="007A50CD"/>
    <w:rsid w:val="007A517B"/>
    <w:rsid w:val="007A5939"/>
    <w:rsid w:val="007A5D75"/>
    <w:rsid w:val="007A602E"/>
    <w:rsid w:val="007A62E0"/>
    <w:rsid w:val="007A7A1C"/>
    <w:rsid w:val="007A7B12"/>
    <w:rsid w:val="007A7BAF"/>
    <w:rsid w:val="007A7E0A"/>
    <w:rsid w:val="007B0B56"/>
    <w:rsid w:val="007B0E0E"/>
    <w:rsid w:val="007B110D"/>
    <w:rsid w:val="007B1469"/>
    <w:rsid w:val="007B14AD"/>
    <w:rsid w:val="007B165A"/>
    <w:rsid w:val="007B1704"/>
    <w:rsid w:val="007B178F"/>
    <w:rsid w:val="007B17D7"/>
    <w:rsid w:val="007B22FC"/>
    <w:rsid w:val="007B2581"/>
    <w:rsid w:val="007B277C"/>
    <w:rsid w:val="007B292A"/>
    <w:rsid w:val="007B2CBF"/>
    <w:rsid w:val="007B3139"/>
    <w:rsid w:val="007B3455"/>
    <w:rsid w:val="007B34CF"/>
    <w:rsid w:val="007B3D3E"/>
    <w:rsid w:val="007B407C"/>
    <w:rsid w:val="007B4A62"/>
    <w:rsid w:val="007B4AA3"/>
    <w:rsid w:val="007B4B08"/>
    <w:rsid w:val="007B4E24"/>
    <w:rsid w:val="007B54F6"/>
    <w:rsid w:val="007B55B3"/>
    <w:rsid w:val="007B56E3"/>
    <w:rsid w:val="007B64BE"/>
    <w:rsid w:val="007B6F53"/>
    <w:rsid w:val="007B70E5"/>
    <w:rsid w:val="007B734A"/>
    <w:rsid w:val="007B7CAD"/>
    <w:rsid w:val="007B7EA5"/>
    <w:rsid w:val="007C034C"/>
    <w:rsid w:val="007C0364"/>
    <w:rsid w:val="007C0E1E"/>
    <w:rsid w:val="007C0F39"/>
    <w:rsid w:val="007C0FC4"/>
    <w:rsid w:val="007C11A0"/>
    <w:rsid w:val="007C12E5"/>
    <w:rsid w:val="007C192B"/>
    <w:rsid w:val="007C1CCC"/>
    <w:rsid w:val="007C1EB3"/>
    <w:rsid w:val="007C231F"/>
    <w:rsid w:val="007C24C4"/>
    <w:rsid w:val="007C2615"/>
    <w:rsid w:val="007C287A"/>
    <w:rsid w:val="007C2B89"/>
    <w:rsid w:val="007C2BD6"/>
    <w:rsid w:val="007C349F"/>
    <w:rsid w:val="007C3678"/>
    <w:rsid w:val="007C3C89"/>
    <w:rsid w:val="007C3D37"/>
    <w:rsid w:val="007C5226"/>
    <w:rsid w:val="007C53EA"/>
    <w:rsid w:val="007C5410"/>
    <w:rsid w:val="007C553E"/>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5EC"/>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5A"/>
    <w:rsid w:val="007D6F64"/>
    <w:rsid w:val="007D7119"/>
    <w:rsid w:val="007D74F3"/>
    <w:rsid w:val="007D7755"/>
    <w:rsid w:val="007D7A0D"/>
    <w:rsid w:val="007D7A80"/>
    <w:rsid w:val="007D7AF8"/>
    <w:rsid w:val="007D7FB5"/>
    <w:rsid w:val="007E0166"/>
    <w:rsid w:val="007E05E4"/>
    <w:rsid w:val="007E0919"/>
    <w:rsid w:val="007E0C20"/>
    <w:rsid w:val="007E0D7F"/>
    <w:rsid w:val="007E1453"/>
    <w:rsid w:val="007E14EB"/>
    <w:rsid w:val="007E1672"/>
    <w:rsid w:val="007E1A35"/>
    <w:rsid w:val="007E1AC3"/>
    <w:rsid w:val="007E1C0D"/>
    <w:rsid w:val="007E27D6"/>
    <w:rsid w:val="007E2CCE"/>
    <w:rsid w:val="007E3326"/>
    <w:rsid w:val="007E35E1"/>
    <w:rsid w:val="007E3639"/>
    <w:rsid w:val="007E3B4F"/>
    <w:rsid w:val="007E3F0E"/>
    <w:rsid w:val="007E45D2"/>
    <w:rsid w:val="007E4B20"/>
    <w:rsid w:val="007E4FB7"/>
    <w:rsid w:val="007E5BD7"/>
    <w:rsid w:val="007E5BF0"/>
    <w:rsid w:val="007E5CA9"/>
    <w:rsid w:val="007E5FD1"/>
    <w:rsid w:val="007E63B4"/>
    <w:rsid w:val="007E6715"/>
    <w:rsid w:val="007E6AD4"/>
    <w:rsid w:val="007E6B51"/>
    <w:rsid w:val="007E7097"/>
    <w:rsid w:val="007E7192"/>
    <w:rsid w:val="007E71A0"/>
    <w:rsid w:val="007E73B4"/>
    <w:rsid w:val="007F02D8"/>
    <w:rsid w:val="007F03F7"/>
    <w:rsid w:val="007F0424"/>
    <w:rsid w:val="007F04E1"/>
    <w:rsid w:val="007F0808"/>
    <w:rsid w:val="007F0C75"/>
    <w:rsid w:val="007F0FC7"/>
    <w:rsid w:val="007F1395"/>
    <w:rsid w:val="007F13A6"/>
    <w:rsid w:val="007F1777"/>
    <w:rsid w:val="007F1A4C"/>
    <w:rsid w:val="007F1C6C"/>
    <w:rsid w:val="007F1D0C"/>
    <w:rsid w:val="007F1F6F"/>
    <w:rsid w:val="007F25ED"/>
    <w:rsid w:val="007F2B73"/>
    <w:rsid w:val="007F309E"/>
    <w:rsid w:val="007F3AC8"/>
    <w:rsid w:val="007F3E7C"/>
    <w:rsid w:val="007F4752"/>
    <w:rsid w:val="007F4B0D"/>
    <w:rsid w:val="007F54E9"/>
    <w:rsid w:val="007F5A1B"/>
    <w:rsid w:val="007F5BDD"/>
    <w:rsid w:val="007F5BF3"/>
    <w:rsid w:val="007F5DD9"/>
    <w:rsid w:val="007F5F7E"/>
    <w:rsid w:val="007F65AF"/>
    <w:rsid w:val="007F6FFC"/>
    <w:rsid w:val="007F7825"/>
    <w:rsid w:val="007F7A46"/>
    <w:rsid w:val="008018B2"/>
    <w:rsid w:val="00801FB7"/>
    <w:rsid w:val="008024ED"/>
    <w:rsid w:val="00802A1F"/>
    <w:rsid w:val="00802B83"/>
    <w:rsid w:val="00802CF5"/>
    <w:rsid w:val="00802E1A"/>
    <w:rsid w:val="0080320C"/>
    <w:rsid w:val="00803D94"/>
    <w:rsid w:val="008043B6"/>
    <w:rsid w:val="0080447A"/>
    <w:rsid w:val="00804B41"/>
    <w:rsid w:val="00804D88"/>
    <w:rsid w:val="00804DA9"/>
    <w:rsid w:val="00805539"/>
    <w:rsid w:val="00805BB3"/>
    <w:rsid w:val="00805CAE"/>
    <w:rsid w:val="0080608A"/>
    <w:rsid w:val="00807565"/>
    <w:rsid w:val="008079CD"/>
    <w:rsid w:val="00807ADE"/>
    <w:rsid w:val="00807C5A"/>
    <w:rsid w:val="00807EB2"/>
    <w:rsid w:val="008100B3"/>
    <w:rsid w:val="0081043D"/>
    <w:rsid w:val="008116A0"/>
    <w:rsid w:val="008118E0"/>
    <w:rsid w:val="00811BED"/>
    <w:rsid w:val="00811FCF"/>
    <w:rsid w:val="00812695"/>
    <w:rsid w:val="00812808"/>
    <w:rsid w:val="00813489"/>
    <w:rsid w:val="0081371D"/>
    <w:rsid w:val="00813C0F"/>
    <w:rsid w:val="00814186"/>
    <w:rsid w:val="00814215"/>
    <w:rsid w:val="0081444C"/>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B4"/>
    <w:rsid w:val="00821AD5"/>
    <w:rsid w:val="00821BCD"/>
    <w:rsid w:val="008228B6"/>
    <w:rsid w:val="00822F16"/>
    <w:rsid w:val="00823146"/>
    <w:rsid w:val="008238D0"/>
    <w:rsid w:val="00823CE5"/>
    <w:rsid w:val="00824A1F"/>
    <w:rsid w:val="00824FDB"/>
    <w:rsid w:val="00824FE7"/>
    <w:rsid w:val="00825182"/>
    <w:rsid w:val="00825185"/>
    <w:rsid w:val="00825BCF"/>
    <w:rsid w:val="00825FD5"/>
    <w:rsid w:val="008262E9"/>
    <w:rsid w:val="008262F1"/>
    <w:rsid w:val="00826533"/>
    <w:rsid w:val="008266DB"/>
    <w:rsid w:val="0082696C"/>
    <w:rsid w:val="00826A5F"/>
    <w:rsid w:val="0082788E"/>
    <w:rsid w:val="00827ABD"/>
    <w:rsid w:val="00827E2F"/>
    <w:rsid w:val="008318A5"/>
    <w:rsid w:val="00831C80"/>
    <w:rsid w:val="00832979"/>
    <w:rsid w:val="00832989"/>
    <w:rsid w:val="00832E71"/>
    <w:rsid w:val="00832F78"/>
    <w:rsid w:val="008333FB"/>
    <w:rsid w:val="00833700"/>
    <w:rsid w:val="008337FD"/>
    <w:rsid w:val="00833B56"/>
    <w:rsid w:val="00833D7C"/>
    <w:rsid w:val="00833FE8"/>
    <w:rsid w:val="008342FB"/>
    <w:rsid w:val="00834AE2"/>
    <w:rsid w:val="00834BBD"/>
    <w:rsid w:val="00834DF1"/>
    <w:rsid w:val="00834F74"/>
    <w:rsid w:val="00835E8C"/>
    <w:rsid w:val="00836E3F"/>
    <w:rsid w:val="00836E6F"/>
    <w:rsid w:val="00837390"/>
    <w:rsid w:val="008378D4"/>
    <w:rsid w:val="00840A15"/>
    <w:rsid w:val="00841408"/>
    <w:rsid w:val="00841887"/>
    <w:rsid w:val="00841E24"/>
    <w:rsid w:val="008420DD"/>
    <w:rsid w:val="0084278F"/>
    <w:rsid w:val="00842AD0"/>
    <w:rsid w:val="00842F60"/>
    <w:rsid w:val="00842F9C"/>
    <w:rsid w:val="008436A4"/>
    <w:rsid w:val="008436B7"/>
    <w:rsid w:val="00843ADE"/>
    <w:rsid w:val="00843AE8"/>
    <w:rsid w:val="00843D54"/>
    <w:rsid w:val="008454B8"/>
    <w:rsid w:val="008468E8"/>
    <w:rsid w:val="00846D02"/>
    <w:rsid w:val="008470C2"/>
    <w:rsid w:val="00847DCF"/>
    <w:rsid w:val="00847E59"/>
    <w:rsid w:val="00850A21"/>
    <w:rsid w:val="00850FDD"/>
    <w:rsid w:val="008510D7"/>
    <w:rsid w:val="00851101"/>
    <w:rsid w:val="008513AB"/>
    <w:rsid w:val="008519DC"/>
    <w:rsid w:val="00852692"/>
    <w:rsid w:val="0085270D"/>
    <w:rsid w:val="00852A03"/>
    <w:rsid w:val="00852B50"/>
    <w:rsid w:val="0085347E"/>
    <w:rsid w:val="008538ED"/>
    <w:rsid w:val="00853D4F"/>
    <w:rsid w:val="00853FAA"/>
    <w:rsid w:val="00854481"/>
    <w:rsid w:val="00854A8D"/>
    <w:rsid w:val="0085566A"/>
    <w:rsid w:val="008557A4"/>
    <w:rsid w:val="00855A97"/>
    <w:rsid w:val="00856085"/>
    <w:rsid w:val="008561C7"/>
    <w:rsid w:val="008563C8"/>
    <w:rsid w:val="00856851"/>
    <w:rsid w:val="00856870"/>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28C9"/>
    <w:rsid w:val="00863B8E"/>
    <w:rsid w:val="00864762"/>
    <w:rsid w:val="008647B1"/>
    <w:rsid w:val="00864CCE"/>
    <w:rsid w:val="00865EBF"/>
    <w:rsid w:val="00865F00"/>
    <w:rsid w:val="008660BA"/>
    <w:rsid w:val="00866173"/>
    <w:rsid w:val="00866789"/>
    <w:rsid w:val="008672EB"/>
    <w:rsid w:val="00867666"/>
    <w:rsid w:val="008678A3"/>
    <w:rsid w:val="008703D7"/>
    <w:rsid w:val="008704B1"/>
    <w:rsid w:val="00870841"/>
    <w:rsid w:val="0087106F"/>
    <w:rsid w:val="00871175"/>
    <w:rsid w:val="0087117E"/>
    <w:rsid w:val="008712E3"/>
    <w:rsid w:val="008722F9"/>
    <w:rsid w:val="008726C0"/>
    <w:rsid w:val="008726FE"/>
    <w:rsid w:val="00872FF3"/>
    <w:rsid w:val="00873704"/>
    <w:rsid w:val="00873A06"/>
    <w:rsid w:val="00873AD9"/>
    <w:rsid w:val="00873BCB"/>
    <w:rsid w:val="00874B1C"/>
    <w:rsid w:val="00874DEE"/>
    <w:rsid w:val="00874EDE"/>
    <w:rsid w:val="00874F45"/>
    <w:rsid w:val="00875592"/>
    <w:rsid w:val="00875805"/>
    <w:rsid w:val="0087581C"/>
    <w:rsid w:val="00875885"/>
    <w:rsid w:val="008759AD"/>
    <w:rsid w:val="00875C18"/>
    <w:rsid w:val="00875D08"/>
    <w:rsid w:val="00876377"/>
    <w:rsid w:val="008763F9"/>
    <w:rsid w:val="008766DB"/>
    <w:rsid w:val="00876AF2"/>
    <w:rsid w:val="00877002"/>
    <w:rsid w:val="00877254"/>
    <w:rsid w:val="0087727B"/>
    <w:rsid w:val="0088018C"/>
    <w:rsid w:val="00880AB2"/>
    <w:rsid w:val="00880CD2"/>
    <w:rsid w:val="00880DE8"/>
    <w:rsid w:val="00881763"/>
    <w:rsid w:val="00881EBD"/>
    <w:rsid w:val="00881F2C"/>
    <w:rsid w:val="0088201D"/>
    <w:rsid w:val="00882269"/>
    <w:rsid w:val="0088226B"/>
    <w:rsid w:val="008827F9"/>
    <w:rsid w:val="00882F74"/>
    <w:rsid w:val="00883634"/>
    <w:rsid w:val="00883BB2"/>
    <w:rsid w:val="00883D3D"/>
    <w:rsid w:val="008842EA"/>
    <w:rsid w:val="00884428"/>
    <w:rsid w:val="00884982"/>
    <w:rsid w:val="008853F9"/>
    <w:rsid w:val="0088540E"/>
    <w:rsid w:val="00885865"/>
    <w:rsid w:val="008862C8"/>
    <w:rsid w:val="0088677A"/>
    <w:rsid w:val="00886E53"/>
    <w:rsid w:val="00887286"/>
    <w:rsid w:val="008873BB"/>
    <w:rsid w:val="008874BB"/>
    <w:rsid w:val="0088796E"/>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5F21"/>
    <w:rsid w:val="008968E0"/>
    <w:rsid w:val="00896AB4"/>
    <w:rsid w:val="00896F72"/>
    <w:rsid w:val="008978F4"/>
    <w:rsid w:val="00897A10"/>
    <w:rsid w:val="00897B81"/>
    <w:rsid w:val="008A058C"/>
    <w:rsid w:val="008A0868"/>
    <w:rsid w:val="008A0C65"/>
    <w:rsid w:val="008A11F5"/>
    <w:rsid w:val="008A1380"/>
    <w:rsid w:val="008A1AAC"/>
    <w:rsid w:val="008A1F79"/>
    <w:rsid w:val="008A2029"/>
    <w:rsid w:val="008A2A00"/>
    <w:rsid w:val="008A2FCE"/>
    <w:rsid w:val="008A3269"/>
    <w:rsid w:val="008A3778"/>
    <w:rsid w:val="008A38A7"/>
    <w:rsid w:val="008A3A6E"/>
    <w:rsid w:val="008A3C30"/>
    <w:rsid w:val="008A405E"/>
    <w:rsid w:val="008A43EA"/>
    <w:rsid w:val="008A44AD"/>
    <w:rsid w:val="008A46A1"/>
    <w:rsid w:val="008A4781"/>
    <w:rsid w:val="008A4A84"/>
    <w:rsid w:val="008A4B18"/>
    <w:rsid w:val="008A4B53"/>
    <w:rsid w:val="008A51A3"/>
    <w:rsid w:val="008A57AC"/>
    <w:rsid w:val="008A5B2A"/>
    <w:rsid w:val="008A5F8D"/>
    <w:rsid w:val="008A60EB"/>
    <w:rsid w:val="008A728D"/>
    <w:rsid w:val="008A7560"/>
    <w:rsid w:val="008A788B"/>
    <w:rsid w:val="008A7E2E"/>
    <w:rsid w:val="008A7E67"/>
    <w:rsid w:val="008B0A68"/>
    <w:rsid w:val="008B0F00"/>
    <w:rsid w:val="008B0FE6"/>
    <w:rsid w:val="008B1354"/>
    <w:rsid w:val="008B1B29"/>
    <w:rsid w:val="008B1BA8"/>
    <w:rsid w:val="008B1BDE"/>
    <w:rsid w:val="008B1EDF"/>
    <w:rsid w:val="008B243A"/>
    <w:rsid w:val="008B2700"/>
    <w:rsid w:val="008B2D04"/>
    <w:rsid w:val="008B4044"/>
    <w:rsid w:val="008B4208"/>
    <w:rsid w:val="008B4DDE"/>
    <w:rsid w:val="008B4FD2"/>
    <w:rsid w:val="008B525B"/>
    <w:rsid w:val="008B5578"/>
    <w:rsid w:val="008B563D"/>
    <w:rsid w:val="008B5856"/>
    <w:rsid w:val="008B58B5"/>
    <w:rsid w:val="008B5CD9"/>
    <w:rsid w:val="008B5E49"/>
    <w:rsid w:val="008B6839"/>
    <w:rsid w:val="008B69EA"/>
    <w:rsid w:val="008B7208"/>
    <w:rsid w:val="008B76FE"/>
    <w:rsid w:val="008B7857"/>
    <w:rsid w:val="008B7915"/>
    <w:rsid w:val="008B7C34"/>
    <w:rsid w:val="008C0968"/>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A60"/>
    <w:rsid w:val="008D0AE4"/>
    <w:rsid w:val="008D0C98"/>
    <w:rsid w:val="008D0F9A"/>
    <w:rsid w:val="008D136B"/>
    <w:rsid w:val="008D1BAF"/>
    <w:rsid w:val="008D1FF0"/>
    <w:rsid w:val="008D27BE"/>
    <w:rsid w:val="008D2C18"/>
    <w:rsid w:val="008D3705"/>
    <w:rsid w:val="008D397B"/>
    <w:rsid w:val="008D3B24"/>
    <w:rsid w:val="008D3CE7"/>
    <w:rsid w:val="008D3D2A"/>
    <w:rsid w:val="008D3FAF"/>
    <w:rsid w:val="008D40DC"/>
    <w:rsid w:val="008D41A0"/>
    <w:rsid w:val="008D4216"/>
    <w:rsid w:val="008D44AE"/>
    <w:rsid w:val="008D45C5"/>
    <w:rsid w:val="008D4A51"/>
    <w:rsid w:val="008D4F36"/>
    <w:rsid w:val="008D546E"/>
    <w:rsid w:val="008D55A3"/>
    <w:rsid w:val="008D5FA9"/>
    <w:rsid w:val="008D60B9"/>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6D7F"/>
    <w:rsid w:val="008E6DE9"/>
    <w:rsid w:val="008E7500"/>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567"/>
    <w:rsid w:val="008F7C7B"/>
    <w:rsid w:val="008F7DAD"/>
    <w:rsid w:val="009000BB"/>
    <w:rsid w:val="00900281"/>
    <w:rsid w:val="00900292"/>
    <w:rsid w:val="00900619"/>
    <w:rsid w:val="009007EC"/>
    <w:rsid w:val="00900C23"/>
    <w:rsid w:val="00900CB4"/>
    <w:rsid w:val="0090155A"/>
    <w:rsid w:val="0090230C"/>
    <w:rsid w:val="00902A2E"/>
    <w:rsid w:val="00902A3A"/>
    <w:rsid w:val="00902FE1"/>
    <w:rsid w:val="00903739"/>
    <w:rsid w:val="00903B3B"/>
    <w:rsid w:val="00903B81"/>
    <w:rsid w:val="00903DE3"/>
    <w:rsid w:val="00904183"/>
    <w:rsid w:val="009042F2"/>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2A2F"/>
    <w:rsid w:val="009130B3"/>
    <w:rsid w:val="0091334C"/>
    <w:rsid w:val="009136F3"/>
    <w:rsid w:val="00913996"/>
    <w:rsid w:val="009143B1"/>
    <w:rsid w:val="0091470B"/>
    <w:rsid w:val="00914752"/>
    <w:rsid w:val="009150D2"/>
    <w:rsid w:val="009151A5"/>
    <w:rsid w:val="009151AE"/>
    <w:rsid w:val="00915314"/>
    <w:rsid w:val="00915886"/>
    <w:rsid w:val="00915D5B"/>
    <w:rsid w:val="00915DB3"/>
    <w:rsid w:val="0091614A"/>
    <w:rsid w:val="00916E51"/>
    <w:rsid w:val="00917232"/>
    <w:rsid w:val="00917E10"/>
    <w:rsid w:val="00917EA8"/>
    <w:rsid w:val="0092102B"/>
    <w:rsid w:val="009213A7"/>
    <w:rsid w:val="00922091"/>
    <w:rsid w:val="009220D5"/>
    <w:rsid w:val="009223EE"/>
    <w:rsid w:val="00922B28"/>
    <w:rsid w:val="00922E66"/>
    <w:rsid w:val="00922E8D"/>
    <w:rsid w:val="00922EB6"/>
    <w:rsid w:val="00923399"/>
    <w:rsid w:val="0092401D"/>
    <w:rsid w:val="00924433"/>
    <w:rsid w:val="009246A4"/>
    <w:rsid w:val="009259FB"/>
    <w:rsid w:val="00925A03"/>
    <w:rsid w:val="00925AD8"/>
    <w:rsid w:val="00925B2F"/>
    <w:rsid w:val="00925B81"/>
    <w:rsid w:val="00925CE9"/>
    <w:rsid w:val="009260AB"/>
    <w:rsid w:val="009262C1"/>
    <w:rsid w:val="00926816"/>
    <w:rsid w:val="00926A18"/>
    <w:rsid w:val="00926C06"/>
    <w:rsid w:val="00927830"/>
    <w:rsid w:val="00927E68"/>
    <w:rsid w:val="009302AB"/>
    <w:rsid w:val="00930FBC"/>
    <w:rsid w:val="00931096"/>
    <w:rsid w:val="0093126D"/>
    <w:rsid w:val="00931509"/>
    <w:rsid w:val="009316E7"/>
    <w:rsid w:val="0093189A"/>
    <w:rsid w:val="00931928"/>
    <w:rsid w:val="0093296A"/>
    <w:rsid w:val="00932A6A"/>
    <w:rsid w:val="00932AEE"/>
    <w:rsid w:val="00932DFF"/>
    <w:rsid w:val="00932F5E"/>
    <w:rsid w:val="009335C1"/>
    <w:rsid w:val="00933668"/>
    <w:rsid w:val="009337A1"/>
    <w:rsid w:val="00934CB9"/>
    <w:rsid w:val="00934EB4"/>
    <w:rsid w:val="00935246"/>
    <w:rsid w:val="009356A1"/>
    <w:rsid w:val="009358CE"/>
    <w:rsid w:val="009359AA"/>
    <w:rsid w:val="00935C2B"/>
    <w:rsid w:val="0093664D"/>
    <w:rsid w:val="00936ED9"/>
    <w:rsid w:val="0093708C"/>
    <w:rsid w:val="009371E6"/>
    <w:rsid w:val="0093722D"/>
    <w:rsid w:val="00937637"/>
    <w:rsid w:val="00937774"/>
    <w:rsid w:val="00937A9C"/>
    <w:rsid w:val="00937BB2"/>
    <w:rsid w:val="00937FF6"/>
    <w:rsid w:val="009405A3"/>
    <w:rsid w:val="00940C61"/>
    <w:rsid w:val="00940C90"/>
    <w:rsid w:val="0094117B"/>
    <w:rsid w:val="0094128E"/>
    <w:rsid w:val="00941E66"/>
    <w:rsid w:val="009422C9"/>
    <w:rsid w:val="009422E0"/>
    <w:rsid w:val="00942367"/>
    <w:rsid w:val="009423D1"/>
    <w:rsid w:val="009424F9"/>
    <w:rsid w:val="00942598"/>
    <w:rsid w:val="0094263A"/>
    <w:rsid w:val="0094264F"/>
    <w:rsid w:val="00942695"/>
    <w:rsid w:val="009433D0"/>
    <w:rsid w:val="00943830"/>
    <w:rsid w:val="00943896"/>
    <w:rsid w:val="00944046"/>
    <w:rsid w:val="009441F9"/>
    <w:rsid w:val="0094438C"/>
    <w:rsid w:val="009446CF"/>
    <w:rsid w:val="00944F17"/>
    <w:rsid w:val="00945067"/>
    <w:rsid w:val="00945439"/>
    <w:rsid w:val="00945674"/>
    <w:rsid w:val="009456BE"/>
    <w:rsid w:val="00945F57"/>
    <w:rsid w:val="0094643F"/>
    <w:rsid w:val="00946974"/>
    <w:rsid w:val="009502EF"/>
    <w:rsid w:val="0095037E"/>
    <w:rsid w:val="00950534"/>
    <w:rsid w:val="00950652"/>
    <w:rsid w:val="0095089F"/>
    <w:rsid w:val="00950AC6"/>
    <w:rsid w:val="00950AF4"/>
    <w:rsid w:val="00950D52"/>
    <w:rsid w:val="00951223"/>
    <w:rsid w:val="0095138D"/>
    <w:rsid w:val="009514E2"/>
    <w:rsid w:val="009519AB"/>
    <w:rsid w:val="00951C94"/>
    <w:rsid w:val="00951D04"/>
    <w:rsid w:val="00951E09"/>
    <w:rsid w:val="00952465"/>
    <w:rsid w:val="00952476"/>
    <w:rsid w:val="009525FB"/>
    <w:rsid w:val="00952854"/>
    <w:rsid w:val="009529A5"/>
    <w:rsid w:val="00952EEA"/>
    <w:rsid w:val="009536D9"/>
    <w:rsid w:val="00953A29"/>
    <w:rsid w:val="00954187"/>
    <w:rsid w:val="00954270"/>
    <w:rsid w:val="009542BD"/>
    <w:rsid w:val="00954A3B"/>
    <w:rsid w:val="0095514B"/>
    <w:rsid w:val="009559DE"/>
    <w:rsid w:val="00955C33"/>
    <w:rsid w:val="00956DB0"/>
    <w:rsid w:val="009570CF"/>
    <w:rsid w:val="0095724E"/>
    <w:rsid w:val="00957698"/>
    <w:rsid w:val="00960057"/>
    <w:rsid w:val="009605B5"/>
    <w:rsid w:val="0096068B"/>
    <w:rsid w:val="009606D7"/>
    <w:rsid w:val="009613A5"/>
    <w:rsid w:val="00961D7E"/>
    <w:rsid w:val="00962492"/>
    <w:rsid w:val="0096254C"/>
    <w:rsid w:val="00962D96"/>
    <w:rsid w:val="00962E27"/>
    <w:rsid w:val="00963543"/>
    <w:rsid w:val="009640E4"/>
    <w:rsid w:val="009642F5"/>
    <w:rsid w:val="00964620"/>
    <w:rsid w:val="009646A0"/>
    <w:rsid w:val="00964A52"/>
    <w:rsid w:val="00964E11"/>
    <w:rsid w:val="00965195"/>
    <w:rsid w:val="00965639"/>
    <w:rsid w:val="00965C77"/>
    <w:rsid w:val="009667D9"/>
    <w:rsid w:val="00966AD0"/>
    <w:rsid w:val="00966B96"/>
    <w:rsid w:val="00966DAE"/>
    <w:rsid w:val="00966E73"/>
    <w:rsid w:val="009670F1"/>
    <w:rsid w:val="0096727D"/>
    <w:rsid w:val="0096754F"/>
    <w:rsid w:val="00967634"/>
    <w:rsid w:val="00967977"/>
    <w:rsid w:val="00967A8C"/>
    <w:rsid w:val="00967E7E"/>
    <w:rsid w:val="009704F8"/>
    <w:rsid w:val="0097057F"/>
    <w:rsid w:val="0097076D"/>
    <w:rsid w:val="009710D6"/>
    <w:rsid w:val="009711C3"/>
    <w:rsid w:val="00971205"/>
    <w:rsid w:val="00971B40"/>
    <w:rsid w:val="00971B8B"/>
    <w:rsid w:val="00971C09"/>
    <w:rsid w:val="00971E04"/>
    <w:rsid w:val="009725FA"/>
    <w:rsid w:val="00972775"/>
    <w:rsid w:val="009727AA"/>
    <w:rsid w:val="009730D1"/>
    <w:rsid w:val="00973297"/>
    <w:rsid w:val="0097352C"/>
    <w:rsid w:val="009735D4"/>
    <w:rsid w:val="009741D8"/>
    <w:rsid w:val="0097486E"/>
    <w:rsid w:val="00974F6E"/>
    <w:rsid w:val="009750C3"/>
    <w:rsid w:val="009751D8"/>
    <w:rsid w:val="00975436"/>
    <w:rsid w:val="00975526"/>
    <w:rsid w:val="00975785"/>
    <w:rsid w:val="0097599D"/>
    <w:rsid w:val="00975C86"/>
    <w:rsid w:val="0097619F"/>
    <w:rsid w:val="0097633A"/>
    <w:rsid w:val="0097635B"/>
    <w:rsid w:val="00977EFA"/>
    <w:rsid w:val="0098014C"/>
    <w:rsid w:val="009802B6"/>
    <w:rsid w:val="009803BF"/>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5843"/>
    <w:rsid w:val="00986291"/>
    <w:rsid w:val="0098662C"/>
    <w:rsid w:val="00986749"/>
    <w:rsid w:val="00986D52"/>
    <w:rsid w:val="00987C1C"/>
    <w:rsid w:val="00987F95"/>
    <w:rsid w:val="00990BA9"/>
    <w:rsid w:val="00990ED6"/>
    <w:rsid w:val="0099150D"/>
    <w:rsid w:val="009921C2"/>
    <w:rsid w:val="00992BBB"/>
    <w:rsid w:val="00992DF5"/>
    <w:rsid w:val="00992FBA"/>
    <w:rsid w:val="0099306D"/>
    <w:rsid w:val="00993D5A"/>
    <w:rsid w:val="00993E22"/>
    <w:rsid w:val="00994421"/>
    <w:rsid w:val="0099448E"/>
    <w:rsid w:val="00994B76"/>
    <w:rsid w:val="00994F8B"/>
    <w:rsid w:val="00994FFF"/>
    <w:rsid w:val="0099530B"/>
    <w:rsid w:val="00995367"/>
    <w:rsid w:val="009959B4"/>
    <w:rsid w:val="00995D5E"/>
    <w:rsid w:val="00995EA7"/>
    <w:rsid w:val="00995F29"/>
    <w:rsid w:val="00995FD7"/>
    <w:rsid w:val="009965AD"/>
    <w:rsid w:val="0099686B"/>
    <w:rsid w:val="00996DB3"/>
    <w:rsid w:val="00997117"/>
    <w:rsid w:val="009973CA"/>
    <w:rsid w:val="00997665"/>
    <w:rsid w:val="009A0083"/>
    <w:rsid w:val="009A0227"/>
    <w:rsid w:val="009A0BE4"/>
    <w:rsid w:val="009A0CB4"/>
    <w:rsid w:val="009A0E57"/>
    <w:rsid w:val="009A0F41"/>
    <w:rsid w:val="009A191C"/>
    <w:rsid w:val="009A1C7A"/>
    <w:rsid w:val="009A1CEB"/>
    <w:rsid w:val="009A1F80"/>
    <w:rsid w:val="009A3EAB"/>
    <w:rsid w:val="009A45C1"/>
    <w:rsid w:val="009A47DF"/>
    <w:rsid w:val="009A4864"/>
    <w:rsid w:val="009A49BB"/>
    <w:rsid w:val="009A565F"/>
    <w:rsid w:val="009A6DB8"/>
    <w:rsid w:val="009A7C29"/>
    <w:rsid w:val="009B0435"/>
    <w:rsid w:val="009B06AB"/>
    <w:rsid w:val="009B0CDB"/>
    <w:rsid w:val="009B0ED4"/>
    <w:rsid w:val="009B104B"/>
    <w:rsid w:val="009B1372"/>
    <w:rsid w:val="009B16AC"/>
    <w:rsid w:val="009B16B0"/>
    <w:rsid w:val="009B19C8"/>
    <w:rsid w:val="009B2C3E"/>
    <w:rsid w:val="009B2D16"/>
    <w:rsid w:val="009B3292"/>
    <w:rsid w:val="009B4F60"/>
    <w:rsid w:val="009B501F"/>
    <w:rsid w:val="009B594C"/>
    <w:rsid w:val="009B6174"/>
    <w:rsid w:val="009B633C"/>
    <w:rsid w:val="009B6608"/>
    <w:rsid w:val="009B660E"/>
    <w:rsid w:val="009B69C0"/>
    <w:rsid w:val="009B6E09"/>
    <w:rsid w:val="009B6EE1"/>
    <w:rsid w:val="009B6F12"/>
    <w:rsid w:val="009B7382"/>
    <w:rsid w:val="009B7499"/>
    <w:rsid w:val="009B752A"/>
    <w:rsid w:val="009B776B"/>
    <w:rsid w:val="009B7A33"/>
    <w:rsid w:val="009C01AF"/>
    <w:rsid w:val="009C03A8"/>
    <w:rsid w:val="009C0552"/>
    <w:rsid w:val="009C07F7"/>
    <w:rsid w:val="009C0836"/>
    <w:rsid w:val="009C0EF5"/>
    <w:rsid w:val="009C0F67"/>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3C"/>
    <w:rsid w:val="009C6B63"/>
    <w:rsid w:val="009C6DAE"/>
    <w:rsid w:val="009C7390"/>
    <w:rsid w:val="009C78BE"/>
    <w:rsid w:val="009C78F7"/>
    <w:rsid w:val="009C7969"/>
    <w:rsid w:val="009C7A22"/>
    <w:rsid w:val="009C7D83"/>
    <w:rsid w:val="009C7E74"/>
    <w:rsid w:val="009D00F2"/>
    <w:rsid w:val="009D031A"/>
    <w:rsid w:val="009D04E0"/>
    <w:rsid w:val="009D078B"/>
    <w:rsid w:val="009D0B80"/>
    <w:rsid w:val="009D15A7"/>
    <w:rsid w:val="009D1669"/>
    <w:rsid w:val="009D25E9"/>
    <w:rsid w:val="009D2AE5"/>
    <w:rsid w:val="009D2DE8"/>
    <w:rsid w:val="009D2FD3"/>
    <w:rsid w:val="009D32ED"/>
    <w:rsid w:val="009D5143"/>
    <w:rsid w:val="009D54A8"/>
    <w:rsid w:val="009D5A1B"/>
    <w:rsid w:val="009D66A2"/>
    <w:rsid w:val="009D6C94"/>
    <w:rsid w:val="009D6EDC"/>
    <w:rsid w:val="009D716E"/>
    <w:rsid w:val="009D727C"/>
    <w:rsid w:val="009D73EB"/>
    <w:rsid w:val="009E01CE"/>
    <w:rsid w:val="009E0200"/>
    <w:rsid w:val="009E0409"/>
    <w:rsid w:val="009E141B"/>
    <w:rsid w:val="009E1426"/>
    <w:rsid w:val="009E147B"/>
    <w:rsid w:val="009E160E"/>
    <w:rsid w:val="009E1BB0"/>
    <w:rsid w:val="009E1EAF"/>
    <w:rsid w:val="009E20E2"/>
    <w:rsid w:val="009E2368"/>
    <w:rsid w:val="009E2C3E"/>
    <w:rsid w:val="009E325D"/>
    <w:rsid w:val="009E35C9"/>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99B"/>
    <w:rsid w:val="009E6C86"/>
    <w:rsid w:val="009E6E8B"/>
    <w:rsid w:val="009E71CC"/>
    <w:rsid w:val="009E7B0D"/>
    <w:rsid w:val="009F016C"/>
    <w:rsid w:val="009F04E9"/>
    <w:rsid w:val="009F0577"/>
    <w:rsid w:val="009F07FB"/>
    <w:rsid w:val="009F0988"/>
    <w:rsid w:val="009F0F41"/>
    <w:rsid w:val="009F113A"/>
    <w:rsid w:val="009F14E6"/>
    <w:rsid w:val="009F153E"/>
    <w:rsid w:val="009F204D"/>
    <w:rsid w:val="009F244B"/>
    <w:rsid w:val="009F2AB3"/>
    <w:rsid w:val="009F2D77"/>
    <w:rsid w:val="009F3016"/>
    <w:rsid w:val="009F38D6"/>
    <w:rsid w:val="009F3E41"/>
    <w:rsid w:val="009F4559"/>
    <w:rsid w:val="009F491E"/>
    <w:rsid w:val="009F513C"/>
    <w:rsid w:val="009F5557"/>
    <w:rsid w:val="009F569F"/>
    <w:rsid w:val="009F5CA7"/>
    <w:rsid w:val="009F6037"/>
    <w:rsid w:val="009F62E8"/>
    <w:rsid w:val="009F64C4"/>
    <w:rsid w:val="009F64FC"/>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A06"/>
    <w:rsid w:val="00A02BA8"/>
    <w:rsid w:val="00A02C46"/>
    <w:rsid w:val="00A02FB6"/>
    <w:rsid w:val="00A03053"/>
    <w:rsid w:val="00A033C2"/>
    <w:rsid w:val="00A03ABD"/>
    <w:rsid w:val="00A03C3A"/>
    <w:rsid w:val="00A040B2"/>
    <w:rsid w:val="00A04D40"/>
    <w:rsid w:val="00A05148"/>
    <w:rsid w:val="00A05A16"/>
    <w:rsid w:val="00A06553"/>
    <w:rsid w:val="00A0674E"/>
    <w:rsid w:val="00A06E84"/>
    <w:rsid w:val="00A06F79"/>
    <w:rsid w:val="00A070AD"/>
    <w:rsid w:val="00A07588"/>
    <w:rsid w:val="00A07847"/>
    <w:rsid w:val="00A078D7"/>
    <w:rsid w:val="00A07BC8"/>
    <w:rsid w:val="00A10109"/>
    <w:rsid w:val="00A1021E"/>
    <w:rsid w:val="00A10365"/>
    <w:rsid w:val="00A105DE"/>
    <w:rsid w:val="00A1067E"/>
    <w:rsid w:val="00A10C34"/>
    <w:rsid w:val="00A10FC1"/>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5052"/>
    <w:rsid w:val="00A151DC"/>
    <w:rsid w:val="00A15D01"/>
    <w:rsid w:val="00A15DE0"/>
    <w:rsid w:val="00A16265"/>
    <w:rsid w:val="00A1668F"/>
    <w:rsid w:val="00A16715"/>
    <w:rsid w:val="00A16B1C"/>
    <w:rsid w:val="00A170E2"/>
    <w:rsid w:val="00A17E85"/>
    <w:rsid w:val="00A17F42"/>
    <w:rsid w:val="00A20364"/>
    <w:rsid w:val="00A204B8"/>
    <w:rsid w:val="00A2153B"/>
    <w:rsid w:val="00A21652"/>
    <w:rsid w:val="00A22072"/>
    <w:rsid w:val="00A22EF0"/>
    <w:rsid w:val="00A239AF"/>
    <w:rsid w:val="00A23EA2"/>
    <w:rsid w:val="00A23F15"/>
    <w:rsid w:val="00A24AC8"/>
    <w:rsid w:val="00A24D12"/>
    <w:rsid w:val="00A25442"/>
    <w:rsid w:val="00A25A6F"/>
    <w:rsid w:val="00A261D7"/>
    <w:rsid w:val="00A26515"/>
    <w:rsid w:val="00A2657D"/>
    <w:rsid w:val="00A267D1"/>
    <w:rsid w:val="00A26D56"/>
    <w:rsid w:val="00A270E5"/>
    <w:rsid w:val="00A27282"/>
    <w:rsid w:val="00A27F68"/>
    <w:rsid w:val="00A30175"/>
    <w:rsid w:val="00A30314"/>
    <w:rsid w:val="00A30357"/>
    <w:rsid w:val="00A305DE"/>
    <w:rsid w:val="00A31184"/>
    <w:rsid w:val="00A31208"/>
    <w:rsid w:val="00A31324"/>
    <w:rsid w:val="00A317A6"/>
    <w:rsid w:val="00A31DAB"/>
    <w:rsid w:val="00A3251A"/>
    <w:rsid w:val="00A32B46"/>
    <w:rsid w:val="00A32D53"/>
    <w:rsid w:val="00A331CA"/>
    <w:rsid w:val="00A33671"/>
    <w:rsid w:val="00A33957"/>
    <w:rsid w:val="00A339EB"/>
    <w:rsid w:val="00A33A40"/>
    <w:rsid w:val="00A33E42"/>
    <w:rsid w:val="00A34113"/>
    <w:rsid w:val="00A345CD"/>
    <w:rsid w:val="00A34AA8"/>
    <w:rsid w:val="00A34AFF"/>
    <w:rsid w:val="00A34BD5"/>
    <w:rsid w:val="00A34CD5"/>
    <w:rsid w:val="00A34E89"/>
    <w:rsid w:val="00A3586A"/>
    <w:rsid w:val="00A359EB"/>
    <w:rsid w:val="00A3612D"/>
    <w:rsid w:val="00A36653"/>
    <w:rsid w:val="00A36846"/>
    <w:rsid w:val="00A37047"/>
    <w:rsid w:val="00A376E5"/>
    <w:rsid w:val="00A37888"/>
    <w:rsid w:val="00A37DF2"/>
    <w:rsid w:val="00A40126"/>
    <w:rsid w:val="00A40144"/>
    <w:rsid w:val="00A4053C"/>
    <w:rsid w:val="00A408EB"/>
    <w:rsid w:val="00A40BA5"/>
    <w:rsid w:val="00A41518"/>
    <w:rsid w:val="00A41709"/>
    <w:rsid w:val="00A41B4F"/>
    <w:rsid w:val="00A41D92"/>
    <w:rsid w:val="00A42498"/>
    <w:rsid w:val="00A42D62"/>
    <w:rsid w:val="00A42DD7"/>
    <w:rsid w:val="00A436CC"/>
    <w:rsid w:val="00A436CF"/>
    <w:rsid w:val="00A440DA"/>
    <w:rsid w:val="00A441B0"/>
    <w:rsid w:val="00A44445"/>
    <w:rsid w:val="00A45969"/>
    <w:rsid w:val="00A45998"/>
    <w:rsid w:val="00A45DED"/>
    <w:rsid w:val="00A45E12"/>
    <w:rsid w:val="00A46567"/>
    <w:rsid w:val="00A46B6B"/>
    <w:rsid w:val="00A47F38"/>
    <w:rsid w:val="00A501E7"/>
    <w:rsid w:val="00A50306"/>
    <w:rsid w:val="00A504C7"/>
    <w:rsid w:val="00A50522"/>
    <w:rsid w:val="00A50BB0"/>
    <w:rsid w:val="00A5107F"/>
    <w:rsid w:val="00A518BE"/>
    <w:rsid w:val="00A51AE2"/>
    <w:rsid w:val="00A522AC"/>
    <w:rsid w:val="00A524B6"/>
    <w:rsid w:val="00A5261A"/>
    <w:rsid w:val="00A539C9"/>
    <w:rsid w:val="00A53C64"/>
    <w:rsid w:val="00A540D5"/>
    <w:rsid w:val="00A545CA"/>
    <w:rsid w:val="00A54A3E"/>
    <w:rsid w:val="00A54A7A"/>
    <w:rsid w:val="00A54EDC"/>
    <w:rsid w:val="00A54FE5"/>
    <w:rsid w:val="00A550A0"/>
    <w:rsid w:val="00A551E1"/>
    <w:rsid w:val="00A55961"/>
    <w:rsid w:val="00A55986"/>
    <w:rsid w:val="00A55CB5"/>
    <w:rsid w:val="00A55EE3"/>
    <w:rsid w:val="00A56834"/>
    <w:rsid w:val="00A56994"/>
    <w:rsid w:val="00A57A67"/>
    <w:rsid w:val="00A60224"/>
    <w:rsid w:val="00A602C5"/>
    <w:rsid w:val="00A60A0A"/>
    <w:rsid w:val="00A60AE1"/>
    <w:rsid w:val="00A60DD4"/>
    <w:rsid w:val="00A612C3"/>
    <w:rsid w:val="00A61863"/>
    <w:rsid w:val="00A618C7"/>
    <w:rsid w:val="00A61D9E"/>
    <w:rsid w:val="00A62281"/>
    <w:rsid w:val="00A62499"/>
    <w:rsid w:val="00A62BEE"/>
    <w:rsid w:val="00A62C0E"/>
    <w:rsid w:val="00A63362"/>
    <w:rsid w:val="00A6339D"/>
    <w:rsid w:val="00A6352E"/>
    <w:rsid w:val="00A63637"/>
    <w:rsid w:val="00A63CE7"/>
    <w:rsid w:val="00A63F7C"/>
    <w:rsid w:val="00A64101"/>
    <w:rsid w:val="00A64293"/>
    <w:rsid w:val="00A645F9"/>
    <w:rsid w:val="00A6497D"/>
    <w:rsid w:val="00A64A5D"/>
    <w:rsid w:val="00A651B0"/>
    <w:rsid w:val="00A652F7"/>
    <w:rsid w:val="00A6595C"/>
    <w:rsid w:val="00A65D20"/>
    <w:rsid w:val="00A6634A"/>
    <w:rsid w:val="00A666C2"/>
    <w:rsid w:val="00A67034"/>
    <w:rsid w:val="00A67517"/>
    <w:rsid w:val="00A67642"/>
    <w:rsid w:val="00A67F53"/>
    <w:rsid w:val="00A703F8"/>
    <w:rsid w:val="00A704D0"/>
    <w:rsid w:val="00A706AE"/>
    <w:rsid w:val="00A71C35"/>
    <w:rsid w:val="00A71D17"/>
    <w:rsid w:val="00A71FD7"/>
    <w:rsid w:val="00A72045"/>
    <w:rsid w:val="00A7219F"/>
    <w:rsid w:val="00A72265"/>
    <w:rsid w:val="00A72D9E"/>
    <w:rsid w:val="00A731FA"/>
    <w:rsid w:val="00A73553"/>
    <w:rsid w:val="00A737BC"/>
    <w:rsid w:val="00A73EBA"/>
    <w:rsid w:val="00A74026"/>
    <w:rsid w:val="00A74113"/>
    <w:rsid w:val="00A74921"/>
    <w:rsid w:val="00A74DFD"/>
    <w:rsid w:val="00A74E3D"/>
    <w:rsid w:val="00A75328"/>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106"/>
    <w:rsid w:val="00A81554"/>
    <w:rsid w:val="00A81843"/>
    <w:rsid w:val="00A821EB"/>
    <w:rsid w:val="00A826FF"/>
    <w:rsid w:val="00A82BAE"/>
    <w:rsid w:val="00A8330E"/>
    <w:rsid w:val="00A836B6"/>
    <w:rsid w:val="00A83858"/>
    <w:rsid w:val="00A8385A"/>
    <w:rsid w:val="00A83C0E"/>
    <w:rsid w:val="00A83C84"/>
    <w:rsid w:val="00A83D29"/>
    <w:rsid w:val="00A83DD5"/>
    <w:rsid w:val="00A83E5D"/>
    <w:rsid w:val="00A840B1"/>
    <w:rsid w:val="00A8414E"/>
    <w:rsid w:val="00A84B91"/>
    <w:rsid w:val="00A84C94"/>
    <w:rsid w:val="00A84E66"/>
    <w:rsid w:val="00A84E95"/>
    <w:rsid w:val="00A85196"/>
    <w:rsid w:val="00A851CA"/>
    <w:rsid w:val="00A855FE"/>
    <w:rsid w:val="00A85888"/>
    <w:rsid w:val="00A85974"/>
    <w:rsid w:val="00A85D43"/>
    <w:rsid w:val="00A85F6F"/>
    <w:rsid w:val="00A86013"/>
    <w:rsid w:val="00A861D9"/>
    <w:rsid w:val="00A862F0"/>
    <w:rsid w:val="00A866BA"/>
    <w:rsid w:val="00A87239"/>
    <w:rsid w:val="00A8735D"/>
    <w:rsid w:val="00A87449"/>
    <w:rsid w:val="00A874BE"/>
    <w:rsid w:val="00A87B05"/>
    <w:rsid w:val="00A87E92"/>
    <w:rsid w:val="00A90077"/>
    <w:rsid w:val="00A901EA"/>
    <w:rsid w:val="00A90AA1"/>
    <w:rsid w:val="00A90FC4"/>
    <w:rsid w:val="00A914AD"/>
    <w:rsid w:val="00A91EAE"/>
    <w:rsid w:val="00A923A8"/>
    <w:rsid w:val="00A92584"/>
    <w:rsid w:val="00A92ACB"/>
    <w:rsid w:val="00A92F5B"/>
    <w:rsid w:val="00A92F85"/>
    <w:rsid w:val="00A93259"/>
    <w:rsid w:val="00A93948"/>
    <w:rsid w:val="00A93951"/>
    <w:rsid w:val="00A941A9"/>
    <w:rsid w:val="00A94584"/>
    <w:rsid w:val="00A95428"/>
    <w:rsid w:val="00A95FCC"/>
    <w:rsid w:val="00A96A46"/>
    <w:rsid w:val="00A96B8B"/>
    <w:rsid w:val="00A96E85"/>
    <w:rsid w:val="00A9721F"/>
    <w:rsid w:val="00A97447"/>
    <w:rsid w:val="00A97985"/>
    <w:rsid w:val="00A97CED"/>
    <w:rsid w:val="00AA061F"/>
    <w:rsid w:val="00AA0B7E"/>
    <w:rsid w:val="00AA10D3"/>
    <w:rsid w:val="00AA1465"/>
    <w:rsid w:val="00AA1475"/>
    <w:rsid w:val="00AA15EC"/>
    <w:rsid w:val="00AA187B"/>
    <w:rsid w:val="00AA21EE"/>
    <w:rsid w:val="00AA2945"/>
    <w:rsid w:val="00AA3214"/>
    <w:rsid w:val="00AA34B2"/>
    <w:rsid w:val="00AA3729"/>
    <w:rsid w:val="00AA3D68"/>
    <w:rsid w:val="00AA3EFA"/>
    <w:rsid w:val="00AA43E6"/>
    <w:rsid w:val="00AA459B"/>
    <w:rsid w:val="00AA48C9"/>
    <w:rsid w:val="00AA4999"/>
    <w:rsid w:val="00AA4A00"/>
    <w:rsid w:val="00AA4A96"/>
    <w:rsid w:val="00AA4B48"/>
    <w:rsid w:val="00AA53C8"/>
    <w:rsid w:val="00AA5520"/>
    <w:rsid w:val="00AA5B67"/>
    <w:rsid w:val="00AA60CC"/>
    <w:rsid w:val="00AA62D3"/>
    <w:rsid w:val="00AA6C7E"/>
    <w:rsid w:val="00AA6E35"/>
    <w:rsid w:val="00AA73C6"/>
    <w:rsid w:val="00AA73FD"/>
    <w:rsid w:val="00AA760E"/>
    <w:rsid w:val="00AA7647"/>
    <w:rsid w:val="00AA778C"/>
    <w:rsid w:val="00AA7A3C"/>
    <w:rsid w:val="00AA7F34"/>
    <w:rsid w:val="00AB076C"/>
    <w:rsid w:val="00AB0A5E"/>
    <w:rsid w:val="00AB0BBB"/>
    <w:rsid w:val="00AB0C4F"/>
    <w:rsid w:val="00AB0CD0"/>
    <w:rsid w:val="00AB0D5F"/>
    <w:rsid w:val="00AB0D75"/>
    <w:rsid w:val="00AB0E0B"/>
    <w:rsid w:val="00AB1559"/>
    <w:rsid w:val="00AB16ED"/>
    <w:rsid w:val="00AB1902"/>
    <w:rsid w:val="00AB1A1A"/>
    <w:rsid w:val="00AB1BA7"/>
    <w:rsid w:val="00AB23BD"/>
    <w:rsid w:val="00AB2721"/>
    <w:rsid w:val="00AB27D9"/>
    <w:rsid w:val="00AB285E"/>
    <w:rsid w:val="00AB29B3"/>
    <w:rsid w:val="00AB312A"/>
    <w:rsid w:val="00AB476A"/>
    <w:rsid w:val="00AB4832"/>
    <w:rsid w:val="00AB4927"/>
    <w:rsid w:val="00AB4A79"/>
    <w:rsid w:val="00AB4C09"/>
    <w:rsid w:val="00AB4F1A"/>
    <w:rsid w:val="00AB4F5C"/>
    <w:rsid w:val="00AB5522"/>
    <w:rsid w:val="00AB5A10"/>
    <w:rsid w:val="00AB5DD5"/>
    <w:rsid w:val="00AB5EBE"/>
    <w:rsid w:val="00AB67D4"/>
    <w:rsid w:val="00AB6F71"/>
    <w:rsid w:val="00AB71FC"/>
    <w:rsid w:val="00AB72D9"/>
    <w:rsid w:val="00AB7396"/>
    <w:rsid w:val="00AB73F5"/>
    <w:rsid w:val="00AB7918"/>
    <w:rsid w:val="00AC05FE"/>
    <w:rsid w:val="00AC0BE9"/>
    <w:rsid w:val="00AC0C6F"/>
    <w:rsid w:val="00AC0E13"/>
    <w:rsid w:val="00AC0F29"/>
    <w:rsid w:val="00AC1F6D"/>
    <w:rsid w:val="00AC249D"/>
    <w:rsid w:val="00AC253C"/>
    <w:rsid w:val="00AC2C6C"/>
    <w:rsid w:val="00AC3410"/>
    <w:rsid w:val="00AC3868"/>
    <w:rsid w:val="00AC3909"/>
    <w:rsid w:val="00AC3A3B"/>
    <w:rsid w:val="00AC5005"/>
    <w:rsid w:val="00AC5037"/>
    <w:rsid w:val="00AC56EA"/>
    <w:rsid w:val="00AC5A66"/>
    <w:rsid w:val="00AC65B9"/>
    <w:rsid w:val="00AC6610"/>
    <w:rsid w:val="00AC66D9"/>
    <w:rsid w:val="00AC676B"/>
    <w:rsid w:val="00AC67A5"/>
    <w:rsid w:val="00AC688E"/>
    <w:rsid w:val="00AC68A9"/>
    <w:rsid w:val="00AC7451"/>
    <w:rsid w:val="00AC764E"/>
    <w:rsid w:val="00AC76CA"/>
    <w:rsid w:val="00AC79E4"/>
    <w:rsid w:val="00AC7A2B"/>
    <w:rsid w:val="00AC7C79"/>
    <w:rsid w:val="00AC7ED1"/>
    <w:rsid w:val="00AD03FD"/>
    <w:rsid w:val="00AD0864"/>
    <w:rsid w:val="00AD0DC1"/>
    <w:rsid w:val="00AD1080"/>
    <w:rsid w:val="00AD1543"/>
    <w:rsid w:val="00AD179F"/>
    <w:rsid w:val="00AD184A"/>
    <w:rsid w:val="00AD2B0D"/>
    <w:rsid w:val="00AD2E88"/>
    <w:rsid w:val="00AD3628"/>
    <w:rsid w:val="00AD3A4B"/>
    <w:rsid w:val="00AD3B63"/>
    <w:rsid w:val="00AD3EB9"/>
    <w:rsid w:val="00AD4009"/>
    <w:rsid w:val="00AD42E5"/>
    <w:rsid w:val="00AD4379"/>
    <w:rsid w:val="00AD46B6"/>
    <w:rsid w:val="00AD4FC9"/>
    <w:rsid w:val="00AD540F"/>
    <w:rsid w:val="00AD56A9"/>
    <w:rsid w:val="00AD5786"/>
    <w:rsid w:val="00AD64E1"/>
    <w:rsid w:val="00AD6EBB"/>
    <w:rsid w:val="00AD755A"/>
    <w:rsid w:val="00AD7A94"/>
    <w:rsid w:val="00AD7B3E"/>
    <w:rsid w:val="00AE0455"/>
    <w:rsid w:val="00AE079D"/>
    <w:rsid w:val="00AE08F4"/>
    <w:rsid w:val="00AE19C1"/>
    <w:rsid w:val="00AE1D1F"/>
    <w:rsid w:val="00AE1E7C"/>
    <w:rsid w:val="00AE1EB4"/>
    <w:rsid w:val="00AE1FAC"/>
    <w:rsid w:val="00AE252C"/>
    <w:rsid w:val="00AE258F"/>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4DE"/>
    <w:rsid w:val="00AE6909"/>
    <w:rsid w:val="00AE6B25"/>
    <w:rsid w:val="00AE6B7A"/>
    <w:rsid w:val="00AE6DE8"/>
    <w:rsid w:val="00AE70C3"/>
    <w:rsid w:val="00AE7AA5"/>
    <w:rsid w:val="00AF05DC"/>
    <w:rsid w:val="00AF060C"/>
    <w:rsid w:val="00AF09FC"/>
    <w:rsid w:val="00AF170C"/>
    <w:rsid w:val="00AF1DE9"/>
    <w:rsid w:val="00AF20B7"/>
    <w:rsid w:val="00AF2472"/>
    <w:rsid w:val="00AF2602"/>
    <w:rsid w:val="00AF295E"/>
    <w:rsid w:val="00AF2C5D"/>
    <w:rsid w:val="00AF2EA6"/>
    <w:rsid w:val="00AF333B"/>
    <w:rsid w:val="00AF33D2"/>
    <w:rsid w:val="00AF3664"/>
    <w:rsid w:val="00AF38C5"/>
    <w:rsid w:val="00AF3D9D"/>
    <w:rsid w:val="00AF45A3"/>
    <w:rsid w:val="00AF47B7"/>
    <w:rsid w:val="00AF4A0A"/>
    <w:rsid w:val="00AF4BF1"/>
    <w:rsid w:val="00AF4E48"/>
    <w:rsid w:val="00AF4E4C"/>
    <w:rsid w:val="00AF4FD6"/>
    <w:rsid w:val="00AF52E9"/>
    <w:rsid w:val="00AF5650"/>
    <w:rsid w:val="00AF56AE"/>
    <w:rsid w:val="00AF584A"/>
    <w:rsid w:val="00AF5DB8"/>
    <w:rsid w:val="00AF5E51"/>
    <w:rsid w:val="00AF65AA"/>
    <w:rsid w:val="00AF717F"/>
    <w:rsid w:val="00AF7A79"/>
    <w:rsid w:val="00B00056"/>
    <w:rsid w:val="00B002A6"/>
    <w:rsid w:val="00B00451"/>
    <w:rsid w:val="00B01123"/>
    <w:rsid w:val="00B01B3A"/>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6954"/>
    <w:rsid w:val="00B07061"/>
    <w:rsid w:val="00B0768D"/>
    <w:rsid w:val="00B079D8"/>
    <w:rsid w:val="00B07BF6"/>
    <w:rsid w:val="00B07EF3"/>
    <w:rsid w:val="00B07F2A"/>
    <w:rsid w:val="00B1018B"/>
    <w:rsid w:val="00B10468"/>
    <w:rsid w:val="00B10B9E"/>
    <w:rsid w:val="00B10BC9"/>
    <w:rsid w:val="00B1157F"/>
    <w:rsid w:val="00B1192B"/>
    <w:rsid w:val="00B11E6D"/>
    <w:rsid w:val="00B11FC8"/>
    <w:rsid w:val="00B120C9"/>
    <w:rsid w:val="00B1229D"/>
    <w:rsid w:val="00B12A2F"/>
    <w:rsid w:val="00B13085"/>
    <w:rsid w:val="00B13229"/>
    <w:rsid w:val="00B13247"/>
    <w:rsid w:val="00B13368"/>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0AC7"/>
    <w:rsid w:val="00B21149"/>
    <w:rsid w:val="00B2184B"/>
    <w:rsid w:val="00B22163"/>
    <w:rsid w:val="00B22654"/>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E55"/>
    <w:rsid w:val="00B24FA7"/>
    <w:rsid w:val="00B251ED"/>
    <w:rsid w:val="00B2535C"/>
    <w:rsid w:val="00B25C70"/>
    <w:rsid w:val="00B25D72"/>
    <w:rsid w:val="00B25DC4"/>
    <w:rsid w:val="00B25EA8"/>
    <w:rsid w:val="00B26078"/>
    <w:rsid w:val="00B264FB"/>
    <w:rsid w:val="00B26D8B"/>
    <w:rsid w:val="00B26EDB"/>
    <w:rsid w:val="00B26F76"/>
    <w:rsid w:val="00B271EE"/>
    <w:rsid w:val="00B272EA"/>
    <w:rsid w:val="00B273A7"/>
    <w:rsid w:val="00B27589"/>
    <w:rsid w:val="00B27B35"/>
    <w:rsid w:val="00B27EEF"/>
    <w:rsid w:val="00B303C5"/>
    <w:rsid w:val="00B3065C"/>
    <w:rsid w:val="00B3085B"/>
    <w:rsid w:val="00B30CED"/>
    <w:rsid w:val="00B30EDC"/>
    <w:rsid w:val="00B31124"/>
    <w:rsid w:val="00B31142"/>
    <w:rsid w:val="00B31C56"/>
    <w:rsid w:val="00B3228A"/>
    <w:rsid w:val="00B327D5"/>
    <w:rsid w:val="00B3284C"/>
    <w:rsid w:val="00B328FE"/>
    <w:rsid w:val="00B3300E"/>
    <w:rsid w:val="00B33428"/>
    <w:rsid w:val="00B338F8"/>
    <w:rsid w:val="00B33C83"/>
    <w:rsid w:val="00B33FCD"/>
    <w:rsid w:val="00B345BC"/>
    <w:rsid w:val="00B349B2"/>
    <w:rsid w:val="00B34AA2"/>
    <w:rsid w:val="00B34C65"/>
    <w:rsid w:val="00B34D5B"/>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419"/>
    <w:rsid w:val="00B419A9"/>
    <w:rsid w:val="00B4238D"/>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04C"/>
    <w:rsid w:val="00B461E1"/>
    <w:rsid w:val="00B466E8"/>
    <w:rsid w:val="00B46B0A"/>
    <w:rsid w:val="00B46E68"/>
    <w:rsid w:val="00B4717A"/>
    <w:rsid w:val="00B4747A"/>
    <w:rsid w:val="00B47683"/>
    <w:rsid w:val="00B47EB1"/>
    <w:rsid w:val="00B504E7"/>
    <w:rsid w:val="00B508F3"/>
    <w:rsid w:val="00B51850"/>
    <w:rsid w:val="00B52272"/>
    <w:rsid w:val="00B528A1"/>
    <w:rsid w:val="00B532E9"/>
    <w:rsid w:val="00B533A0"/>
    <w:rsid w:val="00B536F9"/>
    <w:rsid w:val="00B53999"/>
    <w:rsid w:val="00B53BC1"/>
    <w:rsid w:val="00B53CC3"/>
    <w:rsid w:val="00B53DFA"/>
    <w:rsid w:val="00B54576"/>
    <w:rsid w:val="00B548C1"/>
    <w:rsid w:val="00B54B3E"/>
    <w:rsid w:val="00B54DAB"/>
    <w:rsid w:val="00B54FA7"/>
    <w:rsid w:val="00B550C0"/>
    <w:rsid w:val="00B551DE"/>
    <w:rsid w:val="00B5565C"/>
    <w:rsid w:val="00B5578D"/>
    <w:rsid w:val="00B55A98"/>
    <w:rsid w:val="00B55AF0"/>
    <w:rsid w:val="00B55BFF"/>
    <w:rsid w:val="00B55E7B"/>
    <w:rsid w:val="00B560D7"/>
    <w:rsid w:val="00B56603"/>
    <w:rsid w:val="00B5673D"/>
    <w:rsid w:val="00B568CD"/>
    <w:rsid w:val="00B56EB7"/>
    <w:rsid w:val="00B5788F"/>
    <w:rsid w:val="00B57A68"/>
    <w:rsid w:val="00B57F2C"/>
    <w:rsid w:val="00B60397"/>
    <w:rsid w:val="00B60488"/>
    <w:rsid w:val="00B60766"/>
    <w:rsid w:val="00B60C56"/>
    <w:rsid w:val="00B61121"/>
    <w:rsid w:val="00B618AF"/>
    <w:rsid w:val="00B61FAC"/>
    <w:rsid w:val="00B6240B"/>
    <w:rsid w:val="00B62677"/>
    <w:rsid w:val="00B62833"/>
    <w:rsid w:val="00B6304D"/>
    <w:rsid w:val="00B6317E"/>
    <w:rsid w:val="00B63927"/>
    <w:rsid w:val="00B639E6"/>
    <w:rsid w:val="00B63E0F"/>
    <w:rsid w:val="00B64233"/>
    <w:rsid w:val="00B644B2"/>
    <w:rsid w:val="00B64695"/>
    <w:rsid w:val="00B64A51"/>
    <w:rsid w:val="00B64B7F"/>
    <w:rsid w:val="00B64FA8"/>
    <w:rsid w:val="00B65923"/>
    <w:rsid w:val="00B65A8D"/>
    <w:rsid w:val="00B65BA9"/>
    <w:rsid w:val="00B65C9F"/>
    <w:rsid w:val="00B65E83"/>
    <w:rsid w:val="00B6677E"/>
    <w:rsid w:val="00B669CD"/>
    <w:rsid w:val="00B67202"/>
    <w:rsid w:val="00B67C65"/>
    <w:rsid w:val="00B70878"/>
    <w:rsid w:val="00B70B5E"/>
    <w:rsid w:val="00B70BE9"/>
    <w:rsid w:val="00B71615"/>
    <w:rsid w:val="00B716C8"/>
    <w:rsid w:val="00B71728"/>
    <w:rsid w:val="00B717EE"/>
    <w:rsid w:val="00B71CCF"/>
    <w:rsid w:val="00B720C5"/>
    <w:rsid w:val="00B72269"/>
    <w:rsid w:val="00B72319"/>
    <w:rsid w:val="00B72484"/>
    <w:rsid w:val="00B724B4"/>
    <w:rsid w:val="00B72845"/>
    <w:rsid w:val="00B7292F"/>
    <w:rsid w:val="00B72A7A"/>
    <w:rsid w:val="00B7317F"/>
    <w:rsid w:val="00B7349D"/>
    <w:rsid w:val="00B73BCF"/>
    <w:rsid w:val="00B73BFC"/>
    <w:rsid w:val="00B73D55"/>
    <w:rsid w:val="00B73F44"/>
    <w:rsid w:val="00B74531"/>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05C6"/>
    <w:rsid w:val="00B8093C"/>
    <w:rsid w:val="00B8148A"/>
    <w:rsid w:val="00B81527"/>
    <w:rsid w:val="00B81784"/>
    <w:rsid w:val="00B81FC5"/>
    <w:rsid w:val="00B821CA"/>
    <w:rsid w:val="00B82374"/>
    <w:rsid w:val="00B82438"/>
    <w:rsid w:val="00B82CE5"/>
    <w:rsid w:val="00B82D3C"/>
    <w:rsid w:val="00B830EB"/>
    <w:rsid w:val="00B8333F"/>
    <w:rsid w:val="00B83621"/>
    <w:rsid w:val="00B83971"/>
    <w:rsid w:val="00B83ABF"/>
    <w:rsid w:val="00B842D7"/>
    <w:rsid w:val="00B84590"/>
    <w:rsid w:val="00B84789"/>
    <w:rsid w:val="00B84A38"/>
    <w:rsid w:val="00B84A9A"/>
    <w:rsid w:val="00B84B81"/>
    <w:rsid w:val="00B84EF5"/>
    <w:rsid w:val="00B8583F"/>
    <w:rsid w:val="00B85F2A"/>
    <w:rsid w:val="00B8607A"/>
    <w:rsid w:val="00B86237"/>
    <w:rsid w:val="00B86565"/>
    <w:rsid w:val="00B86B82"/>
    <w:rsid w:val="00B86CAA"/>
    <w:rsid w:val="00B86CBF"/>
    <w:rsid w:val="00B87217"/>
    <w:rsid w:val="00B87301"/>
    <w:rsid w:val="00B87B39"/>
    <w:rsid w:val="00B90437"/>
    <w:rsid w:val="00B90500"/>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A53"/>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1916"/>
    <w:rsid w:val="00BA30AE"/>
    <w:rsid w:val="00BA3626"/>
    <w:rsid w:val="00BA362C"/>
    <w:rsid w:val="00BA3A09"/>
    <w:rsid w:val="00BA41A8"/>
    <w:rsid w:val="00BA4207"/>
    <w:rsid w:val="00BA4A9E"/>
    <w:rsid w:val="00BA4B45"/>
    <w:rsid w:val="00BA4BE6"/>
    <w:rsid w:val="00BA5305"/>
    <w:rsid w:val="00BA5673"/>
    <w:rsid w:val="00BA5E72"/>
    <w:rsid w:val="00BA5F85"/>
    <w:rsid w:val="00BA6327"/>
    <w:rsid w:val="00BA6385"/>
    <w:rsid w:val="00BA64E3"/>
    <w:rsid w:val="00BA666D"/>
    <w:rsid w:val="00BA68AE"/>
    <w:rsid w:val="00BA7993"/>
    <w:rsid w:val="00BA79A8"/>
    <w:rsid w:val="00BA7BD0"/>
    <w:rsid w:val="00BA7F10"/>
    <w:rsid w:val="00BB0252"/>
    <w:rsid w:val="00BB09EA"/>
    <w:rsid w:val="00BB0C89"/>
    <w:rsid w:val="00BB0E68"/>
    <w:rsid w:val="00BB11BF"/>
    <w:rsid w:val="00BB1369"/>
    <w:rsid w:val="00BB14D0"/>
    <w:rsid w:val="00BB187C"/>
    <w:rsid w:val="00BB1F34"/>
    <w:rsid w:val="00BB2454"/>
    <w:rsid w:val="00BB2C97"/>
    <w:rsid w:val="00BB2CF8"/>
    <w:rsid w:val="00BB2DDE"/>
    <w:rsid w:val="00BB335E"/>
    <w:rsid w:val="00BB3393"/>
    <w:rsid w:val="00BB34C3"/>
    <w:rsid w:val="00BB3557"/>
    <w:rsid w:val="00BB3D32"/>
    <w:rsid w:val="00BB3E5B"/>
    <w:rsid w:val="00BB434B"/>
    <w:rsid w:val="00BB44B0"/>
    <w:rsid w:val="00BB4A33"/>
    <w:rsid w:val="00BB4B08"/>
    <w:rsid w:val="00BB530E"/>
    <w:rsid w:val="00BB57AC"/>
    <w:rsid w:val="00BB599F"/>
    <w:rsid w:val="00BB59F3"/>
    <w:rsid w:val="00BB5CAD"/>
    <w:rsid w:val="00BB5FDF"/>
    <w:rsid w:val="00BB6863"/>
    <w:rsid w:val="00BB6B7B"/>
    <w:rsid w:val="00BC0054"/>
    <w:rsid w:val="00BC08B8"/>
    <w:rsid w:val="00BC12F2"/>
    <w:rsid w:val="00BC15C1"/>
    <w:rsid w:val="00BC1DCF"/>
    <w:rsid w:val="00BC23A0"/>
    <w:rsid w:val="00BC2F55"/>
    <w:rsid w:val="00BC2FF5"/>
    <w:rsid w:val="00BC3039"/>
    <w:rsid w:val="00BC3296"/>
    <w:rsid w:val="00BC36D9"/>
    <w:rsid w:val="00BC3A43"/>
    <w:rsid w:val="00BC41D8"/>
    <w:rsid w:val="00BC4255"/>
    <w:rsid w:val="00BC42A7"/>
    <w:rsid w:val="00BC49B6"/>
    <w:rsid w:val="00BC4CB0"/>
    <w:rsid w:val="00BC4F5E"/>
    <w:rsid w:val="00BC591A"/>
    <w:rsid w:val="00BC5A4E"/>
    <w:rsid w:val="00BC5F46"/>
    <w:rsid w:val="00BC6669"/>
    <w:rsid w:val="00BC6BB0"/>
    <w:rsid w:val="00BC6BB9"/>
    <w:rsid w:val="00BC6CA1"/>
    <w:rsid w:val="00BC6CDD"/>
    <w:rsid w:val="00BC7495"/>
    <w:rsid w:val="00BC78AE"/>
    <w:rsid w:val="00BC7AA0"/>
    <w:rsid w:val="00BC7CC3"/>
    <w:rsid w:val="00BC7CCE"/>
    <w:rsid w:val="00BC7CFC"/>
    <w:rsid w:val="00BC7EFE"/>
    <w:rsid w:val="00BC7F04"/>
    <w:rsid w:val="00BD0073"/>
    <w:rsid w:val="00BD00E0"/>
    <w:rsid w:val="00BD00E5"/>
    <w:rsid w:val="00BD0188"/>
    <w:rsid w:val="00BD08AB"/>
    <w:rsid w:val="00BD0D9E"/>
    <w:rsid w:val="00BD1955"/>
    <w:rsid w:val="00BD1C39"/>
    <w:rsid w:val="00BD250B"/>
    <w:rsid w:val="00BD2612"/>
    <w:rsid w:val="00BD2973"/>
    <w:rsid w:val="00BD304A"/>
    <w:rsid w:val="00BD3262"/>
    <w:rsid w:val="00BD3C65"/>
    <w:rsid w:val="00BD3DE8"/>
    <w:rsid w:val="00BD4692"/>
    <w:rsid w:val="00BD48CD"/>
    <w:rsid w:val="00BD5863"/>
    <w:rsid w:val="00BD5DB6"/>
    <w:rsid w:val="00BD62F8"/>
    <w:rsid w:val="00BD644E"/>
    <w:rsid w:val="00BD6C95"/>
    <w:rsid w:val="00BD6CA8"/>
    <w:rsid w:val="00BD7039"/>
    <w:rsid w:val="00BD7966"/>
    <w:rsid w:val="00BD7A8F"/>
    <w:rsid w:val="00BD7BC3"/>
    <w:rsid w:val="00BD7C3C"/>
    <w:rsid w:val="00BD7F4B"/>
    <w:rsid w:val="00BE040F"/>
    <w:rsid w:val="00BE1143"/>
    <w:rsid w:val="00BE13B8"/>
    <w:rsid w:val="00BE1B51"/>
    <w:rsid w:val="00BE1DE3"/>
    <w:rsid w:val="00BE1EFB"/>
    <w:rsid w:val="00BE1F61"/>
    <w:rsid w:val="00BE24D2"/>
    <w:rsid w:val="00BE2747"/>
    <w:rsid w:val="00BE2E3C"/>
    <w:rsid w:val="00BE2E9D"/>
    <w:rsid w:val="00BE2EAE"/>
    <w:rsid w:val="00BE305D"/>
    <w:rsid w:val="00BE333C"/>
    <w:rsid w:val="00BE3C91"/>
    <w:rsid w:val="00BE3E10"/>
    <w:rsid w:val="00BE3F4A"/>
    <w:rsid w:val="00BE547A"/>
    <w:rsid w:val="00BE5B66"/>
    <w:rsid w:val="00BE5CED"/>
    <w:rsid w:val="00BE5DDB"/>
    <w:rsid w:val="00BE65C6"/>
    <w:rsid w:val="00BE6C5F"/>
    <w:rsid w:val="00BE71AA"/>
    <w:rsid w:val="00BE74C6"/>
    <w:rsid w:val="00BE7696"/>
    <w:rsid w:val="00BE7715"/>
    <w:rsid w:val="00BF0A77"/>
    <w:rsid w:val="00BF1158"/>
    <w:rsid w:val="00BF1724"/>
    <w:rsid w:val="00BF189E"/>
    <w:rsid w:val="00BF1A06"/>
    <w:rsid w:val="00BF1AAF"/>
    <w:rsid w:val="00BF2448"/>
    <w:rsid w:val="00BF2606"/>
    <w:rsid w:val="00BF2918"/>
    <w:rsid w:val="00BF2AE7"/>
    <w:rsid w:val="00BF2E33"/>
    <w:rsid w:val="00BF34E3"/>
    <w:rsid w:val="00BF35C7"/>
    <w:rsid w:val="00BF392C"/>
    <w:rsid w:val="00BF3931"/>
    <w:rsid w:val="00BF39E0"/>
    <w:rsid w:val="00BF3B3A"/>
    <w:rsid w:val="00BF4297"/>
    <w:rsid w:val="00BF4997"/>
    <w:rsid w:val="00BF4D7E"/>
    <w:rsid w:val="00BF4E2B"/>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07CE3"/>
    <w:rsid w:val="00C10313"/>
    <w:rsid w:val="00C1038A"/>
    <w:rsid w:val="00C10416"/>
    <w:rsid w:val="00C10A48"/>
    <w:rsid w:val="00C1131F"/>
    <w:rsid w:val="00C11520"/>
    <w:rsid w:val="00C115CB"/>
    <w:rsid w:val="00C115F5"/>
    <w:rsid w:val="00C116E6"/>
    <w:rsid w:val="00C118AE"/>
    <w:rsid w:val="00C1193C"/>
    <w:rsid w:val="00C11B0B"/>
    <w:rsid w:val="00C11FBC"/>
    <w:rsid w:val="00C120D3"/>
    <w:rsid w:val="00C1275E"/>
    <w:rsid w:val="00C12AC6"/>
    <w:rsid w:val="00C12BFE"/>
    <w:rsid w:val="00C12D54"/>
    <w:rsid w:val="00C140F2"/>
    <w:rsid w:val="00C1425E"/>
    <w:rsid w:val="00C14F87"/>
    <w:rsid w:val="00C151C5"/>
    <w:rsid w:val="00C15B97"/>
    <w:rsid w:val="00C15D1E"/>
    <w:rsid w:val="00C15DD6"/>
    <w:rsid w:val="00C16227"/>
    <w:rsid w:val="00C1638B"/>
    <w:rsid w:val="00C175FD"/>
    <w:rsid w:val="00C177EB"/>
    <w:rsid w:val="00C200C5"/>
    <w:rsid w:val="00C20F7E"/>
    <w:rsid w:val="00C21302"/>
    <w:rsid w:val="00C21E6A"/>
    <w:rsid w:val="00C21F72"/>
    <w:rsid w:val="00C2290A"/>
    <w:rsid w:val="00C22C64"/>
    <w:rsid w:val="00C23112"/>
    <w:rsid w:val="00C233AA"/>
    <w:rsid w:val="00C23602"/>
    <w:rsid w:val="00C238A0"/>
    <w:rsid w:val="00C2398B"/>
    <w:rsid w:val="00C23A94"/>
    <w:rsid w:val="00C23B5A"/>
    <w:rsid w:val="00C23D69"/>
    <w:rsid w:val="00C23E16"/>
    <w:rsid w:val="00C244E7"/>
    <w:rsid w:val="00C24609"/>
    <w:rsid w:val="00C2485E"/>
    <w:rsid w:val="00C2523A"/>
    <w:rsid w:val="00C25AD1"/>
    <w:rsid w:val="00C25C07"/>
    <w:rsid w:val="00C26232"/>
    <w:rsid w:val="00C26DAA"/>
    <w:rsid w:val="00C27313"/>
    <w:rsid w:val="00C2795F"/>
    <w:rsid w:val="00C27E02"/>
    <w:rsid w:val="00C27FC9"/>
    <w:rsid w:val="00C3055E"/>
    <w:rsid w:val="00C305D7"/>
    <w:rsid w:val="00C306BD"/>
    <w:rsid w:val="00C308A1"/>
    <w:rsid w:val="00C3110A"/>
    <w:rsid w:val="00C3123D"/>
    <w:rsid w:val="00C312C3"/>
    <w:rsid w:val="00C314C1"/>
    <w:rsid w:val="00C323AE"/>
    <w:rsid w:val="00C3249D"/>
    <w:rsid w:val="00C32829"/>
    <w:rsid w:val="00C329CE"/>
    <w:rsid w:val="00C32F0F"/>
    <w:rsid w:val="00C32FA0"/>
    <w:rsid w:val="00C33960"/>
    <w:rsid w:val="00C3443C"/>
    <w:rsid w:val="00C347B3"/>
    <w:rsid w:val="00C347D0"/>
    <w:rsid w:val="00C34B3C"/>
    <w:rsid w:val="00C34C78"/>
    <w:rsid w:val="00C34E64"/>
    <w:rsid w:val="00C34E9C"/>
    <w:rsid w:val="00C356EF"/>
    <w:rsid w:val="00C357EA"/>
    <w:rsid w:val="00C35E02"/>
    <w:rsid w:val="00C3604F"/>
    <w:rsid w:val="00C36192"/>
    <w:rsid w:val="00C364A3"/>
    <w:rsid w:val="00C36546"/>
    <w:rsid w:val="00C36708"/>
    <w:rsid w:val="00C3676E"/>
    <w:rsid w:val="00C36ADB"/>
    <w:rsid w:val="00C37192"/>
    <w:rsid w:val="00C37445"/>
    <w:rsid w:val="00C377AA"/>
    <w:rsid w:val="00C4046F"/>
    <w:rsid w:val="00C40AEA"/>
    <w:rsid w:val="00C40C9C"/>
    <w:rsid w:val="00C410DC"/>
    <w:rsid w:val="00C412BF"/>
    <w:rsid w:val="00C41607"/>
    <w:rsid w:val="00C41FEF"/>
    <w:rsid w:val="00C42473"/>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DF2"/>
    <w:rsid w:val="00C45FCC"/>
    <w:rsid w:val="00C4606B"/>
    <w:rsid w:val="00C46308"/>
    <w:rsid w:val="00C4685C"/>
    <w:rsid w:val="00C46FFC"/>
    <w:rsid w:val="00C47EAA"/>
    <w:rsid w:val="00C50252"/>
    <w:rsid w:val="00C506A8"/>
    <w:rsid w:val="00C50830"/>
    <w:rsid w:val="00C50A51"/>
    <w:rsid w:val="00C50C79"/>
    <w:rsid w:val="00C50EBA"/>
    <w:rsid w:val="00C50F7B"/>
    <w:rsid w:val="00C51544"/>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9EB"/>
    <w:rsid w:val="00C57F60"/>
    <w:rsid w:val="00C602C7"/>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89"/>
    <w:rsid w:val="00C64997"/>
    <w:rsid w:val="00C64F08"/>
    <w:rsid w:val="00C65EA2"/>
    <w:rsid w:val="00C65F36"/>
    <w:rsid w:val="00C66CA3"/>
    <w:rsid w:val="00C66EC2"/>
    <w:rsid w:val="00C66FF4"/>
    <w:rsid w:val="00C6745E"/>
    <w:rsid w:val="00C67B96"/>
    <w:rsid w:val="00C700F4"/>
    <w:rsid w:val="00C7012E"/>
    <w:rsid w:val="00C701DD"/>
    <w:rsid w:val="00C7068B"/>
    <w:rsid w:val="00C71130"/>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A"/>
    <w:rsid w:val="00C747AC"/>
    <w:rsid w:val="00C7491A"/>
    <w:rsid w:val="00C74BB6"/>
    <w:rsid w:val="00C74BD2"/>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0D09"/>
    <w:rsid w:val="00C80ED1"/>
    <w:rsid w:val="00C810A2"/>
    <w:rsid w:val="00C818B4"/>
    <w:rsid w:val="00C82684"/>
    <w:rsid w:val="00C82884"/>
    <w:rsid w:val="00C82A78"/>
    <w:rsid w:val="00C830BF"/>
    <w:rsid w:val="00C83576"/>
    <w:rsid w:val="00C842D3"/>
    <w:rsid w:val="00C845AF"/>
    <w:rsid w:val="00C846AC"/>
    <w:rsid w:val="00C858AA"/>
    <w:rsid w:val="00C85A4E"/>
    <w:rsid w:val="00C85B5B"/>
    <w:rsid w:val="00C85FF9"/>
    <w:rsid w:val="00C86931"/>
    <w:rsid w:val="00C86A4B"/>
    <w:rsid w:val="00C86AB6"/>
    <w:rsid w:val="00C87AB5"/>
    <w:rsid w:val="00C90B30"/>
    <w:rsid w:val="00C90CAC"/>
    <w:rsid w:val="00C91598"/>
    <w:rsid w:val="00C91F24"/>
    <w:rsid w:val="00C92435"/>
    <w:rsid w:val="00C92733"/>
    <w:rsid w:val="00C93139"/>
    <w:rsid w:val="00C9353D"/>
    <w:rsid w:val="00C93C0C"/>
    <w:rsid w:val="00C940D9"/>
    <w:rsid w:val="00C94600"/>
    <w:rsid w:val="00C949FB"/>
    <w:rsid w:val="00C94B96"/>
    <w:rsid w:val="00C94E21"/>
    <w:rsid w:val="00C94EED"/>
    <w:rsid w:val="00C952AE"/>
    <w:rsid w:val="00C955A9"/>
    <w:rsid w:val="00C956DD"/>
    <w:rsid w:val="00C95EDD"/>
    <w:rsid w:val="00C9626B"/>
    <w:rsid w:val="00C962E4"/>
    <w:rsid w:val="00C964B5"/>
    <w:rsid w:val="00C96E5B"/>
    <w:rsid w:val="00C97247"/>
    <w:rsid w:val="00C978DE"/>
    <w:rsid w:val="00C97B51"/>
    <w:rsid w:val="00CA03CA"/>
    <w:rsid w:val="00CA0A95"/>
    <w:rsid w:val="00CA0E9E"/>
    <w:rsid w:val="00CA120D"/>
    <w:rsid w:val="00CA13D1"/>
    <w:rsid w:val="00CA1A24"/>
    <w:rsid w:val="00CA1A29"/>
    <w:rsid w:val="00CA1C01"/>
    <w:rsid w:val="00CA1D35"/>
    <w:rsid w:val="00CA1DD6"/>
    <w:rsid w:val="00CA2112"/>
    <w:rsid w:val="00CA244D"/>
    <w:rsid w:val="00CA26C5"/>
    <w:rsid w:val="00CA2869"/>
    <w:rsid w:val="00CA2CDC"/>
    <w:rsid w:val="00CA2DBF"/>
    <w:rsid w:val="00CA433E"/>
    <w:rsid w:val="00CA4828"/>
    <w:rsid w:val="00CA4935"/>
    <w:rsid w:val="00CA5057"/>
    <w:rsid w:val="00CA512D"/>
    <w:rsid w:val="00CA555F"/>
    <w:rsid w:val="00CA55D0"/>
    <w:rsid w:val="00CA5FB3"/>
    <w:rsid w:val="00CA6098"/>
    <w:rsid w:val="00CA6495"/>
    <w:rsid w:val="00CA6662"/>
    <w:rsid w:val="00CA68BB"/>
    <w:rsid w:val="00CA6C95"/>
    <w:rsid w:val="00CA746E"/>
    <w:rsid w:val="00CA750B"/>
    <w:rsid w:val="00CB0607"/>
    <w:rsid w:val="00CB0A82"/>
    <w:rsid w:val="00CB183D"/>
    <w:rsid w:val="00CB1C5C"/>
    <w:rsid w:val="00CB250B"/>
    <w:rsid w:val="00CB26BF"/>
    <w:rsid w:val="00CB2C00"/>
    <w:rsid w:val="00CB31F8"/>
    <w:rsid w:val="00CB3594"/>
    <w:rsid w:val="00CB3698"/>
    <w:rsid w:val="00CB3719"/>
    <w:rsid w:val="00CB3792"/>
    <w:rsid w:val="00CB39B2"/>
    <w:rsid w:val="00CB3C18"/>
    <w:rsid w:val="00CB483E"/>
    <w:rsid w:val="00CB4E3F"/>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6F7"/>
    <w:rsid w:val="00CC1774"/>
    <w:rsid w:val="00CC18E7"/>
    <w:rsid w:val="00CC1914"/>
    <w:rsid w:val="00CC1964"/>
    <w:rsid w:val="00CC1A65"/>
    <w:rsid w:val="00CC21B0"/>
    <w:rsid w:val="00CC2216"/>
    <w:rsid w:val="00CC28E6"/>
    <w:rsid w:val="00CC2CC9"/>
    <w:rsid w:val="00CC2DDF"/>
    <w:rsid w:val="00CC31F5"/>
    <w:rsid w:val="00CC33AC"/>
    <w:rsid w:val="00CC344B"/>
    <w:rsid w:val="00CC34E2"/>
    <w:rsid w:val="00CC35AA"/>
    <w:rsid w:val="00CC380D"/>
    <w:rsid w:val="00CC3AF4"/>
    <w:rsid w:val="00CC3B4D"/>
    <w:rsid w:val="00CC3E9D"/>
    <w:rsid w:val="00CC44DC"/>
    <w:rsid w:val="00CC45D7"/>
    <w:rsid w:val="00CC55C1"/>
    <w:rsid w:val="00CC57D5"/>
    <w:rsid w:val="00CC5A7E"/>
    <w:rsid w:val="00CC5D21"/>
    <w:rsid w:val="00CC5EEF"/>
    <w:rsid w:val="00CC700E"/>
    <w:rsid w:val="00CC77E9"/>
    <w:rsid w:val="00CC7CCA"/>
    <w:rsid w:val="00CD035F"/>
    <w:rsid w:val="00CD09AB"/>
    <w:rsid w:val="00CD0D9F"/>
    <w:rsid w:val="00CD130F"/>
    <w:rsid w:val="00CD1685"/>
    <w:rsid w:val="00CD18C9"/>
    <w:rsid w:val="00CD2184"/>
    <w:rsid w:val="00CD233D"/>
    <w:rsid w:val="00CD24EA"/>
    <w:rsid w:val="00CD2528"/>
    <w:rsid w:val="00CD2876"/>
    <w:rsid w:val="00CD29D5"/>
    <w:rsid w:val="00CD2F17"/>
    <w:rsid w:val="00CD3095"/>
    <w:rsid w:val="00CD36C7"/>
    <w:rsid w:val="00CD36EC"/>
    <w:rsid w:val="00CD39BD"/>
    <w:rsid w:val="00CD3F06"/>
    <w:rsid w:val="00CD4168"/>
    <w:rsid w:val="00CD50E2"/>
    <w:rsid w:val="00CD56EA"/>
    <w:rsid w:val="00CD56FC"/>
    <w:rsid w:val="00CD5AB6"/>
    <w:rsid w:val="00CD5AD6"/>
    <w:rsid w:val="00CD5B41"/>
    <w:rsid w:val="00CD5CFE"/>
    <w:rsid w:val="00CD5EA8"/>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24A"/>
    <w:rsid w:val="00CE696E"/>
    <w:rsid w:val="00CE6A7A"/>
    <w:rsid w:val="00CE6C00"/>
    <w:rsid w:val="00CE6DC9"/>
    <w:rsid w:val="00CE755B"/>
    <w:rsid w:val="00CE78A5"/>
    <w:rsid w:val="00CF0049"/>
    <w:rsid w:val="00CF00AA"/>
    <w:rsid w:val="00CF02AC"/>
    <w:rsid w:val="00CF0559"/>
    <w:rsid w:val="00CF06A1"/>
    <w:rsid w:val="00CF0761"/>
    <w:rsid w:val="00CF0CFC"/>
    <w:rsid w:val="00CF0DCA"/>
    <w:rsid w:val="00CF0F2C"/>
    <w:rsid w:val="00CF15FC"/>
    <w:rsid w:val="00CF1961"/>
    <w:rsid w:val="00CF1B79"/>
    <w:rsid w:val="00CF21C4"/>
    <w:rsid w:val="00CF23C2"/>
    <w:rsid w:val="00CF252F"/>
    <w:rsid w:val="00CF2835"/>
    <w:rsid w:val="00CF2D63"/>
    <w:rsid w:val="00CF35AF"/>
    <w:rsid w:val="00CF3D93"/>
    <w:rsid w:val="00CF3F8A"/>
    <w:rsid w:val="00CF406C"/>
    <w:rsid w:val="00CF4109"/>
    <w:rsid w:val="00CF4190"/>
    <w:rsid w:val="00CF4361"/>
    <w:rsid w:val="00CF44E8"/>
    <w:rsid w:val="00CF4671"/>
    <w:rsid w:val="00CF49D3"/>
    <w:rsid w:val="00CF4B48"/>
    <w:rsid w:val="00CF4F32"/>
    <w:rsid w:val="00CF514F"/>
    <w:rsid w:val="00CF51A4"/>
    <w:rsid w:val="00CF5315"/>
    <w:rsid w:val="00CF569C"/>
    <w:rsid w:val="00CF5E09"/>
    <w:rsid w:val="00CF6AE9"/>
    <w:rsid w:val="00CF6F05"/>
    <w:rsid w:val="00CF6FA0"/>
    <w:rsid w:val="00CF7C75"/>
    <w:rsid w:val="00CF7D40"/>
    <w:rsid w:val="00CF7D8C"/>
    <w:rsid w:val="00D003ED"/>
    <w:rsid w:val="00D003F2"/>
    <w:rsid w:val="00D0055B"/>
    <w:rsid w:val="00D007E0"/>
    <w:rsid w:val="00D00D93"/>
    <w:rsid w:val="00D011F4"/>
    <w:rsid w:val="00D01341"/>
    <w:rsid w:val="00D01882"/>
    <w:rsid w:val="00D019CB"/>
    <w:rsid w:val="00D01AC4"/>
    <w:rsid w:val="00D01AC8"/>
    <w:rsid w:val="00D01DB3"/>
    <w:rsid w:val="00D02B29"/>
    <w:rsid w:val="00D03207"/>
    <w:rsid w:val="00D03299"/>
    <w:rsid w:val="00D032FF"/>
    <w:rsid w:val="00D0356E"/>
    <w:rsid w:val="00D03F0D"/>
    <w:rsid w:val="00D04650"/>
    <w:rsid w:val="00D0494D"/>
    <w:rsid w:val="00D0495B"/>
    <w:rsid w:val="00D04D87"/>
    <w:rsid w:val="00D04DDE"/>
    <w:rsid w:val="00D056DC"/>
    <w:rsid w:val="00D05818"/>
    <w:rsid w:val="00D0627A"/>
    <w:rsid w:val="00D063D9"/>
    <w:rsid w:val="00D06859"/>
    <w:rsid w:val="00D077A1"/>
    <w:rsid w:val="00D07B32"/>
    <w:rsid w:val="00D100CA"/>
    <w:rsid w:val="00D1028A"/>
    <w:rsid w:val="00D109CB"/>
    <w:rsid w:val="00D109D0"/>
    <w:rsid w:val="00D1132D"/>
    <w:rsid w:val="00D114F4"/>
    <w:rsid w:val="00D11602"/>
    <w:rsid w:val="00D11923"/>
    <w:rsid w:val="00D1199F"/>
    <w:rsid w:val="00D121E4"/>
    <w:rsid w:val="00D12B9D"/>
    <w:rsid w:val="00D13888"/>
    <w:rsid w:val="00D13B91"/>
    <w:rsid w:val="00D13F44"/>
    <w:rsid w:val="00D142CF"/>
    <w:rsid w:val="00D146B3"/>
    <w:rsid w:val="00D149DC"/>
    <w:rsid w:val="00D14DE4"/>
    <w:rsid w:val="00D15463"/>
    <w:rsid w:val="00D1566B"/>
    <w:rsid w:val="00D158AF"/>
    <w:rsid w:val="00D15CAF"/>
    <w:rsid w:val="00D15DEE"/>
    <w:rsid w:val="00D15FB6"/>
    <w:rsid w:val="00D15FCE"/>
    <w:rsid w:val="00D16449"/>
    <w:rsid w:val="00D1648A"/>
    <w:rsid w:val="00D16600"/>
    <w:rsid w:val="00D16711"/>
    <w:rsid w:val="00D16EFC"/>
    <w:rsid w:val="00D173AF"/>
    <w:rsid w:val="00D1761F"/>
    <w:rsid w:val="00D17694"/>
    <w:rsid w:val="00D179F7"/>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040"/>
    <w:rsid w:val="00D2516F"/>
    <w:rsid w:val="00D25C3F"/>
    <w:rsid w:val="00D25F9E"/>
    <w:rsid w:val="00D261B8"/>
    <w:rsid w:val="00D26425"/>
    <w:rsid w:val="00D26901"/>
    <w:rsid w:val="00D26CAD"/>
    <w:rsid w:val="00D27604"/>
    <w:rsid w:val="00D277E6"/>
    <w:rsid w:val="00D278A0"/>
    <w:rsid w:val="00D27EE0"/>
    <w:rsid w:val="00D305C4"/>
    <w:rsid w:val="00D3061E"/>
    <w:rsid w:val="00D30653"/>
    <w:rsid w:val="00D30A54"/>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69BD"/>
    <w:rsid w:val="00D379BA"/>
    <w:rsid w:val="00D37C27"/>
    <w:rsid w:val="00D404DA"/>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4A2"/>
    <w:rsid w:val="00D46E04"/>
    <w:rsid w:val="00D46E7B"/>
    <w:rsid w:val="00D46EDF"/>
    <w:rsid w:val="00D4755C"/>
    <w:rsid w:val="00D47573"/>
    <w:rsid w:val="00D47A6F"/>
    <w:rsid w:val="00D47D89"/>
    <w:rsid w:val="00D504D2"/>
    <w:rsid w:val="00D505A9"/>
    <w:rsid w:val="00D50843"/>
    <w:rsid w:val="00D50941"/>
    <w:rsid w:val="00D50AE7"/>
    <w:rsid w:val="00D50B4A"/>
    <w:rsid w:val="00D510BC"/>
    <w:rsid w:val="00D51670"/>
    <w:rsid w:val="00D51D80"/>
    <w:rsid w:val="00D521C2"/>
    <w:rsid w:val="00D523A1"/>
    <w:rsid w:val="00D524DC"/>
    <w:rsid w:val="00D5298A"/>
    <w:rsid w:val="00D52A21"/>
    <w:rsid w:val="00D52AAB"/>
    <w:rsid w:val="00D52B1C"/>
    <w:rsid w:val="00D52BDE"/>
    <w:rsid w:val="00D532B3"/>
    <w:rsid w:val="00D536D8"/>
    <w:rsid w:val="00D53B0C"/>
    <w:rsid w:val="00D53FE5"/>
    <w:rsid w:val="00D544C5"/>
    <w:rsid w:val="00D5455D"/>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845"/>
    <w:rsid w:val="00D569AA"/>
    <w:rsid w:val="00D56A94"/>
    <w:rsid w:val="00D56BE2"/>
    <w:rsid w:val="00D56FD0"/>
    <w:rsid w:val="00D57150"/>
    <w:rsid w:val="00D57551"/>
    <w:rsid w:val="00D57D7B"/>
    <w:rsid w:val="00D607DE"/>
    <w:rsid w:val="00D6097E"/>
    <w:rsid w:val="00D60B78"/>
    <w:rsid w:val="00D60FC4"/>
    <w:rsid w:val="00D610F5"/>
    <w:rsid w:val="00D6126A"/>
    <w:rsid w:val="00D614A0"/>
    <w:rsid w:val="00D61B8C"/>
    <w:rsid w:val="00D6228B"/>
    <w:rsid w:val="00D6286E"/>
    <w:rsid w:val="00D64A46"/>
    <w:rsid w:val="00D64C17"/>
    <w:rsid w:val="00D64D37"/>
    <w:rsid w:val="00D65325"/>
    <w:rsid w:val="00D65B34"/>
    <w:rsid w:val="00D65E6D"/>
    <w:rsid w:val="00D66059"/>
    <w:rsid w:val="00D664C2"/>
    <w:rsid w:val="00D66552"/>
    <w:rsid w:val="00D6709E"/>
    <w:rsid w:val="00D67121"/>
    <w:rsid w:val="00D676CA"/>
    <w:rsid w:val="00D6788A"/>
    <w:rsid w:val="00D67AA4"/>
    <w:rsid w:val="00D67E19"/>
    <w:rsid w:val="00D67F46"/>
    <w:rsid w:val="00D70F87"/>
    <w:rsid w:val="00D7146B"/>
    <w:rsid w:val="00D71776"/>
    <w:rsid w:val="00D72B55"/>
    <w:rsid w:val="00D73036"/>
    <w:rsid w:val="00D73265"/>
    <w:rsid w:val="00D73D4D"/>
    <w:rsid w:val="00D74621"/>
    <w:rsid w:val="00D747E8"/>
    <w:rsid w:val="00D75A92"/>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299"/>
    <w:rsid w:val="00D8253D"/>
    <w:rsid w:val="00D82D12"/>
    <w:rsid w:val="00D837FA"/>
    <w:rsid w:val="00D83971"/>
    <w:rsid w:val="00D83AA9"/>
    <w:rsid w:val="00D84058"/>
    <w:rsid w:val="00D8423E"/>
    <w:rsid w:val="00D84DFF"/>
    <w:rsid w:val="00D857FA"/>
    <w:rsid w:val="00D85C84"/>
    <w:rsid w:val="00D864F9"/>
    <w:rsid w:val="00D86C17"/>
    <w:rsid w:val="00D86E45"/>
    <w:rsid w:val="00D8719D"/>
    <w:rsid w:val="00D871A0"/>
    <w:rsid w:val="00D87F19"/>
    <w:rsid w:val="00D9031A"/>
    <w:rsid w:val="00D90476"/>
    <w:rsid w:val="00D90629"/>
    <w:rsid w:val="00D908BE"/>
    <w:rsid w:val="00D90ECF"/>
    <w:rsid w:val="00D912EC"/>
    <w:rsid w:val="00D91428"/>
    <w:rsid w:val="00D918C6"/>
    <w:rsid w:val="00D91B78"/>
    <w:rsid w:val="00D91DB8"/>
    <w:rsid w:val="00D91DBC"/>
    <w:rsid w:val="00D9203B"/>
    <w:rsid w:val="00D9267A"/>
    <w:rsid w:val="00D92E34"/>
    <w:rsid w:val="00D92FFF"/>
    <w:rsid w:val="00D9304B"/>
    <w:rsid w:val="00D93DBD"/>
    <w:rsid w:val="00D9491A"/>
    <w:rsid w:val="00D94C8E"/>
    <w:rsid w:val="00D95133"/>
    <w:rsid w:val="00D95210"/>
    <w:rsid w:val="00D955D8"/>
    <w:rsid w:val="00D95689"/>
    <w:rsid w:val="00D96282"/>
    <w:rsid w:val="00D9669C"/>
    <w:rsid w:val="00D967E0"/>
    <w:rsid w:val="00D9706B"/>
    <w:rsid w:val="00D971D9"/>
    <w:rsid w:val="00D97363"/>
    <w:rsid w:val="00D97B0E"/>
    <w:rsid w:val="00DA0009"/>
    <w:rsid w:val="00DA00B0"/>
    <w:rsid w:val="00DA084D"/>
    <w:rsid w:val="00DA0BC6"/>
    <w:rsid w:val="00DA0C24"/>
    <w:rsid w:val="00DA0C4A"/>
    <w:rsid w:val="00DA17F3"/>
    <w:rsid w:val="00DA1B8D"/>
    <w:rsid w:val="00DA1CF7"/>
    <w:rsid w:val="00DA20EB"/>
    <w:rsid w:val="00DA22D4"/>
    <w:rsid w:val="00DA3399"/>
    <w:rsid w:val="00DA388A"/>
    <w:rsid w:val="00DA3D9E"/>
    <w:rsid w:val="00DA3E02"/>
    <w:rsid w:val="00DA3E03"/>
    <w:rsid w:val="00DA4209"/>
    <w:rsid w:val="00DA4294"/>
    <w:rsid w:val="00DA4D05"/>
    <w:rsid w:val="00DA5992"/>
    <w:rsid w:val="00DA599A"/>
    <w:rsid w:val="00DA62EE"/>
    <w:rsid w:val="00DA6895"/>
    <w:rsid w:val="00DA6C61"/>
    <w:rsid w:val="00DA6D87"/>
    <w:rsid w:val="00DA6EF4"/>
    <w:rsid w:val="00DA70C1"/>
    <w:rsid w:val="00DA7883"/>
    <w:rsid w:val="00DA7BDD"/>
    <w:rsid w:val="00DA7C4F"/>
    <w:rsid w:val="00DB01A5"/>
    <w:rsid w:val="00DB0710"/>
    <w:rsid w:val="00DB0770"/>
    <w:rsid w:val="00DB0878"/>
    <w:rsid w:val="00DB110F"/>
    <w:rsid w:val="00DB129E"/>
    <w:rsid w:val="00DB171D"/>
    <w:rsid w:val="00DB19AB"/>
    <w:rsid w:val="00DB1CF9"/>
    <w:rsid w:val="00DB1F6F"/>
    <w:rsid w:val="00DB2622"/>
    <w:rsid w:val="00DB3B41"/>
    <w:rsid w:val="00DB3C4C"/>
    <w:rsid w:val="00DB3E7A"/>
    <w:rsid w:val="00DB3EFF"/>
    <w:rsid w:val="00DB4443"/>
    <w:rsid w:val="00DB4B0A"/>
    <w:rsid w:val="00DB51C7"/>
    <w:rsid w:val="00DB5881"/>
    <w:rsid w:val="00DB5993"/>
    <w:rsid w:val="00DB5B33"/>
    <w:rsid w:val="00DB5FE4"/>
    <w:rsid w:val="00DB66AC"/>
    <w:rsid w:val="00DB6872"/>
    <w:rsid w:val="00DB6E97"/>
    <w:rsid w:val="00DB715E"/>
    <w:rsid w:val="00DB72D7"/>
    <w:rsid w:val="00DB737A"/>
    <w:rsid w:val="00DB78B8"/>
    <w:rsid w:val="00DB7972"/>
    <w:rsid w:val="00DB7A91"/>
    <w:rsid w:val="00DB7CFA"/>
    <w:rsid w:val="00DC0036"/>
    <w:rsid w:val="00DC0269"/>
    <w:rsid w:val="00DC036C"/>
    <w:rsid w:val="00DC03C8"/>
    <w:rsid w:val="00DC125A"/>
    <w:rsid w:val="00DC1309"/>
    <w:rsid w:val="00DC2420"/>
    <w:rsid w:val="00DC270B"/>
    <w:rsid w:val="00DC2B33"/>
    <w:rsid w:val="00DC2E9D"/>
    <w:rsid w:val="00DC2FBF"/>
    <w:rsid w:val="00DC301A"/>
    <w:rsid w:val="00DC3236"/>
    <w:rsid w:val="00DC3913"/>
    <w:rsid w:val="00DC461E"/>
    <w:rsid w:val="00DC58C3"/>
    <w:rsid w:val="00DC58D8"/>
    <w:rsid w:val="00DC599B"/>
    <w:rsid w:val="00DC5DD6"/>
    <w:rsid w:val="00DC60C7"/>
    <w:rsid w:val="00DC696C"/>
    <w:rsid w:val="00DC6D7F"/>
    <w:rsid w:val="00DC6F09"/>
    <w:rsid w:val="00DC7031"/>
    <w:rsid w:val="00DC72AC"/>
    <w:rsid w:val="00DC784A"/>
    <w:rsid w:val="00DC7ABB"/>
    <w:rsid w:val="00DC7C19"/>
    <w:rsid w:val="00DD0212"/>
    <w:rsid w:val="00DD03D0"/>
    <w:rsid w:val="00DD06B9"/>
    <w:rsid w:val="00DD0963"/>
    <w:rsid w:val="00DD09E5"/>
    <w:rsid w:val="00DD0D41"/>
    <w:rsid w:val="00DD1E9A"/>
    <w:rsid w:val="00DD215A"/>
    <w:rsid w:val="00DD2593"/>
    <w:rsid w:val="00DD27F3"/>
    <w:rsid w:val="00DD336F"/>
    <w:rsid w:val="00DD3B34"/>
    <w:rsid w:val="00DD418B"/>
    <w:rsid w:val="00DD42F9"/>
    <w:rsid w:val="00DD45AE"/>
    <w:rsid w:val="00DD4F81"/>
    <w:rsid w:val="00DD5013"/>
    <w:rsid w:val="00DD534B"/>
    <w:rsid w:val="00DD56C7"/>
    <w:rsid w:val="00DD5759"/>
    <w:rsid w:val="00DD59B2"/>
    <w:rsid w:val="00DD5A57"/>
    <w:rsid w:val="00DD5AA9"/>
    <w:rsid w:val="00DD5EAE"/>
    <w:rsid w:val="00DD610F"/>
    <w:rsid w:val="00DD6591"/>
    <w:rsid w:val="00DD6761"/>
    <w:rsid w:val="00DD6783"/>
    <w:rsid w:val="00DD6A1E"/>
    <w:rsid w:val="00DD719B"/>
    <w:rsid w:val="00DD784B"/>
    <w:rsid w:val="00DD7DF2"/>
    <w:rsid w:val="00DE10B7"/>
    <w:rsid w:val="00DE12E5"/>
    <w:rsid w:val="00DE1D2F"/>
    <w:rsid w:val="00DE2181"/>
    <w:rsid w:val="00DE2423"/>
    <w:rsid w:val="00DE261A"/>
    <w:rsid w:val="00DE2B88"/>
    <w:rsid w:val="00DE2DC7"/>
    <w:rsid w:val="00DE2DF2"/>
    <w:rsid w:val="00DE3085"/>
    <w:rsid w:val="00DE30C6"/>
    <w:rsid w:val="00DE38BA"/>
    <w:rsid w:val="00DE3D0B"/>
    <w:rsid w:val="00DE4021"/>
    <w:rsid w:val="00DE42F0"/>
    <w:rsid w:val="00DE4356"/>
    <w:rsid w:val="00DE4618"/>
    <w:rsid w:val="00DE4A14"/>
    <w:rsid w:val="00DE4B30"/>
    <w:rsid w:val="00DE5664"/>
    <w:rsid w:val="00DE5E7E"/>
    <w:rsid w:val="00DE61A5"/>
    <w:rsid w:val="00DE66DD"/>
    <w:rsid w:val="00DE6737"/>
    <w:rsid w:val="00DE6C80"/>
    <w:rsid w:val="00DE77BA"/>
    <w:rsid w:val="00DE79C7"/>
    <w:rsid w:val="00DF01BC"/>
    <w:rsid w:val="00DF043B"/>
    <w:rsid w:val="00DF062D"/>
    <w:rsid w:val="00DF091D"/>
    <w:rsid w:val="00DF0A04"/>
    <w:rsid w:val="00DF0A8C"/>
    <w:rsid w:val="00DF0B9F"/>
    <w:rsid w:val="00DF0D82"/>
    <w:rsid w:val="00DF0F2A"/>
    <w:rsid w:val="00DF1141"/>
    <w:rsid w:val="00DF14FF"/>
    <w:rsid w:val="00DF16C8"/>
    <w:rsid w:val="00DF18C3"/>
    <w:rsid w:val="00DF1FD4"/>
    <w:rsid w:val="00DF20BA"/>
    <w:rsid w:val="00DF22FA"/>
    <w:rsid w:val="00DF24C3"/>
    <w:rsid w:val="00DF3068"/>
    <w:rsid w:val="00DF35B0"/>
    <w:rsid w:val="00DF3783"/>
    <w:rsid w:val="00DF3855"/>
    <w:rsid w:val="00DF3A93"/>
    <w:rsid w:val="00DF41CD"/>
    <w:rsid w:val="00DF4A62"/>
    <w:rsid w:val="00DF5104"/>
    <w:rsid w:val="00DF5385"/>
    <w:rsid w:val="00DF5779"/>
    <w:rsid w:val="00DF59A0"/>
    <w:rsid w:val="00DF5DD4"/>
    <w:rsid w:val="00DF6022"/>
    <w:rsid w:val="00DF6158"/>
    <w:rsid w:val="00DF6334"/>
    <w:rsid w:val="00DF692C"/>
    <w:rsid w:val="00DF6B9E"/>
    <w:rsid w:val="00DF6C78"/>
    <w:rsid w:val="00DF6EA5"/>
    <w:rsid w:val="00DF7063"/>
    <w:rsid w:val="00DF727B"/>
    <w:rsid w:val="00DF7CED"/>
    <w:rsid w:val="00E005BE"/>
    <w:rsid w:val="00E00D07"/>
    <w:rsid w:val="00E01320"/>
    <w:rsid w:val="00E014A7"/>
    <w:rsid w:val="00E01EFA"/>
    <w:rsid w:val="00E02114"/>
    <w:rsid w:val="00E026BF"/>
    <w:rsid w:val="00E0272E"/>
    <w:rsid w:val="00E02B43"/>
    <w:rsid w:val="00E02C1C"/>
    <w:rsid w:val="00E02D33"/>
    <w:rsid w:val="00E030CE"/>
    <w:rsid w:val="00E037C0"/>
    <w:rsid w:val="00E03EF5"/>
    <w:rsid w:val="00E043F6"/>
    <w:rsid w:val="00E046EB"/>
    <w:rsid w:val="00E04902"/>
    <w:rsid w:val="00E05312"/>
    <w:rsid w:val="00E0592F"/>
    <w:rsid w:val="00E0620C"/>
    <w:rsid w:val="00E065A5"/>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47F"/>
    <w:rsid w:val="00E12F37"/>
    <w:rsid w:val="00E133A1"/>
    <w:rsid w:val="00E1384C"/>
    <w:rsid w:val="00E13C43"/>
    <w:rsid w:val="00E154B4"/>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276"/>
    <w:rsid w:val="00E234D6"/>
    <w:rsid w:val="00E23652"/>
    <w:rsid w:val="00E23B09"/>
    <w:rsid w:val="00E23CFF"/>
    <w:rsid w:val="00E245F0"/>
    <w:rsid w:val="00E24CAF"/>
    <w:rsid w:val="00E25696"/>
    <w:rsid w:val="00E25EF1"/>
    <w:rsid w:val="00E2642F"/>
    <w:rsid w:val="00E2647D"/>
    <w:rsid w:val="00E26CD8"/>
    <w:rsid w:val="00E27D3D"/>
    <w:rsid w:val="00E27DA6"/>
    <w:rsid w:val="00E30B2C"/>
    <w:rsid w:val="00E30E7E"/>
    <w:rsid w:val="00E3211C"/>
    <w:rsid w:val="00E321D4"/>
    <w:rsid w:val="00E3233F"/>
    <w:rsid w:val="00E3264A"/>
    <w:rsid w:val="00E3269F"/>
    <w:rsid w:val="00E32B1F"/>
    <w:rsid w:val="00E339F6"/>
    <w:rsid w:val="00E33A45"/>
    <w:rsid w:val="00E33BD1"/>
    <w:rsid w:val="00E33BD9"/>
    <w:rsid w:val="00E33F6B"/>
    <w:rsid w:val="00E34E3A"/>
    <w:rsid w:val="00E355C6"/>
    <w:rsid w:val="00E35916"/>
    <w:rsid w:val="00E35BC7"/>
    <w:rsid w:val="00E35F74"/>
    <w:rsid w:val="00E360F1"/>
    <w:rsid w:val="00E3667F"/>
    <w:rsid w:val="00E368E6"/>
    <w:rsid w:val="00E36D8B"/>
    <w:rsid w:val="00E36E9C"/>
    <w:rsid w:val="00E36EB3"/>
    <w:rsid w:val="00E37193"/>
    <w:rsid w:val="00E37ECC"/>
    <w:rsid w:val="00E403E4"/>
    <w:rsid w:val="00E40474"/>
    <w:rsid w:val="00E4070E"/>
    <w:rsid w:val="00E408FD"/>
    <w:rsid w:val="00E40EA6"/>
    <w:rsid w:val="00E41051"/>
    <w:rsid w:val="00E410C1"/>
    <w:rsid w:val="00E41980"/>
    <w:rsid w:val="00E419B7"/>
    <w:rsid w:val="00E419C6"/>
    <w:rsid w:val="00E42148"/>
    <w:rsid w:val="00E423DB"/>
    <w:rsid w:val="00E42E86"/>
    <w:rsid w:val="00E435E4"/>
    <w:rsid w:val="00E436BD"/>
    <w:rsid w:val="00E43888"/>
    <w:rsid w:val="00E43A2C"/>
    <w:rsid w:val="00E43A6B"/>
    <w:rsid w:val="00E43D37"/>
    <w:rsid w:val="00E43EEC"/>
    <w:rsid w:val="00E43F2A"/>
    <w:rsid w:val="00E4469C"/>
    <w:rsid w:val="00E44986"/>
    <w:rsid w:val="00E44B3D"/>
    <w:rsid w:val="00E44B62"/>
    <w:rsid w:val="00E44DC5"/>
    <w:rsid w:val="00E45522"/>
    <w:rsid w:val="00E458CE"/>
    <w:rsid w:val="00E45A96"/>
    <w:rsid w:val="00E45ECD"/>
    <w:rsid w:val="00E46165"/>
    <w:rsid w:val="00E46327"/>
    <w:rsid w:val="00E46E98"/>
    <w:rsid w:val="00E4736A"/>
    <w:rsid w:val="00E47879"/>
    <w:rsid w:val="00E500D3"/>
    <w:rsid w:val="00E506B7"/>
    <w:rsid w:val="00E50794"/>
    <w:rsid w:val="00E50ADA"/>
    <w:rsid w:val="00E51957"/>
    <w:rsid w:val="00E51B66"/>
    <w:rsid w:val="00E51E16"/>
    <w:rsid w:val="00E52176"/>
    <w:rsid w:val="00E524BD"/>
    <w:rsid w:val="00E525FC"/>
    <w:rsid w:val="00E52636"/>
    <w:rsid w:val="00E52755"/>
    <w:rsid w:val="00E52987"/>
    <w:rsid w:val="00E530FC"/>
    <w:rsid w:val="00E532EF"/>
    <w:rsid w:val="00E53386"/>
    <w:rsid w:val="00E53C3A"/>
    <w:rsid w:val="00E53FE1"/>
    <w:rsid w:val="00E5403F"/>
    <w:rsid w:val="00E54663"/>
    <w:rsid w:val="00E546AE"/>
    <w:rsid w:val="00E54856"/>
    <w:rsid w:val="00E54CC9"/>
    <w:rsid w:val="00E54F7B"/>
    <w:rsid w:val="00E552E1"/>
    <w:rsid w:val="00E558D9"/>
    <w:rsid w:val="00E55B46"/>
    <w:rsid w:val="00E55C57"/>
    <w:rsid w:val="00E55DFD"/>
    <w:rsid w:val="00E560CE"/>
    <w:rsid w:val="00E566BE"/>
    <w:rsid w:val="00E57006"/>
    <w:rsid w:val="00E574E7"/>
    <w:rsid w:val="00E57B59"/>
    <w:rsid w:val="00E57E58"/>
    <w:rsid w:val="00E6013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6FC6"/>
    <w:rsid w:val="00E675BD"/>
    <w:rsid w:val="00E67948"/>
    <w:rsid w:val="00E679EF"/>
    <w:rsid w:val="00E67B21"/>
    <w:rsid w:val="00E67E40"/>
    <w:rsid w:val="00E703FF"/>
    <w:rsid w:val="00E7046E"/>
    <w:rsid w:val="00E70C01"/>
    <w:rsid w:val="00E70CB2"/>
    <w:rsid w:val="00E70D63"/>
    <w:rsid w:val="00E70E17"/>
    <w:rsid w:val="00E70FCC"/>
    <w:rsid w:val="00E711CF"/>
    <w:rsid w:val="00E71955"/>
    <w:rsid w:val="00E7196C"/>
    <w:rsid w:val="00E71DD0"/>
    <w:rsid w:val="00E72528"/>
    <w:rsid w:val="00E725A5"/>
    <w:rsid w:val="00E72C03"/>
    <w:rsid w:val="00E7359B"/>
    <w:rsid w:val="00E735E4"/>
    <w:rsid w:val="00E738D0"/>
    <w:rsid w:val="00E73A97"/>
    <w:rsid w:val="00E74965"/>
    <w:rsid w:val="00E74D26"/>
    <w:rsid w:val="00E74EA0"/>
    <w:rsid w:val="00E75099"/>
    <w:rsid w:val="00E750A8"/>
    <w:rsid w:val="00E7579C"/>
    <w:rsid w:val="00E75868"/>
    <w:rsid w:val="00E75A1C"/>
    <w:rsid w:val="00E75A50"/>
    <w:rsid w:val="00E75F09"/>
    <w:rsid w:val="00E76337"/>
    <w:rsid w:val="00E76642"/>
    <w:rsid w:val="00E76B8C"/>
    <w:rsid w:val="00E76C11"/>
    <w:rsid w:val="00E76C71"/>
    <w:rsid w:val="00E76F41"/>
    <w:rsid w:val="00E77015"/>
    <w:rsid w:val="00E773D2"/>
    <w:rsid w:val="00E77546"/>
    <w:rsid w:val="00E77982"/>
    <w:rsid w:val="00E77EC1"/>
    <w:rsid w:val="00E80051"/>
    <w:rsid w:val="00E80164"/>
    <w:rsid w:val="00E805F0"/>
    <w:rsid w:val="00E8061E"/>
    <w:rsid w:val="00E8069D"/>
    <w:rsid w:val="00E81177"/>
    <w:rsid w:val="00E81495"/>
    <w:rsid w:val="00E8167E"/>
    <w:rsid w:val="00E81849"/>
    <w:rsid w:val="00E819D2"/>
    <w:rsid w:val="00E81E4F"/>
    <w:rsid w:val="00E82830"/>
    <w:rsid w:val="00E82F2E"/>
    <w:rsid w:val="00E830B2"/>
    <w:rsid w:val="00E835C2"/>
    <w:rsid w:val="00E8381C"/>
    <w:rsid w:val="00E83FA1"/>
    <w:rsid w:val="00E84382"/>
    <w:rsid w:val="00E84491"/>
    <w:rsid w:val="00E847F3"/>
    <w:rsid w:val="00E84D72"/>
    <w:rsid w:val="00E84F88"/>
    <w:rsid w:val="00E85035"/>
    <w:rsid w:val="00E85071"/>
    <w:rsid w:val="00E851A3"/>
    <w:rsid w:val="00E857C6"/>
    <w:rsid w:val="00E857CA"/>
    <w:rsid w:val="00E8597A"/>
    <w:rsid w:val="00E86762"/>
    <w:rsid w:val="00E86C41"/>
    <w:rsid w:val="00E86F6D"/>
    <w:rsid w:val="00E8757E"/>
    <w:rsid w:val="00E8797D"/>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4FA8"/>
    <w:rsid w:val="00E9503E"/>
    <w:rsid w:val="00E956AD"/>
    <w:rsid w:val="00E956F7"/>
    <w:rsid w:val="00E95A62"/>
    <w:rsid w:val="00E95F82"/>
    <w:rsid w:val="00E96491"/>
    <w:rsid w:val="00E97BB7"/>
    <w:rsid w:val="00E97E28"/>
    <w:rsid w:val="00EA0146"/>
    <w:rsid w:val="00EA04A6"/>
    <w:rsid w:val="00EA06F2"/>
    <w:rsid w:val="00EA07E8"/>
    <w:rsid w:val="00EA0BB3"/>
    <w:rsid w:val="00EA0E61"/>
    <w:rsid w:val="00EA0ED2"/>
    <w:rsid w:val="00EA0F68"/>
    <w:rsid w:val="00EA1116"/>
    <w:rsid w:val="00EA19F2"/>
    <w:rsid w:val="00EA1F12"/>
    <w:rsid w:val="00EA4D55"/>
    <w:rsid w:val="00EA4FF3"/>
    <w:rsid w:val="00EA55A5"/>
    <w:rsid w:val="00EA5640"/>
    <w:rsid w:val="00EA5F53"/>
    <w:rsid w:val="00EA6212"/>
    <w:rsid w:val="00EA6335"/>
    <w:rsid w:val="00EA64B0"/>
    <w:rsid w:val="00EA678E"/>
    <w:rsid w:val="00EA68FB"/>
    <w:rsid w:val="00EA6B35"/>
    <w:rsid w:val="00EA74BD"/>
    <w:rsid w:val="00EA7510"/>
    <w:rsid w:val="00EB0759"/>
    <w:rsid w:val="00EB0927"/>
    <w:rsid w:val="00EB0C9D"/>
    <w:rsid w:val="00EB0D69"/>
    <w:rsid w:val="00EB0D7E"/>
    <w:rsid w:val="00EB19DA"/>
    <w:rsid w:val="00EB1DC2"/>
    <w:rsid w:val="00EB1EC2"/>
    <w:rsid w:val="00EB238D"/>
    <w:rsid w:val="00EB25E1"/>
    <w:rsid w:val="00EB3052"/>
    <w:rsid w:val="00EB3438"/>
    <w:rsid w:val="00EB4812"/>
    <w:rsid w:val="00EB4EB4"/>
    <w:rsid w:val="00EB4F5D"/>
    <w:rsid w:val="00EB551B"/>
    <w:rsid w:val="00EB5C84"/>
    <w:rsid w:val="00EB5CA7"/>
    <w:rsid w:val="00EB5E1A"/>
    <w:rsid w:val="00EB5F9A"/>
    <w:rsid w:val="00EB615C"/>
    <w:rsid w:val="00EB687B"/>
    <w:rsid w:val="00EB6CB5"/>
    <w:rsid w:val="00EB70DD"/>
    <w:rsid w:val="00EB791B"/>
    <w:rsid w:val="00EB7B96"/>
    <w:rsid w:val="00EB7C9F"/>
    <w:rsid w:val="00EB7F32"/>
    <w:rsid w:val="00EC042A"/>
    <w:rsid w:val="00EC08F3"/>
    <w:rsid w:val="00EC0BAA"/>
    <w:rsid w:val="00EC20D0"/>
    <w:rsid w:val="00EC2334"/>
    <w:rsid w:val="00EC2C32"/>
    <w:rsid w:val="00EC2D06"/>
    <w:rsid w:val="00EC32CC"/>
    <w:rsid w:val="00EC32F2"/>
    <w:rsid w:val="00EC34C0"/>
    <w:rsid w:val="00EC3577"/>
    <w:rsid w:val="00EC3AEB"/>
    <w:rsid w:val="00EC434B"/>
    <w:rsid w:val="00EC4998"/>
    <w:rsid w:val="00EC4DBC"/>
    <w:rsid w:val="00EC512C"/>
    <w:rsid w:val="00EC528E"/>
    <w:rsid w:val="00EC57E6"/>
    <w:rsid w:val="00EC589A"/>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2FC6"/>
    <w:rsid w:val="00ED33B9"/>
    <w:rsid w:val="00ED368D"/>
    <w:rsid w:val="00ED37D8"/>
    <w:rsid w:val="00ED37E1"/>
    <w:rsid w:val="00ED3A95"/>
    <w:rsid w:val="00ED3CA7"/>
    <w:rsid w:val="00ED3E97"/>
    <w:rsid w:val="00ED3EE8"/>
    <w:rsid w:val="00ED4A61"/>
    <w:rsid w:val="00ED559F"/>
    <w:rsid w:val="00ED5F2D"/>
    <w:rsid w:val="00ED62E2"/>
    <w:rsid w:val="00ED66F6"/>
    <w:rsid w:val="00ED6F7B"/>
    <w:rsid w:val="00ED70F2"/>
    <w:rsid w:val="00ED72E1"/>
    <w:rsid w:val="00ED73D3"/>
    <w:rsid w:val="00ED7587"/>
    <w:rsid w:val="00ED7D53"/>
    <w:rsid w:val="00ED7EB5"/>
    <w:rsid w:val="00EE02C2"/>
    <w:rsid w:val="00EE03F7"/>
    <w:rsid w:val="00EE113C"/>
    <w:rsid w:val="00EE1966"/>
    <w:rsid w:val="00EE1A48"/>
    <w:rsid w:val="00EE1D8D"/>
    <w:rsid w:val="00EE1F18"/>
    <w:rsid w:val="00EE247A"/>
    <w:rsid w:val="00EE249A"/>
    <w:rsid w:val="00EE2541"/>
    <w:rsid w:val="00EE2572"/>
    <w:rsid w:val="00EE2654"/>
    <w:rsid w:val="00EE2A99"/>
    <w:rsid w:val="00EE3119"/>
    <w:rsid w:val="00EE33A3"/>
    <w:rsid w:val="00EE3FCE"/>
    <w:rsid w:val="00EE4E36"/>
    <w:rsid w:val="00EE4F3D"/>
    <w:rsid w:val="00EE50D0"/>
    <w:rsid w:val="00EE50D9"/>
    <w:rsid w:val="00EE5683"/>
    <w:rsid w:val="00EE5A24"/>
    <w:rsid w:val="00EE5B65"/>
    <w:rsid w:val="00EE5B83"/>
    <w:rsid w:val="00EE6088"/>
    <w:rsid w:val="00EE617D"/>
    <w:rsid w:val="00EE63EF"/>
    <w:rsid w:val="00EE66EC"/>
    <w:rsid w:val="00EE6820"/>
    <w:rsid w:val="00EE6A3A"/>
    <w:rsid w:val="00EE6B5F"/>
    <w:rsid w:val="00EE6C65"/>
    <w:rsid w:val="00EE6C88"/>
    <w:rsid w:val="00EE7531"/>
    <w:rsid w:val="00EF06CC"/>
    <w:rsid w:val="00EF07CD"/>
    <w:rsid w:val="00EF07F6"/>
    <w:rsid w:val="00EF080B"/>
    <w:rsid w:val="00EF17D0"/>
    <w:rsid w:val="00EF2E4E"/>
    <w:rsid w:val="00EF3674"/>
    <w:rsid w:val="00EF3788"/>
    <w:rsid w:val="00EF3F68"/>
    <w:rsid w:val="00EF47A4"/>
    <w:rsid w:val="00EF4967"/>
    <w:rsid w:val="00EF4EA0"/>
    <w:rsid w:val="00EF5174"/>
    <w:rsid w:val="00EF53DB"/>
    <w:rsid w:val="00EF5411"/>
    <w:rsid w:val="00EF562C"/>
    <w:rsid w:val="00EF580F"/>
    <w:rsid w:val="00EF6395"/>
    <w:rsid w:val="00EF672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05"/>
    <w:rsid w:val="00F04564"/>
    <w:rsid w:val="00F046A7"/>
    <w:rsid w:val="00F04FEA"/>
    <w:rsid w:val="00F0504B"/>
    <w:rsid w:val="00F050DB"/>
    <w:rsid w:val="00F05391"/>
    <w:rsid w:val="00F053EE"/>
    <w:rsid w:val="00F05735"/>
    <w:rsid w:val="00F05C22"/>
    <w:rsid w:val="00F05CF6"/>
    <w:rsid w:val="00F05D79"/>
    <w:rsid w:val="00F0605E"/>
    <w:rsid w:val="00F06327"/>
    <w:rsid w:val="00F06A22"/>
    <w:rsid w:val="00F0710E"/>
    <w:rsid w:val="00F07367"/>
    <w:rsid w:val="00F07A0C"/>
    <w:rsid w:val="00F07BEF"/>
    <w:rsid w:val="00F07DB4"/>
    <w:rsid w:val="00F07FF2"/>
    <w:rsid w:val="00F11098"/>
    <w:rsid w:val="00F1130B"/>
    <w:rsid w:val="00F114B3"/>
    <w:rsid w:val="00F11657"/>
    <w:rsid w:val="00F117D7"/>
    <w:rsid w:val="00F11B28"/>
    <w:rsid w:val="00F12643"/>
    <w:rsid w:val="00F1291D"/>
    <w:rsid w:val="00F12FD4"/>
    <w:rsid w:val="00F13B6A"/>
    <w:rsid w:val="00F13E03"/>
    <w:rsid w:val="00F142A9"/>
    <w:rsid w:val="00F14F8B"/>
    <w:rsid w:val="00F1542D"/>
    <w:rsid w:val="00F157D8"/>
    <w:rsid w:val="00F157DF"/>
    <w:rsid w:val="00F15CBE"/>
    <w:rsid w:val="00F1690D"/>
    <w:rsid w:val="00F16C49"/>
    <w:rsid w:val="00F16FC9"/>
    <w:rsid w:val="00F17101"/>
    <w:rsid w:val="00F2040F"/>
    <w:rsid w:val="00F21709"/>
    <w:rsid w:val="00F22304"/>
    <w:rsid w:val="00F22745"/>
    <w:rsid w:val="00F22800"/>
    <w:rsid w:val="00F22862"/>
    <w:rsid w:val="00F22902"/>
    <w:rsid w:val="00F22A1D"/>
    <w:rsid w:val="00F230CC"/>
    <w:rsid w:val="00F23387"/>
    <w:rsid w:val="00F23B9C"/>
    <w:rsid w:val="00F23C65"/>
    <w:rsid w:val="00F2426F"/>
    <w:rsid w:val="00F24331"/>
    <w:rsid w:val="00F24D63"/>
    <w:rsid w:val="00F24D8C"/>
    <w:rsid w:val="00F24E5C"/>
    <w:rsid w:val="00F24F3B"/>
    <w:rsid w:val="00F251D5"/>
    <w:rsid w:val="00F25736"/>
    <w:rsid w:val="00F257D8"/>
    <w:rsid w:val="00F25BA0"/>
    <w:rsid w:val="00F25E4A"/>
    <w:rsid w:val="00F26447"/>
    <w:rsid w:val="00F26910"/>
    <w:rsid w:val="00F26969"/>
    <w:rsid w:val="00F26975"/>
    <w:rsid w:val="00F26F3B"/>
    <w:rsid w:val="00F26F9D"/>
    <w:rsid w:val="00F273B5"/>
    <w:rsid w:val="00F27B65"/>
    <w:rsid w:val="00F30543"/>
    <w:rsid w:val="00F30A61"/>
    <w:rsid w:val="00F30BC0"/>
    <w:rsid w:val="00F30F73"/>
    <w:rsid w:val="00F31533"/>
    <w:rsid w:val="00F318C7"/>
    <w:rsid w:val="00F329D9"/>
    <w:rsid w:val="00F32CBE"/>
    <w:rsid w:val="00F32EC6"/>
    <w:rsid w:val="00F330DE"/>
    <w:rsid w:val="00F33B81"/>
    <w:rsid w:val="00F341A4"/>
    <w:rsid w:val="00F3420E"/>
    <w:rsid w:val="00F3437F"/>
    <w:rsid w:val="00F34474"/>
    <w:rsid w:val="00F34482"/>
    <w:rsid w:val="00F34771"/>
    <w:rsid w:val="00F34AE8"/>
    <w:rsid w:val="00F34AEC"/>
    <w:rsid w:val="00F34D67"/>
    <w:rsid w:val="00F35129"/>
    <w:rsid w:val="00F35176"/>
    <w:rsid w:val="00F356BB"/>
    <w:rsid w:val="00F3590F"/>
    <w:rsid w:val="00F3639F"/>
    <w:rsid w:val="00F36EAD"/>
    <w:rsid w:val="00F3716A"/>
    <w:rsid w:val="00F37AB6"/>
    <w:rsid w:val="00F4101A"/>
    <w:rsid w:val="00F41848"/>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DD8"/>
    <w:rsid w:val="00F47DEE"/>
    <w:rsid w:val="00F47F25"/>
    <w:rsid w:val="00F50084"/>
    <w:rsid w:val="00F517C8"/>
    <w:rsid w:val="00F51C84"/>
    <w:rsid w:val="00F52384"/>
    <w:rsid w:val="00F52F11"/>
    <w:rsid w:val="00F5318D"/>
    <w:rsid w:val="00F54564"/>
    <w:rsid w:val="00F546C8"/>
    <w:rsid w:val="00F548FF"/>
    <w:rsid w:val="00F55BC7"/>
    <w:rsid w:val="00F56008"/>
    <w:rsid w:val="00F56566"/>
    <w:rsid w:val="00F6015C"/>
    <w:rsid w:val="00F60185"/>
    <w:rsid w:val="00F6023C"/>
    <w:rsid w:val="00F607AE"/>
    <w:rsid w:val="00F60B48"/>
    <w:rsid w:val="00F60E83"/>
    <w:rsid w:val="00F6112D"/>
    <w:rsid w:val="00F61289"/>
    <w:rsid w:val="00F61D4F"/>
    <w:rsid w:val="00F61E2F"/>
    <w:rsid w:val="00F61F6A"/>
    <w:rsid w:val="00F6239A"/>
    <w:rsid w:val="00F627CA"/>
    <w:rsid w:val="00F63ADB"/>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167"/>
    <w:rsid w:val="00F7025E"/>
    <w:rsid w:val="00F702DA"/>
    <w:rsid w:val="00F70393"/>
    <w:rsid w:val="00F7055F"/>
    <w:rsid w:val="00F705CD"/>
    <w:rsid w:val="00F706FB"/>
    <w:rsid w:val="00F70BF9"/>
    <w:rsid w:val="00F70E56"/>
    <w:rsid w:val="00F70ECA"/>
    <w:rsid w:val="00F7118F"/>
    <w:rsid w:val="00F71544"/>
    <w:rsid w:val="00F71A24"/>
    <w:rsid w:val="00F721C5"/>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4C92"/>
    <w:rsid w:val="00F7538D"/>
    <w:rsid w:val="00F7558C"/>
    <w:rsid w:val="00F75B24"/>
    <w:rsid w:val="00F75EAB"/>
    <w:rsid w:val="00F75F9A"/>
    <w:rsid w:val="00F763C6"/>
    <w:rsid w:val="00F76C60"/>
    <w:rsid w:val="00F77283"/>
    <w:rsid w:val="00F77B03"/>
    <w:rsid w:val="00F77BB8"/>
    <w:rsid w:val="00F77ECD"/>
    <w:rsid w:val="00F8032A"/>
    <w:rsid w:val="00F80C12"/>
    <w:rsid w:val="00F8197A"/>
    <w:rsid w:val="00F81CA9"/>
    <w:rsid w:val="00F82505"/>
    <w:rsid w:val="00F82A55"/>
    <w:rsid w:val="00F835FA"/>
    <w:rsid w:val="00F83913"/>
    <w:rsid w:val="00F83BED"/>
    <w:rsid w:val="00F844DC"/>
    <w:rsid w:val="00F84AAB"/>
    <w:rsid w:val="00F85171"/>
    <w:rsid w:val="00F85278"/>
    <w:rsid w:val="00F85966"/>
    <w:rsid w:val="00F85A91"/>
    <w:rsid w:val="00F85CCB"/>
    <w:rsid w:val="00F860C8"/>
    <w:rsid w:val="00F86705"/>
    <w:rsid w:val="00F867E6"/>
    <w:rsid w:val="00F86A77"/>
    <w:rsid w:val="00F86EB5"/>
    <w:rsid w:val="00F87389"/>
    <w:rsid w:val="00F875B4"/>
    <w:rsid w:val="00F877B3"/>
    <w:rsid w:val="00F87DDF"/>
    <w:rsid w:val="00F909AA"/>
    <w:rsid w:val="00F90F05"/>
    <w:rsid w:val="00F91DB0"/>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532"/>
    <w:rsid w:val="00F9774A"/>
    <w:rsid w:val="00FA13F4"/>
    <w:rsid w:val="00FA173A"/>
    <w:rsid w:val="00FA1B7C"/>
    <w:rsid w:val="00FA1D5E"/>
    <w:rsid w:val="00FA2770"/>
    <w:rsid w:val="00FA3064"/>
    <w:rsid w:val="00FA3115"/>
    <w:rsid w:val="00FA3171"/>
    <w:rsid w:val="00FA3491"/>
    <w:rsid w:val="00FA3F0B"/>
    <w:rsid w:val="00FA3FE3"/>
    <w:rsid w:val="00FA4B34"/>
    <w:rsid w:val="00FA4EE6"/>
    <w:rsid w:val="00FA520B"/>
    <w:rsid w:val="00FA54A0"/>
    <w:rsid w:val="00FA558D"/>
    <w:rsid w:val="00FA63D9"/>
    <w:rsid w:val="00FA6E67"/>
    <w:rsid w:val="00FA6F0C"/>
    <w:rsid w:val="00FA71A8"/>
    <w:rsid w:val="00FA7531"/>
    <w:rsid w:val="00FA764B"/>
    <w:rsid w:val="00FA7765"/>
    <w:rsid w:val="00FA797A"/>
    <w:rsid w:val="00FA7CF7"/>
    <w:rsid w:val="00FA7DBA"/>
    <w:rsid w:val="00FA7DFF"/>
    <w:rsid w:val="00FB0730"/>
    <w:rsid w:val="00FB07A4"/>
    <w:rsid w:val="00FB1842"/>
    <w:rsid w:val="00FB1930"/>
    <w:rsid w:val="00FB19B5"/>
    <w:rsid w:val="00FB1A53"/>
    <w:rsid w:val="00FB1BCF"/>
    <w:rsid w:val="00FB1F00"/>
    <w:rsid w:val="00FB2364"/>
    <w:rsid w:val="00FB2747"/>
    <w:rsid w:val="00FB2867"/>
    <w:rsid w:val="00FB2DA3"/>
    <w:rsid w:val="00FB33FB"/>
    <w:rsid w:val="00FB34AE"/>
    <w:rsid w:val="00FB3618"/>
    <w:rsid w:val="00FB3AFF"/>
    <w:rsid w:val="00FB43FB"/>
    <w:rsid w:val="00FB443B"/>
    <w:rsid w:val="00FB4B0E"/>
    <w:rsid w:val="00FB4D98"/>
    <w:rsid w:val="00FB50A5"/>
    <w:rsid w:val="00FB535D"/>
    <w:rsid w:val="00FB5B05"/>
    <w:rsid w:val="00FB5F04"/>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75"/>
    <w:rsid w:val="00FC27FF"/>
    <w:rsid w:val="00FC2F2A"/>
    <w:rsid w:val="00FC31EA"/>
    <w:rsid w:val="00FC3681"/>
    <w:rsid w:val="00FC41DF"/>
    <w:rsid w:val="00FC4ACA"/>
    <w:rsid w:val="00FC4C34"/>
    <w:rsid w:val="00FC4F3A"/>
    <w:rsid w:val="00FC55A3"/>
    <w:rsid w:val="00FC6053"/>
    <w:rsid w:val="00FC6148"/>
    <w:rsid w:val="00FC6F6E"/>
    <w:rsid w:val="00FC70D7"/>
    <w:rsid w:val="00FC757F"/>
    <w:rsid w:val="00FC7B23"/>
    <w:rsid w:val="00FC7D7E"/>
    <w:rsid w:val="00FC7DED"/>
    <w:rsid w:val="00FD0757"/>
    <w:rsid w:val="00FD0B0F"/>
    <w:rsid w:val="00FD1545"/>
    <w:rsid w:val="00FD1B09"/>
    <w:rsid w:val="00FD22AB"/>
    <w:rsid w:val="00FD2444"/>
    <w:rsid w:val="00FD2743"/>
    <w:rsid w:val="00FD29CA"/>
    <w:rsid w:val="00FD2AEE"/>
    <w:rsid w:val="00FD2B89"/>
    <w:rsid w:val="00FD3470"/>
    <w:rsid w:val="00FD3A4A"/>
    <w:rsid w:val="00FD41D2"/>
    <w:rsid w:val="00FD438D"/>
    <w:rsid w:val="00FD47C8"/>
    <w:rsid w:val="00FD5357"/>
    <w:rsid w:val="00FD53DD"/>
    <w:rsid w:val="00FD56FD"/>
    <w:rsid w:val="00FD572C"/>
    <w:rsid w:val="00FD5BB3"/>
    <w:rsid w:val="00FD6010"/>
    <w:rsid w:val="00FD650E"/>
    <w:rsid w:val="00FD6A5A"/>
    <w:rsid w:val="00FD6B54"/>
    <w:rsid w:val="00FD761D"/>
    <w:rsid w:val="00FD76DD"/>
    <w:rsid w:val="00FD7EAB"/>
    <w:rsid w:val="00FE0851"/>
    <w:rsid w:val="00FE0994"/>
    <w:rsid w:val="00FE0B6B"/>
    <w:rsid w:val="00FE135A"/>
    <w:rsid w:val="00FE1834"/>
    <w:rsid w:val="00FE1F0D"/>
    <w:rsid w:val="00FE2562"/>
    <w:rsid w:val="00FE2769"/>
    <w:rsid w:val="00FE27FA"/>
    <w:rsid w:val="00FE2A91"/>
    <w:rsid w:val="00FE2ED6"/>
    <w:rsid w:val="00FE2EE1"/>
    <w:rsid w:val="00FE3195"/>
    <w:rsid w:val="00FE34D7"/>
    <w:rsid w:val="00FE39C5"/>
    <w:rsid w:val="00FE3DAA"/>
    <w:rsid w:val="00FE3F61"/>
    <w:rsid w:val="00FE42C6"/>
    <w:rsid w:val="00FE497A"/>
    <w:rsid w:val="00FE5685"/>
    <w:rsid w:val="00FE5B7B"/>
    <w:rsid w:val="00FE68B5"/>
    <w:rsid w:val="00FE6AE9"/>
    <w:rsid w:val="00FE6B2D"/>
    <w:rsid w:val="00FE6C7B"/>
    <w:rsid w:val="00FE6CC5"/>
    <w:rsid w:val="00FE6ED7"/>
    <w:rsid w:val="00FE7982"/>
    <w:rsid w:val="00FE79C9"/>
    <w:rsid w:val="00FF0128"/>
    <w:rsid w:val="00FF0187"/>
    <w:rsid w:val="00FF069B"/>
    <w:rsid w:val="00FF0B97"/>
    <w:rsid w:val="00FF0E44"/>
    <w:rsid w:val="00FF0F18"/>
    <w:rsid w:val="00FF1161"/>
    <w:rsid w:val="00FF17FD"/>
    <w:rsid w:val="00FF1FB0"/>
    <w:rsid w:val="00FF2007"/>
    <w:rsid w:val="00FF29C6"/>
    <w:rsid w:val="00FF2C2D"/>
    <w:rsid w:val="00FF2D9A"/>
    <w:rsid w:val="00FF2E37"/>
    <w:rsid w:val="00FF2FD1"/>
    <w:rsid w:val="00FF3EC1"/>
    <w:rsid w:val="00FF4000"/>
    <w:rsid w:val="00FF4034"/>
    <w:rsid w:val="00FF4593"/>
    <w:rsid w:val="00FF4861"/>
    <w:rsid w:val="00FF4B96"/>
    <w:rsid w:val="00FF5A5D"/>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36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 w:type="character" w:customStyle="1" w:styleId="ui-provider">
    <w:name w:val="ui-provider"/>
    <w:basedOn w:val="DefaultParagraphFont"/>
    <w:rsid w:val="003F5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502376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27340385">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76F4DE-9C42-4060-94C5-3B6F9A534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15932C-4994-4B59-B356-1E0665B9278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customXml/itemProps4.xml><?xml version="1.0" encoding="utf-8"?>
<ds:datastoreItem xmlns:ds="http://schemas.openxmlformats.org/officeDocument/2006/customXml" ds:itemID="{F7C98348-A0DA-4FD7-98DB-9EAA106CB4CD}">
  <ds:schemaRefs>
    <ds:schemaRef ds:uri="http://schemas.microsoft.com/sharepoint/v3/contenttype/forms"/>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_Plain</Template>
  <TotalTime>2723</TotalTime>
  <Pages>15</Pages>
  <Words>4824</Words>
  <Characters>27501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Supattra Sertkratok</cp:lastModifiedBy>
  <cp:revision>701</cp:revision>
  <cp:lastPrinted>2025-08-04T06:49:00Z</cp:lastPrinted>
  <dcterms:created xsi:type="dcterms:W3CDTF">2024-10-29T03:31:00Z</dcterms:created>
  <dcterms:modified xsi:type="dcterms:W3CDTF">2025-11-14T08:56:00Z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y fmtid="{D5CDD505-2E9C-101B-9397-08002B2CF9AE}" pid="19" name="ContentTypeId">
    <vt:lpwstr>0x010100FC3C573FF70E394A86433F5E112C33AA</vt:lpwstr>
  </property>
</Properties>
</file>