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76288F" w:rsidRPr="00EA592D" w14:paraId="627467AC" w14:textId="77777777" w:rsidTr="00500649">
        <w:tc>
          <w:tcPr>
            <w:tcW w:w="1368" w:type="dxa"/>
          </w:tcPr>
          <w:p w14:paraId="7DD962DD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24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7B2A6BB" w14:textId="77777777" w:rsidR="0076288F" w:rsidRPr="001316DA" w:rsidRDefault="0076288F" w:rsidP="005006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B323E2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6288F" w:rsidRPr="00EA592D" w14:paraId="45B43DA9" w14:textId="77777777" w:rsidTr="00500649">
        <w:trPr>
          <w:trHeight w:val="227"/>
        </w:trPr>
        <w:tc>
          <w:tcPr>
            <w:tcW w:w="1368" w:type="dxa"/>
          </w:tcPr>
          <w:p w14:paraId="26BA11C5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75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D84AA4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6288F" w:rsidRPr="00EA592D" w14:paraId="1C75CFAE" w14:textId="77777777" w:rsidTr="00500649">
        <w:tc>
          <w:tcPr>
            <w:tcW w:w="1368" w:type="dxa"/>
          </w:tcPr>
          <w:p w14:paraId="2EAE4C32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ADDECC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C4920A2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6288F" w:rsidRPr="00EA592D" w14:paraId="74982804" w14:textId="77777777" w:rsidTr="00500649">
        <w:tc>
          <w:tcPr>
            <w:tcW w:w="1368" w:type="dxa"/>
          </w:tcPr>
          <w:p w14:paraId="6EACFE2E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7DA01ED9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CC59A8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AA24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76288F" w:rsidRPr="00EA592D" w14:paraId="32FF43BD" w14:textId="77777777" w:rsidTr="00500649">
        <w:tc>
          <w:tcPr>
            <w:tcW w:w="1368" w:type="dxa"/>
          </w:tcPr>
          <w:p w14:paraId="0C44252F" w14:textId="77777777" w:rsidR="0076288F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532C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E6CACE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04444B" w:rsidRPr="00EA592D" w14:paraId="5856631E" w14:textId="77777777" w:rsidTr="00500649">
        <w:tc>
          <w:tcPr>
            <w:tcW w:w="1368" w:type="dxa"/>
          </w:tcPr>
          <w:p w14:paraId="7B3CC343" w14:textId="7653EBCF" w:rsidR="0004444B" w:rsidRPr="00B14F41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1BCAC3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63E8A8E" w14:textId="77777777" w:rsidR="0004444B" w:rsidRPr="00AA242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04444B" w:rsidRPr="00EA592D" w14:paraId="4A5EB32D" w14:textId="77777777" w:rsidTr="00500649">
        <w:tc>
          <w:tcPr>
            <w:tcW w:w="1368" w:type="dxa"/>
          </w:tcPr>
          <w:p w14:paraId="052567B8" w14:textId="33577F4F" w:rsidR="0004444B" w:rsidRPr="00EA592D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08ADF4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3060E47" w14:textId="77777777" w:rsidR="0004444B" w:rsidRPr="00AA242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04444B" w:rsidRPr="00EA592D" w14:paraId="40B3324E" w14:textId="77777777" w:rsidTr="00500649">
        <w:tc>
          <w:tcPr>
            <w:tcW w:w="1368" w:type="dxa"/>
          </w:tcPr>
          <w:p w14:paraId="2E0CA914" w14:textId="43A9E998" w:rsidR="0004444B" w:rsidRPr="00EB57B0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BF350A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0629321" w14:textId="77777777" w:rsidR="0004444B" w:rsidRPr="00AA242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4444B" w:rsidRPr="00EA592D" w14:paraId="022E3646" w14:textId="77777777" w:rsidTr="00500649">
        <w:tc>
          <w:tcPr>
            <w:tcW w:w="1368" w:type="dxa"/>
          </w:tcPr>
          <w:p w14:paraId="359DA198" w14:textId="28A9E6C1" w:rsidR="0004444B" w:rsidRPr="00595FFC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4D1417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708A852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04444B" w:rsidRPr="00EA592D" w14:paraId="08DDA2EA" w14:textId="77777777" w:rsidTr="00500649">
        <w:tc>
          <w:tcPr>
            <w:tcW w:w="1368" w:type="dxa"/>
          </w:tcPr>
          <w:p w14:paraId="41E4BECC" w14:textId="1EEFD5EF" w:rsidR="0004444B" w:rsidRPr="00EB57B0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7867C2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931718A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04444B" w:rsidRPr="00EA592D" w14:paraId="48A7979E" w14:textId="77777777" w:rsidTr="00500649">
        <w:tc>
          <w:tcPr>
            <w:tcW w:w="1368" w:type="dxa"/>
          </w:tcPr>
          <w:p w14:paraId="39BF8E13" w14:textId="0403C6AD" w:rsidR="0004444B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BA490C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90F22D" w14:textId="77777777" w:rsidR="0004444B" w:rsidRPr="0049665F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04444B" w:rsidRPr="00EA592D" w14:paraId="1F73D3A0" w14:textId="77777777" w:rsidTr="00500649">
        <w:tc>
          <w:tcPr>
            <w:tcW w:w="1368" w:type="dxa"/>
          </w:tcPr>
          <w:p w14:paraId="60705832" w14:textId="5EBDCF8C" w:rsidR="0004444B" w:rsidRPr="0024573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F46129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404A6B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04444B" w:rsidRPr="001316DA" w14:paraId="0AC48BB8" w14:textId="77777777" w:rsidTr="00500649">
        <w:tc>
          <w:tcPr>
            <w:tcW w:w="1368" w:type="dxa"/>
          </w:tcPr>
          <w:p w14:paraId="398A520E" w14:textId="726AE832" w:rsidR="0004444B" w:rsidRPr="00E73399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7AAE05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F729B82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3130BBE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br w:type="page"/>
      </w:r>
      <w:r w:rsidRPr="00AA2422">
        <w:rPr>
          <w:rFonts w:asciiTheme="majorBidi" w:hAnsiTheme="majorBidi"/>
          <w:sz w:val="30"/>
          <w:szCs w:val="30"/>
          <w:cs/>
        </w:rPr>
        <w:t>หมายเหตุประกอบงบการเงิน</w:t>
      </w:r>
      <w:r w:rsidRPr="00AA2422">
        <w:rPr>
          <w:rFonts w:asciiTheme="majorBidi" w:hAnsiTheme="majorBidi" w:hint="cs"/>
          <w:sz w:val="30"/>
          <w:szCs w:val="30"/>
          <w:cs/>
        </w:rPr>
        <w:t>เ</w:t>
      </w:r>
      <w:r w:rsidRPr="00AA2422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35A47CC2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2E60A" w14:textId="52520418" w:rsidR="0076288F" w:rsidRPr="00AA2422" w:rsidRDefault="0076288F" w:rsidP="0076288F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AA2422">
        <w:rPr>
          <w:rFonts w:asciiTheme="majorBidi" w:hAnsiTheme="majorBidi" w:cstheme="majorBidi"/>
          <w:sz w:val="30"/>
          <w:szCs w:val="30"/>
          <w:cs/>
        </w:rPr>
        <w:br/>
      </w:r>
      <w:r w:rsidR="002B675B">
        <w:rPr>
          <w:rFonts w:asciiTheme="majorBidi" w:hAnsiTheme="majorBidi" w:cstheme="majorBidi"/>
          <w:sz w:val="30"/>
          <w:szCs w:val="30"/>
        </w:rPr>
        <w:t>6</w:t>
      </w:r>
      <w:r w:rsidR="002732BF">
        <w:rPr>
          <w:rFonts w:asciiTheme="majorBidi" w:hAnsiTheme="majorBidi" w:cstheme="majorBidi"/>
          <w:sz w:val="30"/>
          <w:szCs w:val="30"/>
        </w:rPr>
        <w:t xml:space="preserve"> </w:t>
      </w:r>
      <w:r w:rsidR="002732BF" w:rsidRPr="00AA242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414FACA7" w14:textId="77777777" w:rsidR="0076288F" w:rsidRPr="00AA2422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9F6427" w14:textId="77777777" w:rsidR="0076288F" w:rsidRPr="00AA2422" w:rsidRDefault="0076288F" w:rsidP="0076288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A242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D202B7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ED216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(“กองทรัสต์”)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AA2422">
        <w:rPr>
          <w:rFonts w:asciiTheme="majorBidi" w:hAnsiTheme="majorBidi" w:cstheme="majorBidi"/>
          <w:sz w:val="30"/>
          <w:szCs w:val="30"/>
          <w:cs/>
        </w:rPr>
        <w:t>กองทุนรวม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AA2422">
        <w:rPr>
          <w:rFonts w:asciiTheme="majorBidi" w:hAnsiTheme="majorBidi" w:cstheme="majorBidi"/>
          <w:sz w:val="30"/>
          <w:szCs w:val="30"/>
          <w:cs/>
        </w:rPr>
        <w:t>) และจดทะเบียนเป็นกองทรัสต์เมื่อวันที่</w:t>
      </w:r>
      <w:r w:rsidRPr="001316DA">
        <w:rPr>
          <w:rFonts w:asciiTheme="majorBidi" w:hAnsiTheme="majorBidi" w:cstheme="majorBidi"/>
          <w:sz w:val="30"/>
          <w:szCs w:val="30"/>
        </w:rPr>
        <w:br/>
        <w:t xml:space="preserve">29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2560 </w:t>
      </w:r>
      <w:r w:rsidRPr="00AA2422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AA2422">
        <w:rPr>
          <w:rFonts w:asciiTheme="majorBidi" w:hAnsiTheme="majorBidi" w:cstheme="majorBidi"/>
          <w:sz w:val="30"/>
          <w:szCs w:val="30"/>
          <w:cs/>
        </w:rPr>
        <w:t>ทุน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1316DA">
        <w:rPr>
          <w:rFonts w:asciiTheme="majorBidi" w:hAnsiTheme="majorBidi"/>
          <w:sz w:val="30"/>
          <w:szCs w:val="30"/>
        </w:rPr>
        <w:t>3,656.05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AA2422">
        <w:rPr>
          <w:rFonts w:asciiTheme="majorBidi" w:hAnsiTheme="majorBidi" w:hint="cs"/>
          <w:sz w:val="30"/>
          <w:szCs w:val="30"/>
          <w:cs/>
        </w:rPr>
        <w:t>ล้าน</w:t>
      </w:r>
      <w:r w:rsidRPr="00AA2422">
        <w:rPr>
          <w:rFonts w:asciiTheme="majorBidi" w:hAnsiTheme="majorBidi"/>
          <w:sz w:val="30"/>
          <w:szCs w:val="30"/>
          <w:cs/>
        </w:rPr>
        <w:t xml:space="preserve">บาท </w:t>
      </w:r>
      <w:r w:rsidRPr="00AA2422">
        <w:rPr>
          <w:rFonts w:asciiTheme="majorBidi" w:hAnsiTheme="majorBidi" w:hint="cs"/>
          <w:sz w:val="30"/>
          <w:szCs w:val="30"/>
          <w:cs/>
        </w:rPr>
        <w:t>(</w:t>
      </w:r>
      <w:r w:rsidRPr="00AA2422">
        <w:rPr>
          <w:rFonts w:asciiTheme="majorBidi" w:hAnsiTheme="majorBidi"/>
          <w:sz w:val="30"/>
          <w:szCs w:val="30"/>
          <w:cs/>
        </w:rPr>
        <w:t xml:space="preserve">แบ่งเป็น </w:t>
      </w:r>
      <w:r w:rsidRPr="001316DA">
        <w:rPr>
          <w:rFonts w:asciiTheme="majorBidi" w:hAnsiTheme="majorBidi" w:cstheme="majorBidi"/>
          <w:sz w:val="30"/>
          <w:szCs w:val="30"/>
        </w:rPr>
        <w:t xml:space="preserve">409.40 </w:t>
      </w:r>
      <w:r w:rsidRPr="00AA2422">
        <w:rPr>
          <w:rFonts w:asciiTheme="majorBidi" w:hAnsiTheme="majorBidi"/>
          <w:sz w:val="30"/>
          <w:szCs w:val="30"/>
          <w:cs/>
        </w:rPr>
        <w:t>ล้านหน่วย มูลค่าหน่วยละ</w:t>
      </w:r>
      <w:bookmarkStart w:id="0" w:name="_Hlk46853457"/>
      <w:r w:rsidRPr="001316DA">
        <w:rPr>
          <w:rFonts w:asciiTheme="majorBidi" w:hAnsiTheme="majorBidi" w:cstheme="majorBidi"/>
          <w:sz w:val="30"/>
          <w:szCs w:val="30"/>
        </w:rPr>
        <w:t xml:space="preserve">8.9302 </w:t>
      </w:r>
      <w:bookmarkEnd w:id="0"/>
      <w:r w:rsidRPr="00AA2422">
        <w:rPr>
          <w:rFonts w:asciiTheme="majorBidi" w:hAnsiTheme="majorBidi"/>
          <w:sz w:val="30"/>
          <w:szCs w:val="30"/>
          <w:cs/>
        </w:rPr>
        <w:t>บาท) โดยมี</w:t>
      </w:r>
      <w:r w:rsidRPr="00AA2422" w:rsidDel="002B30C8">
        <w:rPr>
          <w:rFonts w:asciiTheme="majorBidi" w:hAnsiTheme="majorBidi"/>
          <w:sz w:val="30"/>
          <w:szCs w:val="30"/>
          <w:cs/>
        </w:rPr>
        <w:t xml:space="preserve"> </w:t>
      </w:r>
      <w:r w:rsidRPr="00AA2422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AA2422">
        <w:rPr>
          <w:rFonts w:asciiTheme="majorBidi" w:hAnsi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AA2422">
        <w:rPr>
          <w:rFonts w:asciiTheme="majorBidi" w:hAnsiTheme="majorBidi"/>
          <w:sz w:val="30"/>
          <w:szCs w:val="30"/>
          <w:cs/>
        </w:rPr>
        <w:t xml:space="preserve"> (“</w:t>
      </w:r>
      <w:r w:rsidRPr="00AA2422">
        <w:rPr>
          <w:rFonts w:asciiTheme="majorBidi" w:hAnsiTheme="majorBidi" w:hint="cs"/>
          <w:sz w:val="30"/>
          <w:szCs w:val="30"/>
          <w:cs/>
        </w:rPr>
        <w:t>ผู้จัดการกองทรัสต์”)</w:t>
      </w:r>
      <w:r w:rsidRPr="00AA2422">
        <w:rPr>
          <w:rFonts w:asciiTheme="majorBidi" w:hAnsi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AA2422">
        <w:rPr>
          <w:rFonts w:asciiTheme="majorBidi" w:hAnsiTheme="majorBidi" w:hint="cs"/>
          <w:sz w:val="30"/>
          <w:szCs w:val="30"/>
          <w:cs/>
        </w:rPr>
        <w:t>กรุงไทย จำกัด (มหาชน)</w:t>
      </w:r>
      <w:r w:rsidRPr="00AA2422">
        <w:rPr>
          <w:rFonts w:asciiTheme="majorBidi" w:hAnsiTheme="majorBidi"/>
          <w:sz w:val="30"/>
          <w:szCs w:val="30"/>
          <w:cs/>
        </w:rPr>
        <w:t xml:space="preserve"> </w:t>
      </w:r>
      <w:r w:rsidRPr="00AA2422">
        <w:rPr>
          <w:rFonts w:asciiTheme="majorBidi" w:hAnsiTheme="majorBidi" w:hint="cs"/>
          <w:sz w:val="30"/>
          <w:szCs w:val="30"/>
          <w:cs/>
        </w:rPr>
        <w:t xml:space="preserve">(“ทรัสตี”) </w:t>
      </w:r>
      <w:r w:rsidRPr="00AA2422">
        <w:rPr>
          <w:rFonts w:asciiTheme="majorBidi" w:hAnsiTheme="majorBidi"/>
          <w:sz w:val="30"/>
          <w:szCs w:val="30"/>
          <w:cs/>
        </w:rPr>
        <w:t>เป็นทรัสตีของกองทรัสต์</w:t>
      </w:r>
    </w:p>
    <w:p w14:paraId="078E8B42" w14:textId="77777777" w:rsidR="0076288F" w:rsidRPr="00AA2422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120B9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ED10019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FD7CFA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(“กลุ่มกองทรัสต์”) </w:t>
      </w:r>
      <w:r w:rsidRPr="00AA2422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71B04EA5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76288F" w:rsidRPr="001316DA" w14:paraId="26254A29" w14:textId="77777777" w:rsidTr="00500649">
        <w:tc>
          <w:tcPr>
            <w:tcW w:w="2243" w:type="dxa"/>
          </w:tcPr>
          <w:p w14:paraId="13C60941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DB916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39925CD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3F010B8F" w14:textId="77777777" w:rsidR="0076288F" w:rsidRPr="00AA2422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76288F" w:rsidRPr="001316DA" w14:paraId="0571E339" w14:textId="77777777" w:rsidTr="00500649">
        <w:tc>
          <w:tcPr>
            <w:tcW w:w="2243" w:type="dxa"/>
          </w:tcPr>
          <w:p w14:paraId="7F9ADF3B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7372E08D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91D86D3" w14:textId="77777777" w:rsidR="0076288F" w:rsidRPr="00AA2422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CC9FB09" w14:textId="5CDDB6CD" w:rsidR="0076288F" w:rsidRPr="00C37489" w:rsidRDefault="0004444B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4444B">
              <w:rPr>
                <w:rFonts w:asciiTheme="majorBidi" w:hAnsiTheme="majorBidi"/>
                <w:sz w:val="30"/>
                <w:szCs w:val="30"/>
              </w:rPr>
              <w:t>30</w:t>
            </w:r>
            <w:r w:rsidR="002732BF"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กันยา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  <w:r w:rsidR="0076288F"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674" w:type="dxa"/>
          </w:tcPr>
          <w:p w14:paraId="0BB04C75" w14:textId="77777777" w:rsidR="0076288F" w:rsidRPr="00AA2422" w:rsidRDefault="0076288F" w:rsidP="00500649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31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76288F" w:rsidRPr="001316DA" w14:paraId="6428DA3B" w14:textId="77777777" w:rsidTr="00500649">
        <w:tc>
          <w:tcPr>
            <w:tcW w:w="2243" w:type="dxa"/>
          </w:tcPr>
          <w:p w14:paraId="7D26B674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1327B8C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BA89FF" w14:textId="77777777" w:rsidR="0076288F" w:rsidRPr="00AA2422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474CB0D6" w14:textId="77777777" w:rsidR="0076288F" w:rsidRPr="00AA2422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6288F" w:rsidRPr="001316DA" w14:paraId="4F2FE6E3" w14:textId="77777777" w:rsidTr="00500649">
        <w:tc>
          <w:tcPr>
            <w:tcW w:w="2243" w:type="dxa"/>
          </w:tcPr>
          <w:p w14:paraId="0E48F722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03D83D5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72F749DC" w14:textId="77777777" w:rsidR="0076288F" w:rsidRDefault="0076288F" w:rsidP="00146176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13D961B4" w14:textId="6E149DA4" w:rsidR="0076288F" w:rsidRDefault="00887247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585F5B5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6288F" w:rsidRPr="001316DA" w14:paraId="485D38DF" w14:textId="77777777" w:rsidTr="00500649">
        <w:tc>
          <w:tcPr>
            <w:tcW w:w="2243" w:type="dxa"/>
          </w:tcPr>
          <w:p w14:paraId="7BB96CE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1393BCFA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C57B65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1B8A7D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4F9CAB1C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1E6C9F1E" w14:textId="77777777" w:rsidTr="00500649">
        <w:tc>
          <w:tcPr>
            <w:tcW w:w="2243" w:type="dxa"/>
          </w:tcPr>
          <w:p w14:paraId="3B5BABD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6DC0F00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0338602D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24CE446A" w14:textId="7DC28330" w:rsidR="0076288F" w:rsidRDefault="00887247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823547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482110B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1316D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78B6658" w14:textId="77777777" w:rsidR="0076288F" w:rsidRPr="00AA2422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9E20F5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073607B" w14:textId="77777777" w:rsidR="0076288F" w:rsidRPr="001316DA" w:rsidRDefault="0076288F" w:rsidP="0076288F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AA2422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A2422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16DA">
        <w:rPr>
          <w:rFonts w:ascii="Angsana New" w:hAnsi="Angsana New"/>
          <w:spacing w:val="2"/>
          <w:sz w:val="30"/>
          <w:szCs w:val="30"/>
        </w:rPr>
        <w:t>34</w:t>
      </w:r>
      <w:r w:rsidRPr="00AA2422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AA2422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AA2422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AA2422">
        <w:rPr>
          <w:rFonts w:ascii="Angsana New" w:hAnsi="Angsana New"/>
          <w:sz w:val="30"/>
          <w:szCs w:val="30"/>
          <w:cs/>
        </w:rPr>
        <w:t xml:space="preserve"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AA2422">
        <w:rPr>
          <w:rFonts w:ascii="Angsana New" w:hAnsi="Angsana New" w:hint="cs"/>
          <w:sz w:val="30"/>
          <w:szCs w:val="30"/>
          <w:cs/>
        </w:rPr>
        <w:t>กลุ่ม</w:t>
      </w:r>
      <w:r w:rsidRPr="00AA2422">
        <w:rPr>
          <w:rFonts w:ascii="Angsana New" w:hAnsi="Angsana New"/>
          <w:sz w:val="30"/>
          <w:szCs w:val="30"/>
          <w:cs/>
        </w:rPr>
        <w:t>กองทรัสต์ต้องปฏิบัติตามมาตรฐานการรายงานทางการเงินที่ออกโดยสภาวิชาชีพบัญชี (“แนวปฏิบัติทางบัญชี”)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Pr="00AA2422">
        <w:rPr>
          <w:rFonts w:ascii="Angsana New" w:hAnsi="Angsana New" w:hint="cs"/>
          <w:sz w:val="30"/>
          <w:szCs w:val="30"/>
          <w:cs/>
        </w:rPr>
        <w:t>กลุ่ม</w:t>
      </w:r>
      <w:r w:rsidRPr="00AA2422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Pr="001316DA">
        <w:rPr>
          <w:rFonts w:ascii="Angsana New" w:hAnsi="Angsana New"/>
          <w:sz w:val="30"/>
          <w:szCs w:val="30"/>
        </w:rPr>
        <w:br/>
        <w:t xml:space="preserve">31 </w:t>
      </w:r>
      <w:r w:rsidRPr="00AA242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154953D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3921E3AD" w14:textId="77777777" w:rsidR="0076288F" w:rsidRPr="00AA2422" w:rsidRDefault="0076288F" w:rsidP="0076288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AA2422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31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642840C2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749354E" w14:textId="77777777" w:rsidR="0076288F" w:rsidRPr="001316DA" w:rsidRDefault="0076288F" w:rsidP="0076288F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E8EE194" w14:textId="77777777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3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A70C880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091"/>
        <w:gridCol w:w="1168"/>
        <w:gridCol w:w="264"/>
        <w:gridCol w:w="1183"/>
        <w:gridCol w:w="270"/>
        <w:gridCol w:w="1183"/>
      </w:tblGrid>
      <w:tr w:rsidR="002732BF" w:rsidRPr="009077C5" w14:paraId="781E1D3D" w14:textId="77777777" w:rsidTr="00A92C62">
        <w:trPr>
          <w:trHeight w:val="144"/>
        </w:trPr>
        <w:tc>
          <w:tcPr>
            <w:tcW w:w="5124" w:type="dxa"/>
          </w:tcPr>
          <w:p w14:paraId="210265FD" w14:textId="77777777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740F5786" w14:textId="77777777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B9DADDD" w14:textId="77777777" w:rsidR="002732BF" w:rsidRPr="002732BF" w:rsidRDefault="002732BF" w:rsidP="00A92C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3B23A644" w14:textId="6146737F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61AE5445" w14:textId="77777777" w:rsidR="002732BF" w:rsidRPr="002732BF" w:rsidRDefault="002732BF" w:rsidP="00A92C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7E3C589" w14:textId="22314ACB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2732BF" w:rsidRPr="00B14F41" w:rsidDel="008A5E13" w14:paraId="7FDF2564" w14:textId="77777777" w:rsidTr="00A92C62">
        <w:trPr>
          <w:trHeight w:val="144"/>
        </w:trPr>
        <w:tc>
          <w:tcPr>
            <w:tcW w:w="5124" w:type="dxa"/>
          </w:tcPr>
          <w:p w14:paraId="3654B2C2" w14:textId="77777777" w:rsidR="002732BF" w:rsidRPr="00AA2422" w:rsidDel="008A5E13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6A5A9138" w14:textId="77777777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F81FBE5" w14:textId="77777777" w:rsidR="002732BF" w:rsidRPr="002732BF" w:rsidRDefault="002732BF" w:rsidP="00A92C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8A93EE8" w14:textId="77777777" w:rsidR="002732BF" w:rsidRPr="002732BF" w:rsidDel="008A5E13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32B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732BF" w:rsidRPr="009A0E34" w14:paraId="7E54738B" w14:textId="77777777" w:rsidTr="00A92C62">
        <w:trPr>
          <w:trHeight w:val="144"/>
        </w:trPr>
        <w:tc>
          <w:tcPr>
            <w:tcW w:w="5124" w:type="dxa"/>
          </w:tcPr>
          <w:p w14:paraId="2EAA68BD" w14:textId="77777777" w:rsidR="002732BF" w:rsidRPr="00AA2422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732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732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มกราคม</w:t>
            </w:r>
            <w:r w:rsidRPr="002732BF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5A80D46E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B625B87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275DFC2C" w14:textId="337BA7C3" w:rsidR="002732BF" w:rsidRPr="00D5239C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7,629,770</w:t>
            </w:r>
          </w:p>
        </w:tc>
        <w:tc>
          <w:tcPr>
            <w:tcW w:w="270" w:type="dxa"/>
          </w:tcPr>
          <w:p w14:paraId="5B9FEB51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35945" w14:textId="16399B78" w:rsidR="002732BF" w:rsidRPr="002732BF" w:rsidRDefault="002732BF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32BF">
              <w:rPr>
                <w:rFonts w:ascii="Angsana New" w:hAnsi="Angsana New"/>
                <w:sz w:val="30"/>
                <w:szCs w:val="30"/>
                <w:lang w:bidi="th-TH"/>
              </w:rPr>
              <w:t>7,272,686</w:t>
            </w:r>
          </w:p>
        </w:tc>
      </w:tr>
      <w:tr w:rsidR="002732BF" w:rsidRPr="009A0E34" w14:paraId="48DDF013" w14:textId="77777777" w:rsidTr="00A92C62">
        <w:trPr>
          <w:trHeight w:val="144"/>
        </w:trPr>
        <w:tc>
          <w:tcPr>
            <w:tcW w:w="5124" w:type="dxa"/>
          </w:tcPr>
          <w:p w14:paraId="08E1A6A4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32BF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</w:t>
            </w:r>
            <w:r w:rsidRPr="002732BF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2732BF">
              <w:rPr>
                <w:rFonts w:ascii="Angsana New" w:hAnsi="Angsana New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53C2A0E4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CA33752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8E4597" w14:textId="5292BD6E" w:rsidR="002732BF" w:rsidRPr="002732BF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106,284</w:t>
            </w:r>
          </w:p>
        </w:tc>
        <w:tc>
          <w:tcPr>
            <w:tcW w:w="270" w:type="dxa"/>
          </w:tcPr>
          <w:p w14:paraId="091094FD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06D4C" w14:textId="444AF502" w:rsidR="002732BF" w:rsidRPr="002732BF" w:rsidRDefault="002732BF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32B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2B675B">
              <w:rPr>
                <w:rFonts w:ascii="Angsana New" w:hAnsi="Angsana New"/>
                <w:sz w:val="30"/>
                <w:szCs w:val="30"/>
                <w:lang w:bidi="th-TH"/>
              </w:rPr>
              <w:t>63</w:t>
            </w:r>
            <w:r w:rsidRPr="002732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2B675B">
              <w:rPr>
                <w:rFonts w:ascii="Angsana New" w:hAnsi="Angsana New"/>
                <w:sz w:val="30"/>
                <w:szCs w:val="30"/>
                <w:lang w:bidi="th-TH"/>
              </w:rPr>
              <w:t>475</w:t>
            </w:r>
          </w:p>
        </w:tc>
      </w:tr>
      <w:tr w:rsidR="002732BF" w:rsidRPr="009A0E34" w14:paraId="34C1458B" w14:textId="77777777" w:rsidTr="00A92C62">
        <w:trPr>
          <w:trHeight w:val="144"/>
        </w:trPr>
        <w:tc>
          <w:tcPr>
            <w:tcW w:w="5124" w:type="dxa"/>
          </w:tcPr>
          <w:p w14:paraId="054FDF39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จำหน่าย</w:t>
            </w:r>
            <w:r w:rsidRPr="002732B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ในระหว่างงวด / ปี</w:t>
            </w:r>
          </w:p>
        </w:tc>
        <w:tc>
          <w:tcPr>
            <w:tcW w:w="1176" w:type="dxa"/>
          </w:tcPr>
          <w:p w14:paraId="64334AC6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C86932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9785FC9" w14:textId="26BAD2CC" w:rsidR="002732BF" w:rsidRPr="002732BF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14:paraId="69FF5378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21E4E" w14:textId="12A667F3" w:rsidR="002732BF" w:rsidRPr="002732BF" w:rsidRDefault="002732BF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2732BF">
              <w:rPr>
                <w:rFonts w:ascii="Angsana New" w:hAnsi="Angsana New"/>
                <w:sz w:val="30"/>
                <w:szCs w:val="30"/>
              </w:rPr>
              <w:t>(1</w:t>
            </w:r>
            <w:r w:rsidR="002B675B">
              <w:rPr>
                <w:rFonts w:ascii="Angsana New" w:hAnsi="Angsana New"/>
                <w:sz w:val="30"/>
                <w:szCs w:val="30"/>
              </w:rPr>
              <w:t>1,899</w:t>
            </w:r>
            <w:r w:rsidRPr="002732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32BF" w:rsidRPr="009A0E34" w14:paraId="2E57FE80" w14:textId="77777777" w:rsidTr="00A92C62">
        <w:trPr>
          <w:trHeight w:val="144"/>
        </w:trPr>
        <w:tc>
          <w:tcPr>
            <w:tcW w:w="5124" w:type="dxa"/>
          </w:tcPr>
          <w:p w14:paraId="7595A99B" w14:textId="77777777" w:rsidR="002732BF" w:rsidRPr="002732BF" w:rsidRDefault="002732BF" w:rsidP="002732BF">
            <w:pPr>
              <w:rPr>
                <w:rFonts w:ascii="Angsana New" w:hAnsi="Angsana New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จากการเปลี่ยนแปลงในมูลค่ายุติธรรม </w:t>
            </w:r>
          </w:p>
        </w:tc>
        <w:tc>
          <w:tcPr>
            <w:tcW w:w="1176" w:type="dxa"/>
          </w:tcPr>
          <w:p w14:paraId="0998946D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D82C97A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7829C8" w14:textId="6DFE20DD" w:rsidR="002732BF" w:rsidRPr="002732BF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(1,866)</w:t>
            </w:r>
          </w:p>
        </w:tc>
        <w:tc>
          <w:tcPr>
            <w:tcW w:w="270" w:type="dxa"/>
          </w:tcPr>
          <w:p w14:paraId="65E7BD0A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4C0B3E" w14:textId="446CEEDF" w:rsidR="002732BF" w:rsidRPr="002732BF" w:rsidRDefault="002B675B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232,853</w:t>
            </w:r>
          </w:p>
        </w:tc>
      </w:tr>
      <w:tr w:rsidR="002732BF" w:rsidRPr="009A0E34" w14:paraId="1CD9C871" w14:textId="77777777" w:rsidTr="00A92C62">
        <w:trPr>
          <w:trHeight w:val="144"/>
        </w:trPr>
        <w:tc>
          <w:tcPr>
            <w:tcW w:w="5124" w:type="dxa"/>
          </w:tcPr>
          <w:p w14:paraId="00CB3817" w14:textId="77777777" w:rsidR="002732BF" w:rsidRPr="00AA2422" w:rsidRDefault="002732BF" w:rsidP="002732B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0F3377B1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48370A8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85BA95" w14:textId="5B06F5C1" w:rsidR="002732BF" w:rsidRPr="00AA2422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(895)</w:t>
            </w:r>
          </w:p>
        </w:tc>
        <w:tc>
          <w:tcPr>
            <w:tcW w:w="270" w:type="dxa"/>
          </w:tcPr>
          <w:p w14:paraId="0253A453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3AE7D" w14:textId="6BACBDD7" w:rsidR="002732BF" w:rsidRPr="002732BF" w:rsidRDefault="002732BF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2732BF">
              <w:rPr>
                <w:rFonts w:ascii="Angsana New" w:hAnsi="Angsana New"/>
                <w:sz w:val="30"/>
                <w:szCs w:val="30"/>
              </w:rPr>
              <w:t>(</w:t>
            </w:r>
            <w:r w:rsidR="002B675B">
              <w:rPr>
                <w:rFonts w:ascii="Angsana New" w:hAnsi="Angsana New"/>
                <w:sz w:val="30"/>
                <w:szCs w:val="30"/>
              </w:rPr>
              <w:t>987</w:t>
            </w:r>
            <w:r w:rsidRPr="002732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32BF" w:rsidRPr="009A0E34" w14:paraId="70D3B221" w14:textId="77777777" w:rsidTr="00A92C62">
        <w:trPr>
          <w:trHeight w:val="144"/>
        </w:trPr>
        <w:tc>
          <w:tcPr>
            <w:tcW w:w="5124" w:type="dxa"/>
          </w:tcPr>
          <w:p w14:paraId="69EB45CE" w14:textId="77777777" w:rsidR="002732BF" w:rsidRPr="00AA2422" w:rsidRDefault="002732BF" w:rsidP="002732B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01E1D6DE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FFCACC2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2B7C6B77" w14:textId="7CCF7B18" w:rsidR="002732BF" w:rsidRPr="002732BF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(142,780)</w:t>
            </w:r>
          </w:p>
        </w:tc>
        <w:tc>
          <w:tcPr>
            <w:tcW w:w="270" w:type="dxa"/>
          </w:tcPr>
          <w:p w14:paraId="5F338EAB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5192D" w14:textId="68C75028" w:rsidR="002732BF" w:rsidRPr="002732BF" w:rsidRDefault="002732BF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2732BF">
              <w:rPr>
                <w:rFonts w:ascii="Angsana New" w:hAnsi="Angsana New"/>
                <w:sz w:val="30"/>
                <w:szCs w:val="30"/>
              </w:rPr>
              <w:t>(</w:t>
            </w:r>
            <w:r w:rsidR="002B675B">
              <w:rPr>
                <w:rFonts w:ascii="Angsana New" w:hAnsi="Angsana New"/>
                <w:sz w:val="30"/>
                <w:szCs w:val="30"/>
              </w:rPr>
              <w:t>26,3</w:t>
            </w:r>
            <w:r w:rsidR="00BE28A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B675B">
              <w:rPr>
                <w:rFonts w:ascii="Angsana New" w:hAnsi="Angsana New"/>
                <w:sz w:val="30"/>
                <w:szCs w:val="30"/>
              </w:rPr>
              <w:t>8</w:t>
            </w:r>
            <w:r w:rsidRPr="002732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32BF" w:rsidRPr="009A0E34" w14:paraId="0FC9C745" w14:textId="77777777" w:rsidTr="00A92C62">
        <w:trPr>
          <w:trHeight w:val="144"/>
        </w:trPr>
        <w:tc>
          <w:tcPr>
            <w:tcW w:w="5124" w:type="dxa"/>
          </w:tcPr>
          <w:p w14:paraId="04659394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732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กันยายน /</w:t>
            </w:r>
            <w:r w:rsidRPr="002732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2732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2732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2732BF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47DB4458" w14:textId="77777777" w:rsidR="002732BF" w:rsidRPr="002732BF" w:rsidRDefault="002732BF" w:rsidP="0027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1D9CAEC" w14:textId="77777777" w:rsidR="002732BF" w:rsidRPr="002732BF" w:rsidRDefault="002732BF" w:rsidP="002732B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B4A893D" w14:textId="2EC32989" w:rsidR="002732BF" w:rsidRPr="002732BF" w:rsidRDefault="00D5239C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7,583,676</w:t>
            </w:r>
          </w:p>
        </w:tc>
        <w:tc>
          <w:tcPr>
            <w:tcW w:w="270" w:type="dxa"/>
          </w:tcPr>
          <w:p w14:paraId="557FCA44" w14:textId="77777777" w:rsidR="002732BF" w:rsidRPr="002732BF" w:rsidRDefault="002732B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F7C21" w14:textId="38AC96D6" w:rsidR="002732BF" w:rsidRPr="002732BF" w:rsidRDefault="002732BF" w:rsidP="002732B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2B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</w:t>
            </w:r>
            <w:r w:rsidR="002B67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629,770</w:t>
            </w:r>
          </w:p>
        </w:tc>
      </w:tr>
    </w:tbl>
    <w:p w14:paraId="5E38486A" w14:textId="7A0F1C65" w:rsidR="002732BF" w:rsidRPr="00AA2422" w:rsidRDefault="002732B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C15B1C" w14:textId="77777777" w:rsidR="002732BF" w:rsidRPr="00AA2422" w:rsidRDefault="002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A2422">
        <w:rPr>
          <w:rFonts w:ascii="Angsana New" w:hAnsi="Angsana New"/>
          <w:sz w:val="30"/>
          <w:szCs w:val="30"/>
        </w:rPr>
        <w:br w:type="page"/>
      </w:r>
    </w:p>
    <w:p w14:paraId="7BE9F801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1316DA">
        <w:rPr>
          <w:rFonts w:ascii="Angsana New" w:hAnsi="Angsana New"/>
          <w:sz w:val="30"/>
          <w:szCs w:val="30"/>
        </w:rPr>
        <w:t xml:space="preserve">Income Approach) </w:t>
      </w:r>
      <w:r w:rsidRPr="00AA2422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316DA">
        <w:rPr>
          <w:rFonts w:ascii="Angsana New" w:hAnsi="Angsana New"/>
          <w:sz w:val="30"/>
          <w:szCs w:val="30"/>
        </w:rPr>
        <w:t xml:space="preserve">3 </w:t>
      </w:r>
      <w:r w:rsidRPr="00AA242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DC25D7" w14:textId="77777777" w:rsidR="0076288F" w:rsidRPr="00AA2422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6DA47D19" w14:textId="70C48F3D" w:rsidR="0076288F" w:rsidRPr="009B73AE" w:rsidRDefault="0076288F" w:rsidP="000032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73AE">
        <w:rPr>
          <w:rFonts w:ascii="Angsana New" w:hAnsi="Angsana New" w:hint="cs"/>
          <w:sz w:val="30"/>
          <w:szCs w:val="30"/>
        </w:rPr>
        <w:t xml:space="preserve">1. </w:t>
      </w:r>
      <w:r w:rsidRPr="00AA2422">
        <w:rPr>
          <w:rFonts w:ascii="Angsana New" w:hAnsi="Angsana New" w:hint="cs"/>
          <w:sz w:val="30"/>
          <w:szCs w:val="30"/>
          <w:cs/>
        </w:rPr>
        <w:t>โครงการโรงแรมดุสิตธานี ลากูน่า ภูเก็ต มีราคาประเมินรวมเท่ากับ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="00BC1BB5" w:rsidRPr="009B73AE">
        <w:rPr>
          <w:rFonts w:ascii="Angsana New" w:hAnsi="Angsana New"/>
          <w:sz w:val="30"/>
          <w:szCs w:val="30"/>
        </w:rPr>
        <w:t>3,378.60</w:t>
      </w:r>
      <w:r w:rsidRPr="00AA2422">
        <w:rPr>
          <w:rFonts w:asciiTheme="majorBidi" w:hAnsiTheme="majorBidi"/>
          <w:sz w:val="30"/>
          <w:szCs w:val="30"/>
          <w:cs/>
        </w:rPr>
        <w:t xml:space="preserve"> </w:t>
      </w:r>
      <w:r w:rsidRPr="00AA2422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BC1BB5" w:rsidRPr="009B73AE">
        <w:rPr>
          <w:rFonts w:ascii="Angsana New" w:hAnsi="Angsana New"/>
          <w:sz w:val="30"/>
          <w:szCs w:val="30"/>
        </w:rPr>
        <w:t>30</w:t>
      </w:r>
      <w:r w:rsidRPr="00AA2422">
        <w:rPr>
          <w:rFonts w:ascii="Angsana New" w:hAnsi="Angsana New"/>
          <w:sz w:val="30"/>
          <w:szCs w:val="30"/>
          <w:cs/>
        </w:rPr>
        <w:t xml:space="preserve"> เมษายน </w:t>
      </w:r>
      <w:r w:rsidRPr="009B73AE">
        <w:rPr>
          <w:rFonts w:ascii="Angsana New" w:hAnsi="Angsana New"/>
          <w:sz w:val="30"/>
          <w:szCs w:val="30"/>
        </w:rPr>
        <w:t>256</w:t>
      </w:r>
      <w:r w:rsidR="00CF042F" w:rsidRPr="009B73AE">
        <w:rPr>
          <w:rFonts w:ascii="Angsana New" w:hAnsi="Angsana New"/>
          <w:sz w:val="30"/>
          <w:szCs w:val="30"/>
        </w:rPr>
        <w:t>8</w:t>
      </w:r>
      <w:r w:rsidRPr="00AA2422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="00BC1BB5" w:rsidRPr="009B73AE">
        <w:rPr>
          <w:rFonts w:ascii="Angsana New" w:hAnsi="Angsana New"/>
          <w:sz w:val="30"/>
          <w:szCs w:val="30"/>
        </w:rPr>
        <w:t>47.69</w:t>
      </w:r>
      <w:r w:rsidR="006E6B23"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AA2422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5A6019AC" w14:textId="126967EC" w:rsidR="0076288F" w:rsidRPr="00AA2422" w:rsidRDefault="0076288F" w:rsidP="002F7E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r w:rsidRPr="009B73AE">
        <w:rPr>
          <w:rFonts w:ascii="Angsana New" w:hAnsi="Angsana New" w:hint="cs"/>
          <w:sz w:val="30"/>
          <w:szCs w:val="30"/>
        </w:rPr>
        <w:t xml:space="preserve">2. </w:t>
      </w:r>
      <w:r w:rsidRPr="00AA2422">
        <w:rPr>
          <w:rFonts w:ascii="Angsana New" w:hAnsi="Angsana New" w:hint="cs"/>
          <w:sz w:val="30"/>
          <w:szCs w:val="30"/>
          <w:cs/>
        </w:rPr>
        <w:t>โครงการโรมแรมดุสิตธานี หัวหิน มีราคาประเมินรวมเท่ากับ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="00BC1BB5" w:rsidRPr="009B73AE">
        <w:rPr>
          <w:rFonts w:ascii="Angsana New" w:hAnsi="Angsana New"/>
          <w:sz w:val="30"/>
          <w:szCs w:val="30"/>
        </w:rPr>
        <w:t>1,256.60</w:t>
      </w:r>
      <w:r w:rsidRPr="00AA2422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BC1BB5" w:rsidRPr="009B73AE">
        <w:rPr>
          <w:rFonts w:ascii="Angsana New" w:hAnsi="Angsana New"/>
          <w:sz w:val="30"/>
          <w:szCs w:val="30"/>
        </w:rPr>
        <w:t>30</w:t>
      </w:r>
      <w:r w:rsidRPr="00AA242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9B73AE">
        <w:rPr>
          <w:rFonts w:ascii="Angsana New" w:hAnsi="Angsana New" w:hint="cs"/>
          <w:sz w:val="30"/>
          <w:szCs w:val="30"/>
        </w:rPr>
        <w:t>256</w:t>
      </w:r>
      <w:r w:rsidR="00CF042F" w:rsidRPr="009B73AE">
        <w:rPr>
          <w:rFonts w:ascii="Angsana New" w:hAnsi="Angsana New"/>
          <w:sz w:val="30"/>
          <w:szCs w:val="30"/>
        </w:rPr>
        <w:t>8</w:t>
      </w:r>
      <w:r w:rsidRPr="00AA2422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BC1BB5" w:rsidRPr="00AA2422">
        <w:rPr>
          <w:rFonts w:ascii="Angsana New" w:hAnsi="Angsana New" w:hint="cs"/>
          <w:sz w:val="30"/>
          <w:szCs w:val="30"/>
          <w:cs/>
        </w:rPr>
        <w:t>ขาดทุน</w:t>
      </w:r>
      <w:r w:rsidRPr="00AA2422">
        <w:rPr>
          <w:rFonts w:ascii="Angsana New" w:hAnsi="Angsana New" w:hint="cs"/>
          <w:sz w:val="30"/>
          <w:szCs w:val="30"/>
          <w:cs/>
        </w:rPr>
        <w:t>จากการเปลี่ยนแปลงในมูลค่ายุติธรรมจำนวน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="00BC1BB5" w:rsidRPr="009B73AE">
        <w:rPr>
          <w:rFonts w:ascii="Angsana New" w:hAnsi="Angsana New"/>
          <w:sz w:val="30"/>
          <w:szCs w:val="30"/>
        </w:rPr>
        <w:t>45.</w:t>
      </w:r>
      <w:r w:rsidR="001533CB">
        <w:rPr>
          <w:rFonts w:ascii="Angsana New" w:hAnsi="Angsana New"/>
          <w:sz w:val="30"/>
          <w:szCs w:val="30"/>
        </w:rPr>
        <w:t>87</w:t>
      </w:r>
      <w:r w:rsidRPr="00AA2422">
        <w:rPr>
          <w:rFonts w:ascii="Angsana New" w:hAnsi="Angsana New" w:hint="cs"/>
          <w:sz w:val="30"/>
          <w:szCs w:val="30"/>
          <w:cs/>
        </w:rPr>
        <w:t xml:space="preserve"> ล้านบาท และโครงการส่วนขยายของโรงแรมดุสิตธานี หัวหิน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Pr="00AA2422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Pr="008F7802">
        <w:rPr>
          <w:rFonts w:ascii="Angsana New" w:hAnsi="Angsana New"/>
          <w:sz w:val="30"/>
          <w:szCs w:val="30"/>
        </w:rPr>
        <w:t>3</w:t>
      </w:r>
      <w:r w:rsidR="0029284C" w:rsidRPr="008F7802">
        <w:rPr>
          <w:rFonts w:ascii="Angsana New" w:hAnsi="Angsana New"/>
          <w:sz w:val="30"/>
          <w:szCs w:val="30"/>
        </w:rPr>
        <w:t>4.08</w:t>
      </w:r>
      <w:r w:rsidRPr="00AA2422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29284C" w:rsidRPr="008F7802">
        <w:rPr>
          <w:rFonts w:ascii="Angsana New" w:hAnsi="Angsana New"/>
          <w:sz w:val="30"/>
          <w:szCs w:val="30"/>
        </w:rPr>
        <w:t>10</w:t>
      </w:r>
      <w:r w:rsidRPr="00AA242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F7802">
        <w:rPr>
          <w:rFonts w:ascii="Angsana New" w:hAnsi="Angsana New" w:hint="cs"/>
          <w:sz w:val="30"/>
          <w:szCs w:val="30"/>
        </w:rPr>
        <w:t>256</w:t>
      </w:r>
      <w:r w:rsidR="0029284C" w:rsidRPr="008F7802">
        <w:rPr>
          <w:rFonts w:ascii="Angsana New" w:hAnsi="Angsana New"/>
          <w:sz w:val="30"/>
          <w:szCs w:val="30"/>
        </w:rPr>
        <w:t>8</w:t>
      </w:r>
      <w:r w:rsidRPr="00AA2422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29284C" w:rsidRPr="00AA2422">
        <w:rPr>
          <w:rFonts w:ascii="Angsana New" w:hAnsi="Angsana New" w:hint="cs"/>
          <w:sz w:val="30"/>
          <w:szCs w:val="30"/>
          <w:cs/>
        </w:rPr>
        <w:t>ขาดทุน</w:t>
      </w:r>
      <w:r w:rsidRPr="00AA2422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29284C" w:rsidRPr="008F7802">
        <w:rPr>
          <w:rFonts w:ascii="Angsana New" w:hAnsi="Angsana New"/>
          <w:sz w:val="30"/>
          <w:szCs w:val="30"/>
        </w:rPr>
        <w:t>3.69</w:t>
      </w:r>
      <w:r w:rsidRPr="00AA242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</w:p>
    <w:p w14:paraId="33C5C369" w14:textId="4B61B661" w:rsidR="0076288F" w:rsidRPr="00AA2422" w:rsidRDefault="0076288F" w:rsidP="002F7E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3287">
        <w:rPr>
          <w:rFonts w:ascii="Angsana New" w:hAnsi="Angsana New"/>
          <w:sz w:val="30"/>
          <w:szCs w:val="30"/>
        </w:rPr>
        <w:t xml:space="preserve">3. </w:t>
      </w:r>
      <w:r w:rsidRPr="00AA2422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AA2422">
        <w:rPr>
          <w:rFonts w:ascii="Angsana New" w:hAnsi="Angsana New"/>
          <w:sz w:val="30"/>
          <w:szCs w:val="30"/>
          <w:cs/>
        </w:rPr>
        <w:t>ดุสิต</w:t>
      </w:r>
      <w:r w:rsidRPr="00AA2422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AA2422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353287">
        <w:rPr>
          <w:rFonts w:ascii="Angsana New" w:hAnsi="Angsana New"/>
          <w:sz w:val="30"/>
          <w:szCs w:val="30"/>
        </w:rPr>
        <w:t>78.</w:t>
      </w:r>
      <w:r w:rsidR="006A648F">
        <w:rPr>
          <w:rFonts w:ascii="Angsana New" w:hAnsi="Angsana New"/>
          <w:sz w:val="30"/>
          <w:szCs w:val="30"/>
        </w:rPr>
        <w:t>0</w:t>
      </w:r>
      <w:r w:rsidRPr="00353287">
        <w:rPr>
          <w:rFonts w:ascii="Angsana New" w:hAnsi="Angsana New"/>
          <w:sz w:val="30"/>
          <w:szCs w:val="30"/>
        </w:rPr>
        <w:t>0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Pr="00AA2422">
        <w:rPr>
          <w:rFonts w:ascii="Angsana New" w:hAnsi="Angsana New" w:hint="cs"/>
          <w:sz w:val="30"/>
          <w:szCs w:val="30"/>
          <w:cs/>
        </w:rPr>
        <w:t>ล้าน</w:t>
      </w:r>
      <w:r w:rsidRPr="00AA2422">
        <w:rPr>
          <w:rFonts w:ascii="Angsana New" w:hAnsi="Angsana New"/>
          <w:sz w:val="30"/>
          <w:szCs w:val="30"/>
          <w:cs/>
        </w:rPr>
        <w:t>ดอลล</w:t>
      </w:r>
      <w:r w:rsidRPr="00AA2422">
        <w:rPr>
          <w:rFonts w:ascii="Angsana New" w:hAnsi="Angsana New" w:hint="cs"/>
          <w:sz w:val="30"/>
          <w:szCs w:val="30"/>
          <w:cs/>
        </w:rPr>
        <w:t>่</w:t>
      </w:r>
      <w:r w:rsidRPr="00AA2422">
        <w:rPr>
          <w:rFonts w:ascii="Angsana New" w:hAnsi="Angsana New"/>
          <w:sz w:val="30"/>
          <w:szCs w:val="30"/>
          <w:cs/>
        </w:rPr>
        <w:t>าร์สหรัฐ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AA2422">
        <w:rPr>
          <w:rFonts w:ascii="Angsana New" w:hAnsi="Angsana New" w:hint="cs"/>
          <w:sz w:val="30"/>
          <w:szCs w:val="30"/>
          <w:cs/>
        </w:rPr>
        <w:t>ื่</w:t>
      </w:r>
      <w:r w:rsidRPr="00AA2422">
        <w:rPr>
          <w:rFonts w:ascii="Angsana New" w:hAnsi="Angsana New"/>
          <w:sz w:val="30"/>
          <w:szCs w:val="30"/>
          <w:cs/>
        </w:rPr>
        <w:t>อวันท</w:t>
      </w:r>
      <w:r w:rsidRPr="00AA2422">
        <w:rPr>
          <w:rFonts w:ascii="Angsana New" w:hAnsi="Angsana New" w:hint="cs"/>
          <w:sz w:val="30"/>
          <w:szCs w:val="30"/>
          <w:cs/>
        </w:rPr>
        <w:t xml:space="preserve">ี่ </w:t>
      </w:r>
      <w:r w:rsidRPr="00353287">
        <w:rPr>
          <w:rFonts w:ascii="Angsana New" w:hAnsi="Angsana New"/>
          <w:sz w:val="30"/>
          <w:szCs w:val="30"/>
        </w:rPr>
        <w:t>8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Pr="00AA242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53287">
        <w:rPr>
          <w:rFonts w:ascii="Angsana New" w:hAnsi="Angsana New"/>
          <w:sz w:val="30"/>
          <w:szCs w:val="30"/>
        </w:rPr>
        <w:t>256</w:t>
      </w:r>
      <w:r w:rsidR="006A648F">
        <w:rPr>
          <w:rFonts w:ascii="Angsana New" w:hAnsi="Angsana New"/>
          <w:sz w:val="30"/>
          <w:szCs w:val="30"/>
        </w:rPr>
        <w:t>8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>ทำให้เกิดผล</w:t>
      </w:r>
      <w:r w:rsidRPr="00AA2422">
        <w:rPr>
          <w:rFonts w:ascii="Angsana New" w:hAnsi="Angsana New" w:hint="cs"/>
          <w:sz w:val="30"/>
          <w:szCs w:val="30"/>
          <w:cs/>
        </w:rPr>
        <w:t>ขาดทุน</w:t>
      </w:r>
      <w:r w:rsidRPr="00AA2422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A648F">
        <w:rPr>
          <w:rFonts w:ascii="Angsana New" w:hAnsi="Angsana New"/>
          <w:sz w:val="30"/>
          <w:szCs w:val="30"/>
        </w:rPr>
        <w:t>2.12</w:t>
      </w:r>
      <w:r w:rsidRPr="00353287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br/>
      </w:r>
      <w:r w:rsidRPr="00AA2422">
        <w:rPr>
          <w:rFonts w:ascii="Angsana New" w:hAnsi="Angsana New" w:hint="cs"/>
          <w:sz w:val="30"/>
          <w:szCs w:val="30"/>
          <w:cs/>
        </w:rPr>
        <w:t>ล้าน</w:t>
      </w:r>
      <w:r w:rsidRPr="00AA2422">
        <w:rPr>
          <w:rFonts w:ascii="Angsana New" w:hAnsi="Angsana New"/>
          <w:sz w:val="30"/>
          <w:szCs w:val="30"/>
          <w:cs/>
        </w:rPr>
        <w:t>ดอลล</w:t>
      </w:r>
      <w:r w:rsidRPr="00AA2422">
        <w:rPr>
          <w:rFonts w:ascii="Angsana New" w:hAnsi="Angsana New" w:hint="cs"/>
          <w:sz w:val="30"/>
          <w:szCs w:val="30"/>
          <w:cs/>
        </w:rPr>
        <w:t>่</w:t>
      </w:r>
      <w:r w:rsidRPr="00AA2422">
        <w:rPr>
          <w:rFonts w:ascii="Angsana New" w:hAnsi="Angsana New"/>
          <w:sz w:val="30"/>
          <w:szCs w:val="30"/>
          <w:cs/>
        </w:rPr>
        <w:t>าร์สหรัฐ</w:t>
      </w:r>
      <w:r w:rsidRPr="00AA2422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6A648F">
        <w:rPr>
          <w:rFonts w:ascii="Angsana New" w:hAnsi="Angsana New"/>
          <w:sz w:val="30"/>
          <w:szCs w:val="30"/>
        </w:rPr>
        <w:t>74.46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Pr="00AA2422">
        <w:rPr>
          <w:rFonts w:ascii="Angsana New" w:hAnsi="Angsana New" w:hint="cs"/>
          <w:sz w:val="30"/>
          <w:szCs w:val="30"/>
          <w:cs/>
        </w:rPr>
        <w:t>ล้านบาท</w:t>
      </w:r>
      <w:r w:rsidR="003D179C">
        <w:rPr>
          <w:rFonts w:ascii="Angsana New" w:hAnsi="Angsana New"/>
          <w:sz w:val="30"/>
          <w:szCs w:val="30"/>
        </w:rPr>
        <w:t xml:space="preserve"> </w:t>
      </w:r>
      <w:r w:rsidR="003D179C" w:rsidRPr="00AA2422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ในงบกำไรขาดทุนเบ็ดเสร็จรวมสำหรับปีสิ้นสุด</w:t>
      </w:r>
      <w:r w:rsidR="00DD1BE4" w:rsidRPr="00AA242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0325C">
        <w:rPr>
          <w:rFonts w:ascii="Angsana New" w:hAnsi="Angsana New"/>
          <w:sz w:val="30"/>
          <w:szCs w:val="30"/>
        </w:rPr>
        <w:br/>
      </w:r>
      <w:r w:rsidR="00DD1BE4">
        <w:rPr>
          <w:rFonts w:ascii="Angsana New" w:hAnsi="Angsana New"/>
          <w:sz w:val="30"/>
          <w:szCs w:val="30"/>
        </w:rPr>
        <w:t xml:space="preserve">31 </w:t>
      </w:r>
      <w:r w:rsidR="00DD1BE4" w:rsidRPr="00AA242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D1BE4">
        <w:rPr>
          <w:rFonts w:ascii="Angsana New" w:hAnsi="Angsana New"/>
          <w:sz w:val="30"/>
          <w:szCs w:val="30"/>
        </w:rPr>
        <w:t>2567</w:t>
      </w:r>
    </w:p>
    <w:p w14:paraId="44E66A83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90"/>
      </w:tblGrid>
      <w:tr w:rsidR="0076288F" w:rsidRPr="001316DA" w14:paraId="6AAFE5D4" w14:textId="77777777" w:rsidTr="00500649">
        <w:trPr>
          <w:trHeight w:val="720"/>
          <w:tblHeader/>
        </w:trPr>
        <w:tc>
          <w:tcPr>
            <w:tcW w:w="4860" w:type="dxa"/>
            <w:vAlign w:val="bottom"/>
          </w:tcPr>
          <w:p w14:paraId="5690F57C" w14:textId="77777777" w:rsidR="0076288F" w:rsidRPr="001316DA" w:rsidRDefault="0076288F" w:rsidP="00500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12268458" w14:textId="77777777" w:rsidR="0076288F" w:rsidRPr="00AA2422" w:rsidRDefault="0076288F" w:rsidP="002F7E18">
            <w:pPr>
              <w:tabs>
                <w:tab w:val="clear" w:pos="4451"/>
                <w:tab w:val="left" w:pos="540"/>
                <w:tab w:val="left" w:pos="43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6288F" w:rsidRPr="001316DA" w14:paraId="271E0F36" w14:textId="77777777" w:rsidTr="00500649">
        <w:trPr>
          <w:trHeight w:val="720"/>
        </w:trPr>
        <w:tc>
          <w:tcPr>
            <w:tcW w:w="4860" w:type="dxa"/>
          </w:tcPr>
          <w:p w14:paraId="7910E941" w14:textId="5D70AFD2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3197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18D14A64" w14:textId="3F9A44A3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8F7802">
              <w:rPr>
                <w:rFonts w:asciiTheme="majorBidi" w:hAnsiTheme="majorBidi"/>
                <w:sz w:val="30"/>
                <w:szCs w:val="30"/>
              </w:rPr>
              <w:t>6</w:t>
            </w:r>
            <w:r w:rsidR="00831979">
              <w:rPr>
                <w:rFonts w:asciiTheme="majorBidi" w:hAnsiTheme="majorBidi"/>
                <w:sz w:val="30"/>
                <w:szCs w:val="30"/>
              </w:rPr>
              <w:t>6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/>
                <w:sz w:val="30"/>
                <w:szCs w:val="30"/>
              </w:rPr>
              <w:t>8</w:t>
            </w:r>
            <w:r w:rsidR="00831979">
              <w:rPr>
                <w:rFonts w:asciiTheme="majorBidi" w:hAnsiTheme="majorBidi"/>
                <w:sz w:val="30"/>
                <w:szCs w:val="30"/>
              </w:rPr>
              <w:t>5</w:t>
            </w:r>
            <w:r w:rsidRPr="001316DA">
              <w:rPr>
                <w:rFonts w:asciiTheme="majorBidi" w:hAnsiTheme="majorBidi"/>
                <w:sz w:val="30"/>
                <w:szCs w:val="30"/>
              </w:rPr>
              <w:t>, 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AA2ADE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/>
                <w:sz w:val="30"/>
                <w:szCs w:val="30"/>
              </w:rPr>
              <w:t>60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88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301FA7D6" w14:textId="15669960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 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A2A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4590" w:type="dxa"/>
          </w:tcPr>
          <w:p w14:paraId="4976777C" w14:textId="77777777" w:rsidR="0076288F" w:rsidRPr="001316DA" w:rsidRDefault="0076288F" w:rsidP="005006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0D2B978" w14:textId="77777777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0F22203D" w14:textId="77777777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2B3B905D" w14:textId="77777777" w:rsidR="0076288F" w:rsidRPr="00AA2422" w:rsidRDefault="0076288F" w:rsidP="005006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473A52C6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3864CB3" w14:textId="0F20CAB8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AA2422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AA2422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AA2422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Pr="00AA2422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AA2422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 ได้จดจำนองเป็นประกันเงินกู้ยืมกับสถาบันการเงินตามที่กล่าวในหมายเหตุ</w:t>
      </w:r>
      <w:r w:rsidRPr="00AA2422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AA2422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D940FD">
        <w:rPr>
          <w:rFonts w:ascii="Angsana New" w:hAnsi="Angsana New" w:cstheme="majorBidi"/>
          <w:sz w:val="30"/>
          <w:szCs w:val="30"/>
        </w:rPr>
        <w:t>4</w:t>
      </w:r>
      <w:r w:rsidRPr="001316DA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72392F8A" w14:textId="4BD4CC63" w:rsidR="002732BF" w:rsidRPr="00AA2422" w:rsidRDefault="002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ajorBidi"/>
          <w:sz w:val="30"/>
          <w:szCs w:val="30"/>
          <w:cs/>
        </w:rPr>
      </w:pPr>
      <w:r w:rsidRPr="00AA2422">
        <w:rPr>
          <w:rFonts w:ascii="Angsana New" w:hAnsi="Angsana New" w:cstheme="majorBidi"/>
          <w:sz w:val="30"/>
          <w:szCs w:val="30"/>
        </w:rPr>
        <w:br w:type="page"/>
      </w:r>
    </w:p>
    <w:p w14:paraId="131FDF45" w14:textId="1871BE08" w:rsidR="0076288F" w:rsidRPr="00AA2422" w:rsidRDefault="00637A03" w:rsidP="0060486E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04444B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48C515C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68D9E" w14:textId="42A2A134" w:rsidR="0076288F" w:rsidRPr="001316DA" w:rsidRDefault="0076288F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>23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1316DA">
        <w:rPr>
          <w:rFonts w:asciiTheme="majorBidi" w:hAnsiTheme="majorBidi" w:cstheme="majorBidi"/>
          <w:sz w:val="30"/>
          <w:szCs w:val="30"/>
        </w:rPr>
        <w:t>7</w:t>
      </w:r>
      <w:r w:rsidR="000D39E5">
        <w:rPr>
          <w:rFonts w:asciiTheme="majorBidi" w:hAnsiTheme="majorBidi" w:cstheme="majorBidi"/>
          <w:sz w:val="30"/>
          <w:szCs w:val="30"/>
        </w:rPr>
        <w:t>89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F433F" w:rsidRPr="00AA242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F433F" w:rsidRPr="00306D85">
        <w:rPr>
          <w:rFonts w:asciiTheme="majorBidi" w:hAnsiTheme="majorBidi"/>
          <w:sz w:val="30"/>
          <w:szCs w:val="30"/>
        </w:rPr>
        <w:t>30</w:t>
      </w:r>
      <w:r w:rsidR="00BF433F" w:rsidRPr="008702B1">
        <w:rPr>
          <w:rFonts w:asciiTheme="majorBidi" w:hAnsiTheme="majorBidi"/>
          <w:sz w:val="30"/>
          <w:szCs w:val="30"/>
        </w:rPr>
        <w:t xml:space="preserve"> </w:t>
      </w:r>
      <w:r w:rsidR="002F7E18" w:rsidRPr="00AA2422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BF433F" w:rsidRPr="00AA2422">
        <w:rPr>
          <w:rFonts w:asciiTheme="majorBidi" w:hAnsiTheme="majorBidi" w:cstheme="majorBidi"/>
          <w:sz w:val="30"/>
          <w:szCs w:val="30"/>
          <w:cs/>
        </w:rPr>
        <w:t>ายน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กองทรัสต์เบิกเงินกู้แล้วจำนวน </w:t>
      </w:r>
      <w:r w:rsidR="008B5E9D">
        <w:rPr>
          <w:rFonts w:asciiTheme="majorBidi" w:hAnsiTheme="majorBidi" w:cstheme="majorBidi"/>
          <w:sz w:val="30"/>
          <w:szCs w:val="30"/>
        </w:rPr>
        <w:t>1,786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Pr="001316DA">
        <w:rPr>
          <w:rFonts w:asciiTheme="majorBidi" w:hAnsiTheme="majorBidi" w:cstheme="majorBidi"/>
          <w:sz w:val="30"/>
          <w:szCs w:val="30"/>
        </w:rPr>
        <w:br/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AA2422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AA2422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1316DA">
        <w:rPr>
          <w:rFonts w:ascii="Angsana New" w:hAnsi="Angsana New" w:cstheme="majorBidi"/>
          <w:sz w:val="30"/>
          <w:szCs w:val="30"/>
        </w:rPr>
        <w:t xml:space="preserve">1 </w:t>
      </w:r>
      <w:r w:rsidRPr="00AA2422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23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Pr="001316DA">
        <w:rPr>
          <w:rFonts w:asciiTheme="majorBidi" w:hAnsiTheme="majorBidi" w:cstheme="majorBidi" w:hint="cs"/>
          <w:sz w:val="30"/>
          <w:szCs w:val="30"/>
        </w:rPr>
        <w:t>7</w:t>
      </w:r>
      <w:r w:rsidRPr="001316DA">
        <w:rPr>
          <w:rFonts w:asciiTheme="majorBidi" w:hAnsiTheme="majorBidi" w:cstheme="majorBidi"/>
          <w:sz w:val="30"/>
          <w:szCs w:val="30"/>
        </w:rPr>
        <w:t>)</w:t>
      </w:r>
    </w:p>
    <w:p w14:paraId="06324B13" w14:textId="77777777" w:rsidR="0022109D" w:rsidRDefault="0022109D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65266" w14:textId="5921F148" w:rsidR="0076288F" w:rsidRPr="001316DA" w:rsidRDefault="0076288F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AA2422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5D0DD84F" w14:textId="77777777" w:rsidR="00B02A80" w:rsidRDefault="00B02A80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33DBD0" w14:textId="1B6DC43B" w:rsidR="0076288F" w:rsidRPr="001316DA" w:rsidRDefault="0076288F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2422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A847C59" w14:textId="77777777" w:rsidR="0076288F" w:rsidRPr="00AA2422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76288F" w:rsidRPr="001316DA" w14:paraId="06F8DA58" w14:textId="77777777" w:rsidTr="00500649">
        <w:tc>
          <w:tcPr>
            <w:tcW w:w="5940" w:type="dxa"/>
          </w:tcPr>
          <w:p w14:paraId="77A34E9A" w14:textId="77777777" w:rsidR="0076288F" w:rsidRPr="001316DA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B55D7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E9088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6C2E5A50" w14:textId="77777777" w:rsidTr="00500649">
        <w:tc>
          <w:tcPr>
            <w:tcW w:w="5940" w:type="dxa"/>
          </w:tcPr>
          <w:p w14:paraId="13DD1766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3D7503A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D8AB1" w14:textId="77777777" w:rsidR="0076288F" w:rsidRPr="0088055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553">
              <w:rPr>
                <w:rFonts w:asciiTheme="majorBidi" w:hAnsiTheme="majorBidi" w:cstheme="majorBidi"/>
                <w:sz w:val="30"/>
                <w:szCs w:val="30"/>
              </w:rPr>
              <w:t>1,781,601</w:t>
            </w:r>
          </w:p>
        </w:tc>
      </w:tr>
      <w:tr w:rsidR="0076288F" w:rsidRPr="001316DA" w14:paraId="460CFD98" w14:textId="77777777" w:rsidTr="00500649">
        <w:tc>
          <w:tcPr>
            <w:tcW w:w="5940" w:type="dxa"/>
          </w:tcPr>
          <w:p w14:paraId="633242C5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A3865D9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7F274" w14:textId="053EC92C" w:rsidR="0076288F" w:rsidRPr="001B48CA" w:rsidRDefault="00EE0BFC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  <w:tr w:rsidR="0076288F" w:rsidRPr="001316DA" w14:paraId="39D3B4CA" w14:textId="77777777" w:rsidTr="00500649">
        <w:tc>
          <w:tcPr>
            <w:tcW w:w="5940" w:type="dxa"/>
          </w:tcPr>
          <w:p w14:paraId="6299ECB7" w14:textId="6FD19E00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0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732BF" w:rsidRPr="00AA2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6C06E4" w:rsidRPr="00AA2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AA2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61B222A" w14:textId="77777777" w:rsidR="0076288F" w:rsidRPr="00D223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FA7E80" w14:textId="348A89BC" w:rsidR="0076288F" w:rsidRPr="001316DA" w:rsidRDefault="00EE0BFC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1,782,318</w:t>
            </w:r>
          </w:p>
        </w:tc>
      </w:tr>
    </w:tbl>
    <w:p w14:paraId="09CB7D62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E95BD77" w14:textId="6AC969D1" w:rsidR="0076288F" w:rsidRPr="001316DA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31926628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865E3E5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57E4C073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9867915" w14:textId="77777777" w:rsidR="003B65C8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1316DA">
        <w:rPr>
          <w:rFonts w:asciiTheme="majorBidi" w:hAnsiTheme="majorBidi"/>
          <w:sz w:val="30"/>
          <w:szCs w:val="30"/>
        </w:rPr>
        <w:t xml:space="preserve">2561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316DA">
        <w:rPr>
          <w:rFonts w:asciiTheme="majorBidi" w:hAnsiTheme="majorBidi"/>
          <w:sz w:val="30"/>
          <w:szCs w:val="30"/>
        </w:rPr>
        <w:t xml:space="preserve">2562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จะได้รับค่าตอบแทนในอัตราไม่เกินร้อยละ </w:t>
      </w:r>
      <w:r w:rsidRPr="001316DA">
        <w:rPr>
          <w:rFonts w:asciiTheme="majorBidi" w:hAnsiTheme="majorBidi"/>
          <w:sz w:val="30"/>
          <w:szCs w:val="30"/>
        </w:rPr>
        <w:t xml:space="preserve">0.15 </w:t>
      </w:r>
      <w:r w:rsidRPr="00AA2422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2 </w:t>
      </w:r>
      <w:r w:rsidRPr="00AA242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AA2422">
        <w:rPr>
          <w:rFonts w:asciiTheme="majorBidi" w:hAnsiTheme="majorBidi"/>
          <w:sz w:val="30"/>
          <w:szCs w:val="30"/>
          <w:cs/>
        </w:rPr>
        <w:t>ต่อปี</w:t>
      </w:r>
    </w:p>
    <w:p w14:paraId="570035C2" w14:textId="0628A248" w:rsidR="002732BF" w:rsidRPr="00AA2422" w:rsidRDefault="002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AA2422">
        <w:rPr>
          <w:rFonts w:asciiTheme="majorBidi" w:hAnsiTheme="majorBidi"/>
          <w:sz w:val="30"/>
          <w:szCs w:val="30"/>
        </w:rPr>
        <w:br w:type="page"/>
      </w:r>
    </w:p>
    <w:p w14:paraId="139B9CC4" w14:textId="77777777" w:rsidR="0076288F" w:rsidRPr="002732BF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732BF">
        <w:rPr>
          <w:rFonts w:asciiTheme="majorBidi" w:hAnsiTheme="majorBidi"/>
          <w:sz w:val="30"/>
          <w:szCs w:val="30"/>
        </w:rPr>
        <w:t>-</w:t>
      </w:r>
      <w:r w:rsidRPr="002732BF">
        <w:rPr>
          <w:rFonts w:asciiTheme="majorBidi" w:hAnsiTheme="majorBidi"/>
          <w:sz w:val="30"/>
          <w:szCs w:val="30"/>
        </w:rPr>
        <w:tab/>
      </w:r>
      <w:r w:rsidRPr="00AA2422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 / จำหน่ายไปซึ่งทรัพย์สินของกองทรัสต์ ในอัตราไม่เกินร้อยละ </w:t>
      </w:r>
      <w:r w:rsidRPr="002732BF">
        <w:rPr>
          <w:rFonts w:asciiTheme="majorBidi" w:hAnsiTheme="majorBidi" w:cstheme="majorBidi"/>
          <w:sz w:val="30"/>
          <w:szCs w:val="30"/>
        </w:rPr>
        <w:t>1</w:t>
      </w:r>
      <w:r w:rsidRPr="002732BF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732BF">
        <w:rPr>
          <w:rFonts w:asciiTheme="majorBidi" w:hAnsiTheme="majorBidi" w:cstheme="majorBidi"/>
          <w:sz w:val="30"/>
          <w:szCs w:val="30"/>
        </w:rPr>
        <w:t>00</w:t>
      </w:r>
      <w:r w:rsidRPr="002732BF">
        <w:rPr>
          <w:rFonts w:asciiTheme="majorBidi" w:hAnsiTheme="majorBidi"/>
          <w:sz w:val="30"/>
          <w:szCs w:val="30"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ของมูลค่าทรัพย์สินที่ได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AA2422">
        <w:rPr>
          <w:rFonts w:asciiTheme="majorBidi" w:hAnsiTheme="majorBidi" w:cstheme="majorBidi"/>
          <w:sz w:val="30"/>
          <w:szCs w:val="30"/>
          <w:cs/>
        </w:rPr>
        <w:t>มาหรือจำหน่ายไปของกองทรัสต์</w:t>
      </w:r>
    </w:p>
    <w:p w14:paraId="53D9D827" w14:textId="77777777" w:rsidR="0076288F" w:rsidRPr="002732BF" w:rsidRDefault="0076288F" w:rsidP="0076288F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2732BF">
        <w:rPr>
          <w:rFonts w:asciiTheme="majorBidi" w:hAnsiTheme="majorBidi" w:cstheme="majorBidi"/>
          <w:sz w:val="30"/>
          <w:szCs w:val="30"/>
        </w:rPr>
        <w:t>-</w:t>
      </w:r>
      <w:r w:rsidRPr="002732BF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32BF">
        <w:rPr>
          <w:rFonts w:asciiTheme="majorBidi" w:hAnsiTheme="majorBidi" w:cstheme="majorBidi"/>
          <w:sz w:val="30"/>
          <w:szCs w:val="30"/>
        </w:rPr>
        <w:t>2</w:t>
      </w:r>
      <w:r w:rsidRPr="002732BF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732BF">
        <w:rPr>
          <w:rFonts w:asciiTheme="majorBidi" w:hAnsiTheme="majorBidi" w:cstheme="majorBidi"/>
          <w:sz w:val="30"/>
          <w:szCs w:val="30"/>
        </w:rPr>
        <w:t>00</w:t>
      </w:r>
      <w:r w:rsidRPr="002732B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AA2422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2732BF">
        <w:rPr>
          <w:rFonts w:asciiTheme="majorBidi" w:hAnsiTheme="majorBidi"/>
          <w:sz w:val="30"/>
          <w:szCs w:val="30"/>
          <w:lang w:val="en-GB"/>
        </w:rPr>
        <w:br/>
      </w:r>
      <w:r w:rsidRPr="00AA2422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2732BF">
        <w:rPr>
          <w:rFonts w:asciiTheme="majorBidi" w:hAnsiTheme="majorBidi"/>
          <w:sz w:val="30"/>
          <w:szCs w:val="30"/>
        </w:rPr>
        <w:t xml:space="preserve">6 </w:t>
      </w:r>
      <w:r w:rsidRPr="00AA2422">
        <w:rPr>
          <w:rFonts w:asciiTheme="majorBidi" w:hAnsiTheme="majorBidi"/>
          <w:sz w:val="30"/>
          <w:szCs w:val="30"/>
          <w:cs/>
        </w:rPr>
        <w:t>ล้านบาทต่อปี</w:t>
      </w:r>
    </w:p>
    <w:p w14:paraId="67463EE9" w14:textId="77777777" w:rsidR="0076288F" w:rsidRPr="002732BF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32BF">
        <w:rPr>
          <w:rFonts w:asciiTheme="majorBidi" w:hAnsiTheme="majorBidi" w:cstheme="majorBidi"/>
          <w:sz w:val="30"/>
          <w:szCs w:val="30"/>
        </w:rPr>
        <w:t>-</w:t>
      </w:r>
      <w:r w:rsidRPr="002732BF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CE85C52" w14:textId="77777777" w:rsidR="0076288F" w:rsidRPr="002732BF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69F0" w14:textId="6C9905D8" w:rsidR="0076288F" w:rsidRPr="002732BF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732BF">
        <w:rPr>
          <w:rFonts w:asciiTheme="majorBidi" w:hAnsiTheme="majorBidi" w:cstheme="majorBidi"/>
          <w:sz w:val="30"/>
          <w:szCs w:val="30"/>
        </w:rPr>
        <w:t>6</w:t>
      </w:r>
      <w:r w:rsidR="0076288F" w:rsidRPr="002732BF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B2F0635" w14:textId="77777777" w:rsidR="0076288F" w:rsidRPr="002732BF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0E2048" w14:textId="77777777" w:rsidR="0076288F" w:rsidRPr="002732BF" w:rsidRDefault="0076288F" w:rsidP="007628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A2422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Pr="00AA2422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AA2422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76F93BE6" w14:textId="77777777" w:rsidR="0076288F" w:rsidRPr="002732BF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76288F" w:rsidRPr="002732BF" w14:paraId="044262F7" w14:textId="77777777" w:rsidTr="00500649">
        <w:trPr>
          <w:trHeight w:val="20"/>
          <w:tblHeader/>
        </w:trPr>
        <w:tc>
          <w:tcPr>
            <w:tcW w:w="3060" w:type="dxa"/>
          </w:tcPr>
          <w:p w14:paraId="527BED46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74A870B" w14:textId="77777777" w:rsidR="0076288F" w:rsidRPr="002732BF" w:rsidRDefault="0076288F" w:rsidP="005006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12BB16D" w14:textId="77777777" w:rsidR="0076288F" w:rsidRPr="002732BF" w:rsidRDefault="0076288F" w:rsidP="00500649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6288F" w:rsidRPr="002732BF" w14:paraId="6B631B48" w14:textId="77777777" w:rsidTr="00500649">
        <w:trPr>
          <w:trHeight w:val="20"/>
        </w:trPr>
        <w:tc>
          <w:tcPr>
            <w:tcW w:w="3060" w:type="dxa"/>
          </w:tcPr>
          <w:p w14:paraId="01DB5256" w14:textId="77777777" w:rsidR="0076288F" w:rsidRPr="002732BF" w:rsidRDefault="0076288F" w:rsidP="0050064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55F2597B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D5FB301" w14:textId="77777777" w:rsidR="0076288F" w:rsidRPr="002732BF" w:rsidRDefault="0076288F" w:rsidP="00500649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 ถือหุ้นใ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กองทรัสต์ร้อยละ 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  <w:t xml:space="preserve">30.20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และมีผู้แทนเป็นผ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76288F" w:rsidRPr="002732BF" w14:paraId="518166D3" w14:textId="77777777" w:rsidTr="00500649">
        <w:trPr>
          <w:trHeight w:val="20"/>
        </w:trPr>
        <w:tc>
          <w:tcPr>
            <w:tcW w:w="3060" w:type="dxa"/>
          </w:tcPr>
          <w:p w14:paraId="541A84E7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2732BF">
              <w:rPr>
                <w:rFonts w:ascii="Angsana New" w:hAnsi="Angsana New"/>
                <w:sz w:val="30"/>
                <w:szCs w:val="30"/>
              </w:rPr>
              <w:br/>
            </w: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14:paraId="1869738D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2B5B3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76288F" w:rsidRPr="002732BF" w14:paraId="427B8C37" w14:textId="77777777" w:rsidTr="00500649">
        <w:trPr>
          <w:trHeight w:val="20"/>
        </w:trPr>
        <w:tc>
          <w:tcPr>
            <w:tcW w:w="3060" w:type="dxa"/>
          </w:tcPr>
          <w:p w14:paraId="6C527B79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3357D475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กรุงไทย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B7E5DF3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9E71E20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76288F" w:rsidRPr="002732BF" w14:paraId="30F675B1" w14:textId="77777777" w:rsidTr="00500649">
        <w:trPr>
          <w:trHeight w:val="20"/>
        </w:trPr>
        <w:tc>
          <w:tcPr>
            <w:tcW w:w="3060" w:type="dxa"/>
          </w:tcPr>
          <w:p w14:paraId="18BEE49D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6E550B36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F9C0EF4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76288F" w:rsidRPr="002732BF" w14:paraId="61AE6AED" w14:textId="77777777" w:rsidTr="00500649">
        <w:trPr>
          <w:trHeight w:val="20"/>
        </w:trPr>
        <w:tc>
          <w:tcPr>
            <w:tcW w:w="3060" w:type="dxa"/>
          </w:tcPr>
          <w:p w14:paraId="7A0DD2FA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7F63AC30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DD1B8E1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2732BF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  <w:tr w:rsidR="0076288F" w:rsidRPr="002732BF" w14:paraId="60496AAE" w14:textId="77777777" w:rsidTr="00500649">
        <w:trPr>
          <w:trHeight w:val="20"/>
        </w:trPr>
        <w:tc>
          <w:tcPr>
            <w:tcW w:w="3060" w:type="dxa"/>
          </w:tcPr>
          <w:p w14:paraId="7B48E21B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3617281C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แมนเนจเม้นท์ จำกัด</w:t>
            </w:r>
          </w:p>
        </w:tc>
        <w:tc>
          <w:tcPr>
            <w:tcW w:w="1350" w:type="dxa"/>
          </w:tcPr>
          <w:p w14:paraId="316A8F37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60051109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D6B813A" w14:textId="77777777" w:rsidR="0076288F" w:rsidRPr="002732BF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76288F" w:rsidRPr="002732BF" w14:paraId="03F5C352" w14:textId="77777777" w:rsidTr="00500649">
        <w:trPr>
          <w:trHeight w:val="20"/>
        </w:trPr>
        <w:tc>
          <w:tcPr>
            <w:tcW w:w="3060" w:type="dxa"/>
          </w:tcPr>
          <w:p w14:paraId="7B8E8287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53275C6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BDCE2CE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AC9791E" w14:textId="77777777" w:rsidR="00E04602" w:rsidRDefault="00E04602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  <w:sectPr w:rsidR="00E04602" w:rsidSect="00263251">
          <w:headerReference w:type="default" r:id="rId11"/>
          <w:footerReference w:type="default" r:id="rId12"/>
          <w:pgSz w:w="11909" w:h="16834" w:code="9"/>
          <w:pgMar w:top="720" w:right="1152" w:bottom="720" w:left="1152" w:header="720" w:footer="720" w:gutter="0"/>
          <w:pgNumType w:start="10"/>
          <w:cols w:space="720"/>
        </w:sect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2732BF" w:rsidRPr="00210C7E" w14:paraId="7930553F" w14:textId="77777777" w:rsidTr="00A92C62">
        <w:trPr>
          <w:cantSplit/>
          <w:tblHeader/>
        </w:trPr>
        <w:tc>
          <w:tcPr>
            <w:tcW w:w="5490" w:type="dxa"/>
          </w:tcPr>
          <w:p w14:paraId="08BE297D" w14:textId="77777777" w:rsidR="002732BF" w:rsidRPr="00210C7E" w:rsidRDefault="002732BF" w:rsidP="00A92C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024A5876" w14:textId="77777777" w:rsidR="002732BF" w:rsidRPr="00210C7E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2732BF" w:rsidRPr="001316DA" w14:paraId="0DEEF14A" w14:textId="77777777" w:rsidTr="00A92C62">
        <w:trPr>
          <w:cantSplit/>
          <w:tblHeader/>
        </w:trPr>
        <w:tc>
          <w:tcPr>
            <w:tcW w:w="5490" w:type="dxa"/>
          </w:tcPr>
          <w:p w14:paraId="4E433C70" w14:textId="77777777" w:rsidR="002732BF" w:rsidRPr="00CC5D3C" w:rsidRDefault="002732BF" w:rsidP="00A92C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Pr="00AA2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2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04726A7C" w14:textId="058CB0F5" w:rsidR="002732BF" w:rsidRPr="001316DA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AA2422">
              <w:rPr>
                <w:rFonts w:asciiTheme="majorBidi" w:hAnsiTheme="majorBidi" w:cstheme="majorBidi" w:hint="cs"/>
                <w:b w:val="0"/>
                <w:bCs w:val="0"/>
              </w:rPr>
              <w:t>2568</w:t>
            </w:r>
          </w:p>
        </w:tc>
        <w:tc>
          <w:tcPr>
            <w:tcW w:w="270" w:type="dxa"/>
          </w:tcPr>
          <w:p w14:paraId="346BC9B3" w14:textId="77777777" w:rsidR="002732BF" w:rsidRPr="00CC5D3C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2625A9C7" w14:textId="0AE05216" w:rsidR="002732BF" w:rsidRPr="00AA2422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A2422">
              <w:rPr>
                <w:rFonts w:asciiTheme="majorBidi" w:hAnsiTheme="majorBidi" w:cstheme="majorBidi" w:hint="cs"/>
                <w:b w:val="0"/>
                <w:bCs w:val="0"/>
              </w:rPr>
              <w:t>2567</w:t>
            </w:r>
          </w:p>
        </w:tc>
      </w:tr>
      <w:tr w:rsidR="002732BF" w:rsidRPr="001316DA" w14:paraId="1E8FFB17" w14:textId="77777777" w:rsidTr="00A92C62">
        <w:trPr>
          <w:cantSplit/>
          <w:tblHeader/>
        </w:trPr>
        <w:tc>
          <w:tcPr>
            <w:tcW w:w="5490" w:type="dxa"/>
          </w:tcPr>
          <w:p w14:paraId="22AB6DFD" w14:textId="77777777" w:rsidR="002732BF" w:rsidRPr="00CE726B" w:rsidRDefault="002732BF" w:rsidP="00A92C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25A74F0A" w14:textId="77777777" w:rsidR="002732BF" w:rsidRPr="00AA2422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AA2422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2732BF" w:rsidRPr="00CE726B" w14:paraId="0871BACF" w14:textId="77777777" w:rsidTr="00A92C62">
        <w:trPr>
          <w:cantSplit/>
        </w:trPr>
        <w:tc>
          <w:tcPr>
            <w:tcW w:w="5490" w:type="dxa"/>
          </w:tcPr>
          <w:p w14:paraId="14A06DA3" w14:textId="77777777" w:rsidR="002732BF" w:rsidRPr="00CE726B" w:rsidRDefault="002732BF" w:rsidP="00A92C6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699AB63E" w14:textId="77777777" w:rsidR="002732BF" w:rsidRPr="00CE726B" w:rsidRDefault="002732BF" w:rsidP="00A92C6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E52EB" w14:textId="77777777" w:rsidR="002732BF" w:rsidRPr="00CE726B" w:rsidRDefault="002732BF" w:rsidP="00A92C6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CFFEE1" w14:textId="77777777" w:rsidR="002732BF" w:rsidRPr="00CE726B" w:rsidRDefault="002732BF" w:rsidP="00A92C6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2BF" w:rsidRPr="00CE726B" w14:paraId="4A44DCF2" w14:textId="77777777" w:rsidTr="00A92C62">
        <w:trPr>
          <w:cantSplit/>
        </w:trPr>
        <w:tc>
          <w:tcPr>
            <w:tcW w:w="5490" w:type="dxa"/>
          </w:tcPr>
          <w:p w14:paraId="0E184C1A" w14:textId="77777777" w:rsidR="002732BF" w:rsidRPr="00CE726B" w:rsidRDefault="002732BF" w:rsidP="002732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ค่าธรรมเนียมการจัดการ</w:t>
            </w:r>
          </w:p>
        </w:tc>
        <w:tc>
          <w:tcPr>
            <w:tcW w:w="1710" w:type="dxa"/>
          </w:tcPr>
          <w:p w14:paraId="552C3E10" w14:textId="53941042" w:rsidR="002732BF" w:rsidRPr="00E81486" w:rsidRDefault="00EE0BFC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11,055</w:t>
            </w:r>
          </w:p>
        </w:tc>
        <w:tc>
          <w:tcPr>
            <w:tcW w:w="270" w:type="dxa"/>
          </w:tcPr>
          <w:p w14:paraId="1D55C3A2" w14:textId="77777777" w:rsidR="002732BF" w:rsidRPr="00CE726B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3ECCD4" w14:textId="5DCC8F1C" w:rsidR="002732BF" w:rsidRPr="00CE726B" w:rsidRDefault="002732BF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11,188</w:t>
            </w:r>
          </w:p>
        </w:tc>
      </w:tr>
      <w:tr w:rsidR="002732BF" w:rsidRPr="001316DA" w14:paraId="6F125EEB" w14:textId="77777777" w:rsidTr="00A92C62">
        <w:trPr>
          <w:cantSplit/>
        </w:trPr>
        <w:tc>
          <w:tcPr>
            <w:tcW w:w="5490" w:type="dxa"/>
          </w:tcPr>
          <w:p w14:paraId="4EDD1A89" w14:textId="77777777" w:rsidR="002732BF" w:rsidRPr="00AA2422" w:rsidRDefault="002732BF" w:rsidP="002732BF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AA242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134FE5D2" w14:textId="77777777" w:rsidR="002732BF" w:rsidRPr="001316DA" w:rsidRDefault="002732BF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3059EA" w14:textId="77777777" w:rsidR="002732BF" w:rsidRPr="00CE726B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8F661CB" w14:textId="77777777" w:rsidR="002732BF" w:rsidRPr="00AA2422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32BF" w:rsidRPr="001316DA" w14:paraId="09CD3AE4" w14:textId="77777777" w:rsidTr="00A92C62">
        <w:trPr>
          <w:cantSplit/>
        </w:trPr>
        <w:tc>
          <w:tcPr>
            <w:tcW w:w="5490" w:type="dxa"/>
          </w:tcPr>
          <w:p w14:paraId="2ED043B9" w14:textId="77777777" w:rsidR="002732BF" w:rsidRPr="00AA2422" w:rsidRDefault="002732BF" w:rsidP="002732BF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06C2EED8" w14:textId="4B9DE04D" w:rsidR="002732BF" w:rsidRPr="001316DA" w:rsidRDefault="00EE0BFC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7,063</w:t>
            </w:r>
          </w:p>
        </w:tc>
        <w:tc>
          <w:tcPr>
            <w:tcW w:w="270" w:type="dxa"/>
          </w:tcPr>
          <w:p w14:paraId="7F5197C0" w14:textId="77777777" w:rsidR="002732BF" w:rsidRPr="00AA2422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37A54C" w14:textId="58C4F341" w:rsidR="002732BF" w:rsidRPr="00AA2422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7,148</w:t>
            </w:r>
          </w:p>
        </w:tc>
      </w:tr>
      <w:tr w:rsidR="002732BF" w:rsidRPr="00CE726B" w14:paraId="5C89832D" w14:textId="77777777" w:rsidTr="00A92C62">
        <w:trPr>
          <w:cantSplit/>
        </w:trPr>
        <w:tc>
          <w:tcPr>
            <w:tcW w:w="5490" w:type="dxa"/>
          </w:tcPr>
          <w:p w14:paraId="2158EE0F" w14:textId="77777777" w:rsidR="002732BF" w:rsidRPr="00AA2422" w:rsidRDefault="002732BF" w:rsidP="002732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6BB175E3" w14:textId="77777777" w:rsidR="002732BF" w:rsidRPr="00CE726B" w:rsidRDefault="002732BF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46766" w14:textId="77777777" w:rsidR="002732BF" w:rsidRPr="00CE726B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FF771D" w14:textId="77777777" w:rsidR="002732BF" w:rsidRPr="00CE726B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2BF" w:rsidRPr="00CE726B" w14:paraId="7866C4A7" w14:textId="77777777" w:rsidTr="00A92C62">
        <w:trPr>
          <w:cantSplit/>
        </w:trPr>
        <w:tc>
          <w:tcPr>
            <w:tcW w:w="5490" w:type="dxa"/>
          </w:tcPr>
          <w:p w14:paraId="227A47EA" w14:textId="77777777" w:rsidR="002732BF" w:rsidRPr="00AA2422" w:rsidRDefault="002732BF" w:rsidP="002732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</w:tcPr>
          <w:p w14:paraId="4825AB6E" w14:textId="1EAA38C3" w:rsidR="002732BF" w:rsidRPr="00CE726B" w:rsidRDefault="00EE0BFC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82E897A" w14:textId="77777777" w:rsidR="002732BF" w:rsidRPr="00CE726B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5D0A73" w14:textId="35EEC0FC" w:rsidR="002732BF" w:rsidRPr="00CE726B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2732BF" w:rsidRPr="001316DA" w14:paraId="64317412" w14:textId="77777777" w:rsidTr="00A92C62">
        <w:trPr>
          <w:cantSplit/>
        </w:trPr>
        <w:tc>
          <w:tcPr>
            <w:tcW w:w="5490" w:type="dxa"/>
          </w:tcPr>
          <w:p w14:paraId="19932392" w14:textId="77777777" w:rsidR="002732BF" w:rsidRPr="00AA2422" w:rsidRDefault="002732BF" w:rsidP="002732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3CC856E8" w14:textId="77777777" w:rsidR="002732BF" w:rsidRPr="001316DA" w:rsidRDefault="002732BF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C4F7" w14:textId="77777777" w:rsidR="002732BF" w:rsidRPr="00CE726B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232AE5" w14:textId="77777777" w:rsidR="002732BF" w:rsidRPr="00AA2422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32BF" w:rsidRPr="001316DA" w14:paraId="2432165C" w14:textId="77777777" w:rsidTr="00A92C62">
        <w:trPr>
          <w:cantSplit/>
        </w:trPr>
        <w:tc>
          <w:tcPr>
            <w:tcW w:w="5490" w:type="dxa"/>
          </w:tcPr>
          <w:p w14:paraId="583ED16C" w14:textId="77777777" w:rsidR="002732BF" w:rsidRPr="00AA2422" w:rsidRDefault="002732BF" w:rsidP="002732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7CF4F1E0" w14:textId="2B7269D7" w:rsidR="002732BF" w:rsidRPr="001316DA" w:rsidRDefault="00EE0BFC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216,766</w:t>
            </w:r>
          </w:p>
        </w:tc>
        <w:tc>
          <w:tcPr>
            <w:tcW w:w="270" w:type="dxa"/>
          </w:tcPr>
          <w:p w14:paraId="5BF00FD1" w14:textId="77777777" w:rsidR="002732BF" w:rsidRPr="00AA2422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39B9F11" w14:textId="58585ACC" w:rsidR="002732BF" w:rsidRPr="00AA2422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209,736</w:t>
            </w:r>
          </w:p>
        </w:tc>
      </w:tr>
      <w:tr w:rsidR="002732BF" w:rsidRPr="001316DA" w14:paraId="2F2BCA01" w14:textId="77777777" w:rsidTr="00A92C62">
        <w:trPr>
          <w:cantSplit/>
        </w:trPr>
        <w:tc>
          <w:tcPr>
            <w:tcW w:w="5490" w:type="dxa"/>
          </w:tcPr>
          <w:p w14:paraId="30909054" w14:textId="77777777" w:rsidR="002732BF" w:rsidRPr="00AA2422" w:rsidRDefault="002732BF" w:rsidP="002732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34FDB63E" w14:textId="77777777" w:rsidR="002732BF" w:rsidRPr="001316DA" w:rsidRDefault="002732BF" w:rsidP="002732B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52632" w14:textId="77777777" w:rsidR="002732BF" w:rsidRPr="00CE726B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D6EC15" w14:textId="77777777" w:rsidR="002732BF" w:rsidRPr="00AA2422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32BF" w:rsidRPr="001316DA" w14:paraId="6E370E43" w14:textId="77777777" w:rsidTr="00A92C62">
        <w:trPr>
          <w:cantSplit/>
        </w:trPr>
        <w:tc>
          <w:tcPr>
            <w:tcW w:w="5490" w:type="dxa"/>
          </w:tcPr>
          <w:p w14:paraId="3DF16340" w14:textId="77777777" w:rsidR="002732BF" w:rsidRPr="00AA2422" w:rsidRDefault="002732BF" w:rsidP="002732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707974C0" w14:textId="2C4B7C4E" w:rsidR="002732BF" w:rsidRPr="001316DA" w:rsidRDefault="00EE0BFC" w:rsidP="002732BF">
            <w:pPr>
              <w:tabs>
                <w:tab w:val="left" w:pos="1390"/>
              </w:tabs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173,556</w:t>
            </w:r>
          </w:p>
        </w:tc>
        <w:tc>
          <w:tcPr>
            <w:tcW w:w="270" w:type="dxa"/>
          </w:tcPr>
          <w:p w14:paraId="7E80D62B" w14:textId="77777777" w:rsidR="002732BF" w:rsidRPr="00AA2422" w:rsidRDefault="002732BF" w:rsidP="002732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FA52988" w14:textId="29B5446F" w:rsidR="002732BF" w:rsidRPr="00AA2422" w:rsidRDefault="002732BF" w:rsidP="002732B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186,948</w:t>
            </w:r>
          </w:p>
        </w:tc>
      </w:tr>
    </w:tbl>
    <w:p w14:paraId="7F61E96B" w14:textId="77777777" w:rsidR="002732BF" w:rsidRPr="001316DA" w:rsidRDefault="002732BF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76288F" w:rsidRPr="001316DA" w14:paraId="2A1E8E65" w14:textId="77777777" w:rsidTr="00500649">
        <w:trPr>
          <w:tblHeader/>
        </w:trPr>
        <w:tc>
          <w:tcPr>
            <w:tcW w:w="5490" w:type="dxa"/>
          </w:tcPr>
          <w:p w14:paraId="419D691D" w14:textId="77777777" w:rsidR="0076288F" w:rsidRPr="00B80197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A24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4ED644DE" w14:textId="711512C5" w:rsidR="0076288F" w:rsidRPr="00AA2422" w:rsidRDefault="00AF7933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9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732BF" w:rsidRPr="00AA242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AA2422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76288F" w:rsidRPr="00AA24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0D1CCF7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2550DC42" w14:textId="77777777" w:rsidR="0076288F" w:rsidRPr="00AA2422" w:rsidRDefault="0076288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6288F" w:rsidRPr="001316DA" w14:paraId="299A2A8C" w14:textId="77777777" w:rsidTr="00500649">
        <w:trPr>
          <w:tblHeader/>
        </w:trPr>
        <w:tc>
          <w:tcPr>
            <w:tcW w:w="5490" w:type="dxa"/>
          </w:tcPr>
          <w:p w14:paraId="714977E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A8ACAF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16DAA1C5" w14:textId="77777777" w:rsidTr="00500649">
        <w:trPr>
          <w:tblHeader/>
        </w:trPr>
        <w:tc>
          <w:tcPr>
            <w:tcW w:w="5490" w:type="dxa"/>
          </w:tcPr>
          <w:p w14:paraId="1A5F0026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499569A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02055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C93381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1316DA" w14:paraId="358846FB" w14:textId="77777777" w:rsidTr="00500649">
        <w:trPr>
          <w:tblHeader/>
        </w:trPr>
        <w:tc>
          <w:tcPr>
            <w:tcW w:w="5490" w:type="dxa"/>
          </w:tcPr>
          <w:p w14:paraId="5C7CC1E1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926C13C" w14:textId="51EAACF3" w:rsidR="0076288F" w:rsidRPr="00B14F41" w:rsidRDefault="00EE0BFC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8,583</w:t>
            </w:r>
          </w:p>
        </w:tc>
        <w:tc>
          <w:tcPr>
            <w:tcW w:w="261" w:type="dxa"/>
          </w:tcPr>
          <w:p w14:paraId="1ECFF53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AFFE1DB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</w:tr>
      <w:tr w:rsidR="0076288F" w:rsidRPr="00CE726B" w14:paraId="527AF329" w14:textId="77777777" w:rsidTr="00500649">
        <w:trPr>
          <w:tblHeader/>
        </w:trPr>
        <w:tc>
          <w:tcPr>
            <w:tcW w:w="5490" w:type="dxa"/>
          </w:tcPr>
          <w:p w14:paraId="4817DC68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566F57B9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8853B2A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A3B5D6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CE726B" w14:paraId="67C9DDEE" w14:textId="77777777" w:rsidTr="00500649">
        <w:trPr>
          <w:tblHeader/>
        </w:trPr>
        <w:tc>
          <w:tcPr>
            <w:tcW w:w="5490" w:type="dxa"/>
          </w:tcPr>
          <w:p w14:paraId="51CF5551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1A08F412" w14:textId="5D31C882" w:rsidR="0076288F" w:rsidRPr="00497B7D" w:rsidRDefault="00EE0BFC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  <w:tc>
          <w:tcPr>
            <w:tcW w:w="261" w:type="dxa"/>
          </w:tcPr>
          <w:p w14:paraId="648822B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5A9A272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28,719</w:t>
            </w:r>
          </w:p>
        </w:tc>
      </w:tr>
      <w:tr w:rsidR="0076288F" w:rsidRPr="001316DA" w14:paraId="7C65246E" w14:textId="77777777" w:rsidTr="00500649">
        <w:trPr>
          <w:tblHeader/>
        </w:trPr>
        <w:tc>
          <w:tcPr>
            <w:tcW w:w="5490" w:type="dxa"/>
          </w:tcPr>
          <w:p w14:paraId="4653F09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D41B7BC" w14:textId="3A68EADD" w:rsidR="0076288F" w:rsidRPr="00AA2422" w:rsidRDefault="00EE0BFC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11,666</w:t>
            </w:r>
          </w:p>
        </w:tc>
        <w:tc>
          <w:tcPr>
            <w:tcW w:w="261" w:type="dxa"/>
          </w:tcPr>
          <w:p w14:paraId="7D3269D4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212F59C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88F" w:rsidRPr="00CE726B" w14:paraId="00626282" w14:textId="77777777" w:rsidTr="00500649">
        <w:trPr>
          <w:tblHeader/>
        </w:trPr>
        <w:tc>
          <w:tcPr>
            <w:tcW w:w="5490" w:type="dxa"/>
          </w:tcPr>
          <w:p w14:paraId="4F338A18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0745978F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3D3FE73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6D54FC7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CE726B" w14:paraId="14FE3BC2" w14:textId="77777777" w:rsidTr="00500649">
        <w:trPr>
          <w:tblHeader/>
        </w:trPr>
        <w:tc>
          <w:tcPr>
            <w:tcW w:w="5490" w:type="dxa"/>
          </w:tcPr>
          <w:p w14:paraId="48843868" w14:textId="2033C8FC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374CE4B" w14:textId="7D6CB119" w:rsidR="00670A54" w:rsidRDefault="00EE0BFC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12,435</w:t>
            </w:r>
          </w:p>
        </w:tc>
        <w:tc>
          <w:tcPr>
            <w:tcW w:w="261" w:type="dxa"/>
          </w:tcPr>
          <w:p w14:paraId="031AC4ED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5017BFC" w14:textId="286B27C2" w:rsidR="00670A54" w:rsidRPr="001316DA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A54" w:rsidRPr="00CE726B" w14:paraId="5344AE7D" w14:textId="77777777" w:rsidTr="00500649">
        <w:trPr>
          <w:tblHeader/>
        </w:trPr>
        <w:tc>
          <w:tcPr>
            <w:tcW w:w="5490" w:type="dxa"/>
          </w:tcPr>
          <w:p w14:paraId="7F15BD98" w14:textId="77777777" w:rsidR="00670A54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00175C3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B3893E7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48EBF10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1316DA" w14:paraId="49825BFD" w14:textId="77777777" w:rsidTr="00500649">
        <w:trPr>
          <w:tblHeader/>
        </w:trPr>
        <w:tc>
          <w:tcPr>
            <w:tcW w:w="5490" w:type="dxa"/>
          </w:tcPr>
          <w:p w14:paraId="1D4049F7" w14:textId="77777777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6624067" w14:textId="02565D70" w:rsidR="00670A54" w:rsidRPr="00AA2422" w:rsidRDefault="00EE0BFC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261" w:type="dxa"/>
          </w:tcPr>
          <w:p w14:paraId="424D87AF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35B1D5E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</w:tr>
      <w:tr w:rsidR="00670A54" w:rsidRPr="001316DA" w14:paraId="425E9E6F" w14:textId="77777777" w:rsidTr="00500649">
        <w:trPr>
          <w:tblHeader/>
        </w:trPr>
        <w:tc>
          <w:tcPr>
            <w:tcW w:w="5490" w:type="dxa"/>
          </w:tcPr>
          <w:p w14:paraId="290FE5A2" w14:textId="77777777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(มหาชน)</w:t>
            </w:r>
          </w:p>
        </w:tc>
        <w:tc>
          <w:tcPr>
            <w:tcW w:w="1710" w:type="dxa"/>
          </w:tcPr>
          <w:p w14:paraId="61E940D4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69021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3814C7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1316DA" w14:paraId="51385B99" w14:textId="77777777" w:rsidTr="00500649">
        <w:trPr>
          <w:tblHeader/>
        </w:trPr>
        <w:tc>
          <w:tcPr>
            <w:tcW w:w="5490" w:type="dxa"/>
          </w:tcPr>
          <w:p w14:paraId="42F0ED41" w14:textId="77777777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2FCAA3CA" w14:textId="45CCC855" w:rsidR="00670A54" w:rsidRPr="00B14F41" w:rsidRDefault="00EE0BFC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1,632</w:t>
            </w:r>
          </w:p>
        </w:tc>
        <w:tc>
          <w:tcPr>
            <w:tcW w:w="261" w:type="dxa"/>
          </w:tcPr>
          <w:p w14:paraId="0BFA59AC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E4ED46F" w14:textId="77777777" w:rsidR="00670A54" w:rsidRPr="001316DA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2,488</w:t>
            </w:r>
          </w:p>
        </w:tc>
      </w:tr>
    </w:tbl>
    <w:p w14:paraId="03E4F906" w14:textId="77777777" w:rsidR="00320E7C" w:rsidRDefault="00320E7C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4AB03B3" w14:textId="010F1CEF" w:rsidR="00380FB1" w:rsidRPr="00AA2422" w:rsidRDefault="0076288F" w:rsidP="00380FB1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A24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316DA">
        <w:rPr>
          <w:rFonts w:ascii="Angsana New" w:hAnsi="Angsana New"/>
          <w:sz w:val="30"/>
          <w:szCs w:val="30"/>
        </w:rPr>
        <w:t xml:space="preserve">25 </w:t>
      </w:r>
      <w:r w:rsidRPr="00AA242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AA2422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1316DA">
        <w:rPr>
          <w:rFonts w:ascii="Angsana New" w:hAnsi="Angsana New"/>
          <w:sz w:val="30"/>
          <w:szCs w:val="30"/>
        </w:rPr>
        <w:t xml:space="preserve">23 </w:t>
      </w:r>
      <w:r w:rsidRPr="00AA242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AA2422">
        <w:rPr>
          <w:rFonts w:ascii="Angsana New" w:hAnsi="Angsana New"/>
          <w:sz w:val="30"/>
          <w:szCs w:val="30"/>
          <w:cs/>
        </w:rPr>
        <w:t>บริษัท ดุสิต มัลดีฟส์ อินเวสเม้นท์ จำกัด (“</w:t>
      </w:r>
      <w:r w:rsidRPr="001316DA">
        <w:rPr>
          <w:rFonts w:ascii="Angsana New" w:hAnsi="Angsana New"/>
          <w:sz w:val="30"/>
          <w:szCs w:val="30"/>
        </w:rPr>
        <w:t>DMI”)</w:t>
      </w:r>
      <w:r w:rsidRPr="00AA2422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="00B12F37">
        <w:rPr>
          <w:rFonts w:ascii="Angsana New" w:hAnsi="Angsana New"/>
          <w:sz w:val="30"/>
          <w:szCs w:val="30"/>
        </w:rPr>
        <w:t>77.73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AA2422">
        <w:rPr>
          <w:rFonts w:ascii="Angsana New" w:hAnsi="Angsana New" w:hint="cs"/>
          <w:sz w:val="30"/>
          <w:szCs w:val="30"/>
          <w:cs/>
        </w:rPr>
        <w:t xml:space="preserve">ณ </w:t>
      </w:r>
      <w:r w:rsidR="00AF7933" w:rsidRPr="00AA2422">
        <w:rPr>
          <w:rFonts w:ascii="Angsana New" w:hAnsi="Angsana New"/>
          <w:sz w:val="30"/>
          <w:szCs w:val="30"/>
          <w:cs/>
        </w:rPr>
        <w:t xml:space="preserve">วันที่ </w:t>
      </w:r>
      <w:r w:rsidR="00BF433F">
        <w:rPr>
          <w:rFonts w:ascii="Angsana New" w:hAnsi="Angsana New"/>
          <w:sz w:val="30"/>
          <w:szCs w:val="30"/>
        </w:rPr>
        <w:t>30</w:t>
      </w:r>
      <w:r w:rsidR="00AF7933" w:rsidRPr="00AA2422">
        <w:rPr>
          <w:rFonts w:ascii="Angsana New" w:hAnsi="Angsana New"/>
          <w:sz w:val="30"/>
          <w:szCs w:val="30"/>
          <w:cs/>
        </w:rPr>
        <w:t xml:space="preserve"> </w:t>
      </w:r>
      <w:r w:rsidR="00380FB1" w:rsidRPr="00AA2422">
        <w:rPr>
          <w:rFonts w:ascii="Angsana New" w:hAnsi="Angsana New" w:hint="cs"/>
          <w:sz w:val="30"/>
          <w:szCs w:val="30"/>
          <w:cs/>
        </w:rPr>
        <w:t>กันยา</w:t>
      </w:r>
      <w:r w:rsidR="00AF7933" w:rsidRPr="00AA2422">
        <w:rPr>
          <w:rFonts w:ascii="Angsana New" w:hAnsi="Angsana New"/>
          <w:sz w:val="30"/>
          <w:szCs w:val="30"/>
          <w:cs/>
        </w:rPr>
        <w:t>ยน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316DA">
        <w:rPr>
          <w:rFonts w:ascii="Angsana New" w:hAnsi="Angsana New"/>
          <w:sz w:val="30"/>
          <w:szCs w:val="30"/>
        </w:rPr>
        <w:t xml:space="preserve"> DMI </w:t>
      </w:r>
      <w:r w:rsidRPr="00AA2422">
        <w:rPr>
          <w:rFonts w:ascii="Angsana New" w:hAnsi="Angsana New" w:hint="cs"/>
          <w:sz w:val="30"/>
          <w:szCs w:val="30"/>
          <w:cs/>
        </w:rPr>
        <w:t>มี</w:t>
      </w:r>
      <w:r w:rsidRPr="00AA2422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4A2BF7">
        <w:rPr>
          <w:rFonts w:ascii="Angsana New" w:hAnsi="Angsana New"/>
          <w:sz w:val="30"/>
          <w:szCs w:val="30"/>
        </w:rPr>
        <w:t>45.5</w:t>
      </w:r>
      <w:r w:rsidR="00650A89">
        <w:rPr>
          <w:rFonts w:ascii="Angsana New" w:hAnsi="Angsana New"/>
          <w:sz w:val="30"/>
          <w:szCs w:val="30"/>
        </w:rPr>
        <w:t>0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AA2422">
        <w:rPr>
          <w:rFonts w:ascii="Angsana New" w:hAnsi="Angsana New"/>
          <w:i/>
          <w:iCs/>
          <w:sz w:val="30"/>
          <w:szCs w:val="30"/>
          <w:cs/>
        </w:rPr>
        <w:t xml:space="preserve">(ณ วันที่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A2422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AA242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:</w:t>
      </w:r>
      <w:r w:rsidRPr="001316D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46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ล้านดอลล่าร์สหรัฐ)</w:t>
      </w:r>
      <w:r w:rsidR="00380FB1" w:rsidRPr="00AA2422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2AE2ACA" w14:textId="2BC269F5" w:rsidR="0076288F" w:rsidRPr="00AA2422" w:rsidRDefault="00637A03" w:rsidP="00320E7C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76288F" w:rsidRPr="00AA2422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EAC536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9B12C" w14:textId="461542E7" w:rsidR="0076288F" w:rsidRPr="001B4B45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t>ในระหว่าง</w:t>
      </w:r>
      <w:r w:rsidR="00AF7933" w:rsidRPr="00AA2422">
        <w:rPr>
          <w:rFonts w:ascii="Angsana New" w:hAnsi="Angsana New"/>
          <w:sz w:val="30"/>
          <w:szCs w:val="30"/>
          <w:cs/>
        </w:rPr>
        <w:t>งวด</w:t>
      </w:r>
      <w:r w:rsidR="00380FB1" w:rsidRPr="00AA2422">
        <w:rPr>
          <w:rFonts w:ascii="Angsana New" w:hAnsi="Angsana New" w:hint="cs"/>
          <w:sz w:val="30"/>
          <w:szCs w:val="30"/>
          <w:cs/>
        </w:rPr>
        <w:t>เ</w:t>
      </w:r>
      <w:r w:rsidR="00AF7933" w:rsidRPr="00AA2422">
        <w:rPr>
          <w:rFonts w:ascii="Angsana New" w:hAnsi="Angsana New"/>
          <w:sz w:val="30"/>
          <w:szCs w:val="30"/>
          <w:cs/>
        </w:rPr>
        <w:t>ก</w:t>
      </w:r>
      <w:r w:rsidR="00380FB1" w:rsidRPr="00AA2422">
        <w:rPr>
          <w:rFonts w:ascii="Angsana New" w:hAnsi="Angsana New" w:hint="cs"/>
          <w:sz w:val="30"/>
          <w:szCs w:val="30"/>
          <w:cs/>
        </w:rPr>
        <w:t>้า</w:t>
      </w:r>
      <w:r w:rsidR="00AF7933" w:rsidRPr="00AA24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F7933" w:rsidRPr="008702B1">
        <w:rPr>
          <w:rFonts w:ascii="Angsana New" w:hAnsi="Angsana New"/>
          <w:sz w:val="30"/>
          <w:szCs w:val="30"/>
        </w:rPr>
        <w:t xml:space="preserve">30 </w:t>
      </w:r>
      <w:r w:rsidR="00380FB1" w:rsidRPr="00AA2422">
        <w:rPr>
          <w:rFonts w:ascii="Angsana New" w:hAnsi="Angsana New" w:hint="cs"/>
          <w:sz w:val="30"/>
          <w:szCs w:val="30"/>
          <w:cs/>
        </w:rPr>
        <w:t>กันยา</w:t>
      </w:r>
      <w:r w:rsidR="00AF7933" w:rsidRPr="00AA2422">
        <w:rPr>
          <w:rFonts w:ascii="Angsana New" w:hAnsi="Angsana New"/>
          <w:sz w:val="30"/>
          <w:szCs w:val="30"/>
          <w:cs/>
        </w:rPr>
        <w:t>ยน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AA2422">
        <w:rPr>
          <w:rFonts w:ascii="Angsana New" w:hAnsi="Angsana New" w:hint="cs"/>
          <w:sz w:val="30"/>
          <w:szCs w:val="30"/>
          <w:cs/>
        </w:rPr>
        <w:t>หน่วย</w:t>
      </w:r>
      <w:r w:rsidRPr="00AA2422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32DEDBBF" w14:textId="77777777" w:rsidR="0076288F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380FB1" w:rsidRPr="00686B61" w14:paraId="0DC8564D" w14:textId="77777777" w:rsidTr="00A92C62">
        <w:trPr>
          <w:cantSplit/>
          <w:trHeight w:val="396"/>
          <w:tblHeader/>
        </w:trPr>
        <w:tc>
          <w:tcPr>
            <w:tcW w:w="2340" w:type="dxa"/>
          </w:tcPr>
          <w:p w14:paraId="75F270C6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70DD43DA" w14:textId="77777777" w:rsidR="00380FB1" w:rsidRPr="001316DA" w:rsidRDefault="00380FB1" w:rsidP="00A92C62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7380FFFF" w14:textId="77777777" w:rsidR="00380FB1" w:rsidRPr="00686B61" w:rsidRDefault="00380FB1" w:rsidP="00A92C62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AA2422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36E9D8F1" w14:textId="77777777" w:rsidR="00380FB1" w:rsidRPr="001316DA" w:rsidRDefault="00380FB1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44346067" w14:textId="77777777" w:rsidR="00380FB1" w:rsidRPr="00686B61" w:rsidRDefault="00380FB1" w:rsidP="00A92C62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AA2422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มูลค่า</w:t>
            </w:r>
            <w:r w:rsidRPr="00AA2422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8633ADE" w14:textId="77777777" w:rsidR="00380FB1" w:rsidRPr="00686B61" w:rsidRDefault="00380FB1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01D61C43" w14:textId="7E3CAB5C" w:rsidR="00380FB1" w:rsidRPr="00686B61" w:rsidRDefault="00380FB1" w:rsidP="00A92C62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2568</w:t>
            </w:r>
          </w:p>
        </w:tc>
        <w:tc>
          <w:tcPr>
            <w:tcW w:w="270" w:type="dxa"/>
          </w:tcPr>
          <w:p w14:paraId="0E06E001" w14:textId="77777777" w:rsidR="00380FB1" w:rsidRPr="00686B61" w:rsidRDefault="00380FB1" w:rsidP="00A92C62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38CC398B" w14:textId="585238E7" w:rsidR="00380FB1" w:rsidRPr="00686B61" w:rsidRDefault="00380FB1" w:rsidP="00A92C62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2567</w:t>
            </w:r>
          </w:p>
        </w:tc>
      </w:tr>
      <w:tr w:rsidR="00380FB1" w:rsidRPr="00686B61" w14:paraId="1DE82B4D" w14:textId="77777777" w:rsidTr="00A92C62">
        <w:trPr>
          <w:cantSplit/>
          <w:tblHeader/>
        </w:trPr>
        <w:tc>
          <w:tcPr>
            <w:tcW w:w="2340" w:type="dxa"/>
          </w:tcPr>
          <w:p w14:paraId="59A3826A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CF106B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2B5D8FF" w14:textId="77777777" w:rsidR="00380FB1" w:rsidRPr="00686B61" w:rsidRDefault="00380FB1" w:rsidP="00A92C62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9FDB" w14:textId="77777777" w:rsidR="00380FB1" w:rsidRPr="00AA2422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CB59A4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หน่วย)</w:t>
            </w:r>
          </w:p>
        </w:tc>
        <w:tc>
          <w:tcPr>
            <w:tcW w:w="270" w:type="dxa"/>
          </w:tcPr>
          <w:p w14:paraId="2D3AD48D" w14:textId="77777777" w:rsidR="00380FB1" w:rsidRPr="00AA2422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4F8F552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0FB1" w:rsidRPr="00686B61" w14:paraId="09306F45" w14:textId="77777777" w:rsidTr="00A92C62">
        <w:trPr>
          <w:cantSplit/>
          <w:tblHeader/>
        </w:trPr>
        <w:tc>
          <w:tcPr>
            <w:tcW w:w="2340" w:type="dxa"/>
          </w:tcPr>
          <w:p w14:paraId="6ED1DAA6" w14:textId="7CE380D0" w:rsidR="00380FB1" w:rsidRPr="001316DA" w:rsidRDefault="00380FB1" w:rsidP="00380FB1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BDFC8F" w14:textId="77777777" w:rsidR="00380FB1" w:rsidRPr="00AA2422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2A8E9CF1" w14:textId="47D8B616" w:rsidR="00380FB1" w:rsidRPr="001316DA" w:rsidRDefault="00380FB1" w:rsidP="00380FB1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8764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87646"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C279CB9" w14:textId="77777777" w:rsidR="00380FB1" w:rsidRPr="00AA2422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3439FA" w14:textId="77777777" w:rsidR="00F87646" w:rsidRDefault="00F87646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43082" w14:textId="2C3C667B" w:rsidR="00380FB1" w:rsidRPr="001316DA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0.20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9B5DA1F" w14:textId="77777777" w:rsidR="00380FB1" w:rsidRPr="00AA2422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FBD1BD" w14:textId="77777777" w:rsidR="00F87646" w:rsidRDefault="00F87646" w:rsidP="00380FB1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DAA82" w14:textId="02A0F5A1" w:rsidR="00380FB1" w:rsidRPr="00686B61" w:rsidRDefault="00ED6418" w:rsidP="00380FB1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142,300</w:t>
            </w:r>
          </w:p>
        </w:tc>
        <w:tc>
          <w:tcPr>
            <w:tcW w:w="270" w:type="dxa"/>
          </w:tcPr>
          <w:p w14:paraId="60030F7F" w14:textId="77777777" w:rsidR="00380FB1" w:rsidRPr="00686B61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3E6B84" w14:textId="77777777" w:rsidR="00F87646" w:rsidRDefault="00F87646" w:rsidP="00380FB1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665E8" w14:textId="1EAA3EF8" w:rsidR="00380FB1" w:rsidRPr="00686B61" w:rsidRDefault="0038105F" w:rsidP="00380FB1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0FB1" w:rsidRPr="00686B61" w14:paraId="53CBD115" w14:textId="77777777" w:rsidTr="00A92C62">
        <w:trPr>
          <w:cantSplit/>
          <w:tblHeader/>
        </w:trPr>
        <w:tc>
          <w:tcPr>
            <w:tcW w:w="2340" w:type="dxa"/>
          </w:tcPr>
          <w:p w14:paraId="22295274" w14:textId="08D06223" w:rsidR="00380FB1" w:rsidRPr="00686B61" w:rsidRDefault="00380FB1" w:rsidP="00380FB1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4D024F" w14:textId="77777777" w:rsidR="00380FB1" w:rsidRPr="00AA2422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735E6631" w14:textId="5BC48CE4" w:rsidR="00380FB1" w:rsidRPr="00686B61" w:rsidRDefault="00380FB1" w:rsidP="00380FB1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0783494F" w14:textId="77777777" w:rsidR="00380FB1" w:rsidRPr="00AA2422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A01791" w14:textId="77777777" w:rsidR="00380FB1" w:rsidRPr="001316DA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4F489" w14:textId="12F83690" w:rsidR="00380FB1" w:rsidRPr="00686B61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A21622">
              <w:rPr>
                <w:rFonts w:asciiTheme="majorBidi" w:hAnsiTheme="majorBidi" w:cstheme="majorBidi"/>
                <w:sz w:val="30"/>
                <w:szCs w:val="30"/>
              </w:rPr>
              <w:t>2150</w:t>
            </w:r>
          </w:p>
        </w:tc>
        <w:tc>
          <w:tcPr>
            <w:tcW w:w="270" w:type="dxa"/>
          </w:tcPr>
          <w:p w14:paraId="531603F6" w14:textId="77777777" w:rsidR="00380FB1" w:rsidRPr="00AA2422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9A06C4" w14:textId="6AD38D0C" w:rsidR="00380FB1" w:rsidRPr="00686B61" w:rsidRDefault="0038105F" w:rsidP="00380FB1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152,972</w:t>
            </w:r>
          </w:p>
        </w:tc>
        <w:tc>
          <w:tcPr>
            <w:tcW w:w="270" w:type="dxa"/>
          </w:tcPr>
          <w:p w14:paraId="5102532F" w14:textId="77777777" w:rsidR="00380FB1" w:rsidRPr="00686B61" w:rsidRDefault="00380FB1" w:rsidP="00380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603F2" w14:textId="77777777" w:rsidR="00380FB1" w:rsidRPr="001316DA" w:rsidRDefault="00380FB1" w:rsidP="00380FB1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BF67D" w14:textId="56797F4A" w:rsidR="00380FB1" w:rsidRPr="00686B61" w:rsidRDefault="0038105F" w:rsidP="00380FB1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105F" w:rsidRPr="00686B61" w14:paraId="005B8191" w14:textId="77777777" w:rsidTr="00A92C62">
        <w:trPr>
          <w:cantSplit/>
          <w:tblHeader/>
        </w:trPr>
        <w:tc>
          <w:tcPr>
            <w:tcW w:w="2340" w:type="dxa"/>
          </w:tcPr>
          <w:p w14:paraId="4D20EAE5" w14:textId="73BB90FF" w:rsidR="0038105F" w:rsidRPr="001316DA" w:rsidRDefault="00214577" w:rsidP="0038105F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8105F"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105F"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38105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E02BFC" w14:textId="77777777" w:rsidR="0038105F" w:rsidRPr="00AA2422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D041F63" w14:textId="39956DB0" w:rsidR="0038105F" w:rsidRPr="001316DA" w:rsidRDefault="0038105F" w:rsidP="0038105F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45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3505B0" w14:textId="77777777" w:rsidR="0038105F" w:rsidRPr="00AA2422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2810EB" w14:textId="44FD8BBE" w:rsidR="0038105F" w:rsidRPr="001316DA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371DFB5C" w14:textId="77777777" w:rsidR="0038105F" w:rsidRPr="00AA2422" w:rsidRDefault="0038105F" w:rsidP="0038105F">
            <w:pPr>
              <w:tabs>
                <w:tab w:val="clear" w:pos="907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40D928" w14:textId="50D6EB90" w:rsidR="0038105F" w:rsidRPr="00686B61" w:rsidRDefault="0038105F" w:rsidP="0038105F">
            <w:pPr>
              <w:tabs>
                <w:tab w:val="clear" w:pos="907"/>
                <w:tab w:val="left" w:pos="520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79A1E" w14:textId="77777777" w:rsidR="0038105F" w:rsidRPr="00686B61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40286B" w14:textId="6833E90A" w:rsidR="0038105F" w:rsidRPr="00686B61" w:rsidRDefault="0038105F" w:rsidP="0038105F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145,857</w:t>
            </w:r>
          </w:p>
        </w:tc>
      </w:tr>
      <w:tr w:rsidR="0038105F" w:rsidRPr="00686B61" w14:paraId="0282E5F0" w14:textId="77777777" w:rsidTr="00A92C62">
        <w:trPr>
          <w:cantSplit/>
          <w:tblHeader/>
        </w:trPr>
        <w:tc>
          <w:tcPr>
            <w:tcW w:w="2340" w:type="dxa"/>
          </w:tcPr>
          <w:p w14:paraId="51865258" w14:textId="2C2622BB" w:rsidR="0038105F" w:rsidRPr="001316DA" w:rsidRDefault="0038105F" w:rsidP="0038105F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457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45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11DC6D" w14:textId="77777777" w:rsidR="0038105F" w:rsidRPr="00AA2422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2D421D63" w14:textId="2521F42D" w:rsidR="0038105F" w:rsidRPr="00686B61" w:rsidRDefault="0038105F" w:rsidP="0038105F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45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5C6E25FF" w14:textId="77777777" w:rsidR="0038105F" w:rsidRPr="00AA2422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B488F9" w14:textId="77777777" w:rsidR="0038105F" w:rsidRPr="001316DA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F76A10" w14:textId="1D6711A0" w:rsidR="0038105F" w:rsidRPr="00686B61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1975</w:t>
            </w:r>
          </w:p>
        </w:tc>
        <w:tc>
          <w:tcPr>
            <w:tcW w:w="270" w:type="dxa"/>
          </w:tcPr>
          <w:p w14:paraId="7EACA4BA" w14:textId="77777777" w:rsidR="0038105F" w:rsidRPr="00AA2422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DE3A33" w14:textId="0AC1B2E1" w:rsidR="0038105F" w:rsidRPr="00686B61" w:rsidRDefault="0038105F" w:rsidP="0038105F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E6B8D98" w14:textId="77777777" w:rsidR="0038105F" w:rsidRPr="00686B61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F78F8" w14:textId="77777777" w:rsidR="0038105F" w:rsidRPr="001316DA" w:rsidRDefault="0038105F" w:rsidP="0038105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2FEB9" w14:textId="4E008035" w:rsidR="0038105F" w:rsidRPr="00686B61" w:rsidRDefault="0038105F" w:rsidP="0038105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</w:tr>
      <w:tr w:rsidR="0038105F" w:rsidRPr="001316DA" w14:paraId="65C0E135" w14:textId="77777777" w:rsidTr="00A92C62">
        <w:trPr>
          <w:cantSplit/>
          <w:trHeight w:val="407"/>
        </w:trPr>
        <w:tc>
          <w:tcPr>
            <w:tcW w:w="2340" w:type="dxa"/>
          </w:tcPr>
          <w:p w14:paraId="72BBDCC9" w14:textId="77777777" w:rsidR="0038105F" w:rsidRPr="00AA2422" w:rsidRDefault="0038105F" w:rsidP="0038105F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11F87E" w14:textId="77777777" w:rsidR="0038105F" w:rsidRPr="00686B61" w:rsidRDefault="0038105F" w:rsidP="0038105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876D2B7" w14:textId="77777777" w:rsidR="0038105F" w:rsidRPr="00686B61" w:rsidRDefault="0038105F" w:rsidP="0038105F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E8143" w14:textId="77777777" w:rsidR="0038105F" w:rsidRPr="00686B61" w:rsidRDefault="0038105F" w:rsidP="0038105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1A575" w14:textId="77777777" w:rsidR="0038105F" w:rsidRPr="00686B61" w:rsidRDefault="0038105F" w:rsidP="003810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5433C" w14:textId="77777777" w:rsidR="0038105F" w:rsidRPr="00686B61" w:rsidRDefault="0038105F" w:rsidP="0038105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112472" w14:textId="3EAD1A1A" w:rsidR="0038105F" w:rsidRPr="00686B61" w:rsidRDefault="00ED6418" w:rsidP="0038105F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D6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295,272</w:t>
            </w:r>
          </w:p>
        </w:tc>
        <w:tc>
          <w:tcPr>
            <w:tcW w:w="270" w:type="dxa"/>
          </w:tcPr>
          <w:p w14:paraId="03B0067B" w14:textId="77777777" w:rsidR="0038105F" w:rsidRPr="00686B61" w:rsidRDefault="0038105F" w:rsidP="0038105F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F540BA" w14:textId="7081F116" w:rsidR="0038105F" w:rsidRPr="001316DA" w:rsidRDefault="0038105F" w:rsidP="0038105F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286,214</w:t>
            </w:r>
          </w:p>
        </w:tc>
      </w:tr>
    </w:tbl>
    <w:p w14:paraId="52DED252" w14:textId="77777777" w:rsidR="0076288F" w:rsidRPr="00AA2422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37659C" w14:textId="10A11DB0" w:rsidR="0076288F" w:rsidRPr="00AA2422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D41F8F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A3AFC" w14:textId="3C0CA10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A2422">
        <w:rPr>
          <w:rFonts w:ascii="Angsana New" w:hAnsi="Angsana New" w:hint="cs"/>
          <w:sz w:val="30"/>
          <w:szCs w:val="30"/>
          <w:cs/>
        </w:rPr>
        <w:t>กลุ่ม</w:t>
      </w:r>
      <w:r w:rsidRPr="00AA2422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FE66F1" w:rsidRPr="00AA2422">
        <w:rPr>
          <w:rFonts w:ascii="Angsana New" w:hAnsi="Angsana New"/>
          <w:sz w:val="30"/>
          <w:szCs w:val="30"/>
          <w:cs/>
        </w:rPr>
        <w:t>งวด</w:t>
      </w:r>
      <w:r w:rsidR="00380FB1" w:rsidRPr="00AA2422">
        <w:rPr>
          <w:rFonts w:ascii="Angsana New" w:hAnsi="Angsana New" w:hint="cs"/>
          <w:sz w:val="30"/>
          <w:szCs w:val="30"/>
          <w:cs/>
        </w:rPr>
        <w:t>เ</w:t>
      </w:r>
      <w:r w:rsidR="00FE66F1" w:rsidRPr="00AA2422">
        <w:rPr>
          <w:rFonts w:ascii="Angsana New" w:hAnsi="Angsana New"/>
          <w:sz w:val="30"/>
          <w:szCs w:val="30"/>
          <w:cs/>
        </w:rPr>
        <w:t>ก</w:t>
      </w:r>
      <w:r w:rsidR="00380FB1" w:rsidRPr="00AA2422">
        <w:rPr>
          <w:rFonts w:ascii="Angsana New" w:hAnsi="Angsana New" w:hint="cs"/>
          <w:sz w:val="30"/>
          <w:szCs w:val="30"/>
          <w:cs/>
        </w:rPr>
        <w:t>้า</w:t>
      </w:r>
      <w:r w:rsidR="00FE66F1" w:rsidRPr="00AA24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66F1" w:rsidRPr="008702B1">
        <w:rPr>
          <w:rFonts w:ascii="Angsana New" w:hAnsi="Angsana New"/>
          <w:sz w:val="30"/>
          <w:szCs w:val="30"/>
        </w:rPr>
        <w:t xml:space="preserve">30 </w:t>
      </w:r>
      <w:r w:rsidR="00380FB1" w:rsidRPr="00AA2422">
        <w:rPr>
          <w:rFonts w:ascii="Angsana New" w:hAnsi="Angsana New" w:hint="cs"/>
          <w:sz w:val="30"/>
          <w:szCs w:val="30"/>
          <w:cs/>
        </w:rPr>
        <w:t>กันยา</w:t>
      </w:r>
      <w:r w:rsidR="00FE66F1" w:rsidRPr="00AA2422">
        <w:rPr>
          <w:rFonts w:ascii="Angsana New" w:hAnsi="Angsana New"/>
          <w:sz w:val="30"/>
          <w:szCs w:val="30"/>
          <w:cs/>
        </w:rPr>
        <w:t>ยน</w:t>
      </w:r>
      <w:r w:rsidRPr="00AA2422">
        <w:rPr>
          <w:rFonts w:ascii="Angsana New" w:hAnsi="Angsana New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โดยไม่รวมเงินลงทุนในเงินฝากธนาคาร เป็นจำนวน </w:t>
      </w:r>
      <w:r w:rsidR="00ED6418">
        <w:rPr>
          <w:rFonts w:ascii="Angsana New" w:hAnsi="Angsana New"/>
          <w:sz w:val="30"/>
          <w:szCs w:val="30"/>
        </w:rPr>
        <w:t>113.12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ล้านบาท โดยคิดเป็นร้อยละ </w:t>
      </w:r>
      <w:r w:rsidR="00ED6418">
        <w:rPr>
          <w:rFonts w:ascii="Angsana New" w:hAnsi="Angsana New"/>
          <w:sz w:val="30"/>
          <w:szCs w:val="30"/>
        </w:rPr>
        <w:t>0.0</w:t>
      </w:r>
      <w:r w:rsidR="00F87646">
        <w:rPr>
          <w:rFonts w:ascii="Angsana New" w:hAnsi="Angsana New"/>
          <w:sz w:val="30"/>
          <w:szCs w:val="30"/>
        </w:rPr>
        <w:t>2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ต่อมูลค่าสินทรัพย์สุทธิถัวเฉลี่ยระหว่างงวด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(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: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AA242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73CD6">
        <w:rPr>
          <w:rFonts w:ascii="Angsana New" w:hAnsi="Angsana New"/>
          <w:i/>
          <w:iCs/>
          <w:sz w:val="30"/>
          <w:szCs w:val="30"/>
        </w:rPr>
        <w:t>117.22</w:t>
      </w:r>
      <w:r w:rsidR="00FE66F1" w:rsidRPr="00FE66F1">
        <w:rPr>
          <w:rFonts w:ascii="Angsana New" w:hAnsi="Angsana New"/>
          <w:i/>
          <w:iCs/>
          <w:sz w:val="30"/>
          <w:szCs w:val="30"/>
        </w:rPr>
        <w:t xml:space="preserve"> </w:t>
      </w:r>
      <w:r w:rsidR="00FE66F1" w:rsidRPr="00AA242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A2422">
        <w:rPr>
          <w:rFonts w:ascii="Angsana New" w:hAnsi="Angsana New"/>
          <w:i/>
          <w:iCs/>
          <w:sz w:val="30"/>
          <w:szCs w:val="30"/>
          <w:cs/>
        </w:rPr>
        <w:t xml:space="preserve"> โดยคิดเป็นร้อยละ </w:t>
      </w:r>
      <w:r w:rsidR="00FE66F1" w:rsidRPr="00FE66F1">
        <w:rPr>
          <w:rFonts w:ascii="Angsana New" w:hAnsi="Angsana New"/>
          <w:i/>
          <w:iCs/>
          <w:sz w:val="30"/>
          <w:szCs w:val="30"/>
        </w:rPr>
        <w:t>0.0</w:t>
      </w:r>
      <w:r w:rsidR="00B73CD6">
        <w:rPr>
          <w:rFonts w:ascii="Angsana New" w:hAnsi="Angsana New"/>
          <w:i/>
          <w:iCs/>
          <w:sz w:val="30"/>
          <w:szCs w:val="30"/>
        </w:rPr>
        <w:t>2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ต่อมูลค่าสินทรัพย์สุทธิถัวเฉลี่ยระหว่างงวด)</w:t>
      </w:r>
    </w:p>
    <w:p w14:paraId="18B5A23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1C5167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76288F" w:rsidRPr="001316DA" w:rsidSect="006B0EA2">
          <w:pgSz w:w="11909" w:h="16834" w:code="9"/>
          <w:pgMar w:top="720" w:right="1152" w:bottom="720" w:left="1152" w:header="720" w:footer="720" w:gutter="0"/>
          <w:cols w:space="720"/>
        </w:sectPr>
      </w:pPr>
    </w:p>
    <w:p w14:paraId="586B8BD9" w14:textId="2F381140" w:rsidR="0076288F" w:rsidRPr="00AA2422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0E0DCD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2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54"/>
        <w:gridCol w:w="178"/>
        <w:gridCol w:w="1069"/>
        <w:gridCol w:w="182"/>
        <w:gridCol w:w="1056"/>
        <w:gridCol w:w="180"/>
        <w:gridCol w:w="1080"/>
      </w:tblGrid>
      <w:tr w:rsidR="00940D7F" w:rsidRPr="00940D7F" w14:paraId="4F80487C" w14:textId="77777777" w:rsidTr="003D27D3">
        <w:trPr>
          <w:cantSplit/>
        </w:trPr>
        <w:tc>
          <w:tcPr>
            <w:tcW w:w="4185" w:type="dxa"/>
          </w:tcPr>
          <w:p w14:paraId="7B6F8EA5" w14:textId="77777777" w:rsidR="00940D7F" w:rsidRPr="00940D7F" w:rsidRDefault="00940D7F" w:rsidP="00940D7F">
            <w:pPr>
              <w:tabs>
                <w:tab w:val="left" w:pos="1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1C03AF1" w14:textId="77777777" w:rsidR="00940D7F" w:rsidRPr="00940D7F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46A1F1B6" w14:textId="77777777" w:rsidR="00940D7F" w:rsidRPr="00940D7F" w:rsidRDefault="00940D7F" w:rsidP="00940D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4DC2BBDE" w14:textId="77777777" w:rsidR="00940D7F" w:rsidRPr="00940D7F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42AE21F1" w14:textId="77777777" w:rsidR="00940D7F" w:rsidRPr="00940D7F" w:rsidRDefault="00940D7F" w:rsidP="00940D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1" w:type="dxa"/>
            <w:gridSpan w:val="3"/>
            <w:vAlign w:val="center"/>
          </w:tcPr>
          <w:p w14:paraId="2D5902C7" w14:textId="77777777" w:rsidR="00940D7F" w:rsidRPr="00940D7F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4ACC592B" w14:textId="77777777" w:rsidR="00940D7F" w:rsidRPr="00940D7F" w:rsidRDefault="00940D7F" w:rsidP="00940D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C85AE66" w14:textId="77777777" w:rsidR="00940D7F" w:rsidRPr="00AA2422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70E76" w:rsidRPr="00940D7F" w14:paraId="0447CC2E" w14:textId="77777777" w:rsidTr="003D27D3">
        <w:trPr>
          <w:cantSplit/>
        </w:trPr>
        <w:tc>
          <w:tcPr>
            <w:tcW w:w="4185" w:type="dxa"/>
          </w:tcPr>
          <w:p w14:paraId="07699730" w14:textId="77777777" w:rsidR="00070E76" w:rsidRPr="00AA2422" w:rsidRDefault="00070E76" w:rsidP="00070E76">
            <w:pPr>
              <w:tabs>
                <w:tab w:val="left" w:pos="1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940D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8" w:type="dxa"/>
            <w:vAlign w:val="center"/>
          </w:tcPr>
          <w:p w14:paraId="78D9D39E" w14:textId="7CC7A4FC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579843AA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68C6EC" w14:textId="3115E3F2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9A4105E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614CEAD" w14:textId="41F62496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749853B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A892618" w14:textId="11913555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A870B49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9C8BB93" w14:textId="70A0A508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4D0B7E3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362B763A" w14:textId="291DCD34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3C636517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C29EAE9" w14:textId="55691539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F25D863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9EB55CF" w14:textId="6EC731C3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070E76" w:rsidRPr="00940D7F" w14:paraId="50248CA5" w14:textId="77777777" w:rsidTr="003D27D3">
        <w:trPr>
          <w:cantSplit/>
        </w:trPr>
        <w:tc>
          <w:tcPr>
            <w:tcW w:w="4185" w:type="dxa"/>
            <w:vAlign w:val="center"/>
          </w:tcPr>
          <w:p w14:paraId="5170BC5A" w14:textId="77777777" w:rsidR="00070E76" w:rsidRPr="00AA2422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38" w:type="dxa"/>
            <w:gridSpan w:val="15"/>
          </w:tcPr>
          <w:p w14:paraId="6CF6B903" w14:textId="77777777" w:rsidR="00070E76" w:rsidRPr="00AA2422" w:rsidRDefault="00070E76" w:rsidP="00070E76">
            <w:pPr>
              <w:tabs>
                <w:tab w:val="left" w:pos="628"/>
              </w:tabs>
              <w:spacing w:line="240" w:lineRule="auto"/>
              <w:ind w:right="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70E76" w:rsidRPr="00940D7F" w14:paraId="5153E68E" w14:textId="77777777" w:rsidTr="003D27D3">
        <w:trPr>
          <w:cantSplit/>
        </w:trPr>
        <w:tc>
          <w:tcPr>
            <w:tcW w:w="4185" w:type="dxa"/>
            <w:vAlign w:val="center"/>
          </w:tcPr>
          <w:p w14:paraId="253466CA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66582CD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BD560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D9A122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B814B4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2FEF47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F5401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0A96BE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9E69AB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E48A7A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54860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59A6F55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51EDDE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C34A65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4ADE17F8" w14:textId="77777777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54A600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E76" w:rsidRPr="00940D7F" w14:paraId="056AF594" w14:textId="77777777" w:rsidTr="003D27D3">
        <w:trPr>
          <w:cantSplit/>
        </w:trPr>
        <w:tc>
          <w:tcPr>
            <w:tcW w:w="4185" w:type="dxa"/>
            <w:vAlign w:val="center"/>
          </w:tcPr>
          <w:p w14:paraId="1AC0BDE4" w14:textId="77777777" w:rsidR="00070E76" w:rsidRPr="00AA2422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F41814F" w14:textId="2BB36BF8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390,322</w:t>
            </w:r>
          </w:p>
        </w:tc>
        <w:tc>
          <w:tcPr>
            <w:tcW w:w="178" w:type="dxa"/>
            <w:vAlign w:val="center"/>
          </w:tcPr>
          <w:p w14:paraId="3F0A975B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5D4804" w14:textId="402F6EF1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59A07FA4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4DADA3" w14:textId="73132D6B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</w:t>
            </w:r>
            <w:r w:rsidR="004623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center"/>
          </w:tcPr>
          <w:p w14:paraId="280B381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174413E" w14:textId="2C916261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178" w:type="dxa"/>
            <w:vAlign w:val="center"/>
          </w:tcPr>
          <w:p w14:paraId="73F7D4C4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5AA5CF7" w14:textId="443A544E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3BD29A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AF3AECE" w14:textId="0F0DEA0F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185E51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8B24512" w14:textId="2460D6E7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396,10</w:t>
            </w:r>
            <w:r w:rsidR="004623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6A10B9B3" w14:textId="77777777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B0F31A" w14:textId="459C3E8F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401,804</w:t>
            </w:r>
          </w:p>
        </w:tc>
      </w:tr>
      <w:tr w:rsidR="00070E76" w:rsidRPr="00940D7F" w14:paraId="318125F8" w14:textId="77777777" w:rsidTr="003D27D3">
        <w:trPr>
          <w:cantSplit/>
        </w:trPr>
        <w:tc>
          <w:tcPr>
            <w:tcW w:w="4185" w:type="dxa"/>
            <w:vAlign w:val="center"/>
          </w:tcPr>
          <w:p w14:paraId="735BED07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8A12393" w14:textId="1D41CD5B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48DE85F5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BC5F3C1" w14:textId="3DA0D461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24EE3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43355" w14:textId="11AC48B7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40,288</w:t>
            </w:r>
          </w:p>
        </w:tc>
        <w:tc>
          <w:tcPr>
            <w:tcW w:w="178" w:type="dxa"/>
            <w:vAlign w:val="center"/>
          </w:tcPr>
          <w:p w14:paraId="52C2454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1E8A93C" w14:textId="748B4D13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44,739</w:t>
            </w:r>
          </w:p>
        </w:tc>
        <w:tc>
          <w:tcPr>
            <w:tcW w:w="178" w:type="dxa"/>
            <w:vAlign w:val="center"/>
          </w:tcPr>
          <w:p w14:paraId="55B1209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73CFB43" w14:textId="622D908C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(40,288)</w:t>
            </w:r>
          </w:p>
        </w:tc>
        <w:tc>
          <w:tcPr>
            <w:tcW w:w="178" w:type="dxa"/>
            <w:vAlign w:val="center"/>
          </w:tcPr>
          <w:p w14:paraId="497FE3C0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A510F3F" w14:textId="56A0499A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(44,739)</w:t>
            </w:r>
          </w:p>
        </w:tc>
        <w:tc>
          <w:tcPr>
            <w:tcW w:w="182" w:type="dxa"/>
            <w:vAlign w:val="center"/>
          </w:tcPr>
          <w:p w14:paraId="22C2BD34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3E13B26" w14:textId="0A9815EB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2A6F0AE" w14:textId="77777777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C0ED1" w14:textId="4E45AAF4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0E76" w:rsidRPr="00940D7F" w14:paraId="37524489" w14:textId="77777777" w:rsidTr="003D27D3">
        <w:trPr>
          <w:cantSplit/>
        </w:trPr>
        <w:tc>
          <w:tcPr>
            <w:tcW w:w="4185" w:type="dxa"/>
            <w:vAlign w:val="center"/>
          </w:tcPr>
          <w:p w14:paraId="429A5DDB" w14:textId="77777777" w:rsidR="00070E76" w:rsidRPr="00940D7F" w:rsidRDefault="00070E76" w:rsidP="00070E7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0F6E54" w14:textId="5AD8F12E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390,322</w:t>
            </w:r>
          </w:p>
        </w:tc>
        <w:tc>
          <w:tcPr>
            <w:tcW w:w="178" w:type="dxa"/>
            <w:vAlign w:val="center"/>
          </w:tcPr>
          <w:p w14:paraId="66086933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B8BDD0" w14:textId="4DC1DB7E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2956D12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2A33B29" w14:textId="58506F33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46,07</w:t>
            </w:r>
            <w:r w:rsidR="004623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4B2153E2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89BE396" w14:textId="159A6F0F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49,859</w:t>
            </w:r>
          </w:p>
        </w:tc>
        <w:tc>
          <w:tcPr>
            <w:tcW w:w="178" w:type="dxa"/>
            <w:vAlign w:val="center"/>
          </w:tcPr>
          <w:p w14:paraId="6F76E434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3F1DA29D" w14:textId="1B26B925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(40,288)</w:t>
            </w:r>
          </w:p>
        </w:tc>
        <w:tc>
          <w:tcPr>
            <w:tcW w:w="178" w:type="dxa"/>
            <w:vAlign w:val="center"/>
          </w:tcPr>
          <w:p w14:paraId="6EF4477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C665F52" w14:textId="205D5594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(44,739)</w:t>
            </w:r>
          </w:p>
        </w:tc>
        <w:tc>
          <w:tcPr>
            <w:tcW w:w="182" w:type="dxa"/>
            <w:vAlign w:val="center"/>
          </w:tcPr>
          <w:p w14:paraId="6E63A48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7FABC3C7" w14:textId="3D99D659" w:rsidR="00070E76" w:rsidRPr="00940D7F" w:rsidRDefault="004842A8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396,10</w:t>
            </w:r>
            <w:r w:rsidR="004623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7B82A97E" w14:textId="77777777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AD3EE2" w14:textId="0CEBE660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401,804</w:t>
            </w:r>
          </w:p>
        </w:tc>
      </w:tr>
      <w:tr w:rsidR="00070E76" w:rsidRPr="00940D7F" w14:paraId="046263D2" w14:textId="77777777" w:rsidTr="003D27D3">
        <w:trPr>
          <w:cantSplit/>
          <w:trHeight w:val="325"/>
        </w:trPr>
        <w:tc>
          <w:tcPr>
            <w:tcW w:w="4185" w:type="dxa"/>
            <w:vAlign w:val="center"/>
          </w:tcPr>
          <w:p w14:paraId="6A1C0CD7" w14:textId="77777777" w:rsidR="00070E76" w:rsidRPr="00AA2422" w:rsidRDefault="00070E76" w:rsidP="00070E7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125827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0B4B27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74EDFEC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F148E3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6E85F285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B5D227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114BE322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555556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0FB790B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38B453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6A6A8BD2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482F5EC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F21112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29C351A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ADECC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E76" w:rsidRPr="00940D7F" w14:paraId="1C9D0DBC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4D9C1F9E" w14:textId="77777777" w:rsidR="00070E76" w:rsidRPr="00AA2422" w:rsidRDefault="00070E76" w:rsidP="00070E7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7975D04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7C52D5C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269E0FD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2E91716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27844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0A771A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87FC15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DE9117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670E292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0ABE5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BF3427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1408C57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454CD1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44C728C" w14:textId="77777777" w:rsidR="00070E76" w:rsidRPr="00940D7F" w:rsidRDefault="00070E76" w:rsidP="003D27D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34F7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E76" w:rsidRPr="00940D7F" w14:paraId="1D780CE7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502495ED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26987A85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A0F67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1CFFC3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8CBA53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D4DDD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D504DB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CC22492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F01CCA2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314234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9AAFD0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757A7F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8D45E30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62E4A00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8D9D7C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8288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E76" w:rsidRPr="00940D7F" w14:paraId="459E5BE9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2193BA95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B69B69A" w14:textId="5A3920DB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216,766</w:t>
            </w:r>
          </w:p>
        </w:tc>
        <w:tc>
          <w:tcPr>
            <w:tcW w:w="178" w:type="dxa"/>
            <w:vAlign w:val="center"/>
          </w:tcPr>
          <w:p w14:paraId="618F0EE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3CAA42" w14:textId="3D766D84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209,736</w:t>
            </w:r>
          </w:p>
        </w:tc>
        <w:tc>
          <w:tcPr>
            <w:tcW w:w="178" w:type="dxa"/>
            <w:vAlign w:val="center"/>
          </w:tcPr>
          <w:p w14:paraId="5A5C921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5DA70B" w14:textId="6F0E1B2A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178" w:type="dxa"/>
            <w:vAlign w:val="center"/>
          </w:tcPr>
          <w:p w14:paraId="1FDE224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D67429" w14:textId="2593CE31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178" w:type="dxa"/>
            <w:vAlign w:val="center"/>
          </w:tcPr>
          <w:p w14:paraId="6933055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5618AAA" w14:textId="4497F956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A11795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B68F9CA" w14:textId="5D44C18D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543858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66B9BA" w14:textId="5D231642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218,254</w:t>
            </w:r>
          </w:p>
        </w:tc>
        <w:tc>
          <w:tcPr>
            <w:tcW w:w="180" w:type="dxa"/>
            <w:vAlign w:val="center"/>
          </w:tcPr>
          <w:p w14:paraId="61EFF00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940F9" w14:textId="364CA2DC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212,135</w:t>
            </w:r>
          </w:p>
        </w:tc>
      </w:tr>
      <w:tr w:rsidR="00070E76" w:rsidRPr="00940D7F" w14:paraId="5F14D514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6738D01C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994B38B" w14:textId="29103A7F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173,556</w:t>
            </w:r>
          </w:p>
        </w:tc>
        <w:tc>
          <w:tcPr>
            <w:tcW w:w="178" w:type="dxa"/>
            <w:vAlign w:val="center"/>
          </w:tcPr>
          <w:p w14:paraId="28B8882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A4C23E6" w14:textId="518E4D59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186,948</w:t>
            </w:r>
          </w:p>
        </w:tc>
        <w:tc>
          <w:tcPr>
            <w:tcW w:w="178" w:type="dxa"/>
            <w:vAlign w:val="center"/>
          </w:tcPr>
          <w:p w14:paraId="6609FF53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8950C03" w14:textId="06A87155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44,58</w:t>
            </w:r>
            <w:r w:rsidR="004623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center"/>
          </w:tcPr>
          <w:p w14:paraId="78FAA86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1B650A" w14:textId="3EB9803B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47,460</w:t>
            </w:r>
          </w:p>
        </w:tc>
        <w:tc>
          <w:tcPr>
            <w:tcW w:w="178" w:type="dxa"/>
            <w:vAlign w:val="center"/>
          </w:tcPr>
          <w:p w14:paraId="0D00009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542326B3" w14:textId="517D8A5E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(40,288)</w:t>
            </w:r>
          </w:p>
        </w:tc>
        <w:tc>
          <w:tcPr>
            <w:tcW w:w="178" w:type="dxa"/>
            <w:vAlign w:val="center"/>
          </w:tcPr>
          <w:p w14:paraId="6390814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9BD9D33" w14:textId="014F6AE4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(44,739)</w:t>
            </w:r>
          </w:p>
        </w:tc>
        <w:tc>
          <w:tcPr>
            <w:tcW w:w="182" w:type="dxa"/>
            <w:vAlign w:val="center"/>
          </w:tcPr>
          <w:p w14:paraId="3A447DC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09A035F" w14:textId="773AF068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177,85</w:t>
            </w:r>
            <w:r w:rsidR="004623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5F8049A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97368E" w14:textId="5C52213C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189,669</w:t>
            </w:r>
          </w:p>
        </w:tc>
      </w:tr>
      <w:tr w:rsidR="00070E76" w:rsidRPr="00940D7F" w14:paraId="235D18DE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3D3F44E5" w14:textId="77777777" w:rsidR="00070E76" w:rsidRPr="00AA2422" w:rsidRDefault="00070E76" w:rsidP="00070E7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F42DCDC" w14:textId="0664550D" w:rsidR="00070E76" w:rsidRPr="00AA2422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390,322</w:t>
            </w:r>
          </w:p>
        </w:tc>
        <w:tc>
          <w:tcPr>
            <w:tcW w:w="178" w:type="dxa"/>
            <w:vAlign w:val="center"/>
          </w:tcPr>
          <w:p w14:paraId="031FAB55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FC9353" w14:textId="62D713CF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24ACC0E1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2704D89" w14:textId="1F2737EA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46,07</w:t>
            </w:r>
            <w:r w:rsidR="004623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795B336B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AD087FB" w14:textId="5C7B4693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49,859</w:t>
            </w:r>
          </w:p>
        </w:tc>
        <w:tc>
          <w:tcPr>
            <w:tcW w:w="178" w:type="dxa"/>
            <w:vAlign w:val="center"/>
          </w:tcPr>
          <w:p w14:paraId="6CFD889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556EE678" w14:textId="43C82FE6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(40,288)</w:t>
            </w:r>
          </w:p>
        </w:tc>
        <w:tc>
          <w:tcPr>
            <w:tcW w:w="178" w:type="dxa"/>
            <w:vAlign w:val="center"/>
          </w:tcPr>
          <w:p w14:paraId="1A8C781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E8C74E" w14:textId="2C50DD4C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(44,739)</w:t>
            </w:r>
          </w:p>
        </w:tc>
        <w:tc>
          <w:tcPr>
            <w:tcW w:w="182" w:type="dxa"/>
            <w:vAlign w:val="center"/>
          </w:tcPr>
          <w:p w14:paraId="1232BBD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3F5D5CBB" w14:textId="63658380" w:rsidR="00070E76" w:rsidRPr="00AA2422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396,10</w:t>
            </w:r>
            <w:r w:rsidR="004623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7BBB572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0BA8F1" w14:textId="6E7DFB62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D7F">
              <w:rPr>
                <w:rFonts w:ascii="Angsana New" w:hAnsi="Angsana New"/>
                <w:b/>
                <w:bCs/>
                <w:sz w:val="30"/>
                <w:szCs w:val="30"/>
              </w:rPr>
              <w:t>401,804</w:t>
            </w:r>
          </w:p>
        </w:tc>
      </w:tr>
      <w:tr w:rsidR="00070E76" w:rsidRPr="00940D7F" w14:paraId="7CFF41F1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458FC507" w14:textId="77777777" w:rsidR="00070E76" w:rsidRPr="00940D7F" w:rsidRDefault="00070E76" w:rsidP="00070E7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786893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F4ADD7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62014C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7CAB0C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5EC6D8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32A67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428F593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61FA2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53C62CF0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B6E8A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809077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D71541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FB42F6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E8C5B9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A368F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0E76" w:rsidRPr="00940D7F" w14:paraId="0836D05F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6791B5CE" w14:textId="77777777" w:rsidR="00070E76" w:rsidRPr="00AA2422" w:rsidRDefault="00070E76" w:rsidP="00070E76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5BF89865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FB3E7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9965E1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E63730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E00D1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6337D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624969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8A7295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7FEAEE62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2C833B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575C98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2C1213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1624781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020429B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800E3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0E76" w:rsidRPr="00940D7F" w14:paraId="3E1574CF" w14:textId="77777777" w:rsidTr="003D27D3">
        <w:trPr>
          <w:cantSplit/>
          <w:trHeight w:val="262"/>
        </w:trPr>
        <w:tc>
          <w:tcPr>
            <w:tcW w:w="4185" w:type="dxa"/>
            <w:vAlign w:val="center"/>
          </w:tcPr>
          <w:p w14:paraId="39E48010" w14:textId="77777777" w:rsidR="00070E76" w:rsidRPr="00940D7F" w:rsidRDefault="00070E76" w:rsidP="00070E76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0E11BE75" w14:textId="3C1D216C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390,322</w:t>
            </w:r>
          </w:p>
        </w:tc>
        <w:tc>
          <w:tcPr>
            <w:tcW w:w="178" w:type="dxa"/>
            <w:vAlign w:val="center"/>
          </w:tcPr>
          <w:p w14:paraId="59C43D6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74B3BE" w14:textId="1352A1E1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396,684</w:t>
            </w:r>
          </w:p>
        </w:tc>
        <w:tc>
          <w:tcPr>
            <w:tcW w:w="178" w:type="dxa"/>
            <w:vAlign w:val="center"/>
          </w:tcPr>
          <w:p w14:paraId="10206E9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408122" w14:textId="05D9DF81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46,07</w:t>
            </w:r>
            <w:r w:rsidR="004623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10A6D81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BD6D15" w14:textId="0199616B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49,859</w:t>
            </w:r>
          </w:p>
        </w:tc>
        <w:tc>
          <w:tcPr>
            <w:tcW w:w="178" w:type="dxa"/>
            <w:vAlign w:val="center"/>
          </w:tcPr>
          <w:p w14:paraId="5D0EA055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529D7B0" w14:textId="06A090AA" w:rsidR="00070E76" w:rsidRPr="00940D7F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(40,288)</w:t>
            </w:r>
          </w:p>
        </w:tc>
        <w:tc>
          <w:tcPr>
            <w:tcW w:w="178" w:type="dxa"/>
            <w:vAlign w:val="center"/>
          </w:tcPr>
          <w:p w14:paraId="0144499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3C8DB3C" w14:textId="6D5BBE8D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(44,739)</w:t>
            </w:r>
          </w:p>
        </w:tc>
        <w:tc>
          <w:tcPr>
            <w:tcW w:w="182" w:type="dxa"/>
            <w:vAlign w:val="center"/>
          </w:tcPr>
          <w:p w14:paraId="3B8F666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758B8C8" w14:textId="0C82990B" w:rsidR="00070E76" w:rsidRPr="00AA2422" w:rsidRDefault="00BA30F2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396,10</w:t>
            </w:r>
            <w:r w:rsidR="004623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71B5785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79254" w14:textId="1708E69F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 w:rsidRPr="00940D7F">
              <w:rPr>
                <w:rFonts w:ascii="Angsana New" w:hAnsi="Angsana New"/>
                <w:sz w:val="30"/>
                <w:szCs w:val="30"/>
              </w:rPr>
              <w:t>401,804</w:t>
            </w:r>
          </w:p>
        </w:tc>
      </w:tr>
    </w:tbl>
    <w:p w14:paraId="3CF4AF0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EA8964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76288F" w:rsidRPr="001316DA" w:rsidSect="0076288F">
          <w:headerReference w:type="default" r:id="rId13"/>
          <w:footerReference w:type="default" r:id="rId14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6DA57480" w14:textId="6C143B19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637A03">
        <w:rPr>
          <w:rFonts w:asciiTheme="majorBidi" w:hAnsiTheme="majorBidi" w:cstheme="majorBidi"/>
          <w:sz w:val="30"/>
          <w:szCs w:val="30"/>
        </w:rPr>
        <w:t>0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7F735506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76288F" w:rsidRPr="001316DA" w14:paraId="7461955C" w14:textId="77777777" w:rsidTr="00500649">
        <w:trPr>
          <w:tblHeader/>
        </w:trPr>
        <w:tc>
          <w:tcPr>
            <w:tcW w:w="2255" w:type="pct"/>
          </w:tcPr>
          <w:p w14:paraId="0691B135" w14:textId="77777777" w:rsidR="0076288F" w:rsidRPr="00242793" w:rsidRDefault="0076288F" w:rsidP="00500649">
            <w:pPr>
              <w:spacing w:line="380" w:lineRule="exact"/>
              <w:ind w:left="-14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1E47F2A2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933E30E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ระดับที่ </w:t>
            </w:r>
            <w:r w:rsidRPr="002427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69A5E62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23CEAF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ระดับที่ </w:t>
            </w:r>
            <w:r w:rsidRPr="002427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37BCFDCB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613600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6288F" w:rsidRPr="001316DA" w14:paraId="486F4E12" w14:textId="77777777" w:rsidTr="00500649">
        <w:trPr>
          <w:tblHeader/>
        </w:trPr>
        <w:tc>
          <w:tcPr>
            <w:tcW w:w="2255" w:type="pct"/>
          </w:tcPr>
          <w:p w14:paraId="5EABD1D2" w14:textId="77777777" w:rsidR="0076288F" w:rsidRPr="00242793" w:rsidRDefault="0076288F" w:rsidP="00500649">
            <w:pPr>
              <w:spacing w:line="380" w:lineRule="exact"/>
              <w:ind w:left="-14"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09D589C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2F5CFAB1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D0A1D9D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1ECFB0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7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112653F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C2FCF5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288F" w:rsidRPr="001316DA" w14:paraId="0C7D96E8" w14:textId="77777777" w:rsidTr="00500649">
        <w:trPr>
          <w:tblHeader/>
        </w:trPr>
        <w:tc>
          <w:tcPr>
            <w:tcW w:w="2255" w:type="pct"/>
          </w:tcPr>
          <w:p w14:paraId="7112E72C" w14:textId="67CDB638" w:rsidR="0076288F" w:rsidRPr="00242793" w:rsidRDefault="0004444B" w:rsidP="00500649">
            <w:pPr>
              <w:spacing w:line="380" w:lineRule="exact"/>
              <w:ind w:left="-14"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27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42793"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76288F"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288F" w:rsidRPr="002427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443" w:type="pct"/>
          </w:tcPr>
          <w:p w14:paraId="7D3B6CA1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6BC3612F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743C4A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39B23C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77768FB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03666F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288F" w:rsidRPr="001316DA" w14:paraId="0F1E6136" w14:textId="77777777" w:rsidTr="00500649">
        <w:tc>
          <w:tcPr>
            <w:tcW w:w="2255" w:type="pct"/>
          </w:tcPr>
          <w:p w14:paraId="4912E8F2" w14:textId="77777777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57F5B43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279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31DD00E4" w14:textId="2B1D4DE6" w:rsidR="0076288F" w:rsidRPr="00242793" w:rsidRDefault="00B84F0B" w:rsidP="00500649">
            <w:pPr>
              <w:tabs>
                <w:tab w:val="decimal" w:pos="961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7805DF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585E3B9" w14:textId="76FAD3D1" w:rsidR="0076288F" w:rsidRPr="00242793" w:rsidRDefault="00B84F0B" w:rsidP="00500649">
            <w:pPr>
              <w:tabs>
                <w:tab w:val="decimal" w:pos="946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7,5</w:t>
            </w:r>
            <w:r w:rsidR="00CB6996">
              <w:rPr>
                <w:rFonts w:ascii="Angsana New" w:hAnsi="Angsana New"/>
                <w:sz w:val="30"/>
                <w:szCs w:val="30"/>
              </w:rPr>
              <w:t>83,676</w:t>
            </w:r>
          </w:p>
        </w:tc>
        <w:tc>
          <w:tcPr>
            <w:tcW w:w="137" w:type="pct"/>
          </w:tcPr>
          <w:p w14:paraId="3C7E1463" w14:textId="77777777" w:rsidR="0076288F" w:rsidRPr="00242793" w:rsidRDefault="0076288F" w:rsidP="00500649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E0EE2F" w14:textId="5C7FE8DE" w:rsidR="0076288F" w:rsidRPr="00242793" w:rsidRDefault="00B84F0B" w:rsidP="00500649">
            <w:pPr>
              <w:tabs>
                <w:tab w:val="clear" w:pos="907"/>
                <w:tab w:val="left" w:pos="871"/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7,5</w:t>
            </w:r>
            <w:r w:rsidR="00CB6996">
              <w:rPr>
                <w:rFonts w:ascii="Angsana New" w:hAnsi="Angsana New"/>
                <w:sz w:val="30"/>
                <w:szCs w:val="30"/>
              </w:rPr>
              <w:t>83,676</w:t>
            </w:r>
          </w:p>
        </w:tc>
      </w:tr>
      <w:tr w:rsidR="0076288F" w:rsidRPr="001316DA" w14:paraId="7CACC89A" w14:textId="77777777" w:rsidTr="00500649">
        <w:tc>
          <w:tcPr>
            <w:tcW w:w="2255" w:type="pct"/>
          </w:tcPr>
          <w:p w14:paraId="1B8409D2" w14:textId="77777777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3796F6B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4B42334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B758BC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DD3EBC8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6091612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9625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88F" w:rsidRPr="001316DA" w14:paraId="0660CDD3" w14:textId="77777777" w:rsidTr="00242793">
        <w:trPr>
          <w:trHeight w:val="56"/>
        </w:trPr>
        <w:tc>
          <w:tcPr>
            <w:tcW w:w="2255" w:type="pct"/>
          </w:tcPr>
          <w:p w14:paraId="0B98C0DF" w14:textId="77777777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27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2427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43" w:type="pct"/>
          </w:tcPr>
          <w:p w14:paraId="7E2BE77A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5C238F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CD290C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BAC9430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6BDE5C2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E2401AB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88F" w:rsidRPr="001316DA" w14:paraId="1CD69069" w14:textId="77777777" w:rsidTr="00500649">
        <w:tc>
          <w:tcPr>
            <w:tcW w:w="2255" w:type="pct"/>
          </w:tcPr>
          <w:p w14:paraId="4AC4BCD1" w14:textId="77777777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88C7B5C" w14:textId="77777777" w:rsidR="0076288F" w:rsidRPr="00242793" w:rsidRDefault="0076288F" w:rsidP="00500649">
            <w:pPr>
              <w:tabs>
                <w:tab w:val="decimal" w:pos="972"/>
              </w:tabs>
              <w:ind w:right="92" w:hanging="1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279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406565AB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FA24AB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D7BE6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7,629,770</w:t>
            </w:r>
          </w:p>
        </w:tc>
        <w:tc>
          <w:tcPr>
            <w:tcW w:w="137" w:type="pct"/>
          </w:tcPr>
          <w:p w14:paraId="64672734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57F172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7,629,770</w:t>
            </w:r>
          </w:p>
        </w:tc>
      </w:tr>
    </w:tbl>
    <w:p w14:paraId="6E6ED87E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5F4C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1316DA">
        <w:rPr>
          <w:rFonts w:asciiTheme="majorBidi" w:hAnsiTheme="majorBidi" w:cstheme="majorBidi"/>
          <w:sz w:val="30"/>
          <w:szCs w:val="30"/>
        </w:rPr>
        <w:t xml:space="preserve">3 </w:t>
      </w:r>
      <w:r w:rsidRPr="00AA2422">
        <w:rPr>
          <w:rFonts w:asciiTheme="majorBidi" w:hAnsiTheme="majorBidi"/>
          <w:sz w:val="30"/>
          <w:szCs w:val="30"/>
          <w:cs/>
        </w:rPr>
        <w:t xml:space="preserve">มีข้อมูลที่สำคัญที่ไม่สามารถสังเกตได้เนื่องจากมีการซื้อขายไม่บ่อยนัก </w:t>
      </w:r>
    </w:p>
    <w:p w14:paraId="785BDACB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5848B" w14:textId="382FEF5C" w:rsidR="0076288F" w:rsidRPr="00AA2422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637A03"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E1AD0CA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76288F" w:rsidRPr="00BC6BA1" w14:paraId="41F959E4" w14:textId="77777777" w:rsidTr="00500649">
        <w:trPr>
          <w:trHeight w:val="344"/>
          <w:tblHeader/>
        </w:trPr>
        <w:tc>
          <w:tcPr>
            <w:tcW w:w="4010" w:type="pct"/>
          </w:tcPr>
          <w:p w14:paraId="45C8BECF" w14:textId="77777777" w:rsidR="0076288F" w:rsidRPr="00AA2422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14CD47B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3B803EE3" w14:textId="7865C6AA" w:rsidR="0076288F" w:rsidRPr="00077175" w:rsidRDefault="0004444B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42793"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="0076288F"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6288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288F" w:rsidRPr="001316DA" w14:paraId="3BB5A416" w14:textId="77777777" w:rsidTr="00500649">
        <w:trPr>
          <w:trHeight w:val="344"/>
          <w:tblHeader/>
        </w:trPr>
        <w:tc>
          <w:tcPr>
            <w:tcW w:w="4010" w:type="pct"/>
          </w:tcPr>
          <w:p w14:paraId="15FA47FD" w14:textId="77777777" w:rsidR="0076288F" w:rsidRPr="00BC6BA1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3DA86550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004394F1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6288F" w:rsidRPr="001316DA" w14:paraId="24014E97" w14:textId="77777777" w:rsidTr="00500649">
        <w:tc>
          <w:tcPr>
            <w:tcW w:w="4010" w:type="pct"/>
            <w:tcBorders>
              <w:bottom w:val="nil"/>
            </w:tcBorders>
          </w:tcPr>
          <w:p w14:paraId="4264C539" w14:textId="77777777" w:rsidR="0076288F" w:rsidRPr="00AA2422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AA24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</w:tcPr>
          <w:p w14:paraId="2EEEECC8" w14:textId="77777777" w:rsidR="0076288F" w:rsidRPr="00BC6BA1" w:rsidRDefault="0076288F" w:rsidP="00500649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1EFE7CAA" w14:textId="77777777" w:rsidR="0076288F" w:rsidRPr="00BC6BA1" w:rsidRDefault="0076288F" w:rsidP="00500649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49EAF0D8" w14:textId="77777777" w:rsidTr="00500649">
        <w:tc>
          <w:tcPr>
            <w:tcW w:w="4010" w:type="pct"/>
            <w:tcBorders>
              <w:bottom w:val="nil"/>
            </w:tcBorders>
          </w:tcPr>
          <w:p w14:paraId="6130BF9C" w14:textId="77777777" w:rsidR="0076288F" w:rsidRPr="00AA2422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</w:tcPr>
          <w:p w14:paraId="2633ABD3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</w:tcPr>
          <w:p w14:paraId="27538390" w14:textId="155C4020" w:rsidR="0076288F" w:rsidRPr="00AA2422" w:rsidRDefault="004A2BF7" w:rsidP="00500649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</w:tr>
    </w:tbl>
    <w:p w14:paraId="6AF10377" w14:textId="62F90BF2" w:rsidR="00576061" w:rsidRDefault="0057606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789158" w14:textId="77777777" w:rsidR="0076288F" w:rsidRPr="002A372A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9D6078C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6FCA87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82202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3A078" w14:textId="77777777" w:rsidR="0076288F" w:rsidRPr="00AA2422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76288F" w:rsidRPr="00AA2422" w:rsidSect="00687659"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74AB" w14:textId="77777777" w:rsidR="00317305" w:rsidRDefault="00317305" w:rsidP="004956B4">
      <w:r>
        <w:separator/>
      </w:r>
    </w:p>
  </w:endnote>
  <w:endnote w:type="continuationSeparator" w:id="0">
    <w:p w14:paraId="71D4D51E" w14:textId="77777777" w:rsidR="00317305" w:rsidRDefault="0031730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B69472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A6D72B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8552" w14:textId="77777777" w:rsidR="00317305" w:rsidRDefault="00317305" w:rsidP="004956B4">
      <w:r>
        <w:separator/>
      </w:r>
    </w:p>
  </w:footnote>
  <w:footnote w:type="continuationSeparator" w:id="0">
    <w:p w14:paraId="68CAD901" w14:textId="77777777" w:rsidR="00317305" w:rsidRDefault="0031730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84B20" w14:textId="77777777" w:rsidR="0076288F" w:rsidRPr="00AA2422" w:rsidRDefault="0076288F" w:rsidP="00902E1A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A2422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215EF981" w14:textId="77777777" w:rsidR="0037616F" w:rsidRPr="002732BF" w:rsidRDefault="0037616F" w:rsidP="0037616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39699E3" w14:textId="27F8BAD3" w:rsidR="0037616F" w:rsidRPr="002732BF" w:rsidRDefault="0037616F" w:rsidP="0037616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2732BF">
      <w:rPr>
        <w:rFonts w:ascii="Angsana New" w:hAnsi="Angsana New"/>
        <w:b/>
        <w:sz w:val="32"/>
        <w:szCs w:val="32"/>
      </w:rPr>
      <w:t xml:space="preserve">30 </w:t>
    </w:r>
    <w:r w:rsidRPr="00AA2422">
      <w:rPr>
        <w:rFonts w:ascii="Angsana New" w:hAnsi="Angsana New"/>
        <w:bCs/>
        <w:sz w:val="32"/>
        <w:szCs w:val="32"/>
        <w:cs/>
      </w:rPr>
      <w:t xml:space="preserve">กันยายน </w:t>
    </w:r>
    <w:r w:rsidRPr="002732BF">
      <w:rPr>
        <w:rFonts w:ascii="Angsana New" w:hAnsi="Angsana New"/>
        <w:b/>
        <w:sz w:val="32"/>
        <w:szCs w:val="32"/>
      </w:rPr>
      <w:t>2568</w:t>
    </w:r>
    <w:r w:rsidRPr="002732BF">
      <w:rPr>
        <w:rFonts w:ascii="Angsana New" w:hAnsi="Angsana New"/>
        <w:bCs/>
        <w:sz w:val="32"/>
        <w:szCs w:val="32"/>
      </w:rPr>
      <w:t xml:space="preserve"> (</w:t>
    </w:r>
    <w:r w:rsidRPr="00AA2422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6F98A77" w14:textId="77777777" w:rsidR="0076288F" w:rsidRPr="001316DA" w:rsidRDefault="0076288F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8BE3" w14:textId="77777777" w:rsidR="0076288F" w:rsidRPr="00AA2422" w:rsidRDefault="0076288F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AA2422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AA2422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34B9343F" w14:textId="77777777" w:rsidR="0076288F" w:rsidRPr="001316DA" w:rsidRDefault="0076288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1611E1" w14:textId="06B4D644" w:rsidR="0076288F" w:rsidRPr="001316DA" w:rsidRDefault="0004444B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สำหรับงวดสามเดือนและ</w:t>
    </w:r>
    <w:r w:rsidR="00F0142F" w:rsidRPr="00AA2422">
      <w:rPr>
        <w:rFonts w:ascii="Angsana New" w:hAnsi="Angsana New" w:hint="cs"/>
        <w:bCs/>
        <w:sz w:val="32"/>
        <w:szCs w:val="32"/>
        <w:cs/>
      </w:rPr>
      <w:t>เก้า</w:t>
    </w:r>
    <w:r w:rsidRPr="00AA2422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8C5B43">
      <w:rPr>
        <w:rFonts w:ascii="Angsana New" w:hAnsi="Angsana New"/>
        <w:b/>
        <w:sz w:val="32"/>
        <w:szCs w:val="32"/>
      </w:rPr>
      <w:t>30</w:t>
    </w:r>
    <w:r w:rsidRPr="008702B1">
      <w:rPr>
        <w:rFonts w:ascii="Angsana New" w:hAnsi="Angsana New"/>
        <w:bCs/>
        <w:sz w:val="32"/>
        <w:szCs w:val="32"/>
      </w:rPr>
      <w:t xml:space="preserve"> </w:t>
    </w:r>
    <w:r w:rsidR="00F0142F" w:rsidRPr="00AA2422">
      <w:rPr>
        <w:rFonts w:ascii="Angsana New" w:hAnsi="Angsana New" w:hint="cs"/>
        <w:bCs/>
        <w:sz w:val="32"/>
        <w:szCs w:val="32"/>
        <w:cs/>
      </w:rPr>
      <w:t>กันย</w:t>
    </w:r>
    <w:r w:rsidRPr="00AA2422">
      <w:rPr>
        <w:rFonts w:ascii="Angsana New" w:hAnsi="Angsana New"/>
        <w:bCs/>
        <w:sz w:val="32"/>
        <w:szCs w:val="32"/>
        <w:cs/>
      </w:rPr>
      <w:t xml:space="preserve">ายน </w:t>
    </w:r>
    <w:r w:rsidRPr="008C5B43">
      <w:rPr>
        <w:rFonts w:ascii="Angsana New" w:hAnsi="Angsana New"/>
        <w:b/>
        <w:sz w:val="32"/>
        <w:szCs w:val="32"/>
      </w:rPr>
      <w:t>2568</w:t>
    </w:r>
    <w:r w:rsidRPr="008702B1">
      <w:rPr>
        <w:rFonts w:ascii="Angsana New" w:hAnsi="Angsana New"/>
        <w:bCs/>
        <w:sz w:val="32"/>
        <w:szCs w:val="32"/>
      </w:rPr>
      <w:t xml:space="preserve"> (</w:t>
    </w:r>
    <w:r w:rsidRPr="00AA2422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9B8B909" w14:textId="77777777" w:rsidR="0076288F" w:rsidRPr="001316DA" w:rsidRDefault="0076288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62E6" w14:textId="77777777" w:rsidR="002732BF" w:rsidRPr="00AA2422" w:rsidRDefault="002732BF" w:rsidP="002732BF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A2422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01C31163" w14:textId="77777777" w:rsidR="002732BF" w:rsidRPr="002732BF" w:rsidRDefault="002732BF" w:rsidP="002732B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37EB1F2" w14:textId="77777777" w:rsidR="002732BF" w:rsidRPr="002732BF" w:rsidRDefault="002732BF" w:rsidP="002732B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2732BF">
      <w:rPr>
        <w:rFonts w:ascii="Angsana New" w:hAnsi="Angsana New"/>
        <w:b/>
        <w:sz w:val="32"/>
        <w:szCs w:val="32"/>
      </w:rPr>
      <w:t xml:space="preserve">30 </w:t>
    </w:r>
    <w:r w:rsidRPr="00AA2422">
      <w:rPr>
        <w:rFonts w:ascii="Angsana New" w:hAnsi="Angsana New"/>
        <w:bCs/>
        <w:sz w:val="32"/>
        <w:szCs w:val="32"/>
        <w:cs/>
      </w:rPr>
      <w:t xml:space="preserve">กันยายน </w:t>
    </w:r>
    <w:r w:rsidRPr="002732BF">
      <w:rPr>
        <w:rFonts w:ascii="Angsana New" w:hAnsi="Angsana New"/>
        <w:b/>
        <w:sz w:val="32"/>
        <w:szCs w:val="32"/>
      </w:rPr>
      <w:t>2568</w:t>
    </w:r>
    <w:r w:rsidRPr="002732BF">
      <w:rPr>
        <w:rFonts w:ascii="Angsana New" w:hAnsi="Angsana New"/>
        <w:bCs/>
        <w:sz w:val="32"/>
        <w:szCs w:val="32"/>
      </w:rPr>
      <w:t xml:space="preserve"> (</w:t>
    </w:r>
    <w:r w:rsidRPr="00AA2422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6BF89644" w14:textId="77777777" w:rsidR="0040444D" w:rsidRPr="00667CB6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25C"/>
    <w:rsid w:val="00003527"/>
    <w:rsid w:val="0000362A"/>
    <w:rsid w:val="00003C4A"/>
    <w:rsid w:val="0000523F"/>
    <w:rsid w:val="00005ACB"/>
    <w:rsid w:val="00005DA2"/>
    <w:rsid w:val="000061B5"/>
    <w:rsid w:val="00007199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2F85"/>
    <w:rsid w:val="00043F18"/>
    <w:rsid w:val="0004444B"/>
    <w:rsid w:val="000444EA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780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92B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76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4F0D"/>
    <w:rsid w:val="000A69F0"/>
    <w:rsid w:val="000A6B1D"/>
    <w:rsid w:val="000A6C35"/>
    <w:rsid w:val="000A76F6"/>
    <w:rsid w:val="000A7772"/>
    <w:rsid w:val="000A7B41"/>
    <w:rsid w:val="000A7D04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C27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7D5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606"/>
    <w:rsid w:val="00142EB0"/>
    <w:rsid w:val="00142EE3"/>
    <w:rsid w:val="0014404F"/>
    <w:rsid w:val="0014417C"/>
    <w:rsid w:val="00144ABB"/>
    <w:rsid w:val="00144D61"/>
    <w:rsid w:val="00146176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3CB"/>
    <w:rsid w:val="00153AFC"/>
    <w:rsid w:val="00154228"/>
    <w:rsid w:val="0015432B"/>
    <w:rsid w:val="00154DBE"/>
    <w:rsid w:val="00155B5E"/>
    <w:rsid w:val="00155D9B"/>
    <w:rsid w:val="00155F70"/>
    <w:rsid w:val="001564DB"/>
    <w:rsid w:val="001572E4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6EC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3E9D"/>
    <w:rsid w:val="001B43B9"/>
    <w:rsid w:val="001B48CA"/>
    <w:rsid w:val="001B4B45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283"/>
    <w:rsid w:val="001B7525"/>
    <w:rsid w:val="001C036C"/>
    <w:rsid w:val="001C08CE"/>
    <w:rsid w:val="001C0EEA"/>
    <w:rsid w:val="001C16DA"/>
    <w:rsid w:val="001C1BF0"/>
    <w:rsid w:val="001C1CE3"/>
    <w:rsid w:val="001C1F97"/>
    <w:rsid w:val="001C2CA2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8D5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AAD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6AEC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577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793"/>
    <w:rsid w:val="00242B8E"/>
    <w:rsid w:val="0024340C"/>
    <w:rsid w:val="0024351D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3251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2BF"/>
    <w:rsid w:val="0027368F"/>
    <w:rsid w:val="00273E91"/>
    <w:rsid w:val="002741FE"/>
    <w:rsid w:val="00274F39"/>
    <w:rsid w:val="00275011"/>
    <w:rsid w:val="0027514E"/>
    <w:rsid w:val="00275580"/>
    <w:rsid w:val="00275687"/>
    <w:rsid w:val="0027582C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A9B"/>
    <w:rsid w:val="00282E32"/>
    <w:rsid w:val="00283556"/>
    <w:rsid w:val="0028364B"/>
    <w:rsid w:val="002836E1"/>
    <w:rsid w:val="00283EE4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2F07"/>
    <w:rsid w:val="002A36A1"/>
    <w:rsid w:val="002A372A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75B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7D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3A6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2F7E18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D85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305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6A74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4AB4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16F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0FB1"/>
    <w:rsid w:val="0038105F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8E0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179C"/>
    <w:rsid w:val="003D2561"/>
    <w:rsid w:val="003D270C"/>
    <w:rsid w:val="003D27B6"/>
    <w:rsid w:val="003D27D3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8AE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4E7A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6E"/>
    <w:rsid w:val="004302FA"/>
    <w:rsid w:val="00430502"/>
    <w:rsid w:val="00430713"/>
    <w:rsid w:val="00430C6E"/>
    <w:rsid w:val="0043150F"/>
    <w:rsid w:val="00431891"/>
    <w:rsid w:val="0043224F"/>
    <w:rsid w:val="00432795"/>
    <w:rsid w:val="00432E12"/>
    <w:rsid w:val="00432F4B"/>
    <w:rsid w:val="004333B5"/>
    <w:rsid w:val="00433416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2C68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35C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2A8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BF7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8D3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2E3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86E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A0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454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A89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6F85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0A54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6E4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6930"/>
    <w:rsid w:val="006C7557"/>
    <w:rsid w:val="006D00EA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11B"/>
    <w:rsid w:val="006E6346"/>
    <w:rsid w:val="006E6B23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3D6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A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20F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3EC3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3BE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97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534"/>
    <w:rsid w:val="008527EA"/>
    <w:rsid w:val="00852887"/>
    <w:rsid w:val="00852A67"/>
    <w:rsid w:val="00852C64"/>
    <w:rsid w:val="00852FA9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0EB"/>
    <w:rsid w:val="00860227"/>
    <w:rsid w:val="00861553"/>
    <w:rsid w:val="00861DD4"/>
    <w:rsid w:val="00861FD8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384"/>
    <w:rsid w:val="00867540"/>
    <w:rsid w:val="00867CE2"/>
    <w:rsid w:val="00867D27"/>
    <w:rsid w:val="00867EB8"/>
    <w:rsid w:val="008702B1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3953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29C"/>
    <w:rsid w:val="008843FA"/>
    <w:rsid w:val="0088440F"/>
    <w:rsid w:val="00884587"/>
    <w:rsid w:val="008847B4"/>
    <w:rsid w:val="00884CF1"/>
    <w:rsid w:val="00884DE6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247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61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1D1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5E9D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5B43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913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07C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0D7F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CA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3AE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E7840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1622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88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6FFF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422"/>
    <w:rsid w:val="00AA2987"/>
    <w:rsid w:val="00AA2ADE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AD8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65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AF7933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10BF0"/>
    <w:rsid w:val="00B10C8E"/>
    <w:rsid w:val="00B10D1A"/>
    <w:rsid w:val="00B10F05"/>
    <w:rsid w:val="00B11763"/>
    <w:rsid w:val="00B118B0"/>
    <w:rsid w:val="00B1241D"/>
    <w:rsid w:val="00B125AA"/>
    <w:rsid w:val="00B129C9"/>
    <w:rsid w:val="00B12EC2"/>
    <w:rsid w:val="00B12F37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1D9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CD6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4F0B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0F2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647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BB5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622E"/>
    <w:rsid w:val="00BD62B4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A1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433F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96C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4F17"/>
    <w:rsid w:val="00C35053"/>
    <w:rsid w:val="00C35A6C"/>
    <w:rsid w:val="00C35B75"/>
    <w:rsid w:val="00C35B84"/>
    <w:rsid w:val="00C35CF6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D32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2747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A6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6996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3F"/>
    <w:rsid w:val="00CE7C7D"/>
    <w:rsid w:val="00CF042F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39C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C2B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226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6F6"/>
    <w:rsid w:val="00D9696D"/>
    <w:rsid w:val="00D96988"/>
    <w:rsid w:val="00D96A2F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676"/>
    <w:rsid w:val="00DB6C32"/>
    <w:rsid w:val="00DB70B4"/>
    <w:rsid w:val="00DB786F"/>
    <w:rsid w:val="00DB7A6A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1BE4"/>
    <w:rsid w:val="00DD2608"/>
    <w:rsid w:val="00DD2E14"/>
    <w:rsid w:val="00DD3245"/>
    <w:rsid w:val="00DD337E"/>
    <w:rsid w:val="00DD3D54"/>
    <w:rsid w:val="00DD4018"/>
    <w:rsid w:val="00DD43CB"/>
    <w:rsid w:val="00DD500E"/>
    <w:rsid w:val="00DD54A1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6B38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83F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4BAC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0D55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26"/>
    <w:rsid w:val="00E56DA8"/>
    <w:rsid w:val="00E56E37"/>
    <w:rsid w:val="00E578A2"/>
    <w:rsid w:val="00E57BC0"/>
    <w:rsid w:val="00E57F2C"/>
    <w:rsid w:val="00E60033"/>
    <w:rsid w:val="00E6061C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233"/>
    <w:rsid w:val="00EA3D58"/>
    <w:rsid w:val="00EA49B6"/>
    <w:rsid w:val="00EA4E94"/>
    <w:rsid w:val="00EA54E9"/>
    <w:rsid w:val="00EA592D"/>
    <w:rsid w:val="00EA5B3E"/>
    <w:rsid w:val="00EA688F"/>
    <w:rsid w:val="00EA6CCA"/>
    <w:rsid w:val="00EA7FDF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694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418"/>
    <w:rsid w:val="00ED6DA2"/>
    <w:rsid w:val="00ED6F8A"/>
    <w:rsid w:val="00ED7514"/>
    <w:rsid w:val="00ED7586"/>
    <w:rsid w:val="00ED75FB"/>
    <w:rsid w:val="00ED7863"/>
    <w:rsid w:val="00ED7E51"/>
    <w:rsid w:val="00EE062E"/>
    <w:rsid w:val="00EE069D"/>
    <w:rsid w:val="00EE0B26"/>
    <w:rsid w:val="00EE0BE0"/>
    <w:rsid w:val="00EE0BFC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4A7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42F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715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6D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2C0"/>
    <w:rsid w:val="00F64F15"/>
    <w:rsid w:val="00F6500D"/>
    <w:rsid w:val="00F669B3"/>
    <w:rsid w:val="00F669EC"/>
    <w:rsid w:val="00F66E9C"/>
    <w:rsid w:val="00F67A05"/>
    <w:rsid w:val="00F70110"/>
    <w:rsid w:val="00F702D9"/>
    <w:rsid w:val="00F70464"/>
    <w:rsid w:val="00F71809"/>
    <w:rsid w:val="00F7192E"/>
    <w:rsid w:val="00F71B09"/>
    <w:rsid w:val="00F71C2D"/>
    <w:rsid w:val="00F71C74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646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66F1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649C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4D156A-498B-4301-847A-F0F4FC39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895C92-978E-4026-A99E-0A26B7F90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1158</TotalTime>
  <Pages>10</Pages>
  <Words>2267</Words>
  <Characters>10189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237</cp:revision>
  <cp:lastPrinted>2025-10-27T07:03:00Z</cp:lastPrinted>
  <dcterms:created xsi:type="dcterms:W3CDTF">2024-10-24T08:51:00Z</dcterms:created>
  <dcterms:modified xsi:type="dcterms:W3CDTF">2025-11-06T07:01:00Z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