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B15F8" w14:textId="77777777" w:rsidR="00CA76C3" w:rsidRPr="005A1E5C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5A1E5C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5A1E5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5A1E5C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5A1E5C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5A1E5C">
        <w:rPr>
          <w:rFonts w:asciiTheme="majorBidi" w:hAnsiTheme="majorBidi" w:cstheme="majorBidi"/>
          <w:sz w:val="40"/>
          <w:szCs w:val="40"/>
        </w:rPr>
        <w:tab/>
      </w:r>
    </w:p>
    <w:p w14:paraId="37966625" w14:textId="330B733E" w:rsidR="00EB7364" w:rsidRPr="005A1E5C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5A1E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14:paraId="1FD972C2" w14:textId="6D3D9899" w:rsidR="00EB7364" w:rsidRPr="005A1E5C" w:rsidRDefault="007B439C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07C31" w:rsidRPr="005A1E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6245D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407C31" w:rsidRPr="005A1E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407C31" w:rsidRPr="005A1E5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6245D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407C31" w:rsidRPr="005A1E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407C31" w:rsidRPr="005A1E5C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741443BB" w14:textId="6F6A452F" w:rsidR="00EB7364" w:rsidRPr="005A1E5C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6AD05B49" w:rsidR="00EB7364" w:rsidRPr="005A1E5C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5A1E5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5A1E5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5A1E5C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5A1E5C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5A1E5C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5A1E5C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5A1E5C" w:rsidSect="00FE047F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CD0AB34" w14:textId="77777777" w:rsidR="0009267B" w:rsidRPr="005A1E5C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5A1E5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5A1E5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5A1E5C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5A1E5C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5A1E5C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A1E5C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5A1E5C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5A1E5C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768E250" w14:textId="2FE09BE5" w:rsidR="007B439C" w:rsidRPr="005A1E5C" w:rsidRDefault="007B439C" w:rsidP="007B439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5A1E5C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407C31" w:rsidRPr="005A1E5C">
        <w:rPr>
          <w:rFonts w:asciiTheme="majorBidi" w:hAnsiTheme="majorBidi" w:cstheme="majorBidi"/>
          <w:sz w:val="28"/>
          <w:szCs w:val="28"/>
        </w:rPr>
        <w:t xml:space="preserve"> 30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="006245D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5A1E5C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Pr="005A1E5C">
        <w:rPr>
          <w:rFonts w:asciiTheme="majorBidi" w:hAnsiTheme="majorBidi" w:cstheme="majorBidi"/>
          <w:sz w:val="28"/>
          <w:szCs w:val="28"/>
        </w:rPr>
        <w:t xml:space="preserve">2568 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00E7A" w:rsidRPr="005A1E5C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</w:t>
      </w:r>
      <w:r w:rsidR="006245DC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600E7A" w:rsidRPr="005A1E5C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600E7A" w:rsidRPr="005A1E5C">
        <w:rPr>
          <w:rFonts w:asciiTheme="majorBidi" w:hAnsiTheme="majorBidi" w:cstheme="majorBidi"/>
          <w:sz w:val="28"/>
          <w:szCs w:val="28"/>
        </w:rPr>
        <w:t xml:space="preserve">30 </w:t>
      </w:r>
      <w:r w:rsidR="006245D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6245DC" w:rsidRPr="005A1E5C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600E7A" w:rsidRPr="005A1E5C">
        <w:rPr>
          <w:rFonts w:asciiTheme="majorBidi" w:hAnsiTheme="majorBidi" w:cstheme="majorBidi"/>
          <w:sz w:val="28"/>
          <w:szCs w:val="28"/>
        </w:rPr>
        <w:t xml:space="preserve">2568 </w:t>
      </w:r>
      <w:r w:rsidRPr="005A1E5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</w:t>
      </w:r>
      <w:r w:rsidR="00600E7A" w:rsidRPr="005A1E5C">
        <w:rPr>
          <w:rFonts w:asciiTheme="majorBidi" w:hAnsiTheme="majorBidi" w:cstheme="majorBidi"/>
          <w:sz w:val="28"/>
          <w:szCs w:val="28"/>
        </w:rPr>
        <w:t xml:space="preserve">    </w:t>
      </w:r>
      <w:r w:rsidRPr="005A1E5C">
        <w:rPr>
          <w:rFonts w:asciiTheme="majorBidi" w:hAnsiTheme="majorBidi" w:cstheme="majorBidi"/>
          <w:sz w:val="28"/>
          <w:szCs w:val="28"/>
          <w:cs/>
        </w:rPr>
        <w:t>เฉพาะกิจการ สำหรับงวด</w:t>
      </w:r>
      <w:r w:rsidR="006245DC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407C31" w:rsidRPr="005A1E5C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5A1E5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="006245DC">
        <w:rPr>
          <w:rFonts w:asciiTheme="majorBidi" w:hAnsiTheme="majorBidi" w:cstheme="majorBidi"/>
          <w:sz w:val="28"/>
          <w:szCs w:val="28"/>
        </w:rPr>
        <w:t xml:space="preserve">30 </w:t>
      </w:r>
      <w:r w:rsidR="006245D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</w:rPr>
        <w:t xml:space="preserve">2568 </w:t>
      </w:r>
      <w:r w:rsidRPr="005A1E5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5A1E5C">
        <w:rPr>
          <w:rFonts w:asciiTheme="majorBidi" w:hAnsiTheme="majorBidi" w:cstheme="majorBidi"/>
          <w:sz w:val="28"/>
          <w:szCs w:val="28"/>
        </w:rPr>
        <w:t>34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1E5C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A1E5C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</w:p>
    <w:p w14:paraId="74E2BF93" w14:textId="77777777" w:rsidR="00117797" w:rsidRPr="005A1E5C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DC4F8E" w14:textId="77777777" w:rsidR="001E5D9B" w:rsidRPr="005A1E5C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5A1E5C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5A1E5C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DF81CCA" w14:textId="77777777" w:rsidR="001E5D9B" w:rsidRPr="005A1E5C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รหัส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5A1E5C">
        <w:rPr>
          <w:rFonts w:asciiTheme="majorBidi" w:hAnsiTheme="majorBidi" w:cstheme="majorBidi"/>
          <w:sz w:val="28"/>
          <w:szCs w:val="28"/>
        </w:rPr>
        <w:t>2410</w:t>
      </w:r>
      <w:r w:rsidRPr="005A1E5C">
        <w:rPr>
          <w:rFonts w:asciiTheme="majorBidi" w:hAnsiTheme="majorBidi" w:cstheme="majorBidi"/>
          <w:sz w:val="28"/>
          <w:szCs w:val="28"/>
        </w:rPr>
        <w:t xml:space="preserve"> “</w:t>
      </w:r>
      <w:r w:rsidRPr="005A1E5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1E5C">
        <w:rPr>
          <w:rFonts w:asciiTheme="majorBidi" w:hAnsiTheme="majorBidi" w:cstheme="majorBidi"/>
          <w:sz w:val="28"/>
          <w:szCs w:val="28"/>
        </w:rPr>
        <w:t>”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5A1E5C">
        <w:rPr>
          <w:rFonts w:asciiTheme="majorBidi" w:hAnsiTheme="majorBidi" w:cstheme="majorBidi"/>
          <w:sz w:val="28"/>
          <w:szCs w:val="28"/>
        </w:rPr>
        <w:br/>
      </w:r>
      <w:r w:rsidRPr="005A1E5C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5A1E5C">
        <w:rPr>
          <w:rFonts w:asciiTheme="majorBidi" w:hAnsiTheme="majorBidi" w:cstheme="majorBidi"/>
          <w:sz w:val="28"/>
          <w:szCs w:val="28"/>
          <w:cs/>
        </w:rPr>
        <w:t>สอบ</w:t>
      </w:r>
      <w:r w:rsidRPr="005A1E5C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5A1E5C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EEBE07C" w14:textId="77777777" w:rsidR="001E5D9B" w:rsidRPr="005A1E5C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5A1E5C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1A0FE12C" w14:textId="77777777" w:rsidR="0071316E" w:rsidRPr="005A1E5C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5A1E5C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A1E5C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5A1E5C">
        <w:rPr>
          <w:rFonts w:asciiTheme="majorBidi" w:hAnsiTheme="majorBidi" w:cstheme="majorBidi"/>
          <w:sz w:val="28"/>
          <w:szCs w:val="28"/>
        </w:rPr>
        <w:t>34</w:t>
      </w:r>
      <w:r w:rsidR="00FB5726" w:rsidRPr="005A1E5C">
        <w:rPr>
          <w:rFonts w:asciiTheme="majorBidi" w:hAnsiTheme="majorBidi" w:cstheme="majorBidi"/>
          <w:sz w:val="28"/>
          <w:szCs w:val="28"/>
        </w:rPr>
        <w:br/>
      </w:r>
      <w:r w:rsidR="007B18F0" w:rsidRPr="005A1E5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5A1E5C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5A1E5C">
        <w:rPr>
          <w:rFonts w:asciiTheme="majorBidi" w:hAnsiTheme="majorBidi" w:cstheme="majorBidi"/>
          <w:sz w:val="28"/>
          <w:szCs w:val="28"/>
        </w:rPr>
        <w:t xml:space="preserve"> </w:t>
      </w:r>
      <w:r w:rsidRPr="005A1E5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5A1E5C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5A1E5C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5A1E5C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5A1E5C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5A1E5C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5A1E5C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5A1E5C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5A1E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5A1E5C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5A1E5C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5A1E5C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5A1E5C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5A1E5C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5A1E5C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5A1E5C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1C018CAD" w14:textId="77777777" w:rsidR="00620B46" w:rsidRPr="005A1E5C" w:rsidRDefault="00620B46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A91CA5F" w14:textId="0A5FE5DA" w:rsidR="001E5D9B" w:rsidRPr="005A1E5C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5A1E5C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5A1E5C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6F8D844C" w:rsidR="0009267B" w:rsidRPr="00427501" w:rsidRDefault="00A506F7" w:rsidP="00C4658D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B5D3B">
        <w:rPr>
          <w:rFonts w:asciiTheme="majorBidi" w:hAnsiTheme="majorBidi" w:cstheme="majorBidi"/>
          <w:sz w:val="28"/>
          <w:szCs w:val="28"/>
        </w:rPr>
        <w:t>12</w:t>
      </w:r>
      <w:r w:rsidR="005F4D73" w:rsidRPr="00BB5D3B">
        <w:rPr>
          <w:rFonts w:asciiTheme="majorBidi" w:hAnsiTheme="majorBidi" w:cstheme="majorBidi"/>
          <w:sz w:val="28"/>
          <w:szCs w:val="28"/>
        </w:rPr>
        <w:t xml:space="preserve"> </w:t>
      </w:r>
      <w:r w:rsidR="006245DC" w:rsidRPr="00BB5D3B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5F4D73" w:rsidRPr="00BB5D3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F4D73" w:rsidRPr="00BB5D3B">
        <w:rPr>
          <w:rFonts w:asciiTheme="majorBidi" w:hAnsiTheme="majorBidi" w:cstheme="majorBidi"/>
          <w:sz w:val="28"/>
          <w:szCs w:val="28"/>
        </w:rPr>
        <w:t>256</w:t>
      </w:r>
      <w:r w:rsidR="00E33BF2" w:rsidRPr="00BB5D3B">
        <w:rPr>
          <w:rFonts w:asciiTheme="majorBidi" w:hAnsiTheme="majorBidi" w:cstheme="majorBidi"/>
          <w:sz w:val="28"/>
          <w:szCs w:val="28"/>
        </w:rPr>
        <w:t>8</w:t>
      </w:r>
    </w:p>
    <w:sectPr w:rsidR="0009267B" w:rsidRPr="00427501" w:rsidSect="00FE047F">
      <w:headerReference w:type="even" r:id="rId15"/>
      <w:headerReference w:type="default" r:id="rId16"/>
      <w:headerReference w:type="first" r:id="rId17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BAFD3" w14:textId="77777777" w:rsidR="00525463" w:rsidRDefault="00525463" w:rsidP="00900EE2">
      <w:r>
        <w:separator/>
      </w:r>
    </w:p>
  </w:endnote>
  <w:endnote w:type="continuationSeparator" w:id="0">
    <w:p w14:paraId="29DF629D" w14:textId="77777777" w:rsidR="00525463" w:rsidRDefault="00525463" w:rsidP="00900EE2">
      <w:r>
        <w:continuationSeparator/>
      </w:r>
    </w:p>
  </w:endnote>
  <w:endnote w:type="continuationNotice" w:id="1">
    <w:p w14:paraId="4407BBB7" w14:textId="77777777" w:rsidR="00525463" w:rsidRDefault="005254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82BEC" w14:textId="77777777" w:rsidR="00525463" w:rsidRDefault="00525463" w:rsidP="00900EE2">
      <w:r>
        <w:separator/>
      </w:r>
    </w:p>
  </w:footnote>
  <w:footnote w:type="continuationSeparator" w:id="0">
    <w:p w14:paraId="26A31AA4" w14:textId="77777777" w:rsidR="00525463" w:rsidRDefault="00525463" w:rsidP="00900EE2">
      <w:r>
        <w:continuationSeparator/>
      </w:r>
    </w:p>
  </w:footnote>
  <w:footnote w:type="continuationNotice" w:id="1">
    <w:p w14:paraId="29701CB6" w14:textId="77777777" w:rsidR="00525463" w:rsidRDefault="005254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ECD49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EEC24CB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AE59CE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C916DD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B3C4E1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E8ED53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783D" w14:textId="77777777" w:rsidR="00DB12B7" w:rsidRDefault="00DB1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CE7DD" w14:textId="1C21B18D" w:rsidR="00DB12B7" w:rsidRDefault="00DB12B7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A52EF6" w14:textId="03076AD0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996010" w14:textId="6D072FFC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C8D626" w14:textId="77777777" w:rsidR="00620B46" w:rsidRP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76A5" w14:textId="252F787D" w:rsidR="00DB12B7" w:rsidRDefault="00DB12B7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2E2336" w14:textId="6A099340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62E6C7" w14:textId="493C22AE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B4481" w14:textId="024FD3CC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7CDECC" w14:textId="107C1FF7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E307C6" w14:textId="14ADDD85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D17FFB2" w14:textId="4CB93B56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262CD4" w14:textId="77777777" w:rsidR="00FE047F" w:rsidRP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1C8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65F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5EC2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2F9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AEA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E7E80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4F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3AC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4A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56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9EF"/>
    <w:rsid w:val="00347CE9"/>
    <w:rsid w:val="00347E91"/>
    <w:rsid w:val="00350058"/>
    <w:rsid w:val="00350084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31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B13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2A2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12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463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12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047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90D"/>
    <w:rsid w:val="00590A2B"/>
    <w:rsid w:val="00590CA1"/>
    <w:rsid w:val="00590E4E"/>
    <w:rsid w:val="00590EA8"/>
    <w:rsid w:val="00590F76"/>
    <w:rsid w:val="005911B8"/>
    <w:rsid w:val="005912B1"/>
    <w:rsid w:val="005915CB"/>
    <w:rsid w:val="005917B1"/>
    <w:rsid w:val="0059193F"/>
    <w:rsid w:val="00591F09"/>
    <w:rsid w:val="00592044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E5C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9A3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D17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4D7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E7A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2D6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305"/>
    <w:rsid w:val="00620463"/>
    <w:rsid w:val="00620B46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5DC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467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DC4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1C9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06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C2F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B83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30A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795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893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39C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0E9"/>
    <w:rsid w:val="007C41B7"/>
    <w:rsid w:val="007C43D9"/>
    <w:rsid w:val="007C445C"/>
    <w:rsid w:val="007C44ED"/>
    <w:rsid w:val="007C45A0"/>
    <w:rsid w:val="007C5047"/>
    <w:rsid w:val="007C5125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BA8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6AC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60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AA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6F5F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1FBA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6F7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964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B64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602"/>
    <w:rsid w:val="00BB58CC"/>
    <w:rsid w:val="00BB5A42"/>
    <w:rsid w:val="00BB5BE2"/>
    <w:rsid w:val="00BB5C4F"/>
    <w:rsid w:val="00BB5C5D"/>
    <w:rsid w:val="00BB5C69"/>
    <w:rsid w:val="00BB5D3B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B7E2F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CDB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A42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5EE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A96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DB2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BF2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4E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5DD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1BD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47F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BD69E-FFD3-42F1-BB4F-742BAAE11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C05CE5-A828-4AF5-9315-2433308922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245</TotalTime>
  <Pages>3</Pages>
  <Words>411</Words>
  <Characters>1601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Weerapat, Jaipakdee</cp:lastModifiedBy>
  <cp:revision>42</cp:revision>
  <cp:lastPrinted>2025-11-01T17:09:00Z</cp:lastPrinted>
  <dcterms:created xsi:type="dcterms:W3CDTF">2023-03-27T13:55:00Z</dcterms:created>
  <dcterms:modified xsi:type="dcterms:W3CDTF">2025-11-06T04:04:00Z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