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7418D9" w:rsidRPr="00133764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1337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1337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1337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133764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1337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1337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1337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133764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1337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1337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3D2E5340" w:rsidR="00AD4AA1" w:rsidRPr="001337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FB0312" w:rsidRPr="00133764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54D04D02" w:rsidR="00FB0312" w:rsidRPr="00133764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9999B2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FB0312" w:rsidRPr="00133764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389930D4" w:rsidR="00FB0312" w:rsidRPr="00133764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C36230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63EB2A0E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FB0312" w:rsidRPr="00133764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0771148" w:rsidR="00FB0312" w:rsidRPr="00133764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DA1D81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1ADBD320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  <w:r w:rsidR="00EF427D" w:rsidRPr="00EF427D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และบริษัทร่วม</w:t>
            </w:r>
          </w:p>
        </w:tc>
      </w:tr>
      <w:tr w:rsidR="00FB0312" w:rsidRPr="00133764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638338F9" w:rsidR="00FB0312" w:rsidRPr="00133764" w:rsidRDefault="006375E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717C63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0570F3E8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FB0312" w:rsidRPr="00133764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3D7E5AA5" w:rsidR="00FB0312" w:rsidRPr="00133764" w:rsidRDefault="006375E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85F73F1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7A9E475F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FB0312" w:rsidRPr="00133764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43D3A99C" w:rsidR="00FB0312" w:rsidRPr="00133764" w:rsidRDefault="006375E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97A0523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1A2CB7A4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FC3B04" w:rsidRPr="00133764" w14:paraId="2998D0B5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1DF17FA" w14:textId="668B7510" w:rsidR="00FC3B04" w:rsidRPr="00133764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6A7A9B7" w14:textId="77777777" w:rsidR="00FC3B04" w:rsidRPr="00133764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9269E6F" w14:textId="3C529F74" w:rsidR="00FC3B04" w:rsidRPr="00133764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FB0312" w:rsidRPr="00133764" w14:paraId="7B4202FF" w14:textId="77777777" w:rsidTr="002E28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7703772C" w:rsidR="00FB0312" w:rsidRPr="00133764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D0C4B97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24A4E012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FB0312" w:rsidRPr="00133764" w14:paraId="14A40252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65781A19" w:rsidR="00FB0312" w:rsidRPr="00133764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804EF40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5943E61D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5A2E44" w:rsidRPr="00133764" w14:paraId="673E47CB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22D93C3" w14:textId="26A9EA5A" w:rsidR="005A2E44" w:rsidRPr="00133764" w:rsidRDefault="005A2E4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FC3B04"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98A867F" w14:textId="77777777" w:rsidR="005A2E44" w:rsidRPr="00133764" w:rsidRDefault="005A2E4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25663C5" w14:textId="07223FA2" w:rsidR="005A2E44" w:rsidRPr="00133764" w:rsidRDefault="005A2E4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9786A" w:rsidRPr="00133764" w14:paraId="2639010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02E7B12" w14:textId="60EC4F3C" w:rsidR="0089786A" w:rsidRPr="00133764" w:rsidRDefault="0089786A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FC3B04"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341503" w14:textId="77777777" w:rsidR="0089786A" w:rsidRPr="00133764" w:rsidRDefault="0089786A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3170C21" w14:textId="50C12650" w:rsidR="0089786A" w:rsidRPr="00133764" w:rsidRDefault="0089786A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FB0312" w:rsidRPr="00133764" w14:paraId="2BE04BD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3073E58B" w:rsidR="00FB0312" w:rsidRPr="00133764" w:rsidRDefault="00E23690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FC3B04"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1A215BE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658914F1" w:rsidR="005A2E44" w:rsidRPr="00133764" w:rsidRDefault="00E23690" w:rsidP="005A2E44"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  <w:bookmarkEnd w:id="0"/>
    </w:tbl>
    <w:p w14:paraId="661E3067" w14:textId="77777777" w:rsidR="00DB12B7" w:rsidRPr="00133764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13376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27C3EAD" w14:textId="77777777" w:rsidR="00870497" w:rsidRPr="00133764" w:rsidRDefault="0087049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4"/>
          <w:szCs w:val="24"/>
        </w:rPr>
      </w:pPr>
    </w:p>
    <w:p w14:paraId="6F0362E3" w14:textId="3209B110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7B14BC" w:rsidRPr="00133764">
        <w:rPr>
          <w:rFonts w:asciiTheme="majorBidi" w:hAnsiTheme="majorBidi" w:cstheme="majorBidi"/>
          <w:sz w:val="28"/>
          <w:szCs w:val="28"/>
          <w:cs/>
        </w:rPr>
        <w:t>่</w:t>
      </w:r>
      <w:r w:rsidR="007B14BC"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="00A10CAA" w:rsidRPr="00E044EF">
        <w:rPr>
          <w:rFonts w:asciiTheme="majorBidi" w:hAnsiTheme="majorBidi" w:cstheme="majorBidi"/>
          <w:sz w:val="28"/>
          <w:szCs w:val="28"/>
        </w:rPr>
        <w:t>12</w:t>
      </w:r>
      <w:r w:rsidR="00AC7B0E"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="00F4011B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FB0312" w:rsidRPr="0013376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B0312" w:rsidRPr="00133764">
        <w:rPr>
          <w:rFonts w:asciiTheme="majorBidi" w:hAnsiTheme="majorBidi" w:cstheme="majorBidi"/>
          <w:sz w:val="28"/>
          <w:szCs w:val="28"/>
        </w:rPr>
        <w:t>256</w:t>
      </w:r>
      <w:r w:rsidR="00F4011B">
        <w:rPr>
          <w:rFonts w:asciiTheme="majorBidi" w:hAnsiTheme="majorBidi" w:cstheme="majorBidi"/>
          <w:sz w:val="28"/>
          <w:szCs w:val="28"/>
        </w:rPr>
        <w:t>8</w:t>
      </w:r>
    </w:p>
    <w:p w14:paraId="6FF58D22" w14:textId="77777777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A343621" w14:textId="1C92997E" w:rsidR="00DB12B7" w:rsidRPr="00133764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4A7C6963" w14:textId="77777777" w:rsidR="00870497" w:rsidRPr="00133764" w:rsidRDefault="0087049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67E742" w14:textId="2A442007" w:rsidR="00DB12B7" w:rsidRPr="00133764" w:rsidRDefault="00DB12B7" w:rsidP="006D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133764">
        <w:rPr>
          <w:rFonts w:asciiTheme="majorBidi" w:hAnsiTheme="majorBidi" w:cstheme="majorBidi"/>
          <w:sz w:val="28"/>
          <w:szCs w:val="28"/>
        </w:rPr>
        <w:t>(“</w:t>
      </w:r>
      <w:r w:rsidRPr="00133764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133764">
        <w:rPr>
          <w:rFonts w:asciiTheme="majorBidi" w:hAnsiTheme="majorBidi" w:cstheme="majorBidi"/>
          <w:sz w:val="28"/>
          <w:szCs w:val="28"/>
        </w:rPr>
        <w:t xml:space="preserve">”) 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133764">
        <w:rPr>
          <w:rFonts w:asciiTheme="majorBidi" w:hAnsiTheme="majorBidi" w:cstheme="majorBidi"/>
          <w:sz w:val="28"/>
          <w:szCs w:val="28"/>
        </w:rPr>
        <w:t>34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="00C977BE" w:rsidRPr="00133764">
        <w:rPr>
          <w:rFonts w:asciiTheme="majorBidi" w:hAnsiTheme="majorBidi" w:cstheme="majorBidi" w:hint="cs"/>
          <w:sz w:val="28"/>
          <w:szCs w:val="28"/>
          <w:cs/>
        </w:rPr>
        <w:t xml:space="preserve">               </w:t>
      </w:r>
      <w:r w:rsidRPr="00133764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ดังนั้นการอ่านงบการเงินระหว่างกาลนี้จึงควรอ่าน</w:t>
      </w:r>
      <w:r w:rsidR="006D7159"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</w:rPr>
        <w:t>ควบคู่กับงบการเงินของบริษัทและบริษัทย่อยสำหรับปีสิ้นสุดวันที่</w:t>
      </w:r>
      <w:r w:rsidR="00C977BE" w:rsidRPr="00133764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133764">
        <w:rPr>
          <w:rFonts w:asciiTheme="majorBidi" w:hAnsiTheme="majorBidi" w:cstheme="majorBidi"/>
          <w:sz w:val="28"/>
          <w:szCs w:val="28"/>
        </w:rPr>
        <w:t>31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33764">
        <w:rPr>
          <w:rFonts w:asciiTheme="majorBidi" w:hAnsiTheme="majorBidi" w:cstheme="majorBidi"/>
          <w:sz w:val="28"/>
          <w:szCs w:val="28"/>
        </w:rPr>
        <w:t>256</w:t>
      </w:r>
      <w:r w:rsidR="0018445D" w:rsidRPr="00133764">
        <w:rPr>
          <w:rFonts w:asciiTheme="majorBidi" w:hAnsiTheme="majorBidi" w:cstheme="majorBidi"/>
          <w:sz w:val="28"/>
          <w:szCs w:val="28"/>
        </w:rPr>
        <w:t>7</w:t>
      </w:r>
    </w:p>
    <w:p w14:paraId="145C4DF7" w14:textId="77777777" w:rsidR="00870497" w:rsidRPr="00133764" w:rsidRDefault="0087049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F37A6B" w14:textId="67E77459" w:rsidR="00DB12B7" w:rsidRPr="00133764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AB54C3" w:rsidRPr="00133764">
        <w:rPr>
          <w:rFonts w:asciiTheme="majorBidi" w:hAnsiTheme="majorBidi" w:cstheme="majorBidi"/>
          <w:sz w:val="28"/>
          <w:szCs w:val="28"/>
        </w:rPr>
        <w:br/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3764">
        <w:rPr>
          <w:rFonts w:asciiTheme="majorBidi" w:hAnsiTheme="majorBidi" w:cstheme="majorBidi"/>
          <w:sz w:val="28"/>
          <w:szCs w:val="28"/>
        </w:rPr>
        <w:t>31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33764">
        <w:rPr>
          <w:rFonts w:asciiTheme="majorBidi" w:hAnsiTheme="majorBidi" w:cstheme="majorBidi"/>
          <w:sz w:val="28"/>
          <w:szCs w:val="28"/>
        </w:rPr>
        <w:t>256</w:t>
      </w:r>
      <w:r w:rsidR="0018445D" w:rsidRPr="00133764">
        <w:rPr>
          <w:rFonts w:asciiTheme="majorBidi" w:hAnsiTheme="majorBidi" w:cstheme="majorBidi"/>
          <w:sz w:val="28"/>
          <w:szCs w:val="28"/>
        </w:rPr>
        <w:t>7</w:t>
      </w:r>
    </w:p>
    <w:p w14:paraId="3E94CF16" w14:textId="77777777" w:rsidR="00FB0312" w:rsidRPr="00133764" w:rsidRDefault="00FB0312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C33197" w14:textId="77777777" w:rsidR="00DB12B7" w:rsidRPr="00133764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1E97B78F" w14:textId="00C838FE" w:rsidR="0068473B" w:rsidRPr="00133764" w:rsidRDefault="0068473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1016"/>
        <w:gridCol w:w="244"/>
        <w:gridCol w:w="998"/>
        <w:gridCol w:w="270"/>
        <w:gridCol w:w="990"/>
      </w:tblGrid>
      <w:tr w:rsidR="0068473B" w:rsidRPr="00133764" w14:paraId="28FCB6CC" w14:textId="77777777" w:rsidTr="007E0490">
        <w:trPr>
          <w:tblHeader/>
        </w:trPr>
        <w:tc>
          <w:tcPr>
            <w:tcW w:w="4410" w:type="dxa"/>
            <w:hideMark/>
          </w:tcPr>
          <w:p w14:paraId="3D69AAA9" w14:textId="77777777" w:rsidR="0068473B" w:rsidRPr="00133764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8" w:type="dxa"/>
            <w:gridSpan w:val="3"/>
            <w:hideMark/>
          </w:tcPr>
          <w:p w14:paraId="19C4FAB3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34D26EAF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hideMark/>
          </w:tcPr>
          <w:p w14:paraId="07ECF842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73B" w:rsidRPr="00133764" w14:paraId="03D5A618" w14:textId="77777777" w:rsidTr="007E0490">
        <w:trPr>
          <w:tblHeader/>
        </w:trPr>
        <w:tc>
          <w:tcPr>
            <w:tcW w:w="4410" w:type="dxa"/>
            <w:hideMark/>
          </w:tcPr>
          <w:p w14:paraId="01FD7A25" w14:textId="494F0ED8" w:rsidR="0068473B" w:rsidRPr="00133764" w:rsidRDefault="001844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x-none"/>
              </w:rPr>
              <w:t>สำหรับงวด</w:t>
            </w:r>
            <w:r w:rsidR="00F4011B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เก้า</w:t>
            </w:r>
            <w:r w:rsidRPr="00133764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เ</w:t>
            </w:r>
            <w:r w:rsidRPr="00133764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x-none"/>
              </w:rPr>
              <w:t>ดือนสิ้นสุดวันที่</w:t>
            </w:r>
            <w:r w:rsidRPr="00133764">
              <w:rPr>
                <w:rFonts w:asciiTheme="majorBidi" w:hAnsiTheme="majorBidi"/>
                <w:b/>
                <w:i/>
                <w:iCs/>
                <w:sz w:val="28"/>
                <w:szCs w:val="28"/>
                <w:lang w:val="x-none"/>
              </w:rPr>
              <w:t xml:space="preserve"> </w:t>
            </w:r>
            <w:r w:rsidR="00AC7B0E" w:rsidRPr="00133764">
              <w:rPr>
                <w:rFonts w:asciiTheme="majorBidi" w:hAnsiTheme="majorBidi"/>
                <w:b/>
                <w:i/>
                <w:iCs/>
                <w:sz w:val="28"/>
                <w:szCs w:val="28"/>
                <w:lang w:val="x-none"/>
              </w:rPr>
              <w:t>30</w:t>
            </w:r>
            <w:r w:rsidR="00AC7B0E" w:rsidRPr="00133764">
              <w:rPr>
                <w:rFonts w:asciiTheme="majorBidi" w:hAnsiTheme="majorBidi"/>
                <w:bCs/>
                <w:i/>
                <w:iCs/>
                <w:sz w:val="28"/>
                <w:szCs w:val="28"/>
                <w:lang w:val="x-none"/>
              </w:rPr>
              <w:t xml:space="preserve"> </w:t>
            </w:r>
            <w:r w:rsidR="00F4011B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กันยายน</w:t>
            </w:r>
          </w:p>
        </w:tc>
        <w:tc>
          <w:tcPr>
            <w:tcW w:w="990" w:type="dxa"/>
            <w:hideMark/>
          </w:tcPr>
          <w:p w14:paraId="74437C3C" w14:textId="49C316AE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8445D"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5C01FCBD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6" w:type="dxa"/>
            <w:hideMark/>
          </w:tcPr>
          <w:p w14:paraId="5349C1A4" w14:textId="1CAE0DAC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="00870497"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  <w:r w:rsidR="0018445D"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44" w:type="dxa"/>
          </w:tcPr>
          <w:p w14:paraId="4F968865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CFB6009" w14:textId="1E565DA3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8445D"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2A00ED7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1661237" w14:textId="757C7333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8445D"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68473B" w:rsidRPr="00133764" w14:paraId="43D95042" w14:textId="77777777" w:rsidTr="0068473B">
        <w:trPr>
          <w:tblHeader/>
        </w:trPr>
        <w:tc>
          <w:tcPr>
            <w:tcW w:w="4410" w:type="dxa"/>
          </w:tcPr>
          <w:p w14:paraId="36519F97" w14:textId="77777777" w:rsidR="0068473B" w:rsidRPr="00133764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74643886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473B" w:rsidRPr="00133764" w14:paraId="7A2E733C" w14:textId="77777777" w:rsidTr="007E0490">
        <w:tc>
          <w:tcPr>
            <w:tcW w:w="4410" w:type="dxa"/>
            <w:hideMark/>
          </w:tcPr>
          <w:p w14:paraId="02E8DD41" w14:textId="4BD2290B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AB54C3"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vAlign w:val="bottom"/>
          </w:tcPr>
          <w:p w14:paraId="3A7CC1F5" w14:textId="77777777" w:rsidR="0068473B" w:rsidRPr="00133764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5F29A873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C302974" w14:textId="77777777" w:rsidR="0068473B" w:rsidRPr="00133764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3EB333A3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BD0CEA6" w14:textId="77777777" w:rsidR="0068473B" w:rsidRPr="00133764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94BFBA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98BFB25" w14:textId="77777777" w:rsidR="0068473B" w:rsidRPr="00133764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93162" w:rsidRPr="00133764" w14:paraId="216BEB1A" w14:textId="77777777" w:rsidTr="007E0490">
        <w:tc>
          <w:tcPr>
            <w:tcW w:w="4410" w:type="dxa"/>
            <w:hideMark/>
          </w:tcPr>
          <w:p w14:paraId="6307B8DC" w14:textId="7D8F4944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3A4BB7B3" w14:textId="58014F1A" w:rsidR="00093162" w:rsidRPr="00133764" w:rsidRDefault="00743AE0" w:rsidP="00743AE0">
            <w:pPr>
              <w:pStyle w:val="acctfourfigures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</w:t>
            </w:r>
          </w:p>
        </w:tc>
        <w:tc>
          <w:tcPr>
            <w:tcW w:w="262" w:type="dxa"/>
          </w:tcPr>
          <w:p w14:paraId="05D31776" w14:textId="77777777" w:rsidR="00093162" w:rsidRPr="00133764" w:rsidRDefault="00093162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E37BDA5" w14:textId="77D8E4B7" w:rsidR="00093162" w:rsidRPr="00133764" w:rsidRDefault="00093162" w:rsidP="000931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244" w:type="dxa"/>
          </w:tcPr>
          <w:p w14:paraId="0B732A20" w14:textId="77777777" w:rsidR="00093162" w:rsidRPr="00133764" w:rsidRDefault="00093162" w:rsidP="000931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C23D687" w14:textId="626321A2" w:rsidR="00093162" w:rsidRPr="00D4004C" w:rsidRDefault="00FC2331" w:rsidP="00D4004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D4004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E9EF21" w14:textId="77777777" w:rsidR="00093162" w:rsidRPr="00133764" w:rsidRDefault="00093162" w:rsidP="000931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A87A904" w14:textId="39859902" w:rsidR="00093162" w:rsidRPr="00D4004C" w:rsidRDefault="00CD306A" w:rsidP="00D4004C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4004C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93162" w:rsidRPr="00133764" w14:paraId="672DF49F" w14:textId="77777777" w:rsidTr="007E0490">
        <w:tc>
          <w:tcPr>
            <w:tcW w:w="4410" w:type="dxa"/>
            <w:hideMark/>
          </w:tcPr>
          <w:p w14:paraId="44270675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2F9152" w14:textId="5CA708A3" w:rsidR="00743AE0" w:rsidRPr="00203C28" w:rsidRDefault="00743AE0" w:rsidP="00203C2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42198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43E6AFF6" w14:textId="77777777" w:rsidR="00093162" w:rsidRPr="00133764" w:rsidRDefault="00093162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3F93A8D" w14:textId="56CB3598" w:rsidR="00093162" w:rsidRPr="00133764" w:rsidRDefault="00093162" w:rsidP="000931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44" w:type="dxa"/>
          </w:tcPr>
          <w:p w14:paraId="0B47DFF5" w14:textId="77777777" w:rsidR="00093162" w:rsidRPr="00133764" w:rsidRDefault="00093162" w:rsidP="000931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F677E56" w14:textId="5AED2165" w:rsidR="00093162" w:rsidRPr="0042198A" w:rsidRDefault="00FC2331" w:rsidP="00203C2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2198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0669C42" w14:textId="77777777" w:rsidR="00093162" w:rsidRPr="00133764" w:rsidRDefault="00093162" w:rsidP="000931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B8562DA" w14:textId="15227C80" w:rsidR="00093162" w:rsidRPr="00133764" w:rsidRDefault="00093162" w:rsidP="000931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</w:tr>
      <w:tr w:rsidR="00093162" w:rsidRPr="00133764" w14:paraId="77415314" w14:textId="77777777" w:rsidTr="007E0490">
        <w:tc>
          <w:tcPr>
            <w:tcW w:w="4410" w:type="dxa"/>
            <w:hideMark/>
          </w:tcPr>
          <w:p w14:paraId="690E7723" w14:textId="1C5F7CF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42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AFD71D3" w14:textId="7558DBC6" w:rsidR="00093162" w:rsidRPr="0042198A" w:rsidRDefault="00BA66DD" w:rsidP="00C76F9F">
            <w:pPr>
              <w:pStyle w:val="acctfourfigures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19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262" w:type="dxa"/>
          </w:tcPr>
          <w:p w14:paraId="18048C03" w14:textId="77777777" w:rsidR="00093162" w:rsidRPr="00C76F9F" w:rsidRDefault="00093162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16" w:type="dxa"/>
          </w:tcPr>
          <w:p w14:paraId="017C1959" w14:textId="4CD3DE76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244" w:type="dxa"/>
          </w:tcPr>
          <w:p w14:paraId="10E51F09" w14:textId="77777777" w:rsidR="00093162" w:rsidRPr="00133764" w:rsidRDefault="00093162" w:rsidP="000931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0E45C7C" w14:textId="39AC540A" w:rsidR="00093162" w:rsidRPr="0042198A" w:rsidRDefault="00BA66DD" w:rsidP="00FC2331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19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270" w:type="dxa"/>
          </w:tcPr>
          <w:p w14:paraId="13BCD994" w14:textId="77777777" w:rsidR="00093162" w:rsidRPr="00133764" w:rsidRDefault="00093162" w:rsidP="000931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F3BA5D" w14:textId="670F074D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295</w:t>
            </w:r>
          </w:p>
        </w:tc>
      </w:tr>
      <w:tr w:rsidR="00093162" w:rsidRPr="00133764" w14:paraId="75B46D7E" w14:textId="77777777" w:rsidTr="007E0490">
        <w:tc>
          <w:tcPr>
            <w:tcW w:w="4410" w:type="dxa"/>
            <w:hideMark/>
          </w:tcPr>
          <w:p w14:paraId="201D298B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9CF75F7" w14:textId="70D7349B" w:rsidR="00093162" w:rsidRPr="00133764" w:rsidRDefault="00BA66DD" w:rsidP="00743AE0">
            <w:pPr>
              <w:pStyle w:val="acctfourfigures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262" w:type="dxa"/>
          </w:tcPr>
          <w:p w14:paraId="46ED4E9C" w14:textId="77777777" w:rsidR="00093162" w:rsidRPr="00133764" w:rsidRDefault="00093162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ED9443" w14:textId="770A3153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244" w:type="dxa"/>
          </w:tcPr>
          <w:p w14:paraId="6D5D7CCB" w14:textId="77777777" w:rsidR="00093162" w:rsidRPr="00133764" w:rsidRDefault="00093162" w:rsidP="000931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896943" w14:textId="34CE13B8" w:rsidR="00093162" w:rsidRPr="00133764" w:rsidRDefault="00BA66DD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5098105F" w14:textId="77777777" w:rsidR="00093162" w:rsidRPr="00133764" w:rsidRDefault="00093162" w:rsidP="000931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B8EEF7" w14:textId="4697F5C8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</w:tr>
      <w:tr w:rsidR="00CD306A" w:rsidRPr="00133764" w14:paraId="1745CB0E" w14:textId="77777777" w:rsidTr="007E0490">
        <w:tc>
          <w:tcPr>
            <w:tcW w:w="4410" w:type="dxa"/>
          </w:tcPr>
          <w:p w14:paraId="63284879" w14:textId="77777777" w:rsidR="00CD306A" w:rsidRDefault="00CD306A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95DFCF" w14:textId="77777777" w:rsidR="00CD306A" w:rsidRDefault="00CD306A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6D2B0C" w14:textId="77777777" w:rsidR="00CD306A" w:rsidRDefault="00CD306A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331633" w14:textId="77777777" w:rsidR="00CD306A" w:rsidRDefault="00CD306A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301626" w14:textId="77777777" w:rsidR="00CD306A" w:rsidRDefault="00CD306A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4EA384" w14:textId="77777777" w:rsidR="00CD306A" w:rsidRPr="00133764" w:rsidRDefault="00CD306A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5E3EF91" w14:textId="77777777" w:rsidR="00CD306A" w:rsidRPr="00133764" w:rsidRDefault="00CD306A" w:rsidP="00743AE0">
            <w:pPr>
              <w:pStyle w:val="acctfourfigures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46A8E1A" w14:textId="77777777" w:rsidR="00CD306A" w:rsidRPr="00133764" w:rsidRDefault="00CD306A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36DA6206" w14:textId="77777777" w:rsidR="00CD306A" w:rsidRPr="00073407" w:rsidRDefault="00CD306A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72EF4D47" w14:textId="77777777" w:rsidR="00CD306A" w:rsidRPr="00133764" w:rsidRDefault="00CD306A" w:rsidP="000931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61749979" w14:textId="77777777" w:rsidR="00CD306A" w:rsidRPr="00133764" w:rsidRDefault="00CD306A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309A63" w14:textId="77777777" w:rsidR="00CD306A" w:rsidRPr="00133764" w:rsidRDefault="00CD306A" w:rsidP="000931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09FA33A" w14:textId="77777777" w:rsidR="00CD306A" w:rsidRPr="00073407" w:rsidRDefault="00CD306A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93162" w:rsidRPr="00133764" w14:paraId="5A0EC22D" w14:textId="77777777" w:rsidTr="007E0490">
        <w:tc>
          <w:tcPr>
            <w:tcW w:w="4410" w:type="dxa"/>
            <w:hideMark/>
          </w:tcPr>
          <w:p w14:paraId="25D96D0A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</w:tc>
        <w:tc>
          <w:tcPr>
            <w:tcW w:w="990" w:type="dxa"/>
          </w:tcPr>
          <w:p w14:paraId="2138F2A0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0C09D5F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6216A9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060C205F" w14:textId="77777777" w:rsidR="00093162" w:rsidRPr="00133764" w:rsidRDefault="00093162" w:rsidP="000931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A42A139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2FD0D7" w14:textId="77777777" w:rsidR="00093162" w:rsidRPr="00133764" w:rsidRDefault="00093162" w:rsidP="0009316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6B8660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43AE0" w:rsidRPr="00133764" w14:paraId="6C0976DA" w14:textId="77777777" w:rsidTr="00791E26">
        <w:tc>
          <w:tcPr>
            <w:tcW w:w="4410" w:type="dxa"/>
            <w:hideMark/>
          </w:tcPr>
          <w:p w14:paraId="033C261F" w14:textId="6ED9D762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</w:tcPr>
          <w:p w14:paraId="358F2AB6" w14:textId="5535AEB7" w:rsidR="00743AE0" w:rsidRPr="00133764" w:rsidRDefault="00743AE0" w:rsidP="00203C2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50664B7B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F6A8379" w14:textId="5D1342E6" w:rsidR="00743AE0" w:rsidRPr="00133764" w:rsidRDefault="00743AE0" w:rsidP="00203C2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3442B856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EA68CFC" w14:textId="2AE08927" w:rsidR="00743AE0" w:rsidRPr="00133764" w:rsidRDefault="00FC2331" w:rsidP="00D400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</w:t>
            </w:r>
            <w:r w:rsidR="00BA66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967</w:t>
            </w:r>
          </w:p>
        </w:tc>
        <w:tc>
          <w:tcPr>
            <w:tcW w:w="270" w:type="dxa"/>
          </w:tcPr>
          <w:p w14:paraId="567BA644" w14:textId="27696B13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A66F52" w14:textId="4EBCC735" w:rsidR="00743AE0" w:rsidRPr="00133764" w:rsidRDefault="00743AE0" w:rsidP="00203C2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13,083</w:t>
            </w:r>
          </w:p>
        </w:tc>
      </w:tr>
      <w:tr w:rsidR="00743AE0" w:rsidRPr="00133764" w14:paraId="23B8500B" w14:textId="77777777" w:rsidTr="002C2B99">
        <w:tc>
          <w:tcPr>
            <w:tcW w:w="4410" w:type="dxa"/>
          </w:tcPr>
          <w:p w14:paraId="5EA099CA" w14:textId="1C11F5D5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238D544" w14:textId="077C7A73" w:rsidR="00743AE0" w:rsidRPr="00133764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95A6758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4C3B8C69" w14:textId="46FA543C" w:rsidR="00743AE0" w:rsidRPr="00133764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23867223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7D561F5" w14:textId="5BBBE989" w:rsidR="00743AE0" w:rsidRPr="00133764" w:rsidRDefault="00687CD3" w:rsidP="00687CD3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01BEB84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A26F600" w14:textId="3B331605" w:rsidR="00743AE0" w:rsidRPr="00133764" w:rsidRDefault="00743AE0" w:rsidP="00743A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</w:p>
        </w:tc>
      </w:tr>
      <w:tr w:rsidR="00743AE0" w:rsidRPr="00133764" w14:paraId="016A55DA" w14:textId="77777777" w:rsidTr="007E0490">
        <w:tc>
          <w:tcPr>
            <w:tcW w:w="4410" w:type="dxa"/>
            <w:hideMark/>
          </w:tcPr>
          <w:p w14:paraId="3CAEB6B0" w14:textId="441BD35E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ซื้อสินค้าและบริการ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5A35C0D" w14:textId="4D724AB2" w:rsidR="00743AE0" w:rsidRPr="00133764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370F1798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908F6E3" w14:textId="0C7E641B" w:rsidR="00743AE0" w:rsidRPr="00133764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47F4460B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12FFD33" w14:textId="1CF80586" w:rsidR="00743AE0" w:rsidRPr="00133764" w:rsidRDefault="00BA66DD" w:rsidP="00743A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325</w:t>
            </w:r>
          </w:p>
        </w:tc>
        <w:tc>
          <w:tcPr>
            <w:tcW w:w="270" w:type="dxa"/>
          </w:tcPr>
          <w:p w14:paraId="291141E7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61A137D" w14:textId="31E08885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</w:tr>
      <w:tr w:rsidR="00743AE0" w:rsidRPr="00133764" w14:paraId="230D5DFD" w14:textId="77777777" w:rsidTr="002C2B99">
        <w:tc>
          <w:tcPr>
            <w:tcW w:w="4410" w:type="dxa"/>
            <w:hideMark/>
          </w:tcPr>
          <w:p w14:paraId="676C4733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FF45E29" w14:textId="34A85BFE" w:rsidR="00743AE0" w:rsidRPr="00133764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1CCD2470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4FB927D" w14:textId="67D31F45" w:rsidR="00743AE0" w:rsidRPr="00133764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422F88EC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4A49276" w14:textId="70E4747C" w:rsidR="00743AE0" w:rsidRPr="00133764" w:rsidRDefault="00023025" w:rsidP="00743A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85,864</w:t>
            </w:r>
          </w:p>
        </w:tc>
        <w:tc>
          <w:tcPr>
            <w:tcW w:w="270" w:type="dxa"/>
          </w:tcPr>
          <w:p w14:paraId="289392B5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6FFB6D" w14:textId="0DE233D5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</w:tr>
      <w:tr w:rsidR="00743AE0" w:rsidRPr="00133764" w14:paraId="671160E1" w14:textId="77777777" w:rsidTr="002C2B99">
        <w:tc>
          <w:tcPr>
            <w:tcW w:w="4410" w:type="dxa"/>
          </w:tcPr>
          <w:p w14:paraId="5FD450EE" w14:textId="09389D5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F31A7A1" w14:textId="39DDE422" w:rsidR="00743AE0" w:rsidRPr="00133764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</w:tcPr>
          <w:p w14:paraId="5EF8BE47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7A88E20" w14:textId="0CBFF4E9" w:rsidR="00743AE0" w:rsidRPr="00073407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68611D6A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0B269C2" w14:textId="45371568" w:rsidR="00743AE0" w:rsidRPr="00133764" w:rsidRDefault="00BA66DD" w:rsidP="00743A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87CD3" w:rsidRPr="0068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07903A28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313BB9D" w14:textId="554BBC04" w:rsidR="00743AE0" w:rsidRPr="00073407" w:rsidRDefault="00743AE0" w:rsidP="00D4004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43AE0" w:rsidRPr="00133764" w14:paraId="6F98F669" w14:textId="77777777" w:rsidTr="007E0490">
        <w:tc>
          <w:tcPr>
            <w:tcW w:w="4410" w:type="dxa"/>
            <w:hideMark/>
          </w:tcPr>
          <w:p w14:paraId="07E8EDE9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DFBBE77" w14:textId="1085C36C" w:rsidR="00743AE0" w:rsidRPr="00133764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DC6A543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BEC080" w14:textId="29639480" w:rsidR="00743AE0" w:rsidRPr="00133764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8EBBB13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74BA2B" w14:textId="3D6017B3" w:rsidR="00743AE0" w:rsidRPr="00133764" w:rsidRDefault="00BA66DD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2,335</w:t>
            </w:r>
          </w:p>
        </w:tc>
        <w:tc>
          <w:tcPr>
            <w:tcW w:w="270" w:type="dxa"/>
          </w:tcPr>
          <w:p w14:paraId="3716DD89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33DA96A" w14:textId="39EB19DE" w:rsidR="00743AE0" w:rsidRPr="00133764" w:rsidRDefault="00743AE0" w:rsidP="00743A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2,446</w:t>
            </w:r>
          </w:p>
        </w:tc>
      </w:tr>
      <w:tr w:rsidR="00743AE0" w:rsidRPr="00133764" w14:paraId="501ABE8D" w14:textId="77777777" w:rsidTr="007E0490">
        <w:tc>
          <w:tcPr>
            <w:tcW w:w="4410" w:type="dxa"/>
          </w:tcPr>
          <w:p w14:paraId="1B224E55" w14:textId="77777777" w:rsidR="00743AE0" w:rsidRDefault="00687CD3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</w:t>
            </w:r>
          </w:p>
          <w:p w14:paraId="6F1122A5" w14:textId="5224F4AF" w:rsidR="00687CD3" w:rsidRPr="00133764" w:rsidRDefault="00687CD3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F6B11E4" w14:textId="314661F7" w:rsidR="00743AE0" w:rsidRPr="00687CD3" w:rsidRDefault="00687CD3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499A6511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43242627" w14:textId="7428FC5F" w:rsidR="00743AE0" w:rsidRPr="00073407" w:rsidRDefault="00687CD3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CD86C00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5B420ED" w14:textId="76CD81A4" w:rsidR="00743AE0" w:rsidRPr="00133764" w:rsidRDefault="00687CD3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1A6017A4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377A5A6" w14:textId="44F36E9C" w:rsidR="00743AE0" w:rsidRPr="00073407" w:rsidRDefault="00687CD3" w:rsidP="00203C2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43AE0" w:rsidRPr="00133764" w14:paraId="453251C0" w14:textId="77777777" w:rsidTr="007E0490">
        <w:tc>
          <w:tcPr>
            <w:tcW w:w="4410" w:type="dxa"/>
          </w:tcPr>
          <w:p w14:paraId="4D769323" w14:textId="12535D30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8F78C84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BD685E3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FDB1873" w14:textId="77777777" w:rsidR="00743AE0" w:rsidRPr="00133764" w:rsidRDefault="00743AE0" w:rsidP="00743AE0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345DC73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A271E76" w14:textId="77777777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C88A48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D6DB7D6" w14:textId="77777777" w:rsidR="00743AE0" w:rsidRPr="00133764" w:rsidRDefault="00743AE0" w:rsidP="00743A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43AE0" w:rsidRPr="00133764" w14:paraId="584F77E5" w14:textId="77777777" w:rsidTr="00636E3E">
        <w:tc>
          <w:tcPr>
            <w:tcW w:w="4410" w:type="dxa"/>
          </w:tcPr>
          <w:p w14:paraId="68441757" w14:textId="38D83F62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</w:tcPr>
          <w:p w14:paraId="17405DB1" w14:textId="5F328852" w:rsidR="00743AE0" w:rsidRPr="00133764" w:rsidRDefault="00743AE0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2,611</w:t>
            </w:r>
          </w:p>
        </w:tc>
        <w:tc>
          <w:tcPr>
            <w:tcW w:w="262" w:type="dxa"/>
          </w:tcPr>
          <w:p w14:paraId="1B571729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7203AC9" w14:textId="0AE43A80" w:rsidR="00743AE0" w:rsidRPr="00133764" w:rsidRDefault="00743AE0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1,112</w:t>
            </w:r>
          </w:p>
        </w:tc>
        <w:tc>
          <w:tcPr>
            <w:tcW w:w="244" w:type="dxa"/>
          </w:tcPr>
          <w:p w14:paraId="2A7C2862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825F8B6" w14:textId="58104945" w:rsidR="00743AE0" w:rsidRPr="00133764" w:rsidRDefault="005A6636" w:rsidP="00203C28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A6636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3C35866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8232BAD" w14:textId="62BED9E5" w:rsidR="00743AE0" w:rsidRPr="00133764" w:rsidRDefault="00743AE0" w:rsidP="00203C2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43AE0" w:rsidRPr="00133764" w14:paraId="5852F948" w14:textId="77777777" w:rsidTr="00636E3E">
        <w:tc>
          <w:tcPr>
            <w:tcW w:w="4410" w:type="dxa"/>
          </w:tcPr>
          <w:p w14:paraId="1373062D" w14:textId="520DB289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3EC0B9D3" w14:textId="1731DEB1" w:rsidR="00743AE0" w:rsidRPr="00133764" w:rsidRDefault="00FC2331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87C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687CD3" w:rsidRPr="00687C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62" w:type="dxa"/>
          </w:tcPr>
          <w:p w14:paraId="02A5A674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7EF589B" w14:textId="70A4FCD1" w:rsidR="00743AE0" w:rsidRPr="00133764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2426E916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3C8B302" w14:textId="11ACE86D" w:rsidR="00743AE0" w:rsidRPr="00133764" w:rsidRDefault="005A6636" w:rsidP="00743AE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A663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88082D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AE85E2" w14:textId="4EBA16A8" w:rsidR="00743AE0" w:rsidRPr="00133764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43AE0" w:rsidRPr="00133764" w14:paraId="00A6D5D2" w14:textId="77777777" w:rsidTr="000B6FD5">
        <w:tc>
          <w:tcPr>
            <w:tcW w:w="4410" w:type="dxa"/>
          </w:tcPr>
          <w:p w14:paraId="24757F05" w14:textId="357F1F4D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  <w:vAlign w:val="bottom"/>
          </w:tcPr>
          <w:p w14:paraId="4A969BC3" w14:textId="2FA482CA" w:rsidR="00743AE0" w:rsidRPr="00133764" w:rsidRDefault="00BA66DD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2,985</w:t>
            </w:r>
          </w:p>
        </w:tc>
        <w:tc>
          <w:tcPr>
            <w:tcW w:w="262" w:type="dxa"/>
          </w:tcPr>
          <w:p w14:paraId="0EE2637B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E0F1EC8" w14:textId="0483C03C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1,376</w:t>
            </w:r>
          </w:p>
        </w:tc>
        <w:tc>
          <w:tcPr>
            <w:tcW w:w="244" w:type="dxa"/>
          </w:tcPr>
          <w:p w14:paraId="451CA1DE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7A98DD" w14:textId="43B8FAA9" w:rsidR="00743AE0" w:rsidRPr="00133764" w:rsidRDefault="005A6636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70" w:type="dxa"/>
          </w:tcPr>
          <w:p w14:paraId="5847409B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08670EC" w14:textId="54041D85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</w:p>
        </w:tc>
      </w:tr>
      <w:tr w:rsidR="00743AE0" w:rsidRPr="00133764" w14:paraId="64F482B0" w14:textId="77777777" w:rsidTr="00F75209">
        <w:tc>
          <w:tcPr>
            <w:tcW w:w="4410" w:type="dxa"/>
          </w:tcPr>
          <w:p w14:paraId="415BEEFF" w14:textId="09CB82A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990" w:type="dxa"/>
            <w:vAlign w:val="bottom"/>
          </w:tcPr>
          <w:p w14:paraId="7EEC895B" w14:textId="0C9C230C" w:rsidR="00743AE0" w:rsidRPr="00133764" w:rsidRDefault="00FC2331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262" w:type="dxa"/>
          </w:tcPr>
          <w:p w14:paraId="535E72FA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96DB1AA" w14:textId="4D727D43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244" w:type="dxa"/>
          </w:tcPr>
          <w:p w14:paraId="3045C696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FE03DAF" w14:textId="4163B4DE" w:rsidR="00743AE0" w:rsidRPr="00133764" w:rsidRDefault="005A6636" w:rsidP="00743AE0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5A663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AB5091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F3EBD64" w14:textId="3CED6623" w:rsidR="00743AE0" w:rsidRPr="00133764" w:rsidRDefault="00743AE0" w:rsidP="00743AE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43AE0" w:rsidRPr="00133764" w14:paraId="706C396D" w14:textId="77777777" w:rsidTr="007E0490">
        <w:tc>
          <w:tcPr>
            <w:tcW w:w="4410" w:type="dxa"/>
          </w:tcPr>
          <w:p w14:paraId="689681A8" w14:textId="4B28FB1C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0F8F95F" w14:textId="194D655D" w:rsidR="00743AE0" w:rsidRPr="00687CD3" w:rsidRDefault="00FC2331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1,50</w:t>
            </w:r>
            <w:r w:rsidR="00687CD3" w:rsidRPr="0068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</w:tcPr>
          <w:p w14:paraId="1A83AE92" w14:textId="77777777" w:rsidR="00743AE0" w:rsidRPr="00687CD3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48CCD0A9" w14:textId="3C3C4769" w:rsidR="00743AE0" w:rsidRPr="00093162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31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Pr="00093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244" w:type="dxa"/>
          </w:tcPr>
          <w:p w14:paraId="746DB104" w14:textId="77777777" w:rsidR="00743AE0" w:rsidRPr="00093162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F2CED8D" w14:textId="556B90F3" w:rsidR="00743AE0" w:rsidRPr="00093162" w:rsidRDefault="005A6636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270" w:type="dxa"/>
          </w:tcPr>
          <w:p w14:paraId="69A200E1" w14:textId="77777777" w:rsidR="00743AE0" w:rsidRPr="00093162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089C98" w14:textId="7A7418FD" w:rsidR="00743AE0" w:rsidRPr="00093162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3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</w:p>
        </w:tc>
      </w:tr>
      <w:tr w:rsidR="00743AE0" w:rsidRPr="00133764" w14:paraId="3FE3B5ED" w14:textId="77777777" w:rsidTr="003362BD">
        <w:trPr>
          <w:trHeight w:val="119"/>
        </w:trPr>
        <w:tc>
          <w:tcPr>
            <w:tcW w:w="4410" w:type="dxa"/>
          </w:tcPr>
          <w:p w14:paraId="5C8336DE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0DCDB49" w14:textId="4AED015F" w:rsidR="00743AE0" w:rsidRPr="00133764" w:rsidRDefault="00743AE0" w:rsidP="00743AE0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2" w:type="dxa"/>
          </w:tcPr>
          <w:p w14:paraId="23D543EE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</w:tcPr>
          <w:p w14:paraId="479BD515" w14:textId="7C746ABB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04A5561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EBA4067" w14:textId="77777777" w:rsidR="00743AE0" w:rsidRPr="00133764" w:rsidRDefault="00743AE0" w:rsidP="00743AE0">
            <w:pPr>
              <w:pStyle w:val="acctfourfigures"/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45AB46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DC88002" w14:textId="77777777" w:rsidR="00743AE0" w:rsidRPr="00133764" w:rsidRDefault="00743AE0" w:rsidP="00743AE0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43AE0" w:rsidRPr="00133764" w14:paraId="25044FC4" w14:textId="77777777" w:rsidTr="007E0490">
        <w:trPr>
          <w:trHeight w:val="68"/>
        </w:trPr>
        <w:tc>
          <w:tcPr>
            <w:tcW w:w="4410" w:type="dxa"/>
            <w:hideMark/>
          </w:tcPr>
          <w:p w14:paraId="5A320F1C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4D7A8468" w14:textId="77777777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0365E73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0D2455B" w14:textId="192F8E95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DBB9D55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18FA7A9" w14:textId="77777777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1FD9CE" w14:textId="77777777" w:rsidR="00743AE0" w:rsidRPr="00133764" w:rsidRDefault="00743AE0" w:rsidP="00743AE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F3A4C1" w14:textId="77777777" w:rsidR="00743AE0" w:rsidRPr="00133764" w:rsidRDefault="00743AE0" w:rsidP="00743A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43AE0" w:rsidRPr="00133764" w14:paraId="60A4EA0D" w14:textId="77777777" w:rsidTr="003362BD">
        <w:tc>
          <w:tcPr>
            <w:tcW w:w="4410" w:type="dxa"/>
            <w:hideMark/>
          </w:tcPr>
          <w:p w14:paraId="3174C8E7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684C1052" w14:textId="77777777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91B01CA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2C2080B8" w14:textId="507DB8E1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75F6E09E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B13FC12" w14:textId="77777777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B9FCF4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2A023E" w14:textId="77777777" w:rsidR="00743AE0" w:rsidRPr="00133764" w:rsidRDefault="00743AE0" w:rsidP="00743A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43AE0" w:rsidRPr="00133764" w14:paraId="2555BA54" w14:textId="77777777" w:rsidTr="007E0490">
        <w:tc>
          <w:tcPr>
            <w:tcW w:w="4410" w:type="dxa"/>
            <w:hideMark/>
          </w:tcPr>
          <w:p w14:paraId="31B3D349" w14:textId="2D3C0AD6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</w:p>
        </w:tc>
        <w:tc>
          <w:tcPr>
            <w:tcW w:w="990" w:type="dxa"/>
            <w:vAlign w:val="bottom"/>
          </w:tcPr>
          <w:p w14:paraId="5ABD53D6" w14:textId="77777777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C461B0D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8888131" w14:textId="022A65E9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7D0E282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38E676D" w14:textId="77777777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227E09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A1D60" w14:textId="77777777" w:rsidR="00743AE0" w:rsidRPr="00133764" w:rsidRDefault="00743AE0" w:rsidP="00743A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43AE0" w:rsidRPr="00133764" w14:paraId="13001ED9" w14:textId="77777777" w:rsidTr="00EA41A2">
        <w:tc>
          <w:tcPr>
            <w:tcW w:w="4410" w:type="dxa"/>
            <w:hideMark/>
          </w:tcPr>
          <w:p w14:paraId="64D9E2CF" w14:textId="0E8F66E0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990" w:type="dxa"/>
            <w:vAlign w:val="bottom"/>
          </w:tcPr>
          <w:p w14:paraId="15DF052E" w14:textId="495F8EDF" w:rsidR="00743AE0" w:rsidRPr="00133764" w:rsidRDefault="00BA66DD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4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23,0</w:t>
            </w:r>
            <w:r w:rsidR="003B23E7" w:rsidRPr="00CE4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62" w:type="dxa"/>
          </w:tcPr>
          <w:p w14:paraId="27D6715B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8C77A03" w14:textId="2A08853D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19,245</w:t>
            </w:r>
          </w:p>
        </w:tc>
        <w:tc>
          <w:tcPr>
            <w:tcW w:w="244" w:type="dxa"/>
          </w:tcPr>
          <w:p w14:paraId="47A0A9A5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998EFA3" w14:textId="19E75E0F" w:rsidR="00743AE0" w:rsidRPr="00133764" w:rsidRDefault="00BA66DD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4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</w:t>
            </w:r>
            <w:r w:rsidR="003B23E7" w:rsidRPr="00CE4D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270" w:type="dxa"/>
          </w:tcPr>
          <w:p w14:paraId="7B2E321A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5133F" w14:textId="24C0277B" w:rsidR="00743AE0" w:rsidRPr="00133764" w:rsidRDefault="00743AE0" w:rsidP="00743A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16,410</w:t>
            </w:r>
          </w:p>
        </w:tc>
      </w:tr>
      <w:tr w:rsidR="00743AE0" w:rsidRPr="00133764" w14:paraId="1EDDC4B2" w14:textId="77777777" w:rsidTr="00EA41A2">
        <w:tc>
          <w:tcPr>
            <w:tcW w:w="4410" w:type="dxa"/>
            <w:hideMark/>
          </w:tcPr>
          <w:p w14:paraId="06AC1ED6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27AD78" w14:textId="6E96D69B" w:rsidR="00743AE0" w:rsidRPr="00133764" w:rsidRDefault="00BA66DD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262" w:type="dxa"/>
          </w:tcPr>
          <w:p w14:paraId="51369123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56ABC90" w14:textId="23EC3394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44" w:type="dxa"/>
          </w:tcPr>
          <w:p w14:paraId="5AD0B9C7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473DC7D" w14:textId="05734749" w:rsidR="00743AE0" w:rsidRPr="00133764" w:rsidRDefault="00BA66DD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270" w:type="dxa"/>
          </w:tcPr>
          <w:p w14:paraId="3BDE6F0B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56C559" w14:textId="7AB74DFB" w:rsidR="00743AE0" w:rsidRPr="00133764" w:rsidRDefault="00743AE0" w:rsidP="00743AE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</w:tr>
      <w:tr w:rsidR="00743AE0" w:rsidRPr="00133764" w14:paraId="52382315" w14:textId="77777777" w:rsidTr="00EA035D">
        <w:tc>
          <w:tcPr>
            <w:tcW w:w="4410" w:type="dxa"/>
          </w:tcPr>
          <w:p w14:paraId="63E5E9EC" w14:textId="6BA1D78D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4BE0D9" w14:textId="55422D40" w:rsidR="00743AE0" w:rsidRPr="00133764" w:rsidRDefault="00B00A14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E4D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23,5</w:t>
            </w:r>
            <w:r w:rsidR="003B23E7" w:rsidRPr="00CE4D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</w:t>
            </w:r>
          </w:p>
        </w:tc>
        <w:tc>
          <w:tcPr>
            <w:tcW w:w="262" w:type="dxa"/>
          </w:tcPr>
          <w:p w14:paraId="27FD9DB4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797D70F" w14:textId="37837402" w:rsidR="00743AE0" w:rsidRPr="00133764" w:rsidRDefault="00743AE0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19,501</w:t>
            </w:r>
          </w:p>
        </w:tc>
        <w:tc>
          <w:tcPr>
            <w:tcW w:w="244" w:type="dxa"/>
          </w:tcPr>
          <w:p w14:paraId="27223E08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27BBD" w14:textId="4BB83B5D" w:rsidR="00743AE0" w:rsidRPr="00133764" w:rsidRDefault="00B00A14" w:rsidP="00743AE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E4D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20,6</w:t>
            </w:r>
            <w:r w:rsidR="003B23E7" w:rsidRPr="00CE4D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454202C3" w14:textId="77777777" w:rsidR="00743AE0" w:rsidRPr="00133764" w:rsidRDefault="00743AE0" w:rsidP="00743A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0CB69" w14:textId="65378E24" w:rsidR="00743AE0" w:rsidRPr="00133764" w:rsidRDefault="00743AE0" w:rsidP="00743AE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16,666</w:t>
            </w:r>
          </w:p>
        </w:tc>
      </w:tr>
    </w:tbl>
    <w:p w14:paraId="4C30DC95" w14:textId="02FE1861" w:rsidR="00CD306A" w:rsidRDefault="00CD306A" w:rsidP="00870497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8F9F29D" w14:textId="77777777" w:rsidR="00CD306A" w:rsidRDefault="00CD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D1515C" w:rsidRPr="00133764" w14:paraId="525C60C0" w14:textId="77777777" w:rsidTr="00915412">
        <w:trPr>
          <w:tblHeader/>
        </w:trPr>
        <w:tc>
          <w:tcPr>
            <w:tcW w:w="4410" w:type="dxa"/>
          </w:tcPr>
          <w:p w14:paraId="3F7EB5B4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B0D9D25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4527DB7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BADB742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4011B" w:rsidRPr="00133764" w14:paraId="6640C3FD" w14:textId="77777777" w:rsidTr="00915412">
        <w:trPr>
          <w:tblHeader/>
        </w:trPr>
        <w:tc>
          <w:tcPr>
            <w:tcW w:w="4410" w:type="dxa"/>
          </w:tcPr>
          <w:p w14:paraId="3CF896AB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7B8EDB2" w14:textId="63661AC3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C839BC1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FB3000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26D57A0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C776FA" w14:textId="244DE5D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3A2C5D91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0E4A2F" w14:textId="0CBDDB88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4011B" w:rsidRPr="00133764" w14:paraId="74388E98" w14:textId="77777777" w:rsidTr="00915412">
        <w:trPr>
          <w:tblHeader/>
        </w:trPr>
        <w:tc>
          <w:tcPr>
            <w:tcW w:w="4410" w:type="dxa"/>
          </w:tcPr>
          <w:p w14:paraId="5DABB5B9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90" w:type="dxa"/>
          </w:tcPr>
          <w:p w14:paraId="1F675ADE" w14:textId="12806974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B15B643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FE0A58" w14:textId="1614C1C2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EDFC24A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2D4F26" w14:textId="0678D04F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A423C79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16B55E" w14:textId="32474E8A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F4011B" w:rsidRPr="00133764" w14:paraId="38446B58" w14:textId="77777777" w:rsidTr="00915412">
        <w:trPr>
          <w:tblHeader/>
        </w:trPr>
        <w:tc>
          <w:tcPr>
            <w:tcW w:w="4410" w:type="dxa"/>
          </w:tcPr>
          <w:p w14:paraId="38C346F1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368570C8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4011B" w:rsidRPr="00133764" w14:paraId="5BB65486" w14:textId="77777777" w:rsidTr="00915412">
        <w:tc>
          <w:tcPr>
            <w:tcW w:w="4410" w:type="dxa"/>
          </w:tcPr>
          <w:p w14:paraId="33D6DBC5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54B9F55F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07316C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FFFC5D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8146A3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7FC6A9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F52D5D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DA3F2B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4011B" w:rsidRPr="00133764" w14:paraId="75EB3BE8" w14:textId="77777777" w:rsidTr="00915412">
        <w:tc>
          <w:tcPr>
            <w:tcW w:w="4410" w:type="dxa"/>
          </w:tcPr>
          <w:p w14:paraId="7CD574EA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บริษัทใหญ่ของบริษัท</w:t>
            </w:r>
          </w:p>
        </w:tc>
        <w:tc>
          <w:tcPr>
            <w:tcW w:w="990" w:type="dxa"/>
            <w:vAlign w:val="bottom"/>
          </w:tcPr>
          <w:p w14:paraId="23F325DA" w14:textId="356EA49C" w:rsidR="00F4011B" w:rsidRPr="00133764" w:rsidRDefault="005A6636" w:rsidP="009235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41FFE4F3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FF266E" w14:textId="7EBD3421" w:rsidR="00F4011B" w:rsidRPr="00133764" w:rsidRDefault="00F4011B" w:rsidP="009235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</w:p>
        </w:tc>
        <w:tc>
          <w:tcPr>
            <w:tcW w:w="270" w:type="dxa"/>
          </w:tcPr>
          <w:p w14:paraId="27720FDF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DD7A38B" w14:textId="70ADB3FC" w:rsidR="00F4011B" w:rsidRPr="00133764" w:rsidRDefault="005A6636" w:rsidP="009235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A9FAEA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0BC0AA" w14:textId="3742D599" w:rsidR="00F4011B" w:rsidRPr="00133764" w:rsidRDefault="00F4011B" w:rsidP="009235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4011B" w:rsidRPr="00133764" w14:paraId="3A223072" w14:textId="77777777" w:rsidTr="00915412">
        <w:tc>
          <w:tcPr>
            <w:tcW w:w="4410" w:type="dxa"/>
          </w:tcPr>
          <w:p w14:paraId="5C6620C0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55034E20" w14:textId="52DEB70B" w:rsidR="00F4011B" w:rsidRPr="00133764" w:rsidRDefault="005A6636" w:rsidP="009235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D8FC6F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1593438" w14:textId="17183754" w:rsidR="00F4011B" w:rsidRPr="00133764" w:rsidRDefault="00F4011B" w:rsidP="009235A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3538F7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2D70F82" w14:textId="6478BEE4" w:rsidR="00F4011B" w:rsidRPr="00133764" w:rsidRDefault="005A6636" w:rsidP="009235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6,122</w:t>
            </w:r>
          </w:p>
        </w:tc>
        <w:tc>
          <w:tcPr>
            <w:tcW w:w="270" w:type="dxa"/>
          </w:tcPr>
          <w:p w14:paraId="4F7AB568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18E460D" w14:textId="69416CDB" w:rsidR="00F4011B" w:rsidRPr="00133764" w:rsidRDefault="00F4011B" w:rsidP="009235AC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1,911</w:t>
            </w:r>
          </w:p>
        </w:tc>
      </w:tr>
      <w:tr w:rsidR="00F4011B" w:rsidRPr="00133764" w14:paraId="01A34142" w14:textId="77777777" w:rsidTr="00915412">
        <w:tc>
          <w:tcPr>
            <w:tcW w:w="4410" w:type="dxa"/>
          </w:tcPr>
          <w:p w14:paraId="4CA96971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3F00B3" w14:textId="3BC6CC06" w:rsidR="00F4011B" w:rsidRPr="00133764" w:rsidRDefault="005A6636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270" w:type="dxa"/>
          </w:tcPr>
          <w:p w14:paraId="7E0A9509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047B71" w14:textId="416BE3B6" w:rsidR="00F4011B" w:rsidRPr="00133764" w:rsidRDefault="00F4011B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</w:p>
        </w:tc>
        <w:tc>
          <w:tcPr>
            <w:tcW w:w="270" w:type="dxa"/>
          </w:tcPr>
          <w:p w14:paraId="0200A3F4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9E6B87" w14:textId="548DD367" w:rsidR="00F4011B" w:rsidRPr="00133764" w:rsidRDefault="005A6636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901A78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546B40" w14:textId="4C144D57" w:rsidR="00F4011B" w:rsidRPr="00133764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4011B" w:rsidRPr="00133764" w14:paraId="5D3749B7" w14:textId="77777777" w:rsidTr="00915412">
        <w:tc>
          <w:tcPr>
            <w:tcW w:w="4410" w:type="dxa"/>
          </w:tcPr>
          <w:p w14:paraId="6F0B2DA2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28396" w14:textId="082E1342" w:rsidR="00F4011B" w:rsidRPr="00133764" w:rsidRDefault="005A6636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270" w:type="dxa"/>
          </w:tcPr>
          <w:p w14:paraId="7EDEC783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8EB5E" w14:textId="4DC23127" w:rsidR="00F4011B" w:rsidRPr="00133764" w:rsidRDefault="00F4011B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148</w:t>
            </w:r>
          </w:p>
        </w:tc>
        <w:tc>
          <w:tcPr>
            <w:tcW w:w="270" w:type="dxa"/>
          </w:tcPr>
          <w:p w14:paraId="5C8A5BE0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F37B57" w14:textId="20913139" w:rsidR="00F4011B" w:rsidRPr="00133764" w:rsidRDefault="005A6636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7C3F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270" w:type="dxa"/>
          </w:tcPr>
          <w:p w14:paraId="11CF7FB7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3516A" w14:textId="77E108FF" w:rsidR="00F4011B" w:rsidRPr="00133764" w:rsidRDefault="00F4011B" w:rsidP="00F4011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1,911</w:t>
            </w:r>
          </w:p>
        </w:tc>
      </w:tr>
      <w:tr w:rsidR="00F4011B" w:rsidRPr="00133764" w14:paraId="3DFC0C40" w14:textId="77777777" w:rsidTr="00915412">
        <w:tc>
          <w:tcPr>
            <w:tcW w:w="4410" w:type="dxa"/>
          </w:tcPr>
          <w:p w14:paraId="1EAFA53B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700EDFE" w14:textId="56B5FCCA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vAlign w:val="bottom"/>
          </w:tcPr>
          <w:p w14:paraId="09B71147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F1E88C4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7194FA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6D297D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DD851D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48882C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9CC345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4011B" w:rsidRPr="00133764" w14:paraId="3470CA58" w14:textId="77777777" w:rsidTr="00915412">
        <w:tc>
          <w:tcPr>
            <w:tcW w:w="4410" w:type="dxa"/>
          </w:tcPr>
          <w:p w14:paraId="096ED975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9907AF" w14:textId="6CDC8351" w:rsidR="00F4011B" w:rsidRPr="00033C5F" w:rsidRDefault="005A6636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3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C8CEE5" w14:textId="77777777" w:rsidR="00F4011B" w:rsidRPr="00033C5F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3B5E6A8" w14:textId="77777777" w:rsidR="00F4011B" w:rsidRPr="00033C5F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3C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5E8F1B" w14:textId="77777777" w:rsidR="00F4011B" w:rsidRPr="00033C5F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A4AAA4" w14:textId="675617D0" w:rsidR="00F4011B" w:rsidRPr="00033C5F" w:rsidRDefault="005A6636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33C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5A333962" w14:textId="77777777" w:rsidR="00F4011B" w:rsidRPr="00033C5F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2D3C57" w14:textId="6EC3B308" w:rsidR="00F4011B" w:rsidRPr="00033C5F" w:rsidRDefault="00F4011B" w:rsidP="00203C2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33C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187</w:t>
            </w:r>
          </w:p>
        </w:tc>
      </w:tr>
      <w:tr w:rsidR="00F4011B" w:rsidRPr="00133764" w14:paraId="6285958A" w14:textId="77777777" w:rsidTr="00915412">
        <w:tc>
          <w:tcPr>
            <w:tcW w:w="4410" w:type="dxa"/>
          </w:tcPr>
          <w:p w14:paraId="6E36C13C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A006EB" w14:textId="6B9A9419" w:rsidR="00F4011B" w:rsidRPr="00133764" w:rsidRDefault="005A6636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270" w:type="dxa"/>
          </w:tcPr>
          <w:p w14:paraId="27364368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C4C50B" w14:textId="0C6532FA" w:rsidR="00F4011B" w:rsidRPr="00133764" w:rsidRDefault="00F4011B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148</w:t>
            </w:r>
          </w:p>
        </w:tc>
        <w:tc>
          <w:tcPr>
            <w:tcW w:w="270" w:type="dxa"/>
          </w:tcPr>
          <w:p w14:paraId="02C83627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D23302" w14:textId="384C8DEB" w:rsidR="00F4011B" w:rsidRPr="00133764" w:rsidRDefault="005A6636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</w:t>
            </w:r>
            <w:r w:rsidR="007C3F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</w:t>
            </w:r>
          </w:p>
        </w:tc>
        <w:tc>
          <w:tcPr>
            <w:tcW w:w="270" w:type="dxa"/>
          </w:tcPr>
          <w:p w14:paraId="7BFBC072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12DBC4" w14:textId="7DE70847" w:rsidR="00F4011B" w:rsidRPr="00133764" w:rsidRDefault="00F4011B" w:rsidP="009235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2,098</w:t>
            </w:r>
          </w:p>
        </w:tc>
      </w:tr>
      <w:tr w:rsidR="00F4011B" w:rsidRPr="00133764" w14:paraId="40C2DE17" w14:textId="77777777" w:rsidTr="002E55CE">
        <w:tc>
          <w:tcPr>
            <w:tcW w:w="4410" w:type="dxa"/>
          </w:tcPr>
          <w:p w14:paraId="6537829D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D9A9C86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739233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BCA059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02670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AF61B0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439653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EAAB85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011B" w:rsidRPr="00133764" w14:paraId="39745BDA" w14:textId="77777777" w:rsidTr="00915412">
        <w:tc>
          <w:tcPr>
            <w:tcW w:w="4410" w:type="dxa"/>
          </w:tcPr>
          <w:p w14:paraId="7EBB1824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6A9A2A8A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5EEDF0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DAE90D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2B81E6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C2316CA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2E3319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C6B3F9D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4011B" w:rsidRPr="00133764" w14:paraId="3E79CAC3" w14:textId="77777777" w:rsidTr="00915412">
        <w:tc>
          <w:tcPr>
            <w:tcW w:w="4410" w:type="dxa"/>
          </w:tcPr>
          <w:p w14:paraId="3FF490BD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</w:tcPr>
          <w:p w14:paraId="246174A2" w14:textId="79D58A69" w:rsidR="00F4011B" w:rsidRPr="00133764" w:rsidRDefault="005A6636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B547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9C439C0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E85EDC" w14:textId="17AB868E" w:rsidR="00F4011B" w:rsidRPr="00133764" w:rsidRDefault="00F4011B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788BC4CE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0A1D75" w14:textId="5AE92D38" w:rsidR="00F4011B" w:rsidRPr="00133764" w:rsidRDefault="005A6636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018C67B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832045" w14:textId="562F7799" w:rsidR="00F4011B" w:rsidRPr="00133764" w:rsidRDefault="00F4011B" w:rsidP="009235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F4011B" w:rsidRPr="00133764" w14:paraId="573396F9" w14:textId="77777777" w:rsidTr="00915412">
        <w:trPr>
          <w:trHeight w:val="20"/>
        </w:trPr>
        <w:tc>
          <w:tcPr>
            <w:tcW w:w="4410" w:type="dxa"/>
          </w:tcPr>
          <w:p w14:paraId="6164708E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53EEFFE" w14:textId="3E7891F0" w:rsidR="00F4011B" w:rsidRPr="00133764" w:rsidRDefault="005A6636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89DF81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5037D8" w14:textId="364E9970" w:rsidR="00F4011B" w:rsidRPr="00133764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7B4D75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57623D" w14:textId="6AB15F57" w:rsidR="00F4011B" w:rsidRPr="00133764" w:rsidRDefault="005A6636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2824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</w:t>
            </w:r>
          </w:p>
        </w:tc>
        <w:tc>
          <w:tcPr>
            <w:tcW w:w="270" w:type="dxa"/>
          </w:tcPr>
          <w:p w14:paraId="226084BF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D14AE8" w14:textId="478626BB" w:rsidR="00F4011B" w:rsidRPr="00133764" w:rsidRDefault="00F4011B" w:rsidP="009235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7,271</w:t>
            </w:r>
          </w:p>
        </w:tc>
      </w:tr>
      <w:tr w:rsidR="00F4011B" w:rsidRPr="00133764" w14:paraId="76890315" w14:textId="77777777" w:rsidTr="00915412">
        <w:tc>
          <w:tcPr>
            <w:tcW w:w="4410" w:type="dxa"/>
          </w:tcPr>
          <w:p w14:paraId="7133AF7D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212643939"/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E030DD" w14:textId="7AE5D7C7" w:rsidR="00F4011B" w:rsidRPr="00133764" w:rsidRDefault="005A6636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270" w:type="dxa"/>
          </w:tcPr>
          <w:p w14:paraId="41BF8233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F2B84A" w14:textId="2BE6EFDD" w:rsidR="00F4011B" w:rsidRPr="00133764" w:rsidRDefault="00F4011B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270" w:type="dxa"/>
          </w:tcPr>
          <w:p w14:paraId="7C94DFF2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604ADC" w14:textId="1BA359E0" w:rsidR="00F4011B" w:rsidRPr="00133764" w:rsidRDefault="005A6636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</w:t>
            </w:r>
          </w:p>
        </w:tc>
        <w:tc>
          <w:tcPr>
            <w:tcW w:w="270" w:type="dxa"/>
          </w:tcPr>
          <w:p w14:paraId="6724D52D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317E9" w14:textId="17D84716" w:rsidR="00F4011B" w:rsidRPr="00133764" w:rsidRDefault="00F4011B" w:rsidP="009235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</w:t>
            </w:r>
          </w:p>
        </w:tc>
      </w:tr>
      <w:bookmarkEnd w:id="1"/>
      <w:tr w:rsidR="00F4011B" w:rsidRPr="00133764" w14:paraId="13A38C3A" w14:textId="77777777" w:rsidTr="00915412">
        <w:tc>
          <w:tcPr>
            <w:tcW w:w="4410" w:type="dxa"/>
          </w:tcPr>
          <w:p w14:paraId="7AB928C8" w14:textId="5E15718C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5E8235" w14:textId="6CC0B1FB" w:rsidR="00F4011B" w:rsidRPr="00133764" w:rsidRDefault="005A6636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3B54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40B60757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447783" w14:textId="101CF52F" w:rsidR="00F4011B" w:rsidRPr="00133764" w:rsidRDefault="00F4011B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270" w:type="dxa"/>
          </w:tcPr>
          <w:p w14:paraId="37A9AD70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6F7B28" w14:textId="2650712D" w:rsidR="00F4011B" w:rsidRPr="00133764" w:rsidRDefault="005A6636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</w:t>
            </w:r>
            <w:r w:rsidR="0028243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829</w:t>
            </w:r>
          </w:p>
        </w:tc>
        <w:tc>
          <w:tcPr>
            <w:tcW w:w="270" w:type="dxa"/>
          </w:tcPr>
          <w:p w14:paraId="66D45C5C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E8236A" w14:textId="01D17E0A" w:rsidR="00F4011B" w:rsidRPr="00133764" w:rsidRDefault="00F4011B" w:rsidP="009235A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7,435</w:t>
            </w:r>
          </w:p>
        </w:tc>
      </w:tr>
      <w:tr w:rsidR="00F4011B" w:rsidRPr="00133764" w14:paraId="184CFFAD" w14:textId="77777777" w:rsidTr="006F7EB8">
        <w:tc>
          <w:tcPr>
            <w:tcW w:w="4410" w:type="dxa"/>
          </w:tcPr>
          <w:p w14:paraId="74084B50" w14:textId="77777777" w:rsidR="00F4011B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3E91912" w14:textId="68603B29" w:rsidR="00A00C01" w:rsidRPr="00A00C01" w:rsidRDefault="00A00C01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0C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  <w:p w14:paraId="35DDA312" w14:textId="770A9D7F" w:rsidR="00A00C01" w:rsidRPr="00A00C01" w:rsidRDefault="00A00C01" w:rsidP="00A0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C5C508" w14:textId="354079FB" w:rsidR="00F4011B" w:rsidRPr="00A00C01" w:rsidRDefault="00A00C01" w:rsidP="00203C2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246F11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C5AAA1" w14:textId="0594522D" w:rsidR="00F4011B" w:rsidRPr="00133764" w:rsidRDefault="00A00C01" w:rsidP="00A00C01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22FB8F5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D75A02" w14:textId="573D7F8B" w:rsidR="00F4011B" w:rsidRPr="00FE74DC" w:rsidRDefault="00A00C01" w:rsidP="00203C2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FD16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FA4D1C0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0F701F" w14:textId="6D52D96D" w:rsidR="00F4011B" w:rsidRPr="00133764" w:rsidRDefault="00A00C01" w:rsidP="00A00C01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6F7EB8" w:rsidRPr="00133764" w14:paraId="1D5F70C3" w14:textId="77777777" w:rsidTr="00F3301E">
        <w:tc>
          <w:tcPr>
            <w:tcW w:w="9180" w:type="dxa"/>
            <w:gridSpan w:val="8"/>
          </w:tcPr>
          <w:p w14:paraId="346DBB83" w14:textId="77777777" w:rsidR="006F7EB8" w:rsidRDefault="006F7EB8" w:rsidP="00A00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CDAB505" w14:textId="5F5BDB3B" w:rsidR="006F7EB8" w:rsidRPr="006F7EB8" w:rsidRDefault="00033C5F" w:rsidP="006F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="006F7EB8" w:rsidRPr="00FD16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F7EB8" w:rsidRPr="00FD16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7EB8" w:rsidRPr="00FD16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="006F7EB8" w:rsidRPr="00FD162A"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  <w:r w:rsidR="006F7EB8" w:rsidRPr="00FD162A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</w:t>
            </w:r>
            <w:r w:rsidR="006F7EB8" w:rsidRPr="00FD16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กู้ยืมเงินระยะสั้นจากกิจการที่เกี่ยวข้องกันแห่งหนึ่ง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เป็นจำนวนเงิน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20.00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ล้านบาทเป็น</w:t>
            </w:r>
            <w:r w:rsidR="006F7EB8" w:rsidRPr="00FD16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ตั๋วสัญญาใช้เงิน ซึ่งมีอัตราดอกเบี้ย ร้อยละ </w:t>
            </w:r>
            <w:r w:rsidR="006F7EB8" w:rsidRPr="00FD162A">
              <w:rPr>
                <w:rFonts w:asciiTheme="majorBidi" w:hAnsiTheme="majorBidi" w:cstheme="majorBidi"/>
                <w:sz w:val="28"/>
                <w:szCs w:val="28"/>
              </w:rPr>
              <w:t xml:space="preserve">1.60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  <w:r w:rsidR="006F7EB8" w:rsidRPr="00FD162A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8406B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</w:t>
            </w:r>
            <w:r w:rsidR="006F7EB8" w:rsidRPr="00FD162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กำหนดชำระเงินคืน</w:t>
            </w:r>
            <w:r w:rsidR="00AC0887" w:rsidRPr="00FD162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เมื่อทวงถาม</w:t>
            </w:r>
            <w:r w:rsidR="006F7EB8" w:rsidRPr="00FD16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7EB8" w:rsidRPr="00FD162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เงินกู้ยืมดังกล่าวไม่มีหลักประกัน</w:t>
            </w:r>
          </w:p>
        </w:tc>
      </w:tr>
      <w:tr w:rsidR="00F4011B" w:rsidRPr="00133764" w14:paraId="2499D69C" w14:textId="77777777" w:rsidTr="00915412">
        <w:tc>
          <w:tcPr>
            <w:tcW w:w="4410" w:type="dxa"/>
          </w:tcPr>
          <w:p w14:paraId="43C4C1CB" w14:textId="77777777" w:rsidR="006F7EB8" w:rsidRDefault="006F7EB8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CF93BFB" w14:textId="49C2730E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vAlign w:val="bottom"/>
          </w:tcPr>
          <w:p w14:paraId="607EE57F" w14:textId="77777777" w:rsidR="00F4011B" w:rsidRPr="00133764" w:rsidRDefault="00F4011B" w:rsidP="00F4011B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726C1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D6B05B" w14:textId="77777777" w:rsidR="00F4011B" w:rsidRPr="00133764" w:rsidRDefault="00F4011B" w:rsidP="00F4011B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383873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DA5FC2" w14:textId="77777777" w:rsidR="00F4011B" w:rsidRPr="00133764" w:rsidRDefault="00F4011B" w:rsidP="00F4011B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986700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B43674" w14:textId="77777777" w:rsidR="00F4011B" w:rsidRPr="00133764" w:rsidRDefault="00F4011B" w:rsidP="00F4011B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011B" w:rsidRPr="00133764" w14:paraId="1481D747" w14:textId="77777777" w:rsidTr="00915412">
        <w:tc>
          <w:tcPr>
            <w:tcW w:w="4410" w:type="dxa"/>
          </w:tcPr>
          <w:p w14:paraId="3CCAE9AD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  <w:vAlign w:val="bottom"/>
          </w:tcPr>
          <w:p w14:paraId="4F7364DE" w14:textId="084E7CE2" w:rsidR="00F4011B" w:rsidRPr="00D4004C" w:rsidRDefault="005A6636" w:rsidP="00C319C4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F17C61" w14:textId="77777777" w:rsidR="00F4011B" w:rsidRPr="00D4004C" w:rsidRDefault="00F4011B" w:rsidP="00F4011B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3D6604" w14:textId="43322DCE" w:rsidR="00F4011B" w:rsidRPr="00D4004C" w:rsidRDefault="00F4011B" w:rsidP="00C319C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40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657F5395" w14:textId="77777777" w:rsidR="00F4011B" w:rsidRPr="00D4004C" w:rsidRDefault="00F4011B" w:rsidP="00F4011B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B67ACF" w14:textId="198F1B53" w:rsidR="00F4011B" w:rsidRPr="00D4004C" w:rsidRDefault="00204093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923575" w14:textId="77777777" w:rsidR="00F4011B" w:rsidRPr="00D4004C" w:rsidRDefault="00F4011B" w:rsidP="00F4011B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19B6AD" w14:textId="77777777" w:rsidR="00F4011B" w:rsidRPr="00D4004C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4011B" w:rsidRPr="00133764" w14:paraId="11DA6232" w14:textId="77777777" w:rsidTr="00915412">
        <w:tc>
          <w:tcPr>
            <w:tcW w:w="4410" w:type="dxa"/>
          </w:tcPr>
          <w:p w14:paraId="3739CE1C" w14:textId="2C01638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FA4E84E" w14:textId="3ABA7014" w:rsidR="00F4011B" w:rsidRPr="00D4004C" w:rsidRDefault="005A6636" w:rsidP="00D4004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70D3E6" w14:textId="77777777" w:rsidR="00F4011B" w:rsidRPr="00D4004C" w:rsidRDefault="00F4011B" w:rsidP="00F4011B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7DF70B" w14:textId="6A1247A5" w:rsidR="00F4011B" w:rsidRPr="00D4004C" w:rsidRDefault="00F4011B" w:rsidP="00A00C0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7B4EB0" w14:textId="77777777" w:rsidR="00F4011B" w:rsidRPr="00D4004C" w:rsidRDefault="00F4011B" w:rsidP="00F4011B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86B325" w14:textId="4E87DA00" w:rsidR="00F4011B" w:rsidRPr="00D4004C" w:rsidRDefault="00204093" w:rsidP="00C319C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019359ED" w14:textId="77777777" w:rsidR="00F4011B" w:rsidRPr="00D4004C" w:rsidRDefault="00F4011B" w:rsidP="00F4011B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ED9784" w14:textId="5A536779" w:rsidR="00F4011B" w:rsidRPr="00D4004C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4011B" w:rsidRPr="00133764" w14:paraId="497FD5B8" w14:textId="77777777" w:rsidTr="00915412">
        <w:tc>
          <w:tcPr>
            <w:tcW w:w="4410" w:type="dxa"/>
          </w:tcPr>
          <w:p w14:paraId="542C7CC2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BB00A2" w14:textId="096E44D7" w:rsidR="00F4011B" w:rsidRPr="00D4004C" w:rsidRDefault="00E14572" w:rsidP="00C319C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26141EBF" w14:textId="77777777" w:rsidR="00F4011B" w:rsidRPr="00D4004C" w:rsidRDefault="00F4011B" w:rsidP="00F4011B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EC3B55" w14:textId="568CBBD0" w:rsidR="00F4011B" w:rsidRPr="00D4004C" w:rsidRDefault="00F4011B" w:rsidP="00C319C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40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270" w:type="dxa"/>
          </w:tcPr>
          <w:p w14:paraId="3DAD23B1" w14:textId="77777777" w:rsidR="00F4011B" w:rsidRPr="00D4004C" w:rsidRDefault="00F4011B" w:rsidP="00F4011B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vAlign w:val="bottom"/>
          </w:tcPr>
          <w:p w14:paraId="363F01DC" w14:textId="4CC319DA" w:rsidR="00F4011B" w:rsidRPr="00D4004C" w:rsidRDefault="00204093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37367B" w14:textId="77777777" w:rsidR="00F4011B" w:rsidRPr="00D4004C" w:rsidRDefault="00F4011B" w:rsidP="00F4011B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31D331" w14:textId="77777777" w:rsidR="00F4011B" w:rsidRPr="00D4004C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00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4011B" w:rsidRPr="00133764" w14:paraId="1A229932" w14:textId="77777777" w:rsidTr="00915412">
        <w:tc>
          <w:tcPr>
            <w:tcW w:w="4410" w:type="dxa"/>
          </w:tcPr>
          <w:p w14:paraId="4836C24B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897E7" w14:textId="4B2E22C3" w:rsidR="00F4011B" w:rsidRPr="00133764" w:rsidRDefault="00E14572" w:rsidP="00C319C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133</w:t>
            </w:r>
          </w:p>
        </w:tc>
        <w:tc>
          <w:tcPr>
            <w:tcW w:w="270" w:type="dxa"/>
          </w:tcPr>
          <w:p w14:paraId="65785EE5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D5946" w14:textId="6568426E" w:rsidR="00F4011B" w:rsidRPr="00133764" w:rsidRDefault="00F4011B" w:rsidP="00C319C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27B6A35B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4A59421" w14:textId="763004B7" w:rsidR="00F4011B" w:rsidRPr="00133764" w:rsidRDefault="00204093" w:rsidP="00C319C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7F30870F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A38D3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03C5EEC" w14:textId="77777777" w:rsidR="006D10C9" w:rsidRPr="00133764" w:rsidRDefault="006D1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  <w:r w:rsidRPr="00133764"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  <w:br w:type="page"/>
      </w:r>
    </w:p>
    <w:p w14:paraId="79E4A394" w14:textId="44B8235C" w:rsidR="00DB12B7" w:rsidRPr="00133764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lastRenderedPageBreak/>
        <w:t>ลูกหนี้การค้าและลูกหนี้อื่น</w:t>
      </w:r>
    </w:p>
    <w:p w14:paraId="536457B4" w14:textId="77777777" w:rsidR="00DB12B7" w:rsidRPr="00133764" w:rsidRDefault="00DB12B7" w:rsidP="00DB12B7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0"/>
        <w:gridCol w:w="1000"/>
        <w:gridCol w:w="260"/>
        <w:gridCol w:w="1000"/>
        <w:gridCol w:w="270"/>
        <w:gridCol w:w="990"/>
      </w:tblGrid>
      <w:tr w:rsidR="00D1515C" w:rsidRPr="00133764" w14:paraId="15E682A8" w14:textId="77777777" w:rsidTr="005A1038">
        <w:trPr>
          <w:tblHeader/>
        </w:trPr>
        <w:tc>
          <w:tcPr>
            <w:tcW w:w="4320" w:type="dxa"/>
          </w:tcPr>
          <w:p w14:paraId="72535BC3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2F43C22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6EB3943A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vAlign w:val="bottom"/>
          </w:tcPr>
          <w:p w14:paraId="7A4A77E5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4011B" w:rsidRPr="00133764" w14:paraId="3F492CE5" w14:textId="77777777" w:rsidTr="005A1038">
        <w:trPr>
          <w:tblHeader/>
        </w:trPr>
        <w:tc>
          <w:tcPr>
            <w:tcW w:w="4320" w:type="dxa"/>
          </w:tcPr>
          <w:p w14:paraId="472F2140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2" w:name="_Hlk197388997"/>
          </w:p>
        </w:tc>
        <w:tc>
          <w:tcPr>
            <w:tcW w:w="990" w:type="dxa"/>
          </w:tcPr>
          <w:p w14:paraId="761B7342" w14:textId="42D003F2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0" w:type="dxa"/>
          </w:tcPr>
          <w:p w14:paraId="1621911B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20C88277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13376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</w:tcPr>
          <w:p w14:paraId="4741D7E9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404E6D4" w14:textId="6E4E2096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B181D0C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71F1A85" w14:textId="55F69D7F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13376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bookmarkEnd w:id="2"/>
      <w:tr w:rsidR="00F4011B" w:rsidRPr="00133764" w14:paraId="4A271A0F" w14:textId="77777777" w:rsidTr="005A1038">
        <w:trPr>
          <w:tblHeader/>
        </w:trPr>
        <w:tc>
          <w:tcPr>
            <w:tcW w:w="4320" w:type="dxa"/>
          </w:tcPr>
          <w:p w14:paraId="754C1917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36B87A3" w14:textId="6FF28616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0" w:type="dxa"/>
          </w:tcPr>
          <w:p w14:paraId="4F3F2A7E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54DF90B" w14:textId="672B0CD2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0" w:type="dxa"/>
          </w:tcPr>
          <w:p w14:paraId="5B57E998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56A95AD0" w14:textId="62A2817B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A0DBB4C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BD7355E" w14:textId="776EEC0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F4011B" w:rsidRPr="00133764" w14:paraId="3285FA7F" w14:textId="77777777" w:rsidTr="005A1038">
        <w:trPr>
          <w:trHeight w:val="281"/>
          <w:tblHeader/>
        </w:trPr>
        <w:tc>
          <w:tcPr>
            <w:tcW w:w="4320" w:type="dxa"/>
          </w:tcPr>
          <w:p w14:paraId="591F9328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2B5D39FA" w14:textId="77777777" w:rsidR="00F4011B" w:rsidRPr="00133764" w:rsidRDefault="00F4011B" w:rsidP="00F401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4011B" w:rsidRPr="00133764" w14:paraId="2C034D3B" w14:textId="77777777" w:rsidTr="005A1038">
        <w:tc>
          <w:tcPr>
            <w:tcW w:w="4320" w:type="dxa"/>
          </w:tcPr>
          <w:p w14:paraId="58E7A956" w14:textId="77777777" w:rsidR="00F4011B" w:rsidRPr="00133764" w:rsidRDefault="00F4011B" w:rsidP="00F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4A5821DB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217B1B1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520892B0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2DF05D67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793C0EBB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0E25BB" w14:textId="77777777" w:rsidR="00F4011B" w:rsidRPr="00133764" w:rsidRDefault="00F4011B" w:rsidP="00F4011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CA2BE9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011B" w:rsidRPr="00133764" w14:paraId="142E2EE6" w14:textId="77777777" w:rsidTr="005A1038">
        <w:tc>
          <w:tcPr>
            <w:tcW w:w="4320" w:type="dxa"/>
          </w:tcPr>
          <w:p w14:paraId="15B6A422" w14:textId="77777777" w:rsidR="00F4011B" w:rsidRPr="00133764" w:rsidRDefault="00F4011B" w:rsidP="00F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1AC35BB5" w14:textId="13AC6118" w:rsidR="00F4011B" w:rsidRPr="00133764" w:rsidRDefault="0028298C" w:rsidP="0032250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354,217</w:t>
            </w:r>
          </w:p>
        </w:tc>
        <w:tc>
          <w:tcPr>
            <w:tcW w:w="260" w:type="dxa"/>
          </w:tcPr>
          <w:p w14:paraId="53A200CD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09058E58" w14:textId="21DB1A79" w:rsidR="00F4011B" w:rsidRPr="00133764" w:rsidRDefault="00F4011B" w:rsidP="0032250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473,417</w:t>
            </w:r>
          </w:p>
        </w:tc>
        <w:tc>
          <w:tcPr>
            <w:tcW w:w="260" w:type="dxa"/>
          </w:tcPr>
          <w:p w14:paraId="35327F97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6D55917B" w14:textId="6B9AB39D" w:rsidR="00F4011B" w:rsidRPr="00133764" w:rsidRDefault="0028298C" w:rsidP="0032250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226,909</w:t>
            </w:r>
          </w:p>
        </w:tc>
        <w:tc>
          <w:tcPr>
            <w:tcW w:w="270" w:type="dxa"/>
          </w:tcPr>
          <w:p w14:paraId="06BAFC6B" w14:textId="77777777" w:rsidR="00F4011B" w:rsidRPr="00133764" w:rsidRDefault="00F4011B" w:rsidP="00F4011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725B87" w14:textId="60B8B3EF" w:rsidR="00F4011B" w:rsidRPr="00133764" w:rsidRDefault="00F4011B" w:rsidP="0032250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43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,970</w:t>
            </w:r>
          </w:p>
        </w:tc>
      </w:tr>
      <w:tr w:rsidR="00F4011B" w:rsidRPr="00133764" w:rsidDel="003F2604" w14:paraId="4B607410" w14:textId="77777777" w:rsidTr="005A1038">
        <w:tc>
          <w:tcPr>
            <w:tcW w:w="4320" w:type="dxa"/>
          </w:tcPr>
          <w:p w14:paraId="4AC9F3C3" w14:textId="77777777" w:rsidR="00F4011B" w:rsidRPr="00133764" w:rsidRDefault="00F4011B" w:rsidP="00F40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99613F" w14:textId="7453B9B5" w:rsidR="00F4011B" w:rsidRPr="00133764" w:rsidRDefault="0028298C" w:rsidP="00F4011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(14,529)</w:t>
            </w:r>
          </w:p>
        </w:tc>
        <w:tc>
          <w:tcPr>
            <w:tcW w:w="260" w:type="dxa"/>
          </w:tcPr>
          <w:p w14:paraId="57348CD2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60B3373" w14:textId="4B86412E" w:rsidR="00F4011B" w:rsidRPr="00133764" w:rsidDel="003F260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(88)</w:t>
            </w:r>
          </w:p>
        </w:tc>
        <w:tc>
          <w:tcPr>
            <w:tcW w:w="260" w:type="dxa"/>
          </w:tcPr>
          <w:p w14:paraId="46C1907A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AD08006" w14:textId="1B526227" w:rsidR="00F4011B" w:rsidRPr="00133764" w:rsidRDefault="0028298C" w:rsidP="00F4011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8298C">
              <w:rPr>
                <w:rFonts w:asciiTheme="majorBidi" w:hAnsiTheme="majorBidi" w:cstheme="majorBidi"/>
                <w:sz w:val="28"/>
                <w:szCs w:val="28"/>
              </w:rPr>
              <w:t>(14,404)</w:t>
            </w:r>
          </w:p>
        </w:tc>
        <w:tc>
          <w:tcPr>
            <w:tcW w:w="270" w:type="dxa"/>
          </w:tcPr>
          <w:p w14:paraId="7BCC28A3" w14:textId="77777777" w:rsidR="00F4011B" w:rsidRPr="00133764" w:rsidRDefault="00F4011B" w:rsidP="00F4011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3FF9D6" w14:textId="10668AFC" w:rsidR="00F4011B" w:rsidRPr="00133764" w:rsidDel="003F2604" w:rsidRDefault="00F4011B" w:rsidP="00F4011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011B" w:rsidRPr="00133764" w14:paraId="288ABE17" w14:textId="77777777" w:rsidTr="005A1038">
        <w:tc>
          <w:tcPr>
            <w:tcW w:w="4320" w:type="dxa"/>
          </w:tcPr>
          <w:p w14:paraId="4E51642D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7CEE70" w14:textId="72939A3E" w:rsidR="00F4011B" w:rsidRPr="00133764" w:rsidRDefault="0028298C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9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339,688</w:t>
            </w:r>
          </w:p>
        </w:tc>
        <w:tc>
          <w:tcPr>
            <w:tcW w:w="260" w:type="dxa"/>
          </w:tcPr>
          <w:p w14:paraId="0AD3FB3C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0159D749" w14:textId="46D719B1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473,329</w:t>
            </w:r>
          </w:p>
        </w:tc>
        <w:tc>
          <w:tcPr>
            <w:tcW w:w="260" w:type="dxa"/>
          </w:tcPr>
          <w:p w14:paraId="6EA4BE9E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4131AEF5" w14:textId="2B6C35D6" w:rsidR="00F4011B" w:rsidRPr="00133764" w:rsidRDefault="0028298C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212,505</w:t>
            </w:r>
          </w:p>
        </w:tc>
        <w:tc>
          <w:tcPr>
            <w:tcW w:w="270" w:type="dxa"/>
          </w:tcPr>
          <w:p w14:paraId="2A11C040" w14:textId="77777777" w:rsidR="00F4011B" w:rsidRPr="00133764" w:rsidRDefault="00F4011B" w:rsidP="00F4011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092986" w14:textId="03631903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342</w:t>
            </w: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,970</w:t>
            </w:r>
          </w:p>
        </w:tc>
      </w:tr>
      <w:tr w:rsidR="00F4011B" w:rsidRPr="00133764" w14:paraId="144A6754" w14:textId="77777777" w:rsidTr="005A1038">
        <w:trPr>
          <w:trHeight w:val="58"/>
        </w:trPr>
        <w:tc>
          <w:tcPr>
            <w:tcW w:w="4320" w:type="dxa"/>
          </w:tcPr>
          <w:p w14:paraId="6DAB4BF9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8E8491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0" w:type="dxa"/>
          </w:tcPr>
          <w:p w14:paraId="7980AB47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5837C59E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</w:tcPr>
          <w:p w14:paraId="6EA51DEE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4F7A2401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70" w:type="dxa"/>
          </w:tcPr>
          <w:p w14:paraId="1BC40D9C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4AEBF1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</w:tr>
      <w:tr w:rsidR="00F4011B" w:rsidRPr="00133764" w14:paraId="270C6706" w14:textId="77777777" w:rsidTr="005A1038">
        <w:tc>
          <w:tcPr>
            <w:tcW w:w="4320" w:type="dxa"/>
          </w:tcPr>
          <w:p w14:paraId="056AAEC7" w14:textId="72F935BB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เงินทุน</w:t>
            </w:r>
          </w:p>
        </w:tc>
        <w:tc>
          <w:tcPr>
            <w:tcW w:w="990" w:type="dxa"/>
          </w:tcPr>
          <w:p w14:paraId="68BFB0AD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1CE9D962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524533BB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43DE7070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78C5AEB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88C83A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07657A1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8298C" w:rsidRPr="00133764" w14:paraId="4B8E5842" w14:textId="77777777" w:rsidTr="00BC7EC4">
        <w:tc>
          <w:tcPr>
            <w:tcW w:w="4320" w:type="dxa"/>
          </w:tcPr>
          <w:p w14:paraId="21D9191D" w14:textId="76951330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990" w:type="dxa"/>
          </w:tcPr>
          <w:p w14:paraId="20A52F66" w14:textId="1774AF8C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14,961</w:t>
            </w:r>
          </w:p>
        </w:tc>
        <w:tc>
          <w:tcPr>
            <w:tcW w:w="260" w:type="dxa"/>
          </w:tcPr>
          <w:p w14:paraId="7C1828EE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45E71A3D" w14:textId="0D7942C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29,270</w:t>
            </w:r>
          </w:p>
        </w:tc>
        <w:tc>
          <w:tcPr>
            <w:tcW w:w="260" w:type="dxa"/>
          </w:tcPr>
          <w:p w14:paraId="4DE65FAA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19F0DDDE" w14:textId="48582490" w:rsidR="0028298C" w:rsidRPr="00133764" w:rsidRDefault="0028298C" w:rsidP="0032250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63B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7C50B6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64311F65" w14:textId="19E893C0" w:rsidR="0028298C" w:rsidRPr="00263B86" w:rsidRDefault="0028298C" w:rsidP="003225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3B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8298C" w:rsidRPr="00133764" w14:paraId="711A8655" w14:textId="77777777" w:rsidTr="00BC7EC4">
        <w:tc>
          <w:tcPr>
            <w:tcW w:w="4320" w:type="dxa"/>
          </w:tcPr>
          <w:p w14:paraId="2EDCAB67" w14:textId="77777777" w:rsidR="0028298C" w:rsidRPr="00133764" w:rsidRDefault="0028298C" w:rsidP="0028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A85692" w14:textId="727F49B9" w:rsidR="0028298C" w:rsidRPr="00133764" w:rsidRDefault="0028298C" w:rsidP="0028298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F0E1C2B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B5B8480" w14:textId="243D783A" w:rsidR="0028298C" w:rsidRPr="00133764" w:rsidRDefault="0028298C" w:rsidP="0028298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0F6E51C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2AC04F5F" w14:textId="787F94BB" w:rsidR="0028298C" w:rsidRPr="00133764" w:rsidRDefault="0028298C" w:rsidP="0028298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63B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B1AE14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700270" w14:textId="01FD5199" w:rsidR="0028298C" w:rsidRPr="00263B86" w:rsidRDefault="0028298C" w:rsidP="0028298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63B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8298C" w:rsidRPr="00133764" w14:paraId="7E5DF8E3" w14:textId="77777777" w:rsidTr="00BC7EC4">
        <w:trPr>
          <w:trHeight w:val="58"/>
        </w:trPr>
        <w:tc>
          <w:tcPr>
            <w:tcW w:w="4320" w:type="dxa"/>
          </w:tcPr>
          <w:p w14:paraId="21A070A1" w14:textId="77777777" w:rsidR="0028298C" w:rsidRPr="00133764" w:rsidRDefault="0028298C" w:rsidP="0028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0D8CCF" w14:textId="4C1F412D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14,961</w:t>
            </w:r>
          </w:p>
        </w:tc>
        <w:tc>
          <w:tcPr>
            <w:tcW w:w="260" w:type="dxa"/>
          </w:tcPr>
          <w:p w14:paraId="59DF9D24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729C53E7" w14:textId="00D6159B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29,270</w:t>
            </w:r>
          </w:p>
        </w:tc>
        <w:tc>
          <w:tcPr>
            <w:tcW w:w="260" w:type="dxa"/>
          </w:tcPr>
          <w:p w14:paraId="724BBF59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5EF8B20A" w14:textId="5179C3C4" w:rsidR="0028298C" w:rsidRPr="0028298C" w:rsidRDefault="0028298C" w:rsidP="0028298C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29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D31B74" w14:textId="77777777" w:rsidR="0028298C" w:rsidRPr="0028298C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D0E13F" w14:textId="28078D8B" w:rsidR="0028298C" w:rsidRPr="0028298C" w:rsidRDefault="0028298C" w:rsidP="0028298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829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28298C" w:rsidRPr="00133764" w14:paraId="149B4D96" w14:textId="77777777" w:rsidTr="005A1038">
        <w:trPr>
          <w:trHeight w:val="80"/>
        </w:trPr>
        <w:tc>
          <w:tcPr>
            <w:tcW w:w="4320" w:type="dxa"/>
          </w:tcPr>
          <w:p w14:paraId="2C4B224B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96F4F97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" w:type="dxa"/>
          </w:tcPr>
          <w:p w14:paraId="1E4D447A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</w:tcPr>
          <w:p w14:paraId="1548B006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" w:type="dxa"/>
          </w:tcPr>
          <w:p w14:paraId="20959665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</w:tcPr>
          <w:p w14:paraId="25B76DB8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8F8FB32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2C96E5A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8298C" w:rsidRPr="00133764" w14:paraId="5F340A5D" w14:textId="77777777" w:rsidTr="005A1038">
        <w:trPr>
          <w:trHeight w:val="80"/>
        </w:trPr>
        <w:tc>
          <w:tcPr>
            <w:tcW w:w="4320" w:type="dxa"/>
          </w:tcPr>
          <w:p w14:paraId="05D196A3" w14:textId="77777777" w:rsidR="0028298C" w:rsidRPr="00133764" w:rsidRDefault="0028298C" w:rsidP="0028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</w:tcPr>
          <w:p w14:paraId="548CAC1A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</w:tcPr>
          <w:p w14:paraId="33B346D3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</w:tcPr>
          <w:p w14:paraId="7FB0DD46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3F25B15A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2411AB54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682FE" w14:textId="77777777" w:rsidR="0028298C" w:rsidRPr="00133764" w:rsidRDefault="0028298C" w:rsidP="0028298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3C1D12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298C" w:rsidRPr="00133764" w14:paraId="103F435C" w14:textId="77777777" w:rsidTr="005A1038">
        <w:tc>
          <w:tcPr>
            <w:tcW w:w="4320" w:type="dxa"/>
          </w:tcPr>
          <w:p w14:paraId="6A7E6EEB" w14:textId="77777777" w:rsidR="0028298C" w:rsidRPr="00133764" w:rsidRDefault="0028298C" w:rsidP="0028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</w:tcPr>
          <w:p w14:paraId="0F72251C" w14:textId="42C8D284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7,739</w:t>
            </w:r>
          </w:p>
        </w:tc>
        <w:tc>
          <w:tcPr>
            <w:tcW w:w="260" w:type="dxa"/>
          </w:tcPr>
          <w:p w14:paraId="290660B1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4B81EA5" w14:textId="2AC40DF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10,666</w:t>
            </w:r>
          </w:p>
        </w:tc>
        <w:tc>
          <w:tcPr>
            <w:tcW w:w="260" w:type="dxa"/>
          </w:tcPr>
          <w:p w14:paraId="567C908F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</w:tcPr>
          <w:p w14:paraId="03C29818" w14:textId="3795380F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8298C">
              <w:rPr>
                <w:rFonts w:asciiTheme="majorBidi" w:hAnsiTheme="majorBidi" w:cstheme="majorBidi"/>
                <w:bCs/>
                <w:sz w:val="28"/>
                <w:szCs w:val="28"/>
              </w:rPr>
              <w:t>3,016</w:t>
            </w:r>
          </w:p>
        </w:tc>
        <w:tc>
          <w:tcPr>
            <w:tcW w:w="270" w:type="dxa"/>
          </w:tcPr>
          <w:p w14:paraId="5B517189" w14:textId="77777777" w:rsidR="0028298C" w:rsidRPr="00133764" w:rsidRDefault="0028298C" w:rsidP="0028298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E7D8409" w14:textId="131E935E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4,926</w:t>
            </w:r>
          </w:p>
        </w:tc>
      </w:tr>
      <w:tr w:rsidR="0028298C" w:rsidRPr="00133764" w14:paraId="2A140C73" w14:textId="77777777" w:rsidTr="005A1038">
        <w:tc>
          <w:tcPr>
            <w:tcW w:w="4320" w:type="dxa"/>
          </w:tcPr>
          <w:p w14:paraId="6607DE16" w14:textId="77777777" w:rsidR="0028298C" w:rsidRPr="00133764" w:rsidRDefault="0028298C" w:rsidP="0028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DFDEA3" w14:textId="5F15DD84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(3,943)</w:t>
            </w:r>
          </w:p>
        </w:tc>
        <w:tc>
          <w:tcPr>
            <w:tcW w:w="260" w:type="dxa"/>
          </w:tcPr>
          <w:p w14:paraId="656CFB97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20FCAAAC" w14:textId="6508AE11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(5,532)</w:t>
            </w:r>
          </w:p>
        </w:tc>
        <w:tc>
          <w:tcPr>
            <w:tcW w:w="260" w:type="dxa"/>
          </w:tcPr>
          <w:p w14:paraId="182C41A8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74DF9435" w14:textId="63432386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8298C">
              <w:rPr>
                <w:rFonts w:asciiTheme="majorBidi" w:hAnsiTheme="majorBidi" w:cstheme="majorBidi"/>
                <w:bCs/>
                <w:sz w:val="28"/>
                <w:szCs w:val="28"/>
              </w:rPr>
              <w:t>(1,301)</w:t>
            </w:r>
          </w:p>
        </w:tc>
        <w:tc>
          <w:tcPr>
            <w:tcW w:w="270" w:type="dxa"/>
          </w:tcPr>
          <w:p w14:paraId="4045AEB7" w14:textId="77777777" w:rsidR="0028298C" w:rsidRPr="00133764" w:rsidRDefault="0028298C" w:rsidP="0028298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4C66E4" w14:textId="2EF3AAAC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2,325</w:t>
            </w: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28298C" w:rsidRPr="00133764" w14:paraId="6556AEB6" w14:textId="77777777" w:rsidTr="005A1038">
        <w:trPr>
          <w:trHeight w:val="58"/>
        </w:trPr>
        <w:tc>
          <w:tcPr>
            <w:tcW w:w="4320" w:type="dxa"/>
          </w:tcPr>
          <w:p w14:paraId="5E2E6687" w14:textId="77777777" w:rsidR="0028298C" w:rsidRPr="00133764" w:rsidRDefault="0028298C" w:rsidP="0028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201F36" w14:textId="15840553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3,796</w:t>
            </w:r>
          </w:p>
        </w:tc>
        <w:tc>
          <w:tcPr>
            <w:tcW w:w="260" w:type="dxa"/>
          </w:tcPr>
          <w:p w14:paraId="2C5A301D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1AF485AE" w14:textId="49351E6C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5,134</w:t>
            </w:r>
          </w:p>
        </w:tc>
        <w:tc>
          <w:tcPr>
            <w:tcW w:w="260" w:type="dxa"/>
          </w:tcPr>
          <w:p w14:paraId="31B92014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26107E20" w14:textId="7094B298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28298C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1,715</w:t>
            </w:r>
          </w:p>
        </w:tc>
        <w:tc>
          <w:tcPr>
            <w:tcW w:w="270" w:type="dxa"/>
          </w:tcPr>
          <w:p w14:paraId="61C369D0" w14:textId="7CCC2AF2" w:rsidR="0028298C" w:rsidRPr="00133764" w:rsidRDefault="0028298C" w:rsidP="0028298C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BF48C0" w14:textId="47EB2768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2,601</w:t>
            </w:r>
          </w:p>
        </w:tc>
      </w:tr>
      <w:tr w:rsidR="0028298C" w:rsidRPr="00133764" w14:paraId="1952FAD1" w14:textId="77777777" w:rsidTr="005A1038">
        <w:trPr>
          <w:trHeight w:val="58"/>
        </w:trPr>
        <w:tc>
          <w:tcPr>
            <w:tcW w:w="4320" w:type="dxa"/>
          </w:tcPr>
          <w:p w14:paraId="49796877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A969BB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</w:tcPr>
          <w:p w14:paraId="6B4A163B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1443B379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</w:tcPr>
          <w:p w14:paraId="0448DAF0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7A03E294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2184D38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56FDC9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8298C" w:rsidRPr="00133764" w14:paraId="4BD2B124" w14:textId="77777777" w:rsidTr="005A1038">
        <w:trPr>
          <w:trHeight w:val="56"/>
        </w:trPr>
        <w:tc>
          <w:tcPr>
            <w:tcW w:w="4320" w:type="dxa"/>
          </w:tcPr>
          <w:p w14:paraId="1F6CD29C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D8645E" w14:textId="5C04B0CD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129,692</w:t>
            </w:r>
          </w:p>
        </w:tc>
        <w:tc>
          <w:tcPr>
            <w:tcW w:w="260" w:type="dxa"/>
          </w:tcPr>
          <w:p w14:paraId="048F3EBF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666DBA3" w14:textId="702B9E13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120</w:t>
            </w:r>
            <w:r w:rsidRPr="001337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337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78</w:t>
            </w:r>
            <w:r w:rsidRPr="001337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0" w:type="dxa"/>
          </w:tcPr>
          <w:p w14:paraId="3304C32C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8C04959" w14:textId="2D3B4B24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50,41</w:t>
            </w:r>
            <w:r w:rsidR="009005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3CAB76B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EB66C6" w14:textId="1C484C89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53,337</w:t>
            </w:r>
          </w:p>
        </w:tc>
      </w:tr>
      <w:tr w:rsidR="0028298C" w:rsidRPr="00133764" w14:paraId="3CFBF47C" w14:textId="77777777" w:rsidTr="005A1038">
        <w:trPr>
          <w:trHeight w:val="46"/>
        </w:trPr>
        <w:tc>
          <w:tcPr>
            <w:tcW w:w="4320" w:type="dxa"/>
          </w:tcPr>
          <w:p w14:paraId="6CE28B9D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13088F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</w:tcPr>
          <w:p w14:paraId="573C3FF9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D6F0E1F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</w:tcPr>
          <w:p w14:paraId="687D8CDB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391A658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5A75050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C0FECE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8298C" w:rsidRPr="00133764" w14:paraId="6E113061" w14:textId="77777777" w:rsidTr="005A1038">
        <w:trPr>
          <w:trHeight w:val="56"/>
        </w:trPr>
        <w:tc>
          <w:tcPr>
            <w:tcW w:w="4320" w:type="dxa"/>
          </w:tcPr>
          <w:p w14:paraId="28DF161C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5FFA94" w14:textId="314FCF4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488,137</w:t>
            </w:r>
          </w:p>
        </w:tc>
        <w:tc>
          <w:tcPr>
            <w:tcW w:w="260" w:type="dxa"/>
          </w:tcPr>
          <w:p w14:paraId="2A1CC168" w14:textId="77777777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</w:tcPr>
          <w:p w14:paraId="2C346AC1" w14:textId="24E7AD2D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628,</w:t>
            </w:r>
            <w:r w:rsidRPr="001337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260" w:type="dxa"/>
          </w:tcPr>
          <w:p w14:paraId="71F03BE3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</w:tcPr>
          <w:p w14:paraId="28366223" w14:textId="636A83A1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829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264,63</w:t>
            </w:r>
            <w:r w:rsidR="009005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95F9721" w14:textId="77777777" w:rsidR="0028298C" w:rsidRPr="00133764" w:rsidRDefault="0028298C" w:rsidP="0028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335B297" w14:textId="2F9928BD" w:rsidR="0028298C" w:rsidRPr="00133764" w:rsidRDefault="0028298C" w:rsidP="0028298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398,908</w:t>
            </w:r>
          </w:p>
        </w:tc>
      </w:tr>
    </w:tbl>
    <w:p w14:paraId="2378D47B" w14:textId="77777777" w:rsidR="00B12807" w:rsidRPr="00133764" w:rsidRDefault="00B1280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E40C007" w14:textId="6061D016" w:rsidR="00DB12B7" w:rsidRPr="00133764" w:rsidRDefault="00DB12B7" w:rsidP="005A1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133764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133764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133764">
        <w:rPr>
          <w:rFonts w:asciiTheme="majorBidi" w:hAnsiTheme="majorBidi" w:cstheme="majorBidi"/>
          <w:sz w:val="28"/>
          <w:szCs w:val="28"/>
        </w:rPr>
        <w:t xml:space="preserve"> 30 </w:t>
      </w:r>
      <w:r w:rsidRPr="00133764">
        <w:rPr>
          <w:rFonts w:asciiTheme="majorBidi" w:hAnsiTheme="majorBidi" w:cstheme="majorBidi"/>
          <w:sz w:val="28"/>
          <w:szCs w:val="28"/>
          <w:cs/>
        </w:rPr>
        <w:t>วัน</w:t>
      </w:r>
      <w:r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</w:rPr>
        <w:t>ถึง</w:t>
      </w:r>
      <w:r w:rsidRPr="00133764">
        <w:rPr>
          <w:rFonts w:asciiTheme="majorBidi" w:hAnsiTheme="majorBidi" w:cstheme="majorBidi"/>
          <w:sz w:val="28"/>
          <w:szCs w:val="28"/>
        </w:rPr>
        <w:t xml:space="preserve"> 90 </w:t>
      </w:r>
      <w:r w:rsidRPr="00133764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E983597" w14:textId="77777777" w:rsidR="0051525F" w:rsidRPr="00133764" w:rsidRDefault="0051525F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0"/>
        <w:gridCol w:w="10"/>
        <w:gridCol w:w="990"/>
        <w:gridCol w:w="260"/>
        <w:gridCol w:w="10"/>
        <w:gridCol w:w="990"/>
        <w:gridCol w:w="270"/>
        <w:gridCol w:w="990"/>
      </w:tblGrid>
      <w:tr w:rsidR="006D10C9" w:rsidRPr="00133764" w14:paraId="64096C4D" w14:textId="77777777" w:rsidTr="009113AE">
        <w:trPr>
          <w:tblHeader/>
        </w:trPr>
        <w:tc>
          <w:tcPr>
            <w:tcW w:w="4410" w:type="dxa"/>
            <w:vAlign w:val="bottom"/>
            <w:hideMark/>
          </w:tcPr>
          <w:p w14:paraId="05469BEB" w14:textId="6579FBD1" w:rsidR="006D10C9" w:rsidRPr="00133764" w:rsidRDefault="006D10C9" w:rsidP="0018489D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250" w:type="dxa"/>
            <w:gridSpan w:val="4"/>
          </w:tcPr>
          <w:p w14:paraId="00D83E46" w14:textId="77777777" w:rsidR="006D10C9" w:rsidRPr="00133764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2D9A3E1" w14:textId="77777777" w:rsidR="006D10C9" w:rsidRPr="00133764" w:rsidRDefault="006D10C9" w:rsidP="0018489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hideMark/>
          </w:tcPr>
          <w:p w14:paraId="727094CD" w14:textId="77777777" w:rsidR="006D10C9" w:rsidRPr="00133764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0C9" w:rsidRPr="00133764" w14:paraId="4029E5A2" w14:textId="77777777" w:rsidTr="009113AE">
        <w:trPr>
          <w:tblHeader/>
        </w:trPr>
        <w:tc>
          <w:tcPr>
            <w:tcW w:w="4410" w:type="dxa"/>
          </w:tcPr>
          <w:p w14:paraId="2012A282" w14:textId="77777777" w:rsidR="006D10C9" w:rsidRPr="00133764" w:rsidRDefault="00D66DA6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254739E4" w14:textId="71C750A6" w:rsidR="00D36C49" w:rsidRPr="00133764" w:rsidRDefault="00D36C4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F401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401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</w:tcPr>
          <w:p w14:paraId="7CB38180" w14:textId="77777777" w:rsidR="00184115" w:rsidRPr="00133764" w:rsidRDefault="00184115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884AEF4" w14:textId="573A9002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0" w:type="dxa"/>
          </w:tcPr>
          <w:p w14:paraId="55389949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6C9D15C2" w14:textId="77777777" w:rsidR="00184115" w:rsidRPr="00133764" w:rsidRDefault="00184115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75D6CC5" w14:textId="0D7C1778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0" w:type="dxa"/>
          </w:tcPr>
          <w:p w14:paraId="5622A6F2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2"/>
          </w:tcPr>
          <w:p w14:paraId="1DE7461A" w14:textId="77777777" w:rsidR="00184115" w:rsidRPr="00133764" w:rsidRDefault="00184115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0A6B629E" w14:textId="61589209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4B2EC90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D66D6BC" w14:textId="77777777" w:rsidR="00184115" w:rsidRPr="00133764" w:rsidRDefault="00184115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F2A2DBF" w14:textId="4C791D53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6D10C9" w:rsidRPr="00133764" w14:paraId="704D5C7C" w14:textId="77777777" w:rsidTr="00D36C49">
        <w:trPr>
          <w:trHeight w:val="299"/>
          <w:tblHeader/>
        </w:trPr>
        <w:tc>
          <w:tcPr>
            <w:tcW w:w="4410" w:type="dxa"/>
          </w:tcPr>
          <w:p w14:paraId="739BDD3C" w14:textId="6B4C8438" w:rsidR="006D10C9" w:rsidRPr="00133764" w:rsidDel="00A63E91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9"/>
          </w:tcPr>
          <w:p w14:paraId="3D834726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D10C9" w:rsidRPr="00133764" w14:paraId="3C6C3216" w14:textId="77777777" w:rsidTr="00093162">
        <w:trPr>
          <w:tblHeader/>
        </w:trPr>
        <w:tc>
          <w:tcPr>
            <w:tcW w:w="4410" w:type="dxa"/>
            <w:hideMark/>
          </w:tcPr>
          <w:p w14:paraId="62E1FF86" w14:textId="77777777" w:rsidR="006D10C9" w:rsidRPr="00093162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9316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93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1314A8E6" w14:textId="0D681C64" w:rsidR="006D10C9" w:rsidRPr="00B940EB" w:rsidRDefault="00093162" w:rsidP="005D0F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0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5,620</w:t>
            </w:r>
          </w:p>
        </w:tc>
        <w:tc>
          <w:tcPr>
            <w:tcW w:w="270" w:type="dxa"/>
            <w:gridSpan w:val="2"/>
          </w:tcPr>
          <w:p w14:paraId="1AA044A4" w14:textId="77777777" w:rsidR="006D10C9" w:rsidRPr="00B940EB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760D31" w14:textId="184E1378" w:rsidR="006D10C9" w:rsidRPr="00B940EB" w:rsidRDefault="002D1A72" w:rsidP="005D0F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40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8,545</w:t>
            </w:r>
          </w:p>
        </w:tc>
        <w:tc>
          <w:tcPr>
            <w:tcW w:w="270" w:type="dxa"/>
            <w:gridSpan w:val="2"/>
            <w:vAlign w:val="center"/>
          </w:tcPr>
          <w:p w14:paraId="78E4BA75" w14:textId="77777777" w:rsidR="006D10C9" w:rsidRPr="00B940EB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21A67" w14:textId="0E851CD1" w:rsidR="006D10C9" w:rsidRPr="00B940EB" w:rsidRDefault="00093162" w:rsidP="005D0F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940EB">
              <w:rPr>
                <w:rFonts w:asciiTheme="majorBidi" w:hAnsiTheme="majorBidi" w:cstheme="majorBidi"/>
                <w:sz w:val="28"/>
                <w:szCs w:val="28"/>
              </w:rPr>
              <w:t>2,325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BE405" w14:textId="77777777" w:rsidR="006D10C9" w:rsidRPr="00B940EB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775E5E" w14:textId="49C49053" w:rsidR="006D10C9" w:rsidRPr="00B940EB" w:rsidRDefault="002D1A72" w:rsidP="005D0F8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0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4,372</w:t>
            </w:r>
          </w:p>
        </w:tc>
      </w:tr>
      <w:tr w:rsidR="006D10C9" w:rsidRPr="00133764" w14:paraId="6FF11265" w14:textId="77777777" w:rsidTr="009113AE">
        <w:trPr>
          <w:tblHeader/>
        </w:trPr>
        <w:tc>
          <w:tcPr>
            <w:tcW w:w="4410" w:type="dxa"/>
            <w:hideMark/>
          </w:tcPr>
          <w:p w14:paraId="1DCA4C16" w14:textId="77777777" w:rsidR="006D10C9" w:rsidRPr="00093162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9316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4D5B684" w14:textId="3983FC3A" w:rsidR="006D10C9" w:rsidRPr="00B940EB" w:rsidRDefault="00557654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0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14,529</w:t>
            </w:r>
          </w:p>
        </w:tc>
        <w:tc>
          <w:tcPr>
            <w:tcW w:w="270" w:type="dxa"/>
            <w:gridSpan w:val="2"/>
          </w:tcPr>
          <w:p w14:paraId="45C7CD94" w14:textId="77777777" w:rsidR="006D10C9" w:rsidRPr="00B940EB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2688B3" w14:textId="70A154DC" w:rsidR="006D10C9" w:rsidRPr="00B940EB" w:rsidRDefault="004161CB" w:rsidP="001848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6A56FE03" w14:textId="77777777" w:rsidR="006D10C9" w:rsidRPr="00B940EB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5BA1C4" w14:textId="35052A94" w:rsidR="006D10C9" w:rsidRPr="00BD7F49" w:rsidRDefault="000870B7" w:rsidP="006D10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BD7F49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14,40</w:t>
            </w:r>
            <w:r w:rsidR="004161CB" w:rsidRPr="00BD7F49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2459AC87" w14:textId="77777777" w:rsidR="006D10C9" w:rsidRPr="00BD7F49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3C8618" w14:textId="3172B314" w:rsidR="006D10C9" w:rsidRPr="00BD7F49" w:rsidRDefault="002D1A72" w:rsidP="002D1A72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7F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D10C9" w:rsidRPr="00133764" w14:paraId="70E307D1" w14:textId="77777777" w:rsidTr="009113AE">
        <w:trPr>
          <w:tblHeader/>
        </w:trPr>
        <w:tc>
          <w:tcPr>
            <w:tcW w:w="4410" w:type="dxa"/>
            <w:hideMark/>
          </w:tcPr>
          <w:p w14:paraId="0E5B9811" w14:textId="77777777" w:rsidR="006D10C9" w:rsidRPr="00133764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E582E3" w14:textId="1CCF9D81" w:rsidR="006D10C9" w:rsidRPr="00B940EB" w:rsidRDefault="00261FB4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940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</w:t>
            </w:r>
            <w:r w:rsidR="00033C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677</w:t>
            </w:r>
            <w:r w:rsidRPr="00B940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01DB3FF2" w14:textId="77777777" w:rsidR="006D10C9" w:rsidRPr="00B940EB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30D598" w14:textId="7EBA5D9E" w:rsidR="006D10C9" w:rsidRPr="00B940EB" w:rsidRDefault="00B940EB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940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(1,46</w:t>
            </w:r>
            <w:r w:rsidR="004161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940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137F0848" w14:textId="77777777" w:rsidR="006D10C9" w:rsidRPr="00B940EB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6D7765" w14:textId="409A1A96" w:rsidR="006D10C9" w:rsidRPr="00BD7F49" w:rsidRDefault="00C0514B" w:rsidP="00BD00F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7F49">
              <w:rPr>
                <w:rFonts w:asciiTheme="majorBidi" w:hAnsiTheme="majorBidi" w:cstheme="majorBidi"/>
                <w:bCs/>
                <w:sz w:val="28"/>
                <w:szCs w:val="28"/>
              </w:rPr>
              <w:t>(1,02</w:t>
            </w:r>
            <w:r w:rsidR="004161CB" w:rsidRPr="00BD7F49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Pr="00BD7F49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8A0AE1" w14:textId="77777777" w:rsidR="006D10C9" w:rsidRPr="00BD7F49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CFFB28" w14:textId="637F47D8" w:rsidR="006D10C9" w:rsidRPr="00BD7F49" w:rsidRDefault="00B940EB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7F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(1,02</w:t>
            </w:r>
            <w:r w:rsidR="004161CB" w:rsidRPr="00BD7F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BD7F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D10C9" w:rsidRPr="00133764" w14:paraId="71168115" w14:textId="77777777" w:rsidTr="009113AE">
        <w:trPr>
          <w:tblHeader/>
        </w:trPr>
        <w:tc>
          <w:tcPr>
            <w:tcW w:w="4410" w:type="dxa"/>
          </w:tcPr>
          <w:p w14:paraId="50AFE3E9" w14:textId="1E1CA0FA" w:rsidR="006D10C9" w:rsidRPr="00133764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  <w:r w:rsidR="002E55CE"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2E55CE"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116C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C730FF" w14:textId="1BDF2053" w:rsidR="006D10C9" w:rsidRPr="00B940EB" w:rsidRDefault="00261FB4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B940EB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18,</w:t>
            </w:r>
            <w:r w:rsidR="00033C5F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270" w:type="dxa"/>
            <w:gridSpan w:val="2"/>
          </w:tcPr>
          <w:p w14:paraId="22AF67D4" w14:textId="77777777" w:rsidR="006D10C9" w:rsidRPr="00B940EB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EE48A" w14:textId="7C131F76" w:rsidR="006D10C9" w:rsidRPr="00B940EB" w:rsidRDefault="00B940EB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940EB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7,085</w:t>
            </w:r>
          </w:p>
        </w:tc>
        <w:tc>
          <w:tcPr>
            <w:tcW w:w="270" w:type="dxa"/>
            <w:gridSpan w:val="2"/>
            <w:vAlign w:val="center"/>
          </w:tcPr>
          <w:p w14:paraId="280268A3" w14:textId="77777777" w:rsidR="006D10C9" w:rsidRPr="00B940EB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4FB45" w14:textId="7AC4E2AA" w:rsidR="006D10C9" w:rsidRPr="00BD7F49" w:rsidRDefault="00C0514B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D7F49">
              <w:rPr>
                <w:rFonts w:asciiTheme="majorBidi" w:hAnsiTheme="majorBidi" w:cstheme="majorBidi"/>
                <w:b/>
                <w:sz w:val="28"/>
                <w:szCs w:val="28"/>
              </w:rPr>
              <w:t>15,705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87FE6" w14:textId="77777777" w:rsidR="006D10C9" w:rsidRPr="00BD7F49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F81E2" w14:textId="366A0ACC" w:rsidR="006D10C9" w:rsidRPr="00BD7F49" w:rsidRDefault="00B940EB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D7F49">
              <w:rPr>
                <w:rFonts w:asciiTheme="majorBidi" w:hAnsiTheme="majorBidi" w:cstheme="majorBidi"/>
                <w:b/>
                <w:sz w:val="28"/>
                <w:szCs w:val="28"/>
              </w:rPr>
              <w:t>3,34</w:t>
            </w:r>
            <w:r w:rsidR="007B1789" w:rsidRPr="00BD7F49">
              <w:rPr>
                <w:rFonts w:asciiTheme="majorBidi" w:hAnsiTheme="majorBidi" w:cstheme="majorBidi"/>
                <w:b/>
                <w:sz w:val="28"/>
                <w:szCs w:val="28"/>
              </w:rPr>
              <w:t>9</w:t>
            </w:r>
          </w:p>
        </w:tc>
      </w:tr>
    </w:tbl>
    <w:p w14:paraId="62D679A5" w14:textId="50CFCA7E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7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ลูกหนี้ตามสัญญาปรับโครงสร้างหนี้</w:t>
      </w:r>
    </w:p>
    <w:p w14:paraId="59058B67" w14:textId="01947B68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1414" w14:textId="0891494C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ในเดือนมิถุนายน </w:t>
      </w:r>
      <w:r w:rsidR="00B163BE" w:rsidRPr="00133764">
        <w:rPr>
          <w:rFonts w:asciiTheme="majorBidi" w:hAnsiTheme="majorBidi" w:cstheme="majorBidi"/>
          <w:sz w:val="28"/>
          <w:szCs w:val="28"/>
        </w:rPr>
        <w:t>2564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</w:t>
      </w:r>
      <w:r w:rsidR="00B163BE" w:rsidRPr="00133764">
        <w:rPr>
          <w:rFonts w:asciiTheme="majorBidi" w:hAnsiTheme="majorBidi" w:cstheme="majorBidi"/>
          <w:sz w:val="28"/>
          <w:szCs w:val="28"/>
        </w:rPr>
        <w:t xml:space="preserve"> 100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ของภาระหนี้เงินต้นคงค้าง ทั้งนี้กลุ่มบริษัทจะได้รับเป็นรายครึ่งปี ตั้งแต่วันที่ </w:t>
      </w:r>
      <w:r w:rsidR="00B163BE" w:rsidRPr="00133764">
        <w:rPr>
          <w:rFonts w:asciiTheme="majorBidi" w:hAnsiTheme="majorBidi" w:cstheme="majorBidi"/>
          <w:sz w:val="28"/>
          <w:szCs w:val="28"/>
        </w:rPr>
        <w:t>1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163BE" w:rsidRPr="00133764">
        <w:rPr>
          <w:rFonts w:asciiTheme="majorBidi" w:hAnsiTheme="majorBidi" w:cstheme="majorBidi"/>
          <w:sz w:val="28"/>
          <w:szCs w:val="28"/>
        </w:rPr>
        <w:t>2567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B163BE" w:rsidRPr="00133764">
        <w:rPr>
          <w:rFonts w:asciiTheme="majorBidi" w:hAnsiTheme="majorBidi" w:cstheme="majorBidi"/>
          <w:sz w:val="28"/>
          <w:szCs w:val="28"/>
        </w:rPr>
        <w:t>31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163BE" w:rsidRPr="00133764">
        <w:rPr>
          <w:rFonts w:asciiTheme="majorBidi" w:hAnsiTheme="majorBidi" w:cstheme="majorBidi"/>
          <w:sz w:val="28"/>
          <w:szCs w:val="28"/>
        </w:rPr>
        <w:t>2570</w:t>
      </w:r>
      <w:r w:rsidR="00B211A3" w:rsidRPr="0013376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AD0C8EB" w14:textId="77777777" w:rsidR="009659F9" w:rsidRPr="00133764" w:rsidRDefault="009659F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44F4F432" w14:textId="4A5A47E9" w:rsidR="009659F9" w:rsidRPr="00133764" w:rsidRDefault="009659F9" w:rsidP="00965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 w:hint="cs"/>
          <w:sz w:val="28"/>
          <w:szCs w:val="28"/>
          <w:cs/>
        </w:rPr>
        <w:t>ในระหว่างงวด</w:t>
      </w:r>
      <w:r w:rsidR="00F4011B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Pr="00133764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Pr="00133764">
        <w:rPr>
          <w:rFonts w:asciiTheme="majorBidi" w:hAnsiTheme="majorBidi" w:cstheme="majorBidi"/>
          <w:sz w:val="28"/>
          <w:szCs w:val="28"/>
        </w:rPr>
        <w:t xml:space="preserve">30 </w:t>
      </w:r>
      <w:r w:rsidR="00F4011B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13376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</w:rPr>
        <w:t xml:space="preserve">2568 </w:t>
      </w:r>
      <w:r w:rsidRPr="00133764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กลุ่มบริษัทและบริษัทได้รับชำระเงินจากลูกหนี้ดังกล่าวเป็นจำนวน</w:t>
      </w:r>
      <w:r w:rsidRPr="00110A08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F4011B" w:rsidRPr="00110A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0514B" w:rsidRPr="00110A08">
        <w:rPr>
          <w:rFonts w:asciiTheme="majorBidi" w:hAnsiTheme="majorBidi" w:cstheme="majorBidi"/>
          <w:sz w:val="28"/>
          <w:szCs w:val="28"/>
        </w:rPr>
        <w:t>2.93</w:t>
      </w:r>
      <w:r w:rsidRPr="00110A08">
        <w:rPr>
          <w:rFonts w:asciiTheme="majorBidi" w:hAnsiTheme="majorBidi" w:cstheme="majorBidi"/>
          <w:sz w:val="28"/>
          <w:szCs w:val="28"/>
        </w:rPr>
        <w:t xml:space="preserve"> </w:t>
      </w:r>
      <w:r w:rsidRPr="00110A08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="00F25668" w:rsidRPr="00110A08">
        <w:rPr>
          <w:rFonts w:asciiTheme="majorBidi" w:hAnsiTheme="majorBidi" w:cstheme="majorBidi"/>
          <w:sz w:val="28"/>
          <w:szCs w:val="28"/>
        </w:rPr>
        <w:t>1.91</w:t>
      </w:r>
      <w:r w:rsidRPr="00110A08">
        <w:rPr>
          <w:rFonts w:asciiTheme="majorBidi" w:hAnsiTheme="majorBidi" w:cstheme="majorBidi"/>
          <w:sz w:val="28"/>
          <w:szCs w:val="28"/>
        </w:rPr>
        <w:t xml:space="preserve"> </w:t>
      </w:r>
      <w:r w:rsidRPr="00110A0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110A08">
        <w:rPr>
          <w:rFonts w:asciiTheme="majorBidi" w:hAnsiTheme="majorBidi" w:cstheme="majorBidi"/>
          <w:sz w:val="28"/>
          <w:szCs w:val="28"/>
        </w:rPr>
        <w:t xml:space="preserve"> </w:t>
      </w:r>
      <w:r w:rsidRPr="00110A08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192850F7" w14:textId="77777777" w:rsidR="000C706E" w:rsidRPr="00133764" w:rsidRDefault="000C706E" w:rsidP="006D1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99C08" w14:textId="5B65A37B" w:rsidR="00DB12B7" w:rsidRPr="00133764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9F140D">
        <w:rPr>
          <w:rFonts w:asciiTheme="majorBidi" w:hAnsiTheme="majorBidi" w:cstheme="majorBidi" w:hint="cs"/>
          <w:sz w:val="28"/>
          <w:szCs w:val="28"/>
          <w:cs/>
        </w:rPr>
        <w:t>และบริษัทร่วม</w:t>
      </w:r>
    </w:p>
    <w:p w14:paraId="2043E8ED" w14:textId="77777777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070"/>
        <w:gridCol w:w="1980"/>
      </w:tblGrid>
      <w:tr w:rsidR="009659F9" w:rsidRPr="00133764" w14:paraId="5F78268E" w14:textId="77777777" w:rsidTr="009659F9">
        <w:trPr>
          <w:trHeight w:val="68"/>
        </w:trPr>
        <w:tc>
          <w:tcPr>
            <w:tcW w:w="4500" w:type="dxa"/>
          </w:tcPr>
          <w:p w14:paraId="1F7E1F5C" w14:textId="77777777" w:rsidR="009659F9" w:rsidRPr="00133764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498CF8FC" w:rsidR="009659F9" w:rsidRPr="00133764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F4011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1337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30</w:t>
            </w:r>
            <w:r w:rsidRPr="001337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F4011B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กันยาย</w:t>
            </w:r>
            <w:r w:rsidRPr="001337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น </w:t>
            </w: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810" w:type="dxa"/>
          </w:tcPr>
          <w:p w14:paraId="3E7C557E" w14:textId="77777777" w:rsidR="009659F9" w:rsidRPr="00133764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1625115" w14:textId="77777777" w:rsidR="009659F9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2E88E4D" w14:textId="48A66F1A" w:rsidR="00F2528E" w:rsidRPr="00133764" w:rsidRDefault="00F2528E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53BB0E66" w14:textId="77777777" w:rsidR="009659F9" w:rsidRPr="00133764" w:rsidRDefault="009659F9" w:rsidP="0096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9AF2701" w14:textId="7F3C9F5F" w:rsidR="009659F9" w:rsidRPr="00133764" w:rsidRDefault="009659F9" w:rsidP="0096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13376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นเ</w:t>
            </w: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F2528E" w:rsidRPr="00133764" w14:paraId="07E9EFF3" w14:textId="77777777" w:rsidTr="00EB6C6F">
        <w:trPr>
          <w:trHeight w:val="68"/>
        </w:trPr>
        <w:tc>
          <w:tcPr>
            <w:tcW w:w="4500" w:type="dxa"/>
          </w:tcPr>
          <w:p w14:paraId="1F6C0395" w14:textId="77777777" w:rsidR="00F2528E" w:rsidRPr="00133764" w:rsidRDefault="00F2528E" w:rsidP="0087049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DD2377C" w14:textId="77777777" w:rsidR="00F2528E" w:rsidRPr="00133764" w:rsidRDefault="00F2528E" w:rsidP="008704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050" w:type="dxa"/>
            <w:gridSpan w:val="2"/>
          </w:tcPr>
          <w:p w14:paraId="305D5746" w14:textId="77777777" w:rsidR="00F2528E" w:rsidRPr="00133764" w:rsidRDefault="00F2528E" w:rsidP="00F252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F140D" w:rsidRPr="00133764" w14:paraId="2BD378BD" w14:textId="77777777" w:rsidTr="009659F9">
        <w:tc>
          <w:tcPr>
            <w:tcW w:w="4500" w:type="dxa"/>
          </w:tcPr>
          <w:p w14:paraId="7A5F2249" w14:textId="4F4039F6" w:rsidR="009F140D" w:rsidRPr="009F140D" w:rsidRDefault="009F140D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14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2EB34926" w14:textId="77777777" w:rsidR="009F140D" w:rsidRPr="00133764" w:rsidRDefault="009F140D" w:rsidP="00FB031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2F0A0FBF" w14:textId="77777777" w:rsidR="009F140D" w:rsidRPr="00133764" w:rsidRDefault="009F140D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00ADD2B" w14:textId="77777777" w:rsidR="009F140D" w:rsidRPr="009304CC" w:rsidRDefault="009F140D" w:rsidP="0032250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659F9" w:rsidRPr="00133764" w14:paraId="1890831C" w14:textId="77777777" w:rsidTr="009659F9">
        <w:tc>
          <w:tcPr>
            <w:tcW w:w="4500" w:type="dxa"/>
          </w:tcPr>
          <w:p w14:paraId="6E538629" w14:textId="77777777" w:rsidR="009659F9" w:rsidRPr="00133764" w:rsidRDefault="009659F9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</w:tcPr>
          <w:p w14:paraId="154EB581" w14:textId="77777777" w:rsidR="009659F9" w:rsidRPr="00133764" w:rsidRDefault="009659F9" w:rsidP="00FB031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0795CAD7" w14:textId="188D525B" w:rsidR="009659F9" w:rsidRPr="00133764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Theme="majorBidi" w:hAnsiTheme="majorBidi" w:cstheme="majorBidi" w:hint="cs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4A11665B" w14:textId="44675DB7" w:rsidR="009659F9" w:rsidRPr="00133764" w:rsidRDefault="009304CC" w:rsidP="0032250E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304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70,350</w:t>
            </w:r>
          </w:p>
        </w:tc>
      </w:tr>
      <w:tr w:rsidR="00F2528E" w:rsidRPr="00133764" w14:paraId="49EB23A4" w14:textId="77777777" w:rsidTr="009659F9">
        <w:tc>
          <w:tcPr>
            <w:tcW w:w="4500" w:type="dxa"/>
          </w:tcPr>
          <w:p w14:paraId="7B0278AC" w14:textId="77777777" w:rsidR="00F2528E" w:rsidRPr="00133764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</w:tcPr>
          <w:p w14:paraId="28DC64D5" w14:textId="77777777" w:rsidR="00F2528E" w:rsidRPr="00133764" w:rsidRDefault="00F2528E" w:rsidP="00F2528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2A150D15" w14:textId="043808E8" w:rsidR="00F2528E" w:rsidRPr="00133764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7727B8D8" w14:textId="42D64D2B" w:rsidR="00F2528E" w:rsidRPr="00133764" w:rsidRDefault="00F2528E" w:rsidP="00F2528E">
            <w:pPr>
              <w:pStyle w:val="acctfourfigures"/>
              <w:tabs>
                <w:tab w:val="clear" w:pos="765"/>
                <w:tab w:val="decimal" w:pos="1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9304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5,264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2528E" w:rsidRPr="00133764" w14:paraId="4B08C74C" w14:textId="77777777" w:rsidTr="009659F9">
        <w:tc>
          <w:tcPr>
            <w:tcW w:w="4500" w:type="dxa"/>
          </w:tcPr>
          <w:p w14:paraId="2A91FAB0" w14:textId="70210230" w:rsidR="00F2528E" w:rsidRPr="00133764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</w:tcPr>
          <w:p w14:paraId="3D4B058F" w14:textId="77777777" w:rsidR="00F2528E" w:rsidRPr="00133764" w:rsidRDefault="00F2528E" w:rsidP="00F2528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02210DB4" w14:textId="2975D970" w:rsidR="00F2528E" w:rsidRPr="00133764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3A90408A" w14:textId="1BB12B01" w:rsidR="00F2528E" w:rsidRPr="00133764" w:rsidRDefault="00F2528E" w:rsidP="00F2528E">
            <w:pPr>
              <w:pStyle w:val="acctfourfigures"/>
              <w:tabs>
                <w:tab w:val="clear" w:pos="765"/>
                <w:tab w:val="decimal" w:pos="1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0B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(85,864)</w:t>
            </w:r>
          </w:p>
        </w:tc>
      </w:tr>
      <w:tr w:rsidR="00F2528E" w:rsidRPr="00133764" w14:paraId="3AD740E6" w14:textId="77777777" w:rsidTr="009659F9">
        <w:tc>
          <w:tcPr>
            <w:tcW w:w="4500" w:type="dxa"/>
          </w:tcPr>
          <w:p w14:paraId="3B7C1DFC" w14:textId="77777777" w:rsidR="00F2528E" w:rsidRPr="00133764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397256A" w14:textId="77777777" w:rsidR="00F2528E" w:rsidRPr="00133764" w:rsidRDefault="00F2528E" w:rsidP="00F2528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78831751" w14:textId="77777777" w:rsidR="00F2528E" w:rsidRPr="00133764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8226706" w14:textId="77777777" w:rsidR="00F2528E" w:rsidRPr="00480BD8" w:rsidRDefault="00F2528E" w:rsidP="00F2528E">
            <w:pPr>
              <w:pStyle w:val="acctfourfigures"/>
              <w:tabs>
                <w:tab w:val="clear" w:pos="765"/>
                <w:tab w:val="decimal" w:pos="1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2528E" w:rsidRPr="00133764" w14:paraId="467D28F6" w14:textId="77777777" w:rsidTr="009659F9">
        <w:tc>
          <w:tcPr>
            <w:tcW w:w="4500" w:type="dxa"/>
          </w:tcPr>
          <w:p w14:paraId="5F772F34" w14:textId="19AA17B5" w:rsidR="00F2528E" w:rsidRPr="00133764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140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ร่วม</w:t>
            </w:r>
          </w:p>
        </w:tc>
        <w:tc>
          <w:tcPr>
            <w:tcW w:w="810" w:type="dxa"/>
          </w:tcPr>
          <w:p w14:paraId="7A5AC909" w14:textId="77777777" w:rsidR="00F2528E" w:rsidRPr="00133764" w:rsidRDefault="00F2528E" w:rsidP="00F2528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07DF54BC" w14:textId="77777777" w:rsidR="00F2528E" w:rsidRPr="00133764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DC26A85" w14:textId="77777777" w:rsidR="00F2528E" w:rsidRPr="00480BD8" w:rsidRDefault="00F2528E" w:rsidP="00F2528E">
            <w:pPr>
              <w:pStyle w:val="acctfourfigures"/>
              <w:tabs>
                <w:tab w:val="clear" w:pos="765"/>
                <w:tab w:val="decimal" w:pos="1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2528E" w:rsidRPr="00133764" w14:paraId="6E16B681" w14:textId="77777777" w:rsidTr="009659F9">
        <w:tc>
          <w:tcPr>
            <w:tcW w:w="4500" w:type="dxa"/>
          </w:tcPr>
          <w:p w14:paraId="680C145A" w14:textId="7DFB3061" w:rsidR="00F2528E" w:rsidRPr="00133764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06B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0206B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0206B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3275AB9E" w14:textId="77777777" w:rsidR="00F2528E" w:rsidRPr="00133764" w:rsidRDefault="00F2528E" w:rsidP="00F2528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6745ADF4" w14:textId="332B5C2A" w:rsidR="00F2528E" w:rsidRPr="00133764" w:rsidRDefault="00F2528E" w:rsidP="00F2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(505)</w:t>
            </w:r>
          </w:p>
        </w:tc>
        <w:tc>
          <w:tcPr>
            <w:tcW w:w="1980" w:type="dxa"/>
          </w:tcPr>
          <w:p w14:paraId="772F5682" w14:textId="0A1BBAFF" w:rsidR="00F2528E" w:rsidRPr="00480BD8" w:rsidRDefault="00F2528E" w:rsidP="00F2528E">
            <w:pPr>
              <w:pStyle w:val="acctfourfigures"/>
              <w:tabs>
                <w:tab w:val="clear" w:pos="765"/>
                <w:tab w:val="decimal" w:pos="1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(505)</w:t>
            </w:r>
          </w:p>
        </w:tc>
      </w:tr>
    </w:tbl>
    <w:p w14:paraId="0397840D" w14:textId="18D55205" w:rsidR="00697FC1" w:rsidRDefault="00DB12B7" w:rsidP="005F5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ab/>
      </w:r>
    </w:p>
    <w:p w14:paraId="6D8C39A4" w14:textId="77777777" w:rsidR="00265C6C" w:rsidRPr="00405A61" w:rsidRDefault="000206B2" w:rsidP="00507E4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405A61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 xml:space="preserve">เมื่อวันที่ </w:t>
      </w:r>
      <w:r w:rsidRPr="00405A61">
        <w:rPr>
          <w:rFonts w:asciiTheme="majorBidi" w:hAnsiTheme="majorBidi" w:cstheme="majorBidi"/>
          <w:spacing w:val="-2"/>
          <w:sz w:val="28"/>
          <w:szCs w:val="28"/>
          <w:lang w:eastAsia="x-none"/>
        </w:rPr>
        <w:t xml:space="preserve">22 </w:t>
      </w:r>
      <w:r w:rsidRPr="00405A61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 xml:space="preserve">มกราคม </w:t>
      </w:r>
      <w:r w:rsidRPr="00405A61">
        <w:rPr>
          <w:rFonts w:asciiTheme="majorBidi" w:hAnsiTheme="majorBidi" w:cstheme="majorBidi"/>
          <w:spacing w:val="-2"/>
          <w:sz w:val="28"/>
          <w:szCs w:val="28"/>
          <w:lang w:eastAsia="x-none"/>
        </w:rPr>
        <w:t xml:space="preserve">2568 </w:t>
      </w:r>
      <w:r w:rsidRPr="00405A61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ตัวแทนของบริษัทที่ดำรงตำแหน่งกรรมการในบริษัท เอ็ม อินเทลลิเจนซ์ จำกัด ซึ่งเป็นบริษัทร่วมของบริษัทได้ลาออกจากตำแหน่งกรรมการ จึงทำให้บริษัทสูญเสียอิทธิพลอย่างมีนัยสำคัญต่อบริษัท เอ็ม อินเทลลิเจนซ์ จำกัด</w:t>
      </w:r>
      <w:r w:rsidRPr="00405A61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มูลค่าตามบัญชีของเงินลงทุนในบริษัทร่วม ณ วันที่เสียอิทธิพลอย่างมีนัยสำคัญมีจำนวน </w:t>
      </w:r>
      <w:r w:rsidRPr="00405A61">
        <w:rPr>
          <w:rFonts w:asciiTheme="majorBidi" w:hAnsiTheme="majorBidi" w:cstheme="majorBidi"/>
          <w:sz w:val="28"/>
          <w:szCs w:val="28"/>
          <w:lang w:eastAsia="x-none"/>
        </w:rPr>
        <w:t xml:space="preserve">15.11 </w:t>
      </w:r>
      <w:r w:rsidRPr="00405A61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ล้านบาท ซึ่งใกล้เคียงกับมูลค่ายุติธรรมของส่วนได้เสียที่เหลืออยู่</w:t>
      </w:r>
      <w:r w:rsidRPr="00405A61">
        <w:rPr>
          <w:rFonts w:asciiTheme="majorBidi" w:hAnsiTheme="majorBidi" w:cstheme="majorBidi"/>
          <w:spacing w:val="-2"/>
          <w:sz w:val="28"/>
          <w:szCs w:val="28"/>
          <w:lang w:eastAsia="x-none"/>
        </w:rPr>
        <w:t xml:space="preserve"> </w:t>
      </w:r>
      <w:r w:rsidRPr="00405A61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ณ</w:t>
      </w:r>
      <w:r w:rsidRPr="00405A61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วันดังกล่าวกลุ่มบริษัทและบริษัทจัดประเภทเงินลงทุนดังกล่าวเป็นสินทรัพย์   ทางการเงินไม่หมุนเวียนอื่นที่วัดมูลค่าด้วย มูลค่ายุติธรรมผ่านกำไรหรือขาดทุน</w:t>
      </w:r>
      <w:r w:rsidR="00507E40" w:rsidRPr="00405A61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</w:t>
      </w:r>
    </w:p>
    <w:p w14:paraId="19C00A34" w14:textId="77777777" w:rsidR="00265C6C" w:rsidRPr="00405A61" w:rsidRDefault="00265C6C" w:rsidP="00507E4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5949B0AB" w14:textId="21543A8A" w:rsidR="000206B2" w:rsidRPr="00405A61" w:rsidRDefault="00507E40" w:rsidP="00507E4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405A61">
        <w:rPr>
          <w:rFonts w:asciiTheme="majorBidi" w:hAnsiTheme="majorBidi" w:hint="cs"/>
          <w:sz w:val="28"/>
          <w:szCs w:val="28"/>
          <w:cs/>
        </w:rPr>
        <w:t>ต่อมา</w:t>
      </w:r>
      <w:r w:rsidR="000206B2" w:rsidRPr="00405A61">
        <w:rPr>
          <w:rFonts w:asciiTheme="majorBidi" w:hAnsiTheme="majorBidi" w:hint="cs"/>
          <w:sz w:val="28"/>
          <w:szCs w:val="28"/>
          <w:cs/>
        </w:rPr>
        <w:t>วันที่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033C5F" w:rsidRPr="00405A61">
        <w:rPr>
          <w:rFonts w:asciiTheme="majorBidi" w:hAnsiTheme="majorBidi"/>
          <w:sz w:val="28"/>
          <w:szCs w:val="28"/>
        </w:rPr>
        <w:t>1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 xml:space="preserve">กรกฎาคม </w:t>
      </w:r>
      <w:r w:rsidR="00033C5F" w:rsidRPr="00405A61">
        <w:rPr>
          <w:rFonts w:asciiTheme="majorBidi" w:hAnsiTheme="majorBidi"/>
          <w:sz w:val="28"/>
          <w:szCs w:val="28"/>
        </w:rPr>
        <w:t>2568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>ที่ประชุมวิสามัญผู้ถือหุ้นของบริษัท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>เอ็ม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>อินเทลลิเจนซ์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>จำกัด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 xml:space="preserve">ได้มีมติแต่งตั้งตัวแทน </w:t>
      </w:r>
      <w:r w:rsidR="00D972B6">
        <w:rPr>
          <w:rFonts w:asciiTheme="majorBidi" w:hAnsiTheme="majorBidi"/>
          <w:sz w:val="28"/>
          <w:szCs w:val="28"/>
        </w:rPr>
        <w:t xml:space="preserve">           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>ของบริษัทเข้าดำรงตำแหน่งกรรมการในบริษัท</w:t>
      </w:r>
      <w:r w:rsidR="00033C5F" w:rsidRPr="00405A61">
        <w:rPr>
          <w:rFonts w:asciiTheme="majorBidi" w:hAnsiTheme="majorBidi" w:hint="cs"/>
          <w:sz w:val="28"/>
          <w:szCs w:val="28"/>
          <w:cs/>
        </w:rPr>
        <w:t xml:space="preserve">ดังกล่าว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>จึงทำให้บริษัทมีอิทธิพลอย่างมีนัยสำคัญต่อ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>บริษัท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>เอ็ม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CD69AF">
        <w:rPr>
          <w:rFonts w:asciiTheme="majorBidi" w:hAnsiTheme="majorBidi"/>
          <w:sz w:val="28"/>
          <w:szCs w:val="28"/>
          <w:cs/>
        </w:rPr>
        <w:br/>
      </w:r>
      <w:r w:rsidR="000206B2" w:rsidRPr="00405A61">
        <w:rPr>
          <w:rFonts w:asciiTheme="majorBidi" w:hAnsiTheme="majorBidi" w:hint="cs"/>
          <w:sz w:val="28"/>
          <w:szCs w:val="28"/>
          <w:cs/>
        </w:rPr>
        <w:t>อินเทลลิเจนซ์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>จำกัด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>ณ</w:t>
      </w:r>
      <w:r w:rsidR="000206B2" w:rsidRPr="00405A61">
        <w:rPr>
          <w:rFonts w:asciiTheme="majorBidi" w:hAnsiTheme="majorBidi"/>
          <w:sz w:val="28"/>
          <w:szCs w:val="28"/>
          <w:cs/>
        </w:rPr>
        <w:t xml:space="preserve"> </w:t>
      </w:r>
      <w:r w:rsidR="000206B2" w:rsidRPr="00405A61">
        <w:rPr>
          <w:rFonts w:asciiTheme="majorBidi" w:hAnsiTheme="majorBidi" w:hint="cs"/>
          <w:sz w:val="28"/>
          <w:szCs w:val="28"/>
          <w:cs/>
        </w:rPr>
        <w:t>วันดังกล่าวกลุ่มบริษัทและบริษัทจัดประเภท</w:t>
      </w:r>
      <w:r w:rsidR="00033C5F" w:rsidRPr="00405A61">
        <w:rPr>
          <w:rFonts w:asciiTheme="majorBidi" w:hAnsiTheme="majorBidi" w:hint="cs"/>
          <w:sz w:val="28"/>
          <w:szCs w:val="28"/>
          <w:cs/>
        </w:rPr>
        <w:t>สินทรัพย์ทางการเงินไม่หมุนเวียนอื่นที่วัดมูลค่า</w:t>
      </w:r>
      <w:r w:rsidR="00033C5F" w:rsidRPr="00D93C21">
        <w:rPr>
          <w:rFonts w:asciiTheme="majorBidi" w:hAnsiTheme="majorBidi" w:hint="cs"/>
          <w:spacing w:val="-4"/>
          <w:sz w:val="28"/>
          <w:szCs w:val="28"/>
          <w:cs/>
        </w:rPr>
        <w:t>ยุติธรรมผ่านกำไรขาดทุน</w:t>
      </w:r>
      <w:r w:rsidR="00D972B6" w:rsidRPr="00D93C21">
        <w:rPr>
          <w:rFonts w:asciiTheme="majorBidi" w:hAnsiTheme="majorBidi" w:hint="cs"/>
          <w:spacing w:val="-4"/>
          <w:sz w:val="28"/>
          <w:szCs w:val="28"/>
          <w:cs/>
        </w:rPr>
        <w:t>เป็นเงินลงทุนในบริษัทร่วม</w:t>
      </w:r>
      <w:r w:rsidR="00033C5F" w:rsidRPr="00D93C21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D972B6" w:rsidRPr="00AF1EF1">
        <w:rPr>
          <w:rFonts w:asciiTheme="majorBidi" w:hAnsiTheme="majorBidi" w:hint="cs"/>
          <w:spacing w:val="-2"/>
          <w:sz w:val="28"/>
          <w:szCs w:val="28"/>
          <w:cs/>
        </w:rPr>
        <w:t>ด้วย</w:t>
      </w:r>
      <w:r w:rsidR="00033C5F" w:rsidRPr="00AF1EF1">
        <w:rPr>
          <w:rFonts w:asciiTheme="majorBidi" w:hAnsiTheme="majorBidi" w:hint="cs"/>
          <w:spacing w:val="-2"/>
          <w:sz w:val="28"/>
          <w:szCs w:val="28"/>
          <w:cs/>
        </w:rPr>
        <w:t>มูลค่า</w:t>
      </w:r>
      <w:r w:rsidR="006F0E58" w:rsidRPr="00AF1EF1">
        <w:rPr>
          <w:rFonts w:asciiTheme="majorBidi" w:hAnsiTheme="majorBidi" w:hint="cs"/>
          <w:spacing w:val="-2"/>
          <w:sz w:val="28"/>
          <w:szCs w:val="28"/>
          <w:cs/>
        </w:rPr>
        <w:t>ตามบัญชีซึ่งใกล้เคียงกับมูลค่า</w:t>
      </w:r>
      <w:r w:rsidR="00033C5F" w:rsidRPr="00AF1EF1">
        <w:rPr>
          <w:rFonts w:asciiTheme="majorBidi" w:hAnsiTheme="majorBidi" w:hint="cs"/>
          <w:spacing w:val="-2"/>
          <w:sz w:val="28"/>
          <w:szCs w:val="28"/>
          <w:cs/>
        </w:rPr>
        <w:t xml:space="preserve">ยุติธรรมจำนวน </w:t>
      </w:r>
      <w:r w:rsidR="00033C5F" w:rsidRPr="00AF1EF1">
        <w:rPr>
          <w:rFonts w:asciiTheme="majorBidi" w:hAnsiTheme="majorBidi"/>
          <w:spacing w:val="-2"/>
          <w:sz w:val="28"/>
          <w:szCs w:val="28"/>
        </w:rPr>
        <w:t xml:space="preserve">15.11 </w:t>
      </w:r>
      <w:r w:rsidR="00033C5F" w:rsidRPr="00AF1EF1">
        <w:rPr>
          <w:rFonts w:asciiTheme="majorBidi" w:hAnsiTheme="majorBidi" w:hint="cs"/>
          <w:spacing w:val="-2"/>
          <w:sz w:val="28"/>
          <w:szCs w:val="28"/>
          <w:cs/>
        </w:rPr>
        <w:t>ล้านบาท</w:t>
      </w:r>
    </w:p>
    <w:p w14:paraId="2025F6ED" w14:textId="1A13B88E" w:rsidR="00DB12B7" w:rsidRPr="00133764" w:rsidRDefault="00DB12B7" w:rsidP="001E08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</w:t>
      </w:r>
    </w:p>
    <w:p w14:paraId="6B7EA861" w14:textId="25DBEBD3" w:rsidR="00DB12B7" w:rsidRPr="00133764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5"/>
        <w:gridCol w:w="897"/>
        <w:gridCol w:w="169"/>
        <w:gridCol w:w="995"/>
        <w:gridCol w:w="168"/>
        <w:gridCol w:w="892"/>
        <w:gridCol w:w="168"/>
        <w:gridCol w:w="943"/>
        <w:gridCol w:w="179"/>
        <w:gridCol w:w="994"/>
        <w:gridCol w:w="181"/>
        <w:gridCol w:w="989"/>
      </w:tblGrid>
      <w:tr w:rsidR="005A1038" w:rsidRPr="00133764" w14:paraId="245A6DBB" w14:textId="77777777" w:rsidTr="00BB3402">
        <w:trPr>
          <w:tblHeader/>
        </w:trPr>
        <w:tc>
          <w:tcPr>
            <w:tcW w:w="2785" w:type="dxa"/>
          </w:tcPr>
          <w:p w14:paraId="6D5F0702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5" w:type="dxa"/>
            <w:gridSpan w:val="11"/>
          </w:tcPr>
          <w:p w14:paraId="719CB862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9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A1038" w:rsidRPr="00133764" w14:paraId="3888DAA5" w14:textId="77777777" w:rsidTr="003507EC">
        <w:trPr>
          <w:tblHeader/>
        </w:trPr>
        <w:tc>
          <w:tcPr>
            <w:tcW w:w="2785" w:type="dxa"/>
          </w:tcPr>
          <w:p w14:paraId="3C306897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1" w:type="dxa"/>
            <w:gridSpan w:val="5"/>
          </w:tcPr>
          <w:p w14:paraId="2829318A" w14:textId="0DFCB6C0" w:rsidR="005A1038" w:rsidRPr="00133764" w:rsidRDefault="00AC7B0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401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8" w:type="dxa"/>
          </w:tcPr>
          <w:p w14:paraId="4F5E35F3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6" w:type="dxa"/>
            <w:gridSpan w:val="5"/>
          </w:tcPr>
          <w:p w14:paraId="6C489BAB" w14:textId="0E5B2E76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154B" w:rsidRPr="0013376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A1038" w:rsidRPr="00133764" w14:paraId="22111292" w14:textId="77777777" w:rsidTr="003507EC">
        <w:trPr>
          <w:tblHeader/>
        </w:trPr>
        <w:tc>
          <w:tcPr>
            <w:tcW w:w="2785" w:type="dxa"/>
          </w:tcPr>
          <w:p w14:paraId="7538B897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1C0E7218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713BB24C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A33F490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563A01F7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0A6A4FC7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8" w:type="dxa"/>
            <w:vAlign w:val="center"/>
          </w:tcPr>
          <w:p w14:paraId="2B83401D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653F6290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4BB519D6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DACF351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6EFF5CB0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593CC4A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A1038" w:rsidRPr="00133764" w14:paraId="7C2E7307" w14:textId="77777777" w:rsidTr="00BB3402">
        <w:trPr>
          <w:tblHeader/>
        </w:trPr>
        <w:tc>
          <w:tcPr>
            <w:tcW w:w="2785" w:type="dxa"/>
          </w:tcPr>
          <w:p w14:paraId="04021CCC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5" w:type="dxa"/>
            <w:gridSpan w:val="11"/>
            <w:vAlign w:val="bottom"/>
          </w:tcPr>
          <w:p w14:paraId="60176299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402C0" w:rsidRPr="00133764" w14:paraId="327260B0" w14:textId="77777777" w:rsidTr="003507EC">
        <w:tc>
          <w:tcPr>
            <w:tcW w:w="2785" w:type="dxa"/>
          </w:tcPr>
          <w:p w14:paraId="1CFFBF84" w14:textId="77777777" w:rsidR="00B402C0" w:rsidRPr="00133764" w:rsidRDefault="00B402C0" w:rsidP="00B402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vAlign w:val="bottom"/>
          </w:tcPr>
          <w:p w14:paraId="1A62FB0E" w14:textId="20F0BF01" w:rsidR="00B402C0" w:rsidRPr="00110A08" w:rsidRDefault="00602641" w:rsidP="00C5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0A0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821DA" w:rsidRPr="00110A08">
              <w:rPr>
                <w:rFonts w:asciiTheme="majorBidi" w:hAnsiTheme="majorBidi" w:cstheme="majorBidi"/>
                <w:sz w:val="28"/>
                <w:szCs w:val="28"/>
              </w:rPr>
              <w:t>0,040</w:t>
            </w:r>
          </w:p>
        </w:tc>
        <w:tc>
          <w:tcPr>
            <w:tcW w:w="169" w:type="dxa"/>
            <w:vAlign w:val="bottom"/>
          </w:tcPr>
          <w:p w14:paraId="6246023B" w14:textId="77777777" w:rsidR="00B402C0" w:rsidRPr="00110A08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32D0697A" w14:textId="5C7F1A82" w:rsidR="00B402C0" w:rsidRPr="00110A08" w:rsidRDefault="00B00A14" w:rsidP="00C507D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8" w:type="dxa"/>
            <w:vAlign w:val="bottom"/>
          </w:tcPr>
          <w:p w14:paraId="006B3136" w14:textId="77777777" w:rsidR="00B402C0" w:rsidRPr="00110A08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2B4B8776" w14:textId="768EE24D" w:rsidR="00B402C0" w:rsidRPr="00110A08" w:rsidRDefault="00602641" w:rsidP="00C507D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A0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821DA" w:rsidRPr="00110A08">
              <w:rPr>
                <w:rFonts w:asciiTheme="majorBidi" w:hAnsiTheme="majorBidi" w:cstheme="majorBidi"/>
                <w:sz w:val="28"/>
                <w:szCs w:val="28"/>
              </w:rPr>
              <w:t>0,040</w:t>
            </w:r>
          </w:p>
        </w:tc>
        <w:tc>
          <w:tcPr>
            <w:tcW w:w="168" w:type="dxa"/>
            <w:vAlign w:val="bottom"/>
          </w:tcPr>
          <w:p w14:paraId="0B987F1B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3" w:type="dxa"/>
          </w:tcPr>
          <w:p w14:paraId="7450E77D" w14:textId="779AD65D" w:rsidR="00B402C0" w:rsidRPr="00133764" w:rsidRDefault="00B402C0" w:rsidP="00C507D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179" w:type="dxa"/>
            <w:vAlign w:val="bottom"/>
          </w:tcPr>
          <w:p w14:paraId="5ECDA334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</w:tcPr>
          <w:p w14:paraId="11FADCA2" w14:textId="52EC385A" w:rsidR="00B402C0" w:rsidRPr="00133764" w:rsidRDefault="00B402C0" w:rsidP="00C507D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FEEE50D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</w:tcPr>
          <w:p w14:paraId="6AD61862" w14:textId="243B3B78" w:rsidR="00B402C0" w:rsidRPr="00133764" w:rsidRDefault="00B402C0" w:rsidP="00C507D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</w:tr>
      <w:tr w:rsidR="00B402C0" w:rsidRPr="00133764" w14:paraId="508E79A8" w14:textId="77777777" w:rsidTr="003507EC">
        <w:tc>
          <w:tcPr>
            <w:tcW w:w="2785" w:type="dxa"/>
          </w:tcPr>
          <w:p w14:paraId="68F407CB" w14:textId="77777777" w:rsidR="00B402C0" w:rsidRPr="00133764" w:rsidRDefault="00B402C0" w:rsidP="00B402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vAlign w:val="bottom"/>
          </w:tcPr>
          <w:p w14:paraId="74DBD800" w14:textId="5910EAE6" w:rsidR="00B402C0" w:rsidRPr="00110A08" w:rsidRDefault="00480BD8" w:rsidP="00C9262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A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30FA6F5D" w14:textId="77777777" w:rsidR="00B402C0" w:rsidRPr="00110A08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128F03E7" w14:textId="7347D927" w:rsidR="00B402C0" w:rsidRPr="00110A08" w:rsidRDefault="00480BD8" w:rsidP="00C507D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19,929</w:t>
            </w:r>
          </w:p>
        </w:tc>
        <w:tc>
          <w:tcPr>
            <w:tcW w:w="168" w:type="dxa"/>
            <w:vAlign w:val="bottom"/>
          </w:tcPr>
          <w:p w14:paraId="1395627A" w14:textId="77777777" w:rsidR="00B402C0" w:rsidRPr="00110A08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64EFA694" w14:textId="64F94942" w:rsidR="00B402C0" w:rsidRPr="00110A08" w:rsidRDefault="00480BD8" w:rsidP="00B402C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A08">
              <w:rPr>
                <w:rFonts w:asciiTheme="majorBidi" w:hAnsiTheme="majorBidi" w:cstheme="majorBidi"/>
                <w:sz w:val="28"/>
                <w:szCs w:val="28"/>
              </w:rPr>
              <w:t>19,929</w:t>
            </w:r>
          </w:p>
        </w:tc>
        <w:tc>
          <w:tcPr>
            <w:tcW w:w="168" w:type="dxa"/>
            <w:vAlign w:val="bottom"/>
          </w:tcPr>
          <w:p w14:paraId="58D667D0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3" w:type="dxa"/>
            <w:vAlign w:val="bottom"/>
          </w:tcPr>
          <w:p w14:paraId="34596D8E" w14:textId="3ADF896B" w:rsidR="00B402C0" w:rsidRPr="00133764" w:rsidRDefault="00B402C0" w:rsidP="00C507D0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65CCB601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796F20E6" w14:textId="37D3D78A" w:rsidR="00B402C0" w:rsidRPr="00133764" w:rsidRDefault="00B402C0" w:rsidP="00C507D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="Angsana New" w:hAnsi="Angsana New"/>
                <w:sz w:val="28"/>
                <w:szCs w:val="28"/>
                <w:lang w:val="en-US"/>
              </w:rPr>
              <w:t>30,733</w:t>
            </w:r>
          </w:p>
        </w:tc>
        <w:tc>
          <w:tcPr>
            <w:tcW w:w="181" w:type="dxa"/>
            <w:vAlign w:val="bottom"/>
          </w:tcPr>
          <w:p w14:paraId="374DFDE8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</w:tcPr>
          <w:p w14:paraId="46128BEA" w14:textId="126AF3CC" w:rsidR="00B402C0" w:rsidRPr="00133764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30,733</w:t>
            </w:r>
          </w:p>
        </w:tc>
      </w:tr>
      <w:tr w:rsidR="00B402C0" w:rsidRPr="00133764" w14:paraId="6EE112C9" w14:textId="77777777" w:rsidTr="003507EC">
        <w:tc>
          <w:tcPr>
            <w:tcW w:w="2785" w:type="dxa"/>
          </w:tcPr>
          <w:p w14:paraId="04DE0038" w14:textId="77777777" w:rsidR="00B402C0" w:rsidRPr="00133764" w:rsidRDefault="00B402C0" w:rsidP="00B402C0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B242F" w14:textId="34E0483E" w:rsidR="00B402C0" w:rsidRPr="00110A08" w:rsidRDefault="00480BD8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0A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70,040</w:t>
            </w:r>
          </w:p>
        </w:tc>
        <w:tc>
          <w:tcPr>
            <w:tcW w:w="169" w:type="dxa"/>
            <w:vAlign w:val="bottom"/>
          </w:tcPr>
          <w:p w14:paraId="4D67EF9F" w14:textId="77777777" w:rsidR="00B402C0" w:rsidRPr="00110A08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08AB8" w14:textId="7DAC60F7" w:rsidR="00B402C0" w:rsidRPr="00110A08" w:rsidRDefault="00480BD8" w:rsidP="00B402C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10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19,929</w:t>
            </w:r>
          </w:p>
        </w:tc>
        <w:tc>
          <w:tcPr>
            <w:tcW w:w="168" w:type="dxa"/>
            <w:vAlign w:val="bottom"/>
          </w:tcPr>
          <w:p w14:paraId="3DB67429" w14:textId="77777777" w:rsidR="00B402C0" w:rsidRPr="00110A08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1B930F08" w14:textId="6947960A" w:rsidR="00B402C0" w:rsidRPr="00110A08" w:rsidRDefault="00480BD8" w:rsidP="00B402C0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0A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89,969</w:t>
            </w:r>
          </w:p>
        </w:tc>
        <w:tc>
          <w:tcPr>
            <w:tcW w:w="168" w:type="dxa"/>
            <w:vAlign w:val="bottom"/>
          </w:tcPr>
          <w:p w14:paraId="73B459FB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CD53D" w14:textId="22309D5C" w:rsidR="00B402C0" w:rsidRPr="00133764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75,000</w:t>
            </w:r>
          </w:p>
        </w:tc>
        <w:tc>
          <w:tcPr>
            <w:tcW w:w="179" w:type="dxa"/>
            <w:vAlign w:val="bottom"/>
          </w:tcPr>
          <w:p w14:paraId="60BD6418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5CBE0" w14:textId="43C5DDA5" w:rsidR="00B402C0" w:rsidRPr="00133764" w:rsidRDefault="00B402C0" w:rsidP="00B402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30,733</w:t>
            </w:r>
          </w:p>
        </w:tc>
        <w:tc>
          <w:tcPr>
            <w:tcW w:w="181" w:type="dxa"/>
            <w:vAlign w:val="bottom"/>
          </w:tcPr>
          <w:p w14:paraId="455B4470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95D6463" w14:textId="3A93C5E8" w:rsidR="00B402C0" w:rsidRPr="00133764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105,733</w:t>
            </w:r>
          </w:p>
        </w:tc>
      </w:tr>
    </w:tbl>
    <w:p w14:paraId="5E25CB8F" w14:textId="08FF9D57" w:rsidR="005A1038" w:rsidRPr="00133764" w:rsidRDefault="005A1038" w:rsidP="00DB12B7">
      <w:pPr>
        <w:rPr>
          <w:rFonts w:asciiTheme="majorBidi" w:hAnsiTheme="majorBidi" w:cstheme="majorBidi"/>
          <w:sz w:val="16"/>
          <w:szCs w:val="16"/>
          <w:lang w:val="x-none" w:eastAsia="x-none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80"/>
        <w:gridCol w:w="990"/>
        <w:gridCol w:w="180"/>
        <w:gridCol w:w="846"/>
        <w:gridCol w:w="180"/>
        <w:gridCol w:w="956"/>
        <w:gridCol w:w="202"/>
        <w:gridCol w:w="968"/>
        <w:gridCol w:w="164"/>
        <w:gridCol w:w="1006"/>
      </w:tblGrid>
      <w:tr w:rsidR="005A1038" w:rsidRPr="00133764" w14:paraId="20C009F0" w14:textId="77777777" w:rsidTr="00BB3402">
        <w:trPr>
          <w:tblHeader/>
        </w:trPr>
        <w:tc>
          <w:tcPr>
            <w:tcW w:w="2788" w:type="dxa"/>
          </w:tcPr>
          <w:p w14:paraId="4EC72018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2" w:type="dxa"/>
            <w:gridSpan w:val="11"/>
          </w:tcPr>
          <w:p w14:paraId="482724EA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2C0" w:rsidRPr="00133764" w14:paraId="5D544638" w14:textId="77777777" w:rsidTr="00BB3402">
        <w:trPr>
          <w:tblHeader/>
        </w:trPr>
        <w:tc>
          <w:tcPr>
            <w:tcW w:w="2788" w:type="dxa"/>
          </w:tcPr>
          <w:p w14:paraId="024A095E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6" w:type="dxa"/>
            <w:gridSpan w:val="5"/>
          </w:tcPr>
          <w:p w14:paraId="6D561212" w14:textId="7BE4B5CB" w:rsidR="00B402C0" w:rsidRPr="00133764" w:rsidRDefault="00AC7B0E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4011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A001BDA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6" w:type="dxa"/>
            <w:gridSpan w:val="5"/>
          </w:tcPr>
          <w:p w14:paraId="1139468D" w14:textId="12328BF0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A1038" w:rsidRPr="00133764" w14:paraId="6C44033D" w14:textId="77777777" w:rsidTr="00BB3402">
        <w:trPr>
          <w:tblHeader/>
        </w:trPr>
        <w:tc>
          <w:tcPr>
            <w:tcW w:w="2788" w:type="dxa"/>
          </w:tcPr>
          <w:p w14:paraId="0516B8A0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B58347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57A1AA0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5C522D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38C97179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31302BB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2B5C7642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5318FE8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02" w:type="dxa"/>
            <w:vAlign w:val="bottom"/>
          </w:tcPr>
          <w:p w14:paraId="296A672A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2046C5A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2EBDBE72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03FD7BB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A1038" w:rsidRPr="00133764" w14:paraId="7D50183F" w14:textId="77777777" w:rsidTr="00BB3402">
        <w:trPr>
          <w:tblHeader/>
        </w:trPr>
        <w:tc>
          <w:tcPr>
            <w:tcW w:w="2788" w:type="dxa"/>
          </w:tcPr>
          <w:p w14:paraId="083D20FE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2" w:type="dxa"/>
            <w:gridSpan w:val="11"/>
            <w:vAlign w:val="bottom"/>
          </w:tcPr>
          <w:p w14:paraId="2C275E0E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76F9F" w:rsidRPr="00133764" w14:paraId="0872B6D6" w14:textId="77777777" w:rsidTr="007379D3">
        <w:tc>
          <w:tcPr>
            <w:tcW w:w="2788" w:type="dxa"/>
          </w:tcPr>
          <w:p w14:paraId="04BF2EF0" w14:textId="77777777" w:rsidR="00C76F9F" w:rsidRPr="00133764" w:rsidRDefault="00C76F9F" w:rsidP="00C76F9F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35785F04" w14:textId="49DC1493" w:rsidR="00C76F9F" w:rsidRPr="00110A08" w:rsidRDefault="00602641" w:rsidP="00C5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0A0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76F9F" w:rsidRPr="00110A08">
              <w:rPr>
                <w:rFonts w:asciiTheme="majorBidi" w:hAnsiTheme="majorBidi" w:cstheme="majorBidi"/>
                <w:sz w:val="28"/>
                <w:szCs w:val="28"/>
              </w:rPr>
              <w:t>0,040</w:t>
            </w:r>
          </w:p>
        </w:tc>
        <w:tc>
          <w:tcPr>
            <w:tcW w:w="180" w:type="dxa"/>
            <w:vAlign w:val="bottom"/>
          </w:tcPr>
          <w:p w14:paraId="65E1EE46" w14:textId="77777777" w:rsidR="00C76F9F" w:rsidRPr="00110A08" w:rsidRDefault="00C76F9F" w:rsidP="00C7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277EDAC2" w14:textId="2BFA4199" w:rsidR="00C76F9F" w:rsidRPr="00110A08" w:rsidRDefault="00C76F9F" w:rsidP="00C507D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0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9B0A76" w14:textId="77777777" w:rsidR="00C76F9F" w:rsidRPr="00110A08" w:rsidRDefault="00C76F9F" w:rsidP="00C7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7EED1D5E" w14:textId="0A529AB5" w:rsidR="00C76F9F" w:rsidRPr="00110A08" w:rsidRDefault="00602641" w:rsidP="00C507D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0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76F9F" w:rsidRPr="00110A08">
              <w:rPr>
                <w:rFonts w:asciiTheme="majorBidi" w:hAnsiTheme="majorBidi" w:cstheme="majorBidi"/>
                <w:sz w:val="28"/>
                <w:szCs w:val="28"/>
              </w:rPr>
              <w:t>0,040</w:t>
            </w:r>
          </w:p>
        </w:tc>
        <w:tc>
          <w:tcPr>
            <w:tcW w:w="180" w:type="dxa"/>
            <w:vAlign w:val="bottom"/>
          </w:tcPr>
          <w:p w14:paraId="698C8A72" w14:textId="77777777" w:rsidR="00C76F9F" w:rsidRPr="00133764" w:rsidRDefault="00C76F9F" w:rsidP="00C7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FA81573" w14:textId="4CA49E25" w:rsidR="00C76F9F" w:rsidRPr="00133764" w:rsidRDefault="00C76F9F" w:rsidP="00C507D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202" w:type="dxa"/>
            <w:vAlign w:val="bottom"/>
          </w:tcPr>
          <w:p w14:paraId="7E4BB50A" w14:textId="77777777" w:rsidR="00C76F9F" w:rsidRPr="00133764" w:rsidRDefault="00C76F9F" w:rsidP="00C7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396D3FC9" w14:textId="45456856" w:rsidR="00C76F9F" w:rsidRPr="00133764" w:rsidRDefault="00C76F9F" w:rsidP="00C507D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2F34E54D" w14:textId="77777777" w:rsidR="00C76F9F" w:rsidRPr="00133764" w:rsidRDefault="00C76F9F" w:rsidP="00C7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B4D884D" w14:textId="7C994100" w:rsidR="00C76F9F" w:rsidRPr="00133764" w:rsidRDefault="00C76F9F" w:rsidP="00C507D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</w:tr>
      <w:tr w:rsidR="003743D1" w:rsidRPr="00133764" w14:paraId="07ECB83F" w14:textId="77777777" w:rsidTr="006C0A9C">
        <w:tc>
          <w:tcPr>
            <w:tcW w:w="2788" w:type="dxa"/>
          </w:tcPr>
          <w:p w14:paraId="5A6B5682" w14:textId="1F9DCDA4" w:rsidR="003743D1" w:rsidRPr="00513D8E" w:rsidRDefault="003743D1" w:rsidP="003743D1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D8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 w:rsidRPr="00513D8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="00E41C82" w:rsidRPr="00513D8E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513D8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14:paraId="62E2A1C0" w14:textId="37F4F3EE" w:rsidR="003743D1" w:rsidRPr="00513D8E" w:rsidRDefault="003743D1" w:rsidP="003743D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3D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642B80" w14:textId="77777777" w:rsidR="003743D1" w:rsidRPr="00513D8E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3CE5A4CB" w14:textId="20E07B87" w:rsidR="003743D1" w:rsidRPr="00513D8E" w:rsidRDefault="003743D1" w:rsidP="003743D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3D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50EFCAAC" w14:textId="77777777" w:rsidR="003743D1" w:rsidRPr="00513D8E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1A3F1AE7" w14:textId="1C519C8C" w:rsidR="003743D1" w:rsidRPr="00513D8E" w:rsidRDefault="003743D1" w:rsidP="003743D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D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20,000</w:t>
            </w:r>
          </w:p>
        </w:tc>
        <w:tc>
          <w:tcPr>
            <w:tcW w:w="180" w:type="dxa"/>
            <w:vAlign w:val="bottom"/>
          </w:tcPr>
          <w:p w14:paraId="01F7D169" w14:textId="77777777" w:rsidR="003743D1" w:rsidRPr="00513D8E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B29532F" w14:textId="2F02567F" w:rsidR="003743D1" w:rsidRPr="00513D8E" w:rsidRDefault="003743D1" w:rsidP="003743D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3D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1B68E1BC" w14:textId="77777777" w:rsidR="003743D1" w:rsidRPr="00513D8E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21A8A17F" w14:textId="3CF8E898" w:rsidR="003743D1" w:rsidRPr="00513D8E" w:rsidRDefault="003743D1" w:rsidP="003743D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3D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5D484174" w14:textId="77777777" w:rsidR="003743D1" w:rsidRPr="00513D8E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803E173" w14:textId="331DFAE0" w:rsidR="003743D1" w:rsidRPr="00513D8E" w:rsidRDefault="003743D1" w:rsidP="003743D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3D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43D1" w:rsidRPr="00133764" w14:paraId="4C12F7F0" w14:textId="77777777" w:rsidTr="00BB3402">
        <w:tc>
          <w:tcPr>
            <w:tcW w:w="2788" w:type="dxa"/>
          </w:tcPr>
          <w:p w14:paraId="33DCE072" w14:textId="77777777" w:rsidR="003743D1" w:rsidRPr="00513D8E" w:rsidRDefault="003743D1" w:rsidP="003743D1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D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B9B51CD" w14:textId="79106D77" w:rsidR="003743D1" w:rsidRPr="00513D8E" w:rsidRDefault="003743D1" w:rsidP="003743D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3D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9DFDE3" w14:textId="77777777" w:rsidR="003743D1" w:rsidRPr="00513D8E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5821D431" w14:textId="545006D5" w:rsidR="003743D1" w:rsidRPr="00513D8E" w:rsidRDefault="003743D1" w:rsidP="003743D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D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7,190</w:t>
            </w:r>
          </w:p>
        </w:tc>
        <w:tc>
          <w:tcPr>
            <w:tcW w:w="180" w:type="dxa"/>
            <w:vAlign w:val="bottom"/>
          </w:tcPr>
          <w:p w14:paraId="24D636C4" w14:textId="77777777" w:rsidR="003743D1" w:rsidRPr="00513D8E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8FFC44F" w14:textId="4CA489FE" w:rsidR="003743D1" w:rsidRPr="00513D8E" w:rsidRDefault="003743D1" w:rsidP="003743D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D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7,190</w:t>
            </w:r>
          </w:p>
        </w:tc>
        <w:tc>
          <w:tcPr>
            <w:tcW w:w="180" w:type="dxa"/>
            <w:vAlign w:val="bottom"/>
          </w:tcPr>
          <w:p w14:paraId="171AF301" w14:textId="77777777" w:rsidR="003743D1" w:rsidRPr="00513D8E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FE91AD7" w14:textId="5247666E" w:rsidR="003743D1" w:rsidRPr="00513D8E" w:rsidRDefault="003743D1" w:rsidP="003743D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13D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2CB7B420" w14:textId="77777777" w:rsidR="003743D1" w:rsidRPr="00513D8E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1E85F995" w14:textId="3CD97E19" w:rsidR="003743D1" w:rsidRPr="00513D8E" w:rsidRDefault="003743D1" w:rsidP="003743D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D8E">
              <w:rPr>
                <w:rFonts w:ascii="Angsana New" w:hAnsi="Angsana New"/>
                <w:sz w:val="28"/>
                <w:szCs w:val="28"/>
                <w:lang w:val="en-US"/>
              </w:rPr>
              <w:t>9,603</w:t>
            </w:r>
          </w:p>
        </w:tc>
        <w:tc>
          <w:tcPr>
            <w:tcW w:w="164" w:type="dxa"/>
            <w:vAlign w:val="bottom"/>
          </w:tcPr>
          <w:p w14:paraId="14C48753" w14:textId="77777777" w:rsidR="003743D1" w:rsidRPr="00513D8E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288257C" w14:textId="40DC3D8E" w:rsidR="003743D1" w:rsidRPr="00513D8E" w:rsidRDefault="003743D1" w:rsidP="003743D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D8E">
              <w:rPr>
                <w:rFonts w:ascii="Angsana New" w:hAnsi="Angsana New"/>
                <w:sz w:val="28"/>
                <w:szCs w:val="28"/>
                <w:lang w:val="en-US" w:bidi="th-TH"/>
              </w:rPr>
              <w:t>9,603</w:t>
            </w:r>
          </w:p>
        </w:tc>
      </w:tr>
      <w:tr w:rsidR="003743D1" w:rsidRPr="00133764" w14:paraId="3E101FB0" w14:textId="77777777" w:rsidTr="00BB3402">
        <w:tc>
          <w:tcPr>
            <w:tcW w:w="2788" w:type="dxa"/>
          </w:tcPr>
          <w:p w14:paraId="0EBE8FA0" w14:textId="77777777" w:rsidR="003743D1" w:rsidRPr="00133764" w:rsidRDefault="003743D1" w:rsidP="003743D1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8B402" w14:textId="602B714B" w:rsidR="003743D1" w:rsidRPr="00133764" w:rsidRDefault="003743D1" w:rsidP="003743D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0B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70,040</w:t>
            </w:r>
          </w:p>
        </w:tc>
        <w:tc>
          <w:tcPr>
            <w:tcW w:w="180" w:type="dxa"/>
            <w:vAlign w:val="bottom"/>
          </w:tcPr>
          <w:p w14:paraId="603E841F" w14:textId="77777777" w:rsidR="003743D1" w:rsidRPr="00133764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5F7978" w14:textId="1FE9CCD7" w:rsidR="003743D1" w:rsidRPr="00133764" w:rsidRDefault="001941D1" w:rsidP="003743D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3743D1" w:rsidRPr="00480B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7,190</w:t>
            </w:r>
          </w:p>
        </w:tc>
        <w:tc>
          <w:tcPr>
            <w:tcW w:w="180" w:type="dxa"/>
            <w:vAlign w:val="bottom"/>
          </w:tcPr>
          <w:p w14:paraId="3EC3D320" w14:textId="77777777" w:rsidR="003743D1" w:rsidRPr="00133764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98746FE" w14:textId="031395D9" w:rsidR="003743D1" w:rsidRPr="00133764" w:rsidRDefault="001941D1" w:rsidP="003743D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3743D1" w:rsidRPr="00480BD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7,230</w:t>
            </w:r>
          </w:p>
        </w:tc>
        <w:tc>
          <w:tcPr>
            <w:tcW w:w="180" w:type="dxa"/>
            <w:vAlign w:val="bottom"/>
          </w:tcPr>
          <w:p w14:paraId="55BB6C58" w14:textId="77777777" w:rsidR="003743D1" w:rsidRPr="00133764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83F5E" w14:textId="0EF9994F" w:rsidR="003743D1" w:rsidRPr="00133764" w:rsidRDefault="003743D1" w:rsidP="003743D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75,000</w:t>
            </w:r>
          </w:p>
        </w:tc>
        <w:tc>
          <w:tcPr>
            <w:tcW w:w="202" w:type="dxa"/>
            <w:vAlign w:val="bottom"/>
          </w:tcPr>
          <w:p w14:paraId="12E3B2FF" w14:textId="77777777" w:rsidR="003743D1" w:rsidRPr="00133764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44569CCE" w14:textId="482DFE96" w:rsidR="003743D1" w:rsidRPr="00133764" w:rsidRDefault="003743D1" w:rsidP="003743D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9,603</w:t>
            </w:r>
          </w:p>
        </w:tc>
        <w:tc>
          <w:tcPr>
            <w:tcW w:w="164" w:type="dxa"/>
            <w:vAlign w:val="bottom"/>
          </w:tcPr>
          <w:p w14:paraId="49CA5F34" w14:textId="77777777" w:rsidR="003743D1" w:rsidRPr="00133764" w:rsidRDefault="003743D1" w:rsidP="0037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3B33BF5" w14:textId="58207F84" w:rsidR="003743D1" w:rsidRPr="00133764" w:rsidRDefault="003743D1" w:rsidP="003743D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84,603</w:t>
            </w:r>
          </w:p>
        </w:tc>
      </w:tr>
    </w:tbl>
    <w:p w14:paraId="0DE3166C" w14:textId="77777777" w:rsidR="00593401" w:rsidRPr="00133764" w:rsidRDefault="00593401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Cs w:val="22"/>
          <w:lang w:val="en-US"/>
        </w:rPr>
      </w:pPr>
    </w:p>
    <w:p w14:paraId="16FB9834" w14:textId="5DFBF3AA" w:rsidR="006D10C9" w:rsidRPr="00DF686F" w:rsidRDefault="00AC7B0E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DF686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DF686F">
        <w:rPr>
          <w:rFonts w:asciiTheme="majorBidi" w:hAnsiTheme="majorBidi" w:cstheme="majorBidi"/>
          <w:sz w:val="28"/>
          <w:szCs w:val="28"/>
        </w:rPr>
        <w:t xml:space="preserve">30 </w:t>
      </w:r>
      <w:r w:rsidR="00F4011B" w:rsidRPr="00DF686F">
        <w:rPr>
          <w:rFonts w:asciiTheme="majorBidi" w:hAnsiTheme="majorBidi" w:cstheme="majorBidi" w:hint="cs"/>
          <w:sz w:val="28"/>
          <w:szCs w:val="28"/>
          <w:cs/>
          <w:lang w:bidi="th-TH"/>
        </w:rPr>
        <w:t>กันยายน</w:t>
      </w:r>
      <w:r w:rsidRPr="00DF68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F686F">
        <w:rPr>
          <w:rFonts w:asciiTheme="majorBidi" w:hAnsiTheme="majorBidi" w:cstheme="majorBidi"/>
          <w:sz w:val="28"/>
          <w:szCs w:val="28"/>
        </w:rPr>
        <w:t xml:space="preserve">2568 </w:t>
      </w:r>
      <w:r w:rsidR="006D10C9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บริษัทมีเงินกู้ยืมระยะสั้นจากสถาบันการเงิน</w:t>
      </w:r>
      <w:r w:rsidR="00035CF3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แห่งหนึ่ง</w:t>
      </w:r>
      <w:r w:rsidR="006D10C9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เป็นทรัสต์รีซีทจำนวนเงิน</w:t>
      </w:r>
      <w:r w:rsidR="00E5201F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C76F9F" w:rsidRPr="00DF686F">
        <w:rPr>
          <w:rFonts w:asciiTheme="majorBidi" w:hAnsiTheme="majorBidi" w:cstheme="majorBidi"/>
          <w:sz w:val="28"/>
          <w:szCs w:val="28"/>
          <w:lang w:val="en-US" w:bidi="th-TH"/>
        </w:rPr>
        <w:t>30.04</w:t>
      </w:r>
      <w:r w:rsidR="00B477D6" w:rsidRPr="00DF686F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6D10C9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6D10C9" w:rsidRPr="00DF686F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="00E5201F" w:rsidRPr="00DF686F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="00D82D4C" w:rsidRPr="00DF686F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D82D4C" w:rsidRPr="00DF686F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6D10C9" w:rsidRPr="00DF686F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 w:rsidR="00D82D4C" w:rsidRPr="00DF686F">
        <w:rPr>
          <w:rFonts w:asciiTheme="majorBidi" w:hAnsiTheme="majorBidi" w:cstheme="majorBidi"/>
          <w:i/>
          <w:iCs/>
          <w:sz w:val="28"/>
          <w:szCs w:val="28"/>
          <w:lang w:val="en-US"/>
        </w:rPr>
        <w:t>7</w:t>
      </w:r>
      <w:r w:rsidR="006D10C9" w:rsidRPr="00DF686F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6D10C9" w:rsidRPr="00DF686F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ไม่มี</w:t>
      </w:r>
      <w:r w:rsidR="006D10C9" w:rsidRPr="00DF686F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)</w:t>
      </w:r>
      <w:r w:rsidR="006D10C9" w:rsidRPr="00DF686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6D10C9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เพื่อชำระเงินค่าสินค้า</w:t>
      </w:r>
      <w:r w:rsidR="006D10C9" w:rsidRPr="00DF686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6D10C9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โดยมีอัตราดอกเบี้ยร้อยละ</w:t>
      </w:r>
      <w:r w:rsidR="006D10C9" w:rsidRPr="00DF686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C76F9F" w:rsidRPr="00DF686F">
        <w:rPr>
          <w:rFonts w:asciiTheme="majorBidi" w:hAnsiTheme="majorBidi" w:cstheme="majorBidi"/>
          <w:sz w:val="28"/>
          <w:szCs w:val="28"/>
          <w:lang w:val="en-US" w:bidi="th-TH"/>
        </w:rPr>
        <w:t>2.75</w:t>
      </w:r>
      <w:r w:rsidR="002F4A0F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C76F9F" w:rsidRPr="00DF686F">
        <w:rPr>
          <w:rFonts w:asciiTheme="majorBidi" w:hAnsiTheme="majorBidi" w:cstheme="majorBidi"/>
          <w:sz w:val="28"/>
          <w:szCs w:val="28"/>
          <w:lang w:val="en-US" w:bidi="th-TH"/>
        </w:rPr>
        <w:t>-</w:t>
      </w:r>
      <w:r w:rsidR="002F4A0F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D82D4C" w:rsidRPr="00DF686F">
        <w:rPr>
          <w:rFonts w:asciiTheme="majorBidi" w:hAnsiTheme="majorBidi" w:cstheme="majorBidi"/>
          <w:sz w:val="28"/>
          <w:szCs w:val="28"/>
          <w:lang w:val="en-US" w:bidi="th-TH"/>
        </w:rPr>
        <w:t>3.00</w:t>
      </w:r>
      <w:r w:rsidR="006D10C9" w:rsidRPr="00DF686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6D10C9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ต่อปี</w:t>
      </w:r>
      <w:r w:rsidR="006D10C9" w:rsidRPr="00DF686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6D10C9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มีกำหนดชำระคืนภายในเดือน</w:t>
      </w:r>
      <w:r w:rsidR="00C76F9F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ธันวาคม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D82D4C" w:rsidRPr="00DF686F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9E5D41" w:rsidRPr="00DF686F">
        <w:rPr>
          <w:rFonts w:asciiTheme="majorBidi" w:hAnsiTheme="majorBidi" w:cstheme="majorBidi"/>
          <w:sz w:val="28"/>
          <w:szCs w:val="28"/>
          <w:lang w:val="en-US" w:bidi="th-TH"/>
        </w:rPr>
        <w:t>8</w:t>
      </w:r>
    </w:p>
    <w:p w14:paraId="7BFA1CE1" w14:textId="77777777" w:rsidR="00D82D4C" w:rsidRPr="00DF686F" w:rsidRDefault="00D82D4C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Cs w:val="22"/>
          <w:cs/>
          <w:lang w:val="en-US" w:bidi="th-TH"/>
        </w:rPr>
      </w:pPr>
    </w:p>
    <w:p w14:paraId="4D84991B" w14:textId="165FC271" w:rsidR="00D82D4C" w:rsidRPr="00DF686F" w:rsidRDefault="00AC7B0E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DF686F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DF686F">
        <w:rPr>
          <w:rFonts w:asciiTheme="majorBidi" w:hAnsiTheme="majorBidi" w:cstheme="majorBidi"/>
          <w:sz w:val="28"/>
          <w:szCs w:val="28"/>
        </w:rPr>
        <w:t xml:space="preserve">30 </w:t>
      </w:r>
      <w:r w:rsidR="00F4011B" w:rsidRPr="00DF686F">
        <w:rPr>
          <w:rFonts w:asciiTheme="majorBidi" w:hAnsiTheme="majorBidi" w:cstheme="majorBidi" w:hint="cs"/>
          <w:sz w:val="28"/>
          <w:szCs w:val="28"/>
          <w:cs/>
          <w:lang w:bidi="th-TH"/>
        </w:rPr>
        <w:t>กันยายน</w:t>
      </w:r>
      <w:r w:rsidRPr="00DF686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F686F">
        <w:rPr>
          <w:rFonts w:asciiTheme="majorBidi" w:hAnsiTheme="majorBidi" w:cstheme="majorBidi"/>
          <w:sz w:val="28"/>
          <w:szCs w:val="28"/>
        </w:rPr>
        <w:t xml:space="preserve">2568 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  <w:lang w:bidi="th-TH"/>
        </w:rPr>
        <w:t>มีเงินกู้ยืมระยะสั้นเป็น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</w:rPr>
        <w:t>ตั๋วสัญญาใช้เงิน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  <w:lang w:bidi="th-TH"/>
        </w:rPr>
        <w:t>จากสถาบันการเงิน</w:t>
      </w:r>
      <w:r w:rsidR="00035CF3" w:rsidRPr="00DF686F">
        <w:rPr>
          <w:rFonts w:asciiTheme="majorBidi" w:hAnsiTheme="majorBidi" w:cstheme="majorBidi" w:hint="cs"/>
          <w:sz w:val="28"/>
          <w:szCs w:val="28"/>
          <w:cs/>
          <w:lang w:bidi="th-TH"/>
        </w:rPr>
        <w:t>แห่งหนึ่ง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  <w:lang w:bidi="th-TH"/>
        </w:rPr>
        <w:t>จำนวน</w:t>
      </w:r>
      <w:r w:rsidR="00C76F9F" w:rsidRPr="00DF686F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C76F9F" w:rsidRPr="00DF686F">
        <w:rPr>
          <w:rFonts w:asciiTheme="majorBidi" w:hAnsiTheme="majorBidi" w:cstheme="majorBidi"/>
          <w:sz w:val="28"/>
          <w:szCs w:val="28"/>
          <w:lang w:val="en-US" w:bidi="th-TH"/>
        </w:rPr>
        <w:t xml:space="preserve">40.00 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</w:rPr>
        <w:t xml:space="preserve"> โดยมีอัตราดอกเบี้ยร้อยละ</w:t>
      </w:r>
      <w:r w:rsidR="00B477D6" w:rsidRPr="00DF686F">
        <w:rPr>
          <w:rFonts w:asciiTheme="majorBidi" w:hAnsiTheme="majorBidi" w:cstheme="majorBidi"/>
          <w:sz w:val="28"/>
          <w:szCs w:val="28"/>
        </w:rPr>
        <w:t xml:space="preserve"> </w:t>
      </w:r>
      <w:r w:rsidR="009E5D41" w:rsidRPr="00DF686F">
        <w:rPr>
          <w:rFonts w:asciiTheme="majorBidi" w:hAnsiTheme="majorBidi" w:cstheme="majorBidi"/>
          <w:sz w:val="28"/>
          <w:szCs w:val="28"/>
        </w:rPr>
        <w:t>2.</w:t>
      </w:r>
      <w:r w:rsidR="000252D7" w:rsidRPr="00DF686F">
        <w:rPr>
          <w:rFonts w:asciiTheme="majorBidi" w:hAnsiTheme="majorBidi" w:cstheme="majorBidi"/>
          <w:sz w:val="28"/>
          <w:szCs w:val="28"/>
        </w:rPr>
        <w:t>65</w:t>
      </w:r>
      <w:r w:rsidR="009E5D41" w:rsidRPr="00DF686F">
        <w:rPr>
          <w:rFonts w:asciiTheme="majorBidi" w:hAnsiTheme="majorBidi" w:cstheme="majorBidi"/>
          <w:sz w:val="28"/>
          <w:szCs w:val="28"/>
        </w:rPr>
        <w:t xml:space="preserve"> 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="00B477D6" w:rsidRPr="00DF686F">
        <w:rPr>
          <w:rFonts w:asciiTheme="majorBidi" w:hAnsiTheme="majorBidi" w:cstheme="majorBidi" w:hint="cs"/>
          <w:sz w:val="28"/>
          <w:szCs w:val="28"/>
          <w:cs/>
          <w:lang w:bidi="th-TH"/>
        </w:rPr>
        <w:t>และมี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</w:rPr>
        <w:t>กำหนด</w:t>
      </w:r>
      <w:r w:rsidR="00B477D6" w:rsidRPr="00DF686F">
        <w:rPr>
          <w:rFonts w:asciiTheme="majorBidi" w:hAnsiTheme="majorBidi" w:cstheme="majorBidi" w:hint="cs"/>
          <w:sz w:val="28"/>
          <w:szCs w:val="28"/>
          <w:cs/>
          <w:lang w:bidi="th-TH"/>
        </w:rPr>
        <w:t>ชำระ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</w:rPr>
        <w:t>คืน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  <w:lang w:bidi="th-TH"/>
        </w:rPr>
        <w:t>ภายในเดือน</w:t>
      </w:r>
      <w:r w:rsidR="000252D7" w:rsidRPr="00DF686F">
        <w:rPr>
          <w:rFonts w:asciiTheme="majorBidi" w:hAnsiTheme="majorBidi" w:cstheme="majorBidi" w:hint="cs"/>
          <w:sz w:val="28"/>
          <w:szCs w:val="28"/>
          <w:cs/>
          <w:lang w:bidi="th-TH"/>
        </w:rPr>
        <w:t>ธันวาคม</w:t>
      </w:r>
      <w:r w:rsidR="00D82D4C" w:rsidRPr="00DF686F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D82D4C" w:rsidRPr="00DF686F">
        <w:rPr>
          <w:rFonts w:asciiTheme="majorBidi" w:hAnsiTheme="majorBidi" w:cstheme="majorBidi"/>
          <w:sz w:val="28"/>
          <w:szCs w:val="28"/>
          <w:lang w:val="en-US" w:bidi="th-TH"/>
        </w:rPr>
        <w:t>2568</w:t>
      </w:r>
    </w:p>
    <w:p w14:paraId="2ED03978" w14:textId="77777777" w:rsidR="00BB3402" w:rsidRPr="00DF686F" w:rsidRDefault="00BB3402" w:rsidP="00BB3402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653C89C7" w14:textId="0FD87DB9" w:rsidR="0051525F" w:rsidRPr="00133764" w:rsidRDefault="00AC7B0E" w:rsidP="00BB340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2697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26973">
        <w:rPr>
          <w:rFonts w:asciiTheme="majorBidi" w:hAnsiTheme="majorBidi" w:cstheme="majorBidi"/>
          <w:sz w:val="28"/>
          <w:szCs w:val="28"/>
        </w:rPr>
        <w:t xml:space="preserve">30 </w:t>
      </w:r>
      <w:r w:rsidR="00F4011B" w:rsidRPr="0092697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92697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6973">
        <w:rPr>
          <w:rFonts w:asciiTheme="majorBidi" w:hAnsiTheme="majorBidi" w:cstheme="majorBidi"/>
          <w:sz w:val="28"/>
          <w:szCs w:val="28"/>
        </w:rPr>
        <w:t xml:space="preserve">2568 </w:t>
      </w:r>
      <w:r w:rsidR="00DB12B7" w:rsidRPr="00926973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0D78A4" w:rsidRPr="0092697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10CAA" w:rsidRPr="00926973">
        <w:rPr>
          <w:rFonts w:asciiTheme="majorBidi" w:hAnsiTheme="majorBidi" w:cstheme="majorBidi"/>
          <w:sz w:val="28"/>
          <w:szCs w:val="28"/>
        </w:rPr>
        <w:t>63</w:t>
      </w:r>
      <w:r w:rsidR="00FB272B" w:rsidRPr="00926973">
        <w:rPr>
          <w:rFonts w:asciiTheme="majorBidi" w:hAnsiTheme="majorBidi" w:cstheme="majorBidi"/>
          <w:sz w:val="28"/>
          <w:szCs w:val="28"/>
        </w:rPr>
        <w:t>1</w:t>
      </w:r>
      <w:r w:rsidR="00A10CAA" w:rsidRPr="00926973">
        <w:rPr>
          <w:rFonts w:asciiTheme="majorBidi" w:hAnsiTheme="majorBidi" w:cstheme="majorBidi"/>
          <w:sz w:val="28"/>
          <w:szCs w:val="28"/>
        </w:rPr>
        <w:t>.</w:t>
      </w:r>
      <w:r w:rsidR="00FB272B" w:rsidRPr="00926973">
        <w:rPr>
          <w:rFonts w:asciiTheme="majorBidi" w:hAnsiTheme="majorBidi" w:cstheme="majorBidi"/>
          <w:sz w:val="28"/>
          <w:szCs w:val="28"/>
        </w:rPr>
        <w:t>20</w:t>
      </w:r>
      <w:r w:rsidR="00F4011B" w:rsidRPr="0092697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B12B7" w:rsidRPr="0092697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58C64D96" w:rsidRPr="0092697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B12B7" w:rsidRPr="00926973">
        <w:rPr>
          <w:rFonts w:asciiTheme="majorBidi" w:hAnsiTheme="majorBidi" w:cstheme="majorBidi"/>
          <w:sz w:val="28"/>
          <w:szCs w:val="28"/>
          <w:cs/>
        </w:rPr>
        <w:t>แล</w:t>
      </w:r>
      <w:r w:rsidR="00ED41AE" w:rsidRPr="00926973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="000D78A4" w:rsidRPr="00926973">
        <w:rPr>
          <w:rFonts w:asciiTheme="majorBidi" w:hAnsiTheme="majorBidi" w:cstheme="majorBidi"/>
          <w:sz w:val="28"/>
          <w:szCs w:val="28"/>
        </w:rPr>
        <w:br/>
      </w:r>
      <w:r w:rsidR="00A10CAA" w:rsidRPr="00926973">
        <w:rPr>
          <w:rFonts w:asciiTheme="majorBidi" w:hAnsiTheme="majorBidi" w:cstheme="majorBidi"/>
          <w:sz w:val="28"/>
          <w:szCs w:val="28"/>
        </w:rPr>
        <w:t>54</w:t>
      </w:r>
      <w:r w:rsidR="00FB272B" w:rsidRPr="00926973">
        <w:rPr>
          <w:rFonts w:asciiTheme="majorBidi" w:hAnsiTheme="majorBidi" w:cstheme="majorBidi"/>
          <w:sz w:val="28"/>
          <w:szCs w:val="28"/>
        </w:rPr>
        <w:t>2</w:t>
      </w:r>
      <w:r w:rsidR="00A10CAA" w:rsidRPr="00926973">
        <w:rPr>
          <w:rFonts w:asciiTheme="majorBidi" w:hAnsiTheme="majorBidi" w:cstheme="majorBidi"/>
          <w:sz w:val="28"/>
          <w:szCs w:val="28"/>
        </w:rPr>
        <w:t>.</w:t>
      </w:r>
      <w:r w:rsidR="00FB272B" w:rsidRPr="00926973">
        <w:rPr>
          <w:rFonts w:asciiTheme="majorBidi" w:hAnsiTheme="majorBidi" w:cstheme="majorBidi"/>
          <w:sz w:val="28"/>
          <w:szCs w:val="28"/>
        </w:rPr>
        <w:t>37</w:t>
      </w:r>
      <w:r w:rsidR="00F4011B" w:rsidRPr="0092697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B12B7" w:rsidRPr="0092697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DB12B7" w:rsidRPr="00926973">
        <w:rPr>
          <w:rFonts w:asciiTheme="majorBidi" w:hAnsiTheme="majorBidi" w:cstheme="majorBidi"/>
          <w:sz w:val="28"/>
          <w:szCs w:val="28"/>
        </w:rPr>
        <w:t xml:space="preserve"> </w:t>
      </w:r>
      <w:r w:rsidR="00DB12B7" w:rsidRPr="00926973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402C0" w:rsidRPr="00926973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402C0" w:rsidRPr="00926973">
        <w:rPr>
          <w:rFonts w:asciiTheme="majorBidi" w:hAnsiTheme="majorBidi" w:cstheme="majorBidi"/>
          <w:i/>
          <w:iCs/>
          <w:sz w:val="28"/>
          <w:szCs w:val="28"/>
        </w:rPr>
        <w:t>626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402C0" w:rsidRPr="00926973">
        <w:rPr>
          <w:rFonts w:asciiTheme="majorBidi" w:hAnsiTheme="majorBidi" w:cstheme="majorBidi"/>
          <w:i/>
          <w:iCs/>
          <w:sz w:val="28"/>
          <w:szCs w:val="28"/>
        </w:rPr>
        <w:t>12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402C0" w:rsidRPr="00926973">
        <w:rPr>
          <w:rFonts w:asciiTheme="majorBidi" w:hAnsiTheme="majorBidi" w:cstheme="majorBidi"/>
          <w:i/>
          <w:iCs/>
          <w:sz w:val="28"/>
          <w:szCs w:val="28"/>
        </w:rPr>
        <w:t>539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</w:rPr>
        <w:t xml:space="preserve">.00 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CF3404" w:rsidRPr="00926973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33C1C73" w14:textId="77777777" w:rsidR="00BB3402" w:rsidRDefault="00BB3402" w:rsidP="00BB340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60A86024" w14:textId="77777777" w:rsidR="004161CB" w:rsidRDefault="004161CB" w:rsidP="00BB340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7DB559E3" w14:textId="77777777" w:rsidR="004161CB" w:rsidRDefault="004161CB" w:rsidP="00BB340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71FC3186" w14:textId="77777777" w:rsidR="004161CB" w:rsidRDefault="004161CB" w:rsidP="00BB340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2D088F61" w14:textId="28BFE839" w:rsidR="00DB12B7" w:rsidRPr="00133764" w:rsidRDefault="00DB12B7" w:rsidP="0051525F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>ส่วนงานดำเนินงานและการจำแนกรายได้</w:t>
      </w:r>
    </w:p>
    <w:p w14:paraId="021315DC" w14:textId="77777777" w:rsidR="0028542D" w:rsidRPr="00133764" w:rsidRDefault="0028542D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2"/>
          <w:szCs w:val="22"/>
        </w:rPr>
      </w:pPr>
    </w:p>
    <w:p w14:paraId="5F1A9BD0" w14:textId="2DCBE4BE" w:rsidR="00DB12B7" w:rsidRPr="00133764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133764" w:rsidRDefault="0028542D" w:rsidP="0051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2"/>
          <w:szCs w:val="22"/>
          <w:cs/>
        </w:rPr>
      </w:pPr>
    </w:p>
    <w:p w14:paraId="79AED3A1" w14:textId="7EEE9892" w:rsidR="00DB12B7" w:rsidRPr="00133764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133764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5C5C9815" w14:textId="6743416E" w:rsidR="00BB3402" w:rsidRPr="00133764" w:rsidRDefault="00DB12B7" w:rsidP="00BB34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413978BB" w14:textId="77777777" w:rsidR="00BB3402" w:rsidRPr="00133764" w:rsidRDefault="00BB3402" w:rsidP="00BB34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2"/>
          <w:szCs w:val="22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133764" w14:paraId="3C8FAA40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066F6687" w14:textId="2C0DA555" w:rsidR="00E94D05" w:rsidRPr="00133764" w:rsidRDefault="00BA54ED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7290" w:type="dxa"/>
            <w:gridSpan w:val="11"/>
            <w:hideMark/>
          </w:tcPr>
          <w:p w14:paraId="7ABCEAFB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4D05" w:rsidRPr="00133764" w14:paraId="418A851E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6E8337E2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03C2C0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1A531E16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01B5FFC6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3E21F0DF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7227FB8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1337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AC7B0E" w:rsidRPr="00133764" w14:paraId="75F7E201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7A21B07A" w14:textId="375932B9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F4011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990" w:type="dxa"/>
          </w:tcPr>
          <w:p w14:paraId="797C3DB1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E57956E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10C669D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3C98415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4DCD498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4C98D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4E324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A967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D1BFA5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1CDA4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B0F55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AC7B0E" w:rsidRPr="00133764" w14:paraId="6AE1C9B9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41A62E0F" w14:textId="33CC2ACE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F4011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1F41CC4B" w14:textId="70646430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3A4720BA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5BF6459" w14:textId="6670D8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2A798FF0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1493A95B" w14:textId="336A577E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FD4C040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FE0604C" w14:textId="71D0DD1D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DDAFFA0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58D89EB" w14:textId="7C9BD73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1F0F2AF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9AF626" w14:textId="62BAB86A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870497" w:rsidRPr="00133764" w14:paraId="3D213D85" w14:textId="77777777" w:rsidTr="00E94D05">
        <w:trPr>
          <w:cantSplit/>
          <w:tblHeader/>
        </w:trPr>
        <w:tc>
          <w:tcPr>
            <w:tcW w:w="2430" w:type="dxa"/>
          </w:tcPr>
          <w:p w14:paraId="7304A7B4" w14:textId="77777777" w:rsidR="00870497" w:rsidRPr="00133764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14A29B01" w14:textId="77777777" w:rsidR="00870497" w:rsidRPr="00133764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3162" w:rsidRPr="00133764" w14:paraId="6987FAE6" w14:textId="77777777" w:rsidTr="00E94D05">
        <w:trPr>
          <w:cantSplit/>
        </w:trPr>
        <w:tc>
          <w:tcPr>
            <w:tcW w:w="2430" w:type="dxa"/>
            <w:hideMark/>
          </w:tcPr>
          <w:p w14:paraId="3F41EE15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5F578281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3677C3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39D5912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66ECA3A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50DFDF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A94ED1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419BD7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0460DF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0515B8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1EEAFD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29E020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93162" w:rsidRPr="00133764" w14:paraId="3B09739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20B12A24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AA5FB9" w14:textId="5E97F7EE" w:rsidR="00093162" w:rsidRPr="00133764" w:rsidRDefault="00BA432D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A43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999,497</w:t>
            </w:r>
          </w:p>
        </w:tc>
        <w:tc>
          <w:tcPr>
            <w:tcW w:w="262" w:type="dxa"/>
          </w:tcPr>
          <w:p w14:paraId="6E272255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5D06D2" w14:textId="2EFBD2DE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62" w:type="dxa"/>
          </w:tcPr>
          <w:p w14:paraId="01DB8E85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72AE7" w14:textId="0AB535A7" w:rsidR="00093162" w:rsidRPr="00133764" w:rsidRDefault="00BA432D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43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494,315</w:t>
            </w:r>
          </w:p>
        </w:tc>
        <w:tc>
          <w:tcPr>
            <w:tcW w:w="270" w:type="dxa"/>
          </w:tcPr>
          <w:p w14:paraId="4B35CEAA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462C11" w14:textId="6224299F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463,139</w:t>
            </w:r>
          </w:p>
        </w:tc>
        <w:tc>
          <w:tcPr>
            <w:tcW w:w="270" w:type="dxa"/>
          </w:tcPr>
          <w:p w14:paraId="21157FFD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BD165" w14:textId="21B18FBE" w:rsidR="00093162" w:rsidRPr="00110A08" w:rsidRDefault="00831607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1,493,812</w:t>
            </w:r>
          </w:p>
        </w:tc>
        <w:tc>
          <w:tcPr>
            <w:tcW w:w="270" w:type="dxa"/>
          </w:tcPr>
          <w:p w14:paraId="1BFCEA48" w14:textId="77777777" w:rsidR="00093162" w:rsidRPr="00110A08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B496C9" w14:textId="6ACEFC22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1,112,691</w:t>
            </w:r>
          </w:p>
        </w:tc>
      </w:tr>
      <w:tr w:rsidR="00294C72" w:rsidRPr="00133764" w14:paraId="773C9CC3" w14:textId="77777777" w:rsidTr="00E94D05">
        <w:trPr>
          <w:cantSplit/>
        </w:trPr>
        <w:tc>
          <w:tcPr>
            <w:tcW w:w="2430" w:type="dxa"/>
            <w:vAlign w:val="bottom"/>
          </w:tcPr>
          <w:p w14:paraId="12D818B4" w14:textId="77777777" w:rsidR="00294C72" w:rsidRPr="00133764" w:rsidRDefault="00294C7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7385D85" w14:textId="77777777" w:rsidR="00294C72" w:rsidRPr="00133764" w:rsidRDefault="00294C7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8685B06" w14:textId="77777777" w:rsidR="00294C72" w:rsidRPr="00133764" w:rsidRDefault="00294C7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78AAA3" w14:textId="77777777" w:rsidR="00294C72" w:rsidRPr="00133764" w:rsidRDefault="00294C7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E373348" w14:textId="77777777" w:rsidR="00294C72" w:rsidRPr="00133764" w:rsidRDefault="00294C7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6B6F6FE" w14:textId="77777777" w:rsidR="00294C72" w:rsidRPr="00133764" w:rsidRDefault="00294C7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2E640F" w14:textId="77777777" w:rsidR="00294C72" w:rsidRPr="00133764" w:rsidRDefault="00294C7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C181F7" w14:textId="77777777" w:rsidR="00294C72" w:rsidRPr="00133764" w:rsidRDefault="00294C7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4A3DDDD" w14:textId="77777777" w:rsidR="00294C72" w:rsidRPr="00133764" w:rsidRDefault="00294C7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8327CD" w14:textId="77777777" w:rsidR="00294C72" w:rsidRPr="00133764" w:rsidRDefault="00294C7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9AA601" w14:textId="77777777" w:rsidR="00294C72" w:rsidRPr="00133764" w:rsidRDefault="00294C7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DF7FF4" w14:textId="77777777" w:rsidR="00294C72" w:rsidRPr="00133764" w:rsidRDefault="00294C7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93162" w:rsidRPr="00133764" w14:paraId="67C505D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78A1154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36C7A6A6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450EDB2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FBB92C4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9FA3F85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063B4BF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9DEA6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7F694A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F6ED57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FBD196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A43D0F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C752EC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93162" w:rsidRPr="00133764" w14:paraId="61840EFC" w14:textId="77777777" w:rsidTr="00E94D05">
        <w:trPr>
          <w:cantSplit/>
        </w:trPr>
        <w:tc>
          <w:tcPr>
            <w:tcW w:w="2430" w:type="dxa"/>
            <w:hideMark/>
          </w:tcPr>
          <w:p w14:paraId="0C7E0EB5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06E40F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267F708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97CB0BE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F9543C4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556868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932C15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0EF45A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C0E88D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64A7B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8421AF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CF79C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93162" w:rsidRPr="00133764" w14:paraId="2FBA01F8" w14:textId="77777777" w:rsidTr="00E94D05">
        <w:trPr>
          <w:cantSplit/>
        </w:trPr>
        <w:tc>
          <w:tcPr>
            <w:tcW w:w="2430" w:type="dxa"/>
            <w:hideMark/>
          </w:tcPr>
          <w:p w14:paraId="223FC84B" w14:textId="77777777" w:rsidR="00093162" w:rsidRPr="00133764" w:rsidRDefault="00093162" w:rsidP="0009316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3F3AA8F" w14:textId="06CFDA9A" w:rsidR="00093162" w:rsidRPr="00133764" w:rsidRDefault="00E52911" w:rsidP="002F4A0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29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716,011</w:t>
            </w:r>
          </w:p>
        </w:tc>
        <w:tc>
          <w:tcPr>
            <w:tcW w:w="262" w:type="dxa"/>
          </w:tcPr>
          <w:p w14:paraId="35E2E41A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C557D1B" w14:textId="2E085660" w:rsidR="00093162" w:rsidRPr="00133764" w:rsidRDefault="00093162" w:rsidP="002F4A0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448,756</w:t>
            </w:r>
          </w:p>
        </w:tc>
        <w:tc>
          <w:tcPr>
            <w:tcW w:w="262" w:type="dxa"/>
          </w:tcPr>
          <w:p w14:paraId="56AD4F79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1CEA68E" w14:textId="066CFAA0" w:rsidR="00093162" w:rsidRPr="00133764" w:rsidRDefault="00E52911" w:rsidP="002F4A0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29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395,602</w:t>
            </w:r>
          </w:p>
        </w:tc>
        <w:tc>
          <w:tcPr>
            <w:tcW w:w="270" w:type="dxa"/>
          </w:tcPr>
          <w:p w14:paraId="7FD86801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AE713" w14:textId="08A37B48" w:rsidR="00093162" w:rsidRPr="00133764" w:rsidRDefault="00093162" w:rsidP="002F4A0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395,219</w:t>
            </w:r>
          </w:p>
        </w:tc>
        <w:tc>
          <w:tcPr>
            <w:tcW w:w="270" w:type="dxa"/>
          </w:tcPr>
          <w:p w14:paraId="1F1F8F5C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CB6C87" w14:textId="61551274" w:rsidR="00093162" w:rsidRPr="00133764" w:rsidRDefault="00831607" w:rsidP="002F4A0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1,111,613</w:t>
            </w:r>
          </w:p>
        </w:tc>
        <w:tc>
          <w:tcPr>
            <w:tcW w:w="270" w:type="dxa"/>
          </w:tcPr>
          <w:p w14:paraId="4F0F420C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659962" w14:textId="61F19E9F" w:rsidR="00093162" w:rsidRPr="00133764" w:rsidRDefault="00093162" w:rsidP="002F4A0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843,975</w:t>
            </w:r>
          </w:p>
        </w:tc>
      </w:tr>
      <w:tr w:rsidR="00093162" w:rsidRPr="00133764" w14:paraId="4324ADA4" w14:textId="77777777" w:rsidTr="005D55D1">
        <w:trPr>
          <w:cantSplit/>
        </w:trPr>
        <w:tc>
          <w:tcPr>
            <w:tcW w:w="2430" w:type="dxa"/>
            <w:hideMark/>
          </w:tcPr>
          <w:p w14:paraId="298E80ED" w14:textId="77777777" w:rsidR="00093162" w:rsidRPr="00133764" w:rsidRDefault="00093162" w:rsidP="0009316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5AF4CBF4" w14:textId="3DB6A07E" w:rsidR="00093162" w:rsidRPr="00133764" w:rsidRDefault="00831607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197,229</w:t>
            </w:r>
          </w:p>
        </w:tc>
        <w:tc>
          <w:tcPr>
            <w:tcW w:w="262" w:type="dxa"/>
          </w:tcPr>
          <w:p w14:paraId="7C4130E5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BFDB88D" w14:textId="10E669C9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94,223</w:t>
            </w:r>
          </w:p>
        </w:tc>
        <w:tc>
          <w:tcPr>
            <w:tcW w:w="262" w:type="dxa"/>
          </w:tcPr>
          <w:p w14:paraId="7F9DE0B2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6C20705" w14:textId="0191A439" w:rsidR="00093162" w:rsidRPr="00133764" w:rsidRDefault="00831607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64,573</w:t>
            </w:r>
          </w:p>
        </w:tc>
        <w:tc>
          <w:tcPr>
            <w:tcW w:w="270" w:type="dxa"/>
          </w:tcPr>
          <w:p w14:paraId="3C943C7C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E12994" w14:textId="02BD36C0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35,408</w:t>
            </w:r>
          </w:p>
        </w:tc>
        <w:tc>
          <w:tcPr>
            <w:tcW w:w="270" w:type="dxa"/>
          </w:tcPr>
          <w:p w14:paraId="6204E602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F8D35C" w14:textId="1FCA8FA0" w:rsidR="00093162" w:rsidRPr="00133764" w:rsidRDefault="00831607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261,802</w:t>
            </w:r>
          </w:p>
        </w:tc>
        <w:tc>
          <w:tcPr>
            <w:tcW w:w="270" w:type="dxa"/>
          </w:tcPr>
          <w:p w14:paraId="14D15B33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460DC" w14:textId="0D5F1DA5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129,631</w:t>
            </w:r>
          </w:p>
        </w:tc>
      </w:tr>
      <w:tr w:rsidR="00093162" w:rsidRPr="00133764" w14:paraId="69177866" w14:textId="77777777" w:rsidTr="00E94D05">
        <w:trPr>
          <w:cantSplit/>
        </w:trPr>
        <w:tc>
          <w:tcPr>
            <w:tcW w:w="2430" w:type="dxa"/>
            <w:hideMark/>
          </w:tcPr>
          <w:p w14:paraId="0DEA57DF" w14:textId="77777777" w:rsidR="00093162" w:rsidRPr="00133764" w:rsidRDefault="00093162" w:rsidP="0009316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7239B224" w14:textId="3E48A32F" w:rsidR="00093162" w:rsidRPr="00133764" w:rsidRDefault="00831607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65,822</w:t>
            </w:r>
          </w:p>
        </w:tc>
        <w:tc>
          <w:tcPr>
            <w:tcW w:w="262" w:type="dxa"/>
          </w:tcPr>
          <w:p w14:paraId="2A740EC2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166EFBC" w14:textId="7274ED61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86,878</w:t>
            </w:r>
          </w:p>
        </w:tc>
        <w:tc>
          <w:tcPr>
            <w:tcW w:w="262" w:type="dxa"/>
          </w:tcPr>
          <w:p w14:paraId="2507CF2C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A39696" w14:textId="36BE1B94" w:rsidR="00093162" w:rsidRPr="00133764" w:rsidRDefault="00831607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23,141</w:t>
            </w:r>
          </w:p>
        </w:tc>
        <w:tc>
          <w:tcPr>
            <w:tcW w:w="270" w:type="dxa"/>
          </w:tcPr>
          <w:p w14:paraId="19D4DCE6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2B2652" w14:textId="2FEA2311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22,577</w:t>
            </w:r>
          </w:p>
        </w:tc>
        <w:tc>
          <w:tcPr>
            <w:tcW w:w="270" w:type="dxa"/>
          </w:tcPr>
          <w:p w14:paraId="1069C533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BEEBDA" w14:textId="1829F672" w:rsidR="00093162" w:rsidRPr="00133764" w:rsidRDefault="00831607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88,963</w:t>
            </w:r>
          </w:p>
        </w:tc>
        <w:tc>
          <w:tcPr>
            <w:tcW w:w="270" w:type="dxa"/>
          </w:tcPr>
          <w:p w14:paraId="6B6AD81E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F1F380" w14:textId="1500FB4A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109,455</w:t>
            </w:r>
          </w:p>
        </w:tc>
      </w:tr>
      <w:tr w:rsidR="00093162" w:rsidRPr="00133764" w14:paraId="0DE81734" w14:textId="77777777" w:rsidTr="00E94D05">
        <w:trPr>
          <w:cantSplit/>
        </w:trPr>
        <w:tc>
          <w:tcPr>
            <w:tcW w:w="2430" w:type="dxa"/>
            <w:hideMark/>
          </w:tcPr>
          <w:p w14:paraId="0B18B783" w14:textId="77777777" w:rsidR="00093162" w:rsidRPr="00133764" w:rsidRDefault="00093162" w:rsidP="0009316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4E3FF" w14:textId="18CC94F5" w:rsidR="00093162" w:rsidRPr="00133764" w:rsidRDefault="00831607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20,435</w:t>
            </w:r>
          </w:p>
        </w:tc>
        <w:tc>
          <w:tcPr>
            <w:tcW w:w="262" w:type="dxa"/>
          </w:tcPr>
          <w:p w14:paraId="43EB8B72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17E23" w14:textId="0AC38645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19,695</w:t>
            </w:r>
          </w:p>
        </w:tc>
        <w:tc>
          <w:tcPr>
            <w:tcW w:w="262" w:type="dxa"/>
          </w:tcPr>
          <w:p w14:paraId="5760E9DE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8CBBB" w14:textId="7F982668" w:rsidR="00093162" w:rsidRPr="00133764" w:rsidRDefault="00831607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10,999</w:t>
            </w:r>
          </w:p>
        </w:tc>
        <w:tc>
          <w:tcPr>
            <w:tcW w:w="270" w:type="dxa"/>
          </w:tcPr>
          <w:p w14:paraId="52AC95DB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DD2FE" w14:textId="44500950" w:rsidR="00093162" w:rsidRPr="00133764" w:rsidRDefault="00093162" w:rsidP="00263B86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9,935</w:t>
            </w:r>
          </w:p>
        </w:tc>
        <w:tc>
          <w:tcPr>
            <w:tcW w:w="270" w:type="dxa"/>
          </w:tcPr>
          <w:p w14:paraId="41942B59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FBD56" w14:textId="2396E217" w:rsidR="00093162" w:rsidRPr="00133764" w:rsidRDefault="00831607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31,434</w:t>
            </w:r>
          </w:p>
        </w:tc>
        <w:tc>
          <w:tcPr>
            <w:tcW w:w="270" w:type="dxa"/>
          </w:tcPr>
          <w:p w14:paraId="4A1F7B6F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4072" w14:textId="61B51023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29,630</w:t>
            </w:r>
          </w:p>
        </w:tc>
      </w:tr>
      <w:tr w:rsidR="00093162" w:rsidRPr="00133764" w14:paraId="4D789B69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BCEEBCD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8DD01" w14:textId="35F2B2BE" w:rsidR="00093162" w:rsidRPr="00133764" w:rsidRDefault="00E52911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529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999,497</w:t>
            </w:r>
          </w:p>
        </w:tc>
        <w:tc>
          <w:tcPr>
            <w:tcW w:w="262" w:type="dxa"/>
          </w:tcPr>
          <w:p w14:paraId="5C835EC8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7FC64" w14:textId="0A02CB6D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62" w:type="dxa"/>
          </w:tcPr>
          <w:p w14:paraId="16FA6B16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EAEDE8" w14:textId="55E11171" w:rsidR="00093162" w:rsidRPr="00133764" w:rsidRDefault="00E52911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529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494,315</w:t>
            </w:r>
          </w:p>
        </w:tc>
        <w:tc>
          <w:tcPr>
            <w:tcW w:w="270" w:type="dxa"/>
          </w:tcPr>
          <w:p w14:paraId="12B598A1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D0691" w14:textId="4D820D24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463,139</w:t>
            </w:r>
          </w:p>
        </w:tc>
        <w:tc>
          <w:tcPr>
            <w:tcW w:w="270" w:type="dxa"/>
          </w:tcPr>
          <w:p w14:paraId="17E1DDB7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0384AE" w14:textId="503ABDC3" w:rsidR="00093162" w:rsidRPr="00133764" w:rsidRDefault="00831607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1,493,812</w:t>
            </w:r>
          </w:p>
        </w:tc>
        <w:tc>
          <w:tcPr>
            <w:tcW w:w="270" w:type="dxa"/>
          </w:tcPr>
          <w:p w14:paraId="5505E0D3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EE1C8" w14:textId="7A38E8C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1,112,691</w:t>
            </w:r>
          </w:p>
        </w:tc>
      </w:tr>
      <w:tr w:rsidR="00093162" w:rsidRPr="00133764" w14:paraId="329534E5" w14:textId="77777777" w:rsidTr="00184115">
        <w:trPr>
          <w:cantSplit/>
        </w:trPr>
        <w:tc>
          <w:tcPr>
            <w:tcW w:w="2430" w:type="dxa"/>
            <w:vAlign w:val="bottom"/>
          </w:tcPr>
          <w:p w14:paraId="33211099" w14:textId="77777777" w:rsidR="00093162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43B10450" w14:textId="77777777" w:rsidR="001C025D" w:rsidRDefault="001C025D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74BE3387" w14:textId="77777777" w:rsidR="001C025D" w:rsidRDefault="001C025D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49D5705" w14:textId="77777777" w:rsidR="001C025D" w:rsidRDefault="001C025D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04CBF5C" w14:textId="77777777" w:rsidR="001C025D" w:rsidRDefault="001C025D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A9A93C8" w14:textId="77777777" w:rsidR="001C025D" w:rsidRDefault="001C025D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57AF816A" w14:textId="77777777" w:rsidR="001C025D" w:rsidRDefault="001C025D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41C8A40" w14:textId="77777777" w:rsidR="001C025D" w:rsidRDefault="001C025D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07FE515" w14:textId="77777777" w:rsidR="001C025D" w:rsidRPr="00133764" w:rsidRDefault="001C025D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8411D2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6AC9228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01146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753974D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E03BE3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666846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B4C88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739DB4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5C0E1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756FD0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F484B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93162" w:rsidRPr="00133764" w14:paraId="587013AD" w14:textId="77777777" w:rsidTr="008D712E">
        <w:trPr>
          <w:cantSplit/>
        </w:trPr>
        <w:tc>
          <w:tcPr>
            <w:tcW w:w="2430" w:type="dxa"/>
            <w:vAlign w:val="bottom"/>
            <w:hideMark/>
          </w:tcPr>
          <w:p w14:paraId="2A72E47E" w14:textId="0D6F1380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</w:t>
            </w:r>
          </w:p>
          <w:p w14:paraId="14B485BA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6C7ADCC7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0749E93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4F456FA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CB98C0A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53E1F98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4EDA65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D15CF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DA53C1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CBFDBC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D2016B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8D43D5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93162" w:rsidRPr="00133764" w14:paraId="6169BC21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5EAFB0C2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151CE54F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095D195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E95F859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A656984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DB81B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DCC4C4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756EB0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244DD2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CA631A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48D947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C443CD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F4A0F" w:rsidRPr="00133764" w14:paraId="24A067B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06321B9" w14:textId="77777777" w:rsidR="002F4A0F" w:rsidRPr="00133764" w:rsidRDefault="002F4A0F" w:rsidP="002F4A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6611779E" w14:textId="47AE27B1" w:rsidR="002F4A0F" w:rsidRPr="00133764" w:rsidRDefault="002F4A0F" w:rsidP="002F4A0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529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999,497</w:t>
            </w:r>
          </w:p>
        </w:tc>
        <w:tc>
          <w:tcPr>
            <w:tcW w:w="262" w:type="dxa"/>
          </w:tcPr>
          <w:p w14:paraId="4726D831" w14:textId="77777777" w:rsidR="002F4A0F" w:rsidRPr="00133764" w:rsidRDefault="002F4A0F" w:rsidP="002F4A0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840A9F1" w14:textId="5861E5F9" w:rsidR="002F4A0F" w:rsidRPr="002F4A0F" w:rsidRDefault="002F4A0F" w:rsidP="002F4A0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4A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62" w:type="dxa"/>
          </w:tcPr>
          <w:p w14:paraId="23C449BC" w14:textId="77777777" w:rsidR="002F4A0F" w:rsidRPr="00133764" w:rsidRDefault="002F4A0F" w:rsidP="002F4A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4D7A34" w14:textId="6D5EE587" w:rsidR="002F4A0F" w:rsidRPr="00133764" w:rsidRDefault="002F4A0F" w:rsidP="002F4A0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55EC9E" w14:textId="77777777" w:rsidR="002F4A0F" w:rsidRPr="00133764" w:rsidRDefault="002F4A0F" w:rsidP="002F4A0F">
            <w:pPr>
              <w:tabs>
                <w:tab w:val="clear" w:pos="227"/>
                <w:tab w:val="clear" w:pos="454"/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632711" w14:textId="0DD8BA90" w:rsidR="002F4A0F" w:rsidRPr="00133764" w:rsidRDefault="002F4A0F" w:rsidP="002F4A0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DE7D76" w14:textId="77777777" w:rsidR="002F4A0F" w:rsidRPr="00133764" w:rsidRDefault="002F4A0F" w:rsidP="002F4A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7FD9E0" w14:textId="71D85CCC" w:rsidR="002F4A0F" w:rsidRPr="00133764" w:rsidRDefault="002F4A0F" w:rsidP="002F4A0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29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999,497</w:t>
            </w:r>
          </w:p>
        </w:tc>
        <w:tc>
          <w:tcPr>
            <w:tcW w:w="270" w:type="dxa"/>
          </w:tcPr>
          <w:p w14:paraId="2DD6678E" w14:textId="77777777" w:rsidR="002F4A0F" w:rsidRPr="00133764" w:rsidRDefault="002F4A0F" w:rsidP="002F4A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4F774C" w14:textId="40797BEA" w:rsidR="002F4A0F" w:rsidRPr="00133764" w:rsidRDefault="002F4A0F" w:rsidP="002F4A0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649,552</w:t>
            </w:r>
          </w:p>
        </w:tc>
      </w:tr>
      <w:tr w:rsidR="00093162" w:rsidRPr="00133764" w14:paraId="2A9B251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8B8A24A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vAlign w:val="bottom"/>
          </w:tcPr>
          <w:p w14:paraId="1E36C88D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6B890A1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1914E4C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E75A356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207D909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DE9FD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65FD4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B74ED0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5752B6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0CDF17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7606D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93162" w:rsidRPr="00133764" w14:paraId="16BAE4F5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CEAC7FD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vAlign w:val="bottom"/>
          </w:tcPr>
          <w:p w14:paraId="7606E636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1BA9364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DB51AD9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D3E787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765F7C9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FE0BE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DA347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2DB4DB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801C22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C437D2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9E233E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93162" w:rsidRPr="00133764" w14:paraId="734DF996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AEE3FE8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vAlign w:val="bottom"/>
          </w:tcPr>
          <w:p w14:paraId="411663E6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3034660" w14:textId="77777777" w:rsidR="00093162" w:rsidRPr="00133764" w:rsidRDefault="00093162" w:rsidP="00093162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FAF7FDA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AC8CA21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FF183F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5214EE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F9EBD0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D8866B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99A73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9716F9" w14:textId="77777777" w:rsidR="00093162" w:rsidRPr="00133764" w:rsidRDefault="00093162" w:rsidP="000931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94F8E" w14:textId="77777777" w:rsidR="00093162" w:rsidRPr="00133764" w:rsidRDefault="00093162" w:rsidP="0009316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31607" w:rsidRPr="00133764" w14:paraId="7B9A223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16CEB34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vAlign w:val="bottom"/>
          </w:tcPr>
          <w:p w14:paraId="1A87D92C" w14:textId="5D4C719B" w:rsidR="00831607" w:rsidRPr="00133764" w:rsidRDefault="00831607" w:rsidP="0083160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8A3380F" w14:textId="77777777" w:rsidR="00831607" w:rsidRPr="00133764" w:rsidRDefault="00831607" w:rsidP="0083160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AA97CD" w14:textId="3D9336BD" w:rsidR="00831607" w:rsidRPr="00133764" w:rsidRDefault="00831607" w:rsidP="0083160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38E7315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E1BDC7" w14:textId="431EEB4E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56,962 </w:t>
            </w:r>
          </w:p>
        </w:tc>
        <w:tc>
          <w:tcPr>
            <w:tcW w:w="270" w:type="dxa"/>
          </w:tcPr>
          <w:p w14:paraId="313A4A45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3FFDC7" w14:textId="4E79E9D3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54,710</w:t>
            </w:r>
          </w:p>
        </w:tc>
        <w:tc>
          <w:tcPr>
            <w:tcW w:w="270" w:type="dxa"/>
          </w:tcPr>
          <w:p w14:paraId="45F7846C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A007DD" w14:textId="7180845F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56,962</w:t>
            </w:r>
          </w:p>
        </w:tc>
        <w:tc>
          <w:tcPr>
            <w:tcW w:w="270" w:type="dxa"/>
          </w:tcPr>
          <w:p w14:paraId="6D5A80F3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11D80C" w14:textId="0F93926F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54,710</w:t>
            </w:r>
          </w:p>
        </w:tc>
      </w:tr>
      <w:tr w:rsidR="00831607" w:rsidRPr="00133764" w14:paraId="1795E0E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3209537" w14:textId="7CD78783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74094002" w14:textId="77777777" w:rsidR="00831607" w:rsidRPr="00133764" w:rsidRDefault="00831607" w:rsidP="00831607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1E9958C" w14:textId="77777777" w:rsidR="00831607" w:rsidRPr="00133764" w:rsidRDefault="00831607" w:rsidP="0083160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1AE96A" w14:textId="77777777" w:rsidR="004161CB" w:rsidRPr="00133764" w:rsidRDefault="004161CB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793AE9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D5C75A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4D7ED8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07F253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E8030F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CA5D64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6DCAC7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08FB19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31607" w:rsidRPr="00133764" w14:paraId="7F5A10EB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BE0AF57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37EC3" w14:textId="58AF37C6" w:rsidR="00831607" w:rsidRPr="00133764" w:rsidRDefault="00831607" w:rsidP="0083160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212D6E1" w14:textId="77777777" w:rsidR="00831607" w:rsidRPr="00133764" w:rsidRDefault="00831607" w:rsidP="0083160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A5FFC" w14:textId="53A7D849" w:rsidR="00831607" w:rsidRPr="00133764" w:rsidRDefault="00831607" w:rsidP="0083160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9D13645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BA1E0" w14:textId="3BC008C0" w:rsidR="00831607" w:rsidRPr="00133764" w:rsidRDefault="00E52911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29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437,353</w:t>
            </w:r>
          </w:p>
        </w:tc>
        <w:tc>
          <w:tcPr>
            <w:tcW w:w="270" w:type="dxa"/>
          </w:tcPr>
          <w:p w14:paraId="511DD9AD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4B0BF" w14:textId="360C1061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408,429</w:t>
            </w:r>
          </w:p>
        </w:tc>
        <w:tc>
          <w:tcPr>
            <w:tcW w:w="270" w:type="dxa"/>
          </w:tcPr>
          <w:p w14:paraId="5D6D3C44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F557" w14:textId="50811DDB" w:rsidR="00831607" w:rsidRPr="00133764" w:rsidRDefault="00E52911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29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437,353</w:t>
            </w:r>
          </w:p>
        </w:tc>
        <w:tc>
          <w:tcPr>
            <w:tcW w:w="270" w:type="dxa"/>
          </w:tcPr>
          <w:p w14:paraId="26A9DA7B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F6C49" w14:textId="2B65584F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408,429</w:t>
            </w:r>
          </w:p>
        </w:tc>
      </w:tr>
      <w:tr w:rsidR="00831607" w:rsidRPr="00133764" w14:paraId="0EBA7A5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D4816DC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1C9C5" w14:textId="26A58299" w:rsidR="00831607" w:rsidRPr="00133764" w:rsidRDefault="00E52911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529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999,497</w:t>
            </w:r>
          </w:p>
        </w:tc>
        <w:tc>
          <w:tcPr>
            <w:tcW w:w="262" w:type="dxa"/>
          </w:tcPr>
          <w:p w14:paraId="06C647DD" w14:textId="77777777" w:rsidR="00831607" w:rsidRPr="00133764" w:rsidRDefault="00831607" w:rsidP="0083160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F8CB9" w14:textId="69214A60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62" w:type="dxa"/>
          </w:tcPr>
          <w:p w14:paraId="7286922F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31461" w14:textId="792F6182" w:rsidR="00831607" w:rsidRPr="00133764" w:rsidRDefault="00E52911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529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494,315</w:t>
            </w:r>
          </w:p>
        </w:tc>
        <w:tc>
          <w:tcPr>
            <w:tcW w:w="270" w:type="dxa"/>
          </w:tcPr>
          <w:p w14:paraId="1E519818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495CE" w14:textId="07DD3315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463,139</w:t>
            </w:r>
          </w:p>
        </w:tc>
        <w:tc>
          <w:tcPr>
            <w:tcW w:w="270" w:type="dxa"/>
          </w:tcPr>
          <w:p w14:paraId="5133C572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A7670" w14:textId="50D8E6CD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1,493,812</w:t>
            </w:r>
          </w:p>
        </w:tc>
        <w:tc>
          <w:tcPr>
            <w:tcW w:w="270" w:type="dxa"/>
          </w:tcPr>
          <w:p w14:paraId="5A0E803A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A0D3B" w14:textId="69F99A13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1,112,691</w:t>
            </w:r>
          </w:p>
        </w:tc>
      </w:tr>
      <w:tr w:rsidR="00831607" w:rsidRPr="00133764" w14:paraId="3478FC6F" w14:textId="77777777" w:rsidTr="00E94D05">
        <w:trPr>
          <w:cantSplit/>
        </w:trPr>
        <w:tc>
          <w:tcPr>
            <w:tcW w:w="2430" w:type="dxa"/>
            <w:vAlign w:val="bottom"/>
          </w:tcPr>
          <w:p w14:paraId="22F2F581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C1104E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29B7440" w14:textId="77777777" w:rsidR="00831607" w:rsidRPr="00133764" w:rsidRDefault="00831607" w:rsidP="0083160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C79504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3AC8527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D2D0B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35CCD9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00701C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D99C63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18756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C1D45E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FD0A18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31607" w:rsidRPr="00133764" w14:paraId="4758C418" w14:textId="77777777" w:rsidTr="00E94D05">
        <w:trPr>
          <w:cantSplit/>
        </w:trPr>
        <w:tc>
          <w:tcPr>
            <w:tcW w:w="2430" w:type="dxa"/>
            <w:hideMark/>
          </w:tcPr>
          <w:p w14:paraId="2078ED44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33135B" w14:textId="77777777" w:rsidR="00831607" w:rsidRPr="00133764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47A7919" w14:textId="77777777" w:rsidR="00831607" w:rsidRPr="00133764" w:rsidRDefault="00831607" w:rsidP="00831607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84BBA1" w14:textId="77777777" w:rsidR="00831607" w:rsidRPr="00133764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41ED998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E8E6858" w14:textId="77777777" w:rsidR="00831607" w:rsidRPr="00133764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5E6CA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B39FBB" w14:textId="77777777" w:rsidR="00831607" w:rsidRPr="00133764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3CCA8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CF2F76" w14:textId="77777777" w:rsidR="00831607" w:rsidRPr="00133764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5C80F4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C0E98" w14:textId="77777777" w:rsidR="00831607" w:rsidRPr="00093162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31607" w:rsidRPr="00133764" w14:paraId="43354A89" w14:textId="77777777" w:rsidTr="006C163C">
        <w:trPr>
          <w:cantSplit/>
        </w:trPr>
        <w:tc>
          <w:tcPr>
            <w:tcW w:w="2430" w:type="dxa"/>
            <w:vAlign w:val="bottom"/>
            <w:hideMark/>
          </w:tcPr>
          <w:p w14:paraId="3367B5B2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2CB23380" w14:textId="22D4C90C" w:rsidR="00831607" w:rsidRPr="00133764" w:rsidRDefault="00D3220B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2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999,497</w:t>
            </w:r>
          </w:p>
        </w:tc>
        <w:tc>
          <w:tcPr>
            <w:tcW w:w="262" w:type="dxa"/>
          </w:tcPr>
          <w:p w14:paraId="4B6E7411" w14:textId="77777777" w:rsidR="00831607" w:rsidRPr="00133764" w:rsidRDefault="00831607" w:rsidP="00831607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677D5A" w14:textId="06F48514" w:rsidR="00831607" w:rsidRPr="00133764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62" w:type="dxa"/>
          </w:tcPr>
          <w:p w14:paraId="0840C2FC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84F67E" w14:textId="2256209D" w:rsidR="00831607" w:rsidRPr="00133764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16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222,476</w:t>
            </w:r>
          </w:p>
        </w:tc>
        <w:tc>
          <w:tcPr>
            <w:tcW w:w="270" w:type="dxa"/>
          </w:tcPr>
          <w:p w14:paraId="02F11B6A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56A9A" w14:textId="588A3092" w:rsidR="00831607" w:rsidRPr="00093162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3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216,820</w:t>
            </w:r>
          </w:p>
        </w:tc>
        <w:tc>
          <w:tcPr>
            <w:tcW w:w="270" w:type="dxa"/>
          </w:tcPr>
          <w:p w14:paraId="28C77F86" w14:textId="77777777" w:rsidR="00831607" w:rsidRPr="00093162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FF8A" w14:textId="568DA48D" w:rsidR="00831607" w:rsidRPr="00093162" w:rsidRDefault="00D3220B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2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1,221,973</w:t>
            </w:r>
          </w:p>
        </w:tc>
        <w:tc>
          <w:tcPr>
            <w:tcW w:w="270" w:type="dxa"/>
          </w:tcPr>
          <w:p w14:paraId="651F0C06" w14:textId="77777777" w:rsidR="00831607" w:rsidRPr="00093162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1D398A" w14:textId="5498A21F" w:rsidR="00831607" w:rsidRPr="00093162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3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866,372</w:t>
            </w:r>
          </w:p>
        </w:tc>
      </w:tr>
      <w:tr w:rsidR="00831607" w:rsidRPr="00133764" w14:paraId="09F72860" w14:textId="77777777" w:rsidTr="006C163C">
        <w:trPr>
          <w:cantSplit/>
        </w:trPr>
        <w:tc>
          <w:tcPr>
            <w:tcW w:w="2430" w:type="dxa"/>
            <w:vAlign w:val="bottom"/>
            <w:hideMark/>
          </w:tcPr>
          <w:p w14:paraId="6E7936B8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51F97" w14:textId="02F7E42B" w:rsidR="00831607" w:rsidRPr="00133764" w:rsidRDefault="00831607" w:rsidP="0083160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9A951" w14:textId="77777777" w:rsidR="00831607" w:rsidRPr="00133764" w:rsidRDefault="00831607" w:rsidP="00831607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14A84" w14:textId="6DA20FCD" w:rsidR="00831607" w:rsidRPr="00133764" w:rsidRDefault="00831607" w:rsidP="00831607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584655F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1D695" w14:textId="62E943EA" w:rsidR="00831607" w:rsidRPr="00133764" w:rsidRDefault="00D3220B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2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271,839</w:t>
            </w:r>
          </w:p>
        </w:tc>
        <w:tc>
          <w:tcPr>
            <w:tcW w:w="270" w:type="dxa"/>
          </w:tcPr>
          <w:p w14:paraId="4A01D710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45ED9" w14:textId="48764879" w:rsidR="00831607" w:rsidRPr="00093162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3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246,319</w:t>
            </w:r>
          </w:p>
        </w:tc>
        <w:tc>
          <w:tcPr>
            <w:tcW w:w="270" w:type="dxa"/>
          </w:tcPr>
          <w:p w14:paraId="13D7831A" w14:textId="77777777" w:rsidR="00831607" w:rsidRPr="00093162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D2EDF" w14:textId="0E3A9778" w:rsidR="00831607" w:rsidRPr="00093162" w:rsidRDefault="00D3220B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22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271,839</w:t>
            </w:r>
          </w:p>
        </w:tc>
        <w:tc>
          <w:tcPr>
            <w:tcW w:w="270" w:type="dxa"/>
          </w:tcPr>
          <w:p w14:paraId="538C0437" w14:textId="77777777" w:rsidR="00831607" w:rsidRPr="00093162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A9EB4" w14:textId="7E90671C" w:rsidR="00831607" w:rsidRPr="00093162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3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246,319</w:t>
            </w:r>
          </w:p>
        </w:tc>
      </w:tr>
      <w:tr w:rsidR="00831607" w:rsidRPr="00133764" w14:paraId="6FC08947" w14:textId="77777777" w:rsidTr="00E94D05">
        <w:trPr>
          <w:cantSplit/>
        </w:trPr>
        <w:tc>
          <w:tcPr>
            <w:tcW w:w="2430" w:type="dxa"/>
            <w:hideMark/>
          </w:tcPr>
          <w:p w14:paraId="69D49B34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2F9CD" w14:textId="54A3CA97" w:rsidR="00831607" w:rsidRPr="00133764" w:rsidRDefault="00D3220B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322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999,497</w:t>
            </w:r>
          </w:p>
        </w:tc>
        <w:tc>
          <w:tcPr>
            <w:tcW w:w="262" w:type="dxa"/>
          </w:tcPr>
          <w:p w14:paraId="3645F422" w14:textId="77777777" w:rsidR="00831607" w:rsidRPr="00133764" w:rsidRDefault="00831607" w:rsidP="00831607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37AD8" w14:textId="7D452CDF" w:rsidR="00831607" w:rsidRPr="00133764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649,552</w:t>
            </w:r>
          </w:p>
        </w:tc>
        <w:tc>
          <w:tcPr>
            <w:tcW w:w="262" w:type="dxa"/>
          </w:tcPr>
          <w:p w14:paraId="647C76AD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1AC42" w14:textId="5999AC75" w:rsidR="00831607" w:rsidRPr="00133764" w:rsidRDefault="00D3220B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322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494,315</w:t>
            </w:r>
          </w:p>
        </w:tc>
        <w:tc>
          <w:tcPr>
            <w:tcW w:w="270" w:type="dxa"/>
          </w:tcPr>
          <w:p w14:paraId="0D9A188D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9204" w14:textId="7CC73853" w:rsidR="00831607" w:rsidRPr="00133764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463,139</w:t>
            </w:r>
          </w:p>
        </w:tc>
        <w:tc>
          <w:tcPr>
            <w:tcW w:w="270" w:type="dxa"/>
          </w:tcPr>
          <w:p w14:paraId="566A9784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38ABA" w14:textId="5105E988" w:rsidR="00831607" w:rsidRPr="00133764" w:rsidRDefault="00DB697C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B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1,493,812</w:t>
            </w:r>
          </w:p>
        </w:tc>
        <w:tc>
          <w:tcPr>
            <w:tcW w:w="270" w:type="dxa"/>
          </w:tcPr>
          <w:p w14:paraId="042DF15E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156EC" w14:textId="04D093F0" w:rsidR="00831607" w:rsidRPr="00133764" w:rsidRDefault="00831607" w:rsidP="00831607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1,112,691</w:t>
            </w:r>
          </w:p>
        </w:tc>
      </w:tr>
      <w:tr w:rsidR="00831607" w:rsidRPr="00133764" w14:paraId="16D45A8F" w14:textId="77777777" w:rsidTr="00D82D4C">
        <w:trPr>
          <w:cantSplit/>
        </w:trPr>
        <w:tc>
          <w:tcPr>
            <w:tcW w:w="2430" w:type="dxa"/>
          </w:tcPr>
          <w:p w14:paraId="485F5836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7ED5B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CE97873" w14:textId="77777777" w:rsidR="00831607" w:rsidRPr="00133764" w:rsidRDefault="00831607" w:rsidP="0083160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EBD0D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677D81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69947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73035A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43CE7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1665F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B13F67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DA13AF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1DC11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31607" w:rsidRPr="00133764" w14:paraId="3D0BF4CF" w14:textId="77777777" w:rsidTr="00D82D4C">
        <w:trPr>
          <w:cantSplit/>
        </w:trPr>
        <w:tc>
          <w:tcPr>
            <w:tcW w:w="2430" w:type="dxa"/>
            <w:vAlign w:val="bottom"/>
            <w:hideMark/>
          </w:tcPr>
          <w:p w14:paraId="6BA2E661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D0D8C" w14:textId="6CC0EE19" w:rsidR="00831607" w:rsidRPr="00133764" w:rsidRDefault="00E52911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529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140,8</w:t>
            </w:r>
            <w:r w:rsidR="00370B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62" w:type="dxa"/>
          </w:tcPr>
          <w:p w14:paraId="69ADACDE" w14:textId="77777777" w:rsidR="00831607" w:rsidRPr="00133764" w:rsidRDefault="00831607" w:rsidP="0083160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DA7E6" w14:textId="61D75B86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103,122</w:t>
            </w:r>
          </w:p>
        </w:tc>
        <w:tc>
          <w:tcPr>
            <w:tcW w:w="262" w:type="dxa"/>
          </w:tcPr>
          <w:p w14:paraId="5AAF07EE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02C73" w14:textId="101ACCA9" w:rsidR="00831607" w:rsidRPr="00133764" w:rsidRDefault="00DB697C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197,</w:t>
            </w:r>
            <w:r w:rsidR="00E529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370B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270" w:type="dxa"/>
          </w:tcPr>
          <w:p w14:paraId="5845FC56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E50CD" w14:textId="01C8B75A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171,447</w:t>
            </w:r>
          </w:p>
        </w:tc>
        <w:tc>
          <w:tcPr>
            <w:tcW w:w="270" w:type="dxa"/>
          </w:tcPr>
          <w:p w14:paraId="449E8EFB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00A1B" w14:textId="36FA037C" w:rsidR="00831607" w:rsidRPr="00133764" w:rsidRDefault="00DB697C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338,108</w:t>
            </w:r>
          </w:p>
        </w:tc>
        <w:tc>
          <w:tcPr>
            <w:tcW w:w="270" w:type="dxa"/>
          </w:tcPr>
          <w:p w14:paraId="5AF055E5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C12D9" w14:textId="50C80DEB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274,569</w:t>
            </w:r>
          </w:p>
        </w:tc>
      </w:tr>
      <w:tr w:rsidR="00831607" w:rsidRPr="00133764" w14:paraId="2CFCEBBE" w14:textId="77777777" w:rsidTr="00D82D4C">
        <w:trPr>
          <w:cantSplit/>
        </w:trPr>
        <w:tc>
          <w:tcPr>
            <w:tcW w:w="2430" w:type="dxa"/>
            <w:vAlign w:val="bottom"/>
          </w:tcPr>
          <w:p w14:paraId="54BFD7C1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C4F495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4E7E06E" w14:textId="77777777" w:rsidR="00831607" w:rsidRPr="00133764" w:rsidRDefault="00831607" w:rsidP="0083160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9AFCF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FA557E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E8C93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53E063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3E88B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8CE746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14CE8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405060" w14:textId="77777777" w:rsidR="00831607" w:rsidRPr="00133764" w:rsidRDefault="00831607" w:rsidP="008316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584286" w14:textId="77777777" w:rsidR="00831607" w:rsidRPr="00133764" w:rsidRDefault="00831607" w:rsidP="0083160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7E5E325D" w14:textId="782C71D3" w:rsidR="006115A7" w:rsidRPr="00133764" w:rsidRDefault="006115A7">
      <w:pPr>
        <w:rPr>
          <w:cs/>
        </w:rPr>
      </w:pPr>
    </w:p>
    <w:p w14:paraId="5C179A78" w14:textId="77777777" w:rsidR="006115A7" w:rsidRPr="00133764" w:rsidRDefault="0061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133764">
        <w:rPr>
          <w:cs/>
        </w:rPr>
        <w:br w:type="page"/>
      </w:r>
    </w:p>
    <w:p w14:paraId="09B7FB61" w14:textId="65BCE149" w:rsidR="0029719B" w:rsidRPr="001C025D" w:rsidRDefault="0029719B" w:rsidP="0029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C025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6710E3" w:rsidRPr="001C025D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เก้า</w:t>
      </w:r>
      <w:r w:rsidRPr="001C025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Pr="001C025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30</w:t>
      </w:r>
      <w:r w:rsidRPr="001C025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6710E3" w:rsidRPr="001C025D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กันยายน</w:t>
      </w:r>
    </w:p>
    <w:p w14:paraId="55228C2E" w14:textId="460E109C" w:rsidR="00962D6E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C025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="0029012E" w:rsidRPr="001C025D">
        <w:rPr>
          <w:rFonts w:asciiTheme="majorBidi" w:hAnsiTheme="majorBidi" w:cstheme="majorBidi"/>
          <w:b/>
          <w:bCs/>
          <w:i/>
          <w:iCs/>
          <w:sz w:val="28"/>
          <w:szCs w:val="28"/>
        </w:rPr>
        <w:t>–</w:t>
      </w:r>
      <w:r w:rsidRPr="001C025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1C025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  <w:r w:rsidR="00212A5E" w:rsidRPr="001C025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8E608C5" w14:textId="77777777" w:rsidR="001C025D" w:rsidRPr="001C025D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7C76E1A" w14:textId="5275D9A4" w:rsidR="0047260B" w:rsidRPr="003C7E08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noProof/>
          <w:highlight w:val="lightGray"/>
          <w:cs/>
        </w:rPr>
      </w:pPr>
      <w:r w:rsidRPr="001C025D">
        <w:rPr>
          <w:rFonts w:asciiTheme="majorBidi" w:hAnsiTheme="majorBidi" w:cstheme="majorBidi"/>
          <w:noProof/>
        </w:rPr>
        <w:drawing>
          <wp:inline distT="0" distB="0" distL="0" distR="0" wp14:anchorId="338DA2FA" wp14:editId="7C064C20">
            <wp:extent cx="5804452" cy="2499112"/>
            <wp:effectExtent l="0" t="0" r="6350" b="0"/>
            <wp:docPr id="16454196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94" b="9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462" cy="2535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BA3FF5" w14:textId="77777777" w:rsidR="001C025D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</w:pPr>
    </w:p>
    <w:p w14:paraId="46A8CDA0" w14:textId="5BEB521E" w:rsidR="00962D6E" w:rsidRPr="004A0B01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A0B0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03E7ADA2" w14:textId="77777777" w:rsidR="001C025D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</w:pPr>
    </w:p>
    <w:p w14:paraId="52C4140C" w14:textId="31474F00" w:rsidR="001C025D" w:rsidRPr="003C7E08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</w:pPr>
      <w:r w:rsidRPr="001C025D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drawing>
          <wp:inline distT="0" distB="0" distL="0" distR="0" wp14:anchorId="684BCD2E" wp14:editId="0EC022DE">
            <wp:extent cx="5803900" cy="2888901"/>
            <wp:effectExtent l="0" t="0" r="6350" b="0"/>
            <wp:docPr id="108548790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03" r="55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442" cy="29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FAD7FC" w14:textId="4E9A845F" w:rsidR="0047260B" w:rsidRPr="003C7E08" w:rsidRDefault="0047260B" w:rsidP="00074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noProof/>
          <w:highlight w:val="lightGray"/>
        </w:rPr>
      </w:pPr>
    </w:p>
    <w:p w14:paraId="114A7E61" w14:textId="77777777" w:rsidR="00D14AFC" w:rsidRPr="003C7E08" w:rsidRDefault="00D14AFC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6"/>
          <w:szCs w:val="6"/>
          <w:highlight w:val="lightGray"/>
        </w:rPr>
      </w:pPr>
    </w:p>
    <w:p w14:paraId="206CCFE9" w14:textId="77777777" w:rsidR="001C025D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</w:pPr>
    </w:p>
    <w:p w14:paraId="4907B8F1" w14:textId="77777777" w:rsidR="001C025D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</w:pPr>
    </w:p>
    <w:p w14:paraId="11A52A72" w14:textId="77777777" w:rsidR="001C025D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</w:pPr>
    </w:p>
    <w:p w14:paraId="006689C1" w14:textId="77777777" w:rsidR="001C025D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</w:pPr>
    </w:p>
    <w:p w14:paraId="636E506A" w14:textId="77777777" w:rsidR="001C025D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</w:pPr>
    </w:p>
    <w:p w14:paraId="067C38DD" w14:textId="5BF7438B" w:rsidR="00CB12CE" w:rsidRPr="00CB12CE" w:rsidRDefault="00CB12CE" w:rsidP="00CB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C025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Pr="001C025D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เก้า</w:t>
      </w:r>
      <w:r w:rsidRPr="001C025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Pr="001C025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30</w:t>
      </w:r>
      <w:r w:rsidRPr="001C025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1C025D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กันยายน</w:t>
      </w:r>
    </w:p>
    <w:p w14:paraId="5E6F0805" w14:textId="010DB8EE" w:rsidR="00962D6E" w:rsidRPr="004A0B01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A0B0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6B198443" w14:textId="77777777" w:rsidR="001C025D" w:rsidRPr="003C7E08" w:rsidRDefault="001C025D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</w:rPr>
      </w:pPr>
    </w:p>
    <w:p w14:paraId="3260E8D9" w14:textId="401DC708" w:rsidR="0029012E" w:rsidRPr="003C7E08" w:rsidRDefault="0029012E" w:rsidP="00074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180"/>
        <w:rPr>
          <w:rFonts w:asciiTheme="majorBidi" w:hAnsiTheme="majorBidi" w:cstheme="majorBidi"/>
          <w:noProof/>
          <w:highlight w:val="lightGray"/>
        </w:rPr>
      </w:pPr>
    </w:p>
    <w:p w14:paraId="6E6F789F" w14:textId="4CF3DFF9" w:rsidR="00AB24CE" w:rsidRPr="003C7E08" w:rsidRDefault="001C0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highlight w:val="lightGray"/>
          <w:cs/>
        </w:rPr>
      </w:pPr>
      <w:r w:rsidRPr="001C025D">
        <w:rPr>
          <w:rFonts w:asciiTheme="majorBidi" w:hAnsiTheme="majorBidi" w:cstheme="majorBidi"/>
          <w:b/>
          <w:bCs/>
          <w:i/>
          <w:iCs/>
          <w:noProof/>
          <w:color w:val="000000"/>
          <w:sz w:val="28"/>
          <w:szCs w:val="28"/>
        </w:rPr>
        <w:drawing>
          <wp:inline distT="0" distB="0" distL="0" distR="0" wp14:anchorId="7704EB76" wp14:editId="1CA55BD1">
            <wp:extent cx="6153166" cy="2891790"/>
            <wp:effectExtent l="0" t="0" r="0" b="0"/>
            <wp:docPr id="204188488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7" r="24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394" cy="2896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D3237E" w14:textId="77777777" w:rsidR="001C025D" w:rsidRDefault="001C025D" w:rsidP="0029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highlight w:val="lightGray"/>
        </w:rPr>
      </w:pPr>
    </w:p>
    <w:p w14:paraId="49EDC89A" w14:textId="76F06B9A" w:rsidR="00D2195B" w:rsidRPr="004A0B01" w:rsidRDefault="00DB12B7" w:rsidP="00553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A0B0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</w:t>
      </w:r>
      <w:r w:rsidR="00FE7D19" w:rsidRPr="004A0B0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</w:t>
      </w:r>
    </w:p>
    <w:p w14:paraId="30C61CD5" w14:textId="77777777" w:rsidR="001C025D" w:rsidRPr="003C7E08" w:rsidRDefault="001C025D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8"/>
          <w:szCs w:val="28"/>
          <w:highlight w:val="lightGray"/>
          <w:cs/>
        </w:rPr>
      </w:pPr>
    </w:p>
    <w:p w14:paraId="0A594C0D" w14:textId="6C1A20A0" w:rsidR="001C025D" w:rsidRDefault="001C025D" w:rsidP="002F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  <w:highlight w:val="lightGray"/>
        </w:rPr>
      </w:pPr>
      <w:r w:rsidRPr="001C025D">
        <w:rPr>
          <w:rFonts w:asciiTheme="majorBidi" w:hAnsiTheme="majorBidi" w:cstheme="majorBidi"/>
          <w:noProof/>
        </w:rPr>
        <w:drawing>
          <wp:inline distT="0" distB="0" distL="0" distR="0" wp14:anchorId="79171B39" wp14:editId="217B9239">
            <wp:extent cx="5864444" cy="2949934"/>
            <wp:effectExtent l="0" t="0" r="3175" b="0"/>
            <wp:docPr id="214053732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5" r="6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8212" cy="296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545867" w14:textId="77777777" w:rsidR="001C025D" w:rsidRPr="003C7E08" w:rsidRDefault="001C025D" w:rsidP="002F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  <w:highlight w:val="lightGray"/>
        </w:rPr>
      </w:pPr>
    </w:p>
    <w:p w14:paraId="0EDDFA1A" w14:textId="2C1AE880" w:rsidR="0078772E" w:rsidRDefault="0078772E" w:rsidP="00C86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</w:p>
    <w:p w14:paraId="1002D7B6" w14:textId="77777777" w:rsidR="001C025D" w:rsidRDefault="001C025D" w:rsidP="00C86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</w:p>
    <w:p w14:paraId="7C97913F" w14:textId="77777777" w:rsidR="001C025D" w:rsidRDefault="001C025D" w:rsidP="00C86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</w:p>
    <w:p w14:paraId="30E294E5" w14:textId="77777777" w:rsidR="001C025D" w:rsidRPr="00133764" w:rsidRDefault="001C025D" w:rsidP="00C86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</w:p>
    <w:p w14:paraId="4AB47D4D" w14:textId="66031FD0" w:rsidR="00DB12B7" w:rsidRPr="00133764" w:rsidRDefault="00DB12B7" w:rsidP="000E216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7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</w:t>
      </w:r>
      <w:r w:rsidRPr="001337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5864FC0F" w14:textId="77777777" w:rsidR="0042449F" w:rsidRPr="00133764" w:rsidRDefault="0042449F" w:rsidP="00D54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37BE6E" w14:textId="503E6898" w:rsidR="00DB12B7" w:rsidRPr="00133764" w:rsidRDefault="00DB12B7" w:rsidP="002C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553245" w:rsidRPr="00133764" w14:paraId="27B73E2B" w14:textId="77777777" w:rsidTr="00553245">
        <w:tc>
          <w:tcPr>
            <w:tcW w:w="4500" w:type="dxa"/>
          </w:tcPr>
          <w:p w14:paraId="1627CED7" w14:textId="77777777" w:rsidR="00553245" w:rsidRPr="00133764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036C87A" w14:textId="77777777" w:rsidR="00553245" w:rsidRPr="00133764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20B5B6E8" w14:textId="77777777" w:rsidR="00553245" w:rsidRPr="00133764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vAlign w:val="bottom"/>
            <w:hideMark/>
          </w:tcPr>
          <w:p w14:paraId="763699CD" w14:textId="77777777" w:rsidR="00553245" w:rsidRPr="00133764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5C96" w:rsidRPr="00133764" w14:paraId="685B53E9" w14:textId="77777777" w:rsidTr="00553245">
        <w:tc>
          <w:tcPr>
            <w:tcW w:w="4500" w:type="dxa"/>
            <w:hideMark/>
          </w:tcPr>
          <w:p w14:paraId="3BD8B24A" w14:textId="41D425D6" w:rsidR="006C5C96" w:rsidRPr="00133764" w:rsidRDefault="0029719B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F4011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="00F4011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hideMark/>
          </w:tcPr>
          <w:p w14:paraId="033CA358" w14:textId="41796DE8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48530E02" w14:textId="77777777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54D2E8F" w14:textId="6A7F7603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55" w:type="dxa"/>
          </w:tcPr>
          <w:p w14:paraId="6CFFE788" w14:textId="77777777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0624677" w14:textId="55AE8887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5361906" w14:textId="77777777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hideMark/>
          </w:tcPr>
          <w:p w14:paraId="476AD432" w14:textId="7867E997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E540E7" w:rsidRPr="00133764" w14:paraId="3C77F9B9" w14:textId="77777777" w:rsidTr="00553245">
        <w:tc>
          <w:tcPr>
            <w:tcW w:w="4500" w:type="dxa"/>
          </w:tcPr>
          <w:p w14:paraId="12AEF201" w14:textId="77777777" w:rsidR="00E540E7" w:rsidRPr="00133764" w:rsidRDefault="00E540E7" w:rsidP="00E540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C86DA77" w14:textId="77777777" w:rsidR="00E540E7" w:rsidRPr="00133764" w:rsidRDefault="00E540E7" w:rsidP="00E540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40E7" w:rsidRPr="00133764" w14:paraId="4F996687" w14:textId="77777777" w:rsidTr="00553245">
        <w:tc>
          <w:tcPr>
            <w:tcW w:w="4500" w:type="dxa"/>
            <w:hideMark/>
          </w:tcPr>
          <w:p w14:paraId="61B3F6A9" w14:textId="77777777" w:rsidR="00E540E7" w:rsidRPr="00133764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</w:tcPr>
          <w:p w14:paraId="500AA409" w14:textId="77777777" w:rsidR="00E540E7" w:rsidRPr="00133764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3C3A9" w14:textId="77777777" w:rsidR="00E540E7" w:rsidRPr="00133764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9B614CC" w14:textId="77777777" w:rsidR="00E540E7" w:rsidRPr="00133764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94886E2" w14:textId="77777777" w:rsidR="00E540E7" w:rsidRPr="00133764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E6B95D1" w14:textId="77777777" w:rsidR="00E540E7" w:rsidRPr="00133764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5F6DBC" w14:textId="77777777" w:rsidR="00E540E7" w:rsidRPr="00133764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801940C" w14:textId="77777777" w:rsidR="00E540E7" w:rsidRPr="00133764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113DF" w:rsidRPr="00133764" w14:paraId="57745448" w14:textId="77777777" w:rsidTr="00553245">
        <w:tc>
          <w:tcPr>
            <w:tcW w:w="4500" w:type="dxa"/>
            <w:hideMark/>
          </w:tcPr>
          <w:p w14:paraId="4AFF1E89" w14:textId="77777777" w:rsidR="003113DF" w:rsidRPr="00133764" w:rsidRDefault="003113DF" w:rsidP="003113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</w:tcPr>
          <w:p w14:paraId="38435146" w14:textId="6C5534BB" w:rsidR="003113DF" w:rsidRPr="00133764" w:rsidRDefault="000F5D32" w:rsidP="00EC4B5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5D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338,108</w:t>
            </w:r>
          </w:p>
        </w:tc>
        <w:tc>
          <w:tcPr>
            <w:tcW w:w="262" w:type="dxa"/>
          </w:tcPr>
          <w:p w14:paraId="0991CCAA" w14:textId="77777777" w:rsidR="003113DF" w:rsidRPr="00133764" w:rsidRDefault="003113DF" w:rsidP="003113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9654E41" w14:textId="29431AC0" w:rsidR="003113DF" w:rsidRPr="00133764" w:rsidRDefault="003113DF" w:rsidP="00EC4B5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274,569</w:t>
            </w:r>
          </w:p>
        </w:tc>
        <w:tc>
          <w:tcPr>
            <w:tcW w:w="255" w:type="dxa"/>
          </w:tcPr>
          <w:p w14:paraId="7E77EBCD" w14:textId="77777777" w:rsidR="003113DF" w:rsidRPr="00133764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99E0FA8" w14:textId="1EC2A823" w:rsidR="003113DF" w:rsidRPr="00133764" w:rsidRDefault="000F5D32" w:rsidP="00EC4B5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5D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117,118</w:t>
            </w:r>
          </w:p>
        </w:tc>
        <w:tc>
          <w:tcPr>
            <w:tcW w:w="270" w:type="dxa"/>
          </w:tcPr>
          <w:p w14:paraId="1FCB875C" w14:textId="77777777" w:rsidR="003113DF" w:rsidRPr="00133764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E149A67" w14:textId="0A0AF3DE" w:rsidR="003113DF" w:rsidRPr="00133764" w:rsidRDefault="003113DF" w:rsidP="00EC4B5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93,162</w:t>
            </w:r>
          </w:p>
        </w:tc>
      </w:tr>
      <w:tr w:rsidR="003113DF" w:rsidRPr="00133764" w14:paraId="5D293AB0" w14:textId="77777777" w:rsidTr="00553245">
        <w:tc>
          <w:tcPr>
            <w:tcW w:w="4500" w:type="dxa"/>
            <w:hideMark/>
          </w:tcPr>
          <w:p w14:paraId="24D23975" w14:textId="77777777" w:rsidR="003113DF" w:rsidRPr="00133764" w:rsidRDefault="003113DF" w:rsidP="003113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</w:tcPr>
          <w:p w14:paraId="2FF2F52D" w14:textId="77777777" w:rsidR="003113DF" w:rsidRPr="00133764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6B4979E" w14:textId="77777777" w:rsidR="003113DF" w:rsidRPr="00133764" w:rsidRDefault="003113DF" w:rsidP="003113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9293AD4" w14:textId="77777777" w:rsidR="003113DF" w:rsidRPr="00133764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DC293DC" w14:textId="77777777" w:rsidR="003113DF" w:rsidRPr="00133764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AF2548" w14:textId="77777777" w:rsidR="003113DF" w:rsidRPr="00133764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360424" w14:textId="77777777" w:rsidR="003113DF" w:rsidRPr="00133764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61498968" w14:textId="77777777" w:rsidR="003113DF" w:rsidRPr="00133764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113DF" w:rsidRPr="00133764" w14:paraId="1C1C20D3" w14:textId="77777777" w:rsidTr="00553245">
        <w:tc>
          <w:tcPr>
            <w:tcW w:w="4500" w:type="dxa"/>
            <w:hideMark/>
          </w:tcPr>
          <w:p w14:paraId="11BD5EF6" w14:textId="77777777" w:rsidR="003113DF" w:rsidRPr="00133764" w:rsidRDefault="003113DF" w:rsidP="003113DF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F0C1DC" w14:textId="4B61D192" w:rsidR="003113DF" w:rsidRPr="00133764" w:rsidRDefault="000F5D32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5D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27,9</w:t>
            </w:r>
            <w:r w:rsidR="007E27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62" w:type="dxa"/>
          </w:tcPr>
          <w:p w14:paraId="3749DB21" w14:textId="77777777" w:rsidR="003113DF" w:rsidRPr="00133764" w:rsidRDefault="003113DF" w:rsidP="003113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7686266" w14:textId="0E65FC63" w:rsidR="003113DF" w:rsidRPr="00133764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17,220</w:t>
            </w:r>
          </w:p>
        </w:tc>
        <w:tc>
          <w:tcPr>
            <w:tcW w:w="255" w:type="dxa"/>
          </w:tcPr>
          <w:p w14:paraId="6A939BA0" w14:textId="77777777" w:rsidR="003113DF" w:rsidRPr="00133764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BC62849" w14:textId="2ACC019A" w:rsidR="003113DF" w:rsidRPr="00133764" w:rsidRDefault="000F5D32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5D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16,513</w:t>
            </w:r>
          </w:p>
        </w:tc>
        <w:tc>
          <w:tcPr>
            <w:tcW w:w="270" w:type="dxa"/>
          </w:tcPr>
          <w:p w14:paraId="3C044639" w14:textId="77777777" w:rsidR="003113DF" w:rsidRPr="00133764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0B06BA0C" w14:textId="613A35FB" w:rsidR="003113DF" w:rsidRPr="00133764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7,221</w:t>
            </w:r>
          </w:p>
        </w:tc>
      </w:tr>
      <w:tr w:rsidR="003113DF" w:rsidRPr="00133764" w14:paraId="38756D30" w14:textId="77777777" w:rsidTr="00553245">
        <w:tc>
          <w:tcPr>
            <w:tcW w:w="4500" w:type="dxa"/>
            <w:hideMark/>
          </w:tcPr>
          <w:p w14:paraId="7E23F68C" w14:textId="77777777" w:rsidR="003113DF" w:rsidRPr="00133764" w:rsidRDefault="003113DF" w:rsidP="003113DF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44B64608" w14:textId="60298681" w:rsidR="003113DF" w:rsidRPr="00DF686F" w:rsidRDefault="000F5D32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(60,547)</w:t>
            </w:r>
          </w:p>
        </w:tc>
        <w:tc>
          <w:tcPr>
            <w:tcW w:w="262" w:type="dxa"/>
          </w:tcPr>
          <w:p w14:paraId="1FA96D69" w14:textId="77777777" w:rsidR="003113DF" w:rsidRPr="00DF686F" w:rsidRDefault="003113DF" w:rsidP="003113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1D71A14" w14:textId="5C748C76" w:rsidR="003113DF" w:rsidRPr="00DF686F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</w:t>
            </w:r>
            <w:r w:rsidR="00E41C82"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8,585</w:t>
            </w: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74104F4C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0BF153D" w14:textId="07931C2E" w:rsidR="003113DF" w:rsidRPr="00DF686F" w:rsidRDefault="000F5D32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(26,174)</w:t>
            </w:r>
          </w:p>
        </w:tc>
        <w:tc>
          <w:tcPr>
            <w:tcW w:w="270" w:type="dxa"/>
          </w:tcPr>
          <w:p w14:paraId="2D9E9E1A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9241639" w14:textId="1135D014" w:rsidR="003113DF" w:rsidRPr="00DF686F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(24,382)</w:t>
            </w:r>
          </w:p>
        </w:tc>
      </w:tr>
      <w:tr w:rsidR="003113DF" w:rsidRPr="00133764" w14:paraId="26E1FE8C" w14:textId="77777777" w:rsidTr="00553245">
        <w:tc>
          <w:tcPr>
            <w:tcW w:w="4500" w:type="dxa"/>
            <w:hideMark/>
          </w:tcPr>
          <w:p w14:paraId="0BEA942C" w14:textId="77777777" w:rsidR="003113DF" w:rsidRPr="00133764" w:rsidRDefault="003113DF" w:rsidP="003113DF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41430545" w14:textId="75512B19" w:rsidR="003113DF" w:rsidRPr="00DF686F" w:rsidRDefault="000F5D32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(144,85</w:t>
            </w:r>
            <w:r w:rsidR="007E27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32E0521" w14:textId="77777777" w:rsidR="003113DF" w:rsidRPr="00DF686F" w:rsidRDefault="003113DF" w:rsidP="003113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</w:tcPr>
          <w:p w14:paraId="57878D64" w14:textId="1572A251" w:rsidR="003113DF" w:rsidRPr="00DF686F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</w:t>
            </w:r>
            <w:r w:rsidR="00E41C82"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1,393</w:t>
            </w: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06481D55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799FDDA" w14:textId="5A206A1C" w:rsidR="003113DF" w:rsidRPr="00DF686F" w:rsidRDefault="000F5D32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(61,53</w:t>
            </w:r>
            <w:r w:rsidR="006423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AC61F9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53755C4" w14:textId="587C4656" w:rsidR="003113DF" w:rsidRPr="00DF686F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(58,033)</w:t>
            </w:r>
          </w:p>
        </w:tc>
      </w:tr>
      <w:tr w:rsidR="003113DF" w:rsidRPr="00133764" w14:paraId="1B9A7193" w14:textId="77777777" w:rsidTr="00553245">
        <w:tc>
          <w:tcPr>
            <w:tcW w:w="4500" w:type="dxa"/>
            <w:hideMark/>
          </w:tcPr>
          <w:p w14:paraId="46EEF921" w14:textId="77777777" w:rsidR="003113DF" w:rsidRPr="00133764" w:rsidRDefault="003113DF" w:rsidP="003113DF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58D850A3" w14:textId="62FFD45A" w:rsidR="003113DF" w:rsidRPr="00DF686F" w:rsidRDefault="000F5D32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(10,355)</w:t>
            </w:r>
          </w:p>
        </w:tc>
        <w:tc>
          <w:tcPr>
            <w:tcW w:w="262" w:type="dxa"/>
          </w:tcPr>
          <w:p w14:paraId="7D9A5B65" w14:textId="77777777" w:rsidR="003113DF" w:rsidRPr="00DF686F" w:rsidRDefault="003113DF" w:rsidP="003113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5B13E42" w14:textId="4A01E251" w:rsidR="003113DF" w:rsidRPr="00DF686F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(6,550)</w:t>
            </w:r>
          </w:p>
        </w:tc>
        <w:tc>
          <w:tcPr>
            <w:tcW w:w="255" w:type="dxa"/>
          </w:tcPr>
          <w:p w14:paraId="1BAE3A87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6080AA3" w14:textId="2AF5F46F" w:rsidR="003113DF" w:rsidRPr="00DF686F" w:rsidRDefault="000F5D32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(9,785)</w:t>
            </w:r>
          </w:p>
        </w:tc>
        <w:tc>
          <w:tcPr>
            <w:tcW w:w="270" w:type="dxa"/>
          </w:tcPr>
          <w:p w14:paraId="7D8CCE87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DDBFD8B" w14:textId="32A33E7D" w:rsidR="003113DF" w:rsidRPr="00DF686F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(5,588)</w:t>
            </w:r>
          </w:p>
        </w:tc>
      </w:tr>
      <w:tr w:rsidR="003113DF" w:rsidRPr="00133764" w14:paraId="5D1E59AE" w14:textId="77777777" w:rsidTr="00553245">
        <w:tc>
          <w:tcPr>
            <w:tcW w:w="4500" w:type="dxa"/>
            <w:hideMark/>
          </w:tcPr>
          <w:p w14:paraId="0F03D119" w14:textId="453425A8" w:rsidR="003113DF" w:rsidRPr="00133764" w:rsidRDefault="003113DF" w:rsidP="003113DF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073407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64235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73407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64235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73407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  <w:r w:rsidRPr="000734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ซึ่งเป็นไปตาม </w:t>
            </w:r>
            <w:r w:rsidRPr="00073407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990" w:type="dxa"/>
          </w:tcPr>
          <w:p w14:paraId="21A6BCB7" w14:textId="77777777" w:rsidR="003113DF" w:rsidRPr="00DF686F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117A15" w14:textId="109C4F53" w:rsidR="000F5D32" w:rsidRPr="00DF686F" w:rsidRDefault="00827695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F5D32"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12,940</w:t>
            </w: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758573EF" w14:textId="77777777" w:rsidR="003113DF" w:rsidRPr="00DF686F" w:rsidRDefault="003113DF" w:rsidP="003113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554164A" w14:textId="77777777" w:rsidR="003113DF" w:rsidRPr="00DF686F" w:rsidRDefault="003113DF" w:rsidP="003113DF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B841BE" w14:textId="45E7FF0E" w:rsidR="003113DF" w:rsidRPr="00DF686F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1,460</w:t>
            </w:r>
          </w:p>
        </w:tc>
        <w:tc>
          <w:tcPr>
            <w:tcW w:w="255" w:type="dxa"/>
          </w:tcPr>
          <w:p w14:paraId="6ABEF9FA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2D27AE55" w14:textId="77777777" w:rsidR="003113DF" w:rsidRPr="00DF686F" w:rsidRDefault="003113DF" w:rsidP="003113D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D9E1A3" w14:textId="118E2444" w:rsidR="000F5D32" w:rsidRPr="00DF686F" w:rsidRDefault="00827695" w:rsidP="00EC4B5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F5D32"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13,380</w:t>
            </w: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B1DE4A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BA114CE" w14:textId="77777777" w:rsidR="003113DF" w:rsidRPr="00DF686F" w:rsidRDefault="003113DF" w:rsidP="003113DF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6998F9" w14:textId="2DA8030C" w:rsidR="003113DF" w:rsidRPr="00DF686F" w:rsidRDefault="003113DF" w:rsidP="003113DF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1,023</w:t>
            </w:r>
          </w:p>
        </w:tc>
      </w:tr>
      <w:tr w:rsidR="003113DF" w:rsidRPr="00133764" w14:paraId="7990185C" w14:textId="77777777" w:rsidTr="00553245">
        <w:tc>
          <w:tcPr>
            <w:tcW w:w="4500" w:type="dxa"/>
            <w:hideMark/>
          </w:tcPr>
          <w:p w14:paraId="70633E27" w14:textId="6768FE06" w:rsidR="003113DF" w:rsidRPr="00133764" w:rsidRDefault="003113DF" w:rsidP="003113DF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2A54451F" w14:textId="7241A304" w:rsidR="003113DF" w:rsidRPr="00DF686F" w:rsidRDefault="000F5D32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(505)</w:t>
            </w:r>
          </w:p>
        </w:tc>
        <w:tc>
          <w:tcPr>
            <w:tcW w:w="262" w:type="dxa"/>
          </w:tcPr>
          <w:p w14:paraId="7DEC7FEA" w14:textId="77777777" w:rsidR="003113DF" w:rsidRPr="00DF686F" w:rsidRDefault="003113DF" w:rsidP="003113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4F4230C" w14:textId="7030A4AF" w:rsidR="003113DF" w:rsidRPr="00DF686F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(1,444)</w:t>
            </w:r>
          </w:p>
        </w:tc>
        <w:tc>
          <w:tcPr>
            <w:tcW w:w="255" w:type="dxa"/>
          </w:tcPr>
          <w:p w14:paraId="54F18B0E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1707020" w14:textId="6800CE59" w:rsidR="003113DF" w:rsidRPr="00DF686F" w:rsidRDefault="000F5D32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(505)</w:t>
            </w:r>
          </w:p>
        </w:tc>
        <w:tc>
          <w:tcPr>
            <w:tcW w:w="270" w:type="dxa"/>
          </w:tcPr>
          <w:p w14:paraId="618A65DF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5730B95" w14:textId="21899F87" w:rsidR="003113DF" w:rsidRPr="00DF686F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(1,444)</w:t>
            </w:r>
          </w:p>
        </w:tc>
      </w:tr>
      <w:tr w:rsidR="003113DF" w:rsidRPr="00133764" w14:paraId="51764732" w14:textId="77777777" w:rsidTr="00553245">
        <w:tc>
          <w:tcPr>
            <w:tcW w:w="4500" w:type="dxa"/>
            <w:hideMark/>
          </w:tcPr>
          <w:p w14:paraId="28037B55" w14:textId="77777777" w:rsidR="003113DF" w:rsidRPr="00133764" w:rsidRDefault="003113DF" w:rsidP="003113DF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33BD" w14:textId="5F5933A6" w:rsidR="003113DF" w:rsidRPr="00DF686F" w:rsidRDefault="000F5D32" w:rsidP="003113DF">
            <w:pPr>
              <w:pStyle w:val="acctfourfigures"/>
              <w:tabs>
                <w:tab w:val="decimal" w:pos="52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E90948D" w14:textId="77777777" w:rsidR="003113DF" w:rsidRPr="00DF686F" w:rsidRDefault="003113DF" w:rsidP="003113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FDC96" w14:textId="152ABD4C" w:rsidR="003113DF" w:rsidRPr="00DF686F" w:rsidRDefault="003113DF" w:rsidP="00EC4B5C">
            <w:pPr>
              <w:pStyle w:val="acctfourfigures"/>
              <w:tabs>
                <w:tab w:val="decimal" w:pos="53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EDE279C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2393A" w14:textId="65F40C51" w:rsidR="003113DF" w:rsidRPr="00DF686F" w:rsidRDefault="000F5D32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70,3</w:t>
            </w:r>
            <w:r w:rsidR="006423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97A50B2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6826D" w14:textId="37B9D26A" w:rsidR="003113DF" w:rsidRPr="00DF686F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48,742</w:t>
            </w:r>
          </w:p>
        </w:tc>
      </w:tr>
      <w:tr w:rsidR="003113DF" w:rsidRPr="00133764" w14:paraId="4BFA4B1A" w14:textId="77777777" w:rsidTr="00553245">
        <w:tc>
          <w:tcPr>
            <w:tcW w:w="4500" w:type="dxa"/>
            <w:hideMark/>
          </w:tcPr>
          <w:p w14:paraId="41961A76" w14:textId="77777777" w:rsidR="003113DF" w:rsidRPr="00133764" w:rsidRDefault="003113DF" w:rsidP="003113D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1FDC7" w14:textId="3FB9F593" w:rsidR="003113DF" w:rsidRPr="00DF686F" w:rsidRDefault="000F5D32" w:rsidP="00EC4B5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27695" w:rsidRPr="00DF68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36,896</w:t>
            </w:r>
          </w:p>
        </w:tc>
        <w:tc>
          <w:tcPr>
            <w:tcW w:w="262" w:type="dxa"/>
          </w:tcPr>
          <w:p w14:paraId="33F19E20" w14:textId="77777777" w:rsidR="003113DF" w:rsidRPr="00DF686F" w:rsidRDefault="003113DF" w:rsidP="003113D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BFB81" w14:textId="23ACB97E" w:rsidR="003113DF" w:rsidRPr="00DF686F" w:rsidRDefault="003113DF" w:rsidP="00EC4B5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95,277</w:t>
            </w:r>
          </w:p>
        </w:tc>
        <w:tc>
          <w:tcPr>
            <w:tcW w:w="255" w:type="dxa"/>
          </w:tcPr>
          <w:p w14:paraId="18FC6174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34D99" w14:textId="1249AC75" w:rsidR="003113DF" w:rsidRPr="00DF686F" w:rsidRDefault="00827695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92,60</w:t>
            </w:r>
            <w:r w:rsidR="00294FA9" w:rsidRPr="00DF68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C34B1BC" w14:textId="77777777" w:rsidR="003113DF" w:rsidRPr="00DF686F" w:rsidRDefault="003113DF" w:rsidP="003113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35A41" w14:textId="6EC9F436" w:rsidR="003113DF" w:rsidRPr="00DF686F" w:rsidRDefault="003113DF" w:rsidP="003113D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F68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60,701</w:t>
            </w:r>
          </w:p>
        </w:tc>
      </w:tr>
    </w:tbl>
    <w:p w14:paraId="7520E598" w14:textId="426B0FD1" w:rsidR="000E216D" w:rsidRPr="00133764" w:rsidRDefault="000E216D">
      <w:pPr>
        <w:rPr>
          <w:rFonts w:asciiTheme="majorBidi" w:hAnsiTheme="majorBidi" w:cstheme="majorBidi"/>
          <w:sz w:val="28"/>
          <w:szCs w:val="28"/>
        </w:rPr>
      </w:pPr>
    </w:p>
    <w:p w14:paraId="505FABBB" w14:textId="014BFE54" w:rsidR="000E216D" w:rsidRPr="00133764" w:rsidRDefault="000E216D">
      <w:pPr>
        <w:rPr>
          <w:rFonts w:asciiTheme="majorBidi" w:hAnsiTheme="majorBidi" w:cstheme="majorBidi"/>
          <w:sz w:val="28"/>
          <w:szCs w:val="28"/>
        </w:rPr>
      </w:pPr>
    </w:p>
    <w:p w14:paraId="6AEF3757" w14:textId="77777777" w:rsidR="000E216D" w:rsidRPr="00133764" w:rsidRDefault="000E216D" w:rsidP="000E216D">
      <w:pPr>
        <w:rPr>
          <w:rFonts w:asciiTheme="majorBidi" w:hAnsiTheme="majorBidi" w:cstheme="majorBidi"/>
          <w:cs/>
        </w:rPr>
      </w:pPr>
      <w:r w:rsidRPr="00133764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0E216D" w:rsidRPr="00133764" w14:paraId="6E80DD39" w14:textId="77777777" w:rsidTr="002E288A">
        <w:tc>
          <w:tcPr>
            <w:tcW w:w="4500" w:type="dxa"/>
          </w:tcPr>
          <w:p w14:paraId="221494B1" w14:textId="77777777" w:rsidR="000E216D" w:rsidRPr="00133764" w:rsidRDefault="000E216D" w:rsidP="002E288A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hanging="446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A99172E" w14:textId="77777777" w:rsidR="000E216D" w:rsidRPr="00133764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</w:tcPr>
          <w:p w14:paraId="2E1B0120" w14:textId="77777777" w:rsidR="000E216D" w:rsidRPr="00133764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D06F20E" w14:textId="77777777" w:rsidR="000E216D" w:rsidRPr="00133764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0E216D" w:rsidRPr="00133764" w14:paraId="2BA2A940" w14:textId="77777777" w:rsidTr="002E288A">
        <w:tc>
          <w:tcPr>
            <w:tcW w:w="4500" w:type="dxa"/>
          </w:tcPr>
          <w:p w14:paraId="232E8E7A" w14:textId="77777777" w:rsidR="000E216D" w:rsidRPr="00133764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4C1C9385" w14:textId="77777777" w:rsidR="000E216D" w:rsidRPr="00133764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</w:pPr>
            <w:r w:rsidRPr="00133764"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7F542DCE" w14:textId="77777777" w:rsidR="000E216D" w:rsidRPr="00133764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B6E2588" w14:textId="77777777" w:rsidR="000E216D" w:rsidRPr="00133764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</w:pPr>
            <w:r w:rsidRPr="00133764"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F4011B" w:rsidRPr="00133764" w14:paraId="03B54E51" w14:textId="77777777" w:rsidTr="002E288A">
        <w:tc>
          <w:tcPr>
            <w:tcW w:w="4500" w:type="dxa"/>
          </w:tcPr>
          <w:p w14:paraId="1A43C3BC" w14:textId="77777777" w:rsidR="00F4011B" w:rsidRPr="00133764" w:rsidRDefault="00F4011B" w:rsidP="00F4011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8C1B7" w14:textId="63449B5C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62" w:type="dxa"/>
          </w:tcPr>
          <w:p w14:paraId="2EEC48B9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9AEA05F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133764">
              <w:rPr>
                <w:rFonts w:asciiTheme="majorBidi" w:hAnsiTheme="majorBidi" w:cstheme="majorBidi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55" w:type="dxa"/>
          </w:tcPr>
          <w:p w14:paraId="7B4B3B11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10260439" w14:textId="6D590CEA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</w:p>
        </w:tc>
        <w:tc>
          <w:tcPr>
            <w:tcW w:w="270" w:type="dxa"/>
          </w:tcPr>
          <w:p w14:paraId="1D7CBABA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bottom"/>
          </w:tcPr>
          <w:p w14:paraId="55143800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133764">
              <w:rPr>
                <w:rFonts w:asciiTheme="majorBidi" w:hAnsiTheme="majorBidi" w:cstheme="majorBidi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</w:tr>
      <w:tr w:rsidR="00F4011B" w:rsidRPr="00133764" w14:paraId="31EFD750" w14:textId="77777777" w:rsidTr="002E288A">
        <w:tc>
          <w:tcPr>
            <w:tcW w:w="4500" w:type="dxa"/>
          </w:tcPr>
          <w:p w14:paraId="5D8A25A2" w14:textId="77777777" w:rsidR="00F4011B" w:rsidRPr="00133764" w:rsidRDefault="00F4011B" w:rsidP="00F4011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7D29823" w14:textId="259E965D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bCs/>
                <w:sz w:val="27"/>
                <w:szCs w:val="27"/>
              </w:rPr>
              <w:t>2568</w:t>
            </w:r>
          </w:p>
        </w:tc>
        <w:tc>
          <w:tcPr>
            <w:tcW w:w="262" w:type="dxa"/>
          </w:tcPr>
          <w:p w14:paraId="052339DB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336F3072" w14:textId="60E149AA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bCs/>
                <w:sz w:val="27"/>
                <w:szCs w:val="27"/>
              </w:rPr>
              <w:t>2567</w:t>
            </w:r>
          </w:p>
        </w:tc>
        <w:tc>
          <w:tcPr>
            <w:tcW w:w="255" w:type="dxa"/>
          </w:tcPr>
          <w:p w14:paraId="4BA24D7F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C83D0F0" w14:textId="26EF2F5F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bCs/>
                <w:sz w:val="27"/>
                <w:szCs w:val="27"/>
              </w:rPr>
              <w:t>2568</w:t>
            </w:r>
          </w:p>
        </w:tc>
        <w:tc>
          <w:tcPr>
            <w:tcW w:w="270" w:type="dxa"/>
          </w:tcPr>
          <w:p w14:paraId="57F34BD2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BB09FD1" w14:textId="73815F9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bCs/>
                <w:sz w:val="27"/>
                <w:szCs w:val="27"/>
              </w:rPr>
              <w:t>2567</w:t>
            </w:r>
          </w:p>
        </w:tc>
      </w:tr>
      <w:tr w:rsidR="00F4011B" w:rsidRPr="00133764" w14:paraId="35A3F5F7" w14:textId="77777777" w:rsidTr="002E288A">
        <w:tc>
          <w:tcPr>
            <w:tcW w:w="4500" w:type="dxa"/>
          </w:tcPr>
          <w:p w14:paraId="5923EF5A" w14:textId="77777777" w:rsidR="00F4011B" w:rsidRPr="00133764" w:rsidRDefault="00F4011B" w:rsidP="00F4011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  <w:vAlign w:val="bottom"/>
          </w:tcPr>
          <w:p w14:paraId="52A240FC" w14:textId="77777777" w:rsidR="00F4011B" w:rsidRPr="00133764" w:rsidRDefault="00F4011B" w:rsidP="00F401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F4011B" w:rsidRPr="00133764" w14:paraId="3314424F" w14:textId="77777777" w:rsidTr="004D02AC">
        <w:tc>
          <w:tcPr>
            <w:tcW w:w="4500" w:type="dxa"/>
          </w:tcPr>
          <w:p w14:paraId="6E1FC637" w14:textId="444BA162" w:rsidR="00F4011B" w:rsidRPr="00133764" w:rsidRDefault="00F4011B" w:rsidP="00F4011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0422BE" w14:textId="34452E36" w:rsidR="00F4011B" w:rsidRPr="00133764" w:rsidRDefault="0099271C" w:rsidP="00F4011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108,807</w:t>
            </w:r>
          </w:p>
        </w:tc>
        <w:tc>
          <w:tcPr>
            <w:tcW w:w="262" w:type="dxa"/>
          </w:tcPr>
          <w:p w14:paraId="3DB5A91E" w14:textId="7777777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7D25B26B" w14:textId="38004E87" w:rsidR="00F4011B" w:rsidRPr="00133764" w:rsidRDefault="00F4011B" w:rsidP="00F4011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75,902</w:t>
            </w:r>
          </w:p>
        </w:tc>
        <w:tc>
          <w:tcPr>
            <w:tcW w:w="255" w:type="dxa"/>
          </w:tcPr>
          <w:p w14:paraId="2A3AC0DD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B0599DB" w14:textId="649A4852" w:rsidR="00F4011B" w:rsidRPr="00133764" w:rsidRDefault="0099271C" w:rsidP="00F4011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56,555</w:t>
            </w:r>
          </w:p>
        </w:tc>
        <w:tc>
          <w:tcPr>
            <w:tcW w:w="270" w:type="dxa"/>
          </w:tcPr>
          <w:p w14:paraId="10EC298C" w14:textId="77777777" w:rsidR="00F4011B" w:rsidRPr="00133764" w:rsidRDefault="00F4011B" w:rsidP="00F4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F02A22C" w14:textId="6CFEEA65" w:rsidR="00F4011B" w:rsidRPr="00133764" w:rsidRDefault="00F4011B" w:rsidP="00F4011B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36,981</w:t>
            </w:r>
          </w:p>
        </w:tc>
      </w:tr>
      <w:tr w:rsidR="004D02AC" w:rsidRPr="00133764" w14:paraId="7D533253" w14:textId="77777777" w:rsidTr="004D02AC">
        <w:tc>
          <w:tcPr>
            <w:tcW w:w="4500" w:type="dxa"/>
          </w:tcPr>
          <w:p w14:paraId="2B409FC0" w14:textId="77777777" w:rsidR="004D02AC" w:rsidRPr="00133764" w:rsidRDefault="004D02AC" w:rsidP="004D02A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13376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93D546D" w14:textId="25337E77" w:rsidR="004D02AC" w:rsidRPr="00133764" w:rsidRDefault="004D02AC" w:rsidP="004D02A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0DCC4F8" w14:textId="77777777" w:rsidR="004D02AC" w:rsidRPr="00133764" w:rsidRDefault="004D02AC" w:rsidP="004D02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607D4318" w14:textId="40F8C90D" w:rsidR="004D02AC" w:rsidRPr="00133764" w:rsidRDefault="004D02AC" w:rsidP="004D02A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33764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083EA3A" w14:textId="77777777" w:rsidR="004D02AC" w:rsidRPr="00133764" w:rsidRDefault="004D02AC" w:rsidP="004D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1FBD8C3D" w14:textId="59C6745E" w:rsidR="004D02AC" w:rsidRPr="00EC4B5C" w:rsidRDefault="004D02AC" w:rsidP="004D02A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EC4B5C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B9B97B" w14:textId="77777777" w:rsidR="004D02AC" w:rsidRPr="00133764" w:rsidRDefault="004D02AC" w:rsidP="004D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010D7BCE" w14:textId="7FAC798C" w:rsidR="004D02AC" w:rsidRPr="00133764" w:rsidRDefault="004D02AC" w:rsidP="004D02A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33764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4D02AC" w:rsidRPr="00133764" w14:paraId="0B14102D" w14:textId="77777777" w:rsidTr="002E288A">
        <w:tc>
          <w:tcPr>
            <w:tcW w:w="4500" w:type="dxa"/>
          </w:tcPr>
          <w:p w14:paraId="7BBE8599" w14:textId="77777777" w:rsidR="004D02AC" w:rsidRPr="00133764" w:rsidRDefault="004D02AC" w:rsidP="004D02A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83617" w14:textId="33DAF44E" w:rsidR="004D02AC" w:rsidRPr="00133764" w:rsidRDefault="004D02AC" w:rsidP="004D02A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108,807</w:t>
            </w:r>
          </w:p>
        </w:tc>
        <w:tc>
          <w:tcPr>
            <w:tcW w:w="262" w:type="dxa"/>
          </w:tcPr>
          <w:p w14:paraId="56E005C4" w14:textId="77777777" w:rsidR="004D02AC" w:rsidRPr="00133764" w:rsidRDefault="004D02AC" w:rsidP="004D02A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A223E" w14:textId="4A683D42" w:rsidR="004D02AC" w:rsidRPr="00133764" w:rsidRDefault="004D02AC" w:rsidP="004D02A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75,902</w:t>
            </w:r>
          </w:p>
        </w:tc>
        <w:tc>
          <w:tcPr>
            <w:tcW w:w="255" w:type="dxa"/>
          </w:tcPr>
          <w:p w14:paraId="16108FE6" w14:textId="77777777" w:rsidR="004D02AC" w:rsidRPr="00133764" w:rsidRDefault="004D02AC" w:rsidP="004D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D2946" w14:textId="6A431FC2" w:rsidR="004D02AC" w:rsidRPr="00133764" w:rsidRDefault="00F1434D" w:rsidP="004D02A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56,555</w:t>
            </w:r>
          </w:p>
        </w:tc>
        <w:tc>
          <w:tcPr>
            <w:tcW w:w="270" w:type="dxa"/>
          </w:tcPr>
          <w:p w14:paraId="3AD5172E" w14:textId="77777777" w:rsidR="004D02AC" w:rsidRPr="00133764" w:rsidRDefault="004D02AC" w:rsidP="004D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714C2" w14:textId="7CFC86B6" w:rsidR="004D02AC" w:rsidRPr="00133764" w:rsidRDefault="004D02AC" w:rsidP="004D02AC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36,981</w:t>
            </w:r>
          </w:p>
        </w:tc>
      </w:tr>
    </w:tbl>
    <w:p w14:paraId="6037FF2B" w14:textId="77777777" w:rsidR="000E216D" w:rsidRPr="00133764" w:rsidRDefault="000E216D">
      <w:pPr>
        <w:rPr>
          <w:rFonts w:asciiTheme="majorBidi" w:hAnsiTheme="majorBidi" w:cstheme="majorBidi"/>
          <w:sz w:val="28"/>
          <w:szCs w:val="28"/>
        </w:rPr>
      </w:pPr>
    </w:p>
    <w:p w14:paraId="5E4DB672" w14:textId="401B8DCE" w:rsidR="00DB12B7" w:rsidRPr="0082394C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82394C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665D247B" w14:textId="77777777" w:rsidR="00DB12B7" w:rsidRPr="00133764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1E4D6032" w14:textId="24D5C589" w:rsidR="00DB12B7" w:rsidRPr="00133764" w:rsidRDefault="00DB12B7" w:rsidP="00DB12B7">
      <w:pPr>
        <w:spacing w:line="240" w:lineRule="auto"/>
        <w:ind w:left="540" w:right="-9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F686F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DF686F">
        <w:rPr>
          <w:rFonts w:asciiTheme="majorBidi" w:hAnsiTheme="majorBidi" w:cstheme="majorBidi"/>
          <w:sz w:val="28"/>
          <w:szCs w:val="28"/>
          <w:cs/>
        </w:rPr>
        <w:t>นื่อง</w:t>
      </w:r>
      <w:r w:rsidR="00AF11F0" w:rsidRPr="00DF686F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F4011B" w:rsidRPr="00DF686F">
        <w:rPr>
          <w:rFonts w:asciiTheme="majorBidi" w:hAnsiTheme="majorBidi" w:cstheme="majorBidi" w:hint="cs"/>
          <w:sz w:val="28"/>
          <w:szCs w:val="28"/>
          <w:cs/>
        </w:rPr>
        <w:t>เก้าเ</w:t>
      </w:r>
      <w:r w:rsidR="00082C44" w:rsidRPr="00DF686F">
        <w:rPr>
          <w:rFonts w:asciiTheme="majorBidi" w:hAnsiTheme="majorBidi" w:cstheme="majorBidi"/>
          <w:sz w:val="28"/>
          <w:szCs w:val="28"/>
          <w:cs/>
        </w:rPr>
        <w:t>ดือนสิ้นสุ</w:t>
      </w:r>
      <w:r w:rsidR="00082C44" w:rsidRPr="00DF686F">
        <w:rPr>
          <w:rFonts w:asciiTheme="majorBidi" w:hAnsiTheme="majorBidi" w:cstheme="majorBidi"/>
          <w:spacing w:val="-2"/>
          <w:sz w:val="28"/>
          <w:szCs w:val="28"/>
          <w:cs/>
        </w:rPr>
        <w:t>ดวันที่</w:t>
      </w:r>
      <w:r w:rsidR="00082C44" w:rsidRPr="00DF686F">
        <w:rPr>
          <w:rFonts w:asciiTheme="majorBidi" w:hAnsiTheme="majorBidi" w:cstheme="majorBidi"/>
          <w:spacing w:val="-2"/>
          <w:sz w:val="28"/>
          <w:szCs w:val="28"/>
        </w:rPr>
        <w:br/>
        <w:t>3</w:t>
      </w:r>
      <w:r w:rsidR="00BF3545" w:rsidRPr="00DF686F">
        <w:rPr>
          <w:rFonts w:asciiTheme="majorBidi" w:hAnsiTheme="majorBidi" w:cstheme="majorBidi"/>
          <w:spacing w:val="-2"/>
          <w:sz w:val="28"/>
          <w:szCs w:val="28"/>
        </w:rPr>
        <w:t xml:space="preserve">0 </w:t>
      </w:r>
      <w:r w:rsidR="00F4011B" w:rsidRPr="00DF686F">
        <w:rPr>
          <w:rFonts w:asciiTheme="majorBidi" w:hAnsiTheme="majorBidi" w:cstheme="majorBidi" w:hint="cs"/>
          <w:spacing w:val="-2"/>
          <w:sz w:val="28"/>
          <w:szCs w:val="28"/>
          <w:cs/>
        </w:rPr>
        <w:t>กันยายน</w:t>
      </w:r>
      <w:r w:rsidR="00AF11F0" w:rsidRPr="00DF686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F11F0" w:rsidRPr="00DF686F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082C44" w:rsidRPr="00DF686F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DF686F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คือร้อยละ</w:t>
      </w:r>
      <w:r w:rsidR="0047260B" w:rsidRPr="00DF686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602641" w:rsidRPr="00DF686F">
        <w:rPr>
          <w:rFonts w:asciiTheme="majorBidi" w:hAnsiTheme="majorBidi" w:cstheme="majorBidi"/>
          <w:spacing w:val="-2"/>
          <w:sz w:val="28"/>
          <w:szCs w:val="28"/>
        </w:rPr>
        <w:t>19.03</w:t>
      </w:r>
      <w:r w:rsidR="0047260B" w:rsidRPr="00DF686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35213" w:rsidRPr="00DF686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F686F">
        <w:rPr>
          <w:rFonts w:asciiTheme="majorBidi" w:hAnsiTheme="majorBidi" w:cstheme="majorBidi"/>
          <w:spacing w:val="-2"/>
          <w:sz w:val="28"/>
          <w:szCs w:val="28"/>
          <w:cs/>
        </w:rPr>
        <w:t>และร้อยล</w:t>
      </w:r>
      <w:r w:rsidR="008716E7" w:rsidRPr="00DF686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ะ </w:t>
      </w:r>
      <w:r w:rsidR="00602641" w:rsidRPr="00DF686F">
        <w:rPr>
          <w:rFonts w:asciiTheme="majorBidi" w:hAnsiTheme="majorBidi" w:cstheme="majorBidi"/>
          <w:spacing w:val="-2"/>
          <w:sz w:val="28"/>
          <w:szCs w:val="28"/>
        </w:rPr>
        <w:t>4.93</w:t>
      </w:r>
      <w:r w:rsidR="0047260B" w:rsidRPr="00DF686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2026" w:rsidRPr="00DF686F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DF686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7041E" w:rsidRPr="00DF686F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082C44" w:rsidRPr="00DF686F">
        <w:rPr>
          <w:rFonts w:asciiTheme="majorBidi" w:hAnsiTheme="majorBidi" w:cstheme="majorBidi"/>
          <w:i/>
          <w:iCs/>
          <w:spacing w:val="-2"/>
          <w:sz w:val="28"/>
          <w:szCs w:val="28"/>
        </w:rPr>
        <w:t>7</w:t>
      </w:r>
      <w:r w:rsidR="0057041E" w:rsidRPr="00DF686F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57041E" w:rsidRPr="00DF686F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ร้อยละ</w:t>
      </w:r>
      <w:r w:rsidR="00CD306A" w:rsidRPr="00DF686F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18.13</w:t>
      </w:r>
      <w:r w:rsidR="0057041E" w:rsidRPr="00DF686F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57041E" w:rsidRPr="00DF686F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และร้อยล</w:t>
      </w:r>
      <w:r w:rsidR="00082C44" w:rsidRPr="00DF686F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ะ</w:t>
      </w:r>
      <w:r w:rsidR="0057041E" w:rsidRPr="00DF686F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="00CD306A" w:rsidRPr="00DF686F">
        <w:rPr>
          <w:rFonts w:asciiTheme="majorBidi" w:hAnsiTheme="majorBidi" w:cstheme="majorBidi"/>
          <w:i/>
          <w:iCs/>
          <w:spacing w:val="-2"/>
          <w:sz w:val="28"/>
          <w:szCs w:val="28"/>
        </w:rPr>
        <w:t>0</w:t>
      </w:r>
      <w:r w:rsidR="00093162" w:rsidRPr="00DF686F">
        <w:rPr>
          <w:rFonts w:asciiTheme="majorBidi" w:hAnsiTheme="majorBidi" w:cstheme="majorBidi"/>
          <w:i/>
          <w:iCs/>
          <w:spacing w:val="-2"/>
          <w:sz w:val="28"/>
          <w:szCs w:val="28"/>
        </w:rPr>
        <w:t>.</w:t>
      </w:r>
      <w:r w:rsidR="00CD306A" w:rsidRPr="00DF686F">
        <w:rPr>
          <w:rFonts w:asciiTheme="majorBidi" w:hAnsiTheme="majorBidi" w:cstheme="majorBidi"/>
          <w:i/>
          <w:iCs/>
          <w:spacing w:val="-2"/>
          <w:sz w:val="28"/>
          <w:szCs w:val="28"/>
        </w:rPr>
        <w:t>16</w:t>
      </w:r>
      <w:r w:rsidR="0057041E" w:rsidRPr="00DF686F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57041E" w:rsidRPr="00DF686F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="0057041E" w:rsidRPr="00DF686F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A2267C" w:rsidRPr="00DF686F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A2267C" w:rsidRPr="00DF686F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DF686F">
        <w:rPr>
          <w:rFonts w:asciiTheme="majorBidi" w:hAnsiTheme="majorBidi" w:cstheme="majorBidi"/>
          <w:spacing w:val="-2"/>
          <w:sz w:val="28"/>
          <w:szCs w:val="28"/>
          <w:cs/>
        </w:rPr>
        <w:t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</w:t>
      </w:r>
      <w:r w:rsidRPr="00133764">
        <w:rPr>
          <w:rFonts w:asciiTheme="majorBidi" w:hAnsiTheme="majorBidi" w:cstheme="majorBidi"/>
          <w:spacing w:val="-2"/>
          <w:sz w:val="28"/>
          <w:szCs w:val="28"/>
          <w:cs/>
        </w:rPr>
        <w:t xml:space="preserve">อย่างยิ่ง ส่วนแบ่งกำไรจากเงินลงทุนในบริษัทย่อย </w:t>
      </w:r>
      <w:r w:rsidRPr="00133764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รายได้รับล่วงหน้า และ</w:t>
      </w:r>
      <w:r w:rsidR="00EC4FAE" w:rsidRPr="00133764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ค่าเผื่อผลขาดทุนด้านเครดิตที่คาดว่าจะเกิดขึ้น</w:t>
      </w:r>
    </w:p>
    <w:p w14:paraId="19702C04" w14:textId="637C2E99" w:rsidR="004A4F2B" w:rsidRPr="00133764" w:rsidRDefault="004A4F2B" w:rsidP="00292A13">
      <w:pPr>
        <w:rPr>
          <w:rFonts w:asciiTheme="majorBidi" w:eastAsia="MS Mincho" w:hAnsiTheme="majorBidi" w:cstheme="majorBidi"/>
          <w:b/>
          <w:bCs/>
          <w:sz w:val="28"/>
          <w:szCs w:val="28"/>
          <w:cs/>
          <w:lang w:eastAsia="x-none"/>
        </w:rPr>
      </w:pPr>
    </w:p>
    <w:p w14:paraId="1385993A" w14:textId="77777777" w:rsidR="00FB132E" w:rsidRPr="00133764" w:rsidRDefault="00FB132E" w:rsidP="00FB132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133764">
        <w:rPr>
          <w:rFonts w:asciiTheme="majorBidi" w:eastAsia="MS Mincho" w:hAnsiTheme="majorBidi" w:cstheme="majorBidi" w:hint="cs"/>
          <w:sz w:val="28"/>
          <w:szCs w:val="28"/>
          <w:cs/>
          <w:lang w:val="en-GB"/>
        </w:rPr>
        <w:t>เงินปันผล</w:t>
      </w:r>
    </w:p>
    <w:p w14:paraId="07FCE139" w14:textId="77777777" w:rsidR="004D1EE0" w:rsidRPr="00133764" w:rsidRDefault="004D1EE0" w:rsidP="004D1EE0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lang w:val="en-US" w:bidi="th-TH"/>
        </w:rPr>
      </w:pPr>
    </w:p>
    <w:p w14:paraId="0753F3DB" w14:textId="3AB21B2F" w:rsidR="00FB132E" w:rsidRPr="00133764" w:rsidRDefault="00FB132E" w:rsidP="00FB132E">
      <w:pPr>
        <w:pStyle w:val="ListParagraph"/>
        <w:tabs>
          <w:tab w:val="clear" w:pos="907"/>
          <w:tab w:val="left" w:pos="90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 xml:space="preserve">รายละเอียดเงินปันผลในระหว่างปี </w:t>
      </w:r>
      <w:r w:rsidRPr="00133764">
        <w:rPr>
          <w:rFonts w:asciiTheme="majorBidi" w:hAnsiTheme="majorBidi" w:cstheme="majorBidi"/>
          <w:sz w:val="28"/>
          <w:szCs w:val="28"/>
        </w:rPr>
        <w:t>256</w:t>
      </w:r>
      <w:r w:rsidR="00107542" w:rsidRPr="00133764">
        <w:rPr>
          <w:rFonts w:asciiTheme="majorBidi" w:hAnsiTheme="majorBidi" w:cstheme="majorBidi"/>
          <w:sz w:val="28"/>
          <w:szCs w:val="28"/>
        </w:rPr>
        <w:t>8</w:t>
      </w:r>
      <w:r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ABECB5C" w14:textId="77777777" w:rsidR="00FB132E" w:rsidRPr="00133764" w:rsidRDefault="00FB132E" w:rsidP="004D1EE0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800"/>
        <w:gridCol w:w="1642"/>
        <w:gridCol w:w="236"/>
        <w:gridCol w:w="1147"/>
      </w:tblGrid>
      <w:tr w:rsidR="00FB132E" w:rsidRPr="00133764" w14:paraId="5E837CB5" w14:textId="77777777" w:rsidTr="00793048">
        <w:trPr>
          <w:tblHeader/>
        </w:trPr>
        <w:tc>
          <w:tcPr>
            <w:tcW w:w="2520" w:type="dxa"/>
            <w:vAlign w:val="bottom"/>
          </w:tcPr>
          <w:p w14:paraId="448C681B" w14:textId="77777777" w:rsidR="00FB132E" w:rsidRPr="00133764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5982ABEC" w14:textId="77777777" w:rsidR="00FB132E" w:rsidRPr="00133764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050A6DF4" w14:textId="77777777" w:rsidR="00FB132E" w:rsidRPr="00133764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642" w:type="dxa"/>
            <w:vAlign w:val="bottom"/>
            <w:hideMark/>
          </w:tcPr>
          <w:p w14:paraId="7C28EEB9" w14:textId="77777777" w:rsidR="00FB132E" w:rsidRPr="00133764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95B1B2E" w14:textId="77777777" w:rsidR="00FB132E" w:rsidRPr="00133764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  <w:hideMark/>
          </w:tcPr>
          <w:p w14:paraId="472E83CF" w14:textId="77777777" w:rsidR="00FB132E" w:rsidRPr="00133764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B62372" w:rsidRPr="00133764" w14:paraId="0EE8C756" w14:textId="77777777" w:rsidTr="008D2FD8">
        <w:trPr>
          <w:tblHeader/>
        </w:trPr>
        <w:tc>
          <w:tcPr>
            <w:tcW w:w="2520" w:type="dxa"/>
            <w:vAlign w:val="bottom"/>
          </w:tcPr>
          <w:p w14:paraId="0E5105BC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555AD8D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2EFD329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584BD09" w14:textId="32F083E6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6054E6BF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4251D7B" w14:textId="5000CF4B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62372" w:rsidRPr="00133764" w14:paraId="70DABF1E" w14:textId="77777777" w:rsidTr="00793048">
        <w:tc>
          <w:tcPr>
            <w:tcW w:w="2520" w:type="dxa"/>
          </w:tcPr>
          <w:p w14:paraId="4893DAEA" w14:textId="39EEA089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  <w:p w14:paraId="726F65BB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ประจำปี</w:t>
            </w:r>
          </w:p>
          <w:p w14:paraId="031DD9D4" w14:textId="4EE3273C" w:rsidR="00B62372" w:rsidRDefault="007E6D43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เงินปันผลระหว่างกาล</w:t>
            </w:r>
          </w:p>
          <w:p w14:paraId="755403CB" w14:textId="7A5693DC" w:rsidR="007E6D43" w:rsidRPr="00133764" w:rsidRDefault="007E6D43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D47BE68" w14:textId="77777777" w:rsidR="00B62372" w:rsidRPr="006453EC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7364B76" w14:textId="5252DD9B" w:rsidR="00B62372" w:rsidRPr="006453EC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53EC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6453EC">
              <w:rPr>
                <w:rFonts w:asciiTheme="majorBidi" w:hAnsiTheme="majorBidi" w:hint="cs"/>
                <w:sz w:val="28"/>
                <w:szCs w:val="28"/>
                <w:cs/>
              </w:rPr>
              <w:t>เมษายน</w:t>
            </w:r>
            <w:r w:rsidRPr="006453E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453E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  <w:p w14:paraId="33226CFF" w14:textId="763356E9" w:rsidR="00B62372" w:rsidRPr="006453EC" w:rsidRDefault="00C34061" w:rsidP="00AA21A7">
            <w:pPr>
              <w:tabs>
                <w:tab w:val="clear" w:pos="227"/>
                <w:tab w:val="clear" w:pos="454"/>
                <w:tab w:val="left" w:pos="540"/>
                <w:tab w:val="left" w:pos="1230"/>
                <w:tab w:val="left" w:pos="134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53EC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6453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Pr="006453E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78EEA36D" w14:textId="77777777" w:rsidR="00B62372" w:rsidRPr="006453EC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DBC17A" w14:textId="77777777" w:rsidR="00B62372" w:rsidRPr="006453EC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453EC">
              <w:rPr>
                <w:rFonts w:asciiTheme="majorBidi" w:hAnsiTheme="majorBidi" w:hint="cs"/>
                <w:sz w:val="28"/>
                <w:szCs w:val="28"/>
                <w:cs/>
              </w:rPr>
              <w:t>พฤษภาคม</w:t>
            </w:r>
            <w:r w:rsidRPr="006453E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453EC">
              <w:rPr>
                <w:rFonts w:asciiTheme="majorBidi" w:hAnsiTheme="majorBidi"/>
                <w:sz w:val="28"/>
                <w:szCs w:val="28"/>
              </w:rPr>
              <w:t>2568</w:t>
            </w:r>
          </w:p>
          <w:p w14:paraId="4ABC3BFE" w14:textId="7C4BC5B5" w:rsidR="00C34061" w:rsidRPr="006453EC" w:rsidRDefault="00C34061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53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6453E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  <w:hideMark/>
          </w:tcPr>
          <w:p w14:paraId="2D5CF57A" w14:textId="77777777" w:rsidR="00B62372" w:rsidRPr="006453EC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20824D5" w14:textId="6FE4D99A" w:rsidR="00B62372" w:rsidRPr="006453EC" w:rsidRDefault="00B62372" w:rsidP="00960CF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53EC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  <w:p w14:paraId="32565272" w14:textId="397CCBDA" w:rsidR="00C34061" w:rsidRPr="006453EC" w:rsidRDefault="00C34061" w:rsidP="00960CF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3EC">
              <w:rPr>
                <w:rFonts w:asciiTheme="majorBidi" w:hAnsiTheme="majorBidi" w:cstheme="majorBidi"/>
                <w:sz w:val="28"/>
                <w:szCs w:val="28"/>
              </w:rPr>
              <w:t>0.14</w:t>
            </w:r>
          </w:p>
        </w:tc>
        <w:tc>
          <w:tcPr>
            <w:tcW w:w="236" w:type="dxa"/>
          </w:tcPr>
          <w:p w14:paraId="310D78B8" w14:textId="77777777" w:rsidR="00B62372" w:rsidRPr="006453EC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DD0534" w14:textId="77777777" w:rsidR="00B62372" w:rsidRPr="006453EC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A5AAB8" w14:textId="77777777" w:rsidR="00B62372" w:rsidRPr="006453EC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69505295" w14:textId="77777777" w:rsidR="00B62372" w:rsidRPr="006453EC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66A52C" w14:textId="72334C40" w:rsidR="00B62372" w:rsidRPr="006453EC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53EC">
              <w:rPr>
                <w:rFonts w:asciiTheme="majorBidi" w:hAnsiTheme="majorBidi" w:cstheme="majorBidi"/>
                <w:sz w:val="28"/>
                <w:szCs w:val="28"/>
              </w:rPr>
              <w:t>55.26</w:t>
            </w:r>
          </w:p>
          <w:p w14:paraId="52931D60" w14:textId="0E1A1677" w:rsidR="00C34061" w:rsidRPr="006453EC" w:rsidRDefault="00C34061" w:rsidP="00960CF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53EC">
              <w:rPr>
                <w:rFonts w:asciiTheme="majorBidi" w:hAnsiTheme="majorBidi" w:cstheme="majorBidi"/>
                <w:sz w:val="28"/>
                <w:szCs w:val="28"/>
              </w:rPr>
              <w:t>42.98</w:t>
            </w:r>
          </w:p>
        </w:tc>
      </w:tr>
      <w:tr w:rsidR="00B62372" w:rsidRPr="00133764" w14:paraId="5733D0CC" w14:textId="77777777" w:rsidTr="00793048">
        <w:tc>
          <w:tcPr>
            <w:tcW w:w="2520" w:type="dxa"/>
          </w:tcPr>
          <w:p w14:paraId="3577FE51" w14:textId="5ABE1AD9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57644297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C5B7A8A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1C78D840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30CDA1A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F1802E4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372" w:rsidRPr="00133764" w14:paraId="6D04B86E" w14:textId="77777777" w:rsidTr="00793048">
        <w:tc>
          <w:tcPr>
            <w:tcW w:w="2520" w:type="dxa"/>
          </w:tcPr>
          <w:p w14:paraId="6DB75C91" w14:textId="4CB55CE6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13376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วีเซิร์ฟพลัส</w:t>
            </w:r>
            <w:r w:rsidRPr="0013376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</w:tcPr>
          <w:p w14:paraId="2E671B91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4994AF0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47DCBB0B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007760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EF08AAB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372" w:rsidRPr="00133764" w14:paraId="08C53313" w14:textId="77777777" w:rsidTr="00793048">
        <w:tc>
          <w:tcPr>
            <w:tcW w:w="2520" w:type="dxa"/>
          </w:tcPr>
          <w:p w14:paraId="7DD86A15" w14:textId="3443FB75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726A9DB7" w14:textId="44158A82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เมษายน</w:t>
            </w:r>
            <w:r w:rsidRPr="0013376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7F315982" w14:textId="1B84FBE3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พฤษภาคม</w:t>
            </w:r>
            <w:r w:rsidRPr="0013376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2343BCF3" w14:textId="71AEEE75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236" w:type="dxa"/>
          </w:tcPr>
          <w:p w14:paraId="78B47F54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F85BD8A" w14:textId="657BA5FE" w:rsidR="00B62372" w:rsidRPr="00133764" w:rsidRDefault="00B62372" w:rsidP="00960CF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  <w:tr w:rsidR="00B62372" w:rsidRPr="00133764" w14:paraId="349293FA" w14:textId="77777777" w:rsidTr="00793048">
        <w:tc>
          <w:tcPr>
            <w:tcW w:w="2520" w:type="dxa"/>
          </w:tcPr>
          <w:p w14:paraId="6B0AA2EA" w14:textId="77777777" w:rsidR="00B62372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5ADB81" w14:textId="77777777" w:rsidR="002B57B8" w:rsidRDefault="002B57B8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B83C87F" w14:textId="77777777" w:rsidR="0099271C" w:rsidRDefault="0099271C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0EE96E3" w14:textId="77777777" w:rsidR="002B57B8" w:rsidRPr="00133764" w:rsidRDefault="002B57B8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C1F6333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B2D6230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71C89EE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CE435AB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9EBC288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372" w:rsidRPr="00133764" w14:paraId="19F039DE" w14:textId="77777777" w:rsidTr="00793048">
        <w:tc>
          <w:tcPr>
            <w:tcW w:w="2520" w:type="dxa"/>
            <w:hideMark/>
          </w:tcPr>
          <w:p w14:paraId="2BE9094D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  <w:p w14:paraId="26168C91" w14:textId="78D3AFF1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ไอ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ซีเคียว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  <w:p w14:paraId="4A1B55FD" w14:textId="435562E5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15BEB769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08EEB38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E2A667" w14:textId="52621823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31675D7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B38A53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CE8E76" w14:textId="23236128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003C0589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AD02E2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544EBA" w14:textId="20C28068" w:rsidR="00B62372" w:rsidRPr="00133764" w:rsidRDefault="00B62372" w:rsidP="00C340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236" w:type="dxa"/>
          </w:tcPr>
          <w:p w14:paraId="465D0760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F0B6B4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9E0683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36C9174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14DC05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496D3B" w14:textId="1596F2A8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</w:tr>
      <w:tr w:rsidR="00B62372" w:rsidRPr="00133764" w14:paraId="1DE82D18" w14:textId="77777777" w:rsidTr="00793048">
        <w:tc>
          <w:tcPr>
            <w:tcW w:w="2520" w:type="dxa"/>
          </w:tcPr>
          <w:p w14:paraId="0D5172E7" w14:textId="77777777" w:rsidR="0017776C" w:rsidRDefault="0017776C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9F4566" w14:textId="2556C85E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วินท์คอม เทคโนโลยี</w:t>
            </w:r>
          </w:p>
          <w:p w14:paraId="2A7AD7DE" w14:textId="559C637C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(สิงคโปร์) จำกัด</w:t>
            </w:r>
          </w:p>
          <w:p w14:paraId="7DF2578C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เงินปันผลระหว่างกาล</w:t>
            </w:r>
          </w:p>
          <w:p w14:paraId="46B39E1B" w14:textId="4424BB5E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512342BF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122368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C8DB84" w14:textId="77777777" w:rsidR="007F0DB6" w:rsidRPr="00133764" w:rsidRDefault="007F0DB6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C777C5" w14:textId="0A945C21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  <w:p w14:paraId="73C54773" w14:textId="0A90453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F4D7C6C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B04770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C7EA84" w14:textId="77777777" w:rsidR="007F0DB6" w:rsidRPr="00133764" w:rsidRDefault="007F0DB6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2861AB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  <w:p w14:paraId="7252F837" w14:textId="3D8CBB5E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79E8A42D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F42BC5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8D49F2" w14:textId="77777777" w:rsidR="007F0DB6" w:rsidRPr="00133764" w:rsidRDefault="007F0DB6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188162" w14:textId="77777777" w:rsidR="00B62372" w:rsidRPr="00133764" w:rsidRDefault="00B62372" w:rsidP="00960CF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68.64</w:t>
            </w:r>
          </w:p>
          <w:p w14:paraId="7409567B" w14:textId="3DEFDF9D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335.00</w:t>
            </w:r>
          </w:p>
        </w:tc>
        <w:tc>
          <w:tcPr>
            <w:tcW w:w="236" w:type="dxa"/>
          </w:tcPr>
          <w:p w14:paraId="25479A4E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63BAA06D" w14:textId="77777777" w:rsidR="00B62372" w:rsidRPr="00133764" w:rsidRDefault="00B62372" w:rsidP="00F762D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9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1EEC7D" w14:textId="77777777" w:rsidR="00B62372" w:rsidRPr="00133764" w:rsidRDefault="00B62372" w:rsidP="00F762D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9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0966FD" w14:textId="77777777" w:rsidR="007F0DB6" w:rsidRPr="00133764" w:rsidRDefault="007F0DB6" w:rsidP="00F762D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9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F22A1D" w14:textId="77777777" w:rsidR="00F762D3" w:rsidRPr="00133764" w:rsidRDefault="00B62372" w:rsidP="00F762D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98"/>
              </w:tabs>
              <w:spacing w:line="240" w:lineRule="auto"/>
              <w:ind w:left="-103" w:right="2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6.86</w:t>
            </w:r>
          </w:p>
          <w:p w14:paraId="46F77249" w14:textId="0A3ECAAE" w:rsidR="00B62372" w:rsidRPr="00133764" w:rsidRDefault="00B62372" w:rsidP="00F762D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98"/>
              </w:tabs>
              <w:spacing w:line="240" w:lineRule="auto"/>
              <w:ind w:left="-103" w:right="2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33.50</w:t>
            </w:r>
          </w:p>
        </w:tc>
      </w:tr>
    </w:tbl>
    <w:p w14:paraId="3F9D24DB" w14:textId="77777777" w:rsidR="00D35287" w:rsidRPr="00133764" w:rsidRDefault="00D35287" w:rsidP="00D3528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0CF39127" w14:textId="55D74C76" w:rsidR="00DB12B7" w:rsidRPr="00133764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133764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เครื่องมือทางการเงิน</w:t>
      </w:r>
    </w:p>
    <w:p w14:paraId="0D201C11" w14:textId="77777777" w:rsidR="002C2989" w:rsidRPr="00133764" w:rsidRDefault="002C2989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5E15C061" w14:textId="67E66791" w:rsidR="00DB12B7" w:rsidRPr="00133764" w:rsidRDefault="00DB12B7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13376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133764" w:rsidRDefault="002C2989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1B1FE5D6" w14:textId="68C93746" w:rsidR="002C2989" w:rsidRPr="00133764" w:rsidRDefault="00DB12B7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133764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133764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ที่มีสาระสำคัญ</w:t>
      </w:r>
      <w:r w:rsidRPr="00133764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662414A1" w14:textId="77777777" w:rsidR="00EC4FAE" w:rsidRPr="00133764" w:rsidRDefault="00EC4FAE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30333B97" w14:textId="61C3444B" w:rsidR="00DB12B7" w:rsidRPr="00133764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33764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สัญญา</w:t>
      </w:r>
      <w:r w:rsidRPr="00133764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7E9CFC3C" w14:textId="77777777" w:rsidR="002C2989" w:rsidRPr="00133764" w:rsidRDefault="002C298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6A14AD2A" w14:textId="44BC15CC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13376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364403F1" w14:textId="77777777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E4AAD2" w14:textId="77777777" w:rsidR="0057041E" w:rsidRPr="00133764" w:rsidRDefault="0057041E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bookmarkStart w:id="3" w:name="_Hlk24130628"/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IT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br/>
        <w:t xml:space="preserve">23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สิงหาคม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 Business Transfer Agreement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>บริษัท วีเอสที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</w:t>
      </w:r>
    </w:p>
    <w:p w14:paraId="417A25A9" w14:textId="77777777" w:rsidR="0057041E" w:rsidRPr="00133764" w:rsidRDefault="0057041E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603A967" w14:textId="77777777" w:rsidR="0057041E" w:rsidRPr="00133764" w:rsidRDefault="0057041E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ในเดือนสิงหาคม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2560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>Business Transfer Agreement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ลงวันที่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>23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สิงหาคม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14:paraId="3C919532" w14:textId="77777777" w:rsidR="00D35287" w:rsidRPr="00133764" w:rsidRDefault="00D35287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C740986" w14:textId="77777777" w:rsidR="006F4379" w:rsidRDefault="006F437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FA1A436" w14:textId="77777777" w:rsidR="006F4379" w:rsidRDefault="006F437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CC45772" w14:textId="77777777" w:rsidR="006F4379" w:rsidRDefault="006F437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D0F8C1D" w14:textId="77777777" w:rsidR="006F4379" w:rsidRDefault="006F437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60EF0DA" w14:textId="135B9FD6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133764">
        <w:rPr>
          <w:rFonts w:asciiTheme="majorBidi" w:hAnsiTheme="majorBidi" w:cstheme="majorBidi"/>
          <w:i/>
          <w:iCs/>
          <w:sz w:val="28"/>
          <w:szCs w:val="28"/>
        </w:rPr>
        <w:lastRenderedPageBreak/>
        <w:t>Service Level Agreement</w:t>
      </w:r>
    </w:p>
    <w:p w14:paraId="263AB4BD" w14:textId="77777777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46C76" w14:textId="153B96DD" w:rsidR="00DB12B7" w:rsidRPr="00133764" w:rsidRDefault="0057041E" w:rsidP="00E86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วีเซิร์ฟพลัส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จำกัดเข้าทำสัญญา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กับบริษัท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วีเอสที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อีซีเอส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เซอร์วิสเซส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ประเทศไทย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="00E8621B"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โดยให้สิทธิ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วีเซิร์ฟพลัส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ในการให้บริการแก่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วีเอสที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อีซีเอส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เซอร์วิสเซส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ประเทศไทย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ซึ่งมีการแบ่งสัดส่วนรายได้กันในแต่ละสัญญาของแต่ละประเภทในอัตราที่ตกลงกัน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สัญญามีกำหนดระยะเวลาตั้งแต่วันที่</w:t>
      </w:r>
      <w:r w:rsidR="00EC4FAE" w:rsidRPr="00133764">
        <w:rPr>
          <w:rFonts w:asciiTheme="majorBidi" w:hAnsiTheme="majorBidi" w:cstheme="majorBidi"/>
          <w:spacing w:val="-4"/>
          <w:sz w:val="28"/>
          <w:szCs w:val="28"/>
        </w:rPr>
        <w:t xml:space="preserve"> 1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มกราคม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256</w:t>
      </w:r>
      <w:r w:rsidR="005B5C77" w:rsidRPr="00133764">
        <w:rPr>
          <w:rFonts w:asciiTheme="majorBidi" w:hAnsiTheme="majorBidi" w:cstheme="majorBidi"/>
          <w:spacing w:val="-4"/>
          <w:sz w:val="28"/>
          <w:szCs w:val="28"/>
        </w:rPr>
        <w:t>8</w:t>
      </w:r>
      <w:r w:rsidR="00E51F28" w:rsidRPr="0013376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ถึงวันที่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51F28" w:rsidRPr="00133764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51F28" w:rsidRPr="00133764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B5C77" w:rsidRPr="00133764">
        <w:rPr>
          <w:rFonts w:asciiTheme="majorBidi" w:hAnsiTheme="majorBidi" w:cstheme="majorBidi"/>
          <w:spacing w:val="-4"/>
          <w:sz w:val="28"/>
          <w:szCs w:val="28"/>
        </w:rPr>
        <w:t>8</w:t>
      </w:r>
    </w:p>
    <w:bookmarkEnd w:id="3"/>
    <w:p w14:paraId="09BDE24E" w14:textId="7FB30000" w:rsidR="00A02E65" w:rsidRPr="00133764" w:rsidRDefault="00A0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4"/>
          <w:szCs w:val="24"/>
          <w:cs/>
          <w:lang w:eastAsia="x-none"/>
        </w:rPr>
      </w:pPr>
    </w:p>
    <w:p w14:paraId="4A772C3F" w14:textId="24E53F66" w:rsidR="00DB12B7" w:rsidRPr="00133764" w:rsidRDefault="00DB12B7" w:rsidP="00CA72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  <w:r w:rsidRPr="00133764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8E937F7" w14:textId="77777777" w:rsidR="00DB12B7" w:rsidRPr="00133764" w:rsidRDefault="00DB12B7" w:rsidP="00DB12B7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133764" w14:paraId="12FD8AA2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437F1EDB" w:rsidR="00DB12B7" w:rsidRPr="001337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F3545"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F401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ED59C6"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02209"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1337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1337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133764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133764" w14:paraId="099A593B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1337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1337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133764" w14:paraId="3187DF2F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15DF3D8" w14:textId="77777777" w:rsidR="00DB12B7" w:rsidRPr="00133764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1337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1337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295F6218" w:rsidR="00DB12B7" w:rsidRPr="001337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7FD9" w:rsidRPr="00133764" w14:paraId="6FCD6E07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489EF1B" w14:textId="77777777" w:rsidR="007A7FD9" w:rsidRPr="00133764" w:rsidRDefault="007A7FD9" w:rsidP="007A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72A90AB5" w:rsidR="007A7FD9" w:rsidRPr="00A84700" w:rsidRDefault="00C205BA" w:rsidP="0047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700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847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700">
              <w:rPr>
                <w:rFonts w:asciiTheme="majorBidi" w:hAnsiTheme="majorBidi"/>
                <w:sz w:val="28"/>
                <w:szCs w:val="28"/>
                <w:cs/>
              </w:rPr>
              <w:t>070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7A7FD9" w:rsidRPr="00A84700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61BE1DE7" w:rsidR="007A7FD9" w:rsidRPr="00A84700" w:rsidRDefault="00C205BA" w:rsidP="00C2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700">
              <w:rPr>
                <w:rFonts w:asciiTheme="majorBidi" w:hAnsiTheme="majorBidi"/>
                <w:sz w:val="28"/>
                <w:szCs w:val="28"/>
                <w:cs/>
              </w:rPr>
              <w:t xml:space="preserve">-   </w:t>
            </w:r>
          </w:p>
        </w:tc>
      </w:tr>
      <w:tr w:rsidR="007A7FD9" w:rsidRPr="00133764" w14:paraId="78833FED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703018C" w14:textId="77777777" w:rsidR="007A7FD9" w:rsidRPr="00133764" w:rsidRDefault="007A7FD9" w:rsidP="007A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042AAAD0" w:rsidR="007A7FD9" w:rsidRPr="00A84700" w:rsidRDefault="00C205BA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700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="006A236D">
              <w:rPr>
                <w:rFonts w:asciiTheme="majorBidi" w:hAnsiTheme="majorBidi"/>
                <w:sz w:val="28"/>
                <w:szCs w:val="28"/>
              </w:rPr>
              <w:t>5,309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7A7FD9" w:rsidRPr="00A84700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1C8AA3F7" w:rsidR="007A7FD9" w:rsidRPr="00A84700" w:rsidRDefault="00C205BA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700">
              <w:rPr>
                <w:rFonts w:asciiTheme="majorBidi" w:hAnsiTheme="majorBidi"/>
                <w:sz w:val="28"/>
                <w:szCs w:val="28"/>
                <w:cs/>
              </w:rPr>
              <w:t>127</w:t>
            </w:r>
            <w:r w:rsidRPr="00A847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700">
              <w:rPr>
                <w:rFonts w:asciiTheme="majorBidi" w:hAnsiTheme="majorBidi"/>
                <w:sz w:val="28"/>
                <w:szCs w:val="28"/>
                <w:cs/>
              </w:rPr>
              <w:t>937</w:t>
            </w:r>
          </w:p>
        </w:tc>
      </w:tr>
      <w:tr w:rsidR="007A7FD9" w:rsidRPr="00133764" w14:paraId="66998254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386CB1" w14:textId="77777777" w:rsidR="007A7FD9" w:rsidRPr="00133764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7FDB8E4D" w:rsidR="007A7FD9" w:rsidRPr="00A84700" w:rsidRDefault="00C205BA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700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A847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700">
              <w:rPr>
                <w:rFonts w:asciiTheme="majorBidi" w:hAnsiTheme="majorBidi"/>
                <w:sz w:val="28"/>
                <w:szCs w:val="28"/>
                <w:cs/>
              </w:rPr>
              <w:t>756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7A7FD9" w:rsidRPr="00A84700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712DC882" w:rsidR="007A7FD9" w:rsidRPr="00A84700" w:rsidRDefault="00C205BA" w:rsidP="0047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4700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847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84700">
              <w:rPr>
                <w:rFonts w:asciiTheme="majorBidi" w:hAnsiTheme="majorBidi"/>
                <w:sz w:val="28"/>
                <w:szCs w:val="28"/>
                <w:cs/>
              </w:rPr>
              <w:t>586</w:t>
            </w:r>
          </w:p>
        </w:tc>
      </w:tr>
      <w:tr w:rsidR="007A7FD9" w:rsidRPr="00133764" w14:paraId="6A3BE54C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A29CBED" w14:textId="77777777" w:rsidR="007A7FD9" w:rsidRPr="00133764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5BDB402C" w:rsidR="007A7FD9" w:rsidRPr="00A84700" w:rsidRDefault="00C205BA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70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16</w:t>
            </w:r>
            <w:r w:rsidR="006A236D">
              <w:rPr>
                <w:rFonts w:asciiTheme="majorBidi" w:hAnsiTheme="majorBidi"/>
                <w:b/>
                <w:bCs/>
                <w:sz w:val="28"/>
                <w:szCs w:val="28"/>
              </w:rPr>
              <w:t>3,135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7A7FD9" w:rsidRPr="00A84700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1AC76AAD" w:rsidR="007A7FD9" w:rsidRPr="00A84700" w:rsidRDefault="00C205BA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70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129</w:t>
            </w:r>
            <w:r w:rsidRPr="00A847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8470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523</w:t>
            </w:r>
          </w:p>
        </w:tc>
      </w:tr>
    </w:tbl>
    <w:p w14:paraId="09FE28EE" w14:textId="39CBD3A1" w:rsidR="00EC4FAE" w:rsidRPr="00133764" w:rsidRDefault="00EC4FAE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bookmarkStart w:id="4" w:name="_Hlk15912718"/>
    </w:p>
    <w:p w14:paraId="49CEE589" w14:textId="2A4B92CA" w:rsidR="007818E3" w:rsidRPr="00133764" w:rsidRDefault="00D4025B" w:rsidP="00170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133764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เงินฝากสถาบันการเงินที่มี</w:t>
      </w:r>
      <w:r w:rsidR="00FF2C8B" w:rsidRPr="00133764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ข้อจำกัดการใช้</w:t>
      </w:r>
    </w:p>
    <w:p w14:paraId="37BB77D7" w14:textId="77777777" w:rsidR="00EC4FAE" w:rsidRPr="00133764" w:rsidRDefault="00EC4FAE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</w:p>
    <w:p w14:paraId="4221FCC7" w14:textId="275F1EB9" w:rsidR="00EC4FAE" w:rsidRPr="00133764" w:rsidRDefault="00EC4FAE" w:rsidP="00EC4F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A84700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ณ วันที่ </w:t>
      </w:r>
      <w:r w:rsidR="00BF3545" w:rsidRPr="00A84700">
        <w:rPr>
          <w:rFonts w:asciiTheme="majorBidi" w:hAnsiTheme="majorBidi" w:cstheme="majorBidi"/>
          <w:sz w:val="28"/>
          <w:szCs w:val="28"/>
        </w:rPr>
        <w:t>30</w:t>
      </w:r>
      <w:r w:rsidR="00BF3545" w:rsidRPr="00A847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011B" w:rsidRPr="00A8470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F3545" w:rsidRPr="00A847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84700">
        <w:rPr>
          <w:rFonts w:asciiTheme="majorBidi" w:hAnsiTheme="majorBidi" w:cstheme="majorBidi"/>
          <w:sz w:val="28"/>
          <w:szCs w:val="28"/>
          <w:lang w:eastAsia="x-none"/>
        </w:rPr>
        <w:t xml:space="preserve">2568 </w:t>
      </w:r>
      <w:r w:rsidRPr="00A84700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เงินฝากออมทรัพย์และเงินฝากประจำในงบการเงินรวมและงบการเงินเฉพาะกิจการจำนวน </w:t>
      </w:r>
      <w:r w:rsidR="00A62035" w:rsidRPr="00A84700">
        <w:rPr>
          <w:rFonts w:asciiTheme="majorBidi" w:hAnsiTheme="majorBidi" w:cstheme="majorBidi"/>
          <w:sz w:val="28"/>
          <w:szCs w:val="28"/>
          <w:lang w:eastAsia="x-none"/>
        </w:rPr>
        <w:t>27.8</w:t>
      </w:r>
      <w:r w:rsidR="006C6798">
        <w:rPr>
          <w:rFonts w:asciiTheme="majorBidi" w:hAnsiTheme="majorBidi" w:cstheme="majorBidi"/>
          <w:sz w:val="28"/>
          <w:szCs w:val="28"/>
          <w:lang w:eastAsia="x-none"/>
        </w:rPr>
        <w:t>5</w:t>
      </w:r>
      <w:r w:rsidRPr="00A84700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A84700">
        <w:rPr>
          <w:rFonts w:asciiTheme="majorBidi" w:hAnsiTheme="majorBidi" w:cstheme="majorBidi"/>
          <w:sz w:val="28"/>
          <w:szCs w:val="28"/>
          <w:cs/>
          <w:lang w:val="x-none" w:eastAsia="x-none"/>
        </w:rPr>
        <w:t>ล้าน</w:t>
      </w:r>
      <w:r w:rsidRPr="00A84700">
        <w:rPr>
          <w:rFonts w:asciiTheme="majorBidi" w:hAnsiTheme="majorBidi" w:cstheme="majorBidi"/>
          <w:sz w:val="28"/>
          <w:szCs w:val="28"/>
          <w:cs/>
          <w:lang w:eastAsia="x-none"/>
        </w:rPr>
        <w:t>บาท</w:t>
      </w:r>
      <w:r w:rsidRPr="00A84700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A84700">
        <w:rPr>
          <w:rFonts w:asciiTheme="majorBidi" w:hAnsiTheme="majorBidi" w:cstheme="majorBidi"/>
          <w:sz w:val="28"/>
          <w:szCs w:val="28"/>
          <w:cs/>
          <w:lang w:eastAsia="x-none"/>
        </w:rPr>
        <w:t>และ</w:t>
      </w:r>
      <w:r w:rsidRPr="00A84700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C205BA" w:rsidRPr="00A84700">
        <w:rPr>
          <w:rFonts w:asciiTheme="majorBidi" w:hAnsiTheme="majorBidi" w:cstheme="majorBidi"/>
          <w:sz w:val="28"/>
          <w:szCs w:val="28"/>
          <w:lang w:eastAsia="x-none"/>
        </w:rPr>
        <w:t>27.54</w:t>
      </w:r>
      <w:r w:rsidRPr="00A84700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A84700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ล้านบาท ตามลำดับ </w:t>
      </w:r>
      <w:r w:rsidRPr="00A84700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(</w:t>
      </w:r>
      <w:r w:rsidR="00D35287"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31 </w:t>
      </w:r>
      <w:r w:rsidR="00D35287" w:rsidRPr="00A84700">
        <w:rPr>
          <w:rFonts w:asciiTheme="majorBidi" w:hAnsiTheme="majorBidi" w:cstheme="majorBidi" w:hint="cs"/>
          <w:i/>
          <w:iCs/>
          <w:sz w:val="28"/>
          <w:szCs w:val="28"/>
          <w:cs/>
          <w:lang w:eastAsia="x-none"/>
        </w:rPr>
        <w:t xml:space="preserve">ธันวาคม </w:t>
      </w:r>
      <w:r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256</w:t>
      </w:r>
      <w:r w:rsidR="00942DE1"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>7</w:t>
      </w:r>
      <w:r w:rsidRPr="00A84700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: </w:t>
      </w:r>
      <w:r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>19.</w:t>
      </w:r>
      <w:r w:rsidR="00D35287"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>12</w:t>
      </w:r>
      <w:r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A84700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ล้าน</w:t>
      </w:r>
      <w:r w:rsidRPr="00A84700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บาท</w:t>
      </w:r>
      <w:r w:rsidRPr="00A84700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 </w:t>
      </w:r>
      <w:r w:rsidRPr="00A84700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และ</w:t>
      </w:r>
      <w:r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="00942DE1"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>1</w:t>
      </w:r>
      <w:r w:rsidR="00D35287"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>8</w:t>
      </w:r>
      <w:r w:rsidR="00BF3545"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>.</w:t>
      </w:r>
      <w:r w:rsidR="00D35287"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>81</w:t>
      </w:r>
      <w:r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A84700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ล้านบาท</w:t>
      </w:r>
      <w:r w:rsidRPr="00A84700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A84700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ตามลำดับ</w:t>
      </w:r>
      <w:r w:rsidRPr="00A84700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)</w:t>
      </w:r>
      <w:r w:rsidRPr="00A84700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ได้ใช้เป็นหลักประกันต่อธนาคารสำหรับ</w:t>
      </w:r>
      <w:r w:rsidRPr="00A84700">
        <w:rPr>
          <w:rFonts w:asciiTheme="majorBidi" w:hAnsiTheme="majorBidi" w:cstheme="majorBidi"/>
          <w:sz w:val="28"/>
          <w:szCs w:val="28"/>
          <w:cs/>
          <w:lang w:eastAsia="x-none"/>
        </w:rPr>
        <w:t>วงเงินเบิกเกินบัญชี</w:t>
      </w:r>
      <w:r w:rsidRPr="00133764">
        <w:rPr>
          <w:rFonts w:asciiTheme="majorBidi" w:hAnsiTheme="majorBidi" w:cstheme="majorBidi"/>
          <w:sz w:val="28"/>
          <w:szCs w:val="28"/>
          <w:cs/>
          <w:lang w:eastAsia="x-none"/>
        </w:rPr>
        <w:t>ธนาคารและภาระผูกพันและหนี้สินที่อาจเกิดขึ้น</w:t>
      </w:r>
    </w:p>
    <w:p w14:paraId="6AEA9876" w14:textId="77777777" w:rsidR="00EC4FAE" w:rsidRPr="00133764" w:rsidRDefault="00EC4FAE" w:rsidP="00EC4F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bookmarkEnd w:id="4"/>
    <w:p w14:paraId="6CF94FAC" w14:textId="77777777" w:rsidR="009F7A3A" w:rsidRPr="009F7A3A" w:rsidRDefault="00E23690" w:rsidP="009F7A3A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F7A3A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28451CBE" w14:textId="35C8A1F0" w:rsidR="00E23690" w:rsidRPr="009F7A3A" w:rsidRDefault="009F7A3A" w:rsidP="009F7A3A">
      <w:pPr>
        <w:pStyle w:val="Heading6"/>
        <w:tabs>
          <w:tab w:val="left" w:pos="540"/>
        </w:tabs>
        <w:ind w:left="926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F7A3A">
        <w:rPr>
          <w:rFonts w:asciiTheme="majorBidi" w:eastAsia="MS Mincho" w:hAnsiTheme="majorBidi" w:cstheme="majorBidi"/>
          <w:sz w:val="28"/>
          <w:szCs w:val="28"/>
          <w:cs/>
          <w:lang w:val="en-US"/>
        </w:rPr>
        <w:tab/>
      </w:r>
    </w:p>
    <w:p w14:paraId="1D07F52A" w14:textId="77AF0435" w:rsidR="00E23690" w:rsidRPr="009F7A3A" w:rsidRDefault="009F7A3A" w:rsidP="0017776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วันที่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17776C" w:rsidRPr="0017776C">
        <w:rPr>
          <w:rFonts w:asciiTheme="majorBidi" w:hAnsiTheme="majorBidi" w:cstheme="majorBidi"/>
          <w:sz w:val="28"/>
          <w:szCs w:val="28"/>
          <w:lang w:val="x-none" w:eastAsia="x-none"/>
        </w:rPr>
        <w:t>10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ตุลาคม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17776C" w:rsidRPr="0017776C">
        <w:rPr>
          <w:rFonts w:asciiTheme="majorBidi" w:hAnsiTheme="majorBidi" w:cstheme="majorBidi"/>
          <w:sz w:val="28"/>
          <w:szCs w:val="28"/>
          <w:lang w:val="x-none" w:eastAsia="x-none"/>
        </w:rPr>
        <w:t>2568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ที่ประชุมคณะกรรมการของบริษัท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มีมติอนุมัติให้เข้าซื้อหุ้นส่วนที่เหลือ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ร้อยละ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17776C" w:rsidRPr="0017776C">
        <w:rPr>
          <w:rFonts w:asciiTheme="majorBidi" w:hAnsiTheme="majorBidi" w:cstheme="majorBidi"/>
          <w:sz w:val="28"/>
          <w:szCs w:val="28"/>
          <w:lang w:val="x-none" w:eastAsia="x-none"/>
        </w:rPr>
        <w:t>49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CF6CAD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                                        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ของ</w:t>
      </w:r>
      <w:r w:rsidR="0017776C" w:rsidRPr="0017776C">
        <w:rPr>
          <w:rFonts w:asciiTheme="majorBidi" w:hAnsiTheme="majorBidi" w:cstheme="majorBidi"/>
          <w:sz w:val="28"/>
          <w:szCs w:val="28"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บริษัท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วีเซิร์ฟพลัส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จำกัด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ซึ่งเป็นบริษัทย่อยของบริษัทที่ปัจจุบันบริษัทถือหุ้นอยู่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ร้อยละ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17776C" w:rsidRPr="0017776C">
        <w:rPr>
          <w:rFonts w:asciiTheme="majorBidi" w:hAnsiTheme="majorBidi" w:cstheme="majorBidi"/>
          <w:sz w:val="28"/>
          <w:szCs w:val="28"/>
          <w:lang w:val="x-none" w:eastAsia="x-none"/>
        </w:rPr>
        <w:t>51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โดยซื้อจาก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บริษัท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วีเอสที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17776C" w:rsidRPr="0017776C">
        <w:rPr>
          <w:rFonts w:asciiTheme="majorBidi" w:hAnsiTheme="majorBidi" w:cstheme="majorBidi"/>
          <w:sz w:val="28"/>
          <w:szCs w:val="28"/>
          <w:lang w:val="x-none" w:eastAsia="x-none"/>
        </w:rPr>
        <w:t xml:space="preserve">         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อีซีเอส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(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ประเทศไทย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)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จำกัด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ซึ่งเป็นผู้ถือหุ้นรายหนึ่ง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โดยมูลค่าซื้อขายคำนวณจาก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ร้อยละ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17776C" w:rsidRPr="0017776C">
        <w:rPr>
          <w:rFonts w:asciiTheme="majorBidi" w:hAnsiTheme="majorBidi" w:cstheme="majorBidi"/>
          <w:sz w:val="28"/>
          <w:szCs w:val="28"/>
          <w:lang w:val="x-none" w:eastAsia="x-none"/>
        </w:rPr>
        <w:t>49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ของส่วนของผู้ถือหุ้น</w:t>
      </w:r>
      <w:r w:rsidR="00461863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               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ตามงบการเงินที่ตรวจสอบแล้วของ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บริษัท วีเซิร์ฟพลัส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จำกัด </w:t>
      </w:r>
      <w:r w:rsidR="00CF6CAD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ของ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ปีสิ้นสุดวันที่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17776C" w:rsidRPr="0017776C">
        <w:rPr>
          <w:rFonts w:asciiTheme="majorBidi" w:hAnsiTheme="majorBidi" w:cstheme="majorBidi"/>
          <w:sz w:val="28"/>
          <w:szCs w:val="28"/>
          <w:lang w:val="x-none" w:eastAsia="x-none"/>
        </w:rPr>
        <w:t>31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ธันวาคม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17776C" w:rsidRPr="0017776C">
        <w:rPr>
          <w:rFonts w:asciiTheme="majorBidi" w:hAnsiTheme="majorBidi" w:cstheme="majorBidi"/>
          <w:sz w:val="28"/>
          <w:szCs w:val="28"/>
          <w:lang w:val="x-none" w:eastAsia="x-none"/>
        </w:rPr>
        <w:t xml:space="preserve">2569 </w:t>
      </w:r>
      <w:r w:rsidR="00926973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และรายการปรับปรุง</w:t>
      </w:r>
      <w:r w:rsidR="00BB1CA6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    </w:t>
      </w:r>
      <w:r w:rsidR="00EB1313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อื่นตามที่ตกลงกันในสัญญา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บริษัทคาดว่าธุรกรรมการซื้อหุ้น</w:t>
      </w:r>
      <w:r w:rsidR="00CF6CAD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ดังกล่าว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จะเสร็จสมบูรณ์ภายในไตรมาส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17776C" w:rsidRPr="0017776C">
        <w:rPr>
          <w:rFonts w:asciiTheme="majorBidi" w:hAnsiTheme="majorBidi" w:cstheme="majorBidi"/>
          <w:sz w:val="28"/>
          <w:szCs w:val="28"/>
          <w:lang w:val="x-none" w:eastAsia="x-none"/>
        </w:rPr>
        <w:t>1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7776C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ปี</w:t>
      </w:r>
      <w:r w:rsidRPr="0017776C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17776C" w:rsidRPr="0017776C">
        <w:rPr>
          <w:rFonts w:asciiTheme="majorBidi" w:hAnsiTheme="majorBidi" w:cstheme="majorBidi"/>
          <w:sz w:val="28"/>
          <w:szCs w:val="28"/>
          <w:lang w:val="x-none" w:eastAsia="x-none"/>
        </w:rPr>
        <w:t>257</w:t>
      </w:r>
      <w:r w:rsidR="003A555D">
        <w:rPr>
          <w:rFonts w:asciiTheme="majorBidi" w:hAnsiTheme="majorBidi" w:cstheme="majorBidi"/>
          <w:sz w:val="28"/>
          <w:szCs w:val="28"/>
          <w:lang w:val="x-none" w:eastAsia="x-none"/>
        </w:rPr>
        <w:t>0</w:t>
      </w:r>
    </w:p>
    <w:p w14:paraId="7F8ABE70" w14:textId="77777777" w:rsidR="00135F44" w:rsidRDefault="00135F44" w:rsidP="00BF60A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1542150E" w14:textId="77777777" w:rsidR="00880C99" w:rsidRDefault="00880C99" w:rsidP="00BF60A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4802B56A" w14:textId="77777777" w:rsidR="00880C99" w:rsidRDefault="00880C99" w:rsidP="00BF60A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4D6D0E6B" w14:textId="77777777" w:rsidR="00880C99" w:rsidRDefault="00880C99" w:rsidP="00BF60A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1CE7EF99" w14:textId="77777777" w:rsidR="008C328D" w:rsidRDefault="008C328D" w:rsidP="00E23690">
      <w:pPr>
        <w:rPr>
          <w:lang w:eastAsia="x-none"/>
        </w:rPr>
      </w:pPr>
    </w:p>
    <w:p w14:paraId="14A1F882" w14:textId="0BBD4920" w:rsidR="00E51F28" w:rsidRPr="00960CFC" w:rsidRDefault="00F56F94" w:rsidP="00E51F2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960CFC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lastRenderedPageBreak/>
        <w:t>การจัดประเภทรายการใหม่</w:t>
      </w:r>
    </w:p>
    <w:p w14:paraId="24C75637" w14:textId="77777777" w:rsidR="00E51F28" w:rsidRPr="00960CFC" w:rsidRDefault="00E51F28" w:rsidP="00E51F2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D29A8F5" w14:textId="063AE021" w:rsidR="00E23690" w:rsidRPr="00133764" w:rsidRDefault="00E23690" w:rsidP="00E23690">
      <w:pPr>
        <w:tabs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960CFC">
        <w:rPr>
          <w:rFonts w:ascii="Angsana New" w:hAnsi="Angsana New"/>
          <w:sz w:val="28"/>
          <w:szCs w:val="28"/>
          <w:cs/>
        </w:rPr>
        <w:t>รายการบางรายการในงบ</w:t>
      </w:r>
      <w:r w:rsidR="00170A8E" w:rsidRPr="00960CFC">
        <w:rPr>
          <w:rFonts w:ascii="Angsana New" w:hAnsi="Angsana New" w:hint="cs"/>
          <w:sz w:val="28"/>
          <w:szCs w:val="28"/>
          <w:cs/>
        </w:rPr>
        <w:t>กำไรขาดทุนเบ็ดเสร็จสำหรับงวด</w:t>
      </w:r>
      <w:r w:rsidR="00D35287" w:rsidRPr="00960CFC">
        <w:rPr>
          <w:rFonts w:ascii="Angsana New" w:hAnsi="Angsana New" w:hint="cs"/>
          <w:sz w:val="28"/>
          <w:szCs w:val="28"/>
          <w:cs/>
        </w:rPr>
        <w:t>สาม</w:t>
      </w:r>
      <w:r w:rsidR="00170A8E" w:rsidRPr="00960CFC">
        <w:rPr>
          <w:rFonts w:ascii="Angsana New" w:hAnsi="Angsana New" w:hint="cs"/>
          <w:sz w:val="28"/>
          <w:szCs w:val="28"/>
          <w:cs/>
        </w:rPr>
        <w:t>เดือน</w:t>
      </w:r>
      <w:r w:rsidR="000217C2" w:rsidRPr="00960CFC">
        <w:rPr>
          <w:rFonts w:ascii="Angsana New" w:hAnsi="Angsana New" w:hint="cs"/>
          <w:sz w:val="28"/>
          <w:szCs w:val="28"/>
          <w:cs/>
        </w:rPr>
        <w:t>และ</w:t>
      </w:r>
      <w:r w:rsidR="00880C99" w:rsidRPr="00960CFC">
        <w:rPr>
          <w:rFonts w:ascii="Angsana New" w:hAnsi="Angsana New" w:hint="cs"/>
          <w:sz w:val="28"/>
          <w:szCs w:val="28"/>
          <w:cs/>
        </w:rPr>
        <w:t>เก้า</w:t>
      </w:r>
      <w:r w:rsidR="000217C2" w:rsidRPr="00960CFC">
        <w:rPr>
          <w:rFonts w:ascii="Angsana New" w:hAnsi="Angsana New" w:hint="cs"/>
          <w:sz w:val="28"/>
          <w:szCs w:val="28"/>
          <w:cs/>
        </w:rPr>
        <w:t>ดือนสิ้นสุด</w:t>
      </w:r>
      <w:r w:rsidR="00170A8E" w:rsidRPr="00960CF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B071B6" w:rsidRPr="00960CFC">
        <w:rPr>
          <w:rFonts w:ascii="Angsana New" w:hAnsi="Angsana New"/>
          <w:sz w:val="28"/>
          <w:szCs w:val="28"/>
        </w:rPr>
        <w:t>3</w:t>
      </w:r>
      <w:r w:rsidR="00BF3545" w:rsidRPr="00960CFC">
        <w:rPr>
          <w:rFonts w:ascii="Angsana New" w:hAnsi="Angsana New"/>
          <w:sz w:val="28"/>
          <w:szCs w:val="28"/>
        </w:rPr>
        <w:t xml:space="preserve">0 </w:t>
      </w:r>
      <w:r w:rsidR="00880C99" w:rsidRPr="00960CFC">
        <w:rPr>
          <w:rFonts w:ascii="Angsana New" w:hAnsi="Angsana New" w:hint="cs"/>
          <w:sz w:val="28"/>
          <w:szCs w:val="28"/>
          <w:cs/>
        </w:rPr>
        <w:t>กันยายน</w:t>
      </w:r>
      <w:r w:rsidR="00B071B6" w:rsidRPr="00960CFC">
        <w:rPr>
          <w:rFonts w:ascii="Angsana New" w:hAnsi="Angsana New"/>
          <w:sz w:val="28"/>
          <w:szCs w:val="28"/>
        </w:rPr>
        <w:t xml:space="preserve"> 2567</w:t>
      </w:r>
      <w:r w:rsidR="00C23D51" w:rsidRPr="00960CFC">
        <w:rPr>
          <w:rFonts w:ascii="Angsana New" w:hAnsi="Angsana New" w:hint="cs"/>
          <w:sz w:val="28"/>
          <w:szCs w:val="28"/>
          <w:cs/>
        </w:rPr>
        <w:t xml:space="preserve"> </w:t>
      </w:r>
      <w:r w:rsidRPr="00960CFC">
        <w:rPr>
          <w:rFonts w:ascii="Angsana New" w:hAnsi="Angsana New" w:hint="cs"/>
          <w:sz w:val="28"/>
          <w:szCs w:val="28"/>
          <w:cs/>
        </w:rPr>
        <w:t>ซึ่งรวมอยู่ในงบการเงิน</w:t>
      </w:r>
      <w:r w:rsidR="00375BA8" w:rsidRPr="00960CFC">
        <w:rPr>
          <w:rFonts w:ascii="Angsana New" w:hAnsi="Angsana New" w:hint="cs"/>
          <w:sz w:val="28"/>
          <w:szCs w:val="28"/>
          <w:cs/>
        </w:rPr>
        <w:t>ระหว่างกาล</w:t>
      </w:r>
      <w:r w:rsidRPr="00960CFC">
        <w:rPr>
          <w:rFonts w:ascii="Angsana New" w:hAnsi="Angsana New" w:hint="cs"/>
          <w:sz w:val="28"/>
          <w:szCs w:val="28"/>
          <w:cs/>
        </w:rPr>
        <w:t>เพื่อวัตถุประสงค์ในการเปรียบเทียบของ</w:t>
      </w:r>
      <w:r w:rsidR="00170A8E" w:rsidRPr="00960CFC">
        <w:rPr>
          <w:rFonts w:ascii="Angsana New" w:hAnsi="Angsana New" w:hint="cs"/>
          <w:sz w:val="28"/>
          <w:szCs w:val="28"/>
          <w:cs/>
        </w:rPr>
        <w:t>งวด</w:t>
      </w:r>
      <w:r w:rsidRPr="00960CFC">
        <w:rPr>
          <w:rFonts w:ascii="Angsana New" w:hAnsi="Angsana New" w:hint="cs"/>
          <w:sz w:val="28"/>
          <w:szCs w:val="28"/>
          <w:cs/>
        </w:rPr>
        <w:t xml:space="preserve"> </w:t>
      </w:r>
      <w:r w:rsidRPr="00960CFC">
        <w:rPr>
          <w:rFonts w:ascii="Angsana New" w:hAnsi="Angsana New"/>
          <w:sz w:val="28"/>
          <w:szCs w:val="28"/>
        </w:rPr>
        <w:t xml:space="preserve">2568 </w:t>
      </w:r>
      <w:r w:rsidRPr="00960CFC">
        <w:rPr>
          <w:rFonts w:ascii="Angsana New" w:hAnsi="Angsana New" w:hint="cs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170A8E" w:rsidRPr="00960CFC">
        <w:rPr>
          <w:rFonts w:ascii="Angsana New" w:hAnsi="Angsana New" w:hint="cs"/>
          <w:sz w:val="28"/>
          <w:szCs w:val="28"/>
          <w:cs/>
        </w:rPr>
        <w:t>ระหว่างกาล</w:t>
      </w:r>
      <w:r w:rsidR="00B071B6" w:rsidRPr="00960CFC">
        <w:rPr>
          <w:rFonts w:ascii="Angsana New" w:hAnsi="Angsana New"/>
          <w:sz w:val="28"/>
          <w:szCs w:val="28"/>
        </w:rPr>
        <w:t xml:space="preserve"> 2</w:t>
      </w:r>
      <w:r w:rsidRPr="00960CFC">
        <w:rPr>
          <w:rFonts w:ascii="Angsana New" w:hAnsi="Angsana New"/>
          <w:sz w:val="28"/>
          <w:szCs w:val="28"/>
        </w:rPr>
        <w:t>568</w:t>
      </w:r>
      <w:r w:rsidR="00170A8E" w:rsidRPr="00960CFC">
        <w:rPr>
          <w:rFonts w:ascii="Angsana New" w:hAnsi="Angsana New" w:hint="cs"/>
          <w:sz w:val="28"/>
          <w:szCs w:val="28"/>
          <w:cs/>
        </w:rPr>
        <w:t xml:space="preserve"> </w:t>
      </w:r>
      <w:r w:rsidRPr="00960CFC">
        <w:rPr>
          <w:rFonts w:ascii="Angsana New" w:hAnsi="Angsana New" w:hint="cs"/>
          <w:sz w:val="28"/>
          <w:szCs w:val="28"/>
          <w:cs/>
        </w:rPr>
        <w:t>การจัดประเภทรายการที่มีสาระสำคัญดังนี้</w:t>
      </w:r>
    </w:p>
    <w:p w14:paraId="1243819E" w14:textId="77777777" w:rsidR="00E23690" w:rsidRPr="00133764" w:rsidRDefault="00E23690" w:rsidP="00E2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950"/>
        <w:gridCol w:w="1350"/>
        <w:gridCol w:w="180"/>
        <w:gridCol w:w="1260"/>
        <w:gridCol w:w="180"/>
        <w:gridCol w:w="1260"/>
      </w:tblGrid>
      <w:tr w:rsidR="00E23690" w:rsidRPr="00F4011B" w14:paraId="1C86D8F7" w14:textId="77777777" w:rsidTr="00E23690">
        <w:trPr>
          <w:trHeight w:val="136"/>
          <w:tblHeader/>
        </w:trPr>
        <w:tc>
          <w:tcPr>
            <w:tcW w:w="4950" w:type="dxa"/>
          </w:tcPr>
          <w:p w14:paraId="42D0503B" w14:textId="77777777" w:rsidR="00E23690" w:rsidRPr="00133764" w:rsidRDefault="00E23690" w:rsidP="00D105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230" w:type="dxa"/>
            <w:gridSpan w:val="5"/>
          </w:tcPr>
          <w:p w14:paraId="4CA2CC5D" w14:textId="68D17282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CFC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23690" w:rsidRPr="00F4011B" w14:paraId="3E20BED0" w14:textId="77777777" w:rsidTr="00E23690">
        <w:trPr>
          <w:trHeight w:val="58"/>
          <w:tblHeader/>
        </w:trPr>
        <w:tc>
          <w:tcPr>
            <w:tcW w:w="4950" w:type="dxa"/>
          </w:tcPr>
          <w:p w14:paraId="7C3E32A6" w14:textId="77777777" w:rsidR="00E23690" w:rsidRPr="00F4011B" w:rsidRDefault="00E23690" w:rsidP="00D105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  <w:highlight w:val="yellow"/>
              </w:rPr>
            </w:pPr>
          </w:p>
        </w:tc>
        <w:tc>
          <w:tcPr>
            <w:tcW w:w="4230" w:type="dxa"/>
            <w:gridSpan w:val="5"/>
          </w:tcPr>
          <w:p w14:paraId="792A0FF9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0C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23690" w:rsidRPr="00F4011B" w14:paraId="61A3964A" w14:textId="77777777" w:rsidTr="00E23690">
        <w:trPr>
          <w:trHeight w:val="58"/>
          <w:tblHeader/>
        </w:trPr>
        <w:tc>
          <w:tcPr>
            <w:tcW w:w="4950" w:type="dxa"/>
          </w:tcPr>
          <w:p w14:paraId="094504A9" w14:textId="77777777" w:rsidR="00E23690" w:rsidRPr="00F4011B" w:rsidRDefault="00E23690" w:rsidP="00D105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37D08BBB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CFC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568D5196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CFC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67FBA5E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1D5793" w14:textId="77777777" w:rsidR="00E23690" w:rsidRPr="00960CFC" w:rsidRDefault="00E23690" w:rsidP="00D105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CFC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19B5A1C8" w14:textId="77777777" w:rsidR="00E23690" w:rsidRPr="00960CFC" w:rsidRDefault="00E23690" w:rsidP="00D105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CFC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80C4767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3A1C1AC7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CFC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633C0E65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60CFC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E23690" w:rsidRPr="00F4011B" w14:paraId="296F1945" w14:textId="77777777" w:rsidTr="00E23690">
        <w:trPr>
          <w:trHeight w:val="58"/>
          <w:tblHeader/>
        </w:trPr>
        <w:tc>
          <w:tcPr>
            <w:tcW w:w="4950" w:type="dxa"/>
          </w:tcPr>
          <w:p w14:paraId="5BC96FFF" w14:textId="77777777" w:rsidR="00E23690" w:rsidRPr="00F4011B" w:rsidRDefault="00E23690" w:rsidP="00D105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  <w:highlight w:val="yellow"/>
              </w:rPr>
            </w:pPr>
            <w:bookmarkStart w:id="5" w:name="_Hlk71722665"/>
          </w:p>
        </w:tc>
        <w:tc>
          <w:tcPr>
            <w:tcW w:w="4230" w:type="dxa"/>
            <w:gridSpan w:val="5"/>
          </w:tcPr>
          <w:p w14:paraId="59DA5EAE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60CFC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60CF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960CFC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23690" w:rsidRPr="00960CFC" w14:paraId="6C641233" w14:textId="77777777" w:rsidTr="00E23690">
        <w:trPr>
          <w:trHeight w:val="68"/>
        </w:trPr>
        <w:tc>
          <w:tcPr>
            <w:tcW w:w="4950" w:type="dxa"/>
          </w:tcPr>
          <w:p w14:paraId="262940AA" w14:textId="5E402904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60CF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350" w:type="dxa"/>
          </w:tcPr>
          <w:p w14:paraId="17A27002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AFC3AF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F2EAEF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2BD547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A1C16A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690" w:rsidRPr="00960CFC" w14:paraId="379BE950" w14:textId="77777777" w:rsidTr="00E23690">
        <w:trPr>
          <w:trHeight w:val="403"/>
        </w:trPr>
        <w:tc>
          <w:tcPr>
            <w:tcW w:w="4950" w:type="dxa"/>
          </w:tcPr>
          <w:p w14:paraId="561B2447" w14:textId="48B08211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170A8E"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35287"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="00170A8E"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  <w:r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960CF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BF3545" w:rsidRPr="00960CF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960CF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80C99"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60CF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A4B8FAE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D408E2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65BDEA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337E91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8B623B" w14:textId="77777777" w:rsidR="00E23690" w:rsidRPr="00960CFC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5287" w:rsidRPr="00960CFC" w14:paraId="3EDBA567" w14:textId="77777777" w:rsidTr="00E23690">
        <w:trPr>
          <w:trHeight w:val="383"/>
        </w:trPr>
        <w:tc>
          <w:tcPr>
            <w:tcW w:w="4950" w:type="dxa"/>
          </w:tcPr>
          <w:p w14:paraId="08BDEE55" w14:textId="1176D4CD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60CFC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796CF2B7" w14:textId="379AFB38" w:rsidR="00D35287" w:rsidRPr="00960CFC" w:rsidRDefault="00EC775C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19,949</w:t>
            </w:r>
          </w:p>
        </w:tc>
        <w:tc>
          <w:tcPr>
            <w:tcW w:w="180" w:type="dxa"/>
          </w:tcPr>
          <w:p w14:paraId="63A84D64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ADD95B" w14:textId="001878E4" w:rsidR="00D35287" w:rsidRPr="00960CFC" w:rsidRDefault="00266D91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</w:t>
            </w:r>
            <w:r w:rsidR="001F65E1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0A7864B5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BC35C4" w14:textId="5E858C80" w:rsidR="00D35287" w:rsidRPr="00960CFC" w:rsidRDefault="00EC775C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21,495</w:t>
            </w:r>
          </w:p>
        </w:tc>
      </w:tr>
      <w:tr w:rsidR="00D35287" w:rsidRPr="00960CFC" w14:paraId="7EF4CEC9" w14:textId="77777777" w:rsidTr="00E23690">
        <w:trPr>
          <w:trHeight w:val="383"/>
        </w:trPr>
        <w:tc>
          <w:tcPr>
            <w:tcW w:w="4950" w:type="dxa"/>
          </w:tcPr>
          <w:p w14:paraId="6350C95D" w14:textId="2DCEE2EC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60CF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2D49F30B" w14:textId="73F18975" w:rsidR="00D35287" w:rsidRPr="00960CFC" w:rsidRDefault="00EC775C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45,905</w:t>
            </w:r>
          </w:p>
        </w:tc>
        <w:tc>
          <w:tcPr>
            <w:tcW w:w="180" w:type="dxa"/>
          </w:tcPr>
          <w:p w14:paraId="08FDB096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6C17D4" w14:textId="64B244D2" w:rsidR="00D35287" w:rsidRPr="00960CFC" w:rsidRDefault="00266D91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</w:t>
            </w:r>
            <w:r w:rsidR="001F65E1">
              <w:rPr>
                <w:rFonts w:ascii="Angsana New" w:hAnsi="Angsana New"/>
                <w:sz w:val="28"/>
                <w:szCs w:val="28"/>
              </w:rPr>
              <w:t>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8DACF5E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52418F" w14:textId="05925B48" w:rsidR="00D35287" w:rsidRPr="00960CFC" w:rsidRDefault="00EC775C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44,359</w:t>
            </w:r>
          </w:p>
        </w:tc>
      </w:tr>
      <w:tr w:rsidR="00D35287" w:rsidRPr="00960CFC" w14:paraId="4BBD60F5" w14:textId="77777777" w:rsidTr="00BF3545">
        <w:trPr>
          <w:trHeight w:val="397"/>
        </w:trPr>
        <w:tc>
          <w:tcPr>
            <w:tcW w:w="4950" w:type="dxa"/>
          </w:tcPr>
          <w:p w14:paraId="4D0F3D91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CB9C9BA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7CCD8B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E639B1" w14:textId="670FA547" w:rsidR="00D35287" w:rsidRPr="00960CFC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0CF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F40203B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2144B0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5"/>
    </w:tbl>
    <w:p w14:paraId="3B3D739E" w14:textId="77777777" w:rsidR="00E23690" w:rsidRPr="00960CFC" w:rsidRDefault="00E23690" w:rsidP="00E2369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950"/>
        <w:gridCol w:w="1350"/>
        <w:gridCol w:w="180"/>
        <w:gridCol w:w="1260"/>
        <w:gridCol w:w="180"/>
        <w:gridCol w:w="1260"/>
      </w:tblGrid>
      <w:tr w:rsidR="00D35287" w:rsidRPr="00960CFC" w14:paraId="61A74DC4" w14:textId="77777777" w:rsidTr="00035CF3">
        <w:trPr>
          <w:trHeight w:val="403"/>
        </w:trPr>
        <w:tc>
          <w:tcPr>
            <w:tcW w:w="4950" w:type="dxa"/>
          </w:tcPr>
          <w:p w14:paraId="4D2B2C4D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60CF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350" w:type="dxa"/>
          </w:tcPr>
          <w:p w14:paraId="0C4F7146" w14:textId="286AF609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B9421A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29B7B7" w14:textId="645EEB04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7999E8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123C7D" w14:textId="31ECCC1B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5287" w:rsidRPr="00960CFC" w14:paraId="78504547" w14:textId="77777777" w:rsidTr="00B53A34">
        <w:trPr>
          <w:trHeight w:val="403"/>
        </w:trPr>
        <w:tc>
          <w:tcPr>
            <w:tcW w:w="4950" w:type="dxa"/>
          </w:tcPr>
          <w:p w14:paraId="57918B1A" w14:textId="589F2792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="00E71892"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960CF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880C99"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960CF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60CF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59258F6" w14:textId="11905FCA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6B9A26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059A44" w14:textId="451D569B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FC0337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1406A9" w14:textId="2A6D7B3B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5287" w:rsidRPr="00960CFC" w14:paraId="2BA8DC5C" w14:textId="77777777" w:rsidTr="00B53A34">
        <w:trPr>
          <w:trHeight w:val="383"/>
        </w:trPr>
        <w:tc>
          <w:tcPr>
            <w:tcW w:w="4950" w:type="dxa"/>
          </w:tcPr>
          <w:p w14:paraId="3A7EA45D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60CFC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277454A2" w14:textId="2BD4C1F7" w:rsidR="00D35287" w:rsidRPr="00960CFC" w:rsidRDefault="00EC775C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53,224</w:t>
            </w:r>
          </w:p>
        </w:tc>
        <w:tc>
          <w:tcPr>
            <w:tcW w:w="180" w:type="dxa"/>
          </w:tcPr>
          <w:p w14:paraId="34DFA451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AF8CA0" w14:textId="6799E5AE" w:rsidR="00D35287" w:rsidRPr="00960CFC" w:rsidRDefault="00266D91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5,361</w:t>
            </w:r>
          </w:p>
        </w:tc>
        <w:tc>
          <w:tcPr>
            <w:tcW w:w="180" w:type="dxa"/>
          </w:tcPr>
          <w:p w14:paraId="23B27765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9B2A0D" w14:textId="539B1213" w:rsidR="00D35287" w:rsidRPr="00960CFC" w:rsidRDefault="00EC775C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58,585</w:t>
            </w:r>
          </w:p>
        </w:tc>
      </w:tr>
      <w:tr w:rsidR="00D35287" w:rsidRPr="00960CFC" w14:paraId="05DEDD26" w14:textId="77777777" w:rsidTr="00B53A34">
        <w:trPr>
          <w:trHeight w:val="383"/>
        </w:trPr>
        <w:tc>
          <w:tcPr>
            <w:tcW w:w="4950" w:type="dxa"/>
          </w:tcPr>
          <w:p w14:paraId="081A92A3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60CFC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7E782930" w14:textId="1361CC1C" w:rsidR="00D35287" w:rsidRPr="00960CFC" w:rsidRDefault="00EC775C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136,754</w:t>
            </w:r>
          </w:p>
        </w:tc>
        <w:tc>
          <w:tcPr>
            <w:tcW w:w="180" w:type="dxa"/>
          </w:tcPr>
          <w:p w14:paraId="62D11C8F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417930" w14:textId="5D4D980F" w:rsidR="00D35287" w:rsidRPr="00960CFC" w:rsidRDefault="00266D91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(5,361)</w:t>
            </w:r>
          </w:p>
        </w:tc>
        <w:tc>
          <w:tcPr>
            <w:tcW w:w="180" w:type="dxa"/>
          </w:tcPr>
          <w:p w14:paraId="69D2D4BE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38609A" w14:textId="7229E031" w:rsidR="00D35287" w:rsidRPr="00960CFC" w:rsidRDefault="00EC775C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131,393</w:t>
            </w:r>
          </w:p>
        </w:tc>
      </w:tr>
      <w:tr w:rsidR="00D35287" w:rsidRPr="00960CFC" w14:paraId="47C58F21" w14:textId="77777777" w:rsidTr="00B53A34">
        <w:trPr>
          <w:trHeight w:val="397"/>
        </w:trPr>
        <w:tc>
          <w:tcPr>
            <w:tcW w:w="4950" w:type="dxa"/>
          </w:tcPr>
          <w:p w14:paraId="51D6AF2E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0B5047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138218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2A570" w14:textId="77777777" w:rsidR="00D35287" w:rsidRPr="00960CFC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60CF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41A7E8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D35089" w14:textId="77777777" w:rsidR="00D35287" w:rsidRPr="00960CFC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3B60844" w14:textId="77777777" w:rsidR="00694461" w:rsidRPr="00960CFC" w:rsidRDefault="00694461" w:rsidP="00E23690">
      <w:pPr>
        <w:ind w:firstLine="540"/>
        <w:rPr>
          <w:rFonts w:ascii="Angsana New" w:hAnsi="Angsana New"/>
          <w:color w:val="222222"/>
          <w:sz w:val="28"/>
          <w:szCs w:val="28"/>
        </w:rPr>
      </w:pPr>
    </w:p>
    <w:p w14:paraId="3F893B5B" w14:textId="782CA4AA" w:rsidR="00E23690" w:rsidRDefault="00E23690" w:rsidP="00E23690">
      <w:pPr>
        <w:ind w:firstLine="540"/>
        <w:rPr>
          <w:rFonts w:ascii="Angsana New" w:hAnsi="Angsana New"/>
          <w:color w:val="222222"/>
          <w:sz w:val="28"/>
          <w:szCs w:val="28"/>
        </w:rPr>
      </w:pPr>
      <w:r w:rsidRPr="00960CFC">
        <w:rPr>
          <w:rFonts w:ascii="Angsana New" w:hAnsi="Angsana New"/>
          <w:color w:val="222222"/>
          <w:sz w:val="28"/>
          <w:szCs w:val="28"/>
          <w:cs/>
        </w:rPr>
        <w:t>การจัดประเภทรายการใหม่นี้ได้จัดทำขึ้นเนื่องจากผู้บริหารเห็นว่ามีความเหมาะสมกับธุรกิจของ</w:t>
      </w:r>
      <w:r w:rsidRPr="00960CFC">
        <w:rPr>
          <w:rFonts w:ascii="Angsana New" w:hAnsi="Angsana New" w:hint="cs"/>
          <w:color w:val="222222"/>
          <w:sz w:val="28"/>
          <w:szCs w:val="28"/>
          <w:cs/>
        </w:rPr>
        <w:t>กลุ่ม</w:t>
      </w:r>
      <w:r w:rsidRPr="00960CFC">
        <w:rPr>
          <w:rFonts w:ascii="Angsana New" w:hAnsi="Angsana New"/>
          <w:color w:val="222222"/>
          <w:sz w:val="28"/>
          <w:szCs w:val="28"/>
          <w:cs/>
        </w:rPr>
        <w:t>บริษัทมากกว่า</w:t>
      </w:r>
    </w:p>
    <w:p w14:paraId="1471A2DA" w14:textId="54FB1D43" w:rsidR="00E23690" w:rsidRDefault="00E23690" w:rsidP="00E23690">
      <w:pPr>
        <w:tabs>
          <w:tab w:val="clear" w:pos="454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sectPr w:rsidR="00E23690" w:rsidSect="00AD47D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1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F1BBA" w14:textId="77777777" w:rsidR="00636772" w:rsidRDefault="00636772" w:rsidP="00900EE2">
      <w:r>
        <w:separator/>
      </w:r>
    </w:p>
  </w:endnote>
  <w:endnote w:type="continuationSeparator" w:id="0">
    <w:p w14:paraId="36FD82A3" w14:textId="77777777" w:rsidR="00636772" w:rsidRDefault="00636772" w:rsidP="00900EE2">
      <w:r>
        <w:continuationSeparator/>
      </w:r>
    </w:p>
  </w:endnote>
  <w:endnote w:type="continuationNotice" w:id="1">
    <w:p w14:paraId="52FDD535" w14:textId="77777777" w:rsidR="00636772" w:rsidRDefault="006367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7195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1873ADE8" w14:textId="64C932BD" w:rsidR="007418D9" w:rsidRPr="0051525F" w:rsidRDefault="00D3359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1525F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1525F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1525F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1525F">
          <w:rPr>
            <w:rFonts w:asciiTheme="majorBidi" w:hAnsiTheme="majorBidi" w:cstheme="majorBidi"/>
            <w:sz w:val="28"/>
            <w:szCs w:val="28"/>
          </w:rPr>
          <w:t>2</w:t>
        </w:r>
        <w:r w:rsidRPr="0051525F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DA011" w14:textId="77777777" w:rsidR="00636772" w:rsidRDefault="00636772" w:rsidP="00900EE2">
      <w:r>
        <w:separator/>
      </w:r>
    </w:p>
  </w:footnote>
  <w:footnote w:type="continuationSeparator" w:id="0">
    <w:p w14:paraId="1FE64EFC" w14:textId="77777777" w:rsidR="00636772" w:rsidRDefault="00636772" w:rsidP="00900EE2">
      <w:r>
        <w:continuationSeparator/>
      </w:r>
    </w:p>
  </w:footnote>
  <w:footnote w:type="continuationNotice" w:id="1">
    <w:p w14:paraId="404AE748" w14:textId="77777777" w:rsidR="00636772" w:rsidRDefault="006367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C10AF" w14:textId="77777777" w:rsidR="0051525F" w:rsidRPr="00E669A5" w:rsidRDefault="0051525F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DF8ABAA" w14:textId="77777777" w:rsidR="0051525F" w:rsidRPr="00E669A5" w:rsidRDefault="0051525F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DE8B66" w14:textId="37478E1F" w:rsidR="0051525F" w:rsidRPr="00DF07CF" w:rsidRDefault="0018445D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35F9B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</w:t>
    </w:r>
    <w:r w:rsidR="00AC7B0E">
      <w:rPr>
        <w:rFonts w:ascii="Angsana New" w:hAnsi="Angsana New" w:hint="cs"/>
        <w:bCs/>
        <w:sz w:val="32"/>
        <w:szCs w:val="32"/>
        <w:cs/>
        <w:lang w:bidi="th-TH"/>
      </w:rPr>
      <w:t>และ</w:t>
    </w:r>
    <w:r w:rsidR="00F4011B">
      <w:rPr>
        <w:rFonts w:ascii="Angsana New" w:hAnsi="Angsana New" w:hint="cs"/>
        <w:bCs/>
        <w:sz w:val="32"/>
        <w:szCs w:val="32"/>
        <w:cs/>
        <w:lang w:bidi="th-TH"/>
      </w:rPr>
      <w:t>เก้า</w:t>
    </w:r>
    <w:r w:rsidR="00AC7B0E">
      <w:rPr>
        <w:rFonts w:ascii="Angsana New" w:hAnsi="Angsana New" w:hint="cs"/>
        <w:bCs/>
        <w:sz w:val="32"/>
        <w:szCs w:val="32"/>
        <w:cs/>
        <w:lang w:bidi="th-TH"/>
      </w:rPr>
      <w:t>เดือน</w:t>
    </w:r>
    <w:r w:rsidRPr="00335F9B">
      <w:rPr>
        <w:rFonts w:ascii="Angsana New" w:hAnsi="Angsana New" w:hint="cs"/>
        <w:bCs/>
        <w:sz w:val="32"/>
        <w:szCs w:val="32"/>
        <w:cs/>
        <w:lang w:bidi="th-TH"/>
      </w:rPr>
      <w:t>สิ้นสุดวันที่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 w:rsidRPr="00335F9B">
      <w:rPr>
        <w:rFonts w:ascii="Angsana New" w:hAnsi="Angsana New"/>
        <w:bCs/>
        <w:sz w:val="32"/>
        <w:szCs w:val="32"/>
      </w:rPr>
      <w:t>3</w:t>
    </w:r>
    <w:r w:rsidR="00AC7B0E">
      <w:rPr>
        <w:rFonts w:ascii="Angsana New" w:hAnsi="Angsana New"/>
        <w:bCs/>
        <w:sz w:val="32"/>
        <w:szCs w:val="32"/>
        <w:lang w:val="en-US" w:bidi="th-TH"/>
      </w:rPr>
      <w:t xml:space="preserve">0 </w:t>
    </w:r>
    <w:r w:rsidR="00F4011B">
      <w:rPr>
        <w:rFonts w:ascii="Angsana New" w:hAnsi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 </w:t>
    </w:r>
    <w:r w:rsidR="0051525F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 w:rsidR="0051525F" w:rsidRPr="00C7737C">
      <w:rPr>
        <w:rFonts w:ascii="Angsana New" w:hAnsi="Angsana New"/>
        <w:sz w:val="32"/>
        <w:szCs w:val="32"/>
        <w:lang w:val="en-US" w:bidi="th-TH"/>
      </w:rPr>
      <w:t xml:space="preserve"> (</w:t>
    </w:r>
    <w:r w:rsidR="0051525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51525F" w:rsidRPr="00C7737C">
      <w:rPr>
        <w:rFonts w:ascii="Angsana New" w:hAnsi="Angsana New"/>
        <w:sz w:val="32"/>
        <w:szCs w:val="32"/>
        <w:lang w:val="en-US" w:bidi="th-TH"/>
      </w:rPr>
      <w:t>)</w:t>
    </w:r>
  </w:p>
  <w:p w14:paraId="3F969E99" w14:textId="77777777" w:rsidR="0051525F" w:rsidRPr="004B3C0B" w:rsidRDefault="0051525F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A16A49"/>
    <w:multiLevelType w:val="hybridMultilevel"/>
    <w:tmpl w:val="DD04657A"/>
    <w:lvl w:ilvl="0" w:tplc="40A2DCE6">
      <w:numFmt w:val="bullet"/>
      <w:lvlText w:val="-"/>
      <w:lvlJc w:val="left"/>
      <w:pPr>
        <w:ind w:left="1120" w:hanging="7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BC3410"/>
    <w:multiLevelType w:val="hybridMultilevel"/>
    <w:tmpl w:val="279611EC"/>
    <w:lvl w:ilvl="0" w:tplc="9E9443B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A10522E"/>
    <w:multiLevelType w:val="hybridMultilevel"/>
    <w:tmpl w:val="87E4DB8E"/>
    <w:lvl w:ilvl="0" w:tplc="34CE3598">
      <w:numFmt w:val="bullet"/>
      <w:lvlText w:val="-"/>
      <w:lvlJc w:val="left"/>
      <w:pPr>
        <w:ind w:left="840" w:hanging="48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797F6A"/>
    <w:multiLevelType w:val="hybridMultilevel"/>
    <w:tmpl w:val="1262A264"/>
    <w:lvl w:ilvl="0" w:tplc="87D0C938">
      <w:numFmt w:val="bullet"/>
      <w:lvlText w:val="-"/>
      <w:lvlJc w:val="left"/>
      <w:pPr>
        <w:ind w:left="7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28682816">
    <w:abstractNumId w:val="6"/>
  </w:num>
  <w:num w:numId="2" w16cid:durableId="169685470">
    <w:abstractNumId w:val="5"/>
  </w:num>
  <w:num w:numId="3" w16cid:durableId="906458657">
    <w:abstractNumId w:val="9"/>
  </w:num>
  <w:num w:numId="4" w16cid:durableId="511843609">
    <w:abstractNumId w:val="7"/>
  </w:num>
  <w:num w:numId="5" w16cid:durableId="1395010549">
    <w:abstractNumId w:val="8"/>
  </w:num>
  <w:num w:numId="6" w16cid:durableId="1696151930">
    <w:abstractNumId w:val="3"/>
  </w:num>
  <w:num w:numId="7" w16cid:durableId="953974362">
    <w:abstractNumId w:val="2"/>
  </w:num>
  <w:num w:numId="8" w16cid:durableId="892156622">
    <w:abstractNumId w:val="0"/>
  </w:num>
  <w:num w:numId="9" w16cid:durableId="1460414315">
    <w:abstractNumId w:val="1"/>
  </w:num>
  <w:num w:numId="10" w16cid:durableId="1926725299">
    <w:abstractNumId w:val="4"/>
  </w:num>
  <w:num w:numId="11" w16cid:durableId="1155605427">
    <w:abstractNumId w:val="19"/>
  </w:num>
  <w:num w:numId="12" w16cid:durableId="1937862273">
    <w:abstractNumId w:val="15"/>
  </w:num>
  <w:num w:numId="13" w16cid:durableId="2120679542">
    <w:abstractNumId w:val="31"/>
  </w:num>
  <w:num w:numId="14" w16cid:durableId="1320813966">
    <w:abstractNumId w:val="17"/>
  </w:num>
  <w:num w:numId="15" w16cid:durableId="2115664561">
    <w:abstractNumId w:val="21"/>
  </w:num>
  <w:num w:numId="16" w16cid:durableId="892276542">
    <w:abstractNumId w:val="25"/>
  </w:num>
  <w:num w:numId="17" w16cid:durableId="167866371">
    <w:abstractNumId w:val="18"/>
  </w:num>
  <w:num w:numId="18" w16cid:durableId="1765147868">
    <w:abstractNumId w:val="33"/>
  </w:num>
  <w:num w:numId="19" w16cid:durableId="1914243765">
    <w:abstractNumId w:val="27"/>
  </w:num>
  <w:num w:numId="20" w16cid:durableId="1063217762">
    <w:abstractNumId w:val="23"/>
  </w:num>
  <w:num w:numId="21" w16cid:durableId="1289243721">
    <w:abstractNumId w:val="13"/>
  </w:num>
  <w:num w:numId="22" w16cid:durableId="1653874781">
    <w:abstractNumId w:val="30"/>
  </w:num>
  <w:num w:numId="23" w16cid:durableId="634914163">
    <w:abstractNumId w:val="32"/>
  </w:num>
  <w:num w:numId="24" w16cid:durableId="178202131">
    <w:abstractNumId w:val="24"/>
  </w:num>
  <w:num w:numId="25" w16cid:durableId="326440331">
    <w:abstractNumId w:val="22"/>
  </w:num>
  <w:num w:numId="26" w16cid:durableId="152451184">
    <w:abstractNumId w:val="20"/>
  </w:num>
  <w:num w:numId="27" w16cid:durableId="1012029441">
    <w:abstractNumId w:val="28"/>
  </w:num>
  <w:num w:numId="28" w16cid:durableId="1061366772">
    <w:abstractNumId w:val="14"/>
  </w:num>
  <w:num w:numId="29" w16cid:durableId="1713460389">
    <w:abstractNumId w:val="29"/>
  </w:num>
  <w:num w:numId="30" w16cid:durableId="513763236">
    <w:abstractNumId w:val="11"/>
  </w:num>
  <w:num w:numId="31" w16cid:durableId="598291557">
    <w:abstractNumId w:val="33"/>
  </w:num>
  <w:num w:numId="32" w16cid:durableId="1127234575">
    <w:abstractNumId w:val="12"/>
  </w:num>
  <w:num w:numId="33" w16cid:durableId="54361453">
    <w:abstractNumId w:val="10"/>
  </w:num>
  <w:num w:numId="34" w16cid:durableId="78453371">
    <w:abstractNumId w:val="16"/>
  </w:num>
  <w:num w:numId="35" w16cid:durableId="1358002712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0C"/>
    <w:rsid w:val="00000519"/>
    <w:rsid w:val="00000A03"/>
    <w:rsid w:val="00000CFB"/>
    <w:rsid w:val="00000DA9"/>
    <w:rsid w:val="00000EBF"/>
    <w:rsid w:val="0000113A"/>
    <w:rsid w:val="00001329"/>
    <w:rsid w:val="000013E3"/>
    <w:rsid w:val="0000155D"/>
    <w:rsid w:val="000016CE"/>
    <w:rsid w:val="00001A22"/>
    <w:rsid w:val="00001E69"/>
    <w:rsid w:val="00001F9D"/>
    <w:rsid w:val="000022B1"/>
    <w:rsid w:val="00002377"/>
    <w:rsid w:val="00002620"/>
    <w:rsid w:val="000027DB"/>
    <w:rsid w:val="0000291C"/>
    <w:rsid w:val="00002B1F"/>
    <w:rsid w:val="00002E24"/>
    <w:rsid w:val="00003547"/>
    <w:rsid w:val="0000366F"/>
    <w:rsid w:val="000036F9"/>
    <w:rsid w:val="00003A8F"/>
    <w:rsid w:val="00003BFC"/>
    <w:rsid w:val="00003D90"/>
    <w:rsid w:val="0000465C"/>
    <w:rsid w:val="00004681"/>
    <w:rsid w:val="000046D8"/>
    <w:rsid w:val="00004F5F"/>
    <w:rsid w:val="00005193"/>
    <w:rsid w:val="000052F9"/>
    <w:rsid w:val="000053AA"/>
    <w:rsid w:val="00005444"/>
    <w:rsid w:val="00005497"/>
    <w:rsid w:val="000055B8"/>
    <w:rsid w:val="00005EA5"/>
    <w:rsid w:val="000062EA"/>
    <w:rsid w:val="000065F2"/>
    <w:rsid w:val="00006838"/>
    <w:rsid w:val="0000690E"/>
    <w:rsid w:val="00006B43"/>
    <w:rsid w:val="00006BFA"/>
    <w:rsid w:val="00006C60"/>
    <w:rsid w:val="00006E4F"/>
    <w:rsid w:val="00006E84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05"/>
    <w:rsid w:val="00010E30"/>
    <w:rsid w:val="00010FA3"/>
    <w:rsid w:val="00011134"/>
    <w:rsid w:val="00011219"/>
    <w:rsid w:val="0001138A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9C"/>
    <w:rsid w:val="000125B8"/>
    <w:rsid w:val="0001260E"/>
    <w:rsid w:val="0001268F"/>
    <w:rsid w:val="00012E26"/>
    <w:rsid w:val="00012E78"/>
    <w:rsid w:val="00012F16"/>
    <w:rsid w:val="0001318C"/>
    <w:rsid w:val="00013278"/>
    <w:rsid w:val="000132ED"/>
    <w:rsid w:val="00013415"/>
    <w:rsid w:val="000134A8"/>
    <w:rsid w:val="000136D2"/>
    <w:rsid w:val="00013792"/>
    <w:rsid w:val="00013B9E"/>
    <w:rsid w:val="00013C9D"/>
    <w:rsid w:val="00013D2E"/>
    <w:rsid w:val="000143D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5F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6D1"/>
    <w:rsid w:val="000179BE"/>
    <w:rsid w:val="00017AED"/>
    <w:rsid w:val="00017F57"/>
    <w:rsid w:val="0002025E"/>
    <w:rsid w:val="00020316"/>
    <w:rsid w:val="00020346"/>
    <w:rsid w:val="00020390"/>
    <w:rsid w:val="00020696"/>
    <w:rsid w:val="000206B2"/>
    <w:rsid w:val="000207DE"/>
    <w:rsid w:val="000210EB"/>
    <w:rsid w:val="00021364"/>
    <w:rsid w:val="000214E7"/>
    <w:rsid w:val="000216E8"/>
    <w:rsid w:val="000217C2"/>
    <w:rsid w:val="000219FD"/>
    <w:rsid w:val="00021B0B"/>
    <w:rsid w:val="00021EB8"/>
    <w:rsid w:val="000220E5"/>
    <w:rsid w:val="0002214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025"/>
    <w:rsid w:val="000233A3"/>
    <w:rsid w:val="000235ED"/>
    <w:rsid w:val="00023855"/>
    <w:rsid w:val="0002389C"/>
    <w:rsid w:val="000239AD"/>
    <w:rsid w:val="00023AA6"/>
    <w:rsid w:val="00023C68"/>
    <w:rsid w:val="0002407F"/>
    <w:rsid w:val="00024242"/>
    <w:rsid w:val="0002435A"/>
    <w:rsid w:val="000247AE"/>
    <w:rsid w:val="00024803"/>
    <w:rsid w:val="00024B77"/>
    <w:rsid w:val="00024EB2"/>
    <w:rsid w:val="00024F8B"/>
    <w:rsid w:val="00025034"/>
    <w:rsid w:val="0002524D"/>
    <w:rsid w:val="000252D7"/>
    <w:rsid w:val="000256B1"/>
    <w:rsid w:val="0002578B"/>
    <w:rsid w:val="0002579F"/>
    <w:rsid w:val="000258F3"/>
    <w:rsid w:val="00025AFC"/>
    <w:rsid w:val="00025B5E"/>
    <w:rsid w:val="00025BD4"/>
    <w:rsid w:val="00025D6A"/>
    <w:rsid w:val="00025E9F"/>
    <w:rsid w:val="00025FBF"/>
    <w:rsid w:val="00026178"/>
    <w:rsid w:val="000261DA"/>
    <w:rsid w:val="00026206"/>
    <w:rsid w:val="0002629D"/>
    <w:rsid w:val="000262E0"/>
    <w:rsid w:val="000264D2"/>
    <w:rsid w:val="00026554"/>
    <w:rsid w:val="0002694E"/>
    <w:rsid w:val="000269B3"/>
    <w:rsid w:val="00026BA9"/>
    <w:rsid w:val="00026BEF"/>
    <w:rsid w:val="00026C38"/>
    <w:rsid w:val="00027008"/>
    <w:rsid w:val="00027407"/>
    <w:rsid w:val="000275C7"/>
    <w:rsid w:val="0002788B"/>
    <w:rsid w:val="00027A87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8D1"/>
    <w:rsid w:val="00030ABC"/>
    <w:rsid w:val="00030D77"/>
    <w:rsid w:val="00030E00"/>
    <w:rsid w:val="00030F68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C5F"/>
    <w:rsid w:val="00033D66"/>
    <w:rsid w:val="00033FCF"/>
    <w:rsid w:val="00033FE7"/>
    <w:rsid w:val="00034195"/>
    <w:rsid w:val="00034776"/>
    <w:rsid w:val="00034C7C"/>
    <w:rsid w:val="00034DB1"/>
    <w:rsid w:val="00034F14"/>
    <w:rsid w:val="000351F3"/>
    <w:rsid w:val="0003541D"/>
    <w:rsid w:val="000354ED"/>
    <w:rsid w:val="00035CF3"/>
    <w:rsid w:val="00035EF3"/>
    <w:rsid w:val="00036023"/>
    <w:rsid w:val="0003631F"/>
    <w:rsid w:val="00036333"/>
    <w:rsid w:val="00036A39"/>
    <w:rsid w:val="00036B7D"/>
    <w:rsid w:val="00036CA8"/>
    <w:rsid w:val="00036CBF"/>
    <w:rsid w:val="000370DF"/>
    <w:rsid w:val="0003723C"/>
    <w:rsid w:val="0003724C"/>
    <w:rsid w:val="00037303"/>
    <w:rsid w:val="000375BE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7E1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8D7"/>
    <w:rsid w:val="00041939"/>
    <w:rsid w:val="000419E6"/>
    <w:rsid w:val="00041E6F"/>
    <w:rsid w:val="00042070"/>
    <w:rsid w:val="00042447"/>
    <w:rsid w:val="00042477"/>
    <w:rsid w:val="0004262B"/>
    <w:rsid w:val="0004266B"/>
    <w:rsid w:val="00042674"/>
    <w:rsid w:val="00042863"/>
    <w:rsid w:val="00042A22"/>
    <w:rsid w:val="00042A66"/>
    <w:rsid w:val="00042B68"/>
    <w:rsid w:val="00042B74"/>
    <w:rsid w:val="00042BE4"/>
    <w:rsid w:val="00042DA3"/>
    <w:rsid w:val="00042F51"/>
    <w:rsid w:val="00043034"/>
    <w:rsid w:val="00043058"/>
    <w:rsid w:val="00043096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3FD4"/>
    <w:rsid w:val="000440BF"/>
    <w:rsid w:val="00044137"/>
    <w:rsid w:val="00044269"/>
    <w:rsid w:val="000444B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44E"/>
    <w:rsid w:val="000467C8"/>
    <w:rsid w:val="00046D70"/>
    <w:rsid w:val="00046D85"/>
    <w:rsid w:val="00046E6B"/>
    <w:rsid w:val="00046EE7"/>
    <w:rsid w:val="00046F93"/>
    <w:rsid w:val="0004733E"/>
    <w:rsid w:val="0004763C"/>
    <w:rsid w:val="0004765F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0D48"/>
    <w:rsid w:val="00051011"/>
    <w:rsid w:val="0005136E"/>
    <w:rsid w:val="000515BA"/>
    <w:rsid w:val="00051816"/>
    <w:rsid w:val="000518DA"/>
    <w:rsid w:val="00051920"/>
    <w:rsid w:val="0005196C"/>
    <w:rsid w:val="00051994"/>
    <w:rsid w:val="00051A41"/>
    <w:rsid w:val="00051BB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3E94"/>
    <w:rsid w:val="00054051"/>
    <w:rsid w:val="000540FD"/>
    <w:rsid w:val="000544F3"/>
    <w:rsid w:val="0005457E"/>
    <w:rsid w:val="00054691"/>
    <w:rsid w:val="0005486F"/>
    <w:rsid w:val="00054896"/>
    <w:rsid w:val="000549B9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52"/>
    <w:rsid w:val="000560A2"/>
    <w:rsid w:val="000560BA"/>
    <w:rsid w:val="00056342"/>
    <w:rsid w:val="00056400"/>
    <w:rsid w:val="000564DF"/>
    <w:rsid w:val="0005650E"/>
    <w:rsid w:val="00056831"/>
    <w:rsid w:val="000569D6"/>
    <w:rsid w:val="00056BF6"/>
    <w:rsid w:val="00056FF4"/>
    <w:rsid w:val="00057179"/>
    <w:rsid w:val="000572B9"/>
    <w:rsid w:val="000572C6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CDF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4B"/>
    <w:rsid w:val="00062D5F"/>
    <w:rsid w:val="00062F23"/>
    <w:rsid w:val="00063157"/>
    <w:rsid w:val="0006335F"/>
    <w:rsid w:val="0006367C"/>
    <w:rsid w:val="000637A9"/>
    <w:rsid w:val="000638DB"/>
    <w:rsid w:val="00063928"/>
    <w:rsid w:val="00063BD8"/>
    <w:rsid w:val="00063F20"/>
    <w:rsid w:val="000640B7"/>
    <w:rsid w:val="0006448C"/>
    <w:rsid w:val="00064533"/>
    <w:rsid w:val="00064632"/>
    <w:rsid w:val="00064824"/>
    <w:rsid w:val="00064A31"/>
    <w:rsid w:val="00064B3F"/>
    <w:rsid w:val="00064F19"/>
    <w:rsid w:val="000651DE"/>
    <w:rsid w:val="000652DA"/>
    <w:rsid w:val="00065508"/>
    <w:rsid w:val="0006551E"/>
    <w:rsid w:val="00065841"/>
    <w:rsid w:val="00065CF3"/>
    <w:rsid w:val="00065F11"/>
    <w:rsid w:val="00065FAD"/>
    <w:rsid w:val="000665AB"/>
    <w:rsid w:val="000666A4"/>
    <w:rsid w:val="00066FC3"/>
    <w:rsid w:val="000670F6"/>
    <w:rsid w:val="00067580"/>
    <w:rsid w:val="00067752"/>
    <w:rsid w:val="00067922"/>
    <w:rsid w:val="00067942"/>
    <w:rsid w:val="00067A6A"/>
    <w:rsid w:val="00067B91"/>
    <w:rsid w:val="00067D44"/>
    <w:rsid w:val="00067D8E"/>
    <w:rsid w:val="00067ED2"/>
    <w:rsid w:val="00067F1A"/>
    <w:rsid w:val="00067F25"/>
    <w:rsid w:val="000702C9"/>
    <w:rsid w:val="000703CA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B8E"/>
    <w:rsid w:val="00072C16"/>
    <w:rsid w:val="00072C2B"/>
    <w:rsid w:val="00072C70"/>
    <w:rsid w:val="00072D9D"/>
    <w:rsid w:val="00072FDB"/>
    <w:rsid w:val="00073165"/>
    <w:rsid w:val="00073353"/>
    <w:rsid w:val="000733C7"/>
    <w:rsid w:val="00073407"/>
    <w:rsid w:val="0007347D"/>
    <w:rsid w:val="0007353C"/>
    <w:rsid w:val="000736F4"/>
    <w:rsid w:val="0007376B"/>
    <w:rsid w:val="00073A0F"/>
    <w:rsid w:val="00073B44"/>
    <w:rsid w:val="00073BB5"/>
    <w:rsid w:val="00073D91"/>
    <w:rsid w:val="00073FE1"/>
    <w:rsid w:val="00074140"/>
    <w:rsid w:val="00074247"/>
    <w:rsid w:val="0007432E"/>
    <w:rsid w:val="000746A1"/>
    <w:rsid w:val="000746D0"/>
    <w:rsid w:val="0007477B"/>
    <w:rsid w:val="00074A0E"/>
    <w:rsid w:val="00074AE6"/>
    <w:rsid w:val="00074BDE"/>
    <w:rsid w:val="00074C0D"/>
    <w:rsid w:val="0007545E"/>
    <w:rsid w:val="000756B1"/>
    <w:rsid w:val="000756BA"/>
    <w:rsid w:val="0007593E"/>
    <w:rsid w:val="00075C00"/>
    <w:rsid w:val="000761A3"/>
    <w:rsid w:val="00076498"/>
    <w:rsid w:val="00076500"/>
    <w:rsid w:val="000766B9"/>
    <w:rsid w:val="00076890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3E5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036"/>
    <w:rsid w:val="00081212"/>
    <w:rsid w:val="000817C9"/>
    <w:rsid w:val="000817D7"/>
    <w:rsid w:val="00081898"/>
    <w:rsid w:val="000818E4"/>
    <w:rsid w:val="00081BBB"/>
    <w:rsid w:val="00081CC7"/>
    <w:rsid w:val="0008214C"/>
    <w:rsid w:val="00082307"/>
    <w:rsid w:val="0008241A"/>
    <w:rsid w:val="00082A47"/>
    <w:rsid w:val="00082C44"/>
    <w:rsid w:val="00082D5B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A4E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B7"/>
    <w:rsid w:val="000870D6"/>
    <w:rsid w:val="0008760C"/>
    <w:rsid w:val="00087B8A"/>
    <w:rsid w:val="00087C47"/>
    <w:rsid w:val="00087E21"/>
    <w:rsid w:val="00090180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162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9E9"/>
    <w:rsid w:val="00094502"/>
    <w:rsid w:val="00094591"/>
    <w:rsid w:val="00094772"/>
    <w:rsid w:val="00094B90"/>
    <w:rsid w:val="00094C02"/>
    <w:rsid w:val="0009511D"/>
    <w:rsid w:val="00095228"/>
    <w:rsid w:val="00095238"/>
    <w:rsid w:val="00095354"/>
    <w:rsid w:val="00095444"/>
    <w:rsid w:val="000954F6"/>
    <w:rsid w:val="00095510"/>
    <w:rsid w:val="00095652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57"/>
    <w:rsid w:val="00097CFD"/>
    <w:rsid w:val="00097DC0"/>
    <w:rsid w:val="00097E01"/>
    <w:rsid w:val="00097FEF"/>
    <w:rsid w:val="000A0411"/>
    <w:rsid w:val="000A0432"/>
    <w:rsid w:val="000A05AE"/>
    <w:rsid w:val="000A06B0"/>
    <w:rsid w:val="000A0AAD"/>
    <w:rsid w:val="000A0D40"/>
    <w:rsid w:val="000A0F4D"/>
    <w:rsid w:val="000A117F"/>
    <w:rsid w:val="000A1454"/>
    <w:rsid w:val="000A1486"/>
    <w:rsid w:val="000A163E"/>
    <w:rsid w:val="000A1760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17F"/>
    <w:rsid w:val="000A44BB"/>
    <w:rsid w:val="000A44D6"/>
    <w:rsid w:val="000A45EB"/>
    <w:rsid w:val="000A4668"/>
    <w:rsid w:val="000A47A5"/>
    <w:rsid w:val="000A48B3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44"/>
    <w:rsid w:val="000A5E98"/>
    <w:rsid w:val="000A611C"/>
    <w:rsid w:val="000A6270"/>
    <w:rsid w:val="000A665A"/>
    <w:rsid w:val="000A6913"/>
    <w:rsid w:val="000A6E37"/>
    <w:rsid w:val="000A711B"/>
    <w:rsid w:val="000A727E"/>
    <w:rsid w:val="000A77B7"/>
    <w:rsid w:val="000A7961"/>
    <w:rsid w:val="000A79AD"/>
    <w:rsid w:val="000A7C7D"/>
    <w:rsid w:val="000A7D6E"/>
    <w:rsid w:val="000A7E5A"/>
    <w:rsid w:val="000A7ECE"/>
    <w:rsid w:val="000A7F7A"/>
    <w:rsid w:val="000A7F7F"/>
    <w:rsid w:val="000B0127"/>
    <w:rsid w:val="000B050E"/>
    <w:rsid w:val="000B0706"/>
    <w:rsid w:val="000B0AC3"/>
    <w:rsid w:val="000B0B6E"/>
    <w:rsid w:val="000B1013"/>
    <w:rsid w:val="000B10E5"/>
    <w:rsid w:val="000B1418"/>
    <w:rsid w:val="000B1463"/>
    <w:rsid w:val="000B171F"/>
    <w:rsid w:val="000B1750"/>
    <w:rsid w:val="000B177F"/>
    <w:rsid w:val="000B1802"/>
    <w:rsid w:val="000B19B1"/>
    <w:rsid w:val="000B1BC3"/>
    <w:rsid w:val="000B1C92"/>
    <w:rsid w:val="000B21CA"/>
    <w:rsid w:val="000B2444"/>
    <w:rsid w:val="000B293F"/>
    <w:rsid w:val="000B2A4C"/>
    <w:rsid w:val="000B2A77"/>
    <w:rsid w:val="000B2ACA"/>
    <w:rsid w:val="000B30AE"/>
    <w:rsid w:val="000B30DC"/>
    <w:rsid w:val="000B36CD"/>
    <w:rsid w:val="000B3CFB"/>
    <w:rsid w:val="000B4141"/>
    <w:rsid w:val="000B4171"/>
    <w:rsid w:val="000B4410"/>
    <w:rsid w:val="000B46DF"/>
    <w:rsid w:val="000B4821"/>
    <w:rsid w:val="000B49DA"/>
    <w:rsid w:val="000B4B4C"/>
    <w:rsid w:val="000B4DBD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3D"/>
    <w:rsid w:val="000B62EA"/>
    <w:rsid w:val="000B62F8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B7DAD"/>
    <w:rsid w:val="000C005E"/>
    <w:rsid w:val="000C023C"/>
    <w:rsid w:val="000C024F"/>
    <w:rsid w:val="000C0279"/>
    <w:rsid w:val="000C06BE"/>
    <w:rsid w:val="000C07A5"/>
    <w:rsid w:val="000C07D8"/>
    <w:rsid w:val="000C09B2"/>
    <w:rsid w:val="000C0B99"/>
    <w:rsid w:val="000C0EFF"/>
    <w:rsid w:val="000C12A9"/>
    <w:rsid w:val="000C1467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30"/>
    <w:rsid w:val="000C26D8"/>
    <w:rsid w:val="000C29FB"/>
    <w:rsid w:val="000C2A19"/>
    <w:rsid w:val="000C2C29"/>
    <w:rsid w:val="000C2E60"/>
    <w:rsid w:val="000C312B"/>
    <w:rsid w:val="000C318B"/>
    <w:rsid w:val="000C3898"/>
    <w:rsid w:val="000C39B3"/>
    <w:rsid w:val="000C3AD4"/>
    <w:rsid w:val="000C3BA8"/>
    <w:rsid w:val="000C3C3C"/>
    <w:rsid w:val="000C412E"/>
    <w:rsid w:val="000C4271"/>
    <w:rsid w:val="000C43CD"/>
    <w:rsid w:val="000C4506"/>
    <w:rsid w:val="000C4F52"/>
    <w:rsid w:val="000C55AB"/>
    <w:rsid w:val="000C56FB"/>
    <w:rsid w:val="000C58C0"/>
    <w:rsid w:val="000C5E75"/>
    <w:rsid w:val="000C5EF3"/>
    <w:rsid w:val="000C5F30"/>
    <w:rsid w:val="000C61BC"/>
    <w:rsid w:val="000C623A"/>
    <w:rsid w:val="000C64C2"/>
    <w:rsid w:val="000C64C9"/>
    <w:rsid w:val="000C6786"/>
    <w:rsid w:val="000C6DE9"/>
    <w:rsid w:val="000C6E70"/>
    <w:rsid w:val="000C6F6E"/>
    <w:rsid w:val="000C6F9E"/>
    <w:rsid w:val="000C6FE9"/>
    <w:rsid w:val="000C706E"/>
    <w:rsid w:val="000C77EB"/>
    <w:rsid w:val="000C77EF"/>
    <w:rsid w:val="000C794F"/>
    <w:rsid w:val="000C798F"/>
    <w:rsid w:val="000C7998"/>
    <w:rsid w:val="000C7B47"/>
    <w:rsid w:val="000C7CFF"/>
    <w:rsid w:val="000D00B8"/>
    <w:rsid w:val="000D0245"/>
    <w:rsid w:val="000D0466"/>
    <w:rsid w:val="000D04C7"/>
    <w:rsid w:val="000D06C9"/>
    <w:rsid w:val="000D075B"/>
    <w:rsid w:val="000D0A4C"/>
    <w:rsid w:val="000D0A81"/>
    <w:rsid w:val="000D0B19"/>
    <w:rsid w:val="000D0DA2"/>
    <w:rsid w:val="000D107A"/>
    <w:rsid w:val="000D10EC"/>
    <w:rsid w:val="000D13F3"/>
    <w:rsid w:val="000D14B5"/>
    <w:rsid w:val="000D155D"/>
    <w:rsid w:val="000D171D"/>
    <w:rsid w:val="000D1971"/>
    <w:rsid w:val="000D198F"/>
    <w:rsid w:val="000D1C3D"/>
    <w:rsid w:val="000D1C4D"/>
    <w:rsid w:val="000D1CCF"/>
    <w:rsid w:val="000D2162"/>
    <w:rsid w:val="000D21F6"/>
    <w:rsid w:val="000D23A5"/>
    <w:rsid w:val="000D2418"/>
    <w:rsid w:val="000D2462"/>
    <w:rsid w:val="000D27CB"/>
    <w:rsid w:val="000D2A07"/>
    <w:rsid w:val="000D2B4F"/>
    <w:rsid w:val="000D2C0A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8BF"/>
    <w:rsid w:val="000D3919"/>
    <w:rsid w:val="000D398F"/>
    <w:rsid w:val="000D3CE6"/>
    <w:rsid w:val="000D3D1C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AE2"/>
    <w:rsid w:val="000D6C23"/>
    <w:rsid w:val="000D6F7D"/>
    <w:rsid w:val="000D7378"/>
    <w:rsid w:val="000D769C"/>
    <w:rsid w:val="000D78A4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16D"/>
    <w:rsid w:val="000E26EE"/>
    <w:rsid w:val="000E2A90"/>
    <w:rsid w:val="000E2AD3"/>
    <w:rsid w:val="000E2B23"/>
    <w:rsid w:val="000E2B2A"/>
    <w:rsid w:val="000E2BEF"/>
    <w:rsid w:val="000E2C38"/>
    <w:rsid w:val="000E2E17"/>
    <w:rsid w:val="000E32C2"/>
    <w:rsid w:val="000E3729"/>
    <w:rsid w:val="000E3770"/>
    <w:rsid w:val="000E37B3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5DCA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588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352"/>
    <w:rsid w:val="000F17A7"/>
    <w:rsid w:val="000F1A4E"/>
    <w:rsid w:val="000F1AD8"/>
    <w:rsid w:val="000F1AF1"/>
    <w:rsid w:val="000F1C0A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626"/>
    <w:rsid w:val="000F5759"/>
    <w:rsid w:val="000F5D32"/>
    <w:rsid w:val="000F5D4C"/>
    <w:rsid w:val="000F5E2D"/>
    <w:rsid w:val="000F63E2"/>
    <w:rsid w:val="000F644E"/>
    <w:rsid w:val="000F6616"/>
    <w:rsid w:val="000F6776"/>
    <w:rsid w:val="000F680B"/>
    <w:rsid w:val="000F6CC0"/>
    <w:rsid w:val="000F6FAE"/>
    <w:rsid w:val="000F7067"/>
    <w:rsid w:val="000F730C"/>
    <w:rsid w:val="000F75D4"/>
    <w:rsid w:val="000F776A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747"/>
    <w:rsid w:val="001018FD"/>
    <w:rsid w:val="00101DB0"/>
    <w:rsid w:val="0010204A"/>
    <w:rsid w:val="001021DB"/>
    <w:rsid w:val="001021F3"/>
    <w:rsid w:val="0010236E"/>
    <w:rsid w:val="00102602"/>
    <w:rsid w:val="00102608"/>
    <w:rsid w:val="0010263C"/>
    <w:rsid w:val="0010280E"/>
    <w:rsid w:val="001028B3"/>
    <w:rsid w:val="0010297F"/>
    <w:rsid w:val="00102B00"/>
    <w:rsid w:val="00102B60"/>
    <w:rsid w:val="00103172"/>
    <w:rsid w:val="00103346"/>
    <w:rsid w:val="00103466"/>
    <w:rsid w:val="00103510"/>
    <w:rsid w:val="00103548"/>
    <w:rsid w:val="00103643"/>
    <w:rsid w:val="00103889"/>
    <w:rsid w:val="00103C3B"/>
    <w:rsid w:val="00103CF5"/>
    <w:rsid w:val="00103D0D"/>
    <w:rsid w:val="00103D70"/>
    <w:rsid w:val="00103DB7"/>
    <w:rsid w:val="0010412B"/>
    <w:rsid w:val="00104334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10"/>
    <w:rsid w:val="00105653"/>
    <w:rsid w:val="001056B4"/>
    <w:rsid w:val="00105705"/>
    <w:rsid w:val="00105876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42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33"/>
    <w:rsid w:val="00110357"/>
    <w:rsid w:val="0011042C"/>
    <w:rsid w:val="0011071B"/>
    <w:rsid w:val="0011079A"/>
    <w:rsid w:val="00110868"/>
    <w:rsid w:val="0011098E"/>
    <w:rsid w:val="00110A08"/>
    <w:rsid w:val="00110C73"/>
    <w:rsid w:val="00110CE7"/>
    <w:rsid w:val="00110D42"/>
    <w:rsid w:val="00110D44"/>
    <w:rsid w:val="00111159"/>
    <w:rsid w:val="00111233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1F3F"/>
    <w:rsid w:val="001122B3"/>
    <w:rsid w:val="001123C4"/>
    <w:rsid w:val="00112565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522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546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5EB3"/>
    <w:rsid w:val="0011640E"/>
    <w:rsid w:val="00116475"/>
    <w:rsid w:val="00116583"/>
    <w:rsid w:val="00116838"/>
    <w:rsid w:val="001168FF"/>
    <w:rsid w:val="00116A17"/>
    <w:rsid w:val="00116BFD"/>
    <w:rsid w:val="00116CE1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7FA"/>
    <w:rsid w:val="00117847"/>
    <w:rsid w:val="0011787E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B4"/>
    <w:rsid w:val="001217BA"/>
    <w:rsid w:val="00121986"/>
    <w:rsid w:val="00121E58"/>
    <w:rsid w:val="001221E7"/>
    <w:rsid w:val="0012296E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31B"/>
    <w:rsid w:val="0013034C"/>
    <w:rsid w:val="00130975"/>
    <w:rsid w:val="001309B4"/>
    <w:rsid w:val="00130CDA"/>
    <w:rsid w:val="001310ED"/>
    <w:rsid w:val="00131142"/>
    <w:rsid w:val="001313C6"/>
    <w:rsid w:val="001313ED"/>
    <w:rsid w:val="0013168F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764"/>
    <w:rsid w:val="00133850"/>
    <w:rsid w:val="00133A97"/>
    <w:rsid w:val="00133A9C"/>
    <w:rsid w:val="00133C46"/>
    <w:rsid w:val="00133DA8"/>
    <w:rsid w:val="0013411E"/>
    <w:rsid w:val="001342CB"/>
    <w:rsid w:val="00134537"/>
    <w:rsid w:val="001345A6"/>
    <w:rsid w:val="0013464F"/>
    <w:rsid w:val="00134CC3"/>
    <w:rsid w:val="00134DD7"/>
    <w:rsid w:val="0013518D"/>
    <w:rsid w:val="001352AD"/>
    <w:rsid w:val="001352C2"/>
    <w:rsid w:val="00135F44"/>
    <w:rsid w:val="0013608B"/>
    <w:rsid w:val="00136112"/>
    <w:rsid w:val="00136554"/>
    <w:rsid w:val="00136AAB"/>
    <w:rsid w:val="00136D47"/>
    <w:rsid w:val="00136DC2"/>
    <w:rsid w:val="00136F73"/>
    <w:rsid w:val="00137017"/>
    <w:rsid w:val="00137605"/>
    <w:rsid w:val="001377D7"/>
    <w:rsid w:val="00137936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25F"/>
    <w:rsid w:val="001413B0"/>
    <w:rsid w:val="0014142B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2577"/>
    <w:rsid w:val="00142FB2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989"/>
    <w:rsid w:val="00144D9D"/>
    <w:rsid w:val="00144E1F"/>
    <w:rsid w:val="00144E32"/>
    <w:rsid w:val="00144E77"/>
    <w:rsid w:val="00144F3C"/>
    <w:rsid w:val="00145062"/>
    <w:rsid w:val="0014564F"/>
    <w:rsid w:val="0014576D"/>
    <w:rsid w:val="00145B81"/>
    <w:rsid w:val="00145BB9"/>
    <w:rsid w:val="00145E40"/>
    <w:rsid w:val="0014630F"/>
    <w:rsid w:val="00146A02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87D"/>
    <w:rsid w:val="00152B5D"/>
    <w:rsid w:val="00152EED"/>
    <w:rsid w:val="00153013"/>
    <w:rsid w:val="001532C2"/>
    <w:rsid w:val="0015340B"/>
    <w:rsid w:val="00153553"/>
    <w:rsid w:val="0015358B"/>
    <w:rsid w:val="001535BE"/>
    <w:rsid w:val="00153830"/>
    <w:rsid w:val="00153973"/>
    <w:rsid w:val="00153A64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C9D"/>
    <w:rsid w:val="00155D0A"/>
    <w:rsid w:val="00155E23"/>
    <w:rsid w:val="00155F88"/>
    <w:rsid w:val="00155FC8"/>
    <w:rsid w:val="00156162"/>
    <w:rsid w:val="001563A2"/>
    <w:rsid w:val="001565E1"/>
    <w:rsid w:val="00156746"/>
    <w:rsid w:val="00156B2D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15A"/>
    <w:rsid w:val="0016027D"/>
    <w:rsid w:val="001602CB"/>
    <w:rsid w:val="001602D2"/>
    <w:rsid w:val="001603F3"/>
    <w:rsid w:val="00160A62"/>
    <w:rsid w:val="00160A78"/>
    <w:rsid w:val="00160B06"/>
    <w:rsid w:val="00160B38"/>
    <w:rsid w:val="00160CBB"/>
    <w:rsid w:val="00160D36"/>
    <w:rsid w:val="00160F08"/>
    <w:rsid w:val="001612F6"/>
    <w:rsid w:val="00161304"/>
    <w:rsid w:val="0016137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0EE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6F9"/>
    <w:rsid w:val="001647FC"/>
    <w:rsid w:val="00164805"/>
    <w:rsid w:val="00164A66"/>
    <w:rsid w:val="00164D16"/>
    <w:rsid w:val="00164E37"/>
    <w:rsid w:val="00164E55"/>
    <w:rsid w:val="00164FE7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26E"/>
    <w:rsid w:val="001673D2"/>
    <w:rsid w:val="00167649"/>
    <w:rsid w:val="00167C2B"/>
    <w:rsid w:val="00167CF1"/>
    <w:rsid w:val="00167EEC"/>
    <w:rsid w:val="001702F3"/>
    <w:rsid w:val="00170772"/>
    <w:rsid w:val="00170A8E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38"/>
    <w:rsid w:val="00171D9E"/>
    <w:rsid w:val="00171EC4"/>
    <w:rsid w:val="00171F8C"/>
    <w:rsid w:val="00172030"/>
    <w:rsid w:val="00172067"/>
    <w:rsid w:val="001721C5"/>
    <w:rsid w:val="001723F1"/>
    <w:rsid w:val="00172489"/>
    <w:rsid w:val="0017253F"/>
    <w:rsid w:val="00172544"/>
    <w:rsid w:val="001727C0"/>
    <w:rsid w:val="001729EC"/>
    <w:rsid w:val="00172CC6"/>
    <w:rsid w:val="00172DDF"/>
    <w:rsid w:val="00172F6D"/>
    <w:rsid w:val="00173016"/>
    <w:rsid w:val="0017355D"/>
    <w:rsid w:val="001736DD"/>
    <w:rsid w:val="00173766"/>
    <w:rsid w:val="00173B5C"/>
    <w:rsid w:val="00173C8C"/>
    <w:rsid w:val="00173CAA"/>
    <w:rsid w:val="00173CE3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4ED4"/>
    <w:rsid w:val="00175464"/>
    <w:rsid w:val="00175509"/>
    <w:rsid w:val="001755F2"/>
    <w:rsid w:val="001757DC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6FC5"/>
    <w:rsid w:val="0017724C"/>
    <w:rsid w:val="00177636"/>
    <w:rsid w:val="001776CC"/>
    <w:rsid w:val="00177729"/>
    <w:rsid w:val="0017776C"/>
    <w:rsid w:val="0017788F"/>
    <w:rsid w:val="001779EF"/>
    <w:rsid w:val="00177A58"/>
    <w:rsid w:val="00177AD1"/>
    <w:rsid w:val="00177B35"/>
    <w:rsid w:val="00177C02"/>
    <w:rsid w:val="00177E1E"/>
    <w:rsid w:val="00177F76"/>
    <w:rsid w:val="00180024"/>
    <w:rsid w:val="001803BC"/>
    <w:rsid w:val="00180583"/>
    <w:rsid w:val="001809BE"/>
    <w:rsid w:val="00180A8B"/>
    <w:rsid w:val="00181107"/>
    <w:rsid w:val="001813DE"/>
    <w:rsid w:val="00181457"/>
    <w:rsid w:val="001815C6"/>
    <w:rsid w:val="00181B31"/>
    <w:rsid w:val="00181EAD"/>
    <w:rsid w:val="00182057"/>
    <w:rsid w:val="0018223A"/>
    <w:rsid w:val="0018238C"/>
    <w:rsid w:val="001823F9"/>
    <w:rsid w:val="00182473"/>
    <w:rsid w:val="001824A5"/>
    <w:rsid w:val="001825DB"/>
    <w:rsid w:val="00182697"/>
    <w:rsid w:val="00182710"/>
    <w:rsid w:val="00182766"/>
    <w:rsid w:val="00182A26"/>
    <w:rsid w:val="001830EB"/>
    <w:rsid w:val="0018312F"/>
    <w:rsid w:val="001831B4"/>
    <w:rsid w:val="00183AB4"/>
    <w:rsid w:val="00183DC0"/>
    <w:rsid w:val="00183FB5"/>
    <w:rsid w:val="00184086"/>
    <w:rsid w:val="00184115"/>
    <w:rsid w:val="001841EB"/>
    <w:rsid w:val="0018445D"/>
    <w:rsid w:val="001845DE"/>
    <w:rsid w:val="001849FB"/>
    <w:rsid w:val="00184A00"/>
    <w:rsid w:val="00184D2F"/>
    <w:rsid w:val="00184F8D"/>
    <w:rsid w:val="00185397"/>
    <w:rsid w:val="001854CE"/>
    <w:rsid w:val="00185871"/>
    <w:rsid w:val="00185C16"/>
    <w:rsid w:val="00185DFD"/>
    <w:rsid w:val="00185E70"/>
    <w:rsid w:val="00186649"/>
    <w:rsid w:val="001866F1"/>
    <w:rsid w:val="00186B8B"/>
    <w:rsid w:val="00186EC7"/>
    <w:rsid w:val="00187056"/>
    <w:rsid w:val="0018727B"/>
    <w:rsid w:val="00187307"/>
    <w:rsid w:val="00187387"/>
    <w:rsid w:val="001873A4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184"/>
    <w:rsid w:val="001912B7"/>
    <w:rsid w:val="001912EC"/>
    <w:rsid w:val="00191321"/>
    <w:rsid w:val="0019132F"/>
    <w:rsid w:val="001913E8"/>
    <w:rsid w:val="00191591"/>
    <w:rsid w:val="00191661"/>
    <w:rsid w:val="00191692"/>
    <w:rsid w:val="00191801"/>
    <w:rsid w:val="00191A96"/>
    <w:rsid w:val="00191B60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991"/>
    <w:rsid w:val="00193C7B"/>
    <w:rsid w:val="00193E9B"/>
    <w:rsid w:val="00193F97"/>
    <w:rsid w:val="00193FA8"/>
    <w:rsid w:val="001941D1"/>
    <w:rsid w:val="001945BC"/>
    <w:rsid w:val="001947FC"/>
    <w:rsid w:val="00194845"/>
    <w:rsid w:val="0019489D"/>
    <w:rsid w:val="00194E69"/>
    <w:rsid w:val="001950C0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6C"/>
    <w:rsid w:val="001973A5"/>
    <w:rsid w:val="0019787D"/>
    <w:rsid w:val="00197A5C"/>
    <w:rsid w:val="00197C91"/>
    <w:rsid w:val="00197DFA"/>
    <w:rsid w:val="00197F6B"/>
    <w:rsid w:val="001A0164"/>
    <w:rsid w:val="001A01C1"/>
    <w:rsid w:val="001A01E3"/>
    <w:rsid w:val="001A021D"/>
    <w:rsid w:val="001A02AC"/>
    <w:rsid w:val="001A037C"/>
    <w:rsid w:val="001A0532"/>
    <w:rsid w:val="001A054B"/>
    <w:rsid w:val="001A057B"/>
    <w:rsid w:val="001A0627"/>
    <w:rsid w:val="001A0754"/>
    <w:rsid w:val="001A0E1F"/>
    <w:rsid w:val="001A10C9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246"/>
    <w:rsid w:val="001A5430"/>
    <w:rsid w:val="001A549F"/>
    <w:rsid w:val="001A5551"/>
    <w:rsid w:val="001A5579"/>
    <w:rsid w:val="001A55FD"/>
    <w:rsid w:val="001A57CB"/>
    <w:rsid w:val="001A592E"/>
    <w:rsid w:val="001A59BF"/>
    <w:rsid w:val="001A6090"/>
    <w:rsid w:val="001A60C9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A9D"/>
    <w:rsid w:val="001A6D47"/>
    <w:rsid w:val="001A6E8F"/>
    <w:rsid w:val="001A6F56"/>
    <w:rsid w:val="001A6F6B"/>
    <w:rsid w:val="001A6F74"/>
    <w:rsid w:val="001A7285"/>
    <w:rsid w:val="001A7510"/>
    <w:rsid w:val="001A76CE"/>
    <w:rsid w:val="001A781A"/>
    <w:rsid w:val="001A79E5"/>
    <w:rsid w:val="001A7D31"/>
    <w:rsid w:val="001A7DAB"/>
    <w:rsid w:val="001B0099"/>
    <w:rsid w:val="001B03D2"/>
    <w:rsid w:val="001B03ED"/>
    <w:rsid w:val="001B0491"/>
    <w:rsid w:val="001B0716"/>
    <w:rsid w:val="001B08FF"/>
    <w:rsid w:val="001B0974"/>
    <w:rsid w:val="001B097C"/>
    <w:rsid w:val="001B0E3E"/>
    <w:rsid w:val="001B150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3D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BD9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514"/>
    <w:rsid w:val="001B767F"/>
    <w:rsid w:val="001B7A8D"/>
    <w:rsid w:val="001B7B8B"/>
    <w:rsid w:val="001B7CF7"/>
    <w:rsid w:val="001B7E7E"/>
    <w:rsid w:val="001B7F00"/>
    <w:rsid w:val="001C0094"/>
    <w:rsid w:val="001C00C0"/>
    <w:rsid w:val="001C025D"/>
    <w:rsid w:val="001C02CF"/>
    <w:rsid w:val="001C045C"/>
    <w:rsid w:val="001C0872"/>
    <w:rsid w:val="001C0A2E"/>
    <w:rsid w:val="001C0BB4"/>
    <w:rsid w:val="001C0BDB"/>
    <w:rsid w:val="001C0D86"/>
    <w:rsid w:val="001C0F69"/>
    <w:rsid w:val="001C1633"/>
    <w:rsid w:val="001C1831"/>
    <w:rsid w:val="001C1A27"/>
    <w:rsid w:val="001C1C1E"/>
    <w:rsid w:val="001C1F46"/>
    <w:rsid w:val="001C1F52"/>
    <w:rsid w:val="001C224B"/>
    <w:rsid w:val="001C2306"/>
    <w:rsid w:val="001C2323"/>
    <w:rsid w:val="001C23E4"/>
    <w:rsid w:val="001C2463"/>
    <w:rsid w:val="001C2541"/>
    <w:rsid w:val="001C258D"/>
    <w:rsid w:val="001C2675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6B"/>
    <w:rsid w:val="001C40BD"/>
    <w:rsid w:val="001C43AB"/>
    <w:rsid w:val="001C4445"/>
    <w:rsid w:val="001C44BC"/>
    <w:rsid w:val="001C4647"/>
    <w:rsid w:val="001C48C6"/>
    <w:rsid w:val="001C4C2D"/>
    <w:rsid w:val="001C555B"/>
    <w:rsid w:val="001C55AD"/>
    <w:rsid w:val="001C58A9"/>
    <w:rsid w:val="001C58B1"/>
    <w:rsid w:val="001C5EFB"/>
    <w:rsid w:val="001C6024"/>
    <w:rsid w:val="001C6451"/>
    <w:rsid w:val="001C675A"/>
    <w:rsid w:val="001C6A29"/>
    <w:rsid w:val="001C6AE4"/>
    <w:rsid w:val="001C6B04"/>
    <w:rsid w:val="001C6C55"/>
    <w:rsid w:val="001C6D65"/>
    <w:rsid w:val="001C6F1E"/>
    <w:rsid w:val="001C6FFD"/>
    <w:rsid w:val="001C71F2"/>
    <w:rsid w:val="001C73C1"/>
    <w:rsid w:val="001C77F9"/>
    <w:rsid w:val="001C7804"/>
    <w:rsid w:val="001C7950"/>
    <w:rsid w:val="001C79B9"/>
    <w:rsid w:val="001C7B63"/>
    <w:rsid w:val="001C7D4B"/>
    <w:rsid w:val="001C7D99"/>
    <w:rsid w:val="001D0146"/>
    <w:rsid w:val="001D0537"/>
    <w:rsid w:val="001D0842"/>
    <w:rsid w:val="001D0D4D"/>
    <w:rsid w:val="001D0E11"/>
    <w:rsid w:val="001D0E89"/>
    <w:rsid w:val="001D0EEB"/>
    <w:rsid w:val="001D10F3"/>
    <w:rsid w:val="001D1102"/>
    <w:rsid w:val="001D11A6"/>
    <w:rsid w:val="001D11D1"/>
    <w:rsid w:val="001D1609"/>
    <w:rsid w:val="001D188B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4C0"/>
    <w:rsid w:val="001D69B1"/>
    <w:rsid w:val="001D6A98"/>
    <w:rsid w:val="001D6B41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78B"/>
    <w:rsid w:val="001E08F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05C"/>
    <w:rsid w:val="001E333D"/>
    <w:rsid w:val="001E33FE"/>
    <w:rsid w:val="001E34C8"/>
    <w:rsid w:val="001E367A"/>
    <w:rsid w:val="001E3842"/>
    <w:rsid w:val="001E3A29"/>
    <w:rsid w:val="001E3CCE"/>
    <w:rsid w:val="001E3EE6"/>
    <w:rsid w:val="001E43A1"/>
    <w:rsid w:val="001E445C"/>
    <w:rsid w:val="001E46F4"/>
    <w:rsid w:val="001E4A12"/>
    <w:rsid w:val="001E4B4F"/>
    <w:rsid w:val="001E4B62"/>
    <w:rsid w:val="001E4E9E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78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563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6A5"/>
    <w:rsid w:val="001F379F"/>
    <w:rsid w:val="001F38DB"/>
    <w:rsid w:val="001F3B79"/>
    <w:rsid w:val="001F3C72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1DA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5E1"/>
    <w:rsid w:val="001F677B"/>
    <w:rsid w:val="001F69CD"/>
    <w:rsid w:val="001F6BD6"/>
    <w:rsid w:val="001F6E0F"/>
    <w:rsid w:val="001F726A"/>
    <w:rsid w:val="001F76BC"/>
    <w:rsid w:val="001F78CE"/>
    <w:rsid w:val="001F7949"/>
    <w:rsid w:val="001F7B3F"/>
    <w:rsid w:val="001F7D44"/>
    <w:rsid w:val="00200173"/>
    <w:rsid w:val="00200537"/>
    <w:rsid w:val="00200603"/>
    <w:rsid w:val="00200674"/>
    <w:rsid w:val="00200B90"/>
    <w:rsid w:val="00200FA4"/>
    <w:rsid w:val="00201161"/>
    <w:rsid w:val="002012A1"/>
    <w:rsid w:val="0020131D"/>
    <w:rsid w:val="002013A1"/>
    <w:rsid w:val="00201470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209"/>
    <w:rsid w:val="00202357"/>
    <w:rsid w:val="0020242E"/>
    <w:rsid w:val="00202602"/>
    <w:rsid w:val="0020266B"/>
    <w:rsid w:val="00202BB3"/>
    <w:rsid w:val="00202C68"/>
    <w:rsid w:val="002030C1"/>
    <w:rsid w:val="00203176"/>
    <w:rsid w:val="002031AA"/>
    <w:rsid w:val="0020331B"/>
    <w:rsid w:val="0020352C"/>
    <w:rsid w:val="0020360F"/>
    <w:rsid w:val="00203795"/>
    <w:rsid w:val="002039FE"/>
    <w:rsid w:val="00203C28"/>
    <w:rsid w:val="00203E73"/>
    <w:rsid w:val="00204093"/>
    <w:rsid w:val="002041EC"/>
    <w:rsid w:val="00204366"/>
    <w:rsid w:val="002044A4"/>
    <w:rsid w:val="00204501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54F"/>
    <w:rsid w:val="00205637"/>
    <w:rsid w:val="002058DE"/>
    <w:rsid w:val="00205B13"/>
    <w:rsid w:val="00205EFD"/>
    <w:rsid w:val="00206360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07DF8"/>
    <w:rsid w:val="00210396"/>
    <w:rsid w:val="002105D2"/>
    <w:rsid w:val="00210A96"/>
    <w:rsid w:val="00210B08"/>
    <w:rsid w:val="00210FD6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B9"/>
    <w:rsid w:val="00211EED"/>
    <w:rsid w:val="00211F20"/>
    <w:rsid w:val="0021211B"/>
    <w:rsid w:val="00212590"/>
    <w:rsid w:val="002125C8"/>
    <w:rsid w:val="002129A2"/>
    <w:rsid w:val="00212A5E"/>
    <w:rsid w:val="0021301D"/>
    <w:rsid w:val="00213188"/>
    <w:rsid w:val="00213189"/>
    <w:rsid w:val="0021333C"/>
    <w:rsid w:val="002133CA"/>
    <w:rsid w:val="00213649"/>
    <w:rsid w:val="00213676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B74"/>
    <w:rsid w:val="00215DF7"/>
    <w:rsid w:val="002160A5"/>
    <w:rsid w:val="00216258"/>
    <w:rsid w:val="002162DD"/>
    <w:rsid w:val="002163D9"/>
    <w:rsid w:val="002164D2"/>
    <w:rsid w:val="00216598"/>
    <w:rsid w:val="00216622"/>
    <w:rsid w:val="002166C0"/>
    <w:rsid w:val="00216773"/>
    <w:rsid w:val="00216CE5"/>
    <w:rsid w:val="00217034"/>
    <w:rsid w:val="00217699"/>
    <w:rsid w:val="002176E2"/>
    <w:rsid w:val="00217C08"/>
    <w:rsid w:val="0022005F"/>
    <w:rsid w:val="00220A28"/>
    <w:rsid w:val="00220AAB"/>
    <w:rsid w:val="00220DEF"/>
    <w:rsid w:val="00220ED1"/>
    <w:rsid w:val="00220F11"/>
    <w:rsid w:val="0022101F"/>
    <w:rsid w:val="00221149"/>
    <w:rsid w:val="002212F4"/>
    <w:rsid w:val="002213D3"/>
    <w:rsid w:val="0022194A"/>
    <w:rsid w:val="002219F6"/>
    <w:rsid w:val="00221DF0"/>
    <w:rsid w:val="00221F2D"/>
    <w:rsid w:val="002220FC"/>
    <w:rsid w:val="00222140"/>
    <w:rsid w:val="00222154"/>
    <w:rsid w:val="00222544"/>
    <w:rsid w:val="0022258D"/>
    <w:rsid w:val="002226B2"/>
    <w:rsid w:val="002227C6"/>
    <w:rsid w:val="00222976"/>
    <w:rsid w:val="00222AEC"/>
    <w:rsid w:val="00222CF0"/>
    <w:rsid w:val="00222D03"/>
    <w:rsid w:val="00222DDE"/>
    <w:rsid w:val="002232C0"/>
    <w:rsid w:val="002232C9"/>
    <w:rsid w:val="0022343D"/>
    <w:rsid w:val="00223513"/>
    <w:rsid w:val="002236AE"/>
    <w:rsid w:val="00223BE0"/>
    <w:rsid w:val="00223CE6"/>
    <w:rsid w:val="00223ED4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5FF2"/>
    <w:rsid w:val="002262DC"/>
    <w:rsid w:val="0022647F"/>
    <w:rsid w:val="0022656E"/>
    <w:rsid w:val="002267A8"/>
    <w:rsid w:val="002267F6"/>
    <w:rsid w:val="00226B70"/>
    <w:rsid w:val="00226BDA"/>
    <w:rsid w:val="00226CBF"/>
    <w:rsid w:val="00226F80"/>
    <w:rsid w:val="00226F98"/>
    <w:rsid w:val="00227201"/>
    <w:rsid w:val="00227622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B92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434"/>
    <w:rsid w:val="002326F3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0A9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0BB"/>
    <w:rsid w:val="002353EC"/>
    <w:rsid w:val="00235840"/>
    <w:rsid w:val="00235AF9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48E"/>
    <w:rsid w:val="00237620"/>
    <w:rsid w:val="00237B6C"/>
    <w:rsid w:val="00237CE9"/>
    <w:rsid w:val="00237E65"/>
    <w:rsid w:val="0024001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0B9"/>
    <w:rsid w:val="002415C2"/>
    <w:rsid w:val="00241625"/>
    <w:rsid w:val="0024162B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2DD6"/>
    <w:rsid w:val="00243203"/>
    <w:rsid w:val="0024334A"/>
    <w:rsid w:val="0024390E"/>
    <w:rsid w:val="00243A2B"/>
    <w:rsid w:val="00243E02"/>
    <w:rsid w:val="00243E96"/>
    <w:rsid w:val="00244179"/>
    <w:rsid w:val="00244291"/>
    <w:rsid w:val="002445A8"/>
    <w:rsid w:val="0024491F"/>
    <w:rsid w:val="00244A4C"/>
    <w:rsid w:val="00244D1B"/>
    <w:rsid w:val="00244E7C"/>
    <w:rsid w:val="00244EF0"/>
    <w:rsid w:val="002452F0"/>
    <w:rsid w:val="00245394"/>
    <w:rsid w:val="002453AC"/>
    <w:rsid w:val="0024549C"/>
    <w:rsid w:val="00245743"/>
    <w:rsid w:val="00245C03"/>
    <w:rsid w:val="00245CF8"/>
    <w:rsid w:val="00245DC2"/>
    <w:rsid w:val="002462CB"/>
    <w:rsid w:val="00246426"/>
    <w:rsid w:val="002469E5"/>
    <w:rsid w:val="0024714A"/>
    <w:rsid w:val="0024719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AB5"/>
    <w:rsid w:val="00251CA4"/>
    <w:rsid w:val="00251D50"/>
    <w:rsid w:val="00251F6C"/>
    <w:rsid w:val="00252102"/>
    <w:rsid w:val="002523C1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1EE"/>
    <w:rsid w:val="00254415"/>
    <w:rsid w:val="00254483"/>
    <w:rsid w:val="00254669"/>
    <w:rsid w:val="00254785"/>
    <w:rsid w:val="0025598F"/>
    <w:rsid w:val="00255B60"/>
    <w:rsid w:val="00255ED1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252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0DD5"/>
    <w:rsid w:val="0026109F"/>
    <w:rsid w:val="00261280"/>
    <w:rsid w:val="00261326"/>
    <w:rsid w:val="002615EC"/>
    <w:rsid w:val="0026186A"/>
    <w:rsid w:val="00261A0A"/>
    <w:rsid w:val="00261A1F"/>
    <w:rsid w:val="00261FB4"/>
    <w:rsid w:val="00262054"/>
    <w:rsid w:val="00262245"/>
    <w:rsid w:val="00262A58"/>
    <w:rsid w:val="00263103"/>
    <w:rsid w:val="0026347D"/>
    <w:rsid w:val="0026350B"/>
    <w:rsid w:val="00263560"/>
    <w:rsid w:val="00263699"/>
    <w:rsid w:val="002636E0"/>
    <w:rsid w:val="002636F0"/>
    <w:rsid w:val="0026388B"/>
    <w:rsid w:val="00263B86"/>
    <w:rsid w:val="00263C1E"/>
    <w:rsid w:val="00263E40"/>
    <w:rsid w:val="00263F95"/>
    <w:rsid w:val="00264012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3A0"/>
    <w:rsid w:val="00265435"/>
    <w:rsid w:val="002654D9"/>
    <w:rsid w:val="002656D5"/>
    <w:rsid w:val="002657A5"/>
    <w:rsid w:val="002657EF"/>
    <w:rsid w:val="00265C6C"/>
    <w:rsid w:val="00265CA5"/>
    <w:rsid w:val="00265DA9"/>
    <w:rsid w:val="00266066"/>
    <w:rsid w:val="00266299"/>
    <w:rsid w:val="0026630F"/>
    <w:rsid w:val="002663A0"/>
    <w:rsid w:val="002667DE"/>
    <w:rsid w:val="00266A78"/>
    <w:rsid w:val="00266A8D"/>
    <w:rsid w:val="00266C08"/>
    <w:rsid w:val="00266D72"/>
    <w:rsid w:val="00266D91"/>
    <w:rsid w:val="00266E7D"/>
    <w:rsid w:val="00267197"/>
    <w:rsid w:val="002671AC"/>
    <w:rsid w:val="002671B8"/>
    <w:rsid w:val="0026741A"/>
    <w:rsid w:val="002676E1"/>
    <w:rsid w:val="00267C55"/>
    <w:rsid w:val="00267D03"/>
    <w:rsid w:val="00267F95"/>
    <w:rsid w:val="0027021D"/>
    <w:rsid w:val="00270301"/>
    <w:rsid w:val="00270663"/>
    <w:rsid w:val="00270781"/>
    <w:rsid w:val="00270820"/>
    <w:rsid w:val="00270B5C"/>
    <w:rsid w:val="00270CA7"/>
    <w:rsid w:val="002710F7"/>
    <w:rsid w:val="00271399"/>
    <w:rsid w:val="0027145D"/>
    <w:rsid w:val="002715C4"/>
    <w:rsid w:val="002715F0"/>
    <w:rsid w:val="002718B3"/>
    <w:rsid w:val="00271948"/>
    <w:rsid w:val="002719AF"/>
    <w:rsid w:val="00271A16"/>
    <w:rsid w:val="00271C4B"/>
    <w:rsid w:val="00271DD9"/>
    <w:rsid w:val="0027208A"/>
    <w:rsid w:val="002720B9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195"/>
    <w:rsid w:val="002743E2"/>
    <w:rsid w:val="0027479D"/>
    <w:rsid w:val="002747FD"/>
    <w:rsid w:val="0027483A"/>
    <w:rsid w:val="00274928"/>
    <w:rsid w:val="00274A55"/>
    <w:rsid w:val="00274ADA"/>
    <w:rsid w:val="00274CAD"/>
    <w:rsid w:val="00275258"/>
    <w:rsid w:val="002754AE"/>
    <w:rsid w:val="00275527"/>
    <w:rsid w:val="002758E5"/>
    <w:rsid w:val="00275FAE"/>
    <w:rsid w:val="00276613"/>
    <w:rsid w:val="00276623"/>
    <w:rsid w:val="00276712"/>
    <w:rsid w:val="002767E6"/>
    <w:rsid w:val="002767EB"/>
    <w:rsid w:val="002768B0"/>
    <w:rsid w:val="002768E1"/>
    <w:rsid w:val="00276A7C"/>
    <w:rsid w:val="00276AA7"/>
    <w:rsid w:val="00276AFC"/>
    <w:rsid w:val="00276CCD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CA1"/>
    <w:rsid w:val="00280F69"/>
    <w:rsid w:val="002812AB"/>
    <w:rsid w:val="0028185C"/>
    <w:rsid w:val="002818A7"/>
    <w:rsid w:val="00281978"/>
    <w:rsid w:val="0028198E"/>
    <w:rsid w:val="00281AF4"/>
    <w:rsid w:val="00281DA6"/>
    <w:rsid w:val="0028225E"/>
    <w:rsid w:val="0028243E"/>
    <w:rsid w:val="002824A7"/>
    <w:rsid w:val="002826CE"/>
    <w:rsid w:val="0028271C"/>
    <w:rsid w:val="002827AE"/>
    <w:rsid w:val="002827DB"/>
    <w:rsid w:val="0028298C"/>
    <w:rsid w:val="00282BF5"/>
    <w:rsid w:val="00282D74"/>
    <w:rsid w:val="00283145"/>
    <w:rsid w:val="002834CA"/>
    <w:rsid w:val="0028353A"/>
    <w:rsid w:val="00283688"/>
    <w:rsid w:val="00283BF2"/>
    <w:rsid w:val="00283D49"/>
    <w:rsid w:val="00284099"/>
    <w:rsid w:val="00284701"/>
    <w:rsid w:val="002847A9"/>
    <w:rsid w:val="00284C46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469"/>
    <w:rsid w:val="00286D93"/>
    <w:rsid w:val="00286E33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12E"/>
    <w:rsid w:val="002906E3"/>
    <w:rsid w:val="00290837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13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C72"/>
    <w:rsid w:val="00294DCA"/>
    <w:rsid w:val="00294EB0"/>
    <w:rsid w:val="00294FA2"/>
    <w:rsid w:val="00294FA9"/>
    <w:rsid w:val="0029549E"/>
    <w:rsid w:val="00295555"/>
    <w:rsid w:val="0029560F"/>
    <w:rsid w:val="002956EB"/>
    <w:rsid w:val="00295ACD"/>
    <w:rsid w:val="00295CF0"/>
    <w:rsid w:val="0029607F"/>
    <w:rsid w:val="00296082"/>
    <w:rsid w:val="0029654D"/>
    <w:rsid w:val="00296B2D"/>
    <w:rsid w:val="00296CAE"/>
    <w:rsid w:val="00296D2A"/>
    <w:rsid w:val="0029719B"/>
    <w:rsid w:val="00297356"/>
    <w:rsid w:val="0029749E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0C7B"/>
    <w:rsid w:val="002A1249"/>
    <w:rsid w:val="002A15FD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854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3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AE5"/>
    <w:rsid w:val="002A7D5B"/>
    <w:rsid w:val="002A7EEA"/>
    <w:rsid w:val="002B09E5"/>
    <w:rsid w:val="002B0C04"/>
    <w:rsid w:val="002B0C69"/>
    <w:rsid w:val="002B0E7A"/>
    <w:rsid w:val="002B1284"/>
    <w:rsid w:val="002B1300"/>
    <w:rsid w:val="002B155B"/>
    <w:rsid w:val="002B180C"/>
    <w:rsid w:val="002B1812"/>
    <w:rsid w:val="002B19D2"/>
    <w:rsid w:val="002B1B0A"/>
    <w:rsid w:val="002B1B9B"/>
    <w:rsid w:val="002B1C79"/>
    <w:rsid w:val="002B1D98"/>
    <w:rsid w:val="002B1F5E"/>
    <w:rsid w:val="002B1FC7"/>
    <w:rsid w:val="002B2046"/>
    <w:rsid w:val="002B20AD"/>
    <w:rsid w:val="002B21A3"/>
    <w:rsid w:val="002B23D1"/>
    <w:rsid w:val="002B24DB"/>
    <w:rsid w:val="002B278B"/>
    <w:rsid w:val="002B27E0"/>
    <w:rsid w:val="002B29A9"/>
    <w:rsid w:val="002B29E8"/>
    <w:rsid w:val="002B2B30"/>
    <w:rsid w:val="002B2E0E"/>
    <w:rsid w:val="002B30B9"/>
    <w:rsid w:val="002B3138"/>
    <w:rsid w:val="002B321B"/>
    <w:rsid w:val="002B3720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7B8"/>
    <w:rsid w:val="002B5AF3"/>
    <w:rsid w:val="002B5E80"/>
    <w:rsid w:val="002B6450"/>
    <w:rsid w:val="002B64BF"/>
    <w:rsid w:val="002B650A"/>
    <w:rsid w:val="002B6DF5"/>
    <w:rsid w:val="002B6FAD"/>
    <w:rsid w:val="002B705F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CD9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05F"/>
    <w:rsid w:val="002C4252"/>
    <w:rsid w:val="002C4421"/>
    <w:rsid w:val="002C4446"/>
    <w:rsid w:val="002C451A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27D"/>
    <w:rsid w:val="002C6424"/>
    <w:rsid w:val="002C648C"/>
    <w:rsid w:val="002C64C4"/>
    <w:rsid w:val="002C65BC"/>
    <w:rsid w:val="002C691D"/>
    <w:rsid w:val="002C6946"/>
    <w:rsid w:val="002C6A93"/>
    <w:rsid w:val="002C6B80"/>
    <w:rsid w:val="002C6BB1"/>
    <w:rsid w:val="002C6C3B"/>
    <w:rsid w:val="002C7069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A72"/>
    <w:rsid w:val="002D1FEB"/>
    <w:rsid w:val="002D2218"/>
    <w:rsid w:val="002D2414"/>
    <w:rsid w:val="002D2975"/>
    <w:rsid w:val="002D2A92"/>
    <w:rsid w:val="002D2F2D"/>
    <w:rsid w:val="002D2F9D"/>
    <w:rsid w:val="002D332D"/>
    <w:rsid w:val="002D35B8"/>
    <w:rsid w:val="002D3633"/>
    <w:rsid w:val="002D3711"/>
    <w:rsid w:val="002D37FF"/>
    <w:rsid w:val="002D3A4D"/>
    <w:rsid w:val="002D3DFF"/>
    <w:rsid w:val="002D3F6F"/>
    <w:rsid w:val="002D4226"/>
    <w:rsid w:val="002D4307"/>
    <w:rsid w:val="002D437B"/>
    <w:rsid w:val="002D4422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E5"/>
    <w:rsid w:val="002D5A60"/>
    <w:rsid w:val="002D5C86"/>
    <w:rsid w:val="002D5D70"/>
    <w:rsid w:val="002D5F34"/>
    <w:rsid w:val="002D60AC"/>
    <w:rsid w:val="002D67BD"/>
    <w:rsid w:val="002D6847"/>
    <w:rsid w:val="002D6DAB"/>
    <w:rsid w:val="002D7031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22"/>
    <w:rsid w:val="002E1D37"/>
    <w:rsid w:val="002E1F36"/>
    <w:rsid w:val="002E23AD"/>
    <w:rsid w:val="002E24E3"/>
    <w:rsid w:val="002E2692"/>
    <w:rsid w:val="002E27C5"/>
    <w:rsid w:val="002E2840"/>
    <w:rsid w:val="002E288A"/>
    <w:rsid w:val="002E28F5"/>
    <w:rsid w:val="002E2A77"/>
    <w:rsid w:val="002E2CCB"/>
    <w:rsid w:val="002E2E13"/>
    <w:rsid w:val="002E30FA"/>
    <w:rsid w:val="002E34F1"/>
    <w:rsid w:val="002E3511"/>
    <w:rsid w:val="002E3696"/>
    <w:rsid w:val="002E377A"/>
    <w:rsid w:val="002E3AFC"/>
    <w:rsid w:val="002E3CE0"/>
    <w:rsid w:val="002E3CF0"/>
    <w:rsid w:val="002E3F8C"/>
    <w:rsid w:val="002E4167"/>
    <w:rsid w:val="002E4273"/>
    <w:rsid w:val="002E42E3"/>
    <w:rsid w:val="002E4355"/>
    <w:rsid w:val="002E46AC"/>
    <w:rsid w:val="002E49DC"/>
    <w:rsid w:val="002E4C05"/>
    <w:rsid w:val="002E4D6C"/>
    <w:rsid w:val="002E4EF2"/>
    <w:rsid w:val="002E51F0"/>
    <w:rsid w:val="002E5524"/>
    <w:rsid w:val="002E55CD"/>
    <w:rsid w:val="002E55CE"/>
    <w:rsid w:val="002E581E"/>
    <w:rsid w:val="002E5937"/>
    <w:rsid w:val="002E595D"/>
    <w:rsid w:val="002E5B75"/>
    <w:rsid w:val="002E5BA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A31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22"/>
    <w:rsid w:val="002F0BA9"/>
    <w:rsid w:val="002F0E7A"/>
    <w:rsid w:val="002F0F12"/>
    <w:rsid w:val="002F1083"/>
    <w:rsid w:val="002F11D8"/>
    <w:rsid w:val="002F1235"/>
    <w:rsid w:val="002F124B"/>
    <w:rsid w:val="002F1339"/>
    <w:rsid w:val="002F15E5"/>
    <w:rsid w:val="002F18AA"/>
    <w:rsid w:val="002F1ACC"/>
    <w:rsid w:val="002F1C71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84"/>
    <w:rsid w:val="002F32A9"/>
    <w:rsid w:val="002F3317"/>
    <w:rsid w:val="002F35A3"/>
    <w:rsid w:val="002F3724"/>
    <w:rsid w:val="002F381C"/>
    <w:rsid w:val="002F391A"/>
    <w:rsid w:val="002F3A5A"/>
    <w:rsid w:val="002F3AC5"/>
    <w:rsid w:val="002F3CAD"/>
    <w:rsid w:val="002F3F24"/>
    <w:rsid w:val="002F3F2E"/>
    <w:rsid w:val="002F41D7"/>
    <w:rsid w:val="002F449C"/>
    <w:rsid w:val="002F4814"/>
    <w:rsid w:val="002F497A"/>
    <w:rsid w:val="002F4A0F"/>
    <w:rsid w:val="002F4D51"/>
    <w:rsid w:val="002F4DAB"/>
    <w:rsid w:val="002F52FC"/>
    <w:rsid w:val="002F5339"/>
    <w:rsid w:val="002F5654"/>
    <w:rsid w:val="002F59D0"/>
    <w:rsid w:val="002F5A15"/>
    <w:rsid w:val="002F5A81"/>
    <w:rsid w:val="002F5C6A"/>
    <w:rsid w:val="002F5EBE"/>
    <w:rsid w:val="002F60A5"/>
    <w:rsid w:val="002F624F"/>
    <w:rsid w:val="002F62A2"/>
    <w:rsid w:val="002F62DA"/>
    <w:rsid w:val="002F66E7"/>
    <w:rsid w:val="002F689D"/>
    <w:rsid w:val="002F6919"/>
    <w:rsid w:val="002F6B9A"/>
    <w:rsid w:val="002F6E41"/>
    <w:rsid w:val="002F6E82"/>
    <w:rsid w:val="002F6EBD"/>
    <w:rsid w:val="002F6FB0"/>
    <w:rsid w:val="002F72CB"/>
    <w:rsid w:val="002F77AC"/>
    <w:rsid w:val="002F7832"/>
    <w:rsid w:val="002F7B36"/>
    <w:rsid w:val="002F7C8C"/>
    <w:rsid w:val="00300183"/>
    <w:rsid w:val="00300362"/>
    <w:rsid w:val="003003AA"/>
    <w:rsid w:val="003005C3"/>
    <w:rsid w:val="00300630"/>
    <w:rsid w:val="00300938"/>
    <w:rsid w:val="003009FA"/>
    <w:rsid w:val="00300F20"/>
    <w:rsid w:val="00301011"/>
    <w:rsid w:val="003013F6"/>
    <w:rsid w:val="00301692"/>
    <w:rsid w:val="003017D0"/>
    <w:rsid w:val="00301B58"/>
    <w:rsid w:val="00301FA9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706"/>
    <w:rsid w:val="00305B8F"/>
    <w:rsid w:val="00305C5A"/>
    <w:rsid w:val="00305D5F"/>
    <w:rsid w:val="00306066"/>
    <w:rsid w:val="003060B4"/>
    <w:rsid w:val="00306272"/>
    <w:rsid w:val="003064AB"/>
    <w:rsid w:val="00306BC5"/>
    <w:rsid w:val="00306CE8"/>
    <w:rsid w:val="003070E8"/>
    <w:rsid w:val="003075DB"/>
    <w:rsid w:val="0030765C"/>
    <w:rsid w:val="00307965"/>
    <w:rsid w:val="00307B3F"/>
    <w:rsid w:val="00307C10"/>
    <w:rsid w:val="00307DA4"/>
    <w:rsid w:val="00307DD8"/>
    <w:rsid w:val="00307ED5"/>
    <w:rsid w:val="00310313"/>
    <w:rsid w:val="003105E5"/>
    <w:rsid w:val="0031083E"/>
    <w:rsid w:val="00310B7C"/>
    <w:rsid w:val="00310BED"/>
    <w:rsid w:val="00310DA0"/>
    <w:rsid w:val="00310DBE"/>
    <w:rsid w:val="00310ECD"/>
    <w:rsid w:val="00310EE4"/>
    <w:rsid w:val="003111CA"/>
    <w:rsid w:val="003113DF"/>
    <w:rsid w:val="0031161B"/>
    <w:rsid w:val="0031176D"/>
    <w:rsid w:val="00311808"/>
    <w:rsid w:val="00311B0D"/>
    <w:rsid w:val="00311DCA"/>
    <w:rsid w:val="00311E44"/>
    <w:rsid w:val="00311E52"/>
    <w:rsid w:val="003120AE"/>
    <w:rsid w:val="00312284"/>
    <w:rsid w:val="003125BD"/>
    <w:rsid w:val="003127A3"/>
    <w:rsid w:val="00312963"/>
    <w:rsid w:val="00312BC4"/>
    <w:rsid w:val="003133AD"/>
    <w:rsid w:val="00313734"/>
    <w:rsid w:val="00313742"/>
    <w:rsid w:val="003137D5"/>
    <w:rsid w:val="0031396A"/>
    <w:rsid w:val="00313A58"/>
    <w:rsid w:val="00313A98"/>
    <w:rsid w:val="00313B8B"/>
    <w:rsid w:val="00314192"/>
    <w:rsid w:val="003144E0"/>
    <w:rsid w:val="003144E2"/>
    <w:rsid w:val="00314542"/>
    <w:rsid w:val="0031469C"/>
    <w:rsid w:val="0031483C"/>
    <w:rsid w:val="003149C8"/>
    <w:rsid w:val="00314E0A"/>
    <w:rsid w:val="003154F8"/>
    <w:rsid w:val="0031551E"/>
    <w:rsid w:val="003155DC"/>
    <w:rsid w:val="00315607"/>
    <w:rsid w:val="003159FC"/>
    <w:rsid w:val="00315A89"/>
    <w:rsid w:val="00315C55"/>
    <w:rsid w:val="00315C62"/>
    <w:rsid w:val="00315D63"/>
    <w:rsid w:val="00316093"/>
    <w:rsid w:val="003160A2"/>
    <w:rsid w:val="00316126"/>
    <w:rsid w:val="00316272"/>
    <w:rsid w:val="00316396"/>
    <w:rsid w:val="00316884"/>
    <w:rsid w:val="003168A9"/>
    <w:rsid w:val="00316903"/>
    <w:rsid w:val="00316A42"/>
    <w:rsid w:val="00316E7A"/>
    <w:rsid w:val="00316FE3"/>
    <w:rsid w:val="00317110"/>
    <w:rsid w:val="00317188"/>
    <w:rsid w:val="00317423"/>
    <w:rsid w:val="003176BE"/>
    <w:rsid w:val="003178F8"/>
    <w:rsid w:val="00317946"/>
    <w:rsid w:val="00317BED"/>
    <w:rsid w:val="00317F00"/>
    <w:rsid w:val="00317F09"/>
    <w:rsid w:val="00320120"/>
    <w:rsid w:val="00320189"/>
    <w:rsid w:val="0032025C"/>
    <w:rsid w:val="00320448"/>
    <w:rsid w:val="0032050F"/>
    <w:rsid w:val="00320743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292"/>
    <w:rsid w:val="003224E8"/>
    <w:rsid w:val="0032250E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8C0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C6E"/>
    <w:rsid w:val="00325ED1"/>
    <w:rsid w:val="003262F0"/>
    <w:rsid w:val="0032630E"/>
    <w:rsid w:val="003263B6"/>
    <w:rsid w:val="00326500"/>
    <w:rsid w:val="00326588"/>
    <w:rsid w:val="00326656"/>
    <w:rsid w:val="00326823"/>
    <w:rsid w:val="00326A29"/>
    <w:rsid w:val="00326B02"/>
    <w:rsid w:val="00326C6C"/>
    <w:rsid w:val="00327002"/>
    <w:rsid w:val="00327081"/>
    <w:rsid w:val="00327396"/>
    <w:rsid w:val="003277CA"/>
    <w:rsid w:val="00327985"/>
    <w:rsid w:val="00327A89"/>
    <w:rsid w:val="00327CA9"/>
    <w:rsid w:val="00327E51"/>
    <w:rsid w:val="00327FDE"/>
    <w:rsid w:val="0033039A"/>
    <w:rsid w:val="00330407"/>
    <w:rsid w:val="003304E7"/>
    <w:rsid w:val="003304F4"/>
    <w:rsid w:val="00330956"/>
    <w:rsid w:val="0033097F"/>
    <w:rsid w:val="00330CF2"/>
    <w:rsid w:val="00330E82"/>
    <w:rsid w:val="00331292"/>
    <w:rsid w:val="003312F3"/>
    <w:rsid w:val="003315D2"/>
    <w:rsid w:val="0033162B"/>
    <w:rsid w:val="00331E29"/>
    <w:rsid w:val="0033265B"/>
    <w:rsid w:val="00332A98"/>
    <w:rsid w:val="00332D1B"/>
    <w:rsid w:val="00332EE3"/>
    <w:rsid w:val="00333096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2B"/>
    <w:rsid w:val="003358B4"/>
    <w:rsid w:val="00335C54"/>
    <w:rsid w:val="00335CF7"/>
    <w:rsid w:val="00335D1A"/>
    <w:rsid w:val="00335F9B"/>
    <w:rsid w:val="003363AA"/>
    <w:rsid w:val="0033644F"/>
    <w:rsid w:val="00336A4A"/>
    <w:rsid w:val="00336C0C"/>
    <w:rsid w:val="00336CBC"/>
    <w:rsid w:val="00336F55"/>
    <w:rsid w:val="0033718F"/>
    <w:rsid w:val="003372D8"/>
    <w:rsid w:val="003375E6"/>
    <w:rsid w:val="003376A1"/>
    <w:rsid w:val="003376F1"/>
    <w:rsid w:val="00337D19"/>
    <w:rsid w:val="00337E23"/>
    <w:rsid w:val="00337F4C"/>
    <w:rsid w:val="003400F5"/>
    <w:rsid w:val="0034041A"/>
    <w:rsid w:val="003405BC"/>
    <w:rsid w:val="003407EA"/>
    <w:rsid w:val="003409A1"/>
    <w:rsid w:val="00340C07"/>
    <w:rsid w:val="00340C8D"/>
    <w:rsid w:val="00340E5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3FB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5D2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6EDE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7F"/>
    <w:rsid w:val="0035049C"/>
    <w:rsid w:val="003507EC"/>
    <w:rsid w:val="00350BEC"/>
    <w:rsid w:val="00350D5E"/>
    <w:rsid w:val="00350E27"/>
    <w:rsid w:val="00350EC4"/>
    <w:rsid w:val="00350F80"/>
    <w:rsid w:val="00350F83"/>
    <w:rsid w:val="00351002"/>
    <w:rsid w:val="003510AC"/>
    <w:rsid w:val="003510E7"/>
    <w:rsid w:val="003511B6"/>
    <w:rsid w:val="00351258"/>
    <w:rsid w:val="00351402"/>
    <w:rsid w:val="00351403"/>
    <w:rsid w:val="00351770"/>
    <w:rsid w:val="003519D7"/>
    <w:rsid w:val="00351A9C"/>
    <w:rsid w:val="00351EFF"/>
    <w:rsid w:val="00351FF3"/>
    <w:rsid w:val="00352506"/>
    <w:rsid w:val="003525ED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8A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6B6F"/>
    <w:rsid w:val="003570FB"/>
    <w:rsid w:val="00357320"/>
    <w:rsid w:val="003574B8"/>
    <w:rsid w:val="003577A2"/>
    <w:rsid w:val="003577BF"/>
    <w:rsid w:val="00357833"/>
    <w:rsid w:val="0035784C"/>
    <w:rsid w:val="00357BFA"/>
    <w:rsid w:val="00357CE0"/>
    <w:rsid w:val="00357DB7"/>
    <w:rsid w:val="00360237"/>
    <w:rsid w:val="00360430"/>
    <w:rsid w:val="003606EC"/>
    <w:rsid w:val="0036075B"/>
    <w:rsid w:val="003608BA"/>
    <w:rsid w:val="00360BB2"/>
    <w:rsid w:val="00360BE3"/>
    <w:rsid w:val="003618D9"/>
    <w:rsid w:val="00361976"/>
    <w:rsid w:val="00361A20"/>
    <w:rsid w:val="00361AB8"/>
    <w:rsid w:val="00361D1C"/>
    <w:rsid w:val="00361DCD"/>
    <w:rsid w:val="00361E60"/>
    <w:rsid w:val="00361EA7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40F"/>
    <w:rsid w:val="00363518"/>
    <w:rsid w:val="00363535"/>
    <w:rsid w:val="00363537"/>
    <w:rsid w:val="003638E7"/>
    <w:rsid w:val="00363C39"/>
    <w:rsid w:val="00363E4F"/>
    <w:rsid w:val="00363EF2"/>
    <w:rsid w:val="0036410B"/>
    <w:rsid w:val="00364215"/>
    <w:rsid w:val="00364621"/>
    <w:rsid w:val="003646BA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4A9"/>
    <w:rsid w:val="003665FD"/>
    <w:rsid w:val="003666C2"/>
    <w:rsid w:val="003667F4"/>
    <w:rsid w:val="00366935"/>
    <w:rsid w:val="00366A2C"/>
    <w:rsid w:val="00366B3F"/>
    <w:rsid w:val="00366C19"/>
    <w:rsid w:val="00366D41"/>
    <w:rsid w:val="00366DA4"/>
    <w:rsid w:val="00366ECA"/>
    <w:rsid w:val="003671C5"/>
    <w:rsid w:val="00367636"/>
    <w:rsid w:val="00367647"/>
    <w:rsid w:val="00367979"/>
    <w:rsid w:val="00367AA5"/>
    <w:rsid w:val="00367ED2"/>
    <w:rsid w:val="00367EDF"/>
    <w:rsid w:val="00370147"/>
    <w:rsid w:val="00370561"/>
    <w:rsid w:val="00370857"/>
    <w:rsid w:val="00370A8E"/>
    <w:rsid w:val="00370B26"/>
    <w:rsid w:val="00370BB4"/>
    <w:rsid w:val="00370BF2"/>
    <w:rsid w:val="00370CED"/>
    <w:rsid w:val="00370E9A"/>
    <w:rsid w:val="00370F3D"/>
    <w:rsid w:val="00371212"/>
    <w:rsid w:val="00371271"/>
    <w:rsid w:val="00371357"/>
    <w:rsid w:val="003715D6"/>
    <w:rsid w:val="00371800"/>
    <w:rsid w:val="0037191D"/>
    <w:rsid w:val="00371CE2"/>
    <w:rsid w:val="00372002"/>
    <w:rsid w:val="00372292"/>
    <w:rsid w:val="003723D0"/>
    <w:rsid w:val="0037258B"/>
    <w:rsid w:val="00372684"/>
    <w:rsid w:val="003729F6"/>
    <w:rsid w:val="00372BF3"/>
    <w:rsid w:val="0037313F"/>
    <w:rsid w:val="0037340C"/>
    <w:rsid w:val="0037344E"/>
    <w:rsid w:val="00373680"/>
    <w:rsid w:val="003736ED"/>
    <w:rsid w:val="003739E3"/>
    <w:rsid w:val="00374327"/>
    <w:rsid w:val="003743D1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57E"/>
    <w:rsid w:val="0037564C"/>
    <w:rsid w:val="0037585C"/>
    <w:rsid w:val="00375A52"/>
    <w:rsid w:val="00375BA8"/>
    <w:rsid w:val="00375FA8"/>
    <w:rsid w:val="00375FBA"/>
    <w:rsid w:val="00376257"/>
    <w:rsid w:val="00376281"/>
    <w:rsid w:val="003762DC"/>
    <w:rsid w:val="00376445"/>
    <w:rsid w:val="00376502"/>
    <w:rsid w:val="003765E7"/>
    <w:rsid w:val="0037664A"/>
    <w:rsid w:val="003767F1"/>
    <w:rsid w:val="003768F8"/>
    <w:rsid w:val="00376A9B"/>
    <w:rsid w:val="00376DA0"/>
    <w:rsid w:val="00376DDD"/>
    <w:rsid w:val="00377153"/>
    <w:rsid w:val="00377157"/>
    <w:rsid w:val="0037720C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728"/>
    <w:rsid w:val="00381A47"/>
    <w:rsid w:val="00381AB6"/>
    <w:rsid w:val="00381C7F"/>
    <w:rsid w:val="00381DA4"/>
    <w:rsid w:val="00381FB1"/>
    <w:rsid w:val="00381FE4"/>
    <w:rsid w:val="00381FE9"/>
    <w:rsid w:val="0038201E"/>
    <w:rsid w:val="003826A1"/>
    <w:rsid w:val="003826B4"/>
    <w:rsid w:val="00382AD8"/>
    <w:rsid w:val="00382D5C"/>
    <w:rsid w:val="00382DD9"/>
    <w:rsid w:val="00383104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1B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7B3"/>
    <w:rsid w:val="00390FDA"/>
    <w:rsid w:val="00391301"/>
    <w:rsid w:val="00391334"/>
    <w:rsid w:val="003913B1"/>
    <w:rsid w:val="00391506"/>
    <w:rsid w:val="00391515"/>
    <w:rsid w:val="003918ED"/>
    <w:rsid w:val="00391EE1"/>
    <w:rsid w:val="00392370"/>
    <w:rsid w:val="00392524"/>
    <w:rsid w:val="00392631"/>
    <w:rsid w:val="00392771"/>
    <w:rsid w:val="003927A1"/>
    <w:rsid w:val="00392A52"/>
    <w:rsid w:val="00392A96"/>
    <w:rsid w:val="00392B37"/>
    <w:rsid w:val="00392D12"/>
    <w:rsid w:val="00392E9D"/>
    <w:rsid w:val="00392F5F"/>
    <w:rsid w:val="003930D6"/>
    <w:rsid w:val="0039343F"/>
    <w:rsid w:val="00393466"/>
    <w:rsid w:val="00393609"/>
    <w:rsid w:val="003938AD"/>
    <w:rsid w:val="00393DFD"/>
    <w:rsid w:val="00393E4F"/>
    <w:rsid w:val="0039478D"/>
    <w:rsid w:val="0039479D"/>
    <w:rsid w:val="00394B4B"/>
    <w:rsid w:val="00394CF6"/>
    <w:rsid w:val="00394E83"/>
    <w:rsid w:val="00394EE6"/>
    <w:rsid w:val="00394F14"/>
    <w:rsid w:val="0039510E"/>
    <w:rsid w:val="00395997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43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40"/>
    <w:rsid w:val="003A3556"/>
    <w:rsid w:val="003A3682"/>
    <w:rsid w:val="003A369D"/>
    <w:rsid w:val="003A379A"/>
    <w:rsid w:val="003A3964"/>
    <w:rsid w:val="003A3C37"/>
    <w:rsid w:val="003A3C60"/>
    <w:rsid w:val="003A3E22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55D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9F2"/>
    <w:rsid w:val="003A7D9F"/>
    <w:rsid w:val="003A7E0D"/>
    <w:rsid w:val="003A7F54"/>
    <w:rsid w:val="003B00C2"/>
    <w:rsid w:val="003B0118"/>
    <w:rsid w:val="003B017D"/>
    <w:rsid w:val="003B029E"/>
    <w:rsid w:val="003B03D8"/>
    <w:rsid w:val="003B03E7"/>
    <w:rsid w:val="003B04E3"/>
    <w:rsid w:val="003B0527"/>
    <w:rsid w:val="003B0568"/>
    <w:rsid w:val="003B05D6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8A9"/>
    <w:rsid w:val="003B190B"/>
    <w:rsid w:val="003B192A"/>
    <w:rsid w:val="003B1A8B"/>
    <w:rsid w:val="003B1CFF"/>
    <w:rsid w:val="003B1E53"/>
    <w:rsid w:val="003B2093"/>
    <w:rsid w:val="003B21EA"/>
    <w:rsid w:val="003B22F2"/>
    <w:rsid w:val="003B23A9"/>
    <w:rsid w:val="003B23E7"/>
    <w:rsid w:val="003B2790"/>
    <w:rsid w:val="003B28DB"/>
    <w:rsid w:val="003B2ADD"/>
    <w:rsid w:val="003B2E28"/>
    <w:rsid w:val="003B2EA1"/>
    <w:rsid w:val="003B31CF"/>
    <w:rsid w:val="003B332E"/>
    <w:rsid w:val="003B35C9"/>
    <w:rsid w:val="003B37F0"/>
    <w:rsid w:val="003B3808"/>
    <w:rsid w:val="003B3A45"/>
    <w:rsid w:val="003B3E25"/>
    <w:rsid w:val="003B3E44"/>
    <w:rsid w:val="003B3EC1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78"/>
    <w:rsid w:val="003B54C7"/>
    <w:rsid w:val="003B5575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199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684"/>
    <w:rsid w:val="003C18C1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3F4"/>
    <w:rsid w:val="003C242A"/>
    <w:rsid w:val="003C242C"/>
    <w:rsid w:val="003C245F"/>
    <w:rsid w:val="003C26BD"/>
    <w:rsid w:val="003C26F0"/>
    <w:rsid w:val="003C27AA"/>
    <w:rsid w:val="003C2A89"/>
    <w:rsid w:val="003C2BE8"/>
    <w:rsid w:val="003C2D6F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29E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B3C"/>
    <w:rsid w:val="003C5DE7"/>
    <w:rsid w:val="003C6178"/>
    <w:rsid w:val="003C630D"/>
    <w:rsid w:val="003C6435"/>
    <w:rsid w:val="003C6509"/>
    <w:rsid w:val="003C65AF"/>
    <w:rsid w:val="003C65CA"/>
    <w:rsid w:val="003C69E5"/>
    <w:rsid w:val="003C6B1B"/>
    <w:rsid w:val="003C6FA5"/>
    <w:rsid w:val="003C7270"/>
    <w:rsid w:val="003C74DA"/>
    <w:rsid w:val="003C76F6"/>
    <w:rsid w:val="003C79D5"/>
    <w:rsid w:val="003C7E08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2BD"/>
    <w:rsid w:val="003D1649"/>
    <w:rsid w:val="003D167C"/>
    <w:rsid w:val="003D17BA"/>
    <w:rsid w:val="003D18C7"/>
    <w:rsid w:val="003D18D4"/>
    <w:rsid w:val="003D19D7"/>
    <w:rsid w:val="003D1A25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A42"/>
    <w:rsid w:val="003D4A69"/>
    <w:rsid w:val="003D4D1E"/>
    <w:rsid w:val="003D4E1F"/>
    <w:rsid w:val="003D50E5"/>
    <w:rsid w:val="003D51E8"/>
    <w:rsid w:val="003D5271"/>
    <w:rsid w:val="003D53C9"/>
    <w:rsid w:val="003D54E2"/>
    <w:rsid w:val="003D55DA"/>
    <w:rsid w:val="003D57F0"/>
    <w:rsid w:val="003D5972"/>
    <w:rsid w:val="003D5A59"/>
    <w:rsid w:val="003D5A65"/>
    <w:rsid w:val="003D5C56"/>
    <w:rsid w:val="003D5D3F"/>
    <w:rsid w:val="003D5FAE"/>
    <w:rsid w:val="003D62B4"/>
    <w:rsid w:val="003D6377"/>
    <w:rsid w:val="003D659D"/>
    <w:rsid w:val="003D685D"/>
    <w:rsid w:val="003D690D"/>
    <w:rsid w:val="003D6EF5"/>
    <w:rsid w:val="003D71AA"/>
    <w:rsid w:val="003D730F"/>
    <w:rsid w:val="003D74A8"/>
    <w:rsid w:val="003D7701"/>
    <w:rsid w:val="003D7BC9"/>
    <w:rsid w:val="003D7D18"/>
    <w:rsid w:val="003D7E8C"/>
    <w:rsid w:val="003E0113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1DD"/>
    <w:rsid w:val="003E26DE"/>
    <w:rsid w:val="003E26E9"/>
    <w:rsid w:val="003E28A3"/>
    <w:rsid w:val="003E2964"/>
    <w:rsid w:val="003E2ABA"/>
    <w:rsid w:val="003E2C27"/>
    <w:rsid w:val="003E2DE9"/>
    <w:rsid w:val="003E2E30"/>
    <w:rsid w:val="003E2EDB"/>
    <w:rsid w:val="003E31D8"/>
    <w:rsid w:val="003E33D6"/>
    <w:rsid w:val="003E34CA"/>
    <w:rsid w:val="003E3772"/>
    <w:rsid w:val="003E379C"/>
    <w:rsid w:val="003E3A2A"/>
    <w:rsid w:val="003E3CAE"/>
    <w:rsid w:val="003E3D49"/>
    <w:rsid w:val="003E3FA6"/>
    <w:rsid w:val="003E41D2"/>
    <w:rsid w:val="003E42FF"/>
    <w:rsid w:val="003E44EA"/>
    <w:rsid w:val="003E45B9"/>
    <w:rsid w:val="003E469F"/>
    <w:rsid w:val="003E46C5"/>
    <w:rsid w:val="003E4721"/>
    <w:rsid w:val="003E4891"/>
    <w:rsid w:val="003E4B32"/>
    <w:rsid w:val="003E4BF0"/>
    <w:rsid w:val="003E4F53"/>
    <w:rsid w:val="003E50B1"/>
    <w:rsid w:val="003E5268"/>
    <w:rsid w:val="003E535E"/>
    <w:rsid w:val="003E53E0"/>
    <w:rsid w:val="003E53FC"/>
    <w:rsid w:val="003E55AC"/>
    <w:rsid w:val="003E575F"/>
    <w:rsid w:val="003E589F"/>
    <w:rsid w:val="003E5A64"/>
    <w:rsid w:val="003E5B9C"/>
    <w:rsid w:val="003E5C0D"/>
    <w:rsid w:val="003E5CA8"/>
    <w:rsid w:val="003E5CF9"/>
    <w:rsid w:val="003E627D"/>
    <w:rsid w:val="003E6417"/>
    <w:rsid w:val="003E6460"/>
    <w:rsid w:val="003E6676"/>
    <w:rsid w:val="003E6764"/>
    <w:rsid w:val="003E6920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A78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D5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787"/>
    <w:rsid w:val="003F48DA"/>
    <w:rsid w:val="003F49F3"/>
    <w:rsid w:val="003F4A63"/>
    <w:rsid w:val="003F4C50"/>
    <w:rsid w:val="003F4D90"/>
    <w:rsid w:val="003F4E96"/>
    <w:rsid w:val="003F4EE6"/>
    <w:rsid w:val="003F4F48"/>
    <w:rsid w:val="003F4FF1"/>
    <w:rsid w:val="003F5352"/>
    <w:rsid w:val="003F53AD"/>
    <w:rsid w:val="003F550F"/>
    <w:rsid w:val="003F5708"/>
    <w:rsid w:val="003F5724"/>
    <w:rsid w:val="003F5960"/>
    <w:rsid w:val="003F5C32"/>
    <w:rsid w:val="003F62EB"/>
    <w:rsid w:val="003F65E8"/>
    <w:rsid w:val="003F65F2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262"/>
    <w:rsid w:val="0040053D"/>
    <w:rsid w:val="004005E6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0CC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58E"/>
    <w:rsid w:val="0040486E"/>
    <w:rsid w:val="00404C43"/>
    <w:rsid w:val="00404D72"/>
    <w:rsid w:val="00405101"/>
    <w:rsid w:val="00405174"/>
    <w:rsid w:val="004052A8"/>
    <w:rsid w:val="00405513"/>
    <w:rsid w:val="004057A6"/>
    <w:rsid w:val="00405928"/>
    <w:rsid w:val="004059B8"/>
    <w:rsid w:val="004059D4"/>
    <w:rsid w:val="00405A61"/>
    <w:rsid w:val="00405D7F"/>
    <w:rsid w:val="00405D95"/>
    <w:rsid w:val="004060F4"/>
    <w:rsid w:val="004061DA"/>
    <w:rsid w:val="004063A5"/>
    <w:rsid w:val="004063E6"/>
    <w:rsid w:val="00406484"/>
    <w:rsid w:val="0040651D"/>
    <w:rsid w:val="0040671A"/>
    <w:rsid w:val="00406806"/>
    <w:rsid w:val="00406BCA"/>
    <w:rsid w:val="00406CC6"/>
    <w:rsid w:val="00406E06"/>
    <w:rsid w:val="00407276"/>
    <w:rsid w:val="00407364"/>
    <w:rsid w:val="0040739A"/>
    <w:rsid w:val="004073E3"/>
    <w:rsid w:val="00407513"/>
    <w:rsid w:val="004078F6"/>
    <w:rsid w:val="00407BDF"/>
    <w:rsid w:val="00407C74"/>
    <w:rsid w:val="00407CD5"/>
    <w:rsid w:val="00407E56"/>
    <w:rsid w:val="00407FB2"/>
    <w:rsid w:val="004100B4"/>
    <w:rsid w:val="004102F7"/>
    <w:rsid w:val="004106D2"/>
    <w:rsid w:val="00410B88"/>
    <w:rsid w:val="00410BED"/>
    <w:rsid w:val="00410D7E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A1C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35"/>
    <w:rsid w:val="00416076"/>
    <w:rsid w:val="004161CB"/>
    <w:rsid w:val="0041626A"/>
    <w:rsid w:val="00416890"/>
    <w:rsid w:val="00416EF7"/>
    <w:rsid w:val="00417224"/>
    <w:rsid w:val="00417411"/>
    <w:rsid w:val="0041742F"/>
    <w:rsid w:val="00417869"/>
    <w:rsid w:val="00420012"/>
    <w:rsid w:val="00420065"/>
    <w:rsid w:val="0042042E"/>
    <w:rsid w:val="0042076B"/>
    <w:rsid w:val="00420E38"/>
    <w:rsid w:val="0042124F"/>
    <w:rsid w:val="004212E8"/>
    <w:rsid w:val="0042161D"/>
    <w:rsid w:val="00421720"/>
    <w:rsid w:val="0042198A"/>
    <w:rsid w:val="00421A17"/>
    <w:rsid w:val="00421C12"/>
    <w:rsid w:val="00421C1F"/>
    <w:rsid w:val="00421DEC"/>
    <w:rsid w:val="00421DF9"/>
    <w:rsid w:val="00421E2B"/>
    <w:rsid w:val="00421EC4"/>
    <w:rsid w:val="00421F22"/>
    <w:rsid w:val="0042242D"/>
    <w:rsid w:val="00422511"/>
    <w:rsid w:val="004226D9"/>
    <w:rsid w:val="004227A6"/>
    <w:rsid w:val="004228B0"/>
    <w:rsid w:val="00422A12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3EB"/>
    <w:rsid w:val="0042449F"/>
    <w:rsid w:val="004244A2"/>
    <w:rsid w:val="00424878"/>
    <w:rsid w:val="00424C79"/>
    <w:rsid w:val="00424CDC"/>
    <w:rsid w:val="00424CE5"/>
    <w:rsid w:val="00424EE6"/>
    <w:rsid w:val="00424EF9"/>
    <w:rsid w:val="00424F8D"/>
    <w:rsid w:val="00425549"/>
    <w:rsid w:val="00425963"/>
    <w:rsid w:val="00425A56"/>
    <w:rsid w:val="00425B5A"/>
    <w:rsid w:val="00425CBD"/>
    <w:rsid w:val="00425D16"/>
    <w:rsid w:val="00426107"/>
    <w:rsid w:val="00426414"/>
    <w:rsid w:val="00426427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1C"/>
    <w:rsid w:val="0042707C"/>
    <w:rsid w:val="00427398"/>
    <w:rsid w:val="004273BB"/>
    <w:rsid w:val="00427501"/>
    <w:rsid w:val="00427795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365"/>
    <w:rsid w:val="0043055F"/>
    <w:rsid w:val="00430586"/>
    <w:rsid w:val="00430711"/>
    <w:rsid w:val="00430840"/>
    <w:rsid w:val="0043090C"/>
    <w:rsid w:val="0043090E"/>
    <w:rsid w:val="00430A3C"/>
    <w:rsid w:val="00430BD6"/>
    <w:rsid w:val="00430F5D"/>
    <w:rsid w:val="00430F6C"/>
    <w:rsid w:val="00430F7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54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C17"/>
    <w:rsid w:val="00435D51"/>
    <w:rsid w:val="00435D65"/>
    <w:rsid w:val="00436144"/>
    <w:rsid w:val="00436E06"/>
    <w:rsid w:val="0043709E"/>
    <w:rsid w:val="004370B5"/>
    <w:rsid w:val="004370E4"/>
    <w:rsid w:val="004373D1"/>
    <w:rsid w:val="0043746B"/>
    <w:rsid w:val="00437568"/>
    <w:rsid w:val="0043756B"/>
    <w:rsid w:val="004375E6"/>
    <w:rsid w:val="004375E9"/>
    <w:rsid w:val="004378A8"/>
    <w:rsid w:val="004379E9"/>
    <w:rsid w:val="00437A1E"/>
    <w:rsid w:val="00437D3E"/>
    <w:rsid w:val="00437F8C"/>
    <w:rsid w:val="0044045D"/>
    <w:rsid w:val="00440471"/>
    <w:rsid w:val="0044065B"/>
    <w:rsid w:val="00440676"/>
    <w:rsid w:val="00440864"/>
    <w:rsid w:val="004409CD"/>
    <w:rsid w:val="00440BBF"/>
    <w:rsid w:val="00440C52"/>
    <w:rsid w:val="00440EF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1F"/>
    <w:rsid w:val="00442156"/>
    <w:rsid w:val="0044220F"/>
    <w:rsid w:val="0044234D"/>
    <w:rsid w:val="004423E5"/>
    <w:rsid w:val="00442557"/>
    <w:rsid w:val="004425BD"/>
    <w:rsid w:val="00442AB6"/>
    <w:rsid w:val="00442AFB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4F3"/>
    <w:rsid w:val="004446A6"/>
    <w:rsid w:val="004446A7"/>
    <w:rsid w:val="00444B79"/>
    <w:rsid w:val="00444BDB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949"/>
    <w:rsid w:val="00446BE0"/>
    <w:rsid w:val="00446E19"/>
    <w:rsid w:val="00446E7C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0633"/>
    <w:rsid w:val="004507C3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E3D"/>
    <w:rsid w:val="00453F19"/>
    <w:rsid w:val="00453F89"/>
    <w:rsid w:val="00453FA5"/>
    <w:rsid w:val="004540D7"/>
    <w:rsid w:val="00454107"/>
    <w:rsid w:val="00454300"/>
    <w:rsid w:val="0045450B"/>
    <w:rsid w:val="004545A1"/>
    <w:rsid w:val="00454847"/>
    <w:rsid w:val="00454A60"/>
    <w:rsid w:val="00454A63"/>
    <w:rsid w:val="00454A74"/>
    <w:rsid w:val="00454BD3"/>
    <w:rsid w:val="00454CB5"/>
    <w:rsid w:val="00454DBB"/>
    <w:rsid w:val="00454E16"/>
    <w:rsid w:val="004550D3"/>
    <w:rsid w:val="004550D4"/>
    <w:rsid w:val="00455148"/>
    <w:rsid w:val="004551DF"/>
    <w:rsid w:val="0045528B"/>
    <w:rsid w:val="0045552E"/>
    <w:rsid w:val="004557EA"/>
    <w:rsid w:val="004558CA"/>
    <w:rsid w:val="0045598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0AB0"/>
    <w:rsid w:val="004610A8"/>
    <w:rsid w:val="00461743"/>
    <w:rsid w:val="0046186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17"/>
    <w:rsid w:val="00462F90"/>
    <w:rsid w:val="00463038"/>
    <w:rsid w:val="00463209"/>
    <w:rsid w:val="00463335"/>
    <w:rsid w:val="0046345A"/>
    <w:rsid w:val="00463546"/>
    <w:rsid w:val="00463894"/>
    <w:rsid w:val="004638E6"/>
    <w:rsid w:val="00463A33"/>
    <w:rsid w:val="00463B22"/>
    <w:rsid w:val="00463DC0"/>
    <w:rsid w:val="004640AF"/>
    <w:rsid w:val="0046454B"/>
    <w:rsid w:val="004645C4"/>
    <w:rsid w:val="00464BF6"/>
    <w:rsid w:val="00464C36"/>
    <w:rsid w:val="00464CB1"/>
    <w:rsid w:val="00464CBC"/>
    <w:rsid w:val="00464CE3"/>
    <w:rsid w:val="00464DAB"/>
    <w:rsid w:val="00464EB4"/>
    <w:rsid w:val="0046504A"/>
    <w:rsid w:val="00465440"/>
    <w:rsid w:val="0046553B"/>
    <w:rsid w:val="004655CA"/>
    <w:rsid w:val="004657A7"/>
    <w:rsid w:val="004659A0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B7B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593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E34"/>
    <w:rsid w:val="00471EC9"/>
    <w:rsid w:val="00471F6E"/>
    <w:rsid w:val="004722DC"/>
    <w:rsid w:val="0047260B"/>
    <w:rsid w:val="004727C6"/>
    <w:rsid w:val="00472808"/>
    <w:rsid w:val="00472946"/>
    <w:rsid w:val="00472A2B"/>
    <w:rsid w:val="00472F4C"/>
    <w:rsid w:val="00472FB0"/>
    <w:rsid w:val="0047309D"/>
    <w:rsid w:val="004730D4"/>
    <w:rsid w:val="0047322D"/>
    <w:rsid w:val="0047351E"/>
    <w:rsid w:val="00474069"/>
    <w:rsid w:val="004745C8"/>
    <w:rsid w:val="0047477B"/>
    <w:rsid w:val="0047478F"/>
    <w:rsid w:val="00474881"/>
    <w:rsid w:val="00474A21"/>
    <w:rsid w:val="00474B5F"/>
    <w:rsid w:val="00474B89"/>
    <w:rsid w:val="00474D08"/>
    <w:rsid w:val="00474F67"/>
    <w:rsid w:val="00474FA9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4AA"/>
    <w:rsid w:val="0047675A"/>
    <w:rsid w:val="00476A3E"/>
    <w:rsid w:val="00476A60"/>
    <w:rsid w:val="00476D31"/>
    <w:rsid w:val="00476E1C"/>
    <w:rsid w:val="00477398"/>
    <w:rsid w:val="004779C0"/>
    <w:rsid w:val="00477C6E"/>
    <w:rsid w:val="00480120"/>
    <w:rsid w:val="004803DD"/>
    <w:rsid w:val="004807AA"/>
    <w:rsid w:val="00480890"/>
    <w:rsid w:val="004808E2"/>
    <w:rsid w:val="00480AE1"/>
    <w:rsid w:val="00480BD8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0F1"/>
    <w:rsid w:val="0048312E"/>
    <w:rsid w:val="00483240"/>
    <w:rsid w:val="0048353F"/>
    <w:rsid w:val="004836E1"/>
    <w:rsid w:val="0048372C"/>
    <w:rsid w:val="0048378C"/>
    <w:rsid w:val="00483917"/>
    <w:rsid w:val="00483B76"/>
    <w:rsid w:val="00483B81"/>
    <w:rsid w:val="00483CC9"/>
    <w:rsid w:val="00483CEA"/>
    <w:rsid w:val="00483F57"/>
    <w:rsid w:val="00484076"/>
    <w:rsid w:val="004840C6"/>
    <w:rsid w:val="0048423E"/>
    <w:rsid w:val="00484316"/>
    <w:rsid w:val="0048470D"/>
    <w:rsid w:val="004847CA"/>
    <w:rsid w:val="004849B2"/>
    <w:rsid w:val="00484A02"/>
    <w:rsid w:val="00484BA0"/>
    <w:rsid w:val="00484BBF"/>
    <w:rsid w:val="00484F15"/>
    <w:rsid w:val="004850DC"/>
    <w:rsid w:val="004855C9"/>
    <w:rsid w:val="0048568C"/>
    <w:rsid w:val="0048610C"/>
    <w:rsid w:val="004861B4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96"/>
    <w:rsid w:val="00491BE1"/>
    <w:rsid w:val="00491CEF"/>
    <w:rsid w:val="0049217A"/>
    <w:rsid w:val="00492208"/>
    <w:rsid w:val="00492280"/>
    <w:rsid w:val="004923FD"/>
    <w:rsid w:val="004925D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9"/>
    <w:rsid w:val="0049598F"/>
    <w:rsid w:val="00495B19"/>
    <w:rsid w:val="00495CDD"/>
    <w:rsid w:val="00496034"/>
    <w:rsid w:val="00496068"/>
    <w:rsid w:val="0049629B"/>
    <w:rsid w:val="004963B9"/>
    <w:rsid w:val="00496433"/>
    <w:rsid w:val="004964EC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01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74C"/>
    <w:rsid w:val="004A1A4B"/>
    <w:rsid w:val="004A1B4E"/>
    <w:rsid w:val="004A1B60"/>
    <w:rsid w:val="004A2069"/>
    <w:rsid w:val="004A2237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3B7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5E1"/>
    <w:rsid w:val="004A570B"/>
    <w:rsid w:val="004A5A58"/>
    <w:rsid w:val="004A5AE5"/>
    <w:rsid w:val="004A5DDE"/>
    <w:rsid w:val="004A5EDF"/>
    <w:rsid w:val="004A64E8"/>
    <w:rsid w:val="004A6978"/>
    <w:rsid w:val="004A6A14"/>
    <w:rsid w:val="004A70FC"/>
    <w:rsid w:val="004A7209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5A2"/>
    <w:rsid w:val="004B1773"/>
    <w:rsid w:val="004B1792"/>
    <w:rsid w:val="004B1A3F"/>
    <w:rsid w:val="004B1B98"/>
    <w:rsid w:val="004B1DD8"/>
    <w:rsid w:val="004B1DE2"/>
    <w:rsid w:val="004B1F2E"/>
    <w:rsid w:val="004B20CA"/>
    <w:rsid w:val="004B22B7"/>
    <w:rsid w:val="004B2310"/>
    <w:rsid w:val="004B25C6"/>
    <w:rsid w:val="004B28A0"/>
    <w:rsid w:val="004B2AC0"/>
    <w:rsid w:val="004B2C8C"/>
    <w:rsid w:val="004B2F04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485"/>
    <w:rsid w:val="004B4551"/>
    <w:rsid w:val="004B4869"/>
    <w:rsid w:val="004B4892"/>
    <w:rsid w:val="004B492D"/>
    <w:rsid w:val="004B4A96"/>
    <w:rsid w:val="004B4D23"/>
    <w:rsid w:val="004B4F5E"/>
    <w:rsid w:val="004B508F"/>
    <w:rsid w:val="004B514A"/>
    <w:rsid w:val="004B5358"/>
    <w:rsid w:val="004B53FD"/>
    <w:rsid w:val="004B5573"/>
    <w:rsid w:val="004B57D2"/>
    <w:rsid w:val="004B58AE"/>
    <w:rsid w:val="004B59CB"/>
    <w:rsid w:val="004B5B0C"/>
    <w:rsid w:val="004B5B37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DB0"/>
    <w:rsid w:val="004B6F4C"/>
    <w:rsid w:val="004B7199"/>
    <w:rsid w:val="004B71C1"/>
    <w:rsid w:val="004B753A"/>
    <w:rsid w:val="004B7752"/>
    <w:rsid w:val="004B7B18"/>
    <w:rsid w:val="004B7B65"/>
    <w:rsid w:val="004B7BDE"/>
    <w:rsid w:val="004B7C78"/>
    <w:rsid w:val="004B7CAD"/>
    <w:rsid w:val="004B7CD0"/>
    <w:rsid w:val="004B7DB2"/>
    <w:rsid w:val="004B7E9F"/>
    <w:rsid w:val="004C00F5"/>
    <w:rsid w:val="004C0251"/>
    <w:rsid w:val="004C04A8"/>
    <w:rsid w:val="004C057D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ADA"/>
    <w:rsid w:val="004C2DB6"/>
    <w:rsid w:val="004C2DEC"/>
    <w:rsid w:val="004C2E0D"/>
    <w:rsid w:val="004C2EDF"/>
    <w:rsid w:val="004C31F0"/>
    <w:rsid w:val="004C370D"/>
    <w:rsid w:val="004C3958"/>
    <w:rsid w:val="004C3A24"/>
    <w:rsid w:val="004C3FC4"/>
    <w:rsid w:val="004C41E6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BCB"/>
    <w:rsid w:val="004C5CEB"/>
    <w:rsid w:val="004C5F21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231"/>
    <w:rsid w:val="004C747A"/>
    <w:rsid w:val="004C7BD4"/>
    <w:rsid w:val="004C7C2C"/>
    <w:rsid w:val="004C7EF0"/>
    <w:rsid w:val="004D008D"/>
    <w:rsid w:val="004D00C3"/>
    <w:rsid w:val="004D02AC"/>
    <w:rsid w:val="004D04D1"/>
    <w:rsid w:val="004D04EF"/>
    <w:rsid w:val="004D04F7"/>
    <w:rsid w:val="004D052A"/>
    <w:rsid w:val="004D0A84"/>
    <w:rsid w:val="004D0BA0"/>
    <w:rsid w:val="004D0F18"/>
    <w:rsid w:val="004D1090"/>
    <w:rsid w:val="004D11B2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EE0"/>
    <w:rsid w:val="004D1F17"/>
    <w:rsid w:val="004D20AB"/>
    <w:rsid w:val="004D20C4"/>
    <w:rsid w:val="004D213F"/>
    <w:rsid w:val="004D22C8"/>
    <w:rsid w:val="004D2582"/>
    <w:rsid w:val="004D28C9"/>
    <w:rsid w:val="004D2A6C"/>
    <w:rsid w:val="004D2CBE"/>
    <w:rsid w:val="004D32A7"/>
    <w:rsid w:val="004D336C"/>
    <w:rsid w:val="004D33BB"/>
    <w:rsid w:val="004D3408"/>
    <w:rsid w:val="004D3566"/>
    <w:rsid w:val="004D3586"/>
    <w:rsid w:val="004D4308"/>
    <w:rsid w:val="004D441F"/>
    <w:rsid w:val="004D44AC"/>
    <w:rsid w:val="004D4505"/>
    <w:rsid w:val="004D45F7"/>
    <w:rsid w:val="004D469A"/>
    <w:rsid w:val="004D4A54"/>
    <w:rsid w:val="004D4D33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1D1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3F6"/>
    <w:rsid w:val="004E468D"/>
    <w:rsid w:val="004E4726"/>
    <w:rsid w:val="004E499A"/>
    <w:rsid w:val="004E4EDE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0"/>
    <w:rsid w:val="004E6B4A"/>
    <w:rsid w:val="004E6D4F"/>
    <w:rsid w:val="004E6D5A"/>
    <w:rsid w:val="004E70B9"/>
    <w:rsid w:val="004E710F"/>
    <w:rsid w:val="004E722A"/>
    <w:rsid w:val="004E72D8"/>
    <w:rsid w:val="004E7505"/>
    <w:rsid w:val="004E7722"/>
    <w:rsid w:val="004E776D"/>
    <w:rsid w:val="004E7810"/>
    <w:rsid w:val="004E7A0F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74E"/>
    <w:rsid w:val="004F0AD2"/>
    <w:rsid w:val="004F0D2E"/>
    <w:rsid w:val="004F0DEA"/>
    <w:rsid w:val="004F0E22"/>
    <w:rsid w:val="004F0E69"/>
    <w:rsid w:val="004F1090"/>
    <w:rsid w:val="004F117D"/>
    <w:rsid w:val="004F12D6"/>
    <w:rsid w:val="004F14E8"/>
    <w:rsid w:val="004F1551"/>
    <w:rsid w:val="004F162B"/>
    <w:rsid w:val="004F1846"/>
    <w:rsid w:val="004F1D4A"/>
    <w:rsid w:val="004F1D64"/>
    <w:rsid w:val="004F2186"/>
    <w:rsid w:val="004F2233"/>
    <w:rsid w:val="004F23B0"/>
    <w:rsid w:val="004F2500"/>
    <w:rsid w:val="004F2E1A"/>
    <w:rsid w:val="004F2F43"/>
    <w:rsid w:val="004F39A9"/>
    <w:rsid w:val="004F39F8"/>
    <w:rsid w:val="004F3A04"/>
    <w:rsid w:val="004F3A2A"/>
    <w:rsid w:val="004F3A54"/>
    <w:rsid w:val="004F3A9C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61"/>
    <w:rsid w:val="004F5CA4"/>
    <w:rsid w:val="004F5CEE"/>
    <w:rsid w:val="004F5D5F"/>
    <w:rsid w:val="004F6633"/>
    <w:rsid w:val="004F663D"/>
    <w:rsid w:val="004F6646"/>
    <w:rsid w:val="004F6A91"/>
    <w:rsid w:val="004F6BC3"/>
    <w:rsid w:val="004F6BFC"/>
    <w:rsid w:val="004F7170"/>
    <w:rsid w:val="004F718B"/>
    <w:rsid w:val="004F7325"/>
    <w:rsid w:val="004F736C"/>
    <w:rsid w:val="004F756C"/>
    <w:rsid w:val="004F7928"/>
    <w:rsid w:val="004F79BA"/>
    <w:rsid w:val="004F79F5"/>
    <w:rsid w:val="004F7B5C"/>
    <w:rsid w:val="004F7BFD"/>
    <w:rsid w:val="004F7C94"/>
    <w:rsid w:val="004F7EB7"/>
    <w:rsid w:val="0050019E"/>
    <w:rsid w:val="00500247"/>
    <w:rsid w:val="0050045D"/>
    <w:rsid w:val="00500C42"/>
    <w:rsid w:val="00500D27"/>
    <w:rsid w:val="00500D8B"/>
    <w:rsid w:val="00500EB1"/>
    <w:rsid w:val="005011E3"/>
    <w:rsid w:val="0050173B"/>
    <w:rsid w:val="005018F6"/>
    <w:rsid w:val="00501A7C"/>
    <w:rsid w:val="00501D3A"/>
    <w:rsid w:val="00501E23"/>
    <w:rsid w:val="00502330"/>
    <w:rsid w:val="00502659"/>
    <w:rsid w:val="0050289E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A38"/>
    <w:rsid w:val="00503B56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2FC"/>
    <w:rsid w:val="0050537B"/>
    <w:rsid w:val="0050581A"/>
    <w:rsid w:val="005059D9"/>
    <w:rsid w:val="005059ED"/>
    <w:rsid w:val="00505A55"/>
    <w:rsid w:val="00505A8F"/>
    <w:rsid w:val="00505B55"/>
    <w:rsid w:val="00505F25"/>
    <w:rsid w:val="00505FAB"/>
    <w:rsid w:val="00506060"/>
    <w:rsid w:val="005060C2"/>
    <w:rsid w:val="0050619F"/>
    <w:rsid w:val="00506211"/>
    <w:rsid w:val="005062F4"/>
    <w:rsid w:val="0050635B"/>
    <w:rsid w:val="005063D5"/>
    <w:rsid w:val="005065A9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E40"/>
    <w:rsid w:val="00507FB6"/>
    <w:rsid w:val="005100EB"/>
    <w:rsid w:val="005104B3"/>
    <w:rsid w:val="005104C1"/>
    <w:rsid w:val="0051072B"/>
    <w:rsid w:val="00510B58"/>
    <w:rsid w:val="005114B8"/>
    <w:rsid w:val="00511561"/>
    <w:rsid w:val="005115AD"/>
    <w:rsid w:val="005116FF"/>
    <w:rsid w:val="00511846"/>
    <w:rsid w:val="0051196C"/>
    <w:rsid w:val="00511CDF"/>
    <w:rsid w:val="00511D07"/>
    <w:rsid w:val="00511D25"/>
    <w:rsid w:val="00511E33"/>
    <w:rsid w:val="00511E5C"/>
    <w:rsid w:val="005120B0"/>
    <w:rsid w:val="005120BB"/>
    <w:rsid w:val="005123F1"/>
    <w:rsid w:val="00512825"/>
    <w:rsid w:val="00512904"/>
    <w:rsid w:val="00512A32"/>
    <w:rsid w:val="00512D8D"/>
    <w:rsid w:val="00513228"/>
    <w:rsid w:val="00513252"/>
    <w:rsid w:val="005135D9"/>
    <w:rsid w:val="00513603"/>
    <w:rsid w:val="00513967"/>
    <w:rsid w:val="00513A58"/>
    <w:rsid w:val="00513D8E"/>
    <w:rsid w:val="00513D9E"/>
    <w:rsid w:val="00514172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4D6A"/>
    <w:rsid w:val="005150DD"/>
    <w:rsid w:val="00515104"/>
    <w:rsid w:val="0051525F"/>
    <w:rsid w:val="005152FA"/>
    <w:rsid w:val="00515380"/>
    <w:rsid w:val="00515A68"/>
    <w:rsid w:val="00515AFE"/>
    <w:rsid w:val="00515CE3"/>
    <w:rsid w:val="00515D0A"/>
    <w:rsid w:val="00515E21"/>
    <w:rsid w:val="005161D4"/>
    <w:rsid w:val="005168AA"/>
    <w:rsid w:val="00516AC3"/>
    <w:rsid w:val="00516AED"/>
    <w:rsid w:val="00516B94"/>
    <w:rsid w:val="00516BE4"/>
    <w:rsid w:val="00516D4A"/>
    <w:rsid w:val="00516DD0"/>
    <w:rsid w:val="00516EB3"/>
    <w:rsid w:val="00516F1D"/>
    <w:rsid w:val="005171FC"/>
    <w:rsid w:val="0051723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2B0"/>
    <w:rsid w:val="005213E6"/>
    <w:rsid w:val="00521517"/>
    <w:rsid w:val="00521575"/>
    <w:rsid w:val="005216CD"/>
    <w:rsid w:val="00521781"/>
    <w:rsid w:val="00521BDA"/>
    <w:rsid w:val="00521CBF"/>
    <w:rsid w:val="00521FFE"/>
    <w:rsid w:val="005222E9"/>
    <w:rsid w:val="005223F7"/>
    <w:rsid w:val="005226F7"/>
    <w:rsid w:val="005226FB"/>
    <w:rsid w:val="00522C6C"/>
    <w:rsid w:val="00522D31"/>
    <w:rsid w:val="0052310C"/>
    <w:rsid w:val="00523136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4F43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614B"/>
    <w:rsid w:val="00526536"/>
    <w:rsid w:val="0052657B"/>
    <w:rsid w:val="00526645"/>
    <w:rsid w:val="005267DE"/>
    <w:rsid w:val="00526F76"/>
    <w:rsid w:val="0052735B"/>
    <w:rsid w:val="0052740B"/>
    <w:rsid w:val="005277A2"/>
    <w:rsid w:val="00527824"/>
    <w:rsid w:val="00527A52"/>
    <w:rsid w:val="00527D55"/>
    <w:rsid w:val="00530266"/>
    <w:rsid w:val="00530717"/>
    <w:rsid w:val="00531478"/>
    <w:rsid w:val="00531671"/>
    <w:rsid w:val="00531770"/>
    <w:rsid w:val="005317CA"/>
    <w:rsid w:val="005319DA"/>
    <w:rsid w:val="00531E04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547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5FCB"/>
    <w:rsid w:val="0053612E"/>
    <w:rsid w:val="00536602"/>
    <w:rsid w:val="005367F4"/>
    <w:rsid w:val="0053680F"/>
    <w:rsid w:val="005369FF"/>
    <w:rsid w:val="00536A00"/>
    <w:rsid w:val="005370B2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769"/>
    <w:rsid w:val="0054084B"/>
    <w:rsid w:val="005408F0"/>
    <w:rsid w:val="005409E7"/>
    <w:rsid w:val="00540B63"/>
    <w:rsid w:val="00540B82"/>
    <w:rsid w:val="00540B8D"/>
    <w:rsid w:val="00540DA9"/>
    <w:rsid w:val="00540F23"/>
    <w:rsid w:val="0054134C"/>
    <w:rsid w:val="005415A4"/>
    <w:rsid w:val="005419F4"/>
    <w:rsid w:val="00541EF7"/>
    <w:rsid w:val="00541F96"/>
    <w:rsid w:val="00541FDE"/>
    <w:rsid w:val="00542161"/>
    <w:rsid w:val="00542221"/>
    <w:rsid w:val="00542310"/>
    <w:rsid w:val="0054280E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2DB"/>
    <w:rsid w:val="00544C4E"/>
    <w:rsid w:val="00544C83"/>
    <w:rsid w:val="00544E72"/>
    <w:rsid w:val="00544FCA"/>
    <w:rsid w:val="0054517C"/>
    <w:rsid w:val="00545459"/>
    <w:rsid w:val="00545548"/>
    <w:rsid w:val="005457CE"/>
    <w:rsid w:val="005457D6"/>
    <w:rsid w:val="00545926"/>
    <w:rsid w:val="00545E8F"/>
    <w:rsid w:val="005460D7"/>
    <w:rsid w:val="005460D9"/>
    <w:rsid w:val="005461BE"/>
    <w:rsid w:val="0054688F"/>
    <w:rsid w:val="005469D2"/>
    <w:rsid w:val="00546A7A"/>
    <w:rsid w:val="00546B01"/>
    <w:rsid w:val="00546E10"/>
    <w:rsid w:val="00546EF2"/>
    <w:rsid w:val="00546FA6"/>
    <w:rsid w:val="005471E2"/>
    <w:rsid w:val="0054744A"/>
    <w:rsid w:val="0054749C"/>
    <w:rsid w:val="005474BE"/>
    <w:rsid w:val="00547764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7D4"/>
    <w:rsid w:val="00551DA8"/>
    <w:rsid w:val="00551F1E"/>
    <w:rsid w:val="00551F35"/>
    <w:rsid w:val="00552596"/>
    <w:rsid w:val="00552820"/>
    <w:rsid w:val="0055286B"/>
    <w:rsid w:val="0055291F"/>
    <w:rsid w:val="00552A72"/>
    <w:rsid w:val="00552C5E"/>
    <w:rsid w:val="00552FCE"/>
    <w:rsid w:val="0055300C"/>
    <w:rsid w:val="00553019"/>
    <w:rsid w:val="005530BD"/>
    <w:rsid w:val="00553245"/>
    <w:rsid w:val="0055338A"/>
    <w:rsid w:val="0055342E"/>
    <w:rsid w:val="005536AB"/>
    <w:rsid w:val="005536D5"/>
    <w:rsid w:val="00553A55"/>
    <w:rsid w:val="00553D84"/>
    <w:rsid w:val="005546A3"/>
    <w:rsid w:val="00554736"/>
    <w:rsid w:val="00554B23"/>
    <w:rsid w:val="00554EA8"/>
    <w:rsid w:val="00555237"/>
    <w:rsid w:val="005556AB"/>
    <w:rsid w:val="005559BB"/>
    <w:rsid w:val="00555ACA"/>
    <w:rsid w:val="00555B9A"/>
    <w:rsid w:val="00555D17"/>
    <w:rsid w:val="00555DCE"/>
    <w:rsid w:val="00556317"/>
    <w:rsid w:val="005563F6"/>
    <w:rsid w:val="005564E5"/>
    <w:rsid w:val="00556517"/>
    <w:rsid w:val="0055665D"/>
    <w:rsid w:val="0055690E"/>
    <w:rsid w:val="005569D2"/>
    <w:rsid w:val="00556A1B"/>
    <w:rsid w:val="00556B9F"/>
    <w:rsid w:val="00556C2C"/>
    <w:rsid w:val="00556CBD"/>
    <w:rsid w:val="00556EF2"/>
    <w:rsid w:val="00556FDB"/>
    <w:rsid w:val="00557399"/>
    <w:rsid w:val="00557530"/>
    <w:rsid w:val="00557654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1C9"/>
    <w:rsid w:val="00561226"/>
    <w:rsid w:val="0056169C"/>
    <w:rsid w:val="005618C4"/>
    <w:rsid w:val="005618D9"/>
    <w:rsid w:val="00561928"/>
    <w:rsid w:val="00561929"/>
    <w:rsid w:val="00561B16"/>
    <w:rsid w:val="00561B99"/>
    <w:rsid w:val="00561C3A"/>
    <w:rsid w:val="005620E3"/>
    <w:rsid w:val="005624BF"/>
    <w:rsid w:val="005626E9"/>
    <w:rsid w:val="00562796"/>
    <w:rsid w:val="005628F0"/>
    <w:rsid w:val="0056329F"/>
    <w:rsid w:val="005633B9"/>
    <w:rsid w:val="0056347E"/>
    <w:rsid w:val="00563699"/>
    <w:rsid w:val="005637BC"/>
    <w:rsid w:val="00563928"/>
    <w:rsid w:val="00563A39"/>
    <w:rsid w:val="00563D30"/>
    <w:rsid w:val="005641F3"/>
    <w:rsid w:val="0056427C"/>
    <w:rsid w:val="00564343"/>
    <w:rsid w:val="00564567"/>
    <w:rsid w:val="00564586"/>
    <w:rsid w:val="0056458D"/>
    <w:rsid w:val="00564C67"/>
    <w:rsid w:val="00564D20"/>
    <w:rsid w:val="00564D34"/>
    <w:rsid w:val="00564F21"/>
    <w:rsid w:val="0056509D"/>
    <w:rsid w:val="00565260"/>
    <w:rsid w:val="005652DD"/>
    <w:rsid w:val="00565851"/>
    <w:rsid w:val="00565A8B"/>
    <w:rsid w:val="00565E07"/>
    <w:rsid w:val="00565E76"/>
    <w:rsid w:val="0056612F"/>
    <w:rsid w:val="005663AE"/>
    <w:rsid w:val="00566522"/>
    <w:rsid w:val="00566525"/>
    <w:rsid w:val="0056659C"/>
    <w:rsid w:val="00566A1F"/>
    <w:rsid w:val="00566BBE"/>
    <w:rsid w:val="00566C4B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41E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5C8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95A"/>
    <w:rsid w:val="0057520F"/>
    <w:rsid w:val="005752D8"/>
    <w:rsid w:val="00575341"/>
    <w:rsid w:val="00575674"/>
    <w:rsid w:val="005756D0"/>
    <w:rsid w:val="0057585F"/>
    <w:rsid w:val="0057590A"/>
    <w:rsid w:val="0057591F"/>
    <w:rsid w:val="00575972"/>
    <w:rsid w:val="005761D8"/>
    <w:rsid w:val="005764D0"/>
    <w:rsid w:val="00576526"/>
    <w:rsid w:val="00576639"/>
    <w:rsid w:val="005767C8"/>
    <w:rsid w:val="00576B81"/>
    <w:rsid w:val="00576FF9"/>
    <w:rsid w:val="005771C4"/>
    <w:rsid w:val="00577681"/>
    <w:rsid w:val="005777A6"/>
    <w:rsid w:val="005777F5"/>
    <w:rsid w:val="00577866"/>
    <w:rsid w:val="005778C8"/>
    <w:rsid w:val="00577998"/>
    <w:rsid w:val="00577A05"/>
    <w:rsid w:val="00577FCD"/>
    <w:rsid w:val="00580814"/>
    <w:rsid w:val="00580958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1FEA"/>
    <w:rsid w:val="00582E29"/>
    <w:rsid w:val="00582E51"/>
    <w:rsid w:val="00582E53"/>
    <w:rsid w:val="00582ECC"/>
    <w:rsid w:val="0058301D"/>
    <w:rsid w:val="0058305C"/>
    <w:rsid w:val="00583181"/>
    <w:rsid w:val="00583663"/>
    <w:rsid w:val="005836A7"/>
    <w:rsid w:val="00583722"/>
    <w:rsid w:val="0058376E"/>
    <w:rsid w:val="005837AF"/>
    <w:rsid w:val="005837FE"/>
    <w:rsid w:val="00583826"/>
    <w:rsid w:val="0058382E"/>
    <w:rsid w:val="00583D11"/>
    <w:rsid w:val="00583DAF"/>
    <w:rsid w:val="00583E36"/>
    <w:rsid w:val="00583EE1"/>
    <w:rsid w:val="00583F19"/>
    <w:rsid w:val="00583FFE"/>
    <w:rsid w:val="00584058"/>
    <w:rsid w:val="0058412B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2BE"/>
    <w:rsid w:val="0058552D"/>
    <w:rsid w:val="0058554A"/>
    <w:rsid w:val="005857E0"/>
    <w:rsid w:val="0058580D"/>
    <w:rsid w:val="00585B52"/>
    <w:rsid w:val="00585FED"/>
    <w:rsid w:val="0058623D"/>
    <w:rsid w:val="0058624A"/>
    <w:rsid w:val="0058626D"/>
    <w:rsid w:val="005862BD"/>
    <w:rsid w:val="00586417"/>
    <w:rsid w:val="005865BB"/>
    <w:rsid w:val="00586632"/>
    <w:rsid w:val="005868A2"/>
    <w:rsid w:val="00586BBC"/>
    <w:rsid w:val="00587177"/>
    <w:rsid w:val="0058753A"/>
    <w:rsid w:val="0059049C"/>
    <w:rsid w:val="00590678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DC9"/>
    <w:rsid w:val="00591EAC"/>
    <w:rsid w:val="00591F09"/>
    <w:rsid w:val="005925EE"/>
    <w:rsid w:val="00592659"/>
    <w:rsid w:val="005929E4"/>
    <w:rsid w:val="00592AEA"/>
    <w:rsid w:val="00592B85"/>
    <w:rsid w:val="00592E0A"/>
    <w:rsid w:val="00592ED8"/>
    <w:rsid w:val="00592EEB"/>
    <w:rsid w:val="00593225"/>
    <w:rsid w:val="00593401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997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93C"/>
    <w:rsid w:val="00595CF7"/>
    <w:rsid w:val="00595D3E"/>
    <w:rsid w:val="00595D64"/>
    <w:rsid w:val="00595E60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97FD6"/>
    <w:rsid w:val="005A0325"/>
    <w:rsid w:val="005A03F1"/>
    <w:rsid w:val="005A0505"/>
    <w:rsid w:val="005A05DB"/>
    <w:rsid w:val="005A0623"/>
    <w:rsid w:val="005A0978"/>
    <w:rsid w:val="005A0E09"/>
    <w:rsid w:val="005A0ECB"/>
    <w:rsid w:val="005A0EDE"/>
    <w:rsid w:val="005A1038"/>
    <w:rsid w:val="005A10D5"/>
    <w:rsid w:val="005A14B0"/>
    <w:rsid w:val="005A16B9"/>
    <w:rsid w:val="005A1701"/>
    <w:rsid w:val="005A1848"/>
    <w:rsid w:val="005A1AF1"/>
    <w:rsid w:val="005A1F1D"/>
    <w:rsid w:val="005A1F3A"/>
    <w:rsid w:val="005A1F43"/>
    <w:rsid w:val="005A222C"/>
    <w:rsid w:val="005A26E9"/>
    <w:rsid w:val="005A2A3C"/>
    <w:rsid w:val="005A2C8F"/>
    <w:rsid w:val="005A2D4A"/>
    <w:rsid w:val="005A2D6E"/>
    <w:rsid w:val="005A2E44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04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935"/>
    <w:rsid w:val="005A5978"/>
    <w:rsid w:val="005A5A69"/>
    <w:rsid w:val="005A5AAB"/>
    <w:rsid w:val="005A5BCE"/>
    <w:rsid w:val="005A5DBC"/>
    <w:rsid w:val="005A6203"/>
    <w:rsid w:val="005A6636"/>
    <w:rsid w:val="005A6F16"/>
    <w:rsid w:val="005A7386"/>
    <w:rsid w:val="005A7593"/>
    <w:rsid w:val="005A7680"/>
    <w:rsid w:val="005A7985"/>
    <w:rsid w:val="005A7B0F"/>
    <w:rsid w:val="005A7C76"/>
    <w:rsid w:val="005B00CC"/>
    <w:rsid w:val="005B03BD"/>
    <w:rsid w:val="005B0444"/>
    <w:rsid w:val="005B0599"/>
    <w:rsid w:val="005B0664"/>
    <w:rsid w:val="005B07F4"/>
    <w:rsid w:val="005B0837"/>
    <w:rsid w:val="005B095F"/>
    <w:rsid w:val="005B0A2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5E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C8"/>
    <w:rsid w:val="005B2BAB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A30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3C2"/>
    <w:rsid w:val="005B54C3"/>
    <w:rsid w:val="005B58AE"/>
    <w:rsid w:val="005B5934"/>
    <w:rsid w:val="005B5C77"/>
    <w:rsid w:val="005B5D1A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C5"/>
    <w:rsid w:val="005C04DA"/>
    <w:rsid w:val="005C04E6"/>
    <w:rsid w:val="005C0A50"/>
    <w:rsid w:val="005C0A99"/>
    <w:rsid w:val="005C0B5D"/>
    <w:rsid w:val="005C0DD2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313"/>
    <w:rsid w:val="005C24CE"/>
    <w:rsid w:val="005C25DA"/>
    <w:rsid w:val="005C2F05"/>
    <w:rsid w:val="005C2F25"/>
    <w:rsid w:val="005C3413"/>
    <w:rsid w:val="005C3430"/>
    <w:rsid w:val="005C3443"/>
    <w:rsid w:val="005C3A64"/>
    <w:rsid w:val="005C3BA4"/>
    <w:rsid w:val="005C3EB2"/>
    <w:rsid w:val="005C406E"/>
    <w:rsid w:val="005C43FE"/>
    <w:rsid w:val="005C44E2"/>
    <w:rsid w:val="005C4965"/>
    <w:rsid w:val="005C49EE"/>
    <w:rsid w:val="005C4CCC"/>
    <w:rsid w:val="005C4DC5"/>
    <w:rsid w:val="005C4FB1"/>
    <w:rsid w:val="005C529C"/>
    <w:rsid w:val="005C538C"/>
    <w:rsid w:val="005C5415"/>
    <w:rsid w:val="005C5526"/>
    <w:rsid w:val="005C5B94"/>
    <w:rsid w:val="005C5DF6"/>
    <w:rsid w:val="005C5F22"/>
    <w:rsid w:val="005C5F52"/>
    <w:rsid w:val="005C649C"/>
    <w:rsid w:val="005C659D"/>
    <w:rsid w:val="005C6650"/>
    <w:rsid w:val="005C66A3"/>
    <w:rsid w:val="005C673F"/>
    <w:rsid w:val="005C67EC"/>
    <w:rsid w:val="005C6837"/>
    <w:rsid w:val="005C6D2B"/>
    <w:rsid w:val="005C6E7C"/>
    <w:rsid w:val="005C6EE1"/>
    <w:rsid w:val="005C73E0"/>
    <w:rsid w:val="005C7531"/>
    <w:rsid w:val="005C789B"/>
    <w:rsid w:val="005C7F61"/>
    <w:rsid w:val="005C7F8A"/>
    <w:rsid w:val="005D0044"/>
    <w:rsid w:val="005D00C4"/>
    <w:rsid w:val="005D0196"/>
    <w:rsid w:val="005D0449"/>
    <w:rsid w:val="005D059E"/>
    <w:rsid w:val="005D0635"/>
    <w:rsid w:val="005D0772"/>
    <w:rsid w:val="005D0885"/>
    <w:rsid w:val="005D08A2"/>
    <w:rsid w:val="005D0A9C"/>
    <w:rsid w:val="005D0BA0"/>
    <w:rsid w:val="005D0F53"/>
    <w:rsid w:val="005D0F89"/>
    <w:rsid w:val="005D0F9A"/>
    <w:rsid w:val="005D12B2"/>
    <w:rsid w:val="005D168F"/>
    <w:rsid w:val="005D1AB0"/>
    <w:rsid w:val="005D1BAC"/>
    <w:rsid w:val="005D1CDA"/>
    <w:rsid w:val="005D1EA0"/>
    <w:rsid w:val="005D1F89"/>
    <w:rsid w:val="005D218D"/>
    <w:rsid w:val="005D2625"/>
    <w:rsid w:val="005D26EF"/>
    <w:rsid w:val="005D26F9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A9A"/>
    <w:rsid w:val="005D5B93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50"/>
    <w:rsid w:val="005D73FE"/>
    <w:rsid w:val="005D772E"/>
    <w:rsid w:val="005D7912"/>
    <w:rsid w:val="005D7C96"/>
    <w:rsid w:val="005D7CD3"/>
    <w:rsid w:val="005D7DD1"/>
    <w:rsid w:val="005E0080"/>
    <w:rsid w:val="005E0223"/>
    <w:rsid w:val="005E02AC"/>
    <w:rsid w:val="005E02C8"/>
    <w:rsid w:val="005E0313"/>
    <w:rsid w:val="005E04C4"/>
    <w:rsid w:val="005E065F"/>
    <w:rsid w:val="005E06E8"/>
    <w:rsid w:val="005E0773"/>
    <w:rsid w:val="005E09C8"/>
    <w:rsid w:val="005E0A63"/>
    <w:rsid w:val="005E0AFE"/>
    <w:rsid w:val="005E0CE2"/>
    <w:rsid w:val="005E0DE2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9D6"/>
    <w:rsid w:val="005E2A26"/>
    <w:rsid w:val="005E2D89"/>
    <w:rsid w:val="005E3092"/>
    <w:rsid w:val="005E3309"/>
    <w:rsid w:val="005E3733"/>
    <w:rsid w:val="005E39B2"/>
    <w:rsid w:val="005E3CF3"/>
    <w:rsid w:val="005E3ECA"/>
    <w:rsid w:val="005E4064"/>
    <w:rsid w:val="005E40DA"/>
    <w:rsid w:val="005E4204"/>
    <w:rsid w:val="005E436A"/>
    <w:rsid w:val="005E4415"/>
    <w:rsid w:val="005E4426"/>
    <w:rsid w:val="005E44E8"/>
    <w:rsid w:val="005E46EA"/>
    <w:rsid w:val="005E4943"/>
    <w:rsid w:val="005E4964"/>
    <w:rsid w:val="005E498F"/>
    <w:rsid w:val="005E49C2"/>
    <w:rsid w:val="005E4A74"/>
    <w:rsid w:val="005E4B27"/>
    <w:rsid w:val="005E4BD8"/>
    <w:rsid w:val="005E4EB4"/>
    <w:rsid w:val="005E4EC6"/>
    <w:rsid w:val="005E51E8"/>
    <w:rsid w:val="005E5282"/>
    <w:rsid w:val="005E58E1"/>
    <w:rsid w:val="005E5925"/>
    <w:rsid w:val="005E5981"/>
    <w:rsid w:val="005E5A53"/>
    <w:rsid w:val="005E5E85"/>
    <w:rsid w:val="005E5EC9"/>
    <w:rsid w:val="005E6043"/>
    <w:rsid w:val="005E6066"/>
    <w:rsid w:val="005E62F9"/>
    <w:rsid w:val="005E6892"/>
    <w:rsid w:val="005E6A76"/>
    <w:rsid w:val="005E6B6C"/>
    <w:rsid w:val="005E6BC2"/>
    <w:rsid w:val="005E6C63"/>
    <w:rsid w:val="005E6EF6"/>
    <w:rsid w:val="005E6F28"/>
    <w:rsid w:val="005E7265"/>
    <w:rsid w:val="005E736A"/>
    <w:rsid w:val="005E743C"/>
    <w:rsid w:val="005E744D"/>
    <w:rsid w:val="005E747D"/>
    <w:rsid w:val="005E74E9"/>
    <w:rsid w:val="005E7856"/>
    <w:rsid w:val="005E78C2"/>
    <w:rsid w:val="005E79A3"/>
    <w:rsid w:val="005E7ADC"/>
    <w:rsid w:val="005E7B14"/>
    <w:rsid w:val="005F06B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C2E"/>
    <w:rsid w:val="005F2EEF"/>
    <w:rsid w:val="005F30F9"/>
    <w:rsid w:val="005F3600"/>
    <w:rsid w:val="005F3850"/>
    <w:rsid w:val="005F3B54"/>
    <w:rsid w:val="005F3BA7"/>
    <w:rsid w:val="005F3BDC"/>
    <w:rsid w:val="005F4000"/>
    <w:rsid w:val="005F4110"/>
    <w:rsid w:val="005F44FD"/>
    <w:rsid w:val="005F460D"/>
    <w:rsid w:val="005F4736"/>
    <w:rsid w:val="005F497A"/>
    <w:rsid w:val="005F4D03"/>
    <w:rsid w:val="005F51FD"/>
    <w:rsid w:val="005F5227"/>
    <w:rsid w:val="005F52B8"/>
    <w:rsid w:val="005F5361"/>
    <w:rsid w:val="005F5419"/>
    <w:rsid w:val="005F56C1"/>
    <w:rsid w:val="005F58FE"/>
    <w:rsid w:val="005F5CAF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29"/>
    <w:rsid w:val="005F703C"/>
    <w:rsid w:val="005F7405"/>
    <w:rsid w:val="005F75B4"/>
    <w:rsid w:val="005F77B0"/>
    <w:rsid w:val="005F77D1"/>
    <w:rsid w:val="005F79DA"/>
    <w:rsid w:val="005F7BB3"/>
    <w:rsid w:val="005F7EFF"/>
    <w:rsid w:val="00600279"/>
    <w:rsid w:val="0060040D"/>
    <w:rsid w:val="006005E3"/>
    <w:rsid w:val="00600766"/>
    <w:rsid w:val="006009F7"/>
    <w:rsid w:val="00600C7E"/>
    <w:rsid w:val="00600CB8"/>
    <w:rsid w:val="00600CEB"/>
    <w:rsid w:val="00600E2C"/>
    <w:rsid w:val="00600F3F"/>
    <w:rsid w:val="00601086"/>
    <w:rsid w:val="006010B9"/>
    <w:rsid w:val="006011FF"/>
    <w:rsid w:val="006013A4"/>
    <w:rsid w:val="0060154C"/>
    <w:rsid w:val="00601584"/>
    <w:rsid w:val="0060164B"/>
    <w:rsid w:val="0060171F"/>
    <w:rsid w:val="006018D4"/>
    <w:rsid w:val="0060194E"/>
    <w:rsid w:val="00601982"/>
    <w:rsid w:val="006019D1"/>
    <w:rsid w:val="00601A11"/>
    <w:rsid w:val="00601ABE"/>
    <w:rsid w:val="00601E2A"/>
    <w:rsid w:val="00601ED1"/>
    <w:rsid w:val="00601FD3"/>
    <w:rsid w:val="00602222"/>
    <w:rsid w:val="00602342"/>
    <w:rsid w:val="00602407"/>
    <w:rsid w:val="00602464"/>
    <w:rsid w:val="006024A1"/>
    <w:rsid w:val="00602641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33"/>
    <w:rsid w:val="006041A7"/>
    <w:rsid w:val="0060420B"/>
    <w:rsid w:val="00604281"/>
    <w:rsid w:val="006043AA"/>
    <w:rsid w:val="0060470C"/>
    <w:rsid w:val="00604837"/>
    <w:rsid w:val="00604C5D"/>
    <w:rsid w:val="00604F8B"/>
    <w:rsid w:val="006050E5"/>
    <w:rsid w:val="0060520C"/>
    <w:rsid w:val="006053A6"/>
    <w:rsid w:val="00605674"/>
    <w:rsid w:val="006058DD"/>
    <w:rsid w:val="00605BC9"/>
    <w:rsid w:val="00605E88"/>
    <w:rsid w:val="00605EF6"/>
    <w:rsid w:val="006060EC"/>
    <w:rsid w:val="00606182"/>
    <w:rsid w:val="0060662F"/>
    <w:rsid w:val="00606852"/>
    <w:rsid w:val="00606B6E"/>
    <w:rsid w:val="00607107"/>
    <w:rsid w:val="0060731B"/>
    <w:rsid w:val="00607535"/>
    <w:rsid w:val="00607699"/>
    <w:rsid w:val="006076B8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214"/>
    <w:rsid w:val="006115A7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2C56"/>
    <w:rsid w:val="00612D6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107"/>
    <w:rsid w:val="00614982"/>
    <w:rsid w:val="00614BF5"/>
    <w:rsid w:val="00614C02"/>
    <w:rsid w:val="00614CF3"/>
    <w:rsid w:val="00614D10"/>
    <w:rsid w:val="0061500A"/>
    <w:rsid w:val="0061502A"/>
    <w:rsid w:val="006155A7"/>
    <w:rsid w:val="00615712"/>
    <w:rsid w:val="00615775"/>
    <w:rsid w:val="00615B0D"/>
    <w:rsid w:val="00615E48"/>
    <w:rsid w:val="00615EFF"/>
    <w:rsid w:val="00615F42"/>
    <w:rsid w:val="00616070"/>
    <w:rsid w:val="00616303"/>
    <w:rsid w:val="00616331"/>
    <w:rsid w:val="00616436"/>
    <w:rsid w:val="006168C6"/>
    <w:rsid w:val="00616942"/>
    <w:rsid w:val="00616953"/>
    <w:rsid w:val="00617072"/>
    <w:rsid w:val="006176B8"/>
    <w:rsid w:val="006178A5"/>
    <w:rsid w:val="006179D4"/>
    <w:rsid w:val="00617A86"/>
    <w:rsid w:val="00620198"/>
    <w:rsid w:val="0062026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3AE"/>
    <w:rsid w:val="00622A1F"/>
    <w:rsid w:val="00622B8B"/>
    <w:rsid w:val="00622C21"/>
    <w:rsid w:val="00622E76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14E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4F5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8B8"/>
    <w:rsid w:val="00627D64"/>
    <w:rsid w:val="00627E16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85A"/>
    <w:rsid w:val="0063299B"/>
    <w:rsid w:val="00632A2A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3A7F"/>
    <w:rsid w:val="006343B8"/>
    <w:rsid w:val="006343EF"/>
    <w:rsid w:val="00634943"/>
    <w:rsid w:val="00634A89"/>
    <w:rsid w:val="00634DB7"/>
    <w:rsid w:val="00634E34"/>
    <w:rsid w:val="00634E48"/>
    <w:rsid w:val="00634F52"/>
    <w:rsid w:val="00634FFE"/>
    <w:rsid w:val="00635046"/>
    <w:rsid w:val="0063504E"/>
    <w:rsid w:val="0063507A"/>
    <w:rsid w:val="0063509C"/>
    <w:rsid w:val="00635531"/>
    <w:rsid w:val="00635923"/>
    <w:rsid w:val="00635958"/>
    <w:rsid w:val="00635CFC"/>
    <w:rsid w:val="00636511"/>
    <w:rsid w:val="00636772"/>
    <w:rsid w:val="006368E2"/>
    <w:rsid w:val="0063698E"/>
    <w:rsid w:val="00636BC1"/>
    <w:rsid w:val="00636F16"/>
    <w:rsid w:val="00637007"/>
    <w:rsid w:val="0063718F"/>
    <w:rsid w:val="006374E8"/>
    <w:rsid w:val="006375E4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A14"/>
    <w:rsid w:val="00640B18"/>
    <w:rsid w:val="00640C2C"/>
    <w:rsid w:val="00640E90"/>
    <w:rsid w:val="00640EBD"/>
    <w:rsid w:val="00640F80"/>
    <w:rsid w:val="00640F9A"/>
    <w:rsid w:val="00641125"/>
    <w:rsid w:val="00641135"/>
    <w:rsid w:val="00641224"/>
    <w:rsid w:val="006413F2"/>
    <w:rsid w:val="00641556"/>
    <w:rsid w:val="00641637"/>
    <w:rsid w:val="00641705"/>
    <w:rsid w:val="006417DA"/>
    <w:rsid w:val="00641B04"/>
    <w:rsid w:val="00641ED2"/>
    <w:rsid w:val="00641F13"/>
    <w:rsid w:val="00641FCE"/>
    <w:rsid w:val="00642351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9A3"/>
    <w:rsid w:val="00643F3B"/>
    <w:rsid w:val="00643F60"/>
    <w:rsid w:val="006442BE"/>
    <w:rsid w:val="006443A2"/>
    <w:rsid w:val="006445CC"/>
    <w:rsid w:val="006445FB"/>
    <w:rsid w:val="0064466E"/>
    <w:rsid w:val="0064475F"/>
    <w:rsid w:val="006447A4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3EC"/>
    <w:rsid w:val="0064540A"/>
    <w:rsid w:val="00645410"/>
    <w:rsid w:val="0064571B"/>
    <w:rsid w:val="0064575B"/>
    <w:rsid w:val="00645AA9"/>
    <w:rsid w:val="00645B28"/>
    <w:rsid w:val="00645C64"/>
    <w:rsid w:val="006460AA"/>
    <w:rsid w:val="00646CD0"/>
    <w:rsid w:val="00646EBA"/>
    <w:rsid w:val="00646FFF"/>
    <w:rsid w:val="00647133"/>
    <w:rsid w:val="0064721F"/>
    <w:rsid w:val="0064728B"/>
    <w:rsid w:val="0064762D"/>
    <w:rsid w:val="0064774F"/>
    <w:rsid w:val="006477DB"/>
    <w:rsid w:val="00647B83"/>
    <w:rsid w:val="00647D84"/>
    <w:rsid w:val="00647ECB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FD6"/>
    <w:rsid w:val="00652081"/>
    <w:rsid w:val="00652173"/>
    <w:rsid w:val="006524DA"/>
    <w:rsid w:val="006528C9"/>
    <w:rsid w:val="00652A8F"/>
    <w:rsid w:val="00652C4F"/>
    <w:rsid w:val="00652D89"/>
    <w:rsid w:val="00652D8B"/>
    <w:rsid w:val="00652F28"/>
    <w:rsid w:val="00652F93"/>
    <w:rsid w:val="00653281"/>
    <w:rsid w:val="0065394C"/>
    <w:rsid w:val="00653C94"/>
    <w:rsid w:val="00653E20"/>
    <w:rsid w:val="00653F5F"/>
    <w:rsid w:val="00654355"/>
    <w:rsid w:val="006543D8"/>
    <w:rsid w:val="006544FD"/>
    <w:rsid w:val="006546D5"/>
    <w:rsid w:val="006547F5"/>
    <w:rsid w:val="006548E6"/>
    <w:rsid w:val="00654A57"/>
    <w:rsid w:val="006552DD"/>
    <w:rsid w:val="006553DA"/>
    <w:rsid w:val="00655436"/>
    <w:rsid w:val="00655522"/>
    <w:rsid w:val="00655884"/>
    <w:rsid w:val="00655A48"/>
    <w:rsid w:val="006560D9"/>
    <w:rsid w:val="00656154"/>
    <w:rsid w:val="00656434"/>
    <w:rsid w:val="0065645E"/>
    <w:rsid w:val="006564AF"/>
    <w:rsid w:val="0065654F"/>
    <w:rsid w:val="0065665B"/>
    <w:rsid w:val="0065667D"/>
    <w:rsid w:val="00656765"/>
    <w:rsid w:val="00656A0E"/>
    <w:rsid w:val="00656AE1"/>
    <w:rsid w:val="00656BFF"/>
    <w:rsid w:val="00656D93"/>
    <w:rsid w:val="006571C9"/>
    <w:rsid w:val="00657336"/>
    <w:rsid w:val="006574AD"/>
    <w:rsid w:val="00657957"/>
    <w:rsid w:val="006579F7"/>
    <w:rsid w:val="00657CD2"/>
    <w:rsid w:val="00657D7C"/>
    <w:rsid w:val="00657EA2"/>
    <w:rsid w:val="00657FC4"/>
    <w:rsid w:val="00660138"/>
    <w:rsid w:val="006601E3"/>
    <w:rsid w:val="00660472"/>
    <w:rsid w:val="0066063C"/>
    <w:rsid w:val="00660684"/>
    <w:rsid w:val="0066069C"/>
    <w:rsid w:val="0066105E"/>
    <w:rsid w:val="006610A4"/>
    <w:rsid w:val="006613CB"/>
    <w:rsid w:val="006613EC"/>
    <w:rsid w:val="006615D5"/>
    <w:rsid w:val="00661776"/>
    <w:rsid w:val="006618D6"/>
    <w:rsid w:val="006618EA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44"/>
    <w:rsid w:val="00662C4E"/>
    <w:rsid w:val="00662C7C"/>
    <w:rsid w:val="00662E5F"/>
    <w:rsid w:val="00662F7A"/>
    <w:rsid w:val="0066335A"/>
    <w:rsid w:val="006637CE"/>
    <w:rsid w:val="00664052"/>
    <w:rsid w:val="006640F9"/>
    <w:rsid w:val="006646DC"/>
    <w:rsid w:val="00664785"/>
    <w:rsid w:val="00664A92"/>
    <w:rsid w:val="00664B24"/>
    <w:rsid w:val="00664C2D"/>
    <w:rsid w:val="00664CA4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6EA9"/>
    <w:rsid w:val="00666F78"/>
    <w:rsid w:val="006676BA"/>
    <w:rsid w:val="00667882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029"/>
    <w:rsid w:val="006710E3"/>
    <w:rsid w:val="006711E2"/>
    <w:rsid w:val="006711EA"/>
    <w:rsid w:val="00671748"/>
    <w:rsid w:val="00671752"/>
    <w:rsid w:val="0067178C"/>
    <w:rsid w:val="006717E2"/>
    <w:rsid w:val="006718EE"/>
    <w:rsid w:val="00671A79"/>
    <w:rsid w:val="00671B42"/>
    <w:rsid w:val="00671B4F"/>
    <w:rsid w:val="00671CD2"/>
    <w:rsid w:val="00671FE9"/>
    <w:rsid w:val="006722CE"/>
    <w:rsid w:val="00672420"/>
    <w:rsid w:val="0067251A"/>
    <w:rsid w:val="006726E2"/>
    <w:rsid w:val="00672D3E"/>
    <w:rsid w:val="00672D40"/>
    <w:rsid w:val="00672E55"/>
    <w:rsid w:val="00673141"/>
    <w:rsid w:val="0067394C"/>
    <w:rsid w:val="00673A6B"/>
    <w:rsid w:val="00673AAB"/>
    <w:rsid w:val="00673C50"/>
    <w:rsid w:val="00673F36"/>
    <w:rsid w:val="0067436E"/>
    <w:rsid w:val="00674390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967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3D9"/>
    <w:rsid w:val="006814D9"/>
    <w:rsid w:val="0068162C"/>
    <w:rsid w:val="006817C0"/>
    <w:rsid w:val="00681B8F"/>
    <w:rsid w:val="00681D02"/>
    <w:rsid w:val="00681D98"/>
    <w:rsid w:val="00682178"/>
    <w:rsid w:val="006821C2"/>
    <w:rsid w:val="006821DA"/>
    <w:rsid w:val="00682A66"/>
    <w:rsid w:val="00683070"/>
    <w:rsid w:val="006834ED"/>
    <w:rsid w:val="00683570"/>
    <w:rsid w:val="00683607"/>
    <w:rsid w:val="0068473B"/>
    <w:rsid w:val="00684A96"/>
    <w:rsid w:val="00684B69"/>
    <w:rsid w:val="00684D17"/>
    <w:rsid w:val="00684E60"/>
    <w:rsid w:val="00684FCB"/>
    <w:rsid w:val="006851D4"/>
    <w:rsid w:val="006851F8"/>
    <w:rsid w:val="00685335"/>
    <w:rsid w:val="00685600"/>
    <w:rsid w:val="006858A6"/>
    <w:rsid w:val="0068597E"/>
    <w:rsid w:val="00685AF0"/>
    <w:rsid w:val="00685D12"/>
    <w:rsid w:val="00685F1C"/>
    <w:rsid w:val="00686145"/>
    <w:rsid w:val="0068628E"/>
    <w:rsid w:val="006862A9"/>
    <w:rsid w:val="00686396"/>
    <w:rsid w:val="006863BD"/>
    <w:rsid w:val="0068644D"/>
    <w:rsid w:val="006864E6"/>
    <w:rsid w:val="0068671D"/>
    <w:rsid w:val="00686814"/>
    <w:rsid w:val="006869BD"/>
    <w:rsid w:val="00686BD9"/>
    <w:rsid w:val="00686D1F"/>
    <w:rsid w:val="00686E91"/>
    <w:rsid w:val="00686EC5"/>
    <w:rsid w:val="00686FEF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CD3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C19"/>
    <w:rsid w:val="00692D2A"/>
    <w:rsid w:val="00692DB2"/>
    <w:rsid w:val="00693775"/>
    <w:rsid w:val="006938CC"/>
    <w:rsid w:val="006939A6"/>
    <w:rsid w:val="00693E10"/>
    <w:rsid w:val="00693EF4"/>
    <w:rsid w:val="006942C4"/>
    <w:rsid w:val="00694461"/>
    <w:rsid w:val="00694463"/>
    <w:rsid w:val="00694A09"/>
    <w:rsid w:val="00694A58"/>
    <w:rsid w:val="00694B1E"/>
    <w:rsid w:val="00694B47"/>
    <w:rsid w:val="00694D40"/>
    <w:rsid w:val="0069531D"/>
    <w:rsid w:val="00695418"/>
    <w:rsid w:val="0069627A"/>
    <w:rsid w:val="0069629C"/>
    <w:rsid w:val="006962AF"/>
    <w:rsid w:val="006963C4"/>
    <w:rsid w:val="00696662"/>
    <w:rsid w:val="006966F3"/>
    <w:rsid w:val="00696F16"/>
    <w:rsid w:val="006971E7"/>
    <w:rsid w:val="0069730C"/>
    <w:rsid w:val="00697417"/>
    <w:rsid w:val="00697573"/>
    <w:rsid w:val="00697628"/>
    <w:rsid w:val="006976D5"/>
    <w:rsid w:val="006976DB"/>
    <w:rsid w:val="006976E3"/>
    <w:rsid w:val="00697728"/>
    <w:rsid w:val="006977F4"/>
    <w:rsid w:val="00697DB4"/>
    <w:rsid w:val="00697DDC"/>
    <w:rsid w:val="00697FC1"/>
    <w:rsid w:val="006A00CC"/>
    <w:rsid w:val="006A014F"/>
    <w:rsid w:val="006A0368"/>
    <w:rsid w:val="006A0615"/>
    <w:rsid w:val="006A083B"/>
    <w:rsid w:val="006A1079"/>
    <w:rsid w:val="006A146A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36D"/>
    <w:rsid w:val="006A2559"/>
    <w:rsid w:val="006A27D7"/>
    <w:rsid w:val="006A2BC6"/>
    <w:rsid w:val="006A2CEE"/>
    <w:rsid w:val="006A2E76"/>
    <w:rsid w:val="006A30A4"/>
    <w:rsid w:val="006A31E6"/>
    <w:rsid w:val="006A33B9"/>
    <w:rsid w:val="006A35AF"/>
    <w:rsid w:val="006A3773"/>
    <w:rsid w:val="006A3DBF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91"/>
    <w:rsid w:val="006A53DB"/>
    <w:rsid w:val="006A55C9"/>
    <w:rsid w:val="006A5667"/>
    <w:rsid w:val="006A5690"/>
    <w:rsid w:val="006A581E"/>
    <w:rsid w:val="006A58D5"/>
    <w:rsid w:val="006A5A7D"/>
    <w:rsid w:val="006A5B16"/>
    <w:rsid w:val="006A5D1F"/>
    <w:rsid w:val="006A62CE"/>
    <w:rsid w:val="006A67F9"/>
    <w:rsid w:val="006A6C4D"/>
    <w:rsid w:val="006A6E2B"/>
    <w:rsid w:val="006A732E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D8"/>
    <w:rsid w:val="006B16ED"/>
    <w:rsid w:val="006B1714"/>
    <w:rsid w:val="006B1835"/>
    <w:rsid w:val="006B188D"/>
    <w:rsid w:val="006B1ACA"/>
    <w:rsid w:val="006B1B08"/>
    <w:rsid w:val="006B1B4A"/>
    <w:rsid w:val="006B1D80"/>
    <w:rsid w:val="006B1D86"/>
    <w:rsid w:val="006B1EFE"/>
    <w:rsid w:val="006B1F75"/>
    <w:rsid w:val="006B2189"/>
    <w:rsid w:val="006B21E6"/>
    <w:rsid w:val="006B2258"/>
    <w:rsid w:val="006B2613"/>
    <w:rsid w:val="006B2A72"/>
    <w:rsid w:val="006B2AAE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0F2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566"/>
    <w:rsid w:val="006C163C"/>
    <w:rsid w:val="006C1E4E"/>
    <w:rsid w:val="006C1EBF"/>
    <w:rsid w:val="006C2365"/>
    <w:rsid w:val="006C254E"/>
    <w:rsid w:val="006C2566"/>
    <w:rsid w:val="006C2823"/>
    <w:rsid w:val="006C28D9"/>
    <w:rsid w:val="006C2923"/>
    <w:rsid w:val="006C2B4F"/>
    <w:rsid w:val="006C2F62"/>
    <w:rsid w:val="006C2FC0"/>
    <w:rsid w:val="006C3199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556"/>
    <w:rsid w:val="006C4731"/>
    <w:rsid w:val="006C47FC"/>
    <w:rsid w:val="006C48B7"/>
    <w:rsid w:val="006C4CF0"/>
    <w:rsid w:val="006C4D85"/>
    <w:rsid w:val="006C4EFB"/>
    <w:rsid w:val="006C4F52"/>
    <w:rsid w:val="006C50AE"/>
    <w:rsid w:val="006C55B4"/>
    <w:rsid w:val="006C5917"/>
    <w:rsid w:val="006C5C96"/>
    <w:rsid w:val="006C5E7A"/>
    <w:rsid w:val="006C6129"/>
    <w:rsid w:val="006C62CC"/>
    <w:rsid w:val="006C632D"/>
    <w:rsid w:val="006C6386"/>
    <w:rsid w:val="006C641D"/>
    <w:rsid w:val="006C65ED"/>
    <w:rsid w:val="006C672F"/>
    <w:rsid w:val="006C6798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C796B"/>
    <w:rsid w:val="006C7FCC"/>
    <w:rsid w:val="006D07BD"/>
    <w:rsid w:val="006D0A1B"/>
    <w:rsid w:val="006D0AD3"/>
    <w:rsid w:val="006D0BB3"/>
    <w:rsid w:val="006D0BE5"/>
    <w:rsid w:val="006D0C63"/>
    <w:rsid w:val="006D10C9"/>
    <w:rsid w:val="006D114D"/>
    <w:rsid w:val="006D13B7"/>
    <w:rsid w:val="006D13F9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2E61"/>
    <w:rsid w:val="006D3399"/>
    <w:rsid w:val="006D33E6"/>
    <w:rsid w:val="006D3F26"/>
    <w:rsid w:val="006D3FCA"/>
    <w:rsid w:val="006D41FE"/>
    <w:rsid w:val="006D4305"/>
    <w:rsid w:val="006D448B"/>
    <w:rsid w:val="006D44F2"/>
    <w:rsid w:val="006D476B"/>
    <w:rsid w:val="006D499C"/>
    <w:rsid w:val="006D4B53"/>
    <w:rsid w:val="006D4E4F"/>
    <w:rsid w:val="006D534E"/>
    <w:rsid w:val="006D5623"/>
    <w:rsid w:val="006D5656"/>
    <w:rsid w:val="006D5A70"/>
    <w:rsid w:val="006D5D4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159"/>
    <w:rsid w:val="006D7350"/>
    <w:rsid w:val="006D73B4"/>
    <w:rsid w:val="006D75B6"/>
    <w:rsid w:val="006D7733"/>
    <w:rsid w:val="006D78F2"/>
    <w:rsid w:val="006D7CA0"/>
    <w:rsid w:val="006E0188"/>
    <w:rsid w:val="006E042C"/>
    <w:rsid w:val="006E05AC"/>
    <w:rsid w:val="006E0868"/>
    <w:rsid w:val="006E0933"/>
    <w:rsid w:val="006E0DAA"/>
    <w:rsid w:val="006E0E5E"/>
    <w:rsid w:val="006E0FB9"/>
    <w:rsid w:val="006E1055"/>
    <w:rsid w:val="006E1140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4CE"/>
    <w:rsid w:val="006E24E6"/>
    <w:rsid w:val="006E272D"/>
    <w:rsid w:val="006E2BFC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3"/>
    <w:rsid w:val="006E480D"/>
    <w:rsid w:val="006E4923"/>
    <w:rsid w:val="006E50FE"/>
    <w:rsid w:val="006E5356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B0B"/>
    <w:rsid w:val="006E7D42"/>
    <w:rsid w:val="006E7D68"/>
    <w:rsid w:val="006F0022"/>
    <w:rsid w:val="006F015B"/>
    <w:rsid w:val="006F076D"/>
    <w:rsid w:val="006F08F7"/>
    <w:rsid w:val="006F0A88"/>
    <w:rsid w:val="006F0B89"/>
    <w:rsid w:val="006F0D97"/>
    <w:rsid w:val="006F0E58"/>
    <w:rsid w:val="006F0FEF"/>
    <w:rsid w:val="006F117D"/>
    <w:rsid w:val="006F1294"/>
    <w:rsid w:val="006F1597"/>
    <w:rsid w:val="006F15ED"/>
    <w:rsid w:val="006F1A29"/>
    <w:rsid w:val="006F1EA6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379"/>
    <w:rsid w:val="006F43F0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5C87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EB8"/>
    <w:rsid w:val="006F7EEB"/>
    <w:rsid w:val="0070064F"/>
    <w:rsid w:val="00700694"/>
    <w:rsid w:val="00700994"/>
    <w:rsid w:val="007009F4"/>
    <w:rsid w:val="00700D8C"/>
    <w:rsid w:val="00700F6F"/>
    <w:rsid w:val="00701306"/>
    <w:rsid w:val="007013BF"/>
    <w:rsid w:val="00701499"/>
    <w:rsid w:val="007016C6"/>
    <w:rsid w:val="007019D8"/>
    <w:rsid w:val="00701D11"/>
    <w:rsid w:val="00701E66"/>
    <w:rsid w:val="00702080"/>
    <w:rsid w:val="00702307"/>
    <w:rsid w:val="0070256E"/>
    <w:rsid w:val="00702865"/>
    <w:rsid w:val="007029D5"/>
    <w:rsid w:val="00702EE1"/>
    <w:rsid w:val="00702F5E"/>
    <w:rsid w:val="0070355D"/>
    <w:rsid w:val="0070389E"/>
    <w:rsid w:val="00703998"/>
    <w:rsid w:val="00703BF8"/>
    <w:rsid w:val="00703D66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5CE"/>
    <w:rsid w:val="00706976"/>
    <w:rsid w:val="00706B76"/>
    <w:rsid w:val="00706B77"/>
    <w:rsid w:val="0070701A"/>
    <w:rsid w:val="007071A8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3DC"/>
    <w:rsid w:val="007105EC"/>
    <w:rsid w:val="007106E0"/>
    <w:rsid w:val="0071076F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0FA"/>
    <w:rsid w:val="0071316E"/>
    <w:rsid w:val="0071331A"/>
    <w:rsid w:val="0071335A"/>
    <w:rsid w:val="0071349C"/>
    <w:rsid w:val="0071376E"/>
    <w:rsid w:val="0071380B"/>
    <w:rsid w:val="00713931"/>
    <w:rsid w:val="00713B4F"/>
    <w:rsid w:val="00713C6F"/>
    <w:rsid w:val="00713D48"/>
    <w:rsid w:val="00713E22"/>
    <w:rsid w:val="00713F2D"/>
    <w:rsid w:val="00713FB8"/>
    <w:rsid w:val="00714199"/>
    <w:rsid w:val="007144E2"/>
    <w:rsid w:val="007146C1"/>
    <w:rsid w:val="00714798"/>
    <w:rsid w:val="0071495F"/>
    <w:rsid w:val="00714A0E"/>
    <w:rsid w:val="00714B59"/>
    <w:rsid w:val="00714BD3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B8"/>
    <w:rsid w:val="00716E97"/>
    <w:rsid w:val="00717145"/>
    <w:rsid w:val="007173D7"/>
    <w:rsid w:val="00717451"/>
    <w:rsid w:val="0071780B"/>
    <w:rsid w:val="00717A10"/>
    <w:rsid w:val="00717C53"/>
    <w:rsid w:val="00717E5D"/>
    <w:rsid w:val="007201EF"/>
    <w:rsid w:val="00720301"/>
    <w:rsid w:val="007205E5"/>
    <w:rsid w:val="00720A77"/>
    <w:rsid w:val="00720CA3"/>
    <w:rsid w:val="007211CA"/>
    <w:rsid w:val="00721242"/>
    <w:rsid w:val="00721591"/>
    <w:rsid w:val="007217E4"/>
    <w:rsid w:val="00721804"/>
    <w:rsid w:val="0072186A"/>
    <w:rsid w:val="00721BDE"/>
    <w:rsid w:val="00721DAA"/>
    <w:rsid w:val="00721F19"/>
    <w:rsid w:val="00722011"/>
    <w:rsid w:val="00722091"/>
    <w:rsid w:val="007223A7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83B"/>
    <w:rsid w:val="00725D7A"/>
    <w:rsid w:val="00725DEE"/>
    <w:rsid w:val="0072617E"/>
    <w:rsid w:val="00726222"/>
    <w:rsid w:val="00726556"/>
    <w:rsid w:val="00726580"/>
    <w:rsid w:val="007265BB"/>
    <w:rsid w:val="0072665C"/>
    <w:rsid w:val="00726857"/>
    <w:rsid w:val="00726C56"/>
    <w:rsid w:val="00726E7D"/>
    <w:rsid w:val="00726EE5"/>
    <w:rsid w:val="007272B9"/>
    <w:rsid w:val="007275EF"/>
    <w:rsid w:val="007276E2"/>
    <w:rsid w:val="007279CD"/>
    <w:rsid w:val="00727B83"/>
    <w:rsid w:val="00727D97"/>
    <w:rsid w:val="00727FAE"/>
    <w:rsid w:val="00727FC7"/>
    <w:rsid w:val="00730152"/>
    <w:rsid w:val="007301ED"/>
    <w:rsid w:val="00730649"/>
    <w:rsid w:val="007306A2"/>
    <w:rsid w:val="007308B9"/>
    <w:rsid w:val="00730A18"/>
    <w:rsid w:val="00730BEB"/>
    <w:rsid w:val="00730D15"/>
    <w:rsid w:val="00730E33"/>
    <w:rsid w:val="00730FEB"/>
    <w:rsid w:val="00731109"/>
    <w:rsid w:val="0073111E"/>
    <w:rsid w:val="00731241"/>
    <w:rsid w:val="0073124F"/>
    <w:rsid w:val="0073127E"/>
    <w:rsid w:val="0073158E"/>
    <w:rsid w:val="00731662"/>
    <w:rsid w:val="0073188A"/>
    <w:rsid w:val="007318FD"/>
    <w:rsid w:val="00731984"/>
    <w:rsid w:val="00731BEB"/>
    <w:rsid w:val="00731D61"/>
    <w:rsid w:val="00731E81"/>
    <w:rsid w:val="00731EF6"/>
    <w:rsid w:val="007321BC"/>
    <w:rsid w:val="007323B9"/>
    <w:rsid w:val="0073248A"/>
    <w:rsid w:val="00732593"/>
    <w:rsid w:val="007325F8"/>
    <w:rsid w:val="00732C75"/>
    <w:rsid w:val="00732EBE"/>
    <w:rsid w:val="00732FAA"/>
    <w:rsid w:val="00733170"/>
    <w:rsid w:val="007331FD"/>
    <w:rsid w:val="007334ED"/>
    <w:rsid w:val="00733535"/>
    <w:rsid w:val="00733582"/>
    <w:rsid w:val="0073369C"/>
    <w:rsid w:val="007337E9"/>
    <w:rsid w:val="00733A21"/>
    <w:rsid w:val="00733BBF"/>
    <w:rsid w:val="00733C0B"/>
    <w:rsid w:val="007341E3"/>
    <w:rsid w:val="00734221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C3E"/>
    <w:rsid w:val="00736EE4"/>
    <w:rsid w:val="00736EF4"/>
    <w:rsid w:val="0073749E"/>
    <w:rsid w:val="00737708"/>
    <w:rsid w:val="00737978"/>
    <w:rsid w:val="00737BA4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0BA1"/>
    <w:rsid w:val="00740BCE"/>
    <w:rsid w:val="00740D71"/>
    <w:rsid w:val="0074103D"/>
    <w:rsid w:val="007410B5"/>
    <w:rsid w:val="007411AD"/>
    <w:rsid w:val="00741404"/>
    <w:rsid w:val="0074149D"/>
    <w:rsid w:val="00741526"/>
    <w:rsid w:val="00741763"/>
    <w:rsid w:val="0074185B"/>
    <w:rsid w:val="007418D9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ED9"/>
    <w:rsid w:val="00742F0D"/>
    <w:rsid w:val="0074349D"/>
    <w:rsid w:val="007434B3"/>
    <w:rsid w:val="007435C5"/>
    <w:rsid w:val="00743775"/>
    <w:rsid w:val="0074384A"/>
    <w:rsid w:val="0074389E"/>
    <w:rsid w:val="0074399A"/>
    <w:rsid w:val="00743AE0"/>
    <w:rsid w:val="00743CCA"/>
    <w:rsid w:val="00743F43"/>
    <w:rsid w:val="00743F87"/>
    <w:rsid w:val="007443D3"/>
    <w:rsid w:val="007449C7"/>
    <w:rsid w:val="00744BD5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E32"/>
    <w:rsid w:val="00750F2C"/>
    <w:rsid w:val="00751066"/>
    <w:rsid w:val="00751330"/>
    <w:rsid w:val="007513D9"/>
    <w:rsid w:val="00751447"/>
    <w:rsid w:val="007516D9"/>
    <w:rsid w:val="00751916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310"/>
    <w:rsid w:val="00754E04"/>
    <w:rsid w:val="00754EBA"/>
    <w:rsid w:val="00755271"/>
    <w:rsid w:val="007552D3"/>
    <w:rsid w:val="007552EF"/>
    <w:rsid w:val="00755577"/>
    <w:rsid w:val="00755626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D89"/>
    <w:rsid w:val="00757F5E"/>
    <w:rsid w:val="00760077"/>
    <w:rsid w:val="007601ED"/>
    <w:rsid w:val="007602E8"/>
    <w:rsid w:val="0076053F"/>
    <w:rsid w:val="007605FF"/>
    <w:rsid w:val="00760936"/>
    <w:rsid w:val="00760BE0"/>
    <w:rsid w:val="00760CF8"/>
    <w:rsid w:val="00760E57"/>
    <w:rsid w:val="00760EEF"/>
    <w:rsid w:val="00760FFC"/>
    <w:rsid w:val="0076136F"/>
    <w:rsid w:val="00761886"/>
    <w:rsid w:val="0076199C"/>
    <w:rsid w:val="00761D94"/>
    <w:rsid w:val="00761F20"/>
    <w:rsid w:val="007620C3"/>
    <w:rsid w:val="00762238"/>
    <w:rsid w:val="0076252C"/>
    <w:rsid w:val="00762792"/>
    <w:rsid w:val="007627E9"/>
    <w:rsid w:val="00762935"/>
    <w:rsid w:val="00762A3A"/>
    <w:rsid w:val="00762C21"/>
    <w:rsid w:val="00762C8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25"/>
    <w:rsid w:val="00765B52"/>
    <w:rsid w:val="00765DC4"/>
    <w:rsid w:val="00765E5D"/>
    <w:rsid w:val="007661A1"/>
    <w:rsid w:val="0076698D"/>
    <w:rsid w:val="00766A18"/>
    <w:rsid w:val="00766A37"/>
    <w:rsid w:val="00766ADB"/>
    <w:rsid w:val="00766EF4"/>
    <w:rsid w:val="007670B8"/>
    <w:rsid w:val="0076718C"/>
    <w:rsid w:val="00767479"/>
    <w:rsid w:val="0076753A"/>
    <w:rsid w:val="00767689"/>
    <w:rsid w:val="00767896"/>
    <w:rsid w:val="00767976"/>
    <w:rsid w:val="00767A8F"/>
    <w:rsid w:val="00767B11"/>
    <w:rsid w:val="00767C3A"/>
    <w:rsid w:val="00767D62"/>
    <w:rsid w:val="00767F19"/>
    <w:rsid w:val="00767F51"/>
    <w:rsid w:val="0077015F"/>
    <w:rsid w:val="0077016B"/>
    <w:rsid w:val="00770371"/>
    <w:rsid w:val="007703DD"/>
    <w:rsid w:val="0077049D"/>
    <w:rsid w:val="0077060D"/>
    <w:rsid w:val="007707D2"/>
    <w:rsid w:val="007707F5"/>
    <w:rsid w:val="00770E05"/>
    <w:rsid w:val="00770FDC"/>
    <w:rsid w:val="007711E5"/>
    <w:rsid w:val="0077132D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9A"/>
    <w:rsid w:val="00772CBF"/>
    <w:rsid w:val="00772DFD"/>
    <w:rsid w:val="00772E7F"/>
    <w:rsid w:val="00772F08"/>
    <w:rsid w:val="00772F32"/>
    <w:rsid w:val="00773211"/>
    <w:rsid w:val="00773654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979"/>
    <w:rsid w:val="00774A84"/>
    <w:rsid w:val="00774E07"/>
    <w:rsid w:val="00775040"/>
    <w:rsid w:val="00775066"/>
    <w:rsid w:val="00775362"/>
    <w:rsid w:val="00775561"/>
    <w:rsid w:val="0077560E"/>
    <w:rsid w:val="00775893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69D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CF"/>
    <w:rsid w:val="007820D4"/>
    <w:rsid w:val="007823DF"/>
    <w:rsid w:val="00782779"/>
    <w:rsid w:val="007827C1"/>
    <w:rsid w:val="00782894"/>
    <w:rsid w:val="00782DE2"/>
    <w:rsid w:val="0078305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9F9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0FB"/>
    <w:rsid w:val="00787173"/>
    <w:rsid w:val="0078719C"/>
    <w:rsid w:val="0078729F"/>
    <w:rsid w:val="007873D9"/>
    <w:rsid w:val="00787580"/>
    <w:rsid w:val="007875A1"/>
    <w:rsid w:val="007876CC"/>
    <w:rsid w:val="0078772E"/>
    <w:rsid w:val="007877BC"/>
    <w:rsid w:val="007878BA"/>
    <w:rsid w:val="0078790A"/>
    <w:rsid w:val="00787AA5"/>
    <w:rsid w:val="00787F67"/>
    <w:rsid w:val="00790060"/>
    <w:rsid w:val="00790303"/>
    <w:rsid w:val="0079067B"/>
    <w:rsid w:val="007906CF"/>
    <w:rsid w:val="00790B5D"/>
    <w:rsid w:val="00790CBA"/>
    <w:rsid w:val="0079153D"/>
    <w:rsid w:val="00791634"/>
    <w:rsid w:val="00791D57"/>
    <w:rsid w:val="00791D74"/>
    <w:rsid w:val="00791DFA"/>
    <w:rsid w:val="00792057"/>
    <w:rsid w:val="007921C1"/>
    <w:rsid w:val="00792285"/>
    <w:rsid w:val="0079236E"/>
    <w:rsid w:val="00792B03"/>
    <w:rsid w:val="00792DCB"/>
    <w:rsid w:val="00792E8B"/>
    <w:rsid w:val="00792F41"/>
    <w:rsid w:val="00793048"/>
    <w:rsid w:val="007930DB"/>
    <w:rsid w:val="007932C2"/>
    <w:rsid w:val="0079365A"/>
    <w:rsid w:val="007937AF"/>
    <w:rsid w:val="00793951"/>
    <w:rsid w:val="00793A6E"/>
    <w:rsid w:val="00793AAA"/>
    <w:rsid w:val="00793AF6"/>
    <w:rsid w:val="00793B17"/>
    <w:rsid w:val="00793B39"/>
    <w:rsid w:val="00793B66"/>
    <w:rsid w:val="00793BF8"/>
    <w:rsid w:val="00793FA5"/>
    <w:rsid w:val="0079417F"/>
    <w:rsid w:val="007941D0"/>
    <w:rsid w:val="007943AE"/>
    <w:rsid w:val="00794507"/>
    <w:rsid w:val="007947A4"/>
    <w:rsid w:val="007947C6"/>
    <w:rsid w:val="00795201"/>
    <w:rsid w:val="00795609"/>
    <w:rsid w:val="0079597A"/>
    <w:rsid w:val="00795987"/>
    <w:rsid w:val="00795BC4"/>
    <w:rsid w:val="00795D46"/>
    <w:rsid w:val="00795F80"/>
    <w:rsid w:val="0079601B"/>
    <w:rsid w:val="00796167"/>
    <w:rsid w:val="007961A1"/>
    <w:rsid w:val="007962AB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7BD"/>
    <w:rsid w:val="00797CB7"/>
    <w:rsid w:val="00797EA5"/>
    <w:rsid w:val="00797F4B"/>
    <w:rsid w:val="007A00DB"/>
    <w:rsid w:val="007A0144"/>
    <w:rsid w:val="007A0356"/>
    <w:rsid w:val="007A07A6"/>
    <w:rsid w:val="007A07BD"/>
    <w:rsid w:val="007A0884"/>
    <w:rsid w:val="007A0D7E"/>
    <w:rsid w:val="007A10D7"/>
    <w:rsid w:val="007A1313"/>
    <w:rsid w:val="007A169D"/>
    <w:rsid w:val="007A1BF8"/>
    <w:rsid w:val="007A1C6B"/>
    <w:rsid w:val="007A1D35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3FEF"/>
    <w:rsid w:val="007A41B7"/>
    <w:rsid w:val="007A41E5"/>
    <w:rsid w:val="007A4278"/>
    <w:rsid w:val="007A44FE"/>
    <w:rsid w:val="007A4537"/>
    <w:rsid w:val="007A45E7"/>
    <w:rsid w:val="007A46AD"/>
    <w:rsid w:val="007A471D"/>
    <w:rsid w:val="007A4918"/>
    <w:rsid w:val="007A4AE3"/>
    <w:rsid w:val="007A4D2C"/>
    <w:rsid w:val="007A4E6F"/>
    <w:rsid w:val="007A4EFF"/>
    <w:rsid w:val="007A507B"/>
    <w:rsid w:val="007A51A7"/>
    <w:rsid w:val="007A540A"/>
    <w:rsid w:val="007A541B"/>
    <w:rsid w:val="007A541C"/>
    <w:rsid w:val="007A5C27"/>
    <w:rsid w:val="007A5FAB"/>
    <w:rsid w:val="007A60E4"/>
    <w:rsid w:val="007A6136"/>
    <w:rsid w:val="007A6229"/>
    <w:rsid w:val="007A628C"/>
    <w:rsid w:val="007A62FE"/>
    <w:rsid w:val="007A687B"/>
    <w:rsid w:val="007A69F8"/>
    <w:rsid w:val="007A6A07"/>
    <w:rsid w:val="007A6DD9"/>
    <w:rsid w:val="007A6E82"/>
    <w:rsid w:val="007A771F"/>
    <w:rsid w:val="007A789C"/>
    <w:rsid w:val="007A7955"/>
    <w:rsid w:val="007A79C8"/>
    <w:rsid w:val="007A7B50"/>
    <w:rsid w:val="007A7DB2"/>
    <w:rsid w:val="007A7F0E"/>
    <w:rsid w:val="007A7F1E"/>
    <w:rsid w:val="007A7FD9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4BC"/>
    <w:rsid w:val="007B174B"/>
    <w:rsid w:val="007B1789"/>
    <w:rsid w:val="007B18F0"/>
    <w:rsid w:val="007B1922"/>
    <w:rsid w:val="007B1E8A"/>
    <w:rsid w:val="007B1F17"/>
    <w:rsid w:val="007B205C"/>
    <w:rsid w:val="007B223B"/>
    <w:rsid w:val="007B274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029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6EFC"/>
    <w:rsid w:val="007B70D5"/>
    <w:rsid w:val="007B7222"/>
    <w:rsid w:val="007B7560"/>
    <w:rsid w:val="007B772A"/>
    <w:rsid w:val="007B7B6B"/>
    <w:rsid w:val="007B7BCA"/>
    <w:rsid w:val="007B7C99"/>
    <w:rsid w:val="007B7EF8"/>
    <w:rsid w:val="007C0347"/>
    <w:rsid w:val="007C0876"/>
    <w:rsid w:val="007C091D"/>
    <w:rsid w:val="007C0952"/>
    <w:rsid w:val="007C0BB6"/>
    <w:rsid w:val="007C0BE9"/>
    <w:rsid w:val="007C0C7E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A76"/>
    <w:rsid w:val="007C2D59"/>
    <w:rsid w:val="007C3316"/>
    <w:rsid w:val="007C3689"/>
    <w:rsid w:val="007C3761"/>
    <w:rsid w:val="007C39DB"/>
    <w:rsid w:val="007C3A9F"/>
    <w:rsid w:val="007C3ADC"/>
    <w:rsid w:val="007C3BF2"/>
    <w:rsid w:val="007C3C71"/>
    <w:rsid w:val="007C3D50"/>
    <w:rsid w:val="007C3EA8"/>
    <w:rsid w:val="007C3EFB"/>
    <w:rsid w:val="007C3F60"/>
    <w:rsid w:val="007C3F67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914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3FD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10C"/>
    <w:rsid w:val="007D1236"/>
    <w:rsid w:val="007D144C"/>
    <w:rsid w:val="007D16D4"/>
    <w:rsid w:val="007D1881"/>
    <w:rsid w:val="007D1D4B"/>
    <w:rsid w:val="007D1DA3"/>
    <w:rsid w:val="007D1EC0"/>
    <w:rsid w:val="007D1F8C"/>
    <w:rsid w:val="007D1FEB"/>
    <w:rsid w:val="007D2003"/>
    <w:rsid w:val="007D205C"/>
    <w:rsid w:val="007D22E1"/>
    <w:rsid w:val="007D2467"/>
    <w:rsid w:val="007D2840"/>
    <w:rsid w:val="007D2AB8"/>
    <w:rsid w:val="007D2D82"/>
    <w:rsid w:val="007D3124"/>
    <w:rsid w:val="007D3313"/>
    <w:rsid w:val="007D352C"/>
    <w:rsid w:val="007D356D"/>
    <w:rsid w:val="007D35A6"/>
    <w:rsid w:val="007D35F4"/>
    <w:rsid w:val="007D3ADB"/>
    <w:rsid w:val="007D3BA1"/>
    <w:rsid w:val="007D3FED"/>
    <w:rsid w:val="007D4D45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A4D"/>
    <w:rsid w:val="007D6ECE"/>
    <w:rsid w:val="007D71E9"/>
    <w:rsid w:val="007D71F1"/>
    <w:rsid w:val="007D7477"/>
    <w:rsid w:val="007D77C6"/>
    <w:rsid w:val="007D79B2"/>
    <w:rsid w:val="007D7B55"/>
    <w:rsid w:val="007D7D9A"/>
    <w:rsid w:val="007E0490"/>
    <w:rsid w:val="007E06DD"/>
    <w:rsid w:val="007E080D"/>
    <w:rsid w:val="007E0A3E"/>
    <w:rsid w:val="007E0B50"/>
    <w:rsid w:val="007E0CA3"/>
    <w:rsid w:val="007E0F82"/>
    <w:rsid w:val="007E15B6"/>
    <w:rsid w:val="007E1660"/>
    <w:rsid w:val="007E1729"/>
    <w:rsid w:val="007E19E1"/>
    <w:rsid w:val="007E2257"/>
    <w:rsid w:val="007E246A"/>
    <w:rsid w:val="007E25CD"/>
    <w:rsid w:val="007E2602"/>
    <w:rsid w:val="007E2711"/>
    <w:rsid w:val="007E2B1F"/>
    <w:rsid w:val="007E2B71"/>
    <w:rsid w:val="007E2BDF"/>
    <w:rsid w:val="007E2CB6"/>
    <w:rsid w:val="007E2CFD"/>
    <w:rsid w:val="007E354E"/>
    <w:rsid w:val="007E3834"/>
    <w:rsid w:val="007E38F4"/>
    <w:rsid w:val="007E397D"/>
    <w:rsid w:val="007E3C2B"/>
    <w:rsid w:val="007E4333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A94"/>
    <w:rsid w:val="007E5C20"/>
    <w:rsid w:val="007E5C3C"/>
    <w:rsid w:val="007E5C84"/>
    <w:rsid w:val="007E5EDA"/>
    <w:rsid w:val="007E5EE6"/>
    <w:rsid w:val="007E5F6A"/>
    <w:rsid w:val="007E609A"/>
    <w:rsid w:val="007E680C"/>
    <w:rsid w:val="007E6B8B"/>
    <w:rsid w:val="007E6D2B"/>
    <w:rsid w:val="007E6D43"/>
    <w:rsid w:val="007E6F4E"/>
    <w:rsid w:val="007E6F5F"/>
    <w:rsid w:val="007E710D"/>
    <w:rsid w:val="007E726F"/>
    <w:rsid w:val="007E74A1"/>
    <w:rsid w:val="007E74FA"/>
    <w:rsid w:val="007E7787"/>
    <w:rsid w:val="007E77C5"/>
    <w:rsid w:val="007E78BF"/>
    <w:rsid w:val="007E7A1E"/>
    <w:rsid w:val="007E7B0B"/>
    <w:rsid w:val="007E7C43"/>
    <w:rsid w:val="007E7C84"/>
    <w:rsid w:val="007E7ED6"/>
    <w:rsid w:val="007E7F80"/>
    <w:rsid w:val="007E7FD9"/>
    <w:rsid w:val="007F010C"/>
    <w:rsid w:val="007F059B"/>
    <w:rsid w:val="007F084F"/>
    <w:rsid w:val="007F0873"/>
    <w:rsid w:val="007F0874"/>
    <w:rsid w:val="007F08D5"/>
    <w:rsid w:val="007F0B34"/>
    <w:rsid w:val="007F0DB6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8A8"/>
    <w:rsid w:val="007F3BAA"/>
    <w:rsid w:val="007F3C0C"/>
    <w:rsid w:val="007F3CBB"/>
    <w:rsid w:val="007F3EA0"/>
    <w:rsid w:val="007F3FD8"/>
    <w:rsid w:val="007F43C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72C"/>
    <w:rsid w:val="007F5851"/>
    <w:rsid w:val="007F5992"/>
    <w:rsid w:val="007F5A86"/>
    <w:rsid w:val="007F5A97"/>
    <w:rsid w:val="007F5CBA"/>
    <w:rsid w:val="007F5D25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E51"/>
    <w:rsid w:val="007F7FDA"/>
    <w:rsid w:val="0080014C"/>
    <w:rsid w:val="00800442"/>
    <w:rsid w:val="0080046F"/>
    <w:rsid w:val="00800482"/>
    <w:rsid w:val="008006B1"/>
    <w:rsid w:val="00800A7C"/>
    <w:rsid w:val="0080120A"/>
    <w:rsid w:val="0080143C"/>
    <w:rsid w:val="008014F3"/>
    <w:rsid w:val="00801808"/>
    <w:rsid w:val="008019FC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3ED7"/>
    <w:rsid w:val="00804148"/>
    <w:rsid w:val="0080416F"/>
    <w:rsid w:val="00804534"/>
    <w:rsid w:val="00804801"/>
    <w:rsid w:val="00804C0F"/>
    <w:rsid w:val="00804C58"/>
    <w:rsid w:val="00804D0A"/>
    <w:rsid w:val="00804E2B"/>
    <w:rsid w:val="00805611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32D"/>
    <w:rsid w:val="008065B0"/>
    <w:rsid w:val="008065BD"/>
    <w:rsid w:val="0080684C"/>
    <w:rsid w:val="008068D2"/>
    <w:rsid w:val="008068E7"/>
    <w:rsid w:val="008068F7"/>
    <w:rsid w:val="008069DF"/>
    <w:rsid w:val="00806BE8"/>
    <w:rsid w:val="0080703C"/>
    <w:rsid w:val="008074AA"/>
    <w:rsid w:val="00807654"/>
    <w:rsid w:val="00807AE9"/>
    <w:rsid w:val="00807B21"/>
    <w:rsid w:val="00807BBE"/>
    <w:rsid w:val="00807C40"/>
    <w:rsid w:val="00807DAB"/>
    <w:rsid w:val="00807DDA"/>
    <w:rsid w:val="00810223"/>
    <w:rsid w:val="00810317"/>
    <w:rsid w:val="00810840"/>
    <w:rsid w:val="00810A38"/>
    <w:rsid w:val="00810B10"/>
    <w:rsid w:val="00810BC5"/>
    <w:rsid w:val="00810C14"/>
    <w:rsid w:val="00810D5B"/>
    <w:rsid w:val="00811088"/>
    <w:rsid w:val="0081140A"/>
    <w:rsid w:val="008115C0"/>
    <w:rsid w:val="00811802"/>
    <w:rsid w:val="00811861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0B9"/>
    <w:rsid w:val="00813267"/>
    <w:rsid w:val="008133AF"/>
    <w:rsid w:val="008133B1"/>
    <w:rsid w:val="008135BB"/>
    <w:rsid w:val="0081371A"/>
    <w:rsid w:val="008137CF"/>
    <w:rsid w:val="00813C77"/>
    <w:rsid w:val="00813CDA"/>
    <w:rsid w:val="00813CF0"/>
    <w:rsid w:val="00813F8B"/>
    <w:rsid w:val="008140A5"/>
    <w:rsid w:val="008141DF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938"/>
    <w:rsid w:val="0081599B"/>
    <w:rsid w:val="008159F2"/>
    <w:rsid w:val="00815A03"/>
    <w:rsid w:val="00815C85"/>
    <w:rsid w:val="00815DF3"/>
    <w:rsid w:val="0081627A"/>
    <w:rsid w:val="008164EF"/>
    <w:rsid w:val="00816645"/>
    <w:rsid w:val="0081680F"/>
    <w:rsid w:val="00816900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B6"/>
    <w:rsid w:val="0082005F"/>
    <w:rsid w:val="008201F9"/>
    <w:rsid w:val="0082073D"/>
    <w:rsid w:val="00820882"/>
    <w:rsid w:val="00820904"/>
    <w:rsid w:val="00820A13"/>
    <w:rsid w:val="00820AD8"/>
    <w:rsid w:val="00820AEE"/>
    <w:rsid w:val="00820B8A"/>
    <w:rsid w:val="00820CD8"/>
    <w:rsid w:val="00820F68"/>
    <w:rsid w:val="00821061"/>
    <w:rsid w:val="008213DC"/>
    <w:rsid w:val="008218B7"/>
    <w:rsid w:val="008218DE"/>
    <w:rsid w:val="0082193F"/>
    <w:rsid w:val="00821A7B"/>
    <w:rsid w:val="00821AB9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A3"/>
    <w:rsid w:val="008230F5"/>
    <w:rsid w:val="00823128"/>
    <w:rsid w:val="00823485"/>
    <w:rsid w:val="0082394C"/>
    <w:rsid w:val="008239B2"/>
    <w:rsid w:val="00823C84"/>
    <w:rsid w:val="00823CF2"/>
    <w:rsid w:val="00823CF6"/>
    <w:rsid w:val="00824184"/>
    <w:rsid w:val="00824312"/>
    <w:rsid w:val="00824390"/>
    <w:rsid w:val="008244FF"/>
    <w:rsid w:val="00824970"/>
    <w:rsid w:val="00824A4F"/>
    <w:rsid w:val="00824ECA"/>
    <w:rsid w:val="0082545B"/>
    <w:rsid w:val="00825894"/>
    <w:rsid w:val="00825A31"/>
    <w:rsid w:val="00825D50"/>
    <w:rsid w:val="00825D63"/>
    <w:rsid w:val="00826038"/>
    <w:rsid w:val="008260E7"/>
    <w:rsid w:val="008261A6"/>
    <w:rsid w:val="0082620B"/>
    <w:rsid w:val="00826751"/>
    <w:rsid w:val="00826A99"/>
    <w:rsid w:val="00826ACB"/>
    <w:rsid w:val="00826AF9"/>
    <w:rsid w:val="00826D10"/>
    <w:rsid w:val="00826D29"/>
    <w:rsid w:val="00826E15"/>
    <w:rsid w:val="00826EEA"/>
    <w:rsid w:val="00827695"/>
    <w:rsid w:val="00827D20"/>
    <w:rsid w:val="00827E1B"/>
    <w:rsid w:val="008300E9"/>
    <w:rsid w:val="0083039F"/>
    <w:rsid w:val="00830462"/>
    <w:rsid w:val="008304D8"/>
    <w:rsid w:val="00830553"/>
    <w:rsid w:val="008305F2"/>
    <w:rsid w:val="00830AD7"/>
    <w:rsid w:val="00830BC6"/>
    <w:rsid w:val="00830D02"/>
    <w:rsid w:val="00830DA9"/>
    <w:rsid w:val="00831036"/>
    <w:rsid w:val="00831214"/>
    <w:rsid w:val="008314ED"/>
    <w:rsid w:val="00831607"/>
    <w:rsid w:val="00831D16"/>
    <w:rsid w:val="00831F26"/>
    <w:rsid w:val="0083202D"/>
    <w:rsid w:val="008324B2"/>
    <w:rsid w:val="0083253F"/>
    <w:rsid w:val="008326B7"/>
    <w:rsid w:val="00832947"/>
    <w:rsid w:val="008329CD"/>
    <w:rsid w:val="008329D1"/>
    <w:rsid w:val="00832A13"/>
    <w:rsid w:val="00832B57"/>
    <w:rsid w:val="00832D3D"/>
    <w:rsid w:val="00832F72"/>
    <w:rsid w:val="008331BF"/>
    <w:rsid w:val="008331C6"/>
    <w:rsid w:val="00833241"/>
    <w:rsid w:val="00833279"/>
    <w:rsid w:val="00833431"/>
    <w:rsid w:val="00833899"/>
    <w:rsid w:val="00833C2E"/>
    <w:rsid w:val="00833C64"/>
    <w:rsid w:val="00834176"/>
    <w:rsid w:val="008344D4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8A8"/>
    <w:rsid w:val="00835970"/>
    <w:rsid w:val="00835978"/>
    <w:rsid w:val="008359FF"/>
    <w:rsid w:val="00835A5C"/>
    <w:rsid w:val="00835A6C"/>
    <w:rsid w:val="00835CE7"/>
    <w:rsid w:val="00835EC1"/>
    <w:rsid w:val="008369AA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BAA"/>
    <w:rsid w:val="00837D10"/>
    <w:rsid w:val="00837EA0"/>
    <w:rsid w:val="008402F7"/>
    <w:rsid w:val="008404DE"/>
    <w:rsid w:val="008406BE"/>
    <w:rsid w:val="0084091A"/>
    <w:rsid w:val="00840C28"/>
    <w:rsid w:val="00840DBE"/>
    <w:rsid w:val="00840E09"/>
    <w:rsid w:val="0084125B"/>
    <w:rsid w:val="00841BA7"/>
    <w:rsid w:val="00841D5D"/>
    <w:rsid w:val="00841F2A"/>
    <w:rsid w:val="008421D1"/>
    <w:rsid w:val="0084233C"/>
    <w:rsid w:val="00842DBA"/>
    <w:rsid w:val="00842E78"/>
    <w:rsid w:val="0084322A"/>
    <w:rsid w:val="0084332E"/>
    <w:rsid w:val="0084381E"/>
    <w:rsid w:val="008439B8"/>
    <w:rsid w:val="008439C8"/>
    <w:rsid w:val="00843F3F"/>
    <w:rsid w:val="00844117"/>
    <w:rsid w:val="00844194"/>
    <w:rsid w:val="008441C9"/>
    <w:rsid w:val="0084440E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D2"/>
    <w:rsid w:val="008455AD"/>
    <w:rsid w:val="00845663"/>
    <w:rsid w:val="00845989"/>
    <w:rsid w:val="00845B3F"/>
    <w:rsid w:val="00845B85"/>
    <w:rsid w:val="00845C1A"/>
    <w:rsid w:val="00845DED"/>
    <w:rsid w:val="00845E51"/>
    <w:rsid w:val="00846162"/>
    <w:rsid w:val="00846358"/>
    <w:rsid w:val="00846371"/>
    <w:rsid w:val="0084653F"/>
    <w:rsid w:val="0084694A"/>
    <w:rsid w:val="00846CAC"/>
    <w:rsid w:val="00846DA8"/>
    <w:rsid w:val="00847022"/>
    <w:rsid w:val="00847A03"/>
    <w:rsid w:val="00847AFF"/>
    <w:rsid w:val="00847B70"/>
    <w:rsid w:val="00847ECD"/>
    <w:rsid w:val="00847F16"/>
    <w:rsid w:val="00847F47"/>
    <w:rsid w:val="008500FE"/>
    <w:rsid w:val="008502B1"/>
    <w:rsid w:val="0085038C"/>
    <w:rsid w:val="008504AC"/>
    <w:rsid w:val="008506F3"/>
    <w:rsid w:val="008509FB"/>
    <w:rsid w:val="00850A99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899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4FEA"/>
    <w:rsid w:val="00855202"/>
    <w:rsid w:val="0085538A"/>
    <w:rsid w:val="00855764"/>
    <w:rsid w:val="008559AA"/>
    <w:rsid w:val="00855A20"/>
    <w:rsid w:val="00855B1C"/>
    <w:rsid w:val="00855C4E"/>
    <w:rsid w:val="00855C8E"/>
    <w:rsid w:val="00855D8D"/>
    <w:rsid w:val="0085608B"/>
    <w:rsid w:val="008562AB"/>
    <w:rsid w:val="008565B9"/>
    <w:rsid w:val="00856A07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CD4"/>
    <w:rsid w:val="00857D95"/>
    <w:rsid w:val="00857D99"/>
    <w:rsid w:val="0086006C"/>
    <w:rsid w:val="008600CD"/>
    <w:rsid w:val="0086021F"/>
    <w:rsid w:val="00860323"/>
    <w:rsid w:val="00860366"/>
    <w:rsid w:val="00860813"/>
    <w:rsid w:val="008608F2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1E3F"/>
    <w:rsid w:val="008621E2"/>
    <w:rsid w:val="0086234C"/>
    <w:rsid w:val="0086248F"/>
    <w:rsid w:val="0086269B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0C7"/>
    <w:rsid w:val="008643AB"/>
    <w:rsid w:val="00864580"/>
    <w:rsid w:val="008646A7"/>
    <w:rsid w:val="0086477A"/>
    <w:rsid w:val="0086487D"/>
    <w:rsid w:val="0086489A"/>
    <w:rsid w:val="008648C6"/>
    <w:rsid w:val="0086490C"/>
    <w:rsid w:val="00864B85"/>
    <w:rsid w:val="00864C4C"/>
    <w:rsid w:val="00864FD2"/>
    <w:rsid w:val="0086508E"/>
    <w:rsid w:val="0086535C"/>
    <w:rsid w:val="0086537B"/>
    <w:rsid w:val="008653C3"/>
    <w:rsid w:val="0086557D"/>
    <w:rsid w:val="008655CB"/>
    <w:rsid w:val="00865DA3"/>
    <w:rsid w:val="008660A9"/>
    <w:rsid w:val="0086637A"/>
    <w:rsid w:val="00866819"/>
    <w:rsid w:val="00866C67"/>
    <w:rsid w:val="00866CC7"/>
    <w:rsid w:val="00866D1E"/>
    <w:rsid w:val="00866FC5"/>
    <w:rsid w:val="00867070"/>
    <w:rsid w:val="008672E3"/>
    <w:rsid w:val="00867643"/>
    <w:rsid w:val="008676E7"/>
    <w:rsid w:val="0086775D"/>
    <w:rsid w:val="00867B64"/>
    <w:rsid w:val="00867CA4"/>
    <w:rsid w:val="00867EF6"/>
    <w:rsid w:val="00870130"/>
    <w:rsid w:val="00870192"/>
    <w:rsid w:val="008701FA"/>
    <w:rsid w:val="00870497"/>
    <w:rsid w:val="00870605"/>
    <w:rsid w:val="00870EC4"/>
    <w:rsid w:val="00870FDF"/>
    <w:rsid w:val="008716E7"/>
    <w:rsid w:val="008717C6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A64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0E0"/>
    <w:rsid w:val="00876147"/>
    <w:rsid w:val="008765B8"/>
    <w:rsid w:val="00876634"/>
    <w:rsid w:val="008766C5"/>
    <w:rsid w:val="00876714"/>
    <w:rsid w:val="00876AB4"/>
    <w:rsid w:val="00876C78"/>
    <w:rsid w:val="00876F87"/>
    <w:rsid w:val="00877086"/>
    <w:rsid w:val="008770B4"/>
    <w:rsid w:val="00877181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93"/>
    <w:rsid w:val="008808DC"/>
    <w:rsid w:val="00880C99"/>
    <w:rsid w:val="00880D0D"/>
    <w:rsid w:val="00880E86"/>
    <w:rsid w:val="00880ED5"/>
    <w:rsid w:val="0088114B"/>
    <w:rsid w:val="008814B7"/>
    <w:rsid w:val="008815F0"/>
    <w:rsid w:val="008817E9"/>
    <w:rsid w:val="00881E2E"/>
    <w:rsid w:val="00881FAF"/>
    <w:rsid w:val="008821A2"/>
    <w:rsid w:val="0088242A"/>
    <w:rsid w:val="008826B4"/>
    <w:rsid w:val="0088293B"/>
    <w:rsid w:val="00882A2B"/>
    <w:rsid w:val="00882B85"/>
    <w:rsid w:val="00882E2B"/>
    <w:rsid w:val="00882FAF"/>
    <w:rsid w:val="00882FF0"/>
    <w:rsid w:val="00883093"/>
    <w:rsid w:val="00883190"/>
    <w:rsid w:val="008836E4"/>
    <w:rsid w:val="0088379D"/>
    <w:rsid w:val="00883AB3"/>
    <w:rsid w:val="00883BEC"/>
    <w:rsid w:val="00883ED9"/>
    <w:rsid w:val="00884102"/>
    <w:rsid w:val="00884601"/>
    <w:rsid w:val="00884763"/>
    <w:rsid w:val="0088482C"/>
    <w:rsid w:val="00884A0C"/>
    <w:rsid w:val="00884DC0"/>
    <w:rsid w:val="00885291"/>
    <w:rsid w:val="00885454"/>
    <w:rsid w:val="008855AB"/>
    <w:rsid w:val="00885908"/>
    <w:rsid w:val="00885AE0"/>
    <w:rsid w:val="00885AF5"/>
    <w:rsid w:val="00885CAB"/>
    <w:rsid w:val="00885CC8"/>
    <w:rsid w:val="00885CCC"/>
    <w:rsid w:val="00885DBF"/>
    <w:rsid w:val="00885DD3"/>
    <w:rsid w:val="00885F36"/>
    <w:rsid w:val="00886021"/>
    <w:rsid w:val="00886067"/>
    <w:rsid w:val="00886196"/>
    <w:rsid w:val="00886CE1"/>
    <w:rsid w:val="00886CFF"/>
    <w:rsid w:val="00886E19"/>
    <w:rsid w:val="00886F83"/>
    <w:rsid w:val="008875ED"/>
    <w:rsid w:val="00887661"/>
    <w:rsid w:val="008876EC"/>
    <w:rsid w:val="00887867"/>
    <w:rsid w:val="00887989"/>
    <w:rsid w:val="00887C3F"/>
    <w:rsid w:val="00887F3B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A4D"/>
    <w:rsid w:val="00893BED"/>
    <w:rsid w:val="00893D09"/>
    <w:rsid w:val="00893E16"/>
    <w:rsid w:val="008940A0"/>
    <w:rsid w:val="008943EB"/>
    <w:rsid w:val="00894696"/>
    <w:rsid w:val="00894740"/>
    <w:rsid w:val="00894883"/>
    <w:rsid w:val="008951DD"/>
    <w:rsid w:val="0089525A"/>
    <w:rsid w:val="0089535E"/>
    <w:rsid w:val="0089540F"/>
    <w:rsid w:val="008955FC"/>
    <w:rsid w:val="0089589E"/>
    <w:rsid w:val="00895B07"/>
    <w:rsid w:val="00895B49"/>
    <w:rsid w:val="00895E5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86A"/>
    <w:rsid w:val="00897CF2"/>
    <w:rsid w:val="00897DE5"/>
    <w:rsid w:val="00897ECF"/>
    <w:rsid w:val="00897F50"/>
    <w:rsid w:val="008A003C"/>
    <w:rsid w:val="008A008E"/>
    <w:rsid w:val="008A02F2"/>
    <w:rsid w:val="008A0316"/>
    <w:rsid w:val="008A086E"/>
    <w:rsid w:val="008A0D81"/>
    <w:rsid w:val="008A104D"/>
    <w:rsid w:val="008A11B4"/>
    <w:rsid w:val="008A11C2"/>
    <w:rsid w:val="008A14AC"/>
    <w:rsid w:val="008A1574"/>
    <w:rsid w:val="008A1634"/>
    <w:rsid w:val="008A17F6"/>
    <w:rsid w:val="008A1871"/>
    <w:rsid w:val="008A188F"/>
    <w:rsid w:val="008A1F62"/>
    <w:rsid w:val="008A1F66"/>
    <w:rsid w:val="008A1FFC"/>
    <w:rsid w:val="008A2515"/>
    <w:rsid w:val="008A25E2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484"/>
    <w:rsid w:val="008A3BA7"/>
    <w:rsid w:val="008A3DC1"/>
    <w:rsid w:val="008A3F9F"/>
    <w:rsid w:val="008A40BF"/>
    <w:rsid w:val="008A4119"/>
    <w:rsid w:val="008A422D"/>
    <w:rsid w:val="008A43B6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021"/>
    <w:rsid w:val="008A723B"/>
    <w:rsid w:val="008A72A9"/>
    <w:rsid w:val="008A76D4"/>
    <w:rsid w:val="008A7782"/>
    <w:rsid w:val="008A79CF"/>
    <w:rsid w:val="008A7A1E"/>
    <w:rsid w:val="008A7E94"/>
    <w:rsid w:val="008B0226"/>
    <w:rsid w:val="008B02EA"/>
    <w:rsid w:val="008B0342"/>
    <w:rsid w:val="008B048D"/>
    <w:rsid w:val="008B05C5"/>
    <w:rsid w:val="008B0910"/>
    <w:rsid w:val="008B0C50"/>
    <w:rsid w:val="008B0C9B"/>
    <w:rsid w:val="008B0CB7"/>
    <w:rsid w:val="008B0CE7"/>
    <w:rsid w:val="008B0D5B"/>
    <w:rsid w:val="008B13E6"/>
    <w:rsid w:val="008B1498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300"/>
    <w:rsid w:val="008B3454"/>
    <w:rsid w:val="008B34E7"/>
    <w:rsid w:val="008B352F"/>
    <w:rsid w:val="008B35BC"/>
    <w:rsid w:val="008B371F"/>
    <w:rsid w:val="008B3864"/>
    <w:rsid w:val="008B3960"/>
    <w:rsid w:val="008B3B5B"/>
    <w:rsid w:val="008B3E19"/>
    <w:rsid w:val="008B3F28"/>
    <w:rsid w:val="008B421C"/>
    <w:rsid w:val="008B422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0C9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808"/>
    <w:rsid w:val="008C0C77"/>
    <w:rsid w:val="008C1484"/>
    <w:rsid w:val="008C16B0"/>
    <w:rsid w:val="008C1913"/>
    <w:rsid w:val="008C191D"/>
    <w:rsid w:val="008C1A02"/>
    <w:rsid w:val="008C1C52"/>
    <w:rsid w:val="008C1E1B"/>
    <w:rsid w:val="008C2135"/>
    <w:rsid w:val="008C2290"/>
    <w:rsid w:val="008C2454"/>
    <w:rsid w:val="008C24C1"/>
    <w:rsid w:val="008C27DA"/>
    <w:rsid w:val="008C29D2"/>
    <w:rsid w:val="008C30AB"/>
    <w:rsid w:val="008C3257"/>
    <w:rsid w:val="008C328D"/>
    <w:rsid w:val="008C32BA"/>
    <w:rsid w:val="008C343A"/>
    <w:rsid w:val="008C36D4"/>
    <w:rsid w:val="008C3A11"/>
    <w:rsid w:val="008C3AC7"/>
    <w:rsid w:val="008C3C1A"/>
    <w:rsid w:val="008C3CCA"/>
    <w:rsid w:val="008C3D69"/>
    <w:rsid w:val="008C4003"/>
    <w:rsid w:val="008C4151"/>
    <w:rsid w:val="008C4642"/>
    <w:rsid w:val="008C47AE"/>
    <w:rsid w:val="008C4B1C"/>
    <w:rsid w:val="008C4B53"/>
    <w:rsid w:val="008C4B5E"/>
    <w:rsid w:val="008C4D31"/>
    <w:rsid w:val="008C4F30"/>
    <w:rsid w:val="008C505A"/>
    <w:rsid w:val="008C5196"/>
    <w:rsid w:val="008C53C0"/>
    <w:rsid w:val="008C581F"/>
    <w:rsid w:val="008C5871"/>
    <w:rsid w:val="008C5A2B"/>
    <w:rsid w:val="008C5A67"/>
    <w:rsid w:val="008C5C45"/>
    <w:rsid w:val="008C5D42"/>
    <w:rsid w:val="008C5F10"/>
    <w:rsid w:val="008C6075"/>
    <w:rsid w:val="008C614C"/>
    <w:rsid w:val="008C677C"/>
    <w:rsid w:val="008C6B44"/>
    <w:rsid w:val="008C6C77"/>
    <w:rsid w:val="008C7022"/>
    <w:rsid w:val="008C73F8"/>
    <w:rsid w:val="008C7418"/>
    <w:rsid w:val="008C75C4"/>
    <w:rsid w:val="008C7B09"/>
    <w:rsid w:val="008C7B84"/>
    <w:rsid w:val="008C7BAD"/>
    <w:rsid w:val="008C7CF1"/>
    <w:rsid w:val="008C7F15"/>
    <w:rsid w:val="008D05D2"/>
    <w:rsid w:val="008D05E3"/>
    <w:rsid w:val="008D0609"/>
    <w:rsid w:val="008D068C"/>
    <w:rsid w:val="008D071D"/>
    <w:rsid w:val="008D0BC5"/>
    <w:rsid w:val="008D0D28"/>
    <w:rsid w:val="008D0F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C82"/>
    <w:rsid w:val="008D3063"/>
    <w:rsid w:val="008D30A8"/>
    <w:rsid w:val="008D3125"/>
    <w:rsid w:val="008D3561"/>
    <w:rsid w:val="008D3CBB"/>
    <w:rsid w:val="008D3EC5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407"/>
    <w:rsid w:val="008D5684"/>
    <w:rsid w:val="008D57DD"/>
    <w:rsid w:val="008D5A88"/>
    <w:rsid w:val="008D5C3A"/>
    <w:rsid w:val="008D6176"/>
    <w:rsid w:val="008D624B"/>
    <w:rsid w:val="008D6335"/>
    <w:rsid w:val="008D677B"/>
    <w:rsid w:val="008D67AC"/>
    <w:rsid w:val="008D6923"/>
    <w:rsid w:val="008D69DB"/>
    <w:rsid w:val="008D69EE"/>
    <w:rsid w:val="008D6C22"/>
    <w:rsid w:val="008D6D28"/>
    <w:rsid w:val="008D6D83"/>
    <w:rsid w:val="008D712E"/>
    <w:rsid w:val="008D7191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D1D"/>
    <w:rsid w:val="008E0E00"/>
    <w:rsid w:val="008E12CC"/>
    <w:rsid w:val="008E15D4"/>
    <w:rsid w:val="008E161B"/>
    <w:rsid w:val="008E1A14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3AD2"/>
    <w:rsid w:val="008E3C6A"/>
    <w:rsid w:val="008E40A6"/>
    <w:rsid w:val="008E41C6"/>
    <w:rsid w:val="008E4286"/>
    <w:rsid w:val="008E4487"/>
    <w:rsid w:val="008E4499"/>
    <w:rsid w:val="008E498D"/>
    <w:rsid w:val="008E49C1"/>
    <w:rsid w:val="008E49E0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453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8EC"/>
    <w:rsid w:val="008F195A"/>
    <w:rsid w:val="008F1AAB"/>
    <w:rsid w:val="008F1B03"/>
    <w:rsid w:val="008F1B9F"/>
    <w:rsid w:val="008F1D75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6AB"/>
    <w:rsid w:val="008F376B"/>
    <w:rsid w:val="008F3900"/>
    <w:rsid w:val="008F3DD2"/>
    <w:rsid w:val="008F3EA7"/>
    <w:rsid w:val="008F3F97"/>
    <w:rsid w:val="008F4164"/>
    <w:rsid w:val="008F41AB"/>
    <w:rsid w:val="008F4215"/>
    <w:rsid w:val="008F445A"/>
    <w:rsid w:val="008F4516"/>
    <w:rsid w:val="008F454B"/>
    <w:rsid w:val="008F4A3C"/>
    <w:rsid w:val="008F4B52"/>
    <w:rsid w:val="008F4BD3"/>
    <w:rsid w:val="008F4D7D"/>
    <w:rsid w:val="008F51AC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7A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4C3"/>
    <w:rsid w:val="00900542"/>
    <w:rsid w:val="00900551"/>
    <w:rsid w:val="00900B49"/>
    <w:rsid w:val="00900C9F"/>
    <w:rsid w:val="00900D38"/>
    <w:rsid w:val="00900D70"/>
    <w:rsid w:val="00900ED0"/>
    <w:rsid w:val="00900EE2"/>
    <w:rsid w:val="00900FF7"/>
    <w:rsid w:val="009010BD"/>
    <w:rsid w:val="009010E6"/>
    <w:rsid w:val="00901347"/>
    <w:rsid w:val="0090146D"/>
    <w:rsid w:val="00901492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59"/>
    <w:rsid w:val="009039B3"/>
    <w:rsid w:val="00903A30"/>
    <w:rsid w:val="00903ABD"/>
    <w:rsid w:val="00903BFA"/>
    <w:rsid w:val="009042C4"/>
    <w:rsid w:val="00904374"/>
    <w:rsid w:val="009044F1"/>
    <w:rsid w:val="0090472E"/>
    <w:rsid w:val="0090490C"/>
    <w:rsid w:val="00904D2B"/>
    <w:rsid w:val="00904D3C"/>
    <w:rsid w:val="00904D40"/>
    <w:rsid w:val="00904EC5"/>
    <w:rsid w:val="00904ED7"/>
    <w:rsid w:val="00905178"/>
    <w:rsid w:val="009055ED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6A32"/>
    <w:rsid w:val="00906AE9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0EA0"/>
    <w:rsid w:val="00911102"/>
    <w:rsid w:val="009113AE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B69"/>
    <w:rsid w:val="00911C9B"/>
    <w:rsid w:val="00912160"/>
    <w:rsid w:val="0091236C"/>
    <w:rsid w:val="009125A8"/>
    <w:rsid w:val="009126EF"/>
    <w:rsid w:val="00912A27"/>
    <w:rsid w:val="00912A2B"/>
    <w:rsid w:val="00912A69"/>
    <w:rsid w:val="00912B98"/>
    <w:rsid w:val="00912B99"/>
    <w:rsid w:val="00912BB1"/>
    <w:rsid w:val="00912EC9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13"/>
    <w:rsid w:val="0091448E"/>
    <w:rsid w:val="009144E0"/>
    <w:rsid w:val="0091478A"/>
    <w:rsid w:val="00914EF4"/>
    <w:rsid w:val="00915310"/>
    <w:rsid w:val="0091537F"/>
    <w:rsid w:val="009153BF"/>
    <w:rsid w:val="00915412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690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5AC"/>
    <w:rsid w:val="0092369A"/>
    <w:rsid w:val="00923AF5"/>
    <w:rsid w:val="00923F68"/>
    <w:rsid w:val="009240ED"/>
    <w:rsid w:val="00924383"/>
    <w:rsid w:val="009247F6"/>
    <w:rsid w:val="00924C22"/>
    <w:rsid w:val="00925086"/>
    <w:rsid w:val="009250F4"/>
    <w:rsid w:val="0092528A"/>
    <w:rsid w:val="009252B5"/>
    <w:rsid w:val="00925378"/>
    <w:rsid w:val="0092575F"/>
    <w:rsid w:val="00925BC0"/>
    <w:rsid w:val="00925BCC"/>
    <w:rsid w:val="00925EB0"/>
    <w:rsid w:val="009260AE"/>
    <w:rsid w:val="00926141"/>
    <w:rsid w:val="00926292"/>
    <w:rsid w:val="00926319"/>
    <w:rsid w:val="00926401"/>
    <w:rsid w:val="00926643"/>
    <w:rsid w:val="0092667A"/>
    <w:rsid w:val="00926973"/>
    <w:rsid w:val="00926A17"/>
    <w:rsid w:val="00926E15"/>
    <w:rsid w:val="00926F41"/>
    <w:rsid w:val="00927439"/>
    <w:rsid w:val="00927664"/>
    <w:rsid w:val="009277EE"/>
    <w:rsid w:val="009278E1"/>
    <w:rsid w:val="00927E22"/>
    <w:rsid w:val="00927F84"/>
    <w:rsid w:val="00927FF1"/>
    <w:rsid w:val="009304CC"/>
    <w:rsid w:val="009304F3"/>
    <w:rsid w:val="00930CEB"/>
    <w:rsid w:val="00930E09"/>
    <w:rsid w:val="00930E59"/>
    <w:rsid w:val="00930FD4"/>
    <w:rsid w:val="009310C6"/>
    <w:rsid w:val="0093114C"/>
    <w:rsid w:val="00931266"/>
    <w:rsid w:val="009315B7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3F49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57FF"/>
    <w:rsid w:val="00935DE1"/>
    <w:rsid w:val="009367D2"/>
    <w:rsid w:val="0093690E"/>
    <w:rsid w:val="00936ED4"/>
    <w:rsid w:val="00936FB0"/>
    <w:rsid w:val="00937095"/>
    <w:rsid w:val="0093712D"/>
    <w:rsid w:val="00937157"/>
    <w:rsid w:val="0093730F"/>
    <w:rsid w:val="009373DB"/>
    <w:rsid w:val="00937475"/>
    <w:rsid w:val="0093752D"/>
    <w:rsid w:val="009375A0"/>
    <w:rsid w:val="00937799"/>
    <w:rsid w:val="0093796D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12"/>
    <w:rsid w:val="00942569"/>
    <w:rsid w:val="00942739"/>
    <w:rsid w:val="00942A28"/>
    <w:rsid w:val="00942AF8"/>
    <w:rsid w:val="00942DE1"/>
    <w:rsid w:val="00942E6B"/>
    <w:rsid w:val="00942F36"/>
    <w:rsid w:val="00942FF5"/>
    <w:rsid w:val="00943065"/>
    <w:rsid w:val="009430BE"/>
    <w:rsid w:val="00943906"/>
    <w:rsid w:val="00943D75"/>
    <w:rsid w:val="00943DBE"/>
    <w:rsid w:val="0094412D"/>
    <w:rsid w:val="00944384"/>
    <w:rsid w:val="00944427"/>
    <w:rsid w:val="009446C7"/>
    <w:rsid w:val="009446F2"/>
    <w:rsid w:val="009447DC"/>
    <w:rsid w:val="00944829"/>
    <w:rsid w:val="00944B9B"/>
    <w:rsid w:val="00944D00"/>
    <w:rsid w:val="00944FF8"/>
    <w:rsid w:val="0094522E"/>
    <w:rsid w:val="00945328"/>
    <w:rsid w:val="009453BE"/>
    <w:rsid w:val="00945423"/>
    <w:rsid w:val="0094585F"/>
    <w:rsid w:val="00945AC5"/>
    <w:rsid w:val="00945C77"/>
    <w:rsid w:val="009467BD"/>
    <w:rsid w:val="00946DED"/>
    <w:rsid w:val="00947038"/>
    <w:rsid w:val="0094719C"/>
    <w:rsid w:val="009472A8"/>
    <w:rsid w:val="009472CB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1D"/>
    <w:rsid w:val="009513BA"/>
    <w:rsid w:val="00951512"/>
    <w:rsid w:val="00951613"/>
    <w:rsid w:val="009516CC"/>
    <w:rsid w:val="00951701"/>
    <w:rsid w:val="00951764"/>
    <w:rsid w:val="00951A3A"/>
    <w:rsid w:val="00951E13"/>
    <w:rsid w:val="009521C1"/>
    <w:rsid w:val="00952292"/>
    <w:rsid w:val="00952674"/>
    <w:rsid w:val="00952777"/>
    <w:rsid w:val="0095278E"/>
    <w:rsid w:val="009527C9"/>
    <w:rsid w:val="009527E7"/>
    <w:rsid w:val="009527FB"/>
    <w:rsid w:val="00952BF5"/>
    <w:rsid w:val="00952D06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0DC"/>
    <w:rsid w:val="00954508"/>
    <w:rsid w:val="00954589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293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237"/>
    <w:rsid w:val="0096031C"/>
    <w:rsid w:val="00960810"/>
    <w:rsid w:val="00960826"/>
    <w:rsid w:val="00960CFC"/>
    <w:rsid w:val="0096129D"/>
    <w:rsid w:val="0096167C"/>
    <w:rsid w:val="00961737"/>
    <w:rsid w:val="00961918"/>
    <w:rsid w:val="009619A5"/>
    <w:rsid w:val="00961D03"/>
    <w:rsid w:val="0096227A"/>
    <w:rsid w:val="009622E3"/>
    <w:rsid w:val="009622E5"/>
    <w:rsid w:val="00962314"/>
    <w:rsid w:val="00962351"/>
    <w:rsid w:val="009624D5"/>
    <w:rsid w:val="0096276C"/>
    <w:rsid w:val="00962D6E"/>
    <w:rsid w:val="00962F10"/>
    <w:rsid w:val="00963080"/>
    <w:rsid w:val="00963111"/>
    <w:rsid w:val="00963258"/>
    <w:rsid w:val="0096331A"/>
    <w:rsid w:val="0096372B"/>
    <w:rsid w:val="009637D6"/>
    <w:rsid w:val="00963975"/>
    <w:rsid w:val="009639C5"/>
    <w:rsid w:val="00963C1E"/>
    <w:rsid w:val="00963C7D"/>
    <w:rsid w:val="00963F31"/>
    <w:rsid w:val="00964201"/>
    <w:rsid w:val="00964487"/>
    <w:rsid w:val="00964697"/>
    <w:rsid w:val="0096478A"/>
    <w:rsid w:val="00964969"/>
    <w:rsid w:val="00964A70"/>
    <w:rsid w:val="00964D72"/>
    <w:rsid w:val="009650F1"/>
    <w:rsid w:val="00965166"/>
    <w:rsid w:val="0096550E"/>
    <w:rsid w:val="00965733"/>
    <w:rsid w:val="0096577B"/>
    <w:rsid w:val="009659F9"/>
    <w:rsid w:val="00965B13"/>
    <w:rsid w:val="00965BC3"/>
    <w:rsid w:val="00965D7B"/>
    <w:rsid w:val="00965D88"/>
    <w:rsid w:val="00965ECE"/>
    <w:rsid w:val="0096632F"/>
    <w:rsid w:val="009667BF"/>
    <w:rsid w:val="00966B78"/>
    <w:rsid w:val="00966DEA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4E1"/>
    <w:rsid w:val="009675C2"/>
    <w:rsid w:val="0096799B"/>
    <w:rsid w:val="009679F2"/>
    <w:rsid w:val="00967C1D"/>
    <w:rsid w:val="00967C7C"/>
    <w:rsid w:val="00967E50"/>
    <w:rsid w:val="00970073"/>
    <w:rsid w:val="0097034B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80"/>
    <w:rsid w:val="00972F6C"/>
    <w:rsid w:val="00973023"/>
    <w:rsid w:val="0097303A"/>
    <w:rsid w:val="00973094"/>
    <w:rsid w:val="00973445"/>
    <w:rsid w:val="00973446"/>
    <w:rsid w:val="00973486"/>
    <w:rsid w:val="00973531"/>
    <w:rsid w:val="0097361B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57F"/>
    <w:rsid w:val="00974721"/>
    <w:rsid w:val="00974723"/>
    <w:rsid w:val="00974A17"/>
    <w:rsid w:val="00974AAC"/>
    <w:rsid w:val="00974B2A"/>
    <w:rsid w:val="00974C39"/>
    <w:rsid w:val="00974CE9"/>
    <w:rsid w:val="00974D21"/>
    <w:rsid w:val="009751AE"/>
    <w:rsid w:val="00975323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94F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7F3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8DD"/>
    <w:rsid w:val="00982A8E"/>
    <w:rsid w:val="00982C5A"/>
    <w:rsid w:val="00982CEC"/>
    <w:rsid w:val="00982D44"/>
    <w:rsid w:val="00982FE0"/>
    <w:rsid w:val="00982FF8"/>
    <w:rsid w:val="0098362C"/>
    <w:rsid w:val="00983643"/>
    <w:rsid w:val="0098367F"/>
    <w:rsid w:val="009837B6"/>
    <w:rsid w:val="00984025"/>
    <w:rsid w:val="00984841"/>
    <w:rsid w:val="009849F5"/>
    <w:rsid w:val="00984A56"/>
    <w:rsid w:val="00984B6E"/>
    <w:rsid w:val="00984BED"/>
    <w:rsid w:val="00984E81"/>
    <w:rsid w:val="00984EAA"/>
    <w:rsid w:val="00985068"/>
    <w:rsid w:val="00985389"/>
    <w:rsid w:val="00985607"/>
    <w:rsid w:val="009857F7"/>
    <w:rsid w:val="00985999"/>
    <w:rsid w:val="00985AF3"/>
    <w:rsid w:val="009860FA"/>
    <w:rsid w:val="00986423"/>
    <w:rsid w:val="00986580"/>
    <w:rsid w:val="00986621"/>
    <w:rsid w:val="0098696E"/>
    <w:rsid w:val="009869B9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6D"/>
    <w:rsid w:val="009909D8"/>
    <w:rsid w:val="00990DE6"/>
    <w:rsid w:val="009912D3"/>
    <w:rsid w:val="00991326"/>
    <w:rsid w:val="009916B9"/>
    <w:rsid w:val="009918D7"/>
    <w:rsid w:val="00991932"/>
    <w:rsid w:val="00991CE0"/>
    <w:rsid w:val="00991EE9"/>
    <w:rsid w:val="009924D0"/>
    <w:rsid w:val="0099254F"/>
    <w:rsid w:val="0099271C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8FD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AE"/>
    <w:rsid w:val="00996BE2"/>
    <w:rsid w:val="009971CB"/>
    <w:rsid w:val="009973A5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8BF"/>
    <w:rsid w:val="009A2A81"/>
    <w:rsid w:val="009A2B78"/>
    <w:rsid w:val="009A2C34"/>
    <w:rsid w:val="009A2C76"/>
    <w:rsid w:val="009A2CEC"/>
    <w:rsid w:val="009A2D8F"/>
    <w:rsid w:val="009A350A"/>
    <w:rsid w:val="009A3881"/>
    <w:rsid w:val="009A3883"/>
    <w:rsid w:val="009A392E"/>
    <w:rsid w:val="009A394C"/>
    <w:rsid w:val="009A3998"/>
    <w:rsid w:val="009A3A50"/>
    <w:rsid w:val="009A3E9A"/>
    <w:rsid w:val="009A401C"/>
    <w:rsid w:val="009A43F4"/>
    <w:rsid w:val="009A45B0"/>
    <w:rsid w:val="009A4B71"/>
    <w:rsid w:val="009A5080"/>
    <w:rsid w:val="009A5172"/>
    <w:rsid w:val="009A56CB"/>
    <w:rsid w:val="009A574E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196"/>
    <w:rsid w:val="009B01C3"/>
    <w:rsid w:val="009B0540"/>
    <w:rsid w:val="009B08E2"/>
    <w:rsid w:val="009B0995"/>
    <w:rsid w:val="009B0BD3"/>
    <w:rsid w:val="009B0C75"/>
    <w:rsid w:val="009B0CE7"/>
    <w:rsid w:val="009B0D97"/>
    <w:rsid w:val="009B0DBC"/>
    <w:rsid w:val="009B10D1"/>
    <w:rsid w:val="009B10DE"/>
    <w:rsid w:val="009B111A"/>
    <w:rsid w:val="009B1177"/>
    <w:rsid w:val="009B15D4"/>
    <w:rsid w:val="009B163E"/>
    <w:rsid w:val="009B1899"/>
    <w:rsid w:val="009B1AA6"/>
    <w:rsid w:val="009B1C4C"/>
    <w:rsid w:val="009B1C5B"/>
    <w:rsid w:val="009B1E7B"/>
    <w:rsid w:val="009B209E"/>
    <w:rsid w:val="009B254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18B"/>
    <w:rsid w:val="009B44A2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159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D38"/>
    <w:rsid w:val="009B7E80"/>
    <w:rsid w:val="009B7E9C"/>
    <w:rsid w:val="009C03A2"/>
    <w:rsid w:val="009C0508"/>
    <w:rsid w:val="009C05F6"/>
    <w:rsid w:val="009C064B"/>
    <w:rsid w:val="009C06E5"/>
    <w:rsid w:val="009C075A"/>
    <w:rsid w:val="009C08F9"/>
    <w:rsid w:val="009C0A63"/>
    <w:rsid w:val="009C0DBA"/>
    <w:rsid w:val="009C0F19"/>
    <w:rsid w:val="009C121D"/>
    <w:rsid w:val="009C1350"/>
    <w:rsid w:val="009C154F"/>
    <w:rsid w:val="009C157D"/>
    <w:rsid w:val="009C173C"/>
    <w:rsid w:val="009C1862"/>
    <w:rsid w:val="009C1A5F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B1"/>
    <w:rsid w:val="009C2DDB"/>
    <w:rsid w:val="009C2F53"/>
    <w:rsid w:val="009C3071"/>
    <w:rsid w:val="009C30B6"/>
    <w:rsid w:val="009C313F"/>
    <w:rsid w:val="009C31EF"/>
    <w:rsid w:val="009C3592"/>
    <w:rsid w:val="009C35A3"/>
    <w:rsid w:val="009C3962"/>
    <w:rsid w:val="009C39AB"/>
    <w:rsid w:val="009C3B11"/>
    <w:rsid w:val="009C3B1D"/>
    <w:rsid w:val="009C3E32"/>
    <w:rsid w:val="009C3FED"/>
    <w:rsid w:val="009C419D"/>
    <w:rsid w:val="009C42C0"/>
    <w:rsid w:val="009C43B6"/>
    <w:rsid w:val="009C4435"/>
    <w:rsid w:val="009C4512"/>
    <w:rsid w:val="009C4655"/>
    <w:rsid w:val="009C4680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C1D"/>
    <w:rsid w:val="009C5E02"/>
    <w:rsid w:val="009C62EE"/>
    <w:rsid w:val="009C63E1"/>
    <w:rsid w:val="009C6473"/>
    <w:rsid w:val="009C671E"/>
    <w:rsid w:val="009C6845"/>
    <w:rsid w:val="009C68BE"/>
    <w:rsid w:val="009C6A1C"/>
    <w:rsid w:val="009C6BE7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98E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0DA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16A"/>
    <w:rsid w:val="009D3382"/>
    <w:rsid w:val="009D33A0"/>
    <w:rsid w:val="009D33E7"/>
    <w:rsid w:val="009D34EF"/>
    <w:rsid w:val="009D35F0"/>
    <w:rsid w:val="009D36C0"/>
    <w:rsid w:val="009D3854"/>
    <w:rsid w:val="009D3B60"/>
    <w:rsid w:val="009D3CC1"/>
    <w:rsid w:val="009D3D86"/>
    <w:rsid w:val="009D3EF9"/>
    <w:rsid w:val="009D3F1B"/>
    <w:rsid w:val="009D407C"/>
    <w:rsid w:val="009D40EB"/>
    <w:rsid w:val="009D413C"/>
    <w:rsid w:val="009D41D5"/>
    <w:rsid w:val="009D48BA"/>
    <w:rsid w:val="009D4A63"/>
    <w:rsid w:val="009D4B27"/>
    <w:rsid w:val="009D508F"/>
    <w:rsid w:val="009D5093"/>
    <w:rsid w:val="009D5304"/>
    <w:rsid w:val="009D5336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6CF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D7CDF"/>
    <w:rsid w:val="009D7FBF"/>
    <w:rsid w:val="009E01A0"/>
    <w:rsid w:val="009E01B7"/>
    <w:rsid w:val="009E03AE"/>
    <w:rsid w:val="009E03B6"/>
    <w:rsid w:val="009E0615"/>
    <w:rsid w:val="009E08CA"/>
    <w:rsid w:val="009E08E7"/>
    <w:rsid w:val="009E0A9B"/>
    <w:rsid w:val="009E0D42"/>
    <w:rsid w:val="009E0FB1"/>
    <w:rsid w:val="009E10FB"/>
    <w:rsid w:val="009E1850"/>
    <w:rsid w:val="009E18DA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8B0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777"/>
    <w:rsid w:val="009E5AD1"/>
    <w:rsid w:val="009E5BE9"/>
    <w:rsid w:val="009E5D41"/>
    <w:rsid w:val="009E5FCF"/>
    <w:rsid w:val="009E6386"/>
    <w:rsid w:val="009E6489"/>
    <w:rsid w:val="009E6674"/>
    <w:rsid w:val="009E6B41"/>
    <w:rsid w:val="009E6B61"/>
    <w:rsid w:val="009E6D70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DC1"/>
    <w:rsid w:val="009E7EBD"/>
    <w:rsid w:val="009F0006"/>
    <w:rsid w:val="009F00FD"/>
    <w:rsid w:val="009F0325"/>
    <w:rsid w:val="009F03D8"/>
    <w:rsid w:val="009F0754"/>
    <w:rsid w:val="009F077C"/>
    <w:rsid w:val="009F0A48"/>
    <w:rsid w:val="009F0F58"/>
    <w:rsid w:val="009F1138"/>
    <w:rsid w:val="009F1266"/>
    <w:rsid w:val="009F140D"/>
    <w:rsid w:val="009F15C6"/>
    <w:rsid w:val="009F16D2"/>
    <w:rsid w:val="009F1812"/>
    <w:rsid w:val="009F1845"/>
    <w:rsid w:val="009F1B75"/>
    <w:rsid w:val="009F1C4B"/>
    <w:rsid w:val="009F1D69"/>
    <w:rsid w:val="009F1F46"/>
    <w:rsid w:val="009F1FB0"/>
    <w:rsid w:val="009F2026"/>
    <w:rsid w:val="009F207C"/>
    <w:rsid w:val="009F2129"/>
    <w:rsid w:val="009F2406"/>
    <w:rsid w:val="009F24C1"/>
    <w:rsid w:val="009F27A8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3EE"/>
    <w:rsid w:val="009F549C"/>
    <w:rsid w:val="009F5620"/>
    <w:rsid w:val="009F5699"/>
    <w:rsid w:val="009F5B7D"/>
    <w:rsid w:val="009F5DEC"/>
    <w:rsid w:val="009F5EEA"/>
    <w:rsid w:val="009F6176"/>
    <w:rsid w:val="009F67FC"/>
    <w:rsid w:val="009F6D57"/>
    <w:rsid w:val="009F6DEF"/>
    <w:rsid w:val="009F70E1"/>
    <w:rsid w:val="009F7543"/>
    <w:rsid w:val="009F76FD"/>
    <w:rsid w:val="009F7799"/>
    <w:rsid w:val="009F793F"/>
    <w:rsid w:val="009F7993"/>
    <w:rsid w:val="009F7A03"/>
    <w:rsid w:val="009F7A3A"/>
    <w:rsid w:val="009F7B3A"/>
    <w:rsid w:val="009F7D60"/>
    <w:rsid w:val="009F7DC4"/>
    <w:rsid w:val="00A00274"/>
    <w:rsid w:val="00A0052F"/>
    <w:rsid w:val="00A00551"/>
    <w:rsid w:val="00A00590"/>
    <w:rsid w:val="00A0066A"/>
    <w:rsid w:val="00A00686"/>
    <w:rsid w:val="00A00B17"/>
    <w:rsid w:val="00A00BA8"/>
    <w:rsid w:val="00A00C01"/>
    <w:rsid w:val="00A00CFB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2B9E"/>
    <w:rsid w:val="00A02E65"/>
    <w:rsid w:val="00A0318E"/>
    <w:rsid w:val="00A03212"/>
    <w:rsid w:val="00A03377"/>
    <w:rsid w:val="00A03534"/>
    <w:rsid w:val="00A038AB"/>
    <w:rsid w:val="00A03ACC"/>
    <w:rsid w:val="00A03C53"/>
    <w:rsid w:val="00A03EF7"/>
    <w:rsid w:val="00A040C5"/>
    <w:rsid w:val="00A04384"/>
    <w:rsid w:val="00A0465D"/>
    <w:rsid w:val="00A046C9"/>
    <w:rsid w:val="00A049BB"/>
    <w:rsid w:val="00A04A6E"/>
    <w:rsid w:val="00A04C22"/>
    <w:rsid w:val="00A054AD"/>
    <w:rsid w:val="00A0564C"/>
    <w:rsid w:val="00A05721"/>
    <w:rsid w:val="00A057E9"/>
    <w:rsid w:val="00A05838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0E6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CAA"/>
    <w:rsid w:val="00A10EEF"/>
    <w:rsid w:val="00A1103B"/>
    <w:rsid w:val="00A112A6"/>
    <w:rsid w:val="00A1167F"/>
    <w:rsid w:val="00A11778"/>
    <w:rsid w:val="00A119EB"/>
    <w:rsid w:val="00A11A56"/>
    <w:rsid w:val="00A11C0D"/>
    <w:rsid w:val="00A11ED0"/>
    <w:rsid w:val="00A12374"/>
    <w:rsid w:val="00A12423"/>
    <w:rsid w:val="00A1253F"/>
    <w:rsid w:val="00A12C48"/>
    <w:rsid w:val="00A12D56"/>
    <w:rsid w:val="00A12E41"/>
    <w:rsid w:val="00A12E53"/>
    <w:rsid w:val="00A1375B"/>
    <w:rsid w:val="00A13990"/>
    <w:rsid w:val="00A13AE5"/>
    <w:rsid w:val="00A14396"/>
    <w:rsid w:val="00A143F2"/>
    <w:rsid w:val="00A14885"/>
    <w:rsid w:val="00A15321"/>
    <w:rsid w:val="00A1533F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628"/>
    <w:rsid w:val="00A17A1C"/>
    <w:rsid w:val="00A17B89"/>
    <w:rsid w:val="00A17D24"/>
    <w:rsid w:val="00A17EA7"/>
    <w:rsid w:val="00A17F54"/>
    <w:rsid w:val="00A20020"/>
    <w:rsid w:val="00A2029D"/>
    <w:rsid w:val="00A20564"/>
    <w:rsid w:val="00A205A6"/>
    <w:rsid w:val="00A207BA"/>
    <w:rsid w:val="00A207EE"/>
    <w:rsid w:val="00A20A14"/>
    <w:rsid w:val="00A20BA7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9D6"/>
    <w:rsid w:val="00A22A03"/>
    <w:rsid w:val="00A22A12"/>
    <w:rsid w:val="00A22AA4"/>
    <w:rsid w:val="00A22C05"/>
    <w:rsid w:val="00A22C67"/>
    <w:rsid w:val="00A22DB2"/>
    <w:rsid w:val="00A22E85"/>
    <w:rsid w:val="00A22F06"/>
    <w:rsid w:val="00A22F50"/>
    <w:rsid w:val="00A23164"/>
    <w:rsid w:val="00A231E3"/>
    <w:rsid w:val="00A2333F"/>
    <w:rsid w:val="00A23585"/>
    <w:rsid w:val="00A23AB9"/>
    <w:rsid w:val="00A23C66"/>
    <w:rsid w:val="00A23CA5"/>
    <w:rsid w:val="00A241B3"/>
    <w:rsid w:val="00A2470B"/>
    <w:rsid w:val="00A24A37"/>
    <w:rsid w:val="00A24CA0"/>
    <w:rsid w:val="00A25804"/>
    <w:rsid w:val="00A25B8B"/>
    <w:rsid w:val="00A25CC1"/>
    <w:rsid w:val="00A26177"/>
    <w:rsid w:val="00A26248"/>
    <w:rsid w:val="00A266E0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0D2"/>
    <w:rsid w:val="00A30411"/>
    <w:rsid w:val="00A30551"/>
    <w:rsid w:val="00A30556"/>
    <w:rsid w:val="00A3095D"/>
    <w:rsid w:val="00A30A57"/>
    <w:rsid w:val="00A30A89"/>
    <w:rsid w:val="00A30CE2"/>
    <w:rsid w:val="00A30F6D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3FE4"/>
    <w:rsid w:val="00A341F3"/>
    <w:rsid w:val="00A344FC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5FA8"/>
    <w:rsid w:val="00A368DF"/>
    <w:rsid w:val="00A36B58"/>
    <w:rsid w:val="00A370EB"/>
    <w:rsid w:val="00A37110"/>
    <w:rsid w:val="00A37147"/>
    <w:rsid w:val="00A37448"/>
    <w:rsid w:val="00A37836"/>
    <w:rsid w:val="00A37859"/>
    <w:rsid w:val="00A3786E"/>
    <w:rsid w:val="00A378BE"/>
    <w:rsid w:val="00A378C9"/>
    <w:rsid w:val="00A37B4F"/>
    <w:rsid w:val="00A37C02"/>
    <w:rsid w:val="00A37C0F"/>
    <w:rsid w:val="00A37C22"/>
    <w:rsid w:val="00A37D84"/>
    <w:rsid w:val="00A40430"/>
    <w:rsid w:val="00A406DD"/>
    <w:rsid w:val="00A40A4E"/>
    <w:rsid w:val="00A40CEC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8BF"/>
    <w:rsid w:val="00A42A56"/>
    <w:rsid w:val="00A42B38"/>
    <w:rsid w:val="00A42F74"/>
    <w:rsid w:val="00A42F7F"/>
    <w:rsid w:val="00A42FF0"/>
    <w:rsid w:val="00A430A1"/>
    <w:rsid w:val="00A433C6"/>
    <w:rsid w:val="00A43A98"/>
    <w:rsid w:val="00A43B70"/>
    <w:rsid w:val="00A44005"/>
    <w:rsid w:val="00A44105"/>
    <w:rsid w:val="00A444AD"/>
    <w:rsid w:val="00A446C0"/>
    <w:rsid w:val="00A450DC"/>
    <w:rsid w:val="00A457A7"/>
    <w:rsid w:val="00A45AED"/>
    <w:rsid w:val="00A45B63"/>
    <w:rsid w:val="00A45ECC"/>
    <w:rsid w:val="00A45EF6"/>
    <w:rsid w:val="00A45FF7"/>
    <w:rsid w:val="00A4610A"/>
    <w:rsid w:val="00A4628A"/>
    <w:rsid w:val="00A464D0"/>
    <w:rsid w:val="00A46549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0C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D54"/>
    <w:rsid w:val="00A51ED1"/>
    <w:rsid w:val="00A5206C"/>
    <w:rsid w:val="00A520E8"/>
    <w:rsid w:val="00A5218A"/>
    <w:rsid w:val="00A5222B"/>
    <w:rsid w:val="00A524FB"/>
    <w:rsid w:val="00A52890"/>
    <w:rsid w:val="00A52C19"/>
    <w:rsid w:val="00A52D26"/>
    <w:rsid w:val="00A5306D"/>
    <w:rsid w:val="00A53158"/>
    <w:rsid w:val="00A53451"/>
    <w:rsid w:val="00A534D4"/>
    <w:rsid w:val="00A537D6"/>
    <w:rsid w:val="00A53C1C"/>
    <w:rsid w:val="00A53FE3"/>
    <w:rsid w:val="00A541A0"/>
    <w:rsid w:val="00A542AC"/>
    <w:rsid w:val="00A5432A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C"/>
    <w:rsid w:val="00A57CF9"/>
    <w:rsid w:val="00A57F80"/>
    <w:rsid w:val="00A57F85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49"/>
    <w:rsid w:val="00A61F8B"/>
    <w:rsid w:val="00A62035"/>
    <w:rsid w:val="00A620B0"/>
    <w:rsid w:val="00A62307"/>
    <w:rsid w:val="00A623BC"/>
    <w:rsid w:val="00A628DC"/>
    <w:rsid w:val="00A6294B"/>
    <w:rsid w:val="00A62A0F"/>
    <w:rsid w:val="00A62BC2"/>
    <w:rsid w:val="00A62DFA"/>
    <w:rsid w:val="00A62E4B"/>
    <w:rsid w:val="00A6377F"/>
    <w:rsid w:val="00A6386A"/>
    <w:rsid w:val="00A63C01"/>
    <w:rsid w:val="00A63CF0"/>
    <w:rsid w:val="00A63E3F"/>
    <w:rsid w:val="00A64059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943"/>
    <w:rsid w:val="00A67B1C"/>
    <w:rsid w:val="00A67D0D"/>
    <w:rsid w:val="00A67E28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0"/>
    <w:rsid w:val="00A70DD1"/>
    <w:rsid w:val="00A70EE9"/>
    <w:rsid w:val="00A70EF3"/>
    <w:rsid w:val="00A70FDE"/>
    <w:rsid w:val="00A70FEA"/>
    <w:rsid w:val="00A71063"/>
    <w:rsid w:val="00A7109B"/>
    <w:rsid w:val="00A711F2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4BD"/>
    <w:rsid w:val="00A75669"/>
    <w:rsid w:val="00A75797"/>
    <w:rsid w:val="00A75825"/>
    <w:rsid w:val="00A758B0"/>
    <w:rsid w:val="00A7594B"/>
    <w:rsid w:val="00A759AB"/>
    <w:rsid w:val="00A75C6D"/>
    <w:rsid w:val="00A75CD9"/>
    <w:rsid w:val="00A761A9"/>
    <w:rsid w:val="00A76456"/>
    <w:rsid w:val="00A765FC"/>
    <w:rsid w:val="00A76694"/>
    <w:rsid w:val="00A767EB"/>
    <w:rsid w:val="00A76841"/>
    <w:rsid w:val="00A7689C"/>
    <w:rsid w:val="00A76AD6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274"/>
    <w:rsid w:val="00A805F3"/>
    <w:rsid w:val="00A80638"/>
    <w:rsid w:val="00A807BC"/>
    <w:rsid w:val="00A808D2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4CA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391"/>
    <w:rsid w:val="00A84626"/>
    <w:rsid w:val="00A84700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87F12"/>
    <w:rsid w:val="00A90449"/>
    <w:rsid w:val="00A9065F"/>
    <w:rsid w:val="00A90672"/>
    <w:rsid w:val="00A90717"/>
    <w:rsid w:val="00A90AE7"/>
    <w:rsid w:val="00A90AFC"/>
    <w:rsid w:val="00A90BED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FB"/>
    <w:rsid w:val="00A9283C"/>
    <w:rsid w:val="00A929EA"/>
    <w:rsid w:val="00A92AB3"/>
    <w:rsid w:val="00A92B99"/>
    <w:rsid w:val="00A92C8F"/>
    <w:rsid w:val="00A92D03"/>
    <w:rsid w:val="00A92D97"/>
    <w:rsid w:val="00A92DD7"/>
    <w:rsid w:val="00A9356C"/>
    <w:rsid w:val="00A935BA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2E"/>
    <w:rsid w:val="00A9485C"/>
    <w:rsid w:val="00A94BD2"/>
    <w:rsid w:val="00A95113"/>
    <w:rsid w:val="00A951C5"/>
    <w:rsid w:val="00A95992"/>
    <w:rsid w:val="00A95A3D"/>
    <w:rsid w:val="00A95BB1"/>
    <w:rsid w:val="00A95D34"/>
    <w:rsid w:val="00A95D7A"/>
    <w:rsid w:val="00A96009"/>
    <w:rsid w:val="00A96084"/>
    <w:rsid w:val="00A96228"/>
    <w:rsid w:val="00A96332"/>
    <w:rsid w:val="00A966C7"/>
    <w:rsid w:val="00A96746"/>
    <w:rsid w:val="00A9694E"/>
    <w:rsid w:val="00A96AD1"/>
    <w:rsid w:val="00A96C11"/>
    <w:rsid w:val="00A96D8D"/>
    <w:rsid w:val="00A973FA"/>
    <w:rsid w:val="00A97803"/>
    <w:rsid w:val="00A97902"/>
    <w:rsid w:val="00A97930"/>
    <w:rsid w:val="00A97B44"/>
    <w:rsid w:val="00A97B80"/>
    <w:rsid w:val="00A97D1B"/>
    <w:rsid w:val="00A97DC3"/>
    <w:rsid w:val="00A97E13"/>
    <w:rsid w:val="00A97E1B"/>
    <w:rsid w:val="00AA00AF"/>
    <w:rsid w:val="00AA01A6"/>
    <w:rsid w:val="00AA051F"/>
    <w:rsid w:val="00AA064E"/>
    <w:rsid w:val="00AA0718"/>
    <w:rsid w:val="00AA0799"/>
    <w:rsid w:val="00AA08D4"/>
    <w:rsid w:val="00AA0AAC"/>
    <w:rsid w:val="00AA0BF4"/>
    <w:rsid w:val="00AA0F51"/>
    <w:rsid w:val="00AA1254"/>
    <w:rsid w:val="00AA12E1"/>
    <w:rsid w:val="00AA151D"/>
    <w:rsid w:val="00AA1576"/>
    <w:rsid w:val="00AA159C"/>
    <w:rsid w:val="00AA16FC"/>
    <w:rsid w:val="00AA1807"/>
    <w:rsid w:val="00AA19D8"/>
    <w:rsid w:val="00AA19EC"/>
    <w:rsid w:val="00AA1C71"/>
    <w:rsid w:val="00AA1CA1"/>
    <w:rsid w:val="00AA1DD0"/>
    <w:rsid w:val="00AA21A7"/>
    <w:rsid w:val="00AA21E4"/>
    <w:rsid w:val="00AA22DB"/>
    <w:rsid w:val="00AA281C"/>
    <w:rsid w:val="00AA285F"/>
    <w:rsid w:val="00AA29E6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68B"/>
    <w:rsid w:val="00AA486C"/>
    <w:rsid w:val="00AA4DC0"/>
    <w:rsid w:val="00AA4E31"/>
    <w:rsid w:val="00AA4E43"/>
    <w:rsid w:val="00AA4F93"/>
    <w:rsid w:val="00AA51E0"/>
    <w:rsid w:val="00AA5278"/>
    <w:rsid w:val="00AA56D1"/>
    <w:rsid w:val="00AA58DE"/>
    <w:rsid w:val="00AA5923"/>
    <w:rsid w:val="00AA5D86"/>
    <w:rsid w:val="00AA5EB8"/>
    <w:rsid w:val="00AA5FC7"/>
    <w:rsid w:val="00AA608B"/>
    <w:rsid w:val="00AA6324"/>
    <w:rsid w:val="00AA6AF1"/>
    <w:rsid w:val="00AA6B6E"/>
    <w:rsid w:val="00AA6BAF"/>
    <w:rsid w:val="00AA6C06"/>
    <w:rsid w:val="00AA6EBD"/>
    <w:rsid w:val="00AA6F58"/>
    <w:rsid w:val="00AA6FD8"/>
    <w:rsid w:val="00AA70D4"/>
    <w:rsid w:val="00AA72A6"/>
    <w:rsid w:val="00AA735A"/>
    <w:rsid w:val="00AA76F8"/>
    <w:rsid w:val="00AA7954"/>
    <w:rsid w:val="00AA7CCB"/>
    <w:rsid w:val="00AB016B"/>
    <w:rsid w:val="00AB01BF"/>
    <w:rsid w:val="00AB0200"/>
    <w:rsid w:val="00AB0557"/>
    <w:rsid w:val="00AB0668"/>
    <w:rsid w:val="00AB06AE"/>
    <w:rsid w:val="00AB0B6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CCA"/>
    <w:rsid w:val="00AB1D3A"/>
    <w:rsid w:val="00AB1E14"/>
    <w:rsid w:val="00AB1F1E"/>
    <w:rsid w:val="00AB21B7"/>
    <w:rsid w:val="00AB24CE"/>
    <w:rsid w:val="00AB2844"/>
    <w:rsid w:val="00AB2A14"/>
    <w:rsid w:val="00AB2C38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471"/>
    <w:rsid w:val="00AB46CC"/>
    <w:rsid w:val="00AB49A9"/>
    <w:rsid w:val="00AB4A28"/>
    <w:rsid w:val="00AB4F1A"/>
    <w:rsid w:val="00AB5104"/>
    <w:rsid w:val="00AB51BA"/>
    <w:rsid w:val="00AB51DE"/>
    <w:rsid w:val="00AB53EB"/>
    <w:rsid w:val="00AB5463"/>
    <w:rsid w:val="00AB54C3"/>
    <w:rsid w:val="00AB58B7"/>
    <w:rsid w:val="00AB5934"/>
    <w:rsid w:val="00AB5C57"/>
    <w:rsid w:val="00AB5D52"/>
    <w:rsid w:val="00AB60FF"/>
    <w:rsid w:val="00AB612C"/>
    <w:rsid w:val="00AB62F6"/>
    <w:rsid w:val="00AB64F6"/>
    <w:rsid w:val="00AB6562"/>
    <w:rsid w:val="00AB6D5D"/>
    <w:rsid w:val="00AB6E25"/>
    <w:rsid w:val="00AB6E5C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9F8"/>
    <w:rsid w:val="00AB7ABA"/>
    <w:rsid w:val="00AB7AC0"/>
    <w:rsid w:val="00AB7C15"/>
    <w:rsid w:val="00AB7DD9"/>
    <w:rsid w:val="00AB7EA0"/>
    <w:rsid w:val="00AC03CD"/>
    <w:rsid w:val="00AC04FE"/>
    <w:rsid w:val="00AC0535"/>
    <w:rsid w:val="00AC05F0"/>
    <w:rsid w:val="00AC066F"/>
    <w:rsid w:val="00AC06A0"/>
    <w:rsid w:val="00AC0887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321"/>
    <w:rsid w:val="00AC2532"/>
    <w:rsid w:val="00AC2933"/>
    <w:rsid w:val="00AC2995"/>
    <w:rsid w:val="00AC2CF4"/>
    <w:rsid w:val="00AC2D28"/>
    <w:rsid w:val="00AC300D"/>
    <w:rsid w:val="00AC31C1"/>
    <w:rsid w:val="00AC3616"/>
    <w:rsid w:val="00AC373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E"/>
    <w:rsid w:val="00AC5BD7"/>
    <w:rsid w:val="00AC5CB7"/>
    <w:rsid w:val="00AC5D2E"/>
    <w:rsid w:val="00AC5D3F"/>
    <w:rsid w:val="00AC5EC0"/>
    <w:rsid w:val="00AC5FCA"/>
    <w:rsid w:val="00AC5FEE"/>
    <w:rsid w:val="00AC60F8"/>
    <w:rsid w:val="00AC614C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554"/>
    <w:rsid w:val="00AC762F"/>
    <w:rsid w:val="00AC78E4"/>
    <w:rsid w:val="00AC7A21"/>
    <w:rsid w:val="00AC7A2A"/>
    <w:rsid w:val="00AC7B0E"/>
    <w:rsid w:val="00AC7C2F"/>
    <w:rsid w:val="00AC7DD9"/>
    <w:rsid w:val="00AC7E47"/>
    <w:rsid w:val="00AC7EB7"/>
    <w:rsid w:val="00AD009F"/>
    <w:rsid w:val="00AD00D3"/>
    <w:rsid w:val="00AD0109"/>
    <w:rsid w:val="00AD01F0"/>
    <w:rsid w:val="00AD05D9"/>
    <w:rsid w:val="00AD07C2"/>
    <w:rsid w:val="00AD0A30"/>
    <w:rsid w:val="00AD0C02"/>
    <w:rsid w:val="00AD0C96"/>
    <w:rsid w:val="00AD0CF8"/>
    <w:rsid w:val="00AD0D22"/>
    <w:rsid w:val="00AD10E0"/>
    <w:rsid w:val="00AD12D3"/>
    <w:rsid w:val="00AD1479"/>
    <w:rsid w:val="00AD1A49"/>
    <w:rsid w:val="00AD1B30"/>
    <w:rsid w:val="00AD1FAC"/>
    <w:rsid w:val="00AD235D"/>
    <w:rsid w:val="00AD275C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D4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D7ED9"/>
    <w:rsid w:val="00AE012D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699"/>
    <w:rsid w:val="00AE4788"/>
    <w:rsid w:val="00AE496B"/>
    <w:rsid w:val="00AE4B88"/>
    <w:rsid w:val="00AE4C2D"/>
    <w:rsid w:val="00AE4C85"/>
    <w:rsid w:val="00AE4E18"/>
    <w:rsid w:val="00AE4E84"/>
    <w:rsid w:val="00AE5071"/>
    <w:rsid w:val="00AE5583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59D"/>
    <w:rsid w:val="00AE781B"/>
    <w:rsid w:val="00AE7827"/>
    <w:rsid w:val="00AE7F63"/>
    <w:rsid w:val="00AF0170"/>
    <w:rsid w:val="00AF0636"/>
    <w:rsid w:val="00AF06B7"/>
    <w:rsid w:val="00AF06EB"/>
    <w:rsid w:val="00AF099C"/>
    <w:rsid w:val="00AF09BB"/>
    <w:rsid w:val="00AF1073"/>
    <w:rsid w:val="00AF1134"/>
    <w:rsid w:val="00AF11F0"/>
    <w:rsid w:val="00AF11F7"/>
    <w:rsid w:val="00AF13C8"/>
    <w:rsid w:val="00AF1709"/>
    <w:rsid w:val="00AF1A31"/>
    <w:rsid w:val="00AF1EF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743"/>
    <w:rsid w:val="00AF3867"/>
    <w:rsid w:val="00AF3AB0"/>
    <w:rsid w:val="00AF3AD4"/>
    <w:rsid w:val="00AF3B64"/>
    <w:rsid w:val="00AF3C24"/>
    <w:rsid w:val="00AF3CC4"/>
    <w:rsid w:val="00AF3F77"/>
    <w:rsid w:val="00AF4259"/>
    <w:rsid w:val="00AF45BE"/>
    <w:rsid w:val="00AF45DE"/>
    <w:rsid w:val="00AF49EF"/>
    <w:rsid w:val="00AF4A0F"/>
    <w:rsid w:val="00AF4E4D"/>
    <w:rsid w:val="00AF504E"/>
    <w:rsid w:val="00AF506D"/>
    <w:rsid w:val="00AF52EB"/>
    <w:rsid w:val="00AF5395"/>
    <w:rsid w:val="00AF55E7"/>
    <w:rsid w:val="00AF5659"/>
    <w:rsid w:val="00AF5877"/>
    <w:rsid w:val="00AF5C6D"/>
    <w:rsid w:val="00AF5C9E"/>
    <w:rsid w:val="00AF5DE8"/>
    <w:rsid w:val="00AF5FAB"/>
    <w:rsid w:val="00AF6463"/>
    <w:rsid w:val="00AF6547"/>
    <w:rsid w:val="00AF690B"/>
    <w:rsid w:val="00AF6AAC"/>
    <w:rsid w:val="00AF6EED"/>
    <w:rsid w:val="00AF71B0"/>
    <w:rsid w:val="00AF7455"/>
    <w:rsid w:val="00AF75DA"/>
    <w:rsid w:val="00AF785D"/>
    <w:rsid w:val="00AF7C11"/>
    <w:rsid w:val="00AF7C55"/>
    <w:rsid w:val="00AF7DAC"/>
    <w:rsid w:val="00AF7ED0"/>
    <w:rsid w:val="00B001A6"/>
    <w:rsid w:val="00B00265"/>
    <w:rsid w:val="00B00A14"/>
    <w:rsid w:val="00B00D93"/>
    <w:rsid w:val="00B00F22"/>
    <w:rsid w:val="00B0107C"/>
    <w:rsid w:val="00B01142"/>
    <w:rsid w:val="00B01389"/>
    <w:rsid w:val="00B014D1"/>
    <w:rsid w:val="00B01590"/>
    <w:rsid w:val="00B01620"/>
    <w:rsid w:val="00B01A1A"/>
    <w:rsid w:val="00B01A82"/>
    <w:rsid w:val="00B01EC1"/>
    <w:rsid w:val="00B021D2"/>
    <w:rsid w:val="00B0227B"/>
    <w:rsid w:val="00B0233E"/>
    <w:rsid w:val="00B023D6"/>
    <w:rsid w:val="00B0259C"/>
    <w:rsid w:val="00B026E6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3F5D"/>
    <w:rsid w:val="00B040A7"/>
    <w:rsid w:val="00B0410A"/>
    <w:rsid w:val="00B044D8"/>
    <w:rsid w:val="00B04F16"/>
    <w:rsid w:val="00B0516C"/>
    <w:rsid w:val="00B0520C"/>
    <w:rsid w:val="00B0534D"/>
    <w:rsid w:val="00B05553"/>
    <w:rsid w:val="00B05594"/>
    <w:rsid w:val="00B05876"/>
    <w:rsid w:val="00B0593A"/>
    <w:rsid w:val="00B05B2C"/>
    <w:rsid w:val="00B062CA"/>
    <w:rsid w:val="00B063C7"/>
    <w:rsid w:val="00B065B3"/>
    <w:rsid w:val="00B066C6"/>
    <w:rsid w:val="00B06761"/>
    <w:rsid w:val="00B0698B"/>
    <w:rsid w:val="00B07056"/>
    <w:rsid w:val="00B070EF"/>
    <w:rsid w:val="00B071B6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24"/>
    <w:rsid w:val="00B10096"/>
    <w:rsid w:val="00B10129"/>
    <w:rsid w:val="00B10174"/>
    <w:rsid w:val="00B103F7"/>
    <w:rsid w:val="00B104F0"/>
    <w:rsid w:val="00B1074C"/>
    <w:rsid w:val="00B10A7D"/>
    <w:rsid w:val="00B10C7C"/>
    <w:rsid w:val="00B10C8C"/>
    <w:rsid w:val="00B10CB6"/>
    <w:rsid w:val="00B10DCE"/>
    <w:rsid w:val="00B10EA8"/>
    <w:rsid w:val="00B110E3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807"/>
    <w:rsid w:val="00B12F89"/>
    <w:rsid w:val="00B131C0"/>
    <w:rsid w:val="00B133AD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4B39"/>
    <w:rsid w:val="00B1509A"/>
    <w:rsid w:val="00B15348"/>
    <w:rsid w:val="00B157F7"/>
    <w:rsid w:val="00B158E3"/>
    <w:rsid w:val="00B15B42"/>
    <w:rsid w:val="00B15D67"/>
    <w:rsid w:val="00B15E5F"/>
    <w:rsid w:val="00B163BE"/>
    <w:rsid w:val="00B163E2"/>
    <w:rsid w:val="00B16426"/>
    <w:rsid w:val="00B16453"/>
    <w:rsid w:val="00B16E51"/>
    <w:rsid w:val="00B16EA8"/>
    <w:rsid w:val="00B16EB0"/>
    <w:rsid w:val="00B16FA7"/>
    <w:rsid w:val="00B173FC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190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0E18"/>
    <w:rsid w:val="00B210EC"/>
    <w:rsid w:val="00B211A3"/>
    <w:rsid w:val="00B211D9"/>
    <w:rsid w:val="00B2125D"/>
    <w:rsid w:val="00B214D6"/>
    <w:rsid w:val="00B217AD"/>
    <w:rsid w:val="00B217E7"/>
    <w:rsid w:val="00B21A46"/>
    <w:rsid w:val="00B21AA0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09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0F5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3BB"/>
    <w:rsid w:val="00B30471"/>
    <w:rsid w:val="00B305D7"/>
    <w:rsid w:val="00B306CC"/>
    <w:rsid w:val="00B309AA"/>
    <w:rsid w:val="00B30C9C"/>
    <w:rsid w:val="00B30F10"/>
    <w:rsid w:val="00B31398"/>
    <w:rsid w:val="00B313B6"/>
    <w:rsid w:val="00B3149C"/>
    <w:rsid w:val="00B31655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299"/>
    <w:rsid w:val="00B33373"/>
    <w:rsid w:val="00B33BFF"/>
    <w:rsid w:val="00B33C2B"/>
    <w:rsid w:val="00B33F0B"/>
    <w:rsid w:val="00B340CF"/>
    <w:rsid w:val="00B3417E"/>
    <w:rsid w:val="00B341D3"/>
    <w:rsid w:val="00B3423B"/>
    <w:rsid w:val="00B34325"/>
    <w:rsid w:val="00B344E4"/>
    <w:rsid w:val="00B3478A"/>
    <w:rsid w:val="00B3489B"/>
    <w:rsid w:val="00B348AC"/>
    <w:rsid w:val="00B348DE"/>
    <w:rsid w:val="00B34D38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6EA"/>
    <w:rsid w:val="00B378C2"/>
    <w:rsid w:val="00B37A08"/>
    <w:rsid w:val="00B37B7C"/>
    <w:rsid w:val="00B37C2E"/>
    <w:rsid w:val="00B37CE1"/>
    <w:rsid w:val="00B400A7"/>
    <w:rsid w:val="00B402C0"/>
    <w:rsid w:val="00B4044D"/>
    <w:rsid w:val="00B40580"/>
    <w:rsid w:val="00B4062D"/>
    <w:rsid w:val="00B406BB"/>
    <w:rsid w:val="00B40796"/>
    <w:rsid w:val="00B4088F"/>
    <w:rsid w:val="00B409D9"/>
    <w:rsid w:val="00B40AD4"/>
    <w:rsid w:val="00B40CD4"/>
    <w:rsid w:val="00B40D65"/>
    <w:rsid w:val="00B40F2E"/>
    <w:rsid w:val="00B410E0"/>
    <w:rsid w:val="00B4149F"/>
    <w:rsid w:val="00B4164E"/>
    <w:rsid w:val="00B4198C"/>
    <w:rsid w:val="00B41B83"/>
    <w:rsid w:val="00B41B9E"/>
    <w:rsid w:val="00B41F0F"/>
    <w:rsid w:val="00B41F92"/>
    <w:rsid w:val="00B42265"/>
    <w:rsid w:val="00B426C5"/>
    <w:rsid w:val="00B4285F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40C"/>
    <w:rsid w:val="00B446DB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26"/>
    <w:rsid w:val="00B45A95"/>
    <w:rsid w:val="00B45DDB"/>
    <w:rsid w:val="00B46287"/>
    <w:rsid w:val="00B462CD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7D6"/>
    <w:rsid w:val="00B47847"/>
    <w:rsid w:val="00B47CDE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5CF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1EE"/>
    <w:rsid w:val="00B53270"/>
    <w:rsid w:val="00B533A6"/>
    <w:rsid w:val="00B53405"/>
    <w:rsid w:val="00B53503"/>
    <w:rsid w:val="00B53584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782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D45"/>
    <w:rsid w:val="00B55F01"/>
    <w:rsid w:val="00B55F80"/>
    <w:rsid w:val="00B55F82"/>
    <w:rsid w:val="00B56176"/>
    <w:rsid w:val="00B561ED"/>
    <w:rsid w:val="00B5664A"/>
    <w:rsid w:val="00B566FC"/>
    <w:rsid w:val="00B5719F"/>
    <w:rsid w:val="00B572A5"/>
    <w:rsid w:val="00B57390"/>
    <w:rsid w:val="00B574EC"/>
    <w:rsid w:val="00B5791F"/>
    <w:rsid w:val="00B57968"/>
    <w:rsid w:val="00B57B4C"/>
    <w:rsid w:val="00B57EA4"/>
    <w:rsid w:val="00B57EBD"/>
    <w:rsid w:val="00B600E1"/>
    <w:rsid w:val="00B6028E"/>
    <w:rsid w:val="00B60574"/>
    <w:rsid w:val="00B6058E"/>
    <w:rsid w:val="00B6059E"/>
    <w:rsid w:val="00B605EA"/>
    <w:rsid w:val="00B60948"/>
    <w:rsid w:val="00B60A70"/>
    <w:rsid w:val="00B60A86"/>
    <w:rsid w:val="00B60A98"/>
    <w:rsid w:val="00B60BBD"/>
    <w:rsid w:val="00B60DD2"/>
    <w:rsid w:val="00B610BF"/>
    <w:rsid w:val="00B6126C"/>
    <w:rsid w:val="00B612BC"/>
    <w:rsid w:val="00B61859"/>
    <w:rsid w:val="00B61941"/>
    <w:rsid w:val="00B61B29"/>
    <w:rsid w:val="00B61DF7"/>
    <w:rsid w:val="00B61EAE"/>
    <w:rsid w:val="00B61ED9"/>
    <w:rsid w:val="00B6208F"/>
    <w:rsid w:val="00B62372"/>
    <w:rsid w:val="00B624C2"/>
    <w:rsid w:val="00B624DC"/>
    <w:rsid w:val="00B6255D"/>
    <w:rsid w:val="00B62563"/>
    <w:rsid w:val="00B63837"/>
    <w:rsid w:val="00B639F7"/>
    <w:rsid w:val="00B63C5C"/>
    <w:rsid w:val="00B63EA7"/>
    <w:rsid w:val="00B63EC0"/>
    <w:rsid w:val="00B64238"/>
    <w:rsid w:val="00B6443D"/>
    <w:rsid w:val="00B64553"/>
    <w:rsid w:val="00B64769"/>
    <w:rsid w:val="00B64A76"/>
    <w:rsid w:val="00B64AD3"/>
    <w:rsid w:val="00B64AF1"/>
    <w:rsid w:val="00B64B13"/>
    <w:rsid w:val="00B64C26"/>
    <w:rsid w:val="00B65130"/>
    <w:rsid w:val="00B65194"/>
    <w:rsid w:val="00B652BE"/>
    <w:rsid w:val="00B65467"/>
    <w:rsid w:val="00B65823"/>
    <w:rsid w:val="00B6584C"/>
    <w:rsid w:val="00B65997"/>
    <w:rsid w:val="00B65A1D"/>
    <w:rsid w:val="00B65C3B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581"/>
    <w:rsid w:val="00B67863"/>
    <w:rsid w:val="00B678AD"/>
    <w:rsid w:val="00B678BE"/>
    <w:rsid w:val="00B67988"/>
    <w:rsid w:val="00B679D9"/>
    <w:rsid w:val="00B67A05"/>
    <w:rsid w:val="00B67B78"/>
    <w:rsid w:val="00B67C82"/>
    <w:rsid w:val="00B67D58"/>
    <w:rsid w:val="00B67D86"/>
    <w:rsid w:val="00B67DA0"/>
    <w:rsid w:val="00B7029E"/>
    <w:rsid w:val="00B702AF"/>
    <w:rsid w:val="00B7034D"/>
    <w:rsid w:val="00B70A7D"/>
    <w:rsid w:val="00B70C9C"/>
    <w:rsid w:val="00B7112C"/>
    <w:rsid w:val="00B711D2"/>
    <w:rsid w:val="00B713D0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DB6"/>
    <w:rsid w:val="00B71EFE"/>
    <w:rsid w:val="00B722A3"/>
    <w:rsid w:val="00B723AB"/>
    <w:rsid w:val="00B72615"/>
    <w:rsid w:val="00B7277D"/>
    <w:rsid w:val="00B728B5"/>
    <w:rsid w:val="00B72C49"/>
    <w:rsid w:val="00B72C68"/>
    <w:rsid w:val="00B72EE0"/>
    <w:rsid w:val="00B73215"/>
    <w:rsid w:val="00B733B6"/>
    <w:rsid w:val="00B73611"/>
    <w:rsid w:val="00B736C3"/>
    <w:rsid w:val="00B7372E"/>
    <w:rsid w:val="00B738EE"/>
    <w:rsid w:val="00B73B63"/>
    <w:rsid w:val="00B73D85"/>
    <w:rsid w:val="00B73F30"/>
    <w:rsid w:val="00B73F79"/>
    <w:rsid w:val="00B7409A"/>
    <w:rsid w:val="00B741A9"/>
    <w:rsid w:val="00B7474C"/>
    <w:rsid w:val="00B74A3A"/>
    <w:rsid w:val="00B74AEB"/>
    <w:rsid w:val="00B74B7A"/>
    <w:rsid w:val="00B74EB4"/>
    <w:rsid w:val="00B752F7"/>
    <w:rsid w:val="00B75C91"/>
    <w:rsid w:val="00B75FCA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5D"/>
    <w:rsid w:val="00B7716F"/>
    <w:rsid w:val="00B774CF"/>
    <w:rsid w:val="00B77825"/>
    <w:rsid w:val="00B77ABF"/>
    <w:rsid w:val="00B77D2A"/>
    <w:rsid w:val="00B8010D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306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9B"/>
    <w:rsid w:val="00B851C4"/>
    <w:rsid w:val="00B852C6"/>
    <w:rsid w:val="00B852DB"/>
    <w:rsid w:val="00B8538F"/>
    <w:rsid w:val="00B8543A"/>
    <w:rsid w:val="00B85451"/>
    <w:rsid w:val="00B854E3"/>
    <w:rsid w:val="00B8570C"/>
    <w:rsid w:val="00B85755"/>
    <w:rsid w:val="00B85FE9"/>
    <w:rsid w:val="00B8605C"/>
    <w:rsid w:val="00B862D7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0FFC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305"/>
    <w:rsid w:val="00B934BC"/>
    <w:rsid w:val="00B93530"/>
    <w:rsid w:val="00B935CF"/>
    <w:rsid w:val="00B936D0"/>
    <w:rsid w:val="00B93AB4"/>
    <w:rsid w:val="00B93BA7"/>
    <w:rsid w:val="00B93BD7"/>
    <w:rsid w:val="00B93D07"/>
    <w:rsid w:val="00B93EBD"/>
    <w:rsid w:val="00B940EB"/>
    <w:rsid w:val="00B94289"/>
    <w:rsid w:val="00B945C3"/>
    <w:rsid w:val="00B948E7"/>
    <w:rsid w:val="00B949F1"/>
    <w:rsid w:val="00B94B2A"/>
    <w:rsid w:val="00B94B48"/>
    <w:rsid w:val="00B94CCF"/>
    <w:rsid w:val="00B94CF9"/>
    <w:rsid w:val="00B94DCE"/>
    <w:rsid w:val="00B951DF"/>
    <w:rsid w:val="00B9554A"/>
    <w:rsid w:val="00B9557D"/>
    <w:rsid w:val="00B95714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791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0F4F"/>
    <w:rsid w:val="00BA1110"/>
    <w:rsid w:val="00BA12D8"/>
    <w:rsid w:val="00BA13E8"/>
    <w:rsid w:val="00BA1435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3831"/>
    <w:rsid w:val="00BA3996"/>
    <w:rsid w:val="00BA3E3E"/>
    <w:rsid w:val="00BA42FE"/>
    <w:rsid w:val="00BA432D"/>
    <w:rsid w:val="00BA48DF"/>
    <w:rsid w:val="00BA49D3"/>
    <w:rsid w:val="00BA4E44"/>
    <w:rsid w:val="00BA5242"/>
    <w:rsid w:val="00BA52AD"/>
    <w:rsid w:val="00BA5450"/>
    <w:rsid w:val="00BA5464"/>
    <w:rsid w:val="00BA5498"/>
    <w:rsid w:val="00BA54ED"/>
    <w:rsid w:val="00BA5504"/>
    <w:rsid w:val="00BA573E"/>
    <w:rsid w:val="00BA57ED"/>
    <w:rsid w:val="00BA586C"/>
    <w:rsid w:val="00BA591C"/>
    <w:rsid w:val="00BA5998"/>
    <w:rsid w:val="00BA59F1"/>
    <w:rsid w:val="00BA5A59"/>
    <w:rsid w:val="00BA5B05"/>
    <w:rsid w:val="00BA5CE5"/>
    <w:rsid w:val="00BA5D0A"/>
    <w:rsid w:val="00BA5E33"/>
    <w:rsid w:val="00BA6292"/>
    <w:rsid w:val="00BA6318"/>
    <w:rsid w:val="00BA63FA"/>
    <w:rsid w:val="00BA6474"/>
    <w:rsid w:val="00BA66DD"/>
    <w:rsid w:val="00BA67B2"/>
    <w:rsid w:val="00BA69F4"/>
    <w:rsid w:val="00BA6C47"/>
    <w:rsid w:val="00BA6D38"/>
    <w:rsid w:val="00BA6DC2"/>
    <w:rsid w:val="00BA6EA1"/>
    <w:rsid w:val="00BA6F2B"/>
    <w:rsid w:val="00BA6F69"/>
    <w:rsid w:val="00BA788B"/>
    <w:rsid w:val="00BA7C52"/>
    <w:rsid w:val="00BB0699"/>
    <w:rsid w:val="00BB091A"/>
    <w:rsid w:val="00BB09E9"/>
    <w:rsid w:val="00BB0D28"/>
    <w:rsid w:val="00BB0E69"/>
    <w:rsid w:val="00BB1128"/>
    <w:rsid w:val="00BB11BB"/>
    <w:rsid w:val="00BB13EA"/>
    <w:rsid w:val="00BB148C"/>
    <w:rsid w:val="00BB14D6"/>
    <w:rsid w:val="00BB1542"/>
    <w:rsid w:val="00BB165E"/>
    <w:rsid w:val="00BB179B"/>
    <w:rsid w:val="00BB17C5"/>
    <w:rsid w:val="00BB1978"/>
    <w:rsid w:val="00BB1ADA"/>
    <w:rsid w:val="00BB1B41"/>
    <w:rsid w:val="00BB1B78"/>
    <w:rsid w:val="00BB1CA6"/>
    <w:rsid w:val="00BB1D20"/>
    <w:rsid w:val="00BB1DB1"/>
    <w:rsid w:val="00BB1EAF"/>
    <w:rsid w:val="00BB2793"/>
    <w:rsid w:val="00BB2A41"/>
    <w:rsid w:val="00BB2B7E"/>
    <w:rsid w:val="00BB2BE6"/>
    <w:rsid w:val="00BB2C84"/>
    <w:rsid w:val="00BB2D7D"/>
    <w:rsid w:val="00BB2E93"/>
    <w:rsid w:val="00BB2EA9"/>
    <w:rsid w:val="00BB315C"/>
    <w:rsid w:val="00BB3272"/>
    <w:rsid w:val="00BB3402"/>
    <w:rsid w:val="00BB3516"/>
    <w:rsid w:val="00BB354D"/>
    <w:rsid w:val="00BB35A3"/>
    <w:rsid w:val="00BB366D"/>
    <w:rsid w:val="00BB3A7F"/>
    <w:rsid w:val="00BB3CE0"/>
    <w:rsid w:val="00BB4080"/>
    <w:rsid w:val="00BB4539"/>
    <w:rsid w:val="00BB4966"/>
    <w:rsid w:val="00BB49B3"/>
    <w:rsid w:val="00BB49BF"/>
    <w:rsid w:val="00BB4B07"/>
    <w:rsid w:val="00BB4E11"/>
    <w:rsid w:val="00BB51E1"/>
    <w:rsid w:val="00BB56C5"/>
    <w:rsid w:val="00BB57F5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63CE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402"/>
    <w:rsid w:val="00BC0596"/>
    <w:rsid w:val="00BC05AE"/>
    <w:rsid w:val="00BC0835"/>
    <w:rsid w:val="00BC09FC"/>
    <w:rsid w:val="00BC0BFD"/>
    <w:rsid w:val="00BC0CD3"/>
    <w:rsid w:val="00BC0CDE"/>
    <w:rsid w:val="00BC0D00"/>
    <w:rsid w:val="00BC0D5D"/>
    <w:rsid w:val="00BC0DE8"/>
    <w:rsid w:val="00BC1212"/>
    <w:rsid w:val="00BC130C"/>
    <w:rsid w:val="00BC135D"/>
    <w:rsid w:val="00BC16FD"/>
    <w:rsid w:val="00BC181D"/>
    <w:rsid w:val="00BC18FA"/>
    <w:rsid w:val="00BC1AB6"/>
    <w:rsid w:val="00BC1BF1"/>
    <w:rsid w:val="00BC1E00"/>
    <w:rsid w:val="00BC2078"/>
    <w:rsid w:val="00BC2081"/>
    <w:rsid w:val="00BC239C"/>
    <w:rsid w:val="00BC27BA"/>
    <w:rsid w:val="00BC2C3A"/>
    <w:rsid w:val="00BC2CE7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08"/>
    <w:rsid w:val="00BC54C1"/>
    <w:rsid w:val="00BC55FC"/>
    <w:rsid w:val="00BC5BEA"/>
    <w:rsid w:val="00BC5CA7"/>
    <w:rsid w:val="00BC5DCB"/>
    <w:rsid w:val="00BC5DDB"/>
    <w:rsid w:val="00BC5DF0"/>
    <w:rsid w:val="00BC6051"/>
    <w:rsid w:val="00BC616D"/>
    <w:rsid w:val="00BC61B7"/>
    <w:rsid w:val="00BC61F8"/>
    <w:rsid w:val="00BC69A2"/>
    <w:rsid w:val="00BC69BA"/>
    <w:rsid w:val="00BC6A3A"/>
    <w:rsid w:val="00BC6AA0"/>
    <w:rsid w:val="00BC6D56"/>
    <w:rsid w:val="00BC7056"/>
    <w:rsid w:val="00BC709B"/>
    <w:rsid w:val="00BC7220"/>
    <w:rsid w:val="00BC7490"/>
    <w:rsid w:val="00BC75DA"/>
    <w:rsid w:val="00BC765B"/>
    <w:rsid w:val="00BC77AC"/>
    <w:rsid w:val="00BC77F2"/>
    <w:rsid w:val="00BC79CB"/>
    <w:rsid w:val="00BC7BCC"/>
    <w:rsid w:val="00BC7C48"/>
    <w:rsid w:val="00BC7CF8"/>
    <w:rsid w:val="00BD00F7"/>
    <w:rsid w:val="00BD042D"/>
    <w:rsid w:val="00BD075E"/>
    <w:rsid w:val="00BD0CFF"/>
    <w:rsid w:val="00BD0F5D"/>
    <w:rsid w:val="00BD10E7"/>
    <w:rsid w:val="00BD12D5"/>
    <w:rsid w:val="00BD1338"/>
    <w:rsid w:val="00BD137F"/>
    <w:rsid w:val="00BD1627"/>
    <w:rsid w:val="00BD1926"/>
    <w:rsid w:val="00BD1AD6"/>
    <w:rsid w:val="00BD1B01"/>
    <w:rsid w:val="00BD1E2E"/>
    <w:rsid w:val="00BD1F3E"/>
    <w:rsid w:val="00BD1F8D"/>
    <w:rsid w:val="00BD200E"/>
    <w:rsid w:val="00BD20D0"/>
    <w:rsid w:val="00BD24E0"/>
    <w:rsid w:val="00BD2B43"/>
    <w:rsid w:val="00BD2C42"/>
    <w:rsid w:val="00BD31D4"/>
    <w:rsid w:val="00BD336D"/>
    <w:rsid w:val="00BD3693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083"/>
    <w:rsid w:val="00BD72BB"/>
    <w:rsid w:val="00BD7346"/>
    <w:rsid w:val="00BD76C0"/>
    <w:rsid w:val="00BD7D87"/>
    <w:rsid w:val="00BD7F49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3CF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1E5"/>
    <w:rsid w:val="00BE32AA"/>
    <w:rsid w:val="00BE33E8"/>
    <w:rsid w:val="00BE3621"/>
    <w:rsid w:val="00BE36DC"/>
    <w:rsid w:val="00BE370F"/>
    <w:rsid w:val="00BE38EE"/>
    <w:rsid w:val="00BE3A8C"/>
    <w:rsid w:val="00BE3BD4"/>
    <w:rsid w:val="00BE3CA3"/>
    <w:rsid w:val="00BE3DC8"/>
    <w:rsid w:val="00BE40A2"/>
    <w:rsid w:val="00BE416D"/>
    <w:rsid w:val="00BE42E4"/>
    <w:rsid w:val="00BE43E3"/>
    <w:rsid w:val="00BE4446"/>
    <w:rsid w:val="00BE4588"/>
    <w:rsid w:val="00BE46A3"/>
    <w:rsid w:val="00BE4A35"/>
    <w:rsid w:val="00BE4A7B"/>
    <w:rsid w:val="00BE4B4E"/>
    <w:rsid w:val="00BE4C77"/>
    <w:rsid w:val="00BE4CA2"/>
    <w:rsid w:val="00BE4CD7"/>
    <w:rsid w:val="00BE4D30"/>
    <w:rsid w:val="00BE4D72"/>
    <w:rsid w:val="00BE4DB1"/>
    <w:rsid w:val="00BE4F5D"/>
    <w:rsid w:val="00BE4F83"/>
    <w:rsid w:val="00BE4FC3"/>
    <w:rsid w:val="00BE504B"/>
    <w:rsid w:val="00BE5324"/>
    <w:rsid w:val="00BE5394"/>
    <w:rsid w:val="00BE54D9"/>
    <w:rsid w:val="00BE5776"/>
    <w:rsid w:val="00BE58C4"/>
    <w:rsid w:val="00BE5A95"/>
    <w:rsid w:val="00BE5B26"/>
    <w:rsid w:val="00BE5D4A"/>
    <w:rsid w:val="00BE5F3E"/>
    <w:rsid w:val="00BE61CD"/>
    <w:rsid w:val="00BE62F2"/>
    <w:rsid w:val="00BE640B"/>
    <w:rsid w:val="00BE6579"/>
    <w:rsid w:val="00BE6590"/>
    <w:rsid w:val="00BE65E4"/>
    <w:rsid w:val="00BE66FA"/>
    <w:rsid w:val="00BE6A2B"/>
    <w:rsid w:val="00BE6AB3"/>
    <w:rsid w:val="00BE6C5C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A7E"/>
    <w:rsid w:val="00BE7ADD"/>
    <w:rsid w:val="00BE7F78"/>
    <w:rsid w:val="00BF0044"/>
    <w:rsid w:val="00BF057B"/>
    <w:rsid w:val="00BF09C2"/>
    <w:rsid w:val="00BF0ACA"/>
    <w:rsid w:val="00BF0F34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154"/>
    <w:rsid w:val="00BF22B8"/>
    <w:rsid w:val="00BF2418"/>
    <w:rsid w:val="00BF27A7"/>
    <w:rsid w:val="00BF28ED"/>
    <w:rsid w:val="00BF350C"/>
    <w:rsid w:val="00BF3545"/>
    <w:rsid w:val="00BF3981"/>
    <w:rsid w:val="00BF3A16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675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0AB"/>
    <w:rsid w:val="00BF60E2"/>
    <w:rsid w:val="00BF6287"/>
    <w:rsid w:val="00BF6702"/>
    <w:rsid w:val="00BF6779"/>
    <w:rsid w:val="00BF6843"/>
    <w:rsid w:val="00BF6BC8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4F8"/>
    <w:rsid w:val="00C005F8"/>
    <w:rsid w:val="00C00B59"/>
    <w:rsid w:val="00C00DD3"/>
    <w:rsid w:val="00C00F5A"/>
    <w:rsid w:val="00C00FB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4CF"/>
    <w:rsid w:val="00C02BB7"/>
    <w:rsid w:val="00C02FAA"/>
    <w:rsid w:val="00C03143"/>
    <w:rsid w:val="00C031C6"/>
    <w:rsid w:val="00C0322F"/>
    <w:rsid w:val="00C033CF"/>
    <w:rsid w:val="00C03487"/>
    <w:rsid w:val="00C038E4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D20"/>
    <w:rsid w:val="00C04F0D"/>
    <w:rsid w:val="00C04F22"/>
    <w:rsid w:val="00C04F5D"/>
    <w:rsid w:val="00C0514B"/>
    <w:rsid w:val="00C05320"/>
    <w:rsid w:val="00C05AF5"/>
    <w:rsid w:val="00C0618F"/>
    <w:rsid w:val="00C0632D"/>
    <w:rsid w:val="00C06580"/>
    <w:rsid w:val="00C06630"/>
    <w:rsid w:val="00C06708"/>
    <w:rsid w:val="00C06781"/>
    <w:rsid w:val="00C0679E"/>
    <w:rsid w:val="00C068AE"/>
    <w:rsid w:val="00C06C48"/>
    <w:rsid w:val="00C0706E"/>
    <w:rsid w:val="00C0719F"/>
    <w:rsid w:val="00C0741E"/>
    <w:rsid w:val="00C07805"/>
    <w:rsid w:val="00C07D1B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553"/>
    <w:rsid w:val="00C12871"/>
    <w:rsid w:val="00C12889"/>
    <w:rsid w:val="00C1295D"/>
    <w:rsid w:val="00C12A67"/>
    <w:rsid w:val="00C1308D"/>
    <w:rsid w:val="00C133D9"/>
    <w:rsid w:val="00C13973"/>
    <w:rsid w:val="00C13994"/>
    <w:rsid w:val="00C13AD8"/>
    <w:rsid w:val="00C13D41"/>
    <w:rsid w:val="00C13DF8"/>
    <w:rsid w:val="00C1434E"/>
    <w:rsid w:val="00C1473B"/>
    <w:rsid w:val="00C14783"/>
    <w:rsid w:val="00C1488F"/>
    <w:rsid w:val="00C1495E"/>
    <w:rsid w:val="00C149B7"/>
    <w:rsid w:val="00C14FB7"/>
    <w:rsid w:val="00C152C8"/>
    <w:rsid w:val="00C15510"/>
    <w:rsid w:val="00C156D4"/>
    <w:rsid w:val="00C15AA9"/>
    <w:rsid w:val="00C15CFD"/>
    <w:rsid w:val="00C16066"/>
    <w:rsid w:val="00C160DD"/>
    <w:rsid w:val="00C165F3"/>
    <w:rsid w:val="00C16748"/>
    <w:rsid w:val="00C167A7"/>
    <w:rsid w:val="00C16827"/>
    <w:rsid w:val="00C1686A"/>
    <w:rsid w:val="00C16A59"/>
    <w:rsid w:val="00C16C47"/>
    <w:rsid w:val="00C16F7E"/>
    <w:rsid w:val="00C1702C"/>
    <w:rsid w:val="00C171F7"/>
    <w:rsid w:val="00C173AE"/>
    <w:rsid w:val="00C17727"/>
    <w:rsid w:val="00C17CDE"/>
    <w:rsid w:val="00C17DBC"/>
    <w:rsid w:val="00C17DF8"/>
    <w:rsid w:val="00C17F8E"/>
    <w:rsid w:val="00C200A4"/>
    <w:rsid w:val="00C203D4"/>
    <w:rsid w:val="00C205BA"/>
    <w:rsid w:val="00C2066C"/>
    <w:rsid w:val="00C20756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1B9"/>
    <w:rsid w:val="00C22249"/>
    <w:rsid w:val="00C2244E"/>
    <w:rsid w:val="00C22CC1"/>
    <w:rsid w:val="00C235B1"/>
    <w:rsid w:val="00C236D7"/>
    <w:rsid w:val="00C237FC"/>
    <w:rsid w:val="00C23970"/>
    <w:rsid w:val="00C239DE"/>
    <w:rsid w:val="00C23A78"/>
    <w:rsid w:val="00C23D51"/>
    <w:rsid w:val="00C23DF6"/>
    <w:rsid w:val="00C23E51"/>
    <w:rsid w:val="00C240A8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9CC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058"/>
    <w:rsid w:val="00C272B6"/>
    <w:rsid w:val="00C2730E"/>
    <w:rsid w:val="00C27B9A"/>
    <w:rsid w:val="00C30508"/>
    <w:rsid w:val="00C3059D"/>
    <w:rsid w:val="00C307D2"/>
    <w:rsid w:val="00C3080D"/>
    <w:rsid w:val="00C30A0A"/>
    <w:rsid w:val="00C313AF"/>
    <w:rsid w:val="00C31789"/>
    <w:rsid w:val="00C319C4"/>
    <w:rsid w:val="00C31C1E"/>
    <w:rsid w:val="00C31F17"/>
    <w:rsid w:val="00C320CC"/>
    <w:rsid w:val="00C32290"/>
    <w:rsid w:val="00C322B8"/>
    <w:rsid w:val="00C32AA8"/>
    <w:rsid w:val="00C32F54"/>
    <w:rsid w:val="00C33168"/>
    <w:rsid w:val="00C33386"/>
    <w:rsid w:val="00C3338B"/>
    <w:rsid w:val="00C33490"/>
    <w:rsid w:val="00C3352F"/>
    <w:rsid w:val="00C335B2"/>
    <w:rsid w:val="00C336B8"/>
    <w:rsid w:val="00C33B9F"/>
    <w:rsid w:val="00C33DAE"/>
    <w:rsid w:val="00C33F92"/>
    <w:rsid w:val="00C34061"/>
    <w:rsid w:val="00C340A2"/>
    <w:rsid w:val="00C3418F"/>
    <w:rsid w:val="00C34654"/>
    <w:rsid w:val="00C34742"/>
    <w:rsid w:val="00C34C85"/>
    <w:rsid w:val="00C34CB6"/>
    <w:rsid w:val="00C34E6E"/>
    <w:rsid w:val="00C34F02"/>
    <w:rsid w:val="00C34F84"/>
    <w:rsid w:val="00C351A6"/>
    <w:rsid w:val="00C351B0"/>
    <w:rsid w:val="00C35202"/>
    <w:rsid w:val="00C3531C"/>
    <w:rsid w:val="00C35379"/>
    <w:rsid w:val="00C3557F"/>
    <w:rsid w:val="00C355D4"/>
    <w:rsid w:val="00C357A9"/>
    <w:rsid w:val="00C35C5E"/>
    <w:rsid w:val="00C35F32"/>
    <w:rsid w:val="00C35F43"/>
    <w:rsid w:val="00C36022"/>
    <w:rsid w:val="00C360CD"/>
    <w:rsid w:val="00C361EF"/>
    <w:rsid w:val="00C363DD"/>
    <w:rsid w:val="00C36692"/>
    <w:rsid w:val="00C3677A"/>
    <w:rsid w:val="00C367CD"/>
    <w:rsid w:val="00C36B6C"/>
    <w:rsid w:val="00C36C93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0FE8"/>
    <w:rsid w:val="00C411B4"/>
    <w:rsid w:val="00C411DC"/>
    <w:rsid w:val="00C41397"/>
    <w:rsid w:val="00C413E4"/>
    <w:rsid w:val="00C417B0"/>
    <w:rsid w:val="00C419F7"/>
    <w:rsid w:val="00C41BB9"/>
    <w:rsid w:val="00C41DDA"/>
    <w:rsid w:val="00C41E25"/>
    <w:rsid w:val="00C41E9B"/>
    <w:rsid w:val="00C41EF2"/>
    <w:rsid w:val="00C41F76"/>
    <w:rsid w:val="00C420C0"/>
    <w:rsid w:val="00C420D2"/>
    <w:rsid w:val="00C426B7"/>
    <w:rsid w:val="00C426C3"/>
    <w:rsid w:val="00C42728"/>
    <w:rsid w:val="00C42887"/>
    <w:rsid w:val="00C42A33"/>
    <w:rsid w:val="00C42B5F"/>
    <w:rsid w:val="00C42B78"/>
    <w:rsid w:val="00C42ED7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4E35"/>
    <w:rsid w:val="00C44EA1"/>
    <w:rsid w:val="00C4518A"/>
    <w:rsid w:val="00C4559B"/>
    <w:rsid w:val="00C45689"/>
    <w:rsid w:val="00C456B4"/>
    <w:rsid w:val="00C45AB2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6F9E"/>
    <w:rsid w:val="00C47058"/>
    <w:rsid w:val="00C47108"/>
    <w:rsid w:val="00C471F0"/>
    <w:rsid w:val="00C47280"/>
    <w:rsid w:val="00C47408"/>
    <w:rsid w:val="00C4747C"/>
    <w:rsid w:val="00C4779C"/>
    <w:rsid w:val="00C4790A"/>
    <w:rsid w:val="00C47C06"/>
    <w:rsid w:val="00C47DDF"/>
    <w:rsid w:val="00C47E47"/>
    <w:rsid w:val="00C47EC3"/>
    <w:rsid w:val="00C47EF2"/>
    <w:rsid w:val="00C50040"/>
    <w:rsid w:val="00C501A9"/>
    <w:rsid w:val="00C5048F"/>
    <w:rsid w:val="00C507D0"/>
    <w:rsid w:val="00C50875"/>
    <w:rsid w:val="00C50885"/>
    <w:rsid w:val="00C50AEA"/>
    <w:rsid w:val="00C50B5A"/>
    <w:rsid w:val="00C50B79"/>
    <w:rsid w:val="00C50E59"/>
    <w:rsid w:val="00C511AA"/>
    <w:rsid w:val="00C51243"/>
    <w:rsid w:val="00C51287"/>
    <w:rsid w:val="00C5174E"/>
    <w:rsid w:val="00C5175C"/>
    <w:rsid w:val="00C519E7"/>
    <w:rsid w:val="00C51A17"/>
    <w:rsid w:val="00C51B0D"/>
    <w:rsid w:val="00C51C99"/>
    <w:rsid w:val="00C52BD0"/>
    <w:rsid w:val="00C52DD8"/>
    <w:rsid w:val="00C530D1"/>
    <w:rsid w:val="00C53276"/>
    <w:rsid w:val="00C532E5"/>
    <w:rsid w:val="00C5378A"/>
    <w:rsid w:val="00C537A2"/>
    <w:rsid w:val="00C53A35"/>
    <w:rsid w:val="00C53E2D"/>
    <w:rsid w:val="00C53F25"/>
    <w:rsid w:val="00C5422F"/>
    <w:rsid w:val="00C5426D"/>
    <w:rsid w:val="00C5450A"/>
    <w:rsid w:val="00C54CCB"/>
    <w:rsid w:val="00C54F71"/>
    <w:rsid w:val="00C550BA"/>
    <w:rsid w:val="00C550C0"/>
    <w:rsid w:val="00C55233"/>
    <w:rsid w:val="00C5537D"/>
    <w:rsid w:val="00C55848"/>
    <w:rsid w:val="00C55D63"/>
    <w:rsid w:val="00C55E65"/>
    <w:rsid w:val="00C56050"/>
    <w:rsid w:val="00C562FA"/>
    <w:rsid w:val="00C5636B"/>
    <w:rsid w:val="00C563C1"/>
    <w:rsid w:val="00C56737"/>
    <w:rsid w:val="00C567F4"/>
    <w:rsid w:val="00C56B15"/>
    <w:rsid w:val="00C56F59"/>
    <w:rsid w:val="00C56FBD"/>
    <w:rsid w:val="00C572AE"/>
    <w:rsid w:val="00C5734E"/>
    <w:rsid w:val="00C57377"/>
    <w:rsid w:val="00C57AC9"/>
    <w:rsid w:val="00C57BD0"/>
    <w:rsid w:val="00C57C01"/>
    <w:rsid w:val="00C57C9B"/>
    <w:rsid w:val="00C57C9F"/>
    <w:rsid w:val="00C57D89"/>
    <w:rsid w:val="00C57E00"/>
    <w:rsid w:val="00C60164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1C1"/>
    <w:rsid w:val="00C6154B"/>
    <w:rsid w:val="00C61729"/>
    <w:rsid w:val="00C618AD"/>
    <w:rsid w:val="00C618DD"/>
    <w:rsid w:val="00C61AD7"/>
    <w:rsid w:val="00C61D4D"/>
    <w:rsid w:val="00C61F77"/>
    <w:rsid w:val="00C62229"/>
    <w:rsid w:val="00C62292"/>
    <w:rsid w:val="00C62477"/>
    <w:rsid w:val="00C625AD"/>
    <w:rsid w:val="00C625B2"/>
    <w:rsid w:val="00C626CA"/>
    <w:rsid w:val="00C62739"/>
    <w:rsid w:val="00C6276B"/>
    <w:rsid w:val="00C62A3F"/>
    <w:rsid w:val="00C62ADC"/>
    <w:rsid w:val="00C62B47"/>
    <w:rsid w:val="00C62B88"/>
    <w:rsid w:val="00C62D62"/>
    <w:rsid w:val="00C630C7"/>
    <w:rsid w:val="00C633F6"/>
    <w:rsid w:val="00C634D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25B"/>
    <w:rsid w:val="00C659DD"/>
    <w:rsid w:val="00C65A48"/>
    <w:rsid w:val="00C65A74"/>
    <w:rsid w:val="00C65B04"/>
    <w:rsid w:val="00C65DA9"/>
    <w:rsid w:val="00C65DD7"/>
    <w:rsid w:val="00C65F6C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C78"/>
    <w:rsid w:val="00C67D0A"/>
    <w:rsid w:val="00C67E06"/>
    <w:rsid w:val="00C707F3"/>
    <w:rsid w:val="00C70AC5"/>
    <w:rsid w:val="00C7121E"/>
    <w:rsid w:val="00C714EB"/>
    <w:rsid w:val="00C71599"/>
    <w:rsid w:val="00C71600"/>
    <w:rsid w:val="00C71650"/>
    <w:rsid w:val="00C71699"/>
    <w:rsid w:val="00C718BB"/>
    <w:rsid w:val="00C71C5A"/>
    <w:rsid w:val="00C71C62"/>
    <w:rsid w:val="00C71C86"/>
    <w:rsid w:val="00C72100"/>
    <w:rsid w:val="00C7249F"/>
    <w:rsid w:val="00C72886"/>
    <w:rsid w:val="00C72976"/>
    <w:rsid w:val="00C72A70"/>
    <w:rsid w:val="00C72B35"/>
    <w:rsid w:val="00C72D42"/>
    <w:rsid w:val="00C72E99"/>
    <w:rsid w:val="00C72F75"/>
    <w:rsid w:val="00C730B8"/>
    <w:rsid w:val="00C731A6"/>
    <w:rsid w:val="00C73258"/>
    <w:rsid w:val="00C7350F"/>
    <w:rsid w:val="00C7362A"/>
    <w:rsid w:val="00C73640"/>
    <w:rsid w:val="00C737D5"/>
    <w:rsid w:val="00C7383F"/>
    <w:rsid w:val="00C73A11"/>
    <w:rsid w:val="00C73A97"/>
    <w:rsid w:val="00C73E7F"/>
    <w:rsid w:val="00C74032"/>
    <w:rsid w:val="00C741BC"/>
    <w:rsid w:val="00C7428D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372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9F"/>
    <w:rsid w:val="00C76FE3"/>
    <w:rsid w:val="00C7700D"/>
    <w:rsid w:val="00C77054"/>
    <w:rsid w:val="00C77072"/>
    <w:rsid w:val="00C7731B"/>
    <w:rsid w:val="00C7737C"/>
    <w:rsid w:val="00C77BDA"/>
    <w:rsid w:val="00C77DEF"/>
    <w:rsid w:val="00C77F43"/>
    <w:rsid w:val="00C803BF"/>
    <w:rsid w:val="00C80574"/>
    <w:rsid w:val="00C80692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7DA"/>
    <w:rsid w:val="00C829A3"/>
    <w:rsid w:val="00C82B70"/>
    <w:rsid w:val="00C82C96"/>
    <w:rsid w:val="00C82D4A"/>
    <w:rsid w:val="00C82D76"/>
    <w:rsid w:val="00C831A4"/>
    <w:rsid w:val="00C834BD"/>
    <w:rsid w:val="00C8369E"/>
    <w:rsid w:val="00C836D3"/>
    <w:rsid w:val="00C839A8"/>
    <w:rsid w:val="00C83A98"/>
    <w:rsid w:val="00C83FB7"/>
    <w:rsid w:val="00C84135"/>
    <w:rsid w:val="00C84150"/>
    <w:rsid w:val="00C844FB"/>
    <w:rsid w:val="00C845A4"/>
    <w:rsid w:val="00C848E4"/>
    <w:rsid w:val="00C849FF"/>
    <w:rsid w:val="00C84A04"/>
    <w:rsid w:val="00C84B27"/>
    <w:rsid w:val="00C84DE0"/>
    <w:rsid w:val="00C85260"/>
    <w:rsid w:val="00C85591"/>
    <w:rsid w:val="00C85719"/>
    <w:rsid w:val="00C85E0C"/>
    <w:rsid w:val="00C86123"/>
    <w:rsid w:val="00C86336"/>
    <w:rsid w:val="00C865E2"/>
    <w:rsid w:val="00C86A6B"/>
    <w:rsid w:val="00C86C3A"/>
    <w:rsid w:val="00C86D1D"/>
    <w:rsid w:val="00C87449"/>
    <w:rsid w:val="00C87481"/>
    <w:rsid w:val="00C874D8"/>
    <w:rsid w:val="00C87569"/>
    <w:rsid w:val="00C87635"/>
    <w:rsid w:val="00C8790C"/>
    <w:rsid w:val="00C879DB"/>
    <w:rsid w:val="00C87AA7"/>
    <w:rsid w:val="00C87D36"/>
    <w:rsid w:val="00C9024A"/>
    <w:rsid w:val="00C90333"/>
    <w:rsid w:val="00C90590"/>
    <w:rsid w:val="00C906C5"/>
    <w:rsid w:val="00C906E1"/>
    <w:rsid w:val="00C90A2D"/>
    <w:rsid w:val="00C90C1E"/>
    <w:rsid w:val="00C90FF3"/>
    <w:rsid w:val="00C91189"/>
    <w:rsid w:val="00C914D1"/>
    <w:rsid w:val="00C9154A"/>
    <w:rsid w:val="00C919A5"/>
    <w:rsid w:val="00C91B02"/>
    <w:rsid w:val="00C91CDC"/>
    <w:rsid w:val="00C91E02"/>
    <w:rsid w:val="00C920E8"/>
    <w:rsid w:val="00C9220D"/>
    <w:rsid w:val="00C9221E"/>
    <w:rsid w:val="00C922DF"/>
    <w:rsid w:val="00C9262C"/>
    <w:rsid w:val="00C92765"/>
    <w:rsid w:val="00C929C7"/>
    <w:rsid w:val="00C92A69"/>
    <w:rsid w:val="00C92B83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33"/>
    <w:rsid w:val="00C946B3"/>
    <w:rsid w:val="00C94751"/>
    <w:rsid w:val="00C94793"/>
    <w:rsid w:val="00C94A8A"/>
    <w:rsid w:val="00C94DA8"/>
    <w:rsid w:val="00C951BA"/>
    <w:rsid w:val="00C951FB"/>
    <w:rsid w:val="00C953BB"/>
    <w:rsid w:val="00C9575D"/>
    <w:rsid w:val="00C95925"/>
    <w:rsid w:val="00C95AE1"/>
    <w:rsid w:val="00C95EF1"/>
    <w:rsid w:val="00C962BB"/>
    <w:rsid w:val="00C96302"/>
    <w:rsid w:val="00C96565"/>
    <w:rsid w:val="00C96716"/>
    <w:rsid w:val="00C967E5"/>
    <w:rsid w:val="00C96C65"/>
    <w:rsid w:val="00C96FCA"/>
    <w:rsid w:val="00C971A5"/>
    <w:rsid w:val="00C97494"/>
    <w:rsid w:val="00C9770A"/>
    <w:rsid w:val="00C977BE"/>
    <w:rsid w:val="00C97822"/>
    <w:rsid w:val="00C97BF8"/>
    <w:rsid w:val="00C97C70"/>
    <w:rsid w:val="00C97CA8"/>
    <w:rsid w:val="00C97DC2"/>
    <w:rsid w:val="00CA0009"/>
    <w:rsid w:val="00CA00D6"/>
    <w:rsid w:val="00CA0332"/>
    <w:rsid w:val="00CA0388"/>
    <w:rsid w:val="00CA03A6"/>
    <w:rsid w:val="00CA0758"/>
    <w:rsid w:val="00CA087A"/>
    <w:rsid w:val="00CA0A48"/>
    <w:rsid w:val="00CA107E"/>
    <w:rsid w:val="00CA1202"/>
    <w:rsid w:val="00CA14D6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1BF"/>
    <w:rsid w:val="00CA322D"/>
    <w:rsid w:val="00CA3411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90"/>
    <w:rsid w:val="00CA4ABA"/>
    <w:rsid w:val="00CA4B12"/>
    <w:rsid w:val="00CA4BB8"/>
    <w:rsid w:val="00CA4C51"/>
    <w:rsid w:val="00CA4DEF"/>
    <w:rsid w:val="00CA522D"/>
    <w:rsid w:val="00CA5532"/>
    <w:rsid w:val="00CA55C4"/>
    <w:rsid w:val="00CA5874"/>
    <w:rsid w:val="00CA59F7"/>
    <w:rsid w:val="00CA5E32"/>
    <w:rsid w:val="00CA5E71"/>
    <w:rsid w:val="00CA5EA6"/>
    <w:rsid w:val="00CA5F77"/>
    <w:rsid w:val="00CA62A1"/>
    <w:rsid w:val="00CA63F0"/>
    <w:rsid w:val="00CA642D"/>
    <w:rsid w:val="00CA65EE"/>
    <w:rsid w:val="00CA6642"/>
    <w:rsid w:val="00CA6BC8"/>
    <w:rsid w:val="00CA70C3"/>
    <w:rsid w:val="00CA70C5"/>
    <w:rsid w:val="00CA714A"/>
    <w:rsid w:val="00CA7256"/>
    <w:rsid w:val="00CA7260"/>
    <w:rsid w:val="00CA7277"/>
    <w:rsid w:val="00CA741C"/>
    <w:rsid w:val="00CA76C3"/>
    <w:rsid w:val="00CA7B57"/>
    <w:rsid w:val="00CA7D2F"/>
    <w:rsid w:val="00CA7E71"/>
    <w:rsid w:val="00CA7E99"/>
    <w:rsid w:val="00CA7FDE"/>
    <w:rsid w:val="00CB008F"/>
    <w:rsid w:val="00CB0192"/>
    <w:rsid w:val="00CB051F"/>
    <w:rsid w:val="00CB07C9"/>
    <w:rsid w:val="00CB0937"/>
    <w:rsid w:val="00CB099B"/>
    <w:rsid w:val="00CB09BD"/>
    <w:rsid w:val="00CB0B02"/>
    <w:rsid w:val="00CB0B0B"/>
    <w:rsid w:val="00CB0DD0"/>
    <w:rsid w:val="00CB0EA0"/>
    <w:rsid w:val="00CB11E9"/>
    <w:rsid w:val="00CB12CE"/>
    <w:rsid w:val="00CB13BC"/>
    <w:rsid w:val="00CB13F7"/>
    <w:rsid w:val="00CB14FB"/>
    <w:rsid w:val="00CB15B0"/>
    <w:rsid w:val="00CB175F"/>
    <w:rsid w:val="00CB1BE4"/>
    <w:rsid w:val="00CB23F0"/>
    <w:rsid w:val="00CB2AF6"/>
    <w:rsid w:val="00CB2B11"/>
    <w:rsid w:val="00CB2B88"/>
    <w:rsid w:val="00CB2DD4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717"/>
    <w:rsid w:val="00CB4724"/>
    <w:rsid w:val="00CB4EE4"/>
    <w:rsid w:val="00CB4F15"/>
    <w:rsid w:val="00CB4F79"/>
    <w:rsid w:val="00CB5265"/>
    <w:rsid w:val="00CB53C8"/>
    <w:rsid w:val="00CB57D8"/>
    <w:rsid w:val="00CB5977"/>
    <w:rsid w:val="00CB5DAD"/>
    <w:rsid w:val="00CB608C"/>
    <w:rsid w:val="00CB62BA"/>
    <w:rsid w:val="00CB6334"/>
    <w:rsid w:val="00CB64A1"/>
    <w:rsid w:val="00CB654B"/>
    <w:rsid w:val="00CB66A5"/>
    <w:rsid w:val="00CB6A5A"/>
    <w:rsid w:val="00CB6AA3"/>
    <w:rsid w:val="00CB6ABA"/>
    <w:rsid w:val="00CB6BF5"/>
    <w:rsid w:val="00CB6FEC"/>
    <w:rsid w:val="00CB75E4"/>
    <w:rsid w:val="00CB75F5"/>
    <w:rsid w:val="00CB7754"/>
    <w:rsid w:val="00CB78A4"/>
    <w:rsid w:val="00CB7910"/>
    <w:rsid w:val="00CB7A52"/>
    <w:rsid w:val="00CB7A65"/>
    <w:rsid w:val="00CB7ABA"/>
    <w:rsid w:val="00CB7B02"/>
    <w:rsid w:val="00CB7BCF"/>
    <w:rsid w:val="00CB7C80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9E"/>
    <w:rsid w:val="00CC0BC7"/>
    <w:rsid w:val="00CC0C6A"/>
    <w:rsid w:val="00CC0DEA"/>
    <w:rsid w:val="00CC0EA7"/>
    <w:rsid w:val="00CC0EF2"/>
    <w:rsid w:val="00CC10D9"/>
    <w:rsid w:val="00CC14EA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A8E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333"/>
    <w:rsid w:val="00CC5587"/>
    <w:rsid w:val="00CC57DF"/>
    <w:rsid w:val="00CC59DE"/>
    <w:rsid w:val="00CC5A9C"/>
    <w:rsid w:val="00CC5D17"/>
    <w:rsid w:val="00CC61DC"/>
    <w:rsid w:val="00CC643D"/>
    <w:rsid w:val="00CC655A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746"/>
    <w:rsid w:val="00CD0B7F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14"/>
    <w:rsid w:val="00CD2854"/>
    <w:rsid w:val="00CD296E"/>
    <w:rsid w:val="00CD29F8"/>
    <w:rsid w:val="00CD2B51"/>
    <w:rsid w:val="00CD2BC1"/>
    <w:rsid w:val="00CD2BE9"/>
    <w:rsid w:val="00CD306A"/>
    <w:rsid w:val="00CD323A"/>
    <w:rsid w:val="00CD377A"/>
    <w:rsid w:val="00CD39A7"/>
    <w:rsid w:val="00CD3A0A"/>
    <w:rsid w:val="00CD3D1C"/>
    <w:rsid w:val="00CD4214"/>
    <w:rsid w:val="00CD42E7"/>
    <w:rsid w:val="00CD4305"/>
    <w:rsid w:val="00CD454F"/>
    <w:rsid w:val="00CD460B"/>
    <w:rsid w:val="00CD470C"/>
    <w:rsid w:val="00CD4755"/>
    <w:rsid w:val="00CD48AC"/>
    <w:rsid w:val="00CD4ADF"/>
    <w:rsid w:val="00CD4F07"/>
    <w:rsid w:val="00CD5212"/>
    <w:rsid w:val="00CD521A"/>
    <w:rsid w:val="00CD541D"/>
    <w:rsid w:val="00CD5421"/>
    <w:rsid w:val="00CD551C"/>
    <w:rsid w:val="00CD5A63"/>
    <w:rsid w:val="00CD60D8"/>
    <w:rsid w:val="00CD6460"/>
    <w:rsid w:val="00CD69AF"/>
    <w:rsid w:val="00CD6D3E"/>
    <w:rsid w:val="00CD6F03"/>
    <w:rsid w:val="00CD710A"/>
    <w:rsid w:val="00CD747A"/>
    <w:rsid w:val="00CD74AA"/>
    <w:rsid w:val="00CD7918"/>
    <w:rsid w:val="00CE0213"/>
    <w:rsid w:val="00CE029C"/>
    <w:rsid w:val="00CE0314"/>
    <w:rsid w:val="00CE0718"/>
    <w:rsid w:val="00CE0842"/>
    <w:rsid w:val="00CE09B0"/>
    <w:rsid w:val="00CE0CFA"/>
    <w:rsid w:val="00CE10CC"/>
    <w:rsid w:val="00CE1626"/>
    <w:rsid w:val="00CE16E3"/>
    <w:rsid w:val="00CE1BFA"/>
    <w:rsid w:val="00CE2071"/>
    <w:rsid w:val="00CE2706"/>
    <w:rsid w:val="00CE2722"/>
    <w:rsid w:val="00CE2835"/>
    <w:rsid w:val="00CE2C34"/>
    <w:rsid w:val="00CE2D00"/>
    <w:rsid w:val="00CE3007"/>
    <w:rsid w:val="00CE3227"/>
    <w:rsid w:val="00CE3332"/>
    <w:rsid w:val="00CE365D"/>
    <w:rsid w:val="00CE36C8"/>
    <w:rsid w:val="00CE382B"/>
    <w:rsid w:val="00CE3BAE"/>
    <w:rsid w:val="00CE3C66"/>
    <w:rsid w:val="00CE43FD"/>
    <w:rsid w:val="00CE45B0"/>
    <w:rsid w:val="00CE4D06"/>
    <w:rsid w:val="00CE4F45"/>
    <w:rsid w:val="00CE4FD3"/>
    <w:rsid w:val="00CE51BB"/>
    <w:rsid w:val="00CE5304"/>
    <w:rsid w:val="00CE58AD"/>
    <w:rsid w:val="00CE598C"/>
    <w:rsid w:val="00CE5A80"/>
    <w:rsid w:val="00CE5B51"/>
    <w:rsid w:val="00CE6036"/>
    <w:rsid w:val="00CE6059"/>
    <w:rsid w:val="00CE608D"/>
    <w:rsid w:val="00CE621A"/>
    <w:rsid w:val="00CE6374"/>
    <w:rsid w:val="00CE6590"/>
    <w:rsid w:val="00CE6B9E"/>
    <w:rsid w:val="00CE6C77"/>
    <w:rsid w:val="00CE6C7E"/>
    <w:rsid w:val="00CE6E1D"/>
    <w:rsid w:val="00CE78B5"/>
    <w:rsid w:val="00CE7967"/>
    <w:rsid w:val="00CE7BC6"/>
    <w:rsid w:val="00CE7E01"/>
    <w:rsid w:val="00CE7F3B"/>
    <w:rsid w:val="00CE7FAA"/>
    <w:rsid w:val="00CF0381"/>
    <w:rsid w:val="00CF03B6"/>
    <w:rsid w:val="00CF08DC"/>
    <w:rsid w:val="00CF0980"/>
    <w:rsid w:val="00CF0C6E"/>
    <w:rsid w:val="00CF0D69"/>
    <w:rsid w:val="00CF0D6C"/>
    <w:rsid w:val="00CF0DF5"/>
    <w:rsid w:val="00CF1099"/>
    <w:rsid w:val="00CF151D"/>
    <w:rsid w:val="00CF19DC"/>
    <w:rsid w:val="00CF1BCB"/>
    <w:rsid w:val="00CF1DE5"/>
    <w:rsid w:val="00CF1E99"/>
    <w:rsid w:val="00CF1EAB"/>
    <w:rsid w:val="00CF1FAA"/>
    <w:rsid w:val="00CF20F7"/>
    <w:rsid w:val="00CF21E5"/>
    <w:rsid w:val="00CF21F9"/>
    <w:rsid w:val="00CF266D"/>
    <w:rsid w:val="00CF2B99"/>
    <w:rsid w:val="00CF30B6"/>
    <w:rsid w:val="00CF3359"/>
    <w:rsid w:val="00CF3377"/>
    <w:rsid w:val="00CF3404"/>
    <w:rsid w:val="00CF385B"/>
    <w:rsid w:val="00CF3FE8"/>
    <w:rsid w:val="00CF40BE"/>
    <w:rsid w:val="00CF4111"/>
    <w:rsid w:val="00CF42ED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5866"/>
    <w:rsid w:val="00CF64BA"/>
    <w:rsid w:val="00CF685A"/>
    <w:rsid w:val="00CF68F6"/>
    <w:rsid w:val="00CF6953"/>
    <w:rsid w:val="00CF6970"/>
    <w:rsid w:val="00CF6CAD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1CE3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2FF1"/>
    <w:rsid w:val="00D03005"/>
    <w:rsid w:val="00D03044"/>
    <w:rsid w:val="00D03188"/>
    <w:rsid w:val="00D0324C"/>
    <w:rsid w:val="00D03270"/>
    <w:rsid w:val="00D03625"/>
    <w:rsid w:val="00D03629"/>
    <w:rsid w:val="00D03998"/>
    <w:rsid w:val="00D03A16"/>
    <w:rsid w:val="00D03A27"/>
    <w:rsid w:val="00D03B41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41"/>
    <w:rsid w:val="00D06AEF"/>
    <w:rsid w:val="00D06AF7"/>
    <w:rsid w:val="00D06C3E"/>
    <w:rsid w:val="00D06E13"/>
    <w:rsid w:val="00D06E1D"/>
    <w:rsid w:val="00D06FA2"/>
    <w:rsid w:val="00D07369"/>
    <w:rsid w:val="00D07629"/>
    <w:rsid w:val="00D078CC"/>
    <w:rsid w:val="00D07BC2"/>
    <w:rsid w:val="00D07D94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879"/>
    <w:rsid w:val="00D11B3F"/>
    <w:rsid w:val="00D11B7B"/>
    <w:rsid w:val="00D11D9C"/>
    <w:rsid w:val="00D11EC2"/>
    <w:rsid w:val="00D11FDE"/>
    <w:rsid w:val="00D1226F"/>
    <w:rsid w:val="00D12AC1"/>
    <w:rsid w:val="00D12DF5"/>
    <w:rsid w:val="00D12FDF"/>
    <w:rsid w:val="00D135A7"/>
    <w:rsid w:val="00D1372E"/>
    <w:rsid w:val="00D13832"/>
    <w:rsid w:val="00D13988"/>
    <w:rsid w:val="00D13A64"/>
    <w:rsid w:val="00D13C24"/>
    <w:rsid w:val="00D13C6E"/>
    <w:rsid w:val="00D13E29"/>
    <w:rsid w:val="00D13FB4"/>
    <w:rsid w:val="00D14036"/>
    <w:rsid w:val="00D1406E"/>
    <w:rsid w:val="00D1435F"/>
    <w:rsid w:val="00D14378"/>
    <w:rsid w:val="00D143B7"/>
    <w:rsid w:val="00D14530"/>
    <w:rsid w:val="00D146D5"/>
    <w:rsid w:val="00D147C7"/>
    <w:rsid w:val="00D14AFC"/>
    <w:rsid w:val="00D14CCD"/>
    <w:rsid w:val="00D1515C"/>
    <w:rsid w:val="00D15177"/>
    <w:rsid w:val="00D1524D"/>
    <w:rsid w:val="00D1531D"/>
    <w:rsid w:val="00D15370"/>
    <w:rsid w:val="00D15531"/>
    <w:rsid w:val="00D15564"/>
    <w:rsid w:val="00D157C8"/>
    <w:rsid w:val="00D1581C"/>
    <w:rsid w:val="00D15B45"/>
    <w:rsid w:val="00D15BB3"/>
    <w:rsid w:val="00D15FCC"/>
    <w:rsid w:val="00D16326"/>
    <w:rsid w:val="00D16779"/>
    <w:rsid w:val="00D16AE8"/>
    <w:rsid w:val="00D16C4A"/>
    <w:rsid w:val="00D16FD4"/>
    <w:rsid w:val="00D17953"/>
    <w:rsid w:val="00D17BCB"/>
    <w:rsid w:val="00D17C49"/>
    <w:rsid w:val="00D17E48"/>
    <w:rsid w:val="00D17F45"/>
    <w:rsid w:val="00D20214"/>
    <w:rsid w:val="00D203EC"/>
    <w:rsid w:val="00D20AA1"/>
    <w:rsid w:val="00D20F22"/>
    <w:rsid w:val="00D2100E"/>
    <w:rsid w:val="00D2138B"/>
    <w:rsid w:val="00D213EE"/>
    <w:rsid w:val="00D21524"/>
    <w:rsid w:val="00D217AC"/>
    <w:rsid w:val="00D2195B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37"/>
    <w:rsid w:val="00D228BD"/>
    <w:rsid w:val="00D22B3D"/>
    <w:rsid w:val="00D22B87"/>
    <w:rsid w:val="00D22BD2"/>
    <w:rsid w:val="00D22BFB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4F99"/>
    <w:rsid w:val="00D2500E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07"/>
    <w:rsid w:val="00D27EE6"/>
    <w:rsid w:val="00D305BA"/>
    <w:rsid w:val="00D306FF"/>
    <w:rsid w:val="00D30758"/>
    <w:rsid w:val="00D307D2"/>
    <w:rsid w:val="00D3083A"/>
    <w:rsid w:val="00D308DB"/>
    <w:rsid w:val="00D3092C"/>
    <w:rsid w:val="00D30ECF"/>
    <w:rsid w:val="00D31426"/>
    <w:rsid w:val="00D316B5"/>
    <w:rsid w:val="00D31767"/>
    <w:rsid w:val="00D3187E"/>
    <w:rsid w:val="00D31A0D"/>
    <w:rsid w:val="00D31C75"/>
    <w:rsid w:val="00D31CE2"/>
    <w:rsid w:val="00D31D39"/>
    <w:rsid w:val="00D31F15"/>
    <w:rsid w:val="00D31F1F"/>
    <w:rsid w:val="00D3220B"/>
    <w:rsid w:val="00D32779"/>
    <w:rsid w:val="00D32A66"/>
    <w:rsid w:val="00D32B11"/>
    <w:rsid w:val="00D32DF6"/>
    <w:rsid w:val="00D32F2C"/>
    <w:rsid w:val="00D33055"/>
    <w:rsid w:val="00D33595"/>
    <w:rsid w:val="00D3360C"/>
    <w:rsid w:val="00D33734"/>
    <w:rsid w:val="00D3386D"/>
    <w:rsid w:val="00D3396F"/>
    <w:rsid w:val="00D33D0A"/>
    <w:rsid w:val="00D33F04"/>
    <w:rsid w:val="00D33F94"/>
    <w:rsid w:val="00D34175"/>
    <w:rsid w:val="00D341EE"/>
    <w:rsid w:val="00D343D9"/>
    <w:rsid w:val="00D344D3"/>
    <w:rsid w:val="00D345E7"/>
    <w:rsid w:val="00D34A1F"/>
    <w:rsid w:val="00D34C22"/>
    <w:rsid w:val="00D34ECB"/>
    <w:rsid w:val="00D350C4"/>
    <w:rsid w:val="00D35178"/>
    <w:rsid w:val="00D3524B"/>
    <w:rsid w:val="00D35287"/>
    <w:rsid w:val="00D354B8"/>
    <w:rsid w:val="00D35598"/>
    <w:rsid w:val="00D358B2"/>
    <w:rsid w:val="00D35C79"/>
    <w:rsid w:val="00D35CE7"/>
    <w:rsid w:val="00D360A6"/>
    <w:rsid w:val="00D360F3"/>
    <w:rsid w:val="00D3632D"/>
    <w:rsid w:val="00D36744"/>
    <w:rsid w:val="00D36751"/>
    <w:rsid w:val="00D369A4"/>
    <w:rsid w:val="00D36C49"/>
    <w:rsid w:val="00D36CD9"/>
    <w:rsid w:val="00D37616"/>
    <w:rsid w:val="00D376DE"/>
    <w:rsid w:val="00D3779C"/>
    <w:rsid w:val="00D379B1"/>
    <w:rsid w:val="00D37B78"/>
    <w:rsid w:val="00D37CE3"/>
    <w:rsid w:val="00D4001E"/>
    <w:rsid w:val="00D4004C"/>
    <w:rsid w:val="00D4025B"/>
    <w:rsid w:val="00D40539"/>
    <w:rsid w:val="00D406E2"/>
    <w:rsid w:val="00D40C00"/>
    <w:rsid w:val="00D40C0F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0"/>
    <w:rsid w:val="00D41CF1"/>
    <w:rsid w:val="00D41E87"/>
    <w:rsid w:val="00D41ED1"/>
    <w:rsid w:val="00D41F86"/>
    <w:rsid w:val="00D42114"/>
    <w:rsid w:val="00D42155"/>
    <w:rsid w:val="00D4258B"/>
    <w:rsid w:val="00D4260F"/>
    <w:rsid w:val="00D429F3"/>
    <w:rsid w:val="00D42CC1"/>
    <w:rsid w:val="00D42DBC"/>
    <w:rsid w:val="00D42F28"/>
    <w:rsid w:val="00D43256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2B4"/>
    <w:rsid w:val="00D44805"/>
    <w:rsid w:val="00D44DE0"/>
    <w:rsid w:val="00D44F1A"/>
    <w:rsid w:val="00D4533C"/>
    <w:rsid w:val="00D454C3"/>
    <w:rsid w:val="00D45A0D"/>
    <w:rsid w:val="00D45D7A"/>
    <w:rsid w:val="00D45FDC"/>
    <w:rsid w:val="00D46057"/>
    <w:rsid w:val="00D4644B"/>
    <w:rsid w:val="00D46527"/>
    <w:rsid w:val="00D465EF"/>
    <w:rsid w:val="00D46B14"/>
    <w:rsid w:val="00D46EB6"/>
    <w:rsid w:val="00D47283"/>
    <w:rsid w:val="00D47482"/>
    <w:rsid w:val="00D4752A"/>
    <w:rsid w:val="00D4764F"/>
    <w:rsid w:val="00D476F2"/>
    <w:rsid w:val="00D4783A"/>
    <w:rsid w:val="00D47C92"/>
    <w:rsid w:val="00D47DDB"/>
    <w:rsid w:val="00D501A6"/>
    <w:rsid w:val="00D501C0"/>
    <w:rsid w:val="00D50302"/>
    <w:rsid w:val="00D503B4"/>
    <w:rsid w:val="00D506DA"/>
    <w:rsid w:val="00D50855"/>
    <w:rsid w:val="00D50B97"/>
    <w:rsid w:val="00D50DC8"/>
    <w:rsid w:val="00D50E30"/>
    <w:rsid w:val="00D513D2"/>
    <w:rsid w:val="00D51516"/>
    <w:rsid w:val="00D515F1"/>
    <w:rsid w:val="00D519E3"/>
    <w:rsid w:val="00D51C9E"/>
    <w:rsid w:val="00D51DDE"/>
    <w:rsid w:val="00D51ECF"/>
    <w:rsid w:val="00D51FA4"/>
    <w:rsid w:val="00D52580"/>
    <w:rsid w:val="00D52C01"/>
    <w:rsid w:val="00D52C43"/>
    <w:rsid w:val="00D52D81"/>
    <w:rsid w:val="00D52F9C"/>
    <w:rsid w:val="00D53071"/>
    <w:rsid w:val="00D53096"/>
    <w:rsid w:val="00D53191"/>
    <w:rsid w:val="00D5324A"/>
    <w:rsid w:val="00D532D5"/>
    <w:rsid w:val="00D53429"/>
    <w:rsid w:val="00D53487"/>
    <w:rsid w:val="00D536BA"/>
    <w:rsid w:val="00D539E9"/>
    <w:rsid w:val="00D53EBA"/>
    <w:rsid w:val="00D5417A"/>
    <w:rsid w:val="00D54231"/>
    <w:rsid w:val="00D544DD"/>
    <w:rsid w:val="00D54614"/>
    <w:rsid w:val="00D54728"/>
    <w:rsid w:val="00D547C3"/>
    <w:rsid w:val="00D54A03"/>
    <w:rsid w:val="00D54AD6"/>
    <w:rsid w:val="00D54BC6"/>
    <w:rsid w:val="00D54F5A"/>
    <w:rsid w:val="00D551B6"/>
    <w:rsid w:val="00D55271"/>
    <w:rsid w:val="00D554B1"/>
    <w:rsid w:val="00D556F7"/>
    <w:rsid w:val="00D5581B"/>
    <w:rsid w:val="00D55A1D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17"/>
    <w:rsid w:val="00D566AD"/>
    <w:rsid w:val="00D566B6"/>
    <w:rsid w:val="00D568E9"/>
    <w:rsid w:val="00D56BFB"/>
    <w:rsid w:val="00D56CA5"/>
    <w:rsid w:val="00D56D7E"/>
    <w:rsid w:val="00D57088"/>
    <w:rsid w:val="00D57350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88A"/>
    <w:rsid w:val="00D60A14"/>
    <w:rsid w:val="00D60C35"/>
    <w:rsid w:val="00D60CC6"/>
    <w:rsid w:val="00D60FAD"/>
    <w:rsid w:val="00D61065"/>
    <w:rsid w:val="00D612B8"/>
    <w:rsid w:val="00D6145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C4F"/>
    <w:rsid w:val="00D63D30"/>
    <w:rsid w:val="00D63DFC"/>
    <w:rsid w:val="00D642A5"/>
    <w:rsid w:val="00D6462E"/>
    <w:rsid w:val="00D64A99"/>
    <w:rsid w:val="00D64B2D"/>
    <w:rsid w:val="00D64B31"/>
    <w:rsid w:val="00D6517C"/>
    <w:rsid w:val="00D65251"/>
    <w:rsid w:val="00D6530E"/>
    <w:rsid w:val="00D65347"/>
    <w:rsid w:val="00D65656"/>
    <w:rsid w:val="00D65CAF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6DA6"/>
    <w:rsid w:val="00D672E4"/>
    <w:rsid w:val="00D67529"/>
    <w:rsid w:val="00D67573"/>
    <w:rsid w:val="00D67950"/>
    <w:rsid w:val="00D67A2D"/>
    <w:rsid w:val="00D67C6A"/>
    <w:rsid w:val="00D67CEA"/>
    <w:rsid w:val="00D67DC0"/>
    <w:rsid w:val="00D67DE8"/>
    <w:rsid w:val="00D67F06"/>
    <w:rsid w:val="00D70122"/>
    <w:rsid w:val="00D7025D"/>
    <w:rsid w:val="00D70999"/>
    <w:rsid w:val="00D70A09"/>
    <w:rsid w:val="00D70FDA"/>
    <w:rsid w:val="00D7153C"/>
    <w:rsid w:val="00D7161A"/>
    <w:rsid w:val="00D7167A"/>
    <w:rsid w:val="00D718A3"/>
    <w:rsid w:val="00D71C8F"/>
    <w:rsid w:val="00D71EE9"/>
    <w:rsid w:val="00D71F13"/>
    <w:rsid w:val="00D71FDD"/>
    <w:rsid w:val="00D72187"/>
    <w:rsid w:val="00D723FB"/>
    <w:rsid w:val="00D7243D"/>
    <w:rsid w:val="00D727BB"/>
    <w:rsid w:val="00D72A23"/>
    <w:rsid w:val="00D72B3D"/>
    <w:rsid w:val="00D72DAF"/>
    <w:rsid w:val="00D731CB"/>
    <w:rsid w:val="00D73399"/>
    <w:rsid w:val="00D73497"/>
    <w:rsid w:val="00D73623"/>
    <w:rsid w:val="00D738C1"/>
    <w:rsid w:val="00D739D8"/>
    <w:rsid w:val="00D739E9"/>
    <w:rsid w:val="00D739F4"/>
    <w:rsid w:val="00D73AD4"/>
    <w:rsid w:val="00D74101"/>
    <w:rsid w:val="00D7431F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6DB4"/>
    <w:rsid w:val="00D772FF"/>
    <w:rsid w:val="00D7750F"/>
    <w:rsid w:val="00D7754D"/>
    <w:rsid w:val="00D7787E"/>
    <w:rsid w:val="00D778CB"/>
    <w:rsid w:val="00D77934"/>
    <w:rsid w:val="00D77A57"/>
    <w:rsid w:val="00D77BB4"/>
    <w:rsid w:val="00D77DCD"/>
    <w:rsid w:val="00D77E7B"/>
    <w:rsid w:val="00D77ECC"/>
    <w:rsid w:val="00D77FEB"/>
    <w:rsid w:val="00D80190"/>
    <w:rsid w:val="00D802D3"/>
    <w:rsid w:val="00D806F0"/>
    <w:rsid w:val="00D80EF6"/>
    <w:rsid w:val="00D80FF8"/>
    <w:rsid w:val="00D8101E"/>
    <w:rsid w:val="00D81567"/>
    <w:rsid w:val="00D817D5"/>
    <w:rsid w:val="00D81ADC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D4C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65"/>
    <w:rsid w:val="00D84097"/>
    <w:rsid w:val="00D84194"/>
    <w:rsid w:val="00D842BB"/>
    <w:rsid w:val="00D842DE"/>
    <w:rsid w:val="00D843E2"/>
    <w:rsid w:val="00D845B4"/>
    <w:rsid w:val="00D847F4"/>
    <w:rsid w:val="00D84DE3"/>
    <w:rsid w:val="00D84ED9"/>
    <w:rsid w:val="00D8505A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85"/>
    <w:rsid w:val="00D915C1"/>
    <w:rsid w:val="00D91676"/>
    <w:rsid w:val="00D91C6A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21"/>
    <w:rsid w:val="00D93CA8"/>
    <w:rsid w:val="00D93D2D"/>
    <w:rsid w:val="00D940C0"/>
    <w:rsid w:val="00D9412B"/>
    <w:rsid w:val="00D941F5"/>
    <w:rsid w:val="00D94505"/>
    <w:rsid w:val="00D945AE"/>
    <w:rsid w:val="00D9482B"/>
    <w:rsid w:val="00D94D78"/>
    <w:rsid w:val="00D94E3C"/>
    <w:rsid w:val="00D950D2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6ECE"/>
    <w:rsid w:val="00D972B6"/>
    <w:rsid w:val="00D97519"/>
    <w:rsid w:val="00D97700"/>
    <w:rsid w:val="00D9773A"/>
    <w:rsid w:val="00D97915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697"/>
    <w:rsid w:val="00DA18E9"/>
    <w:rsid w:val="00DA19B5"/>
    <w:rsid w:val="00DA1B72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E5B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3FD9"/>
    <w:rsid w:val="00DA42EF"/>
    <w:rsid w:val="00DA43F8"/>
    <w:rsid w:val="00DA448C"/>
    <w:rsid w:val="00DA44BA"/>
    <w:rsid w:val="00DA4610"/>
    <w:rsid w:val="00DA4836"/>
    <w:rsid w:val="00DA48EF"/>
    <w:rsid w:val="00DA4CB2"/>
    <w:rsid w:val="00DA4D5A"/>
    <w:rsid w:val="00DA5357"/>
    <w:rsid w:val="00DA53B1"/>
    <w:rsid w:val="00DA53FC"/>
    <w:rsid w:val="00DA5A68"/>
    <w:rsid w:val="00DA5A69"/>
    <w:rsid w:val="00DA5A82"/>
    <w:rsid w:val="00DA5B93"/>
    <w:rsid w:val="00DA5BCE"/>
    <w:rsid w:val="00DA5C2E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515"/>
    <w:rsid w:val="00DA7777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A1C"/>
    <w:rsid w:val="00DB0B4D"/>
    <w:rsid w:val="00DB0B8F"/>
    <w:rsid w:val="00DB0C79"/>
    <w:rsid w:val="00DB0D8D"/>
    <w:rsid w:val="00DB0DD8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BD1"/>
    <w:rsid w:val="00DB1CA7"/>
    <w:rsid w:val="00DB1DDA"/>
    <w:rsid w:val="00DB1F1B"/>
    <w:rsid w:val="00DB1FDD"/>
    <w:rsid w:val="00DB225F"/>
    <w:rsid w:val="00DB276C"/>
    <w:rsid w:val="00DB2AD7"/>
    <w:rsid w:val="00DB3297"/>
    <w:rsid w:val="00DB3353"/>
    <w:rsid w:val="00DB3AA4"/>
    <w:rsid w:val="00DB3C1C"/>
    <w:rsid w:val="00DB3D08"/>
    <w:rsid w:val="00DB3DB4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42E"/>
    <w:rsid w:val="00DB6532"/>
    <w:rsid w:val="00DB6594"/>
    <w:rsid w:val="00DB6705"/>
    <w:rsid w:val="00DB697C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03C"/>
    <w:rsid w:val="00DC02A7"/>
    <w:rsid w:val="00DC073C"/>
    <w:rsid w:val="00DC09AB"/>
    <w:rsid w:val="00DC09B9"/>
    <w:rsid w:val="00DC0D8C"/>
    <w:rsid w:val="00DC0F53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312"/>
    <w:rsid w:val="00DC2327"/>
    <w:rsid w:val="00DC26FF"/>
    <w:rsid w:val="00DC2CD2"/>
    <w:rsid w:val="00DC3289"/>
    <w:rsid w:val="00DC340A"/>
    <w:rsid w:val="00DC355F"/>
    <w:rsid w:val="00DC39AB"/>
    <w:rsid w:val="00DC39FB"/>
    <w:rsid w:val="00DC3B6D"/>
    <w:rsid w:val="00DC3B8A"/>
    <w:rsid w:val="00DC3F9E"/>
    <w:rsid w:val="00DC4149"/>
    <w:rsid w:val="00DC43D5"/>
    <w:rsid w:val="00DC440A"/>
    <w:rsid w:val="00DC470A"/>
    <w:rsid w:val="00DC4BD4"/>
    <w:rsid w:val="00DC4C89"/>
    <w:rsid w:val="00DC4FD3"/>
    <w:rsid w:val="00DC53F2"/>
    <w:rsid w:val="00DC5492"/>
    <w:rsid w:val="00DC560F"/>
    <w:rsid w:val="00DC56FA"/>
    <w:rsid w:val="00DC5A59"/>
    <w:rsid w:val="00DC5C57"/>
    <w:rsid w:val="00DC5D75"/>
    <w:rsid w:val="00DC6049"/>
    <w:rsid w:val="00DC6316"/>
    <w:rsid w:val="00DC65C9"/>
    <w:rsid w:val="00DC668D"/>
    <w:rsid w:val="00DC6767"/>
    <w:rsid w:val="00DC67D7"/>
    <w:rsid w:val="00DC6A4E"/>
    <w:rsid w:val="00DC6DDC"/>
    <w:rsid w:val="00DC6F5A"/>
    <w:rsid w:val="00DC7675"/>
    <w:rsid w:val="00DD0053"/>
    <w:rsid w:val="00DD0088"/>
    <w:rsid w:val="00DD028C"/>
    <w:rsid w:val="00DD02CF"/>
    <w:rsid w:val="00DD03F8"/>
    <w:rsid w:val="00DD03FE"/>
    <w:rsid w:val="00DD061E"/>
    <w:rsid w:val="00DD06A5"/>
    <w:rsid w:val="00DD06F9"/>
    <w:rsid w:val="00DD072E"/>
    <w:rsid w:val="00DD07E1"/>
    <w:rsid w:val="00DD0A96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B36"/>
    <w:rsid w:val="00DD2CC2"/>
    <w:rsid w:val="00DD2CDD"/>
    <w:rsid w:val="00DD2DA0"/>
    <w:rsid w:val="00DD2DD5"/>
    <w:rsid w:val="00DD2E3A"/>
    <w:rsid w:val="00DD3027"/>
    <w:rsid w:val="00DD3056"/>
    <w:rsid w:val="00DD306C"/>
    <w:rsid w:val="00DD32ED"/>
    <w:rsid w:val="00DD332F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63"/>
    <w:rsid w:val="00DD648B"/>
    <w:rsid w:val="00DD64FD"/>
    <w:rsid w:val="00DD650F"/>
    <w:rsid w:val="00DD6961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ED3"/>
    <w:rsid w:val="00DE0F82"/>
    <w:rsid w:val="00DE1498"/>
    <w:rsid w:val="00DE1AB2"/>
    <w:rsid w:val="00DE1B90"/>
    <w:rsid w:val="00DE1DB1"/>
    <w:rsid w:val="00DE1E56"/>
    <w:rsid w:val="00DE1F81"/>
    <w:rsid w:val="00DE1FDE"/>
    <w:rsid w:val="00DE24AD"/>
    <w:rsid w:val="00DE24F1"/>
    <w:rsid w:val="00DE2686"/>
    <w:rsid w:val="00DE28AA"/>
    <w:rsid w:val="00DE2901"/>
    <w:rsid w:val="00DE2C8E"/>
    <w:rsid w:val="00DE2CC1"/>
    <w:rsid w:val="00DE30D9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3FCF"/>
    <w:rsid w:val="00DE4062"/>
    <w:rsid w:val="00DE411A"/>
    <w:rsid w:val="00DE4166"/>
    <w:rsid w:val="00DE422B"/>
    <w:rsid w:val="00DE4660"/>
    <w:rsid w:val="00DE49B5"/>
    <w:rsid w:val="00DE4A29"/>
    <w:rsid w:val="00DE4FA5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0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79C"/>
    <w:rsid w:val="00DE7937"/>
    <w:rsid w:val="00DE7942"/>
    <w:rsid w:val="00DE7A3A"/>
    <w:rsid w:val="00DF0635"/>
    <w:rsid w:val="00DF0640"/>
    <w:rsid w:val="00DF0692"/>
    <w:rsid w:val="00DF07CF"/>
    <w:rsid w:val="00DF099F"/>
    <w:rsid w:val="00DF0A93"/>
    <w:rsid w:val="00DF0A97"/>
    <w:rsid w:val="00DF0B47"/>
    <w:rsid w:val="00DF0E06"/>
    <w:rsid w:val="00DF1298"/>
    <w:rsid w:val="00DF13BA"/>
    <w:rsid w:val="00DF1477"/>
    <w:rsid w:val="00DF15F2"/>
    <w:rsid w:val="00DF19FE"/>
    <w:rsid w:val="00DF1FDD"/>
    <w:rsid w:val="00DF2241"/>
    <w:rsid w:val="00DF24CD"/>
    <w:rsid w:val="00DF273D"/>
    <w:rsid w:val="00DF284C"/>
    <w:rsid w:val="00DF2899"/>
    <w:rsid w:val="00DF2BCA"/>
    <w:rsid w:val="00DF2C0D"/>
    <w:rsid w:val="00DF2CFA"/>
    <w:rsid w:val="00DF2EFA"/>
    <w:rsid w:val="00DF309C"/>
    <w:rsid w:val="00DF3484"/>
    <w:rsid w:val="00DF35E8"/>
    <w:rsid w:val="00DF37B4"/>
    <w:rsid w:val="00DF3845"/>
    <w:rsid w:val="00DF386C"/>
    <w:rsid w:val="00DF38EC"/>
    <w:rsid w:val="00DF3955"/>
    <w:rsid w:val="00DF3B50"/>
    <w:rsid w:val="00DF3C9A"/>
    <w:rsid w:val="00DF3CD8"/>
    <w:rsid w:val="00DF3D1B"/>
    <w:rsid w:val="00DF3DBE"/>
    <w:rsid w:val="00DF3DD0"/>
    <w:rsid w:val="00DF4248"/>
    <w:rsid w:val="00DF42A7"/>
    <w:rsid w:val="00DF4497"/>
    <w:rsid w:val="00DF45C6"/>
    <w:rsid w:val="00DF45DD"/>
    <w:rsid w:val="00DF4A1C"/>
    <w:rsid w:val="00DF4AE4"/>
    <w:rsid w:val="00DF4B08"/>
    <w:rsid w:val="00DF524E"/>
    <w:rsid w:val="00DF527D"/>
    <w:rsid w:val="00DF5A6D"/>
    <w:rsid w:val="00DF5B6B"/>
    <w:rsid w:val="00DF63DF"/>
    <w:rsid w:val="00DF64A3"/>
    <w:rsid w:val="00DF686F"/>
    <w:rsid w:val="00DF6B6E"/>
    <w:rsid w:val="00DF6CB0"/>
    <w:rsid w:val="00DF6CF3"/>
    <w:rsid w:val="00DF6D99"/>
    <w:rsid w:val="00DF7037"/>
    <w:rsid w:val="00DF7249"/>
    <w:rsid w:val="00DF72C9"/>
    <w:rsid w:val="00DF73C8"/>
    <w:rsid w:val="00DF7456"/>
    <w:rsid w:val="00DF759F"/>
    <w:rsid w:val="00DF77B0"/>
    <w:rsid w:val="00DF797A"/>
    <w:rsid w:val="00DF7AD1"/>
    <w:rsid w:val="00DF7B34"/>
    <w:rsid w:val="00DF7C80"/>
    <w:rsid w:val="00DF7D25"/>
    <w:rsid w:val="00DF7DF2"/>
    <w:rsid w:val="00DF7F26"/>
    <w:rsid w:val="00E001C0"/>
    <w:rsid w:val="00E001C2"/>
    <w:rsid w:val="00E00389"/>
    <w:rsid w:val="00E005CC"/>
    <w:rsid w:val="00E005F4"/>
    <w:rsid w:val="00E00606"/>
    <w:rsid w:val="00E0060E"/>
    <w:rsid w:val="00E00A14"/>
    <w:rsid w:val="00E00A64"/>
    <w:rsid w:val="00E00B76"/>
    <w:rsid w:val="00E00BD8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40A"/>
    <w:rsid w:val="00E03968"/>
    <w:rsid w:val="00E03A14"/>
    <w:rsid w:val="00E03B9D"/>
    <w:rsid w:val="00E03BF8"/>
    <w:rsid w:val="00E03EB4"/>
    <w:rsid w:val="00E0418A"/>
    <w:rsid w:val="00E04432"/>
    <w:rsid w:val="00E044EF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59E"/>
    <w:rsid w:val="00E0589A"/>
    <w:rsid w:val="00E059D6"/>
    <w:rsid w:val="00E05B93"/>
    <w:rsid w:val="00E05BB4"/>
    <w:rsid w:val="00E05CD3"/>
    <w:rsid w:val="00E05DB7"/>
    <w:rsid w:val="00E06648"/>
    <w:rsid w:val="00E066AC"/>
    <w:rsid w:val="00E066D3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458"/>
    <w:rsid w:val="00E135EF"/>
    <w:rsid w:val="00E13798"/>
    <w:rsid w:val="00E138E5"/>
    <w:rsid w:val="00E13911"/>
    <w:rsid w:val="00E13915"/>
    <w:rsid w:val="00E13949"/>
    <w:rsid w:val="00E13C05"/>
    <w:rsid w:val="00E1406E"/>
    <w:rsid w:val="00E14572"/>
    <w:rsid w:val="00E14B4B"/>
    <w:rsid w:val="00E14C3F"/>
    <w:rsid w:val="00E14CB9"/>
    <w:rsid w:val="00E15088"/>
    <w:rsid w:val="00E15285"/>
    <w:rsid w:val="00E154A5"/>
    <w:rsid w:val="00E15588"/>
    <w:rsid w:val="00E15598"/>
    <w:rsid w:val="00E1599A"/>
    <w:rsid w:val="00E15B51"/>
    <w:rsid w:val="00E15CFF"/>
    <w:rsid w:val="00E16143"/>
    <w:rsid w:val="00E161F8"/>
    <w:rsid w:val="00E162ED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37"/>
    <w:rsid w:val="00E2085C"/>
    <w:rsid w:val="00E20892"/>
    <w:rsid w:val="00E20CA4"/>
    <w:rsid w:val="00E20CAD"/>
    <w:rsid w:val="00E2125F"/>
    <w:rsid w:val="00E21452"/>
    <w:rsid w:val="00E216A8"/>
    <w:rsid w:val="00E218E0"/>
    <w:rsid w:val="00E218FA"/>
    <w:rsid w:val="00E21AE6"/>
    <w:rsid w:val="00E21AED"/>
    <w:rsid w:val="00E21C30"/>
    <w:rsid w:val="00E21E0F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690"/>
    <w:rsid w:val="00E23903"/>
    <w:rsid w:val="00E23B72"/>
    <w:rsid w:val="00E23C1C"/>
    <w:rsid w:val="00E23D28"/>
    <w:rsid w:val="00E23E8D"/>
    <w:rsid w:val="00E2400B"/>
    <w:rsid w:val="00E243FB"/>
    <w:rsid w:val="00E24501"/>
    <w:rsid w:val="00E246EF"/>
    <w:rsid w:val="00E24949"/>
    <w:rsid w:val="00E24981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6ACF"/>
    <w:rsid w:val="00E26C9C"/>
    <w:rsid w:val="00E275B3"/>
    <w:rsid w:val="00E277DF"/>
    <w:rsid w:val="00E279D0"/>
    <w:rsid w:val="00E27F25"/>
    <w:rsid w:val="00E304C0"/>
    <w:rsid w:val="00E305AA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C5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9F"/>
    <w:rsid w:val="00E32CA5"/>
    <w:rsid w:val="00E32E16"/>
    <w:rsid w:val="00E32EEE"/>
    <w:rsid w:val="00E330CA"/>
    <w:rsid w:val="00E33147"/>
    <w:rsid w:val="00E33151"/>
    <w:rsid w:val="00E333A7"/>
    <w:rsid w:val="00E336C6"/>
    <w:rsid w:val="00E33975"/>
    <w:rsid w:val="00E339EA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45"/>
    <w:rsid w:val="00E35DB9"/>
    <w:rsid w:val="00E3681B"/>
    <w:rsid w:val="00E36ADB"/>
    <w:rsid w:val="00E36B77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A9B"/>
    <w:rsid w:val="00E37B43"/>
    <w:rsid w:val="00E37ECE"/>
    <w:rsid w:val="00E37FAA"/>
    <w:rsid w:val="00E4001C"/>
    <w:rsid w:val="00E40293"/>
    <w:rsid w:val="00E402B0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C82"/>
    <w:rsid w:val="00E41E77"/>
    <w:rsid w:val="00E42196"/>
    <w:rsid w:val="00E42972"/>
    <w:rsid w:val="00E42C8F"/>
    <w:rsid w:val="00E42C9A"/>
    <w:rsid w:val="00E42EC3"/>
    <w:rsid w:val="00E43006"/>
    <w:rsid w:val="00E43136"/>
    <w:rsid w:val="00E43150"/>
    <w:rsid w:val="00E43195"/>
    <w:rsid w:val="00E432D1"/>
    <w:rsid w:val="00E4330E"/>
    <w:rsid w:val="00E4357D"/>
    <w:rsid w:val="00E438AB"/>
    <w:rsid w:val="00E43C5E"/>
    <w:rsid w:val="00E43D98"/>
    <w:rsid w:val="00E43DEA"/>
    <w:rsid w:val="00E43ED6"/>
    <w:rsid w:val="00E44215"/>
    <w:rsid w:val="00E44430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470"/>
    <w:rsid w:val="00E46579"/>
    <w:rsid w:val="00E467BF"/>
    <w:rsid w:val="00E46996"/>
    <w:rsid w:val="00E46A4C"/>
    <w:rsid w:val="00E46E1A"/>
    <w:rsid w:val="00E46E8E"/>
    <w:rsid w:val="00E470DE"/>
    <w:rsid w:val="00E473F8"/>
    <w:rsid w:val="00E47542"/>
    <w:rsid w:val="00E47598"/>
    <w:rsid w:val="00E4776C"/>
    <w:rsid w:val="00E4785F"/>
    <w:rsid w:val="00E478A0"/>
    <w:rsid w:val="00E478AE"/>
    <w:rsid w:val="00E47A35"/>
    <w:rsid w:val="00E47A36"/>
    <w:rsid w:val="00E47AF4"/>
    <w:rsid w:val="00E47CD1"/>
    <w:rsid w:val="00E5070B"/>
    <w:rsid w:val="00E50B90"/>
    <w:rsid w:val="00E50BA8"/>
    <w:rsid w:val="00E50BBC"/>
    <w:rsid w:val="00E51138"/>
    <w:rsid w:val="00E5118C"/>
    <w:rsid w:val="00E512D3"/>
    <w:rsid w:val="00E5135D"/>
    <w:rsid w:val="00E51BBC"/>
    <w:rsid w:val="00E51C16"/>
    <w:rsid w:val="00E51F28"/>
    <w:rsid w:val="00E5201F"/>
    <w:rsid w:val="00E521DE"/>
    <w:rsid w:val="00E522A6"/>
    <w:rsid w:val="00E524CD"/>
    <w:rsid w:val="00E52875"/>
    <w:rsid w:val="00E5288B"/>
    <w:rsid w:val="00E52911"/>
    <w:rsid w:val="00E5296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0E7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55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E5"/>
    <w:rsid w:val="00E62318"/>
    <w:rsid w:val="00E6236A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6EEF"/>
    <w:rsid w:val="00E67014"/>
    <w:rsid w:val="00E6704F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B87"/>
    <w:rsid w:val="00E70EF7"/>
    <w:rsid w:val="00E70F58"/>
    <w:rsid w:val="00E7107D"/>
    <w:rsid w:val="00E71293"/>
    <w:rsid w:val="00E71441"/>
    <w:rsid w:val="00E7153D"/>
    <w:rsid w:val="00E7188C"/>
    <w:rsid w:val="00E71892"/>
    <w:rsid w:val="00E71977"/>
    <w:rsid w:val="00E71A2D"/>
    <w:rsid w:val="00E71CE9"/>
    <w:rsid w:val="00E71D69"/>
    <w:rsid w:val="00E71DC8"/>
    <w:rsid w:val="00E71E22"/>
    <w:rsid w:val="00E721CE"/>
    <w:rsid w:val="00E724AD"/>
    <w:rsid w:val="00E727F5"/>
    <w:rsid w:val="00E728EB"/>
    <w:rsid w:val="00E72A86"/>
    <w:rsid w:val="00E72BEE"/>
    <w:rsid w:val="00E72FE2"/>
    <w:rsid w:val="00E7345D"/>
    <w:rsid w:val="00E73595"/>
    <w:rsid w:val="00E7359C"/>
    <w:rsid w:val="00E735F7"/>
    <w:rsid w:val="00E73691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701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90E"/>
    <w:rsid w:val="00E77A30"/>
    <w:rsid w:val="00E77AE9"/>
    <w:rsid w:val="00E77D4A"/>
    <w:rsid w:val="00E77ED7"/>
    <w:rsid w:val="00E77F77"/>
    <w:rsid w:val="00E8011C"/>
    <w:rsid w:val="00E8026A"/>
    <w:rsid w:val="00E80732"/>
    <w:rsid w:val="00E80939"/>
    <w:rsid w:val="00E80A78"/>
    <w:rsid w:val="00E80E0F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0B"/>
    <w:rsid w:val="00E84E1E"/>
    <w:rsid w:val="00E85095"/>
    <w:rsid w:val="00E8557B"/>
    <w:rsid w:val="00E856EB"/>
    <w:rsid w:val="00E859F2"/>
    <w:rsid w:val="00E85B2D"/>
    <w:rsid w:val="00E85B73"/>
    <w:rsid w:val="00E85D3A"/>
    <w:rsid w:val="00E85EE6"/>
    <w:rsid w:val="00E8612B"/>
    <w:rsid w:val="00E8621B"/>
    <w:rsid w:val="00E8628D"/>
    <w:rsid w:val="00E86530"/>
    <w:rsid w:val="00E868CD"/>
    <w:rsid w:val="00E869F3"/>
    <w:rsid w:val="00E86A88"/>
    <w:rsid w:val="00E8707E"/>
    <w:rsid w:val="00E8752A"/>
    <w:rsid w:val="00E87595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465"/>
    <w:rsid w:val="00E916B9"/>
    <w:rsid w:val="00E9173A"/>
    <w:rsid w:val="00E91C5F"/>
    <w:rsid w:val="00E91D94"/>
    <w:rsid w:val="00E9208C"/>
    <w:rsid w:val="00E924B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624"/>
    <w:rsid w:val="00E93A2D"/>
    <w:rsid w:val="00E93A89"/>
    <w:rsid w:val="00E93B53"/>
    <w:rsid w:val="00E93B84"/>
    <w:rsid w:val="00E93B8D"/>
    <w:rsid w:val="00E93C7B"/>
    <w:rsid w:val="00E940AE"/>
    <w:rsid w:val="00E941F4"/>
    <w:rsid w:val="00E9466B"/>
    <w:rsid w:val="00E947E3"/>
    <w:rsid w:val="00E94D05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58"/>
    <w:rsid w:val="00E95793"/>
    <w:rsid w:val="00E95928"/>
    <w:rsid w:val="00E9594E"/>
    <w:rsid w:val="00E9598E"/>
    <w:rsid w:val="00E95A9A"/>
    <w:rsid w:val="00E95C45"/>
    <w:rsid w:val="00E9656A"/>
    <w:rsid w:val="00E967C4"/>
    <w:rsid w:val="00E96831"/>
    <w:rsid w:val="00E96A0E"/>
    <w:rsid w:val="00E96AEB"/>
    <w:rsid w:val="00E96E21"/>
    <w:rsid w:val="00E970E5"/>
    <w:rsid w:val="00E9712B"/>
    <w:rsid w:val="00E97362"/>
    <w:rsid w:val="00E979CB"/>
    <w:rsid w:val="00E97AC6"/>
    <w:rsid w:val="00E97AF6"/>
    <w:rsid w:val="00E97C1E"/>
    <w:rsid w:val="00E97C62"/>
    <w:rsid w:val="00E97C87"/>
    <w:rsid w:val="00E97F78"/>
    <w:rsid w:val="00EA01A4"/>
    <w:rsid w:val="00EA05E6"/>
    <w:rsid w:val="00EA0784"/>
    <w:rsid w:val="00EA0A78"/>
    <w:rsid w:val="00EA0B1A"/>
    <w:rsid w:val="00EA0CC2"/>
    <w:rsid w:val="00EA0D9E"/>
    <w:rsid w:val="00EA0E04"/>
    <w:rsid w:val="00EA0F7B"/>
    <w:rsid w:val="00EA1055"/>
    <w:rsid w:val="00EA12BC"/>
    <w:rsid w:val="00EA13C4"/>
    <w:rsid w:val="00EA13EF"/>
    <w:rsid w:val="00EA1507"/>
    <w:rsid w:val="00EA179E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DEB"/>
    <w:rsid w:val="00EA2E61"/>
    <w:rsid w:val="00EA3400"/>
    <w:rsid w:val="00EA347D"/>
    <w:rsid w:val="00EA3634"/>
    <w:rsid w:val="00EA38A3"/>
    <w:rsid w:val="00EA3BB4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91B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F79"/>
    <w:rsid w:val="00EA5FE1"/>
    <w:rsid w:val="00EA609C"/>
    <w:rsid w:val="00EA6304"/>
    <w:rsid w:val="00EA63D7"/>
    <w:rsid w:val="00EA6540"/>
    <w:rsid w:val="00EA6B7C"/>
    <w:rsid w:val="00EA6C88"/>
    <w:rsid w:val="00EA6DFE"/>
    <w:rsid w:val="00EA6EB4"/>
    <w:rsid w:val="00EA7022"/>
    <w:rsid w:val="00EA72BB"/>
    <w:rsid w:val="00EA7785"/>
    <w:rsid w:val="00EA782B"/>
    <w:rsid w:val="00EA7900"/>
    <w:rsid w:val="00EA79B7"/>
    <w:rsid w:val="00EA7A35"/>
    <w:rsid w:val="00EA7B8D"/>
    <w:rsid w:val="00EA7F2E"/>
    <w:rsid w:val="00EB0055"/>
    <w:rsid w:val="00EB018E"/>
    <w:rsid w:val="00EB0416"/>
    <w:rsid w:val="00EB0496"/>
    <w:rsid w:val="00EB09BA"/>
    <w:rsid w:val="00EB09EB"/>
    <w:rsid w:val="00EB0C40"/>
    <w:rsid w:val="00EB0E6B"/>
    <w:rsid w:val="00EB1014"/>
    <w:rsid w:val="00EB11AF"/>
    <w:rsid w:val="00EB1313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9A"/>
    <w:rsid w:val="00EB2E19"/>
    <w:rsid w:val="00EB2FBF"/>
    <w:rsid w:val="00EB30E0"/>
    <w:rsid w:val="00EB30EF"/>
    <w:rsid w:val="00EB3109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9FD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39"/>
    <w:rsid w:val="00EB71D0"/>
    <w:rsid w:val="00EB7364"/>
    <w:rsid w:val="00EB7B57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26A1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B5C"/>
    <w:rsid w:val="00EC4CF4"/>
    <w:rsid w:val="00EC4E23"/>
    <w:rsid w:val="00EC4F93"/>
    <w:rsid w:val="00EC4FAE"/>
    <w:rsid w:val="00EC5314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47A"/>
    <w:rsid w:val="00EC76B9"/>
    <w:rsid w:val="00EC7752"/>
    <w:rsid w:val="00EC775C"/>
    <w:rsid w:val="00EC78C7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330"/>
    <w:rsid w:val="00ED249F"/>
    <w:rsid w:val="00ED27B9"/>
    <w:rsid w:val="00ED2DA7"/>
    <w:rsid w:val="00ED3117"/>
    <w:rsid w:val="00ED317A"/>
    <w:rsid w:val="00ED32E3"/>
    <w:rsid w:val="00ED3427"/>
    <w:rsid w:val="00ED3B42"/>
    <w:rsid w:val="00ED4146"/>
    <w:rsid w:val="00ED41AE"/>
    <w:rsid w:val="00ED4636"/>
    <w:rsid w:val="00ED47D0"/>
    <w:rsid w:val="00ED48FE"/>
    <w:rsid w:val="00ED4C9A"/>
    <w:rsid w:val="00ED4DE9"/>
    <w:rsid w:val="00ED562C"/>
    <w:rsid w:val="00ED56B2"/>
    <w:rsid w:val="00ED56CA"/>
    <w:rsid w:val="00ED56E2"/>
    <w:rsid w:val="00ED57DB"/>
    <w:rsid w:val="00ED59C6"/>
    <w:rsid w:val="00ED5A41"/>
    <w:rsid w:val="00ED5EA2"/>
    <w:rsid w:val="00ED5F6E"/>
    <w:rsid w:val="00ED629F"/>
    <w:rsid w:val="00ED635D"/>
    <w:rsid w:val="00ED6B08"/>
    <w:rsid w:val="00ED7235"/>
    <w:rsid w:val="00ED7667"/>
    <w:rsid w:val="00ED77E4"/>
    <w:rsid w:val="00EE0408"/>
    <w:rsid w:val="00EE044E"/>
    <w:rsid w:val="00EE0450"/>
    <w:rsid w:val="00EE0464"/>
    <w:rsid w:val="00EE04F0"/>
    <w:rsid w:val="00EE051D"/>
    <w:rsid w:val="00EE0727"/>
    <w:rsid w:val="00EE09E9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B6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3D7D"/>
    <w:rsid w:val="00EE49C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1"/>
    <w:rsid w:val="00EE68AA"/>
    <w:rsid w:val="00EE7114"/>
    <w:rsid w:val="00EE7231"/>
    <w:rsid w:val="00EE734C"/>
    <w:rsid w:val="00EE73F9"/>
    <w:rsid w:val="00EE76E3"/>
    <w:rsid w:val="00EE776A"/>
    <w:rsid w:val="00EE783B"/>
    <w:rsid w:val="00EE7C38"/>
    <w:rsid w:val="00EE7D39"/>
    <w:rsid w:val="00EF002A"/>
    <w:rsid w:val="00EF0050"/>
    <w:rsid w:val="00EF0304"/>
    <w:rsid w:val="00EF0576"/>
    <w:rsid w:val="00EF05D6"/>
    <w:rsid w:val="00EF0780"/>
    <w:rsid w:val="00EF0791"/>
    <w:rsid w:val="00EF08B1"/>
    <w:rsid w:val="00EF094E"/>
    <w:rsid w:val="00EF0B8F"/>
    <w:rsid w:val="00EF0B93"/>
    <w:rsid w:val="00EF10B5"/>
    <w:rsid w:val="00EF14AA"/>
    <w:rsid w:val="00EF1751"/>
    <w:rsid w:val="00EF1979"/>
    <w:rsid w:val="00EF1AF2"/>
    <w:rsid w:val="00EF2156"/>
    <w:rsid w:val="00EF225B"/>
    <w:rsid w:val="00EF234F"/>
    <w:rsid w:val="00EF270D"/>
    <w:rsid w:val="00EF2800"/>
    <w:rsid w:val="00EF2A2F"/>
    <w:rsid w:val="00EF2AA0"/>
    <w:rsid w:val="00EF2B43"/>
    <w:rsid w:val="00EF2F27"/>
    <w:rsid w:val="00EF32BA"/>
    <w:rsid w:val="00EF3720"/>
    <w:rsid w:val="00EF37A0"/>
    <w:rsid w:val="00EF3866"/>
    <w:rsid w:val="00EF3D52"/>
    <w:rsid w:val="00EF3E14"/>
    <w:rsid w:val="00EF3E22"/>
    <w:rsid w:val="00EF407E"/>
    <w:rsid w:val="00EF425C"/>
    <w:rsid w:val="00EF427D"/>
    <w:rsid w:val="00EF44D7"/>
    <w:rsid w:val="00EF4650"/>
    <w:rsid w:val="00EF47E8"/>
    <w:rsid w:val="00EF490F"/>
    <w:rsid w:val="00EF4945"/>
    <w:rsid w:val="00EF4B3A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5F5B"/>
    <w:rsid w:val="00EF6200"/>
    <w:rsid w:val="00EF6574"/>
    <w:rsid w:val="00EF6881"/>
    <w:rsid w:val="00EF699A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E39"/>
    <w:rsid w:val="00EF7FDB"/>
    <w:rsid w:val="00F00072"/>
    <w:rsid w:val="00F0009B"/>
    <w:rsid w:val="00F000AB"/>
    <w:rsid w:val="00F000D7"/>
    <w:rsid w:val="00F00199"/>
    <w:rsid w:val="00F003C4"/>
    <w:rsid w:val="00F008BB"/>
    <w:rsid w:val="00F00E2A"/>
    <w:rsid w:val="00F00E89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CE5"/>
    <w:rsid w:val="00F02D4E"/>
    <w:rsid w:val="00F02E6C"/>
    <w:rsid w:val="00F03053"/>
    <w:rsid w:val="00F03207"/>
    <w:rsid w:val="00F03210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B63"/>
    <w:rsid w:val="00F04EFF"/>
    <w:rsid w:val="00F05550"/>
    <w:rsid w:val="00F05655"/>
    <w:rsid w:val="00F05913"/>
    <w:rsid w:val="00F0592A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6FB6"/>
    <w:rsid w:val="00F07086"/>
    <w:rsid w:val="00F07574"/>
    <w:rsid w:val="00F07782"/>
    <w:rsid w:val="00F07A40"/>
    <w:rsid w:val="00F07A98"/>
    <w:rsid w:val="00F07C3E"/>
    <w:rsid w:val="00F07CD7"/>
    <w:rsid w:val="00F07E99"/>
    <w:rsid w:val="00F07F1D"/>
    <w:rsid w:val="00F07FF7"/>
    <w:rsid w:val="00F1016D"/>
    <w:rsid w:val="00F10372"/>
    <w:rsid w:val="00F10632"/>
    <w:rsid w:val="00F10CD1"/>
    <w:rsid w:val="00F10D21"/>
    <w:rsid w:val="00F112C7"/>
    <w:rsid w:val="00F11368"/>
    <w:rsid w:val="00F11527"/>
    <w:rsid w:val="00F1154F"/>
    <w:rsid w:val="00F117AF"/>
    <w:rsid w:val="00F11852"/>
    <w:rsid w:val="00F119F2"/>
    <w:rsid w:val="00F12089"/>
    <w:rsid w:val="00F12273"/>
    <w:rsid w:val="00F1229C"/>
    <w:rsid w:val="00F1240E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46"/>
    <w:rsid w:val="00F1325F"/>
    <w:rsid w:val="00F1355B"/>
    <w:rsid w:val="00F1372B"/>
    <w:rsid w:val="00F13741"/>
    <w:rsid w:val="00F13B15"/>
    <w:rsid w:val="00F13C72"/>
    <w:rsid w:val="00F13D2E"/>
    <w:rsid w:val="00F13E68"/>
    <w:rsid w:val="00F13F6D"/>
    <w:rsid w:val="00F13FBE"/>
    <w:rsid w:val="00F1405F"/>
    <w:rsid w:val="00F142FB"/>
    <w:rsid w:val="00F1434D"/>
    <w:rsid w:val="00F143A3"/>
    <w:rsid w:val="00F146DB"/>
    <w:rsid w:val="00F147E3"/>
    <w:rsid w:val="00F1489C"/>
    <w:rsid w:val="00F14ABD"/>
    <w:rsid w:val="00F14CC6"/>
    <w:rsid w:val="00F14D7D"/>
    <w:rsid w:val="00F14FB2"/>
    <w:rsid w:val="00F15023"/>
    <w:rsid w:val="00F1503B"/>
    <w:rsid w:val="00F151D2"/>
    <w:rsid w:val="00F152F9"/>
    <w:rsid w:val="00F1567B"/>
    <w:rsid w:val="00F1572E"/>
    <w:rsid w:val="00F158D9"/>
    <w:rsid w:val="00F158F0"/>
    <w:rsid w:val="00F15963"/>
    <w:rsid w:val="00F15995"/>
    <w:rsid w:val="00F15AB5"/>
    <w:rsid w:val="00F15C64"/>
    <w:rsid w:val="00F15CA2"/>
    <w:rsid w:val="00F15DAD"/>
    <w:rsid w:val="00F1641D"/>
    <w:rsid w:val="00F168A7"/>
    <w:rsid w:val="00F16980"/>
    <w:rsid w:val="00F16F1A"/>
    <w:rsid w:val="00F1702B"/>
    <w:rsid w:val="00F1721F"/>
    <w:rsid w:val="00F17FF5"/>
    <w:rsid w:val="00F17FFE"/>
    <w:rsid w:val="00F20041"/>
    <w:rsid w:val="00F2011A"/>
    <w:rsid w:val="00F201F0"/>
    <w:rsid w:val="00F204A1"/>
    <w:rsid w:val="00F204E1"/>
    <w:rsid w:val="00F206F4"/>
    <w:rsid w:val="00F20C95"/>
    <w:rsid w:val="00F20E43"/>
    <w:rsid w:val="00F20E44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28E"/>
    <w:rsid w:val="00F25652"/>
    <w:rsid w:val="00F25664"/>
    <w:rsid w:val="00F25668"/>
    <w:rsid w:val="00F259B8"/>
    <w:rsid w:val="00F25BC3"/>
    <w:rsid w:val="00F25BFB"/>
    <w:rsid w:val="00F25C7B"/>
    <w:rsid w:val="00F26195"/>
    <w:rsid w:val="00F262DD"/>
    <w:rsid w:val="00F26496"/>
    <w:rsid w:val="00F268B8"/>
    <w:rsid w:val="00F26AA8"/>
    <w:rsid w:val="00F2704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0AAE"/>
    <w:rsid w:val="00F310E5"/>
    <w:rsid w:val="00F316EB"/>
    <w:rsid w:val="00F3198E"/>
    <w:rsid w:val="00F31CB8"/>
    <w:rsid w:val="00F31D82"/>
    <w:rsid w:val="00F31EE4"/>
    <w:rsid w:val="00F32025"/>
    <w:rsid w:val="00F3205A"/>
    <w:rsid w:val="00F320C2"/>
    <w:rsid w:val="00F32610"/>
    <w:rsid w:val="00F32913"/>
    <w:rsid w:val="00F32CDD"/>
    <w:rsid w:val="00F32D7F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87B"/>
    <w:rsid w:val="00F33A43"/>
    <w:rsid w:val="00F33C27"/>
    <w:rsid w:val="00F3422A"/>
    <w:rsid w:val="00F3450E"/>
    <w:rsid w:val="00F34530"/>
    <w:rsid w:val="00F347BA"/>
    <w:rsid w:val="00F34835"/>
    <w:rsid w:val="00F3485C"/>
    <w:rsid w:val="00F348C7"/>
    <w:rsid w:val="00F34F27"/>
    <w:rsid w:val="00F34FE2"/>
    <w:rsid w:val="00F35213"/>
    <w:rsid w:val="00F3533D"/>
    <w:rsid w:val="00F3561A"/>
    <w:rsid w:val="00F356A6"/>
    <w:rsid w:val="00F3586D"/>
    <w:rsid w:val="00F35892"/>
    <w:rsid w:val="00F35DE1"/>
    <w:rsid w:val="00F35DF2"/>
    <w:rsid w:val="00F35E81"/>
    <w:rsid w:val="00F35FC3"/>
    <w:rsid w:val="00F36043"/>
    <w:rsid w:val="00F360AC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D6F"/>
    <w:rsid w:val="00F37E6F"/>
    <w:rsid w:val="00F37F98"/>
    <w:rsid w:val="00F4011B"/>
    <w:rsid w:val="00F403EF"/>
    <w:rsid w:val="00F40B01"/>
    <w:rsid w:val="00F40B51"/>
    <w:rsid w:val="00F40BCE"/>
    <w:rsid w:val="00F40D4F"/>
    <w:rsid w:val="00F40E11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69B"/>
    <w:rsid w:val="00F428CE"/>
    <w:rsid w:val="00F428FA"/>
    <w:rsid w:val="00F42B01"/>
    <w:rsid w:val="00F42DF0"/>
    <w:rsid w:val="00F42F23"/>
    <w:rsid w:val="00F42F5C"/>
    <w:rsid w:val="00F42FDD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A8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089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B6B"/>
    <w:rsid w:val="00F47C06"/>
    <w:rsid w:val="00F47E24"/>
    <w:rsid w:val="00F47EC3"/>
    <w:rsid w:val="00F50310"/>
    <w:rsid w:val="00F506E8"/>
    <w:rsid w:val="00F5072D"/>
    <w:rsid w:val="00F507F9"/>
    <w:rsid w:val="00F5092D"/>
    <w:rsid w:val="00F50A37"/>
    <w:rsid w:val="00F50EC6"/>
    <w:rsid w:val="00F50EEB"/>
    <w:rsid w:val="00F50F8B"/>
    <w:rsid w:val="00F5154A"/>
    <w:rsid w:val="00F5178A"/>
    <w:rsid w:val="00F51842"/>
    <w:rsid w:val="00F51DD0"/>
    <w:rsid w:val="00F51E17"/>
    <w:rsid w:val="00F51E33"/>
    <w:rsid w:val="00F51EF5"/>
    <w:rsid w:val="00F52475"/>
    <w:rsid w:val="00F524D2"/>
    <w:rsid w:val="00F524DA"/>
    <w:rsid w:val="00F52911"/>
    <w:rsid w:val="00F52BEF"/>
    <w:rsid w:val="00F52CE5"/>
    <w:rsid w:val="00F52E66"/>
    <w:rsid w:val="00F52EA3"/>
    <w:rsid w:val="00F533BF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4FB"/>
    <w:rsid w:val="00F54523"/>
    <w:rsid w:val="00F5473A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A49"/>
    <w:rsid w:val="00F56A8B"/>
    <w:rsid w:val="00F56C78"/>
    <w:rsid w:val="00F56F94"/>
    <w:rsid w:val="00F56FC6"/>
    <w:rsid w:val="00F5707C"/>
    <w:rsid w:val="00F5708F"/>
    <w:rsid w:val="00F5750C"/>
    <w:rsid w:val="00F5760D"/>
    <w:rsid w:val="00F576D9"/>
    <w:rsid w:val="00F57704"/>
    <w:rsid w:val="00F57D1A"/>
    <w:rsid w:val="00F60394"/>
    <w:rsid w:val="00F603C9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A90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3DEC"/>
    <w:rsid w:val="00F6411A"/>
    <w:rsid w:val="00F6414F"/>
    <w:rsid w:val="00F646BC"/>
    <w:rsid w:val="00F646DD"/>
    <w:rsid w:val="00F64CA8"/>
    <w:rsid w:val="00F65040"/>
    <w:rsid w:val="00F650B0"/>
    <w:rsid w:val="00F650BF"/>
    <w:rsid w:val="00F6518A"/>
    <w:rsid w:val="00F658B3"/>
    <w:rsid w:val="00F65CF0"/>
    <w:rsid w:val="00F660D5"/>
    <w:rsid w:val="00F663AF"/>
    <w:rsid w:val="00F663B3"/>
    <w:rsid w:val="00F663F6"/>
    <w:rsid w:val="00F66417"/>
    <w:rsid w:val="00F66420"/>
    <w:rsid w:val="00F66465"/>
    <w:rsid w:val="00F666B0"/>
    <w:rsid w:val="00F66C79"/>
    <w:rsid w:val="00F66F70"/>
    <w:rsid w:val="00F67017"/>
    <w:rsid w:val="00F67072"/>
    <w:rsid w:val="00F67353"/>
    <w:rsid w:val="00F673AA"/>
    <w:rsid w:val="00F6785B"/>
    <w:rsid w:val="00F67A11"/>
    <w:rsid w:val="00F70093"/>
    <w:rsid w:val="00F7031F"/>
    <w:rsid w:val="00F704FC"/>
    <w:rsid w:val="00F7081F"/>
    <w:rsid w:val="00F70861"/>
    <w:rsid w:val="00F70BB3"/>
    <w:rsid w:val="00F70D00"/>
    <w:rsid w:val="00F71617"/>
    <w:rsid w:val="00F716AE"/>
    <w:rsid w:val="00F71830"/>
    <w:rsid w:val="00F71A67"/>
    <w:rsid w:val="00F71B36"/>
    <w:rsid w:val="00F720D9"/>
    <w:rsid w:val="00F7214D"/>
    <w:rsid w:val="00F723A0"/>
    <w:rsid w:val="00F723C6"/>
    <w:rsid w:val="00F7251C"/>
    <w:rsid w:val="00F725A6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2B2"/>
    <w:rsid w:val="00F74477"/>
    <w:rsid w:val="00F74DDA"/>
    <w:rsid w:val="00F74FDB"/>
    <w:rsid w:val="00F753B9"/>
    <w:rsid w:val="00F753CA"/>
    <w:rsid w:val="00F75A7A"/>
    <w:rsid w:val="00F75B5C"/>
    <w:rsid w:val="00F75D7A"/>
    <w:rsid w:val="00F762D3"/>
    <w:rsid w:val="00F76356"/>
    <w:rsid w:val="00F76413"/>
    <w:rsid w:val="00F76488"/>
    <w:rsid w:val="00F764F4"/>
    <w:rsid w:val="00F765A1"/>
    <w:rsid w:val="00F769B2"/>
    <w:rsid w:val="00F76C4E"/>
    <w:rsid w:val="00F76D53"/>
    <w:rsid w:val="00F76D89"/>
    <w:rsid w:val="00F76DF4"/>
    <w:rsid w:val="00F76E8E"/>
    <w:rsid w:val="00F771A3"/>
    <w:rsid w:val="00F772E7"/>
    <w:rsid w:val="00F774EC"/>
    <w:rsid w:val="00F77604"/>
    <w:rsid w:val="00F777A7"/>
    <w:rsid w:val="00F77894"/>
    <w:rsid w:val="00F77A95"/>
    <w:rsid w:val="00F77C11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80C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4DBB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48"/>
    <w:rsid w:val="00F85B6C"/>
    <w:rsid w:val="00F85BC5"/>
    <w:rsid w:val="00F85C89"/>
    <w:rsid w:val="00F85D96"/>
    <w:rsid w:val="00F85E01"/>
    <w:rsid w:val="00F85E0B"/>
    <w:rsid w:val="00F860BE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C79"/>
    <w:rsid w:val="00F86E23"/>
    <w:rsid w:val="00F86FD7"/>
    <w:rsid w:val="00F8722C"/>
    <w:rsid w:val="00F87352"/>
    <w:rsid w:val="00F8760D"/>
    <w:rsid w:val="00F877D1"/>
    <w:rsid w:val="00F87B08"/>
    <w:rsid w:val="00F87F38"/>
    <w:rsid w:val="00F87F3B"/>
    <w:rsid w:val="00F901B2"/>
    <w:rsid w:val="00F901CC"/>
    <w:rsid w:val="00F903C5"/>
    <w:rsid w:val="00F9061F"/>
    <w:rsid w:val="00F90696"/>
    <w:rsid w:val="00F909C2"/>
    <w:rsid w:val="00F90A03"/>
    <w:rsid w:val="00F9108D"/>
    <w:rsid w:val="00F911BD"/>
    <w:rsid w:val="00F9134A"/>
    <w:rsid w:val="00F915EA"/>
    <w:rsid w:val="00F9165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D7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DC3"/>
    <w:rsid w:val="00F9530F"/>
    <w:rsid w:val="00F95688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98"/>
    <w:rsid w:val="00F975A0"/>
    <w:rsid w:val="00F979A7"/>
    <w:rsid w:val="00F97AED"/>
    <w:rsid w:val="00F97BDD"/>
    <w:rsid w:val="00F97E30"/>
    <w:rsid w:val="00F97E57"/>
    <w:rsid w:val="00FA0033"/>
    <w:rsid w:val="00FA0132"/>
    <w:rsid w:val="00FA0463"/>
    <w:rsid w:val="00FA0481"/>
    <w:rsid w:val="00FA05E2"/>
    <w:rsid w:val="00FA0689"/>
    <w:rsid w:val="00FA078C"/>
    <w:rsid w:val="00FA082A"/>
    <w:rsid w:val="00FA08CB"/>
    <w:rsid w:val="00FA0999"/>
    <w:rsid w:val="00FA0AE4"/>
    <w:rsid w:val="00FA0C8E"/>
    <w:rsid w:val="00FA0DCE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C8F"/>
    <w:rsid w:val="00FA2E01"/>
    <w:rsid w:val="00FA2E09"/>
    <w:rsid w:val="00FA3077"/>
    <w:rsid w:val="00FA30B8"/>
    <w:rsid w:val="00FA32A1"/>
    <w:rsid w:val="00FA32EC"/>
    <w:rsid w:val="00FA3E32"/>
    <w:rsid w:val="00FA3FA8"/>
    <w:rsid w:val="00FA404A"/>
    <w:rsid w:val="00FA4300"/>
    <w:rsid w:val="00FA43BF"/>
    <w:rsid w:val="00FA4452"/>
    <w:rsid w:val="00FA44FC"/>
    <w:rsid w:val="00FA464C"/>
    <w:rsid w:val="00FA465A"/>
    <w:rsid w:val="00FA48C7"/>
    <w:rsid w:val="00FA4B52"/>
    <w:rsid w:val="00FA4C5F"/>
    <w:rsid w:val="00FA4C6A"/>
    <w:rsid w:val="00FA4D09"/>
    <w:rsid w:val="00FA532E"/>
    <w:rsid w:val="00FA558B"/>
    <w:rsid w:val="00FA569F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A9"/>
    <w:rsid w:val="00FA77BF"/>
    <w:rsid w:val="00FA7AB2"/>
    <w:rsid w:val="00FA7F57"/>
    <w:rsid w:val="00FB0009"/>
    <w:rsid w:val="00FB00E9"/>
    <w:rsid w:val="00FB0303"/>
    <w:rsid w:val="00FB0312"/>
    <w:rsid w:val="00FB0564"/>
    <w:rsid w:val="00FB0756"/>
    <w:rsid w:val="00FB07C6"/>
    <w:rsid w:val="00FB0856"/>
    <w:rsid w:val="00FB0C65"/>
    <w:rsid w:val="00FB0D21"/>
    <w:rsid w:val="00FB0D6F"/>
    <w:rsid w:val="00FB104A"/>
    <w:rsid w:val="00FB10F3"/>
    <w:rsid w:val="00FB123A"/>
    <w:rsid w:val="00FB12AE"/>
    <w:rsid w:val="00FB132E"/>
    <w:rsid w:val="00FB162F"/>
    <w:rsid w:val="00FB1A8F"/>
    <w:rsid w:val="00FB1AA3"/>
    <w:rsid w:val="00FB1E62"/>
    <w:rsid w:val="00FB2060"/>
    <w:rsid w:val="00FB232E"/>
    <w:rsid w:val="00FB23A7"/>
    <w:rsid w:val="00FB272B"/>
    <w:rsid w:val="00FB2A4E"/>
    <w:rsid w:val="00FB2B5E"/>
    <w:rsid w:val="00FB2C91"/>
    <w:rsid w:val="00FB2D75"/>
    <w:rsid w:val="00FB2FB8"/>
    <w:rsid w:val="00FB335F"/>
    <w:rsid w:val="00FB3420"/>
    <w:rsid w:val="00FB3448"/>
    <w:rsid w:val="00FB3692"/>
    <w:rsid w:val="00FB36FD"/>
    <w:rsid w:val="00FB3742"/>
    <w:rsid w:val="00FB3BE8"/>
    <w:rsid w:val="00FB4546"/>
    <w:rsid w:val="00FB459E"/>
    <w:rsid w:val="00FB45A7"/>
    <w:rsid w:val="00FB46BF"/>
    <w:rsid w:val="00FB49B1"/>
    <w:rsid w:val="00FB4CA9"/>
    <w:rsid w:val="00FB4D45"/>
    <w:rsid w:val="00FB4FB8"/>
    <w:rsid w:val="00FB5002"/>
    <w:rsid w:val="00FB50B3"/>
    <w:rsid w:val="00FB51CF"/>
    <w:rsid w:val="00FB5726"/>
    <w:rsid w:val="00FB59B8"/>
    <w:rsid w:val="00FB5B06"/>
    <w:rsid w:val="00FB5C74"/>
    <w:rsid w:val="00FB5DF7"/>
    <w:rsid w:val="00FB5DFB"/>
    <w:rsid w:val="00FB6AAD"/>
    <w:rsid w:val="00FB6BFC"/>
    <w:rsid w:val="00FB7329"/>
    <w:rsid w:val="00FB7537"/>
    <w:rsid w:val="00FB78FF"/>
    <w:rsid w:val="00FB7964"/>
    <w:rsid w:val="00FB7A4C"/>
    <w:rsid w:val="00FB7BD6"/>
    <w:rsid w:val="00FB7F32"/>
    <w:rsid w:val="00FB7F63"/>
    <w:rsid w:val="00FC0072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31"/>
    <w:rsid w:val="00FC23B1"/>
    <w:rsid w:val="00FC27CC"/>
    <w:rsid w:val="00FC28B1"/>
    <w:rsid w:val="00FC2A5F"/>
    <w:rsid w:val="00FC2B78"/>
    <w:rsid w:val="00FC2DD6"/>
    <w:rsid w:val="00FC2E8A"/>
    <w:rsid w:val="00FC2FE5"/>
    <w:rsid w:val="00FC32D8"/>
    <w:rsid w:val="00FC3498"/>
    <w:rsid w:val="00FC3570"/>
    <w:rsid w:val="00FC35BE"/>
    <w:rsid w:val="00FC363A"/>
    <w:rsid w:val="00FC366A"/>
    <w:rsid w:val="00FC388F"/>
    <w:rsid w:val="00FC38B8"/>
    <w:rsid w:val="00FC3AA6"/>
    <w:rsid w:val="00FC3B04"/>
    <w:rsid w:val="00FC3B38"/>
    <w:rsid w:val="00FC3D47"/>
    <w:rsid w:val="00FC3E2D"/>
    <w:rsid w:val="00FC40C3"/>
    <w:rsid w:val="00FC42A3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AE"/>
    <w:rsid w:val="00FC5EF5"/>
    <w:rsid w:val="00FC5FB2"/>
    <w:rsid w:val="00FC60DF"/>
    <w:rsid w:val="00FC61AD"/>
    <w:rsid w:val="00FC627F"/>
    <w:rsid w:val="00FC64B0"/>
    <w:rsid w:val="00FC68B2"/>
    <w:rsid w:val="00FC6C6B"/>
    <w:rsid w:val="00FC6D36"/>
    <w:rsid w:val="00FC6DA9"/>
    <w:rsid w:val="00FC6DD4"/>
    <w:rsid w:val="00FC6F64"/>
    <w:rsid w:val="00FC6F98"/>
    <w:rsid w:val="00FC6FD6"/>
    <w:rsid w:val="00FC702E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AD0"/>
    <w:rsid w:val="00FC7DB5"/>
    <w:rsid w:val="00FC7EE4"/>
    <w:rsid w:val="00FD0001"/>
    <w:rsid w:val="00FD02B5"/>
    <w:rsid w:val="00FD0314"/>
    <w:rsid w:val="00FD04BF"/>
    <w:rsid w:val="00FD069C"/>
    <w:rsid w:val="00FD0C33"/>
    <w:rsid w:val="00FD1078"/>
    <w:rsid w:val="00FD127B"/>
    <w:rsid w:val="00FD12CB"/>
    <w:rsid w:val="00FD1371"/>
    <w:rsid w:val="00FD162A"/>
    <w:rsid w:val="00FD16C5"/>
    <w:rsid w:val="00FD173F"/>
    <w:rsid w:val="00FD17F6"/>
    <w:rsid w:val="00FD187A"/>
    <w:rsid w:val="00FD1A3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07"/>
    <w:rsid w:val="00FD2854"/>
    <w:rsid w:val="00FD2A30"/>
    <w:rsid w:val="00FD2B5B"/>
    <w:rsid w:val="00FD2BEB"/>
    <w:rsid w:val="00FD301D"/>
    <w:rsid w:val="00FD32A6"/>
    <w:rsid w:val="00FD3552"/>
    <w:rsid w:val="00FD36C7"/>
    <w:rsid w:val="00FD45B4"/>
    <w:rsid w:val="00FD463A"/>
    <w:rsid w:val="00FD4910"/>
    <w:rsid w:val="00FD4C76"/>
    <w:rsid w:val="00FD4CF3"/>
    <w:rsid w:val="00FD4EDB"/>
    <w:rsid w:val="00FD4F29"/>
    <w:rsid w:val="00FD5099"/>
    <w:rsid w:val="00FD50C0"/>
    <w:rsid w:val="00FD528E"/>
    <w:rsid w:val="00FD530D"/>
    <w:rsid w:val="00FD5414"/>
    <w:rsid w:val="00FD54C8"/>
    <w:rsid w:val="00FD5684"/>
    <w:rsid w:val="00FD5787"/>
    <w:rsid w:val="00FD57A0"/>
    <w:rsid w:val="00FD5999"/>
    <w:rsid w:val="00FD5A6A"/>
    <w:rsid w:val="00FD5DA6"/>
    <w:rsid w:val="00FD5DCD"/>
    <w:rsid w:val="00FD5E06"/>
    <w:rsid w:val="00FD5F46"/>
    <w:rsid w:val="00FD638E"/>
    <w:rsid w:val="00FD6501"/>
    <w:rsid w:val="00FD6617"/>
    <w:rsid w:val="00FD6641"/>
    <w:rsid w:val="00FD6858"/>
    <w:rsid w:val="00FD6896"/>
    <w:rsid w:val="00FD68D9"/>
    <w:rsid w:val="00FD69AA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D01"/>
    <w:rsid w:val="00FE1EC4"/>
    <w:rsid w:val="00FE1F27"/>
    <w:rsid w:val="00FE233F"/>
    <w:rsid w:val="00FE2755"/>
    <w:rsid w:val="00FE2958"/>
    <w:rsid w:val="00FE2A07"/>
    <w:rsid w:val="00FE2BA7"/>
    <w:rsid w:val="00FE2E62"/>
    <w:rsid w:val="00FE3316"/>
    <w:rsid w:val="00FE33E6"/>
    <w:rsid w:val="00FE344D"/>
    <w:rsid w:val="00FE34D9"/>
    <w:rsid w:val="00FE3716"/>
    <w:rsid w:val="00FE3768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304"/>
    <w:rsid w:val="00FE57C3"/>
    <w:rsid w:val="00FE58AE"/>
    <w:rsid w:val="00FE59AF"/>
    <w:rsid w:val="00FE5A02"/>
    <w:rsid w:val="00FE5A6A"/>
    <w:rsid w:val="00FE5F2B"/>
    <w:rsid w:val="00FE6222"/>
    <w:rsid w:val="00FE6345"/>
    <w:rsid w:val="00FE6A6D"/>
    <w:rsid w:val="00FE6D5C"/>
    <w:rsid w:val="00FE6F49"/>
    <w:rsid w:val="00FE6F65"/>
    <w:rsid w:val="00FE70B8"/>
    <w:rsid w:val="00FE70F5"/>
    <w:rsid w:val="00FE71B1"/>
    <w:rsid w:val="00FE7293"/>
    <w:rsid w:val="00FE73EB"/>
    <w:rsid w:val="00FE74DC"/>
    <w:rsid w:val="00FE7503"/>
    <w:rsid w:val="00FE760E"/>
    <w:rsid w:val="00FE767F"/>
    <w:rsid w:val="00FE7777"/>
    <w:rsid w:val="00FE79AC"/>
    <w:rsid w:val="00FE7B7D"/>
    <w:rsid w:val="00FE7C5C"/>
    <w:rsid w:val="00FE7D19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2C8B"/>
    <w:rsid w:val="00FF3317"/>
    <w:rsid w:val="00FF3401"/>
    <w:rsid w:val="00FF3427"/>
    <w:rsid w:val="00FF34E3"/>
    <w:rsid w:val="00FF377B"/>
    <w:rsid w:val="00FF3862"/>
    <w:rsid w:val="00FF39F1"/>
    <w:rsid w:val="00FF3CF4"/>
    <w:rsid w:val="00FF3D2D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278"/>
    <w:rsid w:val="00FF5630"/>
    <w:rsid w:val="00FF564E"/>
    <w:rsid w:val="00FF5789"/>
    <w:rsid w:val="00FF5898"/>
    <w:rsid w:val="00FF5A7C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EE0"/>
    <w:rsid w:val="00FF7F26"/>
    <w:rsid w:val="016034B4"/>
    <w:rsid w:val="01D22DFB"/>
    <w:rsid w:val="01EB059E"/>
    <w:rsid w:val="022989D3"/>
    <w:rsid w:val="0270A4EE"/>
    <w:rsid w:val="035A5082"/>
    <w:rsid w:val="0367E8ED"/>
    <w:rsid w:val="03B7C64A"/>
    <w:rsid w:val="03EFC926"/>
    <w:rsid w:val="041DFFCC"/>
    <w:rsid w:val="043A2CB0"/>
    <w:rsid w:val="0476ED79"/>
    <w:rsid w:val="04F547B5"/>
    <w:rsid w:val="054F7C07"/>
    <w:rsid w:val="0583D8C9"/>
    <w:rsid w:val="059C1A3D"/>
    <w:rsid w:val="065010DE"/>
    <w:rsid w:val="0742C860"/>
    <w:rsid w:val="07B59571"/>
    <w:rsid w:val="0AD78E6B"/>
    <w:rsid w:val="0ADF871B"/>
    <w:rsid w:val="0AF4BA49"/>
    <w:rsid w:val="0B943E0E"/>
    <w:rsid w:val="0B9C6A57"/>
    <w:rsid w:val="0BA4B90B"/>
    <w:rsid w:val="0BC96460"/>
    <w:rsid w:val="0BE7B6C1"/>
    <w:rsid w:val="0BF1DAF4"/>
    <w:rsid w:val="0D2C6701"/>
    <w:rsid w:val="0D4AE1DB"/>
    <w:rsid w:val="0DFDCDC0"/>
    <w:rsid w:val="0F50B915"/>
    <w:rsid w:val="10BC89A5"/>
    <w:rsid w:val="10E81EB1"/>
    <w:rsid w:val="1137339C"/>
    <w:rsid w:val="122AFDCD"/>
    <w:rsid w:val="131A91A0"/>
    <w:rsid w:val="135F8D5E"/>
    <w:rsid w:val="139BD5CF"/>
    <w:rsid w:val="1443CE8B"/>
    <w:rsid w:val="14A91C8E"/>
    <w:rsid w:val="14D600AD"/>
    <w:rsid w:val="14EF5168"/>
    <w:rsid w:val="15DB4AAB"/>
    <w:rsid w:val="16F9C8F0"/>
    <w:rsid w:val="170FB394"/>
    <w:rsid w:val="17F03A74"/>
    <w:rsid w:val="19300108"/>
    <w:rsid w:val="19968F52"/>
    <w:rsid w:val="19BA90C0"/>
    <w:rsid w:val="1A50EA8D"/>
    <w:rsid w:val="1A92D4EB"/>
    <w:rsid w:val="1AAD8CDE"/>
    <w:rsid w:val="1B04404D"/>
    <w:rsid w:val="1B95D0D8"/>
    <w:rsid w:val="1BF48C3F"/>
    <w:rsid w:val="1CB7886F"/>
    <w:rsid w:val="1D5156C6"/>
    <w:rsid w:val="1EAA9150"/>
    <w:rsid w:val="1EFA7519"/>
    <w:rsid w:val="1F3C212C"/>
    <w:rsid w:val="2072F409"/>
    <w:rsid w:val="21AAE2B4"/>
    <w:rsid w:val="23CB78CB"/>
    <w:rsid w:val="2417FA40"/>
    <w:rsid w:val="2582F70E"/>
    <w:rsid w:val="25EE2996"/>
    <w:rsid w:val="26246044"/>
    <w:rsid w:val="2776C4DF"/>
    <w:rsid w:val="277F1082"/>
    <w:rsid w:val="27C38A8E"/>
    <w:rsid w:val="283998A2"/>
    <w:rsid w:val="2873D6D0"/>
    <w:rsid w:val="2A4D590C"/>
    <w:rsid w:val="2A590AD5"/>
    <w:rsid w:val="2B4C0AEF"/>
    <w:rsid w:val="2B55E835"/>
    <w:rsid w:val="2BBE92F2"/>
    <w:rsid w:val="2BE7338E"/>
    <w:rsid w:val="2C3339AA"/>
    <w:rsid w:val="2D3BE207"/>
    <w:rsid w:val="2D96F9FA"/>
    <w:rsid w:val="2ECE641C"/>
    <w:rsid w:val="2F972299"/>
    <w:rsid w:val="2FAE50FC"/>
    <w:rsid w:val="31991448"/>
    <w:rsid w:val="321D66D3"/>
    <w:rsid w:val="3283A728"/>
    <w:rsid w:val="32AE2509"/>
    <w:rsid w:val="336D40F4"/>
    <w:rsid w:val="33B0E507"/>
    <w:rsid w:val="343B05B6"/>
    <w:rsid w:val="36383F9C"/>
    <w:rsid w:val="364B5A28"/>
    <w:rsid w:val="36609BBC"/>
    <w:rsid w:val="375935BE"/>
    <w:rsid w:val="3939E5A7"/>
    <w:rsid w:val="393FDBE8"/>
    <w:rsid w:val="39B7F6D8"/>
    <w:rsid w:val="39D34311"/>
    <w:rsid w:val="39F9B4CE"/>
    <w:rsid w:val="3A972B9D"/>
    <w:rsid w:val="3AB008B6"/>
    <w:rsid w:val="3AB33CEE"/>
    <w:rsid w:val="3AE308BB"/>
    <w:rsid w:val="3B0AE034"/>
    <w:rsid w:val="3B2BF57F"/>
    <w:rsid w:val="3B49065C"/>
    <w:rsid w:val="3B5FE370"/>
    <w:rsid w:val="3B76D56B"/>
    <w:rsid w:val="3B927E5E"/>
    <w:rsid w:val="3B9ABE29"/>
    <w:rsid w:val="3C03E31D"/>
    <w:rsid w:val="3C2F62B9"/>
    <w:rsid w:val="3CCD5681"/>
    <w:rsid w:val="3CEC5B37"/>
    <w:rsid w:val="3DD3D26D"/>
    <w:rsid w:val="3EFF66E2"/>
    <w:rsid w:val="3FA60C89"/>
    <w:rsid w:val="4031B71C"/>
    <w:rsid w:val="407065F9"/>
    <w:rsid w:val="410DD2DF"/>
    <w:rsid w:val="4126AE39"/>
    <w:rsid w:val="41756631"/>
    <w:rsid w:val="418EFFDB"/>
    <w:rsid w:val="41F3F083"/>
    <w:rsid w:val="4219A671"/>
    <w:rsid w:val="42EF1D17"/>
    <w:rsid w:val="435586DA"/>
    <w:rsid w:val="44037BBD"/>
    <w:rsid w:val="444C462C"/>
    <w:rsid w:val="45762145"/>
    <w:rsid w:val="45F9F835"/>
    <w:rsid w:val="47F79C05"/>
    <w:rsid w:val="4854A7DE"/>
    <w:rsid w:val="4927E790"/>
    <w:rsid w:val="4956CC09"/>
    <w:rsid w:val="4ACE8DA8"/>
    <w:rsid w:val="4B8EE754"/>
    <w:rsid w:val="4CBCAAA2"/>
    <w:rsid w:val="4CD212D8"/>
    <w:rsid w:val="4D940263"/>
    <w:rsid w:val="4DED9D63"/>
    <w:rsid w:val="4E0791A4"/>
    <w:rsid w:val="4E7F3803"/>
    <w:rsid w:val="4F9C57E8"/>
    <w:rsid w:val="50C73A49"/>
    <w:rsid w:val="5147A8D1"/>
    <w:rsid w:val="524B187A"/>
    <w:rsid w:val="52999050"/>
    <w:rsid w:val="5303F112"/>
    <w:rsid w:val="53413F1E"/>
    <w:rsid w:val="53622978"/>
    <w:rsid w:val="545DF388"/>
    <w:rsid w:val="554144C9"/>
    <w:rsid w:val="55A76BB9"/>
    <w:rsid w:val="55ED2EBD"/>
    <w:rsid w:val="55FFB486"/>
    <w:rsid w:val="57DBAC07"/>
    <w:rsid w:val="58C64D96"/>
    <w:rsid w:val="590BA0E1"/>
    <w:rsid w:val="59B95D86"/>
    <w:rsid w:val="59EBDFCA"/>
    <w:rsid w:val="5A082D20"/>
    <w:rsid w:val="5B280031"/>
    <w:rsid w:val="5CF7C41E"/>
    <w:rsid w:val="5D14A976"/>
    <w:rsid w:val="5DC1AB3C"/>
    <w:rsid w:val="5DC72605"/>
    <w:rsid w:val="5ED2327A"/>
    <w:rsid w:val="604673E0"/>
    <w:rsid w:val="60872FF6"/>
    <w:rsid w:val="612B3D05"/>
    <w:rsid w:val="62093D7E"/>
    <w:rsid w:val="6310999A"/>
    <w:rsid w:val="63A4EA49"/>
    <w:rsid w:val="6420B326"/>
    <w:rsid w:val="642336B2"/>
    <w:rsid w:val="64A87658"/>
    <w:rsid w:val="64E483A2"/>
    <w:rsid w:val="6642A8E5"/>
    <w:rsid w:val="66B10A35"/>
    <w:rsid w:val="66FDD25E"/>
    <w:rsid w:val="67B9728C"/>
    <w:rsid w:val="68C616E5"/>
    <w:rsid w:val="69D679F7"/>
    <w:rsid w:val="6A05A3C7"/>
    <w:rsid w:val="6BF91050"/>
    <w:rsid w:val="6C7B29D3"/>
    <w:rsid w:val="6D226DAF"/>
    <w:rsid w:val="6E27B7F1"/>
    <w:rsid w:val="700B662B"/>
    <w:rsid w:val="711520F6"/>
    <w:rsid w:val="723E04BA"/>
    <w:rsid w:val="72C24084"/>
    <w:rsid w:val="730DB6D3"/>
    <w:rsid w:val="73409785"/>
    <w:rsid w:val="73609753"/>
    <w:rsid w:val="740107B6"/>
    <w:rsid w:val="74EDE191"/>
    <w:rsid w:val="75325B78"/>
    <w:rsid w:val="755940BC"/>
    <w:rsid w:val="757E9B5C"/>
    <w:rsid w:val="75D1FA6D"/>
    <w:rsid w:val="75DA23EA"/>
    <w:rsid w:val="7640AAAE"/>
    <w:rsid w:val="769D0392"/>
    <w:rsid w:val="783DCD42"/>
    <w:rsid w:val="78C5EF64"/>
    <w:rsid w:val="79BE8BFD"/>
    <w:rsid w:val="7A57B0C1"/>
    <w:rsid w:val="7AAF2CAA"/>
    <w:rsid w:val="7B7C0E59"/>
    <w:rsid w:val="7CE17368"/>
    <w:rsid w:val="7D3F97B5"/>
    <w:rsid w:val="7D506F44"/>
    <w:rsid w:val="7D52380E"/>
    <w:rsid w:val="7FA9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5:docId w15:val="{937088FA-EB43-40C3-A530-12EB79B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C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864C0F-BB9B-4F00-A1BD-26920D0410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35DEBE-3542-472F-994E-2DA0FE115D3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E5FFFF5-D581-45B7-ABC4-274F4A2041C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1150</TotalTime>
  <Pages>16</Pages>
  <Words>2500</Words>
  <Characters>14252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Weerapat, Jaipakdee</cp:lastModifiedBy>
  <cp:revision>74</cp:revision>
  <cp:lastPrinted>2025-11-05T02:58:00Z</cp:lastPrinted>
  <dcterms:created xsi:type="dcterms:W3CDTF">2025-11-01T03:19:00Z</dcterms:created>
  <dcterms:modified xsi:type="dcterms:W3CDTF">2025-11-09T07:44:00Z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