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F5C0D" w14:textId="649CA849" w:rsidR="005C7C20" w:rsidRPr="002F162A" w:rsidRDefault="005C7C20" w:rsidP="0031027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2F162A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8BB38DC" w14:textId="3815E184" w:rsidR="003B30FB" w:rsidRPr="002E5C9D" w:rsidRDefault="003B30FB" w:rsidP="00105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</w:rPr>
      </w:pPr>
    </w:p>
    <w:p w14:paraId="21813D78" w14:textId="461A2BE5" w:rsidR="00385118" w:rsidRDefault="00B91330" w:rsidP="00C71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91330">
        <w:rPr>
          <w:rFonts w:ascii="Angsana New" w:hAnsi="Angsana New"/>
          <w:sz w:val="30"/>
          <w:szCs w:val="30"/>
          <w:cs/>
        </w:rPr>
        <w:t>บริษัท</w:t>
      </w:r>
      <w:r w:rsidR="0042146A">
        <w:rPr>
          <w:rFonts w:ascii="Angsana New" w:hAnsi="Angsana New"/>
          <w:color w:val="FFFFFF"/>
          <w:sz w:val="30"/>
          <w:szCs w:val="30"/>
        </w:rPr>
        <w:t>-</w:t>
      </w:r>
      <w:r w:rsidRPr="00B91330">
        <w:rPr>
          <w:rFonts w:ascii="Angsana New" w:hAnsi="Angsana New"/>
          <w:sz w:val="30"/>
          <w:szCs w:val="30"/>
          <w:cs/>
        </w:rPr>
        <w:t>ไทยอุตสาหกรรมพลาสติก</w:t>
      </w:r>
      <w:r w:rsidR="0042146A">
        <w:rPr>
          <w:rFonts w:ascii="Angsana New" w:hAnsi="Angsana New"/>
          <w:color w:val="FFFFFF"/>
          <w:sz w:val="30"/>
          <w:szCs w:val="30"/>
        </w:rPr>
        <w:t>-</w:t>
      </w:r>
      <w:r w:rsidRPr="00B91330">
        <w:rPr>
          <w:rFonts w:ascii="Angsana New" w:hAnsi="Angsana New"/>
          <w:sz w:val="30"/>
          <w:szCs w:val="30"/>
          <w:cs/>
        </w:rPr>
        <w:t>(</w:t>
      </w:r>
      <w:r w:rsidR="00011492" w:rsidRPr="00011492">
        <w:rPr>
          <w:rFonts w:ascii="Angsana New" w:hAnsi="Angsana New"/>
          <w:sz w:val="30"/>
          <w:szCs w:val="30"/>
        </w:rPr>
        <w:t>1994</w:t>
      </w:r>
      <w:r w:rsidRPr="00B91330">
        <w:rPr>
          <w:rFonts w:ascii="Angsana New" w:hAnsi="Angsana New"/>
          <w:sz w:val="30"/>
          <w:szCs w:val="30"/>
          <w:cs/>
        </w:rPr>
        <w:t>)</w:t>
      </w:r>
      <w:r w:rsidR="0042146A">
        <w:rPr>
          <w:rFonts w:ascii="Angsana New" w:hAnsi="Angsana New"/>
          <w:color w:val="FFFFFF"/>
          <w:sz w:val="30"/>
          <w:szCs w:val="30"/>
        </w:rPr>
        <w:t>-</w:t>
      </w:r>
      <w:r w:rsidR="00DB49CF" w:rsidRPr="00314C38">
        <w:rPr>
          <w:rFonts w:ascii="Angsana New" w:hAnsi="Angsana New"/>
          <w:sz w:val="30"/>
          <w:szCs w:val="30"/>
          <w:cs/>
        </w:rPr>
        <w:t>จำกัด</w:t>
      </w:r>
      <w:r w:rsidR="0042146A" w:rsidRPr="0042146A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DB49CF">
        <w:rPr>
          <w:rFonts w:ascii="Angsana New" w:hAnsi="Angsana New" w:hint="cs"/>
          <w:sz w:val="30"/>
          <w:szCs w:val="30"/>
          <w:cs/>
        </w:rPr>
        <w:t>(มหาชน)</w:t>
      </w:r>
      <w:r w:rsidR="0042146A">
        <w:rPr>
          <w:rFonts w:ascii="Angsana New" w:hAnsi="Angsana New"/>
          <w:color w:val="FFFFFF"/>
          <w:sz w:val="30"/>
          <w:szCs w:val="30"/>
        </w:rPr>
        <w:t>-</w:t>
      </w:r>
      <w:r w:rsidR="00DB49CF" w:rsidRPr="00D0122A">
        <w:rPr>
          <w:rFonts w:ascii="Angsana New" w:hAnsi="Angsana New" w:hint="cs"/>
          <w:sz w:val="30"/>
          <w:szCs w:val="30"/>
          <w:cs/>
        </w:rPr>
        <w:t>(“บริษัท”)</w:t>
      </w:r>
      <w:r w:rsidR="00EF118B">
        <w:rPr>
          <w:rFonts w:ascii="Angsana New" w:hAnsi="Angsana New" w:hint="cs"/>
          <w:sz w:val="30"/>
          <w:szCs w:val="30"/>
          <w:cs/>
        </w:rPr>
        <w:t xml:space="preserve"> </w:t>
      </w:r>
      <w:r w:rsidR="00EF118B" w:rsidRPr="00EF118B">
        <w:rPr>
          <w:rFonts w:ascii="Angsana New" w:hAnsi="Angsana New"/>
          <w:sz w:val="30"/>
          <w:szCs w:val="30"/>
          <w:cs/>
        </w:rPr>
        <w:t xml:space="preserve">(นิติบุคคลเลขที่ </w:t>
      </w:r>
      <w:r w:rsidR="00EF118B" w:rsidRPr="00EF118B">
        <w:rPr>
          <w:rFonts w:ascii="Angsana New" w:hAnsi="Angsana New"/>
          <w:sz w:val="30"/>
          <w:szCs w:val="30"/>
        </w:rPr>
        <w:t>0107559000451</w:t>
      </w:r>
      <w:r w:rsidR="00EF118B" w:rsidRPr="00EF118B">
        <w:rPr>
          <w:rFonts w:ascii="Angsana New" w:hAnsi="Angsana New"/>
          <w:sz w:val="30"/>
          <w:szCs w:val="30"/>
          <w:cs/>
        </w:rPr>
        <w:t>)</w:t>
      </w:r>
      <w:r w:rsidR="0042146A">
        <w:rPr>
          <w:rFonts w:ascii="Angsana New" w:hAnsi="Angsana New"/>
          <w:color w:val="FFFFFF"/>
          <w:sz w:val="30"/>
          <w:szCs w:val="30"/>
        </w:rPr>
        <w:t>-</w:t>
      </w:r>
      <w:r w:rsidR="008C472E" w:rsidRPr="00D0122A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EF118B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="008C472E" w:rsidRPr="00D0122A">
        <w:rPr>
          <w:rFonts w:ascii="Angsana New" w:hAnsi="Angsana New" w:hint="cs"/>
          <w:sz w:val="30"/>
          <w:szCs w:val="30"/>
          <w:cs/>
        </w:rPr>
        <w:t>และ</w:t>
      </w:r>
      <w:r w:rsidR="00A31AEB">
        <w:rPr>
          <w:rFonts w:ascii="Angsana New" w:hAnsi="Angsana New" w:hint="cs"/>
          <w:sz w:val="30"/>
          <w:szCs w:val="30"/>
          <w:cs/>
        </w:rPr>
        <w:t>มี</w:t>
      </w:r>
      <w:r w:rsidR="008C472E" w:rsidRPr="00D0122A">
        <w:rPr>
          <w:rFonts w:ascii="Angsana New" w:hAnsi="Angsana New" w:hint="cs"/>
          <w:sz w:val="30"/>
          <w:szCs w:val="30"/>
          <w:cs/>
        </w:rPr>
        <w:t>ที่อยู่จดทะเบียน</w:t>
      </w:r>
      <w:r w:rsidR="00E40C06">
        <w:rPr>
          <w:rFonts w:ascii="Angsana New" w:hAnsi="Angsana New" w:hint="cs"/>
          <w:sz w:val="30"/>
          <w:szCs w:val="30"/>
          <w:cs/>
        </w:rPr>
        <w:t xml:space="preserve">สำนักงานใหญ่ </w:t>
      </w:r>
      <w:r w:rsidR="00491A46">
        <w:rPr>
          <w:rFonts w:ascii="Angsana New" w:hAnsi="Angsana New" w:hint="cs"/>
          <w:sz w:val="30"/>
          <w:szCs w:val="30"/>
          <w:cs/>
        </w:rPr>
        <w:t>เลขที่</w:t>
      </w:r>
      <w:r w:rsidR="00314C38">
        <w:rPr>
          <w:rFonts w:ascii="Angsana New" w:hAnsi="Angsana New"/>
          <w:sz w:val="30"/>
          <w:szCs w:val="30"/>
        </w:rPr>
        <w:t xml:space="preserve"> </w:t>
      </w:r>
      <w:r w:rsidR="00011492" w:rsidRPr="00011492">
        <w:rPr>
          <w:rFonts w:ascii="Angsana New" w:hAnsi="Angsana New" w:hint="cs"/>
          <w:sz w:val="30"/>
          <w:szCs w:val="30"/>
        </w:rPr>
        <w:t>53</w:t>
      </w:r>
      <w:r w:rsidR="00CF2A6B">
        <w:rPr>
          <w:rFonts w:ascii="Angsana New" w:hAnsi="Angsana New" w:hint="cs"/>
          <w:sz w:val="30"/>
          <w:szCs w:val="30"/>
          <w:cs/>
        </w:rPr>
        <w:t>/</w:t>
      </w:r>
      <w:r w:rsidR="00011492" w:rsidRPr="00011492">
        <w:rPr>
          <w:rFonts w:ascii="Angsana New" w:hAnsi="Angsana New" w:hint="cs"/>
          <w:sz w:val="30"/>
          <w:szCs w:val="30"/>
        </w:rPr>
        <w:t>1</w:t>
      </w:r>
      <w:r w:rsidR="00CF2A6B">
        <w:rPr>
          <w:rFonts w:ascii="Angsana New" w:hAnsi="Angsana New" w:hint="cs"/>
          <w:sz w:val="30"/>
          <w:szCs w:val="30"/>
          <w:cs/>
        </w:rPr>
        <w:t xml:space="preserve"> หมู่ที่ </w:t>
      </w:r>
      <w:r w:rsidR="00011492" w:rsidRPr="00011492">
        <w:rPr>
          <w:rFonts w:ascii="Angsana New" w:hAnsi="Angsana New" w:hint="cs"/>
          <w:sz w:val="30"/>
          <w:szCs w:val="30"/>
        </w:rPr>
        <w:t>4</w:t>
      </w:r>
      <w:r w:rsidR="00CF2A6B">
        <w:rPr>
          <w:rFonts w:ascii="Angsana New" w:hAnsi="Angsana New" w:hint="cs"/>
          <w:sz w:val="30"/>
          <w:szCs w:val="30"/>
          <w:cs/>
        </w:rPr>
        <w:t xml:space="preserve"> ถนนกาญจนาภิเษก ตำบล</w:t>
      </w:r>
      <w:r w:rsidR="005502E6">
        <w:rPr>
          <w:rFonts w:ascii="Angsana New" w:hAnsi="Angsana New" w:hint="cs"/>
          <w:sz w:val="30"/>
          <w:szCs w:val="30"/>
          <w:cs/>
        </w:rPr>
        <w:t xml:space="preserve">             </w:t>
      </w:r>
      <w:r w:rsidR="00CF2A6B">
        <w:rPr>
          <w:rFonts w:ascii="Angsana New" w:hAnsi="Angsana New" w:hint="cs"/>
          <w:sz w:val="30"/>
          <w:szCs w:val="30"/>
          <w:cs/>
        </w:rPr>
        <w:t>บางแม่นาง อำเภอบางใหญ่ จังหวัดนนทบุรี</w:t>
      </w:r>
      <w:r w:rsidR="00C71ADF">
        <w:rPr>
          <w:rFonts w:ascii="Angsana New" w:hAnsi="Angsana New" w:hint="cs"/>
          <w:sz w:val="30"/>
          <w:szCs w:val="30"/>
          <w:cs/>
        </w:rPr>
        <w:t xml:space="preserve"> </w:t>
      </w:r>
      <w:r w:rsidR="00FB6103" w:rsidRPr="00FB6103">
        <w:rPr>
          <w:rFonts w:ascii="Angsana New" w:hAnsi="Angsana New" w:hint="cs"/>
          <w:sz w:val="30"/>
          <w:szCs w:val="30"/>
          <w:cs/>
        </w:rPr>
        <w:t>บริษัทจดทะเบียนกับตลาด</w:t>
      </w:r>
      <w:r w:rsidR="0050636C">
        <w:rPr>
          <w:rFonts w:ascii="Angsana New" w:hAnsi="Angsana New" w:hint="cs"/>
          <w:sz w:val="30"/>
          <w:szCs w:val="30"/>
          <w:cs/>
        </w:rPr>
        <w:t>หลัก</w:t>
      </w:r>
      <w:r w:rsidR="00FB6103" w:rsidRPr="00FB6103">
        <w:rPr>
          <w:rFonts w:ascii="Angsana New" w:hAnsi="Angsana New" w:hint="cs"/>
          <w:sz w:val="30"/>
          <w:szCs w:val="30"/>
          <w:cs/>
        </w:rPr>
        <w:t>ทรัพย์แห่งประเทศไทย</w:t>
      </w:r>
      <w:r w:rsidR="008E5A30">
        <w:rPr>
          <w:rFonts w:ascii="Angsana New" w:hAnsi="Angsana New" w:hint="cs"/>
          <w:sz w:val="30"/>
          <w:szCs w:val="30"/>
          <w:cs/>
        </w:rPr>
        <w:t>ในตลาดหลักทรัพย์</w:t>
      </w:r>
      <w:r w:rsidR="00B46F3B">
        <w:rPr>
          <w:rFonts w:ascii="Angsana New" w:hAnsi="Angsana New" w:hint="cs"/>
          <w:sz w:val="30"/>
          <w:szCs w:val="30"/>
          <w:cs/>
        </w:rPr>
        <w:t xml:space="preserve"> </w:t>
      </w:r>
      <w:r w:rsidR="008E5A30">
        <w:rPr>
          <w:rFonts w:ascii="Angsana New" w:hAnsi="Angsana New" w:hint="cs"/>
          <w:sz w:val="30"/>
          <w:szCs w:val="30"/>
          <w:cs/>
        </w:rPr>
        <w:t xml:space="preserve">เอ็ม เอ ไอ </w:t>
      </w:r>
      <w:r w:rsidR="00FB6103" w:rsidRPr="00FB610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B6103" w:rsidRPr="00FB6103">
        <w:rPr>
          <w:rFonts w:ascii="Angsana New" w:hAnsi="Angsana New"/>
          <w:sz w:val="30"/>
          <w:szCs w:val="30"/>
        </w:rPr>
        <w:t>5</w:t>
      </w:r>
      <w:r w:rsidR="00FB6103" w:rsidRPr="00FB6103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FB6103" w:rsidRPr="00FB6103">
        <w:rPr>
          <w:rFonts w:ascii="Angsana New" w:hAnsi="Angsana New"/>
          <w:sz w:val="30"/>
          <w:szCs w:val="30"/>
        </w:rPr>
        <w:t>2561</w:t>
      </w:r>
    </w:p>
    <w:p w14:paraId="761FED7F" w14:textId="77777777" w:rsidR="00385118" w:rsidRPr="002E5C9D" w:rsidRDefault="00385118" w:rsidP="00105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</w:rPr>
      </w:pPr>
    </w:p>
    <w:p w14:paraId="41E71739" w14:textId="77777777" w:rsidR="00F626B1" w:rsidRPr="006D699D" w:rsidRDefault="00385118" w:rsidP="00804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กิจกรรมหลักของบริษัท</w:t>
      </w:r>
      <w:r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คือ</w:t>
      </w:r>
      <w:r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6D699D">
        <w:rPr>
          <w:rFonts w:ascii="Angsana New" w:hAnsi="Angsana New" w:hint="cs"/>
          <w:sz w:val="30"/>
          <w:szCs w:val="30"/>
          <w:cs/>
        </w:rPr>
        <w:t>ผลิต</w:t>
      </w:r>
      <w:r>
        <w:rPr>
          <w:rFonts w:ascii="Angsana New" w:hAnsi="Angsana New" w:hint="cs"/>
          <w:sz w:val="30"/>
          <w:szCs w:val="30"/>
          <w:cs/>
        </w:rPr>
        <w:t>ถุงพลาสติกสำหรับบรรจุอาหาร</w:t>
      </w:r>
      <w:r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ผลิตภัณฑ์พลาสติกสำหรับห่อหุ้มอาหารและผลิตภัณฑ์กระดาษสำหรับบรรจุอาหาร</w:t>
      </w:r>
    </w:p>
    <w:p w14:paraId="5972C9BC" w14:textId="77777777" w:rsidR="00B31A4A" w:rsidRPr="002E5C9D" w:rsidRDefault="00B31A4A" w:rsidP="00105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</w:rPr>
      </w:pPr>
    </w:p>
    <w:p w14:paraId="23B21DF2" w14:textId="77777777" w:rsidR="00201A1E" w:rsidRPr="002F162A" w:rsidRDefault="00201A1E" w:rsidP="00201A1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BF7A08">
        <w:rPr>
          <w:rFonts w:ascii="Angsana New" w:hAnsi="Angsana New"/>
          <w:b/>
          <w:bCs/>
          <w:sz w:val="30"/>
          <w:szCs w:val="30"/>
          <w:cs/>
        </w:rPr>
        <w:t>กณฑ์การจัดทำ</w:t>
      </w:r>
      <w:r w:rsidRPr="00D0122A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</w:t>
      </w:r>
      <w:r>
        <w:rPr>
          <w:rFonts w:ascii="Angsana New" w:hAnsi="Angsana New" w:hint="cs"/>
          <w:b/>
          <w:bCs/>
          <w:sz w:val="30"/>
          <w:szCs w:val="30"/>
          <w:cs/>
        </w:rPr>
        <w:t>ล</w:t>
      </w:r>
    </w:p>
    <w:p w14:paraId="03338EEE" w14:textId="77777777" w:rsidR="00BF7A08" w:rsidRPr="002E5C9D" w:rsidRDefault="00BF7A08" w:rsidP="00BF7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highlight w:val="yellow"/>
        </w:rPr>
      </w:pPr>
    </w:p>
    <w:p w14:paraId="6BFEF4E9" w14:textId="77777777" w:rsidR="00201A1E" w:rsidRPr="001E59E4" w:rsidRDefault="00201A1E" w:rsidP="00201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E59E4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ข้อมูลทางการเงินระหว่างกาลนี้จัดทำขึ้นในรูปแบบย่อและตามมาตรฐานการบัญชีไทยฉบับที่</w:t>
      </w:r>
      <w:r w:rsidRPr="001E59E4">
        <w:rPr>
          <w:rFonts w:ascii="Angsana New" w:hAnsi="Angsana New"/>
          <w:color w:val="FFFFFF"/>
          <w:sz w:val="30"/>
          <w:szCs w:val="30"/>
        </w:rPr>
        <w:t>_</w:t>
      </w:r>
      <w:r w:rsidRPr="001E59E4">
        <w:rPr>
          <w:rFonts w:ascii="Angsana New" w:hAnsi="Angsana New"/>
          <w:sz w:val="30"/>
          <w:szCs w:val="30"/>
        </w:rPr>
        <w:t>34</w:t>
      </w:r>
      <w:r w:rsidRPr="001E59E4">
        <w:rPr>
          <w:rFonts w:ascii="Angsana New" w:hAnsi="Angsana New"/>
          <w:color w:val="FFFFFF"/>
          <w:sz w:val="30"/>
          <w:szCs w:val="30"/>
        </w:rPr>
        <w:t>_</w:t>
      </w:r>
      <w:r w:rsidR="003E6095" w:rsidRPr="001E59E4">
        <w:rPr>
          <w:rFonts w:ascii="Angsana New" w:hAnsi="Angsana New"/>
          <w:sz w:val="30"/>
          <w:szCs w:val="30"/>
          <w:cs/>
        </w:rPr>
        <w:t>เรื่อง</w:t>
      </w:r>
      <w:r w:rsidR="003E6095" w:rsidRPr="001E59E4">
        <w:rPr>
          <w:rFonts w:ascii="Angsana New" w:hAnsi="Angsana New" w:hint="cs"/>
          <w:sz w:val="30"/>
          <w:szCs w:val="30"/>
          <w:cs/>
        </w:rPr>
        <w:t xml:space="preserve"> </w:t>
      </w:r>
      <w:r w:rsidR="00D03FEE">
        <w:rPr>
          <w:rFonts w:ascii="Angsana New" w:hAnsi="Angsana New" w:hint="cs"/>
          <w:sz w:val="30"/>
          <w:szCs w:val="30"/>
          <w:cs/>
        </w:rPr>
        <w:t>การ</w:t>
      </w:r>
      <w:r w:rsidR="00EB6773" w:rsidRPr="001E59E4">
        <w:rPr>
          <w:rFonts w:ascii="Angsana New" w:hAnsi="Angsana New" w:hint="cs"/>
          <w:sz w:val="30"/>
          <w:szCs w:val="30"/>
          <w:cs/>
        </w:rPr>
        <w:t>รายงานทาง</w:t>
      </w:r>
      <w:r w:rsidRPr="001E59E4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1E59E4">
        <w:rPr>
          <w:rFonts w:ascii="Angsana New" w:hAnsi="Angsana New"/>
          <w:color w:val="FFFFFF"/>
          <w:sz w:val="30"/>
          <w:szCs w:val="30"/>
        </w:rPr>
        <w:t>_</w:t>
      </w:r>
      <w:r w:rsidRPr="001E59E4">
        <w:rPr>
          <w:rFonts w:ascii="Angsana New" w:hAnsi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1E59E4">
        <w:rPr>
          <w:rFonts w:ascii="Angsana New" w:hAnsi="Angsana New"/>
          <w:color w:val="FFFFFF"/>
          <w:sz w:val="30"/>
          <w:szCs w:val="30"/>
        </w:rPr>
        <w:t>_</w:t>
      </w:r>
      <w:r w:rsidRPr="001E59E4">
        <w:rPr>
          <w:rFonts w:ascii="Angsana New" w:hAnsi="Angsana New" w:hint="cs"/>
          <w:sz w:val="30"/>
          <w:szCs w:val="30"/>
          <w:cs/>
        </w:rPr>
        <w:t>และ</w:t>
      </w:r>
      <w:r w:rsidRPr="001E59E4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14:paraId="2F066E2F" w14:textId="77777777" w:rsidR="00201A1E" w:rsidRPr="002E5C9D" w:rsidRDefault="00201A1E" w:rsidP="00201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highlight w:val="yellow"/>
        </w:rPr>
      </w:pPr>
    </w:p>
    <w:p w14:paraId="24BDBBE5" w14:textId="77777777" w:rsidR="00201A1E" w:rsidRPr="00CD67E1" w:rsidRDefault="00201A1E" w:rsidP="00201A1E">
      <w:pPr>
        <w:pStyle w:val="BodyText3"/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D67E1">
        <w:rPr>
          <w:rFonts w:ascii="Angsana New" w:hAnsi="Angsana New"/>
          <w:spacing w:val="-2"/>
          <w:sz w:val="30"/>
          <w:szCs w:val="30"/>
          <w:cs/>
        </w:rPr>
        <w:t>ข้อมูลทางการ</w:t>
      </w:r>
      <w:r w:rsidRPr="00CD67E1">
        <w:rPr>
          <w:rFonts w:ascii="Angsana New" w:hAnsi="Angsana New"/>
          <w:sz w:val="30"/>
          <w:szCs w:val="30"/>
          <w:cs/>
        </w:rPr>
        <w:t>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F626B1">
        <w:rPr>
          <w:rFonts w:ascii="Angsana New" w:hAnsi="Angsana New"/>
          <w:color w:val="FFFFFF"/>
          <w:sz w:val="30"/>
          <w:szCs w:val="30"/>
        </w:rPr>
        <w:t>-</w:t>
      </w:r>
      <w:r w:rsidRPr="00CD67E1">
        <w:rPr>
          <w:rFonts w:ascii="Angsana New" w:hAnsi="Angsana New"/>
          <w:sz w:val="30"/>
          <w:szCs w:val="30"/>
        </w:rPr>
        <w:t>31</w:t>
      </w:r>
      <w:r w:rsidR="00F626B1">
        <w:rPr>
          <w:rFonts w:ascii="Angsana New" w:hAnsi="Angsana New"/>
          <w:color w:val="FFFFFF"/>
          <w:sz w:val="30"/>
          <w:szCs w:val="30"/>
        </w:rPr>
        <w:t>-</w:t>
      </w:r>
      <w:r w:rsidRPr="00CD67E1">
        <w:rPr>
          <w:rFonts w:ascii="Angsana New" w:hAnsi="Angsana New"/>
          <w:sz w:val="30"/>
          <w:szCs w:val="30"/>
          <w:cs/>
        </w:rPr>
        <w:t>ธันวาคม</w:t>
      </w:r>
      <w:r w:rsidR="00F626B1">
        <w:rPr>
          <w:rFonts w:ascii="Angsana New" w:hAnsi="Angsana New"/>
          <w:color w:val="FFFFFF"/>
          <w:sz w:val="30"/>
          <w:szCs w:val="30"/>
        </w:rPr>
        <w:t>-</w:t>
      </w:r>
      <w:r w:rsidRPr="00CD67E1">
        <w:rPr>
          <w:rFonts w:ascii="Angsana New" w:hAnsi="Angsana New"/>
          <w:sz w:val="30"/>
          <w:szCs w:val="30"/>
        </w:rPr>
        <w:t>25</w:t>
      </w:r>
      <w:r w:rsidR="007325A3">
        <w:rPr>
          <w:rFonts w:ascii="Angsana New" w:hAnsi="Angsana New"/>
          <w:sz w:val="30"/>
          <w:szCs w:val="30"/>
        </w:rPr>
        <w:t>6</w:t>
      </w:r>
      <w:r w:rsidR="00AF6EE1">
        <w:rPr>
          <w:rFonts w:ascii="Angsana New" w:hAnsi="Angsana New"/>
          <w:sz w:val="30"/>
          <w:szCs w:val="30"/>
        </w:rPr>
        <w:t>7</w:t>
      </w:r>
      <w:r w:rsidRPr="00CD67E1">
        <w:rPr>
          <w:rFonts w:ascii="Angsana New" w:hAnsi="Angsana New"/>
          <w:sz w:val="30"/>
          <w:szCs w:val="30"/>
        </w:rPr>
        <w:t xml:space="preserve"> </w:t>
      </w:r>
      <w:r w:rsidRPr="00CD67E1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</w:t>
      </w:r>
      <w:r w:rsidRPr="003148EE">
        <w:rPr>
          <w:rFonts w:ascii="Angsana New" w:hAnsi="Angsana New"/>
          <w:color w:val="FFFFFF"/>
          <w:sz w:val="30"/>
          <w:szCs w:val="30"/>
        </w:rPr>
        <w:t>-</w:t>
      </w:r>
      <w:r w:rsidRPr="00CD67E1">
        <w:rPr>
          <w:rFonts w:ascii="Angsana New" w:hAnsi="Angsana New"/>
          <w:sz w:val="30"/>
          <w:szCs w:val="30"/>
          <w:cs/>
        </w:rPr>
        <w:t>ๆ</w:t>
      </w:r>
      <w:r w:rsidRPr="003148EE">
        <w:rPr>
          <w:rFonts w:ascii="Angsana New" w:hAnsi="Angsana New"/>
          <w:color w:val="FFFFFF"/>
          <w:sz w:val="30"/>
          <w:szCs w:val="30"/>
        </w:rPr>
        <w:t>_</w:t>
      </w:r>
      <w:r w:rsidRPr="00CD67E1">
        <w:rPr>
          <w:rFonts w:ascii="Angsana New" w:hAnsi="Angsana New"/>
          <w:sz w:val="30"/>
          <w:szCs w:val="30"/>
          <w:cs/>
        </w:rPr>
        <w:t>เพื่อไม่ให้ข้อมูลที่นำเสนอซ้ำซ้อนกับข้อมูลที่ได้รายงานไปแล้ว ดังนั้น</w:t>
      </w:r>
      <w:r w:rsidRPr="00CD67E1">
        <w:rPr>
          <w:rFonts w:ascii="Angsana New" w:hAnsi="Angsana New"/>
          <w:spacing w:val="-2"/>
          <w:sz w:val="30"/>
          <w:szCs w:val="30"/>
          <w:cs/>
        </w:rPr>
        <w:t>ข้อมูลทางการ</w:t>
      </w:r>
      <w:r w:rsidRPr="00CD67E1">
        <w:rPr>
          <w:rFonts w:ascii="Angsana New" w:hAnsi="Angsana New"/>
          <w:sz w:val="30"/>
          <w:szCs w:val="30"/>
          <w:cs/>
        </w:rPr>
        <w:t>เงินระหว่างกาลนี้ควรต้องอ่านควบคู่กั</w:t>
      </w:r>
      <w:r>
        <w:rPr>
          <w:rFonts w:ascii="Angsana New" w:hAnsi="Angsana New"/>
          <w:sz w:val="30"/>
          <w:szCs w:val="30"/>
          <w:cs/>
        </w:rPr>
        <w:t>บงบการเงินสำหรับปีสิ้นสุดวันที่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CD67E1">
        <w:rPr>
          <w:rFonts w:ascii="Angsana New" w:hAnsi="Angsana New"/>
          <w:sz w:val="30"/>
          <w:szCs w:val="30"/>
        </w:rPr>
        <w:t xml:space="preserve">31 </w:t>
      </w:r>
      <w:r w:rsidRPr="00CD67E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D67E1">
        <w:rPr>
          <w:rFonts w:ascii="Angsana New" w:hAnsi="Angsana New"/>
          <w:sz w:val="30"/>
          <w:szCs w:val="30"/>
        </w:rPr>
        <w:t>25</w:t>
      </w:r>
      <w:r w:rsidR="007325A3">
        <w:rPr>
          <w:rFonts w:ascii="Angsana New" w:hAnsi="Angsana New"/>
          <w:sz w:val="30"/>
          <w:szCs w:val="30"/>
        </w:rPr>
        <w:t>6</w:t>
      </w:r>
      <w:r w:rsidR="00AF6EE1">
        <w:rPr>
          <w:rFonts w:ascii="Angsana New" w:hAnsi="Angsana New"/>
          <w:sz w:val="30"/>
          <w:szCs w:val="30"/>
        </w:rPr>
        <w:t>7</w:t>
      </w:r>
    </w:p>
    <w:p w14:paraId="1DDE0A39" w14:textId="77777777" w:rsidR="00201A1E" w:rsidRPr="002E5C9D" w:rsidRDefault="00201A1E" w:rsidP="00201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6A3AF1DD" w14:textId="77777777" w:rsidR="008C5F4B" w:rsidRDefault="00503B02" w:rsidP="0044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5B2377">
        <w:rPr>
          <w:rFonts w:ascii="Angsana New" w:hAnsi="Angsana New"/>
          <w:sz w:val="30"/>
          <w:szCs w:val="30"/>
          <w:cs/>
        </w:rPr>
        <w:t>เพื่อความสะดวกของผู้อ่าน</w:t>
      </w:r>
      <w:r w:rsidRPr="005B2377">
        <w:rPr>
          <w:rFonts w:ascii="Angsana New" w:hAnsi="Angsana New"/>
          <w:spacing w:val="-2"/>
          <w:sz w:val="30"/>
          <w:szCs w:val="30"/>
          <w:cs/>
        </w:rPr>
        <w:t>ข้อมูลทางการ</w:t>
      </w:r>
      <w:r w:rsidRPr="005B2377">
        <w:rPr>
          <w:rFonts w:ascii="Angsana New" w:hAnsi="Angsana New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5B2377">
        <w:rPr>
          <w:rFonts w:ascii="Angsana New" w:hAnsi="Angsana New"/>
          <w:sz w:val="30"/>
          <w:szCs w:val="30"/>
          <w:cs/>
        </w:rPr>
        <w:t xml:space="preserve"> บริษัทได้จัดทำ</w:t>
      </w:r>
      <w:r w:rsidRPr="005B2377">
        <w:rPr>
          <w:rFonts w:ascii="Angsana New" w:hAnsi="Angsana New"/>
          <w:spacing w:val="-2"/>
          <w:sz w:val="30"/>
          <w:szCs w:val="30"/>
          <w:cs/>
        </w:rPr>
        <w:t>ข้อมูลทาง</w:t>
      </w:r>
      <w:r w:rsidRPr="005B2377">
        <w:rPr>
          <w:rFonts w:ascii="Angsana New" w:hAnsi="Angsana New"/>
          <w:sz w:val="30"/>
          <w:szCs w:val="30"/>
          <w:cs/>
        </w:rPr>
        <w:t>การเงินฉบับภาษาอังกฤษขึ้นจากข้อมูลทางการเงินฉบับภาษาไทยนี้ ซึ่งได้นำเสนอเพื่อวัตถุประสงค์ของการรายงานท</w:t>
      </w:r>
      <w:r w:rsidR="0044783C">
        <w:rPr>
          <w:rFonts w:ascii="Angsana New" w:hAnsi="Angsana New"/>
          <w:sz w:val="30"/>
          <w:szCs w:val="30"/>
          <w:cs/>
        </w:rPr>
        <w:t>างการเงินเพื่อใช้ในประเ</w:t>
      </w:r>
      <w:r w:rsidR="0044783C">
        <w:rPr>
          <w:rFonts w:ascii="Angsana New" w:hAnsi="Angsana New" w:hint="cs"/>
          <w:sz w:val="30"/>
          <w:szCs w:val="30"/>
          <w:cs/>
        </w:rPr>
        <w:t>ทศ</w:t>
      </w:r>
    </w:p>
    <w:p w14:paraId="725D9E39" w14:textId="77777777" w:rsidR="0044783C" w:rsidRPr="002E5C9D" w:rsidRDefault="0044783C" w:rsidP="0044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</w:rPr>
      </w:pPr>
    </w:p>
    <w:p w14:paraId="0C8BE2FA" w14:textId="5894A80C" w:rsidR="0044783C" w:rsidRDefault="0044783C" w:rsidP="0044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694338">
        <w:rPr>
          <w:rFonts w:ascii="Angsana New" w:hAnsi="Angsana New" w:hint="cs"/>
          <w:sz w:val="30"/>
          <w:szCs w:val="30"/>
          <w:cs/>
        </w:rPr>
        <w:t>บริษัทได้ใช้นโยบายการบัญชีที่</w:t>
      </w:r>
      <w:r w:rsidR="002E5C9D">
        <w:rPr>
          <w:rFonts w:ascii="Angsana New" w:hAnsi="Angsana New" w:hint="cs"/>
          <w:sz w:val="30"/>
          <w:szCs w:val="30"/>
          <w:cs/>
        </w:rPr>
        <w:t>มีสาระ</w:t>
      </w:r>
      <w:r w:rsidRPr="00694338">
        <w:rPr>
          <w:rFonts w:ascii="Angsana New" w:hAnsi="Angsana New" w:hint="cs"/>
          <w:sz w:val="30"/>
          <w:szCs w:val="30"/>
          <w:cs/>
        </w:rPr>
        <w:t>สำคัญ</w:t>
      </w:r>
      <w:r>
        <w:rPr>
          <w:rFonts w:ascii="Angsana New" w:hAnsi="Angsana New" w:hint="cs"/>
          <w:sz w:val="30"/>
          <w:szCs w:val="30"/>
          <w:cs/>
        </w:rPr>
        <w:t>และวิธีการคำนวณ</w:t>
      </w:r>
      <w:r w:rsidRPr="00694338">
        <w:rPr>
          <w:rFonts w:ascii="Angsana New" w:hAnsi="Angsana New" w:hint="cs"/>
          <w:sz w:val="30"/>
          <w:szCs w:val="30"/>
          <w:cs/>
        </w:rPr>
        <w:t>ในข้อมูลทางการเงินระหว่างกาลสำหรับงวดสามเดือน</w:t>
      </w:r>
      <w:r w:rsidR="008D56A5">
        <w:rPr>
          <w:rFonts w:ascii="Angsana New" w:hAnsi="Angsana New" w:hint="cs"/>
          <w:sz w:val="30"/>
          <w:szCs w:val="30"/>
          <w:cs/>
        </w:rPr>
        <w:t>และ</w:t>
      </w:r>
      <w:r w:rsidR="00FF266F">
        <w:rPr>
          <w:rFonts w:ascii="Angsana New" w:hAnsi="Angsana New" w:hint="cs"/>
          <w:sz w:val="30"/>
          <w:szCs w:val="30"/>
          <w:cs/>
        </w:rPr>
        <w:t>เก้า</w:t>
      </w:r>
      <w:r w:rsidR="000F254D">
        <w:rPr>
          <w:rFonts w:ascii="Angsana New" w:hAnsi="Angsana New" w:hint="cs"/>
          <w:sz w:val="30"/>
          <w:szCs w:val="30"/>
          <w:cs/>
        </w:rPr>
        <w:t>เดือน</w:t>
      </w:r>
      <w:r w:rsidRPr="00694338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11492" w:rsidRPr="00011492">
        <w:rPr>
          <w:rFonts w:ascii="Angsana New" w:hAnsi="Angsana New" w:hint="cs"/>
          <w:sz w:val="30"/>
          <w:szCs w:val="30"/>
        </w:rPr>
        <w:t>3</w:t>
      </w:r>
      <w:r w:rsidR="000F254D">
        <w:rPr>
          <w:rFonts w:ascii="Angsana New" w:hAnsi="Angsana New"/>
          <w:sz w:val="30"/>
          <w:szCs w:val="30"/>
        </w:rPr>
        <w:t>0</w:t>
      </w:r>
      <w:r w:rsidRPr="00694338">
        <w:rPr>
          <w:rFonts w:ascii="Angsana New" w:hAnsi="Angsana New" w:hint="cs"/>
          <w:sz w:val="30"/>
          <w:szCs w:val="30"/>
          <w:cs/>
        </w:rPr>
        <w:t xml:space="preserve"> </w:t>
      </w:r>
      <w:r w:rsidR="00FF266F">
        <w:rPr>
          <w:rFonts w:ascii="Angsana New" w:hAnsi="Angsana New" w:hint="cs"/>
          <w:sz w:val="30"/>
          <w:szCs w:val="30"/>
          <w:cs/>
        </w:rPr>
        <w:t>กันยา</w:t>
      </w:r>
      <w:r w:rsidR="000F254D">
        <w:rPr>
          <w:rFonts w:ascii="Angsana New" w:hAnsi="Angsana New" w:hint="cs"/>
          <w:sz w:val="30"/>
          <w:szCs w:val="30"/>
          <w:cs/>
        </w:rPr>
        <w:t>ยน</w:t>
      </w:r>
      <w:r w:rsidRPr="00694338">
        <w:rPr>
          <w:rFonts w:ascii="Angsana New" w:hAnsi="Angsana New" w:hint="cs"/>
          <w:sz w:val="30"/>
          <w:szCs w:val="30"/>
          <w:cs/>
        </w:rPr>
        <w:t xml:space="preserve"> </w:t>
      </w:r>
      <w:r w:rsidR="00011492" w:rsidRPr="00011492">
        <w:rPr>
          <w:rFonts w:ascii="Angsana New" w:hAnsi="Angsana New" w:hint="cs"/>
          <w:sz w:val="30"/>
          <w:szCs w:val="30"/>
        </w:rPr>
        <w:t>256</w:t>
      </w:r>
      <w:r w:rsidR="00AF6EE1">
        <w:rPr>
          <w:rFonts w:ascii="Angsana New" w:hAnsi="Angsana New"/>
          <w:sz w:val="30"/>
          <w:szCs w:val="30"/>
        </w:rPr>
        <w:t>8</w:t>
      </w:r>
      <w:r w:rsidRPr="00694338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694338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AF6EE1">
        <w:rPr>
          <w:rFonts w:ascii="Angsana New" w:hAnsi="Angsana New"/>
          <w:sz w:val="30"/>
          <w:szCs w:val="30"/>
        </w:rPr>
        <w:t>7</w:t>
      </w:r>
      <w:r w:rsidRPr="00694338">
        <w:rPr>
          <w:rFonts w:ascii="Angsana New" w:hAnsi="Angsana New"/>
          <w:sz w:val="30"/>
          <w:szCs w:val="30"/>
        </w:rPr>
        <w:t xml:space="preserve"> </w:t>
      </w:r>
      <w:r w:rsidRPr="00694338">
        <w:rPr>
          <w:rFonts w:ascii="Angsana New" w:hAnsi="Angsana New" w:hint="cs"/>
          <w:sz w:val="30"/>
          <w:szCs w:val="30"/>
          <w:cs/>
        </w:rPr>
        <w:t xml:space="preserve">เช่นเดียวกับที่ใช้สำหรับการจัดทำงบการเงินประจำปีสิ้นสุดวันที่ </w:t>
      </w:r>
      <w:r w:rsidRPr="00694338">
        <w:rPr>
          <w:rFonts w:ascii="Angsana New" w:hAnsi="Angsana New"/>
          <w:sz w:val="30"/>
          <w:szCs w:val="30"/>
        </w:rPr>
        <w:t>31</w:t>
      </w:r>
      <w:r w:rsidRPr="00694338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C17F01">
        <w:rPr>
          <w:rFonts w:ascii="Angsana New" w:hAnsi="Angsana New" w:hint="cs"/>
          <w:sz w:val="30"/>
          <w:szCs w:val="30"/>
          <w:cs/>
        </w:rPr>
        <w:t xml:space="preserve"> </w:t>
      </w:r>
      <w:r w:rsidRPr="00694338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AF6EE1">
        <w:rPr>
          <w:rFonts w:ascii="Angsana New" w:hAnsi="Angsana New"/>
          <w:sz w:val="30"/>
          <w:szCs w:val="30"/>
        </w:rPr>
        <w:t>7</w:t>
      </w:r>
    </w:p>
    <w:p w14:paraId="6D8F4472" w14:textId="77777777" w:rsidR="0044783C" w:rsidRPr="002E5C9D" w:rsidRDefault="0044783C" w:rsidP="0044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</w:rPr>
      </w:pPr>
    </w:p>
    <w:p w14:paraId="2C41A906" w14:textId="77777777" w:rsidR="0044783C" w:rsidRPr="00F65ADE" w:rsidRDefault="0044783C" w:rsidP="0044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65ADE">
        <w:rPr>
          <w:rFonts w:ascii="Angsana New" w:hAnsi="Angsana New" w:hint="cs"/>
          <w:b/>
          <w:bCs/>
          <w:sz w:val="30"/>
          <w:szCs w:val="30"/>
          <w:cs/>
        </w:rPr>
        <w:t>มาตรฐานการ</w:t>
      </w:r>
      <w:r w:rsidR="00FB52C3">
        <w:rPr>
          <w:rFonts w:ascii="Angsana New" w:hAnsi="Angsana New" w:hint="cs"/>
          <w:b/>
          <w:bCs/>
          <w:sz w:val="30"/>
          <w:szCs w:val="30"/>
          <w:cs/>
        </w:rPr>
        <w:t>บัญชีและมาตรฐานการ</w:t>
      </w:r>
      <w:r w:rsidRPr="00F65ADE">
        <w:rPr>
          <w:rFonts w:ascii="Angsana New" w:hAnsi="Angsana New" w:hint="cs"/>
          <w:b/>
          <w:bCs/>
          <w:sz w:val="30"/>
          <w:szCs w:val="30"/>
          <w:cs/>
        </w:rPr>
        <w:t>รายงานทางการเงินที่มีผลบังคับใช้</w:t>
      </w:r>
    </w:p>
    <w:p w14:paraId="6DFE1C53" w14:textId="77777777" w:rsidR="0044783C" w:rsidRPr="002E5C9D" w:rsidRDefault="0044783C" w:rsidP="0044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s/>
        </w:rPr>
      </w:pPr>
    </w:p>
    <w:p w14:paraId="4891917D" w14:textId="1836F3B7" w:rsidR="0044783C" w:rsidRDefault="0044783C" w:rsidP="0044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65ADE">
        <w:rPr>
          <w:rFonts w:ascii="Angsana New" w:hAnsi="Angsana New" w:hint="cs"/>
          <w:sz w:val="30"/>
          <w:szCs w:val="30"/>
          <w:cs/>
        </w:rPr>
        <w:t>บริษัทได้ถือป</w:t>
      </w:r>
      <w:r w:rsidR="00361B13" w:rsidRPr="00F65ADE">
        <w:rPr>
          <w:rFonts w:ascii="Angsana New" w:hAnsi="Angsana New" w:hint="cs"/>
          <w:sz w:val="30"/>
          <w:szCs w:val="30"/>
          <w:cs/>
        </w:rPr>
        <w:t>ฏิ</w:t>
      </w:r>
      <w:r w:rsidRPr="00F65ADE">
        <w:rPr>
          <w:rFonts w:ascii="Angsana New" w:hAnsi="Angsana New" w:hint="cs"/>
          <w:sz w:val="30"/>
          <w:szCs w:val="30"/>
          <w:cs/>
        </w:rPr>
        <w:t>บัติตามมาตรฐาน</w:t>
      </w:r>
      <w:r w:rsidR="00FB52C3">
        <w:rPr>
          <w:rFonts w:ascii="Angsana New" w:hAnsi="Angsana New" w:hint="cs"/>
          <w:sz w:val="30"/>
          <w:szCs w:val="30"/>
          <w:cs/>
        </w:rPr>
        <w:t xml:space="preserve">การบัญชี </w:t>
      </w:r>
      <w:r w:rsidR="00FB52C3">
        <w:rPr>
          <w:rFonts w:ascii="Angsana New" w:hAnsi="Angsana New"/>
          <w:sz w:val="30"/>
          <w:szCs w:val="30"/>
        </w:rPr>
        <w:t xml:space="preserve">(TAS) </w:t>
      </w:r>
      <w:r w:rsidR="00524681">
        <w:rPr>
          <w:rFonts w:ascii="Angsana New" w:hAnsi="Angsana New" w:hint="cs"/>
          <w:sz w:val="30"/>
          <w:szCs w:val="30"/>
          <w:cs/>
        </w:rPr>
        <w:t>และ</w:t>
      </w:r>
      <w:r w:rsidR="00FB52C3">
        <w:rPr>
          <w:rFonts w:ascii="Angsana New" w:hAnsi="Angsana New" w:hint="cs"/>
          <w:sz w:val="30"/>
          <w:szCs w:val="30"/>
          <w:cs/>
        </w:rPr>
        <w:t>มาตรฐาน</w:t>
      </w:r>
      <w:r w:rsidRPr="00F65ADE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FB52C3">
        <w:rPr>
          <w:rFonts w:ascii="Angsana New" w:hAnsi="Angsana New" w:hint="cs"/>
          <w:sz w:val="30"/>
          <w:szCs w:val="30"/>
          <w:cs/>
        </w:rPr>
        <w:t xml:space="preserve"> </w:t>
      </w:r>
      <w:r w:rsidR="00FB52C3">
        <w:rPr>
          <w:rFonts w:ascii="Angsana New" w:hAnsi="Angsana New"/>
          <w:sz w:val="30"/>
          <w:szCs w:val="30"/>
        </w:rPr>
        <w:t xml:space="preserve">(TFRS) </w:t>
      </w:r>
      <w:r w:rsidR="00524681">
        <w:rPr>
          <w:rFonts w:ascii="Angsana New" w:hAnsi="Angsana New" w:hint="cs"/>
          <w:sz w:val="30"/>
          <w:szCs w:val="30"/>
          <w:cs/>
        </w:rPr>
        <w:t xml:space="preserve">ที่ปรับปรุงใหม่     </w:t>
      </w:r>
      <w:r w:rsidR="00FB52C3">
        <w:rPr>
          <w:rFonts w:ascii="Angsana New" w:hAnsi="Angsana New" w:hint="cs"/>
          <w:sz w:val="30"/>
          <w:szCs w:val="30"/>
          <w:cs/>
        </w:rPr>
        <w:t>หลายฉบับ</w:t>
      </w:r>
      <w:r w:rsidRPr="00F65ADE">
        <w:rPr>
          <w:rFonts w:ascii="Angsana New" w:hAnsi="Angsana New" w:hint="cs"/>
          <w:sz w:val="30"/>
          <w:szCs w:val="30"/>
          <w:cs/>
        </w:rPr>
        <w:t>ซึ่งมีผลบังคับใช้สำหรับรอบระยะเวลาบัญชีที่เริ่มในหรือหลัง</w:t>
      </w:r>
      <w:r w:rsidRPr="00F65ADE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F65ADE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011492" w:rsidRPr="00F65ADE">
        <w:rPr>
          <w:rFonts w:ascii="Angsana New" w:hAnsi="Angsana New" w:hint="cs"/>
          <w:color w:val="000000"/>
          <w:sz w:val="30"/>
          <w:szCs w:val="30"/>
        </w:rPr>
        <w:t>1</w:t>
      </w:r>
      <w:r w:rsidRPr="00F65ADE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F65ADE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Pr="00F65ADE">
        <w:rPr>
          <w:rFonts w:ascii="Angsana New" w:hAnsi="Angsana New" w:hint="cs"/>
          <w:sz w:val="30"/>
          <w:szCs w:val="30"/>
          <w:cs/>
        </w:rPr>
        <w:t>กราคม</w:t>
      </w:r>
      <w:r w:rsidRPr="00F65ADE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011492" w:rsidRPr="00F65ADE">
        <w:rPr>
          <w:rFonts w:ascii="Angsana New" w:hAnsi="Angsana New" w:hint="cs"/>
          <w:sz w:val="30"/>
          <w:szCs w:val="30"/>
        </w:rPr>
        <w:t>256</w:t>
      </w:r>
      <w:r w:rsidR="00AF6EE1">
        <w:rPr>
          <w:rFonts w:ascii="Angsana New" w:hAnsi="Angsana New"/>
          <w:sz w:val="30"/>
          <w:szCs w:val="30"/>
        </w:rPr>
        <w:t>8</w:t>
      </w:r>
      <w:r w:rsidRPr="00F65ADE">
        <w:rPr>
          <w:rFonts w:ascii="Angsana New" w:hAnsi="Angsana New"/>
          <w:color w:val="FFFFFF"/>
          <w:sz w:val="30"/>
          <w:szCs w:val="30"/>
        </w:rPr>
        <w:t>_</w:t>
      </w:r>
      <w:r w:rsidRPr="00F65ADE">
        <w:rPr>
          <w:rFonts w:ascii="Angsana New" w:hAnsi="Angsana New" w:hint="cs"/>
          <w:sz w:val="30"/>
          <w:szCs w:val="30"/>
          <w:cs/>
        </w:rPr>
        <w:t>การนำ</w:t>
      </w:r>
      <w:r w:rsidR="00FB52C3">
        <w:rPr>
          <w:rFonts w:ascii="Angsana New" w:hAnsi="Angsana New" w:hint="cs"/>
          <w:sz w:val="30"/>
          <w:szCs w:val="30"/>
          <w:cs/>
        </w:rPr>
        <w:t xml:space="preserve"> </w:t>
      </w:r>
      <w:r w:rsidR="00FB52C3">
        <w:rPr>
          <w:rFonts w:ascii="Angsana New" w:hAnsi="Angsana New"/>
          <w:sz w:val="30"/>
          <w:szCs w:val="30"/>
        </w:rPr>
        <w:t xml:space="preserve">TAS </w:t>
      </w:r>
      <w:r w:rsidR="00524681">
        <w:rPr>
          <w:rFonts w:ascii="Angsana New" w:hAnsi="Angsana New" w:hint="cs"/>
          <w:sz w:val="30"/>
          <w:szCs w:val="30"/>
          <w:cs/>
        </w:rPr>
        <w:t xml:space="preserve">และ </w:t>
      </w:r>
      <w:r w:rsidR="00FB52C3">
        <w:rPr>
          <w:rFonts w:ascii="Angsana New" w:hAnsi="Angsana New"/>
          <w:sz w:val="30"/>
          <w:szCs w:val="30"/>
        </w:rPr>
        <w:t xml:space="preserve">TFRS </w:t>
      </w:r>
      <w:r w:rsidR="00FB52C3">
        <w:rPr>
          <w:rFonts w:ascii="Angsana New" w:hAnsi="Angsana New" w:hint="cs"/>
          <w:sz w:val="30"/>
          <w:szCs w:val="30"/>
          <w:cs/>
        </w:rPr>
        <w:t>ที่ปรับปรุงใหม่</w:t>
      </w:r>
      <w:r w:rsidRPr="00F65ADE">
        <w:rPr>
          <w:rFonts w:ascii="Angsana New" w:hAnsi="Angsana New" w:hint="cs"/>
          <w:sz w:val="30"/>
          <w:szCs w:val="30"/>
          <w:cs/>
        </w:rPr>
        <w:t>มาใช้ไม่มีผลกระทบต่อข้อมูลทางการเงินระหว่างกาลของบริษัทที่เป็นสาระสำคัญ</w:t>
      </w:r>
    </w:p>
    <w:p w14:paraId="138753A3" w14:textId="77777777" w:rsidR="0044783C" w:rsidRPr="0044783C" w:rsidRDefault="0044783C" w:rsidP="00447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  <w:sectPr w:rsidR="0044783C" w:rsidRPr="0044783C" w:rsidSect="006C198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1136" w:bottom="567" w:left="1440" w:header="992" w:footer="374" w:gutter="0"/>
          <w:pgNumType w:start="10"/>
          <w:cols w:space="720"/>
          <w:titlePg/>
          <w:docGrid w:linePitch="245"/>
        </w:sectPr>
      </w:pPr>
    </w:p>
    <w:p w14:paraId="49A044EB" w14:textId="340611F0" w:rsidR="00492D54" w:rsidRPr="00A767D9" w:rsidRDefault="00A767D9" w:rsidP="0031027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both"/>
        <w:rPr>
          <w:rFonts w:ascii="Angsana New" w:hAnsi="Angsana New"/>
          <w:sz w:val="30"/>
          <w:szCs w:val="30"/>
        </w:rPr>
      </w:pPr>
      <w:r w:rsidRPr="0068726D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</w:t>
      </w:r>
      <w:r w:rsidR="007B27B4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Pr="0068726D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กับบุคคลหรือกิจการที่เกี่ยวข้องกัน</w:t>
      </w:r>
    </w:p>
    <w:p w14:paraId="2480C7C2" w14:textId="635AA289" w:rsidR="00A767D9" w:rsidRPr="00441BAA" w:rsidRDefault="00A767D9" w:rsidP="00201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B7C35E3" w14:textId="29FA58AF" w:rsidR="004E71F0" w:rsidRDefault="004302A6" w:rsidP="004E7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  <w:r w:rsidRPr="00AE4837">
        <w:rPr>
          <w:rFonts w:ascii="Angsana New" w:hAnsi="Angsana New"/>
          <w:spacing w:val="-4"/>
          <w:sz w:val="30"/>
          <w:szCs w:val="30"/>
          <w:cs/>
        </w:rPr>
        <w:t>ยอดคงเหลือที่ม</w:t>
      </w:r>
      <w:r w:rsidR="000A5491" w:rsidRPr="00AE4837">
        <w:rPr>
          <w:rFonts w:ascii="Angsana New" w:hAnsi="Angsana New"/>
          <w:spacing w:val="-4"/>
          <w:sz w:val="30"/>
          <w:szCs w:val="30"/>
          <w:cs/>
        </w:rPr>
        <w:t>ีสาระสำคัญ</w:t>
      </w:r>
      <w:r w:rsidR="007B27B4" w:rsidRPr="000911F6">
        <w:rPr>
          <w:rFonts w:ascii="Angsana New" w:hAnsi="Angsana New" w:hint="cs"/>
          <w:spacing w:val="-4"/>
          <w:sz w:val="30"/>
          <w:szCs w:val="30"/>
          <w:cs/>
        </w:rPr>
        <w:t>ของสินทรัพย์และหนี้สิน</w:t>
      </w:r>
      <w:r w:rsidRPr="000911F6">
        <w:rPr>
          <w:rFonts w:ascii="Angsana New" w:hAnsi="Angsana New"/>
          <w:spacing w:val="-4"/>
          <w:sz w:val="30"/>
          <w:szCs w:val="30"/>
          <w:cs/>
        </w:rPr>
        <w:t>กับ</w:t>
      </w:r>
      <w:r w:rsidR="00220831" w:rsidRPr="00AE4837">
        <w:rPr>
          <w:rFonts w:ascii="Angsana New" w:hAnsi="Angsana New"/>
          <w:spacing w:val="-4"/>
          <w:sz w:val="30"/>
          <w:szCs w:val="30"/>
          <w:cs/>
        </w:rPr>
        <w:t>บุคคลหรือ</w:t>
      </w:r>
      <w:r w:rsidR="0093624F" w:rsidRPr="00AE4837">
        <w:rPr>
          <w:rFonts w:ascii="Angsana New" w:hAnsi="Angsana New"/>
          <w:spacing w:val="-4"/>
          <w:sz w:val="30"/>
          <w:szCs w:val="30"/>
          <w:cs/>
        </w:rPr>
        <w:t>กิจการ</w:t>
      </w:r>
      <w:r w:rsidRPr="00AE4837">
        <w:rPr>
          <w:rFonts w:ascii="Angsana New" w:hAnsi="Angsana New"/>
          <w:spacing w:val="-4"/>
          <w:sz w:val="30"/>
          <w:szCs w:val="30"/>
          <w:cs/>
        </w:rPr>
        <w:t>ที่เกี่ยวข้องกัน</w:t>
      </w:r>
      <w:r w:rsidR="00D277AB">
        <w:rPr>
          <w:rFonts w:ascii="Angsana New" w:hAnsi="Angsana New"/>
          <w:color w:val="FFFFFF"/>
          <w:spacing w:val="-4"/>
          <w:sz w:val="30"/>
          <w:szCs w:val="30"/>
        </w:rPr>
        <w:t>-</w:t>
      </w:r>
      <w:r w:rsidRPr="00AE4837">
        <w:rPr>
          <w:rFonts w:ascii="Angsana New" w:hAnsi="Angsana New"/>
          <w:spacing w:val="-4"/>
          <w:sz w:val="30"/>
          <w:szCs w:val="30"/>
          <w:cs/>
        </w:rPr>
        <w:t>ณ</w:t>
      </w:r>
      <w:r w:rsidR="00D277AB">
        <w:rPr>
          <w:rFonts w:ascii="Angsana New" w:hAnsi="Angsana New"/>
          <w:color w:val="FFFFFF"/>
          <w:spacing w:val="-4"/>
          <w:sz w:val="30"/>
          <w:szCs w:val="30"/>
        </w:rPr>
        <w:t>-</w:t>
      </w:r>
      <w:r w:rsidRPr="00AE4837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="00D277AB">
        <w:rPr>
          <w:rFonts w:ascii="Angsana New" w:hAnsi="Angsana New"/>
          <w:color w:val="FFFFFF"/>
          <w:spacing w:val="-4"/>
          <w:sz w:val="30"/>
          <w:szCs w:val="30"/>
        </w:rPr>
        <w:t>-</w:t>
      </w:r>
      <w:r w:rsidR="00201A1E" w:rsidRPr="00AE4837">
        <w:rPr>
          <w:rFonts w:ascii="Angsana New" w:hAnsi="Angsana New"/>
          <w:spacing w:val="-4"/>
          <w:sz w:val="30"/>
          <w:szCs w:val="30"/>
        </w:rPr>
        <w:t>3</w:t>
      </w:r>
      <w:r w:rsidR="00780594">
        <w:rPr>
          <w:rFonts w:ascii="Angsana New" w:hAnsi="Angsana New"/>
          <w:spacing w:val="-4"/>
          <w:sz w:val="30"/>
          <w:szCs w:val="30"/>
        </w:rPr>
        <w:t>0</w:t>
      </w:r>
      <w:r w:rsidR="00D277AB">
        <w:rPr>
          <w:rFonts w:ascii="Angsana New" w:hAnsi="Angsana New"/>
          <w:color w:val="FFFFFF"/>
          <w:spacing w:val="-4"/>
          <w:sz w:val="30"/>
          <w:szCs w:val="30"/>
        </w:rPr>
        <w:t>-</w:t>
      </w:r>
      <w:r w:rsidR="0025583A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="00780594">
        <w:rPr>
          <w:rFonts w:ascii="Angsana New" w:hAnsi="Angsana New" w:hint="cs"/>
          <w:spacing w:val="-4"/>
          <w:sz w:val="30"/>
          <w:szCs w:val="30"/>
          <w:cs/>
        </w:rPr>
        <w:t>ยน</w:t>
      </w:r>
      <w:r w:rsidR="00D277AB">
        <w:rPr>
          <w:rFonts w:ascii="Angsana New" w:hAnsi="Angsana New"/>
          <w:color w:val="FFFFFF"/>
          <w:spacing w:val="-4"/>
          <w:sz w:val="30"/>
          <w:szCs w:val="30"/>
        </w:rPr>
        <w:t>-</w:t>
      </w:r>
      <w:r w:rsidR="00011492" w:rsidRPr="00011492">
        <w:rPr>
          <w:rFonts w:ascii="Angsana New" w:hAnsi="Angsana New" w:hint="cs"/>
          <w:spacing w:val="-4"/>
          <w:sz w:val="30"/>
          <w:szCs w:val="30"/>
        </w:rPr>
        <w:t>256</w:t>
      </w:r>
      <w:r w:rsidR="00AF6EE1">
        <w:rPr>
          <w:rFonts w:ascii="Angsana New" w:hAnsi="Angsana New"/>
          <w:spacing w:val="-4"/>
          <w:sz w:val="30"/>
          <w:szCs w:val="30"/>
        </w:rPr>
        <w:t>8</w:t>
      </w:r>
      <w:r w:rsidR="00D277AB">
        <w:rPr>
          <w:rFonts w:ascii="Angsana New" w:hAnsi="Angsana New"/>
          <w:spacing w:val="-4"/>
          <w:sz w:val="30"/>
          <w:szCs w:val="30"/>
        </w:rPr>
        <w:t xml:space="preserve">      </w:t>
      </w:r>
      <w:r w:rsidR="00FC307B" w:rsidRPr="00AE4837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D277AB">
        <w:rPr>
          <w:rFonts w:ascii="Angsana New" w:hAnsi="Angsana New"/>
          <w:color w:val="FFFFFF"/>
          <w:spacing w:val="-4"/>
          <w:sz w:val="30"/>
          <w:szCs w:val="30"/>
        </w:rPr>
        <w:t>-</w:t>
      </w:r>
      <w:r w:rsidR="0097439F" w:rsidRPr="00AE4837">
        <w:rPr>
          <w:rFonts w:ascii="Angsana New" w:hAnsi="Angsana New"/>
          <w:spacing w:val="-4"/>
          <w:sz w:val="30"/>
          <w:szCs w:val="30"/>
        </w:rPr>
        <w:t>31</w:t>
      </w:r>
      <w:r w:rsidR="00D277AB">
        <w:rPr>
          <w:rFonts w:ascii="Angsana New" w:hAnsi="Angsana New"/>
          <w:color w:val="FFFFFF"/>
          <w:spacing w:val="-4"/>
          <w:sz w:val="30"/>
          <w:szCs w:val="30"/>
        </w:rPr>
        <w:t>-</w:t>
      </w:r>
      <w:r w:rsidR="0097439F" w:rsidRPr="00AE4837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D277AB">
        <w:rPr>
          <w:rFonts w:ascii="Angsana New" w:hAnsi="Angsana New"/>
          <w:color w:val="FFFFFF"/>
          <w:spacing w:val="-4"/>
          <w:sz w:val="30"/>
          <w:szCs w:val="30"/>
        </w:rPr>
        <w:t>-</w:t>
      </w:r>
      <w:r w:rsidRPr="00AE4837">
        <w:rPr>
          <w:rFonts w:ascii="Angsana New" w:hAnsi="Angsana New"/>
          <w:spacing w:val="-4"/>
          <w:sz w:val="30"/>
          <w:szCs w:val="30"/>
        </w:rPr>
        <w:t>25</w:t>
      </w:r>
      <w:r w:rsidR="003701E6" w:rsidRPr="00AE4837">
        <w:rPr>
          <w:rFonts w:ascii="Angsana New" w:hAnsi="Angsana New"/>
          <w:spacing w:val="-4"/>
          <w:sz w:val="30"/>
          <w:szCs w:val="30"/>
        </w:rPr>
        <w:t>6</w:t>
      </w:r>
      <w:r w:rsidR="00AF6EE1">
        <w:rPr>
          <w:rFonts w:ascii="Angsana New" w:hAnsi="Angsana New"/>
          <w:spacing w:val="-4"/>
          <w:sz w:val="30"/>
          <w:szCs w:val="30"/>
        </w:rPr>
        <w:t>7</w:t>
      </w:r>
      <w:r w:rsidR="007B27B4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="00212800" w:rsidRPr="00AE4837">
        <w:rPr>
          <w:rFonts w:ascii="Angsana New" w:hAnsi="Angsana New"/>
          <w:spacing w:val="-4"/>
          <w:sz w:val="30"/>
          <w:szCs w:val="30"/>
          <w:cs/>
        </w:rPr>
        <w:t>มี</w:t>
      </w:r>
      <w:r w:rsidRPr="00AE4837">
        <w:rPr>
          <w:rFonts w:ascii="Angsana New" w:hAnsi="Angsana New"/>
          <w:spacing w:val="-4"/>
          <w:sz w:val="30"/>
          <w:szCs w:val="30"/>
          <w:cs/>
        </w:rPr>
        <w:t>ดังนี้</w:t>
      </w:r>
    </w:p>
    <w:p w14:paraId="672C528E" w14:textId="77777777" w:rsidR="00AE4837" w:rsidRPr="00441BAA" w:rsidRDefault="00AE4837" w:rsidP="004E7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3"/>
        <w:gridCol w:w="1474"/>
        <w:gridCol w:w="238"/>
        <w:gridCol w:w="1474"/>
      </w:tblGrid>
      <w:tr w:rsidR="00021F38" w:rsidRPr="004E71F0" w14:paraId="05F57CB6" w14:textId="77777777" w:rsidTr="00021F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A67ECA0" w14:textId="1AB9BE20" w:rsidR="00021F38" w:rsidRPr="004E71F0" w:rsidRDefault="00021F38" w:rsidP="004E71F0">
            <w:pPr>
              <w:pStyle w:val="BodyText3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D8433" w14:textId="77777777" w:rsidR="00021F38" w:rsidRPr="004E71F0" w:rsidRDefault="00021F38" w:rsidP="00A40AA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71F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21F38" w:rsidRPr="004E71F0" w14:paraId="4938C67C" w14:textId="77777777" w:rsidTr="00021F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35BE000D" w14:textId="0FBC66BD" w:rsidR="00021F38" w:rsidRPr="004E71F0" w:rsidRDefault="00021F38" w:rsidP="004E71F0">
            <w:pPr>
              <w:pStyle w:val="BodyText3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5514B376" w14:textId="59AC6FA8" w:rsidR="00021F38" w:rsidRPr="004E71F0" w:rsidRDefault="00FF266F" w:rsidP="00CC1FC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6358D50" w14:textId="77777777" w:rsidR="00021F38" w:rsidRPr="004E71F0" w:rsidRDefault="00021F38" w:rsidP="004E71F0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1F7AE891" w14:textId="77777777" w:rsidR="00021F38" w:rsidRPr="004E71F0" w:rsidRDefault="00011492" w:rsidP="00CC1FC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149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21F3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21F38" w:rsidRPr="004E71F0" w14:paraId="293834B7" w14:textId="77777777" w:rsidTr="00021F3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2236BA6" w14:textId="77777777" w:rsidR="00021F38" w:rsidRPr="004E71F0" w:rsidRDefault="00021F38" w:rsidP="004E71F0">
            <w:pPr>
              <w:pStyle w:val="BodyText3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588A9" w14:textId="77777777" w:rsidR="00021F38" w:rsidRPr="004E71F0" w:rsidRDefault="00385118" w:rsidP="00F626B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F6EE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7B88E90" w14:textId="77777777" w:rsidR="00021F38" w:rsidRPr="004E71F0" w:rsidRDefault="00021F38" w:rsidP="004E71F0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21BFA" w14:textId="77777777" w:rsidR="00021F38" w:rsidRPr="004E71F0" w:rsidRDefault="00385118" w:rsidP="00F626B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F6EE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21F38" w:rsidRPr="004E71F0" w14:paraId="003BA4F5" w14:textId="77777777" w:rsidTr="00021F38">
        <w:trPr>
          <w:trHeight w:val="25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C4B23B9" w14:textId="77777777" w:rsidR="00021F38" w:rsidRPr="004E71F0" w:rsidRDefault="00021F38" w:rsidP="004E71F0">
            <w:pPr>
              <w:pStyle w:val="BodyText3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71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19A668D8" w14:textId="77777777" w:rsidR="00021F38" w:rsidRPr="004E71F0" w:rsidRDefault="00021F38" w:rsidP="00FC3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010EB08" w14:textId="77777777" w:rsidR="00021F38" w:rsidRPr="004E71F0" w:rsidRDefault="00021F38" w:rsidP="004E71F0">
            <w:pPr>
              <w:pStyle w:val="BodyText3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54D1A" w14:textId="77777777" w:rsidR="00021F38" w:rsidRPr="004E71F0" w:rsidRDefault="00021F38" w:rsidP="004E71F0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118" w:rsidRPr="004E71F0" w14:paraId="6A8F489E" w14:textId="77777777" w:rsidTr="0038511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3FB90" w14:textId="77777777" w:rsidR="00385118" w:rsidRPr="004E71F0" w:rsidRDefault="00385118" w:rsidP="008C777D">
            <w:pPr>
              <w:spacing w:line="240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E71F0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</w:t>
            </w:r>
            <w:r w:rsidR="003739B0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4E71F0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4466B66" w14:textId="609F1EC8" w:rsidR="00385118" w:rsidRPr="00BE607C" w:rsidRDefault="0059647A" w:rsidP="00836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C931716" w14:textId="77777777" w:rsidR="00385118" w:rsidRPr="00BE607C" w:rsidRDefault="00385118" w:rsidP="00A76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60" w:lineRule="atLeast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E99F41" w14:textId="77777777" w:rsidR="00385118" w:rsidRPr="00502830" w:rsidRDefault="00AF6EE1" w:rsidP="0038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458</w:t>
            </w:r>
          </w:p>
        </w:tc>
      </w:tr>
      <w:tr w:rsidR="00385118" w:rsidRPr="004E71F0" w14:paraId="6A45AEA9" w14:textId="77777777" w:rsidTr="00385118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1C498" w14:textId="77777777" w:rsidR="00385118" w:rsidRPr="004E71F0" w:rsidRDefault="00385118" w:rsidP="008C777D">
            <w:pPr>
              <w:spacing w:line="240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E71F0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</w:t>
            </w:r>
            <w:r w:rsidR="003739B0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4E71F0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3FC3FA" w14:textId="3ACE5BA3" w:rsidR="00385118" w:rsidRPr="00BE607C" w:rsidRDefault="0059647A" w:rsidP="00D0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64E0F9B" w14:textId="77777777" w:rsidR="00385118" w:rsidRPr="00BE607C" w:rsidRDefault="00385118" w:rsidP="00745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60" w:lineRule="atLeast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BB99995" w14:textId="77777777" w:rsidR="00385118" w:rsidRPr="00502830" w:rsidRDefault="007965A8" w:rsidP="00CD4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F6EE1">
              <w:rPr>
                <w:rFonts w:ascii="Angsana New" w:hAnsi="Angsana New"/>
                <w:sz w:val="30"/>
                <w:szCs w:val="30"/>
              </w:rPr>
              <w:t>,814</w:t>
            </w:r>
          </w:p>
        </w:tc>
      </w:tr>
    </w:tbl>
    <w:p w14:paraId="0E4A78D1" w14:textId="77777777" w:rsidR="003433CA" w:rsidRPr="00441BAA" w:rsidRDefault="003433CA" w:rsidP="0012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</w:rPr>
      </w:pPr>
    </w:p>
    <w:p w14:paraId="5A09A139" w14:textId="7EAFA7AE" w:rsidR="00B704D7" w:rsidRPr="0068726D" w:rsidRDefault="003D67ED" w:rsidP="0012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  <w:cs/>
        </w:rPr>
      </w:pPr>
      <w:r w:rsidRPr="0068726D">
        <w:rPr>
          <w:rFonts w:ascii="Angsana New" w:hAnsi="Angsana New"/>
          <w:sz w:val="30"/>
          <w:szCs w:val="30"/>
          <w:cs/>
        </w:rPr>
        <w:t>รายการ</w:t>
      </w:r>
      <w:r w:rsidR="00B704D7" w:rsidRPr="0068726D">
        <w:rPr>
          <w:rFonts w:ascii="Angsana New" w:hAnsi="Angsana New"/>
          <w:sz w:val="30"/>
          <w:szCs w:val="30"/>
          <w:cs/>
        </w:rPr>
        <w:t>ที่มีสาระสำคัญที่เกิดขึ้นระหว่าง</w:t>
      </w:r>
      <w:r w:rsidR="00723F7E" w:rsidRPr="0068726D">
        <w:rPr>
          <w:rFonts w:ascii="Angsana New" w:hAnsi="Angsana New"/>
          <w:sz w:val="30"/>
          <w:szCs w:val="30"/>
          <w:cs/>
        </w:rPr>
        <w:t>บุคคล</w:t>
      </w:r>
      <w:r w:rsidR="00B704D7" w:rsidRPr="0068726D">
        <w:rPr>
          <w:rFonts w:ascii="Angsana New" w:hAnsi="Angsana New"/>
          <w:sz w:val="30"/>
          <w:szCs w:val="30"/>
          <w:cs/>
        </w:rPr>
        <w:t>หรือ</w:t>
      </w:r>
      <w:r w:rsidR="00723F7E" w:rsidRPr="0068726D">
        <w:rPr>
          <w:rFonts w:ascii="Angsana New" w:hAnsi="Angsana New"/>
          <w:sz w:val="30"/>
          <w:szCs w:val="30"/>
          <w:cs/>
        </w:rPr>
        <w:t>กิจการ</w:t>
      </w:r>
      <w:r w:rsidR="00B704D7" w:rsidRPr="0068726D">
        <w:rPr>
          <w:rFonts w:ascii="Angsana New" w:hAnsi="Angsana New"/>
          <w:sz w:val="30"/>
          <w:szCs w:val="30"/>
          <w:cs/>
        </w:rPr>
        <w:t>ที่เกี่ยวข้องกันสำหรับ</w:t>
      </w:r>
      <w:r w:rsidR="00FC307B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D774EB">
        <w:rPr>
          <w:rFonts w:ascii="Angsana New" w:hAnsi="Angsana New" w:hint="cs"/>
          <w:sz w:val="30"/>
          <w:szCs w:val="30"/>
          <w:cs/>
        </w:rPr>
        <w:t>และ</w:t>
      </w:r>
      <w:r w:rsidR="00FB6D3D">
        <w:rPr>
          <w:rFonts w:ascii="Angsana New" w:hAnsi="Angsana New" w:hint="cs"/>
          <w:sz w:val="30"/>
          <w:szCs w:val="30"/>
          <w:cs/>
        </w:rPr>
        <w:t>เก้า</w:t>
      </w:r>
      <w:r w:rsidR="00D774EB">
        <w:rPr>
          <w:rFonts w:ascii="Angsana New" w:hAnsi="Angsana New" w:hint="cs"/>
          <w:sz w:val="30"/>
          <w:szCs w:val="30"/>
          <w:cs/>
        </w:rPr>
        <w:t>เดือน</w:t>
      </w:r>
      <w:r w:rsidR="00B704D7" w:rsidRPr="0068726D">
        <w:rPr>
          <w:rFonts w:ascii="Angsana New" w:hAnsi="Angsana New"/>
          <w:sz w:val="30"/>
          <w:szCs w:val="30"/>
          <w:cs/>
        </w:rPr>
        <w:t>สิ้นสุดวันที่</w:t>
      </w:r>
      <w:r w:rsidR="00016AB9">
        <w:rPr>
          <w:rFonts w:ascii="Angsana New" w:hAnsi="Angsana New"/>
          <w:color w:val="FFFFFF"/>
          <w:sz w:val="30"/>
          <w:szCs w:val="30"/>
        </w:rPr>
        <w:t>-</w:t>
      </w:r>
      <w:r w:rsidR="00FF266F">
        <w:rPr>
          <w:rFonts w:ascii="Angsana New" w:hAnsi="Angsana New"/>
          <w:sz w:val="30"/>
          <w:szCs w:val="30"/>
        </w:rPr>
        <w:t xml:space="preserve">30 </w:t>
      </w:r>
      <w:r w:rsidR="00FF266F">
        <w:rPr>
          <w:rFonts w:ascii="Angsana New" w:hAnsi="Angsana New"/>
          <w:sz w:val="30"/>
          <w:szCs w:val="30"/>
          <w:cs/>
        </w:rPr>
        <w:t>กันยายน</w:t>
      </w:r>
      <w:r w:rsidR="007A61E4" w:rsidRPr="0068726D">
        <w:rPr>
          <w:rFonts w:ascii="Angsana New" w:hAnsi="Angsana New"/>
          <w:color w:val="FFFFFF"/>
          <w:sz w:val="30"/>
          <w:szCs w:val="30"/>
        </w:rPr>
        <w:t xml:space="preserve"> </w:t>
      </w:r>
      <w:r w:rsidR="00B704D7" w:rsidRPr="0068726D">
        <w:rPr>
          <w:rFonts w:ascii="Angsana New" w:hAnsi="Angsana New"/>
          <w:sz w:val="30"/>
          <w:szCs w:val="30"/>
        </w:rPr>
        <w:t>25</w:t>
      </w:r>
      <w:r w:rsidR="00011492" w:rsidRPr="00011492">
        <w:rPr>
          <w:rFonts w:ascii="Angsana New" w:hAnsi="Angsana New" w:hint="cs"/>
          <w:sz w:val="30"/>
          <w:szCs w:val="30"/>
        </w:rPr>
        <w:t>6</w:t>
      </w:r>
      <w:r w:rsidR="00AF6EE1">
        <w:rPr>
          <w:rFonts w:ascii="Angsana New" w:hAnsi="Angsana New"/>
          <w:sz w:val="30"/>
          <w:szCs w:val="30"/>
        </w:rPr>
        <w:t>8</w:t>
      </w:r>
      <w:r w:rsidR="00B704D7" w:rsidRPr="0068726D">
        <w:rPr>
          <w:rFonts w:ascii="Angsana New" w:hAnsi="Angsana New"/>
          <w:sz w:val="30"/>
          <w:szCs w:val="30"/>
        </w:rPr>
        <w:t xml:space="preserve"> </w:t>
      </w:r>
      <w:r w:rsidR="00B704D7" w:rsidRPr="0068726D">
        <w:rPr>
          <w:rFonts w:ascii="Angsana New" w:hAnsi="Angsana New"/>
          <w:sz w:val="30"/>
          <w:szCs w:val="30"/>
          <w:cs/>
        </w:rPr>
        <w:t xml:space="preserve">และ </w:t>
      </w:r>
      <w:r w:rsidR="00B704D7" w:rsidRPr="0068726D">
        <w:rPr>
          <w:rFonts w:ascii="Angsana New" w:hAnsi="Angsana New"/>
          <w:sz w:val="30"/>
          <w:szCs w:val="30"/>
        </w:rPr>
        <w:t>25</w:t>
      </w:r>
      <w:r w:rsidR="003701E6">
        <w:rPr>
          <w:rFonts w:ascii="Angsana New" w:hAnsi="Angsana New"/>
          <w:sz w:val="30"/>
          <w:szCs w:val="30"/>
        </w:rPr>
        <w:t>6</w:t>
      </w:r>
      <w:r w:rsidR="00AF6EE1">
        <w:rPr>
          <w:rFonts w:ascii="Angsana New" w:hAnsi="Angsana New"/>
          <w:sz w:val="30"/>
          <w:szCs w:val="30"/>
        </w:rPr>
        <w:t>7</w:t>
      </w:r>
      <w:r w:rsidR="00B704D7" w:rsidRPr="0068726D">
        <w:rPr>
          <w:rFonts w:ascii="Angsana New" w:hAnsi="Angsana New"/>
          <w:sz w:val="30"/>
          <w:szCs w:val="30"/>
        </w:rPr>
        <w:t xml:space="preserve"> </w:t>
      </w:r>
      <w:r w:rsidR="00B704D7" w:rsidRPr="0068726D">
        <w:rPr>
          <w:rFonts w:ascii="Angsana New" w:hAnsi="Angsana New"/>
          <w:sz w:val="30"/>
          <w:szCs w:val="30"/>
          <w:cs/>
        </w:rPr>
        <w:t>มีดังนี้</w:t>
      </w:r>
    </w:p>
    <w:p w14:paraId="3E7AE37F" w14:textId="77777777" w:rsidR="00B704D7" w:rsidRPr="00441BAA" w:rsidRDefault="00B704D7" w:rsidP="00B704D7">
      <w:pPr>
        <w:rPr>
          <w:rFonts w:ascii="Angsana New" w:hAnsi="Angsana New"/>
          <w:sz w:val="30"/>
          <w:szCs w:val="30"/>
        </w:rPr>
      </w:pPr>
    </w:p>
    <w:tbl>
      <w:tblPr>
        <w:tblW w:w="946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63"/>
        <w:gridCol w:w="1474"/>
        <w:gridCol w:w="238"/>
        <w:gridCol w:w="1474"/>
        <w:gridCol w:w="236"/>
        <w:gridCol w:w="1474"/>
        <w:gridCol w:w="236"/>
        <w:gridCol w:w="1474"/>
      </w:tblGrid>
      <w:tr w:rsidR="000A2112" w:rsidRPr="0068726D" w14:paraId="12DA27EF" w14:textId="77777777" w:rsidTr="00040B25">
        <w:trPr>
          <w:cantSplit/>
          <w:trHeight w:val="352"/>
        </w:trPr>
        <w:tc>
          <w:tcPr>
            <w:tcW w:w="2863" w:type="dxa"/>
          </w:tcPr>
          <w:p w14:paraId="1501F6D4" w14:textId="77777777" w:rsidR="000A2112" w:rsidRPr="0068726D" w:rsidRDefault="000A2112" w:rsidP="00040B25">
            <w:pPr>
              <w:tabs>
                <w:tab w:val="left" w:pos="1764"/>
              </w:tabs>
              <w:spacing w:line="216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6" w:type="dxa"/>
            <w:gridSpan w:val="7"/>
            <w:tcBorders>
              <w:bottom w:val="single" w:sz="4" w:space="0" w:color="auto"/>
            </w:tcBorders>
            <w:vAlign w:val="center"/>
          </w:tcPr>
          <w:p w14:paraId="0766EE8C" w14:textId="77777777" w:rsidR="000A2112" w:rsidRPr="0068726D" w:rsidRDefault="000A2112" w:rsidP="0004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726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A2112" w:rsidRPr="0068726D" w14:paraId="1F9F4C22" w14:textId="77777777" w:rsidTr="00040B25">
        <w:trPr>
          <w:cantSplit/>
          <w:trHeight w:val="352"/>
        </w:trPr>
        <w:tc>
          <w:tcPr>
            <w:tcW w:w="2863" w:type="dxa"/>
          </w:tcPr>
          <w:p w14:paraId="563AC2B5" w14:textId="77777777" w:rsidR="000A2112" w:rsidRPr="0068726D" w:rsidRDefault="000A2112" w:rsidP="00040B25">
            <w:pPr>
              <w:tabs>
                <w:tab w:val="left" w:pos="1764"/>
              </w:tabs>
              <w:spacing w:line="216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  <w:vAlign w:val="bottom"/>
          </w:tcPr>
          <w:p w14:paraId="274C6D27" w14:textId="77777777" w:rsidR="000A2112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6" w:type="dxa"/>
          </w:tcPr>
          <w:p w14:paraId="3A042B03" w14:textId="77777777" w:rsidR="000A2112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4" w:type="dxa"/>
            <w:gridSpan w:val="3"/>
            <w:tcBorders>
              <w:bottom w:val="single" w:sz="4" w:space="0" w:color="auto"/>
            </w:tcBorders>
          </w:tcPr>
          <w:p w14:paraId="4CF2F49F" w14:textId="71C841D3" w:rsidR="000A2112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FB6D3D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0A2112" w:rsidRPr="0068726D" w14:paraId="0A0EFCE8" w14:textId="77777777" w:rsidTr="00040B25">
        <w:trPr>
          <w:cantSplit/>
          <w:trHeight w:val="352"/>
        </w:trPr>
        <w:tc>
          <w:tcPr>
            <w:tcW w:w="2863" w:type="dxa"/>
          </w:tcPr>
          <w:p w14:paraId="3D387C0F" w14:textId="77777777" w:rsidR="000A2112" w:rsidRPr="0068726D" w:rsidRDefault="000A2112" w:rsidP="00040B25">
            <w:pPr>
              <w:tabs>
                <w:tab w:val="left" w:pos="1764"/>
              </w:tabs>
              <w:spacing w:line="216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AFC1EC5" w14:textId="7760BE98" w:rsidR="000A2112" w:rsidRPr="0068726D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38" w:type="dxa"/>
            <w:vAlign w:val="bottom"/>
          </w:tcPr>
          <w:p w14:paraId="753544CE" w14:textId="77777777" w:rsidR="000A2112" w:rsidRPr="0068726D" w:rsidRDefault="000A2112" w:rsidP="00040B25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16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179D797E" w14:textId="520E1096" w:rsidR="000A2112" w:rsidRPr="0068726D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</w:tcPr>
          <w:p w14:paraId="0F4A848F" w14:textId="77777777" w:rsidR="000A2112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8CC14C0" w14:textId="79D3C8BC" w:rsidR="000A2112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024F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36" w:type="dxa"/>
          </w:tcPr>
          <w:p w14:paraId="0844E970" w14:textId="77777777" w:rsidR="000A2112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6BC1F70" w14:textId="30997D3F" w:rsidR="000A2112" w:rsidRDefault="000A2112" w:rsidP="00040B2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024F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0A2112" w:rsidRPr="0068726D" w14:paraId="2FAF8414" w14:textId="77777777" w:rsidTr="00040B25">
        <w:trPr>
          <w:trHeight w:val="95"/>
        </w:trPr>
        <w:tc>
          <w:tcPr>
            <w:tcW w:w="2863" w:type="dxa"/>
            <w:tcBorders>
              <w:top w:val="nil"/>
              <w:left w:val="nil"/>
              <w:bottom w:val="nil"/>
            </w:tcBorders>
          </w:tcPr>
          <w:p w14:paraId="7C09155D" w14:textId="77777777" w:rsidR="000A2112" w:rsidRPr="004E71F0" w:rsidRDefault="000A2112" w:rsidP="00040B25">
            <w:pPr>
              <w:pStyle w:val="BodyText3"/>
              <w:spacing w:line="240" w:lineRule="auto"/>
              <w:ind w:left="34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71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74" w:type="dxa"/>
            <w:tcBorders>
              <w:right w:val="nil"/>
            </w:tcBorders>
          </w:tcPr>
          <w:p w14:paraId="03857CC3" w14:textId="77777777" w:rsidR="000A2112" w:rsidRPr="0068726D" w:rsidRDefault="000A2112" w:rsidP="0004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30FEE93" w14:textId="77777777" w:rsidR="000A2112" w:rsidRPr="0068726D" w:rsidRDefault="000A2112" w:rsidP="00040B25">
            <w:pPr>
              <w:tabs>
                <w:tab w:val="decimal" w:pos="972"/>
              </w:tabs>
              <w:spacing w:line="216" w:lineRule="auto"/>
              <w:ind w:right="-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05405DEA" w14:textId="77777777" w:rsidR="000A2112" w:rsidRPr="0068726D" w:rsidRDefault="000A2112" w:rsidP="0004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15F8BB0" w14:textId="77777777" w:rsidR="000A2112" w:rsidRPr="0068726D" w:rsidRDefault="000A2112" w:rsidP="0004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197EA2D3" w14:textId="77777777" w:rsidR="000A2112" w:rsidRPr="0068726D" w:rsidRDefault="000A2112" w:rsidP="0004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A3941DC" w14:textId="77777777" w:rsidR="000A2112" w:rsidRPr="0068726D" w:rsidRDefault="000A2112" w:rsidP="0004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1A05A27" w14:textId="77777777" w:rsidR="000A2112" w:rsidRPr="0068726D" w:rsidRDefault="000A2112" w:rsidP="00040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2112" w:rsidRPr="0068726D" w14:paraId="5BBC7B1B" w14:textId="77777777" w:rsidTr="00040B25">
        <w:trPr>
          <w:trHeight w:val="395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14:paraId="7B6ABB1E" w14:textId="77777777" w:rsidR="000A2112" w:rsidRPr="004E71F0" w:rsidRDefault="000A2112" w:rsidP="000A2112">
            <w:pPr>
              <w:spacing w:line="240" w:lineRule="auto"/>
              <w:ind w:left="34" w:right="-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74" w:type="dxa"/>
            <w:tcBorders>
              <w:bottom w:val="double" w:sz="4" w:space="0" w:color="auto"/>
              <w:right w:val="nil"/>
            </w:tcBorders>
          </w:tcPr>
          <w:p w14:paraId="48997585" w14:textId="4147C0A6" w:rsidR="000A2112" w:rsidRPr="0068726D" w:rsidRDefault="0059647A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23E4077" w14:textId="77777777" w:rsidR="000A2112" w:rsidRPr="0068726D" w:rsidRDefault="000A2112" w:rsidP="000A2112">
            <w:pPr>
              <w:tabs>
                <w:tab w:val="left" w:pos="162"/>
                <w:tab w:val="decimal" w:pos="972"/>
              </w:tabs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693BE434" w14:textId="183C9F2E" w:rsidR="000A2112" w:rsidRPr="0068726D" w:rsidRDefault="001A3896" w:rsidP="00E82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9AE89F7" w14:textId="77777777" w:rsidR="000A2112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77EF91DB" w14:textId="5C32229E" w:rsidR="000A2112" w:rsidRPr="0068726D" w:rsidRDefault="0059647A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CBB898D" w14:textId="77777777" w:rsidR="000A2112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0198BDF8" w14:textId="3B9568AB" w:rsidR="000A2112" w:rsidRPr="0068726D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C21FDC">
              <w:rPr>
                <w:rFonts w:ascii="Angsana New" w:hAnsi="Angsana New"/>
                <w:sz w:val="30"/>
                <w:szCs w:val="30"/>
              </w:rPr>
              <w:t>892</w:t>
            </w:r>
          </w:p>
        </w:tc>
      </w:tr>
      <w:tr w:rsidR="000A2112" w:rsidRPr="0068726D" w14:paraId="7D232838" w14:textId="77777777" w:rsidTr="00040B25">
        <w:trPr>
          <w:trHeight w:val="395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14:paraId="68CB947F" w14:textId="77777777" w:rsidR="000A2112" w:rsidRPr="00286F96" w:rsidRDefault="000A2112" w:rsidP="000A2112">
            <w:pPr>
              <w:tabs>
                <w:tab w:val="left" w:pos="162"/>
              </w:tabs>
              <w:spacing w:line="240" w:lineRule="auto"/>
              <w:ind w:left="34"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FC1AC9">
              <w:rPr>
                <w:rFonts w:ascii="Angsana New" w:hAnsi="Angsana New" w:hint="cs"/>
                <w:sz w:val="30"/>
                <w:szCs w:val="30"/>
                <w:cs/>
              </w:rPr>
              <w:t>ค่าบริการกระจายสินค้า</w:t>
            </w: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650CC1B3" w14:textId="52B3CEA1" w:rsidR="000A2112" w:rsidRPr="0068726D" w:rsidRDefault="0059647A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2,557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56FC9A4" w14:textId="77777777" w:rsidR="000A2112" w:rsidRPr="0068726D" w:rsidRDefault="000A2112" w:rsidP="000A2112">
            <w:pPr>
              <w:tabs>
                <w:tab w:val="left" w:pos="162"/>
                <w:tab w:val="decimal" w:pos="972"/>
              </w:tabs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C977BB6" w14:textId="6D3033CB" w:rsidR="000A2112" w:rsidRPr="0068726D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1A3896"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71B481" w14:textId="77777777" w:rsidR="000A2112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726AC53" w14:textId="6DC3F6D0" w:rsidR="000A2112" w:rsidRPr="0068726D" w:rsidRDefault="0059647A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7,601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ADE8E9" w14:textId="77777777" w:rsidR="000A2112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7CCF6C2" w14:textId="43083591" w:rsidR="000A2112" w:rsidRPr="0068726D" w:rsidRDefault="00C21FDC" w:rsidP="00E82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7,687</w:t>
            </w:r>
          </w:p>
        </w:tc>
      </w:tr>
      <w:tr w:rsidR="000A2112" w:rsidRPr="00441BAA" w14:paraId="4321B695" w14:textId="77777777" w:rsidTr="00040B25">
        <w:trPr>
          <w:trHeight w:val="284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14:paraId="48CAF1F1" w14:textId="77777777" w:rsidR="000A2112" w:rsidRPr="00441BAA" w:rsidRDefault="000A2112" w:rsidP="000A2112">
            <w:pPr>
              <w:tabs>
                <w:tab w:val="left" w:pos="162"/>
              </w:tabs>
              <w:ind w:left="34" w:right="-2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2CB07F4C" w14:textId="77777777" w:rsidR="000A2112" w:rsidRPr="00441BAA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A104ACC" w14:textId="77777777" w:rsidR="000A2112" w:rsidRPr="00441BAA" w:rsidRDefault="000A2112" w:rsidP="000A2112">
            <w:pPr>
              <w:tabs>
                <w:tab w:val="left" w:pos="162"/>
                <w:tab w:val="decimal" w:pos="972"/>
              </w:tabs>
              <w:ind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E1232D3" w14:textId="77777777" w:rsidR="000A2112" w:rsidRPr="00441BAA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34A3C5" w14:textId="77777777" w:rsidR="000A2112" w:rsidRPr="00441BAA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</w:tcPr>
          <w:p w14:paraId="7D7B6B3E" w14:textId="77777777" w:rsidR="000A2112" w:rsidRPr="00441BAA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CE2FF3" w14:textId="77777777" w:rsidR="000A2112" w:rsidRPr="00441BAA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</w:tcPr>
          <w:p w14:paraId="3B122BA9" w14:textId="77777777" w:rsidR="000A2112" w:rsidRPr="00441BAA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A2112" w:rsidRPr="0068726D" w14:paraId="0DD40C8A" w14:textId="77777777" w:rsidTr="00040B25">
        <w:trPr>
          <w:trHeight w:val="395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14:paraId="7F6647D8" w14:textId="77777777" w:rsidR="000A2112" w:rsidRPr="009764EF" w:rsidRDefault="000A2112" w:rsidP="000A2112">
            <w:pPr>
              <w:tabs>
                <w:tab w:val="left" w:pos="162"/>
              </w:tabs>
              <w:ind w:left="34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64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74" w:type="dxa"/>
            <w:tcBorders>
              <w:right w:val="nil"/>
            </w:tcBorders>
          </w:tcPr>
          <w:p w14:paraId="11DF21E2" w14:textId="77777777" w:rsidR="000A2112" w:rsidRPr="0068726D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8238AAF" w14:textId="77777777" w:rsidR="000A2112" w:rsidRPr="0068726D" w:rsidRDefault="000A2112" w:rsidP="000A2112">
            <w:pPr>
              <w:tabs>
                <w:tab w:val="left" w:pos="162"/>
                <w:tab w:val="decimal" w:pos="972"/>
              </w:tabs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68C1C2A" w14:textId="77777777" w:rsidR="000A2112" w:rsidRPr="0068726D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2140C4" w14:textId="77777777" w:rsidR="000A2112" w:rsidRPr="0068726D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EBE59F2" w14:textId="77777777" w:rsidR="000A2112" w:rsidRPr="0068726D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78D8256" w14:textId="77777777" w:rsidR="000A2112" w:rsidRPr="0068726D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ACE0CF6" w14:textId="77777777" w:rsidR="000A2112" w:rsidRPr="0068726D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2112" w:rsidRPr="0068726D" w14:paraId="77F1C5FA" w14:textId="77777777" w:rsidTr="00040B25">
        <w:trPr>
          <w:trHeight w:val="395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14:paraId="1AF1D570" w14:textId="77777777" w:rsidR="000A2112" w:rsidRPr="0068726D" w:rsidRDefault="000A2112" w:rsidP="000A2112">
            <w:pPr>
              <w:tabs>
                <w:tab w:val="left" w:pos="162"/>
              </w:tabs>
              <w:ind w:left="34"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68726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74" w:type="dxa"/>
            <w:tcBorders>
              <w:right w:val="nil"/>
            </w:tcBorders>
          </w:tcPr>
          <w:p w14:paraId="4A95F238" w14:textId="4C933C7A" w:rsidR="000A2112" w:rsidRPr="0068726D" w:rsidRDefault="0059647A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57A2196" w14:textId="77777777" w:rsidR="000A2112" w:rsidRPr="0068726D" w:rsidRDefault="000A2112" w:rsidP="000A2112">
            <w:pPr>
              <w:tabs>
                <w:tab w:val="left" w:pos="162"/>
                <w:tab w:val="decimal" w:pos="972"/>
              </w:tabs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9677020" w14:textId="69AC17CF" w:rsidR="000A2112" w:rsidRPr="0068726D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</w:t>
            </w:r>
            <w:r w:rsidR="001E2708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45668C" w14:textId="77777777" w:rsidR="000A2112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17BEA6B" w14:textId="6A1ED0D4" w:rsidR="000A2112" w:rsidRPr="0068726D" w:rsidRDefault="0059647A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12,427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DCD161" w14:textId="77777777" w:rsidR="000A2112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7594D28" w14:textId="5EA609EB" w:rsidR="000A2112" w:rsidRPr="0068726D" w:rsidRDefault="001E2708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12,693</w:t>
            </w:r>
          </w:p>
        </w:tc>
      </w:tr>
      <w:tr w:rsidR="000A2112" w:rsidRPr="0068726D" w14:paraId="3ABB538A" w14:textId="77777777" w:rsidTr="00040B25">
        <w:trPr>
          <w:trHeight w:val="395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14:paraId="11450ED8" w14:textId="77777777" w:rsidR="000A2112" w:rsidRPr="0068726D" w:rsidRDefault="000A2112" w:rsidP="000A2112">
            <w:pPr>
              <w:tabs>
                <w:tab w:val="left" w:pos="162"/>
              </w:tabs>
              <w:ind w:left="34"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68726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74" w:type="dxa"/>
            <w:tcBorders>
              <w:bottom w:val="single" w:sz="4" w:space="0" w:color="auto"/>
              <w:right w:val="nil"/>
            </w:tcBorders>
          </w:tcPr>
          <w:p w14:paraId="2157343C" w14:textId="062FE05A" w:rsidR="000A2112" w:rsidRPr="0068726D" w:rsidRDefault="0059647A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97BAB61" w14:textId="77777777" w:rsidR="000A2112" w:rsidRPr="0068726D" w:rsidRDefault="000A2112" w:rsidP="000A2112">
            <w:pPr>
              <w:tabs>
                <w:tab w:val="left" w:pos="162"/>
                <w:tab w:val="decimal" w:pos="972"/>
              </w:tabs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086A69F4" w14:textId="288C64CB" w:rsidR="000A2112" w:rsidRPr="0068726D" w:rsidRDefault="001E2708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6F7494" w14:textId="77777777" w:rsidR="000A2112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4FD841C8" w14:textId="6056B985" w:rsidR="000A2112" w:rsidRPr="0068726D" w:rsidRDefault="0059647A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66084C7" w14:textId="77777777" w:rsidR="000A2112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2FD28815" w14:textId="5C3C982F" w:rsidR="000A2112" w:rsidRPr="0068726D" w:rsidRDefault="001E2708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611</w:t>
            </w:r>
          </w:p>
        </w:tc>
      </w:tr>
      <w:tr w:rsidR="000A2112" w:rsidRPr="0068726D" w14:paraId="6145A03E" w14:textId="77777777" w:rsidTr="00040B25">
        <w:trPr>
          <w:trHeight w:val="395"/>
        </w:trPr>
        <w:tc>
          <w:tcPr>
            <w:tcW w:w="2863" w:type="dxa"/>
            <w:tcBorders>
              <w:top w:val="nil"/>
              <w:left w:val="nil"/>
              <w:bottom w:val="nil"/>
            </w:tcBorders>
            <w:vAlign w:val="bottom"/>
          </w:tcPr>
          <w:p w14:paraId="3F809AAB" w14:textId="77777777" w:rsidR="000A2112" w:rsidRPr="00447440" w:rsidRDefault="000A2112" w:rsidP="000A2112">
            <w:pPr>
              <w:tabs>
                <w:tab w:val="left" w:pos="162"/>
              </w:tabs>
              <w:ind w:left="34" w:right="-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4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3BA5B2D" w14:textId="7A1CBF0B" w:rsidR="000A2112" w:rsidRPr="0068726D" w:rsidRDefault="0059647A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4,393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F48AB02" w14:textId="77777777" w:rsidR="000A2112" w:rsidRPr="0068726D" w:rsidRDefault="000A2112" w:rsidP="000A2112">
            <w:pPr>
              <w:tabs>
                <w:tab w:val="left" w:pos="162"/>
                <w:tab w:val="decimal" w:pos="972"/>
              </w:tabs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D54785" w14:textId="09264305" w:rsidR="000A2112" w:rsidRPr="0068726D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</w:t>
            </w:r>
            <w:r w:rsidR="001E2708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2559FC" w14:textId="77777777" w:rsidR="000A2112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F9F9E2" w14:textId="34D6D353" w:rsidR="000A2112" w:rsidRPr="0068726D" w:rsidRDefault="0059647A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13,034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F41BB4" w14:textId="77777777" w:rsidR="000A2112" w:rsidRDefault="000A2112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D7C8F8" w14:textId="6B4AE42F" w:rsidR="000A2112" w:rsidRPr="0068726D" w:rsidRDefault="001E2708" w:rsidP="000A2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13,304</w:t>
            </w:r>
          </w:p>
        </w:tc>
      </w:tr>
    </w:tbl>
    <w:p w14:paraId="711D5788" w14:textId="77777777" w:rsidR="00385118" w:rsidRPr="00ED3CBB" w:rsidRDefault="00385118" w:rsidP="00707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DB3FA37" w14:textId="49EA2FDE" w:rsidR="007079A1" w:rsidRDefault="00F626B1" w:rsidP="00707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ด้ทำสัญญากับบริษัทที่เกี่ยวข้องกันแห่งหนึ่งเพื่อให้บริษัทนี้ให้บริการกระจายสินค้าไปยังลูกค้า</w:t>
      </w:r>
      <w:r w:rsidRPr="00004844">
        <w:rPr>
          <w:rFonts w:ascii="Angsana New" w:hAnsi="Angsana New"/>
          <w:color w:val="FFFFFF"/>
          <w:sz w:val="30"/>
          <w:szCs w:val="30"/>
        </w:rPr>
        <w:t>_</w:t>
      </w:r>
      <w:r w:rsidR="002024BA">
        <w:rPr>
          <w:rFonts w:ascii="Angsana New" w:hAnsi="Angsana New" w:hint="cs"/>
          <w:sz w:val="30"/>
          <w:szCs w:val="30"/>
          <w:cs/>
        </w:rPr>
        <w:t>ค่าบริการ</w:t>
      </w:r>
      <w:r>
        <w:rPr>
          <w:rFonts w:ascii="Angsana New" w:hAnsi="Angsana New" w:hint="cs"/>
          <w:sz w:val="30"/>
          <w:szCs w:val="30"/>
          <w:cs/>
        </w:rPr>
        <w:t xml:space="preserve">คำนวณจากน้ำหนักของสินค้าที่ขายและระยะทางไปยังปลายทาง </w:t>
      </w:r>
      <w:r w:rsidR="00196A93" w:rsidRPr="00AF6EE1">
        <w:rPr>
          <w:rFonts w:ascii="Angsana New" w:hAnsi="Angsana New" w:hint="cs"/>
          <w:color w:val="000000"/>
          <w:sz w:val="30"/>
          <w:szCs w:val="30"/>
          <w:cs/>
        </w:rPr>
        <w:t>สัญญานี้มีอายุหนึ่ง</w:t>
      </w:r>
      <w:r w:rsidRPr="00AF6EE1">
        <w:rPr>
          <w:rFonts w:ascii="Angsana New" w:hAnsi="Angsana New" w:hint="cs"/>
          <w:color w:val="000000"/>
          <w:sz w:val="30"/>
          <w:szCs w:val="30"/>
          <w:cs/>
        </w:rPr>
        <w:t>ปีสิ้นสุด</w:t>
      </w:r>
      <w:r w:rsidRPr="004F2A47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4F2A47">
        <w:rPr>
          <w:rFonts w:ascii="Angsana New" w:hAnsi="Angsana New"/>
          <w:color w:val="000000"/>
          <w:sz w:val="30"/>
          <w:szCs w:val="30"/>
        </w:rPr>
        <w:t xml:space="preserve"> 31</w:t>
      </w:r>
      <w:r w:rsidRPr="004F2A47">
        <w:rPr>
          <w:rFonts w:ascii="Angsana New" w:hAnsi="Angsana New" w:hint="cs"/>
          <w:color w:val="000000"/>
          <w:sz w:val="30"/>
          <w:szCs w:val="30"/>
          <w:cs/>
        </w:rPr>
        <w:t xml:space="preserve"> พฤษภาคม </w:t>
      </w:r>
      <w:r w:rsidR="00011492" w:rsidRPr="004F2A47">
        <w:rPr>
          <w:rFonts w:ascii="Angsana New" w:hAnsi="Angsana New" w:hint="cs"/>
          <w:color w:val="000000"/>
          <w:sz w:val="30"/>
          <w:szCs w:val="30"/>
        </w:rPr>
        <w:t>256</w:t>
      </w:r>
      <w:r w:rsidR="00D71149" w:rsidRPr="004F2A47">
        <w:rPr>
          <w:rFonts w:ascii="Angsana New" w:hAnsi="Angsana New" w:hint="cs"/>
          <w:color w:val="000000"/>
          <w:sz w:val="30"/>
          <w:szCs w:val="30"/>
          <w:cs/>
        </w:rPr>
        <w:t>9</w:t>
      </w:r>
    </w:p>
    <w:p w14:paraId="4C92C28E" w14:textId="77777777" w:rsidR="00385118" w:rsidRDefault="00385118" w:rsidP="00385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415B6E0D" w14:textId="5CF1791D" w:rsidR="00E00C3D" w:rsidRDefault="00090166" w:rsidP="00E00C3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090166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ลูกหนี้การค้าและลูกหนี้</w:t>
      </w:r>
      <w:r w:rsidR="003367DA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090166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6B99B273" w14:textId="77777777" w:rsidR="00ED3CBB" w:rsidRDefault="00ED3CBB" w:rsidP="004D5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236"/>
        <w:gridCol w:w="1474"/>
        <w:gridCol w:w="239"/>
        <w:gridCol w:w="1474"/>
      </w:tblGrid>
      <w:tr w:rsidR="00ED3CBB" w:rsidRPr="00A02DC5" w14:paraId="67CA0CB0" w14:textId="77777777" w:rsidTr="002F607A">
        <w:trPr>
          <w:cantSplit/>
          <w:trHeight w:val="395"/>
        </w:trPr>
        <w:tc>
          <w:tcPr>
            <w:tcW w:w="6236" w:type="dxa"/>
          </w:tcPr>
          <w:p w14:paraId="025FDBCB" w14:textId="77777777" w:rsidR="00ED3CBB" w:rsidRPr="00A02DC5" w:rsidRDefault="00ED3CBB" w:rsidP="002F607A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3187" w:type="dxa"/>
            <w:gridSpan w:val="3"/>
            <w:tcBorders>
              <w:bottom w:val="single" w:sz="4" w:space="0" w:color="auto"/>
            </w:tcBorders>
          </w:tcPr>
          <w:p w14:paraId="327FB185" w14:textId="77777777" w:rsidR="00ED3CBB" w:rsidRPr="00A02DC5" w:rsidRDefault="00ED3CBB" w:rsidP="002F607A">
            <w:pPr>
              <w:pStyle w:val="3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D3CBB" w:rsidRPr="00A02DC5" w14:paraId="61EF68A1" w14:textId="77777777" w:rsidTr="00ED3CBB">
        <w:trPr>
          <w:cantSplit/>
          <w:trHeight w:val="352"/>
        </w:trPr>
        <w:tc>
          <w:tcPr>
            <w:tcW w:w="6236" w:type="dxa"/>
          </w:tcPr>
          <w:p w14:paraId="4D55B6D2" w14:textId="77777777" w:rsidR="00ED3CBB" w:rsidRPr="00A02DC5" w:rsidRDefault="00ED3CBB" w:rsidP="002F607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C536BEE" w14:textId="1CAA9B1E" w:rsidR="00ED3CBB" w:rsidRPr="00A02DC5" w:rsidRDefault="00FF266F" w:rsidP="002F60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57607AE7" w14:textId="77777777" w:rsidR="00ED3CBB" w:rsidRPr="00A02DC5" w:rsidRDefault="00ED3CBB" w:rsidP="002F607A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B57CA0F" w14:textId="77777777" w:rsidR="00ED3CBB" w:rsidRPr="00A02DC5" w:rsidRDefault="00011492" w:rsidP="002F60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2DC5">
              <w:rPr>
                <w:rFonts w:ascii="Angsana New" w:hAnsi="Angsana New" w:hint="cs"/>
                <w:sz w:val="30"/>
                <w:szCs w:val="30"/>
              </w:rPr>
              <w:t>31</w:t>
            </w:r>
            <w:r w:rsidR="00ED3CBB" w:rsidRPr="00A02DC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D3CBB" w:rsidRPr="00A02DC5" w14:paraId="11705CD0" w14:textId="77777777" w:rsidTr="002F607A">
        <w:trPr>
          <w:cantSplit/>
          <w:trHeight w:val="352"/>
        </w:trPr>
        <w:tc>
          <w:tcPr>
            <w:tcW w:w="6236" w:type="dxa"/>
          </w:tcPr>
          <w:p w14:paraId="388DD7C2" w14:textId="77777777" w:rsidR="00ED3CBB" w:rsidRPr="00A02DC5" w:rsidRDefault="00ED3CBB" w:rsidP="002F607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49AFD34" w14:textId="77777777" w:rsidR="00ED3CBB" w:rsidRPr="00A02DC5" w:rsidRDefault="00ED3CBB" w:rsidP="002F60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sz w:val="30"/>
                <w:szCs w:val="30"/>
              </w:rPr>
              <w:t>256</w:t>
            </w:r>
            <w:r w:rsidR="00AF6EE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38F0718F" w14:textId="77777777" w:rsidR="00ED3CBB" w:rsidRPr="00A02DC5" w:rsidRDefault="00ED3CBB" w:rsidP="002F607A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B41413B" w14:textId="77777777" w:rsidR="00ED3CBB" w:rsidRPr="00A02DC5" w:rsidRDefault="00ED3CBB" w:rsidP="002F60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sz w:val="30"/>
                <w:szCs w:val="30"/>
              </w:rPr>
              <w:t>256</w:t>
            </w:r>
            <w:r w:rsidR="00AF6EE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D3CBB" w:rsidRPr="00A02DC5" w14:paraId="59835F07" w14:textId="77777777" w:rsidTr="002F607A">
        <w:trPr>
          <w:trHeight w:val="161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1EA54C17" w14:textId="77777777" w:rsidR="00ED3CBB" w:rsidRPr="00A02DC5" w:rsidRDefault="00ED3CBB" w:rsidP="004D536B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4664CE7E" w14:textId="77777777" w:rsidR="00ED3CBB" w:rsidRPr="00A02DC5" w:rsidRDefault="00ED3CBB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2452A432" w14:textId="77777777" w:rsidR="00ED3CBB" w:rsidRPr="00A02DC5" w:rsidRDefault="00ED3CBB" w:rsidP="002F607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1171E5A3" w14:textId="77777777" w:rsidR="00ED3CBB" w:rsidRPr="00A02DC5" w:rsidRDefault="00ED3CBB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016B" w:rsidRPr="00A02DC5" w14:paraId="7A551736" w14:textId="77777777" w:rsidTr="002F607A">
        <w:trPr>
          <w:trHeight w:val="397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1FE16DF4" w14:textId="77777777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2643FE63" w14:textId="31AD4F7D" w:rsidR="00DD016B" w:rsidRPr="00A02DC5" w:rsidRDefault="005B1368" w:rsidP="00EA7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31,448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982E027" w14:textId="77777777" w:rsidR="00DD016B" w:rsidRPr="00A02DC5" w:rsidRDefault="00DD016B" w:rsidP="002F607A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4CDDF6E2" w14:textId="77777777" w:rsidR="00DD016B" w:rsidRPr="00A02DC5" w:rsidRDefault="000F1A15" w:rsidP="00EA7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A02DC5">
              <w:rPr>
                <w:rFonts w:ascii="Angsana New" w:hAnsi="Angsana New"/>
                <w:sz w:val="30"/>
                <w:szCs w:val="30"/>
              </w:rPr>
              <w:t>3</w:t>
            </w:r>
            <w:r w:rsidR="00AF6EE1">
              <w:rPr>
                <w:rFonts w:ascii="Angsana New" w:hAnsi="Angsana New"/>
                <w:sz w:val="30"/>
                <w:szCs w:val="30"/>
              </w:rPr>
              <w:t>1,905</w:t>
            </w:r>
          </w:p>
        </w:tc>
      </w:tr>
      <w:tr w:rsidR="00DD016B" w:rsidRPr="00A02DC5" w14:paraId="072302BC" w14:textId="77777777" w:rsidTr="002F607A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2D686E07" w14:textId="77777777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A51BC51" w14:textId="77777777" w:rsidR="00DD016B" w:rsidRPr="00A02DC5" w:rsidRDefault="00DD016B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CB224A0" w14:textId="77777777" w:rsidR="00DD016B" w:rsidRPr="00A02DC5" w:rsidRDefault="00DD016B" w:rsidP="002F607A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933E69D" w14:textId="77777777" w:rsidR="00DD016B" w:rsidRPr="00A02DC5" w:rsidRDefault="00DD016B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016B" w:rsidRPr="00A02DC5" w14:paraId="4E3DBC75" w14:textId="77777777" w:rsidTr="002F607A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652C96C6" w14:textId="77777777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ไม่เกิน </w:t>
            </w:r>
            <w:r w:rsidR="00011492" w:rsidRPr="00A02DC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AA117C5" w14:textId="7D26E5CF" w:rsidR="00DD016B" w:rsidRPr="00A02DC5" w:rsidRDefault="005B1368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9,873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119EBB6" w14:textId="77777777" w:rsidR="00DD016B" w:rsidRPr="00A02DC5" w:rsidRDefault="00DD016B" w:rsidP="002F607A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A74646F" w14:textId="77777777" w:rsidR="00DD016B" w:rsidRPr="00A02DC5" w:rsidRDefault="00AF6EE1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12,039</w:t>
            </w:r>
          </w:p>
        </w:tc>
      </w:tr>
      <w:tr w:rsidR="00DD016B" w:rsidRPr="00A02DC5" w14:paraId="76F1C77E" w14:textId="77777777" w:rsidTr="002F607A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3173AEF2" w14:textId="77777777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มากกว่า 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</w:rPr>
              <w:t>3 - 6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E0B369B" w14:textId="5183BEDF" w:rsidR="00DD016B" w:rsidRPr="00A02DC5" w:rsidRDefault="005B1368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F3AB718" w14:textId="77777777" w:rsidR="00DD016B" w:rsidRPr="00A02DC5" w:rsidRDefault="00DD016B" w:rsidP="002F607A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A8EE4F2" w14:textId="77777777" w:rsidR="00DD016B" w:rsidRPr="00A02DC5" w:rsidRDefault="00AF6EE1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647</w:t>
            </w:r>
          </w:p>
        </w:tc>
      </w:tr>
      <w:tr w:rsidR="00DD016B" w:rsidRPr="00A02DC5" w14:paraId="005DB9DC" w14:textId="77777777" w:rsidTr="002F607A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347F13BA" w14:textId="77777777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มากกว่า </w:t>
            </w:r>
            <w:r w:rsidR="00011492" w:rsidRPr="00A02DC5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</w:rPr>
              <w:t>- 12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A24903A" w14:textId="1DDFE6AF" w:rsidR="00DD016B" w:rsidRPr="00A02DC5" w:rsidRDefault="005B1368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7BDC9C0" w14:textId="77777777" w:rsidR="00DD016B" w:rsidRPr="00A02DC5" w:rsidRDefault="00DD016B" w:rsidP="002F607A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6F1ABF0" w14:textId="77777777" w:rsidR="00DD016B" w:rsidRPr="00A02DC5" w:rsidRDefault="00AF6EE1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743</w:t>
            </w:r>
          </w:p>
        </w:tc>
      </w:tr>
      <w:tr w:rsidR="00DD016B" w:rsidRPr="00A02DC5" w14:paraId="585AC522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26AFCBB8" w14:textId="77777777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2D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1271E6C" w14:textId="17063D72" w:rsidR="00DD016B" w:rsidRPr="00A02DC5" w:rsidRDefault="005B1368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6,566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4C6EF87" w14:textId="77777777" w:rsidR="00DD016B" w:rsidRPr="00A02DC5" w:rsidRDefault="00DD016B" w:rsidP="002F607A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center"/>
          </w:tcPr>
          <w:p w14:paraId="2EDFBCCD" w14:textId="77777777" w:rsidR="00DD016B" w:rsidRPr="00A02DC5" w:rsidRDefault="00AF6EE1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5,799</w:t>
            </w:r>
          </w:p>
        </w:tc>
      </w:tr>
      <w:tr w:rsidR="00DD016B" w:rsidRPr="00A02DC5" w14:paraId="48E6B481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2D49A030" w14:textId="77777777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7C932E6C" w14:textId="1CA10063" w:rsidR="00DD016B" w:rsidRPr="00A02DC5" w:rsidRDefault="005B1368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48,902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568CF09" w14:textId="77777777" w:rsidR="00DD016B" w:rsidRPr="00A02DC5" w:rsidRDefault="00DD016B" w:rsidP="002F607A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DB5208" w14:textId="77777777" w:rsidR="00DD016B" w:rsidRPr="00A02DC5" w:rsidRDefault="00AF6EE1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51,133</w:t>
            </w:r>
          </w:p>
        </w:tc>
      </w:tr>
      <w:tr w:rsidR="00DD016B" w:rsidRPr="00A02DC5" w14:paraId="17099797" w14:textId="77777777" w:rsidTr="002F607A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55A78A29" w14:textId="77777777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</w:t>
            </w:r>
            <w:r w:rsidRPr="00A02D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176C23CF" w14:textId="509B7C36" w:rsidR="00DD016B" w:rsidRPr="00A02DC5" w:rsidRDefault="005B1368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(6,286)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AA678AB" w14:textId="77777777" w:rsidR="00DD016B" w:rsidRPr="00A02DC5" w:rsidRDefault="00DD016B" w:rsidP="002F607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4F700200" w14:textId="77777777" w:rsidR="00DD016B" w:rsidRPr="00A02DC5" w:rsidRDefault="000F1A15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A02DC5">
              <w:rPr>
                <w:rFonts w:ascii="Angsana New" w:hAnsi="Angsana New"/>
                <w:sz w:val="30"/>
                <w:szCs w:val="30"/>
              </w:rPr>
              <w:t>(5</w:t>
            </w:r>
            <w:r w:rsidR="00AF6EE1">
              <w:rPr>
                <w:rFonts w:ascii="Angsana New" w:hAnsi="Angsana New"/>
                <w:sz w:val="30"/>
                <w:szCs w:val="30"/>
              </w:rPr>
              <w:t>,890</w:t>
            </w:r>
            <w:r w:rsidRPr="00A02D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016B" w:rsidRPr="00A02DC5" w14:paraId="70E6C85E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66092A4F" w14:textId="77777777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A90A38" w14:textId="1FBF5749" w:rsidR="00DD016B" w:rsidRPr="00A02DC5" w:rsidRDefault="005B1368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42,616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7F9C0F0" w14:textId="77777777" w:rsidR="00DD016B" w:rsidRPr="00A02DC5" w:rsidRDefault="00DD016B" w:rsidP="002F607A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6B92AD" w14:textId="77777777" w:rsidR="00DD016B" w:rsidRPr="00A02DC5" w:rsidRDefault="00AF6EE1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45,243</w:t>
            </w:r>
          </w:p>
        </w:tc>
      </w:tr>
      <w:tr w:rsidR="00DD016B" w:rsidRPr="00A02DC5" w14:paraId="0AE1B589" w14:textId="77777777" w:rsidTr="007D4F9E">
        <w:trPr>
          <w:trHeight w:val="284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1AFF6" w14:textId="77777777" w:rsidR="00DD016B" w:rsidRPr="00A02DC5" w:rsidRDefault="00DD016B" w:rsidP="004D536B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5E86D46" w14:textId="77777777" w:rsidR="00DD016B" w:rsidRPr="00A02DC5" w:rsidRDefault="00DD016B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0B4E867" w14:textId="77777777" w:rsidR="00DD016B" w:rsidRPr="00A02DC5" w:rsidRDefault="00DD016B" w:rsidP="002F607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center"/>
          </w:tcPr>
          <w:p w14:paraId="27448652" w14:textId="77777777" w:rsidR="00DD016B" w:rsidRPr="00A02DC5" w:rsidRDefault="00DD016B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EC2" w:rsidRPr="00A02DC5" w14:paraId="203722E6" w14:textId="77777777" w:rsidTr="007D4F9E">
        <w:trPr>
          <w:trHeight w:val="284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FDB4D" w14:textId="35928652" w:rsidR="00F44EC2" w:rsidRPr="00A02DC5" w:rsidRDefault="00F44EC2" w:rsidP="004D536B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1FCD8A9" w14:textId="77777777" w:rsidR="00F44EC2" w:rsidRPr="00A02DC5" w:rsidRDefault="00F44EC2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C10B45F" w14:textId="77777777" w:rsidR="00F44EC2" w:rsidRPr="00A02DC5" w:rsidRDefault="00F44EC2" w:rsidP="002F607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center"/>
          </w:tcPr>
          <w:p w14:paraId="47E46658" w14:textId="77777777" w:rsidR="00F44EC2" w:rsidRPr="00A02DC5" w:rsidRDefault="00F44EC2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016B" w:rsidRPr="00A02DC5" w14:paraId="14FF4125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DEFA9" w14:textId="77777777" w:rsidR="00DD016B" w:rsidRPr="00A02DC5" w:rsidRDefault="00DD016B" w:rsidP="004D536B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</w:rPr>
            </w:pPr>
            <w:r w:rsidRPr="00A02DC5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BDFE44A" w14:textId="2ED7E297" w:rsidR="00DD016B" w:rsidRPr="00A02DC5" w:rsidRDefault="005B1368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1,654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7459FB4" w14:textId="77777777" w:rsidR="00DD016B" w:rsidRPr="00A02DC5" w:rsidRDefault="00DD016B" w:rsidP="002F607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center"/>
          </w:tcPr>
          <w:p w14:paraId="450CBEC4" w14:textId="711F40ED" w:rsidR="00DD016B" w:rsidRPr="00A02DC5" w:rsidRDefault="000F1A15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A02DC5">
              <w:rPr>
                <w:rFonts w:ascii="Angsana New" w:hAnsi="Angsana New"/>
                <w:sz w:val="30"/>
                <w:szCs w:val="30"/>
              </w:rPr>
              <w:t>1,</w:t>
            </w:r>
            <w:r w:rsidR="00F95CF9">
              <w:rPr>
                <w:rFonts w:ascii="Angsana New" w:hAnsi="Angsana New"/>
                <w:sz w:val="30"/>
                <w:szCs w:val="30"/>
              </w:rPr>
              <w:t>901</w:t>
            </w:r>
          </w:p>
        </w:tc>
      </w:tr>
      <w:tr w:rsidR="00DD016B" w:rsidRPr="00A02DC5" w14:paraId="4F9EB7A5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1F72D70D" w14:textId="33010DA5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</w:t>
            </w:r>
            <w:r w:rsidRPr="00A02D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13B0C074" w14:textId="09610778" w:rsidR="00DD016B" w:rsidRPr="00A02DC5" w:rsidRDefault="005B1368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(1,422)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ED3D47D" w14:textId="77777777" w:rsidR="00DD016B" w:rsidRPr="00A02DC5" w:rsidRDefault="00DD016B" w:rsidP="002F607A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F8BC203" w14:textId="77777777" w:rsidR="00DD016B" w:rsidRPr="00A02DC5" w:rsidRDefault="000F1A15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A02DC5">
              <w:rPr>
                <w:rFonts w:ascii="Angsana New" w:hAnsi="Angsana New"/>
                <w:sz w:val="30"/>
                <w:szCs w:val="30"/>
              </w:rPr>
              <w:t>(</w:t>
            </w:r>
            <w:r w:rsidR="00AF6EE1">
              <w:rPr>
                <w:rFonts w:ascii="Angsana New" w:hAnsi="Angsana New"/>
                <w:sz w:val="30"/>
                <w:szCs w:val="30"/>
              </w:rPr>
              <w:t>1,422</w:t>
            </w:r>
            <w:r w:rsidRPr="00A02DC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016B" w:rsidRPr="00A02DC5" w14:paraId="1FB79681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16F80485" w14:textId="18815061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2D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2120C" w14:textId="18353E66" w:rsidR="00DD016B" w:rsidRPr="00A02DC5" w:rsidRDefault="005B1368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D0B24E2" w14:textId="77777777" w:rsidR="00DD016B" w:rsidRPr="00A02DC5" w:rsidRDefault="00DD016B" w:rsidP="002F607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92D9BA" w14:textId="6A789D6D" w:rsidR="00DD016B" w:rsidRPr="00A02DC5" w:rsidRDefault="00F95CF9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479</w:t>
            </w:r>
          </w:p>
        </w:tc>
      </w:tr>
      <w:tr w:rsidR="00DD016B" w:rsidRPr="00A02DC5" w14:paraId="421BEB91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3512D" w14:textId="32F3E60D" w:rsidR="00DD016B" w:rsidRPr="00A02DC5" w:rsidRDefault="00DD016B" w:rsidP="004D536B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A02DC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</w:tcPr>
          <w:p w14:paraId="490E36B7" w14:textId="208856E0" w:rsidR="00DD016B" w:rsidRPr="00A02DC5" w:rsidRDefault="005B1368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1,567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155DEA0" w14:textId="77777777" w:rsidR="00DD016B" w:rsidRPr="00A02DC5" w:rsidRDefault="00DD016B" w:rsidP="002F607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vAlign w:val="center"/>
          </w:tcPr>
          <w:p w14:paraId="164A794B" w14:textId="6F5D429E" w:rsidR="00DD016B" w:rsidRPr="00A02DC5" w:rsidRDefault="00AF6EE1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="00B9567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44EC2" w:rsidRPr="00A02DC5" w14:paraId="1EF81202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9FD51" w14:textId="51A07D77" w:rsidR="00F44EC2" w:rsidRPr="00A02DC5" w:rsidRDefault="00F44EC2" w:rsidP="004D536B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B821F0">
              <w:rPr>
                <w:rFonts w:ascii="Angsana New" w:hAnsi="Angsana New" w:hint="cs"/>
                <w:sz w:val="30"/>
                <w:szCs w:val="30"/>
                <w:cs/>
              </w:rPr>
              <w:t>ล่วงหน้าเพื่อซื้อวัตถุดิบ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</w:tcPr>
          <w:p w14:paraId="3D97E2F8" w14:textId="35A09D29" w:rsidR="00F44EC2" w:rsidRDefault="005B1368" w:rsidP="005B1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6EB1612" w14:textId="77777777" w:rsidR="00F44EC2" w:rsidRPr="00A02DC5" w:rsidRDefault="00F44EC2" w:rsidP="002F607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vAlign w:val="center"/>
          </w:tcPr>
          <w:p w14:paraId="03BA5914" w14:textId="399F6DE2" w:rsidR="00F44EC2" w:rsidRDefault="00B821F0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528</w:t>
            </w:r>
          </w:p>
        </w:tc>
      </w:tr>
      <w:tr w:rsidR="00DD016B" w:rsidRPr="00A02DC5" w14:paraId="39CF9FCB" w14:textId="77777777" w:rsidTr="002F607A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4428F1CB" w14:textId="7A940D64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2D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71D0C399" w14:textId="3C34D9F4" w:rsidR="00DD016B" w:rsidRPr="00A02DC5" w:rsidRDefault="005B1368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0ECB007" w14:textId="77777777" w:rsidR="00DD016B" w:rsidRPr="00A02DC5" w:rsidRDefault="00DD016B" w:rsidP="002F607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4329E8AA" w14:textId="016200FD" w:rsidR="00DD016B" w:rsidRPr="00A02DC5" w:rsidRDefault="00B95670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DD016B" w:rsidRPr="00A02DC5" w14:paraId="38766A4D" w14:textId="77777777" w:rsidTr="007D4F9E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6D320702" w14:textId="2DCBB6BC" w:rsidR="00DD016B" w:rsidRPr="00A02DC5" w:rsidRDefault="00DD016B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3D6E2" w14:textId="04FE91AC" w:rsidR="00DD016B" w:rsidRPr="00A02DC5" w:rsidRDefault="005B1368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2,299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C975905" w14:textId="77777777" w:rsidR="00DD016B" w:rsidRPr="00A02DC5" w:rsidRDefault="00DD016B" w:rsidP="002F607A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3EE224" w14:textId="48773156" w:rsidR="00DD016B" w:rsidRPr="00A02DC5" w:rsidRDefault="00801AFC" w:rsidP="0011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B95670">
              <w:rPr>
                <w:rFonts w:ascii="Angsana New" w:hAnsi="Angsana New"/>
                <w:sz w:val="30"/>
                <w:szCs w:val="30"/>
              </w:rPr>
              <w:t>698</w:t>
            </w:r>
          </w:p>
        </w:tc>
      </w:tr>
      <w:tr w:rsidR="00DD016B" w:rsidRPr="00A02DC5" w14:paraId="439F7CDC" w14:textId="77777777" w:rsidTr="00A02DC5">
        <w:trPr>
          <w:trHeight w:hRule="exact" w:val="329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31D8E30A" w14:textId="77777777" w:rsidR="00DD016B" w:rsidRPr="00A02DC5" w:rsidRDefault="00A02DC5" w:rsidP="004D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AD304" w14:textId="77777777" w:rsidR="00DD016B" w:rsidRPr="00A02DC5" w:rsidRDefault="00DD016B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0CE3F3C" w14:textId="77777777" w:rsidR="00DD016B" w:rsidRPr="00A02DC5" w:rsidRDefault="00DD016B" w:rsidP="002F607A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 w:firstLine="7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5CA128" w14:textId="77777777" w:rsidR="00DD016B" w:rsidRPr="00A02DC5" w:rsidRDefault="00DD016B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firstLine="70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D016B" w:rsidRPr="00A02DC5" w14:paraId="37E72C63" w14:textId="77777777" w:rsidTr="002F607A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5885CB2D" w14:textId="77777777" w:rsidR="00DD016B" w:rsidRPr="00A02DC5" w:rsidRDefault="00DD016B" w:rsidP="004D536B">
            <w:pPr>
              <w:spacing w:line="240" w:lineRule="auto"/>
              <w:ind w:left="-72"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2D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1FD07396" w14:textId="222ED7FA" w:rsidR="00DD016B" w:rsidRPr="00A02DC5" w:rsidRDefault="00CB3766" w:rsidP="00DD0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44,915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AEF0D19" w14:textId="77777777" w:rsidR="00DD016B" w:rsidRPr="00A02DC5" w:rsidRDefault="00DD016B" w:rsidP="002F607A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5FD6361F" w14:textId="01AB2CBE" w:rsidR="00DD016B" w:rsidRPr="00A02DC5" w:rsidRDefault="00AF6EE1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</w:t>
            </w:r>
            <w:r w:rsidR="00B95670">
              <w:rPr>
                <w:rFonts w:ascii="Angsana New" w:hAnsi="Angsana New"/>
                <w:sz w:val="30"/>
                <w:szCs w:val="30"/>
              </w:rPr>
              <w:t>941</w:t>
            </w:r>
          </w:p>
        </w:tc>
      </w:tr>
    </w:tbl>
    <w:p w14:paraId="3A9EA5BC" w14:textId="77777777" w:rsidR="00ED3CBB" w:rsidRDefault="00ED3CBB" w:rsidP="00ED3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7348F9FB" w14:textId="77777777" w:rsidR="00A2488D" w:rsidRDefault="00A2488D" w:rsidP="00A24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4C8A">
        <w:rPr>
          <w:rFonts w:ascii="Angsana New" w:hAnsi="Angsana New" w:hint="cs"/>
          <w:sz w:val="30"/>
          <w:szCs w:val="30"/>
          <w:cs/>
        </w:rPr>
        <w:t xml:space="preserve">บริษัทมีนโยบายการให้สินเชื่อแก่ลูกหนี้การค้าเป็นระยะเวลา </w:t>
      </w:r>
      <w:r w:rsidRPr="00CD4C8A">
        <w:rPr>
          <w:rFonts w:ascii="Angsana New" w:hAnsi="Angsana New"/>
          <w:sz w:val="30"/>
          <w:szCs w:val="30"/>
        </w:rPr>
        <w:t xml:space="preserve">7 </w:t>
      </w:r>
      <w:r w:rsidRPr="00CD4C8A">
        <w:rPr>
          <w:rFonts w:ascii="Angsana New" w:hAnsi="Angsana New" w:hint="cs"/>
          <w:sz w:val="30"/>
          <w:szCs w:val="30"/>
          <w:cs/>
        </w:rPr>
        <w:t>วัน</w:t>
      </w:r>
      <w:r w:rsidRPr="00CD4C8A">
        <w:rPr>
          <w:rFonts w:ascii="Angsana New" w:hAnsi="Angsana New"/>
          <w:sz w:val="30"/>
          <w:szCs w:val="30"/>
        </w:rPr>
        <w:t xml:space="preserve"> </w:t>
      </w:r>
      <w:r w:rsidRPr="00CD4C8A">
        <w:rPr>
          <w:rFonts w:ascii="Angsana New" w:hAnsi="Angsana New" w:hint="cs"/>
          <w:sz w:val="30"/>
          <w:szCs w:val="30"/>
          <w:cs/>
        </w:rPr>
        <w:t xml:space="preserve">ถึง </w:t>
      </w:r>
      <w:r w:rsidRPr="00CD4C8A">
        <w:rPr>
          <w:rFonts w:ascii="Angsana New" w:hAnsi="Angsana New"/>
          <w:sz w:val="30"/>
          <w:szCs w:val="30"/>
        </w:rPr>
        <w:t xml:space="preserve">90 </w:t>
      </w:r>
      <w:r w:rsidRPr="00CD4C8A">
        <w:rPr>
          <w:rFonts w:ascii="Angsana New" w:hAnsi="Angsana New" w:hint="cs"/>
          <w:sz w:val="30"/>
          <w:szCs w:val="30"/>
          <w:cs/>
        </w:rPr>
        <w:t>วัน</w:t>
      </w:r>
    </w:p>
    <w:p w14:paraId="62C2B2A0" w14:textId="77777777" w:rsidR="003367DA" w:rsidRDefault="003367DA" w:rsidP="00A24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A16B10" w14:textId="77777777" w:rsidR="003367DA" w:rsidRDefault="003367DA" w:rsidP="00A24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4151F4B" w14:textId="77777777" w:rsidR="003B4953" w:rsidRDefault="003B4953" w:rsidP="003B495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สินทรัพย์ทางการเงินหมุนเวียนอื่น </w:t>
      </w:r>
    </w:p>
    <w:p w14:paraId="495E62ED" w14:textId="77777777" w:rsidR="003B4953" w:rsidRPr="005F67C2" w:rsidRDefault="003B4953" w:rsidP="003B4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4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236"/>
        <w:gridCol w:w="1474"/>
        <w:gridCol w:w="239"/>
        <w:gridCol w:w="1474"/>
      </w:tblGrid>
      <w:tr w:rsidR="003B4953" w:rsidRPr="000C78C3" w14:paraId="48B525F5" w14:textId="77777777">
        <w:trPr>
          <w:cantSplit/>
          <w:trHeight w:val="395"/>
        </w:trPr>
        <w:tc>
          <w:tcPr>
            <w:tcW w:w="6236" w:type="dxa"/>
          </w:tcPr>
          <w:p w14:paraId="45060067" w14:textId="77777777" w:rsidR="003B4953" w:rsidRPr="000C78C3" w:rsidRDefault="003B4953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3187" w:type="dxa"/>
            <w:gridSpan w:val="3"/>
            <w:tcBorders>
              <w:bottom w:val="single" w:sz="4" w:space="0" w:color="auto"/>
            </w:tcBorders>
          </w:tcPr>
          <w:p w14:paraId="124A5540" w14:textId="77777777" w:rsidR="003B4953" w:rsidRPr="000C78C3" w:rsidRDefault="003B4953">
            <w:pPr>
              <w:pStyle w:val="3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78C3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3B4953" w14:paraId="64DBE867" w14:textId="77777777">
        <w:trPr>
          <w:cantSplit/>
          <w:trHeight w:val="352"/>
        </w:trPr>
        <w:tc>
          <w:tcPr>
            <w:tcW w:w="6236" w:type="dxa"/>
          </w:tcPr>
          <w:p w14:paraId="687DFA33" w14:textId="77777777" w:rsidR="003B4953" w:rsidRPr="000C78C3" w:rsidRDefault="003B495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3F45A55" w14:textId="186B5A16" w:rsidR="003B4953" w:rsidRDefault="00FF266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103A46A0" w14:textId="77777777" w:rsidR="003B4953" w:rsidRPr="004E71F0" w:rsidRDefault="003B4953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6B41023" w14:textId="77777777" w:rsidR="003B4953" w:rsidRDefault="003B495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B4953" w:rsidRPr="004E71F0" w14:paraId="497202A7" w14:textId="77777777">
        <w:trPr>
          <w:cantSplit/>
          <w:trHeight w:val="352"/>
        </w:trPr>
        <w:tc>
          <w:tcPr>
            <w:tcW w:w="6236" w:type="dxa"/>
          </w:tcPr>
          <w:p w14:paraId="636FA184" w14:textId="77777777" w:rsidR="003B4953" w:rsidRPr="000C78C3" w:rsidRDefault="003B495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78C3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C942696" w14:textId="77777777" w:rsidR="003B4953" w:rsidRPr="004E71F0" w:rsidRDefault="003B495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6A9915F7" w14:textId="77777777" w:rsidR="003B4953" w:rsidRPr="004E71F0" w:rsidRDefault="003B4953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DEC9DE5" w14:textId="77777777" w:rsidR="003B4953" w:rsidRPr="004E71F0" w:rsidRDefault="003B495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B4953" w:rsidRPr="000C78C3" w14:paraId="4080A4F0" w14:textId="77777777">
        <w:trPr>
          <w:trHeight w:val="161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35DC9DCE" w14:textId="77777777" w:rsidR="003B4953" w:rsidRPr="003B4953" w:rsidRDefault="003B4953">
            <w:pPr>
              <w:spacing w:line="240" w:lineRule="auto"/>
              <w:ind w:left="34"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6B9EB935" w14:textId="77777777" w:rsidR="003B4953" w:rsidRPr="009703E3" w:rsidRDefault="003B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43340A22" w14:textId="77777777" w:rsidR="003B4953" w:rsidRPr="009703E3" w:rsidRDefault="003B4953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3E759923" w14:textId="77777777" w:rsidR="003B4953" w:rsidRPr="009703E3" w:rsidRDefault="003B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B4953" w:rsidRPr="000C78C3" w14:paraId="1284DB3A" w14:textId="77777777">
        <w:trPr>
          <w:trHeight w:val="161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22446122" w14:textId="77777777" w:rsidR="003B4953" w:rsidRPr="00436B29" w:rsidRDefault="003B4953" w:rsidP="00223453">
            <w:pPr>
              <w:spacing w:line="240" w:lineRule="auto"/>
              <w:ind w:left="-70"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เงินลงทุนในกองทุนรวม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344F15F1" w14:textId="654CF2D3" w:rsidR="003B4953" w:rsidRPr="000C78C3" w:rsidRDefault="00223453" w:rsidP="00223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909880E" w14:textId="77777777" w:rsidR="003B4953" w:rsidRPr="000C78C3" w:rsidRDefault="003B4953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5DB56231" w14:textId="77777777" w:rsidR="003B4953" w:rsidRPr="000C78C3" w:rsidRDefault="003B4953" w:rsidP="00B4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10,069</w:t>
            </w:r>
          </w:p>
        </w:tc>
      </w:tr>
      <w:tr w:rsidR="00223453" w:rsidRPr="000C78C3" w14:paraId="3CAF1B9D" w14:textId="77777777">
        <w:trPr>
          <w:trHeight w:val="161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7756184D" w14:textId="41CE3D33" w:rsidR="00223453" w:rsidRDefault="00223453" w:rsidP="00223453">
            <w:pPr>
              <w:spacing w:line="240" w:lineRule="auto"/>
              <w:ind w:left="-70"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เงินฝาก</w:t>
            </w:r>
            <w:r w:rsidRPr="003A043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ประจำ</w:t>
            </w:r>
            <w:r w:rsidRPr="003A043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3A0432">
              <w:rPr>
                <w:rFonts w:ascii="Angsana New" w:hAnsi="Angsana New"/>
                <w:spacing w:val="-2"/>
                <w:sz w:val="30"/>
                <w:szCs w:val="30"/>
              </w:rPr>
              <w:t>(</w:t>
            </w:r>
            <w:r w:rsidRPr="003A0432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อัตราดอกเบี้ย</w:t>
            </w:r>
            <w:r w:rsidRPr="003A043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 0.50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ต่อปี ณ วันที่ 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="00367BD4">
              <w:rPr>
                <w:rFonts w:ascii="Angsana New" w:hAnsi="Angsana New"/>
                <w:spacing w:val="-2"/>
                <w:sz w:val="30"/>
                <w:szCs w:val="30"/>
              </w:rPr>
              <w:t>0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367BD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2568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3CEF4360" w14:textId="77777777" w:rsidR="00223453" w:rsidRDefault="00223453" w:rsidP="00223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41F88807" w14:textId="77777777" w:rsidR="00223453" w:rsidRPr="000C78C3" w:rsidRDefault="00223453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76873953" w14:textId="77777777" w:rsidR="00223453" w:rsidRDefault="00223453" w:rsidP="00B4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953" w:rsidRPr="000C78C3" w14:paraId="0182AE41" w14:textId="77777777">
        <w:trPr>
          <w:trHeight w:val="397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5D504B63" w14:textId="7853E856" w:rsidR="003B4953" w:rsidRPr="00C27C2B" w:rsidRDefault="00223453" w:rsidP="00223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และ</w:t>
            </w:r>
            <w:r w:rsidR="00B577A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1.65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ต่อปี ณ วันที่ 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>2567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8FDDD" w14:textId="0C3D1A73" w:rsidR="003B4953" w:rsidRPr="00DD016B" w:rsidRDefault="003F29AF" w:rsidP="00223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2DFEC84" w14:textId="77777777" w:rsidR="003B4953" w:rsidRPr="000C78C3" w:rsidRDefault="003B495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146B7" w14:textId="77777777" w:rsidR="003B4953" w:rsidRPr="000C78C3" w:rsidRDefault="00885120" w:rsidP="003B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3B4953" w:rsidRPr="00BE607C" w14:paraId="5863DFA6" w14:textId="77777777">
        <w:trPr>
          <w:trHeight w:val="352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14:paraId="0D63A9F1" w14:textId="77777777" w:rsidR="003B4953" w:rsidRPr="00221321" w:rsidRDefault="003B4953" w:rsidP="00223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213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B2A1D" w14:textId="28B3E15D" w:rsidR="003B4953" w:rsidRPr="00DD016B" w:rsidRDefault="003F29AF" w:rsidP="00223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2,116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70B7C47" w14:textId="77777777" w:rsidR="003B4953" w:rsidRPr="000C78C3" w:rsidRDefault="003B495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AB9AF1" w14:textId="77777777" w:rsidR="003B4953" w:rsidRPr="00BE607C" w:rsidRDefault="003B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20,069</w:t>
            </w:r>
          </w:p>
        </w:tc>
      </w:tr>
    </w:tbl>
    <w:p w14:paraId="0A87C3D1" w14:textId="77777777" w:rsidR="003B4953" w:rsidRDefault="003B4953" w:rsidP="003B4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156FDA9B" w14:textId="77777777" w:rsidR="00AE026D" w:rsidRDefault="00AE026D" w:rsidP="00AE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</w:t>
      </w:r>
      <w:r w:rsidR="00F2138A">
        <w:rPr>
          <w:rFonts w:ascii="Angsana New" w:hAnsi="Angsana New" w:hint="cs"/>
          <w:sz w:val="30"/>
          <w:szCs w:val="30"/>
          <w:cs/>
        </w:rPr>
        <w:t>ในกองทุนรวมข้างต้นวั</w:t>
      </w:r>
      <w:r w:rsidRPr="003F7207">
        <w:rPr>
          <w:rFonts w:ascii="Angsana New" w:hAnsi="Angsana New" w:hint="cs"/>
          <w:sz w:val="30"/>
          <w:szCs w:val="30"/>
          <w:cs/>
        </w:rPr>
        <w:t xml:space="preserve">ดมูลค่ายุติธรรม </w:t>
      </w:r>
      <w:r w:rsidRPr="003F7207">
        <w:rPr>
          <w:rFonts w:ascii="Angsana New" w:hAnsi="Angsana New"/>
          <w:sz w:val="30"/>
          <w:szCs w:val="30"/>
          <w:cs/>
        </w:rPr>
        <w:t xml:space="preserve">(ข้อมูลระดับ </w:t>
      </w:r>
      <w:r w:rsidRPr="003F7207">
        <w:rPr>
          <w:rFonts w:ascii="Angsana New" w:hAnsi="Angsana New"/>
          <w:sz w:val="30"/>
          <w:szCs w:val="30"/>
        </w:rPr>
        <w:t>2)</w:t>
      </w:r>
      <w:r w:rsidRPr="003F7207">
        <w:rPr>
          <w:rFonts w:ascii="Angsana New" w:hAnsi="Angsana New" w:hint="cs"/>
          <w:sz w:val="30"/>
          <w:szCs w:val="30"/>
          <w:cs/>
        </w:rPr>
        <w:t xml:space="preserve"> ผ่านกำไรหรือขาดทุน</w:t>
      </w:r>
    </w:p>
    <w:p w14:paraId="59DB8B4C" w14:textId="77777777" w:rsidR="003367DA" w:rsidRPr="00C02329" w:rsidRDefault="003367DA" w:rsidP="00AE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D9FB75E" w14:textId="77777777" w:rsidR="00086763" w:rsidRPr="00116598" w:rsidRDefault="00086763" w:rsidP="00086763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116598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534A7CD2" w14:textId="77777777" w:rsidR="00086763" w:rsidRPr="005F67C2" w:rsidRDefault="00086763" w:rsidP="00086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</w:rPr>
      </w:pPr>
    </w:p>
    <w:tbl>
      <w:tblPr>
        <w:tblW w:w="946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520"/>
        <w:gridCol w:w="1020"/>
        <w:gridCol w:w="397"/>
        <w:gridCol w:w="1531"/>
      </w:tblGrid>
      <w:tr w:rsidR="00086763" w:rsidRPr="00116598" w14:paraId="52244AB9" w14:textId="77777777" w:rsidTr="00E40968">
        <w:trPr>
          <w:cantSplit/>
          <w:trHeight w:val="352"/>
        </w:trPr>
        <w:tc>
          <w:tcPr>
            <w:tcW w:w="6520" w:type="dxa"/>
          </w:tcPr>
          <w:p w14:paraId="6BA35ECD" w14:textId="77777777" w:rsidR="00086763" w:rsidRPr="00116598" w:rsidRDefault="00086763" w:rsidP="00E4096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020" w:type="dxa"/>
          </w:tcPr>
          <w:p w14:paraId="7578C87E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" w:type="dxa"/>
          </w:tcPr>
          <w:p w14:paraId="35B08AE0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50CC8C04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86763" w:rsidRPr="00116598" w14:paraId="42D36004" w14:textId="77777777" w:rsidTr="00E40968">
        <w:trPr>
          <w:cantSplit/>
          <w:trHeight w:val="135"/>
        </w:trPr>
        <w:tc>
          <w:tcPr>
            <w:tcW w:w="6520" w:type="dxa"/>
          </w:tcPr>
          <w:p w14:paraId="555369CE" w14:textId="77777777" w:rsidR="00086763" w:rsidRPr="00116598" w:rsidRDefault="00086763" w:rsidP="00E40968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C0EF26D" w14:textId="77777777" w:rsidR="00086763" w:rsidRPr="00116598" w:rsidRDefault="00086763" w:rsidP="00E40968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" w:type="dxa"/>
          </w:tcPr>
          <w:p w14:paraId="647743B2" w14:textId="77777777" w:rsidR="00086763" w:rsidRPr="00116598" w:rsidRDefault="00086763" w:rsidP="00E40968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1" w:type="dxa"/>
          </w:tcPr>
          <w:p w14:paraId="4E6CE67E" w14:textId="77777777" w:rsidR="00086763" w:rsidRPr="00116598" w:rsidRDefault="00086763" w:rsidP="00E40968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6763" w:rsidRPr="00116598" w14:paraId="5A2C8C60" w14:textId="77777777" w:rsidTr="00E40968">
        <w:trPr>
          <w:trHeight w:val="397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4217570A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Pr="001165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1659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16598">
              <w:rPr>
                <w:rFonts w:ascii="Angsana New" w:hAnsi="Angsana New"/>
                <w:sz w:val="30"/>
                <w:szCs w:val="30"/>
              </w:rPr>
              <w:t>1</w:t>
            </w:r>
            <w:r w:rsidRPr="0011659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16598">
              <w:rPr>
                <w:rFonts w:ascii="Angsana New" w:hAnsi="Angsana New"/>
                <w:sz w:val="30"/>
                <w:szCs w:val="30"/>
              </w:rPr>
              <w:t>256</w:t>
            </w:r>
            <w:r w:rsidR="003B495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72EF74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1859004C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96D1E34" w14:textId="77777777" w:rsidR="00086763" w:rsidRPr="00116598" w:rsidRDefault="00922CA6" w:rsidP="00242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116598">
              <w:rPr>
                <w:rFonts w:ascii="Angsana New" w:hAnsi="Angsana New"/>
                <w:sz w:val="30"/>
                <w:szCs w:val="30"/>
              </w:rPr>
              <w:t>1</w:t>
            </w:r>
            <w:r w:rsidR="003B4953">
              <w:rPr>
                <w:rFonts w:ascii="Angsana New" w:hAnsi="Angsana New"/>
                <w:sz w:val="30"/>
                <w:szCs w:val="30"/>
              </w:rPr>
              <w:t>88,202</w:t>
            </w:r>
          </w:p>
        </w:tc>
      </w:tr>
      <w:tr w:rsidR="00086763" w:rsidRPr="00116598" w14:paraId="7BA3E1F4" w14:textId="77777777" w:rsidTr="00E40968">
        <w:trPr>
          <w:trHeight w:val="352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7A1236C2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27CBA24B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</w:tcPr>
          <w:p w14:paraId="4A1DEDCA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7938305A" w14:textId="4333852E" w:rsidR="00086763" w:rsidRPr="00116598" w:rsidRDefault="006431A6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27,132</w:t>
            </w:r>
          </w:p>
        </w:tc>
      </w:tr>
      <w:tr w:rsidR="00242B41" w:rsidRPr="00116598" w14:paraId="752517F8" w14:textId="77777777" w:rsidTr="00242B41">
        <w:trPr>
          <w:trHeight w:val="352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1189086A" w14:textId="6E2A2B23" w:rsidR="00242B41" w:rsidRPr="00116598" w:rsidRDefault="00242B41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 - สุทธิจากค่าเสื่อมราคาสะสม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5114748B" w14:textId="77777777" w:rsidR="00242B41" w:rsidRPr="00116598" w:rsidRDefault="00242B41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</w:tcPr>
          <w:p w14:paraId="18C7CE84" w14:textId="77777777" w:rsidR="00242B41" w:rsidRPr="00116598" w:rsidRDefault="00242B41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444A6582" w14:textId="459D8EAA" w:rsidR="00242B41" w:rsidRDefault="006431A6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086763" w:rsidRPr="00116598" w14:paraId="60062D2A" w14:textId="77777777" w:rsidTr="00E40968">
        <w:trPr>
          <w:trHeight w:val="352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5920582F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6598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48E3D75E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</w:tcPr>
          <w:p w14:paraId="67CA183F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</w:tcPr>
          <w:p w14:paraId="4F1126B1" w14:textId="465D7232" w:rsidR="00086763" w:rsidRPr="00116598" w:rsidRDefault="006431A6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(9,866)</w:t>
            </w:r>
          </w:p>
        </w:tc>
      </w:tr>
      <w:tr w:rsidR="00086763" w:rsidRPr="00116598" w14:paraId="203DB68D" w14:textId="77777777" w:rsidTr="00E40968">
        <w:trPr>
          <w:trHeight w:val="352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67FF8E6E" w14:textId="63F7151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65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1165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165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F26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FF26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1165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1659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B495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5207FA8F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</w:tcPr>
          <w:p w14:paraId="17242FAC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45864A" w14:textId="63E372B1" w:rsidR="00086763" w:rsidRPr="00116598" w:rsidRDefault="006431A6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205,467</w:t>
            </w:r>
          </w:p>
        </w:tc>
      </w:tr>
    </w:tbl>
    <w:p w14:paraId="7A9107C0" w14:textId="165D6891" w:rsidR="003B4953" w:rsidRPr="00116598" w:rsidRDefault="003B4953" w:rsidP="00086763">
      <w:pPr>
        <w:rPr>
          <w:rFonts w:ascii="Angsana New" w:hAnsi="Angsana New"/>
          <w:sz w:val="30"/>
          <w:szCs w:val="30"/>
        </w:rPr>
      </w:pPr>
    </w:p>
    <w:p w14:paraId="67073645" w14:textId="49E20C01" w:rsidR="003367DA" w:rsidRDefault="00336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8E34A5C" w14:textId="567BD0D4" w:rsidR="00086763" w:rsidRPr="00116598" w:rsidRDefault="00086763" w:rsidP="007D257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116598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32A87DC5" w14:textId="77777777" w:rsidR="00086763" w:rsidRPr="007D257C" w:rsidRDefault="00086763" w:rsidP="00086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tbl>
      <w:tblPr>
        <w:tblW w:w="946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520"/>
        <w:gridCol w:w="1020"/>
        <w:gridCol w:w="397"/>
        <w:gridCol w:w="1531"/>
      </w:tblGrid>
      <w:tr w:rsidR="00086763" w:rsidRPr="00116598" w14:paraId="53D46563" w14:textId="77777777" w:rsidTr="00E40968">
        <w:trPr>
          <w:cantSplit/>
          <w:trHeight w:val="352"/>
        </w:trPr>
        <w:tc>
          <w:tcPr>
            <w:tcW w:w="6520" w:type="dxa"/>
          </w:tcPr>
          <w:p w14:paraId="04EDB9F3" w14:textId="77777777" w:rsidR="00086763" w:rsidRPr="00116598" w:rsidRDefault="00086763" w:rsidP="00E4096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020" w:type="dxa"/>
          </w:tcPr>
          <w:p w14:paraId="2F03486A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" w:type="dxa"/>
          </w:tcPr>
          <w:p w14:paraId="2BFDD9A2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4492EE7F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86763" w:rsidRPr="00116598" w14:paraId="4EF9C7B4" w14:textId="77777777" w:rsidTr="00E40968">
        <w:trPr>
          <w:cantSplit/>
          <w:trHeight w:val="352"/>
        </w:trPr>
        <w:tc>
          <w:tcPr>
            <w:tcW w:w="6520" w:type="dxa"/>
          </w:tcPr>
          <w:p w14:paraId="16426C58" w14:textId="77777777" w:rsidR="00086763" w:rsidRPr="00116598" w:rsidRDefault="00086763" w:rsidP="00E4096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D433C98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" w:type="dxa"/>
          </w:tcPr>
          <w:p w14:paraId="677857C7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0ECC4EDA" w14:textId="77777777" w:rsidR="00086763" w:rsidRPr="00116598" w:rsidRDefault="00086763" w:rsidP="00E409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</w:tr>
      <w:tr w:rsidR="00086763" w:rsidRPr="00116598" w14:paraId="2994EA7A" w14:textId="77777777" w:rsidTr="00E40968">
        <w:trPr>
          <w:cantSplit/>
          <w:trHeight w:val="135"/>
        </w:trPr>
        <w:tc>
          <w:tcPr>
            <w:tcW w:w="6520" w:type="dxa"/>
          </w:tcPr>
          <w:p w14:paraId="5F6F1B4E" w14:textId="77777777" w:rsidR="00086763" w:rsidRPr="00116598" w:rsidRDefault="00086763" w:rsidP="00E40968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4777426" w14:textId="77777777" w:rsidR="00086763" w:rsidRPr="00116598" w:rsidRDefault="00086763" w:rsidP="00E40968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" w:type="dxa"/>
          </w:tcPr>
          <w:p w14:paraId="35AFB677" w14:textId="77777777" w:rsidR="00086763" w:rsidRPr="00116598" w:rsidRDefault="00086763" w:rsidP="00E40968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30F7B2D9" w14:textId="77777777" w:rsidR="00086763" w:rsidRPr="00116598" w:rsidRDefault="00086763" w:rsidP="00E40968">
            <w:pPr>
              <w:spacing w:line="216" w:lineRule="auto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6763" w:rsidRPr="00116598" w14:paraId="669FF8F1" w14:textId="77777777" w:rsidTr="00E40968">
        <w:trPr>
          <w:trHeight w:val="397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50F41446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116598">
              <w:rPr>
                <w:rFonts w:ascii="Angsana New" w:hAnsi="Angsana New"/>
                <w:sz w:val="30"/>
                <w:szCs w:val="30"/>
              </w:rPr>
              <w:t>1</w:t>
            </w:r>
            <w:r w:rsidRPr="0011659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16598">
              <w:rPr>
                <w:rFonts w:ascii="Angsana New" w:hAnsi="Angsana New"/>
                <w:sz w:val="30"/>
                <w:szCs w:val="30"/>
              </w:rPr>
              <w:t>256</w:t>
            </w:r>
            <w:r w:rsidR="003B495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EBAA5FC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14:paraId="197E853F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5CA8D6B" w14:textId="77777777" w:rsidR="00086763" w:rsidRPr="00116598" w:rsidRDefault="0071702B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5,159</w:t>
            </w:r>
          </w:p>
        </w:tc>
      </w:tr>
      <w:tr w:rsidR="00086763" w:rsidRPr="00116598" w14:paraId="4649FFE9" w14:textId="77777777" w:rsidTr="00E40968">
        <w:trPr>
          <w:trHeight w:val="352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221E22CC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16598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7929BF80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</w:tcPr>
          <w:p w14:paraId="51A49812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326ACD12" w14:textId="3E2B3D16" w:rsidR="00086763" w:rsidRPr="00116598" w:rsidRDefault="003A0432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(816)</w:t>
            </w:r>
          </w:p>
        </w:tc>
      </w:tr>
      <w:tr w:rsidR="00086763" w:rsidRPr="00116598" w14:paraId="6F9B17A2" w14:textId="77777777" w:rsidTr="00E40968">
        <w:trPr>
          <w:trHeight w:val="352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1FEB555A" w14:textId="71C1FB0D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165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1165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165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F26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FF26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EB75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EB7538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22363105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dxa"/>
            <w:tcBorders>
              <w:left w:val="nil"/>
              <w:right w:val="nil"/>
            </w:tcBorders>
          </w:tcPr>
          <w:p w14:paraId="14033FB2" w14:textId="77777777" w:rsidR="00086763" w:rsidRPr="00116598" w:rsidRDefault="00086763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AF4FF4" w14:textId="42335308" w:rsidR="00086763" w:rsidRPr="00116598" w:rsidRDefault="003A0432" w:rsidP="00E4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4,343</w:t>
            </w:r>
          </w:p>
        </w:tc>
      </w:tr>
    </w:tbl>
    <w:p w14:paraId="2BE69372" w14:textId="77777777" w:rsidR="003B4953" w:rsidRDefault="003B4953" w:rsidP="00086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7B33DFA" w14:textId="4BDFAE83" w:rsidR="00086763" w:rsidRDefault="00086763" w:rsidP="00086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6598">
        <w:rPr>
          <w:rFonts w:ascii="Angsana New" w:hAnsi="Angsana New"/>
          <w:sz w:val="30"/>
          <w:szCs w:val="30"/>
          <w:cs/>
        </w:rPr>
        <w:t>สินทรัพย์สิทธิการใช้ตามสัญญาเช่า (ยกเว้นสัญญาเช่าระยะสั้นและสัญญาเช่าของสินทรัพย์ที่</w:t>
      </w:r>
      <w:r w:rsidR="00B577A5">
        <w:rPr>
          <w:rFonts w:ascii="Angsana New" w:hAnsi="Angsana New" w:hint="cs"/>
          <w:sz w:val="30"/>
          <w:szCs w:val="30"/>
          <w:cs/>
        </w:rPr>
        <w:t>มี</w:t>
      </w:r>
      <w:r w:rsidRPr="00116598">
        <w:rPr>
          <w:rFonts w:ascii="Angsana New" w:hAnsi="Angsana New"/>
          <w:sz w:val="30"/>
          <w:szCs w:val="30"/>
          <w:cs/>
        </w:rPr>
        <w:t>มูลค่าต่ำ) แสดงภายใต้บัญชีนี้</w:t>
      </w:r>
      <w:r w:rsidRPr="00116598">
        <w:rPr>
          <w:rFonts w:ascii="Angsana New" w:hAnsi="Angsana New"/>
          <w:color w:val="FFFFFF"/>
          <w:sz w:val="30"/>
          <w:szCs w:val="30"/>
        </w:rPr>
        <w:t>-</w:t>
      </w:r>
      <w:r w:rsidRPr="00116598">
        <w:rPr>
          <w:rFonts w:ascii="Angsana New" w:hAnsi="Angsana New"/>
          <w:sz w:val="30"/>
          <w:szCs w:val="30"/>
          <w:cs/>
        </w:rPr>
        <w:t>สินทรัพย์สิทธิการใช้ที่กรรมสิทธิ์โอนมายังบริษัทแล้วแสดงภายใต้</w:t>
      </w:r>
      <w:r w:rsidRPr="00116598">
        <w:rPr>
          <w:rFonts w:ascii="Angsana New" w:hAnsi="Angsana New"/>
          <w:sz w:val="30"/>
          <w:szCs w:val="30"/>
        </w:rPr>
        <w:t xml:space="preserve"> </w:t>
      </w:r>
      <w:r w:rsidRPr="00116598">
        <w:rPr>
          <w:rFonts w:ascii="Angsana New" w:hAnsi="Angsana New"/>
          <w:sz w:val="30"/>
          <w:szCs w:val="30"/>
          <w:cs/>
        </w:rPr>
        <w:t>“ที่ดิน อาคารและอุปกรณ์”</w:t>
      </w:r>
    </w:p>
    <w:p w14:paraId="425D7730" w14:textId="77777777" w:rsidR="00AC2290" w:rsidRDefault="00AC2290" w:rsidP="00086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6B23E56" w14:textId="0B21F7A1" w:rsidR="00AC2290" w:rsidRDefault="00AC2290" w:rsidP="007D257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  <w:r w:rsidR="00116598">
        <w:rPr>
          <w:rFonts w:ascii="Angsana New" w:hAnsi="Angsana New"/>
          <w:b/>
          <w:bCs/>
          <w:sz w:val="30"/>
          <w:szCs w:val="30"/>
        </w:rPr>
        <w:t xml:space="preserve"> </w:t>
      </w:r>
      <w:r w:rsidR="005A7242">
        <w:rPr>
          <w:rFonts w:ascii="Angsana New" w:hAnsi="Angsana New"/>
          <w:b/>
          <w:bCs/>
          <w:sz w:val="30"/>
          <w:szCs w:val="30"/>
        </w:rPr>
        <w:t xml:space="preserve">- </w:t>
      </w:r>
      <w:r w:rsidR="005A7242">
        <w:rPr>
          <w:rFonts w:ascii="Angsana New" w:hAnsi="Angsana New" w:hint="cs"/>
          <w:b/>
          <w:bCs/>
          <w:sz w:val="30"/>
          <w:szCs w:val="30"/>
          <w:cs/>
        </w:rPr>
        <w:t>สุทธิ</w:t>
      </w:r>
    </w:p>
    <w:p w14:paraId="4F0E312C" w14:textId="77777777" w:rsidR="00AC2290" w:rsidRPr="007D257C" w:rsidRDefault="00AC2290" w:rsidP="00AC2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479" w:type="dxa"/>
        <w:tblLayout w:type="fixed"/>
        <w:tblLook w:val="04A0" w:firstRow="1" w:lastRow="0" w:firstColumn="1" w:lastColumn="0" w:noHBand="0" w:noVBand="1"/>
      </w:tblPr>
      <w:tblGrid>
        <w:gridCol w:w="6293"/>
        <w:gridCol w:w="1474"/>
        <w:gridCol w:w="236"/>
        <w:gridCol w:w="1476"/>
      </w:tblGrid>
      <w:tr w:rsidR="00AC2290" w14:paraId="37ED12B3" w14:textId="77777777">
        <w:tc>
          <w:tcPr>
            <w:tcW w:w="6293" w:type="dxa"/>
          </w:tcPr>
          <w:p w14:paraId="6E814D35" w14:textId="77777777" w:rsidR="00AC2290" w:rsidRDefault="00AC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717BDD7E" w14:textId="77777777" w:rsidR="00AC2290" w:rsidRDefault="00AC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068F5" w14:paraId="649C8021" w14:textId="77777777" w:rsidTr="006068F5">
        <w:trPr>
          <w:trHeight w:val="169"/>
        </w:trPr>
        <w:tc>
          <w:tcPr>
            <w:tcW w:w="6293" w:type="dxa"/>
          </w:tcPr>
          <w:p w14:paraId="1CF33479" w14:textId="77777777" w:rsidR="006068F5" w:rsidRDefault="0060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930B876" w14:textId="73EDD56E" w:rsidR="006068F5" w:rsidRDefault="00FF2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1D214AAE" w14:textId="77777777" w:rsidR="006068F5" w:rsidRDefault="0060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13AB773" w14:textId="77777777" w:rsidR="006068F5" w:rsidRDefault="0060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C2290" w14:paraId="2E045FDD" w14:textId="77777777" w:rsidTr="006068F5">
        <w:trPr>
          <w:trHeight w:val="169"/>
        </w:trPr>
        <w:tc>
          <w:tcPr>
            <w:tcW w:w="6293" w:type="dxa"/>
          </w:tcPr>
          <w:p w14:paraId="62EC6B85" w14:textId="77777777" w:rsidR="00AC2290" w:rsidRDefault="00AC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2E5BEFC" w14:textId="77777777" w:rsidR="00AC2290" w:rsidRDefault="00606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1702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2DC9213" w14:textId="77777777" w:rsidR="00AC2290" w:rsidRDefault="00AC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2DCDC83" w14:textId="77777777" w:rsidR="00AC2290" w:rsidRDefault="0011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1702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C2290" w14:paraId="5DD0184A" w14:textId="77777777" w:rsidTr="006068F5">
        <w:trPr>
          <w:trHeight w:val="60"/>
        </w:trPr>
        <w:tc>
          <w:tcPr>
            <w:tcW w:w="6293" w:type="dxa"/>
          </w:tcPr>
          <w:p w14:paraId="78DE65B1" w14:textId="77777777" w:rsidR="00AC2290" w:rsidRPr="0019663A" w:rsidRDefault="00AC2290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00" w:lineRule="atLeast"/>
              <w:jc w:val="both"/>
              <w:rPr>
                <w:rFonts w:ascii="Angsana New" w:hAnsi="Angsana New"/>
                <w:sz w:val="10"/>
                <w:szCs w:val="10"/>
                <w:u w:val="single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6F0314A" w14:textId="77777777" w:rsidR="00AC2290" w:rsidRPr="0019663A" w:rsidRDefault="00AC2290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00" w:lineRule="atLeast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236" w:type="dxa"/>
          </w:tcPr>
          <w:p w14:paraId="479F8C45" w14:textId="77777777" w:rsidR="00AC2290" w:rsidRPr="0019663A" w:rsidRDefault="00AC2290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00" w:lineRule="atLeast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ED5093C" w14:textId="77777777" w:rsidR="00AC2290" w:rsidRPr="0019663A" w:rsidRDefault="00AC2290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00" w:lineRule="atLeast"/>
              <w:jc w:val="both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</w:tr>
      <w:tr w:rsidR="00116598" w14:paraId="7EAD0354" w14:textId="77777777">
        <w:tc>
          <w:tcPr>
            <w:tcW w:w="6293" w:type="dxa"/>
          </w:tcPr>
          <w:p w14:paraId="1340B264" w14:textId="77777777" w:rsidR="00116598" w:rsidRPr="0019663A" w:rsidRDefault="0019663A" w:rsidP="0011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6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9663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</w:tcPr>
          <w:p w14:paraId="34086232" w14:textId="77777777" w:rsidR="00116598" w:rsidRDefault="00116598" w:rsidP="0011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ABF706" w14:textId="77777777" w:rsidR="00116598" w:rsidRDefault="00116598" w:rsidP="0011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2030795F" w14:textId="77777777" w:rsidR="00116598" w:rsidRDefault="00116598" w:rsidP="00ED5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663A" w14:paraId="099FE88B" w14:textId="77777777">
        <w:tc>
          <w:tcPr>
            <w:tcW w:w="6293" w:type="dxa"/>
          </w:tcPr>
          <w:p w14:paraId="4E65BB34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474" w:type="dxa"/>
          </w:tcPr>
          <w:p w14:paraId="2FCBA650" w14:textId="79B67080" w:rsidR="0019663A" w:rsidRDefault="00E23B13" w:rsidP="00A03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1,542</w:t>
            </w:r>
          </w:p>
        </w:tc>
        <w:tc>
          <w:tcPr>
            <w:tcW w:w="236" w:type="dxa"/>
          </w:tcPr>
          <w:p w14:paraId="32B81E89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5C782E95" w14:textId="77777777" w:rsidR="0019663A" w:rsidRDefault="0019663A" w:rsidP="00B4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1,463</w:t>
            </w:r>
          </w:p>
        </w:tc>
      </w:tr>
      <w:tr w:rsidR="0019663A" w14:paraId="5CBA12E4" w14:textId="77777777">
        <w:tc>
          <w:tcPr>
            <w:tcW w:w="6293" w:type="dxa"/>
          </w:tcPr>
          <w:p w14:paraId="56A8CAE0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474" w:type="dxa"/>
          </w:tcPr>
          <w:p w14:paraId="247BDDED" w14:textId="2C337E33" w:rsidR="0019663A" w:rsidRDefault="00462400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14:paraId="3EFD8BD0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1FE985AD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</w:tr>
      <w:tr w:rsidR="0019663A" w14:paraId="0F186902" w14:textId="77777777" w:rsidTr="00AC2290">
        <w:tc>
          <w:tcPr>
            <w:tcW w:w="6293" w:type="dxa"/>
          </w:tcPr>
          <w:p w14:paraId="697394E2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74" w:type="dxa"/>
          </w:tcPr>
          <w:p w14:paraId="12239D10" w14:textId="6F16404D" w:rsidR="0019663A" w:rsidRDefault="00E23B13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36" w:type="dxa"/>
          </w:tcPr>
          <w:p w14:paraId="7B4D250F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59939DC5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</w:t>
            </w:r>
          </w:p>
        </w:tc>
      </w:tr>
      <w:tr w:rsidR="0019663A" w14:paraId="65831489" w14:textId="77777777" w:rsidTr="0071702B">
        <w:tc>
          <w:tcPr>
            <w:tcW w:w="6293" w:type="dxa"/>
          </w:tcPr>
          <w:p w14:paraId="36812E6B" w14:textId="701687F6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74" w:type="dxa"/>
          </w:tcPr>
          <w:p w14:paraId="14DE9DA9" w14:textId="799AF087" w:rsidR="0019663A" w:rsidRDefault="00E23B13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2,551</w:t>
            </w:r>
          </w:p>
        </w:tc>
        <w:tc>
          <w:tcPr>
            <w:tcW w:w="236" w:type="dxa"/>
          </w:tcPr>
          <w:p w14:paraId="3B530741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7B4A1E8E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2,301</w:t>
            </w:r>
          </w:p>
        </w:tc>
      </w:tr>
      <w:tr w:rsidR="0019663A" w14:paraId="31EA2010" w14:textId="77777777" w:rsidTr="0071702B">
        <w:tc>
          <w:tcPr>
            <w:tcW w:w="6293" w:type="dxa"/>
          </w:tcPr>
          <w:p w14:paraId="70B7BBC9" w14:textId="0251489A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3ABFD10" w14:textId="13AABC8D" w:rsidR="0019663A" w:rsidRDefault="00E23B13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46240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8183026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2FBD369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716</w:t>
            </w:r>
          </w:p>
        </w:tc>
      </w:tr>
      <w:tr w:rsidR="0019663A" w14:paraId="4B5D024E" w14:textId="77777777" w:rsidTr="0071702B">
        <w:tc>
          <w:tcPr>
            <w:tcW w:w="6293" w:type="dxa"/>
          </w:tcPr>
          <w:p w14:paraId="7DDCD323" w14:textId="77777777" w:rsidR="0019663A" w:rsidRPr="005A7242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724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B9CD0F1" w14:textId="404FC758" w:rsidR="0019663A" w:rsidRDefault="00462400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5,444</w:t>
            </w:r>
          </w:p>
        </w:tc>
        <w:tc>
          <w:tcPr>
            <w:tcW w:w="236" w:type="dxa"/>
          </w:tcPr>
          <w:p w14:paraId="6A085E54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5E179FDE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5,215</w:t>
            </w:r>
          </w:p>
        </w:tc>
      </w:tr>
      <w:tr w:rsidR="0019663A" w:rsidRPr="00ED59BA" w14:paraId="36E2BA7E" w14:textId="77777777" w:rsidTr="00ED59BA">
        <w:trPr>
          <w:trHeight w:val="237"/>
        </w:trPr>
        <w:tc>
          <w:tcPr>
            <w:tcW w:w="6293" w:type="dxa"/>
          </w:tcPr>
          <w:p w14:paraId="4A2E5170" w14:textId="77777777" w:rsidR="0019663A" w:rsidRPr="00ED59B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</w:tcPr>
          <w:p w14:paraId="6DF70D20" w14:textId="77777777" w:rsidR="0019663A" w:rsidRPr="00ED59B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39BF83DB" w14:textId="77777777" w:rsidR="0019663A" w:rsidRPr="00ED59B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</w:rPr>
            </w:pPr>
          </w:p>
        </w:tc>
        <w:tc>
          <w:tcPr>
            <w:tcW w:w="1476" w:type="dxa"/>
          </w:tcPr>
          <w:p w14:paraId="03322C86" w14:textId="77777777" w:rsidR="0019663A" w:rsidRPr="00ED59B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</w:rPr>
            </w:pPr>
          </w:p>
        </w:tc>
      </w:tr>
      <w:tr w:rsidR="0019663A" w14:paraId="2985656E" w14:textId="77777777" w:rsidTr="0071702B">
        <w:tc>
          <w:tcPr>
            <w:tcW w:w="6293" w:type="dxa"/>
          </w:tcPr>
          <w:p w14:paraId="331934E4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หนี้สิน</w:t>
            </w:r>
            <w:r w:rsidRPr="006024BE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474" w:type="dxa"/>
          </w:tcPr>
          <w:p w14:paraId="690ED363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D05E85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6CC7012F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663A" w14:paraId="75268BA8" w14:textId="77777777" w:rsidTr="0071702B">
        <w:tc>
          <w:tcPr>
            <w:tcW w:w="6293" w:type="dxa"/>
          </w:tcPr>
          <w:p w14:paraId="7D910273" w14:textId="77777777" w:rsidR="0019663A" w:rsidRPr="0071702B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702B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F17FFA5" w14:textId="7B0A3DCA" w:rsidR="0019663A" w:rsidRDefault="00462400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23B13">
              <w:rPr>
                <w:rFonts w:ascii="Angsana New" w:hAnsi="Angsana New"/>
                <w:sz w:val="30"/>
                <w:szCs w:val="30"/>
              </w:rPr>
              <w:t>869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6B73F2D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0EFF59D9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(1,032)</w:t>
            </w:r>
          </w:p>
        </w:tc>
      </w:tr>
      <w:tr w:rsidR="0019663A" w:rsidRPr="00ED59BA" w14:paraId="03BB0B34" w14:textId="77777777" w:rsidTr="007D257C">
        <w:trPr>
          <w:trHeight w:val="287"/>
        </w:trPr>
        <w:tc>
          <w:tcPr>
            <w:tcW w:w="6293" w:type="dxa"/>
          </w:tcPr>
          <w:p w14:paraId="62C8A437" w14:textId="77777777" w:rsidR="0019663A" w:rsidRPr="00ED59B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650B94E" w14:textId="77777777" w:rsidR="0019663A" w:rsidRPr="00ED59B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21E1D1AF" w14:textId="77777777" w:rsidR="0019663A" w:rsidRPr="00ED59B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6F35F313" w14:textId="77777777" w:rsidR="0019663A" w:rsidRPr="00ED59B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</w:rPr>
            </w:pPr>
          </w:p>
        </w:tc>
      </w:tr>
      <w:tr w:rsidR="0019663A" w14:paraId="0313971C" w14:textId="77777777" w:rsidTr="007D257C">
        <w:tc>
          <w:tcPr>
            <w:tcW w:w="6293" w:type="dxa"/>
          </w:tcPr>
          <w:p w14:paraId="39A98190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B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- </w:t>
            </w:r>
            <w:r w:rsidRPr="00703B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36DC4994" w14:textId="32046A03" w:rsidR="0019663A" w:rsidRDefault="00462400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4,575</w:t>
            </w:r>
          </w:p>
        </w:tc>
        <w:tc>
          <w:tcPr>
            <w:tcW w:w="236" w:type="dxa"/>
          </w:tcPr>
          <w:p w14:paraId="3BFF8B8E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5599A9CA" w14:textId="77777777" w:rsidR="0019663A" w:rsidRDefault="0019663A" w:rsidP="00196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4,183</w:t>
            </w:r>
          </w:p>
        </w:tc>
      </w:tr>
    </w:tbl>
    <w:p w14:paraId="2198AFCA" w14:textId="77777777" w:rsidR="00CF6344" w:rsidRPr="00CF6344" w:rsidRDefault="00CF6344" w:rsidP="00CF6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99CAF13" w14:textId="77777777" w:rsidR="00F41EF9" w:rsidRDefault="0048449D" w:rsidP="00F41EF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83306D" w:rsidRPr="0083306D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เจ้าหนี้การค้าและเจ้าหนี้อื่น</w:t>
      </w:r>
    </w:p>
    <w:p w14:paraId="0AF562D1" w14:textId="77777777" w:rsidR="00700D02" w:rsidRPr="00CA237D" w:rsidRDefault="00700D02" w:rsidP="0070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  <w:cs/>
        </w:rPr>
      </w:pPr>
    </w:p>
    <w:p w14:paraId="02DCA999" w14:textId="77777777" w:rsidR="00700D02" w:rsidRDefault="00700D02" w:rsidP="0070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6662F280" w14:textId="5C764EEB" w:rsidR="00700D02" w:rsidRPr="007D257C" w:rsidRDefault="00700D02" w:rsidP="007D2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0" w:lineRule="atLeast"/>
        <w:jc w:val="both"/>
        <w:rPr>
          <w:rFonts w:ascii="Angsana New" w:hAnsi="Angsana New"/>
          <w:b/>
          <w:bCs/>
          <w:sz w:val="10"/>
          <w:szCs w:val="10"/>
        </w:rPr>
      </w:pPr>
    </w:p>
    <w:tbl>
      <w:tblPr>
        <w:tblW w:w="95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321"/>
        <w:gridCol w:w="1474"/>
        <w:gridCol w:w="239"/>
        <w:gridCol w:w="1474"/>
      </w:tblGrid>
      <w:tr w:rsidR="002A75E4" w14:paraId="0BD9C559" w14:textId="77777777" w:rsidTr="002F607A">
        <w:trPr>
          <w:cantSplit/>
          <w:trHeight w:val="395"/>
        </w:trPr>
        <w:tc>
          <w:tcPr>
            <w:tcW w:w="6321" w:type="dxa"/>
          </w:tcPr>
          <w:p w14:paraId="7CFE00E0" w14:textId="77777777" w:rsidR="002A75E4" w:rsidRDefault="002A75E4" w:rsidP="002F607A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3187" w:type="dxa"/>
            <w:gridSpan w:val="3"/>
            <w:tcBorders>
              <w:bottom w:val="single" w:sz="4" w:space="0" w:color="auto"/>
            </w:tcBorders>
          </w:tcPr>
          <w:p w14:paraId="37748331" w14:textId="77777777" w:rsidR="002A75E4" w:rsidRDefault="002A75E4" w:rsidP="002F607A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2A75E4" w14:paraId="5737A4F3" w14:textId="77777777" w:rsidTr="002A75E4">
        <w:trPr>
          <w:cantSplit/>
          <w:trHeight w:val="352"/>
        </w:trPr>
        <w:tc>
          <w:tcPr>
            <w:tcW w:w="6321" w:type="dxa"/>
          </w:tcPr>
          <w:p w14:paraId="3C7492F1" w14:textId="77777777" w:rsidR="002A75E4" w:rsidRDefault="002A75E4" w:rsidP="002F607A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F35F673" w14:textId="58433337" w:rsidR="002A75E4" w:rsidRDefault="00FF266F" w:rsidP="002F60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343C7DE2" w14:textId="77777777" w:rsidR="002A75E4" w:rsidRDefault="002A75E4" w:rsidP="002F607A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FB6145B" w14:textId="77777777" w:rsidR="002A75E4" w:rsidRDefault="00011492" w:rsidP="002F60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A75E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A75E4" w14:paraId="12F6F5D6" w14:textId="77777777" w:rsidTr="002F607A">
        <w:trPr>
          <w:cantSplit/>
          <w:trHeight w:val="352"/>
        </w:trPr>
        <w:tc>
          <w:tcPr>
            <w:tcW w:w="6321" w:type="dxa"/>
          </w:tcPr>
          <w:p w14:paraId="0CBFD978" w14:textId="77777777" w:rsidR="002A75E4" w:rsidRDefault="002A75E4" w:rsidP="002F607A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706863E" w14:textId="77777777" w:rsidR="002A75E4" w:rsidRDefault="00011492" w:rsidP="002F60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D59B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1058D477" w14:textId="77777777" w:rsidR="002A75E4" w:rsidRDefault="002A75E4" w:rsidP="002F607A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ADB87D6" w14:textId="77777777" w:rsidR="002A75E4" w:rsidRDefault="00011492" w:rsidP="002F607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D59B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A75E4" w:rsidRPr="00CA237D" w14:paraId="635B0BE1" w14:textId="77777777" w:rsidTr="0095463D">
        <w:trPr>
          <w:trHeight w:val="175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2741C519" w14:textId="77777777" w:rsidR="002A75E4" w:rsidRPr="007D257C" w:rsidRDefault="002A75E4" w:rsidP="002F607A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13305F5" w14:textId="77777777" w:rsidR="002A75E4" w:rsidRPr="007D257C" w:rsidRDefault="002A75E4" w:rsidP="002F607A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D78527C" w14:textId="77777777" w:rsidR="002A75E4" w:rsidRPr="007D257C" w:rsidRDefault="002A75E4" w:rsidP="002F607A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C0127A7" w14:textId="77777777" w:rsidR="002A75E4" w:rsidRPr="007D257C" w:rsidRDefault="002A75E4" w:rsidP="002F607A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A75E4" w14:paraId="737462E3" w14:textId="77777777" w:rsidTr="0095463D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3AB41" w14:textId="77777777" w:rsidR="002A75E4" w:rsidRDefault="002A75E4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572DA165" w14:textId="7BB9BF07" w:rsidR="002A75E4" w:rsidRDefault="00223453" w:rsidP="005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16,964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C959628" w14:textId="77777777" w:rsidR="002A75E4" w:rsidRDefault="002A75E4" w:rsidP="002F607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61AE36AD" w14:textId="77777777" w:rsidR="002A75E4" w:rsidRDefault="00B4154A" w:rsidP="005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D59BA">
              <w:rPr>
                <w:rFonts w:ascii="Angsana New" w:hAnsi="Angsana New"/>
                <w:sz w:val="30"/>
                <w:szCs w:val="30"/>
              </w:rPr>
              <w:t>6,930</w:t>
            </w:r>
          </w:p>
        </w:tc>
      </w:tr>
      <w:tr w:rsidR="0095463D" w14:paraId="428E0866" w14:textId="77777777" w:rsidTr="0095463D">
        <w:trPr>
          <w:trHeight w:val="205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6933D" w14:textId="01A8A8FD" w:rsidR="0095463D" w:rsidRPr="001F64B2" w:rsidRDefault="0095463D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7DEB7E19" w14:textId="77777777" w:rsidR="0095463D" w:rsidRPr="001F64B2" w:rsidRDefault="0095463D" w:rsidP="005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E517759" w14:textId="77777777" w:rsidR="0095463D" w:rsidRPr="001F64B2" w:rsidRDefault="0095463D" w:rsidP="002F607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265C6B53" w14:textId="77777777" w:rsidR="0095463D" w:rsidRPr="001F64B2" w:rsidRDefault="0095463D" w:rsidP="005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5463D" w14:paraId="1F9058BA" w14:textId="77777777" w:rsidTr="0095463D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80511" w14:textId="3E67B26D" w:rsidR="0095463D" w:rsidRDefault="0095463D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9971D2A" w14:textId="77777777" w:rsidR="0095463D" w:rsidRDefault="0095463D" w:rsidP="005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546B2BE" w14:textId="77777777" w:rsidR="0095463D" w:rsidRDefault="0095463D" w:rsidP="002F607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443FEBC" w14:textId="77777777" w:rsidR="0095463D" w:rsidRDefault="0095463D" w:rsidP="005D2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75E4" w14:paraId="16B0C6AC" w14:textId="77777777" w:rsidTr="002F607A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530288B6" w14:textId="77777777" w:rsidR="002A75E4" w:rsidRDefault="002A75E4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3439DD6" w14:textId="5DF9DF6A" w:rsidR="002A75E4" w:rsidRDefault="00571050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5,432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40AEDE9" w14:textId="77777777" w:rsidR="002A75E4" w:rsidRDefault="002A75E4" w:rsidP="002F607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255F54F" w14:textId="77777777" w:rsidR="002A75E4" w:rsidRDefault="00B4154A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</w:t>
            </w:r>
            <w:r w:rsidR="00ED59BA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2A75E4" w14:paraId="17C35D62" w14:textId="77777777" w:rsidTr="002F607A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16C26856" w14:textId="77777777" w:rsidR="002A75E4" w:rsidRDefault="002A75E4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B297965" w14:textId="47F375C4" w:rsidR="002A75E4" w:rsidRDefault="00571050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4,280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122DC7A" w14:textId="77777777" w:rsidR="002A75E4" w:rsidRDefault="002A75E4" w:rsidP="002F607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171046A" w14:textId="77777777" w:rsidR="002A75E4" w:rsidRDefault="00B4154A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D59BA">
              <w:rPr>
                <w:rFonts w:ascii="Angsana New" w:hAnsi="Angsana New"/>
                <w:sz w:val="30"/>
                <w:szCs w:val="30"/>
              </w:rPr>
              <w:t>,825</w:t>
            </w:r>
          </w:p>
        </w:tc>
      </w:tr>
      <w:tr w:rsidR="002A75E4" w14:paraId="2222262C" w14:textId="77777777" w:rsidTr="002F607A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3CE22A48" w14:textId="77777777" w:rsidR="002A75E4" w:rsidRDefault="002A75E4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B7CD00A" w14:textId="2464D6C6" w:rsidR="002A75E4" w:rsidRDefault="00571050" w:rsidP="0040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2,659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E45FF34" w14:textId="77777777" w:rsidR="002A75E4" w:rsidRDefault="002A75E4" w:rsidP="002F607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E5C3320" w14:textId="77777777" w:rsidR="002A75E4" w:rsidRDefault="00B4154A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ED59BA"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  <w:tr w:rsidR="002A75E4" w14:paraId="3DFA8F08" w14:textId="77777777" w:rsidTr="001F64B2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131F2DC5" w14:textId="407F98E7" w:rsidR="002A75E4" w:rsidRDefault="002A75E4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2B927E" w14:textId="43BFDFFE" w:rsidR="002A75E4" w:rsidRDefault="00571050" w:rsidP="0040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12,371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89FC0E4" w14:textId="77777777" w:rsidR="002A75E4" w:rsidRDefault="002A75E4" w:rsidP="002F607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B7D1DC" w14:textId="3D1C28F2" w:rsidR="002A75E4" w:rsidRDefault="001F64B2" w:rsidP="00CA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12,417</w:t>
            </w:r>
          </w:p>
        </w:tc>
      </w:tr>
      <w:tr w:rsidR="0095463D" w14:paraId="00554F48" w14:textId="77777777" w:rsidTr="001F64B2">
        <w:trPr>
          <w:trHeight w:val="281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5DD73261" w14:textId="57D4EBDA" w:rsidR="0095463D" w:rsidRPr="001F64B2" w:rsidRDefault="0095463D" w:rsidP="002F6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23B49FA9" w14:textId="77777777" w:rsidR="0095463D" w:rsidRPr="001F64B2" w:rsidRDefault="0095463D" w:rsidP="0040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35DE9DD" w14:textId="77777777" w:rsidR="0095463D" w:rsidRPr="001F64B2" w:rsidRDefault="0095463D" w:rsidP="002F607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24E1AA77" w14:textId="77777777" w:rsidR="0095463D" w:rsidRPr="001F64B2" w:rsidRDefault="0095463D" w:rsidP="00CA2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64B2" w14:paraId="522B7C0B" w14:textId="77777777" w:rsidTr="001F64B2">
        <w:trPr>
          <w:trHeight w:val="352"/>
        </w:trPr>
        <w:tc>
          <w:tcPr>
            <w:tcW w:w="6321" w:type="dxa"/>
            <w:tcBorders>
              <w:top w:val="nil"/>
              <w:left w:val="nil"/>
              <w:bottom w:val="nil"/>
              <w:right w:val="nil"/>
            </w:tcBorders>
          </w:tcPr>
          <w:p w14:paraId="407C1EBD" w14:textId="32FD564B" w:rsidR="001F64B2" w:rsidRDefault="001F64B2" w:rsidP="001F6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74B419EA" w14:textId="600F7652" w:rsidR="001F64B2" w:rsidRDefault="00571050" w:rsidP="001F6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29,335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C531D5E" w14:textId="77777777" w:rsidR="001F64B2" w:rsidRDefault="001F64B2" w:rsidP="001F64B2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5B9A86A0" w14:textId="170DB610" w:rsidR="001F64B2" w:rsidRDefault="001F64B2" w:rsidP="001F6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29,347</w:t>
            </w:r>
          </w:p>
        </w:tc>
      </w:tr>
    </w:tbl>
    <w:p w14:paraId="504E02E4" w14:textId="6ECA6775" w:rsidR="007D257C" w:rsidRPr="00F121ED" w:rsidRDefault="007D257C" w:rsidP="00700D02">
      <w:pPr>
        <w:tabs>
          <w:tab w:val="clear" w:pos="454"/>
          <w:tab w:val="left" w:pos="567"/>
        </w:tabs>
        <w:rPr>
          <w:rFonts w:ascii="Angsana New" w:hAnsi="Angsana New"/>
          <w:sz w:val="30"/>
          <w:szCs w:val="30"/>
        </w:rPr>
      </w:pPr>
    </w:p>
    <w:p w14:paraId="5BD1CEA0" w14:textId="1E896380" w:rsidR="00F121ED" w:rsidRPr="003D0E25" w:rsidRDefault="00F121ED" w:rsidP="00F121ED">
      <w:pPr>
        <w:tabs>
          <w:tab w:val="clear" w:pos="454"/>
          <w:tab w:val="left" w:pos="567"/>
        </w:tabs>
        <w:rPr>
          <w:rFonts w:ascii="Angsana New" w:hAnsi="Angsana New"/>
          <w:b/>
          <w:bCs/>
          <w:sz w:val="30"/>
          <w:szCs w:val="30"/>
          <w:cs/>
        </w:rPr>
      </w:pPr>
      <w:r w:rsidRPr="003D0E25">
        <w:rPr>
          <w:rFonts w:ascii="Angsana New" w:hAnsi="Angsana New"/>
          <w:b/>
          <w:bCs/>
          <w:sz w:val="30"/>
          <w:szCs w:val="30"/>
          <w:cs/>
        </w:rPr>
        <w:t>เจ้าหนี้ไม่หมุนเวียนอื่น</w:t>
      </w:r>
    </w:p>
    <w:p w14:paraId="1AF0BC40" w14:textId="77777777" w:rsidR="00F121ED" w:rsidRPr="005F786A" w:rsidRDefault="00F121ED" w:rsidP="00700D02">
      <w:pPr>
        <w:tabs>
          <w:tab w:val="clear" w:pos="454"/>
          <w:tab w:val="left" w:pos="567"/>
        </w:tabs>
        <w:rPr>
          <w:rFonts w:ascii="Angsana New" w:hAnsi="Angsana New"/>
          <w:b/>
          <w:bCs/>
          <w:sz w:val="20"/>
          <w:szCs w:val="20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6293"/>
        <w:gridCol w:w="1474"/>
        <w:gridCol w:w="236"/>
        <w:gridCol w:w="1474"/>
      </w:tblGrid>
      <w:tr w:rsidR="00700D02" w:rsidRPr="003D0E25" w14:paraId="30FAF6E7" w14:textId="77777777" w:rsidTr="00550B0A">
        <w:tc>
          <w:tcPr>
            <w:tcW w:w="6293" w:type="dxa"/>
          </w:tcPr>
          <w:p w14:paraId="20729AD9" w14:textId="77777777" w:rsidR="00700D02" w:rsidRPr="003D0E25" w:rsidRDefault="00700D02" w:rsidP="00550B0A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3184" w:type="dxa"/>
            <w:gridSpan w:val="3"/>
            <w:tcBorders>
              <w:bottom w:val="single" w:sz="4" w:space="0" w:color="auto"/>
            </w:tcBorders>
          </w:tcPr>
          <w:p w14:paraId="67AB4821" w14:textId="77777777" w:rsidR="00700D02" w:rsidRPr="003D0E25" w:rsidRDefault="00700D02" w:rsidP="00550B0A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D0E25">
              <w:rPr>
                <w:rFonts w:ascii="Angsana New" w:hAnsi="Angsana New" w:cs="Angsana New"/>
                <w:cs/>
                <w:lang w:val="en-US"/>
              </w:rPr>
              <w:t>พันบาท</w:t>
            </w:r>
          </w:p>
        </w:tc>
      </w:tr>
      <w:tr w:rsidR="00700D02" w:rsidRPr="003D0E25" w14:paraId="27381770" w14:textId="77777777" w:rsidTr="00700D02">
        <w:tc>
          <w:tcPr>
            <w:tcW w:w="6293" w:type="dxa"/>
          </w:tcPr>
          <w:p w14:paraId="26DEB863" w14:textId="77777777" w:rsidR="00700D02" w:rsidRPr="003D0E25" w:rsidRDefault="00700D02" w:rsidP="00550B0A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1474" w:type="dxa"/>
          </w:tcPr>
          <w:p w14:paraId="495477D8" w14:textId="08C0DA71" w:rsidR="00700D02" w:rsidRPr="003D0E25" w:rsidRDefault="00FF266F" w:rsidP="00550B0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4886770E" w14:textId="77777777" w:rsidR="00700D02" w:rsidRPr="003D0E25" w:rsidRDefault="00700D02" w:rsidP="00550B0A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99228E7" w14:textId="77777777" w:rsidR="00700D02" w:rsidRPr="003D0E25" w:rsidRDefault="00011492" w:rsidP="00550B0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0E25">
              <w:rPr>
                <w:rFonts w:ascii="Angsana New" w:hAnsi="Angsana New"/>
                <w:sz w:val="30"/>
                <w:szCs w:val="30"/>
              </w:rPr>
              <w:t>31</w:t>
            </w:r>
            <w:r w:rsidR="00700D02" w:rsidRPr="003D0E25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00D02" w:rsidRPr="003D0E25" w14:paraId="421CCA0B" w14:textId="77777777" w:rsidTr="00700D02">
        <w:tc>
          <w:tcPr>
            <w:tcW w:w="6293" w:type="dxa"/>
          </w:tcPr>
          <w:p w14:paraId="2DE7DE48" w14:textId="77777777" w:rsidR="00700D02" w:rsidRPr="003D0E25" w:rsidRDefault="00700D02" w:rsidP="00550B0A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3474BA5" w14:textId="77777777" w:rsidR="00700D02" w:rsidRPr="003D0E25" w:rsidRDefault="00011492" w:rsidP="00550B0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0E25">
              <w:rPr>
                <w:rFonts w:ascii="Angsana New" w:hAnsi="Angsana New"/>
                <w:sz w:val="30"/>
                <w:szCs w:val="30"/>
              </w:rPr>
              <w:t>256</w:t>
            </w:r>
            <w:r w:rsidR="00ED59B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12DCA76" w14:textId="77777777" w:rsidR="00700D02" w:rsidRPr="003D0E25" w:rsidRDefault="00700D02" w:rsidP="00550B0A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4BD02AE" w14:textId="77777777" w:rsidR="00700D02" w:rsidRPr="003D0E25" w:rsidRDefault="00011492" w:rsidP="00550B0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E25">
              <w:rPr>
                <w:rFonts w:ascii="Angsana New" w:hAnsi="Angsana New"/>
                <w:sz w:val="30"/>
                <w:szCs w:val="30"/>
              </w:rPr>
              <w:t>256</w:t>
            </w:r>
            <w:r w:rsidR="00ED59B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00D02" w:rsidRPr="00CF6344" w14:paraId="06F51539" w14:textId="77777777" w:rsidTr="00700D02">
        <w:tc>
          <w:tcPr>
            <w:tcW w:w="6293" w:type="dxa"/>
          </w:tcPr>
          <w:p w14:paraId="657FD2FF" w14:textId="77777777" w:rsidR="00700D02" w:rsidRPr="005F786A" w:rsidRDefault="00700D02" w:rsidP="00794E72">
            <w:pPr>
              <w:pStyle w:val="a"/>
              <w:tabs>
                <w:tab w:val="clear" w:pos="1080"/>
                <w:tab w:val="left" w:pos="540"/>
              </w:tabs>
              <w:spacing w:line="100" w:lineRule="atLeast"/>
              <w:jc w:val="both"/>
              <w:rPr>
                <w:rFonts w:ascii="Angsana New" w:hAnsi="Angsana New" w:cs="Angsana New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3CE7A05" w14:textId="77777777" w:rsidR="00700D02" w:rsidRPr="00794E72" w:rsidRDefault="00700D02" w:rsidP="00550B0A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236" w:type="dxa"/>
          </w:tcPr>
          <w:p w14:paraId="532BF58C" w14:textId="77777777" w:rsidR="00700D02" w:rsidRPr="00794E72" w:rsidRDefault="00700D02" w:rsidP="00550B0A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877CCB5" w14:textId="77777777" w:rsidR="00700D02" w:rsidRPr="00794E72" w:rsidRDefault="00700D02" w:rsidP="00550B0A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</w:tr>
      <w:tr w:rsidR="00794E72" w:rsidRPr="003D0E25" w14:paraId="2ACA2092" w14:textId="77777777" w:rsidTr="00700D02">
        <w:tc>
          <w:tcPr>
            <w:tcW w:w="6293" w:type="dxa"/>
          </w:tcPr>
          <w:p w14:paraId="2A4EDFC1" w14:textId="65435DFA" w:rsidR="00794E72" w:rsidRPr="003D0E25" w:rsidRDefault="005F786A" w:rsidP="0079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0E25">
              <w:rPr>
                <w:rFonts w:ascii="Angsana New" w:hAnsi="Angsana New"/>
                <w:sz w:val="30"/>
                <w:szCs w:val="30"/>
                <w:cs/>
              </w:rPr>
              <w:t>ถึงกำหนดชำระภายในหนึ่งปี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(แสดงภายใต้เจ้าหนี้หมุนเวียนอื่น)</w:t>
            </w:r>
          </w:p>
        </w:tc>
        <w:tc>
          <w:tcPr>
            <w:tcW w:w="1474" w:type="dxa"/>
          </w:tcPr>
          <w:p w14:paraId="2EEAA882" w14:textId="303B4891" w:rsidR="00794E72" w:rsidRDefault="00571050" w:rsidP="00B0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236" w:type="dxa"/>
          </w:tcPr>
          <w:p w14:paraId="7B4F624F" w14:textId="77777777" w:rsidR="00794E72" w:rsidRPr="003D0E25" w:rsidRDefault="00794E72" w:rsidP="0079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F7B5DCC" w14:textId="77777777" w:rsidR="00794E72" w:rsidRPr="003D0E25" w:rsidRDefault="00794E72" w:rsidP="00B4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3D0E25">
              <w:rPr>
                <w:rFonts w:ascii="Angsana New" w:hAnsi="Angsana New"/>
                <w:sz w:val="30"/>
                <w:szCs w:val="30"/>
              </w:rPr>
              <w:t>2,676</w:t>
            </w:r>
          </w:p>
        </w:tc>
      </w:tr>
      <w:tr w:rsidR="00794E72" w:rsidRPr="003D0E25" w14:paraId="3CF4576B" w14:textId="77777777" w:rsidTr="00700D02">
        <w:tc>
          <w:tcPr>
            <w:tcW w:w="6293" w:type="dxa"/>
            <w:vAlign w:val="bottom"/>
          </w:tcPr>
          <w:p w14:paraId="27504321" w14:textId="77777777" w:rsidR="00794E72" w:rsidRPr="003D0E25" w:rsidRDefault="00794E72" w:rsidP="0079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0E25">
              <w:rPr>
                <w:rFonts w:ascii="Angsana New" w:hAnsi="Angsana New"/>
                <w:sz w:val="30"/>
                <w:szCs w:val="30"/>
                <w:cs/>
              </w:rPr>
              <w:t>หัก ดอกเบี้ยรอการตัดบัญชี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D2C0468" w14:textId="45A0DBF0" w:rsidR="00794E72" w:rsidRPr="003D0E25" w:rsidRDefault="00571050" w:rsidP="00B0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36" w:type="dxa"/>
          </w:tcPr>
          <w:p w14:paraId="2CB1E532" w14:textId="77777777" w:rsidR="00794E72" w:rsidRPr="003D0E25" w:rsidRDefault="00794E72" w:rsidP="0079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FB279B8" w14:textId="77777777" w:rsidR="00794E72" w:rsidRPr="003D0E25" w:rsidRDefault="00794E72" w:rsidP="0079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3D0E2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73</w:t>
            </w:r>
            <w:r w:rsidRPr="003D0E2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4E72" w:rsidRPr="003D0E25" w14:paraId="588F19D5" w14:textId="77777777" w:rsidTr="00700D02">
        <w:tc>
          <w:tcPr>
            <w:tcW w:w="6293" w:type="dxa"/>
          </w:tcPr>
          <w:p w14:paraId="04CA79F8" w14:textId="77777777" w:rsidR="00794E72" w:rsidRPr="003D0E25" w:rsidRDefault="00794E72" w:rsidP="0079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D0E25">
              <w:rPr>
                <w:rFonts w:ascii="Angsana New" w:hAnsi="Angsana New"/>
                <w:sz w:val="30"/>
                <w:szCs w:val="30"/>
                <w:cs/>
              </w:rPr>
              <w:t>มูลค่าปัจจุบัน (คิดลดในอัตราดอกเบี้ยที่</w:t>
            </w:r>
            <w:r w:rsidRPr="005C1A1C">
              <w:rPr>
                <w:rFonts w:ascii="Angsana New" w:hAnsi="Angsana New"/>
                <w:sz w:val="30"/>
                <w:szCs w:val="30"/>
                <w:cs/>
              </w:rPr>
              <w:t>แท้จริงร้อยละ</w:t>
            </w:r>
            <w:r w:rsidRPr="005C1A1C">
              <w:rPr>
                <w:rFonts w:ascii="Angsana New" w:hAnsi="Angsana New"/>
                <w:color w:val="FFFFFF"/>
                <w:sz w:val="30"/>
                <w:szCs w:val="30"/>
                <w:cs/>
              </w:rPr>
              <w:t xml:space="preserve"> </w:t>
            </w:r>
            <w:r w:rsidRPr="005C1A1C">
              <w:rPr>
                <w:rFonts w:ascii="Angsana New" w:hAnsi="Angsana New"/>
                <w:sz w:val="30"/>
                <w:szCs w:val="30"/>
              </w:rPr>
              <w:t>5.47</w:t>
            </w:r>
            <w:r w:rsidRPr="005C1A1C">
              <w:rPr>
                <w:rFonts w:ascii="Angsana New" w:hAnsi="Angsana New"/>
                <w:sz w:val="30"/>
                <w:szCs w:val="30"/>
                <w:cs/>
              </w:rPr>
              <w:t xml:space="preserve"> ต่อปี)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66B5C741" w14:textId="4F2F6ED6" w:rsidR="00794E72" w:rsidRPr="003D0E25" w:rsidRDefault="00571050" w:rsidP="00B06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36" w:type="dxa"/>
          </w:tcPr>
          <w:p w14:paraId="66A9F03D" w14:textId="77777777" w:rsidR="00794E72" w:rsidRPr="003D0E25" w:rsidRDefault="00794E72" w:rsidP="0079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20723605" w14:textId="77777777" w:rsidR="00794E72" w:rsidRPr="003D0E25" w:rsidRDefault="00794E72" w:rsidP="0079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2,603</w:t>
            </w:r>
          </w:p>
        </w:tc>
      </w:tr>
    </w:tbl>
    <w:p w14:paraId="04DEED2E" w14:textId="77777777" w:rsidR="00CF6344" w:rsidRPr="00794E72" w:rsidRDefault="00CF6344" w:rsidP="00650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73DA74B" w14:textId="77777777" w:rsidR="00CF6344" w:rsidRPr="00F121ED" w:rsidRDefault="00F121ED" w:rsidP="00650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F121ED">
        <w:rPr>
          <w:rFonts w:ascii="Angsana New" w:hAnsi="Angsana New" w:hint="cs"/>
          <w:sz w:val="30"/>
          <w:szCs w:val="30"/>
          <w:cs/>
        </w:rPr>
        <w:t>เจ้าหนี้ไม่หมุนเวียนอื่นมีมูลค่าใกล้เคียงกับมูลค่ายุติธรรม</w:t>
      </w:r>
      <w:r w:rsidRPr="00F121ED">
        <w:rPr>
          <w:rFonts w:ascii="Angsana New" w:hAnsi="Angsana New"/>
          <w:color w:val="FFFFFF"/>
          <w:sz w:val="30"/>
          <w:szCs w:val="30"/>
        </w:rPr>
        <w:t>_</w:t>
      </w:r>
      <w:r w:rsidRPr="00F121ED">
        <w:rPr>
          <w:rFonts w:ascii="Angsana New" w:hAnsi="Angsana New" w:hint="cs"/>
          <w:sz w:val="30"/>
          <w:szCs w:val="30"/>
          <w:cs/>
        </w:rPr>
        <w:t>(ข้อมูลระดับ</w:t>
      </w:r>
      <w:r w:rsidRPr="00F121ED">
        <w:rPr>
          <w:rFonts w:ascii="Angsana New" w:hAnsi="Angsana New"/>
          <w:color w:val="FFFFFF"/>
          <w:sz w:val="30"/>
          <w:szCs w:val="30"/>
        </w:rPr>
        <w:t>_</w:t>
      </w:r>
      <w:r w:rsidRPr="00F121ED">
        <w:rPr>
          <w:rFonts w:ascii="Angsana New" w:hAnsi="Angsana New" w:hint="cs"/>
          <w:sz w:val="30"/>
          <w:szCs w:val="30"/>
        </w:rPr>
        <w:t>2</w:t>
      </w:r>
      <w:r w:rsidRPr="00F121ED">
        <w:rPr>
          <w:rFonts w:ascii="Angsana New" w:hAnsi="Angsana New" w:hint="cs"/>
          <w:sz w:val="30"/>
          <w:szCs w:val="30"/>
          <w:cs/>
        </w:rPr>
        <w:t>)</w:t>
      </w:r>
      <w:r w:rsidRPr="00F121ED">
        <w:rPr>
          <w:rFonts w:ascii="Angsana New" w:hAnsi="Angsana New"/>
          <w:color w:val="FFFFFF"/>
          <w:sz w:val="30"/>
          <w:szCs w:val="30"/>
        </w:rPr>
        <w:t>_</w:t>
      </w:r>
      <w:r w:rsidRPr="00F121ED">
        <w:rPr>
          <w:rFonts w:ascii="Angsana New" w:hAnsi="Angsana New" w:hint="cs"/>
          <w:sz w:val="30"/>
          <w:szCs w:val="30"/>
          <w:cs/>
        </w:rPr>
        <w:t>เนื่องจากเครื่องมือทางการเงินนี้คิดลดด้วยอัตราดอกเบี้ยในตลาด</w:t>
      </w:r>
    </w:p>
    <w:p w14:paraId="1347E12F" w14:textId="77777777" w:rsidR="00CF6344" w:rsidRDefault="00CF6344" w:rsidP="00650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47968225" w14:textId="77777777" w:rsidR="00067DAD" w:rsidRPr="007A5C56" w:rsidRDefault="00A51309" w:rsidP="007E072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67DAD" w:rsidRPr="007A5C56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740B9683" w14:textId="77777777" w:rsidR="00067DAD" w:rsidRPr="00FF3369" w:rsidRDefault="00067DAD" w:rsidP="00067DAD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sz w:val="22"/>
          <w:szCs w:val="22"/>
          <w:highlight w:val="yellow"/>
          <w:lang w:val="en-US"/>
        </w:rPr>
      </w:pPr>
    </w:p>
    <w:tbl>
      <w:tblPr>
        <w:tblW w:w="9531" w:type="dxa"/>
        <w:tblLook w:val="04A0" w:firstRow="1" w:lastRow="0" w:firstColumn="1" w:lastColumn="0" w:noHBand="0" w:noVBand="1"/>
      </w:tblPr>
      <w:tblGrid>
        <w:gridCol w:w="6345"/>
        <w:gridCol w:w="1474"/>
        <w:gridCol w:w="236"/>
        <w:gridCol w:w="1476"/>
      </w:tblGrid>
      <w:tr w:rsidR="00067DAD" w:rsidRPr="007A5C56" w14:paraId="5551D03A" w14:textId="77777777" w:rsidTr="0046434D">
        <w:tc>
          <w:tcPr>
            <w:tcW w:w="6345" w:type="dxa"/>
          </w:tcPr>
          <w:p w14:paraId="7B9A0DF5" w14:textId="77777777" w:rsidR="00067DAD" w:rsidRPr="007A5C56" w:rsidRDefault="00067DAD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60165F45" w14:textId="77777777" w:rsidR="00067DAD" w:rsidRPr="007A5C56" w:rsidRDefault="00067DA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A5C56">
              <w:rPr>
                <w:rFonts w:ascii="Angsana New" w:hAnsi="Angsana New" w:cs="Angsana New"/>
                <w:cs/>
                <w:lang w:val="en-US"/>
              </w:rPr>
              <w:t>พันบาท</w:t>
            </w:r>
          </w:p>
        </w:tc>
      </w:tr>
      <w:tr w:rsidR="007A5C56" w:rsidRPr="007A5C56" w14:paraId="70CCAD6B" w14:textId="77777777" w:rsidTr="00AD04C8">
        <w:tc>
          <w:tcPr>
            <w:tcW w:w="6345" w:type="dxa"/>
          </w:tcPr>
          <w:p w14:paraId="3EAE2C11" w14:textId="77777777" w:rsidR="007A5C56" w:rsidRPr="007A5C56" w:rsidRDefault="007A5C56" w:rsidP="007A5C56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ADD70B4" w14:textId="3F850547" w:rsidR="007A5C56" w:rsidRPr="00EB7538" w:rsidRDefault="00FF266F" w:rsidP="007A5C56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396BC7" w14:textId="77777777" w:rsidR="007A5C56" w:rsidRPr="007A5C56" w:rsidRDefault="007A5C56" w:rsidP="007A5C56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1E88896" w14:textId="77777777" w:rsidR="007A5C56" w:rsidRPr="007A5C56" w:rsidRDefault="007A5C56" w:rsidP="007A5C56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A5C56">
              <w:rPr>
                <w:rFonts w:ascii="Angsana New" w:hAnsi="Angsana New" w:cs="Angsana New"/>
              </w:rPr>
              <w:t>31</w:t>
            </w:r>
            <w:r w:rsidRPr="007A5C56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</w:tr>
      <w:tr w:rsidR="00067DAD" w:rsidRPr="007A5C56" w14:paraId="660F7EE8" w14:textId="77777777" w:rsidTr="00AD04C8">
        <w:tc>
          <w:tcPr>
            <w:tcW w:w="6345" w:type="dxa"/>
          </w:tcPr>
          <w:p w14:paraId="7725D449" w14:textId="77777777" w:rsidR="00067DAD" w:rsidRPr="007A5C56" w:rsidRDefault="00067DAD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14DDC73" w14:textId="77777777" w:rsidR="00067DAD" w:rsidRPr="007A5C56" w:rsidRDefault="00067DA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A5C56">
              <w:rPr>
                <w:rFonts w:ascii="Angsana New" w:hAnsi="Angsana New" w:cs="Angsana New"/>
                <w:lang w:val="en-US"/>
              </w:rPr>
              <w:t>256</w:t>
            </w:r>
            <w:r w:rsidR="00AD04C8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36" w:type="dxa"/>
          </w:tcPr>
          <w:p w14:paraId="230ED8DC" w14:textId="77777777" w:rsidR="00067DAD" w:rsidRPr="007A5C56" w:rsidRDefault="00067DA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0BA2226E" w14:textId="77777777" w:rsidR="00067DAD" w:rsidRPr="007A5C56" w:rsidRDefault="00067DA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A5C56">
              <w:rPr>
                <w:rFonts w:ascii="Angsana New" w:hAnsi="Angsana New" w:cs="Angsana New"/>
                <w:lang w:val="en-US"/>
              </w:rPr>
              <w:t>256</w:t>
            </w:r>
            <w:r w:rsidR="00AD04C8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067DAD" w:rsidRPr="007A5C56" w14:paraId="1F069163" w14:textId="77777777" w:rsidTr="00AD04C8">
        <w:tc>
          <w:tcPr>
            <w:tcW w:w="6345" w:type="dxa"/>
          </w:tcPr>
          <w:p w14:paraId="7B848187" w14:textId="77777777" w:rsidR="00067DAD" w:rsidRPr="00FF3369" w:rsidRDefault="00067DAD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256A0823" w14:textId="77777777" w:rsidR="00067DAD" w:rsidRPr="00FF3369" w:rsidRDefault="00067DA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</w:tcPr>
          <w:p w14:paraId="6FC6F65C" w14:textId="77777777" w:rsidR="00067DAD" w:rsidRPr="00FF3369" w:rsidRDefault="00067DA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3EE62AD9" w14:textId="77777777" w:rsidR="00067DAD" w:rsidRPr="00FF3369" w:rsidRDefault="00067DA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F65ADE" w:rsidRPr="007A5C56" w14:paraId="23E7B367" w14:textId="77777777" w:rsidTr="00AD04C8">
        <w:tc>
          <w:tcPr>
            <w:tcW w:w="6345" w:type="dxa"/>
          </w:tcPr>
          <w:p w14:paraId="5A04528A" w14:textId="77777777" w:rsidR="00F65ADE" w:rsidRPr="007A5C56" w:rsidRDefault="00F65ADE" w:rsidP="00F6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A5C56">
              <w:rPr>
                <w:rFonts w:ascii="Angsana New" w:hAnsi="Angsana New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1474" w:type="dxa"/>
          </w:tcPr>
          <w:p w14:paraId="72DF4E39" w14:textId="0889201A" w:rsidR="00F65ADE" w:rsidRPr="007A5C56" w:rsidRDefault="009A133A" w:rsidP="00F6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895</w:t>
            </w:r>
          </w:p>
        </w:tc>
        <w:tc>
          <w:tcPr>
            <w:tcW w:w="236" w:type="dxa"/>
          </w:tcPr>
          <w:p w14:paraId="7BC8D598" w14:textId="77777777" w:rsidR="00F65ADE" w:rsidRPr="007A5C56" w:rsidRDefault="00F65ADE" w:rsidP="00F65AD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62B70FD8" w14:textId="77777777" w:rsidR="00F65ADE" w:rsidRPr="007A5C56" w:rsidRDefault="00AD04C8" w:rsidP="00A62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895</w:t>
            </w:r>
          </w:p>
        </w:tc>
      </w:tr>
      <w:tr w:rsidR="00F65ADE" w:rsidRPr="007A5C56" w14:paraId="4679CB09" w14:textId="77777777" w:rsidTr="00AD04C8">
        <w:tc>
          <w:tcPr>
            <w:tcW w:w="6345" w:type="dxa"/>
            <w:vAlign w:val="bottom"/>
          </w:tcPr>
          <w:p w14:paraId="0ADA3968" w14:textId="77777777" w:rsidR="00F65ADE" w:rsidRPr="007A5C56" w:rsidRDefault="00F65ADE" w:rsidP="00F6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5C56">
              <w:rPr>
                <w:rFonts w:ascii="Angsana New" w:hAnsi="Angsana New"/>
                <w:sz w:val="30"/>
                <w:szCs w:val="30"/>
                <w:cs/>
              </w:rPr>
              <w:t>ถึงกำหนดชำระหลังหนึ่งปีแต่ไม่เกิน</w:t>
            </w:r>
            <w:r w:rsidR="006D63E1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7A5C5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74" w:type="dxa"/>
          </w:tcPr>
          <w:p w14:paraId="70D90D17" w14:textId="3E32E0D8" w:rsidR="00F65ADE" w:rsidRPr="007A5C56" w:rsidRDefault="009A133A" w:rsidP="005C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2,381</w:t>
            </w:r>
          </w:p>
        </w:tc>
        <w:tc>
          <w:tcPr>
            <w:tcW w:w="236" w:type="dxa"/>
          </w:tcPr>
          <w:p w14:paraId="51D8220B" w14:textId="77777777" w:rsidR="00F65ADE" w:rsidRPr="007A5C56" w:rsidRDefault="00F65ADE" w:rsidP="00F65AD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6B9ECF0B" w14:textId="77777777" w:rsidR="00F65ADE" w:rsidRPr="007A5C56" w:rsidRDefault="00AD04C8" w:rsidP="00AD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3,052</w:t>
            </w:r>
          </w:p>
        </w:tc>
      </w:tr>
      <w:tr w:rsidR="00F65ADE" w:rsidRPr="007A5C56" w14:paraId="4517C6A4" w14:textId="77777777" w:rsidTr="00AD04C8">
        <w:tc>
          <w:tcPr>
            <w:tcW w:w="6345" w:type="dxa"/>
          </w:tcPr>
          <w:p w14:paraId="496F03CB" w14:textId="77777777" w:rsidR="00F65ADE" w:rsidRPr="007A5C56" w:rsidRDefault="00F65ADE" w:rsidP="00F65ADE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2F14F53" w14:textId="346A546B" w:rsidR="00F65ADE" w:rsidRPr="007A5C56" w:rsidRDefault="009A133A" w:rsidP="00F6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3,276</w:t>
            </w:r>
          </w:p>
        </w:tc>
        <w:tc>
          <w:tcPr>
            <w:tcW w:w="236" w:type="dxa"/>
          </w:tcPr>
          <w:p w14:paraId="3E7CEF0E" w14:textId="77777777" w:rsidR="00F65ADE" w:rsidRPr="007A5C56" w:rsidRDefault="00F65ADE" w:rsidP="00F65AD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59EBC600" w14:textId="77777777" w:rsidR="00F65ADE" w:rsidRPr="007A5C56" w:rsidRDefault="00AD04C8" w:rsidP="00A62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3,947</w:t>
            </w:r>
          </w:p>
        </w:tc>
      </w:tr>
      <w:tr w:rsidR="00F65ADE" w:rsidRPr="007A5C56" w14:paraId="2FDFAC8C" w14:textId="77777777" w:rsidTr="00AD04C8">
        <w:tc>
          <w:tcPr>
            <w:tcW w:w="6345" w:type="dxa"/>
            <w:vAlign w:val="bottom"/>
          </w:tcPr>
          <w:p w14:paraId="3C2C56D9" w14:textId="77777777" w:rsidR="00F65ADE" w:rsidRPr="007A5C56" w:rsidRDefault="00F65ADE" w:rsidP="00F6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5C56">
              <w:rPr>
                <w:rFonts w:ascii="Angsana New" w:hAnsi="Angsana New"/>
                <w:sz w:val="30"/>
                <w:szCs w:val="30"/>
                <w:cs/>
              </w:rPr>
              <w:t>หัก ดอกเบี้ยรอการตัดบัญชี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C0C916F" w14:textId="5A23C28D" w:rsidR="00F65ADE" w:rsidRPr="007A5C56" w:rsidRDefault="009A133A" w:rsidP="00F6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(263)</w:t>
            </w:r>
          </w:p>
        </w:tc>
        <w:tc>
          <w:tcPr>
            <w:tcW w:w="236" w:type="dxa"/>
          </w:tcPr>
          <w:p w14:paraId="5934178E" w14:textId="77777777" w:rsidR="00F65ADE" w:rsidRPr="007A5C56" w:rsidRDefault="00F65ADE" w:rsidP="00F65AD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3E788052" w14:textId="77777777" w:rsidR="00F65ADE" w:rsidRPr="007A5C56" w:rsidRDefault="00F65ADE" w:rsidP="00F6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7A5C56">
              <w:rPr>
                <w:rFonts w:ascii="Angsana New" w:hAnsi="Angsana New"/>
                <w:sz w:val="30"/>
                <w:szCs w:val="30"/>
              </w:rPr>
              <w:t>(</w:t>
            </w:r>
            <w:r w:rsidR="00AD04C8">
              <w:rPr>
                <w:rFonts w:ascii="Angsana New" w:hAnsi="Angsana New"/>
                <w:sz w:val="30"/>
                <w:szCs w:val="30"/>
              </w:rPr>
              <w:t>3</w:t>
            </w:r>
            <w:r w:rsidR="00876457">
              <w:rPr>
                <w:rFonts w:ascii="Angsana New" w:hAnsi="Angsana New"/>
                <w:sz w:val="30"/>
                <w:szCs w:val="30"/>
              </w:rPr>
              <w:t>69</w:t>
            </w:r>
            <w:r w:rsidRPr="007A5C5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65ADE" w:rsidRPr="007A5C56" w14:paraId="2B87C713" w14:textId="77777777" w:rsidTr="00AD04C8">
        <w:tc>
          <w:tcPr>
            <w:tcW w:w="6345" w:type="dxa"/>
          </w:tcPr>
          <w:p w14:paraId="32EB39C5" w14:textId="77777777" w:rsidR="00F65ADE" w:rsidRPr="007A5C56" w:rsidRDefault="00F65ADE" w:rsidP="00F6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A5C56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 </w:t>
            </w:r>
            <w:r w:rsidRPr="00235C13">
              <w:rPr>
                <w:rFonts w:ascii="Angsana New" w:hAnsi="Angsana New"/>
                <w:sz w:val="30"/>
                <w:szCs w:val="30"/>
                <w:cs/>
              </w:rPr>
              <w:t>(คิดลดในอัตราดอกเบี้ยที่แท้จริง</w:t>
            </w:r>
          </w:p>
        </w:tc>
        <w:tc>
          <w:tcPr>
            <w:tcW w:w="1474" w:type="dxa"/>
          </w:tcPr>
          <w:p w14:paraId="05141C47" w14:textId="60B5AB63" w:rsidR="00F65ADE" w:rsidRPr="007A5C56" w:rsidRDefault="00F65ADE" w:rsidP="00F6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8D7DDF" w14:textId="77777777" w:rsidR="00F65ADE" w:rsidRPr="007A5C56" w:rsidRDefault="00F65ADE" w:rsidP="00F65AD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2222C90D" w14:textId="77777777" w:rsidR="00F65ADE" w:rsidRPr="007A5C56" w:rsidRDefault="00F65ADE" w:rsidP="00F6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434D" w:rsidRPr="007A5C56" w14:paraId="4FF2207D" w14:textId="77777777" w:rsidTr="00AD04C8">
        <w:tc>
          <w:tcPr>
            <w:tcW w:w="6345" w:type="dxa"/>
          </w:tcPr>
          <w:p w14:paraId="12ECE518" w14:textId="77777777" w:rsidR="0046434D" w:rsidRPr="007A5C56" w:rsidRDefault="0046434D" w:rsidP="0046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A133A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9A133A">
              <w:rPr>
                <w:rFonts w:ascii="Angsana New" w:hAnsi="Angsana New"/>
                <w:color w:val="FFFFFF"/>
                <w:sz w:val="30"/>
                <w:szCs w:val="30"/>
                <w:cs/>
              </w:rPr>
              <w:t xml:space="preserve"> </w:t>
            </w:r>
            <w:r w:rsidRPr="009A133A">
              <w:rPr>
                <w:rFonts w:ascii="Angsana New" w:hAnsi="Angsana New"/>
                <w:sz w:val="30"/>
                <w:szCs w:val="30"/>
              </w:rPr>
              <w:t xml:space="preserve">3.8 </w:t>
            </w:r>
            <w:r w:rsidRPr="009A133A">
              <w:rPr>
                <w:rFonts w:ascii="Angsana New" w:hAnsi="Angsana New" w:hint="cs"/>
                <w:sz w:val="30"/>
                <w:szCs w:val="30"/>
                <w:cs/>
              </w:rPr>
              <w:t>และร้อยละ</w:t>
            </w:r>
            <w:r w:rsidRPr="009A133A">
              <w:rPr>
                <w:rFonts w:ascii="Angsana New" w:hAnsi="Angsana New"/>
                <w:sz w:val="30"/>
                <w:szCs w:val="30"/>
              </w:rPr>
              <w:t xml:space="preserve"> 4</w:t>
            </w:r>
            <w:r w:rsidRPr="009A133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681FF0" w:rsidRPr="009A133A">
              <w:rPr>
                <w:rFonts w:ascii="Angsana New" w:hAnsi="Angsana New"/>
                <w:sz w:val="30"/>
                <w:szCs w:val="30"/>
              </w:rPr>
              <w:t>5</w:t>
            </w:r>
            <w:r w:rsidRPr="009A133A">
              <w:rPr>
                <w:rFonts w:ascii="Angsana New" w:hAnsi="Angsana New"/>
                <w:color w:val="FFFFFF"/>
                <w:sz w:val="30"/>
                <w:szCs w:val="30"/>
                <w:cs/>
              </w:rPr>
              <w:t>-</w:t>
            </w:r>
            <w:r w:rsidRPr="009A133A">
              <w:rPr>
                <w:rFonts w:ascii="Angsana New" w:hAnsi="Angsana New"/>
                <w:sz w:val="30"/>
                <w:szCs w:val="30"/>
                <w:cs/>
              </w:rPr>
              <w:t>ต่อปี)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251D7E3F" w14:textId="0F9E5DB8" w:rsidR="0046434D" w:rsidRDefault="009A133A" w:rsidP="0046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3,013</w:t>
            </w:r>
          </w:p>
        </w:tc>
        <w:tc>
          <w:tcPr>
            <w:tcW w:w="236" w:type="dxa"/>
          </w:tcPr>
          <w:p w14:paraId="7780F706" w14:textId="77777777" w:rsidR="0046434D" w:rsidRPr="007A5C56" w:rsidRDefault="0046434D" w:rsidP="0046434D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29918D9A" w14:textId="77777777" w:rsidR="0046434D" w:rsidRPr="007A5C56" w:rsidRDefault="00AD04C8" w:rsidP="0046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</w:t>
            </w:r>
            <w:r w:rsidR="0087645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6434D" w:rsidRPr="00747EEA" w14:paraId="591584F2" w14:textId="77777777" w:rsidTr="00AD04C8">
        <w:tc>
          <w:tcPr>
            <w:tcW w:w="6345" w:type="dxa"/>
            <w:vAlign w:val="bottom"/>
          </w:tcPr>
          <w:p w14:paraId="16D5498F" w14:textId="77777777" w:rsidR="0046434D" w:rsidRPr="003F0B80" w:rsidRDefault="0046434D" w:rsidP="0046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4" w:type="dxa"/>
          </w:tcPr>
          <w:p w14:paraId="0F73A6E1" w14:textId="77777777" w:rsidR="0046434D" w:rsidRPr="00747EEA" w:rsidRDefault="0046434D" w:rsidP="0046434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62D5B47E" w14:textId="77777777" w:rsidR="0046434D" w:rsidRPr="00747EEA" w:rsidRDefault="0046434D" w:rsidP="0046434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76" w:type="dxa"/>
          </w:tcPr>
          <w:p w14:paraId="3B7A2CCD" w14:textId="77777777" w:rsidR="0046434D" w:rsidRPr="00747EEA" w:rsidRDefault="0046434D" w:rsidP="0046434D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F6344" w:rsidRPr="007A5C56" w14:paraId="5B44C9C3" w14:textId="77777777" w:rsidTr="00AD04C8">
        <w:tc>
          <w:tcPr>
            <w:tcW w:w="6345" w:type="dxa"/>
            <w:vAlign w:val="bottom"/>
          </w:tcPr>
          <w:p w14:paraId="299A14E7" w14:textId="77777777" w:rsidR="00CF6344" w:rsidRPr="00CF6344" w:rsidRDefault="00CF6344" w:rsidP="00CF6344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  <w:r w:rsidRPr="00276F79">
              <w:rPr>
                <w:rFonts w:ascii="Angsana New" w:hAnsi="Angsana New" w:cs="Angsana New"/>
                <w:cs/>
              </w:rPr>
              <w:t>แสดงภายใต้</w:t>
            </w:r>
          </w:p>
        </w:tc>
        <w:tc>
          <w:tcPr>
            <w:tcW w:w="1474" w:type="dxa"/>
          </w:tcPr>
          <w:p w14:paraId="1720A55B" w14:textId="77777777" w:rsidR="00CF6344" w:rsidRPr="00CF6344" w:rsidRDefault="00CF6344" w:rsidP="00CF6344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5A7459D1" w14:textId="77777777" w:rsidR="00CF6344" w:rsidRPr="00CF6344" w:rsidRDefault="00CF6344" w:rsidP="00CF6344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</w:tcPr>
          <w:p w14:paraId="3CA684E3" w14:textId="77777777" w:rsidR="00CF6344" w:rsidRPr="00CF6344" w:rsidRDefault="00CF6344" w:rsidP="00CF6344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CF6344" w:rsidRPr="007A5C56" w14:paraId="56448DC5" w14:textId="77777777" w:rsidTr="00747EEA">
        <w:tc>
          <w:tcPr>
            <w:tcW w:w="6345" w:type="dxa"/>
            <w:vAlign w:val="bottom"/>
          </w:tcPr>
          <w:p w14:paraId="78FD1ABF" w14:textId="77777777" w:rsidR="00CF6344" w:rsidRPr="00CF6344" w:rsidRDefault="00CF6344" w:rsidP="00CF6344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  <w:r w:rsidRPr="00276F79">
              <w:rPr>
                <w:rFonts w:ascii="Angsana New" w:hAnsi="Angsana New" w:cs="Angsana New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20F81A95" w14:textId="6673CF45" w:rsidR="00CF6344" w:rsidRPr="00E860C7" w:rsidRDefault="009A133A" w:rsidP="00E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236" w:type="dxa"/>
          </w:tcPr>
          <w:p w14:paraId="69209015" w14:textId="77777777" w:rsidR="00CF6344" w:rsidRPr="00CF6344" w:rsidRDefault="00CF6344" w:rsidP="00CF6344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</w:tcPr>
          <w:p w14:paraId="21445A2F" w14:textId="77777777" w:rsidR="00CF6344" w:rsidRPr="00CF6344" w:rsidRDefault="00CF6344" w:rsidP="00A62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CF6344">
              <w:rPr>
                <w:rFonts w:ascii="Angsana New" w:hAnsi="Angsana New"/>
                <w:sz w:val="30"/>
                <w:szCs w:val="30"/>
              </w:rPr>
              <w:t>757</w:t>
            </w:r>
          </w:p>
        </w:tc>
      </w:tr>
      <w:tr w:rsidR="00CF6344" w:rsidRPr="007A5C56" w14:paraId="15FFA10E" w14:textId="77777777" w:rsidTr="00747EEA">
        <w:tc>
          <w:tcPr>
            <w:tcW w:w="6345" w:type="dxa"/>
            <w:vAlign w:val="bottom"/>
          </w:tcPr>
          <w:p w14:paraId="1EFFB076" w14:textId="77777777" w:rsidR="00CF6344" w:rsidRPr="00CF6344" w:rsidRDefault="00CF6344" w:rsidP="00CF6344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  <w:r w:rsidRPr="00276F79">
              <w:rPr>
                <w:rFonts w:ascii="Angsana New" w:hAnsi="Angsana New" w:cs="Angsana New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14:paraId="522155F0" w14:textId="432B7673" w:rsidR="00CF6344" w:rsidRPr="00E860C7" w:rsidRDefault="009A133A" w:rsidP="00E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2,232</w:t>
            </w:r>
          </w:p>
        </w:tc>
        <w:tc>
          <w:tcPr>
            <w:tcW w:w="236" w:type="dxa"/>
          </w:tcPr>
          <w:p w14:paraId="63EAC56E" w14:textId="77777777" w:rsidR="00CF6344" w:rsidRPr="00CF6344" w:rsidRDefault="00CF6344" w:rsidP="00CF6344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</w:tcPr>
          <w:p w14:paraId="40A506B8" w14:textId="77777777" w:rsidR="00CF6344" w:rsidRPr="00CF6344" w:rsidRDefault="00CF6344" w:rsidP="00A62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CF6344">
              <w:rPr>
                <w:rFonts w:ascii="Angsana New" w:hAnsi="Angsana New"/>
                <w:sz w:val="30"/>
                <w:szCs w:val="30"/>
              </w:rPr>
              <w:t>2,82</w:t>
            </w:r>
            <w:r w:rsidR="0087645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F6344" w:rsidRPr="007A5C56" w14:paraId="0C7CE411" w14:textId="77777777" w:rsidTr="00747EEA">
        <w:tc>
          <w:tcPr>
            <w:tcW w:w="6345" w:type="dxa"/>
            <w:vAlign w:val="bottom"/>
          </w:tcPr>
          <w:p w14:paraId="0AD25242" w14:textId="77777777" w:rsidR="00CF6344" w:rsidRPr="00CC732C" w:rsidRDefault="00CF6344" w:rsidP="00CF6344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C732C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41AA5BFC" w14:textId="192E5038" w:rsidR="00CF6344" w:rsidRPr="00E860C7" w:rsidRDefault="009A133A" w:rsidP="00E8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3,013</w:t>
            </w:r>
          </w:p>
        </w:tc>
        <w:tc>
          <w:tcPr>
            <w:tcW w:w="236" w:type="dxa"/>
          </w:tcPr>
          <w:p w14:paraId="3F979A41" w14:textId="77777777" w:rsidR="00CF6344" w:rsidRPr="00CF6344" w:rsidRDefault="00CF6344" w:rsidP="00CF6344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360582EF" w14:textId="77777777" w:rsidR="00CF6344" w:rsidRPr="00CF6344" w:rsidRDefault="00CF6344" w:rsidP="00B46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CF6344">
              <w:rPr>
                <w:rFonts w:ascii="Angsana New" w:hAnsi="Angsana New"/>
                <w:sz w:val="30"/>
                <w:szCs w:val="30"/>
              </w:rPr>
              <w:t>3,57</w:t>
            </w:r>
            <w:r w:rsidR="0087645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2E462077" w14:textId="77777777" w:rsidR="00276F79" w:rsidRPr="00747EEA" w:rsidRDefault="00276F79" w:rsidP="00067DAD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sz w:val="20"/>
          <w:szCs w:val="20"/>
          <w:highlight w:val="yellow"/>
          <w:lang w:val="en-US"/>
        </w:rPr>
      </w:pPr>
    </w:p>
    <w:p w14:paraId="53584939" w14:textId="0316A88A" w:rsidR="00747EEA" w:rsidRDefault="00747EEA" w:rsidP="00747EEA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highlight w:val="yellow"/>
          <w:lang w:val="en-US"/>
        </w:rPr>
      </w:pPr>
      <w:r w:rsidRPr="00516241">
        <w:rPr>
          <w:rFonts w:ascii="Angsana New" w:hAnsi="Angsana New" w:cs="Angsana New"/>
          <w:cs/>
        </w:rPr>
        <w:t>รายการเคลื่อนไหวของหนี้สิน</w:t>
      </w:r>
      <w:r>
        <w:rPr>
          <w:rFonts w:ascii="Angsana New" w:hAnsi="Angsana New" w:cs="Angsana New" w:hint="cs"/>
          <w:cs/>
          <w:lang w:val="en-US"/>
        </w:rPr>
        <w:t>ตาม</w:t>
      </w:r>
      <w:r w:rsidRPr="00516241">
        <w:rPr>
          <w:rFonts w:ascii="Angsana New" w:hAnsi="Angsana New" w:cs="Angsana New"/>
          <w:cs/>
        </w:rPr>
        <w:t>สัญญาเช่าสำหรับ</w:t>
      </w:r>
      <w:r w:rsidR="00F46FD8">
        <w:rPr>
          <w:rFonts w:ascii="Angsana New" w:hAnsi="Angsana New" w:cs="Angsana New" w:hint="cs"/>
          <w:cs/>
        </w:rPr>
        <w:t>งวด</w:t>
      </w:r>
      <w:r w:rsidR="00FB6D3D">
        <w:rPr>
          <w:rFonts w:ascii="Angsana New" w:hAnsi="Angsana New" w:cs="Angsana New" w:hint="cs"/>
          <w:cs/>
        </w:rPr>
        <w:t>เก้าเดือน</w:t>
      </w:r>
      <w:r w:rsidRPr="00516241">
        <w:rPr>
          <w:rFonts w:ascii="Angsana New" w:hAnsi="Angsana New" w:cs="Angsana New"/>
          <w:cs/>
        </w:rPr>
        <w:t xml:space="preserve">สิ้นสุดวันที่ </w:t>
      </w:r>
      <w:r w:rsidR="00FF266F">
        <w:rPr>
          <w:rFonts w:ascii="Angsana New" w:hAnsi="Angsana New" w:cs="Angsana New"/>
          <w:lang w:val="en-US"/>
        </w:rPr>
        <w:t xml:space="preserve">30 </w:t>
      </w:r>
      <w:r w:rsidR="00FF266F">
        <w:rPr>
          <w:rFonts w:ascii="Angsana New" w:hAnsi="Angsana New" w:cs="Angsana New"/>
          <w:cs/>
          <w:lang w:val="en-US"/>
        </w:rPr>
        <w:t>กันยายน</w:t>
      </w:r>
      <w:r w:rsidRPr="00516241">
        <w:rPr>
          <w:rFonts w:ascii="Angsana New" w:hAnsi="Angsana New" w:cs="Angsana New"/>
          <w:cs/>
        </w:rPr>
        <w:t xml:space="preserve"> มีดังนี้</w:t>
      </w:r>
    </w:p>
    <w:p w14:paraId="7CFE014C" w14:textId="77777777" w:rsidR="00276F79" w:rsidRPr="00747EEA" w:rsidRDefault="00276F79">
      <w:pPr>
        <w:rPr>
          <w:sz w:val="20"/>
          <w:szCs w:val="20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6379"/>
        <w:gridCol w:w="1474"/>
        <w:gridCol w:w="236"/>
        <w:gridCol w:w="1409"/>
      </w:tblGrid>
      <w:tr w:rsidR="006A478B" w:rsidRPr="00ED573C" w14:paraId="497E5B7B" w14:textId="77777777" w:rsidTr="00A62ACF">
        <w:tc>
          <w:tcPr>
            <w:tcW w:w="6379" w:type="dxa"/>
          </w:tcPr>
          <w:p w14:paraId="3784A889" w14:textId="77777777" w:rsidR="00276F79" w:rsidRPr="007A5C56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77426735" w14:textId="77777777" w:rsidR="00276F79" w:rsidRPr="005F5AEC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33D9B">
              <w:rPr>
                <w:rFonts w:ascii="Angsana New" w:hAnsi="Angsana New" w:cs="Angsana New" w:hint="cs"/>
                <w:cs/>
                <w:lang w:val="en-US"/>
              </w:rPr>
              <w:t>พันบาท</w:t>
            </w:r>
          </w:p>
        </w:tc>
      </w:tr>
      <w:tr w:rsidR="006A478B" w:rsidRPr="00ED573C" w14:paraId="1FD6A226" w14:textId="77777777" w:rsidTr="00A62ACF">
        <w:tc>
          <w:tcPr>
            <w:tcW w:w="6379" w:type="dxa"/>
          </w:tcPr>
          <w:p w14:paraId="0F886803" w14:textId="77777777" w:rsidR="00276F79" w:rsidRPr="007A5C56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F0AE4E5" w14:textId="77777777" w:rsidR="00276F79" w:rsidRPr="00276F79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76F79">
              <w:rPr>
                <w:rFonts w:ascii="Angsana New" w:hAnsi="Angsana New" w:cs="Angsana New"/>
                <w:lang w:val="en-US"/>
              </w:rPr>
              <w:t>256</w:t>
            </w:r>
            <w:r w:rsidR="00AD04C8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FFC3307" w14:textId="77777777" w:rsidR="00276F79" w:rsidRPr="00276F79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693E8DE6" w14:textId="77777777" w:rsidR="00276F79" w:rsidRPr="00276F79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76F79">
              <w:rPr>
                <w:rFonts w:ascii="Angsana New" w:hAnsi="Angsana New" w:cs="Angsana New"/>
                <w:lang w:val="en-US"/>
              </w:rPr>
              <w:t>256</w:t>
            </w:r>
            <w:r w:rsidR="00AD04C8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6A478B" w:rsidRPr="00747EEA" w14:paraId="40E32564" w14:textId="77777777" w:rsidTr="00A62ACF">
        <w:tc>
          <w:tcPr>
            <w:tcW w:w="6379" w:type="dxa"/>
          </w:tcPr>
          <w:p w14:paraId="08174D5F" w14:textId="77777777" w:rsidR="00276F79" w:rsidRPr="00747EEA" w:rsidRDefault="00276F79" w:rsidP="00F820B6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0FFE685" w14:textId="77777777" w:rsidR="00276F79" w:rsidRPr="00747EEA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</w:tcPr>
          <w:p w14:paraId="743B27D9" w14:textId="77777777" w:rsidR="00276F79" w:rsidRPr="00747EEA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1C749E21" w14:textId="77777777" w:rsidR="00276F79" w:rsidRPr="00747EEA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6A478B" w:rsidRPr="00433D9B" w14:paraId="081163E1" w14:textId="77777777" w:rsidTr="00A62ACF">
        <w:tc>
          <w:tcPr>
            <w:tcW w:w="6379" w:type="dxa"/>
          </w:tcPr>
          <w:p w14:paraId="651E3927" w14:textId="1BA339B4" w:rsidR="00276F79" w:rsidRPr="00747EEA" w:rsidRDefault="00276F79" w:rsidP="00276F79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747E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47EEA">
              <w:rPr>
                <w:rFonts w:ascii="Angsana New" w:hAnsi="Angsana New" w:cs="Angsana New"/>
                <w:lang w:val="en-US"/>
              </w:rPr>
              <w:t>1</w:t>
            </w:r>
            <w:r w:rsidRPr="00747EEA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474" w:type="dxa"/>
          </w:tcPr>
          <w:p w14:paraId="5383867A" w14:textId="77777777" w:rsidR="00276F79" w:rsidRPr="00433D9B" w:rsidRDefault="003A7AF6" w:rsidP="00276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</w:t>
            </w:r>
            <w:r w:rsidR="0087645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7CAD314" w14:textId="77777777" w:rsidR="00276F79" w:rsidRPr="00433D9B" w:rsidRDefault="00276F79" w:rsidP="00276F7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14:paraId="3B10A186" w14:textId="36DC5BCE" w:rsidR="00276F79" w:rsidRPr="00433D9B" w:rsidRDefault="00B46F3B" w:rsidP="00A62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AD04C8">
              <w:rPr>
                <w:rFonts w:ascii="Angsana New" w:hAnsi="Angsana New"/>
                <w:sz w:val="30"/>
                <w:szCs w:val="30"/>
              </w:rPr>
              <w:t>246</w:t>
            </w:r>
          </w:p>
        </w:tc>
      </w:tr>
      <w:tr w:rsidR="006A478B" w:rsidRPr="00433D9B" w14:paraId="211982AE" w14:textId="77777777" w:rsidTr="00A62ACF">
        <w:tc>
          <w:tcPr>
            <w:tcW w:w="6379" w:type="dxa"/>
          </w:tcPr>
          <w:p w14:paraId="1E316C2F" w14:textId="2FC2D815" w:rsidR="003A7AF6" w:rsidRPr="00433D9B" w:rsidRDefault="003A7AF6" w:rsidP="003A7AF6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เพิ่มขึ้น - รายการที่ไม่ใช่เงินสด</w:t>
            </w:r>
          </w:p>
        </w:tc>
        <w:tc>
          <w:tcPr>
            <w:tcW w:w="1474" w:type="dxa"/>
          </w:tcPr>
          <w:p w14:paraId="690FF873" w14:textId="497E0A13" w:rsidR="003A7AF6" w:rsidRPr="00433D9B" w:rsidRDefault="009A133A" w:rsidP="00B0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BB4885" w14:textId="77777777" w:rsidR="003A7AF6" w:rsidRPr="00747EEA" w:rsidRDefault="003A7AF6" w:rsidP="003A7AF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09" w:type="dxa"/>
          </w:tcPr>
          <w:p w14:paraId="3FD9C9A5" w14:textId="27F80BB2" w:rsidR="003A7AF6" w:rsidRDefault="003A7AF6" w:rsidP="00A62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</w:t>
            </w:r>
            <w:r w:rsidR="00F46FD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A478B" w:rsidRPr="00433D9B" w14:paraId="005A2CC4" w14:textId="77777777" w:rsidTr="00A62ACF">
        <w:tc>
          <w:tcPr>
            <w:tcW w:w="6379" w:type="dxa"/>
          </w:tcPr>
          <w:p w14:paraId="6AB7087A" w14:textId="0B3F7C57" w:rsidR="003A7AF6" w:rsidRPr="00433D9B" w:rsidRDefault="003A7AF6" w:rsidP="003A7AF6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433D9B">
              <w:rPr>
                <w:rFonts w:ascii="Angsana New" w:hAnsi="Angsana New" w:cs="Angsana New" w:hint="cs"/>
                <w:cs/>
                <w:lang w:val="en-US"/>
              </w:rPr>
              <w:t>จ่าย</w:t>
            </w:r>
          </w:p>
        </w:tc>
        <w:tc>
          <w:tcPr>
            <w:tcW w:w="1474" w:type="dxa"/>
          </w:tcPr>
          <w:p w14:paraId="0ACD242A" w14:textId="6D8B68A2" w:rsidR="003A7AF6" w:rsidRPr="00433D9B" w:rsidRDefault="009A133A" w:rsidP="003A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(565)</w:t>
            </w:r>
          </w:p>
        </w:tc>
        <w:tc>
          <w:tcPr>
            <w:tcW w:w="236" w:type="dxa"/>
          </w:tcPr>
          <w:p w14:paraId="7AF10BB0" w14:textId="77777777" w:rsidR="003A7AF6" w:rsidRPr="00433D9B" w:rsidRDefault="003A7AF6" w:rsidP="003A7AF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14:paraId="0C5A5421" w14:textId="49346CDB" w:rsidR="003A7AF6" w:rsidRPr="00433D9B" w:rsidRDefault="003A7AF6" w:rsidP="00A62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52C9">
              <w:rPr>
                <w:rFonts w:ascii="Angsana New" w:hAnsi="Angsana New"/>
                <w:sz w:val="30"/>
                <w:szCs w:val="30"/>
              </w:rPr>
              <w:t>343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A478B" w:rsidRPr="00433D9B" w14:paraId="738CA70F" w14:textId="77777777" w:rsidTr="00A62ACF">
        <w:tc>
          <w:tcPr>
            <w:tcW w:w="6379" w:type="dxa"/>
          </w:tcPr>
          <w:p w14:paraId="1E740637" w14:textId="505D2BBB" w:rsidR="003A7AF6" w:rsidRPr="006D63E1" w:rsidRDefault="003A7AF6" w:rsidP="003A7AF6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33D9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ณ วันที่ </w:t>
            </w:r>
            <w:r w:rsidR="00FF266F">
              <w:rPr>
                <w:rFonts w:ascii="Angsana New" w:hAnsi="Angsana New" w:cs="Angsana New" w:hint="cs"/>
                <w:b/>
                <w:bCs/>
                <w:lang w:val="en-US"/>
              </w:rPr>
              <w:t xml:space="preserve">30 </w:t>
            </w:r>
            <w:r w:rsidR="00FF266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41F297F" w14:textId="40CB92D1" w:rsidR="003A7AF6" w:rsidRPr="00433D9B" w:rsidRDefault="009A133A" w:rsidP="003A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3,013</w:t>
            </w:r>
          </w:p>
        </w:tc>
        <w:tc>
          <w:tcPr>
            <w:tcW w:w="236" w:type="dxa"/>
          </w:tcPr>
          <w:p w14:paraId="1A87DA3C" w14:textId="77777777" w:rsidR="003A7AF6" w:rsidRPr="00433D9B" w:rsidRDefault="003A7AF6" w:rsidP="003A7AF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68CBF541" w14:textId="4FC9A9BC" w:rsidR="003A7AF6" w:rsidRPr="00433D9B" w:rsidRDefault="008952C9" w:rsidP="00A62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922</w:t>
            </w:r>
          </w:p>
        </w:tc>
      </w:tr>
      <w:tr w:rsidR="006A478B" w:rsidRPr="00DB0872" w14:paraId="40C9F93F" w14:textId="77777777" w:rsidTr="00A62ACF">
        <w:tc>
          <w:tcPr>
            <w:tcW w:w="6379" w:type="dxa"/>
          </w:tcPr>
          <w:p w14:paraId="75F1F297" w14:textId="77777777" w:rsidR="003A7AF6" w:rsidRPr="003F0B80" w:rsidRDefault="003A7AF6" w:rsidP="003A7AF6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DF48CB4" w14:textId="77777777" w:rsidR="003A7AF6" w:rsidRPr="00DB0872" w:rsidRDefault="003A7AF6" w:rsidP="003A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9C6CD5B" w14:textId="77777777" w:rsidR="003A7AF6" w:rsidRPr="00DB0872" w:rsidRDefault="003A7AF6" w:rsidP="003A7AF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2AC0C81E" w14:textId="77777777" w:rsidR="003A7AF6" w:rsidRPr="00DB0872" w:rsidRDefault="003A7AF6" w:rsidP="003A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478B" w:rsidRPr="00433D9B" w14:paraId="666D58D5" w14:textId="77777777" w:rsidTr="00A62ACF">
        <w:tc>
          <w:tcPr>
            <w:tcW w:w="6379" w:type="dxa"/>
          </w:tcPr>
          <w:p w14:paraId="1F6BB144" w14:textId="77777777" w:rsidR="003A7AF6" w:rsidRPr="00095918" w:rsidRDefault="003A7AF6" w:rsidP="003A7AF6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95918">
              <w:rPr>
                <w:rFonts w:ascii="Angsana New" w:hAnsi="Angsana New" w:cs="Angsana New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474" w:type="dxa"/>
          </w:tcPr>
          <w:p w14:paraId="017C4D35" w14:textId="77777777" w:rsidR="003A7AF6" w:rsidRPr="00433D9B" w:rsidRDefault="003A7AF6" w:rsidP="003A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AA9305" w14:textId="77777777" w:rsidR="003A7AF6" w:rsidRPr="00433D9B" w:rsidRDefault="003A7AF6" w:rsidP="003A7AF6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14:paraId="62D6D319" w14:textId="77777777" w:rsidR="003A7AF6" w:rsidRPr="00433D9B" w:rsidRDefault="003A7AF6" w:rsidP="003A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2509" w:rsidRPr="00433D9B" w14:paraId="4F60ACF0" w14:textId="77777777" w:rsidTr="00A62ACF">
        <w:tc>
          <w:tcPr>
            <w:tcW w:w="6379" w:type="dxa"/>
          </w:tcPr>
          <w:p w14:paraId="0BF5D75F" w14:textId="3782687E" w:rsidR="003C2509" w:rsidRPr="00433D9B" w:rsidRDefault="003C2509" w:rsidP="003C2509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งวดสามเดือนสิ้นสุดวันที่ </w:t>
            </w:r>
            <w:r w:rsidR="00FF266F">
              <w:rPr>
                <w:rFonts w:ascii="Angsana New" w:hAnsi="Angsana New" w:cs="Angsana New"/>
                <w:lang w:val="en-US"/>
              </w:rPr>
              <w:t xml:space="preserve">30 </w:t>
            </w:r>
            <w:r w:rsidR="00FF266F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715411E1" w14:textId="290FE658" w:rsidR="003C2509" w:rsidRPr="00433D9B" w:rsidRDefault="009A133A" w:rsidP="003C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36" w:type="dxa"/>
          </w:tcPr>
          <w:p w14:paraId="413ED1AF" w14:textId="77777777" w:rsidR="003C2509" w:rsidRPr="00433D9B" w:rsidRDefault="003C2509" w:rsidP="003C250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double" w:sz="4" w:space="0" w:color="auto"/>
            </w:tcBorders>
            <w:vAlign w:val="bottom"/>
          </w:tcPr>
          <w:p w14:paraId="21FF049D" w14:textId="0A3B9079" w:rsidR="003C2509" w:rsidRPr="00433D9B" w:rsidRDefault="00C73E60" w:rsidP="00A62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C2509" w:rsidRPr="00433D9B" w14:paraId="43838363" w14:textId="77777777" w:rsidTr="00A62ACF">
        <w:tc>
          <w:tcPr>
            <w:tcW w:w="6379" w:type="dxa"/>
          </w:tcPr>
          <w:p w14:paraId="6D71FCEB" w14:textId="399FB16C" w:rsidR="003C2509" w:rsidRDefault="003C2509" w:rsidP="003C2509">
            <w:pPr>
              <w:pStyle w:val="a"/>
              <w:tabs>
                <w:tab w:val="clear" w:pos="1080"/>
                <w:tab w:val="left" w:pos="54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8660B6">
              <w:rPr>
                <w:rFonts w:ascii="Angsana New" w:hAnsi="Angsana New" w:cs="Angsana New" w:hint="cs"/>
                <w:cs/>
                <w:lang w:val="en-US"/>
              </w:rPr>
              <w:t>ง</w:t>
            </w:r>
            <w:r>
              <w:rPr>
                <w:rFonts w:ascii="Angsana New" w:hAnsi="Angsana New" w:cs="Angsana New" w:hint="cs"/>
                <w:cs/>
                <w:lang w:val="en-US"/>
              </w:rPr>
              <w:t>วด</w:t>
            </w:r>
            <w:r w:rsidR="00FB6D3D">
              <w:rPr>
                <w:rFonts w:ascii="Angsana New" w:hAnsi="Angsana New" w:cs="Angsana New" w:hint="cs"/>
                <w:cs/>
                <w:lang w:val="en-US"/>
              </w:rPr>
              <w:t>เก้าเดือน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สิ้นสุดวันที่ </w:t>
            </w:r>
            <w:r w:rsidR="00FF266F">
              <w:rPr>
                <w:rFonts w:ascii="Angsana New" w:hAnsi="Angsana New" w:cs="Angsana New"/>
                <w:lang w:val="en-US"/>
              </w:rPr>
              <w:t xml:space="preserve">30 </w:t>
            </w:r>
            <w:r w:rsidR="00FF266F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</w:tcBorders>
          </w:tcPr>
          <w:p w14:paraId="4900B111" w14:textId="6B62B451" w:rsidR="003C2509" w:rsidRDefault="009A133A" w:rsidP="003C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36" w:type="dxa"/>
          </w:tcPr>
          <w:p w14:paraId="3A95B005" w14:textId="77777777" w:rsidR="003C2509" w:rsidRPr="00433D9B" w:rsidRDefault="003C2509" w:rsidP="003C250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8E774D" w14:textId="548B1D13" w:rsidR="003C2509" w:rsidRDefault="00C73E60" w:rsidP="00A62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</w:tbl>
    <w:p w14:paraId="4AD74BFA" w14:textId="77777777" w:rsidR="006D63E1" w:rsidRPr="00812FFD" w:rsidRDefault="006D63E1" w:rsidP="00067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6"/>
          <w:szCs w:val="6"/>
        </w:rPr>
      </w:pPr>
    </w:p>
    <w:p w14:paraId="408A9907" w14:textId="77777777" w:rsidR="00650618" w:rsidRPr="002F162A" w:rsidRDefault="00650618" w:rsidP="0065061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0F2ECA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ประมาณการหนี้สินสำหรับผลประโยชน์พนักงาน</w:t>
      </w:r>
    </w:p>
    <w:p w14:paraId="201D67E7" w14:textId="77777777" w:rsidR="00650618" w:rsidRPr="00DB0872" w:rsidRDefault="00650618" w:rsidP="00650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49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909"/>
        <w:gridCol w:w="1587"/>
      </w:tblGrid>
      <w:tr w:rsidR="00650618" w:rsidRPr="00B22594" w14:paraId="6F69BFCB" w14:textId="77777777" w:rsidTr="00B06933">
        <w:trPr>
          <w:cantSplit/>
          <w:trHeight w:val="352"/>
        </w:trPr>
        <w:tc>
          <w:tcPr>
            <w:tcW w:w="7909" w:type="dxa"/>
          </w:tcPr>
          <w:p w14:paraId="2327D1E6" w14:textId="77777777" w:rsidR="00650618" w:rsidRPr="000C78C3" w:rsidRDefault="00650618" w:rsidP="00B069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49AC3B3F" w14:textId="77777777" w:rsidR="00650618" w:rsidRDefault="00650618" w:rsidP="00B0693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78C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50618" w:rsidRPr="0044783C" w14:paraId="73CD6C86" w14:textId="77777777" w:rsidTr="00B06933">
        <w:trPr>
          <w:trHeight w:val="161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14:paraId="46EFBBC4" w14:textId="77777777" w:rsidR="00650618" w:rsidRPr="0044783C" w:rsidRDefault="00650618" w:rsidP="00B06933">
            <w:pPr>
              <w:spacing w:line="240" w:lineRule="auto"/>
              <w:ind w:right="-3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</w:tcPr>
          <w:p w14:paraId="76033321" w14:textId="77777777" w:rsidR="00650618" w:rsidRPr="0044783C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0618" w:rsidRPr="00B22594" w14:paraId="7E70A2F0" w14:textId="77777777" w:rsidTr="00B06933">
        <w:trPr>
          <w:trHeight w:val="397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14:paraId="2AC9547B" w14:textId="77777777" w:rsidR="00650618" w:rsidRPr="003F26EA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3C4D1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3C4D11">
              <w:rPr>
                <w:rFonts w:ascii="Angsana New" w:hAnsi="Angsana New"/>
                <w:sz w:val="30"/>
                <w:szCs w:val="30"/>
              </w:rPr>
              <w:t>256</w:t>
            </w:r>
            <w:r w:rsidR="00AD04C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AB9A5" w14:textId="77777777" w:rsidR="00650618" w:rsidRPr="000C78C3" w:rsidRDefault="0050225B" w:rsidP="00812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D04C8"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</w:tr>
      <w:tr w:rsidR="00650618" w:rsidRPr="002D13BB" w14:paraId="468E10FB" w14:textId="77777777" w:rsidTr="00F820B6">
        <w:trPr>
          <w:trHeight w:hRule="exact" w:val="227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14:paraId="4227D3A3" w14:textId="77777777" w:rsidR="00650618" w:rsidRPr="00F820B6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</w:tcPr>
          <w:p w14:paraId="0CEEF733" w14:textId="77777777" w:rsidR="00650618" w:rsidRPr="00F820B6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50618" w:rsidRPr="00B22594" w14:paraId="1292ED26" w14:textId="77777777" w:rsidTr="00B06933">
        <w:trPr>
          <w:trHeight w:val="397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14:paraId="532E4287" w14:textId="77777777" w:rsidR="00650618" w:rsidRPr="00791591" w:rsidRDefault="00650618" w:rsidP="00B06933">
            <w:pPr>
              <w:ind w:left="34"/>
              <w:rPr>
                <w:rFonts w:ascii="Angsana New" w:hAnsi="Angsana New"/>
                <w:sz w:val="30"/>
                <w:szCs w:val="30"/>
              </w:rPr>
            </w:pPr>
            <w:r w:rsidRPr="00791591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</w:tcPr>
          <w:p w14:paraId="30BB0A9D" w14:textId="0A989721" w:rsidR="00650618" w:rsidRPr="000C78C3" w:rsidRDefault="00D42420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1,029</w:t>
            </w:r>
          </w:p>
        </w:tc>
      </w:tr>
      <w:tr w:rsidR="00650618" w:rsidRPr="00B22594" w14:paraId="2F786F2D" w14:textId="77777777" w:rsidTr="00B06933">
        <w:trPr>
          <w:trHeight w:val="352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14:paraId="29A0828E" w14:textId="77777777" w:rsidR="00650618" w:rsidRPr="003F26EA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91591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</w:tcPr>
          <w:p w14:paraId="0DBD3A76" w14:textId="77F940AD" w:rsidR="00DE3BA1" w:rsidRPr="000C78C3" w:rsidRDefault="00D42420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  <w:tr w:rsidR="00650618" w:rsidRPr="00B22594" w14:paraId="7F62A353" w14:textId="77777777" w:rsidTr="00B06933">
        <w:trPr>
          <w:trHeight w:val="352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14:paraId="3A4DCE91" w14:textId="77777777" w:rsidR="00650618" w:rsidRPr="00791591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ค่าใช้จ่ายที่รับรู้ในกำไรหรือขาดทุน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</w:tcPr>
          <w:p w14:paraId="55FA5383" w14:textId="38F3302A" w:rsidR="00650618" w:rsidRDefault="00D42420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1,249</w:t>
            </w:r>
          </w:p>
        </w:tc>
      </w:tr>
      <w:tr w:rsidR="00650618" w:rsidRPr="00AD04C8" w14:paraId="1243D9ED" w14:textId="77777777" w:rsidTr="00AD04C8">
        <w:trPr>
          <w:trHeight w:hRule="exact" w:val="323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14:paraId="0620A616" w14:textId="3F47571F" w:rsidR="00650618" w:rsidRPr="00AD04C8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</w:tcPr>
          <w:p w14:paraId="2D904215" w14:textId="77777777" w:rsidR="00650618" w:rsidRPr="00AD04C8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6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0618" w:rsidRPr="006D0920" w14:paraId="1DCEF595" w14:textId="77777777" w:rsidTr="00B06933">
        <w:trPr>
          <w:trHeight w:val="352"/>
        </w:trPr>
        <w:tc>
          <w:tcPr>
            <w:tcW w:w="7909" w:type="dxa"/>
            <w:tcBorders>
              <w:top w:val="nil"/>
              <w:left w:val="nil"/>
              <w:bottom w:val="nil"/>
              <w:right w:val="nil"/>
            </w:tcBorders>
          </w:tcPr>
          <w:p w14:paraId="500C18B6" w14:textId="0A1EE359" w:rsidR="00650618" w:rsidRPr="003F26EA" w:rsidRDefault="00650618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26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F26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FF26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BF74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F746A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87" w:type="dxa"/>
            <w:tcBorders>
              <w:left w:val="nil"/>
              <w:bottom w:val="double" w:sz="4" w:space="0" w:color="auto"/>
              <w:right w:val="nil"/>
            </w:tcBorders>
          </w:tcPr>
          <w:p w14:paraId="7B1CE01F" w14:textId="4A6A702B" w:rsidR="00650618" w:rsidRPr="000C78C3" w:rsidRDefault="00D42420" w:rsidP="00B06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12,754</w:t>
            </w:r>
          </w:p>
        </w:tc>
      </w:tr>
    </w:tbl>
    <w:p w14:paraId="27B01365" w14:textId="2D6F19FE" w:rsidR="00F820B6" w:rsidRDefault="00F820B6" w:rsidP="00F8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28E4E15C" w14:textId="07D84FE4" w:rsidR="005D3792" w:rsidRDefault="005D3792" w:rsidP="00747EE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6FA64DD3" w14:textId="28658A37" w:rsidR="005D3792" w:rsidRPr="005D3792" w:rsidRDefault="005D3792" w:rsidP="005D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448" w:type="dxa"/>
        <w:tblLook w:val="04A0" w:firstRow="1" w:lastRow="0" w:firstColumn="1" w:lastColumn="0" w:noHBand="0" w:noVBand="1"/>
      </w:tblPr>
      <w:tblGrid>
        <w:gridCol w:w="6038"/>
        <w:gridCol w:w="1587"/>
        <w:gridCol w:w="236"/>
        <w:gridCol w:w="1587"/>
      </w:tblGrid>
      <w:tr w:rsidR="005D3792" w:rsidRPr="00461B8C" w14:paraId="475FBBCA" w14:textId="77777777" w:rsidTr="00AD2C90">
        <w:tc>
          <w:tcPr>
            <w:tcW w:w="6038" w:type="dxa"/>
          </w:tcPr>
          <w:p w14:paraId="5A049BD3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DDAD75F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</w:p>
        </w:tc>
        <w:tc>
          <w:tcPr>
            <w:tcW w:w="236" w:type="dxa"/>
          </w:tcPr>
          <w:p w14:paraId="4F856307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4B34E5C6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D3792" w:rsidRPr="00BD279F" w14:paraId="6CDA581D" w14:textId="77777777" w:rsidTr="00AD2C90">
        <w:tc>
          <w:tcPr>
            <w:tcW w:w="6038" w:type="dxa"/>
          </w:tcPr>
          <w:p w14:paraId="3EB40C93" w14:textId="77777777" w:rsidR="005D3792" w:rsidRPr="00BD279F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1C53353A" w14:textId="77777777" w:rsidR="005D3792" w:rsidRPr="00BD279F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2DB309" w14:textId="77777777" w:rsidR="005D3792" w:rsidRPr="00BD279F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73A2640" w14:textId="77777777" w:rsidR="005D3792" w:rsidRPr="00BD279F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3792" w:rsidRPr="00461B8C" w14:paraId="17CA8C0D" w14:textId="77777777" w:rsidTr="00AD2C90">
        <w:tc>
          <w:tcPr>
            <w:tcW w:w="6038" w:type="dxa"/>
          </w:tcPr>
          <w:p w14:paraId="0F733BD6" w14:textId="77777777" w:rsidR="005D3792" w:rsidRPr="0009556F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5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ทุนจดทะเบียน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0955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1587" w:type="dxa"/>
          </w:tcPr>
          <w:p w14:paraId="52CB386A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4012C6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0A1D0EB9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3792" w:rsidRPr="00461B8C" w14:paraId="37B02053" w14:textId="77777777" w:rsidTr="00AD2C90">
        <w:tc>
          <w:tcPr>
            <w:tcW w:w="6038" w:type="dxa"/>
          </w:tcPr>
          <w:p w14:paraId="506B9514" w14:textId="77777777" w:rsidR="005D3792" w:rsidRPr="0009556F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มูลค่าหุ้นละ </w:t>
            </w:r>
            <w:r>
              <w:rPr>
                <w:rFonts w:ascii="Angsana New" w:hAnsi="Angsana New"/>
                <w:sz w:val="30"/>
                <w:szCs w:val="30"/>
              </w:rPr>
              <w:t>0.50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87" w:type="dxa"/>
          </w:tcPr>
          <w:p w14:paraId="4A430F9C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BAAA5E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592691B1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3792" w:rsidRPr="00461B8C" w14:paraId="1BFFE146" w14:textId="77777777" w:rsidTr="00AD2C90">
        <w:tc>
          <w:tcPr>
            <w:tcW w:w="6038" w:type="dxa"/>
          </w:tcPr>
          <w:p w14:paraId="7AD4CEA4" w14:textId="4288EF98" w:rsidR="005D3792" w:rsidRPr="00AD04C8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F26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FF26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CC0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D04C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</w:t>
            </w:r>
            <w:r w:rsidRPr="00CC0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D04C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87" w:type="dxa"/>
          </w:tcPr>
          <w:p w14:paraId="51085626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236" w:type="dxa"/>
          </w:tcPr>
          <w:p w14:paraId="47DDD149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23B2C36D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135,000</w:t>
            </w:r>
          </w:p>
        </w:tc>
      </w:tr>
      <w:tr w:rsidR="005D3792" w:rsidRPr="003571CB" w14:paraId="581A8919" w14:textId="77777777" w:rsidTr="00AD2C90">
        <w:tc>
          <w:tcPr>
            <w:tcW w:w="6038" w:type="dxa"/>
          </w:tcPr>
          <w:p w14:paraId="42720881" w14:textId="77777777" w:rsidR="005D3792" w:rsidRPr="003571CB" w:rsidRDefault="005D3792" w:rsidP="00AD2C90">
            <w:pPr>
              <w:pStyle w:val="Heading8"/>
              <w:ind w:right="-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2BBD210B" w14:textId="77777777" w:rsidR="005D3792" w:rsidRPr="003571CB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A97738" w14:textId="77777777" w:rsidR="005D3792" w:rsidRPr="003571CB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2D4F591D" w14:textId="77777777" w:rsidR="005D3792" w:rsidRPr="003571CB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D3792" w:rsidRPr="00461B8C" w14:paraId="4DC5CBBA" w14:textId="77777777" w:rsidTr="00AD2C90">
        <w:tc>
          <w:tcPr>
            <w:tcW w:w="6038" w:type="dxa"/>
          </w:tcPr>
          <w:p w14:paraId="0D0A5C93" w14:textId="77777777" w:rsidR="005D3792" w:rsidRPr="0009556F" w:rsidRDefault="005D3792" w:rsidP="00AD2C90">
            <w:pPr>
              <w:pStyle w:val="Heading8"/>
              <w:ind w:right="-2"/>
              <w:rPr>
                <w:rFonts w:ascii="Angsana New" w:hAnsi="Angsana New"/>
                <w:cs/>
              </w:rPr>
            </w:pPr>
            <w:r w:rsidRPr="0009556F">
              <w:rPr>
                <w:rFonts w:ascii="Angsana New" w:hAnsi="Angsana New" w:hint="cs"/>
                <w:cs/>
              </w:rPr>
              <w:t xml:space="preserve">ทุนที่ออกและชำระแล้ว </w:t>
            </w:r>
            <w:r>
              <w:rPr>
                <w:rFonts w:ascii="Angsana New" w:hAnsi="Angsana New"/>
              </w:rPr>
              <w:t>-</w:t>
            </w:r>
            <w:r w:rsidRPr="0009556F">
              <w:rPr>
                <w:rFonts w:ascii="Angsana New" w:hAnsi="Angsana New" w:hint="cs"/>
                <w:cs/>
              </w:rPr>
              <w:t xml:space="preserve"> หุ้นสามัญ</w:t>
            </w:r>
          </w:p>
        </w:tc>
        <w:tc>
          <w:tcPr>
            <w:tcW w:w="1587" w:type="dxa"/>
          </w:tcPr>
          <w:p w14:paraId="618E3ABB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701524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6EE7CD8F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3792" w:rsidRPr="00461B8C" w14:paraId="3B42C7B9" w14:textId="77777777" w:rsidTr="00AD2C90">
        <w:tc>
          <w:tcPr>
            <w:tcW w:w="6038" w:type="dxa"/>
          </w:tcPr>
          <w:p w14:paraId="38258440" w14:textId="77777777" w:rsidR="005D3792" w:rsidRPr="0009556F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มูลค่าหุ้นละ </w:t>
            </w:r>
            <w:r>
              <w:rPr>
                <w:rFonts w:ascii="Angsana New" w:hAnsi="Angsana New"/>
                <w:sz w:val="30"/>
                <w:szCs w:val="30"/>
              </w:rPr>
              <w:t>0.50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87" w:type="dxa"/>
          </w:tcPr>
          <w:p w14:paraId="124F5163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F1F70B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689F1DB0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3792" w:rsidRPr="00461B8C" w14:paraId="55D3AB0F" w14:textId="77777777" w:rsidTr="00AD2C90">
        <w:tc>
          <w:tcPr>
            <w:tcW w:w="6038" w:type="dxa"/>
          </w:tcPr>
          <w:p w14:paraId="0BF4D56F" w14:textId="67FCD3B2" w:rsidR="005D3792" w:rsidRPr="006C66D9" w:rsidRDefault="005D3792" w:rsidP="00AD2C90">
            <w:pPr>
              <w:pStyle w:val="Heading8"/>
              <w:ind w:right="-2"/>
              <w:rPr>
                <w:rFonts w:ascii="Angsana New" w:hAnsi="Angsana New"/>
              </w:rPr>
            </w:pPr>
            <w:r w:rsidRPr="006C66D9">
              <w:rPr>
                <w:rFonts w:ascii="Angsana New" w:hAnsi="Angsana New" w:hint="cs"/>
                <w:cs/>
              </w:rPr>
              <w:t xml:space="preserve">ณ วันที่ </w:t>
            </w:r>
            <w:r w:rsidR="00FF266F">
              <w:rPr>
                <w:rFonts w:ascii="Angsana New" w:hAnsi="Angsana New"/>
              </w:rPr>
              <w:t xml:space="preserve">30 </w:t>
            </w:r>
            <w:r w:rsidR="00FF266F">
              <w:rPr>
                <w:rFonts w:ascii="Angsana New" w:hAnsi="Angsana New"/>
                <w:cs/>
              </w:rPr>
              <w:t>กันยายน</w:t>
            </w:r>
            <w:r w:rsidRPr="006C66D9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256</w:t>
            </w:r>
            <w:r w:rsidR="00AD04C8">
              <w:rPr>
                <w:rFonts w:ascii="Angsana New" w:hAnsi="Angsana New"/>
              </w:rPr>
              <w:t>8</w:t>
            </w:r>
            <w:r>
              <w:rPr>
                <w:rFonts w:ascii="Angsana New" w:hAnsi="Angsana New" w:hint="cs"/>
                <w:cs/>
              </w:rPr>
              <w:t xml:space="preserve"> และ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</w:t>
            </w:r>
            <w:r w:rsidR="00AD04C8">
              <w:rPr>
                <w:rFonts w:ascii="Angsana New" w:hAnsi="Angsana New"/>
              </w:rPr>
              <w:t>7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4AACB2E7" w14:textId="77777777" w:rsidR="005D3792" w:rsidRPr="000078E6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236" w:type="dxa"/>
          </w:tcPr>
          <w:p w14:paraId="5E582EDE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780AEA83" w14:textId="77777777" w:rsidR="005D3792" w:rsidRPr="00461B8C" w:rsidRDefault="005D3792" w:rsidP="00AD2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135,000</w:t>
            </w:r>
          </w:p>
        </w:tc>
      </w:tr>
    </w:tbl>
    <w:p w14:paraId="345647E0" w14:textId="7B879670" w:rsidR="005D3792" w:rsidRDefault="005D3792" w:rsidP="005D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D1025A7" w14:textId="26A5E86B" w:rsidR="00747EEA" w:rsidRDefault="00747EEA" w:rsidP="005D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1F816A3C" w14:textId="77777777" w:rsidR="00747EEA" w:rsidRDefault="00747EEA" w:rsidP="005D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2D54F4C" w14:textId="77777777" w:rsidR="00747EEA" w:rsidRDefault="00747EEA" w:rsidP="005D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0C4FE5BD" w14:textId="77777777" w:rsidR="00747EEA" w:rsidRDefault="00747EEA" w:rsidP="005D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02D2FF1" w14:textId="77777777" w:rsidR="00747EEA" w:rsidRDefault="00747EEA" w:rsidP="005D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109517CE" w14:textId="77777777" w:rsidR="00747EEA" w:rsidRDefault="00747EEA" w:rsidP="005D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16D003C" w14:textId="77777777" w:rsidR="00812FFD" w:rsidRDefault="00812FFD" w:rsidP="005D3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3635390" w14:textId="77777777" w:rsidR="0063264A" w:rsidRPr="003F533C" w:rsidRDefault="0063264A" w:rsidP="0063264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214E7D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14:paraId="048977A2" w14:textId="77777777" w:rsidR="0063264A" w:rsidRPr="00E44E3B" w:rsidRDefault="0063264A" w:rsidP="0063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476" w:type="dxa"/>
        <w:tblLook w:val="04A0" w:firstRow="1" w:lastRow="0" w:firstColumn="1" w:lastColumn="0" w:noHBand="0" w:noVBand="1"/>
      </w:tblPr>
      <w:tblGrid>
        <w:gridCol w:w="6066"/>
        <w:gridCol w:w="1587"/>
        <w:gridCol w:w="236"/>
        <w:gridCol w:w="1579"/>
        <w:gridCol w:w="8"/>
      </w:tblGrid>
      <w:tr w:rsidR="0063264A" w:rsidRPr="00BD74D7" w14:paraId="19152D79" w14:textId="77777777" w:rsidTr="00D10D80">
        <w:trPr>
          <w:gridAfter w:val="1"/>
          <w:wAfter w:w="8" w:type="dxa"/>
        </w:trPr>
        <w:tc>
          <w:tcPr>
            <w:tcW w:w="6066" w:type="dxa"/>
          </w:tcPr>
          <w:p w14:paraId="28BF3DCC" w14:textId="77777777" w:rsidR="0063264A" w:rsidRPr="00BD74D7" w:rsidRDefault="0063264A" w:rsidP="006E6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4BB27A93" w14:textId="77777777" w:rsidR="0063264A" w:rsidRPr="00BD74D7" w:rsidRDefault="0063264A" w:rsidP="006E6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>พันบาท/ พันหุ้น</w:t>
            </w:r>
          </w:p>
        </w:tc>
      </w:tr>
      <w:tr w:rsidR="004B51B6" w:rsidRPr="00BD74D7" w14:paraId="7302AD7A" w14:textId="77777777" w:rsidTr="00D10D80">
        <w:tc>
          <w:tcPr>
            <w:tcW w:w="6066" w:type="dxa"/>
          </w:tcPr>
          <w:p w14:paraId="5C7E4D27" w14:textId="77777777" w:rsidR="004B51B6" w:rsidRPr="00BD74D7" w:rsidRDefault="004B51B6" w:rsidP="004B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462B4F8" w14:textId="77777777" w:rsidR="004B51B6" w:rsidRPr="00BD74D7" w:rsidRDefault="004B51B6" w:rsidP="004B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04C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9C58C34" w14:textId="77777777" w:rsidR="004B51B6" w:rsidRPr="00BD74D7" w:rsidRDefault="004B51B6" w:rsidP="004B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gridSpan w:val="2"/>
            <w:tcBorders>
              <w:bottom w:val="single" w:sz="4" w:space="0" w:color="auto"/>
            </w:tcBorders>
          </w:tcPr>
          <w:p w14:paraId="7AA04EF9" w14:textId="77777777" w:rsidR="004B51B6" w:rsidRPr="00BD74D7" w:rsidRDefault="004B51B6" w:rsidP="004B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D04C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E3091" w:rsidRPr="00AA35EF" w14:paraId="45FFE2B4" w14:textId="77777777" w:rsidTr="00D10D80">
        <w:tc>
          <w:tcPr>
            <w:tcW w:w="6066" w:type="dxa"/>
          </w:tcPr>
          <w:p w14:paraId="48C60773" w14:textId="154BAA20" w:rsidR="009E3091" w:rsidRPr="00276F79" w:rsidRDefault="009E3091" w:rsidP="009E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FF26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FF26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7018906E" w14:textId="77777777" w:rsidR="009E3091" w:rsidRPr="00817BC9" w:rsidRDefault="009E3091" w:rsidP="009E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69BB00" w14:textId="77777777" w:rsidR="009E3091" w:rsidRPr="00817BC9" w:rsidRDefault="009E3091" w:rsidP="009E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7" w:type="dxa"/>
            <w:gridSpan w:val="2"/>
          </w:tcPr>
          <w:p w14:paraId="6837F6B1" w14:textId="77777777" w:rsidR="009E3091" w:rsidRPr="00817BC9" w:rsidRDefault="009E3091" w:rsidP="009E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1618B" w:rsidRPr="00BD74D7" w14:paraId="5E28F6AD" w14:textId="77777777" w:rsidTr="00D10D80">
        <w:tc>
          <w:tcPr>
            <w:tcW w:w="6066" w:type="dxa"/>
          </w:tcPr>
          <w:p w14:paraId="04A8FDA5" w14:textId="77777777" w:rsidR="00D1618B" w:rsidRPr="00BD74D7" w:rsidRDefault="00D1618B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621745C8" w14:textId="6633AD43" w:rsidR="00D1618B" w:rsidRPr="00796E05" w:rsidRDefault="00462400" w:rsidP="00404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2,026</w:t>
            </w:r>
          </w:p>
        </w:tc>
        <w:tc>
          <w:tcPr>
            <w:tcW w:w="236" w:type="dxa"/>
          </w:tcPr>
          <w:p w14:paraId="31DCF541" w14:textId="77777777" w:rsidR="00D1618B" w:rsidRDefault="00D1618B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gridSpan w:val="2"/>
            <w:tcBorders>
              <w:bottom w:val="double" w:sz="4" w:space="0" w:color="auto"/>
            </w:tcBorders>
          </w:tcPr>
          <w:p w14:paraId="04B9922A" w14:textId="72585776" w:rsidR="00D1618B" w:rsidRPr="00796E05" w:rsidRDefault="00987F70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2,074</w:t>
            </w:r>
          </w:p>
        </w:tc>
      </w:tr>
      <w:tr w:rsidR="00D1618B" w:rsidRPr="00FD263B" w14:paraId="2F48FE79" w14:textId="77777777" w:rsidTr="00D10D80">
        <w:tc>
          <w:tcPr>
            <w:tcW w:w="6066" w:type="dxa"/>
          </w:tcPr>
          <w:p w14:paraId="648C2522" w14:textId="77777777" w:rsidR="00D1618B" w:rsidRPr="008A4E84" w:rsidRDefault="00D1618B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6F7984D5" w14:textId="77777777" w:rsidR="00D1618B" w:rsidRPr="008A4E84" w:rsidRDefault="00D1618B" w:rsidP="00D161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5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3E9C668" w14:textId="77777777" w:rsidR="00D1618B" w:rsidRPr="008A4E84" w:rsidRDefault="00D1618B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7" w:type="dxa"/>
            <w:gridSpan w:val="2"/>
            <w:tcBorders>
              <w:top w:val="double" w:sz="4" w:space="0" w:color="auto"/>
            </w:tcBorders>
          </w:tcPr>
          <w:p w14:paraId="5A6D5454" w14:textId="77777777" w:rsidR="00D1618B" w:rsidRPr="008A4E84" w:rsidRDefault="00D1618B" w:rsidP="00D161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57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1618B" w:rsidRPr="00BD74D7" w14:paraId="162049A0" w14:textId="77777777" w:rsidTr="00D10D80">
        <w:tc>
          <w:tcPr>
            <w:tcW w:w="6066" w:type="dxa"/>
          </w:tcPr>
          <w:p w14:paraId="1E572746" w14:textId="77777777" w:rsidR="00D1618B" w:rsidRPr="00BD74D7" w:rsidRDefault="00D1618B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108A6E91" w14:textId="5CC5B054" w:rsidR="00D1618B" w:rsidRPr="00220C1A" w:rsidRDefault="000C35F2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236" w:type="dxa"/>
          </w:tcPr>
          <w:p w14:paraId="29C064C1" w14:textId="77777777" w:rsidR="00D1618B" w:rsidRDefault="00D1618B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gridSpan w:val="2"/>
            <w:tcBorders>
              <w:bottom w:val="double" w:sz="4" w:space="0" w:color="auto"/>
            </w:tcBorders>
          </w:tcPr>
          <w:p w14:paraId="54E5FCCE" w14:textId="5C2C239C" w:rsidR="00D1618B" w:rsidRPr="00220C1A" w:rsidRDefault="00D1618B" w:rsidP="00812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</w:tr>
      <w:tr w:rsidR="00D1618B" w:rsidRPr="00FD263B" w14:paraId="3EE43EE2" w14:textId="77777777" w:rsidTr="00290300">
        <w:tc>
          <w:tcPr>
            <w:tcW w:w="6066" w:type="dxa"/>
          </w:tcPr>
          <w:p w14:paraId="6FB529FB" w14:textId="77777777" w:rsidR="00D1618B" w:rsidRPr="008A4E84" w:rsidRDefault="00D1618B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14187E7E" w14:textId="77777777" w:rsidR="00D1618B" w:rsidRPr="008A4E84" w:rsidRDefault="00D1618B" w:rsidP="00D161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3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AB96871" w14:textId="77777777" w:rsidR="00D1618B" w:rsidRPr="008A4E84" w:rsidRDefault="00D1618B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7" w:type="dxa"/>
            <w:gridSpan w:val="2"/>
            <w:tcBorders>
              <w:top w:val="double" w:sz="4" w:space="0" w:color="auto"/>
            </w:tcBorders>
          </w:tcPr>
          <w:p w14:paraId="05E8612A" w14:textId="77777777" w:rsidR="00D1618B" w:rsidRPr="008A4E84" w:rsidRDefault="00D1618B" w:rsidP="00D1618B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34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1618B" w:rsidRPr="00BD74D7" w14:paraId="69144C32" w14:textId="77777777" w:rsidTr="00290300">
        <w:tc>
          <w:tcPr>
            <w:tcW w:w="6066" w:type="dxa"/>
          </w:tcPr>
          <w:p w14:paraId="554D2789" w14:textId="77777777" w:rsidR="00D1618B" w:rsidRPr="00BD74D7" w:rsidRDefault="00D1618B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D74D7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</w:t>
            </w: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0BF29EE5" w14:textId="01B702B1" w:rsidR="00D1618B" w:rsidRDefault="00462400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0.008</w:t>
            </w:r>
          </w:p>
        </w:tc>
        <w:tc>
          <w:tcPr>
            <w:tcW w:w="236" w:type="dxa"/>
          </w:tcPr>
          <w:p w14:paraId="75C66EC9" w14:textId="77777777" w:rsidR="00D1618B" w:rsidRDefault="00D1618B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gridSpan w:val="2"/>
            <w:tcBorders>
              <w:bottom w:val="double" w:sz="4" w:space="0" w:color="auto"/>
            </w:tcBorders>
          </w:tcPr>
          <w:p w14:paraId="58950CAE" w14:textId="68C6E8BD" w:rsidR="00D1618B" w:rsidRDefault="00D1618B" w:rsidP="00D1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0.00</w:t>
            </w:r>
            <w:r w:rsidR="00987F7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F54A4" w:rsidRPr="00BD74D7" w14:paraId="470B9BE5" w14:textId="77777777" w:rsidTr="00290300">
        <w:tc>
          <w:tcPr>
            <w:tcW w:w="6066" w:type="dxa"/>
          </w:tcPr>
          <w:p w14:paraId="6EAF710A" w14:textId="77777777" w:rsidR="000F54A4" w:rsidRPr="008A4E84" w:rsidRDefault="000F54A4" w:rsidP="009E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5B908591" w14:textId="77777777" w:rsidR="000F54A4" w:rsidRPr="008A4E84" w:rsidRDefault="000F54A4" w:rsidP="009E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260EC1C" w14:textId="77777777" w:rsidR="000F54A4" w:rsidRPr="008A4E84" w:rsidRDefault="000F54A4" w:rsidP="009E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7" w:type="dxa"/>
            <w:gridSpan w:val="2"/>
            <w:tcBorders>
              <w:top w:val="double" w:sz="4" w:space="0" w:color="auto"/>
            </w:tcBorders>
          </w:tcPr>
          <w:p w14:paraId="6B4EBF3E" w14:textId="77777777" w:rsidR="000F54A4" w:rsidRPr="008A4E84" w:rsidRDefault="000F54A4" w:rsidP="009E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F54A4" w:rsidRPr="00BD74D7" w14:paraId="3CBDE5B5" w14:textId="77777777" w:rsidTr="00817DC9">
        <w:tc>
          <w:tcPr>
            <w:tcW w:w="6066" w:type="dxa"/>
          </w:tcPr>
          <w:p w14:paraId="23686919" w14:textId="47C98AD2" w:rsidR="000F54A4" w:rsidRPr="00BD74D7" w:rsidRDefault="000F54A4" w:rsidP="000F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="00FB6D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เก้าเดือน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="00FF26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FF26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87" w:type="dxa"/>
          </w:tcPr>
          <w:p w14:paraId="7794B3CD" w14:textId="77777777" w:rsidR="000F54A4" w:rsidRDefault="000F54A4" w:rsidP="000F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C2C9DE" w14:textId="77777777" w:rsidR="000F54A4" w:rsidRDefault="000F54A4" w:rsidP="000F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gridSpan w:val="2"/>
          </w:tcPr>
          <w:p w14:paraId="31C71002" w14:textId="77777777" w:rsidR="000F54A4" w:rsidRDefault="000F54A4" w:rsidP="000F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AE4" w:rsidRPr="00BD74D7" w14:paraId="5FF8E74B" w14:textId="77777777" w:rsidTr="00817DC9">
        <w:tc>
          <w:tcPr>
            <w:tcW w:w="6066" w:type="dxa"/>
          </w:tcPr>
          <w:p w14:paraId="5C222772" w14:textId="152012FF" w:rsidR="002A1AE4" w:rsidRPr="00BD74D7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25502053" w14:textId="3A782CDC" w:rsidR="002A1AE4" w:rsidRDefault="00462400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5,382</w:t>
            </w:r>
          </w:p>
        </w:tc>
        <w:tc>
          <w:tcPr>
            <w:tcW w:w="236" w:type="dxa"/>
          </w:tcPr>
          <w:p w14:paraId="0DF4D6D0" w14:textId="77777777" w:rsidR="002A1AE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gridSpan w:val="2"/>
            <w:tcBorders>
              <w:bottom w:val="double" w:sz="4" w:space="0" w:color="auto"/>
            </w:tcBorders>
          </w:tcPr>
          <w:p w14:paraId="04E1A80E" w14:textId="40712E64" w:rsidR="002A1AE4" w:rsidRDefault="00987F70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6,602</w:t>
            </w:r>
          </w:p>
        </w:tc>
      </w:tr>
      <w:tr w:rsidR="002A1AE4" w:rsidRPr="00BD74D7" w14:paraId="1ED91EB1" w14:textId="77777777" w:rsidTr="00817DC9">
        <w:tc>
          <w:tcPr>
            <w:tcW w:w="6066" w:type="dxa"/>
          </w:tcPr>
          <w:p w14:paraId="6ACE09A7" w14:textId="77777777" w:rsidR="002A1AE4" w:rsidRPr="008A4E8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7D552A99" w14:textId="77777777" w:rsidR="002A1AE4" w:rsidRPr="008A4E8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750352E" w14:textId="77777777" w:rsidR="002A1AE4" w:rsidRPr="008A4E8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7" w:type="dxa"/>
            <w:gridSpan w:val="2"/>
            <w:tcBorders>
              <w:top w:val="double" w:sz="4" w:space="0" w:color="auto"/>
            </w:tcBorders>
          </w:tcPr>
          <w:p w14:paraId="6B14FA74" w14:textId="77777777" w:rsidR="002A1AE4" w:rsidRPr="008A4E8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A1AE4" w:rsidRPr="00BD74D7" w14:paraId="2C823140" w14:textId="77777777" w:rsidTr="00817DC9">
        <w:tc>
          <w:tcPr>
            <w:tcW w:w="6066" w:type="dxa"/>
          </w:tcPr>
          <w:p w14:paraId="0A7B2B2B" w14:textId="0A8572EB" w:rsidR="002A1AE4" w:rsidRPr="00BD74D7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3233D34F" w14:textId="2A8A5FCD" w:rsidR="002A1AE4" w:rsidRDefault="00404A29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236" w:type="dxa"/>
          </w:tcPr>
          <w:p w14:paraId="093E4A81" w14:textId="77777777" w:rsidR="002A1AE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gridSpan w:val="2"/>
            <w:tcBorders>
              <w:bottom w:val="double" w:sz="4" w:space="0" w:color="auto"/>
            </w:tcBorders>
          </w:tcPr>
          <w:p w14:paraId="35BCF14F" w14:textId="245F7E77" w:rsidR="002A1AE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</w:tr>
      <w:tr w:rsidR="002A1AE4" w:rsidRPr="00BD74D7" w14:paraId="4DCDE3F8" w14:textId="77777777" w:rsidTr="00817DC9">
        <w:tc>
          <w:tcPr>
            <w:tcW w:w="6066" w:type="dxa"/>
          </w:tcPr>
          <w:p w14:paraId="09CEC1EE" w14:textId="77777777" w:rsidR="002A1AE4" w:rsidRPr="008A4E8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5BF28D4B" w14:textId="77777777" w:rsidR="002A1AE4" w:rsidRPr="008A4E8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3235B2E" w14:textId="77777777" w:rsidR="002A1AE4" w:rsidRPr="008A4E8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87" w:type="dxa"/>
            <w:gridSpan w:val="2"/>
            <w:tcBorders>
              <w:top w:val="double" w:sz="4" w:space="0" w:color="auto"/>
            </w:tcBorders>
          </w:tcPr>
          <w:p w14:paraId="7E6D9A85" w14:textId="77777777" w:rsidR="002A1AE4" w:rsidRPr="008A4E8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A1AE4" w:rsidRPr="00BD74D7" w14:paraId="587B773A" w14:textId="77777777" w:rsidTr="00817DC9">
        <w:tc>
          <w:tcPr>
            <w:tcW w:w="6066" w:type="dxa"/>
          </w:tcPr>
          <w:p w14:paraId="5E7F9159" w14:textId="1399E1A3" w:rsidR="002A1AE4" w:rsidRPr="00BD74D7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74D7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</w:t>
            </w:r>
            <w:r w:rsidRPr="00BD74D7">
              <w:rPr>
                <w:rFonts w:ascii="Angsana New" w:hAnsi="Angsana New" w:hint="cs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14:paraId="5EF7EC9B" w14:textId="38D7DB3E" w:rsidR="002A1AE4" w:rsidRDefault="00462400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0.020</w:t>
            </w:r>
          </w:p>
        </w:tc>
        <w:tc>
          <w:tcPr>
            <w:tcW w:w="236" w:type="dxa"/>
          </w:tcPr>
          <w:p w14:paraId="683CD803" w14:textId="77777777" w:rsidR="002A1AE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gridSpan w:val="2"/>
            <w:tcBorders>
              <w:bottom w:val="double" w:sz="4" w:space="0" w:color="auto"/>
            </w:tcBorders>
          </w:tcPr>
          <w:p w14:paraId="0137E5E7" w14:textId="6D491622" w:rsidR="002A1AE4" w:rsidRDefault="002A1AE4" w:rsidP="002A1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</w:t>
            </w:r>
            <w:r w:rsidR="00987F70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</w:tbl>
    <w:p w14:paraId="4ABC03F6" w14:textId="77777777" w:rsidR="00817BC9" w:rsidRPr="00206AA7" w:rsidRDefault="00817BC9" w:rsidP="00ED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</w:rPr>
      </w:pPr>
    </w:p>
    <w:p w14:paraId="29F0E07E" w14:textId="77777777" w:rsidR="009921B0" w:rsidRPr="00B516E3" w:rsidRDefault="000A3735" w:rsidP="00747EE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B516E3">
        <w:rPr>
          <w:rFonts w:ascii="Angsana New" w:hAnsi="Angsana New"/>
          <w:b/>
          <w:bCs/>
          <w:sz w:val="30"/>
          <w:szCs w:val="30"/>
          <w:cs/>
        </w:rPr>
        <w:t>วงเงินสินเชื่อ</w:t>
      </w:r>
    </w:p>
    <w:p w14:paraId="18E0F95F" w14:textId="77777777" w:rsidR="00A767D9" w:rsidRPr="008A4E84" w:rsidRDefault="00A767D9" w:rsidP="00B1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09CB82D0" w14:textId="3382C1CB" w:rsidR="000A3735" w:rsidRPr="00B516E3" w:rsidRDefault="005959DB" w:rsidP="00B1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516E3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FF266F">
        <w:rPr>
          <w:rFonts w:ascii="Angsana New" w:hAnsi="Angsana New"/>
          <w:color w:val="000000"/>
          <w:sz w:val="30"/>
          <w:szCs w:val="30"/>
        </w:rPr>
        <w:t xml:space="preserve">30 </w:t>
      </w:r>
      <w:r w:rsidR="00FF266F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Pr="00B516E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11492" w:rsidRPr="00B516E3">
        <w:rPr>
          <w:rFonts w:ascii="Angsana New" w:hAnsi="Angsana New"/>
          <w:color w:val="000000"/>
          <w:sz w:val="30"/>
          <w:szCs w:val="30"/>
        </w:rPr>
        <w:t>256</w:t>
      </w:r>
      <w:r w:rsidR="00AD04C8">
        <w:rPr>
          <w:rFonts w:ascii="Angsana New" w:hAnsi="Angsana New"/>
          <w:color w:val="000000"/>
          <w:sz w:val="30"/>
          <w:szCs w:val="30"/>
        </w:rPr>
        <w:t>8</w:t>
      </w:r>
      <w:r w:rsidRPr="00B516E3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 w:rsidR="00011492" w:rsidRPr="00B516E3">
        <w:rPr>
          <w:rFonts w:ascii="Angsana New" w:hAnsi="Angsana New"/>
          <w:color w:val="000000"/>
          <w:sz w:val="30"/>
          <w:szCs w:val="30"/>
        </w:rPr>
        <w:t>31</w:t>
      </w:r>
      <w:r w:rsidRPr="00B516E3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011492" w:rsidRPr="00B516E3">
        <w:rPr>
          <w:rFonts w:ascii="Angsana New" w:hAnsi="Angsana New"/>
          <w:color w:val="000000"/>
          <w:sz w:val="30"/>
          <w:szCs w:val="30"/>
        </w:rPr>
        <w:t>256</w:t>
      </w:r>
      <w:r w:rsidR="00AD04C8">
        <w:rPr>
          <w:rFonts w:ascii="Angsana New" w:hAnsi="Angsana New"/>
          <w:color w:val="000000"/>
          <w:sz w:val="30"/>
          <w:szCs w:val="30"/>
        </w:rPr>
        <w:t>7</w:t>
      </w:r>
      <w:r w:rsidRPr="00B516E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3735" w:rsidRPr="00B516E3">
        <w:rPr>
          <w:rFonts w:ascii="Angsana New" w:hAnsi="Angsana New"/>
          <w:color w:val="000000"/>
          <w:sz w:val="30"/>
          <w:szCs w:val="30"/>
          <w:cs/>
        </w:rPr>
        <w:t>บริษัทมีวงเงินสินเชื่อจากธนาคารในประเทศ ดังนี้</w:t>
      </w:r>
    </w:p>
    <w:p w14:paraId="5F661C1C" w14:textId="77777777" w:rsidR="000A3735" w:rsidRPr="00E44E3B" w:rsidRDefault="000A3735" w:rsidP="00B1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47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293"/>
        <w:gridCol w:w="1474"/>
        <w:gridCol w:w="238"/>
        <w:gridCol w:w="1474"/>
      </w:tblGrid>
      <w:tr w:rsidR="00A62BF0" w:rsidRPr="00B516E3" w14:paraId="19326143" w14:textId="77777777" w:rsidTr="008A4E84">
        <w:trPr>
          <w:cantSplit/>
          <w:trHeight w:val="395"/>
          <w:tblHeader/>
        </w:trPr>
        <w:tc>
          <w:tcPr>
            <w:tcW w:w="6293" w:type="dxa"/>
          </w:tcPr>
          <w:p w14:paraId="6B514100" w14:textId="4EFA2C78" w:rsidR="00A62BF0" w:rsidRPr="00B516E3" w:rsidRDefault="00A62BF0" w:rsidP="00623455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14:paraId="27378D3F" w14:textId="77777777" w:rsidR="00A62BF0" w:rsidRPr="00B516E3" w:rsidRDefault="00A62BF0" w:rsidP="00623455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A62BF0" w:rsidRPr="00B516E3" w14:paraId="7488473C" w14:textId="77777777" w:rsidTr="008A4E84">
        <w:trPr>
          <w:trHeight w:val="175"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3CCA03BC" w14:textId="17E9300C" w:rsidR="00A62BF0" w:rsidRPr="00B516E3" w:rsidRDefault="00A62BF0" w:rsidP="00A6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2CFE0636" w14:textId="5B82B13A" w:rsidR="00A62BF0" w:rsidRPr="00B516E3" w:rsidRDefault="00FF266F" w:rsidP="0000077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284100F6" w14:textId="77777777" w:rsidR="00A62BF0" w:rsidRPr="00B516E3" w:rsidRDefault="00A62BF0" w:rsidP="0000077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60CEB1CF" w14:textId="77777777" w:rsidR="00A62BF0" w:rsidRPr="00B516E3" w:rsidRDefault="00011492" w:rsidP="0000077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31</w:t>
            </w:r>
            <w:r w:rsidR="00A62BF0" w:rsidRPr="00B516E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62BF0" w:rsidRPr="00B516E3" w14:paraId="64DD4194" w14:textId="77777777" w:rsidTr="008A4E84">
        <w:trPr>
          <w:trHeight w:val="175"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B21BE5C" w14:textId="77777777" w:rsidR="00A62BF0" w:rsidRPr="00B516E3" w:rsidRDefault="00A62BF0" w:rsidP="00A6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0A91C" w14:textId="77777777" w:rsidR="00A62BF0" w:rsidRPr="00B516E3" w:rsidRDefault="00FD263B" w:rsidP="002E647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256</w:t>
            </w:r>
            <w:r w:rsidR="00AD04C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0B48145" w14:textId="77777777" w:rsidR="00A62BF0" w:rsidRPr="00B516E3" w:rsidRDefault="00A62BF0" w:rsidP="0000077B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</w:tcPr>
          <w:p w14:paraId="57D015B2" w14:textId="77777777" w:rsidR="00A62BF0" w:rsidRPr="00B516E3" w:rsidRDefault="00011492" w:rsidP="00FD263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256</w:t>
            </w:r>
            <w:r w:rsidR="00AD04C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62BF0" w:rsidRPr="00B516E3" w14:paraId="2CCD36E0" w14:textId="77777777" w:rsidTr="008A4E84">
        <w:trPr>
          <w:trHeight w:val="175"/>
          <w:tblHeader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1729A488" w14:textId="77777777" w:rsidR="00A62BF0" w:rsidRPr="005D3792" w:rsidRDefault="00A62BF0" w:rsidP="00623455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9C01C" w14:textId="77777777" w:rsidR="00A62BF0" w:rsidRPr="005D3792" w:rsidRDefault="00A62BF0" w:rsidP="00623455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C6BCFAF" w14:textId="77777777" w:rsidR="00A62BF0" w:rsidRPr="005D3792" w:rsidRDefault="00A62BF0" w:rsidP="00623455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</w:tcPr>
          <w:p w14:paraId="3F0B3A6D" w14:textId="77777777" w:rsidR="00A62BF0" w:rsidRPr="005D3792" w:rsidRDefault="00A62BF0" w:rsidP="0062345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:rsidR="003020CC" w:rsidRPr="00B516E3" w14:paraId="1D3CF009" w14:textId="77777777" w:rsidTr="0037779B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EE998" w14:textId="77777777" w:rsidR="003020CC" w:rsidRPr="00B516E3" w:rsidRDefault="003020CC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144B3A" w14:textId="408955FF" w:rsidR="003020CC" w:rsidRPr="00B516E3" w:rsidRDefault="00C14C4B" w:rsidP="00812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31,000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F96D632" w14:textId="77777777" w:rsidR="003020CC" w:rsidRPr="00B516E3" w:rsidRDefault="003020CC" w:rsidP="003020CC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left w:val="nil"/>
              <w:bottom w:val="double" w:sz="4" w:space="0" w:color="auto"/>
              <w:right w:val="nil"/>
            </w:tcBorders>
          </w:tcPr>
          <w:p w14:paraId="08A42C1C" w14:textId="77777777" w:rsidR="003020CC" w:rsidRPr="00B516E3" w:rsidRDefault="003020CC" w:rsidP="00812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3020CC" w:rsidRPr="00B516E3" w14:paraId="332B7B4F" w14:textId="77777777" w:rsidTr="0037779B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A0F1D" w14:textId="2DD94E0F" w:rsidR="003020CC" w:rsidRPr="00B516E3" w:rsidRDefault="00C14C4B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020CC" w:rsidRPr="00B516E3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เลตเตอร์ออฟเครดิตและทรัสต์รีซีท</w:t>
            </w: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E529B56" w14:textId="20309B09" w:rsidR="003020CC" w:rsidRPr="00B516E3" w:rsidRDefault="00C14C4B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130,000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21DF6E1" w14:textId="77777777" w:rsidR="003020CC" w:rsidRPr="00B516E3" w:rsidRDefault="003020CC" w:rsidP="003020CC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294D7E6" w14:textId="718E70A2" w:rsidR="003020CC" w:rsidRPr="00B516E3" w:rsidRDefault="00C14C4B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  <w:r w:rsidR="003020CC" w:rsidRPr="00B516E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3020CC" w:rsidRPr="00B516E3" w14:paraId="2C2FC32C" w14:textId="77777777" w:rsidTr="0037779B">
        <w:trPr>
          <w:trHeight w:val="352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64DA2" w14:textId="77777777" w:rsidR="003020CC" w:rsidRPr="00B516E3" w:rsidRDefault="003020CC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67D01B7" w14:textId="5728618A" w:rsidR="003020CC" w:rsidRPr="00B516E3" w:rsidRDefault="00C14C4B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4B7965C" w14:textId="77777777" w:rsidR="003020CC" w:rsidRPr="00B516E3" w:rsidRDefault="003020CC" w:rsidP="003020CC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21008D6" w14:textId="77777777" w:rsidR="003020CC" w:rsidRPr="00B516E3" w:rsidRDefault="003020CC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7,277</w:t>
            </w:r>
          </w:p>
        </w:tc>
      </w:tr>
      <w:tr w:rsidR="003020CC" w:rsidRPr="00B516E3" w14:paraId="19CF0570" w14:textId="77777777" w:rsidTr="0037779B">
        <w:trPr>
          <w:trHeight w:val="4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F4920" w14:textId="77777777" w:rsidR="003020CC" w:rsidRPr="00B516E3" w:rsidRDefault="003020CC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16E3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58517CF" w14:textId="528FDC86" w:rsidR="003020CC" w:rsidRPr="00B516E3" w:rsidRDefault="00C14C4B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DEF291B" w14:textId="77777777" w:rsidR="003020CC" w:rsidRPr="00B516E3" w:rsidRDefault="003020CC" w:rsidP="003020CC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B08C087" w14:textId="77777777" w:rsidR="003020CC" w:rsidRPr="00B516E3" w:rsidRDefault="003020CC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B516E3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3020CC" w:rsidRPr="00B516E3" w14:paraId="034334FA" w14:textId="77777777" w:rsidTr="0037779B">
        <w:trPr>
          <w:trHeight w:val="4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0600C" w14:textId="77777777" w:rsidR="003020CC" w:rsidRPr="00B516E3" w:rsidRDefault="003020CC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บัตรเครดิต</w:t>
            </w: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D417557" w14:textId="174E8242" w:rsidR="003020CC" w:rsidRPr="00B516E3" w:rsidRDefault="00C14C4B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bookmarkStart w:id="0" w:name="_Hlk211869895"/>
            <w:r>
              <w:rPr>
                <w:rFonts w:ascii="Angsana New" w:hAnsi="Angsana New"/>
                <w:sz w:val="30"/>
                <w:szCs w:val="30"/>
              </w:rPr>
              <w:t>600</w:t>
            </w:r>
            <w:bookmarkEnd w:id="0"/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33F614C" w14:textId="77777777" w:rsidR="003020CC" w:rsidRPr="00B516E3" w:rsidRDefault="003020CC" w:rsidP="003020CC">
            <w:pPr>
              <w:tabs>
                <w:tab w:val="decimal" w:pos="972"/>
                <w:tab w:val="left" w:pos="1764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1848084" w14:textId="77777777" w:rsidR="003020CC" w:rsidRPr="00B516E3" w:rsidRDefault="003020CC" w:rsidP="0030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1,300</w:t>
            </w:r>
          </w:p>
        </w:tc>
      </w:tr>
    </w:tbl>
    <w:p w14:paraId="55845EF3" w14:textId="77777777" w:rsidR="00C14C4B" w:rsidRDefault="00C14C4B" w:rsidP="0063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u w:val="single"/>
        </w:rPr>
      </w:pPr>
    </w:p>
    <w:p w14:paraId="2CFABDA4" w14:textId="04028265" w:rsidR="00A325BC" w:rsidRPr="00B516E3" w:rsidRDefault="00A325BC" w:rsidP="0063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u w:val="single"/>
        </w:rPr>
      </w:pPr>
      <w:r w:rsidRPr="00B516E3">
        <w:rPr>
          <w:rFonts w:ascii="Angsana New" w:hAnsi="Angsana New"/>
          <w:sz w:val="30"/>
          <w:szCs w:val="30"/>
          <w:u w:val="single"/>
          <w:cs/>
        </w:rPr>
        <w:lastRenderedPageBreak/>
        <w:t>หลักประกันของวงเงินสินเชื่อ</w:t>
      </w:r>
    </w:p>
    <w:p w14:paraId="2A49F4B3" w14:textId="6E25F3AF" w:rsidR="00A325BC" w:rsidRPr="00B95670" w:rsidRDefault="00A325BC" w:rsidP="0063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23D52BD" w14:textId="5876FDAF" w:rsidR="00A325BC" w:rsidRPr="00B95670" w:rsidRDefault="00A325BC" w:rsidP="00A325BC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color w:val="000000"/>
          <w:sz w:val="30"/>
          <w:szCs w:val="30"/>
        </w:rPr>
      </w:pPr>
      <w:r w:rsidRPr="00B95670">
        <w:rPr>
          <w:rFonts w:ascii="Angsana New" w:hAnsi="Angsana New"/>
          <w:sz w:val="30"/>
          <w:szCs w:val="30"/>
          <w:cs/>
        </w:rPr>
        <w:t>เงินฝาก</w:t>
      </w:r>
      <w:r w:rsidR="008D5E4C" w:rsidRPr="00B95670">
        <w:rPr>
          <w:rFonts w:ascii="Angsana New" w:hAnsi="Angsana New" w:hint="cs"/>
          <w:sz w:val="30"/>
          <w:szCs w:val="30"/>
          <w:cs/>
        </w:rPr>
        <w:t xml:space="preserve">ธนาคารที่มีภาระค้ำประกันจำนวน </w:t>
      </w:r>
      <w:r w:rsidR="00C14C4B">
        <w:rPr>
          <w:rFonts w:ascii="Angsana New" w:hAnsi="Angsana New"/>
          <w:sz w:val="30"/>
          <w:szCs w:val="30"/>
        </w:rPr>
        <w:t>0.2</w:t>
      </w:r>
      <w:r w:rsidR="008D5E4C" w:rsidRPr="00B95670">
        <w:rPr>
          <w:rFonts w:ascii="Angsana New" w:hAnsi="Angsana New"/>
          <w:sz w:val="30"/>
          <w:szCs w:val="30"/>
        </w:rPr>
        <w:t xml:space="preserve"> </w:t>
      </w:r>
      <w:r w:rsidR="008D5E4C" w:rsidRPr="00B9567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B95670">
        <w:rPr>
          <w:rFonts w:ascii="Angsana New" w:hAnsi="Angsana New"/>
          <w:sz w:val="30"/>
          <w:szCs w:val="30"/>
          <w:cs/>
        </w:rPr>
        <w:t>ณ</w:t>
      </w:r>
      <w:r w:rsidR="00FD263B" w:rsidRPr="00B95670">
        <w:rPr>
          <w:rFonts w:ascii="Angsana New" w:hAnsi="Angsana New"/>
          <w:color w:val="FFFFFF"/>
          <w:sz w:val="30"/>
          <w:szCs w:val="30"/>
        </w:rPr>
        <w:t>-</w:t>
      </w:r>
      <w:r w:rsidRPr="00B95670">
        <w:rPr>
          <w:rFonts w:ascii="Angsana New" w:hAnsi="Angsana New"/>
          <w:sz w:val="30"/>
          <w:szCs w:val="30"/>
          <w:cs/>
        </w:rPr>
        <w:t>วันที่</w:t>
      </w:r>
      <w:r w:rsidR="00FD263B" w:rsidRPr="00B95670">
        <w:rPr>
          <w:rFonts w:ascii="Angsana New" w:hAnsi="Angsana New"/>
          <w:color w:val="FFFFFF"/>
          <w:sz w:val="30"/>
          <w:szCs w:val="30"/>
        </w:rPr>
        <w:t>-</w:t>
      </w:r>
      <w:r w:rsidR="00011492" w:rsidRPr="00B95670">
        <w:rPr>
          <w:rFonts w:ascii="Angsana New" w:hAnsi="Angsana New"/>
          <w:sz w:val="30"/>
          <w:szCs w:val="30"/>
        </w:rPr>
        <w:t>3</w:t>
      </w:r>
      <w:r w:rsidR="008A4E84" w:rsidRPr="00B95670">
        <w:rPr>
          <w:rFonts w:ascii="Angsana New" w:hAnsi="Angsana New"/>
          <w:sz w:val="30"/>
          <w:szCs w:val="30"/>
        </w:rPr>
        <w:t>0</w:t>
      </w:r>
      <w:r w:rsidR="00FD263B" w:rsidRPr="00B95670">
        <w:rPr>
          <w:rFonts w:ascii="Angsana New" w:hAnsi="Angsana New"/>
          <w:color w:val="FFFFFF"/>
          <w:sz w:val="30"/>
          <w:szCs w:val="30"/>
        </w:rPr>
        <w:t>-</w:t>
      </w:r>
      <w:r w:rsidR="00341448">
        <w:rPr>
          <w:rFonts w:ascii="Angsana New" w:hAnsi="Angsana New" w:hint="cs"/>
          <w:sz w:val="30"/>
          <w:szCs w:val="30"/>
          <w:cs/>
        </w:rPr>
        <w:t>กันยา</w:t>
      </w:r>
      <w:r w:rsidR="008A4E84" w:rsidRPr="00B95670">
        <w:rPr>
          <w:rFonts w:ascii="Angsana New" w:hAnsi="Angsana New" w:hint="cs"/>
          <w:sz w:val="30"/>
          <w:szCs w:val="30"/>
          <w:cs/>
        </w:rPr>
        <w:t>ยน</w:t>
      </w:r>
      <w:r w:rsidR="00FD263B" w:rsidRPr="00B95670">
        <w:rPr>
          <w:rFonts w:ascii="Angsana New" w:hAnsi="Angsana New"/>
          <w:color w:val="FFFFFF"/>
          <w:sz w:val="30"/>
          <w:szCs w:val="30"/>
        </w:rPr>
        <w:t>-</w:t>
      </w:r>
      <w:r w:rsidR="00011492" w:rsidRPr="00B95670">
        <w:rPr>
          <w:rFonts w:ascii="Angsana New" w:hAnsi="Angsana New"/>
          <w:sz w:val="30"/>
          <w:szCs w:val="30"/>
        </w:rPr>
        <w:t>256</w:t>
      </w:r>
      <w:r w:rsidR="008D5E4C" w:rsidRPr="00B95670">
        <w:rPr>
          <w:rFonts w:ascii="Angsana New" w:hAnsi="Angsana New"/>
          <w:sz w:val="30"/>
          <w:szCs w:val="30"/>
        </w:rPr>
        <w:t>8</w:t>
      </w:r>
      <w:r w:rsidR="00FD263B" w:rsidRPr="00B95670">
        <w:rPr>
          <w:rFonts w:ascii="Angsana New" w:hAnsi="Angsana New"/>
          <w:color w:val="FFFFFF"/>
          <w:sz w:val="30"/>
          <w:szCs w:val="30"/>
        </w:rPr>
        <w:t>-</w:t>
      </w:r>
      <w:r w:rsidR="00FD263B" w:rsidRPr="00B95670">
        <w:rPr>
          <w:rFonts w:ascii="Angsana New" w:hAnsi="Angsana New"/>
          <w:sz w:val="30"/>
          <w:szCs w:val="30"/>
          <w:cs/>
        </w:rPr>
        <w:t>และ</w:t>
      </w:r>
      <w:r w:rsidR="00C14C4B">
        <w:rPr>
          <w:rFonts w:ascii="Angsana New" w:hAnsi="Angsana New" w:hint="cs"/>
          <w:sz w:val="30"/>
          <w:szCs w:val="30"/>
          <w:cs/>
        </w:rPr>
        <w:t xml:space="preserve"> </w:t>
      </w:r>
      <w:r w:rsidR="00C14C4B">
        <w:rPr>
          <w:rFonts w:ascii="Angsana New" w:hAnsi="Angsana New"/>
          <w:sz w:val="30"/>
          <w:szCs w:val="30"/>
        </w:rPr>
        <w:t xml:space="preserve">2.1 </w:t>
      </w:r>
      <w:r w:rsidR="00C14C4B">
        <w:rPr>
          <w:rFonts w:ascii="Angsana New" w:hAnsi="Angsana New" w:hint="cs"/>
          <w:sz w:val="30"/>
          <w:szCs w:val="30"/>
          <w:cs/>
        </w:rPr>
        <w:t>ล้านบาท</w:t>
      </w:r>
      <w:r w:rsidR="00F617C3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="00FD263B" w:rsidRPr="00B95670">
        <w:rPr>
          <w:rFonts w:ascii="Angsana New" w:hAnsi="Angsana New"/>
          <w:color w:val="FFFFFF"/>
          <w:sz w:val="30"/>
          <w:szCs w:val="30"/>
        </w:rPr>
        <w:t>-</w:t>
      </w:r>
      <w:r w:rsidR="00011492" w:rsidRPr="00B95670">
        <w:rPr>
          <w:rFonts w:ascii="Angsana New" w:hAnsi="Angsana New"/>
          <w:sz w:val="30"/>
          <w:szCs w:val="30"/>
        </w:rPr>
        <w:t>31</w:t>
      </w:r>
      <w:r w:rsidR="00FD263B" w:rsidRPr="00C14C4B">
        <w:rPr>
          <w:rFonts w:ascii="Angsana New" w:hAnsi="Angsana New"/>
          <w:sz w:val="30"/>
          <w:szCs w:val="30"/>
          <w:cs/>
        </w:rPr>
        <w:t>ธันวาคม</w:t>
      </w:r>
      <w:r w:rsidR="00FD263B" w:rsidRPr="00C14C4B">
        <w:rPr>
          <w:rFonts w:ascii="Angsana New" w:hAnsi="Angsana New"/>
          <w:color w:val="FFFFFF"/>
          <w:sz w:val="30"/>
          <w:szCs w:val="30"/>
        </w:rPr>
        <w:t>-</w:t>
      </w:r>
      <w:r w:rsidR="00011492" w:rsidRPr="00C14C4B">
        <w:rPr>
          <w:rFonts w:ascii="Angsana New" w:hAnsi="Angsana New"/>
          <w:sz w:val="30"/>
          <w:szCs w:val="30"/>
        </w:rPr>
        <w:t>256</w:t>
      </w:r>
      <w:r w:rsidR="008D5E4C" w:rsidRPr="00C14C4B">
        <w:rPr>
          <w:rFonts w:ascii="Angsana New" w:hAnsi="Angsana New"/>
          <w:sz w:val="30"/>
          <w:szCs w:val="30"/>
        </w:rPr>
        <w:t>7</w:t>
      </w:r>
      <w:r w:rsidR="008D5E4C" w:rsidRPr="00C14C4B">
        <w:rPr>
          <w:rFonts w:ascii="Angsana New" w:hAnsi="Angsana New"/>
          <w:color w:val="000000"/>
          <w:sz w:val="30"/>
          <w:szCs w:val="30"/>
        </w:rPr>
        <w:t xml:space="preserve"> </w:t>
      </w:r>
      <w:r w:rsidR="008D5E4C" w:rsidRPr="00C14C4B">
        <w:rPr>
          <w:rFonts w:ascii="Angsana New" w:hAnsi="Angsana New"/>
          <w:color w:val="000000"/>
          <w:spacing w:val="-2"/>
          <w:sz w:val="30"/>
          <w:szCs w:val="30"/>
        </w:rPr>
        <w:t>(</w:t>
      </w:r>
      <w:r w:rsidR="008D5E4C" w:rsidRPr="00C14C4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อัตราดอกเบี้ยร้อยละ </w:t>
      </w:r>
      <w:r w:rsidR="008D5E4C" w:rsidRPr="00C14C4B">
        <w:rPr>
          <w:rFonts w:ascii="Angsana New" w:hAnsi="Angsana New"/>
          <w:color w:val="000000"/>
          <w:spacing w:val="-2"/>
          <w:sz w:val="30"/>
          <w:szCs w:val="30"/>
        </w:rPr>
        <w:t>0.</w:t>
      </w:r>
      <w:r w:rsidR="00067A63">
        <w:rPr>
          <w:rFonts w:ascii="Angsana New" w:hAnsi="Angsana New"/>
          <w:color w:val="000000"/>
          <w:spacing w:val="-2"/>
          <w:sz w:val="30"/>
          <w:szCs w:val="30"/>
        </w:rPr>
        <w:t>9</w:t>
      </w:r>
      <w:r w:rsidR="005C7888">
        <w:rPr>
          <w:rFonts w:ascii="Angsana New" w:hAnsi="Angsana New"/>
          <w:color w:val="000000"/>
          <w:spacing w:val="-2"/>
          <w:sz w:val="30"/>
          <w:szCs w:val="30"/>
        </w:rPr>
        <w:t>0</w:t>
      </w:r>
      <w:r w:rsidR="00D75231" w:rsidRPr="00C14C4B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8D5E4C" w:rsidRPr="00C14C4B">
        <w:rPr>
          <w:rFonts w:ascii="Angsana New" w:hAnsi="Angsana New" w:hint="cs"/>
          <w:color w:val="000000"/>
          <w:spacing w:val="-2"/>
          <w:sz w:val="30"/>
          <w:szCs w:val="30"/>
          <w:cs/>
        </w:rPr>
        <w:t>ต่อปี</w:t>
      </w:r>
      <w:r w:rsidR="007323DA" w:rsidRPr="00C14C4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ณ วันที่ </w:t>
      </w:r>
      <w:r w:rsidR="00FF266F" w:rsidRPr="00C14C4B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FF266F" w:rsidRPr="00C14C4B">
        <w:rPr>
          <w:rFonts w:ascii="Angsana New" w:hAnsi="Angsana New"/>
          <w:color w:val="000000"/>
          <w:spacing w:val="-2"/>
          <w:sz w:val="30"/>
          <w:szCs w:val="30"/>
          <w:cs/>
        </w:rPr>
        <w:t>กันยายน</w:t>
      </w:r>
      <w:r w:rsidR="007323DA" w:rsidRPr="00C14C4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7323DA" w:rsidRPr="00C14C4B">
        <w:rPr>
          <w:rFonts w:ascii="Angsana New" w:hAnsi="Angsana New"/>
          <w:color w:val="000000"/>
          <w:spacing w:val="-2"/>
          <w:sz w:val="30"/>
          <w:szCs w:val="30"/>
        </w:rPr>
        <w:t xml:space="preserve">2568 </w:t>
      </w:r>
      <w:r w:rsidR="00C57222" w:rsidRPr="00C14C4B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981FD9" w:rsidRPr="00C14C4B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และอัตราดอกเบี้ยร้อยละ</w:t>
      </w:r>
      <w:r w:rsidR="00981FD9" w:rsidRPr="00C14C4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81FD9" w:rsidRPr="00C14C4B">
        <w:rPr>
          <w:rFonts w:ascii="Angsana New" w:hAnsi="Angsana New"/>
          <w:color w:val="000000"/>
          <w:sz w:val="30"/>
          <w:szCs w:val="30"/>
        </w:rPr>
        <w:t>0.</w:t>
      </w:r>
      <w:r w:rsidR="002D414B" w:rsidRPr="00C14C4B">
        <w:rPr>
          <w:rFonts w:ascii="Angsana New" w:hAnsi="Angsana New"/>
          <w:color w:val="000000"/>
          <w:sz w:val="30"/>
          <w:szCs w:val="30"/>
        </w:rPr>
        <w:t>9</w:t>
      </w:r>
      <w:r w:rsidR="00981FD9" w:rsidRPr="00C14C4B">
        <w:rPr>
          <w:rFonts w:ascii="Angsana New" w:hAnsi="Angsana New"/>
          <w:color w:val="000000"/>
          <w:sz w:val="30"/>
          <w:szCs w:val="30"/>
        </w:rPr>
        <w:t xml:space="preserve">0 </w:t>
      </w:r>
      <w:r w:rsidR="00981FD9" w:rsidRPr="00C14C4B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120DF7">
        <w:rPr>
          <w:rFonts w:ascii="Angsana New" w:hAnsi="Angsana New"/>
          <w:color w:val="000000"/>
          <w:sz w:val="30"/>
          <w:szCs w:val="30"/>
        </w:rPr>
        <w:br/>
      </w:r>
      <w:r w:rsidR="00981FD9" w:rsidRPr="00C14C4B">
        <w:rPr>
          <w:rFonts w:ascii="Angsana New" w:hAnsi="Angsana New" w:hint="cs"/>
          <w:color w:val="000000"/>
          <w:sz w:val="30"/>
          <w:szCs w:val="30"/>
          <w:cs/>
        </w:rPr>
        <w:t>ร้อย</w:t>
      </w:r>
      <w:r w:rsidR="00981FD9" w:rsidRPr="00B95670">
        <w:rPr>
          <w:rFonts w:ascii="Angsana New" w:hAnsi="Angsana New" w:hint="cs"/>
          <w:color w:val="000000"/>
          <w:sz w:val="30"/>
          <w:szCs w:val="30"/>
          <w:cs/>
        </w:rPr>
        <w:t xml:space="preserve">ละ </w:t>
      </w:r>
      <w:r w:rsidR="00981FD9" w:rsidRPr="00B95670">
        <w:rPr>
          <w:rFonts w:ascii="Angsana New" w:hAnsi="Angsana New"/>
          <w:color w:val="000000"/>
          <w:sz w:val="30"/>
          <w:szCs w:val="30"/>
        </w:rPr>
        <w:t xml:space="preserve">1.15 </w:t>
      </w:r>
      <w:r w:rsidR="00981FD9" w:rsidRPr="00B95670">
        <w:rPr>
          <w:rFonts w:ascii="Angsana New" w:hAnsi="Angsana New" w:hint="cs"/>
          <w:color w:val="000000"/>
          <w:sz w:val="30"/>
          <w:szCs w:val="30"/>
          <w:cs/>
        </w:rPr>
        <w:t xml:space="preserve">ต่อปี ณ วันที่ </w:t>
      </w:r>
      <w:r w:rsidR="00981FD9" w:rsidRPr="00B95670">
        <w:rPr>
          <w:rFonts w:ascii="Angsana New" w:hAnsi="Angsana New"/>
          <w:color w:val="000000"/>
          <w:sz w:val="30"/>
          <w:szCs w:val="30"/>
        </w:rPr>
        <w:t xml:space="preserve">31 </w:t>
      </w:r>
      <w:r w:rsidR="00981FD9" w:rsidRPr="00B95670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981FD9" w:rsidRPr="00B95670">
        <w:rPr>
          <w:rFonts w:ascii="Angsana New" w:hAnsi="Angsana New"/>
          <w:color w:val="000000"/>
          <w:sz w:val="30"/>
          <w:szCs w:val="30"/>
        </w:rPr>
        <w:t>2567</w:t>
      </w:r>
      <w:r w:rsidR="008D5E4C" w:rsidRPr="00B95670">
        <w:rPr>
          <w:rFonts w:ascii="Angsana New" w:hAnsi="Angsana New"/>
          <w:color w:val="000000"/>
          <w:sz w:val="30"/>
          <w:szCs w:val="30"/>
        </w:rPr>
        <w:t>)</w:t>
      </w:r>
    </w:p>
    <w:p w14:paraId="3D2F4885" w14:textId="6EB2B515" w:rsidR="008D5E4C" w:rsidRPr="004B08C4" w:rsidRDefault="00981850" w:rsidP="004B08C4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 w:hint="cs"/>
          <w:sz w:val="30"/>
          <w:szCs w:val="30"/>
        </w:rPr>
      </w:pPr>
      <w:r w:rsidRPr="00B95670">
        <w:rPr>
          <w:rFonts w:ascii="Angsana New" w:hAnsi="Angsana New"/>
          <w:sz w:val="30"/>
          <w:szCs w:val="30"/>
          <w:cs/>
        </w:rPr>
        <w:t>ที่ดิน อาคารและอุปกรณ์ส่วนใหญ่ของบริษัท</w:t>
      </w:r>
    </w:p>
    <w:p w14:paraId="59FDF4E0" w14:textId="2FD872D1" w:rsidR="00DB0872" w:rsidRPr="00B95670" w:rsidRDefault="00DB0872" w:rsidP="00DB0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2E5CF31" w14:textId="06C247FF" w:rsidR="00DD4DAE" w:rsidRPr="00B95670" w:rsidRDefault="00DD4DAE" w:rsidP="00747EE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B95670">
        <w:rPr>
          <w:rFonts w:ascii="Angsana New" w:hAnsi="Angsana New" w:hint="cs"/>
          <w:b/>
          <w:bCs/>
          <w:sz w:val="30"/>
          <w:szCs w:val="30"/>
          <w:cs/>
        </w:rPr>
        <w:t>เงิน</w:t>
      </w:r>
      <w:r w:rsidR="005D366F" w:rsidRPr="00B95670">
        <w:rPr>
          <w:rFonts w:ascii="Angsana New" w:hAnsi="Angsana New" w:hint="cs"/>
          <w:b/>
          <w:bCs/>
          <w:sz w:val="30"/>
          <w:szCs w:val="30"/>
          <w:cs/>
        </w:rPr>
        <w:t>ปันผล</w:t>
      </w:r>
    </w:p>
    <w:p w14:paraId="6B2E3946" w14:textId="69FA233F" w:rsidR="005D366F" w:rsidRPr="00B95670" w:rsidRDefault="005D366F" w:rsidP="005D3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941F6AD" w14:textId="5654C02A" w:rsidR="002C2F89" w:rsidRPr="00B95670" w:rsidRDefault="002C2F89" w:rsidP="002C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7F1BD3" w:rsidRPr="00B95670">
        <w:rPr>
          <w:rFonts w:ascii="Angsana New" w:hAnsi="Angsana New"/>
          <w:spacing w:val="-2"/>
          <w:sz w:val="30"/>
          <w:szCs w:val="30"/>
        </w:rPr>
        <w:t>4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เมษายน </w:t>
      </w:r>
      <w:r w:rsidRPr="00B95670">
        <w:rPr>
          <w:rFonts w:ascii="Angsana New" w:hAnsi="Angsana New"/>
          <w:spacing w:val="-2"/>
          <w:sz w:val="30"/>
          <w:szCs w:val="30"/>
        </w:rPr>
        <w:t>256</w:t>
      </w:r>
      <w:r w:rsidR="00B72EE8" w:rsidRPr="00B95670">
        <w:rPr>
          <w:rFonts w:ascii="Angsana New" w:hAnsi="Angsana New"/>
          <w:spacing w:val="-2"/>
          <w:sz w:val="30"/>
          <w:szCs w:val="30"/>
        </w:rPr>
        <w:t>8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ผู้ถือหุ้นได้อนุมัติเงินปันผลจำนวน </w:t>
      </w:r>
      <w:r w:rsidR="00E05F25" w:rsidRPr="00B95670">
        <w:rPr>
          <w:rFonts w:ascii="Angsana New" w:hAnsi="Angsana New"/>
          <w:spacing w:val="-2"/>
          <w:sz w:val="30"/>
          <w:szCs w:val="30"/>
        </w:rPr>
        <w:t>10</w:t>
      </w:r>
      <w:r w:rsidRPr="00B95670">
        <w:rPr>
          <w:rFonts w:ascii="Angsana New" w:hAnsi="Angsana New"/>
          <w:spacing w:val="-2"/>
          <w:sz w:val="30"/>
          <w:szCs w:val="30"/>
        </w:rPr>
        <w:t>,</w:t>
      </w:r>
      <w:r w:rsidR="00E05F25" w:rsidRPr="00B95670">
        <w:rPr>
          <w:rFonts w:ascii="Angsana New" w:hAnsi="Angsana New"/>
          <w:spacing w:val="-2"/>
          <w:sz w:val="30"/>
          <w:szCs w:val="30"/>
        </w:rPr>
        <w:t>8</w:t>
      </w:r>
      <w:r w:rsidRPr="00B95670">
        <w:rPr>
          <w:rFonts w:ascii="Angsana New" w:hAnsi="Angsana New"/>
          <w:spacing w:val="-2"/>
          <w:sz w:val="30"/>
          <w:szCs w:val="30"/>
        </w:rPr>
        <w:t>00,000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บาท (</w:t>
      </w:r>
      <w:r w:rsidRPr="00B95670">
        <w:rPr>
          <w:rFonts w:ascii="Angsana New" w:hAnsi="Angsana New"/>
          <w:spacing w:val="-2"/>
          <w:sz w:val="30"/>
          <w:szCs w:val="30"/>
        </w:rPr>
        <w:t>270,000,000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หุ้น หุ้นละ </w:t>
      </w:r>
      <w:r w:rsidRPr="00B95670">
        <w:rPr>
          <w:rFonts w:ascii="Angsana New" w:hAnsi="Angsana New"/>
          <w:spacing w:val="-2"/>
          <w:sz w:val="30"/>
          <w:szCs w:val="30"/>
        </w:rPr>
        <w:t>0.</w:t>
      </w:r>
      <w:r w:rsidR="00503920" w:rsidRPr="00B95670">
        <w:rPr>
          <w:rFonts w:ascii="Angsana New" w:hAnsi="Angsana New"/>
          <w:spacing w:val="-2"/>
          <w:sz w:val="30"/>
          <w:szCs w:val="30"/>
        </w:rPr>
        <w:t>04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บาท) จากกำไรสำหรับปีสิ้นสุดวันที่ </w:t>
      </w:r>
      <w:r w:rsidRPr="00B95670">
        <w:rPr>
          <w:rFonts w:ascii="Angsana New" w:hAnsi="Angsana New"/>
          <w:spacing w:val="-2"/>
          <w:sz w:val="30"/>
          <w:szCs w:val="30"/>
        </w:rPr>
        <w:t>31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Pr="00B95670">
        <w:rPr>
          <w:rFonts w:ascii="Angsana New" w:hAnsi="Angsana New"/>
          <w:spacing w:val="-2"/>
          <w:sz w:val="30"/>
          <w:szCs w:val="30"/>
        </w:rPr>
        <w:t>256</w:t>
      </w:r>
      <w:r w:rsidR="00612DC4" w:rsidRPr="00B95670">
        <w:rPr>
          <w:rFonts w:ascii="Angsana New" w:hAnsi="Angsana New"/>
          <w:spacing w:val="-2"/>
          <w:sz w:val="30"/>
          <w:szCs w:val="30"/>
        </w:rPr>
        <w:t>7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สิทธิของผู้ถือหุ้นในการรับเงินปันผลมีจำนวน </w:t>
      </w:r>
      <w:r w:rsidR="00A411C3" w:rsidRPr="00B95670">
        <w:rPr>
          <w:rFonts w:ascii="Angsana New" w:hAnsi="Angsana New"/>
          <w:spacing w:val="-2"/>
          <w:sz w:val="30"/>
          <w:szCs w:val="30"/>
        </w:rPr>
        <w:t>10,798,8</w:t>
      </w:r>
      <w:r w:rsidR="00A60EB8" w:rsidRPr="00B95670">
        <w:rPr>
          <w:rFonts w:ascii="Angsana New" w:hAnsi="Angsana New"/>
          <w:spacing w:val="-2"/>
          <w:sz w:val="30"/>
          <w:szCs w:val="30"/>
        </w:rPr>
        <w:t>12</w:t>
      </w:r>
      <w:r w:rsidR="00A411C3" w:rsidRPr="00B95670">
        <w:rPr>
          <w:rFonts w:ascii="Angsana New" w:hAnsi="Angsana New"/>
          <w:spacing w:val="-2"/>
          <w:sz w:val="30"/>
          <w:szCs w:val="30"/>
        </w:rPr>
        <w:t xml:space="preserve"> 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>บาท</w:t>
      </w:r>
    </w:p>
    <w:p w14:paraId="49CD75EC" w14:textId="77777777" w:rsidR="005D366F" w:rsidRPr="00B95670" w:rsidRDefault="005D366F" w:rsidP="005D3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0D9C77B2" w14:textId="77777777" w:rsidR="00A411C3" w:rsidRPr="00B95670" w:rsidRDefault="00A411C3" w:rsidP="00A41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B95670">
        <w:rPr>
          <w:rFonts w:ascii="Angsana New" w:hAnsi="Angsana New"/>
          <w:spacing w:val="-2"/>
          <w:sz w:val="30"/>
          <w:szCs w:val="30"/>
        </w:rPr>
        <w:t>5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เมษายน </w:t>
      </w:r>
      <w:r w:rsidRPr="00B95670">
        <w:rPr>
          <w:rFonts w:ascii="Angsana New" w:hAnsi="Angsana New"/>
          <w:spacing w:val="-2"/>
          <w:sz w:val="30"/>
          <w:szCs w:val="30"/>
        </w:rPr>
        <w:t>2567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ผู้ถือหุ้นได้อนุมัติเงินปันผลจำนวน </w:t>
      </w:r>
      <w:r w:rsidRPr="00B95670">
        <w:rPr>
          <w:rFonts w:ascii="Angsana New" w:hAnsi="Angsana New"/>
          <w:spacing w:val="-2"/>
          <w:sz w:val="30"/>
          <w:szCs w:val="30"/>
        </w:rPr>
        <w:t>10,800,000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บาท (</w:t>
      </w:r>
      <w:r w:rsidRPr="00B95670">
        <w:rPr>
          <w:rFonts w:ascii="Angsana New" w:hAnsi="Angsana New"/>
          <w:spacing w:val="-2"/>
          <w:sz w:val="30"/>
          <w:szCs w:val="30"/>
        </w:rPr>
        <w:t>270,000,000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หุ้น หุ้นละ </w:t>
      </w:r>
      <w:r w:rsidRPr="00B95670">
        <w:rPr>
          <w:rFonts w:ascii="Angsana New" w:hAnsi="Angsana New"/>
          <w:spacing w:val="-2"/>
          <w:sz w:val="30"/>
          <w:szCs w:val="30"/>
        </w:rPr>
        <w:t>0.04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บาท) จากกำไรสำหรับปีสิ้นสุดวันที่ </w:t>
      </w:r>
      <w:r w:rsidRPr="00B95670">
        <w:rPr>
          <w:rFonts w:ascii="Angsana New" w:hAnsi="Angsana New"/>
          <w:spacing w:val="-2"/>
          <w:sz w:val="30"/>
          <w:szCs w:val="30"/>
        </w:rPr>
        <w:t>31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Pr="00B95670">
        <w:rPr>
          <w:rFonts w:ascii="Angsana New" w:hAnsi="Angsana New"/>
          <w:spacing w:val="-2"/>
          <w:sz w:val="30"/>
          <w:szCs w:val="30"/>
        </w:rPr>
        <w:t>2566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สิทธิของผู้ถือหุ้นในการรับเงินปันผลมีจำนวน </w:t>
      </w:r>
      <w:r w:rsidRPr="00B95670">
        <w:rPr>
          <w:rFonts w:ascii="Angsana New" w:hAnsi="Angsana New"/>
          <w:spacing w:val="-2"/>
          <w:sz w:val="30"/>
          <w:szCs w:val="30"/>
        </w:rPr>
        <w:t>10,798,880</w:t>
      </w:r>
      <w:r w:rsidRPr="00B95670">
        <w:rPr>
          <w:rFonts w:ascii="Angsana New" w:hAnsi="Angsana New" w:hint="cs"/>
          <w:spacing w:val="-2"/>
          <w:sz w:val="30"/>
          <w:szCs w:val="30"/>
          <w:cs/>
        </w:rPr>
        <w:t xml:space="preserve"> บาท</w:t>
      </w:r>
    </w:p>
    <w:p w14:paraId="5A3A8151" w14:textId="77777777" w:rsidR="002F0DBB" w:rsidRPr="00B95670" w:rsidRDefault="002F0DBB" w:rsidP="005D3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7EA8180D" w14:textId="35E164D3" w:rsidR="0035159D" w:rsidRPr="00B95670" w:rsidRDefault="0035159D" w:rsidP="00747EE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B95670">
        <w:rPr>
          <w:rFonts w:ascii="Angsana New" w:hAnsi="Angsana New"/>
          <w:b/>
          <w:bCs/>
          <w:sz w:val="30"/>
          <w:szCs w:val="30"/>
          <w:cs/>
        </w:rPr>
        <w:t>ข้อมูลจำแนกตามส่วนงาน</w:t>
      </w:r>
    </w:p>
    <w:p w14:paraId="11AFB365" w14:textId="77777777" w:rsidR="0035159D" w:rsidRPr="00B95670" w:rsidRDefault="0035159D" w:rsidP="0035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C81E928" w14:textId="77777777" w:rsidR="005C70F7" w:rsidRPr="00B95670" w:rsidRDefault="005C70F7" w:rsidP="00033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B95670">
        <w:rPr>
          <w:rFonts w:ascii="Angsana New" w:hAnsi="Angsana New"/>
          <w:spacing w:val="-2"/>
          <w:sz w:val="30"/>
          <w:szCs w:val="30"/>
          <w:cs/>
        </w:rPr>
        <w:t>บริษัทผลิตถุงพลาสติก</w:t>
      </w:r>
      <w:r w:rsidR="00DF65A4" w:rsidRPr="00B95670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="006251F4" w:rsidRPr="00B95670">
        <w:rPr>
          <w:rFonts w:ascii="Angsana New" w:hAnsi="Angsana New"/>
          <w:spacing w:val="-2"/>
          <w:sz w:val="30"/>
          <w:szCs w:val="30"/>
          <w:cs/>
        </w:rPr>
        <w:t xml:space="preserve">บรรจุอาหาร </w:t>
      </w:r>
      <w:r w:rsidR="00290A59" w:rsidRPr="00B95670">
        <w:rPr>
          <w:rFonts w:ascii="Angsana New" w:hAnsi="Angsana New"/>
          <w:spacing w:val="-2"/>
          <w:sz w:val="30"/>
          <w:szCs w:val="30"/>
          <w:cs/>
        </w:rPr>
        <w:t>ผลิตภัณฑ์พลาสติก</w:t>
      </w:r>
      <w:r w:rsidR="006251F4" w:rsidRPr="00B95670">
        <w:rPr>
          <w:rFonts w:ascii="Angsana New" w:hAnsi="Angsana New"/>
          <w:spacing w:val="-2"/>
          <w:sz w:val="30"/>
          <w:szCs w:val="30"/>
          <w:cs/>
        </w:rPr>
        <w:t>สำหรับห่อหุ้มอาหาร</w:t>
      </w:r>
      <w:r w:rsidR="00290A59" w:rsidRPr="00B95670">
        <w:rPr>
          <w:rFonts w:ascii="Angsana New" w:hAnsi="Angsana New"/>
          <w:spacing w:val="-2"/>
          <w:sz w:val="30"/>
          <w:szCs w:val="30"/>
          <w:cs/>
        </w:rPr>
        <w:t>และ</w:t>
      </w:r>
      <w:r w:rsidR="00DF65A4" w:rsidRPr="00B95670">
        <w:rPr>
          <w:rFonts w:ascii="Angsana New" w:hAnsi="Angsana New"/>
          <w:spacing w:val="-2"/>
          <w:sz w:val="30"/>
          <w:szCs w:val="30"/>
          <w:cs/>
        </w:rPr>
        <w:t>ผลิตภัณฑ์</w:t>
      </w:r>
      <w:r w:rsidR="006251F4" w:rsidRPr="00B95670">
        <w:rPr>
          <w:rFonts w:ascii="Angsana New" w:hAnsi="Angsana New"/>
          <w:spacing w:val="-2"/>
          <w:sz w:val="30"/>
          <w:szCs w:val="30"/>
          <w:cs/>
        </w:rPr>
        <w:t>กระดาษสำหรับบรรจุอาหาร</w:t>
      </w:r>
      <w:r w:rsidR="0086422F" w:rsidRPr="00B956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251F4" w:rsidRPr="00B95670">
        <w:rPr>
          <w:rFonts w:ascii="Angsana New" w:hAnsi="Angsana New"/>
          <w:spacing w:val="-2"/>
          <w:sz w:val="30"/>
          <w:szCs w:val="30"/>
          <w:cs/>
        </w:rPr>
        <w:t>และ</w:t>
      </w:r>
      <w:r w:rsidR="00290A59" w:rsidRPr="00B95670">
        <w:rPr>
          <w:rFonts w:ascii="Angsana New" w:hAnsi="Angsana New"/>
          <w:spacing w:val="-2"/>
          <w:sz w:val="30"/>
          <w:szCs w:val="30"/>
          <w:cs/>
        </w:rPr>
        <w:t>ขายผลิตภัณฑ์เหล่านี้</w:t>
      </w:r>
      <w:r w:rsidRPr="00B95670">
        <w:rPr>
          <w:rFonts w:ascii="Angsana New" w:hAnsi="Angsana New"/>
          <w:spacing w:val="-2"/>
          <w:sz w:val="30"/>
          <w:szCs w:val="30"/>
          <w:cs/>
        </w:rPr>
        <w:t>ในประเทศไทย ฝ่ายบริหารจึงพิจารณาว่าบริษัทมีส่วนงานดำเนินงานเพียงส่วนงานเดียว</w:t>
      </w:r>
    </w:p>
    <w:p w14:paraId="3EDA779A" w14:textId="77777777" w:rsidR="00654864" w:rsidRPr="00B95670" w:rsidRDefault="00654864" w:rsidP="00033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E2B2124" w14:textId="77777777" w:rsidR="00654864" w:rsidRPr="00B95670" w:rsidRDefault="00654864" w:rsidP="0065486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pacing w:val="-2"/>
          <w:sz w:val="30"/>
          <w:szCs w:val="30"/>
        </w:rPr>
      </w:pPr>
      <w:r w:rsidRPr="00B95670">
        <w:rPr>
          <w:rFonts w:ascii="Angsana New" w:hAnsi="Angsana New" w:hint="cs"/>
          <w:b/>
          <w:bCs/>
          <w:spacing w:val="-2"/>
          <w:sz w:val="30"/>
          <w:szCs w:val="30"/>
          <w:cs/>
        </w:rPr>
        <w:t>ภาระผูกพัน</w:t>
      </w:r>
    </w:p>
    <w:p w14:paraId="37A345E2" w14:textId="77777777" w:rsidR="00654864" w:rsidRPr="00B95670" w:rsidRDefault="00654864" w:rsidP="00654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pacing w:val="-2"/>
          <w:sz w:val="30"/>
          <w:szCs w:val="30"/>
        </w:rPr>
      </w:pPr>
    </w:p>
    <w:p w14:paraId="0DBCC6D9" w14:textId="75927842" w:rsidR="00654864" w:rsidRPr="00B95670" w:rsidRDefault="00654864" w:rsidP="00654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Angsana New" w:hAnsi="Angsana New"/>
          <w:sz w:val="30"/>
          <w:szCs w:val="30"/>
        </w:rPr>
      </w:pPr>
      <w:r w:rsidRPr="00B95670">
        <w:rPr>
          <w:rFonts w:ascii="Angsana New" w:eastAsia="Angsana New" w:hAnsi="Angsana New" w:hint="cs"/>
          <w:sz w:val="30"/>
          <w:szCs w:val="30"/>
          <w:cs/>
        </w:rPr>
        <w:t xml:space="preserve">ณ วันที่ </w:t>
      </w:r>
      <w:r w:rsidR="00FF266F">
        <w:rPr>
          <w:rFonts w:ascii="Angsana New" w:eastAsia="Angsana New" w:hAnsi="Angsana New"/>
          <w:sz w:val="30"/>
          <w:szCs w:val="30"/>
        </w:rPr>
        <w:t xml:space="preserve">30 </w:t>
      </w:r>
      <w:r w:rsidR="00FF266F">
        <w:rPr>
          <w:rFonts w:ascii="Angsana New" w:eastAsia="Angsana New" w:hAnsi="Angsana New"/>
          <w:sz w:val="30"/>
          <w:szCs w:val="30"/>
          <w:cs/>
        </w:rPr>
        <w:t>กันยายน</w:t>
      </w:r>
      <w:r w:rsidRPr="00B95670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B95670">
        <w:rPr>
          <w:rFonts w:ascii="Angsana New" w:eastAsia="Angsana New" w:hAnsi="Angsana New"/>
          <w:sz w:val="30"/>
          <w:szCs w:val="30"/>
        </w:rPr>
        <w:t xml:space="preserve">2568 </w:t>
      </w:r>
      <w:r w:rsidRPr="00B95670">
        <w:rPr>
          <w:rFonts w:ascii="Angsana New" w:eastAsia="Angsana New" w:hAnsi="Angsana New" w:hint="cs"/>
          <w:sz w:val="30"/>
          <w:szCs w:val="30"/>
          <w:cs/>
        </w:rPr>
        <w:t>บริษัทมีภาระผูกพันตามสัญญาการปรับปรุงประสิทธิภาพพลังงานเป็นจำนวนเงิน</w:t>
      </w:r>
      <w:r w:rsidRPr="0034332A">
        <w:rPr>
          <w:rFonts w:ascii="Angsana New" w:eastAsia="Angsana New" w:hAnsi="Angsana New" w:hint="cs"/>
          <w:sz w:val="30"/>
          <w:szCs w:val="30"/>
          <w:cs/>
        </w:rPr>
        <w:t xml:space="preserve">รวม </w:t>
      </w:r>
      <w:r w:rsidR="005A2BA2" w:rsidRPr="0034332A">
        <w:rPr>
          <w:rFonts w:ascii="Angsana New" w:eastAsia="Angsana New" w:hAnsi="Angsana New"/>
          <w:sz w:val="30"/>
          <w:szCs w:val="30"/>
        </w:rPr>
        <w:t>1</w:t>
      </w:r>
      <w:r w:rsidR="00475C86" w:rsidRPr="0034332A">
        <w:rPr>
          <w:rFonts w:ascii="Angsana New" w:eastAsia="Angsana New" w:hAnsi="Angsana New"/>
          <w:sz w:val="30"/>
          <w:szCs w:val="30"/>
        </w:rPr>
        <w:t>.</w:t>
      </w:r>
      <w:r w:rsidR="0034332A" w:rsidRPr="0034332A">
        <w:rPr>
          <w:rFonts w:ascii="Angsana New" w:eastAsia="Angsana New" w:hAnsi="Angsana New"/>
          <w:sz w:val="30"/>
          <w:szCs w:val="30"/>
        </w:rPr>
        <w:t>9</w:t>
      </w:r>
      <w:r w:rsidR="0034332A">
        <w:rPr>
          <w:rFonts w:ascii="Angsana New" w:eastAsia="Angsana New" w:hAnsi="Angsana New"/>
          <w:sz w:val="30"/>
          <w:szCs w:val="30"/>
        </w:rPr>
        <w:t xml:space="preserve"> </w:t>
      </w:r>
      <w:r w:rsidRPr="00B95670">
        <w:rPr>
          <w:rFonts w:ascii="Angsana New" w:eastAsia="Angsana New" w:hAnsi="Angsana New" w:hint="cs"/>
          <w:sz w:val="30"/>
          <w:szCs w:val="30"/>
          <w:cs/>
        </w:rPr>
        <w:t>ล้านบาท</w:t>
      </w:r>
    </w:p>
    <w:p w14:paraId="1A0A3743" w14:textId="77777777" w:rsidR="00A54479" w:rsidRPr="00B95670" w:rsidRDefault="00A54479" w:rsidP="005C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1767374" w14:textId="77777777" w:rsidR="00893BF2" w:rsidRPr="00B95670" w:rsidRDefault="00AF785F" w:rsidP="00501AA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B95670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5C411B" w:rsidRPr="00B95670">
        <w:rPr>
          <w:rFonts w:ascii="Angsana New" w:hAnsi="Angsana New"/>
          <w:b/>
          <w:bCs/>
          <w:sz w:val="30"/>
          <w:szCs w:val="30"/>
          <w:cs/>
        </w:rPr>
        <w:t>ข้อมูลทาง</w:t>
      </w:r>
      <w:r w:rsidR="00893BF2" w:rsidRPr="00B95670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8F7F1D" w:rsidRPr="00B95670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18381E55" w14:textId="77777777" w:rsidR="00893BF2" w:rsidRPr="00B95670" w:rsidRDefault="00893BF2" w:rsidP="00893BF2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BF059A7" w14:textId="51E54C54" w:rsidR="00893BF2" w:rsidRPr="00B95670" w:rsidRDefault="00501AA8" w:rsidP="00893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95670">
        <w:rPr>
          <w:rFonts w:ascii="Angsana New" w:hAnsi="Angsana New"/>
          <w:sz w:val="30"/>
          <w:szCs w:val="30"/>
          <w:cs/>
        </w:rPr>
        <w:t>ข้อมูลทาง</w:t>
      </w:r>
      <w:r w:rsidR="00893BF2" w:rsidRPr="00B95670">
        <w:rPr>
          <w:rFonts w:ascii="Angsana New" w:hAnsi="Angsana New"/>
          <w:sz w:val="30"/>
          <w:szCs w:val="30"/>
          <w:cs/>
        </w:rPr>
        <w:t>การเงิน</w:t>
      </w:r>
      <w:r w:rsidRPr="00B95670">
        <w:rPr>
          <w:rFonts w:ascii="Angsana New" w:hAnsi="Angsana New"/>
          <w:sz w:val="30"/>
          <w:szCs w:val="30"/>
          <w:cs/>
        </w:rPr>
        <w:t>ระหว่างกาล</w:t>
      </w:r>
      <w:r w:rsidR="00893BF2" w:rsidRPr="00B95670">
        <w:rPr>
          <w:rFonts w:ascii="Angsana New" w:hAnsi="Angsana New"/>
          <w:sz w:val="30"/>
          <w:szCs w:val="30"/>
          <w:cs/>
        </w:rPr>
        <w:t>นี้ได้รั</w:t>
      </w:r>
      <w:r w:rsidR="005F7614" w:rsidRPr="00B95670">
        <w:rPr>
          <w:rFonts w:ascii="Angsana New" w:hAnsi="Angsana New"/>
          <w:sz w:val="30"/>
          <w:szCs w:val="30"/>
          <w:cs/>
        </w:rPr>
        <w:t>บการอนุมัต</w:t>
      </w:r>
      <w:r w:rsidR="00D94037" w:rsidRPr="00B95670">
        <w:rPr>
          <w:rFonts w:ascii="Angsana New" w:hAnsi="Angsana New"/>
          <w:sz w:val="30"/>
          <w:szCs w:val="30"/>
          <w:cs/>
        </w:rPr>
        <w:t>ิให้ออกโดย</w:t>
      </w:r>
      <w:r w:rsidR="003B4BD7" w:rsidRPr="00B95670">
        <w:rPr>
          <w:rFonts w:ascii="Angsana New" w:hAnsi="Angsana New"/>
          <w:sz w:val="30"/>
          <w:szCs w:val="30"/>
          <w:cs/>
        </w:rPr>
        <w:t>คณะ</w:t>
      </w:r>
      <w:r w:rsidR="00893BF2" w:rsidRPr="00B95670">
        <w:rPr>
          <w:rFonts w:ascii="Angsana New" w:hAnsi="Angsana New"/>
          <w:sz w:val="30"/>
          <w:szCs w:val="30"/>
          <w:cs/>
        </w:rPr>
        <w:t xml:space="preserve">กรรมการของบริษัทเมื่อวันที่ </w:t>
      </w:r>
      <w:r w:rsidR="00256537">
        <w:rPr>
          <w:rFonts w:ascii="Angsana New" w:hAnsi="Angsana New"/>
          <w:sz w:val="30"/>
          <w:szCs w:val="30"/>
        </w:rPr>
        <w:t>6</w:t>
      </w:r>
      <w:r w:rsidR="00286F96" w:rsidRPr="00B95670">
        <w:rPr>
          <w:rFonts w:ascii="Angsana New" w:hAnsi="Angsana New"/>
          <w:sz w:val="30"/>
          <w:szCs w:val="30"/>
        </w:rPr>
        <w:t xml:space="preserve"> </w:t>
      </w:r>
      <w:r w:rsidR="00256537">
        <w:rPr>
          <w:rFonts w:ascii="Angsana New" w:hAnsi="Angsana New" w:hint="cs"/>
          <w:sz w:val="30"/>
          <w:szCs w:val="30"/>
          <w:cs/>
        </w:rPr>
        <w:t>พฤ</w:t>
      </w:r>
      <w:r w:rsidR="00973021">
        <w:rPr>
          <w:rFonts w:ascii="Angsana New" w:hAnsi="Angsana New" w:hint="cs"/>
          <w:sz w:val="30"/>
          <w:szCs w:val="30"/>
          <w:cs/>
        </w:rPr>
        <w:t>ศ</w:t>
      </w:r>
      <w:r w:rsidR="00256537">
        <w:rPr>
          <w:rFonts w:ascii="Angsana New" w:hAnsi="Angsana New" w:hint="cs"/>
          <w:sz w:val="30"/>
          <w:szCs w:val="30"/>
          <w:cs/>
        </w:rPr>
        <w:t>จิกายน</w:t>
      </w:r>
      <w:r w:rsidR="00571F8A" w:rsidRPr="00B95670">
        <w:rPr>
          <w:rFonts w:ascii="Angsana New" w:hAnsi="Angsana New"/>
          <w:sz w:val="30"/>
          <w:szCs w:val="30"/>
          <w:cs/>
        </w:rPr>
        <w:t xml:space="preserve"> </w:t>
      </w:r>
      <w:r w:rsidR="003B4BD7" w:rsidRPr="00B95670">
        <w:rPr>
          <w:rFonts w:ascii="Angsana New" w:hAnsi="Angsana New"/>
          <w:sz w:val="30"/>
          <w:szCs w:val="30"/>
        </w:rPr>
        <w:t>256</w:t>
      </w:r>
      <w:r w:rsidR="008D5E4C" w:rsidRPr="00B95670">
        <w:rPr>
          <w:rFonts w:ascii="Angsana New" w:hAnsi="Angsana New"/>
          <w:sz w:val="30"/>
          <w:szCs w:val="30"/>
        </w:rPr>
        <w:t>8</w:t>
      </w:r>
    </w:p>
    <w:sectPr w:rsidR="00893BF2" w:rsidRPr="00B95670" w:rsidSect="00017AC8">
      <w:headerReference w:type="first" r:id="rId12"/>
      <w:footerReference w:type="first" r:id="rId13"/>
      <w:pgSz w:w="11909" w:h="16834" w:code="9"/>
      <w:pgMar w:top="1440" w:right="1136" w:bottom="567" w:left="1440" w:header="992" w:footer="374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3A219" w14:textId="77777777" w:rsidR="009E3E33" w:rsidRDefault="009E3E33">
      <w:r>
        <w:separator/>
      </w:r>
    </w:p>
  </w:endnote>
  <w:endnote w:type="continuationSeparator" w:id="0">
    <w:p w14:paraId="70862EC8" w14:textId="77777777" w:rsidR="009E3E33" w:rsidRDefault="009E3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1F25F" w14:textId="77777777" w:rsidR="00550B0A" w:rsidRPr="00BE430E" w:rsidRDefault="00550B0A">
    <w:pPr>
      <w:pStyle w:val="Footer"/>
      <w:jc w:val="right"/>
      <w:rPr>
        <w:rFonts w:ascii="Angsana New" w:hAnsi="Angsana New"/>
        <w:sz w:val="30"/>
        <w:szCs w:val="30"/>
      </w:rPr>
    </w:pPr>
    <w:r w:rsidRPr="00BE430E">
      <w:rPr>
        <w:rFonts w:ascii="Angsana New" w:hAnsi="Angsana New"/>
        <w:sz w:val="30"/>
        <w:szCs w:val="30"/>
      </w:rPr>
      <w:fldChar w:fldCharType="begin"/>
    </w:r>
    <w:r w:rsidRPr="00BE430E">
      <w:rPr>
        <w:rFonts w:ascii="Angsana New" w:hAnsi="Angsana New"/>
        <w:sz w:val="30"/>
        <w:szCs w:val="30"/>
      </w:rPr>
      <w:instrText xml:space="preserve"> PAGE   \* MERGEFORMAT </w:instrText>
    </w:r>
    <w:r w:rsidRPr="00BE430E">
      <w:rPr>
        <w:rFonts w:ascii="Angsana New" w:hAnsi="Angsana New"/>
        <w:sz w:val="30"/>
        <w:szCs w:val="30"/>
      </w:rPr>
      <w:fldChar w:fldCharType="separate"/>
    </w:r>
    <w:r w:rsidR="00591354">
      <w:rPr>
        <w:rFonts w:ascii="Angsana New" w:hAnsi="Angsana New"/>
        <w:noProof/>
        <w:sz w:val="30"/>
        <w:szCs w:val="30"/>
      </w:rPr>
      <w:t>1</w:t>
    </w:r>
    <w:r w:rsidR="00591354">
      <w:rPr>
        <w:rFonts w:ascii="Angsana New" w:hAnsi="Angsana New"/>
        <w:noProof/>
        <w:sz w:val="30"/>
        <w:szCs w:val="30"/>
      </w:rPr>
      <w:t>3</w:t>
    </w:r>
    <w:r w:rsidRPr="00BE430E">
      <w:rPr>
        <w:rFonts w:ascii="Angsana New" w:hAnsi="Angsana New"/>
        <w:sz w:val="30"/>
        <w:szCs w:val="30"/>
      </w:rPr>
      <w:fldChar w:fldCharType="end"/>
    </w:r>
  </w:p>
  <w:p w14:paraId="42BBE53A" w14:textId="77777777" w:rsidR="00550B0A" w:rsidRDefault="00550B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975F5" w14:textId="77777777" w:rsidR="00550B0A" w:rsidRPr="00BE430E" w:rsidRDefault="00550B0A" w:rsidP="00DD540B">
    <w:pPr>
      <w:pStyle w:val="Footer"/>
      <w:jc w:val="right"/>
      <w:rPr>
        <w:rFonts w:ascii="Angsana New" w:hAnsi="Angsana New"/>
        <w:sz w:val="30"/>
        <w:szCs w:val="30"/>
      </w:rPr>
    </w:pPr>
    <w:r w:rsidRPr="00BE430E">
      <w:rPr>
        <w:rFonts w:ascii="Angsana New" w:hAnsi="Angsana New"/>
        <w:sz w:val="30"/>
        <w:szCs w:val="30"/>
      </w:rPr>
      <w:fldChar w:fldCharType="begin"/>
    </w:r>
    <w:r w:rsidRPr="00BE430E">
      <w:rPr>
        <w:rFonts w:ascii="Angsana New" w:hAnsi="Angsana New"/>
        <w:sz w:val="30"/>
        <w:szCs w:val="30"/>
      </w:rPr>
      <w:instrText xml:space="preserve"> PAGE   \* MERGEFORMAT </w:instrText>
    </w:r>
    <w:r w:rsidRPr="00BE430E">
      <w:rPr>
        <w:rFonts w:ascii="Angsana New" w:hAnsi="Angsana New"/>
        <w:sz w:val="30"/>
        <w:szCs w:val="30"/>
      </w:rPr>
      <w:fldChar w:fldCharType="separate"/>
    </w:r>
    <w:r w:rsidR="00591354">
      <w:rPr>
        <w:rFonts w:ascii="Angsana New" w:hAnsi="Angsana New"/>
        <w:noProof/>
        <w:sz w:val="30"/>
        <w:szCs w:val="30"/>
      </w:rPr>
      <w:t>9</w:t>
    </w:r>
    <w:r w:rsidRPr="00BE430E">
      <w:rPr>
        <w:rFonts w:ascii="Angsana New" w:hAnsi="Angsana New"/>
        <w:sz w:val="30"/>
        <w:szCs w:val="30"/>
      </w:rPr>
      <w:fldChar w:fldCharType="end"/>
    </w:r>
  </w:p>
  <w:p w14:paraId="630F2FF6" w14:textId="77777777" w:rsidR="00550B0A" w:rsidRDefault="00550B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DE813" w14:textId="77777777" w:rsidR="00550B0A" w:rsidRPr="00BE430E" w:rsidRDefault="00550B0A" w:rsidP="00DD540B">
    <w:pPr>
      <w:pStyle w:val="Footer"/>
      <w:jc w:val="right"/>
      <w:rPr>
        <w:rFonts w:ascii="Angsana New" w:hAnsi="Angsana New"/>
        <w:sz w:val="30"/>
        <w:szCs w:val="30"/>
      </w:rPr>
    </w:pPr>
    <w:r w:rsidRPr="00BE430E">
      <w:rPr>
        <w:rFonts w:ascii="Angsana New" w:hAnsi="Angsana New"/>
        <w:sz w:val="30"/>
        <w:szCs w:val="30"/>
      </w:rPr>
      <w:fldChar w:fldCharType="begin"/>
    </w:r>
    <w:r w:rsidRPr="00BE430E">
      <w:rPr>
        <w:rFonts w:ascii="Angsana New" w:hAnsi="Angsana New"/>
        <w:sz w:val="30"/>
        <w:szCs w:val="30"/>
      </w:rPr>
      <w:instrText xml:space="preserve"> PAGE   \* MERGEFORMAT </w:instrText>
    </w:r>
    <w:r w:rsidRPr="00BE430E">
      <w:rPr>
        <w:rFonts w:ascii="Angsana New" w:hAnsi="Angsana New"/>
        <w:sz w:val="30"/>
        <w:szCs w:val="30"/>
      </w:rPr>
      <w:fldChar w:fldCharType="separate"/>
    </w:r>
    <w:r w:rsidR="00591354">
      <w:rPr>
        <w:rFonts w:ascii="Angsana New" w:hAnsi="Angsana New"/>
        <w:noProof/>
        <w:sz w:val="30"/>
        <w:szCs w:val="30"/>
      </w:rPr>
      <w:t>1</w:t>
    </w:r>
    <w:r w:rsidR="00591354">
      <w:rPr>
        <w:rFonts w:ascii="Angsana New" w:hAnsi="Angsana New"/>
        <w:noProof/>
        <w:sz w:val="30"/>
        <w:szCs w:val="30"/>
      </w:rPr>
      <w:t>0</w:t>
    </w:r>
    <w:r w:rsidRPr="00BE430E">
      <w:rPr>
        <w:rFonts w:ascii="Angsana New" w:hAnsi="Angsana New"/>
        <w:sz w:val="30"/>
        <w:szCs w:val="30"/>
      </w:rPr>
      <w:fldChar w:fldCharType="end"/>
    </w:r>
  </w:p>
  <w:p w14:paraId="50CCE935" w14:textId="77777777" w:rsidR="00550B0A" w:rsidRDefault="00550B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62C5B" w14:textId="77777777" w:rsidR="009E3E33" w:rsidRDefault="009E3E33">
      <w:r>
        <w:separator/>
      </w:r>
    </w:p>
  </w:footnote>
  <w:footnote w:type="continuationSeparator" w:id="0">
    <w:p w14:paraId="06141207" w14:textId="77777777" w:rsidR="009E3E33" w:rsidRDefault="009E3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636F" w14:textId="30C8A64A" w:rsidR="00550B0A" w:rsidRDefault="00550B0A" w:rsidP="00BC35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B91330">
      <w:rPr>
        <w:rFonts w:ascii="Angsana New" w:hAnsi="Angsana New"/>
        <w:b/>
        <w:bCs/>
        <w:sz w:val="32"/>
        <w:szCs w:val="32"/>
        <w:cs/>
      </w:rPr>
      <w:t>บริษัท ไทยอุตสาหกรรมพลาสติก (</w:t>
    </w:r>
    <w:r w:rsidR="00011492" w:rsidRPr="00011492">
      <w:rPr>
        <w:rFonts w:ascii="Angsana New" w:hAnsi="Angsana New"/>
        <w:b/>
        <w:bCs/>
        <w:sz w:val="32"/>
        <w:szCs w:val="32"/>
      </w:rPr>
      <w:t>1994</w:t>
    </w:r>
    <w:r w:rsidRPr="00B91330">
      <w:rPr>
        <w:rFonts w:ascii="Angsana New" w:hAnsi="Angsana New"/>
        <w:b/>
        <w:bCs/>
        <w:sz w:val="32"/>
        <w:szCs w:val="32"/>
        <w:cs/>
      </w:rPr>
      <w:t>) จำกัด</w:t>
    </w:r>
    <w:r>
      <w:rPr>
        <w:rFonts w:ascii="Angsana New" w:hAnsi="Angsana New" w:hint="cs"/>
        <w:b/>
        <w:bCs/>
        <w:sz w:val="34"/>
        <w:szCs w:val="34"/>
        <w:cs/>
      </w:rPr>
      <w:t xml:space="preserve"> </w:t>
    </w:r>
    <w:r w:rsidRPr="007C30F5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4"/>
        <w:szCs w:val="34"/>
        <w:cs/>
      </w:rPr>
      <w:tab/>
    </w:r>
  </w:p>
  <w:p w14:paraId="3D955977" w14:textId="77777777" w:rsidR="00550B0A" w:rsidRPr="00501AA8" w:rsidRDefault="00550B0A" w:rsidP="00BC35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2595F04A" w14:textId="6DA59E51" w:rsidR="00550B0A" w:rsidRDefault="00550B0A" w:rsidP="00BC35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="00FF266F">
      <w:rPr>
        <w:rFonts w:ascii="Angsana New" w:hAnsi="Angsana New"/>
        <w:b/>
        <w:bCs/>
        <w:sz w:val="32"/>
        <w:szCs w:val="32"/>
      </w:rPr>
      <w:t xml:space="preserve">30 </w:t>
    </w:r>
    <w:r w:rsidR="00FF266F">
      <w:rPr>
        <w:rFonts w:ascii="Angsana New" w:hAnsi="Angsana New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11492" w:rsidRPr="00011492">
      <w:rPr>
        <w:rFonts w:ascii="Angsana New" w:hAnsi="Angsana New" w:hint="cs"/>
        <w:b/>
        <w:bCs/>
        <w:sz w:val="32"/>
        <w:szCs w:val="32"/>
      </w:rPr>
      <w:t>256</w:t>
    </w:r>
    <w:r w:rsidR="00AF6EE1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011492" w:rsidRPr="00011492">
      <w:rPr>
        <w:rFonts w:ascii="Angsana New" w:hAnsi="Angsana New" w:hint="cs"/>
        <w:b/>
        <w:bCs/>
        <w:sz w:val="32"/>
        <w:szCs w:val="32"/>
      </w:rPr>
      <w:t>256</w:t>
    </w:r>
    <w:r w:rsidR="00AF6EE1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04301A5B" w14:textId="77777777" w:rsidR="00550B0A" w:rsidRDefault="00550B0A" w:rsidP="00BC35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011492" w:rsidRPr="0001149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F6EE1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(ตรวจสอบแล้ว)</w:t>
    </w:r>
  </w:p>
  <w:p w14:paraId="446FD5DF" w14:textId="77777777" w:rsidR="00550B0A" w:rsidRDefault="00550B0A" w:rsidP="001F18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</w:p>
  <w:p w14:paraId="116CAA6D" w14:textId="77777777" w:rsidR="00550B0A" w:rsidRPr="005A4123" w:rsidRDefault="00550B0A" w:rsidP="001F18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7560"/>
      </w:tabs>
      <w:spacing w:line="240" w:lineRule="auto"/>
      <w:ind w:right="-313"/>
      <w:rPr>
        <w:rFonts w:ascii="Angsana New" w:hAnsi="Angsana New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79496" w14:textId="2908F41B" w:rsidR="00550B0A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B9133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91330">
      <w:rPr>
        <w:rFonts w:ascii="Angsana New" w:hAnsi="Angsana New"/>
        <w:b/>
        <w:bCs/>
        <w:sz w:val="32"/>
        <w:szCs w:val="32"/>
        <w:cs/>
      </w:rPr>
      <w:t>ไทยอุตสาหกรรมพลาสติก (</w:t>
    </w:r>
    <w:r w:rsidR="00011492" w:rsidRPr="00011492">
      <w:rPr>
        <w:rFonts w:ascii="Angsana New" w:hAnsi="Angsana New"/>
        <w:b/>
        <w:bCs/>
        <w:sz w:val="32"/>
        <w:szCs w:val="32"/>
      </w:rPr>
      <w:t>1994</w:t>
    </w:r>
    <w:r w:rsidRPr="00B91330">
      <w:rPr>
        <w:rFonts w:ascii="Angsana New" w:hAnsi="Angsana New"/>
        <w:b/>
        <w:bCs/>
        <w:sz w:val="32"/>
        <w:szCs w:val="32"/>
        <w:cs/>
      </w:rPr>
      <w:t>) จำกัด</w:t>
    </w:r>
    <w:r>
      <w:rPr>
        <w:rFonts w:ascii="Angsana New" w:hAnsi="Angsana New" w:hint="cs"/>
        <w:b/>
        <w:bCs/>
        <w:sz w:val="34"/>
        <w:szCs w:val="34"/>
        <w:cs/>
      </w:rPr>
      <w:t xml:space="preserve"> </w:t>
    </w:r>
    <w:r w:rsidRPr="007C30F5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4"/>
        <w:szCs w:val="34"/>
        <w:cs/>
      </w:rPr>
      <w:tab/>
    </w:r>
  </w:p>
  <w:p w14:paraId="5E1BF02B" w14:textId="76A42AD1" w:rsidR="00550B0A" w:rsidRPr="00501AA8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0D98BDE" w14:textId="1C0C8AA5" w:rsidR="00550B0A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="00011492" w:rsidRPr="00011492">
      <w:rPr>
        <w:rFonts w:ascii="Angsana New" w:hAnsi="Angsana New" w:hint="cs"/>
        <w:b/>
        <w:bCs/>
        <w:sz w:val="32"/>
        <w:szCs w:val="32"/>
      </w:rPr>
      <w:t>3</w:t>
    </w:r>
    <w:r w:rsidR="008D56A5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CC06C0">
      <w:rPr>
        <w:rFonts w:ascii="Angsana New" w:hAnsi="Angsana New" w:hint="cs"/>
        <w:b/>
        <w:bCs/>
        <w:sz w:val="32"/>
        <w:szCs w:val="32"/>
        <w:cs/>
      </w:rPr>
      <w:t>กันยา</w:t>
    </w:r>
    <w:r w:rsidR="008D56A5">
      <w:rPr>
        <w:rFonts w:ascii="Angsana New" w:hAnsi="Angsana New" w:hint="cs"/>
        <w:b/>
        <w:bCs/>
        <w:sz w:val="32"/>
        <w:szCs w:val="32"/>
        <w:cs/>
      </w:rPr>
      <w:t>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11492" w:rsidRPr="00011492">
      <w:rPr>
        <w:rFonts w:ascii="Angsana New" w:hAnsi="Angsana New" w:hint="cs"/>
        <w:b/>
        <w:bCs/>
        <w:sz w:val="32"/>
        <w:szCs w:val="32"/>
      </w:rPr>
      <w:t>256</w:t>
    </w:r>
    <w:r w:rsidR="00AF6EE1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011492" w:rsidRPr="00011492">
      <w:rPr>
        <w:rFonts w:ascii="Angsana New" w:hAnsi="Angsana New" w:hint="cs"/>
        <w:b/>
        <w:bCs/>
        <w:sz w:val="32"/>
        <w:szCs w:val="32"/>
      </w:rPr>
      <w:t>256</w:t>
    </w:r>
    <w:r w:rsidR="00AF6EE1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64D7B337" w14:textId="18818DED" w:rsidR="00550B0A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011492" w:rsidRPr="0001149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F6EE1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(ตรวจสอบแล้ว)</w:t>
    </w:r>
  </w:p>
  <w:p w14:paraId="420330A7" w14:textId="77777777" w:rsidR="00550B0A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</w:p>
  <w:p w14:paraId="0F6E512F" w14:textId="77777777" w:rsidR="00550B0A" w:rsidRDefault="00550B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04F83" w14:textId="362AF515" w:rsidR="00550B0A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B9133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91330">
      <w:rPr>
        <w:rFonts w:ascii="Angsana New" w:hAnsi="Angsana New"/>
        <w:b/>
        <w:bCs/>
        <w:sz w:val="32"/>
        <w:szCs w:val="32"/>
        <w:cs/>
      </w:rPr>
      <w:t>ไทยอุตสาหกรรมพลาสติก (</w:t>
    </w:r>
    <w:r w:rsidR="00011492" w:rsidRPr="00011492">
      <w:rPr>
        <w:rFonts w:ascii="Angsana New" w:hAnsi="Angsana New"/>
        <w:b/>
        <w:bCs/>
        <w:sz w:val="32"/>
        <w:szCs w:val="32"/>
      </w:rPr>
      <w:t>1994</w:t>
    </w:r>
    <w:r w:rsidRPr="00B91330">
      <w:rPr>
        <w:rFonts w:ascii="Angsana New" w:hAnsi="Angsana New"/>
        <w:b/>
        <w:bCs/>
        <w:sz w:val="32"/>
        <w:szCs w:val="32"/>
        <w:cs/>
      </w:rPr>
      <w:t>) จำกัด</w:t>
    </w:r>
    <w:r>
      <w:rPr>
        <w:rFonts w:ascii="Angsana New" w:hAnsi="Angsana New" w:hint="cs"/>
        <w:b/>
        <w:bCs/>
        <w:sz w:val="34"/>
        <w:szCs w:val="34"/>
        <w:cs/>
      </w:rPr>
      <w:t xml:space="preserve"> </w:t>
    </w:r>
    <w:r w:rsidRPr="007C30F5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4"/>
        <w:szCs w:val="34"/>
        <w:cs/>
      </w:rPr>
      <w:tab/>
    </w:r>
  </w:p>
  <w:p w14:paraId="0E474656" w14:textId="77777777" w:rsidR="00550B0A" w:rsidRPr="00501AA8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5F61FA87" w14:textId="7B83592F" w:rsidR="00550B0A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="00A42CE3">
      <w:rPr>
        <w:rFonts w:ascii="Angsana New" w:hAnsi="Angsana New"/>
        <w:b/>
        <w:bCs/>
        <w:sz w:val="32"/>
        <w:szCs w:val="32"/>
      </w:rPr>
      <w:t xml:space="preserve">30 </w:t>
    </w:r>
    <w:r w:rsidR="00FF266F">
      <w:rPr>
        <w:rFonts w:ascii="Angsana New" w:hAnsi="Angsana New" w:hint="cs"/>
        <w:b/>
        <w:bCs/>
        <w:sz w:val="32"/>
        <w:szCs w:val="32"/>
        <w:cs/>
      </w:rPr>
      <w:t>กันยา</w:t>
    </w:r>
    <w:r w:rsidR="00A42CE3">
      <w:rPr>
        <w:rFonts w:ascii="Angsana New" w:hAnsi="Angsana New" w:hint="cs"/>
        <w:b/>
        <w:bCs/>
        <w:sz w:val="32"/>
        <w:szCs w:val="32"/>
        <w:cs/>
      </w:rPr>
      <w:t>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11492" w:rsidRPr="00011492">
      <w:rPr>
        <w:rFonts w:ascii="Angsana New" w:hAnsi="Angsana New" w:hint="cs"/>
        <w:b/>
        <w:bCs/>
        <w:sz w:val="32"/>
        <w:szCs w:val="32"/>
      </w:rPr>
      <w:t>256</w:t>
    </w:r>
    <w:r w:rsidR="00AF6EE1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011492" w:rsidRPr="00011492">
      <w:rPr>
        <w:rFonts w:ascii="Angsana New" w:hAnsi="Angsana New" w:hint="cs"/>
        <w:b/>
        <w:bCs/>
        <w:sz w:val="32"/>
        <w:szCs w:val="32"/>
      </w:rPr>
      <w:t>256</w:t>
    </w:r>
    <w:r w:rsidR="00AF6EE1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4CD4EA1A" w14:textId="77777777" w:rsidR="00550B0A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011492" w:rsidRPr="00011492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F6EE1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(ตรวจสอบแล้ว)</w:t>
    </w:r>
  </w:p>
  <w:p w14:paraId="1F25D837" w14:textId="77777777" w:rsidR="00550B0A" w:rsidRDefault="00550B0A" w:rsidP="00DD54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</w:p>
  <w:p w14:paraId="09E4779F" w14:textId="77777777" w:rsidR="00550B0A" w:rsidRDefault="00550B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2A74A9"/>
    <w:multiLevelType w:val="hybridMultilevel"/>
    <w:tmpl w:val="DD0CAAA2"/>
    <w:lvl w:ilvl="0" w:tplc="7BF84242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cs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6892224"/>
    <w:multiLevelType w:val="hybridMultilevel"/>
    <w:tmpl w:val="58F8A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212ABF"/>
    <w:multiLevelType w:val="hybridMultilevel"/>
    <w:tmpl w:val="51E06D3C"/>
    <w:lvl w:ilvl="0" w:tplc="A48279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9" w15:restartNumberingAfterBreak="0">
    <w:nsid w:val="51C075B4"/>
    <w:multiLevelType w:val="hybridMultilevel"/>
    <w:tmpl w:val="A3209C92"/>
    <w:lvl w:ilvl="0" w:tplc="9C4805A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BC4F48"/>
    <w:multiLevelType w:val="hybridMultilevel"/>
    <w:tmpl w:val="88EEA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A737B65"/>
    <w:multiLevelType w:val="hybridMultilevel"/>
    <w:tmpl w:val="2A102972"/>
    <w:lvl w:ilvl="0" w:tplc="5A085A92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3" w15:restartNumberingAfterBreak="0">
    <w:nsid w:val="74621CFE"/>
    <w:multiLevelType w:val="hybridMultilevel"/>
    <w:tmpl w:val="8F60E628"/>
    <w:lvl w:ilvl="0" w:tplc="04090017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96E45E3"/>
    <w:multiLevelType w:val="hybridMultilevel"/>
    <w:tmpl w:val="401248E4"/>
    <w:lvl w:ilvl="0" w:tplc="0AFEF2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63371"/>
    <w:multiLevelType w:val="hybridMultilevel"/>
    <w:tmpl w:val="D5662F6A"/>
    <w:lvl w:ilvl="0" w:tplc="D0E8FF4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997999"/>
    <w:multiLevelType w:val="hybridMultilevel"/>
    <w:tmpl w:val="4CC0EF6A"/>
    <w:lvl w:ilvl="0" w:tplc="50E02CA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3646512">
    <w:abstractNumId w:val="6"/>
  </w:num>
  <w:num w:numId="2" w16cid:durableId="1576236751">
    <w:abstractNumId w:val="5"/>
  </w:num>
  <w:num w:numId="3" w16cid:durableId="1154640822">
    <w:abstractNumId w:val="9"/>
  </w:num>
  <w:num w:numId="4" w16cid:durableId="68577053">
    <w:abstractNumId w:val="7"/>
  </w:num>
  <w:num w:numId="5" w16cid:durableId="285477009">
    <w:abstractNumId w:val="8"/>
  </w:num>
  <w:num w:numId="6" w16cid:durableId="1602445763">
    <w:abstractNumId w:val="3"/>
  </w:num>
  <w:num w:numId="7" w16cid:durableId="1132289553">
    <w:abstractNumId w:val="2"/>
  </w:num>
  <w:num w:numId="8" w16cid:durableId="263879054">
    <w:abstractNumId w:val="0"/>
  </w:num>
  <w:num w:numId="9" w16cid:durableId="356739546">
    <w:abstractNumId w:val="1"/>
  </w:num>
  <w:num w:numId="10" w16cid:durableId="514661489">
    <w:abstractNumId w:val="4"/>
  </w:num>
  <w:num w:numId="11" w16cid:durableId="1673070518">
    <w:abstractNumId w:val="17"/>
  </w:num>
  <w:num w:numId="12" w16cid:durableId="226305758">
    <w:abstractNumId w:val="13"/>
  </w:num>
  <w:num w:numId="13" w16cid:durableId="1052853267">
    <w:abstractNumId w:val="21"/>
  </w:num>
  <w:num w:numId="14" w16cid:durableId="1199127778">
    <w:abstractNumId w:val="16"/>
  </w:num>
  <w:num w:numId="15" w16cid:durableId="1998458907">
    <w:abstractNumId w:val="18"/>
  </w:num>
  <w:num w:numId="16" w16cid:durableId="245774947">
    <w:abstractNumId w:val="27"/>
  </w:num>
  <w:num w:numId="17" w16cid:durableId="665330287">
    <w:abstractNumId w:val="23"/>
  </w:num>
  <w:num w:numId="18" w16cid:durableId="968979162">
    <w:abstractNumId w:val="20"/>
  </w:num>
  <w:num w:numId="19" w16cid:durableId="1882551037">
    <w:abstractNumId w:val="25"/>
  </w:num>
  <w:num w:numId="20" w16cid:durableId="650795589">
    <w:abstractNumId w:val="14"/>
  </w:num>
  <w:num w:numId="21" w16cid:durableId="1549221687">
    <w:abstractNumId w:val="22"/>
  </w:num>
  <w:num w:numId="22" w16cid:durableId="1742367462">
    <w:abstractNumId w:val="26"/>
  </w:num>
  <w:num w:numId="23" w16cid:durableId="1264994018">
    <w:abstractNumId w:val="15"/>
  </w:num>
  <w:num w:numId="24" w16cid:durableId="124929478">
    <w:abstractNumId w:val="12"/>
  </w:num>
  <w:num w:numId="25" w16cid:durableId="275062264">
    <w:abstractNumId w:val="24"/>
  </w:num>
  <w:num w:numId="26" w16cid:durableId="1911691947">
    <w:abstractNumId w:val="11"/>
  </w:num>
  <w:num w:numId="27" w16cid:durableId="1008556566">
    <w:abstractNumId w:val="19"/>
  </w:num>
  <w:num w:numId="28" w16cid:durableId="1162040442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2A6"/>
    <w:rsid w:val="000002E5"/>
    <w:rsid w:val="00000409"/>
    <w:rsid w:val="0000077B"/>
    <w:rsid w:val="00001924"/>
    <w:rsid w:val="00001B89"/>
    <w:rsid w:val="0000223E"/>
    <w:rsid w:val="000022F2"/>
    <w:rsid w:val="00002630"/>
    <w:rsid w:val="0000307F"/>
    <w:rsid w:val="00003ED9"/>
    <w:rsid w:val="00004A82"/>
    <w:rsid w:val="00004F84"/>
    <w:rsid w:val="00005092"/>
    <w:rsid w:val="0000567C"/>
    <w:rsid w:val="00005F80"/>
    <w:rsid w:val="00005F9A"/>
    <w:rsid w:val="00006092"/>
    <w:rsid w:val="000062E5"/>
    <w:rsid w:val="00006E29"/>
    <w:rsid w:val="00007537"/>
    <w:rsid w:val="000078E6"/>
    <w:rsid w:val="00007A6E"/>
    <w:rsid w:val="00010251"/>
    <w:rsid w:val="00011492"/>
    <w:rsid w:val="0001157B"/>
    <w:rsid w:val="00012603"/>
    <w:rsid w:val="00012BE3"/>
    <w:rsid w:val="000131D3"/>
    <w:rsid w:val="00013586"/>
    <w:rsid w:val="0001486E"/>
    <w:rsid w:val="0001508C"/>
    <w:rsid w:val="00015181"/>
    <w:rsid w:val="000151B1"/>
    <w:rsid w:val="000154EB"/>
    <w:rsid w:val="000155FF"/>
    <w:rsid w:val="00015FF5"/>
    <w:rsid w:val="00016363"/>
    <w:rsid w:val="00016AB9"/>
    <w:rsid w:val="00016E00"/>
    <w:rsid w:val="00016E9B"/>
    <w:rsid w:val="00016FAB"/>
    <w:rsid w:val="00017098"/>
    <w:rsid w:val="000179D5"/>
    <w:rsid w:val="00017AC8"/>
    <w:rsid w:val="00020E5D"/>
    <w:rsid w:val="000217E7"/>
    <w:rsid w:val="000218EC"/>
    <w:rsid w:val="00021949"/>
    <w:rsid w:val="00021F38"/>
    <w:rsid w:val="0002214A"/>
    <w:rsid w:val="00022716"/>
    <w:rsid w:val="00022BB7"/>
    <w:rsid w:val="00022E2D"/>
    <w:rsid w:val="00022E5A"/>
    <w:rsid w:val="000230A5"/>
    <w:rsid w:val="00023552"/>
    <w:rsid w:val="00023B47"/>
    <w:rsid w:val="000252F0"/>
    <w:rsid w:val="000254E2"/>
    <w:rsid w:val="00026826"/>
    <w:rsid w:val="00026931"/>
    <w:rsid w:val="00026968"/>
    <w:rsid w:val="00026BE2"/>
    <w:rsid w:val="00030144"/>
    <w:rsid w:val="0003048D"/>
    <w:rsid w:val="000307A3"/>
    <w:rsid w:val="00031269"/>
    <w:rsid w:val="00031329"/>
    <w:rsid w:val="000314CA"/>
    <w:rsid w:val="00031677"/>
    <w:rsid w:val="0003232E"/>
    <w:rsid w:val="0003339F"/>
    <w:rsid w:val="00033C02"/>
    <w:rsid w:val="00033DBD"/>
    <w:rsid w:val="000348A9"/>
    <w:rsid w:val="000348FC"/>
    <w:rsid w:val="00034E89"/>
    <w:rsid w:val="00036124"/>
    <w:rsid w:val="00036C01"/>
    <w:rsid w:val="00036EF3"/>
    <w:rsid w:val="000377DF"/>
    <w:rsid w:val="00037962"/>
    <w:rsid w:val="0004017B"/>
    <w:rsid w:val="00040748"/>
    <w:rsid w:val="00041409"/>
    <w:rsid w:val="000416D5"/>
    <w:rsid w:val="0004205E"/>
    <w:rsid w:val="0004224B"/>
    <w:rsid w:val="00042F8D"/>
    <w:rsid w:val="0004340F"/>
    <w:rsid w:val="000444F1"/>
    <w:rsid w:val="00044BFC"/>
    <w:rsid w:val="00045137"/>
    <w:rsid w:val="000457D0"/>
    <w:rsid w:val="00045A2C"/>
    <w:rsid w:val="00045A5F"/>
    <w:rsid w:val="00045D81"/>
    <w:rsid w:val="00046431"/>
    <w:rsid w:val="00047226"/>
    <w:rsid w:val="00047FAC"/>
    <w:rsid w:val="00047FD9"/>
    <w:rsid w:val="000502C9"/>
    <w:rsid w:val="00050571"/>
    <w:rsid w:val="00050B04"/>
    <w:rsid w:val="00050D52"/>
    <w:rsid w:val="00052101"/>
    <w:rsid w:val="0005240E"/>
    <w:rsid w:val="000525A8"/>
    <w:rsid w:val="000530AE"/>
    <w:rsid w:val="000533E0"/>
    <w:rsid w:val="00053482"/>
    <w:rsid w:val="0005395A"/>
    <w:rsid w:val="00054469"/>
    <w:rsid w:val="00054FEC"/>
    <w:rsid w:val="000550CF"/>
    <w:rsid w:val="0005560C"/>
    <w:rsid w:val="000569C4"/>
    <w:rsid w:val="00056B1B"/>
    <w:rsid w:val="00057C67"/>
    <w:rsid w:val="00057FFC"/>
    <w:rsid w:val="00060B7D"/>
    <w:rsid w:val="00061861"/>
    <w:rsid w:val="00061BE6"/>
    <w:rsid w:val="00061D22"/>
    <w:rsid w:val="00061EB2"/>
    <w:rsid w:val="00062053"/>
    <w:rsid w:val="00063078"/>
    <w:rsid w:val="00063B7F"/>
    <w:rsid w:val="00064CF4"/>
    <w:rsid w:val="00065A9F"/>
    <w:rsid w:val="000667B6"/>
    <w:rsid w:val="00066D53"/>
    <w:rsid w:val="00066E43"/>
    <w:rsid w:val="00067A18"/>
    <w:rsid w:val="00067A63"/>
    <w:rsid w:val="00067DAD"/>
    <w:rsid w:val="00070A26"/>
    <w:rsid w:val="00070B90"/>
    <w:rsid w:val="00071E32"/>
    <w:rsid w:val="00072689"/>
    <w:rsid w:val="000731F7"/>
    <w:rsid w:val="00073338"/>
    <w:rsid w:val="000733A5"/>
    <w:rsid w:val="00073F0D"/>
    <w:rsid w:val="000746FC"/>
    <w:rsid w:val="00074E73"/>
    <w:rsid w:val="000750B6"/>
    <w:rsid w:val="00075A09"/>
    <w:rsid w:val="000769C0"/>
    <w:rsid w:val="00076CAA"/>
    <w:rsid w:val="00076F9C"/>
    <w:rsid w:val="00077544"/>
    <w:rsid w:val="000775BE"/>
    <w:rsid w:val="00077CB8"/>
    <w:rsid w:val="00077EAB"/>
    <w:rsid w:val="0008037B"/>
    <w:rsid w:val="00080B9B"/>
    <w:rsid w:val="000814FE"/>
    <w:rsid w:val="00081582"/>
    <w:rsid w:val="00081AF6"/>
    <w:rsid w:val="00081F8F"/>
    <w:rsid w:val="000820C9"/>
    <w:rsid w:val="0008334E"/>
    <w:rsid w:val="00083431"/>
    <w:rsid w:val="00083465"/>
    <w:rsid w:val="000837BC"/>
    <w:rsid w:val="00083D7D"/>
    <w:rsid w:val="00084681"/>
    <w:rsid w:val="0008478C"/>
    <w:rsid w:val="00084866"/>
    <w:rsid w:val="00084AD9"/>
    <w:rsid w:val="0008501D"/>
    <w:rsid w:val="000851DE"/>
    <w:rsid w:val="00085387"/>
    <w:rsid w:val="000854D8"/>
    <w:rsid w:val="00086763"/>
    <w:rsid w:val="00086CC1"/>
    <w:rsid w:val="0008724A"/>
    <w:rsid w:val="000877A6"/>
    <w:rsid w:val="00090166"/>
    <w:rsid w:val="00090399"/>
    <w:rsid w:val="000911F6"/>
    <w:rsid w:val="0009130A"/>
    <w:rsid w:val="000913A5"/>
    <w:rsid w:val="00091952"/>
    <w:rsid w:val="00091F28"/>
    <w:rsid w:val="000921B4"/>
    <w:rsid w:val="00092216"/>
    <w:rsid w:val="0009257C"/>
    <w:rsid w:val="0009287D"/>
    <w:rsid w:val="00092CB6"/>
    <w:rsid w:val="00092CFB"/>
    <w:rsid w:val="00093C8F"/>
    <w:rsid w:val="00094729"/>
    <w:rsid w:val="00094824"/>
    <w:rsid w:val="00094912"/>
    <w:rsid w:val="000949D7"/>
    <w:rsid w:val="00094C7B"/>
    <w:rsid w:val="00096CDF"/>
    <w:rsid w:val="00096D4B"/>
    <w:rsid w:val="0009708E"/>
    <w:rsid w:val="000977D3"/>
    <w:rsid w:val="000978A4"/>
    <w:rsid w:val="00097FEB"/>
    <w:rsid w:val="000A0459"/>
    <w:rsid w:val="000A0692"/>
    <w:rsid w:val="000A084C"/>
    <w:rsid w:val="000A12E8"/>
    <w:rsid w:val="000A13C5"/>
    <w:rsid w:val="000A140F"/>
    <w:rsid w:val="000A1992"/>
    <w:rsid w:val="000A19AA"/>
    <w:rsid w:val="000A2112"/>
    <w:rsid w:val="000A2CB9"/>
    <w:rsid w:val="000A2D25"/>
    <w:rsid w:val="000A2DE8"/>
    <w:rsid w:val="000A2FAF"/>
    <w:rsid w:val="000A31EB"/>
    <w:rsid w:val="000A3735"/>
    <w:rsid w:val="000A3938"/>
    <w:rsid w:val="000A4D0F"/>
    <w:rsid w:val="000A4D80"/>
    <w:rsid w:val="000A5491"/>
    <w:rsid w:val="000A54F1"/>
    <w:rsid w:val="000A567D"/>
    <w:rsid w:val="000A5C32"/>
    <w:rsid w:val="000A63A8"/>
    <w:rsid w:val="000A64DA"/>
    <w:rsid w:val="000A661C"/>
    <w:rsid w:val="000A6CDF"/>
    <w:rsid w:val="000A7873"/>
    <w:rsid w:val="000B089C"/>
    <w:rsid w:val="000B0951"/>
    <w:rsid w:val="000B13BC"/>
    <w:rsid w:val="000B1813"/>
    <w:rsid w:val="000B1814"/>
    <w:rsid w:val="000B1856"/>
    <w:rsid w:val="000B1B2F"/>
    <w:rsid w:val="000B36EF"/>
    <w:rsid w:val="000B407A"/>
    <w:rsid w:val="000B41EE"/>
    <w:rsid w:val="000B4228"/>
    <w:rsid w:val="000B425D"/>
    <w:rsid w:val="000B45DE"/>
    <w:rsid w:val="000B48DF"/>
    <w:rsid w:val="000B5392"/>
    <w:rsid w:val="000B556C"/>
    <w:rsid w:val="000B7219"/>
    <w:rsid w:val="000C02F9"/>
    <w:rsid w:val="000C04A4"/>
    <w:rsid w:val="000C0784"/>
    <w:rsid w:val="000C1158"/>
    <w:rsid w:val="000C117C"/>
    <w:rsid w:val="000C1D94"/>
    <w:rsid w:val="000C25D8"/>
    <w:rsid w:val="000C2BD2"/>
    <w:rsid w:val="000C30B1"/>
    <w:rsid w:val="000C35F2"/>
    <w:rsid w:val="000C39BE"/>
    <w:rsid w:val="000C4866"/>
    <w:rsid w:val="000C510E"/>
    <w:rsid w:val="000C78C3"/>
    <w:rsid w:val="000C7EC1"/>
    <w:rsid w:val="000D04A3"/>
    <w:rsid w:val="000D04F3"/>
    <w:rsid w:val="000D069A"/>
    <w:rsid w:val="000D0708"/>
    <w:rsid w:val="000D08E9"/>
    <w:rsid w:val="000D0FC6"/>
    <w:rsid w:val="000D18FE"/>
    <w:rsid w:val="000D32C6"/>
    <w:rsid w:val="000D399F"/>
    <w:rsid w:val="000D3AB4"/>
    <w:rsid w:val="000D3E77"/>
    <w:rsid w:val="000D3EFF"/>
    <w:rsid w:val="000D405F"/>
    <w:rsid w:val="000D4A38"/>
    <w:rsid w:val="000D510B"/>
    <w:rsid w:val="000D5710"/>
    <w:rsid w:val="000D59EF"/>
    <w:rsid w:val="000D6394"/>
    <w:rsid w:val="000D695F"/>
    <w:rsid w:val="000D6A5F"/>
    <w:rsid w:val="000D6CFE"/>
    <w:rsid w:val="000D7005"/>
    <w:rsid w:val="000D7621"/>
    <w:rsid w:val="000D7735"/>
    <w:rsid w:val="000D7DE0"/>
    <w:rsid w:val="000E02A2"/>
    <w:rsid w:val="000E0EFE"/>
    <w:rsid w:val="000E0F3E"/>
    <w:rsid w:val="000E19AF"/>
    <w:rsid w:val="000E1B4D"/>
    <w:rsid w:val="000E39B8"/>
    <w:rsid w:val="000E3BAA"/>
    <w:rsid w:val="000E40D7"/>
    <w:rsid w:val="000E4859"/>
    <w:rsid w:val="000E4B56"/>
    <w:rsid w:val="000E4BBF"/>
    <w:rsid w:val="000E4C90"/>
    <w:rsid w:val="000E5837"/>
    <w:rsid w:val="000E5AE3"/>
    <w:rsid w:val="000E5D3F"/>
    <w:rsid w:val="000E60F0"/>
    <w:rsid w:val="000E64ED"/>
    <w:rsid w:val="000E6C5C"/>
    <w:rsid w:val="000E6D41"/>
    <w:rsid w:val="000E6E4F"/>
    <w:rsid w:val="000E6EEE"/>
    <w:rsid w:val="000E7D18"/>
    <w:rsid w:val="000E7F30"/>
    <w:rsid w:val="000F166D"/>
    <w:rsid w:val="000F1A15"/>
    <w:rsid w:val="000F21A8"/>
    <w:rsid w:val="000F254D"/>
    <w:rsid w:val="000F27CA"/>
    <w:rsid w:val="000F28F8"/>
    <w:rsid w:val="000F2FB8"/>
    <w:rsid w:val="000F39EF"/>
    <w:rsid w:val="000F3D51"/>
    <w:rsid w:val="000F3FBD"/>
    <w:rsid w:val="000F49FB"/>
    <w:rsid w:val="000F54A4"/>
    <w:rsid w:val="000F5613"/>
    <w:rsid w:val="000F67A9"/>
    <w:rsid w:val="000F6A55"/>
    <w:rsid w:val="000F734C"/>
    <w:rsid w:val="000F7632"/>
    <w:rsid w:val="001009B7"/>
    <w:rsid w:val="00101625"/>
    <w:rsid w:val="0010258F"/>
    <w:rsid w:val="00102877"/>
    <w:rsid w:val="00103515"/>
    <w:rsid w:val="00103A00"/>
    <w:rsid w:val="00103B64"/>
    <w:rsid w:val="00103C88"/>
    <w:rsid w:val="00103CB3"/>
    <w:rsid w:val="001040C8"/>
    <w:rsid w:val="001045D2"/>
    <w:rsid w:val="001045F5"/>
    <w:rsid w:val="00105212"/>
    <w:rsid w:val="001054CB"/>
    <w:rsid w:val="001061B1"/>
    <w:rsid w:val="001063A8"/>
    <w:rsid w:val="0010671B"/>
    <w:rsid w:val="00106EFA"/>
    <w:rsid w:val="00107C5D"/>
    <w:rsid w:val="00107D2F"/>
    <w:rsid w:val="00107EBD"/>
    <w:rsid w:val="00110764"/>
    <w:rsid w:val="00110BE3"/>
    <w:rsid w:val="00111097"/>
    <w:rsid w:val="0011288D"/>
    <w:rsid w:val="00112C23"/>
    <w:rsid w:val="001136AD"/>
    <w:rsid w:val="00113AA3"/>
    <w:rsid w:val="001140AB"/>
    <w:rsid w:val="00114804"/>
    <w:rsid w:val="00114886"/>
    <w:rsid w:val="00114F06"/>
    <w:rsid w:val="001155AC"/>
    <w:rsid w:val="00116163"/>
    <w:rsid w:val="00116598"/>
    <w:rsid w:val="00116AF8"/>
    <w:rsid w:val="00116B10"/>
    <w:rsid w:val="0011710F"/>
    <w:rsid w:val="001178FE"/>
    <w:rsid w:val="00117F0F"/>
    <w:rsid w:val="00120554"/>
    <w:rsid w:val="00120DF7"/>
    <w:rsid w:val="00120E7A"/>
    <w:rsid w:val="001214FC"/>
    <w:rsid w:val="00121C42"/>
    <w:rsid w:val="00122112"/>
    <w:rsid w:val="001228D3"/>
    <w:rsid w:val="00122CAF"/>
    <w:rsid w:val="0012321E"/>
    <w:rsid w:val="0012350E"/>
    <w:rsid w:val="0012528F"/>
    <w:rsid w:val="001253BD"/>
    <w:rsid w:val="001259B5"/>
    <w:rsid w:val="00125AD6"/>
    <w:rsid w:val="00125E57"/>
    <w:rsid w:val="0012600E"/>
    <w:rsid w:val="0012645D"/>
    <w:rsid w:val="00126D4A"/>
    <w:rsid w:val="00127A72"/>
    <w:rsid w:val="001301AB"/>
    <w:rsid w:val="001302E1"/>
    <w:rsid w:val="00130AFA"/>
    <w:rsid w:val="00130C5A"/>
    <w:rsid w:val="001312D7"/>
    <w:rsid w:val="00131438"/>
    <w:rsid w:val="00131D03"/>
    <w:rsid w:val="0013225F"/>
    <w:rsid w:val="0013257D"/>
    <w:rsid w:val="001325E7"/>
    <w:rsid w:val="001326AC"/>
    <w:rsid w:val="00132D1A"/>
    <w:rsid w:val="0013304B"/>
    <w:rsid w:val="00133708"/>
    <w:rsid w:val="0013396F"/>
    <w:rsid w:val="00133981"/>
    <w:rsid w:val="00133F4A"/>
    <w:rsid w:val="00133FCC"/>
    <w:rsid w:val="001341B2"/>
    <w:rsid w:val="00134555"/>
    <w:rsid w:val="0013477E"/>
    <w:rsid w:val="00134913"/>
    <w:rsid w:val="00134FE8"/>
    <w:rsid w:val="001350E4"/>
    <w:rsid w:val="001356F5"/>
    <w:rsid w:val="0013594A"/>
    <w:rsid w:val="00135BAB"/>
    <w:rsid w:val="00135E00"/>
    <w:rsid w:val="001368D1"/>
    <w:rsid w:val="0013770B"/>
    <w:rsid w:val="00137961"/>
    <w:rsid w:val="00137A8D"/>
    <w:rsid w:val="00137EA4"/>
    <w:rsid w:val="00140016"/>
    <w:rsid w:val="00141F13"/>
    <w:rsid w:val="00142597"/>
    <w:rsid w:val="00142764"/>
    <w:rsid w:val="001428D2"/>
    <w:rsid w:val="00142B41"/>
    <w:rsid w:val="00142B49"/>
    <w:rsid w:val="001440CC"/>
    <w:rsid w:val="001450FA"/>
    <w:rsid w:val="001458BC"/>
    <w:rsid w:val="001462DE"/>
    <w:rsid w:val="00146DE3"/>
    <w:rsid w:val="00147998"/>
    <w:rsid w:val="0015000A"/>
    <w:rsid w:val="0015020A"/>
    <w:rsid w:val="00150D90"/>
    <w:rsid w:val="001515A3"/>
    <w:rsid w:val="00151697"/>
    <w:rsid w:val="00151999"/>
    <w:rsid w:val="00151FF8"/>
    <w:rsid w:val="00152030"/>
    <w:rsid w:val="001523ED"/>
    <w:rsid w:val="00152628"/>
    <w:rsid w:val="00152A95"/>
    <w:rsid w:val="00152C52"/>
    <w:rsid w:val="00153123"/>
    <w:rsid w:val="00153225"/>
    <w:rsid w:val="00155A9F"/>
    <w:rsid w:val="00155B79"/>
    <w:rsid w:val="00155C8D"/>
    <w:rsid w:val="00156292"/>
    <w:rsid w:val="001565DC"/>
    <w:rsid w:val="00156CF4"/>
    <w:rsid w:val="00157162"/>
    <w:rsid w:val="001572D0"/>
    <w:rsid w:val="00157463"/>
    <w:rsid w:val="001600BA"/>
    <w:rsid w:val="001607E8"/>
    <w:rsid w:val="00161041"/>
    <w:rsid w:val="001611C4"/>
    <w:rsid w:val="0016148A"/>
    <w:rsid w:val="00161B8C"/>
    <w:rsid w:val="00161E0F"/>
    <w:rsid w:val="001620A0"/>
    <w:rsid w:val="00162684"/>
    <w:rsid w:val="00163725"/>
    <w:rsid w:val="00163D6A"/>
    <w:rsid w:val="00164731"/>
    <w:rsid w:val="00164919"/>
    <w:rsid w:val="0016535D"/>
    <w:rsid w:val="00166B3B"/>
    <w:rsid w:val="00167874"/>
    <w:rsid w:val="001679A4"/>
    <w:rsid w:val="001700C0"/>
    <w:rsid w:val="00170654"/>
    <w:rsid w:val="001721F1"/>
    <w:rsid w:val="00172669"/>
    <w:rsid w:val="00173031"/>
    <w:rsid w:val="0017319E"/>
    <w:rsid w:val="00173CBC"/>
    <w:rsid w:val="00175069"/>
    <w:rsid w:val="001753F5"/>
    <w:rsid w:val="00175702"/>
    <w:rsid w:val="00175B76"/>
    <w:rsid w:val="00175E50"/>
    <w:rsid w:val="00176E33"/>
    <w:rsid w:val="001770CD"/>
    <w:rsid w:val="0017742A"/>
    <w:rsid w:val="00177AD6"/>
    <w:rsid w:val="00177E3F"/>
    <w:rsid w:val="00177E40"/>
    <w:rsid w:val="00180164"/>
    <w:rsid w:val="001803FE"/>
    <w:rsid w:val="00181014"/>
    <w:rsid w:val="00181A68"/>
    <w:rsid w:val="00181C9B"/>
    <w:rsid w:val="00182621"/>
    <w:rsid w:val="001835AD"/>
    <w:rsid w:val="0018367C"/>
    <w:rsid w:val="00183B8F"/>
    <w:rsid w:val="00183F50"/>
    <w:rsid w:val="001848E7"/>
    <w:rsid w:val="00185F4E"/>
    <w:rsid w:val="00187187"/>
    <w:rsid w:val="00187AEC"/>
    <w:rsid w:val="001902FE"/>
    <w:rsid w:val="00190401"/>
    <w:rsid w:val="001911AE"/>
    <w:rsid w:val="001913F6"/>
    <w:rsid w:val="00191A70"/>
    <w:rsid w:val="00191F94"/>
    <w:rsid w:val="0019235F"/>
    <w:rsid w:val="00192578"/>
    <w:rsid w:val="00192FBA"/>
    <w:rsid w:val="00193BE9"/>
    <w:rsid w:val="00194309"/>
    <w:rsid w:val="00194569"/>
    <w:rsid w:val="0019483E"/>
    <w:rsid w:val="00194A96"/>
    <w:rsid w:val="00194AEB"/>
    <w:rsid w:val="001965DB"/>
    <w:rsid w:val="0019663A"/>
    <w:rsid w:val="00196A93"/>
    <w:rsid w:val="00196C4A"/>
    <w:rsid w:val="00196F60"/>
    <w:rsid w:val="0019796D"/>
    <w:rsid w:val="00197BDC"/>
    <w:rsid w:val="00197F83"/>
    <w:rsid w:val="001A08C0"/>
    <w:rsid w:val="001A1026"/>
    <w:rsid w:val="001A1B02"/>
    <w:rsid w:val="001A1E38"/>
    <w:rsid w:val="001A1FE4"/>
    <w:rsid w:val="001A25BB"/>
    <w:rsid w:val="001A25DC"/>
    <w:rsid w:val="001A27D8"/>
    <w:rsid w:val="001A281F"/>
    <w:rsid w:val="001A336C"/>
    <w:rsid w:val="001A3896"/>
    <w:rsid w:val="001A3B9F"/>
    <w:rsid w:val="001A3E16"/>
    <w:rsid w:val="001A496E"/>
    <w:rsid w:val="001A4F36"/>
    <w:rsid w:val="001A51C3"/>
    <w:rsid w:val="001A57FC"/>
    <w:rsid w:val="001A5CA4"/>
    <w:rsid w:val="001A66A8"/>
    <w:rsid w:val="001A707E"/>
    <w:rsid w:val="001A71C9"/>
    <w:rsid w:val="001A76D4"/>
    <w:rsid w:val="001A7C1B"/>
    <w:rsid w:val="001A7C92"/>
    <w:rsid w:val="001A7D49"/>
    <w:rsid w:val="001B0806"/>
    <w:rsid w:val="001B0B59"/>
    <w:rsid w:val="001B1C9A"/>
    <w:rsid w:val="001B2A0E"/>
    <w:rsid w:val="001B3063"/>
    <w:rsid w:val="001B389F"/>
    <w:rsid w:val="001B40CB"/>
    <w:rsid w:val="001B4D48"/>
    <w:rsid w:val="001B57F9"/>
    <w:rsid w:val="001B6326"/>
    <w:rsid w:val="001B71EA"/>
    <w:rsid w:val="001B72D5"/>
    <w:rsid w:val="001B7BF4"/>
    <w:rsid w:val="001B7FE5"/>
    <w:rsid w:val="001C0208"/>
    <w:rsid w:val="001C25F4"/>
    <w:rsid w:val="001C2718"/>
    <w:rsid w:val="001C2A1D"/>
    <w:rsid w:val="001C2F0E"/>
    <w:rsid w:val="001C3BD9"/>
    <w:rsid w:val="001C4713"/>
    <w:rsid w:val="001C528C"/>
    <w:rsid w:val="001C5D1A"/>
    <w:rsid w:val="001C65E9"/>
    <w:rsid w:val="001C6D39"/>
    <w:rsid w:val="001C76E7"/>
    <w:rsid w:val="001C7BFF"/>
    <w:rsid w:val="001C7F52"/>
    <w:rsid w:val="001D02CA"/>
    <w:rsid w:val="001D04C9"/>
    <w:rsid w:val="001D09EF"/>
    <w:rsid w:val="001D1AFD"/>
    <w:rsid w:val="001D20ED"/>
    <w:rsid w:val="001D20F6"/>
    <w:rsid w:val="001D2517"/>
    <w:rsid w:val="001D2CB7"/>
    <w:rsid w:val="001D3882"/>
    <w:rsid w:val="001D39C0"/>
    <w:rsid w:val="001D3D28"/>
    <w:rsid w:val="001D42FB"/>
    <w:rsid w:val="001D4659"/>
    <w:rsid w:val="001D4E8E"/>
    <w:rsid w:val="001D5372"/>
    <w:rsid w:val="001D57F9"/>
    <w:rsid w:val="001D600B"/>
    <w:rsid w:val="001D61E1"/>
    <w:rsid w:val="001E0DA7"/>
    <w:rsid w:val="001E138C"/>
    <w:rsid w:val="001E155E"/>
    <w:rsid w:val="001E19F9"/>
    <w:rsid w:val="001E1A94"/>
    <w:rsid w:val="001E23F7"/>
    <w:rsid w:val="001E2708"/>
    <w:rsid w:val="001E2F63"/>
    <w:rsid w:val="001E38B0"/>
    <w:rsid w:val="001E3B14"/>
    <w:rsid w:val="001E3ED3"/>
    <w:rsid w:val="001E462E"/>
    <w:rsid w:val="001E5350"/>
    <w:rsid w:val="001E59DC"/>
    <w:rsid w:val="001E59E4"/>
    <w:rsid w:val="001E610E"/>
    <w:rsid w:val="001E62D6"/>
    <w:rsid w:val="001E690E"/>
    <w:rsid w:val="001E6C5E"/>
    <w:rsid w:val="001E7CD8"/>
    <w:rsid w:val="001E7F23"/>
    <w:rsid w:val="001F0386"/>
    <w:rsid w:val="001F04D4"/>
    <w:rsid w:val="001F088F"/>
    <w:rsid w:val="001F0B02"/>
    <w:rsid w:val="001F143D"/>
    <w:rsid w:val="001F17C4"/>
    <w:rsid w:val="001F17EA"/>
    <w:rsid w:val="001F1870"/>
    <w:rsid w:val="001F18A1"/>
    <w:rsid w:val="001F1DF8"/>
    <w:rsid w:val="001F22F4"/>
    <w:rsid w:val="001F2A61"/>
    <w:rsid w:val="001F354B"/>
    <w:rsid w:val="001F4886"/>
    <w:rsid w:val="001F4BD4"/>
    <w:rsid w:val="001F4EE9"/>
    <w:rsid w:val="001F59FA"/>
    <w:rsid w:val="001F5A2E"/>
    <w:rsid w:val="001F5D9B"/>
    <w:rsid w:val="001F5E7A"/>
    <w:rsid w:val="001F64B2"/>
    <w:rsid w:val="001F686F"/>
    <w:rsid w:val="001F7620"/>
    <w:rsid w:val="001F7C3C"/>
    <w:rsid w:val="002001D7"/>
    <w:rsid w:val="002001D9"/>
    <w:rsid w:val="00200643"/>
    <w:rsid w:val="00200779"/>
    <w:rsid w:val="00200A18"/>
    <w:rsid w:val="00200AE9"/>
    <w:rsid w:val="00200B81"/>
    <w:rsid w:val="00201051"/>
    <w:rsid w:val="00201589"/>
    <w:rsid w:val="00201A1E"/>
    <w:rsid w:val="00201A44"/>
    <w:rsid w:val="002024BA"/>
    <w:rsid w:val="002040DE"/>
    <w:rsid w:val="002049DE"/>
    <w:rsid w:val="00204AB5"/>
    <w:rsid w:val="0020553F"/>
    <w:rsid w:val="00205666"/>
    <w:rsid w:val="002060A9"/>
    <w:rsid w:val="0020664E"/>
    <w:rsid w:val="00206AA7"/>
    <w:rsid w:val="002101B9"/>
    <w:rsid w:val="00211067"/>
    <w:rsid w:val="00211E53"/>
    <w:rsid w:val="00212800"/>
    <w:rsid w:val="0021353A"/>
    <w:rsid w:val="002136EA"/>
    <w:rsid w:val="00214C85"/>
    <w:rsid w:val="00214D40"/>
    <w:rsid w:val="00214E55"/>
    <w:rsid w:val="00214E7D"/>
    <w:rsid w:val="002161E9"/>
    <w:rsid w:val="00216CEB"/>
    <w:rsid w:val="0021772B"/>
    <w:rsid w:val="00217FF3"/>
    <w:rsid w:val="002202D6"/>
    <w:rsid w:val="00220831"/>
    <w:rsid w:val="0022089F"/>
    <w:rsid w:val="00220F99"/>
    <w:rsid w:val="002213A5"/>
    <w:rsid w:val="00221BBE"/>
    <w:rsid w:val="00221DEF"/>
    <w:rsid w:val="0022205A"/>
    <w:rsid w:val="002220CC"/>
    <w:rsid w:val="0022220E"/>
    <w:rsid w:val="00222526"/>
    <w:rsid w:val="00223136"/>
    <w:rsid w:val="00223453"/>
    <w:rsid w:val="00223C71"/>
    <w:rsid w:val="002247EB"/>
    <w:rsid w:val="0022495A"/>
    <w:rsid w:val="00224CBB"/>
    <w:rsid w:val="00225D34"/>
    <w:rsid w:val="00226C4D"/>
    <w:rsid w:val="00226D5A"/>
    <w:rsid w:val="00226E08"/>
    <w:rsid w:val="0022727A"/>
    <w:rsid w:val="00227D07"/>
    <w:rsid w:val="00230329"/>
    <w:rsid w:val="002305E8"/>
    <w:rsid w:val="00230AFF"/>
    <w:rsid w:val="00231609"/>
    <w:rsid w:val="0023163B"/>
    <w:rsid w:val="002327C0"/>
    <w:rsid w:val="002330EE"/>
    <w:rsid w:val="002330F2"/>
    <w:rsid w:val="0023353D"/>
    <w:rsid w:val="0023385E"/>
    <w:rsid w:val="00233DB8"/>
    <w:rsid w:val="00233EC1"/>
    <w:rsid w:val="00234A66"/>
    <w:rsid w:val="00235249"/>
    <w:rsid w:val="00235778"/>
    <w:rsid w:val="00235C13"/>
    <w:rsid w:val="0023624D"/>
    <w:rsid w:val="00236753"/>
    <w:rsid w:val="0023691C"/>
    <w:rsid w:val="00236B72"/>
    <w:rsid w:val="00237406"/>
    <w:rsid w:val="00237C06"/>
    <w:rsid w:val="00240D38"/>
    <w:rsid w:val="00240DA1"/>
    <w:rsid w:val="00240F70"/>
    <w:rsid w:val="0024100A"/>
    <w:rsid w:val="002412F3"/>
    <w:rsid w:val="00242830"/>
    <w:rsid w:val="00242A3C"/>
    <w:rsid w:val="00242B41"/>
    <w:rsid w:val="00242BE3"/>
    <w:rsid w:val="002435B0"/>
    <w:rsid w:val="00243662"/>
    <w:rsid w:val="00243A40"/>
    <w:rsid w:val="00243BF1"/>
    <w:rsid w:val="002441DC"/>
    <w:rsid w:val="00244C2F"/>
    <w:rsid w:val="00245663"/>
    <w:rsid w:val="00246ADA"/>
    <w:rsid w:val="00246CCE"/>
    <w:rsid w:val="0024744F"/>
    <w:rsid w:val="00247B98"/>
    <w:rsid w:val="002502EA"/>
    <w:rsid w:val="00250393"/>
    <w:rsid w:val="00250479"/>
    <w:rsid w:val="002509B4"/>
    <w:rsid w:val="00250A14"/>
    <w:rsid w:val="0025145C"/>
    <w:rsid w:val="0025178F"/>
    <w:rsid w:val="00251DA7"/>
    <w:rsid w:val="00252059"/>
    <w:rsid w:val="00252F0B"/>
    <w:rsid w:val="00253443"/>
    <w:rsid w:val="00253A05"/>
    <w:rsid w:val="00253F1E"/>
    <w:rsid w:val="002541FE"/>
    <w:rsid w:val="00255592"/>
    <w:rsid w:val="0025583A"/>
    <w:rsid w:val="002559DA"/>
    <w:rsid w:val="00256537"/>
    <w:rsid w:val="00257408"/>
    <w:rsid w:val="0025752B"/>
    <w:rsid w:val="00257E5F"/>
    <w:rsid w:val="002602A9"/>
    <w:rsid w:val="00260704"/>
    <w:rsid w:val="00260AB2"/>
    <w:rsid w:val="00260BA0"/>
    <w:rsid w:val="0026116E"/>
    <w:rsid w:val="00261D84"/>
    <w:rsid w:val="00261FC9"/>
    <w:rsid w:val="002620E8"/>
    <w:rsid w:val="002623A4"/>
    <w:rsid w:val="002648F7"/>
    <w:rsid w:val="0026585D"/>
    <w:rsid w:val="002672DB"/>
    <w:rsid w:val="002673B9"/>
    <w:rsid w:val="00267EF4"/>
    <w:rsid w:val="00271C89"/>
    <w:rsid w:val="00272284"/>
    <w:rsid w:val="00272416"/>
    <w:rsid w:val="002724D6"/>
    <w:rsid w:val="002726A1"/>
    <w:rsid w:val="00272795"/>
    <w:rsid w:val="00272FA1"/>
    <w:rsid w:val="00273873"/>
    <w:rsid w:val="00273AE5"/>
    <w:rsid w:val="00274268"/>
    <w:rsid w:val="00274596"/>
    <w:rsid w:val="0027487F"/>
    <w:rsid w:val="0027496E"/>
    <w:rsid w:val="00274BD7"/>
    <w:rsid w:val="00274F6E"/>
    <w:rsid w:val="00274F72"/>
    <w:rsid w:val="00275ED9"/>
    <w:rsid w:val="00276A80"/>
    <w:rsid w:val="00276AF6"/>
    <w:rsid w:val="00276F79"/>
    <w:rsid w:val="00277227"/>
    <w:rsid w:val="002774D6"/>
    <w:rsid w:val="002777C6"/>
    <w:rsid w:val="00277AA1"/>
    <w:rsid w:val="00277C0C"/>
    <w:rsid w:val="00277DD7"/>
    <w:rsid w:val="0028010D"/>
    <w:rsid w:val="00280643"/>
    <w:rsid w:val="00280DE9"/>
    <w:rsid w:val="0028185E"/>
    <w:rsid w:val="00281D45"/>
    <w:rsid w:val="002823B4"/>
    <w:rsid w:val="00282681"/>
    <w:rsid w:val="002826AF"/>
    <w:rsid w:val="00282E8B"/>
    <w:rsid w:val="00283830"/>
    <w:rsid w:val="00285DE8"/>
    <w:rsid w:val="002866F0"/>
    <w:rsid w:val="00286F96"/>
    <w:rsid w:val="0028733F"/>
    <w:rsid w:val="00287D5B"/>
    <w:rsid w:val="00290139"/>
    <w:rsid w:val="002901F4"/>
    <w:rsid w:val="00290300"/>
    <w:rsid w:val="00290A59"/>
    <w:rsid w:val="00290C98"/>
    <w:rsid w:val="00290FE3"/>
    <w:rsid w:val="00291629"/>
    <w:rsid w:val="00291E60"/>
    <w:rsid w:val="00293641"/>
    <w:rsid w:val="00293EAA"/>
    <w:rsid w:val="002942B6"/>
    <w:rsid w:val="00294E1B"/>
    <w:rsid w:val="00295499"/>
    <w:rsid w:val="00295B10"/>
    <w:rsid w:val="00295EF7"/>
    <w:rsid w:val="002966A5"/>
    <w:rsid w:val="00297DE8"/>
    <w:rsid w:val="002A027F"/>
    <w:rsid w:val="002A02E6"/>
    <w:rsid w:val="002A03A6"/>
    <w:rsid w:val="002A0D98"/>
    <w:rsid w:val="002A1652"/>
    <w:rsid w:val="002A18E2"/>
    <w:rsid w:val="002A1AE4"/>
    <w:rsid w:val="002A29FA"/>
    <w:rsid w:val="002A36AF"/>
    <w:rsid w:val="002A3B24"/>
    <w:rsid w:val="002A3BD6"/>
    <w:rsid w:val="002A3DF7"/>
    <w:rsid w:val="002A4326"/>
    <w:rsid w:val="002A5301"/>
    <w:rsid w:val="002A67C3"/>
    <w:rsid w:val="002A6890"/>
    <w:rsid w:val="002A6A0D"/>
    <w:rsid w:val="002A6C31"/>
    <w:rsid w:val="002A75E4"/>
    <w:rsid w:val="002A7A55"/>
    <w:rsid w:val="002A7BC0"/>
    <w:rsid w:val="002B101B"/>
    <w:rsid w:val="002B1E23"/>
    <w:rsid w:val="002B2040"/>
    <w:rsid w:val="002B228D"/>
    <w:rsid w:val="002B252A"/>
    <w:rsid w:val="002B2E1C"/>
    <w:rsid w:val="002B2E96"/>
    <w:rsid w:val="002B3431"/>
    <w:rsid w:val="002B3518"/>
    <w:rsid w:val="002B358D"/>
    <w:rsid w:val="002B37F1"/>
    <w:rsid w:val="002B387A"/>
    <w:rsid w:val="002B446C"/>
    <w:rsid w:val="002B45B1"/>
    <w:rsid w:val="002B4E17"/>
    <w:rsid w:val="002B511D"/>
    <w:rsid w:val="002B5A12"/>
    <w:rsid w:val="002B5A4E"/>
    <w:rsid w:val="002B6457"/>
    <w:rsid w:val="002B6834"/>
    <w:rsid w:val="002B7278"/>
    <w:rsid w:val="002B7E26"/>
    <w:rsid w:val="002C0AEF"/>
    <w:rsid w:val="002C1BA4"/>
    <w:rsid w:val="002C23E0"/>
    <w:rsid w:val="002C288D"/>
    <w:rsid w:val="002C2F89"/>
    <w:rsid w:val="002C2FDA"/>
    <w:rsid w:val="002C3384"/>
    <w:rsid w:val="002C3552"/>
    <w:rsid w:val="002C37CE"/>
    <w:rsid w:val="002C3E1F"/>
    <w:rsid w:val="002C46ED"/>
    <w:rsid w:val="002C5898"/>
    <w:rsid w:val="002C7365"/>
    <w:rsid w:val="002D0153"/>
    <w:rsid w:val="002D0642"/>
    <w:rsid w:val="002D0B52"/>
    <w:rsid w:val="002D0E28"/>
    <w:rsid w:val="002D1146"/>
    <w:rsid w:val="002D1346"/>
    <w:rsid w:val="002D136C"/>
    <w:rsid w:val="002D13BB"/>
    <w:rsid w:val="002D1979"/>
    <w:rsid w:val="002D2250"/>
    <w:rsid w:val="002D267E"/>
    <w:rsid w:val="002D2D2E"/>
    <w:rsid w:val="002D3727"/>
    <w:rsid w:val="002D377D"/>
    <w:rsid w:val="002D414B"/>
    <w:rsid w:val="002D55DA"/>
    <w:rsid w:val="002D6591"/>
    <w:rsid w:val="002E016B"/>
    <w:rsid w:val="002E02A0"/>
    <w:rsid w:val="002E06D4"/>
    <w:rsid w:val="002E1BAC"/>
    <w:rsid w:val="002E215C"/>
    <w:rsid w:val="002E25B0"/>
    <w:rsid w:val="002E3F89"/>
    <w:rsid w:val="002E505D"/>
    <w:rsid w:val="002E515E"/>
    <w:rsid w:val="002E54B8"/>
    <w:rsid w:val="002E5937"/>
    <w:rsid w:val="002E5C5B"/>
    <w:rsid w:val="002E5C9D"/>
    <w:rsid w:val="002E647D"/>
    <w:rsid w:val="002E791B"/>
    <w:rsid w:val="002E7E1F"/>
    <w:rsid w:val="002E7E60"/>
    <w:rsid w:val="002E7F87"/>
    <w:rsid w:val="002F0DBB"/>
    <w:rsid w:val="002F118D"/>
    <w:rsid w:val="002F162A"/>
    <w:rsid w:val="002F1C40"/>
    <w:rsid w:val="002F20DE"/>
    <w:rsid w:val="002F2822"/>
    <w:rsid w:val="002F2958"/>
    <w:rsid w:val="002F3048"/>
    <w:rsid w:val="002F31DC"/>
    <w:rsid w:val="002F3A67"/>
    <w:rsid w:val="002F3B1C"/>
    <w:rsid w:val="002F3B9D"/>
    <w:rsid w:val="002F42AA"/>
    <w:rsid w:val="002F44E1"/>
    <w:rsid w:val="002F457F"/>
    <w:rsid w:val="002F48FE"/>
    <w:rsid w:val="002F50B7"/>
    <w:rsid w:val="002F532A"/>
    <w:rsid w:val="002F5425"/>
    <w:rsid w:val="002F56DC"/>
    <w:rsid w:val="002F58AF"/>
    <w:rsid w:val="002F607A"/>
    <w:rsid w:val="002F6D01"/>
    <w:rsid w:val="002F739A"/>
    <w:rsid w:val="002F7A70"/>
    <w:rsid w:val="003005CC"/>
    <w:rsid w:val="003008B8"/>
    <w:rsid w:val="00300F4D"/>
    <w:rsid w:val="00301159"/>
    <w:rsid w:val="00301BB8"/>
    <w:rsid w:val="003020CC"/>
    <w:rsid w:val="00302370"/>
    <w:rsid w:val="0030252D"/>
    <w:rsid w:val="00302A9C"/>
    <w:rsid w:val="00302B84"/>
    <w:rsid w:val="0030314F"/>
    <w:rsid w:val="003035EE"/>
    <w:rsid w:val="00303891"/>
    <w:rsid w:val="003038BE"/>
    <w:rsid w:val="00303A4D"/>
    <w:rsid w:val="00303EDE"/>
    <w:rsid w:val="00303F05"/>
    <w:rsid w:val="00304296"/>
    <w:rsid w:val="0030448B"/>
    <w:rsid w:val="00306832"/>
    <w:rsid w:val="0030755C"/>
    <w:rsid w:val="003077A9"/>
    <w:rsid w:val="0030790F"/>
    <w:rsid w:val="00310076"/>
    <w:rsid w:val="00310277"/>
    <w:rsid w:val="0031081A"/>
    <w:rsid w:val="00310DE8"/>
    <w:rsid w:val="00311536"/>
    <w:rsid w:val="003117FE"/>
    <w:rsid w:val="00312125"/>
    <w:rsid w:val="003124CD"/>
    <w:rsid w:val="00312B73"/>
    <w:rsid w:val="00313C1F"/>
    <w:rsid w:val="003140E4"/>
    <w:rsid w:val="00314294"/>
    <w:rsid w:val="0031431D"/>
    <w:rsid w:val="00314465"/>
    <w:rsid w:val="00314561"/>
    <w:rsid w:val="0031492A"/>
    <w:rsid w:val="00314C38"/>
    <w:rsid w:val="00314E03"/>
    <w:rsid w:val="0031713B"/>
    <w:rsid w:val="00317807"/>
    <w:rsid w:val="003178AB"/>
    <w:rsid w:val="00317909"/>
    <w:rsid w:val="00317F2D"/>
    <w:rsid w:val="00320048"/>
    <w:rsid w:val="00321376"/>
    <w:rsid w:val="003224F9"/>
    <w:rsid w:val="003231CD"/>
    <w:rsid w:val="003233A4"/>
    <w:rsid w:val="00323AA7"/>
    <w:rsid w:val="00323D98"/>
    <w:rsid w:val="0032440D"/>
    <w:rsid w:val="0032469C"/>
    <w:rsid w:val="003248D6"/>
    <w:rsid w:val="00325127"/>
    <w:rsid w:val="003255AE"/>
    <w:rsid w:val="003262C5"/>
    <w:rsid w:val="00326E4C"/>
    <w:rsid w:val="00327D5D"/>
    <w:rsid w:val="003305BF"/>
    <w:rsid w:val="00330771"/>
    <w:rsid w:val="003326E2"/>
    <w:rsid w:val="00332BEE"/>
    <w:rsid w:val="00332E5E"/>
    <w:rsid w:val="0033336A"/>
    <w:rsid w:val="00333E3B"/>
    <w:rsid w:val="003346CF"/>
    <w:rsid w:val="003348BC"/>
    <w:rsid w:val="00335110"/>
    <w:rsid w:val="0033602A"/>
    <w:rsid w:val="00336032"/>
    <w:rsid w:val="003362C5"/>
    <w:rsid w:val="003366B9"/>
    <w:rsid w:val="003367DA"/>
    <w:rsid w:val="00336A38"/>
    <w:rsid w:val="00336AC8"/>
    <w:rsid w:val="00336F96"/>
    <w:rsid w:val="00337277"/>
    <w:rsid w:val="00337F04"/>
    <w:rsid w:val="00337FCF"/>
    <w:rsid w:val="0034013C"/>
    <w:rsid w:val="0034028C"/>
    <w:rsid w:val="003402C9"/>
    <w:rsid w:val="003407C9"/>
    <w:rsid w:val="00340A4D"/>
    <w:rsid w:val="00341448"/>
    <w:rsid w:val="00341496"/>
    <w:rsid w:val="0034332A"/>
    <w:rsid w:val="003433CA"/>
    <w:rsid w:val="0034353B"/>
    <w:rsid w:val="0034457B"/>
    <w:rsid w:val="0034464C"/>
    <w:rsid w:val="00345A5F"/>
    <w:rsid w:val="003461CC"/>
    <w:rsid w:val="003470C6"/>
    <w:rsid w:val="003470E1"/>
    <w:rsid w:val="00347F51"/>
    <w:rsid w:val="003500D5"/>
    <w:rsid w:val="003502AD"/>
    <w:rsid w:val="00350D08"/>
    <w:rsid w:val="003512A3"/>
    <w:rsid w:val="0035159D"/>
    <w:rsid w:val="00351A2C"/>
    <w:rsid w:val="003529E5"/>
    <w:rsid w:val="00352C66"/>
    <w:rsid w:val="00352CED"/>
    <w:rsid w:val="00352D1F"/>
    <w:rsid w:val="0035330F"/>
    <w:rsid w:val="0035354C"/>
    <w:rsid w:val="0035357D"/>
    <w:rsid w:val="00353952"/>
    <w:rsid w:val="00353B73"/>
    <w:rsid w:val="00355EF4"/>
    <w:rsid w:val="003561F9"/>
    <w:rsid w:val="00356B9F"/>
    <w:rsid w:val="003571CB"/>
    <w:rsid w:val="00357B11"/>
    <w:rsid w:val="00357BD0"/>
    <w:rsid w:val="0036005C"/>
    <w:rsid w:val="0036012C"/>
    <w:rsid w:val="00361140"/>
    <w:rsid w:val="003613C9"/>
    <w:rsid w:val="00361A45"/>
    <w:rsid w:val="00361B13"/>
    <w:rsid w:val="003636BE"/>
    <w:rsid w:val="003638DE"/>
    <w:rsid w:val="00363E03"/>
    <w:rsid w:val="00364540"/>
    <w:rsid w:val="00364A10"/>
    <w:rsid w:val="00364E84"/>
    <w:rsid w:val="00365682"/>
    <w:rsid w:val="00365A5F"/>
    <w:rsid w:val="00365D83"/>
    <w:rsid w:val="003662DB"/>
    <w:rsid w:val="0036653B"/>
    <w:rsid w:val="0036670F"/>
    <w:rsid w:val="003667DA"/>
    <w:rsid w:val="00366B83"/>
    <w:rsid w:val="003677A6"/>
    <w:rsid w:val="003677B5"/>
    <w:rsid w:val="00367BD4"/>
    <w:rsid w:val="00370029"/>
    <w:rsid w:val="003701E6"/>
    <w:rsid w:val="00370A6E"/>
    <w:rsid w:val="00370DD7"/>
    <w:rsid w:val="00370FFF"/>
    <w:rsid w:val="00371718"/>
    <w:rsid w:val="00371E6E"/>
    <w:rsid w:val="00372711"/>
    <w:rsid w:val="00372CD7"/>
    <w:rsid w:val="0037398D"/>
    <w:rsid w:val="003739B0"/>
    <w:rsid w:val="00373CCA"/>
    <w:rsid w:val="00374229"/>
    <w:rsid w:val="00374DAC"/>
    <w:rsid w:val="00375265"/>
    <w:rsid w:val="00375877"/>
    <w:rsid w:val="00375F87"/>
    <w:rsid w:val="00376AA6"/>
    <w:rsid w:val="0037710D"/>
    <w:rsid w:val="00377592"/>
    <w:rsid w:val="0037779B"/>
    <w:rsid w:val="00377F94"/>
    <w:rsid w:val="003800F5"/>
    <w:rsid w:val="00380CAA"/>
    <w:rsid w:val="00381001"/>
    <w:rsid w:val="003810B3"/>
    <w:rsid w:val="00381F55"/>
    <w:rsid w:val="00382489"/>
    <w:rsid w:val="00382585"/>
    <w:rsid w:val="003829B1"/>
    <w:rsid w:val="00382B98"/>
    <w:rsid w:val="00383553"/>
    <w:rsid w:val="00383A47"/>
    <w:rsid w:val="003848DF"/>
    <w:rsid w:val="00384947"/>
    <w:rsid w:val="00384FAB"/>
    <w:rsid w:val="00385118"/>
    <w:rsid w:val="003858FC"/>
    <w:rsid w:val="003869A3"/>
    <w:rsid w:val="00386C7B"/>
    <w:rsid w:val="00387015"/>
    <w:rsid w:val="00387867"/>
    <w:rsid w:val="00387D93"/>
    <w:rsid w:val="003901DE"/>
    <w:rsid w:val="00390826"/>
    <w:rsid w:val="00390D8B"/>
    <w:rsid w:val="003912E3"/>
    <w:rsid w:val="003915D5"/>
    <w:rsid w:val="00391D9D"/>
    <w:rsid w:val="003934BC"/>
    <w:rsid w:val="00393555"/>
    <w:rsid w:val="0039380B"/>
    <w:rsid w:val="00393AB1"/>
    <w:rsid w:val="0039400A"/>
    <w:rsid w:val="00394065"/>
    <w:rsid w:val="00395031"/>
    <w:rsid w:val="0039515E"/>
    <w:rsid w:val="003953E6"/>
    <w:rsid w:val="003954E7"/>
    <w:rsid w:val="003958AA"/>
    <w:rsid w:val="003958BF"/>
    <w:rsid w:val="00396A53"/>
    <w:rsid w:val="00397756"/>
    <w:rsid w:val="00397E96"/>
    <w:rsid w:val="003A0432"/>
    <w:rsid w:val="003A060B"/>
    <w:rsid w:val="003A084A"/>
    <w:rsid w:val="003A0A3F"/>
    <w:rsid w:val="003A0AC9"/>
    <w:rsid w:val="003A1260"/>
    <w:rsid w:val="003A1459"/>
    <w:rsid w:val="003A1BAC"/>
    <w:rsid w:val="003A2009"/>
    <w:rsid w:val="003A4573"/>
    <w:rsid w:val="003A45A3"/>
    <w:rsid w:val="003A4D30"/>
    <w:rsid w:val="003A5BA8"/>
    <w:rsid w:val="003A6941"/>
    <w:rsid w:val="003A736F"/>
    <w:rsid w:val="003A7A39"/>
    <w:rsid w:val="003A7AF6"/>
    <w:rsid w:val="003A7B12"/>
    <w:rsid w:val="003B003F"/>
    <w:rsid w:val="003B0E62"/>
    <w:rsid w:val="003B1B7C"/>
    <w:rsid w:val="003B1DE2"/>
    <w:rsid w:val="003B2178"/>
    <w:rsid w:val="003B2442"/>
    <w:rsid w:val="003B30FB"/>
    <w:rsid w:val="003B323C"/>
    <w:rsid w:val="003B37E8"/>
    <w:rsid w:val="003B4607"/>
    <w:rsid w:val="003B48E5"/>
    <w:rsid w:val="003B4953"/>
    <w:rsid w:val="003B4BD7"/>
    <w:rsid w:val="003B58D4"/>
    <w:rsid w:val="003B5DB0"/>
    <w:rsid w:val="003B5EED"/>
    <w:rsid w:val="003B620D"/>
    <w:rsid w:val="003B78AF"/>
    <w:rsid w:val="003B7C94"/>
    <w:rsid w:val="003C0763"/>
    <w:rsid w:val="003C1220"/>
    <w:rsid w:val="003C1677"/>
    <w:rsid w:val="003C18EA"/>
    <w:rsid w:val="003C2509"/>
    <w:rsid w:val="003C34DA"/>
    <w:rsid w:val="003C448B"/>
    <w:rsid w:val="003C496A"/>
    <w:rsid w:val="003C4A17"/>
    <w:rsid w:val="003C4A20"/>
    <w:rsid w:val="003C4D11"/>
    <w:rsid w:val="003C5176"/>
    <w:rsid w:val="003C5A66"/>
    <w:rsid w:val="003C5CA9"/>
    <w:rsid w:val="003C68F0"/>
    <w:rsid w:val="003C69E6"/>
    <w:rsid w:val="003C6BC1"/>
    <w:rsid w:val="003C73DE"/>
    <w:rsid w:val="003C7BCD"/>
    <w:rsid w:val="003C7D42"/>
    <w:rsid w:val="003D05EE"/>
    <w:rsid w:val="003D0B98"/>
    <w:rsid w:val="003D0E25"/>
    <w:rsid w:val="003D27C4"/>
    <w:rsid w:val="003D2887"/>
    <w:rsid w:val="003D2D10"/>
    <w:rsid w:val="003D3B9C"/>
    <w:rsid w:val="003D41B0"/>
    <w:rsid w:val="003D4955"/>
    <w:rsid w:val="003D4A82"/>
    <w:rsid w:val="003D5583"/>
    <w:rsid w:val="003D569E"/>
    <w:rsid w:val="003D56BE"/>
    <w:rsid w:val="003D67ED"/>
    <w:rsid w:val="003D708E"/>
    <w:rsid w:val="003D762C"/>
    <w:rsid w:val="003D7AA3"/>
    <w:rsid w:val="003D7B47"/>
    <w:rsid w:val="003D7E16"/>
    <w:rsid w:val="003E055D"/>
    <w:rsid w:val="003E0755"/>
    <w:rsid w:val="003E0F9F"/>
    <w:rsid w:val="003E13DB"/>
    <w:rsid w:val="003E14D0"/>
    <w:rsid w:val="003E1511"/>
    <w:rsid w:val="003E15D6"/>
    <w:rsid w:val="003E16CB"/>
    <w:rsid w:val="003E17FE"/>
    <w:rsid w:val="003E2308"/>
    <w:rsid w:val="003E257C"/>
    <w:rsid w:val="003E2824"/>
    <w:rsid w:val="003E2CD2"/>
    <w:rsid w:val="003E2FD2"/>
    <w:rsid w:val="003E345B"/>
    <w:rsid w:val="003E393C"/>
    <w:rsid w:val="003E398F"/>
    <w:rsid w:val="003E3EBC"/>
    <w:rsid w:val="003E43E7"/>
    <w:rsid w:val="003E6095"/>
    <w:rsid w:val="003E60BF"/>
    <w:rsid w:val="003E6401"/>
    <w:rsid w:val="003E663C"/>
    <w:rsid w:val="003E6786"/>
    <w:rsid w:val="003E6DE3"/>
    <w:rsid w:val="003E76E5"/>
    <w:rsid w:val="003E7941"/>
    <w:rsid w:val="003E7CC9"/>
    <w:rsid w:val="003F0312"/>
    <w:rsid w:val="003F0861"/>
    <w:rsid w:val="003F0B80"/>
    <w:rsid w:val="003F0F8B"/>
    <w:rsid w:val="003F1101"/>
    <w:rsid w:val="003F1C6A"/>
    <w:rsid w:val="003F1C9D"/>
    <w:rsid w:val="003F1DE3"/>
    <w:rsid w:val="003F1E86"/>
    <w:rsid w:val="003F29AF"/>
    <w:rsid w:val="003F3734"/>
    <w:rsid w:val="003F408C"/>
    <w:rsid w:val="003F448F"/>
    <w:rsid w:val="003F4940"/>
    <w:rsid w:val="003F49FA"/>
    <w:rsid w:val="003F5000"/>
    <w:rsid w:val="003F533C"/>
    <w:rsid w:val="003F6592"/>
    <w:rsid w:val="003F722E"/>
    <w:rsid w:val="003F77F9"/>
    <w:rsid w:val="003F78F4"/>
    <w:rsid w:val="003F7C5D"/>
    <w:rsid w:val="0040050E"/>
    <w:rsid w:val="00400C94"/>
    <w:rsid w:val="00400E34"/>
    <w:rsid w:val="004012DA"/>
    <w:rsid w:val="00401575"/>
    <w:rsid w:val="0040166B"/>
    <w:rsid w:val="00402EDE"/>
    <w:rsid w:val="00403EB7"/>
    <w:rsid w:val="0040403F"/>
    <w:rsid w:val="00404091"/>
    <w:rsid w:val="00404600"/>
    <w:rsid w:val="004046F4"/>
    <w:rsid w:val="0040494D"/>
    <w:rsid w:val="004049B0"/>
    <w:rsid w:val="004049DF"/>
    <w:rsid w:val="00404A29"/>
    <w:rsid w:val="004056AC"/>
    <w:rsid w:val="004056C8"/>
    <w:rsid w:val="00405996"/>
    <w:rsid w:val="00406042"/>
    <w:rsid w:val="004063FD"/>
    <w:rsid w:val="004066D6"/>
    <w:rsid w:val="0040682B"/>
    <w:rsid w:val="00406F27"/>
    <w:rsid w:val="00407171"/>
    <w:rsid w:val="00407B72"/>
    <w:rsid w:val="00407DB0"/>
    <w:rsid w:val="004106AD"/>
    <w:rsid w:val="0041105B"/>
    <w:rsid w:val="00411B61"/>
    <w:rsid w:val="004123E2"/>
    <w:rsid w:val="0041278F"/>
    <w:rsid w:val="004139FC"/>
    <w:rsid w:val="00413C18"/>
    <w:rsid w:val="00413C34"/>
    <w:rsid w:val="00413D1E"/>
    <w:rsid w:val="00414692"/>
    <w:rsid w:val="00414777"/>
    <w:rsid w:val="0041483C"/>
    <w:rsid w:val="00414A3D"/>
    <w:rsid w:val="00414F85"/>
    <w:rsid w:val="004156A4"/>
    <w:rsid w:val="0041591B"/>
    <w:rsid w:val="004168A1"/>
    <w:rsid w:val="00417B7A"/>
    <w:rsid w:val="004203E0"/>
    <w:rsid w:val="00420665"/>
    <w:rsid w:val="00420682"/>
    <w:rsid w:val="00421187"/>
    <w:rsid w:val="0042146A"/>
    <w:rsid w:val="00421C94"/>
    <w:rsid w:val="0042282F"/>
    <w:rsid w:val="004233B9"/>
    <w:rsid w:val="00423557"/>
    <w:rsid w:val="004235F0"/>
    <w:rsid w:val="00423618"/>
    <w:rsid w:val="0042388B"/>
    <w:rsid w:val="00426243"/>
    <w:rsid w:val="00427CED"/>
    <w:rsid w:val="004302A6"/>
    <w:rsid w:val="004302E0"/>
    <w:rsid w:val="00430421"/>
    <w:rsid w:val="00430AD5"/>
    <w:rsid w:val="00432B4E"/>
    <w:rsid w:val="004335AA"/>
    <w:rsid w:val="00433681"/>
    <w:rsid w:val="0043371B"/>
    <w:rsid w:val="00433DEB"/>
    <w:rsid w:val="00435137"/>
    <w:rsid w:val="00435A45"/>
    <w:rsid w:val="00435E36"/>
    <w:rsid w:val="00436B29"/>
    <w:rsid w:val="00436C09"/>
    <w:rsid w:val="00440A42"/>
    <w:rsid w:val="004414D4"/>
    <w:rsid w:val="004417A1"/>
    <w:rsid w:val="00441BAA"/>
    <w:rsid w:val="00442107"/>
    <w:rsid w:val="00442E7E"/>
    <w:rsid w:val="0044372E"/>
    <w:rsid w:val="00444260"/>
    <w:rsid w:val="004446C2"/>
    <w:rsid w:val="00444708"/>
    <w:rsid w:val="0044579A"/>
    <w:rsid w:val="004457B1"/>
    <w:rsid w:val="00445CC8"/>
    <w:rsid w:val="00445CD8"/>
    <w:rsid w:val="004463E7"/>
    <w:rsid w:val="004472C5"/>
    <w:rsid w:val="00447440"/>
    <w:rsid w:val="0044783C"/>
    <w:rsid w:val="00447CE1"/>
    <w:rsid w:val="0045089D"/>
    <w:rsid w:val="00450A77"/>
    <w:rsid w:val="00451ABC"/>
    <w:rsid w:val="00451B2F"/>
    <w:rsid w:val="004535DC"/>
    <w:rsid w:val="00453AD8"/>
    <w:rsid w:val="00453B56"/>
    <w:rsid w:val="004547DF"/>
    <w:rsid w:val="004558D7"/>
    <w:rsid w:val="00456943"/>
    <w:rsid w:val="00456DA4"/>
    <w:rsid w:val="004574F5"/>
    <w:rsid w:val="00460157"/>
    <w:rsid w:val="004601C0"/>
    <w:rsid w:val="00460369"/>
    <w:rsid w:val="00461B8C"/>
    <w:rsid w:val="00461BEA"/>
    <w:rsid w:val="00462400"/>
    <w:rsid w:val="00462D43"/>
    <w:rsid w:val="00462FCF"/>
    <w:rsid w:val="0046345B"/>
    <w:rsid w:val="00463A2C"/>
    <w:rsid w:val="00463E97"/>
    <w:rsid w:val="0046434D"/>
    <w:rsid w:val="00464CA1"/>
    <w:rsid w:val="00465BCB"/>
    <w:rsid w:val="00465FA5"/>
    <w:rsid w:val="00466905"/>
    <w:rsid w:val="004675EB"/>
    <w:rsid w:val="00467753"/>
    <w:rsid w:val="00467E90"/>
    <w:rsid w:val="00470175"/>
    <w:rsid w:val="00470C1D"/>
    <w:rsid w:val="004724BF"/>
    <w:rsid w:val="00472619"/>
    <w:rsid w:val="00473522"/>
    <w:rsid w:val="0047378F"/>
    <w:rsid w:val="00474264"/>
    <w:rsid w:val="00474F20"/>
    <w:rsid w:val="00474F2B"/>
    <w:rsid w:val="004752B2"/>
    <w:rsid w:val="00475C86"/>
    <w:rsid w:val="00476C7E"/>
    <w:rsid w:val="00476E44"/>
    <w:rsid w:val="004773AA"/>
    <w:rsid w:val="00480263"/>
    <w:rsid w:val="0048065F"/>
    <w:rsid w:val="00481EB0"/>
    <w:rsid w:val="00481F41"/>
    <w:rsid w:val="00482047"/>
    <w:rsid w:val="00482883"/>
    <w:rsid w:val="00482B89"/>
    <w:rsid w:val="004840EF"/>
    <w:rsid w:val="0048449D"/>
    <w:rsid w:val="004847D8"/>
    <w:rsid w:val="004847E4"/>
    <w:rsid w:val="004851D2"/>
    <w:rsid w:val="0048524E"/>
    <w:rsid w:val="00485B11"/>
    <w:rsid w:val="00487388"/>
    <w:rsid w:val="00490053"/>
    <w:rsid w:val="00490474"/>
    <w:rsid w:val="004908A7"/>
    <w:rsid w:val="00490F9B"/>
    <w:rsid w:val="00491007"/>
    <w:rsid w:val="00491A46"/>
    <w:rsid w:val="004926CA"/>
    <w:rsid w:val="0049276E"/>
    <w:rsid w:val="00492D54"/>
    <w:rsid w:val="0049312F"/>
    <w:rsid w:val="00493C0A"/>
    <w:rsid w:val="00493D6A"/>
    <w:rsid w:val="00494F93"/>
    <w:rsid w:val="00495039"/>
    <w:rsid w:val="004950FC"/>
    <w:rsid w:val="004963E4"/>
    <w:rsid w:val="00496C07"/>
    <w:rsid w:val="0049790A"/>
    <w:rsid w:val="004A0829"/>
    <w:rsid w:val="004A09C3"/>
    <w:rsid w:val="004A0C1B"/>
    <w:rsid w:val="004A1FDD"/>
    <w:rsid w:val="004A2640"/>
    <w:rsid w:val="004A2723"/>
    <w:rsid w:val="004A2CE1"/>
    <w:rsid w:val="004A2F78"/>
    <w:rsid w:val="004A3174"/>
    <w:rsid w:val="004A345E"/>
    <w:rsid w:val="004A3933"/>
    <w:rsid w:val="004A3EC5"/>
    <w:rsid w:val="004A44A0"/>
    <w:rsid w:val="004A45B5"/>
    <w:rsid w:val="004A4B6E"/>
    <w:rsid w:val="004B07A7"/>
    <w:rsid w:val="004B085A"/>
    <w:rsid w:val="004B08C4"/>
    <w:rsid w:val="004B0B83"/>
    <w:rsid w:val="004B0F54"/>
    <w:rsid w:val="004B203D"/>
    <w:rsid w:val="004B22ED"/>
    <w:rsid w:val="004B2515"/>
    <w:rsid w:val="004B268B"/>
    <w:rsid w:val="004B3733"/>
    <w:rsid w:val="004B3952"/>
    <w:rsid w:val="004B3C69"/>
    <w:rsid w:val="004B481F"/>
    <w:rsid w:val="004B4EA2"/>
    <w:rsid w:val="004B5030"/>
    <w:rsid w:val="004B50FD"/>
    <w:rsid w:val="004B51B6"/>
    <w:rsid w:val="004B52CE"/>
    <w:rsid w:val="004B63B5"/>
    <w:rsid w:val="004B6599"/>
    <w:rsid w:val="004B66B4"/>
    <w:rsid w:val="004B68E2"/>
    <w:rsid w:val="004B729B"/>
    <w:rsid w:val="004B75FE"/>
    <w:rsid w:val="004B7EBD"/>
    <w:rsid w:val="004C12A9"/>
    <w:rsid w:val="004C16F7"/>
    <w:rsid w:val="004C23CF"/>
    <w:rsid w:val="004C25A9"/>
    <w:rsid w:val="004C2EDA"/>
    <w:rsid w:val="004C38DE"/>
    <w:rsid w:val="004C3AD7"/>
    <w:rsid w:val="004C42DB"/>
    <w:rsid w:val="004C4663"/>
    <w:rsid w:val="004C4A3A"/>
    <w:rsid w:val="004C4D6A"/>
    <w:rsid w:val="004C5862"/>
    <w:rsid w:val="004C6CA2"/>
    <w:rsid w:val="004C6CF5"/>
    <w:rsid w:val="004C7F62"/>
    <w:rsid w:val="004D05BE"/>
    <w:rsid w:val="004D0755"/>
    <w:rsid w:val="004D0FAB"/>
    <w:rsid w:val="004D2663"/>
    <w:rsid w:val="004D2734"/>
    <w:rsid w:val="004D297A"/>
    <w:rsid w:val="004D2CF9"/>
    <w:rsid w:val="004D2EA7"/>
    <w:rsid w:val="004D2FAD"/>
    <w:rsid w:val="004D3463"/>
    <w:rsid w:val="004D356C"/>
    <w:rsid w:val="004D3B55"/>
    <w:rsid w:val="004D42B3"/>
    <w:rsid w:val="004D4D97"/>
    <w:rsid w:val="004D51CF"/>
    <w:rsid w:val="004D536B"/>
    <w:rsid w:val="004D637A"/>
    <w:rsid w:val="004D63AC"/>
    <w:rsid w:val="004D6DF4"/>
    <w:rsid w:val="004D79EC"/>
    <w:rsid w:val="004D7ECC"/>
    <w:rsid w:val="004E0397"/>
    <w:rsid w:val="004E0529"/>
    <w:rsid w:val="004E0ACF"/>
    <w:rsid w:val="004E109F"/>
    <w:rsid w:val="004E1AEC"/>
    <w:rsid w:val="004E296F"/>
    <w:rsid w:val="004E2DEB"/>
    <w:rsid w:val="004E476A"/>
    <w:rsid w:val="004E4C60"/>
    <w:rsid w:val="004E51BF"/>
    <w:rsid w:val="004E5B07"/>
    <w:rsid w:val="004E715D"/>
    <w:rsid w:val="004E71F0"/>
    <w:rsid w:val="004F01A2"/>
    <w:rsid w:val="004F03EE"/>
    <w:rsid w:val="004F153F"/>
    <w:rsid w:val="004F194C"/>
    <w:rsid w:val="004F197D"/>
    <w:rsid w:val="004F1CDF"/>
    <w:rsid w:val="004F1D5D"/>
    <w:rsid w:val="004F2902"/>
    <w:rsid w:val="004F294C"/>
    <w:rsid w:val="004F2A47"/>
    <w:rsid w:val="004F2EDC"/>
    <w:rsid w:val="004F469C"/>
    <w:rsid w:val="004F4A36"/>
    <w:rsid w:val="004F50FF"/>
    <w:rsid w:val="004F642E"/>
    <w:rsid w:val="004F6453"/>
    <w:rsid w:val="004F7151"/>
    <w:rsid w:val="004F71AC"/>
    <w:rsid w:val="004F7964"/>
    <w:rsid w:val="004F7A85"/>
    <w:rsid w:val="004F7E7B"/>
    <w:rsid w:val="005012AA"/>
    <w:rsid w:val="0050138D"/>
    <w:rsid w:val="00501499"/>
    <w:rsid w:val="00501AA8"/>
    <w:rsid w:val="00501CFE"/>
    <w:rsid w:val="0050225B"/>
    <w:rsid w:val="00502DB5"/>
    <w:rsid w:val="00503920"/>
    <w:rsid w:val="005039A1"/>
    <w:rsid w:val="00503AC4"/>
    <w:rsid w:val="00503B02"/>
    <w:rsid w:val="00504C09"/>
    <w:rsid w:val="00504CAF"/>
    <w:rsid w:val="00504E6F"/>
    <w:rsid w:val="00504F3E"/>
    <w:rsid w:val="005056D0"/>
    <w:rsid w:val="00505826"/>
    <w:rsid w:val="00506183"/>
    <w:rsid w:val="0050636C"/>
    <w:rsid w:val="00506C56"/>
    <w:rsid w:val="005074EC"/>
    <w:rsid w:val="0050781F"/>
    <w:rsid w:val="0050797D"/>
    <w:rsid w:val="00511263"/>
    <w:rsid w:val="00511E57"/>
    <w:rsid w:val="00512480"/>
    <w:rsid w:val="005136C4"/>
    <w:rsid w:val="0051383C"/>
    <w:rsid w:val="00513893"/>
    <w:rsid w:val="00513B9D"/>
    <w:rsid w:val="005148D7"/>
    <w:rsid w:val="00514950"/>
    <w:rsid w:val="00514984"/>
    <w:rsid w:val="0051592B"/>
    <w:rsid w:val="00516304"/>
    <w:rsid w:val="00516564"/>
    <w:rsid w:val="00517E65"/>
    <w:rsid w:val="00520093"/>
    <w:rsid w:val="00520943"/>
    <w:rsid w:val="00520A7E"/>
    <w:rsid w:val="00520BB2"/>
    <w:rsid w:val="005215AF"/>
    <w:rsid w:val="00521A02"/>
    <w:rsid w:val="00521B69"/>
    <w:rsid w:val="00522518"/>
    <w:rsid w:val="00522A35"/>
    <w:rsid w:val="005235BB"/>
    <w:rsid w:val="00523C75"/>
    <w:rsid w:val="00524538"/>
    <w:rsid w:val="005245F7"/>
    <w:rsid w:val="00524681"/>
    <w:rsid w:val="005246FF"/>
    <w:rsid w:val="00524F43"/>
    <w:rsid w:val="005264E9"/>
    <w:rsid w:val="00526759"/>
    <w:rsid w:val="00526F19"/>
    <w:rsid w:val="0052712B"/>
    <w:rsid w:val="00527263"/>
    <w:rsid w:val="00527415"/>
    <w:rsid w:val="00527EFA"/>
    <w:rsid w:val="00530235"/>
    <w:rsid w:val="00531668"/>
    <w:rsid w:val="005328E0"/>
    <w:rsid w:val="00534199"/>
    <w:rsid w:val="00534208"/>
    <w:rsid w:val="0053427B"/>
    <w:rsid w:val="0053471F"/>
    <w:rsid w:val="00534883"/>
    <w:rsid w:val="00534A81"/>
    <w:rsid w:val="00535A80"/>
    <w:rsid w:val="005368E4"/>
    <w:rsid w:val="00536C58"/>
    <w:rsid w:val="005371CB"/>
    <w:rsid w:val="00537BB8"/>
    <w:rsid w:val="00537E64"/>
    <w:rsid w:val="00540A50"/>
    <w:rsid w:val="00540B0C"/>
    <w:rsid w:val="00541EE4"/>
    <w:rsid w:val="005422B6"/>
    <w:rsid w:val="00542467"/>
    <w:rsid w:val="00542673"/>
    <w:rsid w:val="005429FC"/>
    <w:rsid w:val="00543636"/>
    <w:rsid w:val="0054424D"/>
    <w:rsid w:val="00544695"/>
    <w:rsid w:val="00544B4D"/>
    <w:rsid w:val="00544E95"/>
    <w:rsid w:val="00545BF7"/>
    <w:rsid w:val="0054621F"/>
    <w:rsid w:val="0054633D"/>
    <w:rsid w:val="00546929"/>
    <w:rsid w:val="00546C3A"/>
    <w:rsid w:val="0054724A"/>
    <w:rsid w:val="005476B5"/>
    <w:rsid w:val="005502E6"/>
    <w:rsid w:val="0055081C"/>
    <w:rsid w:val="00550B0A"/>
    <w:rsid w:val="00551225"/>
    <w:rsid w:val="005517BE"/>
    <w:rsid w:val="00551A5F"/>
    <w:rsid w:val="00552326"/>
    <w:rsid w:val="005524C1"/>
    <w:rsid w:val="00555867"/>
    <w:rsid w:val="005558F7"/>
    <w:rsid w:val="0055674A"/>
    <w:rsid w:val="00557CE0"/>
    <w:rsid w:val="00561978"/>
    <w:rsid w:val="0056227C"/>
    <w:rsid w:val="005622E2"/>
    <w:rsid w:val="005634F2"/>
    <w:rsid w:val="00563B6C"/>
    <w:rsid w:val="005658D5"/>
    <w:rsid w:val="00565C42"/>
    <w:rsid w:val="005668B8"/>
    <w:rsid w:val="00567115"/>
    <w:rsid w:val="00567807"/>
    <w:rsid w:val="00570906"/>
    <w:rsid w:val="00571050"/>
    <w:rsid w:val="00571554"/>
    <w:rsid w:val="00571611"/>
    <w:rsid w:val="00571F8A"/>
    <w:rsid w:val="0057208D"/>
    <w:rsid w:val="005722B2"/>
    <w:rsid w:val="00573809"/>
    <w:rsid w:val="005743D9"/>
    <w:rsid w:val="005748B1"/>
    <w:rsid w:val="00575A73"/>
    <w:rsid w:val="0057693A"/>
    <w:rsid w:val="00576F64"/>
    <w:rsid w:val="0057768E"/>
    <w:rsid w:val="00577848"/>
    <w:rsid w:val="00577BD8"/>
    <w:rsid w:val="00577E2B"/>
    <w:rsid w:val="005818CD"/>
    <w:rsid w:val="00581A04"/>
    <w:rsid w:val="00581A63"/>
    <w:rsid w:val="00581B52"/>
    <w:rsid w:val="00581EE9"/>
    <w:rsid w:val="00582AED"/>
    <w:rsid w:val="0058315E"/>
    <w:rsid w:val="005837E7"/>
    <w:rsid w:val="0058381E"/>
    <w:rsid w:val="0058389E"/>
    <w:rsid w:val="005838BA"/>
    <w:rsid w:val="00583B35"/>
    <w:rsid w:val="00584755"/>
    <w:rsid w:val="00584D81"/>
    <w:rsid w:val="00585E6E"/>
    <w:rsid w:val="0058601C"/>
    <w:rsid w:val="00586E1B"/>
    <w:rsid w:val="00586E94"/>
    <w:rsid w:val="005870AF"/>
    <w:rsid w:val="0058721E"/>
    <w:rsid w:val="0058734B"/>
    <w:rsid w:val="0059034A"/>
    <w:rsid w:val="00590BC2"/>
    <w:rsid w:val="00591354"/>
    <w:rsid w:val="00592861"/>
    <w:rsid w:val="005928CA"/>
    <w:rsid w:val="0059298C"/>
    <w:rsid w:val="005931CA"/>
    <w:rsid w:val="00594112"/>
    <w:rsid w:val="005941F9"/>
    <w:rsid w:val="00594382"/>
    <w:rsid w:val="005944A4"/>
    <w:rsid w:val="0059466F"/>
    <w:rsid w:val="00594822"/>
    <w:rsid w:val="005948AC"/>
    <w:rsid w:val="0059511B"/>
    <w:rsid w:val="005957ED"/>
    <w:rsid w:val="005959DB"/>
    <w:rsid w:val="00595AD1"/>
    <w:rsid w:val="00595BB4"/>
    <w:rsid w:val="0059631E"/>
    <w:rsid w:val="0059647A"/>
    <w:rsid w:val="00596AFE"/>
    <w:rsid w:val="0059743F"/>
    <w:rsid w:val="005A01DB"/>
    <w:rsid w:val="005A03DC"/>
    <w:rsid w:val="005A0557"/>
    <w:rsid w:val="005A0A78"/>
    <w:rsid w:val="005A1FC3"/>
    <w:rsid w:val="005A20E2"/>
    <w:rsid w:val="005A2194"/>
    <w:rsid w:val="005A2378"/>
    <w:rsid w:val="005A2BA2"/>
    <w:rsid w:val="005A2DDC"/>
    <w:rsid w:val="005A3C71"/>
    <w:rsid w:val="005A3E3E"/>
    <w:rsid w:val="005A4123"/>
    <w:rsid w:val="005A4329"/>
    <w:rsid w:val="005A4A65"/>
    <w:rsid w:val="005A4C5A"/>
    <w:rsid w:val="005A50F7"/>
    <w:rsid w:val="005A512A"/>
    <w:rsid w:val="005A543D"/>
    <w:rsid w:val="005A6463"/>
    <w:rsid w:val="005A65B1"/>
    <w:rsid w:val="005A6B9B"/>
    <w:rsid w:val="005A7033"/>
    <w:rsid w:val="005A7242"/>
    <w:rsid w:val="005A7355"/>
    <w:rsid w:val="005B03E2"/>
    <w:rsid w:val="005B097C"/>
    <w:rsid w:val="005B0C75"/>
    <w:rsid w:val="005B1368"/>
    <w:rsid w:val="005B17B7"/>
    <w:rsid w:val="005B1D03"/>
    <w:rsid w:val="005B226D"/>
    <w:rsid w:val="005B33A8"/>
    <w:rsid w:val="005B424B"/>
    <w:rsid w:val="005B49F3"/>
    <w:rsid w:val="005B4B4C"/>
    <w:rsid w:val="005B53E7"/>
    <w:rsid w:val="005B56C4"/>
    <w:rsid w:val="005B6896"/>
    <w:rsid w:val="005B69AF"/>
    <w:rsid w:val="005B6C09"/>
    <w:rsid w:val="005B6F96"/>
    <w:rsid w:val="005B7425"/>
    <w:rsid w:val="005B77DE"/>
    <w:rsid w:val="005B789F"/>
    <w:rsid w:val="005B7CDB"/>
    <w:rsid w:val="005C0540"/>
    <w:rsid w:val="005C066E"/>
    <w:rsid w:val="005C08BF"/>
    <w:rsid w:val="005C0F40"/>
    <w:rsid w:val="005C1484"/>
    <w:rsid w:val="005C16F1"/>
    <w:rsid w:val="005C185D"/>
    <w:rsid w:val="005C1A1C"/>
    <w:rsid w:val="005C2E99"/>
    <w:rsid w:val="005C30B7"/>
    <w:rsid w:val="005C342C"/>
    <w:rsid w:val="005C3464"/>
    <w:rsid w:val="005C411B"/>
    <w:rsid w:val="005C4614"/>
    <w:rsid w:val="005C4D74"/>
    <w:rsid w:val="005C4E7C"/>
    <w:rsid w:val="005C50D2"/>
    <w:rsid w:val="005C53F5"/>
    <w:rsid w:val="005C5ACC"/>
    <w:rsid w:val="005C6C7C"/>
    <w:rsid w:val="005C70F7"/>
    <w:rsid w:val="005C7153"/>
    <w:rsid w:val="005C7324"/>
    <w:rsid w:val="005C7888"/>
    <w:rsid w:val="005C7C20"/>
    <w:rsid w:val="005D0A49"/>
    <w:rsid w:val="005D2104"/>
    <w:rsid w:val="005D25F5"/>
    <w:rsid w:val="005D29E8"/>
    <w:rsid w:val="005D366F"/>
    <w:rsid w:val="005D3792"/>
    <w:rsid w:val="005D40C7"/>
    <w:rsid w:val="005D6074"/>
    <w:rsid w:val="005D668B"/>
    <w:rsid w:val="005D6A2C"/>
    <w:rsid w:val="005D6BFC"/>
    <w:rsid w:val="005D7362"/>
    <w:rsid w:val="005E024A"/>
    <w:rsid w:val="005E04F6"/>
    <w:rsid w:val="005E0730"/>
    <w:rsid w:val="005E16D8"/>
    <w:rsid w:val="005E1AE8"/>
    <w:rsid w:val="005E1FF0"/>
    <w:rsid w:val="005E238B"/>
    <w:rsid w:val="005E30A1"/>
    <w:rsid w:val="005E3654"/>
    <w:rsid w:val="005E3702"/>
    <w:rsid w:val="005E3970"/>
    <w:rsid w:val="005E40F5"/>
    <w:rsid w:val="005E4241"/>
    <w:rsid w:val="005E4BCB"/>
    <w:rsid w:val="005E4D75"/>
    <w:rsid w:val="005E4D88"/>
    <w:rsid w:val="005E4E91"/>
    <w:rsid w:val="005E6161"/>
    <w:rsid w:val="005E62BA"/>
    <w:rsid w:val="005E6569"/>
    <w:rsid w:val="005E7995"/>
    <w:rsid w:val="005E7F30"/>
    <w:rsid w:val="005F07B5"/>
    <w:rsid w:val="005F10E9"/>
    <w:rsid w:val="005F2652"/>
    <w:rsid w:val="005F2776"/>
    <w:rsid w:val="005F2E15"/>
    <w:rsid w:val="005F3116"/>
    <w:rsid w:val="005F34AE"/>
    <w:rsid w:val="005F34E2"/>
    <w:rsid w:val="005F355B"/>
    <w:rsid w:val="005F39A3"/>
    <w:rsid w:val="005F434F"/>
    <w:rsid w:val="005F47D0"/>
    <w:rsid w:val="005F4EC4"/>
    <w:rsid w:val="005F54BE"/>
    <w:rsid w:val="005F574D"/>
    <w:rsid w:val="005F59C9"/>
    <w:rsid w:val="005F5A73"/>
    <w:rsid w:val="005F5AEC"/>
    <w:rsid w:val="005F5BD8"/>
    <w:rsid w:val="005F647A"/>
    <w:rsid w:val="005F67C2"/>
    <w:rsid w:val="005F70D5"/>
    <w:rsid w:val="005F7315"/>
    <w:rsid w:val="005F7614"/>
    <w:rsid w:val="005F786A"/>
    <w:rsid w:val="00600251"/>
    <w:rsid w:val="0060101F"/>
    <w:rsid w:val="006010C6"/>
    <w:rsid w:val="006015A2"/>
    <w:rsid w:val="006016A6"/>
    <w:rsid w:val="00601AFB"/>
    <w:rsid w:val="00601BCA"/>
    <w:rsid w:val="006022BF"/>
    <w:rsid w:val="00602495"/>
    <w:rsid w:val="00603B0E"/>
    <w:rsid w:val="00604830"/>
    <w:rsid w:val="00605DB2"/>
    <w:rsid w:val="006068F5"/>
    <w:rsid w:val="00606B85"/>
    <w:rsid w:val="00606F0A"/>
    <w:rsid w:val="00606F1E"/>
    <w:rsid w:val="006070AB"/>
    <w:rsid w:val="00607407"/>
    <w:rsid w:val="006079FB"/>
    <w:rsid w:val="00607DBB"/>
    <w:rsid w:val="00607E8B"/>
    <w:rsid w:val="006105F6"/>
    <w:rsid w:val="006109BF"/>
    <w:rsid w:val="006111F3"/>
    <w:rsid w:val="0061121A"/>
    <w:rsid w:val="00612368"/>
    <w:rsid w:val="006128E5"/>
    <w:rsid w:val="00612DC4"/>
    <w:rsid w:val="0061308C"/>
    <w:rsid w:val="006136F8"/>
    <w:rsid w:val="00616310"/>
    <w:rsid w:val="00616500"/>
    <w:rsid w:val="00616863"/>
    <w:rsid w:val="00616CA4"/>
    <w:rsid w:val="0061747F"/>
    <w:rsid w:val="0061791B"/>
    <w:rsid w:val="00620844"/>
    <w:rsid w:val="00620FFA"/>
    <w:rsid w:val="006219DD"/>
    <w:rsid w:val="00621F43"/>
    <w:rsid w:val="0062299C"/>
    <w:rsid w:val="00622F0E"/>
    <w:rsid w:val="00623455"/>
    <w:rsid w:val="00623AC7"/>
    <w:rsid w:val="006242C1"/>
    <w:rsid w:val="006247E1"/>
    <w:rsid w:val="006251F4"/>
    <w:rsid w:val="0062520F"/>
    <w:rsid w:val="00625575"/>
    <w:rsid w:val="00625827"/>
    <w:rsid w:val="00626EBF"/>
    <w:rsid w:val="00627742"/>
    <w:rsid w:val="00627CBF"/>
    <w:rsid w:val="006302C0"/>
    <w:rsid w:val="00630B38"/>
    <w:rsid w:val="006314C9"/>
    <w:rsid w:val="0063216C"/>
    <w:rsid w:val="0063264A"/>
    <w:rsid w:val="00632B7F"/>
    <w:rsid w:val="006337D1"/>
    <w:rsid w:val="00633BCA"/>
    <w:rsid w:val="00633EA6"/>
    <w:rsid w:val="006359A7"/>
    <w:rsid w:val="00635FF1"/>
    <w:rsid w:val="00636121"/>
    <w:rsid w:val="006365C2"/>
    <w:rsid w:val="0063701E"/>
    <w:rsid w:val="00637127"/>
    <w:rsid w:val="0063764C"/>
    <w:rsid w:val="006376D8"/>
    <w:rsid w:val="0063789A"/>
    <w:rsid w:val="00637DB3"/>
    <w:rsid w:val="00640138"/>
    <w:rsid w:val="00642036"/>
    <w:rsid w:val="00642129"/>
    <w:rsid w:val="006431A6"/>
    <w:rsid w:val="00643B83"/>
    <w:rsid w:val="0064477E"/>
    <w:rsid w:val="00644BA2"/>
    <w:rsid w:val="00645826"/>
    <w:rsid w:val="00645C80"/>
    <w:rsid w:val="00646F62"/>
    <w:rsid w:val="00647109"/>
    <w:rsid w:val="006478AA"/>
    <w:rsid w:val="00647A63"/>
    <w:rsid w:val="00650618"/>
    <w:rsid w:val="0065085B"/>
    <w:rsid w:val="00650957"/>
    <w:rsid w:val="00651375"/>
    <w:rsid w:val="00651BE5"/>
    <w:rsid w:val="00652254"/>
    <w:rsid w:val="0065295C"/>
    <w:rsid w:val="006536BE"/>
    <w:rsid w:val="00653C50"/>
    <w:rsid w:val="00653C75"/>
    <w:rsid w:val="0065445B"/>
    <w:rsid w:val="00654864"/>
    <w:rsid w:val="00654CE6"/>
    <w:rsid w:val="006552B9"/>
    <w:rsid w:val="00655AB1"/>
    <w:rsid w:val="0065663E"/>
    <w:rsid w:val="00656B68"/>
    <w:rsid w:val="00656DCE"/>
    <w:rsid w:val="006572A9"/>
    <w:rsid w:val="00657356"/>
    <w:rsid w:val="0065750B"/>
    <w:rsid w:val="0065775C"/>
    <w:rsid w:val="006607B4"/>
    <w:rsid w:val="00661607"/>
    <w:rsid w:val="00661A81"/>
    <w:rsid w:val="0066229C"/>
    <w:rsid w:val="00662BFE"/>
    <w:rsid w:val="00662C31"/>
    <w:rsid w:val="00662F2B"/>
    <w:rsid w:val="00663509"/>
    <w:rsid w:val="006635B7"/>
    <w:rsid w:val="00663CC1"/>
    <w:rsid w:val="006640FC"/>
    <w:rsid w:val="00664847"/>
    <w:rsid w:val="0066495B"/>
    <w:rsid w:val="00664BD1"/>
    <w:rsid w:val="00665850"/>
    <w:rsid w:val="00665B2D"/>
    <w:rsid w:val="00665F20"/>
    <w:rsid w:val="006665A2"/>
    <w:rsid w:val="006668B5"/>
    <w:rsid w:val="00666D46"/>
    <w:rsid w:val="00666DC7"/>
    <w:rsid w:val="00666FA7"/>
    <w:rsid w:val="00667859"/>
    <w:rsid w:val="006679DD"/>
    <w:rsid w:val="00670BF1"/>
    <w:rsid w:val="00670F8E"/>
    <w:rsid w:val="0067133F"/>
    <w:rsid w:val="00671673"/>
    <w:rsid w:val="00671AFD"/>
    <w:rsid w:val="00671C87"/>
    <w:rsid w:val="00673657"/>
    <w:rsid w:val="00674101"/>
    <w:rsid w:val="006742D7"/>
    <w:rsid w:val="00675DFD"/>
    <w:rsid w:val="006763D9"/>
    <w:rsid w:val="00676C9D"/>
    <w:rsid w:val="00677372"/>
    <w:rsid w:val="006775BD"/>
    <w:rsid w:val="006806A9"/>
    <w:rsid w:val="00680D73"/>
    <w:rsid w:val="00681631"/>
    <w:rsid w:val="00681BC7"/>
    <w:rsid w:val="00681FF0"/>
    <w:rsid w:val="00682279"/>
    <w:rsid w:val="006824BB"/>
    <w:rsid w:val="006825A4"/>
    <w:rsid w:val="006827AF"/>
    <w:rsid w:val="0068331D"/>
    <w:rsid w:val="00683418"/>
    <w:rsid w:val="00683860"/>
    <w:rsid w:val="00683B00"/>
    <w:rsid w:val="006844C9"/>
    <w:rsid w:val="0068500D"/>
    <w:rsid w:val="006863EC"/>
    <w:rsid w:val="0068646E"/>
    <w:rsid w:val="0068683B"/>
    <w:rsid w:val="00686EC4"/>
    <w:rsid w:val="00686EF8"/>
    <w:rsid w:val="0068726D"/>
    <w:rsid w:val="00687A57"/>
    <w:rsid w:val="00687EBF"/>
    <w:rsid w:val="00690E3D"/>
    <w:rsid w:val="006915B7"/>
    <w:rsid w:val="00691D15"/>
    <w:rsid w:val="0069257A"/>
    <w:rsid w:val="00692936"/>
    <w:rsid w:val="00692CD4"/>
    <w:rsid w:val="00692F70"/>
    <w:rsid w:val="00692FBC"/>
    <w:rsid w:val="00692FC0"/>
    <w:rsid w:val="0069396D"/>
    <w:rsid w:val="00694338"/>
    <w:rsid w:val="006943DF"/>
    <w:rsid w:val="006946F7"/>
    <w:rsid w:val="00694D7C"/>
    <w:rsid w:val="00694E93"/>
    <w:rsid w:val="00694EC9"/>
    <w:rsid w:val="0069504E"/>
    <w:rsid w:val="00695295"/>
    <w:rsid w:val="006952B0"/>
    <w:rsid w:val="006959D7"/>
    <w:rsid w:val="00695CC9"/>
    <w:rsid w:val="00695EB6"/>
    <w:rsid w:val="00695EF9"/>
    <w:rsid w:val="0069656D"/>
    <w:rsid w:val="00696986"/>
    <w:rsid w:val="00697206"/>
    <w:rsid w:val="006A01A9"/>
    <w:rsid w:val="006A081E"/>
    <w:rsid w:val="006A1C87"/>
    <w:rsid w:val="006A1D3D"/>
    <w:rsid w:val="006A2137"/>
    <w:rsid w:val="006A2689"/>
    <w:rsid w:val="006A2693"/>
    <w:rsid w:val="006A3A9B"/>
    <w:rsid w:val="006A3F59"/>
    <w:rsid w:val="006A4314"/>
    <w:rsid w:val="006A43B9"/>
    <w:rsid w:val="006A478B"/>
    <w:rsid w:val="006A4F7F"/>
    <w:rsid w:val="006A60F9"/>
    <w:rsid w:val="006A6186"/>
    <w:rsid w:val="006A65D8"/>
    <w:rsid w:val="006A6622"/>
    <w:rsid w:val="006A6D90"/>
    <w:rsid w:val="006A6E21"/>
    <w:rsid w:val="006A6FE5"/>
    <w:rsid w:val="006A78A1"/>
    <w:rsid w:val="006A7C01"/>
    <w:rsid w:val="006A7FBB"/>
    <w:rsid w:val="006B0283"/>
    <w:rsid w:val="006B0B5E"/>
    <w:rsid w:val="006B0F7C"/>
    <w:rsid w:val="006B1542"/>
    <w:rsid w:val="006B1F1B"/>
    <w:rsid w:val="006B293A"/>
    <w:rsid w:val="006B410E"/>
    <w:rsid w:val="006B4798"/>
    <w:rsid w:val="006B49FD"/>
    <w:rsid w:val="006B4A5A"/>
    <w:rsid w:val="006B4B0B"/>
    <w:rsid w:val="006B4FBB"/>
    <w:rsid w:val="006B5FBC"/>
    <w:rsid w:val="006B61CB"/>
    <w:rsid w:val="006B6480"/>
    <w:rsid w:val="006B68EB"/>
    <w:rsid w:val="006B7435"/>
    <w:rsid w:val="006C0621"/>
    <w:rsid w:val="006C1228"/>
    <w:rsid w:val="006C12AF"/>
    <w:rsid w:val="006C1640"/>
    <w:rsid w:val="006C1985"/>
    <w:rsid w:val="006C23A5"/>
    <w:rsid w:val="006C3500"/>
    <w:rsid w:val="006C3946"/>
    <w:rsid w:val="006C3EA4"/>
    <w:rsid w:val="006C427A"/>
    <w:rsid w:val="006C4C56"/>
    <w:rsid w:val="006C516A"/>
    <w:rsid w:val="006C51D9"/>
    <w:rsid w:val="006C68BB"/>
    <w:rsid w:val="006C6CFE"/>
    <w:rsid w:val="006C6F8A"/>
    <w:rsid w:val="006C7169"/>
    <w:rsid w:val="006D0111"/>
    <w:rsid w:val="006D02B0"/>
    <w:rsid w:val="006D0920"/>
    <w:rsid w:val="006D1115"/>
    <w:rsid w:val="006D2FE7"/>
    <w:rsid w:val="006D3006"/>
    <w:rsid w:val="006D399C"/>
    <w:rsid w:val="006D4B03"/>
    <w:rsid w:val="006D4F59"/>
    <w:rsid w:val="006D4FA0"/>
    <w:rsid w:val="006D562A"/>
    <w:rsid w:val="006D57B8"/>
    <w:rsid w:val="006D5946"/>
    <w:rsid w:val="006D5A40"/>
    <w:rsid w:val="006D5D1B"/>
    <w:rsid w:val="006D62F3"/>
    <w:rsid w:val="006D63E1"/>
    <w:rsid w:val="006D689F"/>
    <w:rsid w:val="006D699D"/>
    <w:rsid w:val="006D6B0F"/>
    <w:rsid w:val="006D74F5"/>
    <w:rsid w:val="006D7F5E"/>
    <w:rsid w:val="006D7FEA"/>
    <w:rsid w:val="006E0BFC"/>
    <w:rsid w:val="006E0C84"/>
    <w:rsid w:val="006E14CC"/>
    <w:rsid w:val="006E29E9"/>
    <w:rsid w:val="006E2A17"/>
    <w:rsid w:val="006E2AD1"/>
    <w:rsid w:val="006E3C5E"/>
    <w:rsid w:val="006E448B"/>
    <w:rsid w:val="006E4932"/>
    <w:rsid w:val="006E4CE1"/>
    <w:rsid w:val="006E4ECA"/>
    <w:rsid w:val="006E4F97"/>
    <w:rsid w:val="006E5465"/>
    <w:rsid w:val="006E6067"/>
    <w:rsid w:val="006E62ED"/>
    <w:rsid w:val="006E6FC8"/>
    <w:rsid w:val="006E77BE"/>
    <w:rsid w:val="006E7A35"/>
    <w:rsid w:val="006E7D81"/>
    <w:rsid w:val="006F0081"/>
    <w:rsid w:val="006F0E95"/>
    <w:rsid w:val="006F1017"/>
    <w:rsid w:val="006F1FDD"/>
    <w:rsid w:val="006F308B"/>
    <w:rsid w:val="006F3A15"/>
    <w:rsid w:val="006F49C7"/>
    <w:rsid w:val="006F4C3E"/>
    <w:rsid w:val="006F57AF"/>
    <w:rsid w:val="006F5A69"/>
    <w:rsid w:val="006F5EF9"/>
    <w:rsid w:val="006F6931"/>
    <w:rsid w:val="006F6CC4"/>
    <w:rsid w:val="006F6DEC"/>
    <w:rsid w:val="006F7F50"/>
    <w:rsid w:val="00700078"/>
    <w:rsid w:val="007006CC"/>
    <w:rsid w:val="00700D02"/>
    <w:rsid w:val="0070126A"/>
    <w:rsid w:val="0070181A"/>
    <w:rsid w:val="007024C2"/>
    <w:rsid w:val="0070285C"/>
    <w:rsid w:val="007032F4"/>
    <w:rsid w:val="0070381C"/>
    <w:rsid w:val="00704049"/>
    <w:rsid w:val="0070459F"/>
    <w:rsid w:val="00705DF4"/>
    <w:rsid w:val="0070656D"/>
    <w:rsid w:val="00706B2F"/>
    <w:rsid w:val="00706E9A"/>
    <w:rsid w:val="0070712B"/>
    <w:rsid w:val="00707155"/>
    <w:rsid w:val="007077E8"/>
    <w:rsid w:val="007079A1"/>
    <w:rsid w:val="00707BCA"/>
    <w:rsid w:val="00707DF3"/>
    <w:rsid w:val="00710739"/>
    <w:rsid w:val="007119F9"/>
    <w:rsid w:val="007122F8"/>
    <w:rsid w:val="00712450"/>
    <w:rsid w:val="0071263D"/>
    <w:rsid w:val="00713C86"/>
    <w:rsid w:val="00714578"/>
    <w:rsid w:val="0071490E"/>
    <w:rsid w:val="00714BB4"/>
    <w:rsid w:val="00714EC9"/>
    <w:rsid w:val="00714F0A"/>
    <w:rsid w:val="00715164"/>
    <w:rsid w:val="00715668"/>
    <w:rsid w:val="00715678"/>
    <w:rsid w:val="0071583A"/>
    <w:rsid w:val="00715AEE"/>
    <w:rsid w:val="007162EA"/>
    <w:rsid w:val="00716BDF"/>
    <w:rsid w:val="0071702B"/>
    <w:rsid w:val="00717971"/>
    <w:rsid w:val="00717AC7"/>
    <w:rsid w:val="00717E11"/>
    <w:rsid w:val="00721470"/>
    <w:rsid w:val="007215D9"/>
    <w:rsid w:val="00721AEF"/>
    <w:rsid w:val="00721C9C"/>
    <w:rsid w:val="00721D53"/>
    <w:rsid w:val="00721DDF"/>
    <w:rsid w:val="00722C81"/>
    <w:rsid w:val="0072304D"/>
    <w:rsid w:val="007234BF"/>
    <w:rsid w:val="007236BD"/>
    <w:rsid w:val="00723F7E"/>
    <w:rsid w:val="007241A4"/>
    <w:rsid w:val="00725CDC"/>
    <w:rsid w:val="00726115"/>
    <w:rsid w:val="00726700"/>
    <w:rsid w:val="00726C39"/>
    <w:rsid w:val="00726E8F"/>
    <w:rsid w:val="00727597"/>
    <w:rsid w:val="00727915"/>
    <w:rsid w:val="00727B8F"/>
    <w:rsid w:val="00727F90"/>
    <w:rsid w:val="0073064E"/>
    <w:rsid w:val="00730D5C"/>
    <w:rsid w:val="00730DA1"/>
    <w:rsid w:val="007323DA"/>
    <w:rsid w:val="007325A3"/>
    <w:rsid w:val="0073333C"/>
    <w:rsid w:val="0073333D"/>
    <w:rsid w:val="00734462"/>
    <w:rsid w:val="007356A6"/>
    <w:rsid w:val="00735819"/>
    <w:rsid w:val="00735F3C"/>
    <w:rsid w:val="00735FAF"/>
    <w:rsid w:val="0073631D"/>
    <w:rsid w:val="00736462"/>
    <w:rsid w:val="00737AD4"/>
    <w:rsid w:val="00737FDE"/>
    <w:rsid w:val="00740EDC"/>
    <w:rsid w:val="007413BF"/>
    <w:rsid w:val="0074167B"/>
    <w:rsid w:val="0074193A"/>
    <w:rsid w:val="00741BE5"/>
    <w:rsid w:val="00741F96"/>
    <w:rsid w:val="0074210E"/>
    <w:rsid w:val="007423C9"/>
    <w:rsid w:val="0074386F"/>
    <w:rsid w:val="00744096"/>
    <w:rsid w:val="00744B1C"/>
    <w:rsid w:val="007450B8"/>
    <w:rsid w:val="007456C1"/>
    <w:rsid w:val="007457B0"/>
    <w:rsid w:val="0074583C"/>
    <w:rsid w:val="00745D6E"/>
    <w:rsid w:val="0074695F"/>
    <w:rsid w:val="00747BE7"/>
    <w:rsid w:val="00747CB0"/>
    <w:rsid w:val="00747EEA"/>
    <w:rsid w:val="007504F8"/>
    <w:rsid w:val="007515B3"/>
    <w:rsid w:val="00751AFC"/>
    <w:rsid w:val="00751B96"/>
    <w:rsid w:val="00751F32"/>
    <w:rsid w:val="0075202F"/>
    <w:rsid w:val="007529A5"/>
    <w:rsid w:val="00752CFA"/>
    <w:rsid w:val="0075347A"/>
    <w:rsid w:val="0075462B"/>
    <w:rsid w:val="00754F93"/>
    <w:rsid w:val="007557F6"/>
    <w:rsid w:val="00755BB1"/>
    <w:rsid w:val="00755CF9"/>
    <w:rsid w:val="007563CE"/>
    <w:rsid w:val="00756D09"/>
    <w:rsid w:val="00757D53"/>
    <w:rsid w:val="007603B1"/>
    <w:rsid w:val="00760BA5"/>
    <w:rsid w:val="00760C64"/>
    <w:rsid w:val="007619E4"/>
    <w:rsid w:val="0076294C"/>
    <w:rsid w:val="00762F07"/>
    <w:rsid w:val="0076367F"/>
    <w:rsid w:val="007645E5"/>
    <w:rsid w:val="00764A32"/>
    <w:rsid w:val="00764DF0"/>
    <w:rsid w:val="00765E37"/>
    <w:rsid w:val="00766C1A"/>
    <w:rsid w:val="00767D01"/>
    <w:rsid w:val="007706C3"/>
    <w:rsid w:val="007707CB"/>
    <w:rsid w:val="00770F1C"/>
    <w:rsid w:val="007714FA"/>
    <w:rsid w:val="00771D1E"/>
    <w:rsid w:val="00772176"/>
    <w:rsid w:val="00772B15"/>
    <w:rsid w:val="00772C22"/>
    <w:rsid w:val="00773213"/>
    <w:rsid w:val="007733D1"/>
    <w:rsid w:val="00773D19"/>
    <w:rsid w:val="00774624"/>
    <w:rsid w:val="00774B8D"/>
    <w:rsid w:val="00774C28"/>
    <w:rsid w:val="00774F51"/>
    <w:rsid w:val="0077551C"/>
    <w:rsid w:val="00775F7D"/>
    <w:rsid w:val="007760B1"/>
    <w:rsid w:val="007765D6"/>
    <w:rsid w:val="00776F7D"/>
    <w:rsid w:val="00777488"/>
    <w:rsid w:val="00777B05"/>
    <w:rsid w:val="00780594"/>
    <w:rsid w:val="00780F59"/>
    <w:rsid w:val="007810EF"/>
    <w:rsid w:val="007818B2"/>
    <w:rsid w:val="00781B0D"/>
    <w:rsid w:val="00781DFC"/>
    <w:rsid w:val="0078259D"/>
    <w:rsid w:val="007829A8"/>
    <w:rsid w:val="0078343C"/>
    <w:rsid w:val="00783722"/>
    <w:rsid w:val="00783B38"/>
    <w:rsid w:val="00784E4F"/>
    <w:rsid w:val="007854A3"/>
    <w:rsid w:val="00785BFF"/>
    <w:rsid w:val="00785EA0"/>
    <w:rsid w:val="007869CA"/>
    <w:rsid w:val="007877AA"/>
    <w:rsid w:val="00787E51"/>
    <w:rsid w:val="00790B45"/>
    <w:rsid w:val="00791099"/>
    <w:rsid w:val="0079114F"/>
    <w:rsid w:val="00791591"/>
    <w:rsid w:val="007924CB"/>
    <w:rsid w:val="00793727"/>
    <w:rsid w:val="00793F54"/>
    <w:rsid w:val="00794CA2"/>
    <w:rsid w:val="00794E72"/>
    <w:rsid w:val="007954D3"/>
    <w:rsid w:val="00796249"/>
    <w:rsid w:val="007965A8"/>
    <w:rsid w:val="00796B82"/>
    <w:rsid w:val="00796E05"/>
    <w:rsid w:val="00796ED1"/>
    <w:rsid w:val="0079753E"/>
    <w:rsid w:val="007A01B1"/>
    <w:rsid w:val="007A0714"/>
    <w:rsid w:val="007A0730"/>
    <w:rsid w:val="007A0803"/>
    <w:rsid w:val="007A0FC1"/>
    <w:rsid w:val="007A125B"/>
    <w:rsid w:val="007A1882"/>
    <w:rsid w:val="007A202C"/>
    <w:rsid w:val="007A2B0E"/>
    <w:rsid w:val="007A2D27"/>
    <w:rsid w:val="007A3092"/>
    <w:rsid w:val="007A3ADD"/>
    <w:rsid w:val="007A3CF6"/>
    <w:rsid w:val="007A4779"/>
    <w:rsid w:val="007A51C2"/>
    <w:rsid w:val="007A5C56"/>
    <w:rsid w:val="007A61E4"/>
    <w:rsid w:val="007A645B"/>
    <w:rsid w:val="007A69B7"/>
    <w:rsid w:val="007A6DBD"/>
    <w:rsid w:val="007A6FE5"/>
    <w:rsid w:val="007A708F"/>
    <w:rsid w:val="007A74F3"/>
    <w:rsid w:val="007A79B6"/>
    <w:rsid w:val="007A7C26"/>
    <w:rsid w:val="007B0061"/>
    <w:rsid w:val="007B172E"/>
    <w:rsid w:val="007B219F"/>
    <w:rsid w:val="007B26FE"/>
    <w:rsid w:val="007B27B4"/>
    <w:rsid w:val="007B2CCA"/>
    <w:rsid w:val="007B3AE7"/>
    <w:rsid w:val="007B3B47"/>
    <w:rsid w:val="007B3F89"/>
    <w:rsid w:val="007B4632"/>
    <w:rsid w:val="007B47F6"/>
    <w:rsid w:val="007B4C2A"/>
    <w:rsid w:val="007B5173"/>
    <w:rsid w:val="007B558A"/>
    <w:rsid w:val="007B57BD"/>
    <w:rsid w:val="007B5B9A"/>
    <w:rsid w:val="007B5BF1"/>
    <w:rsid w:val="007B5C1D"/>
    <w:rsid w:val="007B6580"/>
    <w:rsid w:val="007B72B3"/>
    <w:rsid w:val="007B7F7A"/>
    <w:rsid w:val="007C1D9F"/>
    <w:rsid w:val="007C291D"/>
    <w:rsid w:val="007C30F5"/>
    <w:rsid w:val="007C3505"/>
    <w:rsid w:val="007C3701"/>
    <w:rsid w:val="007C4027"/>
    <w:rsid w:val="007C4B7B"/>
    <w:rsid w:val="007C59A0"/>
    <w:rsid w:val="007C723A"/>
    <w:rsid w:val="007C74EC"/>
    <w:rsid w:val="007C7858"/>
    <w:rsid w:val="007C7965"/>
    <w:rsid w:val="007D0050"/>
    <w:rsid w:val="007D08D7"/>
    <w:rsid w:val="007D184E"/>
    <w:rsid w:val="007D1B5D"/>
    <w:rsid w:val="007D2558"/>
    <w:rsid w:val="007D257C"/>
    <w:rsid w:val="007D2FC0"/>
    <w:rsid w:val="007D40BE"/>
    <w:rsid w:val="007D4C47"/>
    <w:rsid w:val="007D4F9E"/>
    <w:rsid w:val="007D5423"/>
    <w:rsid w:val="007D61A4"/>
    <w:rsid w:val="007D64AD"/>
    <w:rsid w:val="007D7817"/>
    <w:rsid w:val="007E0570"/>
    <w:rsid w:val="007E0663"/>
    <w:rsid w:val="007E0729"/>
    <w:rsid w:val="007E0F11"/>
    <w:rsid w:val="007E0FF2"/>
    <w:rsid w:val="007E1C3B"/>
    <w:rsid w:val="007E2322"/>
    <w:rsid w:val="007E26E6"/>
    <w:rsid w:val="007E33A9"/>
    <w:rsid w:val="007E34A3"/>
    <w:rsid w:val="007E4258"/>
    <w:rsid w:val="007E4866"/>
    <w:rsid w:val="007E5144"/>
    <w:rsid w:val="007E5206"/>
    <w:rsid w:val="007E5E7A"/>
    <w:rsid w:val="007E6320"/>
    <w:rsid w:val="007E711A"/>
    <w:rsid w:val="007E71EB"/>
    <w:rsid w:val="007E7225"/>
    <w:rsid w:val="007E7A4A"/>
    <w:rsid w:val="007E7F98"/>
    <w:rsid w:val="007F01BD"/>
    <w:rsid w:val="007F07E3"/>
    <w:rsid w:val="007F1016"/>
    <w:rsid w:val="007F118B"/>
    <w:rsid w:val="007F11EC"/>
    <w:rsid w:val="007F17FC"/>
    <w:rsid w:val="007F1B46"/>
    <w:rsid w:val="007F1BD3"/>
    <w:rsid w:val="007F1EA5"/>
    <w:rsid w:val="007F234E"/>
    <w:rsid w:val="007F27E4"/>
    <w:rsid w:val="007F3425"/>
    <w:rsid w:val="007F38F6"/>
    <w:rsid w:val="007F46B4"/>
    <w:rsid w:val="007F4724"/>
    <w:rsid w:val="007F4EAB"/>
    <w:rsid w:val="007F4F44"/>
    <w:rsid w:val="007F52FE"/>
    <w:rsid w:val="007F53BB"/>
    <w:rsid w:val="007F5467"/>
    <w:rsid w:val="007F5E53"/>
    <w:rsid w:val="007F62D5"/>
    <w:rsid w:val="007F6711"/>
    <w:rsid w:val="007F67F1"/>
    <w:rsid w:val="007F6CDA"/>
    <w:rsid w:val="007F796D"/>
    <w:rsid w:val="007F7E96"/>
    <w:rsid w:val="00800B43"/>
    <w:rsid w:val="008016AA"/>
    <w:rsid w:val="008018A9"/>
    <w:rsid w:val="00801AFC"/>
    <w:rsid w:val="0080275B"/>
    <w:rsid w:val="0080289E"/>
    <w:rsid w:val="00802B79"/>
    <w:rsid w:val="00802DA3"/>
    <w:rsid w:val="00803063"/>
    <w:rsid w:val="008033B6"/>
    <w:rsid w:val="00803DFC"/>
    <w:rsid w:val="00804B76"/>
    <w:rsid w:val="00805714"/>
    <w:rsid w:val="00806768"/>
    <w:rsid w:val="00807302"/>
    <w:rsid w:val="008076AD"/>
    <w:rsid w:val="00807996"/>
    <w:rsid w:val="00811610"/>
    <w:rsid w:val="00812743"/>
    <w:rsid w:val="00812FFD"/>
    <w:rsid w:val="0081320F"/>
    <w:rsid w:val="00813215"/>
    <w:rsid w:val="00813273"/>
    <w:rsid w:val="00813CF9"/>
    <w:rsid w:val="00813E43"/>
    <w:rsid w:val="00814672"/>
    <w:rsid w:val="00814BE8"/>
    <w:rsid w:val="00814CB5"/>
    <w:rsid w:val="0081598F"/>
    <w:rsid w:val="00815D48"/>
    <w:rsid w:val="00815E1E"/>
    <w:rsid w:val="00816AC2"/>
    <w:rsid w:val="00816CD4"/>
    <w:rsid w:val="00817285"/>
    <w:rsid w:val="0081768D"/>
    <w:rsid w:val="00817BC9"/>
    <w:rsid w:val="00817DC9"/>
    <w:rsid w:val="00817DE5"/>
    <w:rsid w:val="00817F41"/>
    <w:rsid w:val="008206A7"/>
    <w:rsid w:val="008207ED"/>
    <w:rsid w:val="00820A50"/>
    <w:rsid w:val="0082148B"/>
    <w:rsid w:val="00821763"/>
    <w:rsid w:val="008217F2"/>
    <w:rsid w:val="00821A89"/>
    <w:rsid w:val="00821B22"/>
    <w:rsid w:val="00821DFC"/>
    <w:rsid w:val="00822C8A"/>
    <w:rsid w:val="008239B7"/>
    <w:rsid w:val="00823B40"/>
    <w:rsid w:val="00823E4D"/>
    <w:rsid w:val="0082584F"/>
    <w:rsid w:val="0082585D"/>
    <w:rsid w:val="00826463"/>
    <w:rsid w:val="008266B3"/>
    <w:rsid w:val="00826745"/>
    <w:rsid w:val="00826868"/>
    <w:rsid w:val="00826892"/>
    <w:rsid w:val="008273EA"/>
    <w:rsid w:val="0083050F"/>
    <w:rsid w:val="008308C3"/>
    <w:rsid w:val="008323C0"/>
    <w:rsid w:val="0083306D"/>
    <w:rsid w:val="008331F6"/>
    <w:rsid w:val="008341D8"/>
    <w:rsid w:val="00834565"/>
    <w:rsid w:val="00834923"/>
    <w:rsid w:val="00835772"/>
    <w:rsid w:val="008367BB"/>
    <w:rsid w:val="008368B5"/>
    <w:rsid w:val="00837AF8"/>
    <w:rsid w:val="00840833"/>
    <w:rsid w:val="0084156C"/>
    <w:rsid w:val="00841605"/>
    <w:rsid w:val="00842284"/>
    <w:rsid w:val="00842B5A"/>
    <w:rsid w:val="00842E3D"/>
    <w:rsid w:val="008432EC"/>
    <w:rsid w:val="008448E2"/>
    <w:rsid w:val="008449AD"/>
    <w:rsid w:val="00845455"/>
    <w:rsid w:val="00845BA9"/>
    <w:rsid w:val="008460E1"/>
    <w:rsid w:val="00846173"/>
    <w:rsid w:val="00846237"/>
    <w:rsid w:val="008467BC"/>
    <w:rsid w:val="00846ED6"/>
    <w:rsid w:val="00850052"/>
    <w:rsid w:val="008509AA"/>
    <w:rsid w:val="00851153"/>
    <w:rsid w:val="00851F60"/>
    <w:rsid w:val="008523E0"/>
    <w:rsid w:val="00852B05"/>
    <w:rsid w:val="00852C2C"/>
    <w:rsid w:val="00852DEF"/>
    <w:rsid w:val="00853538"/>
    <w:rsid w:val="008537E1"/>
    <w:rsid w:val="00853C01"/>
    <w:rsid w:val="00853C52"/>
    <w:rsid w:val="00854D79"/>
    <w:rsid w:val="00854F1F"/>
    <w:rsid w:val="0085519D"/>
    <w:rsid w:val="0085587E"/>
    <w:rsid w:val="0085613A"/>
    <w:rsid w:val="0085639C"/>
    <w:rsid w:val="00856437"/>
    <w:rsid w:val="008569B9"/>
    <w:rsid w:val="0085753B"/>
    <w:rsid w:val="00857691"/>
    <w:rsid w:val="008604DC"/>
    <w:rsid w:val="00860682"/>
    <w:rsid w:val="008610A9"/>
    <w:rsid w:val="00861625"/>
    <w:rsid w:val="00861BDF"/>
    <w:rsid w:val="00861C5F"/>
    <w:rsid w:val="0086422F"/>
    <w:rsid w:val="00864BE0"/>
    <w:rsid w:val="0086562F"/>
    <w:rsid w:val="00865EB7"/>
    <w:rsid w:val="00865FB8"/>
    <w:rsid w:val="008660B6"/>
    <w:rsid w:val="00866BBA"/>
    <w:rsid w:val="0086700E"/>
    <w:rsid w:val="008709E2"/>
    <w:rsid w:val="008711FA"/>
    <w:rsid w:val="00871331"/>
    <w:rsid w:val="0087149B"/>
    <w:rsid w:val="00871A70"/>
    <w:rsid w:val="00871BF2"/>
    <w:rsid w:val="0087248F"/>
    <w:rsid w:val="00872971"/>
    <w:rsid w:val="00872B07"/>
    <w:rsid w:val="00872EAB"/>
    <w:rsid w:val="0087317D"/>
    <w:rsid w:val="00873408"/>
    <w:rsid w:val="008736FB"/>
    <w:rsid w:val="00873AEC"/>
    <w:rsid w:val="00873F86"/>
    <w:rsid w:val="0087402E"/>
    <w:rsid w:val="008742EA"/>
    <w:rsid w:val="00874701"/>
    <w:rsid w:val="00874925"/>
    <w:rsid w:val="00874AAD"/>
    <w:rsid w:val="008758A8"/>
    <w:rsid w:val="00875AC5"/>
    <w:rsid w:val="00876457"/>
    <w:rsid w:val="0087680D"/>
    <w:rsid w:val="00876A08"/>
    <w:rsid w:val="00877228"/>
    <w:rsid w:val="008778C2"/>
    <w:rsid w:val="008778F9"/>
    <w:rsid w:val="00877B3D"/>
    <w:rsid w:val="00880CC8"/>
    <w:rsid w:val="0088175B"/>
    <w:rsid w:val="00881ED7"/>
    <w:rsid w:val="00882086"/>
    <w:rsid w:val="00882DD0"/>
    <w:rsid w:val="00882F78"/>
    <w:rsid w:val="00883CD5"/>
    <w:rsid w:val="00883E6C"/>
    <w:rsid w:val="00883E9B"/>
    <w:rsid w:val="00884062"/>
    <w:rsid w:val="008847B7"/>
    <w:rsid w:val="00884A85"/>
    <w:rsid w:val="00884B3B"/>
    <w:rsid w:val="00884E04"/>
    <w:rsid w:val="00885022"/>
    <w:rsid w:val="00885120"/>
    <w:rsid w:val="0088703B"/>
    <w:rsid w:val="00887946"/>
    <w:rsid w:val="00890365"/>
    <w:rsid w:val="008906FA"/>
    <w:rsid w:val="008907C6"/>
    <w:rsid w:val="00890CAF"/>
    <w:rsid w:val="00891498"/>
    <w:rsid w:val="00891BF9"/>
    <w:rsid w:val="0089260A"/>
    <w:rsid w:val="00893A99"/>
    <w:rsid w:val="00893B5E"/>
    <w:rsid w:val="00893BF2"/>
    <w:rsid w:val="008943D1"/>
    <w:rsid w:val="00894E96"/>
    <w:rsid w:val="008952C9"/>
    <w:rsid w:val="00895A5B"/>
    <w:rsid w:val="008966D5"/>
    <w:rsid w:val="00896ED9"/>
    <w:rsid w:val="008975D1"/>
    <w:rsid w:val="008A0C04"/>
    <w:rsid w:val="008A12F3"/>
    <w:rsid w:val="008A1DDD"/>
    <w:rsid w:val="008A25A9"/>
    <w:rsid w:val="008A293F"/>
    <w:rsid w:val="008A2B50"/>
    <w:rsid w:val="008A2F59"/>
    <w:rsid w:val="008A31F0"/>
    <w:rsid w:val="008A338D"/>
    <w:rsid w:val="008A3421"/>
    <w:rsid w:val="008A35EB"/>
    <w:rsid w:val="008A3630"/>
    <w:rsid w:val="008A3843"/>
    <w:rsid w:val="008A3A27"/>
    <w:rsid w:val="008A4E84"/>
    <w:rsid w:val="008A50F0"/>
    <w:rsid w:val="008A5215"/>
    <w:rsid w:val="008A66FB"/>
    <w:rsid w:val="008A718C"/>
    <w:rsid w:val="008A7286"/>
    <w:rsid w:val="008A73F8"/>
    <w:rsid w:val="008A74E3"/>
    <w:rsid w:val="008A7B10"/>
    <w:rsid w:val="008A7F00"/>
    <w:rsid w:val="008B00A0"/>
    <w:rsid w:val="008B0100"/>
    <w:rsid w:val="008B018D"/>
    <w:rsid w:val="008B01F1"/>
    <w:rsid w:val="008B02B2"/>
    <w:rsid w:val="008B0461"/>
    <w:rsid w:val="008B07CB"/>
    <w:rsid w:val="008B1871"/>
    <w:rsid w:val="008B1B0B"/>
    <w:rsid w:val="008B26BE"/>
    <w:rsid w:val="008B2FF4"/>
    <w:rsid w:val="008B389E"/>
    <w:rsid w:val="008B3E13"/>
    <w:rsid w:val="008B4534"/>
    <w:rsid w:val="008B522E"/>
    <w:rsid w:val="008B5760"/>
    <w:rsid w:val="008B5B8F"/>
    <w:rsid w:val="008B5C62"/>
    <w:rsid w:val="008B627F"/>
    <w:rsid w:val="008B6AF5"/>
    <w:rsid w:val="008B6E6E"/>
    <w:rsid w:val="008B6EA3"/>
    <w:rsid w:val="008B70BC"/>
    <w:rsid w:val="008B70E2"/>
    <w:rsid w:val="008C07CB"/>
    <w:rsid w:val="008C251A"/>
    <w:rsid w:val="008C2783"/>
    <w:rsid w:val="008C2979"/>
    <w:rsid w:val="008C3F01"/>
    <w:rsid w:val="008C41C1"/>
    <w:rsid w:val="008C423E"/>
    <w:rsid w:val="008C472E"/>
    <w:rsid w:val="008C4D16"/>
    <w:rsid w:val="008C52BB"/>
    <w:rsid w:val="008C5F4B"/>
    <w:rsid w:val="008C620E"/>
    <w:rsid w:val="008C664B"/>
    <w:rsid w:val="008C752A"/>
    <w:rsid w:val="008C754F"/>
    <w:rsid w:val="008C777D"/>
    <w:rsid w:val="008C7901"/>
    <w:rsid w:val="008D0488"/>
    <w:rsid w:val="008D0CA0"/>
    <w:rsid w:val="008D148D"/>
    <w:rsid w:val="008D191A"/>
    <w:rsid w:val="008D1AE9"/>
    <w:rsid w:val="008D1F28"/>
    <w:rsid w:val="008D1FCD"/>
    <w:rsid w:val="008D22E9"/>
    <w:rsid w:val="008D24DB"/>
    <w:rsid w:val="008D2540"/>
    <w:rsid w:val="008D42F6"/>
    <w:rsid w:val="008D4385"/>
    <w:rsid w:val="008D43D8"/>
    <w:rsid w:val="008D4ED9"/>
    <w:rsid w:val="008D53E8"/>
    <w:rsid w:val="008D56A5"/>
    <w:rsid w:val="008D589C"/>
    <w:rsid w:val="008D5E4C"/>
    <w:rsid w:val="008D6A4F"/>
    <w:rsid w:val="008D6B54"/>
    <w:rsid w:val="008D6BE8"/>
    <w:rsid w:val="008D7393"/>
    <w:rsid w:val="008E0987"/>
    <w:rsid w:val="008E11EA"/>
    <w:rsid w:val="008E1D70"/>
    <w:rsid w:val="008E1E3E"/>
    <w:rsid w:val="008E3202"/>
    <w:rsid w:val="008E411A"/>
    <w:rsid w:val="008E438B"/>
    <w:rsid w:val="008E4F93"/>
    <w:rsid w:val="008E5255"/>
    <w:rsid w:val="008E53F2"/>
    <w:rsid w:val="008E552C"/>
    <w:rsid w:val="008E59EF"/>
    <w:rsid w:val="008E5A30"/>
    <w:rsid w:val="008E5D8E"/>
    <w:rsid w:val="008E5E2B"/>
    <w:rsid w:val="008E5FEB"/>
    <w:rsid w:val="008E68E1"/>
    <w:rsid w:val="008E6B91"/>
    <w:rsid w:val="008E70BE"/>
    <w:rsid w:val="008E72C7"/>
    <w:rsid w:val="008E7391"/>
    <w:rsid w:val="008E73C0"/>
    <w:rsid w:val="008F1583"/>
    <w:rsid w:val="008F17BC"/>
    <w:rsid w:val="008F19A4"/>
    <w:rsid w:val="008F206F"/>
    <w:rsid w:val="008F3466"/>
    <w:rsid w:val="008F3703"/>
    <w:rsid w:val="008F38D8"/>
    <w:rsid w:val="008F3EB7"/>
    <w:rsid w:val="008F43F7"/>
    <w:rsid w:val="008F4944"/>
    <w:rsid w:val="008F4ECF"/>
    <w:rsid w:val="008F5726"/>
    <w:rsid w:val="008F582E"/>
    <w:rsid w:val="008F64A5"/>
    <w:rsid w:val="008F674F"/>
    <w:rsid w:val="008F6A70"/>
    <w:rsid w:val="008F761F"/>
    <w:rsid w:val="008F7C81"/>
    <w:rsid w:val="008F7F1D"/>
    <w:rsid w:val="009005D8"/>
    <w:rsid w:val="00900A57"/>
    <w:rsid w:val="00900F45"/>
    <w:rsid w:val="00901442"/>
    <w:rsid w:val="00901AFA"/>
    <w:rsid w:val="009020A7"/>
    <w:rsid w:val="00902491"/>
    <w:rsid w:val="00903009"/>
    <w:rsid w:val="0090330F"/>
    <w:rsid w:val="00903697"/>
    <w:rsid w:val="00903B02"/>
    <w:rsid w:val="00903EBD"/>
    <w:rsid w:val="00903F05"/>
    <w:rsid w:val="00904AA7"/>
    <w:rsid w:val="009050AE"/>
    <w:rsid w:val="009052B5"/>
    <w:rsid w:val="009055F4"/>
    <w:rsid w:val="00905794"/>
    <w:rsid w:val="00905C11"/>
    <w:rsid w:val="00905DD7"/>
    <w:rsid w:val="00905EA1"/>
    <w:rsid w:val="00907F5D"/>
    <w:rsid w:val="009100B4"/>
    <w:rsid w:val="009103FF"/>
    <w:rsid w:val="00910B65"/>
    <w:rsid w:val="0091112A"/>
    <w:rsid w:val="009118C5"/>
    <w:rsid w:val="00912179"/>
    <w:rsid w:val="009130F3"/>
    <w:rsid w:val="0091370A"/>
    <w:rsid w:val="00914205"/>
    <w:rsid w:val="00915546"/>
    <w:rsid w:val="00915A5D"/>
    <w:rsid w:val="00916313"/>
    <w:rsid w:val="00917E1B"/>
    <w:rsid w:val="00920640"/>
    <w:rsid w:val="00920B18"/>
    <w:rsid w:val="00920CA6"/>
    <w:rsid w:val="0092118B"/>
    <w:rsid w:val="00921AD2"/>
    <w:rsid w:val="00922551"/>
    <w:rsid w:val="00922C40"/>
    <w:rsid w:val="00922CA6"/>
    <w:rsid w:val="009247F7"/>
    <w:rsid w:val="009247FA"/>
    <w:rsid w:val="00924B26"/>
    <w:rsid w:val="0092571D"/>
    <w:rsid w:val="009258CF"/>
    <w:rsid w:val="00925BB1"/>
    <w:rsid w:val="009263C3"/>
    <w:rsid w:val="00926A03"/>
    <w:rsid w:val="00927AA7"/>
    <w:rsid w:val="00930996"/>
    <w:rsid w:val="00930FA3"/>
    <w:rsid w:val="009329F9"/>
    <w:rsid w:val="0093323E"/>
    <w:rsid w:val="009333F7"/>
    <w:rsid w:val="0093402B"/>
    <w:rsid w:val="00934A00"/>
    <w:rsid w:val="00934D06"/>
    <w:rsid w:val="009352D9"/>
    <w:rsid w:val="00935F7E"/>
    <w:rsid w:val="0093624F"/>
    <w:rsid w:val="00936ABA"/>
    <w:rsid w:val="00936ADC"/>
    <w:rsid w:val="00937EEF"/>
    <w:rsid w:val="00940ACA"/>
    <w:rsid w:val="0094151C"/>
    <w:rsid w:val="00942206"/>
    <w:rsid w:val="00942315"/>
    <w:rsid w:val="00942614"/>
    <w:rsid w:val="009429BB"/>
    <w:rsid w:val="00942E29"/>
    <w:rsid w:val="00943CD3"/>
    <w:rsid w:val="009449BD"/>
    <w:rsid w:val="00944CA8"/>
    <w:rsid w:val="00944F91"/>
    <w:rsid w:val="00945259"/>
    <w:rsid w:val="00945A20"/>
    <w:rsid w:val="00945F65"/>
    <w:rsid w:val="00946E2C"/>
    <w:rsid w:val="00946F32"/>
    <w:rsid w:val="009471BF"/>
    <w:rsid w:val="00947C96"/>
    <w:rsid w:val="00950507"/>
    <w:rsid w:val="00950BE6"/>
    <w:rsid w:val="00950E45"/>
    <w:rsid w:val="0095191F"/>
    <w:rsid w:val="00951A75"/>
    <w:rsid w:val="00951BB9"/>
    <w:rsid w:val="00951F77"/>
    <w:rsid w:val="00952768"/>
    <w:rsid w:val="00952EBB"/>
    <w:rsid w:val="00953A47"/>
    <w:rsid w:val="0095463D"/>
    <w:rsid w:val="00954A51"/>
    <w:rsid w:val="00954D9F"/>
    <w:rsid w:val="00955334"/>
    <w:rsid w:val="00955D6B"/>
    <w:rsid w:val="00955EA5"/>
    <w:rsid w:val="00956DA5"/>
    <w:rsid w:val="0095717B"/>
    <w:rsid w:val="009574BA"/>
    <w:rsid w:val="0096053F"/>
    <w:rsid w:val="00960C14"/>
    <w:rsid w:val="0096142B"/>
    <w:rsid w:val="00961D52"/>
    <w:rsid w:val="00961E31"/>
    <w:rsid w:val="00961F2D"/>
    <w:rsid w:val="00962A54"/>
    <w:rsid w:val="00962A86"/>
    <w:rsid w:val="0096328E"/>
    <w:rsid w:val="00963705"/>
    <w:rsid w:val="00963AEC"/>
    <w:rsid w:val="009650AB"/>
    <w:rsid w:val="00967715"/>
    <w:rsid w:val="00967CFE"/>
    <w:rsid w:val="00970C85"/>
    <w:rsid w:val="00970F3F"/>
    <w:rsid w:val="009712D4"/>
    <w:rsid w:val="00971821"/>
    <w:rsid w:val="0097196A"/>
    <w:rsid w:val="00971C62"/>
    <w:rsid w:val="00972F56"/>
    <w:rsid w:val="00973021"/>
    <w:rsid w:val="0097439F"/>
    <w:rsid w:val="00974549"/>
    <w:rsid w:val="00975101"/>
    <w:rsid w:val="00975468"/>
    <w:rsid w:val="009755C1"/>
    <w:rsid w:val="00975918"/>
    <w:rsid w:val="00975F4E"/>
    <w:rsid w:val="0097600F"/>
    <w:rsid w:val="009764EF"/>
    <w:rsid w:val="00976CEB"/>
    <w:rsid w:val="0097702C"/>
    <w:rsid w:val="00977151"/>
    <w:rsid w:val="00980195"/>
    <w:rsid w:val="009816B8"/>
    <w:rsid w:val="00981850"/>
    <w:rsid w:val="00981FD9"/>
    <w:rsid w:val="009826EF"/>
    <w:rsid w:val="00983016"/>
    <w:rsid w:val="00983643"/>
    <w:rsid w:val="00983757"/>
    <w:rsid w:val="009849DE"/>
    <w:rsid w:val="00986140"/>
    <w:rsid w:val="009862AA"/>
    <w:rsid w:val="0098659A"/>
    <w:rsid w:val="00986D77"/>
    <w:rsid w:val="0098767B"/>
    <w:rsid w:val="00987A7F"/>
    <w:rsid w:val="00987E8C"/>
    <w:rsid w:val="00987F70"/>
    <w:rsid w:val="00990B6F"/>
    <w:rsid w:val="009913EE"/>
    <w:rsid w:val="009921B0"/>
    <w:rsid w:val="0099247B"/>
    <w:rsid w:val="009925B6"/>
    <w:rsid w:val="009927D6"/>
    <w:rsid w:val="00993118"/>
    <w:rsid w:val="00993390"/>
    <w:rsid w:val="0099374A"/>
    <w:rsid w:val="00993887"/>
    <w:rsid w:val="00993D8C"/>
    <w:rsid w:val="0099437B"/>
    <w:rsid w:val="0099457F"/>
    <w:rsid w:val="00995239"/>
    <w:rsid w:val="0099598B"/>
    <w:rsid w:val="009961B8"/>
    <w:rsid w:val="00996D31"/>
    <w:rsid w:val="009970A9"/>
    <w:rsid w:val="009979E6"/>
    <w:rsid w:val="00997D21"/>
    <w:rsid w:val="00997E79"/>
    <w:rsid w:val="009A0370"/>
    <w:rsid w:val="009A0CC3"/>
    <w:rsid w:val="009A10BA"/>
    <w:rsid w:val="009A133A"/>
    <w:rsid w:val="009A2047"/>
    <w:rsid w:val="009A2126"/>
    <w:rsid w:val="009A24BA"/>
    <w:rsid w:val="009A298A"/>
    <w:rsid w:val="009A2F75"/>
    <w:rsid w:val="009A3222"/>
    <w:rsid w:val="009A3F46"/>
    <w:rsid w:val="009A42BB"/>
    <w:rsid w:val="009A44AD"/>
    <w:rsid w:val="009A5339"/>
    <w:rsid w:val="009A5845"/>
    <w:rsid w:val="009A640F"/>
    <w:rsid w:val="009A6973"/>
    <w:rsid w:val="009A6D19"/>
    <w:rsid w:val="009A6D51"/>
    <w:rsid w:val="009A7194"/>
    <w:rsid w:val="009B04A3"/>
    <w:rsid w:val="009B1397"/>
    <w:rsid w:val="009B344F"/>
    <w:rsid w:val="009B3704"/>
    <w:rsid w:val="009B38DD"/>
    <w:rsid w:val="009B406C"/>
    <w:rsid w:val="009B5006"/>
    <w:rsid w:val="009B5400"/>
    <w:rsid w:val="009B552C"/>
    <w:rsid w:val="009B583F"/>
    <w:rsid w:val="009B5E2E"/>
    <w:rsid w:val="009B6112"/>
    <w:rsid w:val="009B700B"/>
    <w:rsid w:val="009B750B"/>
    <w:rsid w:val="009B7611"/>
    <w:rsid w:val="009C15D0"/>
    <w:rsid w:val="009C1B07"/>
    <w:rsid w:val="009C1D43"/>
    <w:rsid w:val="009C20D2"/>
    <w:rsid w:val="009C23E9"/>
    <w:rsid w:val="009C277F"/>
    <w:rsid w:val="009C2BB9"/>
    <w:rsid w:val="009C2EBF"/>
    <w:rsid w:val="009C3238"/>
    <w:rsid w:val="009C3690"/>
    <w:rsid w:val="009C3D69"/>
    <w:rsid w:val="009C43CB"/>
    <w:rsid w:val="009C4A39"/>
    <w:rsid w:val="009C51F4"/>
    <w:rsid w:val="009C529A"/>
    <w:rsid w:val="009C6499"/>
    <w:rsid w:val="009C6E95"/>
    <w:rsid w:val="009C730D"/>
    <w:rsid w:val="009C797A"/>
    <w:rsid w:val="009C7BBF"/>
    <w:rsid w:val="009D07F6"/>
    <w:rsid w:val="009D0E80"/>
    <w:rsid w:val="009D0FA6"/>
    <w:rsid w:val="009D1B7B"/>
    <w:rsid w:val="009D1CFA"/>
    <w:rsid w:val="009D1E8C"/>
    <w:rsid w:val="009D244A"/>
    <w:rsid w:val="009D2771"/>
    <w:rsid w:val="009D2A8B"/>
    <w:rsid w:val="009D2D0B"/>
    <w:rsid w:val="009D359C"/>
    <w:rsid w:val="009D3821"/>
    <w:rsid w:val="009D422C"/>
    <w:rsid w:val="009D4939"/>
    <w:rsid w:val="009D4C58"/>
    <w:rsid w:val="009D55DB"/>
    <w:rsid w:val="009D664D"/>
    <w:rsid w:val="009D6C68"/>
    <w:rsid w:val="009D72E5"/>
    <w:rsid w:val="009D7567"/>
    <w:rsid w:val="009D78DC"/>
    <w:rsid w:val="009D7902"/>
    <w:rsid w:val="009D7DB2"/>
    <w:rsid w:val="009E0231"/>
    <w:rsid w:val="009E15CD"/>
    <w:rsid w:val="009E1B78"/>
    <w:rsid w:val="009E283E"/>
    <w:rsid w:val="009E2C55"/>
    <w:rsid w:val="009E3091"/>
    <w:rsid w:val="009E3E33"/>
    <w:rsid w:val="009E43C8"/>
    <w:rsid w:val="009E4AE7"/>
    <w:rsid w:val="009E5772"/>
    <w:rsid w:val="009E5FCD"/>
    <w:rsid w:val="009E6860"/>
    <w:rsid w:val="009E700B"/>
    <w:rsid w:val="009E7536"/>
    <w:rsid w:val="009E7806"/>
    <w:rsid w:val="009E78E6"/>
    <w:rsid w:val="009E7AE3"/>
    <w:rsid w:val="009F02E7"/>
    <w:rsid w:val="009F06B2"/>
    <w:rsid w:val="009F08FB"/>
    <w:rsid w:val="009F156C"/>
    <w:rsid w:val="009F17A9"/>
    <w:rsid w:val="009F1C1E"/>
    <w:rsid w:val="009F284F"/>
    <w:rsid w:val="009F2D05"/>
    <w:rsid w:val="009F2D8A"/>
    <w:rsid w:val="009F4413"/>
    <w:rsid w:val="009F491B"/>
    <w:rsid w:val="009F5423"/>
    <w:rsid w:val="009F5F9E"/>
    <w:rsid w:val="009F6288"/>
    <w:rsid w:val="009F68CC"/>
    <w:rsid w:val="009F6EE9"/>
    <w:rsid w:val="009F747E"/>
    <w:rsid w:val="009F7FD9"/>
    <w:rsid w:val="00A00347"/>
    <w:rsid w:val="00A00AA7"/>
    <w:rsid w:val="00A01C57"/>
    <w:rsid w:val="00A01EE3"/>
    <w:rsid w:val="00A02355"/>
    <w:rsid w:val="00A02DC5"/>
    <w:rsid w:val="00A02DE5"/>
    <w:rsid w:val="00A0372A"/>
    <w:rsid w:val="00A037CF"/>
    <w:rsid w:val="00A03D8B"/>
    <w:rsid w:val="00A03E47"/>
    <w:rsid w:val="00A040F1"/>
    <w:rsid w:val="00A04455"/>
    <w:rsid w:val="00A04C5D"/>
    <w:rsid w:val="00A04DBE"/>
    <w:rsid w:val="00A055A8"/>
    <w:rsid w:val="00A05941"/>
    <w:rsid w:val="00A069E5"/>
    <w:rsid w:val="00A06E04"/>
    <w:rsid w:val="00A07A5D"/>
    <w:rsid w:val="00A10274"/>
    <w:rsid w:val="00A1077C"/>
    <w:rsid w:val="00A108D5"/>
    <w:rsid w:val="00A1095F"/>
    <w:rsid w:val="00A10EAA"/>
    <w:rsid w:val="00A126B9"/>
    <w:rsid w:val="00A1288C"/>
    <w:rsid w:val="00A1315A"/>
    <w:rsid w:val="00A13360"/>
    <w:rsid w:val="00A133BD"/>
    <w:rsid w:val="00A133E8"/>
    <w:rsid w:val="00A13DD9"/>
    <w:rsid w:val="00A13F38"/>
    <w:rsid w:val="00A157BF"/>
    <w:rsid w:val="00A15EC9"/>
    <w:rsid w:val="00A1727F"/>
    <w:rsid w:val="00A176F6"/>
    <w:rsid w:val="00A178A8"/>
    <w:rsid w:val="00A202BC"/>
    <w:rsid w:val="00A20434"/>
    <w:rsid w:val="00A2058E"/>
    <w:rsid w:val="00A21337"/>
    <w:rsid w:val="00A21806"/>
    <w:rsid w:val="00A22C31"/>
    <w:rsid w:val="00A23D5F"/>
    <w:rsid w:val="00A24031"/>
    <w:rsid w:val="00A2488D"/>
    <w:rsid w:val="00A249C6"/>
    <w:rsid w:val="00A254F1"/>
    <w:rsid w:val="00A25ED5"/>
    <w:rsid w:val="00A26053"/>
    <w:rsid w:val="00A26BE4"/>
    <w:rsid w:val="00A275E9"/>
    <w:rsid w:val="00A27D9A"/>
    <w:rsid w:val="00A27E5C"/>
    <w:rsid w:val="00A3072A"/>
    <w:rsid w:val="00A30C94"/>
    <w:rsid w:val="00A31519"/>
    <w:rsid w:val="00A31AEB"/>
    <w:rsid w:val="00A31F79"/>
    <w:rsid w:val="00A32405"/>
    <w:rsid w:val="00A325BC"/>
    <w:rsid w:val="00A33A7A"/>
    <w:rsid w:val="00A3446A"/>
    <w:rsid w:val="00A353E3"/>
    <w:rsid w:val="00A36398"/>
    <w:rsid w:val="00A3698B"/>
    <w:rsid w:val="00A37CD9"/>
    <w:rsid w:val="00A37F1C"/>
    <w:rsid w:val="00A37FB6"/>
    <w:rsid w:val="00A408FB"/>
    <w:rsid w:val="00A40AA5"/>
    <w:rsid w:val="00A40D0C"/>
    <w:rsid w:val="00A4102C"/>
    <w:rsid w:val="00A411C1"/>
    <w:rsid w:val="00A411C3"/>
    <w:rsid w:val="00A4162E"/>
    <w:rsid w:val="00A417B0"/>
    <w:rsid w:val="00A425D7"/>
    <w:rsid w:val="00A42CE3"/>
    <w:rsid w:val="00A42F97"/>
    <w:rsid w:val="00A430EF"/>
    <w:rsid w:val="00A436A5"/>
    <w:rsid w:val="00A436B0"/>
    <w:rsid w:val="00A43B5C"/>
    <w:rsid w:val="00A446B0"/>
    <w:rsid w:val="00A446CF"/>
    <w:rsid w:val="00A448B5"/>
    <w:rsid w:val="00A455D4"/>
    <w:rsid w:val="00A459BE"/>
    <w:rsid w:val="00A45AEE"/>
    <w:rsid w:val="00A468B0"/>
    <w:rsid w:val="00A469E1"/>
    <w:rsid w:val="00A46C98"/>
    <w:rsid w:val="00A47C12"/>
    <w:rsid w:val="00A504C7"/>
    <w:rsid w:val="00A51309"/>
    <w:rsid w:val="00A5256A"/>
    <w:rsid w:val="00A52CED"/>
    <w:rsid w:val="00A52F5E"/>
    <w:rsid w:val="00A53380"/>
    <w:rsid w:val="00A54034"/>
    <w:rsid w:val="00A54479"/>
    <w:rsid w:val="00A54C83"/>
    <w:rsid w:val="00A55E25"/>
    <w:rsid w:val="00A56D02"/>
    <w:rsid w:val="00A57030"/>
    <w:rsid w:val="00A572B0"/>
    <w:rsid w:val="00A573F9"/>
    <w:rsid w:val="00A57FD0"/>
    <w:rsid w:val="00A60C45"/>
    <w:rsid w:val="00A60EB8"/>
    <w:rsid w:val="00A60FEA"/>
    <w:rsid w:val="00A613D6"/>
    <w:rsid w:val="00A6162A"/>
    <w:rsid w:val="00A61F2C"/>
    <w:rsid w:val="00A620A8"/>
    <w:rsid w:val="00A6227D"/>
    <w:rsid w:val="00A62ACF"/>
    <w:rsid w:val="00A62B4F"/>
    <w:rsid w:val="00A62BF0"/>
    <w:rsid w:val="00A632C7"/>
    <w:rsid w:val="00A635A4"/>
    <w:rsid w:val="00A63620"/>
    <w:rsid w:val="00A63F52"/>
    <w:rsid w:val="00A63FB5"/>
    <w:rsid w:val="00A65503"/>
    <w:rsid w:val="00A66939"/>
    <w:rsid w:val="00A66BB0"/>
    <w:rsid w:val="00A678BC"/>
    <w:rsid w:val="00A67996"/>
    <w:rsid w:val="00A67D59"/>
    <w:rsid w:val="00A7018B"/>
    <w:rsid w:val="00A7033E"/>
    <w:rsid w:val="00A70B73"/>
    <w:rsid w:val="00A71F36"/>
    <w:rsid w:val="00A7256A"/>
    <w:rsid w:val="00A7338A"/>
    <w:rsid w:val="00A7548D"/>
    <w:rsid w:val="00A75A86"/>
    <w:rsid w:val="00A75E8B"/>
    <w:rsid w:val="00A767D9"/>
    <w:rsid w:val="00A76BEB"/>
    <w:rsid w:val="00A77502"/>
    <w:rsid w:val="00A800B1"/>
    <w:rsid w:val="00A80803"/>
    <w:rsid w:val="00A80F9D"/>
    <w:rsid w:val="00A81318"/>
    <w:rsid w:val="00A81452"/>
    <w:rsid w:val="00A81F63"/>
    <w:rsid w:val="00A823FF"/>
    <w:rsid w:val="00A82B52"/>
    <w:rsid w:val="00A837FA"/>
    <w:rsid w:val="00A83A6F"/>
    <w:rsid w:val="00A83F5D"/>
    <w:rsid w:val="00A850BA"/>
    <w:rsid w:val="00A85146"/>
    <w:rsid w:val="00A85E0F"/>
    <w:rsid w:val="00A8605A"/>
    <w:rsid w:val="00A87756"/>
    <w:rsid w:val="00A87814"/>
    <w:rsid w:val="00A90358"/>
    <w:rsid w:val="00A90B83"/>
    <w:rsid w:val="00A919A4"/>
    <w:rsid w:val="00A91C0C"/>
    <w:rsid w:val="00A93274"/>
    <w:rsid w:val="00A938B4"/>
    <w:rsid w:val="00A93F3E"/>
    <w:rsid w:val="00A94164"/>
    <w:rsid w:val="00A944C2"/>
    <w:rsid w:val="00A94E15"/>
    <w:rsid w:val="00A94E7F"/>
    <w:rsid w:val="00A95341"/>
    <w:rsid w:val="00A955AB"/>
    <w:rsid w:val="00A95626"/>
    <w:rsid w:val="00A95FBF"/>
    <w:rsid w:val="00A960F5"/>
    <w:rsid w:val="00A9647C"/>
    <w:rsid w:val="00A966FB"/>
    <w:rsid w:val="00A96803"/>
    <w:rsid w:val="00A96D35"/>
    <w:rsid w:val="00A97320"/>
    <w:rsid w:val="00A9781C"/>
    <w:rsid w:val="00AA05D8"/>
    <w:rsid w:val="00AA07B6"/>
    <w:rsid w:val="00AA10BA"/>
    <w:rsid w:val="00AA1232"/>
    <w:rsid w:val="00AA12C3"/>
    <w:rsid w:val="00AA1D20"/>
    <w:rsid w:val="00AA1FB3"/>
    <w:rsid w:val="00AA2ABD"/>
    <w:rsid w:val="00AA2CD0"/>
    <w:rsid w:val="00AA2E1B"/>
    <w:rsid w:val="00AA35EF"/>
    <w:rsid w:val="00AA3BE0"/>
    <w:rsid w:val="00AA4113"/>
    <w:rsid w:val="00AA5162"/>
    <w:rsid w:val="00AA5555"/>
    <w:rsid w:val="00AA5ECE"/>
    <w:rsid w:val="00AA6504"/>
    <w:rsid w:val="00AA6FA8"/>
    <w:rsid w:val="00AA7D19"/>
    <w:rsid w:val="00AB0067"/>
    <w:rsid w:val="00AB00EA"/>
    <w:rsid w:val="00AB0306"/>
    <w:rsid w:val="00AB03DC"/>
    <w:rsid w:val="00AB06C8"/>
    <w:rsid w:val="00AB0708"/>
    <w:rsid w:val="00AB15EA"/>
    <w:rsid w:val="00AB17FC"/>
    <w:rsid w:val="00AB18B1"/>
    <w:rsid w:val="00AB1B73"/>
    <w:rsid w:val="00AB1C74"/>
    <w:rsid w:val="00AB2255"/>
    <w:rsid w:val="00AB22E0"/>
    <w:rsid w:val="00AB2B88"/>
    <w:rsid w:val="00AB575D"/>
    <w:rsid w:val="00AB58DC"/>
    <w:rsid w:val="00AB7651"/>
    <w:rsid w:val="00AC06BE"/>
    <w:rsid w:val="00AC2290"/>
    <w:rsid w:val="00AC239D"/>
    <w:rsid w:val="00AC398E"/>
    <w:rsid w:val="00AC49AF"/>
    <w:rsid w:val="00AC5D05"/>
    <w:rsid w:val="00AC66D1"/>
    <w:rsid w:val="00AC6CCB"/>
    <w:rsid w:val="00AC72E2"/>
    <w:rsid w:val="00AD0168"/>
    <w:rsid w:val="00AD03EE"/>
    <w:rsid w:val="00AD04C8"/>
    <w:rsid w:val="00AD085E"/>
    <w:rsid w:val="00AD0B80"/>
    <w:rsid w:val="00AD0E05"/>
    <w:rsid w:val="00AD0E4B"/>
    <w:rsid w:val="00AD1312"/>
    <w:rsid w:val="00AD14AD"/>
    <w:rsid w:val="00AD1A2C"/>
    <w:rsid w:val="00AD1BCA"/>
    <w:rsid w:val="00AD1E2A"/>
    <w:rsid w:val="00AD25F0"/>
    <w:rsid w:val="00AD2A45"/>
    <w:rsid w:val="00AD2C90"/>
    <w:rsid w:val="00AD39F1"/>
    <w:rsid w:val="00AD3C7A"/>
    <w:rsid w:val="00AD4165"/>
    <w:rsid w:val="00AD45F2"/>
    <w:rsid w:val="00AD4890"/>
    <w:rsid w:val="00AD57B9"/>
    <w:rsid w:val="00AD696E"/>
    <w:rsid w:val="00AE026D"/>
    <w:rsid w:val="00AE03E3"/>
    <w:rsid w:val="00AE097E"/>
    <w:rsid w:val="00AE1303"/>
    <w:rsid w:val="00AE141E"/>
    <w:rsid w:val="00AE1A03"/>
    <w:rsid w:val="00AE26CB"/>
    <w:rsid w:val="00AE321E"/>
    <w:rsid w:val="00AE33CB"/>
    <w:rsid w:val="00AE3678"/>
    <w:rsid w:val="00AE46CF"/>
    <w:rsid w:val="00AE4837"/>
    <w:rsid w:val="00AE4913"/>
    <w:rsid w:val="00AE495A"/>
    <w:rsid w:val="00AE4A4A"/>
    <w:rsid w:val="00AE4B0D"/>
    <w:rsid w:val="00AE4B25"/>
    <w:rsid w:val="00AE51B1"/>
    <w:rsid w:val="00AE5CAF"/>
    <w:rsid w:val="00AE5EFE"/>
    <w:rsid w:val="00AE65BF"/>
    <w:rsid w:val="00AE6E2D"/>
    <w:rsid w:val="00AE7AF0"/>
    <w:rsid w:val="00AE7C81"/>
    <w:rsid w:val="00AF0086"/>
    <w:rsid w:val="00AF0C43"/>
    <w:rsid w:val="00AF1AED"/>
    <w:rsid w:val="00AF1C82"/>
    <w:rsid w:val="00AF1D68"/>
    <w:rsid w:val="00AF2CF6"/>
    <w:rsid w:val="00AF30FF"/>
    <w:rsid w:val="00AF32C4"/>
    <w:rsid w:val="00AF4528"/>
    <w:rsid w:val="00AF4DD0"/>
    <w:rsid w:val="00AF52AB"/>
    <w:rsid w:val="00AF5925"/>
    <w:rsid w:val="00AF653B"/>
    <w:rsid w:val="00AF6610"/>
    <w:rsid w:val="00AF6D1B"/>
    <w:rsid w:val="00AF6EE1"/>
    <w:rsid w:val="00AF77A0"/>
    <w:rsid w:val="00AF785F"/>
    <w:rsid w:val="00AF7B95"/>
    <w:rsid w:val="00B0033B"/>
    <w:rsid w:val="00B008AC"/>
    <w:rsid w:val="00B014A8"/>
    <w:rsid w:val="00B01B2F"/>
    <w:rsid w:val="00B022F4"/>
    <w:rsid w:val="00B03036"/>
    <w:rsid w:val="00B03DDF"/>
    <w:rsid w:val="00B05019"/>
    <w:rsid w:val="00B052D4"/>
    <w:rsid w:val="00B05777"/>
    <w:rsid w:val="00B06108"/>
    <w:rsid w:val="00B063E0"/>
    <w:rsid w:val="00B06933"/>
    <w:rsid w:val="00B06ED2"/>
    <w:rsid w:val="00B07135"/>
    <w:rsid w:val="00B07869"/>
    <w:rsid w:val="00B07EC0"/>
    <w:rsid w:val="00B100D9"/>
    <w:rsid w:val="00B10563"/>
    <w:rsid w:val="00B10E9E"/>
    <w:rsid w:val="00B117F4"/>
    <w:rsid w:val="00B126C1"/>
    <w:rsid w:val="00B12744"/>
    <w:rsid w:val="00B1297C"/>
    <w:rsid w:val="00B129DD"/>
    <w:rsid w:val="00B13294"/>
    <w:rsid w:val="00B1346D"/>
    <w:rsid w:val="00B13E3F"/>
    <w:rsid w:val="00B15040"/>
    <w:rsid w:val="00B1507D"/>
    <w:rsid w:val="00B152D8"/>
    <w:rsid w:val="00B16313"/>
    <w:rsid w:val="00B172A0"/>
    <w:rsid w:val="00B17595"/>
    <w:rsid w:val="00B17E90"/>
    <w:rsid w:val="00B202E3"/>
    <w:rsid w:val="00B20E5D"/>
    <w:rsid w:val="00B20EA5"/>
    <w:rsid w:val="00B2104A"/>
    <w:rsid w:val="00B22362"/>
    <w:rsid w:val="00B22370"/>
    <w:rsid w:val="00B223E4"/>
    <w:rsid w:val="00B22594"/>
    <w:rsid w:val="00B228F7"/>
    <w:rsid w:val="00B23044"/>
    <w:rsid w:val="00B233E7"/>
    <w:rsid w:val="00B23C18"/>
    <w:rsid w:val="00B23EC8"/>
    <w:rsid w:val="00B246C1"/>
    <w:rsid w:val="00B251A5"/>
    <w:rsid w:val="00B256BE"/>
    <w:rsid w:val="00B25BD3"/>
    <w:rsid w:val="00B2636F"/>
    <w:rsid w:val="00B2788C"/>
    <w:rsid w:val="00B30302"/>
    <w:rsid w:val="00B3089A"/>
    <w:rsid w:val="00B308B9"/>
    <w:rsid w:val="00B30EDC"/>
    <w:rsid w:val="00B31323"/>
    <w:rsid w:val="00B31A4A"/>
    <w:rsid w:val="00B32401"/>
    <w:rsid w:val="00B3254F"/>
    <w:rsid w:val="00B32841"/>
    <w:rsid w:val="00B32F7B"/>
    <w:rsid w:val="00B3363D"/>
    <w:rsid w:val="00B339AA"/>
    <w:rsid w:val="00B33D24"/>
    <w:rsid w:val="00B3475E"/>
    <w:rsid w:val="00B3492D"/>
    <w:rsid w:val="00B34AB7"/>
    <w:rsid w:val="00B355DF"/>
    <w:rsid w:val="00B403C1"/>
    <w:rsid w:val="00B408FC"/>
    <w:rsid w:val="00B40BD0"/>
    <w:rsid w:val="00B40FB5"/>
    <w:rsid w:val="00B414D1"/>
    <w:rsid w:val="00B4154A"/>
    <w:rsid w:val="00B41635"/>
    <w:rsid w:val="00B416AC"/>
    <w:rsid w:val="00B41866"/>
    <w:rsid w:val="00B42A3B"/>
    <w:rsid w:val="00B431F2"/>
    <w:rsid w:val="00B435E8"/>
    <w:rsid w:val="00B4372E"/>
    <w:rsid w:val="00B439CD"/>
    <w:rsid w:val="00B44545"/>
    <w:rsid w:val="00B44B2F"/>
    <w:rsid w:val="00B461A4"/>
    <w:rsid w:val="00B463C4"/>
    <w:rsid w:val="00B46B52"/>
    <w:rsid w:val="00B46F3B"/>
    <w:rsid w:val="00B4758C"/>
    <w:rsid w:val="00B50D15"/>
    <w:rsid w:val="00B516E3"/>
    <w:rsid w:val="00B527A0"/>
    <w:rsid w:val="00B53304"/>
    <w:rsid w:val="00B55A8E"/>
    <w:rsid w:val="00B55C9E"/>
    <w:rsid w:val="00B5631B"/>
    <w:rsid w:val="00B577A5"/>
    <w:rsid w:val="00B5786A"/>
    <w:rsid w:val="00B57DF9"/>
    <w:rsid w:val="00B57E1E"/>
    <w:rsid w:val="00B60025"/>
    <w:rsid w:val="00B60475"/>
    <w:rsid w:val="00B605DD"/>
    <w:rsid w:val="00B60760"/>
    <w:rsid w:val="00B613B2"/>
    <w:rsid w:val="00B61808"/>
    <w:rsid w:val="00B61A42"/>
    <w:rsid w:val="00B61A8E"/>
    <w:rsid w:val="00B61D29"/>
    <w:rsid w:val="00B61E35"/>
    <w:rsid w:val="00B61F1C"/>
    <w:rsid w:val="00B626EC"/>
    <w:rsid w:val="00B62E4A"/>
    <w:rsid w:val="00B63978"/>
    <w:rsid w:val="00B63991"/>
    <w:rsid w:val="00B63A8F"/>
    <w:rsid w:val="00B63D68"/>
    <w:rsid w:val="00B63DCC"/>
    <w:rsid w:val="00B64A57"/>
    <w:rsid w:val="00B651F3"/>
    <w:rsid w:val="00B65442"/>
    <w:rsid w:val="00B655C5"/>
    <w:rsid w:val="00B67062"/>
    <w:rsid w:val="00B67598"/>
    <w:rsid w:val="00B70092"/>
    <w:rsid w:val="00B704D7"/>
    <w:rsid w:val="00B710A6"/>
    <w:rsid w:val="00B71A29"/>
    <w:rsid w:val="00B71DAC"/>
    <w:rsid w:val="00B7200C"/>
    <w:rsid w:val="00B72607"/>
    <w:rsid w:val="00B72EE8"/>
    <w:rsid w:val="00B72F5B"/>
    <w:rsid w:val="00B747DC"/>
    <w:rsid w:val="00B74F08"/>
    <w:rsid w:val="00B751CF"/>
    <w:rsid w:val="00B75367"/>
    <w:rsid w:val="00B75736"/>
    <w:rsid w:val="00B759AB"/>
    <w:rsid w:val="00B75B59"/>
    <w:rsid w:val="00B75B9D"/>
    <w:rsid w:val="00B76599"/>
    <w:rsid w:val="00B76980"/>
    <w:rsid w:val="00B7726A"/>
    <w:rsid w:val="00B81CE8"/>
    <w:rsid w:val="00B820C3"/>
    <w:rsid w:val="00B821F0"/>
    <w:rsid w:val="00B82717"/>
    <w:rsid w:val="00B828ED"/>
    <w:rsid w:val="00B82D6E"/>
    <w:rsid w:val="00B82DEA"/>
    <w:rsid w:val="00B8391F"/>
    <w:rsid w:val="00B84D12"/>
    <w:rsid w:val="00B84D41"/>
    <w:rsid w:val="00B8538E"/>
    <w:rsid w:val="00B8563D"/>
    <w:rsid w:val="00B8580C"/>
    <w:rsid w:val="00B85844"/>
    <w:rsid w:val="00B85ECC"/>
    <w:rsid w:val="00B8606B"/>
    <w:rsid w:val="00B87611"/>
    <w:rsid w:val="00B900D3"/>
    <w:rsid w:val="00B911EB"/>
    <w:rsid w:val="00B91330"/>
    <w:rsid w:val="00B91D77"/>
    <w:rsid w:val="00B91DD7"/>
    <w:rsid w:val="00B91F4E"/>
    <w:rsid w:val="00B92773"/>
    <w:rsid w:val="00B92C77"/>
    <w:rsid w:val="00B92D2B"/>
    <w:rsid w:val="00B9326A"/>
    <w:rsid w:val="00B93D09"/>
    <w:rsid w:val="00B94626"/>
    <w:rsid w:val="00B9495A"/>
    <w:rsid w:val="00B94F5F"/>
    <w:rsid w:val="00B9541F"/>
    <w:rsid w:val="00B95670"/>
    <w:rsid w:val="00B9574E"/>
    <w:rsid w:val="00B95902"/>
    <w:rsid w:val="00B95A31"/>
    <w:rsid w:val="00B96082"/>
    <w:rsid w:val="00B96585"/>
    <w:rsid w:val="00B96611"/>
    <w:rsid w:val="00B96CE3"/>
    <w:rsid w:val="00B96CE5"/>
    <w:rsid w:val="00B96F1A"/>
    <w:rsid w:val="00B97C3D"/>
    <w:rsid w:val="00B97CC9"/>
    <w:rsid w:val="00BA0708"/>
    <w:rsid w:val="00BA0B4E"/>
    <w:rsid w:val="00BA15D5"/>
    <w:rsid w:val="00BA1D9F"/>
    <w:rsid w:val="00BA21F5"/>
    <w:rsid w:val="00BA26A9"/>
    <w:rsid w:val="00BA2A98"/>
    <w:rsid w:val="00BA2E45"/>
    <w:rsid w:val="00BA33F5"/>
    <w:rsid w:val="00BA46A2"/>
    <w:rsid w:val="00BA5743"/>
    <w:rsid w:val="00BA5A62"/>
    <w:rsid w:val="00BA5B7C"/>
    <w:rsid w:val="00BA627D"/>
    <w:rsid w:val="00BA6924"/>
    <w:rsid w:val="00BA707E"/>
    <w:rsid w:val="00BA7846"/>
    <w:rsid w:val="00BA7AA9"/>
    <w:rsid w:val="00BA7AC4"/>
    <w:rsid w:val="00BB07A1"/>
    <w:rsid w:val="00BB0BA2"/>
    <w:rsid w:val="00BB0DE9"/>
    <w:rsid w:val="00BB18FE"/>
    <w:rsid w:val="00BB22AC"/>
    <w:rsid w:val="00BB2416"/>
    <w:rsid w:val="00BB2A36"/>
    <w:rsid w:val="00BB3034"/>
    <w:rsid w:val="00BB3B59"/>
    <w:rsid w:val="00BB3EF5"/>
    <w:rsid w:val="00BB3F6B"/>
    <w:rsid w:val="00BB4849"/>
    <w:rsid w:val="00BB4A67"/>
    <w:rsid w:val="00BB50BA"/>
    <w:rsid w:val="00BB587E"/>
    <w:rsid w:val="00BB70C1"/>
    <w:rsid w:val="00BB7210"/>
    <w:rsid w:val="00BB72A6"/>
    <w:rsid w:val="00BB744B"/>
    <w:rsid w:val="00BB77AD"/>
    <w:rsid w:val="00BC0203"/>
    <w:rsid w:val="00BC0522"/>
    <w:rsid w:val="00BC0F81"/>
    <w:rsid w:val="00BC11A3"/>
    <w:rsid w:val="00BC16EF"/>
    <w:rsid w:val="00BC1E0C"/>
    <w:rsid w:val="00BC22A0"/>
    <w:rsid w:val="00BC352E"/>
    <w:rsid w:val="00BC4833"/>
    <w:rsid w:val="00BC54E1"/>
    <w:rsid w:val="00BC5BC6"/>
    <w:rsid w:val="00BC5FD1"/>
    <w:rsid w:val="00BC6402"/>
    <w:rsid w:val="00BC64AB"/>
    <w:rsid w:val="00BC6FFB"/>
    <w:rsid w:val="00BC79C9"/>
    <w:rsid w:val="00BC7AB0"/>
    <w:rsid w:val="00BC7C48"/>
    <w:rsid w:val="00BD1EE4"/>
    <w:rsid w:val="00BD20A8"/>
    <w:rsid w:val="00BD279F"/>
    <w:rsid w:val="00BD2A42"/>
    <w:rsid w:val="00BD2F24"/>
    <w:rsid w:val="00BD3342"/>
    <w:rsid w:val="00BD3409"/>
    <w:rsid w:val="00BD408D"/>
    <w:rsid w:val="00BD4781"/>
    <w:rsid w:val="00BD4C59"/>
    <w:rsid w:val="00BD5882"/>
    <w:rsid w:val="00BD5D2A"/>
    <w:rsid w:val="00BD6B32"/>
    <w:rsid w:val="00BD6D16"/>
    <w:rsid w:val="00BD734E"/>
    <w:rsid w:val="00BD767E"/>
    <w:rsid w:val="00BD7817"/>
    <w:rsid w:val="00BE052A"/>
    <w:rsid w:val="00BE07F9"/>
    <w:rsid w:val="00BE0B93"/>
    <w:rsid w:val="00BE1726"/>
    <w:rsid w:val="00BE226C"/>
    <w:rsid w:val="00BE2E3D"/>
    <w:rsid w:val="00BE2FC9"/>
    <w:rsid w:val="00BE38BD"/>
    <w:rsid w:val="00BE401B"/>
    <w:rsid w:val="00BE42C0"/>
    <w:rsid w:val="00BE430E"/>
    <w:rsid w:val="00BE470F"/>
    <w:rsid w:val="00BE4C5C"/>
    <w:rsid w:val="00BE51FB"/>
    <w:rsid w:val="00BE6016"/>
    <w:rsid w:val="00BE63A6"/>
    <w:rsid w:val="00BE66DF"/>
    <w:rsid w:val="00BE6F37"/>
    <w:rsid w:val="00BE715B"/>
    <w:rsid w:val="00BE751A"/>
    <w:rsid w:val="00BE7B79"/>
    <w:rsid w:val="00BE7D10"/>
    <w:rsid w:val="00BF0D12"/>
    <w:rsid w:val="00BF0F00"/>
    <w:rsid w:val="00BF14C8"/>
    <w:rsid w:val="00BF24E5"/>
    <w:rsid w:val="00BF2C99"/>
    <w:rsid w:val="00BF2D1F"/>
    <w:rsid w:val="00BF3815"/>
    <w:rsid w:val="00BF3E78"/>
    <w:rsid w:val="00BF46AE"/>
    <w:rsid w:val="00BF55CE"/>
    <w:rsid w:val="00BF5A3B"/>
    <w:rsid w:val="00BF6133"/>
    <w:rsid w:val="00BF6210"/>
    <w:rsid w:val="00BF6284"/>
    <w:rsid w:val="00BF6AF3"/>
    <w:rsid w:val="00BF6F75"/>
    <w:rsid w:val="00BF746A"/>
    <w:rsid w:val="00BF7A08"/>
    <w:rsid w:val="00C007D1"/>
    <w:rsid w:val="00C00988"/>
    <w:rsid w:val="00C00DC3"/>
    <w:rsid w:val="00C00DD6"/>
    <w:rsid w:val="00C01314"/>
    <w:rsid w:val="00C01323"/>
    <w:rsid w:val="00C02194"/>
    <w:rsid w:val="00C02253"/>
    <w:rsid w:val="00C02853"/>
    <w:rsid w:val="00C02E62"/>
    <w:rsid w:val="00C032F1"/>
    <w:rsid w:val="00C03B39"/>
    <w:rsid w:val="00C0520D"/>
    <w:rsid w:val="00C059F0"/>
    <w:rsid w:val="00C060FD"/>
    <w:rsid w:val="00C06280"/>
    <w:rsid w:val="00C06FD5"/>
    <w:rsid w:val="00C076CF"/>
    <w:rsid w:val="00C077CD"/>
    <w:rsid w:val="00C100DB"/>
    <w:rsid w:val="00C10228"/>
    <w:rsid w:val="00C103B2"/>
    <w:rsid w:val="00C103F4"/>
    <w:rsid w:val="00C10430"/>
    <w:rsid w:val="00C10CA7"/>
    <w:rsid w:val="00C11353"/>
    <w:rsid w:val="00C11736"/>
    <w:rsid w:val="00C122C6"/>
    <w:rsid w:val="00C12BFF"/>
    <w:rsid w:val="00C131C3"/>
    <w:rsid w:val="00C131C7"/>
    <w:rsid w:val="00C143EC"/>
    <w:rsid w:val="00C14C4B"/>
    <w:rsid w:val="00C14CB9"/>
    <w:rsid w:val="00C14CD8"/>
    <w:rsid w:val="00C1624F"/>
    <w:rsid w:val="00C178F3"/>
    <w:rsid w:val="00C179AC"/>
    <w:rsid w:val="00C17B05"/>
    <w:rsid w:val="00C17F01"/>
    <w:rsid w:val="00C20218"/>
    <w:rsid w:val="00C202BB"/>
    <w:rsid w:val="00C20385"/>
    <w:rsid w:val="00C206BF"/>
    <w:rsid w:val="00C208B5"/>
    <w:rsid w:val="00C20AA1"/>
    <w:rsid w:val="00C2177A"/>
    <w:rsid w:val="00C21E57"/>
    <w:rsid w:val="00C21FDC"/>
    <w:rsid w:val="00C224E7"/>
    <w:rsid w:val="00C22D85"/>
    <w:rsid w:val="00C23588"/>
    <w:rsid w:val="00C235A5"/>
    <w:rsid w:val="00C23CBB"/>
    <w:rsid w:val="00C24111"/>
    <w:rsid w:val="00C25758"/>
    <w:rsid w:val="00C25C96"/>
    <w:rsid w:val="00C25D8F"/>
    <w:rsid w:val="00C26741"/>
    <w:rsid w:val="00C276FA"/>
    <w:rsid w:val="00C27E91"/>
    <w:rsid w:val="00C300B4"/>
    <w:rsid w:val="00C308E7"/>
    <w:rsid w:val="00C3267F"/>
    <w:rsid w:val="00C33097"/>
    <w:rsid w:val="00C333E2"/>
    <w:rsid w:val="00C3369E"/>
    <w:rsid w:val="00C33B9E"/>
    <w:rsid w:val="00C34914"/>
    <w:rsid w:val="00C3658E"/>
    <w:rsid w:val="00C3674B"/>
    <w:rsid w:val="00C36A49"/>
    <w:rsid w:val="00C36F9E"/>
    <w:rsid w:val="00C37B72"/>
    <w:rsid w:val="00C37D97"/>
    <w:rsid w:val="00C37DA6"/>
    <w:rsid w:val="00C42132"/>
    <w:rsid w:val="00C4258D"/>
    <w:rsid w:val="00C42628"/>
    <w:rsid w:val="00C42686"/>
    <w:rsid w:val="00C42B89"/>
    <w:rsid w:val="00C43794"/>
    <w:rsid w:val="00C43894"/>
    <w:rsid w:val="00C444E0"/>
    <w:rsid w:val="00C44D0F"/>
    <w:rsid w:val="00C46026"/>
    <w:rsid w:val="00C46BCB"/>
    <w:rsid w:val="00C4752B"/>
    <w:rsid w:val="00C4781E"/>
    <w:rsid w:val="00C479AC"/>
    <w:rsid w:val="00C479CB"/>
    <w:rsid w:val="00C47D76"/>
    <w:rsid w:val="00C5062D"/>
    <w:rsid w:val="00C50830"/>
    <w:rsid w:val="00C51297"/>
    <w:rsid w:val="00C518E3"/>
    <w:rsid w:val="00C54477"/>
    <w:rsid w:val="00C5475B"/>
    <w:rsid w:val="00C552AD"/>
    <w:rsid w:val="00C55839"/>
    <w:rsid w:val="00C55F49"/>
    <w:rsid w:val="00C56056"/>
    <w:rsid w:val="00C56D31"/>
    <w:rsid w:val="00C56FFD"/>
    <w:rsid w:val="00C57222"/>
    <w:rsid w:val="00C615A2"/>
    <w:rsid w:val="00C619AF"/>
    <w:rsid w:val="00C61ADC"/>
    <w:rsid w:val="00C61EF4"/>
    <w:rsid w:val="00C61F48"/>
    <w:rsid w:val="00C62454"/>
    <w:rsid w:val="00C62DBC"/>
    <w:rsid w:val="00C6333D"/>
    <w:rsid w:val="00C63D4D"/>
    <w:rsid w:val="00C64216"/>
    <w:rsid w:val="00C64886"/>
    <w:rsid w:val="00C677E6"/>
    <w:rsid w:val="00C705D3"/>
    <w:rsid w:val="00C70DF0"/>
    <w:rsid w:val="00C71ADF"/>
    <w:rsid w:val="00C71E91"/>
    <w:rsid w:val="00C71F69"/>
    <w:rsid w:val="00C72105"/>
    <w:rsid w:val="00C72754"/>
    <w:rsid w:val="00C72C11"/>
    <w:rsid w:val="00C72F09"/>
    <w:rsid w:val="00C73234"/>
    <w:rsid w:val="00C73E60"/>
    <w:rsid w:val="00C748DC"/>
    <w:rsid w:val="00C750CB"/>
    <w:rsid w:val="00C75587"/>
    <w:rsid w:val="00C75612"/>
    <w:rsid w:val="00C75887"/>
    <w:rsid w:val="00C758A2"/>
    <w:rsid w:val="00C75A99"/>
    <w:rsid w:val="00C77F3D"/>
    <w:rsid w:val="00C77FFC"/>
    <w:rsid w:val="00C805B8"/>
    <w:rsid w:val="00C80A0D"/>
    <w:rsid w:val="00C80D93"/>
    <w:rsid w:val="00C80E58"/>
    <w:rsid w:val="00C812E6"/>
    <w:rsid w:val="00C819AD"/>
    <w:rsid w:val="00C81C7D"/>
    <w:rsid w:val="00C82741"/>
    <w:rsid w:val="00C82924"/>
    <w:rsid w:val="00C82FE4"/>
    <w:rsid w:val="00C8301A"/>
    <w:rsid w:val="00C83051"/>
    <w:rsid w:val="00C832BF"/>
    <w:rsid w:val="00C8494E"/>
    <w:rsid w:val="00C84C47"/>
    <w:rsid w:val="00C84DDD"/>
    <w:rsid w:val="00C84EA8"/>
    <w:rsid w:val="00C84EC4"/>
    <w:rsid w:val="00C84EF6"/>
    <w:rsid w:val="00C84F40"/>
    <w:rsid w:val="00C8525D"/>
    <w:rsid w:val="00C85718"/>
    <w:rsid w:val="00C85E17"/>
    <w:rsid w:val="00C85F66"/>
    <w:rsid w:val="00C86187"/>
    <w:rsid w:val="00C867B8"/>
    <w:rsid w:val="00C86EC9"/>
    <w:rsid w:val="00C872B6"/>
    <w:rsid w:val="00C87B31"/>
    <w:rsid w:val="00C87C3B"/>
    <w:rsid w:val="00C90175"/>
    <w:rsid w:val="00C9091C"/>
    <w:rsid w:val="00C90D54"/>
    <w:rsid w:val="00C91B29"/>
    <w:rsid w:val="00C91C7B"/>
    <w:rsid w:val="00C922FB"/>
    <w:rsid w:val="00C935B1"/>
    <w:rsid w:val="00C9391F"/>
    <w:rsid w:val="00C94391"/>
    <w:rsid w:val="00C94554"/>
    <w:rsid w:val="00C94667"/>
    <w:rsid w:val="00C94D01"/>
    <w:rsid w:val="00C94E85"/>
    <w:rsid w:val="00C94EED"/>
    <w:rsid w:val="00C9547F"/>
    <w:rsid w:val="00C95FC3"/>
    <w:rsid w:val="00C96961"/>
    <w:rsid w:val="00C96EAF"/>
    <w:rsid w:val="00C97427"/>
    <w:rsid w:val="00C974DB"/>
    <w:rsid w:val="00C976F3"/>
    <w:rsid w:val="00C97E1A"/>
    <w:rsid w:val="00CA0ABF"/>
    <w:rsid w:val="00CA0AF3"/>
    <w:rsid w:val="00CA237D"/>
    <w:rsid w:val="00CA278F"/>
    <w:rsid w:val="00CA4ACC"/>
    <w:rsid w:val="00CA5121"/>
    <w:rsid w:val="00CA5B59"/>
    <w:rsid w:val="00CA5DD2"/>
    <w:rsid w:val="00CA67AC"/>
    <w:rsid w:val="00CA74FE"/>
    <w:rsid w:val="00CA7738"/>
    <w:rsid w:val="00CA7F41"/>
    <w:rsid w:val="00CB0C07"/>
    <w:rsid w:val="00CB1025"/>
    <w:rsid w:val="00CB1072"/>
    <w:rsid w:val="00CB12B4"/>
    <w:rsid w:val="00CB161A"/>
    <w:rsid w:val="00CB251E"/>
    <w:rsid w:val="00CB3766"/>
    <w:rsid w:val="00CB5F87"/>
    <w:rsid w:val="00CB71FE"/>
    <w:rsid w:val="00CB7DEC"/>
    <w:rsid w:val="00CC019C"/>
    <w:rsid w:val="00CC02BB"/>
    <w:rsid w:val="00CC06C0"/>
    <w:rsid w:val="00CC08D3"/>
    <w:rsid w:val="00CC0929"/>
    <w:rsid w:val="00CC0AF0"/>
    <w:rsid w:val="00CC0E9E"/>
    <w:rsid w:val="00CC1338"/>
    <w:rsid w:val="00CC1FCC"/>
    <w:rsid w:val="00CC2248"/>
    <w:rsid w:val="00CC246F"/>
    <w:rsid w:val="00CC4F5B"/>
    <w:rsid w:val="00CC5ECE"/>
    <w:rsid w:val="00CC5F69"/>
    <w:rsid w:val="00CC606D"/>
    <w:rsid w:val="00CC732C"/>
    <w:rsid w:val="00CC7584"/>
    <w:rsid w:val="00CC762D"/>
    <w:rsid w:val="00CC764B"/>
    <w:rsid w:val="00CC7E72"/>
    <w:rsid w:val="00CD0AB1"/>
    <w:rsid w:val="00CD0E65"/>
    <w:rsid w:val="00CD11E9"/>
    <w:rsid w:val="00CD1546"/>
    <w:rsid w:val="00CD1DD2"/>
    <w:rsid w:val="00CD1F29"/>
    <w:rsid w:val="00CD1F9E"/>
    <w:rsid w:val="00CD2E24"/>
    <w:rsid w:val="00CD36EF"/>
    <w:rsid w:val="00CD4289"/>
    <w:rsid w:val="00CD456B"/>
    <w:rsid w:val="00CD4C8A"/>
    <w:rsid w:val="00CD5D5C"/>
    <w:rsid w:val="00CD6172"/>
    <w:rsid w:val="00CD67DC"/>
    <w:rsid w:val="00CD6D8E"/>
    <w:rsid w:val="00CD7043"/>
    <w:rsid w:val="00CD7070"/>
    <w:rsid w:val="00CD77CE"/>
    <w:rsid w:val="00CD77F2"/>
    <w:rsid w:val="00CD7BE2"/>
    <w:rsid w:val="00CE1C27"/>
    <w:rsid w:val="00CE24DC"/>
    <w:rsid w:val="00CE24FF"/>
    <w:rsid w:val="00CE313F"/>
    <w:rsid w:val="00CE345B"/>
    <w:rsid w:val="00CE3B3B"/>
    <w:rsid w:val="00CE4B1C"/>
    <w:rsid w:val="00CE4BBF"/>
    <w:rsid w:val="00CE6223"/>
    <w:rsid w:val="00CE698C"/>
    <w:rsid w:val="00CE6BAD"/>
    <w:rsid w:val="00CE6C00"/>
    <w:rsid w:val="00CE758B"/>
    <w:rsid w:val="00CF02B5"/>
    <w:rsid w:val="00CF03F7"/>
    <w:rsid w:val="00CF0628"/>
    <w:rsid w:val="00CF0A6E"/>
    <w:rsid w:val="00CF0FFD"/>
    <w:rsid w:val="00CF11DB"/>
    <w:rsid w:val="00CF1312"/>
    <w:rsid w:val="00CF1F7C"/>
    <w:rsid w:val="00CF2183"/>
    <w:rsid w:val="00CF29E5"/>
    <w:rsid w:val="00CF2A6B"/>
    <w:rsid w:val="00CF448B"/>
    <w:rsid w:val="00CF44CB"/>
    <w:rsid w:val="00CF4D50"/>
    <w:rsid w:val="00CF58AE"/>
    <w:rsid w:val="00CF590B"/>
    <w:rsid w:val="00CF6344"/>
    <w:rsid w:val="00CF659A"/>
    <w:rsid w:val="00CF6A14"/>
    <w:rsid w:val="00CF79A8"/>
    <w:rsid w:val="00D00868"/>
    <w:rsid w:val="00D0098A"/>
    <w:rsid w:val="00D009A4"/>
    <w:rsid w:val="00D01C4F"/>
    <w:rsid w:val="00D01F98"/>
    <w:rsid w:val="00D0221C"/>
    <w:rsid w:val="00D024C8"/>
    <w:rsid w:val="00D02881"/>
    <w:rsid w:val="00D03A30"/>
    <w:rsid w:val="00D03FEE"/>
    <w:rsid w:val="00D043C5"/>
    <w:rsid w:val="00D04C47"/>
    <w:rsid w:val="00D056B4"/>
    <w:rsid w:val="00D05CE3"/>
    <w:rsid w:val="00D05D82"/>
    <w:rsid w:val="00D0612B"/>
    <w:rsid w:val="00D063EA"/>
    <w:rsid w:val="00D06FEF"/>
    <w:rsid w:val="00D07130"/>
    <w:rsid w:val="00D0734E"/>
    <w:rsid w:val="00D0760E"/>
    <w:rsid w:val="00D07B0B"/>
    <w:rsid w:val="00D10A58"/>
    <w:rsid w:val="00D10D80"/>
    <w:rsid w:val="00D11142"/>
    <w:rsid w:val="00D11346"/>
    <w:rsid w:val="00D1289E"/>
    <w:rsid w:val="00D12E99"/>
    <w:rsid w:val="00D13134"/>
    <w:rsid w:val="00D13210"/>
    <w:rsid w:val="00D15631"/>
    <w:rsid w:val="00D156C7"/>
    <w:rsid w:val="00D15F44"/>
    <w:rsid w:val="00D1618B"/>
    <w:rsid w:val="00D1639B"/>
    <w:rsid w:val="00D16CC5"/>
    <w:rsid w:val="00D17019"/>
    <w:rsid w:val="00D171B7"/>
    <w:rsid w:val="00D174F3"/>
    <w:rsid w:val="00D17ED4"/>
    <w:rsid w:val="00D206CE"/>
    <w:rsid w:val="00D20CCC"/>
    <w:rsid w:val="00D216A0"/>
    <w:rsid w:val="00D21B46"/>
    <w:rsid w:val="00D21EDD"/>
    <w:rsid w:val="00D23024"/>
    <w:rsid w:val="00D23242"/>
    <w:rsid w:val="00D2346A"/>
    <w:rsid w:val="00D23E15"/>
    <w:rsid w:val="00D24310"/>
    <w:rsid w:val="00D253C0"/>
    <w:rsid w:val="00D26DB7"/>
    <w:rsid w:val="00D26E72"/>
    <w:rsid w:val="00D27511"/>
    <w:rsid w:val="00D277AB"/>
    <w:rsid w:val="00D30EB0"/>
    <w:rsid w:val="00D30F36"/>
    <w:rsid w:val="00D312D1"/>
    <w:rsid w:val="00D321C2"/>
    <w:rsid w:val="00D3245F"/>
    <w:rsid w:val="00D32810"/>
    <w:rsid w:val="00D33778"/>
    <w:rsid w:val="00D33A17"/>
    <w:rsid w:val="00D34722"/>
    <w:rsid w:val="00D3472D"/>
    <w:rsid w:val="00D34A22"/>
    <w:rsid w:val="00D35046"/>
    <w:rsid w:val="00D35A21"/>
    <w:rsid w:val="00D35B80"/>
    <w:rsid w:val="00D36488"/>
    <w:rsid w:val="00D364E1"/>
    <w:rsid w:val="00D36FAE"/>
    <w:rsid w:val="00D371B8"/>
    <w:rsid w:val="00D3748D"/>
    <w:rsid w:val="00D374B5"/>
    <w:rsid w:val="00D4001A"/>
    <w:rsid w:val="00D40735"/>
    <w:rsid w:val="00D407E8"/>
    <w:rsid w:val="00D412DB"/>
    <w:rsid w:val="00D41EF5"/>
    <w:rsid w:val="00D42420"/>
    <w:rsid w:val="00D436A0"/>
    <w:rsid w:val="00D4424E"/>
    <w:rsid w:val="00D444C4"/>
    <w:rsid w:val="00D44A51"/>
    <w:rsid w:val="00D44BE5"/>
    <w:rsid w:val="00D4507F"/>
    <w:rsid w:val="00D451A0"/>
    <w:rsid w:val="00D4555E"/>
    <w:rsid w:val="00D4573F"/>
    <w:rsid w:val="00D457ED"/>
    <w:rsid w:val="00D45C1F"/>
    <w:rsid w:val="00D4641B"/>
    <w:rsid w:val="00D47200"/>
    <w:rsid w:val="00D47265"/>
    <w:rsid w:val="00D479B2"/>
    <w:rsid w:val="00D47A2B"/>
    <w:rsid w:val="00D50158"/>
    <w:rsid w:val="00D504C7"/>
    <w:rsid w:val="00D50880"/>
    <w:rsid w:val="00D51A33"/>
    <w:rsid w:val="00D535A6"/>
    <w:rsid w:val="00D53DB2"/>
    <w:rsid w:val="00D54893"/>
    <w:rsid w:val="00D54C47"/>
    <w:rsid w:val="00D551B5"/>
    <w:rsid w:val="00D555E3"/>
    <w:rsid w:val="00D56202"/>
    <w:rsid w:val="00D567F1"/>
    <w:rsid w:val="00D56A67"/>
    <w:rsid w:val="00D57317"/>
    <w:rsid w:val="00D57C1D"/>
    <w:rsid w:val="00D61629"/>
    <w:rsid w:val="00D6172B"/>
    <w:rsid w:val="00D61792"/>
    <w:rsid w:val="00D61ABE"/>
    <w:rsid w:val="00D62949"/>
    <w:rsid w:val="00D64870"/>
    <w:rsid w:val="00D64934"/>
    <w:rsid w:val="00D64D0A"/>
    <w:rsid w:val="00D64E97"/>
    <w:rsid w:val="00D657B2"/>
    <w:rsid w:val="00D65DD7"/>
    <w:rsid w:val="00D6650D"/>
    <w:rsid w:val="00D667E5"/>
    <w:rsid w:val="00D66FB9"/>
    <w:rsid w:val="00D679C3"/>
    <w:rsid w:val="00D67D57"/>
    <w:rsid w:val="00D67E6D"/>
    <w:rsid w:val="00D71149"/>
    <w:rsid w:val="00D71345"/>
    <w:rsid w:val="00D723EF"/>
    <w:rsid w:val="00D72D4B"/>
    <w:rsid w:val="00D7398A"/>
    <w:rsid w:val="00D73A49"/>
    <w:rsid w:val="00D73BA2"/>
    <w:rsid w:val="00D7414C"/>
    <w:rsid w:val="00D74239"/>
    <w:rsid w:val="00D746FB"/>
    <w:rsid w:val="00D75231"/>
    <w:rsid w:val="00D7531A"/>
    <w:rsid w:val="00D75721"/>
    <w:rsid w:val="00D75B93"/>
    <w:rsid w:val="00D75C5A"/>
    <w:rsid w:val="00D75CE9"/>
    <w:rsid w:val="00D767EA"/>
    <w:rsid w:val="00D76D36"/>
    <w:rsid w:val="00D774EB"/>
    <w:rsid w:val="00D802A9"/>
    <w:rsid w:val="00D8184E"/>
    <w:rsid w:val="00D8207E"/>
    <w:rsid w:val="00D822B6"/>
    <w:rsid w:val="00D826EB"/>
    <w:rsid w:val="00D82DD0"/>
    <w:rsid w:val="00D83175"/>
    <w:rsid w:val="00D8323B"/>
    <w:rsid w:val="00D83595"/>
    <w:rsid w:val="00D8429C"/>
    <w:rsid w:val="00D8455A"/>
    <w:rsid w:val="00D84F1B"/>
    <w:rsid w:val="00D85E4F"/>
    <w:rsid w:val="00D8678E"/>
    <w:rsid w:val="00D86A09"/>
    <w:rsid w:val="00D86A1D"/>
    <w:rsid w:val="00D86AA0"/>
    <w:rsid w:val="00D86C08"/>
    <w:rsid w:val="00D87729"/>
    <w:rsid w:val="00D87E84"/>
    <w:rsid w:val="00D905B4"/>
    <w:rsid w:val="00D90850"/>
    <w:rsid w:val="00D9158F"/>
    <w:rsid w:val="00D9247A"/>
    <w:rsid w:val="00D927F8"/>
    <w:rsid w:val="00D9283F"/>
    <w:rsid w:val="00D93A7C"/>
    <w:rsid w:val="00D93BE5"/>
    <w:rsid w:val="00D93FE6"/>
    <w:rsid w:val="00D94037"/>
    <w:rsid w:val="00D947C7"/>
    <w:rsid w:val="00D94975"/>
    <w:rsid w:val="00D94AAE"/>
    <w:rsid w:val="00D95527"/>
    <w:rsid w:val="00D966B1"/>
    <w:rsid w:val="00D96F83"/>
    <w:rsid w:val="00DA0408"/>
    <w:rsid w:val="00DA06C6"/>
    <w:rsid w:val="00DA078C"/>
    <w:rsid w:val="00DA0A27"/>
    <w:rsid w:val="00DA0F22"/>
    <w:rsid w:val="00DA11B1"/>
    <w:rsid w:val="00DA12E7"/>
    <w:rsid w:val="00DA1801"/>
    <w:rsid w:val="00DA18E8"/>
    <w:rsid w:val="00DA25FE"/>
    <w:rsid w:val="00DA2770"/>
    <w:rsid w:val="00DA30C4"/>
    <w:rsid w:val="00DA3288"/>
    <w:rsid w:val="00DA3A32"/>
    <w:rsid w:val="00DA3C3F"/>
    <w:rsid w:val="00DA3C4F"/>
    <w:rsid w:val="00DA41B6"/>
    <w:rsid w:val="00DA42BA"/>
    <w:rsid w:val="00DA4363"/>
    <w:rsid w:val="00DA466D"/>
    <w:rsid w:val="00DA4711"/>
    <w:rsid w:val="00DA6141"/>
    <w:rsid w:val="00DA615C"/>
    <w:rsid w:val="00DA6429"/>
    <w:rsid w:val="00DA7399"/>
    <w:rsid w:val="00DA7644"/>
    <w:rsid w:val="00DB0052"/>
    <w:rsid w:val="00DB019D"/>
    <w:rsid w:val="00DB0872"/>
    <w:rsid w:val="00DB166E"/>
    <w:rsid w:val="00DB17CC"/>
    <w:rsid w:val="00DB1AE1"/>
    <w:rsid w:val="00DB1C3A"/>
    <w:rsid w:val="00DB208F"/>
    <w:rsid w:val="00DB2292"/>
    <w:rsid w:val="00DB2598"/>
    <w:rsid w:val="00DB267B"/>
    <w:rsid w:val="00DB30CF"/>
    <w:rsid w:val="00DB31B0"/>
    <w:rsid w:val="00DB3E8A"/>
    <w:rsid w:val="00DB3F02"/>
    <w:rsid w:val="00DB4948"/>
    <w:rsid w:val="00DB49CF"/>
    <w:rsid w:val="00DB4E38"/>
    <w:rsid w:val="00DB55D3"/>
    <w:rsid w:val="00DB71B3"/>
    <w:rsid w:val="00DC0208"/>
    <w:rsid w:val="00DC12A6"/>
    <w:rsid w:val="00DC1441"/>
    <w:rsid w:val="00DC19CB"/>
    <w:rsid w:val="00DC2D42"/>
    <w:rsid w:val="00DC3AB4"/>
    <w:rsid w:val="00DC44FF"/>
    <w:rsid w:val="00DC45D3"/>
    <w:rsid w:val="00DC463D"/>
    <w:rsid w:val="00DC60D4"/>
    <w:rsid w:val="00DC680A"/>
    <w:rsid w:val="00DC692E"/>
    <w:rsid w:val="00DC6E53"/>
    <w:rsid w:val="00DC7021"/>
    <w:rsid w:val="00DC72FA"/>
    <w:rsid w:val="00DC749B"/>
    <w:rsid w:val="00DD016B"/>
    <w:rsid w:val="00DD04E4"/>
    <w:rsid w:val="00DD04FE"/>
    <w:rsid w:val="00DD2410"/>
    <w:rsid w:val="00DD2BCF"/>
    <w:rsid w:val="00DD315E"/>
    <w:rsid w:val="00DD3219"/>
    <w:rsid w:val="00DD3410"/>
    <w:rsid w:val="00DD4499"/>
    <w:rsid w:val="00DD4DAE"/>
    <w:rsid w:val="00DD5002"/>
    <w:rsid w:val="00DD5064"/>
    <w:rsid w:val="00DD540B"/>
    <w:rsid w:val="00DD540D"/>
    <w:rsid w:val="00DD56B7"/>
    <w:rsid w:val="00DD590C"/>
    <w:rsid w:val="00DD5D22"/>
    <w:rsid w:val="00DD6CF3"/>
    <w:rsid w:val="00DD6DAC"/>
    <w:rsid w:val="00DD76BA"/>
    <w:rsid w:val="00DE036D"/>
    <w:rsid w:val="00DE260E"/>
    <w:rsid w:val="00DE3145"/>
    <w:rsid w:val="00DE3677"/>
    <w:rsid w:val="00DE37A7"/>
    <w:rsid w:val="00DE3BA1"/>
    <w:rsid w:val="00DE42C1"/>
    <w:rsid w:val="00DE4807"/>
    <w:rsid w:val="00DE599D"/>
    <w:rsid w:val="00DE5FB1"/>
    <w:rsid w:val="00DE61B9"/>
    <w:rsid w:val="00DE6B6E"/>
    <w:rsid w:val="00DE7081"/>
    <w:rsid w:val="00DE7A9C"/>
    <w:rsid w:val="00DE7C9A"/>
    <w:rsid w:val="00DE7E3D"/>
    <w:rsid w:val="00DF00E4"/>
    <w:rsid w:val="00DF03C0"/>
    <w:rsid w:val="00DF0757"/>
    <w:rsid w:val="00DF0E4C"/>
    <w:rsid w:val="00DF1CF0"/>
    <w:rsid w:val="00DF1D28"/>
    <w:rsid w:val="00DF207D"/>
    <w:rsid w:val="00DF243F"/>
    <w:rsid w:val="00DF2C82"/>
    <w:rsid w:val="00DF2DA1"/>
    <w:rsid w:val="00DF33C3"/>
    <w:rsid w:val="00DF3438"/>
    <w:rsid w:val="00DF3977"/>
    <w:rsid w:val="00DF444E"/>
    <w:rsid w:val="00DF4D85"/>
    <w:rsid w:val="00DF51FC"/>
    <w:rsid w:val="00DF56EB"/>
    <w:rsid w:val="00DF6050"/>
    <w:rsid w:val="00DF60F3"/>
    <w:rsid w:val="00DF65A4"/>
    <w:rsid w:val="00DF6A62"/>
    <w:rsid w:val="00DF7A08"/>
    <w:rsid w:val="00E00298"/>
    <w:rsid w:val="00E007BE"/>
    <w:rsid w:val="00E00C3D"/>
    <w:rsid w:val="00E01DC3"/>
    <w:rsid w:val="00E02A92"/>
    <w:rsid w:val="00E02BCE"/>
    <w:rsid w:val="00E03BCE"/>
    <w:rsid w:val="00E046F5"/>
    <w:rsid w:val="00E05A1F"/>
    <w:rsid w:val="00E05D07"/>
    <w:rsid w:val="00E05F25"/>
    <w:rsid w:val="00E06648"/>
    <w:rsid w:val="00E0690F"/>
    <w:rsid w:val="00E06955"/>
    <w:rsid w:val="00E06BE2"/>
    <w:rsid w:val="00E06F4D"/>
    <w:rsid w:val="00E07022"/>
    <w:rsid w:val="00E07DAE"/>
    <w:rsid w:val="00E10F6C"/>
    <w:rsid w:val="00E1164F"/>
    <w:rsid w:val="00E12829"/>
    <w:rsid w:val="00E13D4F"/>
    <w:rsid w:val="00E13FD7"/>
    <w:rsid w:val="00E1401D"/>
    <w:rsid w:val="00E1404A"/>
    <w:rsid w:val="00E1426E"/>
    <w:rsid w:val="00E149CE"/>
    <w:rsid w:val="00E16BB7"/>
    <w:rsid w:val="00E172E2"/>
    <w:rsid w:val="00E173C4"/>
    <w:rsid w:val="00E17C04"/>
    <w:rsid w:val="00E17CB7"/>
    <w:rsid w:val="00E20B6C"/>
    <w:rsid w:val="00E20C48"/>
    <w:rsid w:val="00E221BC"/>
    <w:rsid w:val="00E238AE"/>
    <w:rsid w:val="00E23B13"/>
    <w:rsid w:val="00E23CE6"/>
    <w:rsid w:val="00E23EF4"/>
    <w:rsid w:val="00E2483A"/>
    <w:rsid w:val="00E24965"/>
    <w:rsid w:val="00E249A1"/>
    <w:rsid w:val="00E24BC3"/>
    <w:rsid w:val="00E26274"/>
    <w:rsid w:val="00E262B3"/>
    <w:rsid w:val="00E26EEE"/>
    <w:rsid w:val="00E27091"/>
    <w:rsid w:val="00E273E5"/>
    <w:rsid w:val="00E27809"/>
    <w:rsid w:val="00E27CE2"/>
    <w:rsid w:val="00E30111"/>
    <w:rsid w:val="00E30430"/>
    <w:rsid w:val="00E304D0"/>
    <w:rsid w:val="00E30604"/>
    <w:rsid w:val="00E30B7A"/>
    <w:rsid w:val="00E30DE9"/>
    <w:rsid w:val="00E31B7A"/>
    <w:rsid w:val="00E32A68"/>
    <w:rsid w:val="00E32F5E"/>
    <w:rsid w:val="00E332E8"/>
    <w:rsid w:val="00E3387D"/>
    <w:rsid w:val="00E356E7"/>
    <w:rsid w:val="00E35804"/>
    <w:rsid w:val="00E359E3"/>
    <w:rsid w:val="00E35AA4"/>
    <w:rsid w:val="00E35FD7"/>
    <w:rsid w:val="00E36036"/>
    <w:rsid w:val="00E36493"/>
    <w:rsid w:val="00E36C42"/>
    <w:rsid w:val="00E37122"/>
    <w:rsid w:val="00E374A7"/>
    <w:rsid w:val="00E37D2A"/>
    <w:rsid w:val="00E37D8C"/>
    <w:rsid w:val="00E40097"/>
    <w:rsid w:val="00E40968"/>
    <w:rsid w:val="00E4097A"/>
    <w:rsid w:val="00E40BB5"/>
    <w:rsid w:val="00E40C06"/>
    <w:rsid w:val="00E41010"/>
    <w:rsid w:val="00E4208C"/>
    <w:rsid w:val="00E423DF"/>
    <w:rsid w:val="00E4248A"/>
    <w:rsid w:val="00E425AF"/>
    <w:rsid w:val="00E432A6"/>
    <w:rsid w:val="00E43C9E"/>
    <w:rsid w:val="00E440F8"/>
    <w:rsid w:val="00E44D55"/>
    <w:rsid w:val="00E44E3B"/>
    <w:rsid w:val="00E458D6"/>
    <w:rsid w:val="00E4633E"/>
    <w:rsid w:val="00E4639C"/>
    <w:rsid w:val="00E464CE"/>
    <w:rsid w:val="00E47626"/>
    <w:rsid w:val="00E4798D"/>
    <w:rsid w:val="00E503E1"/>
    <w:rsid w:val="00E50AE2"/>
    <w:rsid w:val="00E512A3"/>
    <w:rsid w:val="00E52783"/>
    <w:rsid w:val="00E53418"/>
    <w:rsid w:val="00E538EB"/>
    <w:rsid w:val="00E53A9F"/>
    <w:rsid w:val="00E54156"/>
    <w:rsid w:val="00E54543"/>
    <w:rsid w:val="00E5454A"/>
    <w:rsid w:val="00E546A7"/>
    <w:rsid w:val="00E54899"/>
    <w:rsid w:val="00E54CA3"/>
    <w:rsid w:val="00E54E02"/>
    <w:rsid w:val="00E55472"/>
    <w:rsid w:val="00E561B4"/>
    <w:rsid w:val="00E56357"/>
    <w:rsid w:val="00E56565"/>
    <w:rsid w:val="00E567CB"/>
    <w:rsid w:val="00E56A18"/>
    <w:rsid w:val="00E56F36"/>
    <w:rsid w:val="00E578D2"/>
    <w:rsid w:val="00E57D6C"/>
    <w:rsid w:val="00E60950"/>
    <w:rsid w:val="00E60E99"/>
    <w:rsid w:val="00E60FBD"/>
    <w:rsid w:val="00E61A60"/>
    <w:rsid w:val="00E6206C"/>
    <w:rsid w:val="00E621B3"/>
    <w:rsid w:val="00E6285F"/>
    <w:rsid w:val="00E628BA"/>
    <w:rsid w:val="00E62CC4"/>
    <w:rsid w:val="00E62F09"/>
    <w:rsid w:val="00E65376"/>
    <w:rsid w:val="00E65ECC"/>
    <w:rsid w:val="00E665BE"/>
    <w:rsid w:val="00E667E4"/>
    <w:rsid w:val="00E70519"/>
    <w:rsid w:val="00E70C38"/>
    <w:rsid w:val="00E7189C"/>
    <w:rsid w:val="00E71A00"/>
    <w:rsid w:val="00E72243"/>
    <w:rsid w:val="00E72824"/>
    <w:rsid w:val="00E728E8"/>
    <w:rsid w:val="00E72E71"/>
    <w:rsid w:val="00E732BE"/>
    <w:rsid w:val="00E73736"/>
    <w:rsid w:val="00E7389D"/>
    <w:rsid w:val="00E73E48"/>
    <w:rsid w:val="00E74D56"/>
    <w:rsid w:val="00E75820"/>
    <w:rsid w:val="00E75C67"/>
    <w:rsid w:val="00E75CF9"/>
    <w:rsid w:val="00E762BE"/>
    <w:rsid w:val="00E767AF"/>
    <w:rsid w:val="00E76CB6"/>
    <w:rsid w:val="00E7733F"/>
    <w:rsid w:val="00E77CAF"/>
    <w:rsid w:val="00E801F8"/>
    <w:rsid w:val="00E8025F"/>
    <w:rsid w:val="00E8035E"/>
    <w:rsid w:val="00E80E5D"/>
    <w:rsid w:val="00E818D1"/>
    <w:rsid w:val="00E820DC"/>
    <w:rsid w:val="00E82154"/>
    <w:rsid w:val="00E82B66"/>
    <w:rsid w:val="00E83255"/>
    <w:rsid w:val="00E83871"/>
    <w:rsid w:val="00E840EF"/>
    <w:rsid w:val="00E8584D"/>
    <w:rsid w:val="00E860C7"/>
    <w:rsid w:val="00E86791"/>
    <w:rsid w:val="00E86D10"/>
    <w:rsid w:val="00E86F7C"/>
    <w:rsid w:val="00E87469"/>
    <w:rsid w:val="00E87C04"/>
    <w:rsid w:val="00E90314"/>
    <w:rsid w:val="00E90856"/>
    <w:rsid w:val="00E91DB7"/>
    <w:rsid w:val="00E93B8C"/>
    <w:rsid w:val="00E94454"/>
    <w:rsid w:val="00E94EE1"/>
    <w:rsid w:val="00E95788"/>
    <w:rsid w:val="00E95BC6"/>
    <w:rsid w:val="00E95F38"/>
    <w:rsid w:val="00E960E9"/>
    <w:rsid w:val="00E963A9"/>
    <w:rsid w:val="00E96A0A"/>
    <w:rsid w:val="00E96C86"/>
    <w:rsid w:val="00E96CAE"/>
    <w:rsid w:val="00E96DAB"/>
    <w:rsid w:val="00E96EF9"/>
    <w:rsid w:val="00E97AEB"/>
    <w:rsid w:val="00EA02E8"/>
    <w:rsid w:val="00EA0652"/>
    <w:rsid w:val="00EA12FF"/>
    <w:rsid w:val="00EA1996"/>
    <w:rsid w:val="00EA2E58"/>
    <w:rsid w:val="00EA2E65"/>
    <w:rsid w:val="00EA343E"/>
    <w:rsid w:val="00EA3629"/>
    <w:rsid w:val="00EA394D"/>
    <w:rsid w:val="00EA397A"/>
    <w:rsid w:val="00EA4819"/>
    <w:rsid w:val="00EA4D4A"/>
    <w:rsid w:val="00EA4DE6"/>
    <w:rsid w:val="00EA541F"/>
    <w:rsid w:val="00EA5AA6"/>
    <w:rsid w:val="00EA624D"/>
    <w:rsid w:val="00EA66BC"/>
    <w:rsid w:val="00EA6852"/>
    <w:rsid w:val="00EA6EAE"/>
    <w:rsid w:val="00EA6F50"/>
    <w:rsid w:val="00EA74F0"/>
    <w:rsid w:val="00EB0737"/>
    <w:rsid w:val="00EB0EA0"/>
    <w:rsid w:val="00EB136B"/>
    <w:rsid w:val="00EB216C"/>
    <w:rsid w:val="00EB2595"/>
    <w:rsid w:val="00EB2624"/>
    <w:rsid w:val="00EB267E"/>
    <w:rsid w:val="00EB274A"/>
    <w:rsid w:val="00EB2E9F"/>
    <w:rsid w:val="00EB3040"/>
    <w:rsid w:val="00EB311E"/>
    <w:rsid w:val="00EB32B1"/>
    <w:rsid w:val="00EB3A70"/>
    <w:rsid w:val="00EB4198"/>
    <w:rsid w:val="00EB4A84"/>
    <w:rsid w:val="00EB4D44"/>
    <w:rsid w:val="00EB5354"/>
    <w:rsid w:val="00EB5BB1"/>
    <w:rsid w:val="00EB6059"/>
    <w:rsid w:val="00EB64F2"/>
    <w:rsid w:val="00EB6773"/>
    <w:rsid w:val="00EB6916"/>
    <w:rsid w:val="00EB741D"/>
    <w:rsid w:val="00EB7538"/>
    <w:rsid w:val="00EB7733"/>
    <w:rsid w:val="00EC10E7"/>
    <w:rsid w:val="00EC1B76"/>
    <w:rsid w:val="00EC203F"/>
    <w:rsid w:val="00EC2AA4"/>
    <w:rsid w:val="00EC2DD4"/>
    <w:rsid w:val="00EC3619"/>
    <w:rsid w:val="00EC36C9"/>
    <w:rsid w:val="00EC3D58"/>
    <w:rsid w:val="00EC3EC8"/>
    <w:rsid w:val="00EC4C99"/>
    <w:rsid w:val="00EC5575"/>
    <w:rsid w:val="00EC712F"/>
    <w:rsid w:val="00EC7F7C"/>
    <w:rsid w:val="00ED0555"/>
    <w:rsid w:val="00ED0727"/>
    <w:rsid w:val="00ED0B6D"/>
    <w:rsid w:val="00ED10D9"/>
    <w:rsid w:val="00ED201F"/>
    <w:rsid w:val="00ED28F3"/>
    <w:rsid w:val="00ED2B21"/>
    <w:rsid w:val="00ED3698"/>
    <w:rsid w:val="00ED3CBB"/>
    <w:rsid w:val="00ED3E30"/>
    <w:rsid w:val="00ED4A17"/>
    <w:rsid w:val="00ED51E9"/>
    <w:rsid w:val="00ED53C4"/>
    <w:rsid w:val="00ED5490"/>
    <w:rsid w:val="00ED55FD"/>
    <w:rsid w:val="00ED59BA"/>
    <w:rsid w:val="00ED7138"/>
    <w:rsid w:val="00ED7929"/>
    <w:rsid w:val="00EE0AF8"/>
    <w:rsid w:val="00EE1740"/>
    <w:rsid w:val="00EE19A5"/>
    <w:rsid w:val="00EE2F44"/>
    <w:rsid w:val="00EE302E"/>
    <w:rsid w:val="00EE321B"/>
    <w:rsid w:val="00EE3F77"/>
    <w:rsid w:val="00EE4004"/>
    <w:rsid w:val="00EE4677"/>
    <w:rsid w:val="00EE4B8B"/>
    <w:rsid w:val="00EE4BE5"/>
    <w:rsid w:val="00EE4E11"/>
    <w:rsid w:val="00EE6441"/>
    <w:rsid w:val="00EE6C5C"/>
    <w:rsid w:val="00EF0752"/>
    <w:rsid w:val="00EF0BBD"/>
    <w:rsid w:val="00EF0CF8"/>
    <w:rsid w:val="00EF1041"/>
    <w:rsid w:val="00EF118B"/>
    <w:rsid w:val="00EF195E"/>
    <w:rsid w:val="00EF23C5"/>
    <w:rsid w:val="00EF23F5"/>
    <w:rsid w:val="00EF2462"/>
    <w:rsid w:val="00EF2D0D"/>
    <w:rsid w:val="00EF35D3"/>
    <w:rsid w:val="00EF3E02"/>
    <w:rsid w:val="00EF41C6"/>
    <w:rsid w:val="00EF4354"/>
    <w:rsid w:val="00EF4379"/>
    <w:rsid w:val="00EF4C82"/>
    <w:rsid w:val="00EF4E88"/>
    <w:rsid w:val="00EF52DF"/>
    <w:rsid w:val="00EF5F90"/>
    <w:rsid w:val="00EF6AA2"/>
    <w:rsid w:val="00EF6E34"/>
    <w:rsid w:val="00EF6FEE"/>
    <w:rsid w:val="00EF743B"/>
    <w:rsid w:val="00EF75E7"/>
    <w:rsid w:val="00F00492"/>
    <w:rsid w:val="00F00BF4"/>
    <w:rsid w:val="00F00C26"/>
    <w:rsid w:val="00F011E7"/>
    <w:rsid w:val="00F016A5"/>
    <w:rsid w:val="00F02F2D"/>
    <w:rsid w:val="00F0380A"/>
    <w:rsid w:val="00F03CAE"/>
    <w:rsid w:val="00F057F2"/>
    <w:rsid w:val="00F05893"/>
    <w:rsid w:val="00F05B42"/>
    <w:rsid w:val="00F06FC9"/>
    <w:rsid w:val="00F07804"/>
    <w:rsid w:val="00F10453"/>
    <w:rsid w:val="00F11471"/>
    <w:rsid w:val="00F11498"/>
    <w:rsid w:val="00F11522"/>
    <w:rsid w:val="00F121ED"/>
    <w:rsid w:val="00F127DC"/>
    <w:rsid w:val="00F12962"/>
    <w:rsid w:val="00F13B25"/>
    <w:rsid w:val="00F14247"/>
    <w:rsid w:val="00F14650"/>
    <w:rsid w:val="00F159B8"/>
    <w:rsid w:val="00F15C1D"/>
    <w:rsid w:val="00F16370"/>
    <w:rsid w:val="00F164C6"/>
    <w:rsid w:val="00F16788"/>
    <w:rsid w:val="00F167C9"/>
    <w:rsid w:val="00F16990"/>
    <w:rsid w:val="00F16C45"/>
    <w:rsid w:val="00F17917"/>
    <w:rsid w:val="00F17D87"/>
    <w:rsid w:val="00F20C43"/>
    <w:rsid w:val="00F20F47"/>
    <w:rsid w:val="00F2138A"/>
    <w:rsid w:val="00F2153E"/>
    <w:rsid w:val="00F21D9D"/>
    <w:rsid w:val="00F21FFF"/>
    <w:rsid w:val="00F22833"/>
    <w:rsid w:val="00F22ED9"/>
    <w:rsid w:val="00F238BE"/>
    <w:rsid w:val="00F23C20"/>
    <w:rsid w:val="00F241C1"/>
    <w:rsid w:val="00F25773"/>
    <w:rsid w:val="00F25F25"/>
    <w:rsid w:val="00F2608C"/>
    <w:rsid w:val="00F277C6"/>
    <w:rsid w:val="00F30051"/>
    <w:rsid w:val="00F315BE"/>
    <w:rsid w:val="00F317F4"/>
    <w:rsid w:val="00F32488"/>
    <w:rsid w:val="00F34387"/>
    <w:rsid w:val="00F34F9F"/>
    <w:rsid w:val="00F35A00"/>
    <w:rsid w:val="00F37042"/>
    <w:rsid w:val="00F378FE"/>
    <w:rsid w:val="00F41245"/>
    <w:rsid w:val="00F412D8"/>
    <w:rsid w:val="00F419E8"/>
    <w:rsid w:val="00F41EF9"/>
    <w:rsid w:val="00F42A5C"/>
    <w:rsid w:val="00F4320E"/>
    <w:rsid w:val="00F43C68"/>
    <w:rsid w:val="00F44019"/>
    <w:rsid w:val="00F444CD"/>
    <w:rsid w:val="00F44756"/>
    <w:rsid w:val="00F44986"/>
    <w:rsid w:val="00F44D5F"/>
    <w:rsid w:val="00F44EC2"/>
    <w:rsid w:val="00F45077"/>
    <w:rsid w:val="00F456BE"/>
    <w:rsid w:val="00F459CA"/>
    <w:rsid w:val="00F45E8E"/>
    <w:rsid w:val="00F46228"/>
    <w:rsid w:val="00F46FD8"/>
    <w:rsid w:val="00F473B4"/>
    <w:rsid w:val="00F50F20"/>
    <w:rsid w:val="00F51C4D"/>
    <w:rsid w:val="00F5255D"/>
    <w:rsid w:val="00F53166"/>
    <w:rsid w:val="00F54561"/>
    <w:rsid w:val="00F546C1"/>
    <w:rsid w:val="00F54AD9"/>
    <w:rsid w:val="00F54BDE"/>
    <w:rsid w:val="00F54D3A"/>
    <w:rsid w:val="00F550B0"/>
    <w:rsid w:val="00F5514A"/>
    <w:rsid w:val="00F55ECC"/>
    <w:rsid w:val="00F55FD8"/>
    <w:rsid w:val="00F57C73"/>
    <w:rsid w:val="00F57F7D"/>
    <w:rsid w:val="00F6014D"/>
    <w:rsid w:val="00F607A7"/>
    <w:rsid w:val="00F617C3"/>
    <w:rsid w:val="00F61909"/>
    <w:rsid w:val="00F620CB"/>
    <w:rsid w:val="00F626B1"/>
    <w:rsid w:val="00F62718"/>
    <w:rsid w:val="00F633AD"/>
    <w:rsid w:val="00F63BDA"/>
    <w:rsid w:val="00F63D59"/>
    <w:rsid w:val="00F64E18"/>
    <w:rsid w:val="00F65015"/>
    <w:rsid w:val="00F65110"/>
    <w:rsid w:val="00F65624"/>
    <w:rsid w:val="00F65ADE"/>
    <w:rsid w:val="00F65E05"/>
    <w:rsid w:val="00F65FEA"/>
    <w:rsid w:val="00F66191"/>
    <w:rsid w:val="00F661A1"/>
    <w:rsid w:val="00F6635E"/>
    <w:rsid w:val="00F669B5"/>
    <w:rsid w:val="00F67187"/>
    <w:rsid w:val="00F67335"/>
    <w:rsid w:val="00F673FA"/>
    <w:rsid w:val="00F67D2D"/>
    <w:rsid w:val="00F67EA7"/>
    <w:rsid w:val="00F70A87"/>
    <w:rsid w:val="00F70E32"/>
    <w:rsid w:val="00F71400"/>
    <w:rsid w:val="00F714FF"/>
    <w:rsid w:val="00F71ADE"/>
    <w:rsid w:val="00F71CA9"/>
    <w:rsid w:val="00F735AD"/>
    <w:rsid w:val="00F73DE0"/>
    <w:rsid w:val="00F742EF"/>
    <w:rsid w:val="00F74521"/>
    <w:rsid w:val="00F74747"/>
    <w:rsid w:val="00F747F8"/>
    <w:rsid w:val="00F74A2F"/>
    <w:rsid w:val="00F751DE"/>
    <w:rsid w:val="00F75694"/>
    <w:rsid w:val="00F757CD"/>
    <w:rsid w:val="00F75C29"/>
    <w:rsid w:val="00F81313"/>
    <w:rsid w:val="00F81B87"/>
    <w:rsid w:val="00F820B6"/>
    <w:rsid w:val="00F82137"/>
    <w:rsid w:val="00F824E5"/>
    <w:rsid w:val="00F82D17"/>
    <w:rsid w:val="00F82F72"/>
    <w:rsid w:val="00F83685"/>
    <w:rsid w:val="00F83D15"/>
    <w:rsid w:val="00F84552"/>
    <w:rsid w:val="00F84824"/>
    <w:rsid w:val="00F85B12"/>
    <w:rsid w:val="00F8611D"/>
    <w:rsid w:val="00F8776D"/>
    <w:rsid w:val="00F87AB5"/>
    <w:rsid w:val="00F902CC"/>
    <w:rsid w:val="00F905D1"/>
    <w:rsid w:val="00F90A95"/>
    <w:rsid w:val="00F91BD5"/>
    <w:rsid w:val="00F922A5"/>
    <w:rsid w:val="00F92331"/>
    <w:rsid w:val="00F92B51"/>
    <w:rsid w:val="00F92BDF"/>
    <w:rsid w:val="00F92D6E"/>
    <w:rsid w:val="00F93279"/>
    <w:rsid w:val="00F934AC"/>
    <w:rsid w:val="00F93628"/>
    <w:rsid w:val="00F93EDC"/>
    <w:rsid w:val="00F94F16"/>
    <w:rsid w:val="00F957B6"/>
    <w:rsid w:val="00F95A6D"/>
    <w:rsid w:val="00F95CF9"/>
    <w:rsid w:val="00F95FB7"/>
    <w:rsid w:val="00F9717E"/>
    <w:rsid w:val="00F97A08"/>
    <w:rsid w:val="00F97DB2"/>
    <w:rsid w:val="00FA0167"/>
    <w:rsid w:val="00FA052D"/>
    <w:rsid w:val="00FA15DE"/>
    <w:rsid w:val="00FA19DD"/>
    <w:rsid w:val="00FA2098"/>
    <w:rsid w:val="00FA283F"/>
    <w:rsid w:val="00FA2A04"/>
    <w:rsid w:val="00FA319E"/>
    <w:rsid w:val="00FA31E3"/>
    <w:rsid w:val="00FA33F1"/>
    <w:rsid w:val="00FA3820"/>
    <w:rsid w:val="00FA3B53"/>
    <w:rsid w:val="00FA40E6"/>
    <w:rsid w:val="00FA428A"/>
    <w:rsid w:val="00FA4C44"/>
    <w:rsid w:val="00FA4DF3"/>
    <w:rsid w:val="00FA4EF4"/>
    <w:rsid w:val="00FA5936"/>
    <w:rsid w:val="00FA601D"/>
    <w:rsid w:val="00FA60BB"/>
    <w:rsid w:val="00FA66DB"/>
    <w:rsid w:val="00FA6F2D"/>
    <w:rsid w:val="00FA6FE4"/>
    <w:rsid w:val="00FA7302"/>
    <w:rsid w:val="00FA7635"/>
    <w:rsid w:val="00FA7B23"/>
    <w:rsid w:val="00FA7C1B"/>
    <w:rsid w:val="00FB05D3"/>
    <w:rsid w:val="00FB1778"/>
    <w:rsid w:val="00FB1855"/>
    <w:rsid w:val="00FB248C"/>
    <w:rsid w:val="00FB2723"/>
    <w:rsid w:val="00FB3969"/>
    <w:rsid w:val="00FB3CEC"/>
    <w:rsid w:val="00FB3D2F"/>
    <w:rsid w:val="00FB433D"/>
    <w:rsid w:val="00FB50A2"/>
    <w:rsid w:val="00FB52C3"/>
    <w:rsid w:val="00FB5A8D"/>
    <w:rsid w:val="00FB5EDC"/>
    <w:rsid w:val="00FB6103"/>
    <w:rsid w:val="00FB611A"/>
    <w:rsid w:val="00FB6518"/>
    <w:rsid w:val="00FB6D3D"/>
    <w:rsid w:val="00FB6E49"/>
    <w:rsid w:val="00FB7CD6"/>
    <w:rsid w:val="00FC0EE5"/>
    <w:rsid w:val="00FC19D7"/>
    <w:rsid w:val="00FC2501"/>
    <w:rsid w:val="00FC2BB4"/>
    <w:rsid w:val="00FC307B"/>
    <w:rsid w:val="00FC3231"/>
    <w:rsid w:val="00FC3C2E"/>
    <w:rsid w:val="00FC50A9"/>
    <w:rsid w:val="00FC5318"/>
    <w:rsid w:val="00FC548A"/>
    <w:rsid w:val="00FC54AB"/>
    <w:rsid w:val="00FC5AFC"/>
    <w:rsid w:val="00FC5C20"/>
    <w:rsid w:val="00FC5F8B"/>
    <w:rsid w:val="00FC6680"/>
    <w:rsid w:val="00FC6823"/>
    <w:rsid w:val="00FC6DBE"/>
    <w:rsid w:val="00FC72C0"/>
    <w:rsid w:val="00FD02F6"/>
    <w:rsid w:val="00FD0387"/>
    <w:rsid w:val="00FD09E4"/>
    <w:rsid w:val="00FD1177"/>
    <w:rsid w:val="00FD1A40"/>
    <w:rsid w:val="00FD1AA1"/>
    <w:rsid w:val="00FD1B61"/>
    <w:rsid w:val="00FD1DE7"/>
    <w:rsid w:val="00FD263B"/>
    <w:rsid w:val="00FD3144"/>
    <w:rsid w:val="00FD340F"/>
    <w:rsid w:val="00FD3971"/>
    <w:rsid w:val="00FD3B09"/>
    <w:rsid w:val="00FD45E9"/>
    <w:rsid w:val="00FD4D7F"/>
    <w:rsid w:val="00FD5BBE"/>
    <w:rsid w:val="00FD5DC4"/>
    <w:rsid w:val="00FD6AFF"/>
    <w:rsid w:val="00FD7AFF"/>
    <w:rsid w:val="00FD7ED5"/>
    <w:rsid w:val="00FE00A8"/>
    <w:rsid w:val="00FE0275"/>
    <w:rsid w:val="00FE0E29"/>
    <w:rsid w:val="00FE1E8E"/>
    <w:rsid w:val="00FE2A54"/>
    <w:rsid w:val="00FE2C4C"/>
    <w:rsid w:val="00FE2F1E"/>
    <w:rsid w:val="00FE31A4"/>
    <w:rsid w:val="00FE3AD2"/>
    <w:rsid w:val="00FE59FD"/>
    <w:rsid w:val="00FE5B63"/>
    <w:rsid w:val="00FE5C8D"/>
    <w:rsid w:val="00FE5C98"/>
    <w:rsid w:val="00FE5D35"/>
    <w:rsid w:val="00FE6425"/>
    <w:rsid w:val="00FE65CA"/>
    <w:rsid w:val="00FE67C2"/>
    <w:rsid w:val="00FE6C14"/>
    <w:rsid w:val="00FE6D92"/>
    <w:rsid w:val="00FE71E3"/>
    <w:rsid w:val="00FF0079"/>
    <w:rsid w:val="00FF047C"/>
    <w:rsid w:val="00FF08AE"/>
    <w:rsid w:val="00FF0A03"/>
    <w:rsid w:val="00FF0E8E"/>
    <w:rsid w:val="00FF1A66"/>
    <w:rsid w:val="00FF266F"/>
    <w:rsid w:val="00FF2836"/>
    <w:rsid w:val="00FF2EFB"/>
    <w:rsid w:val="00FF3128"/>
    <w:rsid w:val="00FF3369"/>
    <w:rsid w:val="00FF4428"/>
    <w:rsid w:val="00FF48A1"/>
    <w:rsid w:val="00FF5504"/>
    <w:rsid w:val="00FF5F8C"/>
    <w:rsid w:val="00FF62F0"/>
    <w:rsid w:val="00FF64AC"/>
    <w:rsid w:val="00FF6628"/>
    <w:rsid w:val="00FF665B"/>
    <w:rsid w:val="00FF6C88"/>
    <w:rsid w:val="00FF6E37"/>
    <w:rsid w:val="00FF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84A9979"/>
  <w15:chartTrackingRefBased/>
  <w15:docId w15:val="{783F579E-2E28-4D78-AD57-69778F5FD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F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450A77"/>
    <w:pPr>
      <w:ind w:left="720"/>
    </w:pPr>
    <w:rPr>
      <w:szCs w:val="22"/>
    </w:rPr>
  </w:style>
  <w:style w:type="paragraph" w:customStyle="1" w:styleId="Char0">
    <w:name w:val="Char"/>
    <w:basedOn w:val="Normal"/>
    <w:rsid w:val="00A54C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872E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block">
    <w:name w:val="block"/>
    <w:aliases w:val="b"/>
    <w:basedOn w:val="BodyText"/>
    <w:rsid w:val="00A75E8B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D23E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  <w:lang w:val="x-none" w:eastAsia="x-none"/>
    </w:rPr>
  </w:style>
  <w:style w:type="character" w:customStyle="1" w:styleId="AccPolicyHeadingChar">
    <w:name w:val="Acc Policy Heading Char"/>
    <w:link w:val="AccPolicyHeading"/>
    <w:rsid w:val="00D23E15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rsid w:val="00893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customStyle="1" w:styleId="acctfourfigures">
    <w:name w:val="acct four figures"/>
    <w:aliases w:val="a4"/>
    <w:basedOn w:val="Normal"/>
    <w:rsid w:val="002B3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3077A9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3077A9"/>
    <w:rPr>
      <w:rFonts w:ascii="Tahoma" w:hAnsi="Tahoma"/>
      <w:sz w:val="16"/>
    </w:rPr>
  </w:style>
  <w:style w:type="paragraph" w:customStyle="1" w:styleId="accttwolines">
    <w:name w:val="acct two lines"/>
    <w:aliases w:val="a2l"/>
    <w:basedOn w:val="Normal"/>
    <w:rsid w:val="004574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rsid w:val="00ED3CBB"/>
    <w:rPr>
      <w:rFonts w:ascii="Arial" w:hAnsi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DE542-FD1B-44B5-AA6F-CAA6665BB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10</Pages>
  <Words>1759</Words>
  <Characters>8005</Characters>
  <Application>Microsoft Office Word</Application>
  <DocSecurity>0</DocSecurity>
  <Lines>66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dc:description/>
  <cp:lastModifiedBy>Nutchani Chinnawut</cp:lastModifiedBy>
  <cp:revision>3</cp:revision>
  <cp:lastPrinted>2025-08-01T01:41:00Z</cp:lastPrinted>
  <dcterms:created xsi:type="dcterms:W3CDTF">2025-10-29T09:13:00Z</dcterms:created>
  <dcterms:modified xsi:type="dcterms:W3CDTF">2025-10-31T07:39:00Z</dcterms:modified>
</cp:coreProperties>
</file>