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44A6D" w14:textId="77777777" w:rsidR="00C32C46" w:rsidRPr="0066177A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657B8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B657B8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B657B8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B657B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B657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305CCAB" w14:textId="04821B91" w:rsidR="0059022C" w:rsidRDefault="0059022C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2642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2642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E134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6421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59022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ยน </w:t>
      </w:r>
      <w:r w:rsidR="00CE1349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0CD184E" w14:textId="48FF3E4C" w:rsidR="00137B29" w:rsidRPr="00B657B8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657B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DDFEAE" w14:textId="77777777" w:rsidR="00142C8F" w:rsidRPr="00B657B8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  <w:r w:rsidRPr="00B657B8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B657B8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B657B8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3AED54AD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607D994C" w14:textId="77777777" w:rsidR="00D86F7D" w:rsidRPr="00B657B8" w:rsidRDefault="00D86F7D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lang w:val="en-US"/>
        </w:rPr>
      </w:pPr>
    </w:p>
    <w:p w14:paraId="4EC3DD2F" w14:textId="77777777" w:rsidR="00D86F7D" w:rsidRDefault="00D86F7D" w:rsidP="00264210">
      <w:pPr>
        <w:widowControl w:val="0"/>
        <w:autoSpaceDE w:val="0"/>
        <w:autoSpaceDN w:val="0"/>
        <w:adjustRightInd w:val="0"/>
        <w:spacing w:line="240" w:lineRule="auto"/>
        <w:ind w:right="9"/>
        <w:rPr>
          <w:rFonts w:ascii="Angsana New" w:hAnsi="Angsana New"/>
          <w:sz w:val="32"/>
          <w:szCs w:val="32"/>
          <w:lang w:val="en-US"/>
        </w:rPr>
      </w:pPr>
    </w:p>
    <w:p w14:paraId="772A240D" w14:textId="3DD64764" w:rsidR="00264210" w:rsidRPr="00B657B8" w:rsidRDefault="00264210" w:rsidP="00264210">
      <w:pPr>
        <w:widowControl w:val="0"/>
        <w:autoSpaceDE w:val="0"/>
        <w:autoSpaceDN w:val="0"/>
        <w:adjustRightInd w:val="0"/>
        <w:spacing w:line="240" w:lineRule="auto"/>
        <w:ind w:right="9"/>
        <w:rPr>
          <w:rFonts w:ascii="Angsana New" w:hAnsi="Angsana New"/>
          <w:sz w:val="32"/>
          <w:szCs w:val="32"/>
          <w:lang w:val="en-US"/>
        </w:rPr>
        <w:sectPr w:rsidR="00264210" w:rsidRPr="00B657B8" w:rsidSect="00D86F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6F153446" w14:textId="7F05808F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B657B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B657B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657B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b/>
          <w:bCs/>
          <w:sz w:val="30"/>
          <w:szCs w:val="30"/>
        </w:rPr>
        <w:t xml:space="preserve"> </w:t>
      </w:r>
      <w:r w:rsidRPr="00B657B8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B657B8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485A98" w14:textId="407D6492" w:rsidR="00264210" w:rsidRPr="00B657B8" w:rsidRDefault="00264210" w:rsidP="0026421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B657B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657B8">
        <w:rPr>
          <w:rFonts w:ascii="Angsana New" w:hAnsi="Angsana New"/>
          <w:sz w:val="30"/>
          <w:szCs w:val="30"/>
          <w:lang w:val="en-US"/>
        </w:rPr>
        <w:t>30</w:t>
      </w:r>
      <w:r w:rsidRPr="00B657B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งบกำไรขาดทุน</w:t>
      </w:r>
      <w:r w:rsidRPr="00B657B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เบ็ดเสร็จรวมและงบกำไรขาดทุนเบ็ดเสร็จเฉพาะกิจการสำหรับงวด</w:t>
      </w:r>
      <w:r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รวม</w:t>
      </w:r>
      <w:r w:rsidRPr="00B657B8">
        <w:rPr>
          <w:rFonts w:ascii="Angsana New" w:hAnsi="Angsana New"/>
          <w:sz w:val="30"/>
          <w:szCs w:val="30"/>
          <w:cs/>
        </w:rPr>
        <w:t>แล</w:t>
      </w:r>
      <w:r w:rsidRPr="00B657B8">
        <w:rPr>
          <w:rFonts w:ascii="Angsana New" w:hAnsi="Angsana New" w:hint="cs"/>
          <w:sz w:val="30"/>
          <w:szCs w:val="30"/>
          <w:cs/>
        </w:rPr>
        <w:t>ะ</w:t>
      </w:r>
      <w:r w:rsidRPr="00B657B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657B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</w:t>
      </w:r>
      <w:r w:rsidRPr="00B657B8">
        <w:rPr>
          <w:rFonts w:ascii="Angsana New" w:hAnsi="Angsana New"/>
          <w:sz w:val="30"/>
          <w:szCs w:val="30"/>
          <w:cs/>
        </w:rPr>
        <w:t>งบกระแสเงินสด</w:t>
      </w:r>
      <w:r w:rsidRPr="00B657B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B657B8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B657B8">
        <w:rPr>
          <w:rFonts w:ascii="Angsana New" w:hAnsi="Angsana New"/>
          <w:sz w:val="30"/>
          <w:szCs w:val="30"/>
          <w:cs/>
        </w:rPr>
        <w:t>ของบริษัท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 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B657B8">
        <w:rPr>
          <w:rFonts w:ascii="Angsana New" w:hAnsi="Angsana New"/>
          <w:sz w:val="30"/>
          <w:szCs w:val="30"/>
          <w:cs/>
        </w:rPr>
        <w:t>บริษัท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(มหาชน)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657B8">
        <w:rPr>
          <w:rFonts w:ascii="Angsana New" w:hAnsi="Angsana New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>เรื่อง</w:t>
      </w:r>
      <w:r w:rsidRPr="00B657B8">
        <w:rPr>
          <w:rFonts w:ascii="Angsana New" w:hAnsi="Angsana New"/>
          <w:sz w:val="30"/>
          <w:szCs w:val="30"/>
          <w:cs/>
        </w:rPr>
        <w:br/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9F0E54" w14:textId="77777777" w:rsidR="00D86F7D" w:rsidRPr="00B657B8" w:rsidRDefault="00D86F7D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="00D149E7" w:rsidRPr="00B657B8">
        <w:rPr>
          <w:rFonts w:ascii="Angsana New" w:hAnsi="Angsana New"/>
          <w:sz w:val="30"/>
          <w:szCs w:val="30"/>
          <w:lang w:val="en-US"/>
        </w:rPr>
        <w:t>2410</w:t>
      </w:r>
      <w:r w:rsidRPr="00B657B8">
        <w:rPr>
          <w:rFonts w:ascii="Angsana New" w:hAnsi="Angsana New"/>
          <w:sz w:val="30"/>
          <w:szCs w:val="30"/>
        </w:rPr>
        <w:t xml:space="preserve"> “</w:t>
      </w:r>
      <w:r w:rsidRPr="00B657B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rFonts w:ascii="Angsana New" w:hAnsi="Angsana New"/>
          <w:sz w:val="30"/>
          <w:szCs w:val="30"/>
        </w:rPr>
        <w:t>”</w:t>
      </w:r>
      <w:r w:rsidRPr="00B657B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5A8654" w14:textId="77777777" w:rsidR="00D86F7D" w:rsidRPr="00B657B8" w:rsidRDefault="00D86F7D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D86F7D" w:rsidRPr="00B657B8" w:rsidSect="00997FCA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0"/>
          <w:titlePg/>
        </w:sectPr>
      </w:pPr>
    </w:p>
    <w:p w14:paraId="5B83A35B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657B8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B657B8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B657B8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rFonts w:ascii="Angsana New" w:hAnsi="Angsana New"/>
          <w:spacing w:val="-2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B657B8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B657B8">
        <w:rPr>
          <w:rFonts w:ascii="Angsana New" w:hAnsi="Angsana New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264210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12C59B03" w:rsidR="00137B29" w:rsidRPr="00264210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638E8B" w14:textId="77777777" w:rsidR="005A590B" w:rsidRPr="00264210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D69ED0F" w14:textId="77777777" w:rsidR="00137B29" w:rsidRPr="00264210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81CC9" w14:textId="77777777" w:rsidR="00137B29" w:rsidRPr="00264210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93517AB" w14:textId="620D4240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</w:rPr>
        <w:t>(</w:t>
      </w:r>
      <w:r w:rsidR="00382431"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B657B8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B657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5BC8ED34" w:rsidR="00137B29" w:rsidRPr="00B657B8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B657B8">
        <w:rPr>
          <w:rFonts w:ascii="Angsana New" w:hAnsi="Angsana New"/>
          <w:sz w:val="30"/>
          <w:szCs w:val="30"/>
        </w:rPr>
        <w:t xml:space="preserve"> </w:t>
      </w:r>
      <w:r w:rsidR="00AB4C4A" w:rsidRPr="00B657B8">
        <w:rPr>
          <w:rFonts w:ascii="Angsana New" w:hAnsi="Angsana New"/>
          <w:sz w:val="30"/>
          <w:szCs w:val="30"/>
        </w:rPr>
        <w:t>84</w:t>
      </w:r>
      <w:r w:rsidR="00382431" w:rsidRPr="00B657B8">
        <w:rPr>
          <w:rFonts w:ascii="Angsana New" w:hAnsi="Angsana New"/>
          <w:sz w:val="30"/>
          <w:szCs w:val="30"/>
          <w:lang w:val="en-US"/>
        </w:rPr>
        <w:t>13</w:t>
      </w:r>
    </w:p>
    <w:p w14:paraId="55DFB036" w14:textId="77777777" w:rsidR="00137B29" w:rsidRPr="0059022C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77D95E" w14:textId="77777777" w:rsidR="00137B29" w:rsidRPr="00B657B8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B657B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2ACB2C" w14:textId="77777777" w:rsidR="00985015" w:rsidRDefault="00137B29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7AF7AD" w14:textId="0373E3D8" w:rsidR="002D5B33" w:rsidRPr="00985015" w:rsidRDefault="00CE1349" w:rsidP="00985015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264210"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264210" w:rsidRPr="0038654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264210"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5B33" w:rsidRPr="00B657B8">
        <w:rPr>
          <w:rFonts w:ascii="Angsana New" w:hAnsi="Angsana New"/>
          <w:sz w:val="30"/>
          <w:szCs w:val="30"/>
          <w:lang w:val="en-US"/>
        </w:rPr>
        <w:t>256</w:t>
      </w:r>
      <w:r w:rsidR="008A4A32">
        <w:rPr>
          <w:rFonts w:ascii="Angsana New" w:hAnsi="Angsana New"/>
          <w:sz w:val="30"/>
          <w:szCs w:val="30"/>
          <w:lang w:val="en-US"/>
        </w:rPr>
        <w:t>8</w:t>
      </w:r>
    </w:p>
    <w:p w14:paraId="25EC2266" w14:textId="5C7C897A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B657B8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B657B8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A72EE49" w14:textId="146110E8" w:rsidR="00D97314" w:rsidRDefault="00D97314" w:rsidP="003F68D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CF54F" w14:textId="77777777" w:rsidR="007C0E57" w:rsidRDefault="007C0E57">
      <w:r>
        <w:separator/>
      </w:r>
    </w:p>
  </w:endnote>
  <w:endnote w:type="continuationSeparator" w:id="0">
    <w:p w14:paraId="33EB6408" w14:textId="77777777" w:rsidR="007C0E57" w:rsidRDefault="007C0E57">
      <w:r>
        <w:continuationSeparator/>
      </w:r>
    </w:p>
  </w:endnote>
  <w:endnote w:type="continuationNotice" w:id="1">
    <w:p w14:paraId="2A923503" w14:textId="77777777" w:rsidR="007C0E57" w:rsidRDefault="007C0E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142B" w14:textId="77777777" w:rsidR="0002594A" w:rsidRDefault="000259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4E8F" w14:textId="6E3A2706" w:rsidR="00092AFB" w:rsidRPr="00847A59" w:rsidRDefault="00092AFB" w:rsidP="00847A5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7CE1B" w14:textId="77777777" w:rsidR="007C0E57" w:rsidRDefault="007C0E57">
      <w:r>
        <w:separator/>
      </w:r>
    </w:p>
  </w:footnote>
  <w:footnote w:type="continuationSeparator" w:id="0">
    <w:p w14:paraId="0C58AE7D" w14:textId="77777777" w:rsidR="007C0E57" w:rsidRDefault="007C0E57">
      <w:r>
        <w:continuationSeparator/>
      </w:r>
    </w:p>
  </w:footnote>
  <w:footnote w:type="continuationNotice" w:id="1">
    <w:p w14:paraId="19DF62D7" w14:textId="77777777" w:rsidR="007C0E57" w:rsidRDefault="007C0E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FAD00" w14:textId="77777777" w:rsidR="0002594A" w:rsidRDefault="000259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BC2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416AE35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5260E22" w14:textId="11C9D3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6C233C2" w14:textId="77777777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FF8F0E4" w14:textId="39F7B1D5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4CB3004E" w14:textId="0A1F94F8" w:rsidR="00687C12" w:rsidRPr="00AF5975" w:rsidRDefault="00687C12" w:rsidP="00AF597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B414" w14:textId="6BED481F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  <w:lang w:val="en-US"/>
      </w:rPr>
    </w:pPr>
  </w:p>
  <w:p w14:paraId="56C20F9F" w14:textId="4F80831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1032504B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AB0D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A67D276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C01D04F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A13F91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110617C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C78BAA6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E9D3BA9" w14:textId="77777777" w:rsidR="00356E10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0DB4C132" w14:textId="77777777" w:rsidR="0002594A" w:rsidRPr="0002594A" w:rsidRDefault="0002594A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1069590" w14:textId="77777777" w:rsidR="00356E10" w:rsidRPr="0002594A" w:rsidRDefault="00356E10" w:rsidP="00356E10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077C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442816FC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06DA0740" w14:textId="77777777" w:rsidR="00EC665A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53C5E4A9" w14:textId="77777777" w:rsidR="00EC665A" w:rsidRPr="000E5F74" w:rsidRDefault="00EC665A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594A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5D15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C17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6F95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826"/>
    <w:rsid w:val="00097A97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E2"/>
    <w:rsid w:val="000C2059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5A6"/>
    <w:rsid w:val="000F287F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DD"/>
    <w:rsid w:val="001303BA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8A5"/>
    <w:rsid w:val="00145BF4"/>
    <w:rsid w:val="00145D83"/>
    <w:rsid w:val="00145E28"/>
    <w:rsid w:val="00145F02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BA8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EAA"/>
    <w:rsid w:val="00165082"/>
    <w:rsid w:val="00165198"/>
    <w:rsid w:val="0016520E"/>
    <w:rsid w:val="00165249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7C2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93B"/>
    <w:rsid w:val="00176DFC"/>
    <w:rsid w:val="0017703A"/>
    <w:rsid w:val="00177104"/>
    <w:rsid w:val="0017716E"/>
    <w:rsid w:val="0017737D"/>
    <w:rsid w:val="00177531"/>
    <w:rsid w:val="00177DCC"/>
    <w:rsid w:val="00177DDD"/>
    <w:rsid w:val="00177E2D"/>
    <w:rsid w:val="0018005F"/>
    <w:rsid w:val="00180202"/>
    <w:rsid w:val="00180230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F89"/>
    <w:rsid w:val="00194148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A6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6D9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E60"/>
    <w:rsid w:val="001D6EB8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757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9A4"/>
    <w:rsid w:val="002442CB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210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E3A"/>
    <w:rsid w:val="002B31E0"/>
    <w:rsid w:val="002B3234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AE3"/>
    <w:rsid w:val="002E0B8D"/>
    <w:rsid w:val="002E0D81"/>
    <w:rsid w:val="002E10AF"/>
    <w:rsid w:val="002E1161"/>
    <w:rsid w:val="002E11F0"/>
    <w:rsid w:val="002E14A1"/>
    <w:rsid w:val="002E178E"/>
    <w:rsid w:val="002E1B46"/>
    <w:rsid w:val="002E24F4"/>
    <w:rsid w:val="002E26A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BE"/>
    <w:rsid w:val="002F2AE6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698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C35"/>
    <w:rsid w:val="00311F27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CAB"/>
    <w:rsid w:val="00343FE7"/>
    <w:rsid w:val="00344529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6F4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5B92"/>
    <w:rsid w:val="003962AC"/>
    <w:rsid w:val="0039642A"/>
    <w:rsid w:val="003965AF"/>
    <w:rsid w:val="00396654"/>
    <w:rsid w:val="00396876"/>
    <w:rsid w:val="003969DA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9F9"/>
    <w:rsid w:val="003A6CD4"/>
    <w:rsid w:val="003A6D7A"/>
    <w:rsid w:val="003A7698"/>
    <w:rsid w:val="003A7AD8"/>
    <w:rsid w:val="003A7D8D"/>
    <w:rsid w:val="003A7F92"/>
    <w:rsid w:val="003B00B8"/>
    <w:rsid w:val="003B03B6"/>
    <w:rsid w:val="003B08C3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600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4ED6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BDD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833"/>
    <w:rsid w:val="003F7842"/>
    <w:rsid w:val="003F79D4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776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298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FA5"/>
    <w:rsid w:val="004A6117"/>
    <w:rsid w:val="004A69F5"/>
    <w:rsid w:val="004A6AF0"/>
    <w:rsid w:val="004A6BFF"/>
    <w:rsid w:val="004A722E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84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0D6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B74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23E5"/>
    <w:rsid w:val="00523156"/>
    <w:rsid w:val="005233CE"/>
    <w:rsid w:val="00523546"/>
    <w:rsid w:val="0052361B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F5"/>
    <w:rsid w:val="005512BA"/>
    <w:rsid w:val="005517B3"/>
    <w:rsid w:val="00551940"/>
    <w:rsid w:val="0055196E"/>
    <w:rsid w:val="00551C4F"/>
    <w:rsid w:val="00552459"/>
    <w:rsid w:val="0055261A"/>
    <w:rsid w:val="005528F8"/>
    <w:rsid w:val="00552DF1"/>
    <w:rsid w:val="00553337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6E9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22C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41F"/>
    <w:rsid w:val="005B3544"/>
    <w:rsid w:val="005B373C"/>
    <w:rsid w:val="005B39BB"/>
    <w:rsid w:val="005B3DAC"/>
    <w:rsid w:val="005B3E25"/>
    <w:rsid w:val="005B3ECA"/>
    <w:rsid w:val="005B40A4"/>
    <w:rsid w:val="005B41AC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0D84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849"/>
    <w:rsid w:val="0060395B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5B12"/>
    <w:rsid w:val="00606133"/>
    <w:rsid w:val="00606264"/>
    <w:rsid w:val="00606C21"/>
    <w:rsid w:val="00606CA4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38C"/>
    <w:rsid w:val="00615575"/>
    <w:rsid w:val="0061568F"/>
    <w:rsid w:val="00615691"/>
    <w:rsid w:val="00615940"/>
    <w:rsid w:val="00615D56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10"/>
    <w:rsid w:val="00627F50"/>
    <w:rsid w:val="00627F53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4B0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64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6D"/>
    <w:rsid w:val="0068655F"/>
    <w:rsid w:val="00686D6A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568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1316"/>
    <w:rsid w:val="006F1C3C"/>
    <w:rsid w:val="006F1E92"/>
    <w:rsid w:val="006F2052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1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677C"/>
    <w:rsid w:val="00736D4B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C3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FC3"/>
    <w:rsid w:val="0076638C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F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125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E57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B1A"/>
    <w:rsid w:val="007C5DE4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5AE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0EF3"/>
    <w:rsid w:val="008410CE"/>
    <w:rsid w:val="008416A4"/>
    <w:rsid w:val="0084188C"/>
    <w:rsid w:val="00841EE1"/>
    <w:rsid w:val="008421A9"/>
    <w:rsid w:val="0084255C"/>
    <w:rsid w:val="0084263E"/>
    <w:rsid w:val="008428BD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1D8"/>
    <w:rsid w:val="008A343A"/>
    <w:rsid w:val="008A3B9E"/>
    <w:rsid w:val="008A3F91"/>
    <w:rsid w:val="008A4388"/>
    <w:rsid w:val="008A45A6"/>
    <w:rsid w:val="008A46E3"/>
    <w:rsid w:val="008A48EC"/>
    <w:rsid w:val="008A4A32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AED"/>
    <w:rsid w:val="00903E06"/>
    <w:rsid w:val="00903EF7"/>
    <w:rsid w:val="0090402C"/>
    <w:rsid w:val="009040AA"/>
    <w:rsid w:val="009043CF"/>
    <w:rsid w:val="009047D8"/>
    <w:rsid w:val="00904CC1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863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E8"/>
    <w:rsid w:val="00931EDC"/>
    <w:rsid w:val="00931F0A"/>
    <w:rsid w:val="009321BE"/>
    <w:rsid w:val="00932479"/>
    <w:rsid w:val="00932571"/>
    <w:rsid w:val="009325C4"/>
    <w:rsid w:val="009326A5"/>
    <w:rsid w:val="00932B0A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37F0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15"/>
    <w:rsid w:val="0098507A"/>
    <w:rsid w:val="009851DE"/>
    <w:rsid w:val="00985457"/>
    <w:rsid w:val="0098553D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E7"/>
    <w:rsid w:val="009B76AC"/>
    <w:rsid w:val="009B7753"/>
    <w:rsid w:val="009B791E"/>
    <w:rsid w:val="009B7B3F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44"/>
    <w:rsid w:val="00A05BDD"/>
    <w:rsid w:val="00A06068"/>
    <w:rsid w:val="00A06340"/>
    <w:rsid w:val="00A0643B"/>
    <w:rsid w:val="00A06AE2"/>
    <w:rsid w:val="00A06C7F"/>
    <w:rsid w:val="00A06DA1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A0"/>
    <w:rsid w:val="00A50968"/>
    <w:rsid w:val="00A509F0"/>
    <w:rsid w:val="00A50B35"/>
    <w:rsid w:val="00A50E7A"/>
    <w:rsid w:val="00A5105C"/>
    <w:rsid w:val="00A516F8"/>
    <w:rsid w:val="00A51B45"/>
    <w:rsid w:val="00A51F4C"/>
    <w:rsid w:val="00A520B2"/>
    <w:rsid w:val="00A52612"/>
    <w:rsid w:val="00A52775"/>
    <w:rsid w:val="00A528BD"/>
    <w:rsid w:val="00A53572"/>
    <w:rsid w:val="00A53816"/>
    <w:rsid w:val="00A54557"/>
    <w:rsid w:val="00A54582"/>
    <w:rsid w:val="00A54902"/>
    <w:rsid w:val="00A55A7F"/>
    <w:rsid w:val="00A55ABB"/>
    <w:rsid w:val="00A55F3B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53C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540"/>
    <w:rsid w:val="00A6784C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742"/>
    <w:rsid w:val="00A85A4E"/>
    <w:rsid w:val="00A85F7F"/>
    <w:rsid w:val="00A86048"/>
    <w:rsid w:val="00A860DF"/>
    <w:rsid w:val="00A8635F"/>
    <w:rsid w:val="00A86377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1F5"/>
    <w:rsid w:val="00AC1632"/>
    <w:rsid w:val="00AC177B"/>
    <w:rsid w:val="00AC1B7B"/>
    <w:rsid w:val="00AC1C40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916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6FB1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3BB"/>
    <w:rsid w:val="00B157F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47C90"/>
    <w:rsid w:val="00B47CC9"/>
    <w:rsid w:val="00B50250"/>
    <w:rsid w:val="00B5041C"/>
    <w:rsid w:val="00B504EE"/>
    <w:rsid w:val="00B5078A"/>
    <w:rsid w:val="00B509E1"/>
    <w:rsid w:val="00B50BA4"/>
    <w:rsid w:val="00B51039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C1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C8F"/>
    <w:rsid w:val="00B6183E"/>
    <w:rsid w:val="00B61C8D"/>
    <w:rsid w:val="00B621EE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87C05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3EA5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EAE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4114"/>
    <w:rsid w:val="00BD42B1"/>
    <w:rsid w:val="00BD4356"/>
    <w:rsid w:val="00BD458E"/>
    <w:rsid w:val="00BD45FD"/>
    <w:rsid w:val="00BD4E5E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6E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1D7"/>
    <w:rsid w:val="00C24283"/>
    <w:rsid w:val="00C2430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D6E"/>
    <w:rsid w:val="00C623E4"/>
    <w:rsid w:val="00C627E0"/>
    <w:rsid w:val="00C628A1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21F"/>
    <w:rsid w:val="00C74797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DBD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19F"/>
    <w:rsid w:val="00CD7441"/>
    <w:rsid w:val="00CD789A"/>
    <w:rsid w:val="00CD792E"/>
    <w:rsid w:val="00CD7DE1"/>
    <w:rsid w:val="00CE004D"/>
    <w:rsid w:val="00CE0C6B"/>
    <w:rsid w:val="00CE1349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1EE"/>
    <w:rsid w:val="00D1560D"/>
    <w:rsid w:val="00D15630"/>
    <w:rsid w:val="00D15743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32E"/>
    <w:rsid w:val="00D42491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72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16C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215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567"/>
    <w:rsid w:val="00DE364F"/>
    <w:rsid w:val="00DE36D2"/>
    <w:rsid w:val="00DE3C4A"/>
    <w:rsid w:val="00DE4666"/>
    <w:rsid w:val="00DE46CE"/>
    <w:rsid w:val="00DE47C3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6F2"/>
    <w:rsid w:val="00E07809"/>
    <w:rsid w:val="00E07957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6A61"/>
    <w:rsid w:val="00E17029"/>
    <w:rsid w:val="00E17323"/>
    <w:rsid w:val="00E17997"/>
    <w:rsid w:val="00E17A64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375"/>
    <w:rsid w:val="00EB7F98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65A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F2F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F0C"/>
    <w:rsid w:val="00F160BD"/>
    <w:rsid w:val="00F1616F"/>
    <w:rsid w:val="00F1627B"/>
    <w:rsid w:val="00F165DB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A5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4A2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84F8E603-3EFC-4030-BEA1-431B626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740f3d56402fb8628c47e353ca684adc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3432e4fd0446ac1ba6f9dc416d2bb7c9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A74F28-578A-4D14-8F84-8E24C67E3098}"/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9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Thirada, Thananunmethee</cp:lastModifiedBy>
  <cp:revision>7</cp:revision>
  <cp:lastPrinted>2025-04-25T03:22:00Z</cp:lastPrinted>
  <dcterms:created xsi:type="dcterms:W3CDTF">2025-07-29T04:38:00Z</dcterms:created>
  <dcterms:modified xsi:type="dcterms:W3CDTF">2025-10-23T14:35:00Z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