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5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A6E2" w14:textId="77777777" w:rsidR="003B1B69" w:rsidRPr="00AB1869" w:rsidRDefault="003B1B69">
      <w:pPr>
        <w:rPr>
          <w:lang w:val="en-US"/>
        </w:rPr>
      </w:pPr>
    </w:p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D97314" w:rsidRPr="00FE478F" w14:paraId="6950404B" w14:textId="77777777" w:rsidTr="00B74C18">
        <w:trPr>
          <w:tblHeader/>
        </w:trPr>
        <w:tc>
          <w:tcPr>
            <w:tcW w:w="1278" w:type="dxa"/>
          </w:tcPr>
          <w:p w14:paraId="3282F5F2" w14:textId="77777777" w:rsidR="00D97314" w:rsidRPr="00FE478F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652220C6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D97314" w:rsidRPr="00FE478F" w14:paraId="6F25C839" w14:textId="77777777" w:rsidTr="00B74C18">
        <w:trPr>
          <w:tblHeader/>
        </w:trPr>
        <w:tc>
          <w:tcPr>
            <w:tcW w:w="1278" w:type="dxa"/>
          </w:tcPr>
          <w:p w14:paraId="46BF5A75" w14:textId="77777777" w:rsidR="00D97314" w:rsidRPr="00FE478F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5FE12D8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314" w:rsidRPr="00FE478F" w14:paraId="61645F08" w14:textId="77777777" w:rsidTr="00B74C18">
        <w:tc>
          <w:tcPr>
            <w:tcW w:w="1278" w:type="dxa"/>
            <w:vAlign w:val="center"/>
          </w:tcPr>
          <w:p w14:paraId="177F3828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69A1D58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D97314" w:rsidRPr="00FE478F" w14:paraId="1D765589" w14:textId="77777777" w:rsidTr="00B74C18">
        <w:tc>
          <w:tcPr>
            <w:tcW w:w="1278" w:type="dxa"/>
            <w:vAlign w:val="center"/>
          </w:tcPr>
          <w:p w14:paraId="629E9A3C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98FD1F3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7314" w:rsidRPr="00FE478F" w14:paraId="54BC4D9F" w14:textId="77777777" w:rsidTr="00B74C18">
        <w:tc>
          <w:tcPr>
            <w:tcW w:w="1278" w:type="dxa"/>
            <w:vAlign w:val="center"/>
          </w:tcPr>
          <w:p w14:paraId="5FBC1ECB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F62A29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D97314" w:rsidRPr="00FE478F" w14:paraId="72A74225" w14:textId="77777777" w:rsidTr="00B74C18">
        <w:tc>
          <w:tcPr>
            <w:tcW w:w="1278" w:type="dxa"/>
            <w:vAlign w:val="center"/>
          </w:tcPr>
          <w:p w14:paraId="56FAA7B9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90151AD" w14:textId="2B894474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สินทรัพย์ที่ถือไว้เพื่อขาย</w:t>
            </w:r>
          </w:p>
        </w:tc>
      </w:tr>
      <w:tr w:rsidR="00D97314" w:rsidRPr="00FE478F" w14:paraId="0A6E150C" w14:textId="77777777" w:rsidTr="00B74C18">
        <w:tc>
          <w:tcPr>
            <w:tcW w:w="1278" w:type="dxa"/>
            <w:vAlign w:val="center"/>
          </w:tcPr>
          <w:p w14:paraId="15A17FA7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FAAE708" w14:textId="79B661FB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D97314" w:rsidRPr="00FE478F" w14:paraId="00689D66" w14:textId="77777777" w:rsidTr="00B74C18">
        <w:tc>
          <w:tcPr>
            <w:tcW w:w="1278" w:type="dxa"/>
            <w:vAlign w:val="center"/>
          </w:tcPr>
          <w:p w14:paraId="3C2A19A4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6268FD5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7314" w:rsidRPr="00FE478F" w14:paraId="01947A7E" w14:textId="77777777" w:rsidTr="00B74C18">
        <w:tc>
          <w:tcPr>
            <w:tcW w:w="1278" w:type="dxa"/>
            <w:vAlign w:val="center"/>
          </w:tcPr>
          <w:p w14:paraId="486AFC50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B5E73FC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97314" w:rsidRPr="00FE478F" w14:paraId="7B0A00D0" w14:textId="77777777" w:rsidTr="00B74C18">
        <w:tc>
          <w:tcPr>
            <w:tcW w:w="1278" w:type="dxa"/>
            <w:vAlign w:val="center"/>
          </w:tcPr>
          <w:p w14:paraId="382BF57D" w14:textId="77777777" w:rsidR="00D97314" w:rsidRPr="00FE478F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757B5B" w14:textId="77777777" w:rsidR="00D97314" w:rsidRPr="00FE478F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5B71C0" w:rsidRPr="00FE478F" w14:paraId="2071E890" w14:textId="77777777" w:rsidTr="00B74C18">
        <w:tc>
          <w:tcPr>
            <w:tcW w:w="1278" w:type="dxa"/>
            <w:vAlign w:val="center"/>
          </w:tcPr>
          <w:p w14:paraId="360E5C31" w14:textId="77777777" w:rsidR="005B71C0" w:rsidRPr="00FE478F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FF3A0EF" w14:textId="3543D642" w:rsidR="005B71C0" w:rsidRPr="00FE478F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5B71C0" w:rsidRPr="00FE478F" w14:paraId="04CA01D4" w14:textId="77777777" w:rsidTr="00B74C18">
        <w:tc>
          <w:tcPr>
            <w:tcW w:w="1278" w:type="dxa"/>
            <w:vAlign w:val="center"/>
          </w:tcPr>
          <w:p w14:paraId="4CF399D4" w14:textId="77777777" w:rsidR="005B71C0" w:rsidRPr="00FE478F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6138BA" w14:textId="647E69EE" w:rsidR="005B71C0" w:rsidRPr="00FE478F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5B71C0" w:rsidRPr="00FE478F" w14:paraId="63437079" w14:textId="77777777" w:rsidTr="00B74C18">
        <w:tc>
          <w:tcPr>
            <w:tcW w:w="1278" w:type="dxa"/>
            <w:vAlign w:val="center"/>
          </w:tcPr>
          <w:p w14:paraId="54B4D5B7" w14:textId="77777777" w:rsidR="005B71C0" w:rsidRPr="00FE478F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77B40F" w14:textId="45A1EC44" w:rsidR="005B71C0" w:rsidRPr="00FE478F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5B71C0" w:rsidRPr="00FE478F" w14:paraId="4F13001B" w14:textId="77777777" w:rsidTr="00B74C18">
        <w:tc>
          <w:tcPr>
            <w:tcW w:w="1278" w:type="dxa"/>
            <w:vAlign w:val="center"/>
          </w:tcPr>
          <w:p w14:paraId="3BBC88C4" w14:textId="77777777" w:rsidR="005B71C0" w:rsidRPr="00FE478F" w:rsidRDefault="005B71C0" w:rsidP="005B71C0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AD7ACF5" w14:textId="2C20943A" w:rsidR="005B71C0" w:rsidRPr="00FE478F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5B71C0" w:rsidRPr="00FE478F" w14:paraId="2327A419" w14:textId="77777777" w:rsidTr="00B74C18">
        <w:tc>
          <w:tcPr>
            <w:tcW w:w="1278" w:type="dxa"/>
            <w:vAlign w:val="center"/>
          </w:tcPr>
          <w:p w14:paraId="0D06E4DA" w14:textId="35151C5C" w:rsidR="005B71C0" w:rsidRPr="00FE478F" w:rsidRDefault="005B71C0" w:rsidP="005B71C0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C86318C" w14:textId="3E9A8B82" w:rsidR="005B71C0" w:rsidRPr="00FE478F" w:rsidRDefault="005B71C0" w:rsidP="005B71C0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22A68204" w14:textId="77777777" w:rsidR="00D97314" w:rsidRPr="00FE478F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E478F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68D69982" w14:textId="77777777" w:rsidR="00D97314" w:rsidRPr="00FE478F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CC0A10" w14:textId="4A027573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E478F">
        <w:rPr>
          <w:rFonts w:ascii="Angsana New" w:hAnsi="Angsana New"/>
          <w:sz w:val="30"/>
          <w:szCs w:val="30"/>
          <w:cs/>
        </w:rPr>
        <w:t>งบการเงิน</w:t>
      </w:r>
      <w:r w:rsidRPr="00FE47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478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FE478F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FE478F">
        <w:rPr>
          <w:rFonts w:ascii="Angsana New" w:hAnsi="Angsana New"/>
          <w:sz w:val="30"/>
          <w:szCs w:val="30"/>
          <w:cs/>
        </w:rPr>
        <w:t>เมื่อวันที</w:t>
      </w:r>
      <w:r w:rsidRPr="00FE478F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B84D68" w:rsidRPr="00FE47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B345E" w:rsidRPr="00FE478F">
        <w:rPr>
          <w:rFonts w:ascii="Angsana New" w:hAnsi="Angsana New"/>
          <w:sz w:val="30"/>
          <w:szCs w:val="30"/>
          <w:lang w:val="en-US"/>
        </w:rPr>
        <w:t>12</w:t>
      </w:r>
      <w:r w:rsidR="00140627" w:rsidRPr="00FE478F">
        <w:rPr>
          <w:rFonts w:ascii="Angsana New" w:hAnsi="Angsana New"/>
          <w:sz w:val="30"/>
          <w:szCs w:val="30"/>
          <w:lang w:val="en-US"/>
        </w:rPr>
        <w:t xml:space="preserve"> </w:t>
      </w:r>
      <w:r w:rsidR="00140627" w:rsidRPr="00FE478F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FE47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478F">
        <w:rPr>
          <w:rFonts w:ascii="Angsana New" w:hAnsi="Angsana New"/>
          <w:sz w:val="30"/>
          <w:szCs w:val="30"/>
          <w:lang w:val="en-US"/>
        </w:rPr>
        <w:t>256</w:t>
      </w:r>
      <w:r w:rsidR="00337197" w:rsidRPr="00FE478F">
        <w:rPr>
          <w:rFonts w:ascii="Angsana New" w:hAnsi="Angsana New"/>
          <w:sz w:val="30"/>
          <w:szCs w:val="30"/>
          <w:lang w:val="en-US"/>
        </w:rPr>
        <w:t>8</w:t>
      </w:r>
    </w:p>
    <w:p w14:paraId="2DAAC8A0" w14:textId="77777777" w:rsidR="00D97314" w:rsidRPr="00FE478F" w:rsidRDefault="00D97314" w:rsidP="00D97314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DF808A" w14:textId="77777777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852DC84" w14:textId="77777777" w:rsidR="00D97314" w:rsidRPr="00FE478F" w:rsidRDefault="00D97314" w:rsidP="00D97314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3DE27823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E478F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FE478F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E478F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Pr="00FE478F">
        <w:rPr>
          <w:rFonts w:asciiTheme="majorBidi" w:hAnsiTheme="majorBidi"/>
          <w:sz w:val="30"/>
          <w:szCs w:val="30"/>
          <w:lang w:val="en-US"/>
        </w:rPr>
        <w:t>348</w:t>
      </w:r>
      <w:r w:rsidRPr="00FE478F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FE478F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FE478F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Pr="00FE478F">
        <w:rPr>
          <w:rFonts w:asciiTheme="majorBidi" w:hAnsiTheme="majorBidi"/>
          <w:sz w:val="30"/>
          <w:szCs w:val="30"/>
          <w:lang w:val="en-US"/>
        </w:rPr>
        <w:t>10240</w:t>
      </w:r>
    </w:p>
    <w:p w14:paraId="3427BBCB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35DB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E478F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FE478F">
        <w:rPr>
          <w:rFonts w:ascii="Angsana New" w:hAnsi="Angsana New"/>
          <w:sz w:val="30"/>
          <w:szCs w:val="30"/>
        </w:rPr>
        <w:t>“</w:t>
      </w:r>
      <w:r w:rsidRPr="00FE478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E478F">
        <w:rPr>
          <w:rFonts w:ascii="Angsana New" w:hAnsi="Angsana New"/>
          <w:sz w:val="30"/>
          <w:szCs w:val="30"/>
        </w:rPr>
        <w:t xml:space="preserve">” </w:t>
      </w:r>
      <w:r w:rsidRPr="00FE478F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 เครื่องดื่มให้พลังงานและผลิตภัณฑ์ของใช้ส่วนบุคคล นอกจากนี้ กลุ่มบริษัทประกอบธุรกิจให้บริการรับจ้างผลิตสินค้าและจัดจำหน่ายสินค้า</w:t>
      </w:r>
      <w:r w:rsidRPr="00FE478F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รวมถึงให้บริการทางด้านการตลาด</w:t>
      </w:r>
    </w:p>
    <w:p w14:paraId="338B0DF7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A39CDC" w14:textId="77777777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37C5A5D9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784E79" w14:textId="3C2CB710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E47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E478F">
        <w:rPr>
          <w:rFonts w:ascii="Angsana New" w:hAnsi="Angsana New" w:hint="cs"/>
          <w:sz w:val="30"/>
          <w:szCs w:val="30"/>
          <w:cs/>
        </w:rPr>
        <w:t>แบบย่อ</w:t>
      </w:r>
      <w:r w:rsidRPr="00FE47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FE478F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FE478F">
        <w:rPr>
          <w:rFonts w:ascii="Angsana New" w:hAnsi="Angsana New" w:hint="cs"/>
          <w:sz w:val="30"/>
          <w:szCs w:val="30"/>
          <w:cs/>
        </w:rPr>
        <w:t xml:space="preserve"> (</w:t>
      </w:r>
      <w:r w:rsidRPr="00FE478F">
        <w:rPr>
          <w:rFonts w:ascii="Angsana New" w:hAnsi="Angsana New"/>
          <w:sz w:val="30"/>
          <w:szCs w:val="30"/>
        </w:rPr>
        <w:t>“</w:t>
      </w:r>
      <w:r w:rsidRPr="00FE478F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FE478F">
        <w:rPr>
          <w:rFonts w:ascii="Angsana New" w:hAnsi="Angsana New"/>
          <w:sz w:val="30"/>
          <w:szCs w:val="30"/>
        </w:rPr>
        <w:t xml:space="preserve">”) </w:t>
      </w:r>
      <w:r w:rsidRPr="00FE478F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FE478F">
        <w:rPr>
          <w:rFonts w:ascii="Angsana New" w:hAnsi="Angsana New"/>
          <w:sz w:val="30"/>
          <w:szCs w:val="30"/>
          <w:cs/>
        </w:rPr>
        <w:br/>
      </w:r>
      <w:r w:rsidRPr="00FE478F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FE478F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E478F">
        <w:rPr>
          <w:rFonts w:ascii="Angsana New" w:hAnsi="Angsana New"/>
          <w:spacing w:val="-4"/>
          <w:sz w:val="30"/>
          <w:szCs w:val="30"/>
        </w:rPr>
        <w:t xml:space="preserve"> </w:t>
      </w:r>
      <w:r w:rsidRPr="00FE478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FE478F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FE478F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FE478F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E478F">
        <w:rPr>
          <w:rFonts w:ascii="Angsana New" w:hAnsi="Angsana New"/>
          <w:sz w:val="30"/>
          <w:szCs w:val="30"/>
          <w:cs/>
        </w:rPr>
        <w:t xml:space="preserve"> </w:t>
      </w:r>
      <w:r w:rsidRPr="00FE478F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FE478F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lang w:val="en-US"/>
        </w:rPr>
        <w:t>31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>ธันวาค</w:t>
      </w:r>
      <w:r w:rsidRPr="00FE478F">
        <w:rPr>
          <w:rFonts w:ascii="Angsana New" w:hAnsi="Angsana New" w:hint="cs"/>
          <w:sz w:val="30"/>
          <w:szCs w:val="30"/>
          <w:cs/>
        </w:rPr>
        <w:t xml:space="preserve">ม </w:t>
      </w:r>
      <w:r w:rsidRPr="00FE478F">
        <w:rPr>
          <w:rFonts w:ascii="Angsana New" w:hAnsi="Angsana New"/>
          <w:sz w:val="30"/>
          <w:szCs w:val="30"/>
          <w:lang w:val="en-US"/>
        </w:rPr>
        <w:t>256</w:t>
      </w:r>
      <w:r w:rsidR="00337197" w:rsidRPr="00FE478F">
        <w:rPr>
          <w:rFonts w:ascii="Angsana New" w:hAnsi="Angsana New"/>
          <w:sz w:val="30"/>
          <w:szCs w:val="30"/>
          <w:lang w:val="en-US"/>
        </w:rPr>
        <w:t>7</w:t>
      </w:r>
    </w:p>
    <w:p w14:paraId="06674D3B" w14:textId="77777777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0A78AC" w14:textId="350E3BBD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E478F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FE478F">
        <w:rPr>
          <w:rFonts w:ascii="Angsana New" w:hAnsi="Angsana New"/>
          <w:sz w:val="30"/>
          <w:szCs w:val="30"/>
          <w:lang w:val="en-US"/>
        </w:rPr>
        <w:br/>
      </w:r>
      <w:r w:rsidRPr="00FE478F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E478F">
        <w:rPr>
          <w:rFonts w:ascii="Angsana New" w:hAnsi="Angsana New"/>
          <w:sz w:val="30"/>
          <w:szCs w:val="30"/>
          <w:lang w:val="en-US"/>
        </w:rPr>
        <w:t xml:space="preserve">31 </w:t>
      </w:r>
      <w:r w:rsidRPr="00FE478F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FE478F">
        <w:rPr>
          <w:rFonts w:ascii="Angsana New" w:hAnsi="Angsana New"/>
          <w:sz w:val="30"/>
          <w:szCs w:val="30"/>
          <w:lang w:val="en-US"/>
        </w:rPr>
        <w:t>256</w:t>
      </w:r>
      <w:r w:rsidR="00337197" w:rsidRPr="00FE478F">
        <w:rPr>
          <w:rFonts w:ascii="Angsana New" w:hAnsi="Angsana New"/>
          <w:sz w:val="30"/>
          <w:szCs w:val="30"/>
          <w:lang w:val="en-US"/>
        </w:rPr>
        <w:t>7</w:t>
      </w:r>
    </w:p>
    <w:p w14:paraId="0F70E0C5" w14:textId="440E2E3A" w:rsidR="00DB4CCB" w:rsidRPr="00FE478F" w:rsidRDefault="00D97314" w:rsidP="00D9731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FE478F">
        <w:rPr>
          <w:rFonts w:ascii="Angsana New" w:hAnsi="Angsana New"/>
          <w:sz w:val="30"/>
          <w:szCs w:val="30"/>
          <w:lang w:val="en-US"/>
        </w:rPr>
        <w:br w:type="page"/>
      </w:r>
    </w:p>
    <w:p w14:paraId="600E1837" w14:textId="77777777" w:rsidR="00D97314" w:rsidRPr="00FE478F" w:rsidRDefault="00D97314" w:rsidP="00140627">
      <w:pPr>
        <w:numPr>
          <w:ilvl w:val="0"/>
          <w:numId w:val="18"/>
        </w:numPr>
        <w:spacing w:line="240" w:lineRule="auto"/>
        <w:ind w:left="547"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7C3D8BD" w14:textId="77777777" w:rsidR="00D97314" w:rsidRPr="00FE478F" w:rsidRDefault="00D97314" w:rsidP="0014062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E8D92" w14:textId="77777777" w:rsidR="00D97314" w:rsidRPr="00FE478F" w:rsidRDefault="00D97314" w:rsidP="00140627">
      <w:pPr>
        <w:pStyle w:val="ListParagraph"/>
        <w:tabs>
          <w:tab w:val="clear" w:pos="540"/>
          <w:tab w:val="left" w:pos="900"/>
        </w:tabs>
        <w:ind w:left="547" w:firstLine="0"/>
        <w:rPr>
          <w:b w:val="0"/>
          <w:bCs w:val="0"/>
          <w:i w:val="0"/>
          <w:iCs w:val="0"/>
          <w:lang w:val="en-GB"/>
        </w:rPr>
      </w:pPr>
      <w:r w:rsidRPr="00FE478F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FE478F">
        <w:rPr>
          <w:b w:val="0"/>
          <w:bCs w:val="0"/>
          <w:i w:val="0"/>
          <w:iCs w:val="0"/>
          <w:cs/>
          <w:lang w:val="en-GB"/>
        </w:rPr>
        <w:br/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หมายเหตุข้อ </w:t>
      </w:r>
      <w:r w:rsidRPr="00FE478F">
        <w:rPr>
          <w:b w:val="0"/>
          <w:bCs w:val="0"/>
          <w:i w:val="0"/>
          <w:iCs w:val="0"/>
          <w:lang w:val="en-US"/>
        </w:rPr>
        <w:t>5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FE478F">
        <w:rPr>
          <w:b w:val="0"/>
          <w:bCs w:val="0"/>
          <w:i w:val="0"/>
          <w:iCs w:val="0"/>
          <w:lang w:val="en-US"/>
        </w:rPr>
        <w:t>6</w:t>
      </w:r>
      <w:r w:rsidRPr="00FE478F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FE478F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7969FBBE" w14:textId="77777777" w:rsidR="00D97314" w:rsidRPr="00FE478F" w:rsidRDefault="00D97314" w:rsidP="0014062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EBA2D4" w14:textId="32A7A2C0" w:rsidR="00D97314" w:rsidRPr="00FE478F" w:rsidRDefault="00D97314" w:rsidP="00140627">
      <w:pPr>
        <w:pStyle w:val="BodyText2"/>
        <w:spacing w:line="240" w:lineRule="auto"/>
        <w:ind w:left="547" w:right="18"/>
      </w:pPr>
      <w:r w:rsidRPr="00FE478F">
        <w:rPr>
          <w:cs/>
        </w:rPr>
        <w:t>รายการที่สำคัญกับบุคคลหรือกิจการที่เกี่ยวข้องกันสำหรับ</w:t>
      </w:r>
      <w:r w:rsidR="00991869" w:rsidRPr="00FE478F">
        <w:rPr>
          <w:cs/>
        </w:rPr>
        <w:t>งวด</w:t>
      </w:r>
      <w:r w:rsidR="00140627" w:rsidRPr="00FE478F">
        <w:rPr>
          <w:rFonts w:hint="cs"/>
          <w:cs/>
        </w:rPr>
        <w:t>เ</w:t>
      </w:r>
      <w:r w:rsidR="00991869" w:rsidRPr="00FE478F">
        <w:rPr>
          <w:cs/>
        </w:rPr>
        <w:t>ก</w:t>
      </w:r>
      <w:r w:rsidR="00140627" w:rsidRPr="00FE478F">
        <w:rPr>
          <w:rFonts w:hint="cs"/>
          <w:cs/>
        </w:rPr>
        <w:t>้า</w:t>
      </w:r>
      <w:r w:rsidR="00991869" w:rsidRPr="00FE478F">
        <w:rPr>
          <w:cs/>
        </w:rPr>
        <w:t xml:space="preserve">เดือนสิ้นสุดวันที่ </w:t>
      </w:r>
      <w:r w:rsidR="00991869" w:rsidRPr="00FE478F">
        <w:t>30</w:t>
      </w:r>
      <w:r w:rsidR="00991869" w:rsidRPr="00FE478F">
        <w:rPr>
          <w:cs/>
        </w:rPr>
        <w:t xml:space="preserve"> </w:t>
      </w:r>
      <w:r w:rsidR="00140627" w:rsidRPr="00FE478F">
        <w:rPr>
          <w:rFonts w:hint="cs"/>
          <w:cs/>
        </w:rPr>
        <w:t>กันยา</w:t>
      </w:r>
      <w:r w:rsidR="00991869" w:rsidRPr="00FE478F">
        <w:rPr>
          <w:cs/>
        </w:rPr>
        <w:t>ยน</w:t>
      </w:r>
      <w:r w:rsidR="00337197" w:rsidRPr="00FE478F">
        <w:rPr>
          <w:rFonts w:hint="cs"/>
          <w:cs/>
          <w:lang w:val="en-US"/>
        </w:rPr>
        <w:t xml:space="preserve"> </w:t>
      </w:r>
      <w:r w:rsidRPr="00FE478F">
        <w:rPr>
          <w:cs/>
        </w:rPr>
        <w:t>สรุปได้ดังนี้</w:t>
      </w:r>
    </w:p>
    <w:p w14:paraId="77D29420" w14:textId="77777777" w:rsidR="00D97314" w:rsidRPr="00FE478F" w:rsidRDefault="00D97314" w:rsidP="0014062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140627" w:rsidRPr="00FE478F" w14:paraId="066B1EE8" w14:textId="77777777">
        <w:trPr>
          <w:tblHeader/>
        </w:trPr>
        <w:tc>
          <w:tcPr>
            <w:tcW w:w="2088" w:type="pct"/>
          </w:tcPr>
          <w:p w14:paraId="44C001E8" w14:textId="77777777" w:rsidR="00140627" w:rsidRPr="00FE478F" w:rsidRDefault="0014062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1515F1FC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5F10CB8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0B819CDA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627" w:rsidRPr="00FE478F" w14:paraId="798F2A63" w14:textId="77777777">
        <w:trPr>
          <w:tblHeader/>
        </w:trPr>
        <w:tc>
          <w:tcPr>
            <w:tcW w:w="2088" w:type="pct"/>
          </w:tcPr>
          <w:p w14:paraId="568D573D" w14:textId="77777777" w:rsidR="00140627" w:rsidRPr="00FE478F" w:rsidRDefault="0014062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E47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E47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FE47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</w:tcPr>
          <w:p w14:paraId="07589867" w14:textId="250D9471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45" w:type="pct"/>
          </w:tcPr>
          <w:p w14:paraId="6CDB67B4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265EC0" w14:textId="0A77E33C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145" w:type="pct"/>
          </w:tcPr>
          <w:p w14:paraId="330DB70E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0345C9E" w14:textId="229931B6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47" w:type="pct"/>
          </w:tcPr>
          <w:p w14:paraId="63D1ECA4" w14:textId="77777777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7704837" w14:textId="286AADF9" w:rsidR="00140627" w:rsidRPr="00FE478F" w:rsidRDefault="001406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140627" w:rsidRPr="00FE478F" w14:paraId="62A9F0B5" w14:textId="77777777">
        <w:trPr>
          <w:tblHeader/>
        </w:trPr>
        <w:tc>
          <w:tcPr>
            <w:tcW w:w="2088" w:type="pct"/>
          </w:tcPr>
          <w:p w14:paraId="045A11F4" w14:textId="77777777" w:rsidR="00140627" w:rsidRPr="00FE478F" w:rsidRDefault="0014062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0E6F6608" w14:textId="77777777" w:rsidR="00140627" w:rsidRPr="00FE478F" w:rsidRDefault="00140627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627" w:rsidRPr="00FE478F" w14:paraId="101A63F9" w14:textId="77777777">
        <w:tc>
          <w:tcPr>
            <w:tcW w:w="2088" w:type="pct"/>
          </w:tcPr>
          <w:p w14:paraId="2C844B9D" w14:textId="77777777" w:rsidR="00140627" w:rsidRPr="00FE478F" w:rsidRDefault="0014062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A55832D" w14:textId="77777777" w:rsidR="00140627" w:rsidRPr="00FE478F" w:rsidRDefault="001406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63794" w14:textId="77777777" w:rsidR="00140627" w:rsidRPr="00FE478F" w:rsidRDefault="001406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6DF07A0" w14:textId="77777777" w:rsidR="00140627" w:rsidRPr="00FE478F" w:rsidRDefault="001406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345D78" w14:textId="77777777" w:rsidR="00140627" w:rsidRPr="00FE478F" w:rsidRDefault="001406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4F27DFD" w14:textId="77777777" w:rsidR="00140627" w:rsidRPr="00FE478F" w:rsidRDefault="001406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831FE" w14:textId="77777777" w:rsidR="00140627" w:rsidRPr="00FE478F" w:rsidRDefault="001406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02CA5F" w14:textId="77777777" w:rsidR="00140627" w:rsidRPr="00FE478F" w:rsidRDefault="00140627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7E98" w:rsidRPr="00FE478F" w14:paraId="109BB134" w14:textId="77777777">
        <w:tc>
          <w:tcPr>
            <w:tcW w:w="2088" w:type="pct"/>
          </w:tcPr>
          <w:p w14:paraId="5F7A098B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67CCFB47" w14:textId="10D7D7AD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0AE35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9B7F1D0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C461C5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8E7BF06" w14:textId="5F0E3881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6,206,520</w:t>
            </w:r>
          </w:p>
        </w:tc>
        <w:tc>
          <w:tcPr>
            <w:tcW w:w="147" w:type="pct"/>
          </w:tcPr>
          <w:p w14:paraId="2D9817C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D51BE3" w14:textId="7D245020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7,344,639</w:t>
            </w:r>
          </w:p>
        </w:tc>
      </w:tr>
      <w:tr w:rsidR="00B37E98" w:rsidRPr="00FE478F" w14:paraId="532B83B9" w14:textId="77777777">
        <w:tc>
          <w:tcPr>
            <w:tcW w:w="2088" w:type="pct"/>
          </w:tcPr>
          <w:p w14:paraId="3FE9D448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881B76F" w14:textId="4379BDCC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66D8AA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B92EC91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8A456D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9963CC3" w14:textId="237C2C54" w:rsidR="00B37E98" w:rsidRPr="00FE478F" w:rsidRDefault="00811E3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3,221,441</w:t>
            </w:r>
          </w:p>
        </w:tc>
        <w:tc>
          <w:tcPr>
            <w:tcW w:w="147" w:type="pct"/>
          </w:tcPr>
          <w:p w14:paraId="13A600B3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75903E" w14:textId="53CE578E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3,197,183</w:t>
            </w:r>
          </w:p>
        </w:tc>
      </w:tr>
      <w:tr w:rsidR="00B37E98" w:rsidRPr="00FE478F" w14:paraId="25BBEF54" w14:textId="77777777">
        <w:tc>
          <w:tcPr>
            <w:tcW w:w="2088" w:type="pct"/>
          </w:tcPr>
          <w:p w14:paraId="47692AF2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28A15E7B" w14:textId="30730C8F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1B262FC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38C3045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4248EEB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8BD4FE" w14:textId="262CFB9E" w:rsidR="00B37E98" w:rsidRPr="00FE478F" w:rsidRDefault="00811E3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835,797</w:t>
            </w:r>
          </w:p>
        </w:tc>
        <w:tc>
          <w:tcPr>
            <w:tcW w:w="147" w:type="pct"/>
          </w:tcPr>
          <w:p w14:paraId="4476E56C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C2F36" w14:textId="140DEE9E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260,708</w:t>
            </w:r>
          </w:p>
        </w:tc>
      </w:tr>
      <w:tr w:rsidR="00B37E98" w:rsidRPr="00FE478F" w14:paraId="59DA931B" w14:textId="77777777">
        <w:tc>
          <w:tcPr>
            <w:tcW w:w="2088" w:type="pct"/>
          </w:tcPr>
          <w:p w14:paraId="35D932A6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6878C891" w14:textId="48B58E6F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B360B4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891C72A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924DC7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6BEBBFD" w14:textId="17AE8E6D" w:rsidR="00B37E98" w:rsidRPr="00FE478F" w:rsidRDefault="00811E3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175,325</w:t>
            </w:r>
          </w:p>
        </w:tc>
        <w:tc>
          <w:tcPr>
            <w:tcW w:w="147" w:type="pct"/>
          </w:tcPr>
          <w:p w14:paraId="2E3E9395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B07739" w14:textId="77FD590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151,748</w:t>
            </w:r>
          </w:p>
        </w:tc>
      </w:tr>
      <w:tr w:rsidR="00B37E98" w:rsidRPr="00FE478F" w14:paraId="4C16C51E" w14:textId="77777777">
        <w:tc>
          <w:tcPr>
            <w:tcW w:w="2088" w:type="pct"/>
          </w:tcPr>
          <w:p w14:paraId="314A6500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0E1183F3" w14:textId="782612E9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FFB7AD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D363CBD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4C51726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815C347" w14:textId="677A89E6" w:rsidR="00B37E98" w:rsidRPr="00FE478F" w:rsidRDefault="00811E3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28,682</w:t>
            </w:r>
          </w:p>
        </w:tc>
        <w:tc>
          <w:tcPr>
            <w:tcW w:w="147" w:type="pct"/>
          </w:tcPr>
          <w:p w14:paraId="35F156A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963909" w14:textId="28CEDAA0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25,396</w:t>
            </w:r>
          </w:p>
        </w:tc>
      </w:tr>
      <w:tr w:rsidR="00B37E98" w:rsidRPr="00FE478F" w14:paraId="2BE91C1D" w14:textId="77777777">
        <w:tc>
          <w:tcPr>
            <w:tcW w:w="2088" w:type="pct"/>
          </w:tcPr>
          <w:p w14:paraId="2094E83E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B9E4BEC" w14:textId="67B065A2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D35574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082303D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81599E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657EADA" w14:textId="375D79E6" w:rsidR="00B37E98" w:rsidRPr="00FE478F" w:rsidRDefault="00811E3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12,877</w:t>
            </w:r>
          </w:p>
        </w:tc>
        <w:tc>
          <w:tcPr>
            <w:tcW w:w="147" w:type="pct"/>
          </w:tcPr>
          <w:p w14:paraId="45D968C3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094EA30" w14:textId="51350078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12,502</w:t>
            </w:r>
          </w:p>
        </w:tc>
      </w:tr>
      <w:tr w:rsidR="00B37E98" w:rsidRPr="00FE478F" w14:paraId="21E5A45D" w14:textId="77777777">
        <w:tc>
          <w:tcPr>
            <w:tcW w:w="2088" w:type="pct"/>
          </w:tcPr>
          <w:p w14:paraId="28E854DC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40C4AF8" w14:textId="7537F4C1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A4FE23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2B649DF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3CE2F4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DB768B" w14:textId="33547E09" w:rsidR="00B37E98" w:rsidRPr="00FE478F" w:rsidRDefault="006C4B65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31,816</w:t>
            </w:r>
          </w:p>
        </w:tc>
        <w:tc>
          <w:tcPr>
            <w:tcW w:w="147" w:type="pct"/>
          </w:tcPr>
          <w:p w14:paraId="765F8C6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A9A70C9" w14:textId="6DD0A661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34,761</w:t>
            </w:r>
          </w:p>
        </w:tc>
      </w:tr>
      <w:tr w:rsidR="00B37E98" w:rsidRPr="00FE478F" w14:paraId="2D7CFAC2" w14:textId="77777777">
        <w:tc>
          <w:tcPr>
            <w:tcW w:w="2088" w:type="pct"/>
          </w:tcPr>
          <w:p w14:paraId="01DF595B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7073BC2A" w14:textId="7EB58872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069BBC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F914B3F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008276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299A2C9" w14:textId="61BC5CB9" w:rsidR="00B37E98" w:rsidRPr="00FE478F" w:rsidRDefault="006C4B65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193,088</w:t>
            </w:r>
          </w:p>
        </w:tc>
        <w:tc>
          <w:tcPr>
            <w:tcW w:w="147" w:type="pct"/>
          </w:tcPr>
          <w:p w14:paraId="0B06E286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22CD891" w14:textId="26FA65A1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243,453</w:t>
            </w:r>
          </w:p>
        </w:tc>
      </w:tr>
      <w:tr w:rsidR="00B37E98" w:rsidRPr="00CB3F1B" w14:paraId="41CE6454" w14:textId="77777777">
        <w:tc>
          <w:tcPr>
            <w:tcW w:w="2088" w:type="pct"/>
          </w:tcPr>
          <w:p w14:paraId="2EACB447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328CCC6E" w14:textId="154072D4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8B5A1F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30D4003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5D8A61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5929C87" w14:textId="04ED4443" w:rsidR="00B37E98" w:rsidRPr="00FE478F" w:rsidRDefault="006C4B65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101,045</w:t>
            </w:r>
          </w:p>
        </w:tc>
        <w:tc>
          <w:tcPr>
            <w:tcW w:w="147" w:type="pct"/>
          </w:tcPr>
          <w:p w14:paraId="148BD976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422456E" w14:textId="2E1459BA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97,333</w:t>
            </w:r>
          </w:p>
        </w:tc>
      </w:tr>
      <w:tr w:rsidR="00B37E98" w:rsidRPr="00FE478F" w14:paraId="13E1496A" w14:textId="77777777">
        <w:tc>
          <w:tcPr>
            <w:tcW w:w="2088" w:type="pct"/>
          </w:tcPr>
          <w:p w14:paraId="25EBBC6A" w14:textId="77777777" w:rsidR="00B37E98" w:rsidRPr="00FE478F" w:rsidRDefault="00B37E98" w:rsidP="00B37E9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FA7F670" w14:textId="6481FAC4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A60EEA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296F3E3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170CE0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355DD2C" w14:textId="0EBADB5B" w:rsidR="00B37E98" w:rsidRPr="00FE478F" w:rsidRDefault="006C4B65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28,701</w:t>
            </w:r>
          </w:p>
        </w:tc>
        <w:tc>
          <w:tcPr>
            <w:tcW w:w="147" w:type="pct"/>
          </w:tcPr>
          <w:p w14:paraId="0012ABD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7571C30" w14:textId="1D3DD8A4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27,773</w:t>
            </w:r>
          </w:p>
        </w:tc>
      </w:tr>
      <w:tr w:rsidR="00B37E98" w:rsidRPr="00FE478F" w14:paraId="780824AB" w14:textId="77777777">
        <w:tc>
          <w:tcPr>
            <w:tcW w:w="2088" w:type="pct"/>
          </w:tcPr>
          <w:p w14:paraId="44CA1ECE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190CA0A0" w14:textId="697E238B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7AE129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91C9CDD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BAA240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7EF5488" w14:textId="612B90B8" w:rsidR="00B37E98" w:rsidRPr="00FE478F" w:rsidRDefault="006C4B65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22,285</w:t>
            </w:r>
          </w:p>
        </w:tc>
        <w:tc>
          <w:tcPr>
            <w:tcW w:w="147" w:type="pct"/>
          </w:tcPr>
          <w:p w14:paraId="738AB2BB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AF79B28" w14:textId="47CB1B01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31,085</w:t>
            </w:r>
          </w:p>
        </w:tc>
      </w:tr>
      <w:tr w:rsidR="00B37E98" w:rsidRPr="00FE478F" w14:paraId="145EDD90" w14:textId="77777777">
        <w:tc>
          <w:tcPr>
            <w:tcW w:w="2088" w:type="pct"/>
          </w:tcPr>
          <w:p w14:paraId="6B73BDD6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5246B58D" w14:textId="27266C61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AFB0F8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82516A0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E1CDC5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E9FC9A4" w14:textId="13A41AD7" w:rsidR="00B37E98" w:rsidRPr="00FE478F" w:rsidRDefault="00D5426C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8,605</w:t>
            </w:r>
          </w:p>
        </w:tc>
        <w:tc>
          <w:tcPr>
            <w:tcW w:w="147" w:type="pct"/>
          </w:tcPr>
          <w:p w14:paraId="030798EF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582C225" w14:textId="55935446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8,129</w:t>
            </w:r>
          </w:p>
        </w:tc>
      </w:tr>
      <w:tr w:rsidR="00B37E98" w:rsidRPr="00FE478F" w14:paraId="09C44FD6" w14:textId="77777777">
        <w:tc>
          <w:tcPr>
            <w:tcW w:w="2088" w:type="pct"/>
          </w:tcPr>
          <w:p w14:paraId="166698CF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7900F937" w14:textId="081899C3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659FC7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6AF653F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1CBCE18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AE4F00" w14:textId="64050618" w:rsidR="00B37E98" w:rsidRPr="00FE478F" w:rsidRDefault="00D5426C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16,034</w:t>
            </w:r>
          </w:p>
        </w:tc>
        <w:tc>
          <w:tcPr>
            <w:tcW w:w="147" w:type="pct"/>
          </w:tcPr>
          <w:p w14:paraId="54199C80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595AABF" w14:textId="0D07026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17,058</w:t>
            </w:r>
          </w:p>
        </w:tc>
      </w:tr>
      <w:tr w:rsidR="00B37E98" w:rsidRPr="00FE478F" w14:paraId="0CEE2255" w14:textId="77777777">
        <w:tc>
          <w:tcPr>
            <w:tcW w:w="2088" w:type="pct"/>
          </w:tcPr>
          <w:p w14:paraId="4B376E54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28905F17" w14:textId="32CF7D1F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9CAF46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6FCF9EE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0CEFB5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554E132" w14:textId="339F02F1" w:rsidR="00B37E98" w:rsidRPr="00FE478F" w:rsidRDefault="00D5426C" w:rsidP="00D5426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503154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3812827" w14:textId="07F21D68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,250</w:t>
            </w:r>
          </w:p>
        </w:tc>
      </w:tr>
      <w:tr w:rsidR="00B37E98" w:rsidRPr="00FE478F" w14:paraId="1F27716D" w14:textId="77777777">
        <w:tc>
          <w:tcPr>
            <w:tcW w:w="2088" w:type="pct"/>
          </w:tcPr>
          <w:p w14:paraId="26A7D944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632" w:type="pct"/>
          </w:tcPr>
          <w:p w14:paraId="1046DCFF" w14:textId="5CFFD95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98ED92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ADE9FBA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A28A6B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BA521A2" w14:textId="7640B5CF" w:rsidR="00B37E98" w:rsidRPr="00FE478F" w:rsidRDefault="00D5426C" w:rsidP="00D5426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0819DF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D54791" w14:textId="4980BF72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171,727</w:t>
            </w:r>
          </w:p>
        </w:tc>
      </w:tr>
      <w:tr w:rsidR="00B37E98" w:rsidRPr="00FE478F" w14:paraId="60F11D9F" w14:textId="77777777">
        <w:tc>
          <w:tcPr>
            <w:tcW w:w="2088" w:type="pct"/>
          </w:tcPr>
          <w:p w14:paraId="47371DB7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287BDB62" w14:textId="5E41B898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9C19A4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99076A8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24C8D9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3A010D" w14:textId="52BCE4B6" w:rsidR="00B37E98" w:rsidRPr="00FE478F" w:rsidRDefault="00D5426C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1,309</w:t>
            </w:r>
          </w:p>
        </w:tc>
        <w:tc>
          <w:tcPr>
            <w:tcW w:w="147" w:type="pct"/>
          </w:tcPr>
          <w:p w14:paraId="08472FDC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03C033" w14:textId="2BEDC940" w:rsidR="00B37E98" w:rsidRPr="00FE478F" w:rsidRDefault="00B37E98" w:rsidP="00B37E98">
            <w:pPr>
              <w:pStyle w:val="BodyText"/>
              <w:tabs>
                <w:tab w:val="decimal" w:pos="788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50,506</w:t>
            </w:r>
          </w:p>
        </w:tc>
      </w:tr>
      <w:tr w:rsidR="00B37E98" w:rsidRPr="00FE478F" w14:paraId="6D478CD1" w14:textId="77777777">
        <w:tc>
          <w:tcPr>
            <w:tcW w:w="2088" w:type="pct"/>
          </w:tcPr>
          <w:p w14:paraId="1D0A4657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392876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1D1FAD3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F906730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D383E9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A787BED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B371DB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7C07E3" w14:textId="77777777" w:rsidR="00B37E98" w:rsidRPr="00FE478F" w:rsidRDefault="00B37E98" w:rsidP="00B37E98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E98" w:rsidRPr="00FE478F" w14:paraId="16290BEE" w14:textId="77777777">
        <w:tc>
          <w:tcPr>
            <w:tcW w:w="2088" w:type="pct"/>
          </w:tcPr>
          <w:p w14:paraId="6CF229C8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139C13D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FB70412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B24083E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5D2D54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1A0E4A0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46FCAA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E64AD" w14:textId="77777777" w:rsidR="00B37E98" w:rsidRPr="00FE478F" w:rsidRDefault="00B37E98" w:rsidP="00B37E98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E98" w:rsidRPr="00FE478F" w14:paraId="297482F6" w14:textId="77777777">
        <w:tc>
          <w:tcPr>
            <w:tcW w:w="2088" w:type="pct"/>
          </w:tcPr>
          <w:p w14:paraId="3FBB5D16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1EEF49B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72A8918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5DA2CB1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F16D60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FDC502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F7B9BFF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1C36F0" w14:textId="77777777" w:rsidR="00B37E98" w:rsidRPr="00FE478F" w:rsidRDefault="00B37E98" w:rsidP="00B37E98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E98" w:rsidRPr="00FE478F" w14:paraId="64EBC993" w14:textId="77777777">
        <w:tc>
          <w:tcPr>
            <w:tcW w:w="2088" w:type="pct"/>
          </w:tcPr>
          <w:p w14:paraId="75D0CED0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69AEB49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04134BF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0916C70" w14:textId="7777777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F9D17E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BE68937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62AF6E5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4E8908" w14:textId="77777777" w:rsidR="00B37E98" w:rsidRPr="00FE478F" w:rsidRDefault="00B37E98" w:rsidP="00B37E98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E98" w:rsidRPr="00FE478F" w14:paraId="5DB33164" w14:textId="77777777">
        <w:tc>
          <w:tcPr>
            <w:tcW w:w="2088" w:type="pct"/>
          </w:tcPr>
          <w:p w14:paraId="44A10C28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715C28C1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794663A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322B17D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FC9F9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3F42CD3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686C8C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192528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7E98" w:rsidRPr="00FE478F" w14:paraId="64CEF801" w14:textId="77777777">
        <w:tc>
          <w:tcPr>
            <w:tcW w:w="2088" w:type="pct"/>
          </w:tcPr>
          <w:p w14:paraId="3E7ABC91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05A0EE75" w14:textId="0C7FB94C" w:rsidR="00B37E98" w:rsidRPr="00FE478F" w:rsidRDefault="00D5541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329,426</w:t>
            </w:r>
          </w:p>
        </w:tc>
        <w:tc>
          <w:tcPr>
            <w:tcW w:w="145" w:type="pct"/>
          </w:tcPr>
          <w:p w14:paraId="09E8A193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8B382E" w14:textId="5905A06E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1,32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8,224</w:t>
            </w:r>
          </w:p>
        </w:tc>
        <w:tc>
          <w:tcPr>
            <w:tcW w:w="145" w:type="pct"/>
          </w:tcPr>
          <w:p w14:paraId="43F703E5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5D3118" w14:textId="73F6AF74" w:rsidR="00B37E98" w:rsidRPr="00FE478F" w:rsidRDefault="004711C7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2,522,125</w:t>
            </w:r>
          </w:p>
        </w:tc>
        <w:tc>
          <w:tcPr>
            <w:tcW w:w="147" w:type="pct"/>
          </w:tcPr>
          <w:p w14:paraId="70315BCE" w14:textId="77777777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09BD1DE" w14:textId="7A274D09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3,136,909</w:t>
            </w:r>
          </w:p>
        </w:tc>
      </w:tr>
      <w:tr w:rsidR="00B37E98" w:rsidRPr="00FE478F" w14:paraId="57013D42" w14:textId="77777777">
        <w:tc>
          <w:tcPr>
            <w:tcW w:w="2088" w:type="pct"/>
          </w:tcPr>
          <w:p w14:paraId="730D2DB4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B9F4F72" w14:textId="628F6FCF" w:rsidR="00B37E98" w:rsidRPr="00FE478F" w:rsidRDefault="00920797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1,058,936</w:t>
            </w:r>
          </w:p>
        </w:tc>
        <w:tc>
          <w:tcPr>
            <w:tcW w:w="145" w:type="pct"/>
          </w:tcPr>
          <w:p w14:paraId="09B7A867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5C41EAE" w14:textId="7685444C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1,474,104</w:t>
            </w:r>
          </w:p>
        </w:tc>
        <w:tc>
          <w:tcPr>
            <w:tcW w:w="145" w:type="pct"/>
          </w:tcPr>
          <w:p w14:paraId="2FD9D9F2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38ADF7F" w14:textId="1335648A" w:rsidR="00B37E98" w:rsidRPr="00FE478F" w:rsidRDefault="004711C7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329,265</w:t>
            </w:r>
          </w:p>
        </w:tc>
        <w:tc>
          <w:tcPr>
            <w:tcW w:w="147" w:type="pct"/>
          </w:tcPr>
          <w:p w14:paraId="11ACE906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1745583" w14:textId="6E2BF5B4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652,625</w:t>
            </w:r>
          </w:p>
        </w:tc>
      </w:tr>
      <w:tr w:rsidR="00B37E98" w:rsidRPr="00FE478F" w14:paraId="7CB7809D" w14:textId="77777777">
        <w:tc>
          <w:tcPr>
            <w:tcW w:w="2088" w:type="pct"/>
          </w:tcPr>
          <w:p w14:paraId="6597EF6E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10C942BA" w14:textId="1D3A59D4" w:rsidR="00B37E98" w:rsidRPr="00FE478F" w:rsidRDefault="00F262BD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411A567" w14:textId="77777777" w:rsidR="00B37E98" w:rsidRPr="00FE478F" w:rsidRDefault="00B37E98" w:rsidP="00B37E98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030D01" w14:textId="72FDBDA7" w:rsidR="00B37E98" w:rsidRPr="00FE478F" w:rsidRDefault="00B37E98" w:rsidP="00B37E98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1695C4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17C2EBB" w14:textId="2F33C37C" w:rsidR="00B37E98" w:rsidRPr="00FE478F" w:rsidRDefault="00A576A3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200,509</w:t>
            </w:r>
          </w:p>
        </w:tc>
        <w:tc>
          <w:tcPr>
            <w:tcW w:w="147" w:type="pct"/>
          </w:tcPr>
          <w:p w14:paraId="4419B46B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92B49B5" w14:textId="228E3E63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186,626</w:t>
            </w:r>
          </w:p>
        </w:tc>
      </w:tr>
      <w:tr w:rsidR="00B37E98" w:rsidRPr="00FE478F" w14:paraId="5B487A05" w14:textId="77777777">
        <w:tc>
          <w:tcPr>
            <w:tcW w:w="2088" w:type="pct"/>
          </w:tcPr>
          <w:p w14:paraId="26CDFB67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47325557" w14:textId="38FB359A" w:rsidR="00B37E98" w:rsidRPr="00FE478F" w:rsidRDefault="0035560C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145" w:type="pct"/>
          </w:tcPr>
          <w:p w14:paraId="7100C9E9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4EF1A5" w14:textId="3C34E050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14,561</w:t>
            </w:r>
          </w:p>
        </w:tc>
        <w:tc>
          <w:tcPr>
            <w:tcW w:w="145" w:type="pct"/>
          </w:tcPr>
          <w:p w14:paraId="5D992679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65E080" w14:textId="53BB3A56" w:rsidR="00B37E98" w:rsidRPr="00FE478F" w:rsidRDefault="00F2459D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47" w:type="pct"/>
          </w:tcPr>
          <w:p w14:paraId="7A626198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46EEEB" w14:textId="71E653D9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6,983</w:t>
            </w:r>
          </w:p>
        </w:tc>
      </w:tr>
      <w:tr w:rsidR="00B37E98" w:rsidRPr="00FE478F" w14:paraId="4AB38185" w14:textId="77777777">
        <w:tc>
          <w:tcPr>
            <w:tcW w:w="2088" w:type="pct"/>
          </w:tcPr>
          <w:p w14:paraId="067E0B0E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2C7AC784" w14:textId="68D6D4EC" w:rsidR="00B37E98" w:rsidRPr="00FE478F" w:rsidRDefault="0099468A" w:rsidP="0099468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D44EBF7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81D5AD7" w14:textId="116732E5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45" w:type="pct"/>
          </w:tcPr>
          <w:p w14:paraId="7932CA89" w14:textId="77777777" w:rsidR="00B37E98" w:rsidRPr="00FE478F" w:rsidRDefault="00B37E98" w:rsidP="00B37E98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90E135" w14:textId="50B9DEE4" w:rsidR="00B37E98" w:rsidRPr="00FE478F" w:rsidRDefault="00F2459D" w:rsidP="00F2459D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1C7669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F770E9" w14:textId="2300809B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</w:tr>
      <w:tr w:rsidR="00B37E98" w:rsidRPr="00FE478F" w14:paraId="5E5B92A0" w14:textId="77777777">
        <w:tc>
          <w:tcPr>
            <w:tcW w:w="2088" w:type="pct"/>
            <w:shd w:val="clear" w:color="auto" w:fill="FFFFFF"/>
          </w:tcPr>
          <w:p w14:paraId="4A5924A3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8DF4C5E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981931C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AF54E4C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FC98B22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1EB62CE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3A4F4E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E012E58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98" w:rsidRPr="00FE478F" w14:paraId="6A61C262" w14:textId="77777777">
        <w:tc>
          <w:tcPr>
            <w:tcW w:w="2088" w:type="pct"/>
            <w:shd w:val="clear" w:color="auto" w:fill="FFFFFF"/>
          </w:tcPr>
          <w:p w14:paraId="7A14E7DA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0F0F8D56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2ADC886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FF2A3EE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A87C6D6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5E3F6BB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7D287E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874B55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98" w:rsidRPr="00FE478F" w14:paraId="7D99E485" w14:textId="77777777">
        <w:tc>
          <w:tcPr>
            <w:tcW w:w="2088" w:type="pct"/>
            <w:shd w:val="clear" w:color="auto" w:fill="FFFFFF"/>
          </w:tcPr>
          <w:p w14:paraId="436B26E2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FE47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00BF7A8E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D53E1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17C4B7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E28DF4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6C8BA7" w14:textId="77777777" w:rsidR="00B37E98" w:rsidRPr="00FE478F" w:rsidRDefault="00B37E98" w:rsidP="00B37E9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36607B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02E37" w14:textId="77777777" w:rsidR="00B37E98" w:rsidRPr="00FE478F" w:rsidRDefault="00B37E98" w:rsidP="00B37E98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98" w:rsidRPr="00FE478F" w14:paraId="222F7233" w14:textId="77777777">
        <w:tc>
          <w:tcPr>
            <w:tcW w:w="2088" w:type="pct"/>
            <w:shd w:val="clear" w:color="auto" w:fill="FFFFFF"/>
          </w:tcPr>
          <w:p w14:paraId="13E0BBC7" w14:textId="77777777" w:rsidR="00B37E98" w:rsidRPr="00FE478F" w:rsidRDefault="00B37E98" w:rsidP="00B37E9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FE47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F9085B4" w14:textId="77777777" w:rsidR="00B37E98" w:rsidRPr="00FE478F" w:rsidRDefault="00B37E98" w:rsidP="00B37E98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47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56661E02" w14:textId="4EB530CA" w:rsidR="00B37E98" w:rsidRPr="00FE478F" w:rsidRDefault="00C977C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158,153</w:t>
            </w:r>
          </w:p>
        </w:tc>
        <w:tc>
          <w:tcPr>
            <w:tcW w:w="145" w:type="pct"/>
          </w:tcPr>
          <w:p w14:paraId="269A27D7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615D07EC" w14:textId="07F7B5B3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199,276</w:t>
            </w:r>
          </w:p>
        </w:tc>
        <w:tc>
          <w:tcPr>
            <w:tcW w:w="145" w:type="pct"/>
          </w:tcPr>
          <w:p w14:paraId="4905CC3E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7E793964" w14:textId="0CE83B1F" w:rsidR="00B37E98" w:rsidRPr="00FE478F" w:rsidRDefault="00D933A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141,721</w:t>
            </w:r>
          </w:p>
        </w:tc>
        <w:tc>
          <w:tcPr>
            <w:tcW w:w="147" w:type="pct"/>
          </w:tcPr>
          <w:p w14:paraId="0B9BAD7D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EC4E26E" w14:textId="66D1A3C0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178,297</w:t>
            </w:r>
          </w:p>
        </w:tc>
      </w:tr>
      <w:tr w:rsidR="00B37E98" w:rsidRPr="00FE478F" w14:paraId="3FF89CE1" w14:textId="77777777">
        <w:tc>
          <w:tcPr>
            <w:tcW w:w="2088" w:type="pct"/>
            <w:shd w:val="clear" w:color="auto" w:fill="FFFFFF"/>
          </w:tcPr>
          <w:p w14:paraId="113CD902" w14:textId="77777777" w:rsidR="00B37E98" w:rsidRPr="00FE478F" w:rsidRDefault="00B37E98" w:rsidP="00B37E98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665DEA54" w14:textId="28B35412" w:rsidR="00B37E98" w:rsidRPr="00FE478F" w:rsidRDefault="00C977C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6,65</w:t>
            </w:r>
            <w:r w:rsidR="00CE4D59" w:rsidRPr="00FE47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3BF39918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B44FBDF" w14:textId="048C2562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145" w:type="pct"/>
          </w:tcPr>
          <w:p w14:paraId="707F5ECB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1648835" w14:textId="4760DDA7" w:rsidR="00B37E98" w:rsidRPr="00FE478F" w:rsidRDefault="00D933A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5,788</w:t>
            </w:r>
          </w:p>
        </w:tc>
        <w:tc>
          <w:tcPr>
            <w:tcW w:w="147" w:type="pct"/>
          </w:tcPr>
          <w:p w14:paraId="68CA39D6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19A5C1" w14:textId="471C2A60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2,744</w:t>
            </w:r>
          </w:p>
        </w:tc>
      </w:tr>
      <w:tr w:rsidR="00B37E98" w:rsidRPr="00FE478F" w14:paraId="3FE29460" w14:textId="77777777">
        <w:tc>
          <w:tcPr>
            <w:tcW w:w="2088" w:type="pct"/>
            <w:shd w:val="clear" w:color="auto" w:fill="FFFFFF"/>
          </w:tcPr>
          <w:p w14:paraId="3FA72D51" w14:textId="77777777" w:rsidR="00B37E98" w:rsidRPr="00FE478F" w:rsidRDefault="00B37E98" w:rsidP="00B37E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826481" w14:textId="45DE7578" w:rsidR="00B37E98" w:rsidRPr="00FE478F" w:rsidRDefault="00C977C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164,81</w:t>
            </w:r>
            <w:r w:rsidR="00873BDF"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245667CE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1D9137E" w14:textId="286DDC2E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</w:rPr>
              <w:t>202,857</w:t>
            </w:r>
          </w:p>
        </w:tc>
        <w:tc>
          <w:tcPr>
            <w:tcW w:w="145" w:type="pct"/>
          </w:tcPr>
          <w:p w14:paraId="1FCD9175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51F053" w14:textId="429A776B" w:rsidR="00B37E98" w:rsidRPr="00FE478F" w:rsidRDefault="00D933A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</w:rPr>
              <w:t>147,509</w:t>
            </w:r>
          </w:p>
        </w:tc>
        <w:tc>
          <w:tcPr>
            <w:tcW w:w="147" w:type="pct"/>
          </w:tcPr>
          <w:p w14:paraId="5E7D6A2E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5F523D" w14:textId="76CBD05D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</w:rPr>
              <w:t>181,041</w:t>
            </w:r>
          </w:p>
        </w:tc>
      </w:tr>
      <w:tr w:rsidR="00B37E98" w:rsidRPr="00FE478F" w14:paraId="1C08A91F" w14:textId="77777777">
        <w:trPr>
          <w:trHeight w:val="314"/>
        </w:trPr>
        <w:tc>
          <w:tcPr>
            <w:tcW w:w="2088" w:type="pct"/>
          </w:tcPr>
          <w:p w14:paraId="7262F2C6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59089635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397747E5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300DF176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1F50A78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509F65D3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E122D64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6A6411B8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7E98" w:rsidRPr="00FE478F" w14:paraId="1C171758" w14:textId="77777777">
        <w:tc>
          <w:tcPr>
            <w:tcW w:w="2088" w:type="pct"/>
          </w:tcPr>
          <w:p w14:paraId="134CC59C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03459FC2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0E7DCA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FC7D96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6AADBF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985273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9FEC5A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3B2C15" w14:textId="77777777" w:rsidR="00B37E98" w:rsidRPr="00FE478F" w:rsidRDefault="00B37E98" w:rsidP="00B37E98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E98" w:rsidRPr="00FE478F" w14:paraId="5E9344CA" w14:textId="77777777">
        <w:tc>
          <w:tcPr>
            <w:tcW w:w="2088" w:type="pct"/>
          </w:tcPr>
          <w:p w14:paraId="3CE74C3B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064554B" w14:textId="4C6336DA" w:rsidR="00B37E98" w:rsidRPr="00FE478F" w:rsidRDefault="00C977C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145" w:type="pct"/>
          </w:tcPr>
          <w:p w14:paraId="7428DA43" w14:textId="77777777" w:rsidR="00B37E98" w:rsidRPr="00FE478F" w:rsidRDefault="00B37E98" w:rsidP="00B37E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E4A2922" w14:textId="364EDCBE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1,343</w:t>
            </w:r>
          </w:p>
        </w:tc>
        <w:tc>
          <w:tcPr>
            <w:tcW w:w="145" w:type="pct"/>
          </w:tcPr>
          <w:p w14:paraId="5E18F3A9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E489353" w14:textId="3EAB5D59" w:rsidR="00B37E98" w:rsidRPr="00FE478F" w:rsidRDefault="00D933A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1,053</w:t>
            </w:r>
          </w:p>
        </w:tc>
        <w:tc>
          <w:tcPr>
            <w:tcW w:w="147" w:type="pct"/>
          </w:tcPr>
          <w:p w14:paraId="4148DDCC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371C4AF" w14:textId="01559A31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1,343</w:t>
            </w:r>
          </w:p>
        </w:tc>
      </w:tr>
      <w:tr w:rsidR="00B37E98" w:rsidRPr="00FE478F" w14:paraId="22702ECC" w14:textId="77777777">
        <w:tc>
          <w:tcPr>
            <w:tcW w:w="2088" w:type="pct"/>
          </w:tcPr>
          <w:p w14:paraId="52C2E3B5" w14:textId="77777777" w:rsidR="00B37E98" w:rsidRPr="00FE478F" w:rsidRDefault="00B37E98" w:rsidP="00B37E9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19A666EE" w14:textId="03D148F0" w:rsidR="00B37E98" w:rsidRPr="00FE478F" w:rsidRDefault="00C977C9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5" w:type="pct"/>
          </w:tcPr>
          <w:p w14:paraId="1FC77993" w14:textId="77777777" w:rsidR="00B37E98" w:rsidRPr="00FE478F" w:rsidRDefault="00B37E98" w:rsidP="00B37E98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28FD052" w14:textId="1B06FDB8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5,582</w:t>
            </w:r>
          </w:p>
        </w:tc>
        <w:tc>
          <w:tcPr>
            <w:tcW w:w="145" w:type="pct"/>
          </w:tcPr>
          <w:p w14:paraId="2237C46A" w14:textId="77777777" w:rsidR="00B37E98" w:rsidRPr="00FE478F" w:rsidRDefault="00B37E98" w:rsidP="00B37E98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076DC31" w14:textId="57C0F11E" w:rsidR="00B37E98" w:rsidRPr="00FE478F" w:rsidRDefault="00D933AA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7" w:type="pct"/>
          </w:tcPr>
          <w:p w14:paraId="7AEA1ACA" w14:textId="77777777" w:rsidR="00B37E98" w:rsidRPr="00FE478F" w:rsidRDefault="00B37E98" w:rsidP="00B37E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212B32B" w14:textId="0D59FBF5" w:rsidR="00B37E98" w:rsidRPr="00FE478F" w:rsidRDefault="00B37E98" w:rsidP="00B37E98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5,582</w:t>
            </w:r>
          </w:p>
        </w:tc>
      </w:tr>
    </w:tbl>
    <w:p w14:paraId="35710062" w14:textId="77777777" w:rsidR="00D97314" w:rsidRPr="00FE478F" w:rsidRDefault="00D97314" w:rsidP="00D973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41C59" w14:textId="77777777" w:rsidR="00140627" w:rsidRPr="00FE478F" w:rsidRDefault="00140627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FE478F">
        <w:rPr>
          <w:cs/>
        </w:rPr>
        <w:br w:type="page"/>
      </w:r>
    </w:p>
    <w:p w14:paraId="15249886" w14:textId="7357B89F" w:rsidR="00991869" w:rsidRPr="00FE478F" w:rsidRDefault="00D97314" w:rsidP="00991869">
      <w:pPr>
        <w:pStyle w:val="BodyText2"/>
        <w:ind w:left="567" w:right="18"/>
      </w:pPr>
      <w:r w:rsidRPr="00FE478F">
        <w:rPr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E478F">
        <w:t xml:space="preserve"> </w:t>
      </w:r>
      <w:r w:rsidR="00991869" w:rsidRPr="00FE478F">
        <w:rPr>
          <w:lang w:val="en-US"/>
        </w:rPr>
        <w:t>30</w:t>
      </w:r>
      <w:r w:rsidR="00140627" w:rsidRPr="00FE478F">
        <w:rPr>
          <w:rFonts w:hint="cs"/>
          <w:cs/>
          <w:lang w:val="en-US"/>
        </w:rPr>
        <w:t xml:space="preserve"> กันยา</w:t>
      </w:r>
      <w:r w:rsidR="00991869" w:rsidRPr="00FE478F">
        <w:rPr>
          <w:cs/>
          <w:lang w:val="en-US"/>
        </w:rPr>
        <w:t xml:space="preserve">ยน </w:t>
      </w:r>
      <w:r w:rsidR="00991869" w:rsidRPr="00FE478F">
        <w:rPr>
          <w:lang w:val="en-US"/>
        </w:rPr>
        <w:t>256</w:t>
      </w:r>
      <w:r w:rsidR="00EA7EC8" w:rsidRPr="00FE478F">
        <w:rPr>
          <w:lang w:val="en-US"/>
        </w:rPr>
        <w:t>8</w:t>
      </w:r>
      <w:r w:rsidR="00991869" w:rsidRPr="00FE478F">
        <w:rPr>
          <w:lang w:val="en-US"/>
        </w:rPr>
        <w:t xml:space="preserve"> </w:t>
      </w:r>
      <w:r w:rsidR="00991869" w:rsidRPr="00FE478F">
        <w:rPr>
          <w:cs/>
          <w:lang w:val="en-US"/>
        </w:rPr>
        <w:t xml:space="preserve">และ </w:t>
      </w:r>
      <w:r w:rsidR="00991869" w:rsidRPr="00FE478F">
        <w:rPr>
          <w:lang w:val="en-US"/>
        </w:rPr>
        <w:t xml:space="preserve">31 </w:t>
      </w:r>
      <w:r w:rsidR="00991869" w:rsidRPr="00FE478F">
        <w:rPr>
          <w:cs/>
          <w:lang w:val="en-US"/>
        </w:rPr>
        <w:t>ธันวาคม</w:t>
      </w:r>
      <w:r w:rsidRPr="00FE478F">
        <w:rPr>
          <w:cs/>
        </w:rPr>
        <w:t xml:space="preserve"> </w:t>
      </w:r>
      <w:r w:rsidRPr="00FE478F">
        <w:rPr>
          <w:lang w:val="en-US"/>
        </w:rPr>
        <w:t>256</w:t>
      </w:r>
      <w:r w:rsidR="000D4578" w:rsidRPr="00FE478F">
        <w:rPr>
          <w:lang w:val="en-US"/>
        </w:rPr>
        <w:t>7</w:t>
      </w:r>
      <w:r w:rsidRPr="00FE478F">
        <w:t xml:space="preserve"> </w:t>
      </w:r>
      <w:r w:rsidRPr="00FE478F">
        <w:rPr>
          <w:cs/>
        </w:rPr>
        <w:t>มีดังนี้</w:t>
      </w:r>
    </w:p>
    <w:p w14:paraId="7405EBDB" w14:textId="77777777" w:rsidR="00140627" w:rsidRPr="00FE478F" w:rsidRDefault="00140627" w:rsidP="00991869">
      <w:pPr>
        <w:pStyle w:val="BodyText2"/>
        <w:ind w:left="567" w:right="18"/>
        <w:rPr>
          <w:cs/>
        </w:rPr>
      </w:pPr>
    </w:p>
    <w:tbl>
      <w:tblPr>
        <w:tblW w:w="967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29"/>
        <w:gridCol w:w="1258"/>
        <w:gridCol w:w="286"/>
        <w:gridCol w:w="1238"/>
        <w:gridCol w:w="286"/>
        <w:gridCol w:w="1170"/>
        <w:gridCol w:w="286"/>
        <w:gridCol w:w="1020"/>
      </w:tblGrid>
      <w:tr w:rsidR="000A333C" w:rsidRPr="00FE478F" w14:paraId="308C1B86" w14:textId="77777777" w:rsidTr="000A333C">
        <w:trPr>
          <w:tblHeader/>
        </w:trPr>
        <w:tc>
          <w:tcPr>
            <w:tcW w:w="2134" w:type="pct"/>
          </w:tcPr>
          <w:p w14:paraId="0C8BEA06" w14:textId="77777777" w:rsidR="00647FE2" w:rsidRPr="00FE478F" w:rsidRDefault="00647FE2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pct"/>
            <w:gridSpan w:val="3"/>
          </w:tcPr>
          <w:p w14:paraId="6E9DA3BF" w14:textId="77777777" w:rsidR="00647FE2" w:rsidRPr="00FE478F" w:rsidRDefault="00647FE2" w:rsidP="001406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09FBFBD" w14:textId="77777777" w:rsidR="00647FE2" w:rsidRPr="00FE478F" w:rsidRDefault="00647FE2" w:rsidP="00140627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7B8B781E" w14:textId="77777777" w:rsidR="00647FE2" w:rsidRPr="00FE478F" w:rsidRDefault="00647FE2" w:rsidP="001406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33C" w:rsidRPr="00FE478F" w14:paraId="203CF805" w14:textId="77777777" w:rsidTr="000A333C">
        <w:trPr>
          <w:tblHeader/>
        </w:trPr>
        <w:tc>
          <w:tcPr>
            <w:tcW w:w="2134" w:type="pct"/>
          </w:tcPr>
          <w:p w14:paraId="0A08AAA4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09870995" w14:textId="452FEA52" w:rsidR="00140627" w:rsidRPr="00FE478F" w:rsidRDefault="00140627" w:rsidP="00140627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1C874EDB" w14:textId="77777777" w:rsidR="00140627" w:rsidRPr="00FE478F" w:rsidRDefault="00140627" w:rsidP="00140627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0DE8E41B" w14:textId="77777777" w:rsidR="00140627" w:rsidRPr="00FE478F" w:rsidRDefault="00140627" w:rsidP="00140627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A838A4B" w14:textId="77777777" w:rsidR="00140627" w:rsidRPr="00FE478F" w:rsidRDefault="00140627" w:rsidP="00140627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35D38B5" w14:textId="79121C87" w:rsidR="00140627" w:rsidRPr="00FE478F" w:rsidRDefault="00140627" w:rsidP="001406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A557350" w14:textId="77777777" w:rsidR="00140627" w:rsidRPr="00FE478F" w:rsidRDefault="00140627" w:rsidP="0014062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B358BB3" w14:textId="77777777" w:rsidR="00140627" w:rsidRPr="00FE478F" w:rsidRDefault="00140627" w:rsidP="00140627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A333C" w:rsidRPr="00FE478F" w14:paraId="06EDD72B" w14:textId="77777777" w:rsidTr="000A333C">
        <w:trPr>
          <w:tblHeader/>
        </w:trPr>
        <w:tc>
          <w:tcPr>
            <w:tcW w:w="2134" w:type="pct"/>
          </w:tcPr>
          <w:p w14:paraId="5E038ED0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98AA7D7" w14:textId="77777777" w:rsidR="00140627" w:rsidRPr="00FE478F" w:rsidRDefault="00140627" w:rsidP="001406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6755BA9F" w14:textId="77777777" w:rsidR="00140627" w:rsidRPr="00FE478F" w:rsidRDefault="00140627" w:rsidP="00140627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5EE54598" w14:textId="77777777" w:rsidR="00140627" w:rsidRPr="00FE478F" w:rsidRDefault="00140627" w:rsidP="001406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CABBE46" w14:textId="77777777" w:rsidR="00140627" w:rsidRPr="00FE478F" w:rsidRDefault="00140627" w:rsidP="00140627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3AF460C" w14:textId="77777777" w:rsidR="00140627" w:rsidRPr="00FE478F" w:rsidRDefault="00140627" w:rsidP="001406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761ED9D4" w14:textId="77777777" w:rsidR="00140627" w:rsidRPr="00FE478F" w:rsidRDefault="00140627" w:rsidP="0014062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8977EF2" w14:textId="77777777" w:rsidR="00140627" w:rsidRPr="00FE478F" w:rsidRDefault="00140627" w:rsidP="001406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40627" w:rsidRPr="00FE478F" w14:paraId="6CBFD461" w14:textId="77777777" w:rsidTr="000A333C">
        <w:trPr>
          <w:tblHeader/>
        </w:trPr>
        <w:tc>
          <w:tcPr>
            <w:tcW w:w="2134" w:type="pct"/>
          </w:tcPr>
          <w:p w14:paraId="6D644A82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</w:tcPr>
          <w:p w14:paraId="3B8B5EC7" w14:textId="77777777" w:rsidR="00140627" w:rsidRPr="00FE478F" w:rsidRDefault="00140627" w:rsidP="00140627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33C" w:rsidRPr="00FE478F" w14:paraId="19E4ECE9" w14:textId="77777777" w:rsidTr="000A333C">
        <w:tc>
          <w:tcPr>
            <w:tcW w:w="2134" w:type="pct"/>
          </w:tcPr>
          <w:p w14:paraId="16437026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0" w:type="pct"/>
          </w:tcPr>
          <w:p w14:paraId="34320C4A" w14:textId="77777777" w:rsidR="00140627" w:rsidRPr="00FE478F" w:rsidRDefault="00140627" w:rsidP="00140627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F0E4C5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6293C78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5A4DC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565921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4A195C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5FBD9F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333C" w:rsidRPr="00FE478F" w14:paraId="11992AE5" w14:textId="77777777" w:rsidTr="000A333C">
        <w:tc>
          <w:tcPr>
            <w:tcW w:w="2134" w:type="pct"/>
          </w:tcPr>
          <w:p w14:paraId="7E6171DE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7B5A5FEF" w14:textId="0ACF46F5" w:rsidR="00140627" w:rsidRPr="00FE478F" w:rsidRDefault="00142634" w:rsidP="00E224E8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51F51A1" w14:textId="77777777" w:rsidR="00140627" w:rsidRPr="00FE478F" w:rsidRDefault="00140627" w:rsidP="00140627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8B666E" w14:textId="77777777" w:rsidR="00140627" w:rsidRPr="00FE478F" w:rsidRDefault="00140627" w:rsidP="00CB3F1B">
            <w:pPr>
              <w:tabs>
                <w:tab w:val="decimal" w:pos="604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E554BD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3F0BB24" w14:textId="647C3C5E" w:rsidR="00140627" w:rsidRPr="007B1299" w:rsidRDefault="004A0B2A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299">
              <w:rPr>
                <w:rFonts w:asciiTheme="majorBidi" w:hAnsiTheme="majorBidi" w:cstheme="majorBidi"/>
                <w:sz w:val="30"/>
                <w:szCs w:val="30"/>
              </w:rPr>
              <w:t>1,067,189</w:t>
            </w:r>
          </w:p>
        </w:tc>
        <w:tc>
          <w:tcPr>
            <w:tcW w:w="148" w:type="pct"/>
          </w:tcPr>
          <w:p w14:paraId="15481DC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AAC5DDA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938,654</w:t>
            </w:r>
          </w:p>
        </w:tc>
      </w:tr>
      <w:tr w:rsidR="000A333C" w:rsidRPr="00FE478F" w14:paraId="7CC42C19" w14:textId="77777777" w:rsidTr="000A333C">
        <w:tc>
          <w:tcPr>
            <w:tcW w:w="2134" w:type="pct"/>
          </w:tcPr>
          <w:p w14:paraId="3C0F5D99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4867838" w14:textId="68E94F7B" w:rsidR="00140627" w:rsidRPr="00E224E8" w:rsidRDefault="00141A39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E224E8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 w:rsidR="00142634" w:rsidRPr="00E22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224E8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8" w:type="pct"/>
          </w:tcPr>
          <w:p w14:paraId="25BEDAA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5D812FD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1,011,221</w:t>
            </w:r>
          </w:p>
        </w:tc>
        <w:tc>
          <w:tcPr>
            <w:tcW w:w="148" w:type="pct"/>
          </w:tcPr>
          <w:p w14:paraId="6D5D3C3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CDBEEB0" w14:textId="15008808" w:rsidR="00140627" w:rsidRPr="00FE478F" w:rsidRDefault="004A0B2A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802,955</w:t>
            </w:r>
          </w:p>
        </w:tc>
        <w:tc>
          <w:tcPr>
            <w:tcW w:w="148" w:type="pct"/>
          </w:tcPr>
          <w:p w14:paraId="0C608E3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F3C70E6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1,008,975</w:t>
            </w:r>
          </w:p>
        </w:tc>
      </w:tr>
      <w:tr w:rsidR="000A333C" w:rsidRPr="00FE478F" w14:paraId="4D8FD4B2" w14:textId="77777777" w:rsidTr="000A333C">
        <w:tc>
          <w:tcPr>
            <w:tcW w:w="2134" w:type="pct"/>
          </w:tcPr>
          <w:p w14:paraId="0CDCC7BA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CE6DBCD" w14:textId="6C7A410C" w:rsidR="00140627" w:rsidRPr="00E224E8" w:rsidRDefault="00141A39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142634" w:rsidRPr="00E22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22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8" w:type="pct"/>
          </w:tcPr>
          <w:p w14:paraId="0F8B07E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63BB5793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8" w:type="pct"/>
          </w:tcPr>
          <w:p w14:paraId="251B8BC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D2D6D" w14:textId="761F713F" w:rsidR="00140627" w:rsidRPr="007B1299" w:rsidRDefault="004C05B1" w:rsidP="007B12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1,870,144</w:t>
            </w:r>
          </w:p>
        </w:tc>
        <w:tc>
          <w:tcPr>
            <w:tcW w:w="148" w:type="pct"/>
          </w:tcPr>
          <w:p w14:paraId="56547EE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95F2CA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1,947,629</w:t>
            </w:r>
          </w:p>
        </w:tc>
      </w:tr>
      <w:tr w:rsidR="000A333C" w:rsidRPr="00FE478F" w14:paraId="670D23A3" w14:textId="77777777" w:rsidTr="000A333C">
        <w:tc>
          <w:tcPr>
            <w:tcW w:w="2134" w:type="pct"/>
          </w:tcPr>
          <w:p w14:paraId="21DF9C0A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หัก </w:t>
            </w:r>
            <w:r w:rsidRPr="00FE47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A720147" w14:textId="2033CB04" w:rsidR="00140627" w:rsidRPr="00FE478F" w:rsidRDefault="00142634" w:rsidP="00E224E8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A7CBE0" w14:textId="77777777" w:rsidR="00140627" w:rsidRPr="00FE478F" w:rsidRDefault="00140627" w:rsidP="00140627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A450401" w14:textId="77777777" w:rsidR="00140627" w:rsidRPr="00FE478F" w:rsidRDefault="00140627" w:rsidP="007B1299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B7539B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0F58D1" w14:textId="19D29984" w:rsidR="00140627" w:rsidRPr="00FE478F" w:rsidRDefault="004C05B1" w:rsidP="007B1299">
            <w:pPr>
              <w:tabs>
                <w:tab w:val="decimal" w:pos="88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(41,468)</w:t>
            </w:r>
          </w:p>
        </w:tc>
        <w:tc>
          <w:tcPr>
            <w:tcW w:w="148" w:type="pct"/>
          </w:tcPr>
          <w:p w14:paraId="2FCF3F4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CBAD86A" w14:textId="77777777" w:rsidR="00140627" w:rsidRPr="00FE478F" w:rsidRDefault="00140627" w:rsidP="007B1299">
            <w:pPr>
              <w:tabs>
                <w:tab w:val="decimal" w:pos="848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(46,816)</w:t>
            </w:r>
          </w:p>
        </w:tc>
      </w:tr>
      <w:tr w:rsidR="000A333C" w:rsidRPr="00FE478F" w14:paraId="63EB1E93" w14:textId="77777777" w:rsidTr="000A333C">
        <w:tc>
          <w:tcPr>
            <w:tcW w:w="2134" w:type="pct"/>
          </w:tcPr>
          <w:p w14:paraId="7E1D08D7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AE91E23" w14:textId="68608A22" w:rsidR="00140627" w:rsidRPr="00FE478F" w:rsidRDefault="00141A39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897,149</w:t>
            </w:r>
          </w:p>
        </w:tc>
        <w:tc>
          <w:tcPr>
            <w:tcW w:w="148" w:type="pct"/>
          </w:tcPr>
          <w:p w14:paraId="1C35EC4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BB5FED0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1,011,221</w:t>
            </w:r>
          </w:p>
        </w:tc>
        <w:tc>
          <w:tcPr>
            <w:tcW w:w="148" w:type="pct"/>
          </w:tcPr>
          <w:p w14:paraId="6FFD530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467B2E6" w14:textId="3967DAB2" w:rsidR="00140627" w:rsidRPr="007B1299" w:rsidRDefault="00E556CA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1,828,676</w:t>
            </w:r>
          </w:p>
        </w:tc>
        <w:tc>
          <w:tcPr>
            <w:tcW w:w="148" w:type="pct"/>
          </w:tcPr>
          <w:p w14:paraId="7946FC9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355214C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1,900,813</w:t>
            </w:r>
          </w:p>
        </w:tc>
      </w:tr>
      <w:tr w:rsidR="000A333C" w:rsidRPr="00FE478F" w14:paraId="19202627" w14:textId="77777777" w:rsidTr="000A333C">
        <w:tc>
          <w:tcPr>
            <w:tcW w:w="2134" w:type="pct"/>
          </w:tcPr>
          <w:p w14:paraId="134416B9" w14:textId="3C9059F0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3628750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91E3B6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7D99831" w14:textId="77777777" w:rsidR="00140627" w:rsidRPr="00FE478F" w:rsidRDefault="00140627" w:rsidP="00140627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B0450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4253E97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8314E1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68E38A8" w14:textId="77777777" w:rsidR="00140627" w:rsidRPr="00FE478F" w:rsidRDefault="00140627" w:rsidP="00140627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33C" w:rsidRPr="00FE478F" w14:paraId="63D42C9D" w14:textId="77777777" w:rsidTr="000A333C">
        <w:tc>
          <w:tcPr>
            <w:tcW w:w="2134" w:type="pct"/>
          </w:tcPr>
          <w:p w14:paraId="21E7C5EC" w14:textId="0672803B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50" w:type="pct"/>
          </w:tcPr>
          <w:p w14:paraId="53A0C19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302D1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83F1776" w14:textId="77777777" w:rsidR="00140627" w:rsidRPr="00FE478F" w:rsidRDefault="00140627" w:rsidP="00140627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73DB9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2BCF66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454ACC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B53403D" w14:textId="77777777" w:rsidR="00140627" w:rsidRPr="00FE478F" w:rsidRDefault="00140627" w:rsidP="00140627">
            <w:pPr>
              <w:tabs>
                <w:tab w:val="decimal" w:pos="837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33C" w:rsidRPr="00FE478F" w14:paraId="75A6190B" w14:textId="77777777" w:rsidTr="000A333C">
        <w:tc>
          <w:tcPr>
            <w:tcW w:w="2134" w:type="pct"/>
          </w:tcPr>
          <w:p w14:paraId="01646496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03738DBC" w14:textId="0E6FE5B0" w:rsidR="00140627" w:rsidRPr="00FE478F" w:rsidRDefault="00306BBF" w:rsidP="00E224E8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112477" w14:textId="77777777" w:rsidR="00140627" w:rsidRPr="00FE478F" w:rsidRDefault="00140627" w:rsidP="00140627">
            <w:pPr>
              <w:pStyle w:val="BodyText"/>
              <w:tabs>
                <w:tab w:val="decimal" w:pos="735"/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3B0ACEC" w14:textId="77777777" w:rsidR="00140627" w:rsidRPr="00FE478F" w:rsidRDefault="00140627" w:rsidP="007B1299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E6C36F" w14:textId="77777777" w:rsidR="00140627" w:rsidRPr="00FE478F" w:rsidRDefault="00140627" w:rsidP="00140627">
            <w:pPr>
              <w:pStyle w:val="BodyText"/>
              <w:tabs>
                <w:tab w:val="decimal" w:pos="579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EE475B5" w14:textId="6DFF11A2" w:rsidR="00140627" w:rsidRPr="007B1299" w:rsidRDefault="006359FB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B1299">
              <w:rPr>
                <w:rFonts w:asciiTheme="majorBidi" w:hAnsiTheme="majorBidi" w:cstheme="majorBidi"/>
                <w:sz w:val="30"/>
                <w:szCs w:val="30"/>
              </w:rPr>
              <w:t>66,448</w:t>
            </w:r>
          </w:p>
        </w:tc>
        <w:tc>
          <w:tcPr>
            <w:tcW w:w="148" w:type="pct"/>
          </w:tcPr>
          <w:p w14:paraId="6D84684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BA28A73" w14:textId="77777777" w:rsidR="00140627" w:rsidRPr="00FE478F" w:rsidRDefault="00140627" w:rsidP="00140627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52,399</w:t>
            </w:r>
          </w:p>
        </w:tc>
      </w:tr>
      <w:tr w:rsidR="000A333C" w:rsidRPr="00FE478F" w14:paraId="60081A4F" w14:textId="77777777" w:rsidTr="000A333C">
        <w:tc>
          <w:tcPr>
            <w:tcW w:w="2134" w:type="pct"/>
          </w:tcPr>
          <w:p w14:paraId="001BAED7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10F1AB0" w14:textId="354A4740" w:rsidR="00140627" w:rsidRPr="00FE478F" w:rsidRDefault="00552587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160,255</w:t>
            </w:r>
          </w:p>
        </w:tc>
        <w:tc>
          <w:tcPr>
            <w:tcW w:w="148" w:type="pct"/>
          </w:tcPr>
          <w:p w14:paraId="7B7FAEB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C5DEC4E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157,052</w:t>
            </w:r>
          </w:p>
        </w:tc>
        <w:tc>
          <w:tcPr>
            <w:tcW w:w="148" w:type="pct"/>
          </w:tcPr>
          <w:p w14:paraId="6A3F6019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C56915A" w14:textId="6D546118" w:rsidR="00140627" w:rsidRPr="00FE478F" w:rsidRDefault="006359FB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012DD3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EBE9287" w14:textId="77777777" w:rsidR="00140627" w:rsidRPr="00FE478F" w:rsidRDefault="00140627" w:rsidP="00140627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8,470</w:t>
            </w:r>
          </w:p>
        </w:tc>
      </w:tr>
      <w:tr w:rsidR="000A333C" w:rsidRPr="00FE478F" w14:paraId="2844BFFA" w14:textId="77777777" w:rsidTr="000A333C">
        <w:tc>
          <w:tcPr>
            <w:tcW w:w="2134" w:type="pct"/>
          </w:tcPr>
          <w:p w14:paraId="31E63DAA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68D86AFD" w14:textId="54748329" w:rsidR="00140627" w:rsidRPr="00FE478F" w:rsidRDefault="00552587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160,255</w:t>
            </w:r>
          </w:p>
        </w:tc>
        <w:tc>
          <w:tcPr>
            <w:tcW w:w="148" w:type="pct"/>
          </w:tcPr>
          <w:p w14:paraId="518D49A5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44F21B3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157,052</w:t>
            </w:r>
          </w:p>
        </w:tc>
        <w:tc>
          <w:tcPr>
            <w:tcW w:w="148" w:type="pct"/>
          </w:tcPr>
          <w:p w14:paraId="5ACC92F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52DE2E4" w14:textId="65EDB3C0" w:rsidR="00140627" w:rsidRPr="00FE478F" w:rsidRDefault="006359FB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66,452</w:t>
            </w:r>
          </w:p>
        </w:tc>
        <w:tc>
          <w:tcPr>
            <w:tcW w:w="148" w:type="pct"/>
          </w:tcPr>
          <w:p w14:paraId="7C663FA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79A41EF6" w14:textId="77777777" w:rsidR="00140627" w:rsidRPr="00FE478F" w:rsidRDefault="00140627" w:rsidP="00140627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60,869</w:t>
            </w:r>
          </w:p>
        </w:tc>
      </w:tr>
      <w:tr w:rsidR="000A333C" w:rsidRPr="00FE478F" w14:paraId="17E69242" w14:textId="77777777" w:rsidTr="000A333C">
        <w:tc>
          <w:tcPr>
            <w:tcW w:w="2134" w:type="pct"/>
          </w:tcPr>
          <w:p w14:paraId="70858FFE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EF1E9A0" w14:textId="469B3272" w:rsidR="00140627" w:rsidRPr="00FE478F" w:rsidRDefault="00552587" w:rsidP="00E224E8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(20,973)</w:t>
            </w:r>
          </w:p>
        </w:tc>
        <w:tc>
          <w:tcPr>
            <w:tcW w:w="148" w:type="pct"/>
          </w:tcPr>
          <w:p w14:paraId="319C7DC3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B916520" w14:textId="77777777" w:rsidR="00140627" w:rsidRPr="00FE478F" w:rsidRDefault="00140627" w:rsidP="007B1299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(21,967)</w:t>
            </w:r>
          </w:p>
        </w:tc>
        <w:tc>
          <w:tcPr>
            <w:tcW w:w="148" w:type="pct"/>
          </w:tcPr>
          <w:p w14:paraId="73E15AC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7659D67" w14:textId="7AD742B6" w:rsidR="00140627" w:rsidRPr="00FE478F" w:rsidRDefault="00EB5481" w:rsidP="007B1299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="002B0463" w:rsidRPr="00FE478F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05448F8" w14:textId="77777777" w:rsidR="00140627" w:rsidRPr="00FE478F" w:rsidRDefault="00140627" w:rsidP="00EB5481">
            <w:pPr>
              <w:tabs>
                <w:tab w:val="decimal" w:pos="837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C800FAF" w14:textId="77777777" w:rsidR="00140627" w:rsidRPr="00FE478F" w:rsidRDefault="00140627" w:rsidP="007B1299">
            <w:pPr>
              <w:tabs>
                <w:tab w:val="decimal" w:pos="848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(14,640)</w:t>
            </w:r>
          </w:p>
        </w:tc>
      </w:tr>
      <w:tr w:rsidR="000A333C" w:rsidRPr="00FE478F" w14:paraId="50DF72BB" w14:textId="77777777" w:rsidTr="000A333C">
        <w:tc>
          <w:tcPr>
            <w:tcW w:w="2134" w:type="pct"/>
          </w:tcPr>
          <w:p w14:paraId="03859C23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7C399FF" w14:textId="3D02B27A" w:rsidR="00140627" w:rsidRPr="00FE478F" w:rsidRDefault="00552587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139,282</w:t>
            </w:r>
          </w:p>
        </w:tc>
        <w:tc>
          <w:tcPr>
            <w:tcW w:w="148" w:type="pct"/>
          </w:tcPr>
          <w:p w14:paraId="65F796B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65DC478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135,085</w:t>
            </w:r>
          </w:p>
        </w:tc>
        <w:tc>
          <w:tcPr>
            <w:tcW w:w="148" w:type="pct"/>
          </w:tcPr>
          <w:p w14:paraId="36470F3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F1F0F09" w14:textId="0780BDE8" w:rsidR="00140627" w:rsidRPr="00FE478F" w:rsidRDefault="00EB5481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52,161</w:t>
            </w:r>
          </w:p>
        </w:tc>
        <w:tc>
          <w:tcPr>
            <w:tcW w:w="148" w:type="pct"/>
          </w:tcPr>
          <w:p w14:paraId="4590C19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5D604261" w14:textId="77777777" w:rsidR="00140627" w:rsidRPr="00FE478F" w:rsidRDefault="00140627" w:rsidP="00140627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46,229</w:t>
            </w:r>
          </w:p>
        </w:tc>
      </w:tr>
      <w:tr w:rsidR="000A333C" w:rsidRPr="00FE478F" w14:paraId="237686C0" w14:textId="77777777" w:rsidTr="000A333C">
        <w:tc>
          <w:tcPr>
            <w:tcW w:w="2134" w:type="pct"/>
          </w:tcPr>
          <w:p w14:paraId="3CA6AC8F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136CBE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E38601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3CB14A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0E4B47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20EB487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47C8E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5F357A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333C" w:rsidRPr="00FE478F" w14:paraId="77F52AC8" w14:textId="77777777" w:rsidTr="000A333C">
        <w:tc>
          <w:tcPr>
            <w:tcW w:w="2134" w:type="pct"/>
          </w:tcPr>
          <w:p w14:paraId="5E71EED0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50" w:type="pct"/>
          </w:tcPr>
          <w:p w14:paraId="53E38FE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C158CA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41C1D1C9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99F42C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43901E5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A0A73B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E066FA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333C" w:rsidRPr="00FE478F" w14:paraId="2B440CDC" w14:textId="77777777" w:rsidTr="000A333C">
        <w:tc>
          <w:tcPr>
            <w:tcW w:w="2134" w:type="pct"/>
          </w:tcPr>
          <w:p w14:paraId="13773CCF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double" w:sz="4" w:space="0" w:color="auto"/>
            </w:tcBorders>
            <w:vAlign w:val="bottom"/>
          </w:tcPr>
          <w:p w14:paraId="6064984E" w14:textId="48E1D129" w:rsidR="00140627" w:rsidRPr="00FE478F" w:rsidRDefault="00681329" w:rsidP="00E224E8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33D0A4" w14:textId="77777777" w:rsidR="00140627" w:rsidRPr="00FE478F" w:rsidRDefault="00140627" w:rsidP="00140627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14:paraId="74D7D10F" w14:textId="77777777" w:rsidR="00140627" w:rsidRPr="00FE478F" w:rsidRDefault="00140627" w:rsidP="00E224E8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67C101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3082A5C4" w14:textId="023AF7FE" w:rsidR="00140627" w:rsidRPr="00FE478F" w:rsidRDefault="006F266D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1E0E65" w14:textId="77777777" w:rsidR="00140627" w:rsidRPr="00FE478F" w:rsidRDefault="00140627" w:rsidP="00140627">
            <w:pPr>
              <w:pStyle w:val="BodyText"/>
              <w:tabs>
                <w:tab w:val="decimal" w:pos="800"/>
                <w:tab w:val="decimal" w:pos="880"/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5F1B0963" w14:textId="77777777" w:rsidR="00140627" w:rsidRPr="00FE478F" w:rsidRDefault="00140627" w:rsidP="00140627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312,134</w:t>
            </w:r>
          </w:p>
        </w:tc>
      </w:tr>
      <w:tr w:rsidR="000A333C" w:rsidRPr="00FE478F" w14:paraId="5A2C5528" w14:textId="77777777" w:rsidTr="000A333C">
        <w:tc>
          <w:tcPr>
            <w:tcW w:w="2134" w:type="pct"/>
          </w:tcPr>
          <w:p w14:paraId="6CAE0AFE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0" w:type="pct"/>
            <w:vAlign w:val="bottom"/>
          </w:tcPr>
          <w:p w14:paraId="6BE89F84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563C84DC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vAlign w:val="bottom"/>
          </w:tcPr>
          <w:p w14:paraId="6AC1DA24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29DA785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3D474C3D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7344A78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</w:tcPr>
          <w:p w14:paraId="2BDD0C4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A333C" w:rsidRPr="00FE478F" w14:paraId="51CB6068" w14:textId="77777777" w:rsidTr="000A333C">
        <w:tc>
          <w:tcPr>
            <w:tcW w:w="2134" w:type="pct"/>
          </w:tcPr>
          <w:p w14:paraId="71CBD22B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50" w:type="pct"/>
          </w:tcPr>
          <w:p w14:paraId="334AB86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02559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5A57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D8BF49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2F283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59D0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A058BA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33C" w:rsidRPr="00FE478F" w14:paraId="11734957" w14:textId="77777777" w:rsidTr="000A333C">
        <w:tc>
          <w:tcPr>
            <w:tcW w:w="2134" w:type="pct"/>
          </w:tcPr>
          <w:p w14:paraId="023E4E5A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2B507AA2" w14:textId="1904A13D" w:rsidR="00140627" w:rsidRPr="00FE478F" w:rsidRDefault="00681329" w:rsidP="00E224E8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7D6B93" w14:textId="77777777" w:rsidR="00140627" w:rsidRPr="00FE478F" w:rsidRDefault="00140627" w:rsidP="00140627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B94C542" w14:textId="77777777" w:rsidR="00140627" w:rsidRPr="00FE478F" w:rsidRDefault="00140627" w:rsidP="00E224E8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60738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03CFA4E" w14:textId="52D80041" w:rsidR="00140627" w:rsidRPr="007B1299" w:rsidRDefault="001920FC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B1299">
              <w:rPr>
                <w:rFonts w:asciiTheme="majorBidi" w:hAnsiTheme="majorBidi" w:cstheme="majorBidi"/>
                <w:sz w:val="30"/>
                <w:szCs w:val="30"/>
              </w:rPr>
              <w:t>675,017</w:t>
            </w:r>
          </w:p>
        </w:tc>
        <w:tc>
          <w:tcPr>
            <w:tcW w:w="148" w:type="pct"/>
          </w:tcPr>
          <w:p w14:paraId="5E5B4A4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F3CFAED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620,066</w:t>
            </w:r>
          </w:p>
        </w:tc>
      </w:tr>
      <w:tr w:rsidR="000A333C" w:rsidRPr="00FE478F" w14:paraId="3B391DD4" w14:textId="77777777" w:rsidTr="000A333C">
        <w:trPr>
          <w:trHeight w:val="257"/>
        </w:trPr>
        <w:tc>
          <w:tcPr>
            <w:tcW w:w="2134" w:type="pct"/>
          </w:tcPr>
          <w:p w14:paraId="0ED1502C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EFD58FE" w14:textId="78595BAE" w:rsidR="00140627" w:rsidRPr="00FE478F" w:rsidRDefault="00681329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60,561</w:t>
            </w:r>
          </w:p>
        </w:tc>
        <w:tc>
          <w:tcPr>
            <w:tcW w:w="148" w:type="pct"/>
          </w:tcPr>
          <w:p w14:paraId="284BB3C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B3DD421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63,430</w:t>
            </w:r>
          </w:p>
        </w:tc>
        <w:tc>
          <w:tcPr>
            <w:tcW w:w="148" w:type="pct"/>
          </w:tcPr>
          <w:p w14:paraId="0DFFDE3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BFCB0EF" w14:textId="438E9A00" w:rsidR="00140627" w:rsidRPr="00FE478F" w:rsidRDefault="001920FC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1C8935" w14:textId="77777777" w:rsidR="00140627" w:rsidRPr="00FE478F" w:rsidRDefault="00140627" w:rsidP="00140627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19C87B91" w14:textId="77777777" w:rsidR="00140627" w:rsidRPr="00FE478F" w:rsidRDefault="00140627" w:rsidP="007B1299">
            <w:pPr>
              <w:tabs>
                <w:tab w:val="decimal" w:pos="42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33C" w:rsidRPr="00FE478F" w14:paraId="11F7E900" w14:textId="77777777" w:rsidTr="000A333C">
        <w:tc>
          <w:tcPr>
            <w:tcW w:w="2134" w:type="pct"/>
          </w:tcPr>
          <w:p w14:paraId="193A11AE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63C4F482" w14:textId="630CB479" w:rsidR="00140627" w:rsidRPr="00FE478F" w:rsidRDefault="00681329" w:rsidP="00E224E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60,561</w:t>
            </w:r>
          </w:p>
        </w:tc>
        <w:tc>
          <w:tcPr>
            <w:tcW w:w="148" w:type="pct"/>
          </w:tcPr>
          <w:p w14:paraId="15E5173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0B75EDD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63,430</w:t>
            </w:r>
          </w:p>
        </w:tc>
        <w:tc>
          <w:tcPr>
            <w:tcW w:w="148" w:type="pct"/>
          </w:tcPr>
          <w:p w14:paraId="65BEF04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9145271" w14:textId="364458DE" w:rsidR="00140627" w:rsidRPr="00FE478F" w:rsidRDefault="00014340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675,017</w:t>
            </w:r>
          </w:p>
        </w:tc>
        <w:tc>
          <w:tcPr>
            <w:tcW w:w="148" w:type="pct"/>
          </w:tcPr>
          <w:p w14:paraId="4BABAEE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4621623" w14:textId="77777777" w:rsidR="00140627" w:rsidRPr="00FE478F" w:rsidRDefault="00140627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0A333C" w:rsidRPr="00FE478F" w14:paraId="134EC71F" w14:textId="77777777" w:rsidTr="000A333C">
        <w:tc>
          <w:tcPr>
            <w:tcW w:w="2134" w:type="pct"/>
          </w:tcPr>
          <w:p w14:paraId="6EB265E3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CFB9AD8" w14:textId="1609AF06" w:rsidR="00140627" w:rsidRPr="00FE478F" w:rsidRDefault="00681329" w:rsidP="00E224E8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(60,561)</w:t>
            </w:r>
          </w:p>
        </w:tc>
        <w:tc>
          <w:tcPr>
            <w:tcW w:w="148" w:type="pct"/>
            <w:vAlign w:val="bottom"/>
          </w:tcPr>
          <w:p w14:paraId="6B70212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B53A26" w14:textId="77777777" w:rsidR="00140627" w:rsidRPr="00FE478F" w:rsidRDefault="00140627" w:rsidP="007B1299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(63,430)</w:t>
            </w:r>
          </w:p>
        </w:tc>
        <w:tc>
          <w:tcPr>
            <w:tcW w:w="148" w:type="pct"/>
            <w:vAlign w:val="bottom"/>
          </w:tcPr>
          <w:p w14:paraId="0E84A13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12A8E69" w14:textId="28E2583D" w:rsidR="00140627" w:rsidRPr="00FE478F" w:rsidRDefault="006E24C5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28A5FF2E" w14:textId="77777777" w:rsidR="00140627" w:rsidRPr="00FE478F" w:rsidRDefault="00140627" w:rsidP="00140627">
            <w:pPr>
              <w:tabs>
                <w:tab w:val="decimal" w:pos="615"/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033B418F" w14:textId="77777777" w:rsidR="00140627" w:rsidRPr="00FE478F" w:rsidRDefault="00140627" w:rsidP="00B60F9F">
            <w:pPr>
              <w:tabs>
                <w:tab w:val="decimal" w:pos="42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33C" w:rsidRPr="00FE478F" w14:paraId="65760E70" w14:textId="77777777" w:rsidTr="000A333C">
        <w:tc>
          <w:tcPr>
            <w:tcW w:w="2134" w:type="pct"/>
          </w:tcPr>
          <w:p w14:paraId="50399E45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D799BC6" w14:textId="01C5B6DB" w:rsidR="00140627" w:rsidRPr="00B60F9F" w:rsidRDefault="00681329" w:rsidP="00502209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59EB8C" w14:textId="77777777" w:rsidR="00140627" w:rsidRPr="00FE478F" w:rsidRDefault="00140627" w:rsidP="00140627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DAE33ED" w14:textId="77777777" w:rsidR="00140627" w:rsidRPr="00E224E8" w:rsidRDefault="00140627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0ACB4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C268918" w14:textId="6BED5E69" w:rsidR="00140627" w:rsidRPr="00FE478F" w:rsidRDefault="006E24C5" w:rsidP="007B1299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 w:rsidR="000174BD"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E1B89"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8" w:type="pct"/>
          </w:tcPr>
          <w:p w14:paraId="3D6606B4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0E1C0EF2" w14:textId="77777777" w:rsidR="00140627" w:rsidRPr="00FE478F" w:rsidRDefault="00140627" w:rsidP="007B1299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620,066</w:t>
            </w:r>
          </w:p>
        </w:tc>
      </w:tr>
      <w:tr w:rsidR="000A333C" w:rsidRPr="00FE478F" w14:paraId="315DDC0E" w14:textId="77777777" w:rsidTr="000A333C">
        <w:tc>
          <w:tcPr>
            <w:tcW w:w="2134" w:type="pct"/>
          </w:tcPr>
          <w:p w14:paraId="7D14C530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0DDAEDC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738A017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067206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5F51DD5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bottom"/>
          </w:tcPr>
          <w:p w14:paraId="62A4291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4ECA42AF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vAlign w:val="bottom"/>
          </w:tcPr>
          <w:p w14:paraId="406D04CC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333C" w:rsidRPr="00FE478F" w14:paraId="0F37428B" w14:textId="77777777" w:rsidTr="000A333C">
        <w:tc>
          <w:tcPr>
            <w:tcW w:w="2134" w:type="pct"/>
          </w:tcPr>
          <w:p w14:paraId="2BB4A0B3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0" w:type="pct"/>
          </w:tcPr>
          <w:p w14:paraId="4B85C81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66593A98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0829D42E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47BD9EF5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bottom"/>
          </w:tcPr>
          <w:p w14:paraId="50880A53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0E00EC85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547E600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333C" w:rsidRPr="00FE478F" w14:paraId="6354C7E7" w14:textId="77777777" w:rsidTr="000A333C">
        <w:tc>
          <w:tcPr>
            <w:tcW w:w="2134" w:type="pct"/>
          </w:tcPr>
          <w:p w14:paraId="7C2C1F7D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0" w:type="pct"/>
          </w:tcPr>
          <w:p w14:paraId="43C1052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5EEEB39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066D1B6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2BFF217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bottom"/>
          </w:tcPr>
          <w:p w14:paraId="38B72962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65BB63F3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60F648D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333C" w:rsidRPr="00FE478F" w14:paraId="690D2DC2" w14:textId="77777777" w:rsidTr="000A333C">
        <w:tc>
          <w:tcPr>
            <w:tcW w:w="2134" w:type="pct"/>
          </w:tcPr>
          <w:p w14:paraId="78CFC5AC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50" w:type="pct"/>
          </w:tcPr>
          <w:p w14:paraId="55DF475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71C128E0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</w:tcPr>
          <w:p w14:paraId="1A4A09C5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5658FBA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bottom"/>
          </w:tcPr>
          <w:p w14:paraId="44479F2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0AB140B6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4D0C39AB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333C" w:rsidRPr="00FE478F" w14:paraId="12C58B31" w14:textId="77777777" w:rsidTr="000A333C">
        <w:tc>
          <w:tcPr>
            <w:tcW w:w="2134" w:type="pct"/>
          </w:tcPr>
          <w:p w14:paraId="39A1671C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7FFD6BC5" w14:textId="61AA650C" w:rsidR="00140627" w:rsidRPr="00FE478F" w:rsidRDefault="00681329" w:rsidP="00B60F9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1C5329" w14:textId="77777777" w:rsidR="00140627" w:rsidRPr="00FE478F" w:rsidRDefault="00140627" w:rsidP="00140627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31AF29A2" w14:textId="77777777" w:rsidR="00140627" w:rsidRPr="00FE478F" w:rsidRDefault="00140627" w:rsidP="00476CB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DCE83F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0C67BCC" w14:textId="383D44CD" w:rsidR="00140627" w:rsidRPr="00FE478F" w:rsidRDefault="00C97A4A" w:rsidP="00B60F9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8822D1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6AC805F" w14:textId="22C592EC" w:rsidR="00140627" w:rsidRPr="00FE478F" w:rsidRDefault="00140627" w:rsidP="00476CB2">
            <w:pPr>
              <w:pStyle w:val="BodyText"/>
              <w:pBdr>
                <w:bottom w:val="double" w:sz="4" w:space="1" w:color="auto"/>
              </w:pBdr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675,722</w:t>
            </w:r>
          </w:p>
        </w:tc>
      </w:tr>
      <w:tr w:rsidR="000A333C" w:rsidRPr="00FE478F" w14:paraId="2D1E20D2" w14:textId="77777777" w:rsidTr="000A333C">
        <w:tc>
          <w:tcPr>
            <w:tcW w:w="2134" w:type="pct"/>
          </w:tcPr>
          <w:p w14:paraId="3B164555" w14:textId="77777777" w:rsidR="00140627" w:rsidRPr="00FE478F" w:rsidRDefault="00140627" w:rsidP="0014062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06EA159" w14:textId="77777777" w:rsidR="00140627" w:rsidRPr="00FE478F" w:rsidRDefault="00140627" w:rsidP="00140627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F30BA83" w14:textId="77777777" w:rsidR="00140627" w:rsidRPr="00FE478F" w:rsidRDefault="00140627" w:rsidP="00140627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5B6FEBA3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FAFA0F5" w14:textId="77777777" w:rsidR="00140627" w:rsidRPr="00FE478F" w:rsidRDefault="00140627" w:rsidP="00140627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FBEC18D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4142374" w14:textId="77777777" w:rsidR="00140627" w:rsidRPr="00FE478F" w:rsidRDefault="00140627" w:rsidP="0014062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3A0DBD3" w14:textId="77777777" w:rsidR="00140627" w:rsidRPr="00FE478F" w:rsidRDefault="00140627" w:rsidP="00140627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55AB489C" w14:textId="77777777" w:rsidTr="000A333C">
        <w:tc>
          <w:tcPr>
            <w:tcW w:w="2134" w:type="pct"/>
          </w:tcPr>
          <w:p w14:paraId="6F704C71" w14:textId="17D4BAEE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38" w:type="pct"/>
            <w:gridSpan w:val="3"/>
          </w:tcPr>
          <w:p w14:paraId="0125F2F9" w14:textId="2C258348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E6EEB0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vAlign w:val="bottom"/>
          </w:tcPr>
          <w:p w14:paraId="2E5D8B07" w14:textId="65B90A81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7E4" w:rsidRPr="00FE478F" w14:paraId="216BA1CA" w14:textId="77777777" w:rsidTr="000A333C">
        <w:tc>
          <w:tcPr>
            <w:tcW w:w="2134" w:type="pct"/>
          </w:tcPr>
          <w:p w14:paraId="58DE70D6" w14:textId="57140969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0" w:type="pct"/>
          </w:tcPr>
          <w:p w14:paraId="689BACF6" w14:textId="478C71EE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374756CC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46D9AC7F" w14:textId="71FB9FFC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27BB5C8E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9DA73F3" w14:textId="5D356F4C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2C9F0C3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6CA56DA1" w14:textId="7C849CAE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37E4" w:rsidRPr="00FE478F" w14:paraId="4E3B74A7" w14:textId="77777777" w:rsidTr="00D137E4">
        <w:tc>
          <w:tcPr>
            <w:tcW w:w="2134" w:type="pct"/>
          </w:tcPr>
          <w:p w14:paraId="2FF10B17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  <w:vAlign w:val="bottom"/>
          </w:tcPr>
          <w:p w14:paraId="161211A4" w14:textId="4FB71E69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7E4" w:rsidRPr="00FE478F" w14:paraId="5B0834EF" w14:textId="77777777" w:rsidTr="000A333C">
        <w:tc>
          <w:tcPr>
            <w:tcW w:w="2134" w:type="pct"/>
          </w:tcPr>
          <w:p w14:paraId="71A33EB9" w14:textId="259B09DA" w:rsidR="00D137E4" w:rsidRPr="00FE478F" w:rsidRDefault="004B35DE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0" w:type="pct"/>
            <w:vAlign w:val="bottom"/>
          </w:tcPr>
          <w:p w14:paraId="1EAA3260" w14:textId="752F231B" w:rsidR="00D137E4" w:rsidRPr="00FE478F" w:rsidRDefault="00B0330E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25B4766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02CEC237" w14:textId="31B660E6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FD6743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246F576B" w14:textId="244A816D" w:rsidR="00D137E4" w:rsidRPr="00FE478F" w:rsidRDefault="002E1C71" w:rsidP="006B1734">
            <w:pPr>
              <w:tabs>
                <w:tab w:val="decimal" w:pos="96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53CA" w:rsidRPr="00FE47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402D" w:rsidRPr="006B1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53CA" w:rsidRPr="006B1734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E796D26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35D3D5E" w14:textId="4DA2AA63" w:rsidR="00D137E4" w:rsidRPr="006B1734" w:rsidRDefault="004F12B7" w:rsidP="006B173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1734">
              <w:rPr>
                <w:rFonts w:asciiTheme="majorBidi" w:hAnsiTheme="majorBidi" w:cstheme="majorBidi"/>
                <w:sz w:val="30"/>
                <w:szCs w:val="30"/>
              </w:rPr>
              <w:t>44,687</w:t>
            </w:r>
          </w:p>
        </w:tc>
      </w:tr>
      <w:tr w:rsidR="00D137E4" w:rsidRPr="00FE478F" w14:paraId="5AFE0587" w14:textId="77777777" w:rsidTr="000A333C">
        <w:tc>
          <w:tcPr>
            <w:tcW w:w="2134" w:type="pct"/>
          </w:tcPr>
          <w:p w14:paraId="17970BB3" w14:textId="635589F5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50" w:type="pct"/>
          </w:tcPr>
          <w:p w14:paraId="18A88EB9" w14:textId="6A3F1DD0" w:rsidR="00D137E4" w:rsidRPr="00FE478F" w:rsidRDefault="00F04D38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57807A2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38C97CB6" w14:textId="38A7E75D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4C22810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4787AE67" w14:textId="04539308" w:rsidR="00D137E4" w:rsidRPr="00FE478F" w:rsidRDefault="009B4769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3A6EEC" w14:textId="77777777" w:rsidR="00D137E4" w:rsidRPr="00FE478F" w:rsidRDefault="00D137E4" w:rsidP="005C3A1C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BBE34D7" w14:textId="33641C14" w:rsidR="00D137E4" w:rsidRPr="006B1734" w:rsidRDefault="00AF7430" w:rsidP="006B173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6,917</w:t>
            </w:r>
          </w:p>
        </w:tc>
      </w:tr>
      <w:tr w:rsidR="00D137E4" w:rsidRPr="00FE478F" w14:paraId="506B4957" w14:textId="77777777" w:rsidTr="000A333C">
        <w:tc>
          <w:tcPr>
            <w:tcW w:w="2134" w:type="pct"/>
          </w:tcPr>
          <w:p w14:paraId="17E38D55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0FB1BE56" w14:textId="4A254290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DFB585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14385B6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66D5B26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C4EBE50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7C00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CBFAD62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04473ACC" w14:textId="77777777" w:rsidTr="000A333C">
        <w:tc>
          <w:tcPr>
            <w:tcW w:w="2134" w:type="pct"/>
          </w:tcPr>
          <w:p w14:paraId="3EE9660C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pct"/>
            <w:gridSpan w:val="3"/>
          </w:tcPr>
          <w:p w14:paraId="6EC14F56" w14:textId="73A75F0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90D85F7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11A1B91D" w14:textId="7B7C81CD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7E4" w:rsidRPr="00FE478F" w14:paraId="2BA08FAF" w14:textId="77777777" w:rsidTr="000A333C">
        <w:tc>
          <w:tcPr>
            <w:tcW w:w="2134" w:type="pct"/>
          </w:tcPr>
          <w:p w14:paraId="3BA74C7F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1C2E7A4F" w14:textId="392FC067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E16D7D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0D62C386" w14:textId="0D7F8584" w:rsidR="00D137E4" w:rsidRPr="00FE478F" w:rsidRDefault="00D137E4" w:rsidP="00D137E4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0F3A78D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3E6F84B8" w14:textId="51B33088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7435F09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EA1AE17" w14:textId="3FF2A552" w:rsidR="00D137E4" w:rsidRPr="00FE478F" w:rsidRDefault="00D137E4" w:rsidP="00D137E4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137E4" w:rsidRPr="00FE478F" w14:paraId="5EFD5CAA" w14:textId="77777777" w:rsidTr="000A333C">
        <w:tc>
          <w:tcPr>
            <w:tcW w:w="2134" w:type="pct"/>
          </w:tcPr>
          <w:p w14:paraId="49B4F28F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3DCA2474" w14:textId="3DC4ABE0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EE53B1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0B1825F1" w14:textId="2790F9BB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38744074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ED97AEE" w14:textId="7543F0B2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84DDFAA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E8A697B" w14:textId="2290B179" w:rsidR="00D137E4" w:rsidRPr="00FE478F" w:rsidRDefault="00D137E4" w:rsidP="00D137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37E4" w:rsidRPr="00FE478F" w14:paraId="432AB371" w14:textId="77777777" w:rsidTr="000A333C">
        <w:tc>
          <w:tcPr>
            <w:tcW w:w="2134" w:type="pct"/>
          </w:tcPr>
          <w:p w14:paraId="45388A34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</w:tcPr>
          <w:p w14:paraId="3CEBF534" w14:textId="3CD7FB3F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7E4" w:rsidRPr="00FE478F" w14:paraId="18DB42DB" w14:textId="77777777" w:rsidTr="000A333C">
        <w:tc>
          <w:tcPr>
            <w:tcW w:w="2134" w:type="pct"/>
          </w:tcPr>
          <w:p w14:paraId="79042152" w14:textId="67CCC949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0" w:type="pct"/>
          </w:tcPr>
          <w:p w14:paraId="2E7F37C8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8BCA32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D8D880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F67565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902AE29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E02825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5070F7B2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7E4" w:rsidRPr="00FE478F" w14:paraId="76C8AB94" w14:textId="77777777" w:rsidTr="000A333C">
        <w:tc>
          <w:tcPr>
            <w:tcW w:w="2134" w:type="pct"/>
          </w:tcPr>
          <w:p w14:paraId="5911E5EF" w14:textId="3652D248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vAlign w:val="bottom"/>
          </w:tcPr>
          <w:p w14:paraId="1EAEE16F" w14:textId="60F35D91" w:rsidR="00D137E4" w:rsidRPr="00FE478F" w:rsidRDefault="00681329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0B3079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64F60EE" w14:textId="6E4E69D7" w:rsidR="00D137E4" w:rsidRPr="00FE478F" w:rsidRDefault="00D137E4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467589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17D1E6" w14:textId="2C8EA35E" w:rsidR="00D137E4" w:rsidRPr="00FE478F" w:rsidRDefault="00417855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694,574</w:t>
            </w:r>
          </w:p>
        </w:tc>
        <w:tc>
          <w:tcPr>
            <w:tcW w:w="148" w:type="pct"/>
          </w:tcPr>
          <w:p w14:paraId="6CDC492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F067BD" w14:textId="075E6C47" w:rsidR="00D137E4" w:rsidRPr="00FE478F" w:rsidRDefault="00D137E4" w:rsidP="00D137E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699,258</w:t>
            </w:r>
          </w:p>
        </w:tc>
      </w:tr>
      <w:tr w:rsidR="00D137E4" w:rsidRPr="00FE478F" w14:paraId="66DF7D78" w14:textId="77777777" w:rsidTr="000A333C">
        <w:tc>
          <w:tcPr>
            <w:tcW w:w="2134" w:type="pct"/>
          </w:tcPr>
          <w:p w14:paraId="06DB0E3F" w14:textId="4C6C8E66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CBE465A" w14:textId="5F4B954C" w:rsidR="00D137E4" w:rsidRPr="00FE478F" w:rsidRDefault="00681329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1,219,669</w:t>
            </w:r>
          </w:p>
        </w:tc>
        <w:tc>
          <w:tcPr>
            <w:tcW w:w="148" w:type="pct"/>
          </w:tcPr>
          <w:p w14:paraId="4A9DBEC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0AC3767" w14:textId="39683C28" w:rsidR="00D137E4" w:rsidRPr="00FE478F" w:rsidRDefault="00D137E4" w:rsidP="006B173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1,190,281</w:t>
            </w:r>
          </w:p>
        </w:tc>
        <w:tc>
          <w:tcPr>
            <w:tcW w:w="148" w:type="pct"/>
          </w:tcPr>
          <w:p w14:paraId="09D627DD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7C3FAA9" w14:textId="73BC58C9" w:rsidR="00D137E4" w:rsidRPr="00FE478F" w:rsidRDefault="00DF139D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90,046</w:t>
            </w:r>
          </w:p>
        </w:tc>
        <w:tc>
          <w:tcPr>
            <w:tcW w:w="148" w:type="pct"/>
          </w:tcPr>
          <w:p w14:paraId="34741A22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51B6430" w14:textId="08829E0D" w:rsidR="00D137E4" w:rsidRPr="00FE478F" w:rsidRDefault="00D137E4" w:rsidP="00D137E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</w:tr>
      <w:tr w:rsidR="00D137E4" w:rsidRPr="00FE478F" w14:paraId="362490C6" w14:textId="77777777" w:rsidTr="000A333C">
        <w:tc>
          <w:tcPr>
            <w:tcW w:w="2134" w:type="pct"/>
          </w:tcPr>
          <w:p w14:paraId="219F4212" w14:textId="15F5FB1E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5B68148" w14:textId="1BD60716" w:rsidR="00D137E4" w:rsidRPr="00FE478F" w:rsidRDefault="00681329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1,219,669</w:t>
            </w:r>
          </w:p>
        </w:tc>
        <w:tc>
          <w:tcPr>
            <w:tcW w:w="148" w:type="pct"/>
          </w:tcPr>
          <w:p w14:paraId="758A91B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0048B9E" w14:textId="1D5C78D9" w:rsidR="00D137E4" w:rsidRPr="00FE478F" w:rsidRDefault="00D137E4" w:rsidP="00AE631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1,190,281</w:t>
            </w:r>
          </w:p>
        </w:tc>
        <w:tc>
          <w:tcPr>
            <w:tcW w:w="148" w:type="pct"/>
          </w:tcPr>
          <w:p w14:paraId="296D1586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8DF8973" w14:textId="5778B83D" w:rsidR="00D137E4" w:rsidRPr="00FE478F" w:rsidRDefault="00DF139D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784,620</w:t>
            </w:r>
          </w:p>
        </w:tc>
        <w:tc>
          <w:tcPr>
            <w:tcW w:w="148" w:type="pct"/>
          </w:tcPr>
          <w:p w14:paraId="12A8DD77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7344EC27" w14:textId="0DBCF935" w:rsidR="00D137E4" w:rsidRPr="00FE478F" w:rsidRDefault="00D137E4" w:rsidP="00D137E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701,742</w:t>
            </w:r>
          </w:p>
        </w:tc>
      </w:tr>
      <w:tr w:rsidR="00D137E4" w:rsidRPr="00FE478F" w14:paraId="4BA88BC2" w14:textId="77777777" w:rsidTr="000A333C">
        <w:tc>
          <w:tcPr>
            <w:tcW w:w="2134" w:type="pct"/>
          </w:tcPr>
          <w:p w14:paraId="0F49EE2F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243432A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745DAE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503A9142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E381E4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FFAFDC4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E61E73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092AD7E1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7E4" w:rsidRPr="00FE478F" w14:paraId="202F6B37" w14:textId="77777777" w:rsidTr="000A333C">
        <w:tc>
          <w:tcPr>
            <w:tcW w:w="2134" w:type="pct"/>
          </w:tcPr>
          <w:p w14:paraId="6D3D6526" w14:textId="25B11DA1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50" w:type="pct"/>
          </w:tcPr>
          <w:p w14:paraId="675E628E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F7D640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E327FA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814351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B003551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0A674B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642951AE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7E4" w:rsidRPr="00FE478F" w14:paraId="2A52E48C" w14:textId="77777777" w:rsidTr="000A333C">
        <w:tc>
          <w:tcPr>
            <w:tcW w:w="2134" w:type="pct"/>
          </w:tcPr>
          <w:p w14:paraId="77BD00F0" w14:textId="16CA65E2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vAlign w:val="bottom"/>
          </w:tcPr>
          <w:p w14:paraId="28D9E93B" w14:textId="2875ECB4" w:rsidR="00D137E4" w:rsidRPr="00FE478F" w:rsidRDefault="00681329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D54198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24230CB" w14:textId="135E1ECD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56CE02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D2A2314" w14:textId="363B7510" w:rsidR="00D137E4" w:rsidRPr="00FE478F" w:rsidRDefault="000504DA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1,250,474</w:t>
            </w:r>
          </w:p>
        </w:tc>
        <w:tc>
          <w:tcPr>
            <w:tcW w:w="148" w:type="pct"/>
          </w:tcPr>
          <w:p w14:paraId="649095F2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9D56365" w14:textId="7E15B242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1,246,935</w:t>
            </w:r>
          </w:p>
        </w:tc>
      </w:tr>
      <w:tr w:rsidR="00D137E4" w:rsidRPr="00FE478F" w14:paraId="245D7985" w14:textId="77777777" w:rsidTr="000A333C">
        <w:tc>
          <w:tcPr>
            <w:tcW w:w="2134" w:type="pct"/>
          </w:tcPr>
          <w:p w14:paraId="6D6C1A65" w14:textId="2164838B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vAlign w:val="bottom"/>
          </w:tcPr>
          <w:p w14:paraId="673D7FFD" w14:textId="61483A0F" w:rsidR="00D137E4" w:rsidRPr="00FE478F" w:rsidRDefault="00681329" w:rsidP="00AE6316">
            <w:pPr>
              <w:tabs>
                <w:tab w:val="decimal" w:pos="800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EA05A5" w:rsidRPr="00FE478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3D63EAF2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D391E2E" w14:textId="1A064864" w:rsidR="00D137E4" w:rsidRPr="00FE478F" w:rsidRDefault="00D137E4" w:rsidP="00AE631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8" w:type="pct"/>
          </w:tcPr>
          <w:p w14:paraId="5347A380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E5848B4" w14:textId="4EA26688" w:rsidR="00D137E4" w:rsidRPr="00FE478F" w:rsidRDefault="00067957" w:rsidP="00B60F9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EA0E1D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D2C3796" w14:textId="5B75BE0E" w:rsidR="00D137E4" w:rsidRPr="00FE478F" w:rsidRDefault="00D137E4" w:rsidP="00B60F9F">
            <w:pPr>
              <w:tabs>
                <w:tab w:val="decimal" w:pos="42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37E4" w:rsidRPr="00FE478F" w14:paraId="6B83F8B3" w14:textId="77777777" w:rsidTr="000A333C">
        <w:tc>
          <w:tcPr>
            <w:tcW w:w="2134" w:type="pct"/>
          </w:tcPr>
          <w:p w14:paraId="043FA665" w14:textId="4F091865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50" w:type="pct"/>
          </w:tcPr>
          <w:p w14:paraId="18DF1D94" w14:textId="513E7DA3" w:rsidR="00D137E4" w:rsidRPr="00FE478F" w:rsidRDefault="005955D2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48" w:type="pct"/>
          </w:tcPr>
          <w:p w14:paraId="427E62AC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59C4B43" w14:textId="48FFB209" w:rsidR="00D137E4" w:rsidRPr="00FE478F" w:rsidRDefault="00D137E4" w:rsidP="00AE631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148" w:type="pct"/>
          </w:tcPr>
          <w:p w14:paraId="57FFF698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1A41A56" w14:textId="0F782A00" w:rsidR="00D137E4" w:rsidRPr="00FE478F" w:rsidRDefault="00067957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48" w:type="pct"/>
          </w:tcPr>
          <w:p w14:paraId="5F93050B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3572DB" w14:textId="6ED03A29" w:rsidR="00D137E4" w:rsidRPr="00FE478F" w:rsidRDefault="00D137E4" w:rsidP="00D137E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D137E4" w:rsidRPr="00FE478F" w14:paraId="587ABFA1" w14:textId="77777777" w:rsidTr="000A333C">
        <w:tc>
          <w:tcPr>
            <w:tcW w:w="2134" w:type="pct"/>
          </w:tcPr>
          <w:p w14:paraId="1EF0276A" w14:textId="4554391F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E24C6F9" w14:textId="6BBAE855" w:rsidR="00D137E4" w:rsidRPr="00FE478F" w:rsidRDefault="005955D2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63F24ADF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12F3622" w14:textId="2BBB2F4B" w:rsidR="00D137E4" w:rsidRPr="00FE478F" w:rsidRDefault="00D137E4" w:rsidP="00AE631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8" w:type="pct"/>
          </w:tcPr>
          <w:p w14:paraId="6B3CB07B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24B61BC" w14:textId="583D7E92" w:rsidR="00D137E4" w:rsidRPr="00FE478F" w:rsidRDefault="00067957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70F1374B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0E33BD1" w14:textId="1D6FB07B" w:rsidR="00D137E4" w:rsidRPr="00FE478F" w:rsidRDefault="00D137E4" w:rsidP="00D137E4">
            <w:pPr>
              <w:pStyle w:val="BodyText"/>
              <w:tabs>
                <w:tab w:val="decimal" w:pos="764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D137E4" w:rsidRPr="00FE478F" w14:paraId="0D5A12ED" w14:textId="77777777" w:rsidTr="000A333C">
        <w:tc>
          <w:tcPr>
            <w:tcW w:w="2134" w:type="pct"/>
          </w:tcPr>
          <w:p w14:paraId="1B79C0A6" w14:textId="42B3B65B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28E073C7" w14:textId="650AD9FF" w:rsidR="00D137E4" w:rsidRPr="00FE478F" w:rsidRDefault="00EA05A5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</w:t>
            </w:r>
          </w:p>
        </w:tc>
        <w:tc>
          <w:tcPr>
            <w:tcW w:w="148" w:type="pct"/>
          </w:tcPr>
          <w:p w14:paraId="45C65A1B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57B9C37" w14:textId="35A05E67" w:rsidR="00D137E4" w:rsidRPr="00FE478F" w:rsidRDefault="00D137E4" w:rsidP="00AE6316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148" w:type="pct"/>
          </w:tcPr>
          <w:p w14:paraId="5224E516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C75678A" w14:textId="6BB5F42D" w:rsidR="00D137E4" w:rsidRPr="00FE478F" w:rsidRDefault="00067957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1,251,339</w:t>
            </w:r>
          </w:p>
        </w:tc>
        <w:tc>
          <w:tcPr>
            <w:tcW w:w="148" w:type="pct"/>
          </w:tcPr>
          <w:p w14:paraId="6F11FE35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5238CF" w14:textId="4AB3BAF1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1,248,764</w:t>
            </w:r>
          </w:p>
        </w:tc>
      </w:tr>
      <w:tr w:rsidR="00D137E4" w:rsidRPr="00FE478F" w14:paraId="13AF2BAA" w14:textId="77777777" w:rsidTr="000A333C">
        <w:tc>
          <w:tcPr>
            <w:tcW w:w="2134" w:type="pct"/>
          </w:tcPr>
          <w:p w14:paraId="312557D5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20CB5" w14:textId="77777777" w:rsidR="00205471" w:rsidRPr="00FE478F" w:rsidRDefault="00205471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74349" w14:textId="77777777" w:rsidR="00205471" w:rsidRPr="00FE478F" w:rsidRDefault="00205471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3DAD5283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D434355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587AE241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46B14D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bottom"/>
          </w:tcPr>
          <w:p w14:paraId="1C0CC113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57B12C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vAlign w:val="bottom"/>
          </w:tcPr>
          <w:p w14:paraId="2F34B276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7E4" w:rsidRPr="00FE478F" w14:paraId="7FBA884C" w14:textId="77777777" w:rsidTr="000A333C">
        <w:tc>
          <w:tcPr>
            <w:tcW w:w="2134" w:type="pct"/>
          </w:tcPr>
          <w:p w14:paraId="323A65EC" w14:textId="533A3FFE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650" w:type="pct"/>
          </w:tcPr>
          <w:p w14:paraId="0564CB81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6DFD342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3B831B7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C580FCC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962E88A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7FD166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C90F2AD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7E4" w:rsidRPr="00FE478F" w14:paraId="33383BE0" w14:textId="77777777" w:rsidTr="000A333C">
        <w:tc>
          <w:tcPr>
            <w:tcW w:w="2134" w:type="pct"/>
          </w:tcPr>
          <w:p w14:paraId="5C6D860B" w14:textId="7CB5DECB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double" w:sz="4" w:space="0" w:color="auto"/>
            </w:tcBorders>
            <w:vAlign w:val="bottom"/>
          </w:tcPr>
          <w:p w14:paraId="70BC2896" w14:textId="014AADEB" w:rsidR="00D137E4" w:rsidRPr="00FE478F" w:rsidRDefault="00B1036C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6E0577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14:paraId="00D4938E" w14:textId="3B8D9FFE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62D62A8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462ED073" w14:textId="0A1AA9C2" w:rsidR="00D137E4" w:rsidRPr="00FE478F" w:rsidRDefault="00257FDF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2,668,853</w:t>
            </w:r>
          </w:p>
        </w:tc>
        <w:tc>
          <w:tcPr>
            <w:tcW w:w="148" w:type="pct"/>
          </w:tcPr>
          <w:p w14:paraId="0CFFB61B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48F9D39E" w14:textId="793ACD3C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2,441,930</w:t>
            </w:r>
          </w:p>
        </w:tc>
      </w:tr>
      <w:tr w:rsidR="00D137E4" w:rsidRPr="00FE478F" w14:paraId="5A1C0C91" w14:textId="77777777" w:rsidTr="000A333C">
        <w:tc>
          <w:tcPr>
            <w:tcW w:w="2134" w:type="pct"/>
          </w:tcPr>
          <w:p w14:paraId="7C1756E2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vAlign w:val="bottom"/>
          </w:tcPr>
          <w:p w14:paraId="266D057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76F59A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14:paraId="51B8F334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F56FF10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bottom"/>
          </w:tcPr>
          <w:p w14:paraId="0783D53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8697D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vAlign w:val="bottom"/>
          </w:tcPr>
          <w:p w14:paraId="5D13C291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19535D4B" w14:textId="77777777" w:rsidTr="000A333C">
        <w:tc>
          <w:tcPr>
            <w:tcW w:w="2134" w:type="pct"/>
          </w:tcPr>
          <w:p w14:paraId="12884A50" w14:textId="6F04ABC8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0" w:type="pct"/>
            <w:vAlign w:val="bottom"/>
          </w:tcPr>
          <w:p w14:paraId="11979DB5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89D68A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2F81EEF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3C79682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AE5DCC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54B409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F8B9802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3458F6B4" w14:textId="77777777" w:rsidTr="000A333C">
        <w:tc>
          <w:tcPr>
            <w:tcW w:w="2134" w:type="pct"/>
          </w:tcPr>
          <w:p w14:paraId="7D9DB421" w14:textId="213F083D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26145405" w14:textId="28FEBC5B" w:rsidR="00D137E4" w:rsidRPr="00FE478F" w:rsidRDefault="00B1036C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E80B5F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05092743" w14:textId="3630A701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FE478F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B33F09C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22A25E26" w14:textId="4427BAEA" w:rsidR="00D137E4" w:rsidRPr="00FE478F" w:rsidRDefault="00273BA9" w:rsidP="00583D5C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45,655</w:t>
            </w:r>
          </w:p>
        </w:tc>
        <w:tc>
          <w:tcPr>
            <w:tcW w:w="148" w:type="pct"/>
          </w:tcPr>
          <w:p w14:paraId="4A02AA9A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6357A4C5" w14:textId="6E542FA9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51,678</w:t>
            </w:r>
          </w:p>
        </w:tc>
      </w:tr>
      <w:tr w:rsidR="00D137E4" w:rsidRPr="00FE478F" w14:paraId="391D6259" w14:textId="77777777" w:rsidTr="000A333C">
        <w:tc>
          <w:tcPr>
            <w:tcW w:w="2134" w:type="pct"/>
          </w:tcPr>
          <w:p w14:paraId="51987D44" w14:textId="7777777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620A74F7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360AB6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245BFEF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8E1092A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bottom"/>
          </w:tcPr>
          <w:p w14:paraId="1C298C31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F3F7EA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vAlign w:val="bottom"/>
          </w:tcPr>
          <w:p w14:paraId="2A7A83C2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5B77D822" w14:textId="77777777" w:rsidTr="000A333C">
        <w:tc>
          <w:tcPr>
            <w:tcW w:w="2134" w:type="pct"/>
          </w:tcPr>
          <w:p w14:paraId="252627D4" w14:textId="0A2BCFAD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50" w:type="pct"/>
          </w:tcPr>
          <w:p w14:paraId="43D2BA7F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4962BF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5DED3D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6630B4F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0B5C0D9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7B414EE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293CEF7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19C79790" w14:textId="77777777" w:rsidTr="000A333C">
        <w:tc>
          <w:tcPr>
            <w:tcW w:w="2134" w:type="pct"/>
          </w:tcPr>
          <w:p w14:paraId="2BF37AF7" w14:textId="4DCAC636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36C132B8" w14:textId="4F8CBA70" w:rsidR="00D137E4" w:rsidRPr="00FE478F" w:rsidRDefault="00B1036C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C38BC8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4D64C06" w14:textId="00C90659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FE478F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C2F7041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12F21A93" w14:textId="16BACD4B" w:rsidR="00D137E4" w:rsidRPr="00FE478F" w:rsidRDefault="00695108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6,449</w:t>
            </w:r>
          </w:p>
        </w:tc>
        <w:tc>
          <w:tcPr>
            <w:tcW w:w="148" w:type="pct"/>
          </w:tcPr>
          <w:p w14:paraId="6CF22C47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21998672" w14:textId="545A196E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16,098</w:t>
            </w:r>
          </w:p>
        </w:tc>
      </w:tr>
      <w:tr w:rsidR="00D24972" w:rsidRPr="00FE478F" w14:paraId="215A8DA7" w14:textId="77777777" w:rsidTr="000A333C">
        <w:tc>
          <w:tcPr>
            <w:tcW w:w="2134" w:type="pct"/>
          </w:tcPr>
          <w:p w14:paraId="1EBA0824" w14:textId="77777777" w:rsidR="00D24972" w:rsidRPr="00FE478F" w:rsidRDefault="00D24972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61D71BAD" w14:textId="77777777" w:rsidR="00D24972" w:rsidRPr="00FE478F" w:rsidRDefault="00D24972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44DAA72" w14:textId="77777777" w:rsidR="00D24972" w:rsidRPr="00FE478F" w:rsidRDefault="00D24972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2908ECA" w14:textId="77777777" w:rsidR="00D24972" w:rsidRPr="00FE478F" w:rsidRDefault="00D24972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EC297C6" w14:textId="77777777" w:rsidR="00D24972" w:rsidRPr="00FE478F" w:rsidRDefault="00D24972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A457036" w14:textId="77777777" w:rsidR="00D24972" w:rsidRPr="00FE478F" w:rsidRDefault="00D24972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4EE739A" w14:textId="77777777" w:rsidR="00D24972" w:rsidRPr="00FE478F" w:rsidRDefault="00D24972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AD5A652" w14:textId="77777777" w:rsidR="00D24972" w:rsidRPr="00FE478F" w:rsidRDefault="00D24972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6C8B2E87" w14:textId="77777777" w:rsidTr="000A333C">
        <w:tc>
          <w:tcPr>
            <w:tcW w:w="2134" w:type="pct"/>
          </w:tcPr>
          <w:p w14:paraId="0C54E485" w14:textId="7722DF74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50" w:type="pct"/>
            <w:vAlign w:val="bottom"/>
          </w:tcPr>
          <w:p w14:paraId="2FCF8CB9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85656D8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34E7ACE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4C9FE9C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4399558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0230F50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C0F2855" w14:textId="77777777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37E4" w:rsidRPr="00FE478F" w14:paraId="6B078506" w14:textId="77777777" w:rsidTr="000A333C">
        <w:tc>
          <w:tcPr>
            <w:tcW w:w="2134" w:type="pct"/>
          </w:tcPr>
          <w:p w14:paraId="262A5518" w14:textId="0FE35D2E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410F3B22" w14:textId="64D935B0" w:rsidR="00D137E4" w:rsidRPr="00B60F9F" w:rsidRDefault="00B1036C" w:rsidP="00B60F9F">
            <w:pPr>
              <w:tabs>
                <w:tab w:val="decimal" w:pos="63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5C50C9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93E2CB" w14:textId="4B1CE56C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470734A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903DB8A" w14:textId="26D96538" w:rsidR="00D137E4" w:rsidRPr="00FE478F" w:rsidRDefault="00AB7823" w:rsidP="00AB782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  <w:tc>
          <w:tcPr>
            <w:tcW w:w="148" w:type="pct"/>
          </w:tcPr>
          <w:p w14:paraId="440A0823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6F9BC" w14:textId="6B7C760D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5,110</w:t>
            </w:r>
          </w:p>
        </w:tc>
      </w:tr>
      <w:tr w:rsidR="00D137E4" w:rsidRPr="00FE478F" w14:paraId="07C4EAAB" w14:textId="77777777" w:rsidTr="000A333C">
        <w:tc>
          <w:tcPr>
            <w:tcW w:w="2134" w:type="pct"/>
          </w:tcPr>
          <w:p w14:paraId="5541AC4A" w14:textId="286B65C8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37B811A" w14:textId="7BED7EBF" w:rsidR="00D137E4" w:rsidRPr="00FE478F" w:rsidRDefault="00B1036C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4414A3B4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6D90163" w14:textId="747E7E06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14:paraId="2E171A5E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75B551A" w14:textId="5B38502D" w:rsidR="00D137E4" w:rsidRPr="00FE478F" w:rsidRDefault="00F834A7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5DC8ED4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9602053" w14:textId="5A02302D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137E4" w:rsidRPr="00FE478F" w14:paraId="36C23E49" w14:textId="77777777" w:rsidTr="000A333C">
        <w:tc>
          <w:tcPr>
            <w:tcW w:w="2134" w:type="pct"/>
          </w:tcPr>
          <w:p w14:paraId="5EC25670" w14:textId="5308D9C7" w:rsidR="00D137E4" w:rsidRPr="00FE478F" w:rsidRDefault="00D137E4" w:rsidP="00D137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07AFDD2" w14:textId="61244F1C" w:rsidR="00D137E4" w:rsidRPr="00FE478F" w:rsidRDefault="00B1036C" w:rsidP="00D137E4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69685A25" w14:textId="77777777" w:rsidR="00D137E4" w:rsidRPr="00FE478F" w:rsidRDefault="00D137E4" w:rsidP="00D137E4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3573D1E" w14:textId="727F8FE4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24D09585" w14:textId="77777777" w:rsidR="00D137E4" w:rsidRPr="00FE478F" w:rsidRDefault="00D137E4" w:rsidP="00D137E4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DF30" w14:textId="6395F3A2" w:rsidR="00D137E4" w:rsidRPr="00FE478F" w:rsidRDefault="00AB7823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  <w:tc>
          <w:tcPr>
            <w:tcW w:w="148" w:type="pct"/>
          </w:tcPr>
          <w:p w14:paraId="62F32667" w14:textId="77777777" w:rsidR="00D137E4" w:rsidRPr="00FE478F" w:rsidRDefault="00D137E4" w:rsidP="00D137E4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51521E6" w14:textId="3F164D09" w:rsidR="00D137E4" w:rsidRPr="00FE478F" w:rsidRDefault="00D137E4" w:rsidP="00D137E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</w:tr>
    </w:tbl>
    <w:p w14:paraId="1A66CDB0" w14:textId="77777777" w:rsidR="00D11638" w:rsidRPr="00FE478F" w:rsidRDefault="00D11638">
      <w:pPr>
        <w:rPr>
          <w:sz w:val="18"/>
          <w:szCs w:val="18"/>
        </w:rPr>
      </w:pPr>
    </w:p>
    <w:p w14:paraId="7EA91A76" w14:textId="137952D9" w:rsidR="00BA0CF0" w:rsidRPr="00FE478F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E47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</w:t>
      </w:r>
      <w:r w:rsidR="00036909" w:rsidRPr="00FE47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31971EC6" w14:textId="77777777" w:rsidR="00BA0CF0" w:rsidRPr="00FE478F" w:rsidRDefault="00BA0CF0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0FAEABC5" w14:textId="77777777" w:rsidR="00733B74" w:rsidRPr="00FE478F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</w:rPr>
      </w:pPr>
      <w:r w:rsidRPr="00FE47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3B0052CC" w14:textId="77777777" w:rsidR="00733B74" w:rsidRPr="00FE478F" w:rsidRDefault="00733B74" w:rsidP="00733B7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3B479346" w14:textId="167538B9" w:rsidR="006F20E7" w:rsidRPr="00FE478F" w:rsidRDefault="00733B74" w:rsidP="00A474B0">
      <w:pPr>
        <w:spacing w:line="240" w:lineRule="auto"/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FE478F">
        <w:rPr>
          <w:rFonts w:ascii="Angsana New" w:hAnsi="Angsana New"/>
          <w:sz w:val="30"/>
          <w:szCs w:val="30"/>
          <w:cs/>
        </w:rPr>
        <w:t>บริษัทได้ทำสัญญาการบริหารจัดการระหว่างกันกับบริษัทย่อยหลายแห่ง ภายใต้เงื่อนไขของสัญญา บริษัทตกลง</w:t>
      </w:r>
      <w:r w:rsidRPr="00FE478F">
        <w:rPr>
          <w:rFonts w:ascii="Angsana New" w:hAnsi="Angsana New"/>
          <w:spacing w:val="-2"/>
          <w:sz w:val="30"/>
          <w:szCs w:val="30"/>
          <w:cs/>
        </w:rPr>
        <w:t>ให้บริการแก่บริษัทย่อยในการบริหารจัดการ ในการนี้ บริษัทย่อยตกลงจะจ่ายค่าบริการให้กับบริษัทตามจำนวนเงินที่</w:t>
      </w:r>
      <w:r w:rsidRPr="00FE478F">
        <w:rPr>
          <w:rFonts w:ascii="Angsana New" w:hAnsi="Angsana New"/>
          <w:sz w:val="30"/>
          <w:szCs w:val="30"/>
          <w:cs/>
        </w:rPr>
        <w:t>ระบุไว้ในสัญญา สัญญานี้มีระยะเวลา 1 ปี และจะต่ออายุออกไปอีกคราวละ 1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 3 เดือน ก่อนวันสิ้นสุดสัญญา</w:t>
      </w:r>
    </w:p>
    <w:p w14:paraId="7A04256C" w14:textId="77777777" w:rsidR="006F20E7" w:rsidRPr="00FE478F" w:rsidRDefault="006F20E7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2253B0F9" w14:textId="43E9C3AA" w:rsidR="00D97314" w:rsidRPr="00FE478F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E47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7FB8F73A" w14:textId="77777777" w:rsidR="00D97314" w:rsidRPr="00FE478F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75F163CE" w14:textId="0BFE632F" w:rsidR="00D97314" w:rsidRPr="00FE478F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 w:rsidRPr="00FE478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85544" w:rsidRPr="00FE478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267D4002" w14:textId="77777777" w:rsidR="00D97314" w:rsidRPr="00FE478F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FE478F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2E0D55B5" w14:textId="77777777" w:rsidR="00D97314" w:rsidRPr="00FE478F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18"/>
          <w:szCs w:val="18"/>
          <w:cs/>
        </w:rPr>
      </w:pPr>
    </w:p>
    <w:p w14:paraId="128667D9" w14:textId="2F77470F" w:rsidR="00091B4B" w:rsidRPr="00FE478F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FE478F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FE478F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FE478F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</w:t>
      </w:r>
      <w:r w:rsidRPr="00FE478F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อัตราดอกเบี้ยเงินกู้ของบริษัทจากสถาบันการเงินเฉลี่ย</w:t>
      </w:r>
      <w:r w:rsidRPr="00FE478F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Pr="00FE478F">
        <w:rPr>
          <w:rFonts w:asciiTheme="majorBidi" w:hAnsiTheme="majorBidi" w:hint="cs"/>
          <w:spacing w:val="-4"/>
          <w:sz w:val="30"/>
          <w:szCs w:val="30"/>
          <w:cs/>
        </w:rPr>
        <w:t>ร้อยละ</w:t>
      </w:r>
      <w:r w:rsidR="00690416" w:rsidRPr="00FE478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90416" w:rsidRPr="00FE478F">
        <w:rPr>
          <w:rFonts w:asciiTheme="majorBidi" w:hAnsiTheme="majorBidi"/>
          <w:spacing w:val="-4"/>
          <w:sz w:val="30"/>
          <w:szCs w:val="30"/>
          <w:lang w:val="en-US"/>
        </w:rPr>
        <w:t xml:space="preserve">0.50 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Pr="00FE478F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Pr="00FE478F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</w:t>
      </w:r>
      <w:r w:rsidRPr="00FE478F">
        <w:rPr>
          <w:rFonts w:asciiTheme="majorBidi" w:hAnsiTheme="majorBidi"/>
          <w:sz w:val="30"/>
          <w:szCs w:val="30"/>
          <w:cs/>
        </w:rPr>
        <w:t>พาณิชย์</w:t>
      </w:r>
      <w:r w:rsidRPr="00FE478F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D83B92" w:rsidRPr="00FE478F">
        <w:rPr>
          <w:rFonts w:asciiTheme="majorBidi" w:hAnsiTheme="majorBidi"/>
          <w:sz w:val="30"/>
          <w:szCs w:val="30"/>
        </w:rPr>
        <w:t xml:space="preserve"> </w:t>
      </w:r>
      <w:r w:rsidRPr="00FE478F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FE478F">
        <w:rPr>
          <w:rFonts w:asciiTheme="majorBidi" w:hAnsiTheme="majorBidi" w:cstheme="majorBidi"/>
          <w:sz w:val="30"/>
          <w:szCs w:val="30"/>
        </w:rPr>
        <w:t>“</w:t>
      </w:r>
      <w:r w:rsidRPr="00FE478F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E478F">
        <w:rPr>
          <w:rFonts w:asciiTheme="majorBidi" w:hAnsiTheme="majorBidi"/>
          <w:spacing w:val="-4"/>
          <w:sz w:val="30"/>
          <w:szCs w:val="30"/>
          <w:cs/>
        </w:rPr>
        <w:t>ตามลำดับใน</w:t>
      </w:r>
      <w:r w:rsidR="000C0839" w:rsidRPr="00FE478F">
        <w:rPr>
          <w:rFonts w:asciiTheme="majorBidi" w:hAnsiTheme="majorBidi"/>
          <w:spacing w:val="-4"/>
          <w:sz w:val="30"/>
          <w:szCs w:val="30"/>
          <w:cs/>
        </w:rPr>
        <w:br/>
      </w:r>
      <w:r w:rsidRPr="00FE478F">
        <w:rPr>
          <w:rFonts w:asciiTheme="majorBidi" w:hAnsiTheme="majorBidi"/>
          <w:spacing w:val="-4"/>
          <w:sz w:val="30"/>
          <w:szCs w:val="30"/>
          <w:cs/>
        </w:rPr>
        <w:t>งบฐานะการเงิน</w:t>
      </w:r>
    </w:p>
    <w:p w14:paraId="682F15A9" w14:textId="77777777" w:rsidR="005C30AD" w:rsidRPr="00FE478F" w:rsidRDefault="005C30AD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525F1052" w14:textId="342FDDE5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FE478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สินทรัพย์ที่ถือไว้เพื่อขาย</w:t>
      </w:r>
      <w:r w:rsidR="001F2B7C" w:rsidRPr="00FE478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</w:t>
      </w:r>
    </w:p>
    <w:p w14:paraId="240206D0" w14:textId="77777777" w:rsidR="00D97314" w:rsidRPr="00FE478F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th-TH"/>
        </w:rPr>
      </w:pPr>
    </w:p>
    <w:p w14:paraId="4DD0D960" w14:textId="1758DC87" w:rsidR="00286743" w:rsidRDefault="00980890" w:rsidP="0028674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</w:pPr>
      <w:r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ในปี</w:t>
      </w:r>
      <w:r w:rsidR="001C3FA1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DE7F77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2567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กลุ่มบริษัทได้เข้าลงนามในสัญญาซื้อขายเงินลงทุนใน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EAGLE COMPANY LIMITED (MGE)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และ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MYANMAR GOLDEN GLASS COMPANY LIMITED (MGG) 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รวมเรียกว่า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MGE Group </w:t>
      </w:r>
      <w:r w:rsidR="000F4145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br/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ซึ่งเป็นการร่วมค้าของกลุ่มบริษัท ให้กับ </w:t>
      </w:r>
      <w:r w:rsidR="001F4265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MARLARMYAING PUBLIC COMPANY LIMITED</w:t>
      </w:r>
      <w:r w:rsidR="004A5D6C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4A5D6C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โดยมีมูลค่าการซื้อขายเป็นจำนวนเงิน </w:t>
      </w:r>
      <w:r w:rsidR="002E188A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49,850.0</w:t>
      </w:r>
      <w:r w:rsidR="004A5D6C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2E188A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80</w:t>
      </w:r>
      <w:r w:rsidR="008D38F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</w:t>
      </w:r>
      <w:r w:rsidR="00BF1CFF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.</w:t>
      </w:r>
      <w:r w:rsidR="008D38F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</w:t>
      </w:r>
      <w:r w:rsidR="004A5D6C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806038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โดยชำระเป็นเงินสดจำนวน</w:t>
      </w:r>
      <w:r w:rsidR="00530AB6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37,679.0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60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7.7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และรับโอนภาระค้ำประกันเงินกู้ยืมบางส่วนเป็นจำนวนเงิน</w:t>
      </w:r>
      <w:r w:rsidR="00530AB6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12,171.0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 หรือประมาณ </w:t>
      </w:r>
      <w:r w:rsidR="00530AB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196.</w:t>
      </w:r>
      <w:r w:rsidR="008D38F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0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 </w:t>
      </w:r>
      <w:r w:rsidR="0031161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ซึ่ง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กลุ่มบริษัทได้รับชำระค่าหุ้นบางส่วนแล้วเป็นจำนวนเงิน</w:t>
      </w:r>
      <w:r w:rsidR="00530AB6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30AB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10,000.0</w:t>
      </w:r>
      <w:r w:rsidR="00A976FA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ล้านเมียนมาร์จัต</w:t>
      </w:r>
      <w:r w:rsidR="008002C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หรือประมาณ 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162.0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 xml:space="preserve"> ล้านบาท</w:t>
      </w:r>
      <w:r w:rsidR="00A976FA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BC3618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และ</w:t>
      </w:r>
      <w:r w:rsidR="00806038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กลุ่มบริษัท</w:t>
      </w:r>
      <w:r w:rsidR="00806038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ได้</w:t>
      </w:r>
      <w:r w:rsidR="00806038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จัดประเภทกลุ่มสินทรัพย์ดังกล่าวเป็นสินทรัพย์ที่ถือไว้เพื่อขาย</w:t>
      </w:r>
      <w:r w:rsidR="008002C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เป็นจำนวนเงินรวม 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29</w:t>
      </w:r>
      <w:r w:rsidR="008D38F6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7.0</w:t>
      </w:r>
      <w:r w:rsidR="008002CD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8002C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ล้านบาท</w:t>
      </w:r>
      <w:r w:rsidR="00502209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02209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และในเดือนกันยายน </w:t>
      </w:r>
      <w:r w:rsidR="00502209" w:rsidRPr="00FE478F"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  <w:t>2567</w:t>
      </w:r>
      <w:r w:rsidR="00502209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02209" w:rsidRPr="00FE478F">
        <w:rPr>
          <w:rFonts w:asciiTheme="majorBidi" w:hAnsiTheme="majorBidi"/>
          <w:spacing w:val="-4"/>
          <w:sz w:val="30"/>
          <w:szCs w:val="30"/>
          <w:cs/>
        </w:rPr>
        <w:t>ฝ่ายบริหารของกลุ่มบริษัทได้ประเมินความสามารถในการชำระหนี้</w:t>
      </w:r>
      <w:r w:rsidR="00502209" w:rsidRPr="00FE478F">
        <w:rPr>
          <w:rFonts w:asciiTheme="majorBidi" w:hAnsiTheme="majorBidi" w:hint="cs"/>
          <w:spacing w:val="-4"/>
          <w:sz w:val="30"/>
          <w:szCs w:val="30"/>
          <w:cs/>
        </w:rPr>
        <w:t xml:space="preserve">ของลูกหนี้ </w:t>
      </w:r>
      <w:r w:rsidR="00502209" w:rsidRPr="00FE478F">
        <w:rPr>
          <w:rFonts w:asciiTheme="majorBidi" w:hAnsiTheme="majorBidi"/>
          <w:spacing w:val="-4"/>
          <w:sz w:val="30"/>
          <w:szCs w:val="30"/>
          <w:lang w:val="en-US"/>
        </w:rPr>
        <w:t xml:space="preserve">MGE </w:t>
      </w:r>
      <w:r w:rsidR="00502209" w:rsidRPr="00FE478F">
        <w:rPr>
          <w:rFonts w:asciiTheme="majorBidi" w:hAnsiTheme="majorBidi"/>
          <w:spacing w:val="-4"/>
          <w:sz w:val="30"/>
          <w:szCs w:val="30"/>
          <w:cs/>
        </w:rPr>
        <w:t xml:space="preserve">และพิจารณาบันทึกตัดจำหน่ายหนี้สูญ เป็นจำนวนเงิน </w:t>
      </w:r>
      <w:r w:rsidR="00502209" w:rsidRPr="00FE478F">
        <w:rPr>
          <w:rFonts w:asciiTheme="majorBidi" w:hAnsiTheme="majorBidi"/>
          <w:spacing w:val="-4"/>
          <w:sz w:val="30"/>
          <w:szCs w:val="30"/>
        </w:rPr>
        <w:t xml:space="preserve">1,238.5 </w:t>
      </w:r>
      <w:r w:rsidR="00502209" w:rsidRPr="00FE478F">
        <w:rPr>
          <w:rFonts w:asciiTheme="majorBidi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502209" w:rsidRPr="00FE478F">
        <w:rPr>
          <w:rFonts w:asciiTheme="majorBidi" w:hAnsiTheme="majorBidi"/>
          <w:spacing w:val="-4"/>
          <w:sz w:val="30"/>
          <w:szCs w:val="30"/>
        </w:rPr>
        <w:t>1.4</w:t>
      </w:r>
      <w:r w:rsidR="00502209" w:rsidRPr="00FE478F">
        <w:rPr>
          <w:rFonts w:asciiTheme="majorBidi" w:hAnsiTheme="majorBidi"/>
          <w:spacing w:val="-4"/>
          <w:sz w:val="30"/>
          <w:szCs w:val="30"/>
          <w:cs/>
        </w:rPr>
        <w:t xml:space="preserve"> ล้านบาทในงบการเงินเฉพาะกิจการ</w:t>
      </w:r>
    </w:p>
    <w:p w14:paraId="701F86C1" w14:textId="77777777" w:rsidR="00CB3F1B" w:rsidRDefault="00CB3F1B" w:rsidP="0028674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  <w:lang w:val="en-US"/>
        </w:rPr>
      </w:pPr>
    </w:p>
    <w:p w14:paraId="5A2E8D89" w14:textId="1A8AA1E0" w:rsidR="005C30AD" w:rsidRPr="00FE478F" w:rsidRDefault="00806038" w:rsidP="007048F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  <w:lang w:val="en-US"/>
        </w:rPr>
      </w:pPr>
      <w:r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ต่อมา</w:t>
      </w:r>
      <w:r w:rsidR="00AF527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AF5279" w:rsidRPr="00FE478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590E2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1</w:t>
      </w:r>
      <w:r w:rsidR="00085D31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8</w:t>
      </w:r>
      <w:r w:rsidR="00AF5279" w:rsidRPr="00FE478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90E2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590E2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="00AF5279" w:rsidRPr="00FE478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1D74D5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</w:t>
      </w:r>
      <w:r w:rsidR="00AF5279" w:rsidRPr="00FE478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>ได้รับชำระ</w:t>
      </w:r>
      <w:r w:rsidR="004A41E8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ค่าหุ้น</w:t>
      </w:r>
      <w:r w:rsidR="00C0342E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ส่วนที่เหลือ</w:t>
      </w:r>
      <w:r w:rsidR="00AB029F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เป็นจำนวนเงิน </w:t>
      </w:r>
      <w:r w:rsidR="00CB00B3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27,679</w:t>
      </w:r>
      <w:r w:rsidR="00740DA6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.</w:t>
      </w:r>
      <w:r w:rsidR="0031161D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0</w:t>
      </w:r>
      <w:r w:rsidR="00740DA6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740DA6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ล้านเมียน</w:t>
      </w:r>
      <w:r w:rsidR="00501F8B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มาร์จัต </w:t>
      </w:r>
      <w:r w:rsidR="00DD2154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หรือประมาณ </w:t>
      </w:r>
      <w:r w:rsidR="002243CE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445.</w:t>
      </w:r>
      <w:r w:rsidR="00A76D3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AF5279" w:rsidRPr="00FE478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ล้านบาท</w:t>
      </w:r>
      <w:r w:rsidR="00FE7BA2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35F4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035F49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19</w:t>
      </w:r>
      <w:r w:rsidR="00035F4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 มีนาคม </w:t>
      </w:r>
      <w:r w:rsidR="00035F49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2568 </w:t>
      </w:r>
      <w:r w:rsidR="00771E8F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กลุ่มบริษัทได้</w:t>
      </w:r>
      <w:r w:rsidR="003E2ACD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จดทะเบียน</w:t>
      </w:r>
      <w:r w:rsidR="00D4102E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โอนหุ้นกับหน่วยงานที่เกี่ยวข้อง</w:t>
      </w:r>
      <w:r w:rsidR="00C26B6D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แล้ว</w:t>
      </w:r>
      <w:r w:rsidR="00B15834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เสร็จ</w:t>
      </w:r>
      <w:r w:rsidR="00046F2E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7B51DB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รับรู้</w:t>
      </w:r>
      <w:r w:rsidR="00B27907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</w:t>
      </w:r>
      <w:r w:rsidR="00731DE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จากการขาย</w:t>
      </w:r>
      <w:r w:rsidR="0080180D" w:rsidRPr="00FE478F">
        <w:rPr>
          <w:rFonts w:asciiTheme="majorBidi" w:hAnsiTheme="majorBidi"/>
          <w:color w:val="000000" w:themeColor="text1"/>
          <w:spacing w:val="-4"/>
          <w:sz w:val="30"/>
          <w:szCs w:val="30"/>
          <w:cs/>
          <w:lang w:val="en-US"/>
        </w:rPr>
        <w:t>สินทรัพย์ที่ถือไว้เพื่อขาย</w:t>
      </w:r>
      <w:r w:rsidR="008002C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สุทธิจากผลต่างของอัตราแลกเปลี่ยนจา</w:t>
      </w:r>
      <w:r w:rsidR="003C6018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</w:t>
      </w:r>
      <w:r w:rsidR="008002CD" w:rsidRPr="00FE478F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  <w:lang w:val="en-US"/>
        </w:rPr>
        <w:t>การแปลงค่าหน่วยงานต่างประเทศ และค่าใช้จ่ายที่เกี่ยวข้อง</w:t>
      </w:r>
      <w:r w:rsidR="00731DE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เป็นจำนวนเงิน</w:t>
      </w:r>
      <w:r w:rsidR="00CE3BCA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294.</w:t>
      </w:r>
      <w:r w:rsidR="00A76D3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="00731DE9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EE734F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ล้าน</w:t>
      </w:r>
      <w:r w:rsidR="00731DE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บาท</w:t>
      </w:r>
      <w:r w:rsidR="008002CD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ในรายได้อื่น</w:t>
      </w:r>
      <w:r w:rsidR="00AD7290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ในงบ</w:t>
      </w:r>
      <w:r w:rsidR="00B7074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กำไรขาดทุน</w:t>
      </w:r>
      <w:r w:rsidR="00046F2E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รวม</w:t>
      </w:r>
      <w:r w:rsidR="00BD4A1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สำหรับงวด</w:t>
      </w:r>
      <w:r w:rsidR="000C083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เ</w:t>
      </w:r>
      <w:r w:rsidR="00BD4A1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</w:t>
      </w:r>
      <w:r w:rsidR="000C083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้า</w:t>
      </w:r>
      <w:r w:rsidR="00BD4A1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เดือนสิ้นสุดวันที่ </w:t>
      </w:r>
      <w:r w:rsidR="00BD4A1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30 </w:t>
      </w:r>
      <w:r w:rsidR="000C0839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="00BD4A1C" w:rsidRPr="00FE478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ยน </w:t>
      </w:r>
      <w:r w:rsidR="00BD4A1C"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</w:p>
    <w:p w14:paraId="62420A1B" w14:textId="6FA74A5E" w:rsidR="00806038" w:rsidRPr="00FE478F" w:rsidRDefault="005C30AD" w:rsidP="005C30AD">
      <w:pPr>
        <w:spacing w:line="240" w:lineRule="auto"/>
        <w:rPr>
          <w:rFonts w:asciiTheme="majorBidi" w:hAnsiTheme="majorBidi"/>
          <w:color w:val="000000" w:themeColor="text1"/>
          <w:sz w:val="30"/>
          <w:szCs w:val="30"/>
          <w:lang w:val="en-US"/>
        </w:rPr>
      </w:pPr>
      <w:r w:rsidRPr="00FE478F">
        <w:rPr>
          <w:rFonts w:asciiTheme="majorBidi" w:hAnsiTheme="majorBidi"/>
          <w:color w:val="000000" w:themeColor="text1"/>
          <w:sz w:val="30"/>
          <w:szCs w:val="30"/>
          <w:lang w:val="en-US"/>
        </w:rPr>
        <w:br w:type="page"/>
      </w:r>
    </w:p>
    <w:p w14:paraId="368FF9BB" w14:textId="652EBB57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C6C3A79" w14:textId="77777777" w:rsidR="00D97314" w:rsidRPr="00FE478F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899"/>
        <w:gridCol w:w="1005"/>
        <w:gridCol w:w="241"/>
        <w:gridCol w:w="950"/>
        <w:gridCol w:w="295"/>
        <w:gridCol w:w="1009"/>
        <w:gridCol w:w="241"/>
        <w:gridCol w:w="1023"/>
      </w:tblGrid>
      <w:tr w:rsidR="000C0839" w:rsidRPr="00FE478F" w14:paraId="6DDD0C8E" w14:textId="77777777" w:rsidTr="003343BD">
        <w:trPr>
          <w:tblHeader/>
        </w:trPr>
        <w:tc>
          <w:tcPr>
            <w:tcW w:w="2060" w:type="pct"/>
          </w:tcPr>
          <w:p w14:paraId="3ACBF955" w14:textId="77777777" w:rsidR="000C0839" w:rsidRPr="00FE478F" w:rsidRDefault="000C0839" w:rsidP="000C0839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7" w:type="pct"/>
          </w:tcPr>
          <w:p w14:paraId="3E290D11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0" w:type="pct"/>
            <w:gridSpan w:val="3"/>
          </w:tcPr>
          <w:p w14:paraId="47E72130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08F10A61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14:paraId="2227D9D9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839" w:rsidRPr="00FE478F" w14:paraId="0E02A35C" w14:textId="77777777" w:rsidTr="003343BD">
        <w:trPr>
          <w:trHeight w:val="60"/>
          <w:tblHeader/>
        </w:trPr>
        <w:tc>
          <w:tcPr>
            <w:tcW w:w="2060" w:type="pct"/>
          </w:tcPr>
          <w:p w14:paraId="5437A2AA" w14:textId="77777777" w:rsidR="000C0839" w:rsidRPr="00FE478F" w:rsidRDefault="000C0839" w:rsidP="000C0839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E47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E47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FE47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7" w:type="pct"/>
          </w:tcPr>
          <w:p w14:paraId="75682FFE" w14:textId="2F4C78E6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3906141E" w14:textId="238E5BA6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393E8BA8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2F806DD2" w14:textId="7AF1891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153" w:type="pct"/>
            <w:vAlign w:val="bottom"/>
          </w:tcPr>
          <w:p w14:paraId="6D01D732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AA9850F" w14:textId="7BB86779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2568</w:t>
            </w:r>
          </w:p>
        </w:tc>
        <w:tc>
          <w:tcPr>
            <w:tcW w:w="125" w:type="pct"/>
            <w:vAlign w:val="bottom"/>
          </w:tcPr>
          <w:p w14:paraId="54627FDE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1D04562" w14:textId="39B5E6AC" w:rsidR="000C0839" w:rsidRPr="00FE478F" w:rsidRDefault="000C0839" w:rsidP="000C0839">
            <w:pPr>
              <w:pStyle w:val="BodyText"/>
              <w:tabs>
                <w:tab w:val="left" w:pos="9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0C0839" w:rsidRPr="00FE478F" w14:paraId="4FFBF8F0" w14:textId="77777777" w:rsidTr="005C30AD">
        <w:trPr>
          <w:tblHeader/>
        </w:trPr>
        <w:tc>
          <w:tcPr>
            <w:tcW w:w="2060" w:type="pct"/>
          </w:tcPr>
          <w:p w14:paraId="1641C356" w14:textId="77777777" w:rsidR="000C0839" w:rsidRPr="00FE478F" w:rsidRDefault="000C0839" w:rsidP="000C0839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73EF7595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4" w:type="pct"/>
            <w:gridSpan w:val="7"/>
          </w:tcPr>
          <w:p w14:paraId="447ECFF0" w14:textId="77777777" w:rsidR="000C0839" w:rsidRPr="00FE478F" w:rsidRDefault="000C0839" w:rsidP="000C0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839" w:rsidRPr="00FE478F" w14:paraId="1E4F01AC" w14:textId="77777777" w:rsidTr="003343BD">
        <w:tc>
          <w:tcPr>
            <w:tcW w:w="2060" w:type="pct"/>
          </w:tcPr>
          <w:p w14:paraId="1089E55C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7" w:type="pct"/>
          </w:tcPr>
          <w:p w14:paraId="1530A98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6E569BB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15E6C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25442555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4259061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6C4AB25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A95AC0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640B3DC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839" w:rsidRPr="00FE478F" w14:paraId="417FAEFD" w14:textId="77777777" w:rsidTr="003343BD">
        <w:tc>
          <w:tcPr>
            <w:tcW w:w="2060" w:type="pct"/>
          </w:tcPr>
          <w:p w14:paraId="57FFE44C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E47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47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0EE6160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</w:tcPr>
          <w:p w14:paraId="2BE79290" w14:textId="125A281F" w:rsidR="000C0839" w:rsidRPr="00FE478F" w:rsidRDefault="00F14E35" w:rsidP="00F14E35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DEE627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" w:type="pct"/>
          </w:tcPr>
          <w:p w14:paraId="6D458736" w14:textId="03268672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53" w:type="pct"/>
          </w:tcPr>
          <w:p w14:paraId="1F61242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CB561B5" w14:textId="29491977" w:rsidR="000C0839" w:rsidRPr="00FE478F" w:rsidRDefault="00DB3408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5723FA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B01073F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C0839" w:rsidRPr="00FE478F" w14:paraId="43AEC1F3" w14:textId="77777777" w:rsidTr="003343BD">
        <w:tc>
          <w:tcPr>
            <w:tcW w:w="2060" w:type="pct"/>
          </w:tcPr>
          <w:p w14:paraId="5A68F51A" w14:textId="6D7C59F8" w:rsidR="000C0839" w:rsidRPr="00FE478F" w:rsidRDefault="000C0839" w:rsidP="000C0839">
            <w:pPr>
              <w:spacing w:line="240" w:lineRule="auto"/>
              <w:ind w:left="154" w:hanging="1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E478F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FE478F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67" w:type="pct"/>
          </w:tcPr>
          <w:p w14:paraId="078FD47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33D5BF67" w14:textId="6C8D8B11" w:rsidR="000C0839" w:rsidRPr="00FE478F" w:rsidRDefault="00F14E35" w:rsidP="00E41CE5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2A1CAFC8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29904B92" w14:textId="454275FA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,435</w:t>
            </w:r>
          </w:p>
        </w:tc>
        <w:tc>
          <w:tcPr>
            <w:tcW w:w="153" w:type="pct"/>
          </w:tcPr>
          <w:p w14:paraId="1FAFF78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3CB8E26B" w14:textId="7462B8FA" w:rsidR="000C0839" w:rsidRPr="00FE478F" w:rsidRDefault="00DB3408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1BD308ED" w14:textId="77777777" w:rsidR="000C0839" w:rsidRPr="00FE478F" w:rsidRDefault="000C0839" w:rsidP="000C0839">
            <w:pPr>
              <w:tabs>
                <w:tab w:val="decimal" w:pos="846"/>
              </w:tabs>
              <w:spacing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0A0A2EB6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5C8E6904" w14:textId="77777777" w:rsidTr="003343BD">
        <w:tc>
          <w:tcPr>
            <w:tcW w:w="2060" w:type="pct"/>
          </w:tcPr>
          <w:p w14:paraId="22536C35" w14:textId="77777777" w:rsidR="000C0839" w:rsidRPr="00FE478F" w:rsidRDefault="000C0839" w:rsidP="000C0839">
            <w:pPr>
              <w:pStyle w:val="BodyText"/>
              <w:spacing w:after="0" w:line="240" w:lineRule="auto"/>
              <w:ind w:left="151" w:right="21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FE478F">
              <w:rPr>
                <w:rFonts w:ascii="Angsana New" w:hAnsi="Angsana New"/>
                <w:sz w:val="30"/>
                <w:szCs w:val="30"/>
              </w:rPr>
              <w:br/>
            </w:r>
            <w:r w:rsidRPr="00FE478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67" w:type="pct"/>
          </w:tcPr>
          <w:p w14:paraId="756AFA6D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24162B40" w14:textId="65349586" w:rsidR="000C0839" w:rsidRPr="00FE478F" w:rsidRDefault="00E41CE5" w:rsidP="00E41CE5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185EF4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0A390CAD" w14:textId="2FDF1D73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153" w:type="pct"/>
          </w:tcPr>
          <w:p w14:paraId="49A7FDD3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4CC156BD" w14:textId="5B98C43C" w:rsidR="000C0839" w:rsidRPr="00FE478F" w:rsidRDefault="002C021A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302972F8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412C538F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57FD1E41" w14:textId="77777777" w:rsidTr="003343BD">
        <w:tc>
          <w:tcPr>
            <w:tcW w:w="2060" w:type="pct"/>
          </w:tcPr>
          <w:p w14:paraId="5E5FB703" w14:textId="77777777" w:rsidR="000C0839" w:rsidRPr="00FE478F" w:rsidRDefault="000C0839" w:rsidP="000C0839">
            <w:pPr>
              <w:pStyle w:val="BodyText"/>
              <w:spacing w:after="0" w:line="240" w:lineRule="auto"/>
              <w:ind w:left="151" w:right="21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67" w:type="pct"/>
          </w:tcPr>
          <w:p w14:paraId="18FCD1E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360D15EF" w14:textId="2D5916DD" w:rsidR="000C0839" w:rsidRPr="00FE478F" w:rsidRDefault="00E41CE5" w:rsidP="00E41CE5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F0F4033" w14:textId="77777777" w:rsidR="000C0839" w:rsidRPr="00FE478F" w:rsidRDefault="000C0839" w:rsidP="00E41CE5">
            <w:pPr>
              <w:pStyle w:val="BodyText"/>
              <w:tabs>
                <w:tab w:val="decimal" w:pos="490"/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" w:type="pct"/>
            <w:vAlign w:val="bottom"/>
          </w:tcPr>
          <w:p w14:paraId="771EBE37" w14:textId="5A90CA0E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(370,990)</w:t>
            </w:r>
          </w:p>
        </w:tc>
        <w:tc>
          <w:tcPr>
            <w:tcW w:w="153" w:type="pct"/>
          </w:tcPr>
          <w:p w14:paraId="71742E14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111896E6" w14:textId="0EAD0E7D" w:rsidR="000C0839" w:rsidRPr="00FE478F" w:rsidRDefault="002C021A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761C31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7C86BC92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C0839" w:rsidRPr="00FE478F" w14:paraId="7B6D6ECF" w14:textId="77777777" w:rsidTr="00B84F10">
        <w:tc>
          <w:tcPr>
            <w:tcW w:w="2060" w:type="pct"/>
          </w:tcPr>
          <w:p w14:paraId="247E8F23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67" w:type="pct"/>
          </w:tcPr>
          <w:p w14:paraId="2645FE4B" w14:textId="77777777" w:rsidR="000C0839" w:rsidRPr="00FE478F" w:rsidRDefault="000C0839" w:rsidP="000C0839">
            <w:pPr>
              <w:pStyle w:val="BodyText"/>
              <w:tabs>
                <w:tab w:val="decimal" w:pos="595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6394F25" w14:textId="4DCEE650" w:rsidR="000C0839" w:rsidRPr="00FE478F" w:rsidRDefault="00E41CE5" w:rsidP="006B1734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3F9E3EB8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34D8F17C" w14:textId="62712AB1" w:rsidR="000C0839" w:rsidRPr="00FE478F" w:rsidRDefault="000C0839" w:rsidP="000C0839">
            <w:pPr>
              <w:pStyle w:val="BodyText"/>
              <w:tabs>
                <w:tab w:val="decimal" w:pos="503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1B4F75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680AD07" w14:textId="20118FFA" w:rsidR="000C0839" w:rsidRPr="00FE478F" w:rsidRDefault="002C021A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17AADC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3A6979AB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4A829DB9" w14:textId="77777777" w:rsidTr="00B84F10">
        <w:tc>
          <w:tcPr>
            <w:tcW w:w="2060" w:type="pct"/>
          </w:tcPr>
          <w:p w14:paraId="3040E54D" w14:textId="77777777" w:rsidR="000C0839" w:rsidRPr="00FE478F" w:rsidRDefault="000C0839" w:rsidP="000C0839">
            <w:pPr>
              <w:spacing w:line="240" w:lineRule="auto"/>
              <w:ind w:lef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7" w:type="pct"/>
          </w:tcPr>
          <w:p w14:paraId="44A9763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3429F600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CF30C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4F8FD0E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B4F3DF5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0A08D7B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049518B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67C9F9D7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839" w:rsidRPr="00FE478F" w14:paraId="7CEE0BF5" w14:textId="77777777" w:rsidTr="00B84F10">
        <w:tc>
          <w:tcPr>
            <w:tcW w:w="2060" w:type="pct"/>
          </w:tcPr>
          <w:p w14:paraId="0FE99C46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101CE9A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03C2BF8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F6F9871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57380E9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1C9504D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1BE745E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270B52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8E2B95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839" w:rsidRPr="00FE478F" w14:paraId="53A67D8E" w14:textId="77777777" w:rsidTr="003343BD">
        <w:tc>
          <w:tcPr>
            <w:tcW w:w="2060" w:type="pct"/>
          </w:tcPr>
          <w:p w14:paraId="534DBAC7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E47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47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68033909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5EAFF8D1" w14:textId="3F12D0E8" w:rsidR="000C0839" w:rsidRPr="00FE478F" w:rsidRDefault="007B37D0" w:rsidP="000C083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694,772</w:t>
            </w:r>
          </w:p>
        </w:tc>
        <w:tc>
          <w:tcPr>
            <w:tcW w:w="125" w:type="pct"/>
          </w:tcPr>
          <w:p w14:paraId="1FE94F0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3" w:type="pct"/>
            <w:vAlign w:val="center"/>
          </w:tcPr>
          <w:p w14:paraId="5488B47A" w14:textId="72E01F91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837,107</w:t>
            </w:r>
          </w:p>
        </w:tc>
        <w:tc>
          <w:tcPr>
            <w:tcW w:w="153" w:type="pct"/>
          </w:tcPr>
          <w:p w14:paraId="1B80815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2BEFACD8" w14:textId="02F6669D" w:rsidR="000C0839" w:rsidRPr="00FE478F" w:rsidRDefault="0076781A" w:rsidP="000C0839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24C6AF11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7536D56C" w14:textId="2E06DDDC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110,700</w:t>
            </w:r>
          </w:p>
        </w:tc>
      </w:tr>
      <w:tr w:rsidR="000C0839" w:rsidRPr="00FE478F" w14:paraId="2D77A81C" w14:textId="77777777" w:rsidTr="003343BD">
        <w:tc>
          <w:tcPr>
            <w:tcW w:w="2060" w:type="pct"/>
          </w:tcPr>
          <w:p w14:paraId="352B8B06" w14:textId="77777777" w:rsidR="000C0839" w:rsidRPr="00FE478F" w:rsidRDefault="000C0839" w:rsidP="000C0839">
            <w:pPr>
              <w:pStyle w:val="BodyText"/>
              <w:tabs>
                <w:tab w:val="decimal" w:pos="162"/>
              </w:tabs>
              <w:spacing w:after="0" w:line="240" w:lineRule="auto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467" w:type="pct"/>
          </w:tcPr>
          <w:p w14:paraId="6281483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14BD0496" w14:textId="55E70B0C" w:rsidR="000C0839" w:rsidRPr="00FE478F" w:rsidRDefault="00F64324" w:rsidP="000C083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102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,116</w:t>
            </w:r>
          </w:p>
        </w:tc>
        <w:tc>
          <w:tcPr>
            <w:tcW w:w="125" w:type="pct"/>
          </w:tcPr>
          <w:p w14:paraId="3265995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center"/>
          </w:tcPr>
          <w:p w14:paraId="7EB8E7A2" w14:textId="663E09C3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166,297</w:t>
            </w:r>
          </w:p>
        </w:tc>
        <w:tc>
          <w:tcPr>
            <w:tcW w:w="153" w:type="pct"/>
          </w:tcPr>
          <w:p w14:paraId="169B3F2B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5CD31E46" w14:textId="41CB461D" w:rsidR="000C0839" w:rsidRPr="00FE478F" w:rsidRDefault="0076781A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A3D527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D91CD24" w14:textId="5BA72772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0E28464D" w14:textId="77777777" w:rsidTr="003343BD">
        <w:tc>
          <w:tcPr>
            <w:tcW w:w="2060" w:type="pct"/>
          </w:tcPr>
          <w:p w14:paraId="6278FF54" w14:textId="77777777" w:rsidR="000C0839" w:rsidRPr="00FE478F" w:rsidRDefault="000C0839" w:rsidP="000C0839">
            <w:pPr>
              <w:pStyle w:val="BodyText"/>
              <w:tabs>
                <w:tab w:val="decimal" w:pos="162"/>
              </w:tabs>
              <w:spacing w:after="0" w:line="240" w:lineRule="auto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67" w:type="pct"/>
          </w:tcPr>
          <w:p w14:paraId="56E82C74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center"/>
          </w:tcPr>
          <w:p w14:paraId="23FE5069" w14:textId="59A8831D" w:rsidR="000C0839" w:rsidRPr="00FE478F" w:rsidRDefault="00F64324" w:rsidP="000C083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(200,509)</w:t>
            </w:r>
          </w:p>
        </w:tc>
        <w:tc>
          <w:tcPr>
            <w:tcW w:w="125" w:type="pct"/>
          </w:tcPr>
          <w:p w14:paraId="6E5F7FB1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center"/>
          </w:tcPr>
          <w:p w14:paraId="60B2A84D" w14:textId="3874810F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186,626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</w:tcPr>
          <w:p w14:paraId="40EF8DA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11B21C8" w14:textId="2C2B6E1A" w:rsidR="000C0839" w:rsidRPr="00FE478F" w:rsidRDefault="0007468F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8EBB9C4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16427251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387AA518" w14:textId="77777777" w:rsidTr="003343BD">
        <w:tc>
          <w:tcPr>
            <w:tcW w:w="2060" w:type="pct"/>
          </w:tcPr>
          <w:p w14:paraId="3A1DA647" w14:textId="77777777" w:rsidR="000C0839" w:rsidRPr="00FE478F" w:rsidRDefault="000C0839" w:rsidP="000C0839">
            <w:pPr>
              <w:pStyle w:val="BodyText"/>
              <w:spacing w:after="0" w:line="240" w:lineRule="auto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FE478F">
              <w:rPr>
                <w:rFonts w:ascii="Angsana New" w:hAnsi="Angsana New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467" w:type="pct"/>
          </w:tcPr>
          <w:p w14:paraId="1E80D560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4F8686B6" w14:textId="574A8145" w:rsidR="000C0839" w:rsidRPr="00FE478F" w:rsidRDefault="00EC3F1C" w:rsidP="00EC3F1C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6EACED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290E8020" w14:textId="3F3A7202" w:rsidR="000C0839" w:rsidRPr="00FE478F" w:rsidRDefault="000C0839" w:rsidP="00FD5264">
            <w:pPr>
              <w:pStyle w:val="BodyText"/>
              <w:tabs>
                <w:tab w:val="decimal" w:pos="7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707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</w:tcPr>
          <w:p w14:paraId="2C561A14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0ABAF54" w14:textId="77777777" w:rsidR="0007468F" w:rsidRPr="00FE478F" w:rsidRDefault="0007468F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1AF2EE" w14:textId="778B93A2" w:rsidR="000C0839" w:rsidRPr="00FE478F" w:rsidRDefault="0007468F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0E6502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1E9EC5A3" w14:textId="77777777" w:rsidR="000C0839" w:rsidRPr="00FE478F" w:rsidRDefault="000C0839" w:rsidP="000C0839">
            <w:pPr>
              <w:pStyle w:val="BodyText"/>
              <w:tabs>
                <w:tab w:val="decimal" w:pos="6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C10B849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5E9460ED" w14:textId="77777777" w:rsidTr="003343BD">
        <w:tc>
          <w:tcPr>
            <w:tcW w:w="2060" w:type="pct"/>
          </w:tcPr>
          <w:p w14:paraId="541C6056" w14:textId="77777777" w:rsidR="000C0839" w:rsidRPr="00FE478F" w:rsidRDefault="000C0839" w:rsidP="000C0839">
            <w:pPr>
              <w:pStyle w:val="BodyText"/>
              <w:spacing w:after="0" w:line="240" w:lineRule="auto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467" w:type="pct"/>
          </w:tcPr>
          <w:p w14:paraId="5FA89C2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center"/>
          </w:tcPr>
          <w:p w14:paraId="627C81DA" w14:textId="604E0F07" w:rsidR="000C0839" w:rsidRPr="00FE478F" w:rsidRDefault="00EC3F1C" w:rsidP="00EC3F1C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D8E6CA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center"/>
          </w:tcPr>
          <w:p w14:paraId="3BEBF294" w14:textId="3C1396EB" w:rsidR="000C0839" w:rsidRPr="00FE478F" w:rsidRDefault="000C0839" w:rsidP="00176A7F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27,500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</w:tcPr>
          <w:p w14:paraId="65C5E76A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744BAA91" w14:textId="1571FE90" w:rsidR="000C0839" w:rsidRPr="00FE478F" w:rsidRDefault="0007468F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5DB6D72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1E027021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4811D96E" w14:textId="77777777" w:rsidTr="003343BD">
        <w:tc>
          <w:tcPr>
            <w:tcW w:w="2060" w:type="pct"/>
          </w:tcPr>
          <w:p w14:paraId="7D57541D" w14:textId="77777777" w:rsidR="000C0839" w:rsidRPr="00FE478F" w:rsidRDefault="000C0839" w:rsidP="000C0839">
            <w:pPr>
              <w:pStyle w:val="BodyText"/>
              <w:spacing w:after="0" w:line="240" w:lineRule="auto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467" w:type="pct"/>
          </w:tcPr>
          <w:p w14:paraId="1A42CB95" w14:textId="714D95A4" w:rsidR="000C0839" w:rsidRPr="00FE478F" w:rsidRDefault="000C0839" w:rsidP="000C0839">
            <w:pPr>
              <w:pStyle w:val="BodyText"/>
              <w:tabs>
                <w:tab w:val="decimal" w:pos="419"/>
              </w:tabs>
              <w:spacing w:after="0" w:line="240" w:lineRule="auto"/>
              <w:ind w:right="-156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center"/>
          </w:tcPr>
          <w:p w14:paraId="0F88CE1A" w14:textId="2DA36D04" w:rsidR="000C0839" w:rsidRPr="00FE478F" w:rsidRDefault="00EC3F1C" w:rsidP="00EC3F1C">
            <w:pPr>
              <w:pStyle w:val="BodyText"/>
              <w:tabs>
                <w:tab w:val="decimal" w:pos="490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E576D0D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vAlign w:val="center"/>
          </w:tcPr>
          <w:p w14:paraId="4AFF48A4" w14:textId="262D7EF3" w:rsidR="000C0839" w:rsidRPr="00FE478F" w:rsidRDefault="000C0839" w:rsidP="00176A7F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</w:rPr>
              <w:t>132,533</w:t>
            </w:r>
            <w:r w:rsidRPr="00FE478F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</w:tcPr>
          <w:p w14:paraId="3E9288E8" w14:textId="77777777" w:rsidR="000C0839" w:rsidRPr="00FE478F" w:rsidRDefault="000C0839" w:rsidP="00176A7F">
            <w:pPr>
              <w:pStyle w:val="BodyText"/>
              <w:tabs>
                <w:tab w:val="decimal" w:pos="610"/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</w:tcPr>
          <w:p w14:paraId="169AF125" w14:textId="513F9402" w:rsidR="000C0839" w:rsidRPr="00FE478F" w:rsidRDefault="0007468F" w:rsidP="000C0839">
            <w:pPr>
              <w:pStyle w:val="BodyText"/>
              <w:tabs>
                <w:tab w:val="decimal" w:pos="4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121C925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182E6CD5" w14:textId="77777777" w:rsidR="000C0839" w:rsidRPr="00FE478F" w:rsidRDefault="000C0839" w:rsidP="000C0839">
            <w:pPr>
              <w:pStyle w:val="BodyText"/>
              <w:tabs>
                <w:tab w:val="decimal" w:pos="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0839" w:rsidRPr="00FE478F" w14:paraId="13621D49" w14:textId="77777777" w:rsidTr="003343BD">
        <w:tc>
          <w:tcPr>
            <w:tcW w:w="2060" w:type="pct"/>
          </w:tcPr>
          <w:p w14:paraId="6FCF37AF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67" w:type="pct"/>
          </w:tcPr>
          <w:p w14:paraId="7B9835E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8A62D" w14:textId="1E0271D7" w:rsidR="000C0839" w:rsidRPr="00FE478F" w:rsidRDefault="00606236" w:rsidP="000C083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</w:rPr>
              <w:t>596,379</w:t>
            </w:r>
          </w:p>
        </w:tc>
        <w:tc>
          <w:tcPr>
            <w:tcW w:w="125" w:type="pct"/>
          </w:tcPr>
          <w:p w14:paraId="78EBDC4B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222F" w14:textId="5C854150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656,038</w:t>
            </w:r>
          </w:p>
        </w:tc>
        <w:tc>
          <w:tcPr>
            <w:tcW w:w="153" w:type="pct"/>
          </w:tcPr>
          <w:p w14:paraId="417F1F25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44DA9F84" w14:textId="128A0961" w:rsidR="000C0839" w:rsidRPr="00FE478F" w:rsidRDefault="0007468F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122652F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63497032" w14:textId="74557216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  <w:tr w:rsidR="000C0839" w:rsidRPr="00FE478F" w14:paraId="520043FD" w14:textId="77777777" w:rsidTr="003343BD">
        <w:tc>
          <w:tcPr>
            <w:tcW w:w="2060" w:type="pct"/>
          </w:tcPr>
          <w:p w14:paraId="360A3B4F" w14:textId="77777777" w:rsidR="000C0839" w:rsidRPr="00FE478F" w:rsidRDefault="000C0839" w:rsidP="000C083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41920B9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1AD42535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57A42B4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501E535C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3670CC36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2056FAA7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43DA93A3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335EAC2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839" w:rsidRPr="00FE478F" w14:paraId="5B62611B" w14:textId="77777777" w:rsidTr="003343BD">
        <w:tc>
          <w:tcPr>
            <w:tcW w:w="2060" w:type="pct"/>
          </w:tcPr>
          <w:p w14:paraId="6F3D3499" w14:textId="77777777" w:rsidR="000C0839" w:rsidRPr="00FE478F" w:rsidRDefault="000C0839" w:rsidP="000C083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67" w:type="pct"/>
          </w:tcPr>
          <w:p w14:paraId="1A17BCCF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1BB301FB" w14:textId="7BDB8F1C" w:rsidR="000C0839" w:rsidRPr="00FE478F" w:rsidRDefault="00606236" w:rsidP="000C083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596,379</w:t>
            </w:r>
          </w:p>
        </w:tc>
        <w:tc>
          <w:tcPr>
            <w:tcW w:w="125" w:type="pct"/>
          </w:tcPr>
          <w:p w14:paraId="3D5FB72D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1C030DA5" w14:textId="28EF2713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656,038</w:t>
            </w:r>
          </w:p>
        </w:tc>
        <w:tc>
          <w:tcPr>
            <w:tcW w:w="153" w:type="pct"/>
          </w:tcPr>
          <w:p w14:paraId="3C2F33AE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79DE71A6" w14:textId="576523E3" w:rsidR="000C0839" w:rsidRPr="00FE478F" w:rsidRDefault="0007468F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65BAEC88" w14:textId="77777777" w:rsidR="000C0839" w:rsidRPr="00FE478F" w:rsidRDefault="000C0839" w:rsidP="000C0839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F1107BB" w14:textId="51863C28" w:rsidR="000C0839" w:rsidRPr="00FE478F" w:rsidRDefault="000C0839" w:rsidP="000C0839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59E6BDC9" w14:textId="7AFB24FB" w:rsidR="001016C6" w:rsidRPr="00FE478F" w:rsidRDefault="001016C6" w:rsidP="00C75980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FC6B4FC" w14:textId="77777777" w:rsidR="001016C6" w:rsidRPr="00FE478F" w:rsidRDefault="001016C6">
      <w:pPr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E478F">
        <w:rPr>
          <w:rFonts w:asciiTheme="majorBidi" w:hAnsiTheme="majorBidi" w:cstheme="majorBidi"/>
          <w:i/>
          <w:iCs/>
          <w:spacing w:val="-4"/>
          <w:sz w:val="30"/>
          <w:szCs w:val="30"/>
        </w:rPr>
        <w:br w:type="page"/>
      </w:r>
    </w:p>
    <w:p w14:paraId="34580B8B" w14:textId="47E1AAFC" w:rsidR="00D97314" w:rsidRPr="00FE478F" w:rsidRDefault="00D97314" w:rsidP="007D3A4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0BFB0B5" w14:textId="77777777" w:rsidR="00D97314" w:rsidRPr="00FE478F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CB6E4D" w:rsidRPr="00FE478F" w14:paraId="6856EE82" w14:textId="77777777">
        <w:tc>
          <w:tcPr>
            <w:tcW w:w="2797" w:type="pct"/>
          </w:tcPr>
          <w:p w14:paraId="596A30B4" w14:textId="77777777" w:rsidR="00CB6E4D" w:rsidRPr="00FE478F" w:rsidRDefault="00CB6E4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DB4254" w14:textId="77777777" w:rsidR="00CB6E4D" w:rsidRPr="00FE478F" w:rsidRDefault="00CB6E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4B8C81A8" w14:textId="77777777" w:rsidR="00CB6E4D" w:rsidRPr="00FE478F" w:rsidRDefault="00CB6E4D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839" w:rsidRPr="00FE478F" w14:paraId="2E5EE2BD" w14:textId="77777777">
        <w:tc>
          <w:tcPr>
            <w:tcW w:w="2797" w:type="pct"/>
          </w:tcPr>
          <w:p w14:paraId="6A08E151" w14:textId="0E2A701F" w:rsidR="000C0839" w:rsidRPr="00FE478F" w:rsidRDefault="000C0839" w:rsidP="000C083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E478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E47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E478F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FE478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FE47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478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1B8D66F" w14:textId="77777777" w:rsidR="000C0839" w:rsidRPr="00FE478F" w:rsidRDefault="000C0839" w:rsidP="000C083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B0763BF" w14:textId="77777777" w:rsidR="000C0839" w:rsidRPr="00FE478F" w:rsidRDefault="000C0839" w:rsidP="000C083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458A874E" w14:textId="77777777" w:rsidR="000C0839" w:rsidRPr="00FE478F" w:rsidRDefault="000C0839" w:rsidP="000C083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E758AE8" w14:textId="77777777" w:rsidR="000C0839" w:rsidRPr="00FE478F" w:rsidRDefault="000C0839" w:rsidP="000C083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C0839" w:rsidRPr="00FE478F" w14:paraId="0FEC9DB0" w14:textId="77777777">
        <w:trPr>
          <w:trHeight w:val="211"/>
        </w:trPr>
        <w:tc>
          <w:tcPr>
            <w:tcW w:w="2797" w:type="pct"/>
          </w:tcPr>
          <w:p w14:paraId="092D3B43" w14:textId="77777777" w:rsidR="000C0839" w:rsidRPr="00FE478F" w:rsidRDefault="000C0839" w:rsidP="000C083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474193" w14:textId="77777777" w:rsidR="000C0839" w:rsidRPr="00FE478F" w:rsidRDefault="000C0839" w:rsidP="000C083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73AB5BC6" w14:textId="77777777" w:rsidR="000C0839" w:rsidRPr="00FE478F" w:rsidRDefault="000C0839" w:rsidP="000C083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839" w:rsidRPr="00FE478F" w14:paraId="009877AE" w14:textId="77777777">
        <w:tc>
          <w:tcPr>
            <w:tcW w:w="2797" w:type="pct"/>
          </w:tcPr>
          <w:p w14:paraId="036A2C01" w14:textId="77777777" w:rsidR="000C0839" w:rsidRPr="00FE478F" w:rsidRDefault="000C0839" w:rsidP="000C083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E47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47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1B26C548" w14:textId="77777777" w:rsidR="000C0839" w:rsidRPr="00FE478F" w:rsidRDefault="000C0839" w:rsidP="000C083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396B275C" w14:textId="1F0EDBCC" w:rsidR="000C0839" w:rsidRPr="00FE478F" w:rsidRDefault="00674B25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9,662,443</w:t>
            </w:r>
          </w:p>
        </w:tc>
        <w:tc>
          <w:tcPr>
            <w:tcW w:w="147" w:type="pct"/>
          </w:tcPr>
          <w:p w14:paraId="5ED1C3D8" w14:textId="77777777" w:rsidR="000C0839" w:rsidRPr="00FE478F" w:rsidRDefault="000C0839" w:rsidP="000C0839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05323FD" w14:textId="04E071C5" w:rsidR="000C0839" w:rsidRPr="00FE478F" w:rsidRDefault="000C0839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9,752,953</w:t>
            </w:r>
          </w:p>
        </w:tc>
      </w:tr>
      <w:tr w:rsidR="000C0839" w:rsidRPr="00FE478F" w14:paraId="29C87DE4" w14:textId="77777777">
        <w:tc>
          <w:tcPr>
            <w:tcW w:w="2797" w:type="pct"/>
          </w:tcPr>
          <w:p w14:paraId="74340EB9" w14:textId="77777777" w:rsidR="000C0839" w:rsidRPr="00FE478F" w:rsidRDefault="000C0839" w:rsidP="000C083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9" w:type="pct"/>
          </w:tcPr>
          <w:p w14:paraId="0C25B81C" w14:textId="77777777" w:rsidR="000C0839" w:rsidRPr="00FE478F" w:rsidRDefault="000C0839" w:rsidP="000C083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1E14D494" w14:textId="6BA8EE3C" w:rsidR="000C0839" w:rsidRPr="00FE478F" w:rsidRDefault="00674B25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(5,341)</w:t>
            </w:r>
          </w:p>
        </w:tc>
        <w:tc>
          <w:tcPr>
            <w:tcW w:w="147" w:type="pct"/>
          </w:tcPr>
          <w:p w14:paraId="202BF368" w14:textId="77777777" w:rsidR="000C0839" w:rsidRPr="00FE478F" w:rsidRDefault="000C0839" w:rsidP="000C0839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512594C1" w14:textId="31793D5A" w:rsidR="000C0839" w:rsidRPr="00FE478F" w:rsidRDefault="000C0839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(90,510)</w:t>
            </w:r>
          </w:p>
        </w:tc>
      </w:tr>
      <w:tr w:rsidR="000C0839" w:rsidRPr="00FE478F" w14:paraId="6435E834" w14:textId="77777777">
        <w:tc>
          <w:tcPr>
            <w:tcW w:w="2797" w:type="pct"/>
          </w:tcPr>
          <w:p w14:paraId="0B925C23" w14:textId="16CE6B34" w:rsidR="000C0839" w:rsidRPr="00FE478F" w:rsidRDefault="000C0839" w:rsidP="000C083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E47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9" w:type="pct"/>
          </w:tcPr>
          <w:p w14:paraId="08E5690F" w14:textId="77777777" w:rsidR="000C0839" w:rsidRPr="00FE478F" w:rsidRDefault="000C0839" w:rsidP="000C083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63FC1CB8" w14:textId="62B88ACC" w:rsidR="000C0839" w:rsidRPr="00FE478F" w:rsidRDefault="00674B25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9,657,102</w:t>
            </w:r>
          </w:p>
        </w:tc>
        <w:tc>
          <w:tcPr>
            <w:tcW w:w="147" w:type="pct"/>
          </w:tcPr>
          <w:p w14:paraId="59E6A87E" w14:textId="77777777" w:rsidR="000C0839" w:rsidRPr="00FE478F" w:rsidRDefault="000C0839" w:rsidP="000C0839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00DAC7F6" w14:textId="133374AC" w:rsidR="000C0839" w:rsidRPr="00FE478F" w:rsidRDefault="000C0839" w:rsidP="000C0839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9,662,443</w:t>
            </w:r>
          </w:p>
        </w:tc>
      </w:tr>
    </w:tbl>
    <w:p w14:paraId="031A09CF" w14:textId="77777777" w:rsidR="00CB6E4D" w:rsidRPr="00FE478F" w:rsidRDefault="00CB6E4D" w:rsidP="00CB6E4D">
      <w:pPr>
        <w:spacing w:line="240" w:lineRule="auto"/>
        <w:ind w:right="-43"/>
        <w:rPr>
          <w:lang w:val="en-US"/>
        </w:rPr>
      </w:pPr>
    </w:p>
    <w:p w14:paraId="18F6ECE5" w14:textId="380FAF32" w:rsidR="00CB6E4D" w:rsidRPr="00FE478F" w:rsidRDefault="00CB6E4D" w:rsidP="00CB6E4D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478F">
        <w:rPr>
          <w:rFonts w:asciiTheme="majorBidi" w:hAnsiTheme="majorBidi"/>
          <w:i/>
          <w:iCs/>
          <w:sz w:val="30"/>
          <w:szCs w:val="30"/>
          <w:cs/>
        </w:rPr>
        <w:t>การลดทุนใน</w:t>
      </w:r>
      <w:r w:rsidRPr="00FE478F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</w:p>
    <w:p w14:paraId="35BCA92A" w14:textId="77777777" w:rsidR="0000396A" w:rsidRPr="00FE478F" w:rsidRDefault="0000396A" w:rsidP="00CB6E4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EAC47D" w14:textId="77777777" w:rsidR="00CB6E4D" w:rsidRPr="00FE478F" w:rsidRDefault="00CB6E4D" w:rsidP="00CB6E4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E478F">
        <w:rPr>
          <w:rFonts w:asciiTheme="majorBidi" w:hAnsiTheme="majorBidi"/>
          <w:sz w:val="30"/>
          <w:szCs w:val="30"/>
          <w:cs/>
        </w:rPr>
        <w:t>ใน</w:t>
      </w:r>
      <w:r w:rsidRPr="00FE478F">
        <w:rPr>
          <w:rFonts w:asciiTheme="majorBidi" w:hAnsiTheme="majorBidi" w:hint="cs"/>
          <w:sz w:val="30"/>
          <w:szCs w:val="30"/>
          <w:cs/>
        </w:rPr>
        <w:t xml:space="preserve">เดือนพฤษภาคม </w:t>
      </w:r>
      <w:r w:rsidRPr="00FE478F">
        <w:rPr>
          <w:rFonts w:asciiTheme="majorBidi" w:hAnsiTheme="majorBidi"/>
          <w:sz w:val="30"/>
          <w:szCs w:val="30"/>
        </w:rPr>
        <w:t xml:space="preserve">2568 </w:t>
      </w:r>
      <w:r w:rsidRPr="00FE478F">
        <w:rPr>
          <w:rFonts w:asciiTheme="majorBidi" w:hAnsiTheme="majorBidi"/>
          <w:sz w:val="30"/>
          <w:szCs w:val="30"/>
          <w:cs/>
        </w:rPr>
        <w:t xml:space="preserve">บริษัท สยามกลาส อยุธยา จำกัด ซึ่งเป็นบริษัทย่อยของบริษัท </w:t>
      </w:r>
      <w:r w:rsidRPr="00FE478F">
        <w:rPr>
          <w:rFonts w:asciiTheme="majorBidi" w:hAnsiTheme="majorBidi" w:hint="cs"/>
          <w:sz w:val="30"/>
          <w:szCs w:val="30"/>
          <w:cs/>
        </w:rPr>
        <w:t>ได้</w:t>
      </w:r>
      <w:r w:rsidRPr="00FE478F">
        <w:rPr>
          <w:rFonts w:asciiTheme="majorBidi" w:hAnsiTheme="majorBidi"/>
          <w:sz w:val="30"/>
          <w:szCs w:val="30"/>
          <w:cs/>
        </w:rPr>
        <w:t xml:space="preserve">ลดทุนจดทะเบียนจาก </w:t>
      </w:r>
      <w:r w:rsidRPr="00FE478F">
        <w:rPr>
          <w:rFonts w:asciiTheme="majorBidi" w:hAnsiTheme="majorBidi"/>
          <w:sz w:val="30"/>
          <w:szCs w:val="30"/>
        </w:rPr>
        <w:t>4,180.0</w:t>
      </w:r>
      <w:r w:rsidRPr="00FE478F">
        <w:rPr>
          <w:rFonts w:asciiTheme="majorBidi" w:hAnsiTheme="majorBidi"/>
          <w:sz w:val="30"/>
          <w:szCs w:val="30"/>
          <w:cs/>
        </w:rPr>
        <w:t xml:space="preserve"> ล้านบาท เป็</w:t>
      </w:r>
      <w:r w:rsidRPr="00FE478F">
        <w:rPr>
          <w:rFonts w:asciiTheme="majorBidi" w:hAnsiTheme="majorBidi" w:hint="cs"/>
          <w:sz w:val="30"/>
          <w:szCs w:val="30"/>
          <w:cs/>
        </w:rPr>
        <w:t xml:space="preserve">น </w:t>
      </w:r>
      <w:r w:rsidRPr="00FE478F">
        <w:rPr>
          <w:rFonts w:asciiTheme="majorBidi" w:hAnsiTheme="majorBidi"/>
          <w:sz w:val="30"/>
          <w:szCs w:val="30"/>
        </w:rPr>
        <w:t>3,553.0</w:t>
      </w:r>
      <w:r w:rsidRPr="00FE478F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โดยการลดมูลค่าหุ้นที่ตราไว้จากหุ้นละ </w:t>
      </w:r>
      <w:r w:rsidRPr="00FE478F">
        <w:rPr>
          <w:rFonts w:asciiTheme="majorBidi" w:hAnsiTheme="majorBidi"/>
          <w:sz w:val="30"/>
          <w:szCs w:val="30"/>
        </w:rPr>
        <w:t>100.0</w:t>
      </w:r>
      <w:r w:rsidRPr="00FE478F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Pr="00FE478F">
        <w:rPr>
          <w:rFonts w:asciiTheme="majorBidi" w:hAnsiTheme="majorBidi"/>
          <w:sz w:val="30"/>
          <w:szCs w:val="30"/>
        </w:rPr>
        <w:t>85.0</w:t>
      </w:r>
      <w:r w:rsidRPr="00FE478F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เพื่อหักกลบกับผลขาดทุนสะสมจำนวน </w:t>
      </w:r>
      <w:r w:rsidRPr="00FE478F">
        <w:rPr>
          <w:rFonts w:asciiTheme="majorBidi" w:hAnsiTheme="majorBidi"/>
          <w:sz w:val="30"/>
          <w:szCs w:val="30"/>
        </w:rPr>
        <w:t>621.7</w:t>
      </w:r>
      <w:r w:rsidRPr="00FE478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FE478F">
        <w:rPr>
          <w:rFonts w:asciiTheme="majorBidi" w:hAnsiTheme="majorBidi" w:hint="cs"/>
          <w:sz w:val="30"/>
          <w:szCs w:val="30"/>
          <w:cs/>
        </w:rPr>
        <w:t xml:space="preserve"> และชำระเงินคืนแก่ผู้ถือหุ้นอีกจำนวน </w:t>
      </w:r>
      <w:r w:rsidRPr="00FE478F">
        <w:rPr>
          <w:rFonts w:asciiTheme="majorBidi" w:hAnsiTheme="majorBidi"/>
          <w:sz w:val="30"/>
          <w:szCs w:val="30"/>
        </w:rPr>
        <w:t xml:space="preserve">5.3 </w:t>
      </w:r>
      <w:r w:rsidRPr="00FE478F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2329D4D" w14:textId="77777777" w:rsidR="00CB6E4D" w:rsidRPr="00FE478F" w:rsidRDefault="00CB6E4D" w:rsidP="00D97314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259C265C" w14:textId="13145225" w:rsidR="00D97314" w:rsidRPr="00FE478F" w:rsidRDefault="00D97314" w:rsidP="00D97314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E478F">
        <w:rPr>
          <w:rFonts w:hint="cs"/>
          <w:sz w:val="30"/>
          <w:szCs w:val="30"/>
          <w:cs/>
        </w:rPr>
        <w:t>รายละเอียดของ</w:t>
      </w:r>
      <w:r w:rsidRPr="00FE47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E478F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Pr="00FE478F">
        <w:rPr>
          <w:sz w:val="30"/>
          <w:szCs w:val="30"/>
          <w:cs/>
        </w:rPr>
        <w:t>ณ วันที่</w:t>
      </w:r>
      <w:r w:rsidRPr="00FE478F">
        <w:rPr>
          <w:sz w:val="30"/>
          <w:szCs w:val="30"/>
        </w:rPr>
        <w:t xml:space="preserve"> </w:t>
      </w:r>
      <w:r w:rsidR="00EB0AC6" w:rsidRPr="00FE478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C0839" w:rsidRPr="00FE478F">
        <w:rPr>
          <w:rFonts w:asciiTheme="majorBidi" w:hAnsiTheme="majorBidi" w:hint="cs"/>
          <w:sz w:val="30"/>
          <w:szCs w:val="30"/>
          <w:cs/>
          <w:lang w:val="en-US"/>
        </w:rPr>
        <w:t>กันยา</w:t>
      </w:r>
      <w:r w:rsidR="00EB0AC6" w:rsidRPr="00FE478F">
        <w:rPr>
          <w:rFonts w:asciiTheme="majorBidi" w:hAnsiTheme="majorBidi"/>
          <w:sz w:val="30"/>
          <w:szCs w:val="30"/>
          <w:cs/>
          <w:lang w:val="en-US"/>
        </w:rPr>
        <w:t>ยน</w:t>
      </w:r>
      <w:r w:rsidR="003C79F3"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FE478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C79F3" w:rsidRPr="00FE478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478F">
        <w:rPr>
          <w:rFonts w:hint="cs"/>
          <w:sz w:val="30"/>
          <w:szCs w:val="30"/>
          <w:cs/>
        </w:rPr>
        <w:t>แสดงได้ดังนี้</w:t>
      </w:r>
    </w:p>
    <w:p w14:paraId="7278638C" w14:textId="77777777" w:rsidR="00D97314" w:rsidRPr="00FE478F" w:rsidRDefault="00D97314" w:rsidP="00D97314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D97314" w:rsidRPr="00FE478F" w14:paraId="0AC6805C" w14:textId="77777777" w:rsidTr="00B74C18">
        <w:trPr>
          <w:trHeight w:val="272"/>
          <w:tblHeader/>
        </w:trPr>
        <w:tc>
          <w:tcPr>
            <w:tcW w:w="3297" w:type="dxa"/>
          </w:tcPr>
          <w:p w14:paraId="0F8FE0AE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1DAB3F91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DB254AC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4D6730C3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51981" w:rsidRPr="00FE478F" w14:paraId="2EDE86EE" w14:textId="77777777" w:rsidTr="00B74C18">
        <w:trPr>
          <w:trHeight w:val="163"/>
          <w:tblHeader/>
        </w:trPr>
        <w:tc>
          <w:tcPr>
            <w:tcW w:w="3297" w:type="dxa"/>
          </w:tcPr>
          <w:p w14:paraId="7C3702E3" w14:textId="77777777" w:rsidR="00351981" w:rsidRPr="00FE478F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6576CAE1" w14:textId="77777777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95202DE" w14:textId="77777777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A44AC0D" w14:textId="2F026D8F" w:rsidR="00351981" w:rsidRPr="00FE478F" w:rsidRDefault="00EB0AC6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E478F">
              <w:rPr>
                <w:rFonts w:asciiTheme="majorBidi" w:hAnsiTheme="majorBidi" w:cstheme="majorBidi"/>
              </w:rPr>
              <w:t xml:space="preserve">30 </w:t>
            </w:r>
            <w:r w:rsidR="000C0839" w:rsidRPr="00FE478F">
              <w:rPr>
                <w:rFonts w:asciiTheme="majorBidi" w:hAnsiTheme="majorBidi" w:hint="cs"/>
                <w:cs/>
              </w:rPr>
              <w:t>กันยา</w:t>
            </w:r>
            <w:r w:rsidRPr="00FE478F">
              <w:rPr>
                <w:rFonts w:asciiTheme="majorBidi" w:hAnsiTheme="majorBidi"/>
                <w:cs/>
              </w:rPr>
              <w:t>ยน</w:t>
            </w:r>
          </w:p>
        </w:tc>
        <w:tc>
          <w:tcPr>
            <w:tcW w:w="978" w:type="dxa"/>
            <w:vAlign w:val="bottom"/>
          </w:tcPr>
          <w:p w14:paraId="378971C6" w14:textId="77777777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E478F">
              <w:rPr>
                <w:rFonts w:asciiTheme="majorBidi" w:hAnsiTheme="majorBidi" w:cstheme="majorBidi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51981" w:rsidRPr="00FE478F" w14:paraId="5C59D514" w14:textId="77777777" w:rsidTr="00B74C18">
        <w:trPr>
          <w:trHeight w:val="163"/>
          <w:tblHeader/>
        </w:trPr>
        <w:tc>
          <w:tcPr>
            <w:tcW w:w="3297" w:type="dxa"/>
          </w:tcPr>
          <w:p w14:paraId="29EB35AC" w14:textId="77777777" w:rsidR="00351981" w:rsidRPr="00FE478F" w:rsidRDefault="00351981" w:rsidP="0035198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3F76DFD3" w14:textId="77777777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E758169" w14:textId="77777777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0CF2783B" w14:textId="6EA92046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8" w:type="dxa"/>
            <w:vAlign w:val="bottom"/>
          </w:tcPr>
          <w:p w14:paraId="4CFB362A" w14:textId="32B5C67F" w:rsidR="00351981" w:rsidRPr="00FE478F" w:rsidRDefault="00351981" w:rsidP="00351981">
            <w:pPr>
              <w:jc w:val="center"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theme="majorBidi" w:hint="cs"/>
              </w:rPr>
              <w:t>256</w:t>
            </w:r>
            <w:r w:rsidRPr="00FE478F">
              <w:rPr>
                <w:rFonts w:asciiTheme="majorBidi" w:hAnsiTheme="majorBidi" w:cstheme="majorBidi"/>
              </w:rPr>
              <w:t>7</w:t>
            </w:r>
          </w:p>
        </w:tc>
      </w:tr>
      <w:tr w:rsidR="00D97314" w:rsidRPr="00FE478F" w14:paraId="09DF1297" w14:textId="77777777" w:rsidTr="00B74C18">
        <w:trPr>
          <w:trHeight w:val="163"/>
          <w:tblHeader/>
        </w:trPr>
        <w:tc>
          <w:tcPr>
            <w:tcW w:w="3297" w:type="dxa"/>
          </w:tcPr>
          <w:p w14:paraId="7D5048B6" w14:textId="77777777" w:rsidR="00D97314" w:rsidRPr="00FE478F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27644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7FC3D4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886D8A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theme="majorBidi"/>
                <w:i/>
                <w:iCs/>
              </w:rPr>
              <w:t>(</w:t>
            </w:r>
            <w:r w:rsidRPr="00FE478F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D97314" w:rsidRPr="00FE478F" w14:paraId="2B34730F" w14:textId="77777777" w:rsidTr="00B74C18">
        <w:trPr>
          <w:trHeight w:val="163"/>
        </w:trPr>
        <w:tc>
          <w:tcPr>
            <w:tcW w:w="3297" w:type="dxa"/>
          </w:tcPr>
          <w:p w14:paraId="4DD8DAF5" w14:textId="77777777" w:rsidR="00D97314" w:rsidRPr="00FE478F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354DA60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94A4188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0C0E222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2B0297D" w14:textId="77777777" w:rsidR="00D97314" w:rsidRPr="00FE478F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81365" w:rsidRPr="00FE478F" w14:paraId="62BEE9D1" w14:textId="77777777" w:rsidTr="00B74C18">
        <w:trPr>
          <w:trHeight w:val="315"/>
        </w:trPr>
        <w:tc>
          <w:tcPr>
            <w:tcW w:w="3297" w:type="dxa"/>
          </w:tcPr>
          <w:p w14:paraId="162EC75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1BA2139F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3D78B63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F0B1986" w14:textId="41A53CB3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7DF0B3D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5A4995B4" w14:textId="77777777" w:rsidTr="00B74C18">
        <w:trPr>
          <w:trHeight w:val="315"/>
        </w:trPr>
        <w:tc>
          <w:tcPr>
            <w:tcW w:w="3297" w:type="dxa"/>
          </w:tcPr>
          <w:p w14:paraId="511CDBC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5B284DDD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43FF8B1" w14:textId="77777777" w:rsidR="00A81365" w:rsidRPr="00FE478F" w:rsidRDefault="00A81365" w:rsidP="00A81365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5347D3D" w14:textId="7B16671B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9B545F5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2299BD52" w14:textId="77777777" w:rsidTr="00B74C18">
        <w:trPr>
          <w:trHeight w:val="325"/>
        </w:trPr>
        <w:tc>
          <w:tcPr>
            <w:tcW w:w="3297" w:type="dxa"/>
          </w:tcPr>
          <w:p w14:paraId="5401021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45BA152E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CB63F9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BC70E44" w14:textId="257E6CF9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E7B1322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18EB24DA" w14:textId="77777777" w:rsidTr="00B74C18">
        <w:trPr>
          <w:trHeight w:val="315"/>
        </w:trPr>
        <w:tc>
          <w:tcPr>
            <w:tcW w:w="3297" w:type="dxa"/>
          </w:tcPr>
          <w:p w14:paraId="7F00AE94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58366205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5B3634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B3B414D" w14:textId="7E27512A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B453410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72D315F8" w14:textId="77777777" w:rsidTr="00B74C18">
        <w:trPr>
          <w:trHeight w:val="315"/>
        </w:trPr>
        <w:tc>
          <w:tcPr>
            <w:tcW w:w="3297" w:type="dxa"/>
          </w:tcPr>
          <w:p w14:paraId="0FF18D46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40C5743F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209691A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6E1210F0" w14:textId="4561A7C0" w:rsidR="00A81365" w:rsidRPr="00FE478F" w:rsidRDefault="00A81365" w:rsidP="00A81365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4620C930" w14:textId="77777777" w:rsidR="00A81365" w:rsidRPr="00FE478F" w:rsidRDefault="00A81365" w:rsidP="00A81365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A81365" w:rsidRPr="00FE478F" w14:paraId="7FF709A7" w14:textId="77777777" w:rsidTr="00B74C18">
        <w:trPr>
          <w:trHeight w:val="330"/>
        </w:trPr>
        <w:tc>
          <w:tcPr>
            <w:tcW w:w="3297" w:type="dxa"/>
          </w:tcPr>
          <w:p w14:paraId="26FEBBA3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15712F7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2369424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2DDED7C" w14:textId="4E6D5561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6ECA808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4C4CD6C7" w14:textId="77777777" w:rsidTr="00B74C18">
        <w:trPr>
          <w:trHeight w:val="315"/>
        </w:trPr>
        <w:tc>
          <w:tcPr>
            <w:tcW w:w="3297" w:type="dxa"/>
          </w:tcPr>
          <w:p w14:paraId="433A4833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DF0A22C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38A3D1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695568CD" w14:textId="537141E7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CA26016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62AAEBC4" w14:textId="77777777" w:rsidTr="00B74C18">
        <w:trPr>
          <w:trHeight w:val="315"/>
        </w:trPr>
        <w:tc>
          <w:tcPr>
            <w:tcW w:w="3297" w:type="dxa"/>
          </w:tcPr>
          <w:p w14:paraId="75908556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44582768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4ECA1A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0502CB48" w14:textId="3AFA28B0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73D386F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3F3E5100" w14:textId="77777777" w:rsidTr="00B74C18">
        <w:trPr>
          <w:trHeight w:val="315"/>
        </w:trPr>
        <w:tc>
          <w:tcPr>
            <w:tcW w:w="3297" w:type="dxa"/>
          </w:tcPr>
          <w:p w14:paraId="5223983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A926F69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1EC8E04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1B516C39" w14:textId="29F7C5C0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DB18B6B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81365" w:rsidRPr="00FE478F" w14:paraId="6E01F0DA" w14:textId="77777777" w:rsidTr="00B74C18">
        <w:trPr>
          <w:trHeight w:val="647"/>
        </w:trPr>
        <w:tc>
          <w:tcPr>
            <w:tcW w:w="3297" w:type="dxa"/>
          </w:tcPr>
          <w:p w14:paraId="54B651A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7166652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04376F1" w14:textId="77777777" w:rsidR="00A81365" w:rsidRPr="00FE478F" w:rsidRDefault="00A81365" w:rsidP="00A81365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736B313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4880AA3C" w14:textId="216A1A1D" w:rsidR="00A81365" w:rsidRPr="00FE478F" w:rsidRDefault="00A81365" w:rsidP="00D421D8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0B0F88DB" w14:textId="77777777" w:rsidR="00A81365" w:rsidRPr="00FE478F" w:rsidRDefault="00A81365" w:rsidP="00A81365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A81365" w:rsidRPr="00FE478F" w14:paraId="580D7D51" w14:textId="77777777" w:rsidTr="00B74C18">
        <w:trPr>
          <w:trHeight w:val="315"/>
        </w:trPr>
        <w:tc>
          <w:tcPr>
            <w:tcW w:w="3297" w:type="dxa"/>
          </w:tcPr>
          <w:p w14:paraId="5B81DD58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2015667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7007BEFC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436C3C1" w14:textId="7E788952" w:rsidR="00A81365" w:rsidRPr="00FE478F" w:rsidRDefault="00A81365" w:rsidP="00A81365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7400A6D7" w14:textId="77777777" w:rsidR="00A81365" w:rsidRPr="00FE478F" w:rsidRDefault="00A81365" w:rsidP="00A81365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A81365" w:rsidRPr="00FE478F" w14:paraId="59BA4444" w14:textId="77777777" w:rsidTr="00B74C18">
        <w:trPr>
          <w:trHeight w:val="315"/>
        </w:trPr>
        <w:tc>
          <w:tcPr>
            <w:tcW w:w="3297" w:type="dxa"/>
          </w:tcPr>
          <w:p w14:paraId="188D65F8" w14:textId="77777777" w:rsidR="00A81365" w:rsidRPr="00FE478F" w:rsidRDefault="00A81365" w:rsidP="00A81365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038D90E5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5B01A1E" w14:textId="5292DC41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FE6CABD" w14:textId="7139173B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6A3FF5C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  <w:p w14:paraId="13FC8656" w14:textId="77777777" w:rsidR="00B31603" w:rsidRPr="00FE478F" w:rsidRDefault="00B31603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1365" w:rsidRPr="00FE478F" w14:paraId="61127BA7" w14:textId="77777777" w:rsidTr="00B74C18">
        <w:trPr>
          <w:trHeight w:val="330"/>
        </w:trPr>
        <w:tc>
          <w:tcPr>
            <w:tcW w:w="3297" w:type="dxa"/>
          </w:tcPr>
          <w:p w14:paraId="1FF8B93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Myanmar </w:t>
            </w: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23E6C18F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69C5C78" w14:textId="77777777" w:rsidR="00A81365" w:rsidRPr="00FE478F" w:rsidRDefault="00A81365" w:rsidP="00A81365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1794596A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36E79D" w14:textId="363D29CC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2603D0A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0CE29522" w14:textId="77777777" w:rsidTr="00B74C18">
        <w:trPr>
          <w:trHeight w:val="330"/>
        </w:trPr>
        <w:tc>
          <w:tcPr>
            <w:tcW w:w="3297" w:type="dxa"/>
          </w:tcPr>
          <w:p w14:paraId="75A5C07A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2D5FAA8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15FE066E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D496621" w14:textId="63793838" w:rsidR="00A81365" w:rsidRPr="00FE478F" w:rsidRDefault="00A81365" w:rsidP="00A81365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3DFD45C" w14:textId="77777777" w:rsidR="00A81365" w:rsidRPr="00FE478F" w:rsidRDefault="00A81365" w:rsidP="00A81365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A81365" w:rsidRPr="00FE478F" w14:paraId="43F7B7B5" w14:textId="77777777" w:rsidTr="00B74C18">
        <w:trPr>
          <w:trHeight w:val="330"/>
        </w:trPr>
        <w:tc>
          <w:tcPr>
            <w:tcW w:w="3297" w:type="dxa"/>
          </w:tcPr>
          <w:p w14:paraId="36FF1622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7300E3D3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310ED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9121076" w14:textId="77777777" w:rsidR="00A81365" w:rsidRPr="00FE478F" w:rsidRDefault="00A81365" w:rsidP="00A81365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50E62F8" w14:textId="77777777" w:rsidR="00A81365" w:rsidRPr="00FE478F" w:rsidRDefault="00A81365" w:rsidP="00A81365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1365" w:rsidRPr="00FE478F" w14:paraId="3E61E594" w14:textId="77777777" w:rsidTr="00B74C18">
        <w:trPr>
          <w:trHeight w:val="330"/>
        </w:trPr>
        <w:tc>
          <w:tcPr>
            <w:tcW w:w="3297" w:type="dxa"/>
          </w:tcPr>
          <w:p w14:paraId="016C60BB" w14:textId="77777777" w:rsidR="00A81365" w:rsidRPr="00FE478F" w:rsidRDefault="00A81365" w:rsidP="00A81365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5C7A5C6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72F6D7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187D0BE" w14:textId="77777777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25FC052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1365" w:rsidRPr="00FE478F" w14:paraId="2039537D" w14:textId="77777777" w:rsidTr="00B74C18">
        <w:trPr>
          <w:trHeight w:val="330"/>
        </w:trPr>
        <w:tc>
          <w:tcPr>
            <w:tcW w:w="3297" w:type="dxa"/>
          </w:tcPr>
          <w:p w14:paraId="4CB13143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44BBB0A8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F74E449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266BAC1" w14:textId="7B799F3A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A17703A" w14:textId="77777777" w:rsidR="00A81365" w:rsidRPr="00FE478F" w:rsidRDefault="00A81365" w:rsidP="00A81365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4AEA4BA9" w14:textId="77777777" w:rsidTr="00B74C18">
        <w:trPr>
          <w:trHeight w:val="330"/>
        </w:trPr>
        <w:tc>
          <w:tcPr>
            <w:tcW w:w="3297" w:type="dxa"/>
          </w:tcPr>
          <w:p w14:paraId="5244A3E6" w14:textId="77777777" w:rsidR="00A81365" w:rsidRPr="00FE478F" w:rsidRDefault="00A81365" w:rsidP="00A81365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2E507EF4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1232CA8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D7516F4" w14:textId="03DE6404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FFE5407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30D82C5C" w14:textId="77777777" w:rsidTr="00B74C18">
        <w:trPr>
          <w:trHeight w:val="330"/>
        </w:trPr>
        <w:tc>
          <w:tcPr>
            <w:tcW w:w="3297" w:type="dxa"/>
          </w:tcPr>
          <w:p w14:paraId="1965784D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64C4D6A5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E6B6C6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2A29A96B" w14:textId="05AFAF52" w:rsidR="00A81365" w:rsidRPr="00FE478F" w:rsidRDefault="00A81365" w:rsidP="00A81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B55422B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3E20DD6F" w14:textId="77777777" w:rsidTr="00B74C18">
        <w:trPr>
          <w:trHeight w:val="330"/>
        </w:trPr>
        <w:tc>
          <w:tcPr>
            <w:tcW w:w="3297" w:type="dxa"/>
          </w:tcPr>
          <w:p w14:paraId="702A9CDC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2DD0A327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80FD32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2236929" w14:textId="3FE5834D" w:rsidR="00A81365" w:rsidRPr="00FE478F" w:rsidRDefault="00A81365" w:rsidP="00A81365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386315F" w14:textId="77777777" w:rsidR="00A81365" w:rsidRPr="00FE478F" w:rsidRDefault="00A81365" w:rsidP="00A81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6D7E550C" w14:textId="77777777" w:rsidTr="00B74C18">
        <w:trPr>
          <w:trHeight w:val="330"/>
        </w:trPr>
        <w:tc>
          <w:tcPr>
            <w:tcW w:w="3297" w:type="dxa"/>
          </w:tcPr>
          <w:p w14:paraId="05F53CDE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FE478F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2C2CC600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4CB4AE10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A868144" w14:textId="62EB08BF" w:rsidR="00A81365" w:rsidRPr="00FE478F" w:rsidRDefault="00A81365" w:rsidP="00A81365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519E54C" w14:textId="77777777" w:rsidR="00A81365" w:rsidRPr="00FE478F" w:rsidRDefault="00A81365" w:rsidP="00A81365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81365" w:rsidRPr="00FE478F" w14:paraId="26CEA47C" w14:textId="77777777" w:rsidTr="00B74C18">
        <w:trPr>
          <w:trHeight w:val="330"/>
        </w:trPr>
        <w:tc>
          <w:tcPr>
            <w:tcW w:w="3297" w:type="dxa"/>
          </w:tcPr>
          <w:p w14:paraId="22918F4B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4532F34F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EACE6F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A25F762" w14:textId="6DBB772D" w:rsidR="00A81365" w:rsidRPr="00FE478F" w:rsidRDefault="00A81365" w:rsidP="00A81365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D906063" w14:textId="77777777" w:rsidR="00A81365" w:rsidRPr="00FE478F" w:rsidRDefault="00A81365" w:rsidP="00A81365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A81365" w:rsidRPr="00FE478F" w14:paraId="4BAF54C8" w14:textId="77777777" w:rsidTr="00B74C18">
        <w:trPr>
          <w:trHeight w:val="330"/>
        </w:trPr>
        <w:tc>
          <w:tcPr>
            <w:tcW w:w="3297" w:type="dxa"/>
          </w:tcPr>
          <w:p w14:paraId="58ABCC80" w14:textId="77777777" w:rsidR="00A81365" w:rsidRPr="00FE478F" w:rsidRDefault="00A81365" w:rsidP="00A81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51D12F81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61183C02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9C2F1E3" w14:textId="77777777" w:rsidR="00A81365" w:rsidRPr="00FE478F" w:rsidRDefault="00A81365" w:rsidP="00A81365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46C69783" w14:textId="77777777" w:rsidR="00A81365" w:rsidRPr="00FE478F" w:rsidRDefault="00A81365" w:rsidP="00A81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81365" w:rsidRPr="00FE478F" w14:paraId="78377A1D" w14:textId="77777777" w:rsidTr="00B74C18">
        <w:trPr>
          <w:trHeight w:val="330"/>
        </w:trPr>
        <w:tc>
          <w:tcPr>
            <w:tcW w:w="4952" w:type="dxa"/>
            <w:gridSpan w:val="2"/>
          </w:tcPr>
          <w:p w14:paraId="52AEB6A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13A2A05B" w14:textId="77777777" w:rsidR="00A81365" w:rsidRPr="00FE478F" w:rsidRDefault="00A81365" w:rsidP="00A81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0EE7B8E" w14:textId="77777777" w:rsidR="00A81365" w:rsidRPr="00FE478F" w:rsidRDefault="00A81365" w:rsidP="00A81365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3806CEC7" w14:textId="77777777" w:rsidR="00A81365" w:rsidRPr="00FE478F" w:rsidRDefault="00A81365" w:rsidP="00A81365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B1E8A" w:rsidRPr="00FE478F" w14:paraId="38038294" w14:textId="77777777" w:rsidTr="00B74C18">
        <w:trPr>
          <w:trHeight w:val="330"/>
        </w:trPr>
        <w:tc>
          <w:tcPr>
            <w:tcW w:w="3297" w:type="dxa"/>
          </w:tcPr>
          <w:p w14:paraId="035491DE" w14:textId="77777777" w:rsidR="004B1E8A" w:rsidRPr="00FE478F" w:rsidRDefault="004B1E8A" w:rsidP="004B1E8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5E6C9157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10B072" w14:textId="77777777" w:rsidR="004B1E8A" w:rsidRPr="00FE478F" w:rsidRDefault="004B1E8A" w:rsidP="004B1E8A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94DB6DE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456D37FE" w14:textId="48FAFC16" w:rsidR="004B1E8A" w:rsidRPr="00FE478F" w:rsidRDefault="004B1E8A" w:rsidP="004B1E8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0A09E0D8" w14:textId="77777777" w:rsidR="004B1E8A" w:rsidRPr="00FE478F" w:rsidRDefault="004B1E8A" w:rsidP="004B1E8A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4B1E8A" w:rsidRPr="00FE478F" w14:paraId="5B9B008E" w14:textId="77777777" w:rsidTr="00B74C18">
        <w:trPr>
          <w:trHeight w:val="330"/>
        </w:trPr>
        <w:tc>
          <w:tcPr>
            <w:tcW w:w="3297" w:type="dxa"/>
          </w:tcPr>
          <w:p w14:paraId="79B545DF" w14:textId="77777777" w:rsidR="004B1E8A" w:rsidRPr="00FE478F" w:rsidRDefault="004B1E8A" w:rsidP="004B1E8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A46819C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DE7126B" w14:textId="77777777" w:rsidR="004B1E8A" w:rsidRPr="00FE478F" w:rsidRDefault="004B1E8A" w:rsidP="004B1E8A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4BA570E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BAA992A" w14:textId="5FA5AB63" w:rsidR="004B1E8A" w:rsidRPr="00FE478F" w:rsidRDefault="004B1E8A" w:rsidP="004B1E8A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3AC2BB5F" w14:textId="77777777" w:rsidR="004B1E8A" w:rsidRPr="00FE478F" w:rsidRDefault="004B1E8A" w:rsidP="004B1E8A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80.86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4B1E8A" w:rsidRPr="00FE478F" w14:paraId="4CE1A426" w14:textId="77777777" w:rsidTr="00B74C18">
        <w:trPr>
          <w:trHeight w:val="315"/>
        </w:trPr>
        <w:tc>
          <w:tcPr>
            <w:tcW w:w="3297" w:type="dxa"/>
          </w:tcPr>
          <w:p w14:paraId="647127A4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640AB989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A7C9962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9150B8E" w14:textId="71ACD52C" w:rsidR="004B1E8A" w:rsidRPr="00FE478F" w:rsidRDefault="004B1E8A" w:rsidP="004B1E8A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67694750" w14:textId="77777777" w:rsidR="004B1E8A" w:rsidRPr="00FE478F" w:rsidRDefault="004B1E8A" w:rsidP="004B1E8A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60</w:t>
            </w: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FE478F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4B1E8A" w:rsidRPr="00FE478F" w14:paraId="224B84BD" w14:textId="77777777" w:rsidTr="00B74C18">
        <w:trPr>
          <w:trHeight w:val="330"/>
        </w:trPr>
        <w:tc>
          <w:tcPr>
            <w:tcW w:w="3297" w:type="dxa"/>
          </w:tcPr>
          <w:p w14:paraId="076328B7" w14:textId="77777777" w:rsidR="004B1E8A" w:rsidRPr="00FE478F" w:rsidRDefault="004B1E8A" w:rsidP="004B1E8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21D9EF8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5684332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BE6AA5C" w14:textId="77777777" w:rsidR="004B1E8A" w:rsidRPr="00FE478F" w:rsidRDefault="004B1E8A" w:rsidP="004B1E8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226A0E" w14:textId="77777777" w:rsidR="004B1E8A" w:rsidRPr="00FE478F" w:rsidRDefault="004B1E8A" w:rsidP="004B1E8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4B1E8A" w:rsidRPr="00FE478F" w14:paraId="7239E9CA" w14:textId="77777777" w:rsidTr="00B74C18">
        <w:trPr>
          <w:trHeight w:val="330"/>
        </w:trPr>
        <w:tc>
          <w:tcPr>
            <w:tcW w:w="3297" w:type="dxa"/>
          </w:tcPr>
          <w:p w14:paraId="462FFEA2" w14:textId="77777777" w:rsidR="004B1E8A" w:rsidRPr="00FE478F" w:rsidRDefault="004B1E8A" w:rsidP="004B1E8A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FE47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A485AA1" w14:textId="77777777" w:rsidR="004B1E8A" w:rsidRPr="00FE478F" w:rsidRDefault="004B1E8A" w:rsidP="004B1E8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4C99ACC" w14:textId="77777777" w:rsidR="004B1E8A" w:rsidRPr="00FE478F" w:rsidRDefault="004B1E8A" w:rsidP="004B1E8A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444273" w14:textId="77777777" w:rsidR="004B1E8A" w:rsidRPr="00FE478F" w:rsidRDefault="004B1E8A" w:rsidP="004B1E8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6B61469" w14:textId="77777777" w:rsidR="004B1E8A" w:rsidRPr="00FE478F" w:rsidRDefault="004B1E8A" w:rsidP="004B1E8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3D05ED" w:rsidRPr="00FE478F" w14:paraId="5D4029AF" w14:textId="77777777" w:rsidTr="00B74C18">
        <w:trPr>
          <w:trHeight w:val="330"/>
        </w:trPr>
        <w:tc>
          <w:tcPr>
            <w:tcW w:w="3297" w:type="dxa"/>
          </w:tcPr>
          <w:p w14:paraId="32CAEEEF" w14:textId="77777777" w:rsidR="003D05ED" w:rsidRPr="00FE478F" w:rsidRDefault="003D05ED" w:rsidP="003D05E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E3D06BD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38582C" w14:textId="77777777" w:rsidR="003D05ED" w:rsidRPr="00FE478F" w:rsidRDefault="003D05ED" w:rsidP="003D05E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6A9B962E" w14:textId="4EDD74B6" w:rsidR="003D05ED" w:rsidRPr="00FE478F" w:rsidRDefault="003D05ED" w:rsidP="003D05E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DDD48D6" w14:textId="77777777" w:rsidR="003D05ED" w:rsidRPr="00FE478F" w:rsidRDefault="003D05ED" w:rsidP="003D05E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3D05ED" w:rsidRPr="00FE478F" w14:paraId="72708D69" w14:textId="77777777" w:rsidTr="00B74C18">
        <w:trPr>
          <w:trHeight w:val="330"/>
        </w:trPr>
        <w:tc>
          <w:tcPr>
            <w:tcW w:w="3297" w:type="dxa"/>
          </w:tcPr>
          <w:p w14:paraId="63E2E3E5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24DA4CE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8DFB1D" w14:textId="059B5CF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</w:tc>
        <w:tc>
          <w:tcPr>
            <w:tcW w:w="931" w:type="dxa"/>
          </w:tcPr>
          <w:p w14:paraId="3EE73D42" w14:textId="20D34455" w:rsidR="003D05ED" w:rsidRPr="00FE478F" w:rsidRDefault="003D05ED" w:rsidP="003D05ED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4825EFE2" w14:textId="65401C07" w:rsidR="003D05ED" w:rsidRPr="00FE478F" w:rsidRDefault="003D05ED" w:rsidP="003D05ED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3D05ED" w:rsidRPr="00FE478F" w14:paraId="6937063F" w14:textId="77777777" w:rsidTr="00B74C18">
        <w:trPr>
          <w:trHeight w:val="330"/>
        </w:trPr>
        <w:tc>
          <w:tcPr>
            <w:tcW w:w="3297" w:type="dxa"/>
          </w:tcPr>
          <w:p w14:paraId="62EDECF4" w14:textId="77777777" w:rsidR="003D05ED" w:rsidRPr="00FE478F" w:rsidRDefault="003D05ED" w:rsidP="003D05E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CA83790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6870DF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BEE186" w14:textId="77777777" w:rsidR="003D05ED" w:rsidRPr="00FE478F" w:rsidRDefault="003D05ED" w:rsidP="003D05E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EDE823B" w14:textId="77777777" w:rsidR="003D05ED" w:rsidRPr="00FE478F" w:rsidRDefault="003D05ED" w:rsidP="003D05E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05ED" w:rsidRPr="00FE478F" w14:paraId="672A66E3" w14:textId="77777777" w:rsidTr="00B74C18">
        <w:trPr>
          <w:trHeight w:val="330"/>
        </w:trPr>
        <w:tc>
          <w:tcPr>
            <w:tcW w:w="3297" w:type="dxa"/>
          </w:tcPr>
          <w:p w14:paraId="7EF77F9E" w14:textId="77777777" w:rsidR="003D05ED" w:rsidRPr="00FE478F" w:rsidRDefault="003D05ED" w:rsidP="003D05E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FE478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77E7BD57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57B702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01479B5" w14:textId="77777777" w:rsidR="003D05ED" w:rsidRPr="00FE478F" w:rsidRDefault="003D05ED" w:rsidP="003D05E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8DCE25" w14:textId="77777777" w:rsidR="003D05ED" w:rsidRPr="00FE478F" w:rsidRDefault="003D05ED" w:rsidP="003D05E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05ED" w:rsidRPr="00FE478F" w14:paraId="28DC9C03" w14:textId="77777777" w:rsidTr="00B74C18">
        <w:trPr>
          <w:trHeight w:val="330"/>
        </w:trPr>
        <w:tc>
          <w:tcPr>
            <w:tcW w:w="3297" w:type="dxa"/>
          </w:tcPr>
          <w:p w14:paraId="60B9FFA2" w14:textId="77777777" w:rsidR="003D05ED" w:rsidRPr="00FE478F" w:rsidRDefault="003D05ED" w:rsidP="003D05E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5A90DCA4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9E9D70" w14:textId="5ADCFBC5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150AA995" w14:textId="63F13F07" w:rsidR="003D05ED" w:rsidRPr="00FE478F" w:rsidRDefault="003D05ED" w:rsidP="003D05E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55188614" w14:textId="6EBC6CD1" w:rsidR="003D05ED" w:rsidRPr="00FE478F" w:rsidRDefault="003D05ED" w:rsidP="003D05E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47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3D05ED" w:rsidRPr="00FE478F" w14:paraId="2FC694FA" w14:textId="77777777" w:rsidTr="00B74C18">
        <w:trPr>
          <w:trHeight w:val="330"/>
        </w:trPr>
        <w:tc>
          <w:tcPr>
            <w:tcW w:w="3297" w:type="dxa"/>
          </w:tcPr>
          <w:p w14:paraId="3259E466" w14:textId="77777777" w:rsidR="003D05ED" w:rsidRPr="00FE478F" w:rsidRDefault="003D05ED" w:rsidP="003D05E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D9BF792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3755FB4" w14:textId="77777777" w:rsidR="003D05ED" w:rsidRPr="00FE478F" w:rsidRDefault="003D05ED" w:rsidP="003D05E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8E530B0" w14:textId="77777777" w:rsidR="003D05ED" w:rsidRPr="00FE478F" w:rsidRDefault="003D05ED" w:rsidP="003D05E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B89C7E6" w14:textId="77777777" w:rsidR="003D05ED" w:rsidRPr="00FE478F" w:rsidRDefault="003D05ED" w:rsidP="003D05E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3D05ED" w:rsidRPr="00FE478F" w14:paraId="7D5BF5FF" w14:textId="77777777" w:rsidTr="00B74C18">
        <w:trPr>
          <w:trHeight w:val="330"/>
        </w:trPr>
        <w:tc>
          <w:tcPr>
            <w:tcW w:w="9559" w:type="dxa"/>
            <w:gridSpan w:val="5"/>
          </w:tcPr>
          <w:p w14:paraId="704E0D2A" w14:textId="77777777" w:rsidR="003D05ED" w:rsidRPr="00FE478F" w:rsidRDefault="003D05ED" w:rsidP="003D05E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FE478F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FE478F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FE478F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FE478F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3D05ED" w:rsidRPr="00FE478F" w14:paraId="41BEBE6C" w14:textId="77777777" w:rsidTr="00B74C18">
        <w:trPr>
          <w:trHeight w:val="330"/>
        </w:trPr>
        <w:tc>
          <w:tcPr>
            <w:tcW w:w="9559" w:type="dxa"/>
            <w:gridSpan w:val="5"/>
          </w:tcPr>
          <w:p w14:paraId="4BF92DA6" w14:textId="77777777" w:rsidR="003D05ED" w:rsidRPr="00FE478F" w:rsidRDefault="003D05ED" w:rsidP="003D05E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FE478F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FE478F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1591671" w14:textId="77777777" w:rsidR="003D05ED" w:rsidRPr="00FE478F" w:rsidRDefault="003D05ED" w:rsidP="003D05E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3D05ED" w:rsidRPr="00FE478F" w14:paraId="787C4C3E" w14:textId="77777777" w:rsidTr="00B74C18">
        <w:trPr>
          <w:trHeight w:val="70"/>
        </w:trPr>
        <w:tc>
          <w:tcPr>
            <w:tcW w:w="9559" w:type="dxa"/>
            <w:gridSpan w:val="5"/>
          </w:tcPr>
          <w:p w14:paraId="4D9C191D" w14:textId="77777777" w:rsidR="003D05ED" w:rsidRPr="00FE478F" w:rsidRDefault="003D05ED" w:rsidP="003D05E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FE478F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FE478F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FE478F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FE478F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4C0EE6B9" w14:textId="636B2A30" w:rsidR="001719A1" w:rsidRPr="00FE478F" w:rsidRDefault="001719A1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213E5778" w14:textId="77777777" w:rsidR="001719A1" w:rsidRPr="00FE478F" w:rsidRDefault="001719A1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FE478F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7370884C" w14:textId="45F33F20" w:rsidR="00D97314" w:rsidRPr="00FE478F" w:rsidRDefault="00D97314" w:rsidP="00F70E6C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F29C1C6" w14:textId="77777777" w:rsidR="00D97314" w:rsidRPr="00FE478F" w:rsidRDefault="00D97314" w:rsidP="00536922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EB0AC6" w:rsidRPr="00FE478F" w14:paraId="4B1A9DD8" w14:textId="77777777" w:rsidTr="00DC642B">
        <w:trPr>
          <w:cantSplit/>
          <w:tblHeader/>
        </w:trPr>
        <w:tc>
          <w:tcPr>
            <w:tcW w:w="5310" w:type="dxa"/>
            <w:vAlign w:val="bottom"/>
          </w:tcPr>
          <w:p w14:paraId="3FFB8DA4" w14:textId="20B22A06" w:rsidR="00EB0AC6" w:rsidRPr="00FE478F" w:rsidRDefault="000C0839" w:rsidP="00EB0AC6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EB0AC6"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B0AC6"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307595B6" w14:textId="77777777" w:rsidR="00EB0AC6" w:rsidRPr="00FE478F" w:rsidRDefault="00EB0AC6" w:rsidP="00EB0A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FD2562" w14:textId="77777777" w:rsidR="00EB0AC6" w:rsidRPr="00FE478F" w:rsidRDefault="00EB0AC6" w:rsidP="00EB0AC6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E47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6F8FF844" w14:textId="77777777" w:rsidR="00EB0AC6" w:rsidRPr="00FE478F" w:rsidRDefault="00EB0AC6" w:rsidP="00EB0A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34367A" w14:textId="77777777" w:rsidR="00EB0AC6" w:rsidRPr="00FE478F" w:rsidRDefault="00EB0AC6" w:rsidP="00EB0AC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FE47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7314" w:rsidRPr="00FE478F" w14:paraId="326FA985" w14:textId="77777777" w:rsidTr="00DC642B">
        <w:trPr>
          <w:cantSplit/>
        </w:trPr>
        <w:tc>
          <w:tcPr>
            <w:tcW w:w="5310" w:type="dxa"/>
          </w:tcPr>
          <w:p w14:paraId="572631CC" w14:textId="77777777" w:rsidR="00D97314" w:rsidRPr="00FE478F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14B9A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CCE53C0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FE478F" w14:paraId="3573943A" w14:textId="77777777" w:rsidTr="00DC642B">
        <w:trPr>
          <w:cantSplit/>
        </w:trPr>
        <w:tc>
          <w:tcPr>
            <w:tcW w:w="5310" w:type="dxa"/>
          </w:tcPr>
          <w:p w14:paraId="00C712B6" w14:textId="77777777" w:rsidR="00D97314" w:rsidRPr="00FE478F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02576DA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84D85E0" w14:textId="11989C7F" w:rsidR="00D97314" w:rsidRPr="00FE478F" w:rsidRDefault="000A2ADA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475</w:t>
            </w:r>
            <w:r w:rsidR="00466F3D" w:rsidRPr="00FE4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6F3D"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981</w:t>
            </w:r>
          </w:p>
        </w:tc>
        <w:tc>
          <w:tcPr>
            <w:tcW w:w="184" w:type="dxa"/>
          </w:tcPr>
          <w:p w14:paraId="0115D159" w14:textId="77777777" w:rsidR="00D97314" w:rsidRPr="00FE478F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0CF72F" w14:textId="2D5A8087" w:rsidR="00D97314" w:rsidRPr="00FE478F" w:rsidRDefault="00466F3D" w:rsidP="008F2BC6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440</w:t>
            </w: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,553</w:t>
            </w:r>
          </w:p>
        </w:tc>
      </w:tr>
      <w:tr w:rsidR="00D97314" w:rsidRPr="00FE478F" w14:paraId="2716AAB0" w14:textId="77777777" w:rsidTr="00DC642B">
        <w:trPr>
          <w:cantSplit/>
        </w:trPr>
        <w:tc>
          <w:tcPr>
            <w:tcW w:w="5310" w:type="dxa"/>
          </w:tcPr>
          <w:p w14:paraId="2E0A4552" w14:textId="77777777" w:rsidR="00D97314" w:rsidRPr="00FE478F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B1222DE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1D094CF" w14:textId="17691B0A" w:rsidR="00D97314" w:rsidRPr="00FE478F" w:rsidRDefault="00E91977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24,607</w:t>
            </w:r>
          </w:p>
        </w:tc>
        <w:tc>
          <w:tcPr>
            <w:tcW w:w="184" w:type="dxa"/>
          </w:tcPr>
          <w:p w14:paraId="19E9B433" w14:textId="77777777" w:rsidR="00D97314" w:rsidRPr="00FE478F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B2CAB1" w14:textId="601D804D" w:rsidR="00D97314" w:rsidRPr="00FE478F" w:rsidRDefault="00BF1F61" w:rsidP="001614CA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17,027</w:t>
            </w:r>
          </w:p>
        </w:tc>
      </w:tr>
      <w:tr w:rsidR="00D97314" w:rsidRPr="00FE478F" w14:paraId="2F593F54" w14:textId="77777777" w:rsidTr="00DC642B">
        <w:trPr>
          <w:cantSplit/>
        </w:trPr>
        <w:tc>
          <w:tcPr>
            <w:tcW w:w="5310" w:type="dxa"/>
          </w:tcPr>
          <w:p w14:paraId="248CC96E" w14:textId="77777777" w:rsidR="00D97314" w:rsidRPr="00FE478F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8184658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64F7F73" w14:textId="6627079F" w:rsidR="00D97314" w:rsidRPr="00FE478F" w:rsidRDefault="00D43702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78F">
              <w:rPr>
                <w:rFonts w:ascii="Angsana New" w:hAnsi="Angsana New"/>
                <w:sz w:val="30"/>
                <w:szCs w:val="30"/>
              </w:rPr>
              <w:t>(32,121)</w:t>
            </w:r>
          </w:p>
        </w:tc>
        <w:tc>
          <w:tcPr>
            <w:tcW w:w="184" w:type="dxa"/>
          </w:tcPr>
          <w:p w14:paraId="12D944AF" w14:textId="77777777" w:rsidR="00D97314" w:rsidRPr="00FE478F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2CA240" w14:textId="1803D5D4" w:rsidR="00D97314" w:rsidRPr="00FE478F" w:rsidRDefault="00D43702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(12,560)</w:t>
            </w:r>
          </w:p>
        </w:tc>
      </w:tr>
      <w:tr w:rsidR="00D97314" w:rsidRPr="00FE478F" w14:paraId="33CCF4FC" w14:textId="77777777" w:rsidTr="00DC642B">
        <w:trPr>
          <w:cantSplit/>
        </w:trPr>
        <w:tc>
          <w:tcPr>
            <w:tcW w:w="5310" w:type="dxa"/>
          </w:tcPr>
          <w:p w14:paraId="0DDF3756" w14:textId="33C215EF" w:rsidR="00D97314" w:rsidRPr="00FE478F" w:rsidRDefault="00BF3D2A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97314"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475A8C19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77BD7B36" w14:textId="08C50918" w:rsidR="00D97314" w:rsidRPr="00FE478F" w:rsidRDefault="004458C6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2,570</w:t>
            </w:r>
          </w:p>
        </w:tc>
        <w:tc>
          <w:tcPr>
            <w:tcW w:w="184" w:type="dxa"/>
          </w:tcPr>
          <w:p w14:paraId="3B2CC88B" w14:textId="77777777" w:rsidR="00D97314" w:rsidRPr="00FE478F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165523" w14:textId="6F897B57" w:rsidR="00D97314" w:rsidRPr="00FE478F" w:rsidRDefault="004458C6" w:rsidP="006371C2">
            <w:pPr>
              <w:pStyle w:val="BodyText"/>
              <w:tabs>
                <w:tab w:val="decimal" w:pos="64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7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9B26D5A" w14:textId="2146E730" w:rsidR="000C0839" w:rsidRPr="00FE478F" w:rsidRDefault="000C0839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2D180A" w14:textId="27BD715B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0AFFEF02" w14:textId="77777777" w:rsidR="00D97314" w:rsidRPr="00FE478F" w:rsidRDefault="00D97314" w:rsidP="00D97314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A7C19D3" w14:textId="77777777" w:rsidR="00C27F0A" w:rsidRPr="00FE478F" w:rsidRDefault="00C27F0A" w:rsidP="00C27F0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FE478F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7361D46D" w14:textId="77777777" w:rsidR="00BD4A1C" w:rsidRPr="00FE478F" w:rsidRDefault="00BD4A1C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696D5ED" w14:textId="25F76C13" w:rsidR="00C27F0A" w:rsidRPr="00FE478F" w:rsidRDefault="00C27F0A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614425" w14:textId="77777777" w:rsidR="00FA4085" w:rsidRPr="00FE478F" w:rsidRDefault="00FA4085" w:rsidP="00C27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0DC1F" w14:textId="60FB5FCB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478F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FE478F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FE47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589542C" w14:textId="77777777" w:rsidR="00D97314" w:rsidRPr="00FE478F" w:rsidRDefault="00D97314" w:rsidP="00D97314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406EFDB1" w14:textId="77777777" w:rsidR="00D97314" w:rsidRPr="00FE478F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E478F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FE478F">
        <w:rPr>
          <w:rFonts w:asciiTheme="majorBidi" w:hAnsiTheme="majorBidi"/>
          <w:b w:val="0"/>
          <w:bCs w:val="0"/>
          <w:lang w:val="en-US"/>
        </w:rPr>
        <w:t>1</w:t>
      </w:r>
      <w:r w:rsidRPr="00FE478F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E478F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7D0743BE" w14:textId="77777777" w:rsidR="00D97314" w:rsidRPr="00FE478F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E478F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E478F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FE478F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Pr="00FE478F">
        <w:rPr>
          <w:rFonts w:asciiTheme="majorBidi" w:hAnsiTheme="majorBidi" w:cstheme="majorBidi" w:hint="cs"/>
          <w:b w:val="0"/>
          <w:bCs w:val="0"/>
          <w:cs/>
        </w:rPr>
        <w:t>ผลิตภัณฑ์ของใช้ส่วนบุคคล</w:t>
      </w:r>
    </w:p>
    <w:p w14:paraId="1ABEC510" w14:textId="77777777" w:rsidR="00D97314" w:rsidRPr="00FE478F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E478F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E478F">
        <w:rPr>
          <w:rFonts w:asciiTheme="majorBidi" w:hAnsiTheme="majorBidi"/>
          <w:b w:val="0"/>
          <w:bCs w:val="0"/>
          <w:cs/>
        </w:rPr>
        <w:t xml:space="preserve"> </w:t>
      </w:r>
      <w:r w:rsidRPr="00FE478F">
        <w:rPr>
          <w:rFonts w:asciiTheme="majorBidi" w:hAnsiTheme="majorBidi"/>
          <w:b w:val="0"/>
          <w:bCs w:val="0"/>
          <w:lang w:val="en-US"/>
        </w:rPr>
        <w:t>3</w:t>
      </w:r>
      <w:r w:rsidRPr="00FE478F">
        <w:rPr>
          <w:rFonts w:asciiTheme="majorBidi" w:hAnsiTheme="majorBidi"/>
          <w:b w:val="0"/>
          <w:bCs w:val="0"/>
          <w:cs/>
        </w:rPr>
        <w:t xml:space="preserve"> </w:t>
      </w:r>
      <w:r w:rsidRPr="00FE478F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239AC62A" w14:textId="77777777" w:rsidR="00D97314" w:rsidRPr="00FE478F" w:rsidRDefault="00D97314" w:rsidP="00D97314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B0FA73" w14:textId="77777777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478F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FE478F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Pr="00FE478F">
        <w:rPr>
          <w:rFonts w:asciiTheme="majorBidi" w:hAnsiTheme="majorBidi" w:cstheme="majorBidi"/>
          <w:sz w:val="30"/>
          <w:szCs w:val="30"/>
          <w:cs/>
        </w:rPr>
        <w:br/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FE478F">
        <w:rPr>
          <w:rFonts w:asciiTheme="majorBidi" w:hAnsiTheme="majorBidi" w:cstheme="majorBidi"/>
          <w:sz w:val="30"/>
          <w:szCs w:val="30"/>
          <w:cs/>
        </w:rPr>
        <w:br/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FE478F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4607C43" w14:textId="77777777" w:rsidR="009432EF" w:rsidRPr="00FE478F" w:rsidRDefault="009432EF" w:rsidP="009432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Hlk104563605"/>
    </w:p>
    <w:p w14:paraId="0F8C0AC3" w14:textId="64906DCC" w:rsidR="00311C35" w:rsidRPr="00FE478F" w:rsidRDefault="00311C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EEA79" w14:textId="779AFA94" w:rsidR="00D97314" w:rsidRPr="00FE478F" w:rsidRDefault="00D97314" w:rsidP="003D1B6B">
      <w:pPr>
        <w:spacing w:line="240" w:lineRule="auto"/>
        <w:ind w:left="403" w:firstLine="403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FE47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6C161060" w14:textId="77777777" w:rsidR="00D97314" w:rsidRPr="00FE478F" w:rsidRDefault="00D97314" w:rsidP="00D97314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257F2CC9" w14:textId="77777777" w:rsidR="00D97314" w:rsidRPr="00FE478F" w:rsidRDefault="00D97314" w:rsidP="00D97314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FE478F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6AEEB493" w14:textId="06363744" w:rsidR="00EB0AC6" w:rsidRPr="00FE478F" w:rsidRDefault="00EB0AC6" w:rsidP="00EB0AC6">
      <w:pPr>
        <w:tabs>
          <w:tab w:val="left" w:pos="540"/>
          <w:tab w:val="left" w:pos="2642"/>
        </w:tabs>
        <w:ind w:left="540" w:right="-45"/>
        <w:jc w:val="center"/>
        <w:rPr>
          <w:rFonts w:asciiTheme="majorBidi" w:hAnsiTheme="majorBidi" w:cstheme="majorBidi"/>
          <w:sz w:val="30"/>
          <w:szCs w:val="30"/>
        </w:rPr>
      </w:pPr>
      <w:r w:rsidRPr="00FE478F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Pr="00FE478F">
        <w:rPr>
          <w:rFonts w:asciiTheme="majorBidi" w:hAnsiTheme="majorBidi" w:cstheme="majorBidi"/>
          <w:sz w:val="30"/>
          <w:szCs w:val="30"/>
        </w:rPr>
        <w:t xml:space="preserve">30 </w:t>
      </w:r>
      <w:r w:rsidR="0034281F" w:rsidRPr="00FE478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ยน</w:t>
      </w:r>
    </w:p>
    <w:p w14:paraId="003D8CA3" w14:textId="3F707739" w:rsidR="00D97314" w:rsidRPr="00FE478F" w:rsidRDefault="00D97314" w:rsidP="00D97314">
      <w:pPr>
        <w:spacing w:line="240" w:lineRule="atLeast"/>
        <w:ind w:left="540"/>
        <w:jc w:val="center"/>
        <w:rPr>
          <w:sz w:val="20"/>
          <w:szCs w:val="28"/>
          <w:cs/>
          <w:lang w:val="en-US"/>
        </w:rPr>
      </w:pPr>
      <w:r w:rsidRPr="00FE478F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7" behindDoc="0" locked="0" layoutInCell="1" allowOverlap="1" wp14:anchorId="798F94C7" wp14:editId="3F494B22">
                <wp:simplePos x="0" y="0"/>
                <wp:positionH relativeFrom="column">
                  <wp:posOffset>1794409</wp:posOffset>
                </wp:positionH>
                <wp:positionV relativeFrom="paragraph">
                  <wp:posOffset>42163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DC32A2" w14:textId="77777777" w:rsidR="00D97314" w:rsidRPr="00C120B5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F94C7" id="Group 34" o:spid="_x0000_s1026" style="position:absolute;left:0;text-align:left;margin-left:141.3pt;margin-top:3.3pt;width:332.45pt;height:260.4pt;z-index:25165825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Iz7pZnhAAAACQEAAA8AAABkcnMvZG93&#10;bnJldi54bWxMj0Frg0AQhe+F/odlCr01qzaa1LqGENqeQqFJIeS20YlK3FlxN2r+faen9vQY3uO9&#10;b7LVZFoxYO8aSwrCWQACqbBlQ5WC7/370xKE85pK3VpCBTd0sMrv7zKdlnakLxx2vhJcQi7VCmrv&#10;u1RKV9RotJvZDom9s+2N9nz2lSx7PXK5aWUUBIk0uiFeqHWHmxqLy+5qFHyMelw/h2/D9nLe3I77&#10;+POwDVGpx4dp/QrC4+T/wvCLz+iQM9PJXql0olUQLaOEowoSFvZf5osYxElBHC3mIPNM/v8g/w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4BDC32A2" w14:textId="77777777" w:rsidR="00D97314" w:rsidRPr="00C120B5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55" behindDoc="0" locked="0" layoutInCell="1" allowOverlap="1" wp14:anchorId="301917A5" wp14:editId="4DACE21E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4A9647" w14:textId="01BB856D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8</w:t>
                              </w:r>
                            </w:p>
                            <w:p w14:paraId="047408AC" w14:textId="77777777" w:rsidR="00D97314" w:rsidRPr="009D3874" w:rsidRDefault="00D97314" w:rsidP="00D97314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891EA" w14:textId="19D3E6EE" w:rsidR="00D97314" w:rsidRPr="00275164" w:rsidRDefault="00864F69" w:rsidP="001E027A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  </w:t>
                              </w:r>
                              <w:r w:rsidR="000F5CB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 5,603,548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0FA2CD" w14:textId="77777777" w:rsidR="0011103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F58D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534E7" w:rsidRPr="003F58D3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</w:rPr>
                                <w:t>7</w:t>
                              </w:r>
                            </w:p>
                            <w:p w14:paraId="67219E5D" w14:textId="539D27E0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4518DA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D2930E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CEB219D" w14:textId="1631FC50" w:rsidR="00A215A2" w:rsidRPr="00275164" w:rsidRDefault="005508A4" w:rsidP="00A215A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B56A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  <w:r w:rsidR="00A215A2" w:rsidRPr="00B56A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B56A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042</w:t>
                              </w:r>
                              <w:r w:rsidR="00287495" w:rsidRPr="00B56A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B56A2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871</w:t>
                              </w:r>
                            </w:p>
                            <w:p w14:paraId="470291D3" w14:textId="25E577ED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,277,152</w:t>
                              </w:r>
                            </w:p>
                            <w:p w14:paraId="48A135FA" w14:textId="1C3FC4BE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  <w:p w14:paraId="6BA087FE" w14:textId="77777777" w:rsidR="00D97314" w:rsidRPr="005D488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917A5" id="Group 46" o:spid="_x0000_s1037" style="position:absolute;left:0;text-align:left;margin-left:370.25pt;margin-top:65pt;width:100.8pt;height:1in;z-index:2516582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6C4A9647" w14:textId="01BB856D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8</w:t>
                        </w:r>
                      </w:p>
                      <w:p w14:paraId="047408AC" w14:textId="77777777" w:rsidR="00D97314" w:rsidRPr="009D3874" w:rsidRDefault="00D97314" w:rsidP="00D97314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516891EA" w14:textId="19D3E6EE" w:rsidR="00D97314" w:rsidRPr="00275164" w:rsidRDefault="00864F69" w:rsidP="001E027A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0F5CB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 5,603,548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4F0FA2CD" w14:textId="77777777" w:rsidR="0011103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F58D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534E7" w:rsidRPr="003F58D3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</w:rPr>
                          <w:t>7</w:t>
                        </w:r>
                      </w:p>
                      <w:p w14:paraId="67219E5D" w14:textId="539D27E0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B4518DA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0AD2930E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5CEB219D" w14:textId="1631FC50" w:rsidR="00A215A2" w:rsidRPr="00275164" w:rsidRDefault="005508A4" w:rsidP="00A215A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B56A2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  <w:r w:rsidR="00A215A2" w:rsidRPr="00B56A2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B56A2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042</w:t>
                        </w:r>
                        <w:r w:rsidR="00287495" w:rsidRPr="00B56A2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B56A28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871</w:t>
                        </w:r>
                      </w:p>
                      <w:p w14:paraId="470291D3" w14:textId="25E577ED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  <w:t>,277,152</w:t>
                        </w:r>
                      </w:p>
                      <w:p w14:paraId="48A135FA" w14:textId="1C3FC4BE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  <w:p w14:paraId="6BA087FE" w14:textId="77777777" w:rsidR="00D97314" w:rsidRPr="005D488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C6B762E" wp14:editId="1385A774">
            <wp:extent cx="5779107" cy="3589020"/>
            <wp:effectExtent l="0" t="0" r="0" b="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48F3D9" w14:textId="0D29E9CF" w:rsidR="00D97314" w:rsidRPr="00FE478F" w:rsidRDefault="00D97314" w:rsidP="00D97314">
      <w:pPr>
        <w:ind w:left="540" w:right="-45"/>
        <w:rPr>
          <w:rFonts w:cs="Times New Roman"/>
          <w:sz w:val="20"/>
          <w:szCs w:val="20"/>
        </w:rPr>
      </w:pPr>
      <w:r w:rsidRPr="00FE478F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7691333C" wp14:editId="10183766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0C53BF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2F5919E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9D83BB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4985235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  <w:p w14:paraId="160F6719" w14:textId="556B689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5BF400" w14:textId="77777777" w:rsidR="0011103E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A215A2" w:rsidRPr="00000451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  <w:p w14:paraId="6D526FCA" w14:textId="32967D91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1C6E66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91333C" id="Group 65" o:spid="_x0000_s1044" style="position:absolute;left:0;text-align:left;margin-left:41.85pt;margin-top:8.75pt;width:422.45pt;height:129.35pt;z-index:251658254;mso-height-relative:margin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4B0C53BF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2F5919E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5D9D83BB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14985235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160F6719" w14:textId="556B689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525BF400" w14:textId="77777777" w:rsidR="0011103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A215A2" w:rsidRPr="00000451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6D526FCA" w14:textId="32967D91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651C6E66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0DBFB33D" w14:textId="1D052946" w:rsidR="00D97314" w:rsidRPr="00FE478F" w:rsidRDefault="00D97314" w:rsidP="00D9731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FE478F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59" behindDoc="1" locked="0" layoutInCell="1" allowOverlap="1" wp14:anchorId="0E3DB920" wp14:editId="39710229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478F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61" behindDoc="1" locked="0" layoutInCell="1" allowOverlap="1" wp14:anchorId="52032797" wp14:editId="29FCEC9A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0FE2624E" w14:textId="7001E493" w:rsidR="00D97314" w:rsidRPr="00FE478F" w:rsidRDefault="00B16F8B" w:rsidP="00D97314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FE478F">
        <w:rPr>
          <w:noProof/>
        </w:rPr>
        <w:drawing>
          <wp:anchor distT="0" distB="0" distL="114300" distR="114300" simplePos="0" relativeHeight="251658263" behindDoc="0" locked="0" layoutInCell="1" allowOverlap="1" wp14:anchorId="4E58C43C" wp14:editId="202F53BA">
            <wp:simplePos x="0" y="0"/>
            <wp:positionH relativeFrom="column">
              <wp:posOffset>3496310</wp:posOffset>
            </wp:positionH>
            <wp:positionV relativeFrom="paragraph">
              <wp:posOffset>17145</wp:posOffset>
            </wp:positionV>
            <wp:extent cx="130175" cy="315595"/>
            <wp:effectExtent l="0" t="0" r="0" b="0"/>
            <wp:wrapNone/>
            <wp:docPr id="1363061208" name="Picture 2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31559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478F">
        <w:rPr>
          <w:noProof/>
        </w:rPr>
        <w:drawing>
          <wp:anchor distT="0" distB="0" distL="114300" distR="114300" simplePos="0" relativeHeight="251658262" behindDoc="0" locked="0" layoutInCell="1" allowOverlap="1" wp14:anchorId="7B518F4D" wp14:editId="32D7E9C1">
            <wp:simplePos x="0" y="0"/>
            <wp:positionH relativeFrom="column">
              <wp:posOffset>3324261</wp:posOffset>
            </wp:positionH>
            <wp:positionV relativeFrom="paragraph">
              <wp:posOffset>119391</wp:posOffset>
            </wp:positionV>
            <wp:extent cx="156441" cy="214377"/>
            <wp:effectExtent l="0" t="0" r="0" b="0"/>
            <wp:wrapNone/>
            <wp:docPr id="541354239" name="Picture 1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441" cy="214377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314" w:rsidRPr="00FE478F">
        <w:rPr>
          <w:rFonts w:asciiTheme="majorBidi" w:hAnsiTheme="majorBidi" w:cstheme="majorBidi"/>
          <w:sz w:val="30"/>
          <w:szCs w:val="30"/>
        </w:rPr>
        <w:tab/>
      </w:r>
    </w:p>
    <w:p w14:paraId="7AE1F7AA" w14:textId="34E9D546" w:rsidR="00D97314" w:rsidRPr="00FE478F" w:rsidRDefault="00D97314" w:rsidP="00D97314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sectPr w:rsidR="00D97314" w:rsidRPr="00FE478F" w:rsidSect="00830A7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FE478F">
        <w:rPr>
          <w:rFonts w:hint="cs"/>
          <w:noProof/>
          <w:lang w:val="en-US"/>
        </w:rPr>
        <w:drawing>
          <wp:anchor distT="0" distB="0" distL="114300" distR="114300" simplePos="0" relativeHeight="251658256" behindDoc="0" locked="0" layoutInCell="1" allowOverlap="1" wp14:anchorId="18273BD6" wp14:editId="342F4467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682245542" name="Chart 6822455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21EA175" w14:textId="77777777" w:rsidR="00B62CEE" w:rsidRPr="00FE478F" w:rsidRDefault="00D97314" w:rsidP="0034281F">
      <w:pPr>
        <w:spacing w:line="240" w:lineRule="auto"/>
        <w:ind w:right="-43"/>
        <w:contextualSpacing/>
        <w:jc w:val="thaiDistribute"/>
        <w:rPr>
          <w:sz w:val="2"/>
          <w:szCs w:val="2"/>
          <w:cs/>
          <w:lang w:val="en-US"/>
        </w:rPr>
      </w:pPr>
      <w:r w:rsidRPr="00FE478F">
        <w:rPr>
          <w:sz w:val="2"/>
          <w:szCs w:val="2"/>
        </w:rPr>
        <w:lastRenderedPageBreak/>
        <w:t xml:space="preserve"> </w:t>
      </w:r>
    </w:p>
    <w:tbl>
      <w:tblPr>
        <w:tblpPr w:leftFromText="180" w:rightFromText="180" w:vertAnchor="text" w:tblpY="17"/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4"/>
        <w:gridCol w:w="817"/>
        <w:gridCol w:w="178"/>
        <w:gridCol w:w="739"/>
        <w:gridCol w:w="178"/>
        <w:gridCol w:w="854"/>
        <w:gridCol w:w="202"/>
        <w:gridCol w:w="872"/>
        <w:gridCol w:w="196"/>
        <w:gridCol w:w="854"/>
        <w:gridCol w:w="217"/>
        <w:gridCol w:w="872"/>
        <w:gridCol w:w="220"/>
        <w:gridCol w:w="845"/>
        <w:gridCol w:w="217"/>
        <w:gridCol w:w="872"/>
        <w:gridCol w:w="181"/>
        <w:gridCol w:w="845"/>
        <w:gridCol w:w="217"/>
        <w:gridCol w:w="869"/>
        <w:gridCol w:w="220"/>
        <w:gridCol w:w="857"/>
        <w:gridCol w:w="178"/>
        <w:gridCol w:w="748"/>
      </w:tblGrid>
      <w:tr w:rsidR="0034281F" w:rsidRPr="00FE478F" w14:paraId="702AD3D4" w14:textId="77777777" w:rsidTr="002B00ED">
        <w:trPr>
          <w:cantSplit/>
          <w:tblHeader/>
        </w:trPr>
        <w:tc>
          <w:tcPr>
            <w:tcW w:w="5000" w:type="pct"/>
            <w:gridSpan w:val="24"/>
          </w:tcPr>
          <w:p w14:paraId="7F40B348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4281F" w:rsidRPr="00FE478F" w14:paraId="1DD1D6E7" w14:textId="77777777" w:rsidTr="002B00ED">
        <w:trPr>
          <w:cantSplit/>
          <w:tblHeader/>
        </w:trPr>
        <w:tc>
          <w:tcPr>
            <w:tcW w:w="940" w:type="pct"/>
          </w:tcPr>
          <w:p w14:paraId="360D63D4" w14:textId="77777777" w:rsidR="0034281F" w:rsidRPr="00FE478F" w:rsidRDefault="0034281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75" w:type="pct"/>
            <w:gridSpan w:val="3"/>
            <w:vAlign w:val="bottom"/>
          </w:tcPr>
          <w:p w14:paraId="3ABB8093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vAlign w:val="bottom"/>
          </w:tcPr>
          <w:p w14:paraId="464068F5" w14:textId="77777777" w:rsidR="0034281F" w:rsidRPr="00FE478F" w:rsidRDefault="0034281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pct"/>
            <w:gridSpan w:val="3"/>
            <w:vAlign w:val="bottom"/>
          </w:tcPr>
          <w:p w14:paraId="30076BE0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5" w:type="pct"/>
            <w:vAlign w:val="bottom"/>
          </w:tcPr>
          <w:p w14:paraId="27C2474B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335D6B2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3" w:type="pct"/>
            <w:vAlign w:val="bottom"/>
          </w:tcPr>
          <w:p w14:paraId="237A4B53" w14:textId="77777777" w:rsidR="0034281F" w:rsidRPr="00FE478F" w:rsidRDefault="0034281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25A86EC5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14:paraId="49AE3736" w14:textId="77777777" w:rsidR="0034281F" w:rsidRPr="00FE478F" w:rsidRDefault="0034281F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3B88DC92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0C82B199" w14:textId="77777777" w:rsidR="0034281F" w:rsidRPr="00FE478F" w:rsidRDefault="0034281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0CE3E4EC" w14:textId="77777777" w:rsidR="0034281F" w:rsidRPr="00FE478F" w:rsidRDefault="0034281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DB6324" w:rsidRPr="00FE478F" w14:paraId="1FDD283B" w14:textId="77777777" w:rsidTr="002B00ED">
        <w:trPr>
          <w:cantSplit/>
          <w:tblHeader/>
        </w:trPr>
        <w:tc>
          <w:tcPr>
            <w:tcW w:w="940" w:type="pct"/>
          </w:tcPr>
          <w:p w14:paraId="162E12F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FE478F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1" w:type="pct"/>
          </w:tcPr>
          <w:p w14:paraId="009B6129" w14:textId="1BE38D0E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59" w:type="pct"/>
          </w:tcPr>
          <w:p w14:paraId="63EB0EE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4BA87A4E" w14:textId="06A45F93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59" w:type="pct"/>
          </w:tcPr>
          <w:p w14:paraId="1968F05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</w:tcPr>
          <w:p w14:paraId="69D8B93B" w14:textId="22F91C80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67" w:type="pct"/>
          </w:tcPr>
          <w:p w14:paraId="3A46E9C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4D83F706" w14:textId="791BCBB0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5" w:type="pct"/>
          </w:tcPr>
          <w:p w14:paraId="5AA878B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</w:tcPr>
          <w:p w14:paraId="0C2B2480" w14:textId="641B9DAB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2" w:type="pct"/>
          </w:tcPr>
          <w:p w14:paraId="6E24023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7674D469" w14:textId="52A6D044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7B05AC6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23B44A7B" w14:textId="3FA9FB80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2" w:type="pct"/>
          </w:tcPr>
          <w:p w14:paraId="569A20C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71E87929" w14:textId="7402D52F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0" w:type="pct"/>
          </w:tcPr>
          <w:p w14:paraId="7E7D184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201A05EF" w14:textId="3ABB6BCA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2" w:type="pct"/>
          </w:tcPr>
          <w:p w14:paraId="2162721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58BF0AFB" w14:textId="31EF91D4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73" w:type="pct"/>
          </w:tcPr>
          <w:p w14:paraId="3415355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</w:tcPr>
          <w:p w14:paraId="2CAC5BF8" w14:textId="733F8B6F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59" w:type="pct"/>
          </w:tcPr>
          <w:p w14:paraId="6B50FB4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</w:tcPr>
          <w:p w14:paraId="1CC3D55E" w14:textId="73354F3D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</w:tr>
      <w:tr w:rsidR="00DB6324" w:rsidRPr="00FE478F" w14:paraId="77220A3C" w14:textId="77777777" w:rsidTr="002B00ED">
        <w:trPr>
          <w:cantSplit/>
          <w:tblHeader/>
        </w:trPr>
        <w:tc>
          <w:tcPr>
            <w:tcW w:w="940" w:type="pct"/>
          </w:tcPr>
          <w:p w14:paraId="025D11F0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60" w:type="pct"/>
            <w:gridSpan w:val="23"/>
          </w:tcPr>
          <w:p w14:paraId="4785E7F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DB6324" w:rsidRPr="00FE478F" w14:paraId="0C0D117B" w14:textId="77777777" w:rsidTr="002B00ED">
        <w:trPr>
          <w:cantSplit/>
          <w:trHeight w:val="60"/>
        </w:trPr>
        <w:tc>
          <w:tcPr>
            <w:tcW w:w="940" w:type="pct"/>
          </w:tcPr>
          <w:p w14:paraId="6FEFA684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71" w:type="pct"/>
          </w:tcPr>
          <w:p w14:paraId="57D40692" w14:textId="56EDC8A8" w:rsidR="00DB6324" w:rsidRPr="00FE478F" w:rsidRDefault="00054962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4,655,871</w:t>
            </w:r>
          </w:p>
        </w:tc>
        <w:tc>
          <w:tcPr>
            <w:tcW w:w="59" w:type="pct"/>
            <w:vAlign w:val="bottom"/>
          </w:tcPr>
          <w:p w14:paraId="7C0CE92D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165A50E5" w14:textId="38953B91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4,639,386</w:t>
            </w:r>
          </w:p>
        </w:tc>
        <w:tc>
          <w:tcPr>
            <w:tcW w:w="59" w:type="pct"/>
            <w:vAlign w:val="bottom"/>
          </w:tcPr>
          <w:p w14:paraId="21DE2A40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</w:tcPr>
          <w:p w14:paraId="6307908C" w14:textId="7381AA9F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664,130</w:t>
            </w:r>
          </w:p>
        </w:tc>
        <w:tc>
          <w:tcPr>
            <w:tcW w:w="67" w:type="pct"/>
          </w:tcPr>
          <w:p w14:paraId="344126A6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42747556" w14:textId="0D14847E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701,872</w:t>
            </w:r>
          </w:p>
        </w:tc>
        <w:tc>
          <w:tcPr>
            <w:tcW w:w="65" w:type="pct"/>
          </w:tcPr>
          <w:p w14:paraId="08C6459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</w:tcPr>
          <w:p w14:paraId="3967F05E" w14:textId="032B13EC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283,547</w:t>
            </w:r>
          </w:p>
        </w:tc>
        <w:tc>
          <w:tcPr>
            <w:tcW w:w="72" w:type="pct"/>
          </w:tcPr>
          <w:p w14:paraId="637D296D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53AB2E49" w14:textId="762F050E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701,613</w:t>
            </w:r>
          </w:p>
        </w:tc>
        <w:tc>
          <w:tcPr>
            <w:tcW w:w="73" w:type="pct"/>
          </w:tcPr>
          <w:p w14:paraId="691B91BD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</w:tcPr>
          <w:p w14:paraId="61B2FD17" w14:textId="7933CA53" w:rsidR="00DB6324" w:rsidRPr="00FE478F" w:rsidRDefault="00356B1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5,603,548</w:t>
            </w:r>
          </w:p>
        </w:tc>
        <w:tc>
          <w:tcPr>
            <w:tcW w:w="72" w:type="pct"/>
          </w:tcPr>
          <w:p w14:paraId="2AA437B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78FB4C70" w14:textId="4E847042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6,042,871</w:t>
            </w:r>
          </w:p>
        </w:tc>
        <w:tc>
          <w:tcPr>
            <w:tcW w:w="60" w:type="pct"/>
          </w:tcPr>
          <w:p w14:paraId="5BB04B6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</w:tcPr>
          <w:p w14:paraId="1549FC8C" w14:textId="739FA48D" w:rsidR="00DB6324" w:rsidRPr="00FE478F" w:rsidRDefault="008E7165" w:rsidP="00DB632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</w:tcPr>
          <w:p w14:paraId="526A54EF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</w:tcPr>
          <w:p w14:paraId="54493901" w14:textId="77777777" w:rsidR="00DB6324" w:rsidRPr="00FE478F" w:rsidRDefault="00DB6324" w:rsidP="00DB632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</w:tcPr>
          <w:p w14:paraId="181CAF96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</w:tcPr>
          <w:p w14:paraId="1F88C744" w14:textId="1C666C20" w:rsidR="00DB6324" w:rsidRPr="00FE478F" w:rsidRDefault="00C17431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5,603,548</w:t>
            </w:r>
          </w:p>
        </w:tc>
        <w:tc>
          <w:tcPr>
            <w:tcW w:w="59" w:type="pct"/>
          </w:tcPr>
          <w:p w14:paraId="5D5130E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</w:tcPr>
          <w:p w14:paraId="0ECDE669" w14:textId="21F528A3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6,042,871</w:t>
            </w:r>
          </w:p>
        </w:tc>
      </w:tr>
      <w:tr w:rsidR="00DB6324" w:rsidRPr="00FE478F" w14:paraId="11FE2F37" w14:textId="77777777" w:rsidTr="002B00ED">
        <w:trPr>
          <w:cantSplit/>
        </w:trPr>
        <w:tc>
          <w:tcPr>
            <w:tcW w:w="940" w:type="pct"/>
          </w:tcPr>
          <w:p w14:paraId="6C644C29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5ECAAEBD" w14:textId="648BAF38" w:rsidR="00DB6324" w:rsidRPr="00FE478F" w:rsidRDefault="00054962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20,</w:t>
            </w:r>
            <w:r w:rsidR="00BC155A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59" w:type="pct"/>
            <w:vAlign w:val="bottom"/>
          </w:tcPr>
          <w:p w14:paraId="209E6D97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78DF0707" w14:textId="38B5E15E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69,551</w:t>
            </w:r>
          </w:p>
        </w:tc>
        <w:tc>
          <w:tcPr>
            <w:tcW w:w="59" w:type="pct"/>
            <w:vAlign w:val="bottom"/>
          </w:tcPr>
          <w:p w14:paraId="1F1D9B32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4DD7862F" w14:textId="77777777" w:rsidR="00DB6324" w:rsidRPr="00FE478F" w:rsidRDefault="00DB6324" w:rsidP="00DB632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</w:tcPr>
          <w:p w14:paraId="60439BAE" w14:textId="77777777" w:rsidR="00DB6324" w:rsidRPr="00FE478F" w:rsidRDefault="00DB6324" w:rsidP="00DB6324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1CB83D8D" w14:textId="77777777" w:rsidR="00DB6324" w:rsidRPr="00FE478F" w:rsidRDefault="00DB6324" w:rsidP="00DB632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65" w:type="pct"/>
          </w:tcPr>
          <w:p w14:paraId="631E0DC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130491E6" w14:textId="23D66ED3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40,564</w:t>
            </w:r>
          </w:p>
        </w:tc>
        <w:tc>
          <w:tcPr>
            <w:tcW w:w="72" w:type="pct"/>
          </w:tcPr>
          <w:p w14:paraId="315DD3E9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779763B0" w14:textId="69141425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41,770</w:t>
            </w:r>
          </w:p>
        </w:tc>
        <w:tc>
          <w:tcPr>
            <w:tcW w:w="73" w:type="pct"/>
          </w:tcPr>
          <w:p w14:paraId="05D8532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6FB78C1" w14:textId="21528D5C" w:rsidR="00DB6324" w:rsidRPr="00FE478F" w:rsidRDefault="00356B1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61,289</w:t>
            </w:r>
          </w:p>
        </w:tc>
        <w:tc>
          <w:tcPr>
            <w:tcW w:w="72" w:type="pct"/>
          </w:tcPr>
          <w:p w14:paraId="08545FA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27E74857" w14:textId="4DF80A4E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111,321</w:t>
            </w:r>
          </w:p>
        </w:tc>
        <w:tc>
          <w:tcPr>
            <w:tcW w:w="60" w:type="pct"/>
          </w:tcPr>
          <w:p w14:paraId="6ECEF8E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1530E608" w14:textId="19B1A6CE" w:rsidR="00DB6324" w:rsidRPr="00FE478F" w:rsidRDefault="008E7165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(61,289)</w:t>
            </w:r>
          </w:p>
        </w:tc>
        <w:tc>
          <w:tcPr>
            <w:tcW w:w="72" w:type="pct"/>
          </w:tcPr>
          <w:p w14:paraId="0FF5887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5981029D" w14:textId="3ACF6E93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(111,321)</w:t>
            </w:r>
          </w:p>
        </w:tc>
        <w:tc>
          <w:tcPr>
            <w:tcW w:w="73" w:type="pct"/>
          </w:tcPr>
          <w:p w14:paraId="454E2284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618F07DB" w14:textId="25D211A4" w:rsidR="00DB6324" w:rsidRPr="00FE478F" w:rsidRDefault="00C17431" w:rsidP="00DB632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</w:tcPr>
          <w:p w14:paraId="472D3799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2CBAB6A9" w14:textId="77777777" w:rsidR="00DB6324" w:rsidRPr="00FE478F" w:rsidRDefault="00DB6324" w:rsidP="00DB6324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B6324" w:rsidRPr="00FE478F" w14:paraId="08AB099E" w14:textId="77777777" w:rsidTr="002B00ED">
        <w:trPr>
          <w:cantSplit/>
        </w:trPr>
        <w:tc>
          <w:tcPr>
            <w:tcW w:w="940" w:type="pct"/>
          </w:tcPr>
          <w:p w14:paraId="5F65FED6" w14:textId="77777777" w:rsidR="00DB6324" w:rsidRPr="00FE478F" w:rsidRDefault="00DB6324" w:rsidP="00DB632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E478F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</w:tcPr>
          <w:p w14:paraId="66EE37E0" w14:textId="6CB3C033" w:rsidR="00DB6324" w:rsidRPr="00FE478F" w:rsidRDefault="00BC155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4,676,596</w:t>
            </w:r>
          </w:p>
        </w:tc>
        <w:tc>
          <w:tcPr>
            <w:tcW w:w="59" w:type="pct"/>
            <w:vAlign w:val="bottom"/>
          </w:tcPr>
          <w:p w14:paraId="5BE267F0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</w:tcPr>
          <w:p w14:paraId="17BA3AAE" w14:textId="1C6C651B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4,708,937</w:t>
            </w:r>
          </w:p>
        </w:tc>
        <w:tc>
          <w:tcPr>
            <w:tcW w:w="59" w:type="pct"/>
            <w:vAlign w:val="bottom"/>
          </w:tcPr>
          <w:p w14:paraId="5E69EC8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20A46757" w14:textId="6E13F062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664,130</w:t>
            </w:r>
          </w:p>
        </w:tc>
        <w:tc>
          <w:tcPr>
            <w:tcW w:w="67" w:type="pct"/>
          </w:tcPr>
          <w:p w14:paraId="5E1D3C16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2296FCC6" w14:textId="6B1CD74D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701,872</w:t>
            </w:r>
          </w:p>
        </w:tc>
        <w:tc>
          <w:tcPr>
            <w:tcW w:w="65" w:type="pct"/>
          </w:tcPr>
          <w:p w14:paraId="156BF72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</w:tcPr>
          <w:p w14:paraId="69F61226" w14:textId="1B2E71FD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324,111</w:t>
            </w:r>
          </w:p>
        </w:tc>
        <w:tc>
          <w:tcPr>
            <w:tcW w:w="72" w:type="pct"/>
          </w:tcPr>
          <w:p w14:paraId="20231A5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7DB74476" w14:textId="6C689406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743,383</w:t>
            </w:r>
          </w:p>
        </w:tc>
        <w:tc>
          <w:tcPr>
            <w:tcW w:w="73" w:type="pct"/>
          </w:tcPr>
          <w:p w14:paraId="7ACA6B88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428C4C99" w14:textId="09B74728" w:rsidR="00DB6324" w:rsidRPr="00FE478F" w:rsidRDefault="00356B1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5,664,837</w:t>
            </w:r>
          </w:p>
        </w:tc>
        <w:tc>
          <w:tcPr>
            <w:tcW w:w="72" w:type="pct"/>
          </w:tcPr>
          <w:p w14:paraId="1B635DB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4E0F81BC" w14:textId="66C37330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6,154,192</w:t>
            </w:r>
          </w:p>
        </w:tc>
        <w:tc>
          <w:tcPr>
            <w:tcW w:w="60" w:type="pct"/>
          </w:tcPr>
          <w:p w14:paraId="43F0E8F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0C26BD4E" w14:textId="35699222" w:rsidR="00DB6324" w:rsidRPr="00FE478F" w:rsidRDefault="008E7165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(61,289)</w:t>
            </w:r>
          </w:p>
        </w:tc>
        <w:tc>
          <w:tcPr>
            <w:tcW w:w="72" w:type="pct"/>
          </w:tcPr>
          <w:p w14:paraId="4538FDD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366E731A" w14:textId="07917352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(111,321)</w:t>
            </w:r>
          </w:p>
        </w:tc>
        <w:tc>
          <w:tcPr>
            <w:tcW w:w="73" w:type="pct"/>
          </w:tcPr>
          <w:p w14:paraId="4642720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14:paraId="7E1E531B" w14:textId="1D642452" w:rsidR="00DB6324" w:rsidRPr="00FE478F" w:rsidRDefault="00C17431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5,603,548</w:t>
            </w:r>
          </w:p>
        </w:tc>
        <w:tc>
          <w:tcPr>
            <w:tcW w:w="59" w:type="pct"/>
          </w:tcPr>
          <w:p w14:paraId="6C6732B5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4E114C5A" w14:textId="3BDA676F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6,042,871</w:t>
            </w:r>
          </w:p>
        </w:tc>
      </w:tr>
      <w:tr w:rsidR="00DB6324" w:rsidRPr="00FE478F" w14:paraId="0E98429F" w14:textId="77777777" w:rsidTr="002B00ED">
        <w:trPr>
          <w:cantSplit/>
        </w:trPr>
        <w:tc>
          <w:tcPr>
            <w:tcW w:w="940" w:type="pct"/>
          </w:tcPr>
          <w:p w14:paraId="249C9B9C" w14:textId="77777777" w:rsidR="00DB6324" w:rsidRPr="00FE478F" w:rsidRDefault="00DB6324" w:rsidP="00DB632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270A85C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9BA7EBA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</w:tcPr>
          <w:p w14:paraId="629C8D3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2AE19906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2BB8373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</w:tcPr>
          <w:p w14:paraId="552A65F5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56965E5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5" w:type="pct"/>
          </w:tcPr>
          <w:p w14:paraId="61AD1BF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4917E5E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</w:tcPr>
          <w:p w14:paraId="34DC51DF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33DA844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" w:type="pct"/>
          </w:tcPr>
          <w:p w14:paraId="6F6CDA6B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3E04310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</w:tcPr>
          <w:p w14:paraId="41DA01E8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638800B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</w:tcPr>
          <w:p w14:paraId="73913C3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5C0A10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</w:tcPr>
          <w:p w14:paraId="69EDDA6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64E0E4A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" w:type="pct"/>
          </w:tcPr>
          <w:p w14:paraId="22B1CEB0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1A5309D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</w:tcPr>
          <w:p w14:paraId="7EAE012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74702DC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6324" w:rsidRPr="00FE478F" w14:paraId="6CBFB985" w14:textId="77777777" w:rsidTr="002B00ED">
        <w:trPr>
          <w:cantSplit/>
        </w:trPr>
        <w:tc>
          <w:tcPr>
            <w:tcW w:w="940" w:type="pct"/>
          </w:tcPr>
          <w:p w14:paraId="02408AD5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  <w:lang w:val="en-US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71" w:type="pct"/>
          </w:tcPr>
          <w:p w14:paraId="011AC248" w14:textId="2D54AB54" w:rsidR="00DB6324" w:rsidRPr="00FE478F" w:rsidRDefault="00054962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(319,</w:t>
            </w:r>
            <w:r w:rsidR="00BC155A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777)</w:t>
            </w:r>
          </w:p>
        </w:tc>
        <w:tc>
          <w:tcPr>
            <w:tcW w:w="59" w:type="pct"/>
            <w:vAlign w:val="bottom"/>
          </w:tcPr>
          <w:p w14:paraId="7A9C00C6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</w:tcPr>
          <w:p w14:paraId="4DD69ABE" w14:textId="23CDFD2B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(296,900)</w:t>
            </w:r>
          </w:p>
        </w:tc>
        <w:tc>
          <w:tcPr>
            <w:tcW w:w="59" w:type="pct"/>
            <w:vAlign w:val="bottom"/>
          </w:tcPr>
          <w:p w14:paraId="3CFB4A8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</w:tcPr>
          <w:p w14:paraId="0F681A22" w14:textId="6EEDB7C4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(25,360)</w:t>
            </w:r>
          </w:p>
        </w:tc>
        <w:tc>
          <w:tcPr>
            <w:tcW w:w="67" w:type="pct"/>
          </w:tcPr>
          <w:p w14:paraId="27BF3716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6DB10B53" w14:textId="63BCEDD2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(22,639)</w:t>
            </w:r>
          </w:p>
        </w:tc>
        <w:tc>
          <w:tcPr>
            <w:tcW w:w="65" w:type="pct"/>
          </w:tcPr>
          <w:p w14:paraId="3C0C622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</w:tcPr>
          <w:p w14:paraId="421EDE91" w14:textId="13ADAE4A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(32,15</w:t>
            </w:r>
            <w:r w:rsidR="009735C0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</w:tcPr>
          <w:p w14:paraId="354D3D70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6F3AC694" w14:textId="3AF4CE15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(52,754)</w:t>
            </w:r>
          </w:p>
        </w:tc>
        <w:tc>
          <w:tcPr>
            <w:tcW w:w="73" w:type="pct"/>
          </w:tcPr>
          <w:p w14:paraId="3CE11440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</w:tcPr>
          <w:p w14:paraId="21D2B817" w14:textId="406D0DF0" w:rsidR="00DB6324" w:rsidRPr="00FE478F" w:rsidRDefault="008E7165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(377,28</w:t>
            </w:r>
            <w:r w:rsidR="00B20A3C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</w:tcPr>
          <w:p w14:paraId="2BECFFD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</w:tcPr>
          <w:p w14:paraId="3E20428F" w14:textId="35746769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(372,293)</w:t>
            </w:r>
          </w:p>
        </w:tc>
        <w:tc>
          <w:tcPr>
            <w:tcW w:w="60" w:type="pct"/>
          </w:tcPr>
          <w:p w14:paraId="76A64528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</w:tcPr>
          <w:p w14:paraId="63B80E3C" w14:textId="132F2CBD" w:rsidR="00DB6324" w:rsidRPr="00FE478F" w:rsidRDefault="00D12084" w:rsidP="006371C2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</w:tcPr>
          <w:p w14:paraId="2706F3A2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</w:tcPr>
          <w:p w14:paraId="50BD4D8A" w14:textId="77777777" w:rsidR="00DB6324" w:rsidRPr="00FE478F" w:rsidRDefault="00DB6324" w:rsidP="00DB632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</w:tcPr>
          <w:p w14:paraId="0954901C" w14:textId="77777777" w:rsidR="00DB6324" w:rsidRPr="00FE478F" w:rsidRDefault="00DB6324" w:rsidP="00DB6324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</w:tcPr>
          <w:p w14:paraId="0C294802" w14:textId="051F2AB2" w:rsidR="00DB6324" w:rsidRPr="00FE478F" w:rsidRDefault="00C17431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(377,28</w:t>
            </w:r>
            <w:r w:rsidR="00B20A3C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59" w:type="pct"/>
          </w:tcPr>
          <w:p w14:paraId="26BC334B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</w:tcPr>
          <w:p w14:paraId="1D08916D" w14:textId="6758AEBA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(372,293)</w:t>
            </w:r>
          </w:p>
        </w:tc>
      </w:tr>
      <w:tr w:rsidR="00DB6324" w:rsidRPr="00FE478F" w14:paraId="2A0CC289" w14:textId="77777777" w:rsidTr="002B00ED">
        <w:trPr>
          <w:cantSplit/>
        </w:trPr>
        <w:tc>
          <w:tcPr>
            <w:tcW w:w="940" w:type="pct"/>
          </w:tcPr>
          <w:p w14:paraId="123D02A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pacing w:val="-2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pacing w:val="-2"/>
                <w:szCs w:val="22"/>
                <w:cs/>
                <w:lang w:bidi="th-TH"/>
              </w:rPr>
              <w:t>กำไร (ขาดทุน) จากการดำเนินงานตามส่วนงาน</w:t>
            </w:r>
          </w:p>
        </w:tc>
        <w:tc>
          <w:tcPr>
            <w:tcW w:w="271" w:type="pct"/>
            <w:tcBorders>
              <w:bottom w:val="double" w:sz="4" w:space="0" w:color="auto"/>
            </w:tcBorders>
          </w:tcPr>
          <w:p w14:paraId="499A8FC3" w14:textId="59D55D48" w:rsidR="00DB6324" w:rsidRPr="00FE478F" w:rsidRDefault="00BC155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813,155</w:t>
            </w:r>
          </w:p>
        </w:tc>
        <w:tc>
          <w:tcPr>
            <w:tcW w:w="59" w:type="pct"/>
            <w:vAlign w:val="bottom"/>
          </w:tcPr>
          <w:p w14:paraId="498A0B4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</w:tcPr>
          <w:p w14:paraId="4FE04C2F" w14:textId="4176E829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703,440</w:t>
            </w:r>
          </w:p>
        </w:tc>
        <w:tc>
          <w:tcPr>
            <w:tcW w:w="59" w:type="pct"/>
            <w:vAlign w:val="bottom"/>
          </w:tcPr>
          <w:p w14:paraId="6AD77E4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6814C734" w14:textId="4F7D0E0D" w:rsidR="00DB6324" w:rsidRPr="00FE478F" w:rsidRDefault="00DA052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18,471</w:t>
            </w:r>
          </w:p>
        </w:tc>
        <w:tc>
          <w:tcPr>
            <w:tcW w:w="67" w:type="pct"/>
          </w:tcPr>
          <w:p w14:paraId="002B0C82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0E8B78F3" w14:textId="2F3B9968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45,246</w:t>
            </w:r>
          </w:p>
        </w:tc>
        <w:tc>
          <w:tcPr>
            <w:tcW w:w="65" w:type="pct"/>
          </w:tcPr>
          <w:p w14:paraId="17ABABB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2FE75E7C" w14:textId="5D3DD64A" w:rsidR="00DB6324" w:rsidRPr="00FE478F" w:rsidRDefault="00356B1A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16,78</w:t>
            </w:r>
            <w:r w:rsidR="00187C25"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72" w:type="pct"/>
          </w:tcPr>
          <w:p w14:paraId="5A208043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2BE565C1" w14:textId="05768368" w:rsidR="00DB6324" w:rsidRPr="00FE478F" w:rsidRDefault="00DB6324" w:rsidP="00DB6324">
            <w:pPr>
              <w:pStyle w:val="acctfourfigures"/>
              <w:tabs>
                <w:tab w:val="clear" w:pos="765"/>
                <w:tab w:val="decimal" w:pos="680"/>
              </w:tabs>
              <w:spacing w:line="280" w:lineRule="exact"/>
              <w:ind w:left="-72" w:right="-9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(1,174,907)</w:t>
            </w:r>
          </w:p>
        </w:tc>
        <w:tc>
          <w:tcPr>
            <w:tcW w:w="73" w:type="pct"/>
          </w:tcPr>
          <w:p w14:paraId="1A7D67AB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57FEDAB2" w14:textId="0A081E39" w:rsidR="00DB6324" w:rsidRPr="00FE478F" w:rsidRDefault="008E7165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848,41</w:t>
            </w:r>
            <w:r w:rsidR="00187C25"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72" w:type="pct"/>
          </w:tcPr>
          <w:p w14:paraId="6718B4C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39DB4501" w14:textId="742E14B3" w:rsidR="00DB6324" w:rsidRPr="006371C2" w:rsidRDefault="00DB6324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(426,221)</w:t>
            </w:r>
          </w:p>
        </w:tc>
        <w:tc>
          <w:tcPr>
            <w:tcW w:w="60" w:type="pct"/>
          </w:tcPr>
          <w:p w14:paraId="2BF2F8A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2338F3FC" w14:textId="0D54FF1D" w:rsidR="00DB6324" w:rsidRPr="00FE478F" w:rsidRDefault="00D1208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</w:rPr>
              <w:t>3,932</w:t>
            </w:r>
          </w:p>
        </w:tc>
        <w:tc>
          <w:tcPr>
            <w:tcW w:w="72" w:type="pct"/>
          </w:tcPr>
          <w:p w14:paraId="5AF4C69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</w:tcPr>
          <w:p w14:paraId="7B726F1B" w14:textId="43C9E0E6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</w:rPr>
              <w:t>37,506</w:t>
            </w:r>
          </w:p>
        </w:tc>
        <w:tc>
          <w:tcPr>
            <w:tcW w:w="73" w:type="pct"/>
          </w:tcPr>
          <w:p w14:paraId="701D551E" w14:textId="77777777" w:rsidR="00DB6324" w:rsidRPr="00FE478F" w:rsidRDefault="00DB6324" w:rsidP="00DB6324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pct"/>
          </w:tcPr>
          <w:p w14:paraId="305758E9" w14:textId="61C8CE64" w:rsidR="00DB6324" w:rsidRPr="00FE478F" w:rsidRDefault="00C17431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852,34</w:t>
            </w:r>
            <w:r w:rsidR="003D1E78"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</w:tcPr>
          <w:p w14:paraId="21FAA39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</w:tcPr>
          <w:p w14:paraId="27635DA8" w14:textId="74B09296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(388,715)</w:t>
            </w:r>
          </w:p>
        </w:tc>
      </w:tr>
      <w:tr w:rsidR="00DB6324" w:rsidRPr="00FE478F" w14:paraId="7E2B61C7" w14:textId="77777777" w:rsidTr="002B00ED">
        <w:trPr>
          <w:cantSplit/>
        </w:trPr>
        <w:tc>
          <w:tcPr>
            <w:tcW w:w="940" w:type="pct"/>
          </w:tcPr>
          <w:p w14:paraId="468FC6B4" w14:textId="77777777" w:rsidR="00DB6324" w:rsidRPr="00FE478F" w:rsidRDefault="00DB6324" w:rsidP="00DB6324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14C6C56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2890BEDD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vAlign w:val="bottom"/>
          </w:tcPr>
          <w:p w14:paraId="53F6FD1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4557A51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vAlign w:val="bottom"/>
          </w:tcPr>
          <w:p w14:paraId="4E65E98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6BCCF63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vAlign w:val="bottom"/>
          </w:tcPr>
          <w:p w14:paraId="046CDFA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5FCD0FF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vAlign w:val="bottom"/>
          </w:tcPr>
          <w:p w14:paraId="58E9573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AC3711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vAlign w:val="bottom"/>
          </w:tcPr>
          <w:p w14:paraId="06D7056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1F63BA6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vAlign w:val="bottom"/>
          </w:tcPr>
          <w:p w14:paraId="5E5B07E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549FB89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vAlign w:val="bottom"/>
          </w:tcPr>
          <w:p w14:paraId="62439B7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6B04F9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vAlign w:val="bottom"/>
          </w:tcPr>
          <w:p w14:paraId="44EA3D8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9465C0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4B461E9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5C0F4AD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51B7BDE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10FC200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33667F38" w14:textId="77777777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DB6324" w:rsidRPr="00FE478F" w14:paraId="07545BC7" w14:textId="77777777" w:rsidTr="002B00ED">
        <w:trPr>
          <w:cantSplit/>
        </w:trPr>
        <w:tc>
          <w:tcPr>
            <w:tcW w:w="1210" w:type="pct"/>
            <w:gridSpan w:val="2"/>
          </w:tcPr>
          <w:p w14:paraId="615318B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59" w:type="pct"/>
            <w:vAlign w:val="bottom"/>
          </w:tcPr>
          <w:p w14:paraId="4BE7DD0D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19181AE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4CCC1DCD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DA0292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145865D0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1E46947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14BA39A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7436E4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0EA57C3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9358FA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56D411BE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0B98DC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981BAE8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0EC0A0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A4AA8A2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D3417C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2803D34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CB8B18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2480813C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70EAB3C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700A855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6F46B9D7" w14:textId="77777777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DB6324" w:rsidRPr="00FE478F" w14:paraId="555C1BF9" w14:textId="77777777" w:rsidTr="002B00ED">
        <w:trPr>
          <w:cantSplit/>
        </w:trPr>
        <w:tc>
          <w:tcPr>
            <w:tcW w:w="940" w:type="pct"/>
            <w:vAlign w:val="center"/>
          </w:tcPr>
          <w:p w14:paraId="4A519FB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71" w:type="pct"/>
            <w:vAlign w:val="bottom"/>
          </w:tcPr>
          <w:p w14:paraId="3868C85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26DB309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41E3C90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vAlign w:val="bottom"/>
          </w:tcPr>
          <w:p w14:paraId="5AA4DA6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15B83B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2ED93609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DFACB5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7957A64D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3293CA7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ACAFFAF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8BFCF38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17D4786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E2DB1A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A05229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20BF8D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056BDC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ABB5B6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70AF4028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E3D3D6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5E68C65F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748F0852" w14:textId="0C47140C" w:rsidR="00DB6324" w:rsidRPr="00FE478F" w:rsidRDefault="00983CCD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23,451</w:t>
            </w:r>
          </w:p>
        </w:tc>
        <w:tc>
          <w:tcPr>
            <w:tcW w:w="59" w:type="pct"/>
            <w:vAlign w:val="bottom"/>
          </w:tcPr>
          <w:p w14:paraId="2E3F1B84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460F55D1" w14:textId="0865BE82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12,729</w:t>
            </w:r>
          </w:p>
        </w:tc>
      </w:tr>
      <w:tr w:rsidR="00DB6324" w:rsidRPr="00FE478F" w14:paraId="19AB8363" w14:textId="77777777" w:rsidTr="002B00ED">
        <w:trPr>
          <w:cantSplit/>
          <w:trHeight w:val="56"/>
        </w:trPr>
        <w:tc>
          <w:tcPr>
            <w:tcW w:w="1857" w:type="pct"/>
            <w:gridSpan w:val="6"/>
          </w:tcPr>
          <w:p w14:paraId="49AA129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7" w:type="pct"/>
            <w:vAlign w:val="bottom"/>
          </w:tcPr>
          <w:p w14:paraId="1C993E92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E02349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75A85E9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742C47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777E6D1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DDEB4B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3C8CE8A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9A8651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C3AFED9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E4F75F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96E5CB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9E8220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96EA4A3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4AED45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213C566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0B88A6B6" w14:textId="43E72460" w:rsidR="00DB6324" w:rsidRPr="00FE478F" w:rsidRDefault="00AB7E15" w:rsidP="00EB57D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vAlign w:val="bottom"/>
          </w:tcPr>
          <w:p w14:paraId="147040A1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316C0FEB" w14:textId="23B138D6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265,895</w:t>
            </w:r>
          </w:p>
        </w:tc>
      </w:tr>
      <w:tr w:rsidR="00DB6324" w:rsidRPr="00FE478F" w14:paraId="713F0971" w14:textId="77777777" w:rsidTr="002B00ED">
        <w:trPr>
          <w:cantSplit/>
          <w:trHeight w:val="56"/>
        </w:trPr>
        <w:tc>
          <w:tcPr>
            <w:tcW w:w="1857" w:type="pct"/>
            <w:gridSpan w:val="6"/>
          </w:tcPr>
          <w:p w14:paraId="63DC3EB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7" w:type="pct"/>
            <w:vAlign w:val="bottom"/>
          </w:tcPr>
          <w:p w14:paraId="135EAC7A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20B8E6D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0063B7B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C8C230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7288FD2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A22500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416625D7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6C6938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B159302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5B570B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CB21724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72E80D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5E10A95E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03E540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229E144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0BB3AFF1" w14:textId="1C7F02A5" w:rsidR="00DB6324" w:rsidRPr="00FE478F" w:rsidRDefault="006B61EB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9,</w:t>
            </w:r>
            <w:r w:rsidR="009F1166" w:rsidRPr="00FE478F">
              <w:rPr>
                <w:rFonts w:asciiTheme="majorBidi" w:hAnsiTheme="majorBidi" w:cs="Angsana New"/>
                <w:szCs w:val="22"/>
                <w:lang w:val="en-US" w:bidi="th-TH"/>
              </w:rPr>
              <w:t>591</w:t>
            </w:r>
          </w:p>
        </w:tc>
        <w:tc>
          <w:tcPr>
            <w:tcW w:w="59" w:type="pct"/>
            <w:vAlign w:val="bottom"/>
          </w:tcPr>
          <w:p w14:paraId="077179E9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275E8C74" w14:textId="4846CEA6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9,766</w:t>
            </w:r>
          </w:p>
        </w:tc>
      </w:tr>
      <w:tr w:rsidR="00DB6324" w:rsidRPr="00FE478F" w14:paraId="1228A4DF" w14:textId="77777777" w:rsidTr="002B00ED">
        <w:trPr>
          <w:cantSplit/>
          <w:trHeight w:val="56"/>
        </w:trPr>
        <w:tc>
          <w:tcPr>
            <w:tcW w:w="1514" w:type="pct"/>
            <w:gridSpan w:val="4"/>
          </w:tcPr>
          <w:p w14:paraId="1A5A22F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</w:t>
            </w: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ตัดจำหน่ายสินทรัพย์ไม่มีตัวตนอื่น</w:t>
            </w:r>
          </w:p>
        </w:tc>
        <w:tc>
          <w:tcPr>
            <w:tcW w:w="59" w:type="pct"/>
            <w:vAlign w:val="bottom"/>
          </w:tcPr>
          <w:p w14:paraId="0EFB712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F31042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7679AA07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47CC88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3225B1C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B228EE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7D17C81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AA21E15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868CE77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7C585F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FB153A9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0E348B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0A68A763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BEA48D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15F8818D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98EA90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70F680B3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3BB43E40" w14:textId="156B57E9" w:rsidR="00DB6324" w:rsidRPr="00FE478F" w:rsidRDefault="00AB7E15" w:rsidP="00EB57DE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vAlign w:val="bottom"/>
          </w:tcPr>
          <w:p w14:paraId="0CC4F465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7AE083AE" w14:textId="01EF0EF5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(18,337)</w:t>
            </w:r>
          </w:p>
        </w:tc>
      </w:tr>
      <w:tr w:rsidR="00DB6324" w:rsidRPr="00FE478F" w14:paraId="10AE87DA" w14:textId="77777777" w:rsidTr="002B00ED">
        <w:trPr>
          <w:cantSplit/>
          <w:trHeight w:val="56"/>
        </w:trPr>
        <w:tc>
          <w:tcPr>
            <w:tcW w:w="1514" w:type="pct"/>
            <w:gridSpan w:val="4"/>
          </w:tcPr>
          <w:p w14:paraId="3C49BFD3" w14:textId="7F36DC44" w:rsidR="00DB6324" w:rsidRPr="00FE478F" w:rsidRDefault="00CC50A2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cs/>
                <w:lang w:val="en-US" w:bidi="th-TH"/>
              </w:rPr>
              <w:t xml:space="preserve">กลับรายการ (ขาดทุน) </w:t>
            </w:r>
            <w:r w:rsidR="00DB6324" w:rsidRPr="00FE478F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vAlign w:val="bottom"/>
          </w:tcPr>
          <w:p w14:paraId="7450E00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DB09A8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5B262435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147F14C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2000EDF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EB5F226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5177858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07087F4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81CA07E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D45B73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691E690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646DD4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7A3EB20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67FE78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03E28CD3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5413F8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532E5BA8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347F186B" w14:textId="138954E7" w:rsidR="00DB6324" w:rsidRPr="00FE478F" w:rsidRDefault="004D4AB9" w:rsidP="004D4AB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 xml:space="preserve">  </w:t>
            </w:r>
            <w:r w:rsidR="00FF3274" w:rsidRPr="00FE478F">
              <w:rPr>
                <w:rFonts w:asciiTheme="majorBidi" w:hAnsiTheme="majorBidi" w:cs="Angsana New"/>
                <w:szCs w:val="22"/>
                <w:lang w:val="en-US" w:bidi="th-TH"/>
              </w:rPr>
              <w:t>(200)</w:t>
            </w:r>
          </w:p>
        </w:tc>
        <w:tc>
          <w:tcPr>
            <w:tcW w:w="59" w:type="pct"/>
            <w:vAlign w:val="bottom"/>
          </w:tcPr>
          <w:p w14:paraId="0AD8994A" w14:textId="77777777" w:rsidR="00DB6324" w:rsidRPr="00FE478F" w:rsidRDefault="00DB6324" w:rsidP="004D4AB9">
            <w:pPr>
              <w:pStyle w:val="acctfourfigures"/>
              <w:tabs>
                <w:tab w:val="decimal" w:pos="590"/>
              </w:tabs>
              <w:spacing w:line="280" w:lineRule="exact"/>
              <w:ind w:left="-74" w:right="-93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327D6C3F" w14:textId="45B1620A" w:rsidR="00DB6324" w:rsidRPr="00FE478F" w:rsidRDefault="00DB6324" w:rsidP="00C23984">
            <w:pPr>
              <w:pStyle w:val="acctfourfigures"/>
              <w:tabs>
                <w:tab w:val="clear" w:pos="765"/>
                <w:tab w:val="decimal" w:pos="590"/>
              </w:tabs>
              <w:spacing w:line="280" w:lineRule="exact"/>
              <w:ind w:left="-74" w:right="-93"/>
              <w:contextualSpacing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109</w:t>
            </w:r>
          </w:p>
        </w:tc>
      </w:tr>
      <w:tr w:rsidR="00DB6324" w:rsidRPr="00FE478F" w14:paraId="37583C86" w14:textId="77777777" w:rsidTr="002B00ED">
        <w:trPr>
          <w:cantSplit/>
          <w:trHeight w:val="56"/>
        </w:trPr>
        <w:tc>
          <w:tcPr>
            <w:tcW w:w="1514" w:type="pct"/>
            <w:gridSpan w:val="4"/>
            <w:vAlign w:val="center"/>
          </w:tcPr>
          <w:p w14:paraId="771C6AA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59" w:type="pct"/>
            <w:vAlign w:val="bottom"/>
          </w:tcPr>
          <w:p w14:paraId="18351AA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84D6917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5CC57610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E4F346F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5F9B3A06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10DDEC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C278580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3397536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E52803F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E0EAC6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63F7E79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87D853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26B9F1D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5C3EE1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8926218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2C9F5D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vAlign w:val="bottom"/>
          </w:tcPr>
          <w:p w14:paraId="78E9A2CE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3617A748" w14:textId="0502E07D" w:rsidR="00DB6324" w:rsidRPr="00FE478F" w:rsidRDefault="002B00ED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(30,206)</w:t>
            </w:r>
          </w:p>
        </w:tc>
        <w:tc>
          <w:tcPr>
            <w:tcW w:w="59" w:type="pct"/>
            <w:vAlign w:val="bottom"/>
          </w:tcPr>
          <w:p w14:paraId="4479451B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7B5CEF60" w14:textId="67F3035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(86,322)</w:t>
            </w:r>
          </w:p>
        </w:tc>
      </w:tr>
      <w:tr w:rsidR="00DB6324" w:rsidRPr="00FE478F" w14:paraId="6A8B05AC" w14:textId="77777777" w:rsidTr="002B00ED">
        <w:trPr>
          <w:cantSplit/>
        </w:trPr>
        <w:tc>
          <w:tcPr>
            <w:tcW w:w="1857" w:type="pct"/>
            <w:gridSpan w:val="6"/>
            <w:vAlign w:val="center"/>
          </w:tcPr>
          <w:p w14:paraId="4F16A3E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vAlign w:val="bottom"/>
          </w:tcPr>
          <w:p w14:paraId="329A390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618B455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vAlign w:val="bottom"/>
          </w:tcPr>
          <w:p w14:paraId="36EF2AF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vAlign w:val="bottom"/>
          </w:tcPr>
          <w:p w14:paraId="105006D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6923606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0D35A09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vAlign w:val="bottom"/>
          </w:tcPr>
          <w:p w14:paraId="5D5E868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0E5C332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222280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73670A8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530BE9C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0B13AD0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CE2324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vAlign w:val="bottom"/>
          </w:tcPr>
          <w:p w14:paraId="5CAE7E0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2D254535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09DCCF5C" w14:textId="36B67720" w:rsidR="00DB6324" w:rsidRPr="00FE478F" w:rsidRDefault="002B00ED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(2,892)</w:t>
            </w:r>
          </w:p>
        </w:tc>
        <w:tc>
          <w:tcPr>
            <w:tcW w:w="59" w:type="pct"/>
            <w:vAlign w:val="bottom"/>
          </w:tcPr>
          <w:p w14:paraId="770BAC5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8" w:type="pct"/>
            <w:vAlign w:val="bottom"/>
          </w:tcPr>
          <w:p w14:paraId="15E0C24F" w14:textId="45428579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(79,600)</w:t>
            </w:r>
          </w:p>
        </w:tc>
      </w:tr>
      <w:tr w:rsidR="00DB6324" w:rsidRPr="00FE478F" w14:paraId="48365165" w14:textId="77777777" w:rsidTr="002B00ED">
        <w:trPr>
          <w:cantSplit/>
        </w:trPr>
        <w:tc>
          <w:tcPr>
            <w:tcW w:w="1210" w:type="pct"/>
            <w:gridSpan w:val="2"/>
            <w:vAlign w:val="center"/>
          </w:tcPr>
          <w:p w14:paraId="7265816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59" w:type="pct"/>
            <w:vAlign w:val="bottom"/>
          </w:tcPr>
          <w:p w14:paraId="3B23530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pct"/>
            <w:vAlign w:val="bottom"/>
          </w:tcPr>
          <w:p w14:paraId="5534BC9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33485A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vAlign w:val="bottom"/>
          </w:tcPr>
          <w:p w14:paraId="70F982A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vAlign w:val="bottom"/>
          </w:tcPr>
          <w:p w14:paraId="2F1753E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2CFBC21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vAlign w:val="bottom"/>
          </w:tcPr>
          <w:p w14:paraId="5151535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vAlign w:val="bottom"/>
          </w:tcPr>
          <w:p w14:paraId="37F6A41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C01F9C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42D6E3B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vAlign w:val="bottom"/>
          </w:tcPr>
          <w:p w14:paraId="48EB8AD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0F3A81B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528F565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5FF05A6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22C881C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0128564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3830CE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vAlign w:val="bottom"/>
          </w:tcPr>
          <w:p w14:paraId="5593DB3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244D4FF0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vAlign w:val="bottom"/>
          </w:tcPr>
          <w:p w14:paraId="45006FF2" w14:textId="3E57BE76" w:rsidR="00DB6324" w:rsidRPr="00FE478F" w:rsidRDefault="00761B2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30,</w:t>
            </w:r>
            <w:r w:rsidR="009F1166" w:rsidRPr="00FE478F">
              <w:rPr>
                <w:rFonts w:asciiTheme="majorBidi" w:hAnsiTheme="majorBidi" w:cs="Angsana New"/>
                <w:szCs w:val="22"/>
                <w:lang w:val="en-US" w:bidi="th-TH"/>
              </w:rPr>
              <w:t>228</w:t>
            </w:r>
          </w:p>
        </w:tc>
        <w:tc>
          <w:tcPr>
            <w:tcW w:w="59" w:type="pct"/>
            <w:vAlign w:val="bottom"/>
          </w:tcPr>
          <w:p w14:paraId="3CD374E0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8" w:type="pct"/>
            <w:vAlign w:val="bottom"/>
          </w:tcPr>
          <w:p w14:paraId="173786AD" w14:textId="6A49E833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27,538</w:t>
            </w:r>
          </w:p>
        </w:tc>
      </w:tr>
      <w:tr w:rsidR="00DB6324" w:rsidRPr="00FE478F" w14:paraId="0B425B3C" w14:textId="77777777" w:rsidTr="002B00ED">
        <w:trPr>
          <w:cantSplit/>
        </w:trPr>
        <w:tc>
          <w:tcPr>
            <w:tcW w:w="1857" w:type="pct"/>
            <w:gridSpan w:val="6"/>
            <w:vAlign w:val="center"/>
          </w:tcPr>
          <w:p w14:paraId="66DD728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67" w:type="pct"/>
            <w:vAlign w:val="bottom"/>
          </w:tcPr>
          <w:p w14:paraId="587F488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260F738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vAlign w:val="bottom"/>
          </w:tcPr>
          <w:p w14:paraId="39D0239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vAlign w:val="bottom"/>
          </w:tcPr>
          <w:p w14:paraId="00F22303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6435E4AF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0292E91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5903E7C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05E066E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CD8D56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757FCBA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42B57DF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vAlign w:val="bottom"/>
          </w:tcPr>
          <w:p w14:paraId="47AE6FE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A08D95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vAlign w:val="bottom"/>
          </w:tcPr>
          <w:p w14:paraId="1086132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02999C62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5A110D94" w14:textId="283CADDC" w:rsidR="00DB6324" w:rsidRPr="00FE478F" w:rsidRDefault="00761B2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(23,936)</w:t>
            </w:r>
          </w:p>
        </w:tc>
        <w:tc>
          <w:tcPr>
            <w:tcW w:w="59" w:type="pct"/>
            <w:vAlign w:val="bottom"/>
          </w:tcPr>
          <w:p w14:paraId="5B42C686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8" w:type="pct"/>
            <w:vAlign w:val="bottom"/>
          </w:tcPr>
          <w:p w14:paraId="2BC6F8C5" w14:textId="113025C9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(26,786)</w:t>
            </w:r>
          </w:p>
        </w:tc>
      </w:tr>
      <w:tr w:rsidR="00DB6324" w:rsidRPr="00FE478F" w14:paraId="63D5FAAC" w14:textId="77777777" w:rsidTr="002B00ED">
        <w:trPr>
          <w:cantSplit/>
        </w:trPr>
        <w:tc>
          <w:tcPr>
            <w:tcW w:w="1857" w:type="pct"/>
            <w:gridSpan w:val="6"/>
            <w:vAlign w:val="center"/>
          </w:tcPr>
          <w:p w14:paraId="0BB2D31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67" w:type="pct"/>
            <w:vAlign w:val="bottom"/>
          </w:tcPr>
          <w:p w14:paraId="66588EA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6E65046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vAlign w:val="bottom"/>
          </w:tcPr>
          <w:p w14:paraId="34664FD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vAlign w:val="bottom"/>
          </w:tcPr>
          <w:p w14:paraId="54129B8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68E5D73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547D7FB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6D9A690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vAlign w:val="bottom"/>
          </w:tcPr>
          <w:p w14:paraId="57BCE71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4F9852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vAlign w:val="bottom"/>
          </w:tcPr>
          <w:p w14:paraId="73767E1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23D100E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vAlign w:val="bottom"/>
          </w:tcPr>
          <w:p w14:paraId="241CFDE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vAlign w:val="bottom"/>
          </w:tcPr>
          <w:p w14:paraId="074477A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vAlign w:val="bottom"/>
          </w:tcPr>
          <w:p w14:paraId="68AF367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vAlign w:val="bottom"/>
          </w:tcPr>
          <w:p w14:paraId="24C9ED58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1A30895" w14:textId="3696B691" w:rsidR="00DB6324" w:rsidRPr="00FE478F" w:rsidRDefault="00761B2A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(130,228)</w:t>
            </w:r>
          </w:p>
        </w:tc>
        <w:tc>
          <w:tcPr>
            <w:tcW w:w="59" w:type="pct"/>
            <w:vAlign w:val="bottom"/>
          </w:tcPr>
          <w:p w14:paraId="168D1E23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vAlign w:val="bottom"/>
          </w:tcPr>
          <w:p w14:paraId="3EC9EEAB" w14:textId="782C457F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="Angsana New"/>
                <w:szCs w:val="22"/>
                <w:lang w:val="en-US" w:bidi="th-TH"/>
              </w:rPr>
              <w:t>(59,492)</w:t>
            </w:r>
          </w:p>
        </w:tc>
      </w:tr>
      <w:tr w:rsidR="00DB6324" w:rsidRPr="00FE478F" w14:paraId="4CEEC4B5" w14:textId="77777777" w:rsidTr="002B00ED">
        <w:trPr>
          <w:cantSplit/>
        </w:trPr>
        <w:tc>
          <w:tcPr>
            <w:tcW w:w="1210" w:type="pct"/>
            <w:gridSpan w:val="2"/>
            <w:vAlign w:val="center"/>
          </w:tcPr>
          <w:p w14:paraId="22FE8F8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 กำไร (ขาดทุน) สุทธิจากการดำเนินงาน</w:t>
            </w:r>
          </w:p>
        </w:tc>
        <w:tc>
          <w:tcPr>
            <w:tcW w:w="59" w:type="pct"/>
            <w:vAlign w:val="bottom"/>
          </w:tcPr>
          <w:p w14:paraId="1AD5B964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pct"/>
            <w:vAlign w:val="bottom"/>
          </w:tcPr>
          <w:p w14:paraId="1435E86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3217E4C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66F7235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214AD6F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E4E3E7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7ABF051D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0D3417F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2288C822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47292E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6A7B4804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686AB0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475C02C2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FE2B6CD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78BA6A6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384EF6B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0DE1AFCB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621C30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7842E968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3A013823" w14:textId="2E17CFD0" w:rsidR="00DB6324" w:rsidRPr="00FE478F" w:rsidRDefault="00761B2A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728,151</w:t>
            </w:r>
          </w:p>
        </w:tc>
        <w:tc>
          <w:tcPr>
            <w:tcW w:w="59" w:type="pct"/>
            <w:vAlign w:val="bottom"/>
          </w:tcPr>
          <w:p w14:paraId="5BD36C35" w14:textId="77777777" w:rsidR="00DB6324" w:rsidRPr="00FE478F" w:rsidRDefault="00DB6324" w:rsidP="00DB6324">
            <w:pPr>
              <w:pStyle w:val="acctfourfigures"/>
              <w:tabs>
                <w:tab w:val="left" w:pos="507"/>
              </w:tabs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vAlign w:val="bottom"/>
          </w:tcPr>
          <w:p w14:paraId="58EB10C2" w14:textId="7F68EEA7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(343,215)</w:t>
            </w:r>
          </w:p>
        </w:tc>
      </w:tr>
      <w:tr w:rsidR="00DB6324" w:rsidRPr="00FE478F" w14:paraId="693E0F89" w14:textId="77777777" w:rsidTr="002B00ED">
        <w:trPr>
          <w:cantSplit/>
        </w:trPr>
        <w:tc>
          <w:tcPr>
            <w:tcW w:w="1514" w:type="pct"/>
            <w:gridSpan w:val="4"/>
          </w:tcPr>
          <w:p w14:paraId="7EFD329C" w14:textId="02C08173" w:rsidR="00DB6324" w:rsidRPr="00FE478F" w:rsidRDefault="006120C6" w:rsidP="00DB63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 w:rsidR="00DB6324"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vAlign w:val="bottom"/>
          </w:tcPr>
          <w:p w14:paraId="528B893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4E1C47F7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2E01BD07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3BD7768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669A9DA8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549F1DC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74757A0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6F995A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2FEE08BF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9D2574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756A70F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F7BB1F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766C6C5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CE420F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36D1CD25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9B7D25E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0C0E3665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184976CB" w14:textId="7DB23E17" w:rsidR="00DB6324" w:rsidRPr="00FE478F" w:rsidRDefault="00EB57DE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(28,17</w:t>
            </w:r>
            <w:r w:rsidR="00E71912" w:rsidRPr="00FE478F">
              <w:rPr>
                <w:rFonts w:asciiTheme="majorBidi" w:hAnsiTheme="majorBidi" w:cs="Angsana New"/>
                <w:szCs w:val="22"/>
                <w:lang w:bidi="th-TH"/>
              </w:rPr>
              <w:t>6</w:t>
            </w: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555F02C4" w14:textId="77777777" w:rsidR="00DB6324" w:rsidRPr="00FE478F" w:rsidRDefault="00DB6324" w:rsidP="00DB63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vAlign w:val="bottom"/>
          </w:tcPr>
          <w:p w14:paraId="38F9FBCF" w14:textId="4625C5BC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="Angsana New"/>
                <w:szCs w:val="22"/>
                <w:lang w:bidi="th-TH"/>
              </w:rPr>
              <w:t>(17,982)</w:t>
            </w:r>
          </w:p>
        </w:tc>
      </w:tr>
      <w:tr w:rsidR="00DB6324" w:rsidRPr="00FE478F" w14:paraId="5002F8D3" w14:textId="77777777" w:rsidTr="002B00ED">
        <w:trPr>
          <w:cantSplit/>
        </w:trPr>
        <w:tc>
          <w:tcPr>
            <w:tcW w:w="1210" w:type="pct"/>
            <w:gridSpan w:val="2"/>
          </w:tcPr>
          <w:p w14:paraId="0CE6E4B9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 กำไร (ขาดทุน) สุทธิส่วนที่เป็นของบริษัท</w:t>
            </w:r>
          </w:p>
        </w:tc>
        <w:tc>
          <w:tcPr>
            <w:tcW w:w="59" w:type="pct"/>
            <w:vAlign w:val="bottom"/>
          </w:tcPr>
          <w:p w14:paraId="10E13A8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vAlign w:val="bottom"/>
          </w:tcPr>
          <w:p w14:paraId="2B8F95D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3E749E3E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1AE78665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vAlign w:val="bottom"/>
          </w:tcPr>
          <w:p w14:paraId="3F1B8A50" w14:textId="77777777" w:rsidR="00DB6324" w:rsidRPr="00FE478F" w:rsidRDefault="00DB6324" w:rsidP="00DB632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E95ECB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vAlign w:val="bottom"/>
          </w:tcPr>
          <w:p w14:paraId="78A5FCAB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vAlign w:val="bottom"/>
          </w:tcPr>
          <w:p w14:paraId="12DB1912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7A5D7F35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FE612E1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686F410A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F1F0DDA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vAlign w:val="bottom"/>
          </w:tcPr>
          <w:p w14:paraId="35632948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83374C4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913533A" w14:textId="77777777" w:rsidR="00DB6324" w:rsidRPr="00FE478F" w:rsidRDefault="00DB6324" w:rsidP="00DB63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56CB19C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vAlign w:val="bottom"/>
          </w:tcPr>
          <w:p w14:paraId="15E689D6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8429A41" w14:textId="77777777" w:rsidR="00DB6324" w:rsidRPr="00FE478F" w:rsidRDefault="00DB6324" w:rsidP="00DB63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vAlign w:val="bottom"/>
          </w:tcPr>
          <w:p w14:paraId="3E247C57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  <w:vAlign w:val="bottom"/>
          </w:tcPr>
          <w:p w14:paraId="18C2EF72" w14:textId="068DB5A0" w:rsidR="00DB6324" w:rsidRPr="00FE478F" w:rsidRDefault="00EB57DE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699,9</w:t>
            </w:r>
            <w:r w:rsidR="0033048E"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</w:t>
            </w:r>
          </w:p>
        </w:tc>
        <w:tc>
          <w:tcPr>
            <w:tcW w:w="59" w:type="pct"/>
            <w:vAlign w:val="bottom"/>
          </w:tcPr>
          <w:p w14:paraId="0968BA17" w14:textId="77777777" w:rsidR="00DB6324" w:rsidRPr="00FE478F" w:rsidRDefault="00DB6324" w:rsidP="00DB63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7B763" w14:textId="53C3FB53" w:rsidR="00DB6324" w:rsidRPr="00FE478F" w:rsidRDefault="00DB6324" w:rsidP="00C23984">
            <w:pPr>
              <w:pStyle w:val="acctfourfigures"/>
              <w:tabs>
                <w:tab w:val="clear" w:pos="765"/>
                <w:tab w:val="decimal" w:pos="584"/>
              </w:tabs>
              <w:spacing w:line="280" w:lineRule="exact"/>
              <w:ind w:left="-74" w:right="-70"/>
              <w:contextualSpacing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FE478F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(361,197)</w:t>
            </w:r>
          </w:p>
        </w:tc>
      </w:tr>
    </w:tbl>
    <w:p w14:paraId="3452B4D7" w14:textId="77777777" w:rsidR="008E1238" w:rsidRPr="00FE478F" w:rsidRDefault="008E1238">
      <w:pPr>
        <w:spacing w:line="240" w:lineRule="auto"/>
        <w:rPr>
          <w:lang w:val="en-US"/>
        </w:rPr>
        <w:sectPr w:rsidR="008E1238" w:rsidRPr="00FE478F" w:rsidSect="00D86F7D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4A37C97" w14:textId="1FDBA4D8" w:rsidR="00146DDC" w:rsidRPr="00FE478F" w:rsidRDefault="002707A2" w:rsidP="00605A11">
      <w:pPr>
        <w:spacing w:line="240" w:lineRule="auto"/>
        <w:jc w:val="center"/>
        <w:rPr>
          <w:sz w:val="30"/>
          <w:szCs w:val="30"/>
          <w:lang w:val="en-US"/>
        </w:rPr>
      </w:pPr>
      <w:r w:rsidRPr="00FE478F">
        <w:rPr>
          <w:rFonts w:hint="cs"/>
          <w:sz w:val="30"/>
          <w:szCs w:val="30"/>
          <w:cs/>
        </w:rPr>
        <w:lastRenderedPageBreak/>
        <w:t xml:space="preserve">        </w:t>
      </w:r>
      <w:r w:rsidR="00146DDC" w:rsidRPr="00FE478F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7EEF7FDF" w14:textId="785FB3A4" w:rsidR="00146DDC" w:rsidRPr="00FE478F" w:rsidRDefault="00146DDC" w:rsidP="002707A2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FE478F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83" behindDoc="0" locked="0" layoutInCell="1" allowOverlap="1" wp14:anchorId="4DF4E783" wp14:editId="476258F1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82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83" name="Picture 83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" name="Picture 84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85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6" name="Group 86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1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2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601DED" w14:textId="77777777" w:rsidR="00146DDC" w:rsidRPr="00C120B5" w:rsidRDefault="00146DDC" w:rsidP="00146DD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4E783" id="Group 81" o:spid="_x0000_s1068" style="position:absolute;left:0;text-align:left;margin-left:141.4pt;margin-top:19.85pt;width:332.45pt;height:260.4pt;z-index:251658283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Picture 83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">
                    <v:imagedata r:id="rId13" o:title="Food2" grayscale="t"/>
                  </v:shape>
                  <v:shape id="Picture 84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group id="Group 86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" filled="f" stroked="f">
                  <v:textbox inset="4.3pt,4.3pt,4.3pt,4.3pt">
                    <w:txbxContent>
                      <w:p w14:paraId="0D601DED" w14:textId="77777777" w:rsidR="00146DDC" w:rsidRPr="00C120B5" w:rsidRDefault="00146DDC" w:rsidP="00146DD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sz w:val="30"/>
          <w:szCs w:val="30"/>
          <w:cs/>
        </w:rPr>
        <w:t>สำหรับงวด</w:t>
      </w:r>
      <w:r w:rsidR="0034281F" w:rsidRPr="00FE478F">
        <w:rPr>
          <w:rFonts w:hint="cs"/>
          <w:sz w:val="30"/>
          <w:szCs w:val="30"/>
          <w:cs/>
        </w:rPr>
        <w:t>เ</w:t>
      </w:r>
      <w:r w:rsidRPr="00FE478F">
        <w:rPr>
          <w:rFonts w:hint="cs"/>
          <w:sz w:val="30"/>
          <w:szCs w:val="30"/>
          <w:cs/>
        </w:rPr>
        <w:t>ก</w:t>
      </w:r>
      <w:r w:rsidR="0034281F" w:rsidRPr="00FE478F">
        <w:rPr>
          <w:rFonts w:hint="cs"/>
          <w:sz w:val="30"/>
          <w:szCs w:val="30"/>
          <w:cs/>
        </w:rPr>
        <w:t>้า</w:t>
      </w:r>
      <w:r w:rsidRPr="00FE478F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FE478F">
        <w:rPr>
          <w:rFonts w:asciiTheme="majorBidi" w:hAnsiTheme="majorBidi" w:cstheme="majorBidi"/>
          <w:sz w:val="30"/>
          <w:szCs w:val="30"/>
        </w:rPr>
        <w:t xml:space="preserve">30 </w:t>
      </w:r>
      <w:r w:rsidR="0034281F" w:rsidRPr="00FE478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FE478F">
        <w:rPr>
          <w:rFonts w:asciiTheme="majorBidi" w:hAnsiTheme="majorBidi" w:cstheme="majorBidi"/>
          <w:sz w:val="30"/>
          <w:szCs w:val="30"/>
          <w:cs/>
        </w:rPr>
        <w:t>ยน</w:t>
      </w:r>
    </w:p>
    <w:p w14:paraId="4509981B" w14:textId="77777777" w:rsidR="00146DDC" w:rsidRPr="00FE478F" w:rsidRDefault="00146DDC" w:rsidP="00146DDC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 w:rsidRPr="00FE478F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84" behindDoc="0" locked="0" layoutInCell="1" allowOverlap="1" wp14:anchorId="22FAF2EA" wp14:editId="1045BAED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264843" w14:textId="26D9A575" w:rsidR="00146DDC" w:rsidRPr="009D3874" w:rsidRDefault="00146DDC" w:rsidP="00146DD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5DAF0D14" w14:textId="77777777" w:rsidR="00146DDC" w:rsidRPr="009D3874" w:rsidRDefault="00146DDC" w:rsidP="00146DDC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E209AE" w14:textId="52E03B54" w:rsidR="00146DDC" w:rsidRPr="00275164" w:rsidRDefault="00C64CA6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19,242,250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6DDAAE" w14:textId="51386149" w:rsidR="00146DDC" w:rsidRPr="009D3874" w:rsidRDefault="00146DDC" w:rsidP="00146DDC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AF9A97" w14:textId="77777777" w:rsidR="00146DDC" w:rsidRPr="00C22645" w:rsidRDefault="00146DDC" w:rsidP="00146DD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DC3E2CC" w14:textId="77777777" w:rsidR="00146DDC" w:rsidRPr="00C22645" w:rsidRDefault="00146DDC" w:rsidP="00146DDC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D1EAC9" w14:textId="13461D83" w:rsidR="00146DDC" w:rsidRPr="00275164" w:rsidRDefault="00EC1E41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C64C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</w:t>
                              </w:r>
                              <w:r w:rsidR="00146DDC" w:rsidRPr="00C64C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,6</w:t>
                              </w:r>
                              <w:r w:rsidRPr="00C64C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47</w:t>
                              </w:r>
                              <w:r w:rsidR="00146DDC" w:rsidRPr="00C64C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C64C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805</w:t>
                              </w:r>
                            </w:p>
                            <w:p w14:paraId="43EEA70C" w14:textId="77777777" w:rsidR="00146DDC" w:rsidRPr="005D488C" w:rsidRDefault="00146DDC" w:rsidP="00146DDC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FAF2EA" id="Group 22" o:spid="_x0000_s1079" style="position:absolute;left:0;text-align:left;margin-left:370.25pt;margin-top:65pt;width:100.8pt;height:1in;z-index:25165828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3E264843" w14:textId="26D9A575" w:rsidR="00146DDC" w:rsidRPr="009D3874" w:rsidRDefault="00146DDC" w:rsidP="00146DD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</w:t>
                        </w:r>
                      </w:p>
                      <w:p w14:paraId="5DAF0D14" w14:textId="77777777" w:rsidR="00146DDC" w:rsidRPr="009D3874" w:rsidRDefault="00146DDC" w:rsidP="00146DDC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47E209AE" w14:textId="52E03B54" w:rsidR="00146DDC" w:rsidRPr="00275164" w:rsidRDefault="00C64CA6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19,242,250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466DDAAE" w14:textId="51386149" w:rsidR="00146DDC" w:rsidRPr="009D3874" w:rsidRDefault="00146DDC" w:rsidP="00146DDC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4CAF9A97" w14:textId="77777777" w:rsidR="00146DDC" w:rsidRPr="00C22645" w:rsidRDefault="00146DDC" w:rsidP="00146DD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7DC3E2CC" w14:textId="77777777" w:rsidR="00146DDC" w:rsidRPr="00C22645" w:rsidRDefault="00146DDC" w:rsidP="00146DDC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7FD1EAC9" w14:textId="13461D83" w:rsidR="00146DDC" w:rsidRPr="00275164" w:rsidRDefault="00EC1E41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C64C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</w:t>
                        </w:r>
                        <w:r w:rsidR="00146DDC" w:rsidRPr="00C64C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,6</w:t>
                        </w:r>
                        <w:r w:rsidRPr="00C64C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47</w:t>
                        </w:r>
                        <w:r w:rsidR="00146DDC" w:rsidRPr="00C64C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C64C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805</w:t>
                        </w:r>
                      </w:p>
                      <w:p w14:paraId="43EEA70C" w14:textId="77777777" w:rsidR="00146DDC" w:rsidRPr="005D488C" w:rsidRDefault="00146DDC" w:rsidP="00146DDC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5E20C740" wp14:editId="16CD6AAC">
            <wp:extent cx="5779107" cy="3589020"/>
            <wp:effectExtent l="57150" t="0" r="50800" b="10668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C1D14A9" w14:textId="77777777" w:rsidR="00146DDC" w:rsidRPr="00FE478F" w:rsidRDefault="00146DDC" w:rsidP="00146DDC">
      <w:pPr>
        <w:ind w:left="540" w:right="-45"/>
        <w:rPr>
          <w:rFonts w:cs="Times New Roman"/>
          <w:sz w:val="20"/>
          <w:szCs w:val="20"/>
        </w:rPr>
      </w:pPr>
      <w:r w:rsidRPr="00FE478F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82" behindDoc="0" locked="0" layoutInCell="1" allowOverlap="1" wp14:anchorId="5B8A85AE" wp14:editId="6C374D2F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B6F31F1" w14:textId="77777777" w:rsidR="00146DDC" w:rsidRPr="00D02FA5" w:rsidRDefault="00146DDC" w:rsidP="00146DDC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3DBCD62" w14:textId="77777777" w:rsidR="00146DDC" w:rsidRPr="00D02FA5" w:rsidRDefault="00146DDC" w:rsidP="00146DDC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FD3644" w14:textId="77777777" w:rsidR="00146DDC" w:rsidRPr="00D02FA5" w:rsidRDefault="00146DDC" w:rsidP="00146DDC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CA8D49F" w14:textId="1022BAD1" w:rsidR="00146DDC" w:rsidRPr="00AD4C8B" w:rsidRDefault="00146DDC" w:rsidP="00146DDC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1C4BA6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88888C" w14:textId="1845B265" w:rsidR="00146DDC" w:rsidRPr="00AD4C8B" w:rsidRDefault="00146DDC" w:rsidP="00146DDC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 w:rsidR="001C4BA6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7455F0E" w14:textId="77777777" w:rsidR="00146DDC" w:rsidRPr="00D02FA5" w:rsidRDefault="00146DDC" w:rsidP="00146DDC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8A85AE" id="Group 29" o:spid="_x0000_s1086" style="position:absolute;left:0;text-align:left;margin-left:41.85pt;margin-top:8.75pt;width:422.45pt;height:129.35pt;z-index:251658282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3B6F31F1" w14:textId="77777777" w:rsidR="00146DDC" w:rsidRPr="00D02FA5" w:rsidRDefault="00146DDC" w:rsidP="00146DDC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3DBCD62" w14:textId="77777777" w:rsidR="00146DDC" w:rsidRPr="00D02FA5" w:rsidRDefault="00146DDC" w:rsidP="00146DDC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78FD3644" w14:textId="77777777" w:rsidR="00146DDC" w:rsidRPr="00D02FA5" w:rsidRDefault="00146DDC" w:rsidP="00146DDC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1CA8D49F" w14:textId="1022BAD1" w:rsidR="00146DDC" w:rsidRPr="00AD4C8B" w:rsidRDefault="00146DDC" w:rsidP="00146DD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1C4BA6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3588888C" w14:textId="1845B265" w:rsidR="00146DDC" w:rsidRPr="00AD4C8B" w:rsidRDefault="00146DDC" w:rsidP="00146DDC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1C4BA6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47455F0E" w14:textId="77777777" w:rsidR="00146DDC" w:rsidRPr="00D02FA5" w:rsidRDefault="00146DDC" w:rsidP="00146DDC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22AE4A7F" w14:textId="77777777" w:rsidR="00146DDC" w:rsidRPr="00FE478F" w:rsidRDefault="00146DDC" w:rsidP="00146DDC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FE478F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80" behindDoc="1" locked="0" layoutInCell="1" allowOverlap="1" wp14:anchorId="2098F046" wp14:editId="5071016C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478F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81" behindDoc="1" locked="0" layoutInCell="1" allowOverlap="1" wp14:anchorId="76A9E2CF" wp14:editId="181A0E8F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V relativeFrom="margin">
              <wp14:pctHeight>0</wp14:pctHeight>
            </wp14:sizeRelV>
          </wp:anchor>
        </w:drawing>
      </w:r>
    </w:p>
    <w:p w14:paraId="136CBF55" w14:textId="77777777" w:rsidR="00146DDC" w:rsidRPr="00FE478F" w:rsidRDefault="00146DDC" w:rsidP="00146DDC">
      <w:pPr>
        <w:tabs>
          <w:tab w:val="left" w:pos="5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146DDC" w:rsidRPr="00FE478F" w:rsidSect="00146DDC">
          <w:footerReference w:type="default" r:id="rId30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FE478F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6" behindDoc="0" locked="0" layoutInCell="1" allowOverlap="1" wp14:anchorId="3898BE37" wp14:editId="56C626A9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478F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7" behindDoc="0" locked="0" layoutInCell="1" allowOverlap="1" wp14:anchorId="0AC603B4" wp14:editId="6988CFDA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E478F">
        <w:rPr>
          <w:rFonts w:hint="cs"/>
          <w:noProof/>
          <w:lang w:val="en-US"/>
        </w:rPr>
        <w:drawing>
          <wp:anchor distT="0" distB="0" distL="114300" distR="114300" simplePos="0" relativeHeight="251658285" behindDoc="0" locked="0" layoutInCell="1" allowOverlap="1" wp14:anchorId="409AD8A1" wp14:editId="0F756AB0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141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806"/>
        <w:gridCol w:w="18"/>
        <w:gridCol w:w="160"/>
        <w:gridCol w:w="18"/>
        <w:gridCol w:w="780"/>
        <w:gridCol w:w="30"/>
        <w:gridCol w:w="179"/>
        <w:gridCol w:w="816"/>
        <w:gridCol w:w="15"/>
        <w:gridCol w:w="164"/>
        <w:gridCol w:w="36"/>
        <w:gridCol w:w="780"/>
        <w:gridCol w:w="39"/>
        <w:gridCol w:w="146"/>
        <w:gridCol w:w="48"/>
        <w:gridCol w:w="613"/>
        <w:gridCol w:w="185"/>
        <w:gridCol w:w="15"/>
        <w:gridCol w:w="18"/>
        <w:gridCol w:w="200"/>
        <w:gridCol w:w="48"/>
        <w:gridCol w:w="472"/>
        <w:gridCol w:w="155"/>
        <w:gridCol w:w="179"/>
        <w:gridCol w:w="15"/>
        <w:gridCol w:w="182"/>
        <w:gridCol w:w="550"/>
        <w:gridCol w:w="143"/>
        <w:gridCol w:w="75"/>
        <w:gridCol w:w="45"/>
        <w:gridCol w:w="99"/>
        <w:gridCol w:w="123"/>
        <w:gridCol w:w="613"/>
        <w:gridCol w:w="143"/>
        <w:gridCol w:w="39"/>
        <w:gridCol w:w="27"/>
        <w:gridCol w:w="117"/>
        <w:gridCol w:w="66"/>
        <w:gridCol w:w="6"/>
        <w:gridCol w:w="630"/>
        <w:gridCol w:w="140"/>
        <w:gridCol w:w="45"/>
        <w:gridCol w:w="33"/>
        <w:gridCol w:w="140"/>
        <w:gridCol w:w="45"/>
        <w:gridCol w:w="690"/>
        <w:gridCol w:w="72"/>
        <w:gridCol w:w="63"/>
        <w:gridCol w:w="12"/>
        <w:gridCol w:w="48"/>
        <w:gridCol w:w="125"/>
        <w:gridCol w:w="51"/>
        <w:gridCol w:w="774"/>
        <w:gridCol w:w="42"/>
        <w:gridCol w:w="10"/>
        <w:gridCol w:w="140"/>
        <w:gridCol w:w="42"/>
        <w:gridCol w:w="750"/>
        <w:gridCol w:w="9"/>
        <w:gridCol w:w="42"/>
        <w:gridCol w:w="18"/>
        <w:gridCol w:w="27"/>
      </w:tblGrid>
      <w:tr w:rsidR="00730253" w:rsidRPr="00FE478F" w14:paraId="7E17FB03" w14:textId="77777777" w:rsidTr="00A94956">
        <w:trPr>
          <w:gridAfter w:val="3"/>
          <w:wAfter w:w="29" w:type="pct"/>
          <w:cantSplit/>
          <w:tblHeader/>
        </w:trPr>
        <w:tc>
          <w:tcPr>
            <w:tcW w:w="4971" w:type="pct"/>
            <w:gridSpan w:val="60"/>
          </w:tcPr>
          <w:p w14:paraId="72388A21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524E1D" w:rsidRPr="00FE478F" w14:paraId="7594E994" w14:textId="77777777" w:rsidTr="00A94956">
        <w:trPr>
          <w:gridAfter w:val="4"/>
          <w:wAfter w:w="32" w:type="pct"/>
          <w:cantSplit/>
          <w:tblHeader/>
        </w:trPr>
        <w:tc>
          <w:tcPr>
            <w:tcW w:w="947" w:type="pct"/>
          </w:tcPr>
          <w:p w14:paraId="790598FF" w14:textId="77777777" w:rsidR="00B37670" w:rsidRPr="00FE478F" w:rsidRDefault="00B37670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606" w:type="pct"/>
            <w:gridSpan w:val="6"/>
            <w:vAlign w:val="bottom"/>
          </w:tcPr>
          <w:p w14:paraId="66CB7907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vAlign w:val="bottom"/>
          </w:tcPr>
          <w:p w14:paraId="26EEEE44" w14:textId="77777777" w:rsidR="00B37670" w:rsidRPr="00FE478F" w:rsidRDefault="00B37670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6" w:type="pct"/>
            <w:gridSpan w:val="5"/>
            <w:vAlign w:val="bottom"/>
          </w:tcPr>
          <w:p w14:paraId="37376FAF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2" w:type="pct"/>
            <w:gridSpan w:val="2"/>
            <w:vAlign w:val="bottom"/>
          </w:tcPr>
          <w:p w14:paraId="64C46344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2" w:type="pct"/>
            <w:gridSpan w:val="11"/>
            <w:vAlign w:val="bottom"/>
          </w:tcPr>
          <w:p w14:paraId="5D21079C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572DD8B1" w14:textId="77777777" w:rsidR="00B37670" w:rsidRPr="00FE478F" w:rsidRDefault="00B37670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1" w:type="pct"/>
            <w:gridSpan w:val="10"/>
            <w:vAlign w:val="bottom"/>
          </w:tcPr>
          <w:p w14:paraId="14DEE328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gridSpan w:val="2"/>
            <w:vAlign w:val="bottom"/>
          </w:tcPr>
          <w:p w14:paraId="45BD3BBD" w14:textId="77777777" w:rsidR="00B37670" w:rsidRPr="00FE478F" w:rsidRDefault="00B37670" w:rsidP="00A23D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3" w:type="pct"/>
            <w:gridSpan w:val="9"/>
            <w:vAlign w:val="bottom"/>
          </w:tcPr>
          <w:p w14:paraId="07A9A312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83" w:type="pct"/>
            <w:gridSpan w:val="4"/>
            <w:vAlign w:val="bottom"/>
          </w:tcPr>
          <w:p w14:paraId="11E1A21D" w14:textId="77777777" w:rsidR="00B37670" w:rsidRPr="00FE478F" w:rsidRDefault="00B37670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pct"/>
            <w:gridSpan w:val="7"/>
            <w:vAlign w:val="bottom"/>
          </w:tcPr>
          <w:p w14:paraId="1814EB55" w14:textId="77777777" w:rsidR="00B37670" w:rsidRPr="00FE478F" w:rsidRDefault="00B3767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A94956" w:rsidRPr="00FE478F" w14:paraId="351D8DC6" w14:textId="77777777" w:rsidTr="00A94956">
        <w:trPr>
          <w:cantSplit/>
          <w:tblHeader/>
        </w:trPr>
        <w:tc>
          <w:tcPr>
            <w:tcW w:w="947" w:type="pct"/>
          </w:tcPr>
          <w:p w14:paraId="6CD1BA77" w14:textId="77777777" w:rsidR="004C2306" w:rsidRPr="00FE478F" w:rsidRDefault="004C2306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="Angsana New" w:hAnsi="Angsana New" w:hint="cs"/>
                <w:b/>
                <w:bCs/>
                <w:i/>
                <w:iCs/>
                <w:color w:val="000000"/>
                <w:szCs w:val="22"/>
                <w:rtl/>
              </w:rPr>
              <w:t xml:space="preserve">   </w:t>
            </w: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Pr="00FE478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pct"/>
          </w:tcPr>
          <w:p w14:paraId="44EB500E" w14:textId="0456F411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66" w:type="pct"/>
            <w:gridSpan w:val="3"/>
          </w:tcPr>
          <w:p w14:paraId="126B076C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</w:tcPr>
          <w:p w14:paraId="2F088803" w14:textId="7613431A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0" w:type="pct"/>
          </w:tcPr>
          <w:p w14:paraId="7556A365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pct"/>
            <w:gridSpan w:val="2"/>
          </w:tcPr>
          <w:p w14:paraId="17C73E66" w14:textId="0AB30FB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67" w:type="pct"/>
            <w:gridSpan w:val="2"/>
          </w:tcPr>
          <w:p w14:paraId="51B18753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gridSpan w:val="2"/>
          </w:tcPr>
          <w:p w14:paraId="22A164CE" w14:textId="35568634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5" w:type="pct"/>
            <w:gridSpan w:val="2"/>
          </w:tcPr>
          <w:p w14:paraId="24A4EAA9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gridSpan w:val="3"/>
          </w:tcPr>
          <w:p w14:paraId="65CB153B" w14:textId="43FEF285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3" w:type="pct"/>
            <w:gridSpan w:val="2"/>
          </w:tcPr>
          <w:p w14:paraId="3AFA6F58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gridSpan w:val="5"/>
          </w:tcPr>
          <w:p w14:paraId="348E66ED" w14:textId="7AD838DA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1" w:type="pct"/>
          </w:tcPr>
          <w:p w14:paraId="560F5169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pct"/>
            <w:gridSpan w:val="4"/>
          </w:tcPr>
          <w:p w14:paraId="24B315A5" w14:textId="647AC588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4" w:type="pct"/>
            <w:gridSpan w:val="2"/>
          </w:tcPr>
          <w:p w14:paraId="05520F05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gridSpan w:val="4"/>
          </w:tcPr>
          <w:p w14:paraId="3816EF82" w14:textId="6CF062CF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63" w:type="pct"/>
            <w:gridSpan w:val="3"/>
          </w:tcPr>
          <w:p w14:paraId="62EF2D02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3"/>
          </w:tcPr>
          <w:p w14:paraId="0C9E9D51" w14:textId="13943B3C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73" w:type="pct"/>
            <w:gridSpan w:val="3"/>
          </w:tcPr>
          <w:p w14:paraId="3C05DC01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</w:tcPr>
          <w:p w14:paraId="47D5F951" w14:textId="7FDC3BD4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78" w:type="pct"/>
            <w:gridSpan w:val="4"/>
          </w:tcPr>
          <w:p w14:paraId="76CA61ED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</w:tcPr>
          <w:p w14:paraId="4D1BC891" w14:textId="0A5E2A01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2568</w:t>
            </w:r>
          </w:p>
        </w:tc>
        <w:tc>
          <w:tcPr>
            <w:tcW w:w="64" w:type="pct"/>
            <w:gridSpan w:val="3"/>
          </w:tcPr>
          <w:p w14:paraId="3DEA4C1A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gridSpan w:val="5"/>
          </w:tcPr>
          <w:p w14:paraId="60764AB9" w14:textId="127234E5" w:rsidR="004C2306" w:rsidRPr="00FE478F" w:rsidRDefault="00EE751E" w:rsidP="00EE7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   </w:t>
            </w:r>
            <w:r w:rsidR="004C2306"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</w:tr>
      <w:tr w:rsidR="000D289C" w:rsidRPr="00FE478F" w14:paraId="2C7547C0" w14:textId="77777777" w:rsidTr="00A94956">
        <w:trPr>
          <w:gridAfter w:val="1"/>
          <w:wAfter w:w="10" w:type="pct"/>
          <w:cantSplit/>
          <w:tblHeader/>
        </w:trPr>
        <w:tc>
          <w:tcPr>
            <w:tcW w:w="947" w:type="pct"/>
          </w:tcPr>
          <w:p w14:paraId="49D4B45A" w14:textId="77777777" w:rsidR="004C2306" w:rsidRPr="00FE478F" w:rsidRDefault="004C2306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43" w:type="pct"/>
            <w:gridSpan w:val="61"/>
          </w:tcPr>
          <w:p w14:paraId="0017CF38" w14:textId="77777777" w:rsidR="004C2306" w:rsidRPr="00FE478F" w:rsidRDefault="004C2306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A94956" w:rsidRPr="00FE478F" w14:paraId="650B31A0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2A4E514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70" w:type="pct"/>
          </w:tcPr>
          <w:p w14:paraId="19906DE1" w14:textId="3DE6D8BC" w:rsidR="006F2C5B" w:rsidRPr="00FE478F" w:rsidRDefault="00E367F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16,173,932</w:t>
            </w:r>
          </w:p>
        </w:tc>
        <w:tc>
          <w:tcPr>
            <w:tcW w:w="66" w:type="pct"/>
            <w:gridSpan w:val="3"/>
            <w:vAlign w:val="bottom"/>
          </w:tcPr>
          <w:p w14:paraId="54D411DA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</w:tcPr>
          <w:p w14:paraId="66BDAC1D" w14:textId="7B19D227" w:rsidR="006F2C5B" w:rsidRPr="00FE478F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16,819,659</w:t>
            </w:r>
          </w:p>
        </w:tc>
        <w:tc>
          <w:tcPr>
            <w:tcW w:w="60" w:type="pct"/>
            <w:vAlign w:val="bottom"/>
          </w:tcPr>
          <w:p w14:paraId="1580BF29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</w:tcPr>
          <w:p w14:paraId="07324D95" w14:textId="44B48DD0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2,054,708</w:t>
            </w:r>
          </w:p>
        </w:tc>
        <w:tc>
          <w:tcPr>
            <w:tcW w:w="67" w:type="pct"/>
            <w:gridSpan w:val="2"/>
          </w:tcPr>
          <w:p w14:paraId="2FD6FDC2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2"/>
          </w:tcPr>
          <w:p w14:paraId="65D1D0E5" w14:textId="70461C1D" w:rsidR="006F2C5B" w:rsidRPr="00FE478F" w:rsidRDefault="006F2C5B" w:rsidP="00A23DA8">
            <w:pPr>
              <w:pStyle w:val="acctfourfigures"/>
              <w:tabs>
                <w:tab w:val="clear" w:pos="765"/>
                <w:tab w:val="decimal" w:pos="690"/>
              </w:tabs>
              <w:spacing w:line="280" w:lineRule="exact"/>
              <w:ind w:left="-72" w:right="-87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2,020,727</w:t>
            </w:r>
          </w:p>
        </w:tc>
        <w:tc>
          <w:tcPr>
            <w:tcW w:w="65" w:type="pct"/>
            <w:gridSpan w:val="2"/>
          </w:tcPr>
          <w:p w14:paraId="3D47BDB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</w:tcPr>
          <w:p w14:paraId="04466EED" w14:textId="28CE903D" w:rsidR="006F2C5B" w:rsidRPr="00FE478F" w:rsidRDefault="005B6137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1,013,610</w:t>
            </w:r>
          </w:p>
        </w:tc>
        <w:tc>
          <w:tcPr>
            <w:tcW w:w="73" w:type="pct"/>
            <w:gridSpan w:val="2"/>
          </w:tcPr>
          <w:p w14:paraId="1D1A3239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gridSpan w:val="5"/>
          </w:tcPr>
          <w:p w14:paraId="11056A0F" w14:textId="65A9380C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1,807,419</w:t>
            </w:r>
          </w:p>
        </w:tc>
        <w:tc>
          <w:tcPr>
            <w:tcW w:w="61" w:type="pct"/>
            <w:vAlign w:val="bottom"/>
          </w:tcPr>
          <w:p w14:paraId="17C28184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4"/>
          </w:tcPr>
          <w:p w14:paraId="1BEF640C" w14:textId="5A46A012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19,242,250</w:t>
            </w:r>
          </w:p>
        </w:tc>
        <w:tc>
          <w:tcPr>
            <w:tcW w:w="74" w:type="pct"/>
            <w:gridSpan w:val="2"/>
            <w:vAlign w:val="bottom"/>
          </w:tcPr>
          <w:p w14:paraId="49DDD196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</w:tcPr>
          <w:p w14:paraId="5DBE4E4B" w14:textId="35FACA1B" w:rsidR="006F2C5B" w:rsidRPr="00FE478F" w:rsidRDefault="006F2C5B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20,647,805</w:t>
            </w:r>
          </w:p>
        </w:tc>
        <w:tc>
          <w:tcPr>
            <w:tcW w:w="63" w:type="pct"/>
            <w:gridSpan w:val="3"/>
          </w:tcPr>
          <w:p w14:paraId="68CE752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</w:tcPr>
          <w:p w14:paraId="537228B2" w14:textId="6B50BF77" w:rsidR="006F2C5B" w:rsidRPr="00FE478F" w:rsidRDefault="003D1E78" w:rsidP="00A94956">
            <w:pPr>
              <w:pStyle w:val="BodyText"/>
              <w:tabs>
                <w:tab w:val="decimal" w:pos="452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gridSpan w:val="3"/>
          </w:tcPr>
          <w:p w14:paraId="5D901D56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</w:tcPr>
          <w:p w14:paraId="7CC262ED" w14:textId="531A3EE5" w:rsidR="006F2C5B" w:rsidRPr="00FE478F" w:rsidRDefault="006F2C5B" w:rsidP="00A94956">
            <w:pPr>
              <w:pStyle w:val="BodyText"/>
              <w:tabs>
                <w:tab w:val="decimal" w:pos="410"/>
              </w:tabs>
              <w:spacing w:after="0" w:line="28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8" w:type="pct"/>
            <w:gridSpan w:val="4"/>
          </w:tcPr>
          <w:p w14:paraId="485A138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</w:tcPr>
          <w:p w14:paraId="42AB5458" w14:textId="5C7B92D8" w:rsidR="006F2C5B" w:rsidRPr="00FE478F" w:rsidRDefault="00A009CF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19,242,250</w:t>
            </w:r>
          </w:p>
        </w:tc>
        <w:tc>
          <w:tcPr>
            <w:tcW w:w="60" w:type="pct"/>
            <w:gridSpan w:val="2"/>
          </w:tcPr>
          <w:p w14:paraId="41CF7FF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</w:tcPr>
          <w:p w14:paraId="506C47CC" w14:textId="11C9A80A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szCs w:val="22"/>
                <w:lang w:val="en-US" w:bidi="th-TH"/>
              </w:rPr>
              <w:t>20,647,805</w:t>
            </w:r>
          </w:p>
        </w:tc>
      </w:tr>
      <w:tr w:rsidR="00A94956" w:rsidRPr="00FE478F" w14:paraId="65AF0BB5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797BC32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1BF9BA6F" w14:textId="785932A9" w:rsidR="006F2C5B" w:rsidRPr="00FE478F" w:rsidRDefault="00E367F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70,461</w:t>
            </w:r>
          </w:p>
        </w:tc>
        <w:tc>
          <w:tcPr>
            <w:tcW w:w="66" w:type="pct"/>
            <w:gridSpan w:val="3"/>
            <w:vAlign w:val="bottom"/>
          </w:tcPr>
          <w:p w14:paraId="5671E819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tcBorders>
              <w:bottom w:val="single" w:sz="4" w:space="0" w:color="auto"/>
            </w:tcBorders>
          </w:tcPr>
          <w:p w14:paraId="6AE1F4A0" w14:textId="22B243EB" w:rsidR="006F2C5B" w:rsidRPr="00FE478F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172,327</w:t>
            </w:r>
          </w:p>
        </w:tc>
        <w:tc>
          <w:tcPr>
            <w:tcW w:w="60" w:type="pct"/>
            <w:vAlign w:val="bottom"/>
          </w:tcPr>
          <w:p w14:paraId="79728D6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14:paraId="3AA72B7E" w14:textId="4757784A" w:rsidR="006F2C5B" w:rsidRPr="00FE478F" w:rsidRDefault="0009672B" w:rsidP="00A94956">
            <w:pPr>
              <w:pStyle w:val="BodyText"/>
              <w:tabs>
                <w:tab w:val="decimal" w:pos="41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gridSpan w:val="2"/>
          </w:tcPr>
          <w:p w14:paraId="3A3C457C" w14:textId="77777777" w:rsidR="006F2C5B" w:rsidRPr="00FE478F" w:rsidRDefault="006F2C5B" w:rsidP="00A23DA8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35426F2E" w14:textId="51B1133C" w:rsidR="006F2C5B" w:rsidRPr="00FE478F" w:rsidRDefault="006F2C5B" w:rsidP="00A94956">
            <w:pPr>
              <w:pStyle w:val="BodyText"/>
              <w:tabs>
                <w:tab w:val="decimal" w:pos="458"/>
              </w:tabs>
              <w:spacing w:after="0" w:line="280" w:lineRule="exact"/>
              <w:ind w:left="-72" w:right="-87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5" w:type="pct"/>
            <w:gridSpan w:val="2"/>
          </w:tcPr>
          <w:p w14:paraId="50AFF5FA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  <w:tcBorders>
              <w:bottom w:val="single" w:sz="4" w:space="0" w:color="auto"/>
            </w:tcBorders>
          </w:tcPr>
          <w:p w14:paraId="097C4F7D" w14:textId="771C8C4B" w:rsidR="006F2C5B" w:rsidRPr="00FE478F" w:rsidRDefault="005B6137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124,907</w:t>
            </w:r>
          </w:p>
        </w:tc>
        <w:tc>
          <w:tcPr>
            <w:tcW w:w="73" w:type="pct"/>
            <w:gridSpan w:val="2"/>
          </w:tcPr>
          <w:p w14:paraId="010235D2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0" w:type="pct"/>
            <w:gridSpan w:val="5"/>
            <w:tcBorders>
              <w:bottom w:val="single" w:sz="4" w:space="0" w:color="auto"/>
            </w:tcBorders>
          </w:tcPr>
          <w:p w14:paraId="4CD770BC" w14:textId="28C907F4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126,250</w:t>
            </w:r>
          </w:p>
        </w:tc>
        <w:tc>
          <w:tcPr>
            <w:tcW w:w="61" w:type="pct"/>
            <w:vAlign w:val="bottom"/>
          </w:tcPr>
          <w:p w14:paraId="000CC607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4"/>
            <w:tcBorders>
              <w:bottom w:val="single" w:sz="4" w:space="0" w:color="auto"/>
            </w:tcBorders>
          </w:tcPr>
          <w:p w14:paraId="05159E70" w14:textId="54B8057B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195,368</w:t>
            </w:r>
          </w:p>
        </w:tc>
        <w:tc>
          <w:tcPr>
            <w:tcW w:w="74" w:type="pct"/>
            <w:gridSpan w:val="2"/>
            <w:vAlign w:val="bottom"/>
          </w:tcPr>
          <w:p w14:paraId="296BE26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  <w:tcBorders>
              <w:bottom w:val="single" w:sz="4" w:space="0" w:color="auto"/>
            </w:tcBorders>
          </w:tcPr>
          <w:p w14:paraId="2AD8E433" w14:textId="2FC4CED3" w:rsidR="006F2C5B" w:rsidRPr="00FE478F" w:rsidRDefault="006F2C5B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298,577</w:t>
            </w:r>
          </w:p>
        </w:tc>
        <w:tc>
          <w:tcPr>
            <w:tcW w:w="63" w:type="pct"/>
            <w:gridSpan w:val="3"/>
          </w:tcPr>
          <w:p w14:paraId="5DB73FE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  <w:tcBorders>
              <w:bottom w:val="single" w:sz="4" w:space="0" w:color="auto"/>
            </w:tcBorders>
          </w:tcPr>
          <w:p w14:paraId="5A1C91A2" w14:textId="3E62B1EE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(195,368)</w:t>
            </w:r>
          </w:p>
        </w:tc>
        <w:tc>
          <w:tcPr>
            <w:tcW w:w="73" w:type="pct"/>
            <w:gridSpan w:val="3"/>
          </w:tcPr>
          <w:p w14:paraId="150BDD9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bottom w:val="single" w:sz="4" w:space="0" w:color="auto"/>
            </w:tcBorders>
          </w:tcPr>
          <w:p w14:paraId="0340358F" w14:textId="5FE18FD3" w:rsidR="006F2C5B" w:rsidRPr="00FE478F" w:rsidRDefault="006F2C5B" w:rsidP="00A23DA8">
            <w:pPr>
              <w:pStyle w:val="acctfourfigures"/>
              <w:tabs>
                <w:tab w:val="clear" w:pos="765"/>
                <w:tab w:val="decimal" w:pos="670"/>
              </w:tabs>
              <w:spacing w:line="280" w:lineRule="exact"/>
              <w:ind w:left="-115" w:right="-13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(298,577)</w:t>
            </w:r>
          </w:p>
        </w:tc>
        <w:tc>
          <w:tcPr>
            <w:tcW w:w="78" w:type="pct"/>
            <w:gridSpan w:val="4"/>
          </w:tcPr>
          <w:p w14:paraId="51536AAB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bottom w:val="single" w:sz="4" w:space="0" w:color="auto"/>
            </w:tcBorders>
          </w:tcPr>
          <w:p w14:paraId="082FF30D" w14:textId="2D366304" w:rsidR="006F2C5B" w:rsidRPr="00FE478F" w:rsidRDefault="00A009CF" w:rsidP="006371C2">
            <w:pPr>
              <w:pStyle w:val="BodyText"/>
              <w:tabs>
                <w:tab w:val="decimal" w:pos="42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gridSpan w:val="2"/>
          </w:tcPr>
          <w:p w14:paraId="328BE46F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  <w:tcBorders>
              <w:bottom w:val="single" w:sz="4" w:space="0" w:color="auto"/>
            </w:tcBorders>
          </w:tcPr>
          <w:p w14:paraId="3BC73E55" w14:textId="3E1F50B4" w:rsidR="006F2C5B" w:rsidRPr="00A94956" w:rsidRDefault="006F2C5B" w:rsidP="00A94956">
            <w:pPr>
              <w:pStyle w:val="BodyText"/>
              <w:tabs>
                <w:tab w:val="decimal" w:pos="41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A9495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94956" w:rsidRPr="00FE478F" w14:paraId="40FA7D7E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07610DE0" w14:textId="77777777" w:rsidR="006F2C5B" w:rsidRPr="00FE478F" w:rsidRDefault="006F2C5B" w:rsidP="00A23DA8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E478F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315E0C2A" w14:textId="6E7497E4" w:rsidR="006F2C5B" w:rsidRPr="00FE478F" w:rsidRDefault="00E367F0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16,244,393</w:t>
            </w:r>
          </w:p>
        </w:tc>
        <w:tc>
          <w:tcPr>
            <w:tcW w:w="66" w:type="pct"/>
            <w:gridSpan w:val="3"/>
            <w:vAlign w:val="bottom"/>
          </w:tcPr>
          <w:p w14:paraId="00056D2C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9D027" w14:textId="714B7625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16,991,986</w:t>
            </w:r>
          </w:p>
        </w:tc>
        <w:tc>
          <w:tcPr>
            <w:tcW w:w="60" w:type="pct"/>
            <w:vAlign w:val="bottom"/>
          </w:tcPr>
          <w:p w14:paraId="23F3579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40104" w14:textId="3C9F539D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2,054,708</w:t>
            </w:r>
          </w:p>
        </w:tc>
        <w:tc>
          <w:tcPr>
            <w:tcW w:w="67" w:type="pct"/>
            <w:gridSpan w:val="2"/>
          </w:tcPr>
          <w:p w14:paraId="0257C309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1D5CE" w14:textId="3B526D4B" w:rsidR="006F2C5B" w:rsidRPr="00FE478F" w:rsidRDefault="006F2C5B" w:rsidP="00A23DA8">
            <w:pPr>
              <w:pStyle w:val="acctfourfigures"/>
              <w:tabs>
                <w:tab w:val="clear" w:pos="765"/>
                <w:tab w:val="decimal" w:pos="690"/>
              </w:tabs>
              <w:spacing w:line="280" w:lineRule="exact"/>
              <w:ind w:left="-72" w:right="-87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2,020,727</w:t>
            </w:r>
          </w:p>
        </w:tc>
        <w:tc>
          <w:tcPr>
            <w:tcW w:w="65" w:type="pct"/>
            <w:gridSpan w:val="2"/>
          </w:tcPr>
          <w:p w14:paraId="21D4401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AC8840" w14:textId="343BF6AD" w:rsidR="006F2C5B" w:rsidRPr="00FE478F" w:rsidRDefault="005B6137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1,138,517</w:t>
            </w:r>
          </w:p>
        </w:tc>
        <w:tc>
          <w:tcPr>
            <w:tcW w:w="73" w:type="pct"/>
            <w:gridSpan w:val="2"/>
          </w:tcPr>
          <w:p w14:paraId="03F3F8CA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19C0253" w14:textId="78749C83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1,933,669</w:t>
            </w:r>
          </w:p>
        </w:tc>
        <w:tc>
          <w:tcPr>
            <w:tcW w:w="61" w:type="pct"/>
            <w:vAlign w:val="bottom"/>
          </w:tcPr>
          <w:p w14:paraId="1911F2B0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097F6D1" w14:textId="69D6DF5C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19,437,618</w:t>
            </w:r>
          </w:p>
        </w:tc>
        <w:tc>
          <w:tcPr>
            <w:tcW w:w="74" w:type="pct"/>
            <w:gridSpan w:val="2"/>
            <w:vAlign w:val="bottom"/>
          </w:tcPr>
          <w:p w14:paraId="40E4A890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F2360B9" w14:textId="129F15DD" w:rsidR="006F2C5B" w:rsidRPr="00FE478F" w:rsidRDefault="006F2C5B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20,946,382</w:t>
            </w:r>
          </w:p>
        </w:tc>
        <w:tc>
          <w:tcPr>
            <w:tcW w:w="63" w:type="pct"/>
            <w:gridSpan w:val="3"/>
          </w:tcPr>
          <w:p w14:paraId="2B426CD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55CFC4" w14:textId="1A454F04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(195,368)</w:t>
            </w:r>
          </w:p>
        </w:tc>
        <w:tc>
          <w:tcPr>
            <w:tcW w:w="73" w:type="pct"/>
            <w:gridSpan w:val="3"/>
          </w:tcPr>
          <w:p w14:paraId="2D10685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980DA01" w14:textId="137BB5AE" w:rsidR="006F2C5B" w:rsidRPr="00FE478F" w:rsidRDefault="006F2C5B" w:rsidP="00A23DA8">
            <w:pPr>
              <w:pStyle w:val="acctfourfigures"/>
              <w:tabs>
                <w:tab w:val="clear" w:pos="765"/>
                <w:tab w:val="decimal" w:pos="670"/>
              </w:tabs>
              <w:spacing w:line="280" w:lineRule="exact"/>
              <w:ind w:left="-115" w:right="-130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(298,577)</w:t>
            </w:r>
          </w:p>
        </w:tc>
        <w:tc>
          <w:tcPr>
            <w:tcW w:w="78" w:type="pct"/>
            <w:gridSpan w:val="4"/>
          </w:tcPr>
          <w:p w14:paraId="0F383BDF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B5D95E0" w14:textId="408CC847" w:rsidR="006F2C5B" w:rsidRPr="00FE478F" w:rsidRDefault="00A009CF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19,242,250</w:t>
            </w:r>
          </w:p>
        </w:tc>
        <w:tc>
          <w:tcPr>
            <w:tcW w:w="60" w:type="pct"/>
            <w:gridSpan w:val="2"/>
          </w:tcPr>
          <w:p w14:paraId="504BB799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CF40ED" w14:textId="74630710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20,647,805</w:t>
            </w:r>
          </w:p>
        </w:tc>
      </w:tr>
      <w:tr w:rsidR="00A94956" w:rsidRPr="00FE478F" w14:paraId="65B4A796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64AD29DB" w14:textId="77777777" w:rsidR="006F2C5B" w:rsidRPr="00FE478F" w:rsidRDefault="006F2C5B" w:rsidP="00A23DA8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</w:tcPr>
          <w:p w14:paraId="622BA3A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6" w:type="pct"/>
            <w:gridSpan w:val="3"/>
            <w:vAlign w:val="bottom"/>
          </w:tcPr>
          <w:p w14:paraId="3F32297D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gridSpan w:val="2"/>
            <w:tcBorders>
              <w:top w:val="double" w:sz="4" w:space="0" w:color="auto"/>
            </w:tcBorders>
          </w:tcPr>
          <w:p w14:paraId="026E88D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742"/>
              </w:tabs>
              <w:spacing w:line="280" w:lineRule="exact"/>
              <w:ind w:left="-72" w:right="-8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58541B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  <w:tcBorders>
              <w:top w:val="double" w:sz="4" w:space="0" w:color="auto"/>
            </w:tcBorders>
            <w:vAlign w:val="bottom"/>
          </w:tcPr>
          <w:p w14:paraId="443671C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  <w:gridSpan w:val="2"/>
          </w:tcPr>
          <w:p w14:paraId="77B8CD64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2"/>
            <w:tcBorders>
              <w:top w:val="double" w:sz="4" w:space="0" w:color="auto"/>
            </w:tcBorders>
            <w:vAlign w:val="bottom"/>
          </w:tcPr>
          <w:p w14:paraId="07AC623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90"/>
              </w:tabs>
              <w:spacing w:line="280" w:lineRule="exact"/>
              <w:ind w:left="-72" w:right="-87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" w:type="pct"/>
            <w:gridSpan w:val="2"/>
          </w:tcPr>
          <w:p w14:paraId="7B40158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  <w:tcBorders>
              <w:top w:val="double" w:sz="4" w:space="0" w:color="auto"/>
            </w:tcBorders>
          </w:tcPr>
          <w:p w14:paraId="648664B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gridSpan w:val="2"/>
          </w:tcPr>
          <w:p w14:paraId="12D35CD6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gridSpan w:val="5"/>
            <w:tcBorders>
              <w:top w:val="double" w:sz="4" w:space="0" w:color="auto"/>
            </w:tcBorders>
          </w:tcPr>
          <w:p w14:paraId="519D3DB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18560D6C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4"/>
            <w:tcBorders>
              <w:top w:val="double" w:sz="4" w:space="0" w:color="auto"/>
            </w:tcBorders>
          </w:tcPr>
          <w:p w14:paraId="384D9D9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gridSpan w:val="2"/>
            <w:vAlign w:val="bottom"/>
          </w:tcPr>
          <w:p w14:paraId="14A3438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  <w:tcBorders>
              <w:top w:val="double" w:sz="4" w:space="0" w:color="auto"/>
            </w:tcBorders>
          </w:tcPr>
          <w:p w14:paraId="5663840A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" w:type="pct"/>
            <w:gridSpan w:val="3"/>
          </w:tcPr>
          <w:p w14:paraId="42CD4B39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  <w:tcBorders>
              <w:top w:val="double" w:sz="4" w:space="0" w:color="auto"/>
            </w:tcBorders>
          </w:tcPr>
          <w:p w14:paraId="58CBB08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3" w:type="pct"/>
            <w:gridSpan w:val="3"/>
          </w:tcPr>
          <w:p w14:paraId="193F4D2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top w:val="double" w:sz="4" w:space="0" w:color="auto"/>
            </w:tcBorders>
          </w:tcPr>
          <w:p w14:paraId="2C7FE0E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70"/>
              </w:tabs>
              <w:spacing w:line="280" w:lineRule="exact"/>
              <w:ind w:left="-115" w:right="-13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" w:type="pct"/>
            <w:gridSpan w:val="4"/>
          </w:tcPr>
          <w:p w14:paraId="40E3006A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top w:val="double" w:sz="4" w:space="0" w:color="auto"/>
            </w:tcBorders>
          </w:tcPr>
          <w:p w14:paraId="5F93B2D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gridSpan w:val="2"/>
          </w:tcPr>
          <w:p w14:paraId="4040646E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  <w:tcBorders>
              <w:top w:val="double" w:sz="4" w:space="0" w:color="auto"/>
            </w:tcBorders>
          </w:tcPr>
          <w:p w14:paraId="01599BA5" w14:textId="77777777" w:rsidR="006F2C5B" w:rsidRPr="00FE478F" w:rsidRDefault="006F2C5B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94956" w:rsidRPr="00FE478F" w14:paraId="70E33601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5E8E0A7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70" w:type="pct"/>
          </w:tcPr>
          <w:p w14:paraId="0A3589C0" w14:textId="1B01D771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(939,78</w:t>
            </w:r>
            <w:r w:rsidR="00CC2338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6" w:type="pct"/>
            <w:gridSpan w:val="3"/>
            <w:vAlign w:val="bottom"/>
          </w:tcPr>
          <w:p w14:paraId="42F23589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</w:tcPr>
          <w:p w14:paraId="60FC97BE" w14:textId="639A2ADD" w:rsidR="006F2C5B" w:rsidRPr="00FE478F" w:rsidRDefault="006F2C5B" w:rsidP="003B1B6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(875,066)</w:t>
            </w:r>
          </w:p>
        </w:tc>
        <w:tc>
          <w:tcPr>
            <w:tcW w:w="60" w:type="pct"/>
            <w:vAlign w:val="bottom"/>
          </w:tcPr>
          <w:p w14:paraId="55563F18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  <w:vAlign w:val="bottom"/>
          </w:tcPr>
          <w:p w14:paraId="68BF6B36" w14:textId="319C690A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(73,406)</w:t>
            </w:r>
          </w:p>
        </w:tc>
        <w:tc>
          <w:tcPr>
            <w:tcW w:w="67" w:type="pct"/>
            <w:gridSpan w:val="2"/>
          </w:tcPr>
          <w:p w14:paraId="1280DB40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2"/>
            <w:vAlign w:val="bottom"/>
          </w:tcPr>
          <w:p w14:paraId="7467D78D" w14:textId="473FEF9B" w:rsidR="006F2C5B" w:rsidRPr="00FE478F" w:rsidRDefault="006F2C5B" w:rsidP="00A23DA8">
            <w:pPr>
              <w:pStyle w:val="acctfourfigures"/>
              <w:tabs>
                <w:tab w:val="clear" w:pos="765"/>
                <w:tab w:val="decimal" w:pos="690"/>
              </w:tabs>
              <w:spacing w:line="280" w:lineRule="exact"/>
              <w:ind w:left="-72" w:right="-87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(65,187)</w:t>
            </w:r>
          </w:p>
        </w:tc>
        <w:tc>
          <w:tcPr>
            <w:tcW w:w="65" w:type="pct"/>
            <w:gridSpan w:val="2"/>
          </w:tcPr>
          <w:p w14:paraId="4EC529F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  <w:vAlign w:val="center"/>
          </w:tcPr>
          <w:p w14:paraId="7CE8D328" w14:textId="7E36B7A9" w:rsidR="006F2C5B" w:rsidRPr="00FE478F" w:rsidRDefault="005B6137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(108,9</w:t>
            </w:r>
            <w:r w:rsidR="009E26C5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3" w:type="pct"/>
            <w:gridSpan w:val="2"/>
          </w:tcPr>
          <w:p w14:paraId="0AF9963A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gridSpan w:val="5"/>
            <w:vAlign w:val="center"/>
          </w:tcPr>
          <w:p w14:paraId="2404E9BE" w14:textId="5A0B547F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(175,510)</w:t>
            </w:r>
          </w:p>
        </w:tc>
        <w:tc>
          <w:tcPr>
            <w:tcW w:w="61" w:type="pct"/>
            <w:vAlign w:val="bottom"/>
          </w:tcPr>
          <w:p w14:paraId="6B87DA1D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4"/>
          </w:tcPr>
          <w:p w14:paraId="55C77E4C" w14:textId="223C889B" w:rsidR="006F2C5B" w:rsidRPr="00FE478F" w:rsidRDefault="003D1E78" w:rsidP="003B1B6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(1,122,1</w:t>
            </w:r>
            <w:r w:rsidR="009E26C5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gridSpan w:val="2"/>
            <w:vAlign w:val="bottom"/>
          </w:tcPr>
          <w:p w14:paraId="61451BE0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</w:tcPr>
          <w:p w14:paraId="334B3A4A" w14:textId="05F82099" w:rsidR="006F2C5B" w:rsidRPr="00FE478F" w:rsidRDefault="006F2C5B" w:rsidP="003B1B69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(1,115,763)</w:t>
            </w:r>
          </w:p>
        </w:tc>
        <w:tc>
          <w:tcPr>
            <w:tcW w:w="63" w:type="pct"/>
            <w:gridSpan w:val="3"/>
          </w:tcPr>
          <w:p w14:paraId="68080185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</w:tcPr>
          <w:p w14:paraId="162F46F3" w14:textId="4325C95F" w:rsidR="006F2C5B" w:rsidRPr="00FE478F" w:rsidRDefault="001E1FC0" w:rsidP="00A94956">
            <w:pPr>
              <w:pStyle w:val="BodyText"/>
              <w:tabs>
                <w:tab w:val="decimal" w:pos="452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gridSpan w:val="3"/>
          </w:tcPr>
          <w:p w14:paraId="2EC1A6E1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</w:tcPr>
          <w:p w14:paraId="562BCDF8" w14:textId="6945CFDC" w:rsidR="006F2C5B" w:rsidRPr="00FE478F" w:rsidRDefault="006F2C5B" w:rsidP="00A94956">
            <w:pPr>
              <w:pStyle w:val="BodyText"/>
              <w:tabs>
                <w:tab w:val="decimal" w:pos="410"/>
              </w:tabs>
              <w:spacing w:after="0" w:line="28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8" w:type="pct"/>
            <w:gridSpan w:val="4"/>
          </w:tcPr>
          <w:p w14:paraId="698980D4" w14:textId="77777777" w:rsidR="006F2C5B" w:rsidRPr="00FE478F" w:rsidRDefault="006F2C5B" w:rsidP="00A23DA8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</w:tcPr>
          <w:p w14:paraId="5B2027C5" w14:textId="43824EBD" w:rsidR="006F2C5B" w:rsidRPr="00FE478F" w:rsidRDefault="00CA39A4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(1,122,1</w:t>
            </w:r>
            <w:r w:rsidR="00FA7D9B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60" w:type="pct"/>
            <w:gridSpan w:val="2"/>
          </w:tcPr>
          <w:p w14:paraId="7BA299D6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</w:tcPr>
          <w:p w14:paraId="27F4AED0" w14:textId="6B87A84F" w:rsidR="006F2C5B" w:rsidRPr="00FE478F" w:rsidRDefault="006F2C5B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(1,115,763)</w:t>
            </w:r>
          </w:p>
        </w:tc>
      </w:tr>
      <w:tr w:rsidR="00A94956" w:rsidRPr="00FE478F" w14:paraId="4665EF96" w14:textId="77777777" w:rsidTr="00A94956">
        <w:trPr>
          <w:gridAfter w:val="2"/>
          <w:wAfter w:w="16" w:type="pct"/>
          <w:cantSplit/>
          <w:trHeight w:val="62"/>
        </w:trPr>
        <w:tc>
          <w:tcPr>
            <w:tcW w:w="947" w:type="pct"/>
          </w:tcPr>
          <w:p w14:paraId="579BB966" w14:textId="3FD91870" w:rsidR="006F2C5B" w:rsidRPr="00FE478F" w:rsidRDefault="006F2C5B" w:rsidP="00A23DA8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 w:rsidR="00862BC5"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(ขาดทุน) </w:t>
            </w: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70" w:type="pct"/>
            <w:tcBorders>
              <w:bottom w:val="double" w:sz="4" w:space="0" w:color="auto"/>
            </w:tcBorders>
          </w:tcPr>
          <w:p w14:paraId="0C2473C5" w14:textId="471F19A6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3,185,835</w:t>
            </w:r>
          </w:p>
        </w:tc>
        <w:tc>
          <w:tcPr>
            <w:tcW w:w="66" w:type="pct"/>
            <w:gridSpan w:val="3"/>
            <w:vAlign w:val="bottom"/>
          </w:tcPr>
          <w:p w14:paraId="6D7A0DC0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1" w:type="pct"/>
            <w:gridSpan w:val="2"/>
            <w:tcBorders>
              <w:bottom w:val="double" w:sz="4" w:space="0" w:color="auto"/>
            </w:tcBorders>
          </w:tcPr>
          <w:p w14:paraId="7E6E7FFF" w14:textId="03B02239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94956">
              <w:rPr>
                <w:rFonts w:asciiTheme="majorBidi" w:hAnsiTheme="majorBidi" w:cstheme="majorBidi"/>
                <w:b/>
                <w:bCs/>
                <w:szCs w:val="22"/>
              </w:rPr>
              <w:t>2,834,972</w:t>
            </w:r>
          </w:p>
        </w:tc>
        <w:tc>
          <w:tcPr>
            <w:tcW w:w="60" w:type="pct"/>
            <w:vAlign w:val="bottom"/>
          </w:tcPr>
          <w:p w14:paraId="7031669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8" w:type="pct"/>
            <w:gridSpan w:val="2"/>
            <w:tcBorders>
              <w:bottom w:val="double" w:sz="4" w:space="0" w:color="auto"/>
            </w:tcBorders>
            <w:vAlign w:val="bottom"/>
          </w:tcPr>
          <w:p w14:paraId="323908DE" w14:textId="18FA7EC8" w:rsidR="006F2C5B" w:rsidRPr="00FE478F" w:rsidRDefault="0009672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</w:rPr>
              <w:t>153,770</w:t>
            </w:r>
          </w:p>
        </w:tc>
        <w:tc>
          <w:tcPr>
            <w:tcW w:w="67" w:type="pct"/>
            <w:gridSpan w:val="2"/>
          </w:tcPr>
          <w:p w14:paraId="5116030A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gridSpan w:val="2"/>
            <w:tcBorders>
              <w:bottom w:val="double" w:sz="4" w:space="0" w:color="auto"/>
            </w:tcBorders>
            <w:vAlign w:val="bottom"/>
          </w:tcPr>
          <w:p w14:paraId="547F8108" w14:textId="457E28FD" w:rsidR="006F2C5B" w:rsidRPr="00FE478F" w:rsidRDefault="006F2C5B" w:rsidP="00F607A9">
            <w:pPr>
              <w:pStyle w:val="acctfourfigures"/>
              <w:tabs>
                <w:tab w:val="clear" w:pos="765"/>
                <w:tab w:val="decimal" w:pos="690"/>
              </w:tabs>
              <w:spacing w:line="280" w:lineRule="exact"/>
              <w:ind w:right="-87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</w:rPr>
              <w:t>85,197</w:t>
            </w:r>
          </w:p>
        </w:tc>
        <w:tc>
          <w:tcPr>
            <w:tcW w:w="65" w:type="pct"/>
            <w:gridSpan w:val="2"/>
          </w:tcPr>
          <w:p w14:paraId="3A85E70C" w14:textId="77777777" w:rsidR="006F2C5B" w:rsidRPr="006371C2" w:rsidRDefault="006F2C5B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2" w:type="pct"/>
            <w:gridSpan w:val="3"/>
            <w:tcBorders>
              <w:bottom w:val="double" w:sz="4" w:space="0" w:color="auto"/>
            </w:tcBorders>
          </w:tcPr>
          <w:p w14:paraId="3DFD9AB7" w14:textId="658C52EF" w:rsidR="006F2C5B" w:rsidRPr="006371C2" w:rsidRDefault="003D1E78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213,634</w:t>
            </w:r>
          </w:p>
        </w:tc>
        <w:tc>
          <w:tcPr>
            <w:tcW w:w="73" w:type="pct"/>
            <w:gridSpan w:val="2"/>
          </w:tcPr>
          <w:p w14:paraId="452532C6" w14:textId="77777777" w:rsidR="006F2C5B" w:rsidRPr="00FE478F" w:rsidRDefault="006F2C5B" w:rsidP="00A23DA8">
            <w:pPr>
              <w:pStyle w:val="acctfourfigures"/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0" w:type="pct"/>
            <w:gridSpan w:val="5"/>
            <w:tcBorders>
              <w:bottom w:val="double" w:sz="4" w:space="0" w:color="auto"/>
            </w:tcBorders>
          </w:tcPr>
          <w:p w14:paraId="3F19BD08" w14:textId="398F4F5C" w:rsidR="006F2C5B" w:rsidRPr="00FE478F" w:rsidRDefault="006F2C5B" w:rsidP="00A23DA8">
            <w:pPr>
              <w:pStyle w:val="acctfourfigures"/>
              <w:tabs>
                <w:tab w:val="clear" w:pos="765"/>
                <w:tab w:val="decimal" w:pos="700"/>
              </w:tabs>
              <w:spacing w:line="280" w:lineRule="exact"/>
              <w:ind w:left="-72" w:right="-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</w:rPr>
              <w:t>(1,597,919)</w:t>
            </w:r>
          </w:p>
        </w:tc>
        <w:tc>
          <w:tcPr>
            <w:tcW w:w="61" w:type="pct"/>
            <w:vAlign w:val="bottom"/>
          </w:tcPr>
          <w:p w14:paraId="5975B359" w14:textId="77777777" w:rsidR="006F2C5B" w:rsidRPr="00FE478F" w:rsidRDefault="006F2C5B" w:rsidP="00A23DA8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2" w:type="pct"/>
            <w:gridSpan w:val="4"/>
            <w:tcBorders>
              <w:bottom w:val="double" w:sz="4" w:space="0" w:color="auto"/>
            </w:tcBorders>
          </w:tcPr>
          <w:p w14:paraId="136E3633" w14:textId="540E0535" w:rsidR="006F2C5B" w:rsidRPr="00FE478F" w:rsidRDefault="003D1E78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3,553,239</w:t>
            </w:r>
          </w:p>
        </w:tc>
        <w:tc>
          <w:tcPr>
            <w:tcW w:w="74" w:type="pct"/>
            <w:gridSpan w:val="2"/>
            <w:vAlign w:val="bottom"/>
          </w:tcPr>
          <w:p w14:paraId="0622065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4" w:type="pct"/>
            <w:gridSpan w:val="4"/>
            <w:tcBorders>
              <w:bottom w:val="double" w:sz="4" w:space="0" w:color="auto"/>
            </w:tcBorders>
          </w:tcPr>
          <w:p w14:paraId="6259F9D7" w14:textId="1AAF9F30" w:rsidR="006F2C5B" w:rsidRPr="00FE478F" w:rsidRDefault="006F2C5B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1,322,250</w:t>
            </w:r>
          </w:p>
        </w:tc>
        <w:tc>
          <w:tcPr>
            <w:tcW w:w="63" w:type="pct"/>
            <w:gridSpan w:val="3"/>
          </w:tcPr>
          <w:p w14:paraId="30D29CD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gridSpan w:val="3"/>
            <w:tcBorders>
              <w:bottom w:val="double" w:sz="4" w:space="0" w:color="auto"/>
            </w:tcBorders>
          </w:tcPr>
          <w:p w14:paraId="1AD71DD3" w14:textId="2437BA48" w:rsidR="006F2C5B" w:rsidRPr="00FE478F" w:rsidRDefault="003D1E78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 w:right="-66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(38,361)</w:t>
            </w:r>
          </w:p>
        </w:tc>
        <w:tc>
          <w:tcPr>
            <w:tcW w:w="73" w:type="pct"/>
            <w:gridSpan w:val="3"/>
          </w:tcPr>
          <w:p w14:paraId="499FF2F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tcBorders>
              <w:bottom w:val="double" w:sz="4" w:space="0" w:color="auto"/>
            </w:tcBorders>
          </w:tcPr>
          <w:p w14:paraId="1838698A" w14:textId="4E565196" w:rsidR="006F2C5B" w:rsidRPr="00FE478F" w:rsidRDefault="006F2C5B" w:rsidP="00A23DA8">
            <w:pPr>
              <w:pStyle w:val="acctfourfigures"/>
              <w:tabs>
                <w:tab w:val="clear" w:pos="765"/>
                <w:tab w:val="decimal" w:pos="670"/>
              </w:tabs>
              <w:spacing w:line="280" w:lineRule="exact"/>
              <w:ind w:left="-115" w:right="-130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51,760</w:t>
            </w:r>
          </w:p>
        </w:tc>
        <w:tc>
          <w:tcPr>
            <w:tcW w:w="78" w:type="pct"/>
            <w:gridSpan w:val="4"/>
          </w:tcPr>
          <w:p w14:paraId="47358004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</w:tcPr>
          <w:p w14:paraId="6A7CEBB9" w14:textId="5F30749A" w:rsidR="006F2C5B" w:rsidRPr="00FE478F" w:rsidRDefault="00CA39A4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3,514,878</w:t>
            </w:r>
          </w:p>
        </w:tc>
        <w:tc>
          <w:tcPr>
            <w:tcW w:w="60" w:type="pct"/>
            <w:gridSpan w:val="2"/>
          </w:tcPr>
          <w:p w14:paraId="556C02FB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8" w:type="pct"/>
            <w:gridSpan w:val="3"/>
          </w:tcPr>
          <w:p w14:paraId="2BBB2ACE" w14:textId="5E007C11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1,374,010</w:t>
            </w:r>
          </w:p>
        </w:tc>
      </w:tr>
      <w:tr w:rsidR="00A94956" w:rsidRPr="00FE478F" w14:paraId="75AA467B" w14:textId="77777777" w:rsidTr="00A94956">
        <w:trPr>
          <w:gridAfter w:val="1"/>
          <w:wAfter w:w="10" w:type="pct"/>
          <w:cantSplit/>
          <w:trHeight w:val="62"/>
        </w:trPr>
        <w:tc>
          <w:tcPr>
            <w:tcW w:w="947" w:type="pct"/>
          </w:tcPr>
          <w:p w14:paraId="4FA523A9" w14:textId="77777777" w:rsidR="00524E1D" w:rsidRPr="00FE478F" w:rsidRDefault="00524E1D" w:rsidP="00524E1D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0D55DFE4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327AEAF9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gridSpan w:val="2"/>
            <w:tcBorders>
              <w:top w:val="double" w:sz="4" w:space="0" w:color="auto"/>
            </w:tcBorders>
            <w:vAlign w:val="bottom"/>
          </w:tcPr>
          <w:p w14:paraId="30950E53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gridSpan w:val="2"/>
            <w:vAlign w:val="bottom"/>
          </w:tcPr>
          <w:p w14:paraId="61536503" w14:textId="77777777" w:rsidR="00524E1D" w:rsidRPr="00FE478F" w:rsidRDefault="00524E1D" w:rsidP="00524E1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5756FC48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3F1927FA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431F8926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2BDD3CCA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gridSpan w:val="3"/>
            <w:tcBorders>
              <w:top w:val="double" w:sz="4" w:space="0" w:color="auto"/>
            </w:tcBorders>
            <w:vAlign w:val="bottom"/>
          </w:tcPr>
          <w:p w14:paraId="6171DDE2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gridSpan w:val="4"/>
            <w:vAlign w:val="bottom"/>
          </w:tcPr>
          <w:p w14:paraId="685A1266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8" w:type="pct"/>
            <w:vAlign w:val="bottom"/>
          </w:tcPr>
          <w:p w14:paraId="6280B117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" w:type="pct"/>
            <w:gridSpan w:val="3"/>
            <w:vAlign w:val="bottom"/>
          </w:tcPr>
          <w:p w14:paraId="7E16979E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gridSpan w:val="2"/>
            <w:vAlign w:val="bottom"/>
          </w:tcPr>
          <w:p w14:paraId="43C3878D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2"/>
            <w:vAlign w:val="bottom"/>
          </w:tcPr>
          <w:p w14:paraId="3F340F81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4"/>
            <w:vAlign w:val="bottom"/>
          </w:tcPr>
          <w:p w14:paraId="4B439530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2"/>
            <w:vAlign w:val="bottom"/>
          </w:tcPr>
          <w:p w14:paraId="7ABF3DA8" w14:textId="77777777" w:rsidR="00524E1D" w:rsidRPr="00FE478F" w:rsidRDefault="00524E1D" w:rsidP="00524E1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gridSpan w:val="5"/>
            <w:vAlign w:val="bottom"/>
          </w:tcPr>
          <w:p w14:paraId="15AD5377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567B268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3"/>
            <w:vAlign w:val="bottom"/>
          </w:tcPr>
          <w:p w14:paraId="6633FFC5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gridSpan w:val="4"/>
            <w:vAlign w:val="bottom"/>
          </w:tcPr>
          <w:p w14:paraId="73E8070C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gridSpan w:val="3"/>
            <w:vAlign w:val="bottom"/>
          </w:tcPr>
          <w:p w14:paraId="27635970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" w:type="pct"/>
            <w:gridSpan w:val="3"/>
            <w:vAlign w:val="bottom"/>
          </w:tcPr>
          <w:p w14:paraId="296ADDC1" w14:textId="77777777" w:rsidR="00524E1D" w:rsidRPr="00FE478F" w:rsidRDefault="00524E1D" w:rsidP="00524E1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gridSpan w:val="5"/>
            <w:vAlign w:val="bottom"/>
          </w:tcPr>
          <w:p w14:paraId="03C9F435" w14:textId="77777777" w:rsidR="00524E1D" w:rsidRPr="00FE478F" w:rsidRDefault="00524E1D" w:rsidP="00524E1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30253" w:rsidRPr="00FE478F" w14:paraId="3232B5D9" w14:textId="77777777" w:rsidTr="00A94956">
        <w:trPr>
          <w:gridAfter w:val="1"/>
          <w:wAfter w:w="10" w:type="pct"/>
          <w:cantSplit/>
        </w:trPr>
        <w:tc>
          <w:tcPr>
            <w:tcW w:w="1223" w:type="pct"/>
            <w:gridSpan w:val="3"/>
          </w:tcPr>
          <w:p w14:paraId="205EC37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FE478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0" w:type="pct"/>
            <w:gridSpan w:val="2"/>
            <w:vAlign w:val="bottom"/>
          </w:tcPr>
          <w:p w14:paraId="6E7E4DFA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7E82592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9A3AF7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78E86C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41D44187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06E2A05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3F2E5B0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706746E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4517F591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43349A0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40532DD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667D36F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CB21358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069CF59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4E86FEA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2BE4CB4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03571E84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403A588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19627A06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71F0094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209FCA9F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2D2CFEA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94956" w:rsidRPr="00FE478F" w14:paraId="0C9FF252" w14:textId="77777777" w:rsidTr="00A94956">
        <w:trPr>
          <w:gridAfter w:val="1"/>
          <w:wAfter w:w="10" w:type="pct"/>
          <w:cantSplit/>
        </w:trPr>
        <w:tc>
          <w:tcPr>
            <w:tcW w:w="947" w:type="pct"/>
            <w:vAlign w:val="center"/>
          </w:tcPr>
          <w:p w14:paraId="5E77037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75" w:type="pct"/>
            <w:gridSpan w:val="2"/>
            <w:vAlign w:val="bottom"/>
          </w:tcPr>
          <w:p w14:paraId="16CE0BC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79A6E00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11ED6DB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5C970B60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99C526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6D12A5F7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F75DF6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68094B9C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47A698F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D47B1F1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228265C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F888851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33E28EA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5866C1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60EC76C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6A95AFBE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0B840B1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3AAC0A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28AEC40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53A415B1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58E10183" w14:textId="2CB5918B" w:rsidR="006F2C5B" w:rsidRPr="006371C2" w:rsidRDefault="00CA39A4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szCs w:val="22"/>
                <w:lang w:val="en-US" w:bidi="th-TH"/>
              </w:rPr>
              <w:t>49,683</w:t>
            </w:r>
          </w:p>
        </w:tc>
        <w:tc>
          <w:tcPr>
            <w:tcW w:w="60" w:type="pct"/>
            <w:gridSpan w:val="2"/>
            <w:vAlign w:val="bottom"/>
          </w:tcPr>
          <w:p w14:paraId="4B03F31A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71921797" w14:textId="79EC472B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szCs w:val="22"/>
                <w:lang w:val="en-US" w:bidi="th-TH"/>
              </w:rPr>
              <w:t>30,120</w:t>
            </w:r>
          </w:p>
        </w:tc>
      </w:tr>
      <w:tr w:rsidR="00524E1D" w:rsidRPr="00FE478F" w14:paraId="4A58CFDE" w14:textId="77777777" w:rsidTr="00A94956">
        <w:trPr>
          <w:gridAfter w:val="1"/>
          <w:wAfter w:w="10" w:type="pct"/>
          <w:cantSplit/>
          <w:trHeight w:val="56"/>
        </w:trPr>
        <w:tc>
          <w:tcPr>
            <w:tcW w:w="1554" w:type="pct"/>
            <w:gridSpan w:val="7"/>
          </w:tcPr>
          <w:p w14:paraId="6F1FEE0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0" w:type="pct"/>
            <w:vAlign w:val="bottom"/>
          </w:tcPr>
          <w:p w14:paraId="36FAA1B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81B8F6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645A122D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E78306C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13E6848A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0D776BC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96EED10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6F895FFE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43483AB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6DABFC4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79FA22B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0C13525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5C4B084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4588A35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5EF38D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6565649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7DD069FD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3F7F0226" w14:textId="49A1F88A" w:rsidR="006F2C5B" w:rsidRPr="00FE478F" w:rsidRDefault="00F52570" w:rsidP="006371C2">
            <w:pPr>
              <w:pStyle w:val="BodyText"/>
              <w:tabs>
                <w:tab w:val="decimal" w:pos="42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gridSpan w:val="2"/>
            <w:vAlign w:val="bottom"/>
          </w:tcPr>
          <w:p w14:paraId="068253BC" w14:textId="77777777" w:rsidR="006F2C5B" w:rsidRPr="00FE478F" w:rsidRDefault="006F2C5B" w:rsidP="00A23DA8">
            <w:pPr>
              <w:pStyle w:val="BodyText"/>
              <w:tabs>
                <w:tab w:val="decimal" w:pos="489"/>
              </w:tabs>
              <w:spacing w:after="0" w:line="280" w:lineRule="exact"/>
              <w:ind w:left="-115" w:right="-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50D3044D" w14:textId="7BB87171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szCs w:val="22"/>
                <w:lang w:val="en-US" w:bidi="th-TH"/>
              </w:rPr>
              <w:t>265,895</w:t>
            </w:r>
          </w:p>
        </w:tc>
      </w:tr>
      <w:tr w:rsidR="00524E1D" w:rsidRPr="00FE478F" w14:paraId="4412006C" w14:textId="77777777" w:rsidTr="00A94956">
        <w:trPr>
          <w:gridAfter w:val="1"/>
          <w:wAfter w:w="10" w:type="pct"/>
          <w:cantSplit/>
          <w:trHeight w:val="56"/>
        </w:trPr>
        <w:tc>
          <w:tcPr>
            <w:tcW w:w="1554" w:type="pct"/>
            <w:gridSpan w:val="7"/>
          </w:tcPr>
          <w:p w14:paraId="4C2B65F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vAlign w:val="bottom"/>
          </w:tcPr>
          <w:p w14:paraId="37F2B6C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55ABD2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35180266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520CC8E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06546B0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6F9BE18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4A2727DF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5B31625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0976726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1B5CDCB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48C565C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26D9E74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10898EA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0832F8B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67D0A22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25FA78E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14FD9C8D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606B8425" w14:textId="5DEE8D4B" w:rsidR="006F2C5B" w:rsidRPr="006371C2" w:rsidRDefault="00CA39A4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szCs w:val="22"/>
                <w:lang w:val="en-US" w:bidi="th-TH"/>
              </w:rPr>
              <w:t>16,</w:t>
            </w:r>
            <w:r w:rsidR="009A3A3C" w:rsidRPr="006371C2">
              <w:rPr>
                <w:rFonts w:asciiTheme="majorBidi" w:hAnsiTheme="majorBidi" w:cstheme="majorBidi"/>
                <w:szCs w:val="22"/>
                <w:lang w:val="en-US" w:bidi="th-TH"/>
              </w:rPr>
              <w:t>519</w:t>
            </w:r>
          </w:p>
        </w:tc>
        <w:tc>
          <w:tcPr>
            <w:tcW w:w="60" w:type="pct"/>
            <w:gridSpan w:val="2"/>
            <w:vAlign w:val="bottom"/>
          </w:tcPr>
          <w:p w14:paraId="17B95EC1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3D74C763" w14:textId="450A6F00" w:rsidR="006F2C5B" w:rsidRPr="00A94956" w:rsidRDefault="00524E1D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9495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6F2C5B" w:rsidRPr="00A94956">
              <w:rPr>
                <w:rFonts w:asciiTheme="majorBidi" w:hAnsiTheme="majorBidi" w:cstheme="majorBidi"/>
                <w:szCs w:val="22"/>
                <w:lang w:val="en-US" w:bidi="th-TH"/>
              </w:rPr>
              <w:t>18,864</w:t>
            </w:r>
          </w:p>
        </w:tc>
      </w:tr>
      <w:tr w:rsidR="00524E1D" w:rsidRPr="00FE478F" w14:paraId="487679E3" w14:textId="77777777" w:rsidTr="00A94956">
        <w:trPr>
          <w:gridAfter w:val="1"/>
          <w:wAfter w:w="10" w:type="pct"/>
          <w:cantSplit/>
          <w:trHeight w:val="56"/>
        </w:trPr>
        <w:tc>
          <w:tcPr>
            <w:tcW w:w="1554" w:type="pct"/>
            <w:gridSpan w:val="7"/>
          </w:tcPr>
          <w:p w14:paraId="01A718D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vAlign w:val="bottom"/>
          </w:tcPr>
          <w:p w14:paraId="026F946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0D9D90D6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70CA170C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3E32CD9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0D3C37E8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5A39862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BDCCCA7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10A402E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F0F2DE7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0460F1A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6235B8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657B04E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3B793C30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3506BE7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EC61B45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711114C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375834DF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4DF12999" w14:textId="0BADAD82" w:rsidR="006F2C5B" w:rsidRPr="00FE478F" w:rsidRDefault="00645175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(60)</w:t>
            </w:r>
          </w:p>
        </w:tc>
        <w:tc>
          <w:tcPr>
            <w:tcW w:w="60" w:type="pct"/>
            <w:gridSpan w:val="2"/>
            <w:vAlign w:val="bottom"/>
          </w:tcPr>
          <w:p w14:paraId="37D5C393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1EBCB4F2" w14:textId="2B7328D4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(26,357)</w:t>
            </w:r>
          </w:p>
        </w:tc>
      </w:tr>
      <w:tr w:rsidR="00524E1D" w:rsidRPr="00FE478F" w14:paraId="40642ED9" w14:textId="77777777" w:rsidTr="00A94956">
        <w:trPr>
          <w:gridAfter w:val="1"/>
          <w:wAfter w:w="10" w:type="pct"/>
          <w:cantSplit/>
          <w:trHeight w:val="56"/>
        </w:trPr>
        <w:tc>
          <w:tcPr>
            <w:tcW w:w="1554" w:type="pct"/>
            <w:gridSpan w:val="7"/>
          </w:tcPr>
          <w:p w14:paraId="042EC85E" w14:textId="7B5954DE" w:rsidR="006F2C5B" w:rsidRPr="00FE478F" w:rsidRDefault="00FA51D1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กลับรายการ</w:t>
            </w:r>
            <w:r w:rsidR="00645175"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(</w:t>
            </w:r>
            <w:r w:rsidR="006F2C5B"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</w:t>
            </w:r>
            <w:r w:rsidR="00645175"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) </w:t>
            </w:r>
            <w:r w:rsidR="006F2C5B"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60" w:type="pct"/>
            <w:vAlign w:val="bottom"/>
          </w:tcPr>
          <w:p w14:paraId="11C97BE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9A2A71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6FF08E84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A985FA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429A73B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3A55280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FEDE032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13BED2D5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AAAE1D0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28A5B76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78792E19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5BEA6CD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4B5D71F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5AE98A4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4C6AFAE5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3F27FE0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7C484BE5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7C9480BB" w14:textId="1FF448F6" w:rsidR="006F2C5B" w:rsidRPr="006371C2" w:rsidRDefault="00645175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szCs w:val="22"/>
                <w:lang w:val="en-US" w:bidi="th-TH"/>
              </w:rPr>
              <w:t>2,570</w:t>
            </w:r>
          </w:p>
        </w:tc>
        <w:tc>
          <w:tcPr>
            <w:tcW w:w="60" w:type="pct"/>
            <w:gridSpan w:val="2"/>
            <w:vAlign w:val="bottom"/>
          </w:tcPr>
          <w:p w14:paraId="681B7F8A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01F8C9D9" w14:textId="0EAAAC35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(2,630)</w:t>
            </w:r>
          </w:p>
        </w:tc>
      </w:tr>
      <w:tr w:rsidR="00524E1D" w:rsidRPr="00FE478F" w14:paraId="79845FDC" w14:textId="77777777" w:rsidTr="00A94956">
        <w:trPr>
          <w:gridAfter w:val="1"/>
          <w:wAfter w:w="10" w:type="pct"/>
          <w:cantSplit/>
          <w:trHeight w:val="56"/>
        </w:trPr>
        <w:tc>
          <w:tcPr>
            <w:tcW w:w="1554" w:type="pct"/>
            <w:gridSpan w:val="7"/>
          </w:tcPr>
          <w:p w14:paraId="5E660A55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ขาดทุนจากการด้อยค่าของสินทรัพย์ไม่มีตัวตนอื่น</w:t>
            </w:r>
          </w:p>
        </w:tc>
        <w:tc>
          <w:tcPr>
            <w:tcW w:w="60" w:type="pct"/>
            <w:vAlign w:val="bottom"/>
          </w:tcPr>
          <w:p w14:paraId="0BA7450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2B0F274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7F63C368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14C787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5DB59D6E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1B65740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E202B8C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533363E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58BE6FC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1329447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1353B7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623705B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73E3343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6E58048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41B3100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0D7BAE8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5CE3F2F2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2FEC0FB2" w14:textId="2EA9F829" w:rsidR="006F2C5B" w:rsidRPr="00FE478F" w:rsidRDefault="00F52570" w:rsidP="006371C2">
            <w:pPr>
              <w:pStyle w:val="BodyText"/>
              <w:tabs>
                <w:tab w:val="decimal" w:pos="42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0" w:type="pct"/>
            <w:gridSpan w:val="2"/>
            <w:vAlign w:val="bottom"/>
          </w:tcPr>
          <w:p w14:paraId="0E22FB14" w14:textId="77777777" w:rsidR="006F2C5B" w:rsidRPr="00FE478F" w:rsidRDefault="006F2C5B" w:rsidP="00A23DA8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6F06F8D1" w14:textId="5ADAF928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(1,389)</w:t>
            </w:r>
          </w:p>
        </w:tc>
      </w:tr>
      <w:tr w:rsidR="00A94956" w:rsidRPr="00FE478F" w14:paraId="622A48F7" w14:textId="77777777" w:rsidTr="00A94956">
        <w:trPr>
          <w:cantSplit/>
        </w:trPr>
        <w:tc>
          <w:tcPr>
            <w:tcW w:w="1223" w:type="pct"/>
            <w:gridSpan w:val="3"/>
            <w:vAlign w:val="center"/>
          </w:tcPr>
          <w:p w14:paraId="665E778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0" w:type="pct"/>
            <w:gridSpan w:val="2"/>
            <w:vAlign w:val="bottom"/>
          </w:tcPr>
          <w:p w14:paraId="511C529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4698DE1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718E036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vAlign w:val="bottom"/>
          </w:tcPr>
          <w:p w14:paraId="7024A25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4873BD7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B3949F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7FD65AB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5D64341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82E528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5421FE6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728C58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322F84C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406400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5ED3360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67CD143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418E7CF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25D05E5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15B7E6D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4B1F152D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027C481A" w14:textId="19B5F768" w:rsidR="006F2C5B" w:rsidRPr="00FE478F" w:rsidRDefault="00FA51D1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(78,279)</w:t>
            </w:r>
          </w:p>
        </w:tc>
        <w:tc>
          <w:tcPr>
            <w:tcW w:w="60" w:type="pct"/>
            <w:gridSpan w:val="2"/>
            <w:vAlign w:val="bottom"/>
          </w:tcPr>
          <w:p w14:paraId="74E6BE5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4" w:type="pct"/>
            <w:gridSpan w:val="5"/>
            <w:vAlign w:val="bottom"/>
          </w:tcPr>
          <w:p w14:paraId="532233CE" w14:textId="59DF9AC9" w:rsidR="006F2C5B" w:rsidRPr="00A94956" w:rsidRDefault="006F2C5B" w:rsidP="00A9495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(133,385)</w:t>
            </w:r>
          </w:p>
        </w:tc>
      </w:tr>
      <w:tr w:rsidR="00730253" w:rsidRPr="00FE478F" w14:paraId="47DB6F45" w14:textId="77777777" w:rsidTr="00A94956">
        <w:trPr>
          <w:gridAfter w:val="1"/>
          <w:wAfter w:w="10" w:type="pct"/>
          <w:cantSplit/>
        </w:trPr>
        <w:tc>
          <w:tcPr>
            <w:tcW w:w="1887" w:type="pct"/>
            <w:gridSpan w:val="9"/>
            <w:vAlign w:val="center"/>
          </w:tcPr>
          <w:p w14:paraId="0B3E117D" w14:textId="784E01CC" w:rsidR="006F2C5B" w:rsidRPr="00FE478F" w:rsidRDefault="006120C6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 (</w:t>
            </w:r>
            <w:r w:rsidR="006F2C5B"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) </w:t>
            </w:r>
            <w:r w:rsidR="006F2C5B"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0" w:type="pct"/>
            <w:gridSpan w:val="2"/>
            <w:vAlign w:val="bottom"/>
          </w:tcPr>
          <w:p w14:paraId="67318F25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34D7B1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7E7937B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0B5A5CA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4A0C33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466ED5D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250DD14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1E2156A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0006D6D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216C74C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58C805F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0C9A249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07A3D0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3C83E14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2A6723CF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51D5980F" w14:textId="76D6DD65" w:rsidR="006F2C5B" w:rsidRPr="006371C2" w:rsidRDefault="009D2EC3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szCs w:val="22"/>
                <w:lang w:val="en-US" w:bidi="th-TH"/>
              </w:rPr>
              <w:t>19,796</w:t>
            </w:r>
          </w:p>
        </w:tc>
        <w:tc>
          <w:tcPr>
            <w:tcW w:w="60" w:type="pct"/>
            <w:gridSpan w:val="2"/>
            <w:vAlign w:val="bottom"/>
          </w:tcPr>
          <w:p w14:paraId="0A376BD1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0B2FE7C7" w14:textId="782271A0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(80,882)</w:t>
            </w:r>
          </w:p>
        </w:tc>
      </w:tr>
      <w:tr w:rsidR="00730253" w:rsidRPr="00FE478F" w14:paraId="0FFD27C3" w14:textId="77777777" w:rsidTr="00A94956">
        <w:trPr>
          <w:gridAfter w:val="1"/>
          <w:wAfter w:w="10" w:type="pct"/>
          <w:cantSplit/>
        </w:trPr>
        <w:tc>
          <w:tcPr>
            <w:tcW w:w="1887" w:type="pct"/>
            <w:gridSpan w:val="9"/>
            <w:vAlign w:val="center"/>
          </w:tcPr>
          <w:p w14:paraId="484889D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0" w:type="pct"/>
            <w:gridSpan w:val="2"/>
            <w:vAlign w:val="bottom"/>
          </w:tcPr>
          <w:p w14:paraId="21DC42B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9F91365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0369CF2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0D3CCD4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709B186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0903B61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vAlign w:val="bottom"/>
          </w:tcPr>
          <w:p w14:paraId="6E6DF45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0B44635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9A496A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1A34D43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77BE47B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59D28D2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7D7ED2A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05656D8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1F278187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49A0D556" w14:textId="2BABFE8B" w:rsidR="006F2C5B" w:rsidRPr="006371C2" w:rsidRDefault="009D2EC3" w:rsidP="006371C2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371C2">
              <w:rPr>
                <w:rFonts w:asciiTheme="majorBidi" w:hAnsiTheme="majorBidi" w:cstheme="majorBidi"/>
                <w:szCs w:val="22"/>
                <w:lang w:val="en-US" w:bidi="th-TH"/>
              </w:rPr>
              <w:t>97,</w:t>
            </w:r>
            <w:r w:rsidR="000F79C4" w:rsidRPr="006371C2">
              <w:rPr>
                <w:rFonts w:asciiTheme="majorBidi" w:hAnsiTheme="majorBidi" w:cstheme="majorBidi"/>
                <w:szCs w:val="22"/>
                <w:lang w:val="en-US" w:bidi="th-TH"/>
              </w:rPr>
              <w:t>251</w:t>
            </w:r>
          </w:p>
        </w:tc>
        <w:tc>
          <w:tcPr>
            <w:tcW w:w="60" w:type="pct"/>
            <w:gridSpan w:val="2"/>
            <w:vAlign w:val="bottom"/>
          </w:tcPr>
          <w:p w14:paraId="3A250E0C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3A98B8FA" w14:textId="01B1EEFF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val="en-US" w:bidi="th-TH"/>
              </w:rPr>
              <w:t>88,634</w:t>
            </w:r>
          </w:p>
        </w:tc>
      </w:tr>
      <w:tr w:rsidR="00A94956" w:rsidRPr="00FE478F" w14:paraId="1FA96DB2" w14:textId="77777777" w:rsidTr="00A94956">
        <w:trPr>
          <w:gridAfter w:val="1"/>
          <w:wAfter w:w="10" w:type="pct"/>
          <w:cantSplit/>
        </w:trPr>
        <w:tc>
          <w:tcPr>
            <w:tcW w:w="947" w:type="pct"/>
            <w:vAlign w:val="center"/>
          </w:tcPr>
          <w:p w14:paraId="7DEB2E9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75" w:type="pct"/>
            <w:gridSpan w:val="2"/>
            <w:vAlign w:val="bottom"/>
          </w:tcPr>
          <w:p w14:paraId="426847E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359A4C8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7B77471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9EFFC7A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76B59F2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30A8466F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42A2D615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7BFBC196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043E8F2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F06A827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6D6DC9F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7E9F4DB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55632D3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8CB08B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001993D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70489C2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2C9A8AB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FC83ECF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001E6B1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29FFD7D5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vAlign w:val="bottom"/>
          </w:tcPr>
          <w:p w14:paraId="5707C4DF" w14:textId="1F3C8449" w:rsidR="006F2C5B" w:rsidRPr="00FE478F" w:rsidRDefault="009D2EC3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(87,980)</w:t>
            </w:r>
          </w:p>
        </w:tc>
        <w:tc>
          <w:tcPr>
            <w:tcW w:w="60" w:type="pct"/>
            <w:gridSpan w:val="2"/>
            <w:vAlign w:val="bottom"/>
          </w:tcPr>
          <w:p w14:paraId="6018739B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4" w:type="pct"/>
            <w:gridSpan w:val="4"/>
            <w:vAlign w:val="bottom"/>
          </w:tcPr>
          <w:p w14:paraId="2517DDEC" w14:textId="06EB61AA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(82,297)</w:t>
            </w:r>
          </w:p>
        </w:tc>
      </w:tr>
      <w:tr w:rsidR="00A94956" w:rsidRPr="00FE478F" w14:paraId="54E73203" w14:textId="77777777" w:rsidTr="00A94956">
        <w:trPr>
          <w:gridAfter w:val="1"/>
          <w:wAfter w:w="10" w:type="pct"/>
          <w:cantSplit/>
        </w:trPr>
        <w:tc>
          <w:tcPr>
            <w:tcW w:w="947" w:type="pct"/>
            <w:vAlign w:val="center"/>
          </w:tcPr>
          <w:p w14:paraId="41E1F9A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75" w:type="pct"/>
            <w:gridSpan w:val="2"/>
            <w:vAlign w:val="bottom"/>
          </w:tcPr>
          <w:p w14:paraId="1533CAD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7EF9A35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49FD6AB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9F414C0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3CCBF8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20DD47BC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415C40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320DF405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5C57357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8ABD5CD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1335E7B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60689C8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13E089A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80CECBC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12E2BCD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1F72739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04C8731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18F51FE4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0ED5271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2248D50D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tcBorders>
              <w:bottom w:val="single" w:sz="4" w:space="0" w:color="auto"/>
            </w:tcBorders>
            <w:vAlign w:val="bottom"/>
          </w:tcPr>
          <w:p w14:paraId="5F2222B2" w14:textId="648101C5" w:rsidR="006F2C5B" w:rsidRPr="00FE478F" w:rsidRDefault="009D2EC3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(410,720)</w:t>
            </w:r>
          </w:p>
        </w:tc>
        <w:tc>
          <w:tcPr>
            <w:tcW w:w="60" w:type="pct"/>
            <w:gridSpan w:val="2"/>
            <w:vAlign w:val="bottom"/>
          </w:tcPr>
          <w:p w14:paraId="3B99F1BD" w14:textId="77777777" w:rsidR="006F2C5B" w:rsidRPr="00FE478F" w:rsidRDefault="006F2C5B" w:rsidP="00A23D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4" w:type="pct"/>
            <w:gridSpan w:val="4"/>
            <w:tcBorders>
              <w:bottom w:val="single" w:sz="4" w:space="0" w:color="auto"/>
            </w:tcBorders>
            <w:vAlign w:val="bottom"/>
          </w:tcPr>
          <w:p w14:paraId="1BDBA8CB" w14:textId="34ACECE3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(284,062)</w:t>
            </w:r>
          </w:p>
        </w:tc>
      </w:tr>
      <w:tr w:rsidR="00A94956" w:rsidRPr="00FE478F" w14:paraId="145793FA" w14:textId="77777777" w:rsidTr="00A94956">
        <w:trPr>
          <w:gridAfter w:val="1"/>
          <w:wAfter w:w="10" w:type="pct"/>
          <w:cantSplit/>
        </w:trPr>
        <w:tc>
          <w:tcPr>
            <w:tcW w:w="947" w:type="pct"/>
            <w:vAlign w:val="center"/>
          </w:tcPr>
          <w:p w14:paraId="447674C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75" w:type="pct"/>
            <w:gridSpan w:val="2"/>
            <w:vAlign w:val="bottom"/>
          </w:tcPr>
          <w:p w14:paraId="0F69FDE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703DA4E9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07EC685F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36CC36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E9022E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0A98AAE7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DE11A5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5FBD2F56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77CDD00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DB1A76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1371048D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1C843AD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2AD9355E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69E111D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7A75616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0425BA0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365D844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CA7FE9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13DFCC0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0BA370E8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</w:tcBorders>
            <w:vAlign w:val="bottom"/>
          </w:tcPr>
          <w:p w14:paraId="182F1C85" w14:textId="29A85025" w:rsidR="006F2C5B" w:rsidRPr="00FE478F" w:rsidRDefault="009D2EC3" w:rsidP="00A23D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3,123,658</w:t>
            </w:r>
          </w:p>
        </w:tc>
        <w:tc>
          <w:tcPr>
            <w:tcW w:w="60" w:type="pct"/>
            <w:gridSpan w:val="2"/>
            <w:vAlign w:val="bottom"/>
          </w:tcPr>
          <w:p w14:paraId="6265E28C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gridSpan w:val="4"/>
            <w:tcBorders>
              <w:top w:val="single" w:sz="4" w:space="0" w:color="auto"/>
            </w:tcBorders>
            <w:vAlign w:val="bottom"/>
          </w:tcPr>
          <w:p w14:paraId="79B0F297" w14:textId="08B5C3CA" w:rsidR="006F2C5B" w:rsidRPr="00FE478F" w:rsidRDefault="006F2C5B" w:rsidP="00A23D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1,166,521</w:t>
            </w:r>
          </w:p>
        </w:tc>
      </w:tr>
      <w:tr w:rsidR="00524E1D" w:rsidRPr="00FE478F" w14:paraId="2196CCA6" w14:textId="77777777" w:rsidTr="00A94956">
        <w:trPr>
          <w:gridAfter w:val="1"/>
          <w:wAfter w:w="10" w:type="pct"/>
          <w:cantSplit/>
        </w:trPr>
        <w:tc>
          <w:tcPr>
            <w:tcW w:w="1554" w:type="pct"/>
            <w:gridSpan w:val="7"/>
          </w:tcPr>
          <w:p w14:paraId="7ED4A0E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FE47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vAlign w:val="bottom"/>
          </w:tcPr>
          <w:p w14:paraId="3E2CC76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6E9C6F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61825C00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1105247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4A31454F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5F3CC78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39BF9276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05627B7B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E27E385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4B5023E2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C7D6247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51301B14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3D8BAD93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328EBC0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28D0AB18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68407AED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0CB8D3A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6" w:type="pct"/>
            <w:gridSpan w:val="3"/>
            <w:tcBorders>
              <w:bottom w:val="single" w:sz="4" w:space="0" w:color="auto"/>
            </w:tcBorders>
            <w:vAlign w:val="bottom"/>
          </w:tcPr>
          <w:p w14:paraId="299D7E2C" w14:textId="095E12EB" w:rsidR="006F2C5B" w:rsidRPr="00FE478F" w:rsidRDefault="000D313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(148,92</w:t>
            </w:r>
            <w:r w:rsidR="00060582" w:rsidRPr="00FE478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60" w:type="pct"/>
            <w:gridSpan w:val="2"/>
            <w:vAlign w:val="bottom"/>
          </w:tcPr>
          <w:p w14:paraId="19FE2E29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gridSpan w:val="4"/>
            <w:tcBorders>
              <w:bottom w:val="single" w:sz="4" w:space="0" w:color="auto"/>
            </w:tcBorders>
            <w:vAlign w:val="bottom"/>
          </w:tcPr>
          <w:p w14:paraId="473D9C02" w14:textId="5F55C3B9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E478F">
              <w:rPr>
                <w:rFonts w:asciiTheme="majorBidi" w:hAnsiTheme="majorBidi" w:cstheme="majorBidi"/>
                <w:szCs w:val="22"/>
                <w:lang w:bidi="th-TH"/>
              </w:rPr>
              <w:t>(95,197)</w:t>
            </w:r>
          </w:p>
        </w:tc>
      </w:tr>
      <w:tr w:rsidR="00A94956" w:rsidRPr="00FE478F" w14:paraId="5468717A" w14:textId="77777777" w:rsidTr="00A94956">
        <w:trPr>
          <w:gridAfter w:val="1"/>
          <w:wAfter w:w="10" w:type="pct"/>
          <w:cantSplit/>
        </w:trPr>
        <w:tc>
          <w:tcPr>
            <w:tcW w:w="947" w:type="pct"/>
          </w:tcPr>
          <w:p w14:paraId="3135C091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75" w:type="pct"/>
            <w:gridSpan w:val="2"/>
            <w:vAlign w:val="bottom"/>
          </w:tcPr>
          <w:p w14:paraId="7629405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2796E06A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1" w:type="pct"/>
            <w:gridSpan w:val="2"/>
            <w:vAlign w:val="bottom"/>
          </w:tcPr>
          <w:p w14:paraId="622C1800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0A19B8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2D78618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gridSpan w:val="2"/>
            <w:vAlign w:val="bottom"/>
          </w:tcPr>
          <w:p w14:paraId="01402595" w14:textId="77777777" w:rsidR="006F2C5B" w:rsidRPr="00FE478F" w:rsidRDefault="006F2C5B" w:rsidP="00A23DA8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4EE76F6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" w:type="pct"/>
            <w:gridSpan w:val="2"/>
            <w:vAlign w:val="bottom"/>
          </w:tcPr>
          <w:p w14:paraId="1B5666D4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1" w:type="pct"/>
            <w:gridSpan w:val="2"/>
            <w:vAlign w:val="bottom"/>
          </w:tcPr>
          <w:p w14:paraId="5CB39F7B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71FA0650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gridSpan w:val="4"/>
            <w:vAlign w:val="bottom"/>
          </w:tcPr>
          <w:p w14:paraId="1FD11E4E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48457E6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gridSpan w:val="4"/>
            <w:vAlign w:val="bottom"/>
          </w:tcPr>
          <w:p w14:paraId="542CE9EC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5A16D4A1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gridSpan w:val="3"/>
            <w:vAlign w:val="bottom"/>
          </w:tcPr>
          <w:p w14:paraId="38E812C9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gridSpan w:val="3"/>
            <w:vAlign w:val="bottom"/>
          </w:tcPr>
          <w:p w14:paraId="3A256AE2" w14:textId="77777777" w:rsidR="006F2C5B" w:rsidRPr="00FE478F" w:rsidRDefault="006F2C5B" w:rsidP="00A23D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pct"/>
            <w:gridSpan w:val="4"/>
            <w:vAlign w:val="bottom"/>
          </w:tcPr>
          <w:p w14:paraId="48822CFA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gridSpan w:val="3"/>
            <w:vAlign w:val="bottom"/>
          </w:tcPr>
          <w:p w14:paraId="45045A99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gridSpan w:val="5"/>
            <w:vAlign w:val="bottom"/>
          </w:tcPr>
          <w:p w14:paraId="53146903" w14:textId="77777777" w:rsidR="006F2C5B" w:rsidRPr="00FE478F" w:rsidRDefault="006F2C5B" w:rsidP="00A23D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gridSpan w:val="3"/>
            <w:vAlign w:val="bottom"/>
          </w:tcPr>
          <w:p w14:paraId="510D723A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4089E" w14:textId="31688398" w:rsidR="006F2C5B" w:rsidRPr="00FE478F" w:rsidRDefault="000D313B" w:rsidP="00A23D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2,974,73</w:t>
            </w:r>
            <w:r w:rsidR="00060582"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60" w:type="pct"/>
            <w:gridSpan w:val="2"/>
            <w:vAlign w:val="bottom"/>
          </w:tcPr>
          <w:p w14:paraId="462B5E4E" w14:textId="77777777" w:rsidR="006F2C5B" w:rsidRPr="00FE478F" w:rsidRDefault="006F2C5B" w:rsidP="00A23D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DA610" w14:textId="54DB45C8" w:rsidR="006F2C5B" w:rsidRPr="00FE478F" w:rsidRDefault="006F2C5B" w:rsidP="00A23DA8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E47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1,071,324</w:t>
            </w:r>
          </w:p>
        </w:tc>
      </w:tr>
    </w:tbl>
    <w:p w14:paraId="71E68505" w14:textId="77777777" w:rsidR="002D3631" w:rsidRPr="00FE478F" w:rsidRDefault="002D3631">
      <w:pPr>
        <w:rPr>
          <w:lang w:val="en-US"/>
        </w:rPr>
      </w:pPr>
    </w:p>
    <w:p w14:paraId="1069B822" w14:textId="48447CFE" w:rsidR="000F6EB3" w:rsidRPr="00FE478F" w:rsidRDefault="000F6EB3" w:rsidP="00D97314">
      <w:pPr>
        <w:ind w:right="-45"/>
        <w:contextualSpacing/>
        <w:jc w:val="thaiDistribute"/>
        <w:rPr>
          <w:sz w:val="2"/>
          <w:szCs w:val="2"/>
          <w:lang w:val="en-US"/>
        </w:rPr>
      </w:pPr>
    </w:p>
    <w:p w14:paraId="067BEA94" w14:textId="77777777" w:rsidR="000F6EB3" w:rsidRPr="00FE478F" w:rsidRDefault="000F6EB3">
      <w:pPr>
        <w:spacing w:line="240" w:lineRule="auto"/>
        <w:rPr>
          <w:sz w:val="2"/>
          <w:szCs w:val="2"/>
          <w:lang w:val="en-US"/>
        </w:rPr>
      </w:pPr>
      <w:r w:rsidRPr="00FE478F">
        <w:rPr>
          <w:sz w:val="2"/>
          <w:szCs w:val="2"/>
          <w:lang w:val="en-US"/>
        </w:rPr>
        <w:br w:type="page"/>
      </w:r>
    </w:p>
    <w:p w14:paraId="29FF7551" w14:textId="77777777" w:rsidR="00D97314" w:rsidRPr="00FE478F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D97314" w:rsidRPr="00FE478F" w:rsidSect="00AD14E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4268F9F" w14:textId="77777777" w:rsidR="004F18F9" w:rsidRPr="00FE478F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FE478F">
        <w:rPr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6607225" w14:textId="77777777" w:rsidR="004F18F9" w:rsidRPr="00FE478F" w:rsidRDefault="004F18F9" w:rsidP="004F18F9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4D07D5CC" w14:textId="77777777" w:rsidR="004F18F9" w:rsidRPr="00FE478F" w:rsidRDefault="004F18F9" w:rsidP="004F18F9">
      <w:pPr>
        <w:ind w:left="540" w:right="18"/>
        <w:jc w:val="thaiDistribute"/>
        <w:rPr>
          <w:spacing w:val="8"/>
          <w:sz w:val="30"/>
          <w:szCs w:val="30"/>
        </w:rPr>
      </w:pPr>
      <w:r w:rsidRPr="00FE478F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8AC1101" w14:textId="77777777" w:rsidR="00D97314" w:rsidRPr="00FE478F" w:rsidRDefault="00D97314" w:rsidP="00D97314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0C153825" w14:textId="77777777" w:rsidR="00D97314" w:rsidRPr="00FE478F" w:rsidRDefault="00D97314" w:rsidP="00D97314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FE478F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2517A2AF" w14:textId="06F80CCF" w:rsidR="00D97314" w:rsidRPr="00FE478F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FE478F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1824EB" wp14:editId="604D3F6F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F60F4C" w14:textId="77777777" w:rsidR="00D97314" w:rsidRPr="007E43D2" w:rsidRDefault="00D97314" w:rsidP="00D97314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824EB" id="Text Box 143" o:spid="_x0000_s1110" type="#_x0000_t202" style="position:absolute;left:0;text-align:left;margin-left:388.05pt;margin-top:20.15pt;width:65.75pt;height:29.45pt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5DF60F4C" w14:textId="77777777" w:rsidR="00D97314" w:rsidRPr="007E43D2" w:rsidRDefault="00D97314" w:rsidP="00D97314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22223A" w:rsidRPr="00FE478F">
        <w:rPr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882831" w:rsidRPr="00FE478F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="0022223A" w:rsidRPr="00FE478F">
        <w:rPr>
          <w:spacing w:val="8"/>
          <w:sz w:val="30"/>
          <w:szCs w:val="30"/>
          <w:cs/>
          <w:lang w:val="en-US"/>
        </w:rPr>
        <w:t xml:space="preserve"> </w:t>
      </w:r>
      <w:r w:rsidR="00882831" w:rsidRPr="00FE478F">
        <w:rPr>
          <w:rFonts w:hint="cs"/>
          <w:spacing w:val="8"/>
          <w:sz w:val="30"/>
          <w:szCs w:val="30"/>
          <w:cs/>
          <w:lang w:val="en-US"/>
        </w:rPr>
        <w:t>กันยา</w:t>
      </w:r>
      <w:r w:rsidR="0022223A" w:rsidRPr="00FE478F">
        <w:rPr>
          <w:spacing w:val="8"/>
          <w:sz w:val="30"/>
          <w:szCs w:val="30"/>
          <w:cs/>
          <w:lang w:val="en-US"/>
        </w:rPr>
        <w:t>ยน</w:t>
      </w:r>
    </w:p>
    <w:p w14:paraId="16C8D2BE" w14:textId="151E6814" w:rsidR="00D97314" w:rsidRPr="00FE478F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lang w:val="en-US"/>
        </w:rPr>
      </w:pPr>
      <w:r w:rsidRPr="00FE478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76D07" wp14:editId="7C6E6800">
                <wp:simplePos x="0" y="0"/>
                <wp:positionH relativeFrom="column">
                  <wp:posOffset>2501091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3DC9E29" id="Freeform: Shape 149" o:spid="_x0000_s1026" style="position:absolute;margin-left:196.95pt;margin-top:218.7pt;width:16.3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W5HnP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98CCA0" wp14:editId="2AEEDD15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5259FC" w14:textId="77777777" w:rsidR="000707A0" w:rsidRPr="00FE74A6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2E44662C" w14:textId="0ACB10DB" w:rsidR="00D97314" w:rsidRPr="001518A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Pr="00FE74A6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04EA58" w14:textId="60F3BDBB" w:rsidR="00D97314" w:rsidRPr="00916E1E" w:rsidRDefault="00856C5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5,603</w:t>
                              </w:r>
                              <w:r w:rsidR="0095083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,548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BD51DD" w14:textId="77777777" w:rsidR="000707A0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44064" w:rsidRPr="00DB51B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0335CEA2" w14:textId="0DF82558" w:rsidR="00D97314" w:rsidRPr="00061F79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D0BA00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C902B3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D8CB3D" w14:textId="6C9A1FC3" w:rsidR="00DB51B1" w:rsidRPr="00856C57" w:rsidRDefault="006A40F0" w:rsidP="00DB51B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56C5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</w:t>
                              </w:r>
                              <w:r w:rsidR="007C2D48" w:rsidRPr="00856C5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856C5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042</w:t>
                              </w:r>
                              <w:r w:rsidR="007C2D48" w:rsidRPr="00856C5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856C5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871</w:t>
                              </w:r>
                            </w:p>
                            <w:p w14:paraId="5871B97D" w14:textId="5CCFD986" w:rsidR="006F6A42" w:rsidRPr="006A40F0" w:rsidRDefault="006F6A42" w:rsidP="006F6A4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</w:pPr>
                              <w:r w:rsidRPr="006A40F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2C130855" w14:textId="0E767D53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A40F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152</w:t>
                              </w:r>
                            </w:p>
                            <w:p w14:paraId="71336491" w14:textId="10FA3F8D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BA5F7A6" w14:textId="77777777" w:rsidR="00D97314" w:rsidRPr="00FA531A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98CCA0" id="Group 97" o:spid="_x0000_s1111" style="position:absolute;left:0;text-align:left;margin-left:350.6pt;margin-top:63.5pt;width:100.8pt;height:1in;z-index:25165824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2B5259FC" w14:textId="77777777" w:rsidR="000707A0" w:rsidRPr="00FE74A6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2E44662C" w14:textId="0ACB10DB" w:rsidR="00D97314" w:rsidRPr="001518A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Pr="00FE74A6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3F04EA58" w14:textId="60F3BDBB" w:rsidR="00D97314" w:rsidRPr="00916E1E" w:rsidRDefault="00856C5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u w:val="single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5,603</w:t>
                        </w:r>
                        <w:r w:rsidR="0095083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,548</w:t>
                        </w:r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03BD51DD" w14:textId="77777777" w:rsidR="000707A0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44064" w:rsidRPr="00DB51B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0335CEA2" w14:textId="0DF82558" w:rsidR="00D97314" w:rsidRPr="00061F79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4D0BA00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5EC902B3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2CD8CB3D" w14:textId="6C9A1FC3" w:rsidR="00DB51B1" w:rsidRPr="00856C57" w:rsidRDefault="006A40F0" w:rsidP="00DB51B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56C5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</w:t>
                        </w:r>
                        <w:r w:rsidR="007C2D48" w:rsidRPr="00856C5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856C5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042</w:t>
                        </w:r>
                        <w:r w:rsidR="007C2D48" w:rsidRPr="00856C5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856C5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871</w:t>
                        </w:r>
                      </w:p>
                      <w:p w14:paraId="5871B97D" w14:textId="5CCFD986" w:rsidR="006F6A42" w:rsidRPr="006A40F0" w:rsidRDefault="006F6A42" w:rsidP="006F6A4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</w:pPr>
                        <w:r w:rsidRPr="006A40F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 xml:space="preserve"> </w:t>
                        </w:r>
                      </w:p>
                      <w:p w14:paraId="2C130855" w14:textId="0E767D53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A40F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152</w:t>
                        </w:r>
                      </w:p>
                      <w:p w14:paraId="71336491" w14:textId="10FA3F8D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BA5F7A6" w14:textId="77777777" w:rsidR="00D97314" w:rsidRPr="00FA531A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28A448FF" wp14:editId="21573E52">
            <wp:extent cx="5698490" cy="3589020"/>
            <wp:effectExtent l="0" t="0" r="0" b="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31497B39" w14:textId="77777777" w:rsidR="00D97314" w:rsidRPr="00FE478F" w:rsidRDefault="00D97314" w:rsidP="00D97314">
      <w:pPr>
        <w:pStyle w:val="ListParagraph"/>
        <w:ind w:left="540" w:right="65"/>
        <w:rPr>
          <w:szCs w:val="22"/>
          <w:lang w:val="en-AU"/>
        </w:rPr>
      </w:pPr>
      <w:r w:rsidRPr="00FE478F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5C6F053" wp14:editId="6351B1C6">
                <wp:simplePos x="0" y="0"/>
                <wp:positionH relativeFrom="column">
                  <wp:posOffset>240030</wp:posOffset>
                </wp:positionH>
                <wp:positionV relativeFrom="paragraph">
                  <wp:posOffset>27940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2114617" y="605529"/>
                            <a:ext cx="42912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CFFE4C" w14:textId="77777777" w:rsidR="00D97314" w:rsidRPr="005A17B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89558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0A7F35" w14:textId="77777777" w:rsidR="00D97314" w:rsidRPr="005A17B1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0622D6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4F4BDF3E" w14:textId="6B64BF27" w:rsidR="00D97314" w:rsidRPr="0088592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5C4634" w14:textId="77777777" w:rsidR="000707A0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160D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63D25F86" w14:textId="6D731793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6F053" id="Group 296" o:spid="_x0000_s1118" style="position:absolute;left:0;text-align:left;margin-left:18.9pt;margin-top:2.2pt;width:432.15pt;height:133.75pt;z-index:25165824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">
                <v:shape id="TextBox 7" o:spid="_x0000_s1119" type="#_x0000_t202" style="position:absolute;left:21146;top:6055;width:4291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59CFFE4C" w14:textId="77777777" w:rsidR="00D97314" w:rsidRPr="005A17B1" w:rsidRDefault="00D97314" w:rsidP="00D97314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895;top:13742;width:7060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240A7F35" w14:textId="77777777" w:rsidR="00D97314" w:rsidRPr="005A17B1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130622D6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4F4BDF3E" w14:textId="6B64BF27" w:rsidR="00D97314" w:rsidRPr="0088592B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735C4634" w14:textId="77777777" w:rsidR="000707A0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E160D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63D25F86" w14:textId="6D731793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anchor distT="0" distB="0" distL="114300" distR="114300" simplePos="0" relativeHeight="251658260" behindDoc="1" locked="0" layoutInCell="1" allowOverlap="1" wp14:anchorId="2101A454" wp14:editId="07938EB4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0" t="0" r="0" b="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6B08F606" w14:textId="1FE3D581" w:rsidR="00D97314" w:rsidRPr="00FE478F" w:rsidRDefault="00B67668" w:rsidP="00D97314">
      <w:pPr>
        <w:pStyle w:val="ListParagraph"/>
        <w:ind w:left="540" w:right="65"/>
        <w:rPr>
          <w:szCs w:val="22"/>
          <w:cs/>
          <w:lang w:val="en-US"/>
        </w:rPr>
      </w:pP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F15E29" wp14:editId="0D75D1A2">
                <wp:simplePos x="0" y="0"/>
                <wp:positionH relativeFrom="column">
                  <wp:posOffset>3032306</wp:posOffset>
                </wp:positionH>
                <wp:positionV relativeFrom="paragraph">
                  <wp:posOffset>324485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32EFE5B1" id="Freeform: Shape 157" o:spid="_x0000_s1026" style="position:absolute;margin-left:238.75pt;margin-top:25.55pt;width:22.65pt;height:28.8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1108C1" w:rsidRPr="00FE478F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30F226CF" wp14:editId="366329B2">
                <wp:simplePos x="0" y="0"/>
                <wp:positionH relativeFrom="column">
                  <wp:posOffset>2075180</wp:posOffset>
                </wp:positionH>
                <wp:positionV relativeFrom="paragraph">
                  <wp:posOffset>552450</wp:posOffset>
                </wp:positionV>
                <wp:extent cx="1772285" cy="755615"/>
                <wp:effectExtent l="0" t="0" r="18415" b="2603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2285" cy="755615"/>
                          <a:chOff x="-408730" y="-158932"/>
                          <a:chExt cx="1593629" cy="757913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408730" y="-158932"/>
                            <a:ext cx="1593629" cy="6329"/>
                            <a:chOff x="-408730" y="-158932"/>
                            <a:chExt cx="1593629" cy="6329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158932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408730" y="-152603"/>
                              <a:ext cx="633773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259551" y="598981"/>
                            <a:ext cx="1302085" cy="0"/>
                            <a:chOff x="-259551" y="-251809"/>
                            <a:chExt cx="1302085" cy="0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766476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259551" y="-251809"/>
                              <a:ext cx="23271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319DE59B" id="Group 150" o:spid="_x0000_s1026" style="position:absolute;margin-left:163.4pt;margin-top:43.5pt;width:139.55pt;height:59.5pt;z-index:251658242;mso-width-relative:margin;mso-height-relative:margin" coordorigin="-4087,-1589" coordsize="15936,7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">
                <v:group id="Group 151" o:spid="_x0000_s1027" style="position:absolute;left:-4087;top:-1589;width:15935;height:63" coordorigin="-4087,-1589" coordsize="1593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1589" to="11848,-1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4087,-1526" to="2250,-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2595;top:5989;width:13020;height:0" coordorigin="-2595,-2518" coordsize="130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7664,-2518" to="10425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2595,-2518" to="-268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="00D97314"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1080E" wp14:editId="47D579D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9ED9223" id="Freeform: Shape 158" o:spid="_x0000_s1026" style="position:absolute;margin-left:246.85pt;margin-top:93.3pt;width:16.9pt;height:16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D97314" w:rsidRPr="00FE478F">
        <w:rPr>
          <w:rFonts w:hint="cs"/>
          <w:noProof/>
          <w:lang w:val="en-US"/>
        </w:rPr>
        <w:drawing>
          <wp:inline distT="0" distB="0" distL="0" distR="0" wp14:anchorId="183662C9" wp14:editId="577CC1A6">
            <wp:extent cx="2286000" cy="2286000"/>
            <wp:effectExtent l="0" t="0" r="0" b="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D97314" w:rsidRPr="00FE478F">
        <w:rPr>
          <w:szCs w:val="22"/>
          <w:lang w:val="en-AU"/>
        </w:rPr>
        <w:tab/>
      </w:r>
      <w:r w:rsidR="00D97314" w:rsidRPr="00FE478F">
        <w:rPr>
          <w:szCs w:val="22"/>
          <w:lang w:val="en-AU"/>
        </w:rPr>
        <w:tab/>
        <w:t xml:space="preserve">       </w:t>
      </w:r>
      <w:r w:rsidR="00D97314" w:rsidRPr="00FE478F">
        <w:rPr>
          <w:szCs w:val="22"/>
          <w:lang w:val="en-AU"/>
        </w:rPr>
        <w:tab/>
      </w:r>
      <w:r w:rsidR="00D97314" w:rsidRPr="00FE478F">
        <w:rPr>
          <w:szCs w:val="22"/>
          <w:lang w:val="en-AU"/>
        </w:rPr>
        <w:tab/>
      </w:r>
    </w:p>
    <w:p w14:paraId="51D3267C" w14:textId="77777777" w:rsidR="00D97314" w:rsidRPr="00FE478F" w:rsidRDefault="00D97314" w:rsidP="00D97314">
      <w:pPr>
        <w:spacing w:line="240" w:lineRule="auto"/>
        <w:jc w:val="center"/>
        <w:rPr>
          <w:lang w:val="en-US"/>
        </w:rPr>
      </w:pPr>
      <w:r w:rsidRPr="00FE478F">
        <w:rPr>
          <w:spacing w:val="8"/>
          <w:sz w:val="30"/>
          <w:szCs w:val="30"/>
          <w:cs/>
          <w:lang w:val="en-US"/>
        </w:rPr>
        <w:br w:type="page"/>
      </w:r>
    </w:p>
    <w:p w14:paraId="2C7848E0" w14:textId="77777777" w:rsidR="00D97314" w:rsidRPr="00FE478F" w:rsidRDefault="00D97314" w:rsidP="00D97314">
      <w:pPr>
        <w:spacing w:line="240" w:lineRule="auto"/>
        <w:jc w:val="center"/>
        <w:rPr>
          <w:sz w:val="30"/>
          <w:szCs w:val="30"/>
        </w:rPr>
      </w:pPr>
      <w:r w:rsidRPr="00FE478F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1D908D72" w14:textId="632C8059" w:rsidR="00D97314" w:rsidRPr="00FE478F" w:rsidRDefault="00D97314" w:rsidP="00D97314">
      <w:pPr>
        <w:pStyle w:val="ListParagraph"/>
        <w:ind w:left="540" w:right="65"/>
        <w:jc w:val="center"/>
        <w:rPr>
          <w:rFonts w:ascii="Times New Roman" w:hAnsi="Times New Roman"/>
          <w:b w:val="0"/>
          <w:bCs w:val="0"/>
          <w:i w:val="0"/>
          <w:iCs w:val="0"/>
          <w:spacing w:val="8"/>
          <w:cs/>
          <w:lang w:val="en-US"/>
        </w:rPr>
      </w:pPr>
      <w:r w:rsidRPr="00FE478F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BA218EA" wp14:editId="34A2925D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24FCB1" w14:textId="77777777" w:rsidR="00D97314" w:rsidRPr="005A17B1" w:rsidRDefault="00D97314" w:rsidP="00D97314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218EA" id="Text Box 100" o:spid="_x0000_s1123" type="#_x0000_t202" style="position:absolute;left:0;text-align:left;margin-left:377.1pt;margin-top:18.65pt;width:79.45pt;height:29.45pt;z-index:2516582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6C24FCB1" w14:textId="77777777" w:rsidR="00D97314" w:rsidRPr="005A17B1" w:rsidRDefault="00D97314" w:rsidP="00D97314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22223A" w:rsidRPr="00FE478F">
        <w:rPr>
          <w:b w:val="0"/>
          <w:bCs w:val="0"/>
          <w:i w:val="0"/>
          <w:iCs w:val="0"/>
          <w:spacing w:val="8"/>
          <w:cs/>
          <w:lang w:val="en-US"/>
        </w:rPr>
        <w:t xml:space="preserve">สำหรับงวดสามเดือนสิ้นสุดวันที่ </w:t>
      </w:r>
      <w:r w:rsidR="00882831" w:rsidRPr="00FE478F">
        <w:rPr>
          <w:rFonts w:asciiTheme="majorBidi" w:hAnsiTheme="majorBidi" w:cstheme="majorBidi"/>
          <w:b w:val="0"/>
          <w:bCs w:val="0"/>
          <w:i w:val="0"/>
          <w:iCs w:val="0"/>
          <w:spacing w:val="8"/>
          <w:lang w:val="en-US"/>
        </w:rPr>
        <w:t>30</w:t>
      </w:r>
      <w:r w:rsidR="00882831" w:rsidRPr="00FE478F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="00882831"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</w:t>
      </w:r>
      <w:r w:rsidR="00882831" w:rsidRPr="00FE478F">
        <w:rPr>
          <w:b w:val="0"/>
          <w:bCs w:val="0"/>
          <w:i w:val="0"/>
          <w:iCs w:val="0"/>
          <w:spacing w:val="8"/>
          <w:cs/>
          <w:lang w:val="en-US"/>
        </w:rPr>
        <w:t>ยน</w:t>
      </w:r>
    </w:p>
    <w:p w14:paraId="4D8F209C" w14:textId="06A41AD9" w:rsidR="00D97314" w:rsidRPr="00FE478F" w:rsidRDefault="001D5FEB" w:rsidP="00D97314">
      <w:pPr>
        <w:pStyle w:val="ListParagraph"/>
        <w:ind w:left="540" w:right="65"/>
        <w:jc w:val="center"/>
        <w:rPr>
          <w:szCs w:val="22"/>
          <w:lang w:val="en-US"/>
        </w:rPr>
      </w:pPr>
      <w:r w:rsidRPr="00FE478F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1820948F" wp14:editId="77CBDA33">
                <wp:simplePos x="0" y="0"/>
                <wp:positionH relativeFrom="column">
                  <wp:posOffset>4348480</wp:posOffset>
                </wp:positionH>
                <wp:positionV relativeFrom="paragraph">
                  <wp:posOffset>783590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5EFB3B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  <w:p w14:paraId="79A10F9C" w14:textId="1E85F04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  <w:p w14:paraId="241CC794" w14:textId="1F5ACE17" w:rsidR="00D97314" w:rsidRPr="00235F02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881F07" w14:textId="7D30AD89" w:rsidR="001D5FEB" w:rsidRPr="001D5FEB" w:rsidRDefault="001D5FEB" w:rsidP="001D5FE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</w:t>
                              </w:r>
                              <w:r w:rsidR="005A5BA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183,123</w:t>
                              </w:r>
                            </w:p>
                            <w:p w14:paraId="302FE6E1" w14:textId="77777777" w:rsidR="003348D7" w:rsidRPr="007C3029" w:rsidRDefault="007841E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</w:pPr>
                              <w:r w:rsidRPr="007C302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4,301,695</w:t>
                              </w:r>
                            </w:p>
                            <w:p w14:paraId="627ECCD6" w14:textId="77777777" w:rsidR="001D5FEB" w:rsidRPr="001D5FEB" w:rsidRDefault="003348D7" w:rsidP="001D5FE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7C302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yellow"/>
                                  <w:cs/>
                                  <w:lang w:val="en-US"/>
                                </w:rPr>
                                <w:t>4</w:t>
                              </w:r>
                              <w:r w:rsidRPr="007C302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yellow"/>
                                  <w:lang w:val="en-US"/>
                                </w:rPr>
                                <w:t>,849,782</w:t>
                              </w:r>
                              <w:r w:rsidR="001D5FEB"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4,301,695</w:t>
                              </w:r>
                            </w:p>
                            <w:p w14:paraId="3B48830B" w14:textId="358526C1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01B9D67" w14:textId="77777777" w:rsidR="00B2790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D61457" w:rsidRPr="007A563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419F87F0" w14:textId="3DD8C573" w:rsidR="00D97314" w:rsidRPr="00D61457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67052C04" w14:textId="6E580408" w:rsidR="00D97314" w:rsidRPr="00D02FA5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256</w:t>
                              </w:r>
                              <w:r w:rsidR="003348D7" w:rsidRPr="003348D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2D2D26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E0D2DE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33752D" w14:textId="288BB5E7" w:rsidR="007A5632" w:rsidRPr="001D5FEB" w:rsidRDefault="005B45E0" w:rsidP="007A563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</w:t>
                              </w:r>
                              <w:r w:rsidR="007F5930"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301</w:t>
                              </w:r>
                              <w:r w:rsidR="001E408D"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Pr="001D5FE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695</w:t>
                              </w:r>
                            </w:p>
                            <w:p w14:paraId="77A42009" w14:textId="4A2D8AD2" w:rsidR="003348D7" w:rsidRPr="005B45E0" w:rsidRDefault="00630616" w:rsidP="003348D7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</w:pPr>
                              <w:r w:rsidRPr="005B45E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49,782</w:t>
                              </w:r>
                              <w:r w:rsidR="003348D7" w:rsidRPr="005B45E0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highlight w:val="cyan"/>
                                  <w:cs/>
                                  <w:lang w:val="en-US"/>
                                </w:rPr>
                                <w:t>4</w:t>
                              </w:r>
                              <w:r w:rsidR="003348D7" w:rsidRPr="005B45E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,849,</w:t>
                              </w:r>
                              <w:r w:rsidR="00514811" w:rsidRPr="005B45E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78</w:t>
                              </w:r>
                              <w:r w:rsidR="003348D7" w:rsidRPr="005B45E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2</w:t>
                              </w:r>
                            </w:p>
                            <w:p w14:paraId="21F71D29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5B45E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highlight w:val="cyan"/>
                                  <w:lang w:val="en-US"/>
                                </w:rPr>
                                <w:t>4,649,858</w:t>
                              </w:r>
                            </w:p>
                            <w:p w14:paraId="202665CB" w14:textId="340A7165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7C1BE38D" w14:textId="77777777" w:rsidR="00D97314" w:rsidRPr="00D02FA5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54F58B03" w14:textId="77777777" w:rsidR="00D97314" w:rsidRPr="006D206D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948F" id="Group 172" o:spid="_x0000_s1124" style="position:absolute;left:0;text-align:left;margin-left:342.4pt;margin-top:61.7pt;width:100.8pt;height:1in;z-index:25165825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">
                <v:shape id="Text Box 173" o:spid="_x0000_s1125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135EFB3B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  <w:p w14:paraId="79A10F9C" w14:textId="1E85F04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  <w:p w14:paraId="241CC794" w14:textId="1F5ACE17" w:rsidR="00D97314" w:rsidRPr="00235F02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174" o:spid="_x0000_s1126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3D881F07" w14:textId="7D30AD89" w:rsidR="001D5FEB" w:rsidRPr="001D5FEB" w:rsidRDefault="001D5FEB" w:rsidP="001D5FE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</w:t>
                        </w:r>
                        <w:r w:rsidR="005A5BA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183,123</w:t>
                        </w:r>
                      </w:p>
                      <w:p w14:paraId="302FE6E1" w14:textId="77777777" w:rsidR="003348D7" w:rsidRPr="007C3029" w:rsidRDefault="007841E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</w:pPr>
                        <w:r w:rsidRPr="007C3029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4,301,695</w:t>
                        </w:r>
                      </w:p>
                      <w:p w14:paraId="627ECCD6" w14:textId="77777777" w:rsidR="001D5FEB" w:rsidRPr="001D5FEB" w:rsidRDefault="003348D7" w:rsidP="001D5FE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7C302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yellow"/>
                            <w:cs/>
                            <w:lang w:val="en-US"/>
                          </w:rPr>
                          <w:t>4</w:t>
                        </w:r>
                        <w:r w:rsidRPr="007C3029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yellow"/>
                            <w:lang w:val="en-US"/>
                          </w:rPr>
                          <w:t>,849,782</w:t>
                        </w:r>
                        <w:r w:rsidR="001D5FEB"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4,301,695</w:t>
                        </w:r>
                      </w:p>
                      <w:p w14:paraId="3B48830B" w14:textId="358526C1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175" o:spid="_x0000_s1127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401B9D67" w14:textId="77777777" w:rsidR="00B2790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D61457" w:rsidRPr="007A5632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419F87F0" w14:textId="3DD8C573" w:rsidR="00D97314" w:rsidRPr="00D61457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67052C04" w14:textId="6E580408" w:rsidR="00D97314" w:rsidRPr="00D02FA5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256</w:t>
                        </w:r>
                        <w:r w:rsidR="003348D7" w:rsidRPr="003348D7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</w:rPr>
                          <w:t>7</w:t>
                        </w:r>
                      </w:p>
                    </w:txbxContent>
                  </v:textbox>
                </v:shape>
                <v:shape id="Text Box 176" o:spid="_x0000_s1128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7B2D2D26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29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5BE0D2DE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0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5033752D" w14:textId="288BB5E7" w:rsidR="007A5632" w:rsidRPr="001D5FEB" w:rsidRDefault="005B45E0" w:rsidP="007A563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</w:t>
                        </w:r>
                        <w:r w:rsidR="007F5930"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301</w:t>
                        </w:r>
                        <w:r w:rsidR="001E408D"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Pr="001D5FEB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695</w:t>
                        </w:r>
                      </w:p>
                      <w:p w14:paraId="77A42009" w14:textId="4A2D8AD2" w:rsidR="003348D7" w:rsidRPr="005B45E0" w:rsidRDefault="00630616" w:rsidP="003348D7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</w:pPr>
                        <w:r w:rsidRPr="005B45E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49,782</w:t>
                        </w:r>
                        <w:r w:rsidR="003348D7" w:rsidRPr="005B45E0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highlight w:val="cyan"/>
                            <w:cs/>
                            <w:lang w:val="en-US"/>
                          </w:rPr>
                          <w:t>4</w:t>
                        </w:r>
                        <w:r w:rsidR="003348D7" w:rsidRPr="005B45E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,849,</w:t>
                        </w:r>
                        <w:r w:rsidR="00514811" w:rsidRPr="005B45E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78</w:t>
                        </w:r>
                        <w:r w:rsidR="003348D7" w:rsidRPr="005B45E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2</w:t>
                        </w:r>
                      </w:p>
                      <w:p w14:paraId="21F71D29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5B45E0">
                          <w:rPr>
                            <w:rFonts w:asciiTheme="majorBidi" w:hAnsiTheme="majorBidi" w:cstheme="majorBidi"/>
                            <w:sz w:val="28"/>
                            <w:szCs w:val="28"/>
                            <w:highlight w:val="cyan"/>
                            <w:lang w:val="en-US"/>
                          </w:rPr>
                          <w:t>4,649,858</w:t>
                        </w:r>
                      </w:p>
                      <w:p w14:paraId="202665CB" w14:textId="340A7165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7C1BE38D" w14:textId="77777777" w:rsidR="00D97314" w:rsidRPr="00D02FA5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54F58B03" w14:textId="77777777" w:rsidR="00D97314" w:rsidRPr="006D206D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FE478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BD5CCF4" wp14:editId="60A6B253">
                <wp:simplePos x="0" y="0"/>
                <wp:positionH relativeFrom="column">
                  <wp:posOffset>2330450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CA8C3F9" id="Freeform: Shape 8" o:spid="_x0000_s1026" style="position:absolute;margin-left:183.5pt;margin-top:217pt;width:16.25pt;height:27.0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D97314" w:rsidRPr="00FE478F">
        <w:rPr>
          <w:rFonts w:hint="cs"/>
          <w:noProof/>
          <w:lang w:val="en-US"/>
        </w:rPr>
        <w:drawing>
          <wp:inline distT="0" distB="0" distL="0" distR="0" wp14:anchorId="75D92EE2" wp14:editId="5134A22D">
            <wp:extent cx="5675741" cy="3589020"/>
            <wp:effectExtent l="0" t="0" r="0" b="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6E2E47B" w14:textId="3BDCD5C1" w:rsidR="00D97314" w:rsidRPr="00FE478F" w:rsidRDefault="00DF25E2" w:rsidP="00D97314">
      <w:pPr>
        <w:pStyle w:val="ListParagraph"/>
        <w:ind w:left="540" w:right="65"/>
        <w:rPr>
          <w:szCs w:val="22"/>
          <w:lang w:val="en-AU"/>
        </w:rPr>
      </w:pPr>
      <w:r w:rsidRPr="00FE478F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1" behindDoc="0" locked="0" layoutInCell="1" allowOverlap="1" wp14:anchorId="7BDA053A" wp14:editId="64198DF2">
                <wp:simplePos x="0" y="0"/>
                <wp:positionH relativeFrom="column">
                  <wp:posOffset>176784</wp:posOffset>
                </wp:positionH>
                <wp:positionV relativeFrom="paragraph">
                  <wp:posOffset>103632</wp:posOffset>
                </wp:positionV>
                <wp:extent cx="5454015" cy="1830831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830831"/>
                          <a:chOff x="-406025" y="0"/>
                          <a:chExt cx="5454705" cy="1832174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59737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0D4D3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E015FA5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506419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0511E6" w14:textId="77777777" w:rsidR="00D97314" w:rsidRPr="0034178E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534C91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  <w:p w14:paraId="0F7DBE81" w14:textId="0FAD1034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08D74" w14:textId="77777777" w:rsidR="004F5DD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13319F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7A5F9515" w14:textId="7FAD40EC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A053A" id="Group 130" o:spid="_x0000_s1131" style="position:absolute;left:0;text-align:left;margin-left:13.9pt;margin-top:8.15pt;width:429.45pt;height:144.15pt;z-index:251658251;mso-width-relative:margin;mso-height-relative:margin" coordorigin="-4060" coordsize="54547,18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">
                <v:shape id="TextBox 7" o:spid="_x0000_s1132" type="#_x0000_t202" style="position:absolute;left:18802;top:597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0E50D4D3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E015FA5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33" type="#_x0000_t202" style="position:absolute;left:18992;top:15064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2E0511E6" w14:textId="77777777" w:rsidR="00D97314" w:rsidRPr="0034178E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34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7D534C91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  <w:p w14:paraId="0F7DBE81" w14:textId="0FAD1034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35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34A08D74" w14:textId="77777777" w:rsidR="004F5DD1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13319F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  <w:p w14:paraId="7A5F9515" w14:textId="7FAD40EC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FE478F">
        <w:rPr>
          <w:rFonts w:hint="cs"/>
          <w:noProof/>
          <w:lang w:val="en-US"/>
        </w:rPr>
        <w:drawing>
          <wp:anchor distT="0" distB="0" distL="114300" distR="114300" simplePos="0" relativeHeight="251658258" behindDoc="1" locked="0" layoutInCell="1" allowOverlap="1" wp14:anchorId="1E551FB1" wp14:editId="496B0A11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0" t="0" r="0" b="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4963F410" w14:textId="77777777" w:rsidR="00D97314" w:rsidRPr="00FE478F" w:rsidRDefault="00D97314" w:rsidP="00D97314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FE478F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171F72DF" wp14:editId="524DE946">
                <wp:simplePos x="0" y="0"/>
                <wp:positionH relativeFrom="column">
                  <wp:posOffset>2097617</wp:posOffset>
                </wp:positionH>
                <wp:positionV relativeFrom="paragraph">
                  <wp:posOffset>597535</wp:posOffset>
                </wp:positionV>
                <wp:extent cx="1681565" cy="944245"/>
                <wp:effectExtent l="0" t="0" r="13970" b="2730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1565" cy="944245"/>
                          <a:chOff x="-2888" y="-63645"/>
                          <a:chExt cx="1311929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311929" cy="5"/>
                            <a:chOff x="-2888" y="-63645"/>
                            <a:chExt cx="1311929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245" y="-63640"/>
                              <a:ext cx="5037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0AACC000" id="Group 129" o:spid="_x0000_s1026" style="position:absolute;margin-left:165.15pt;margin-top:47.05pt;width:132.4pt;height:74.35pt;z-index:251658248;mso-width-relative:margin;mso-height-relative:margin" coordorigin="-28,-636" coordsize="131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">
                <v:group id="Group 128" o:spid="_x0000_s1027" style="position:absolute;left:-28;top:-636;width:13118;height:0" coordorigin="-28,-636" coordsize="131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2,-636" to="13090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F23A11C" wp14:editId="54E88830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47D0221" id="Freeform: Shape 117" o:spid="_x0000_s1026" style="position:absolute;margin-left:228.1pt;margin-top:32.45pt;width:22.65pt;height:28.8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7BD6B2E" wp14:editId="38C5CA6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E18BF70" id="Freeform: Shape 118" o:spid="_x0000_s1026" style="position:absolute;margin-left:245.65pt;margin-top:113.2pt;width:18.9pt;height:1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16F3CE95" wp14:editId="5C89585A">
            <wp:extent cx="2286000" cy="2286000"/>
            <wp:effectExtent l="0" t="0" r="0" b="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  <w:t xml:space="preserve">       </w:t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</w:r>
    </w:p>
    <w:p w14:paraId="1A96D831" w14:textId="237805B8" w:rsidR="00D97314" w:rsidRPr="00FE478F" w:rsidRDefault="00D97314" w:rsidP="00D97314">
      <w:pPr>
        <w:ind w:left="540" w:right="447"/>
        <w:jc w:val="thaiDistribute"/>
        <w:rPr>
          <w:spacing w:val="-2"/>
          <w:sz w:val="30"/>
          <w:szCs w:val="30"/>
          <w:cs/>
        </w:rPr>
      </w:pPr>
    </w:p>
    <w:p w14:paraId="31D08DD3" w14:textId="2DB30ECD" w:rsidR="008E750D" w:rsidRPr="00FE478F" w:rsidRDefault="008E750D" w:rsidP="00D97314">
      <w:pPr>
        <w:spacing w:line="240" w:lineRule="auto"/>
        <w:rPr>
          <w:spacing w:val="-2"/>
          <w:sz w:val="30"/>
          <w:szCs w:val="30"/>
          <w:cs/>
        </w:rPr>
      </w:pPr>
    </w:p>
    <w:p w14:paraId="5AA46F51" w14:textId="77777777" w:rsidR="008E750D" w:rsidRPr="00FE478F" w:rsidRDefault="008E750D">
      <w:pPr>
        <w:spacing w:line="240" w:lineRule="auto"/>
        <w:rPr>
          <w:spacing w:val="-2"/>
          <w:sz w:val="30"/>
          <w:szCs w:val="30"/>
          <w:cs/>
        </w:rPr>
      </w:pPr>
      <w:r w:rsidRPr="00FE478F">
        <w:rPr>
          <w:spacing w:val="-2"/>
          <w:sz w:val="30"/>
          <w:szCs w:val="30"/>
          <w:cs/>
        </w:rPr>
        <w:br w:type="page"/>
      </w:r>
    </w:p>
    <w:p w14:paraId="684BC6C4" w14:textId="77777777" w:rsidR="00FF4CC2" w:rsidRPr="00FE478F" w:rsidRDefault="00FF4CC2" w:rsidP="00FF4CC2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FE478F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3E154E4E" w14:textId="1F28A61C" w:rsidR="00FF4CC2" w:rsidRPr="00FE478F" w:rsidRDefault="00FF4CC2" w:rsidP="00FF4CC2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FE478F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5682129" wp14:editId="66CD1941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92FB7C" w14:textId="77777777" w:rsidR="00FF4CC2" w:rsidRPr="007E43D2" w:rsidRDefault="00FF4CC2" w:rsidP="00FF4CC2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82129" id="Text Box 78" o:spid="_x0000_s1136" type="#_x0000_t202" style="position:absolute;left:0;text-align:left;margin-left:388.05pt;margin-top:20.15pt;width:65.75pt;height:29.45pt;z-index:25165826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3E92FB7C" w14:textId="77777777" w:rsidR="00FF4CC2" w:rsidRPr="007E43D2" w:rsidRDefault="00FF4CC2" w:rsidP="00FF4CC2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FE478F">
        <w:rPr>
          <w:rFonts w:hint="cs"/>
          <w:spacing w:val="8"/>
          <w:sz w:val="30"/>
          <w:szCs w:val="30"/>
          <w:cs/>
          <w:lang w:val="en-US"/>
        </w:rPr>
        <w:t>สำหรับงวด</w:t>
      </w:r>
      <w:r w:rsidR="00882831" w:rsidRPr="00FE478F">
        <w:rPr>
          <w:rFonts w:hint="cs"/>
          <w:spacing w:val="8"/>
          <w:sz w:val="30"/>
          <w:szCs w:val="30"/>
          <w:cs/>
          <w:lang w:val="en-US"/>
        </w:rPr>
        <w:t>เ</w:t>
      </w:r>
      <w:r w:rsidRPr="00FE478F">
        <w:rPr>
          <w:rFonts w:hint="cs"/>
          <w:spacing w:val="8"/>
          <w:sz w:val="30"/>
          <w:szCs w:val="30"/>
          <w:cs/>
          <w:lang w:val="en-US"/>
        </w:rPr>
        <w:t>ก</w:t>
      </w:r>
      <w:r w:rsidR="00882831" w:rsidRPr="00FE478F">
        <w:rPr>
          <w:rFonts w:hint="cs"/>
          <w:spacing w:val="8"/>
          <w:sz w:val="30"/>
          <w:szCs w:val="30"/>
          <w:cs/>
          <w:lang w:val="en-US"/>
        </w:rPr>
        <w:t>้า</w:t>
      </w:r>
      <w:r w:rsidRPr="00FE478F">
        <w:rPr>
          <w:rFonts w:hint="cs"/>
          <w:spacing w:val="8"/>
          <w:sz w:val="30"/>
          <w:szCs w:val="30"/>
          <w:cs/>
          <w:lang w:val="en-US"/>
        </w:rPr>
        <w:t xml:space="preserve">เดือนสิ้นสุดวันที่ </w:t>
      </w:r>
      <w:r w:rsidR="00882831" w:rsidRPr="00FE478F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="00882831" w:rsidRPr="00FE478F">
        <w:rPr>
          <w:spacing w:val="8"/>
          <w:sz w:val="30"/>
          <w:szCs w:val="30"/>
          <w:cs/>
          <w:lang w:val="en-US"/>
        </w:rPr>
        <w:t xml:space="preserve"> </w:t>
      </w:r>
      <w:r w:rsidR="00882831" w:rsidRPr="00FE478F">
        <w:rPr>
          <w:rFonts w:hint="cs"/>
          <w:spacing w:val="8"/>
          <w:sz w:val="30"/>
          <w:szCs w:val="30"/>
          <w:cs/>
          <w:lang w:val="en-US"/>
        </w:rPr>
        <w:t>กันยา</w:t>
      </w:r>
      <w:r w:rsidR="00882831" w:rsidRPr="00FE478F">
        <w:rPr>
          <w:spacing w:val="8"/>
          <w:sz w:val="30"/>
          <w:szCs w:val="30"/>
          <w:cs/>
          <w:lang w:val="en-US"/>
        </w:rPr>
        <w:t>ยน</w:t>
      </w:r>
    </w:p>
    <w:p w14:paraId="5269DEE6" w14:textId="77777777" w:rsidR="00FF4CC2" w:rsidRPr="00FE478F" w:rsidRDefault="00FF4CC2" w:rsidP="00FF4CC2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FE478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654EBA03" wp14:editId="1842F868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EB7081A" id="Freeform: Shape 79" o:spid="_x0000_s1026" style="position:absolute;margin-left:182.5pt;margin-top:218.7pt;width:16.3pt;height:27.05pt;z-index:251663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tWTFv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9" behindDoc="0" locked="0" layoutInCell="1" allowOverlap="1" wp14:anchorId="5C407629" wp14:editId="3001EE91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B26A01" w14:textId="67AEF8BC" w:rsidR="00FF4CC2" w:rsidRPr="001518AE" w:rsidRDefault="00FF4CC2" w:rsidP="00FF4CC2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765800" w14:textId="146833BE" w:rsidR="00FF4CC2" w:rsidRPr="007E43D2" w:rsidRDefault="009B7507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19,242,250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DEAE017" w14:textId="302A55CC" w:rsidR="00FF4CC2" w:rsidRPr="00061F79" w:rsidRDefault="00FF4CC2" w:rsidP="00FF4CC2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95DA62" w14:textId="77777777" w:rsidR="00FF4CC2" w:rsidRPr="005C4C7D" w:rsidRDefault="00FF4CC2" w:rsidP="00FF4CC2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5DD3D3" w14:textId="77777777" w:rsidR="00FF4CC2" w:rsidRPr="005C4C7D" w:rsidRDefault="00FF4CC2" w:rsidP="00FF4CC2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4F90BC" w14:textId="008B2597" w:rsidR="009C0A49" w:rsidRPr="007E43D2" w:rsidRDefault="00EA4A1B" w:rsidP="009C0A4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9B750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</w:t>
                              </w:r>
                              <w:r w:rsidR="009C0A49" w:rsidRPr="009B750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,6</w:t>
                              </w:r>
                              <w:r w:rsidR="00225438" w:rsidRPr="009B750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47</w:t>
                              </w:r>
                              <w:r w:rsidR="009C0A49" w:rsidRPr="009B750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225438" w:rsidRPr="009B7507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805</w:t>
                              </w:r>
                            </w:p>
                            <w:p w14:paraId="509F5883" w14:textId="77777777" w:rsidR="00FF4CC2" w:rsidRPr="007E43D2" w:rsidRDefault="00FF4CC2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0C136E43" w14:textId="77777777" w:rsidR="00FF4CC2" w:rsidRPr="00FA531A" w:rsidRDefault="00FF4CC2" w:rsidP="00FF4CC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407629" id="Group 94" o:spid="_x0000_s1137" style="position:absolute;left:0;text-align:left;margin-left:350.6pt;margin-top:63.5pt;width:100.8pt;height:1in;z-index:251658269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">
                <v:shape id="Text Box 95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" fillcolor="white [3201]" strokeweight=".5pt">
                  <v:textbox>
                    <w:txbxContent>
                      <w:p w14:paraId="08B26A01" w14:textId="67AEF8BC" w:rsidR="00FF4CC2" w:rsidRPr="001518AE" w:rsidRDefault="00FF4CC2" w:rsidP="00FF4CC2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96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VXX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/B7Uv5AXL1BwAA//8DAFBLAQItABQABgAIAAAAIQDb4fbL7gAAAIUBAAATAAAAAAAAAAAAAAAA&#10;AAAAAABbQ29udGVudF9UeXBlc10ueG1sUEsBAi0AFAAGAAgAAAAhAFr0LFu/AAAAFQEAAAsAAAAA&#10;AAAAAAAAAAAAHwEAAF9yZWxzLy5yZWxzUEsBAi0AFAAGAAgAAAAhAOohVdfBAAAA2wAAAA8AAAAA&#10;AAAAAAAAAAAABwIAAGRycy9kb3ducmV2LnhtbFBLBQYAAAAAAwADALcAAAD1AgAAAAA=&#10;" fillcolor="white [3201]" strokeweight=".5pt">
                  <v:textbox>
                    <w:txbxContent>
                      <w:p w14:paraId="79765800" w14:textId="146833BE" w:rsidR="00FF4CC2" w:rsidRPr="007E43D2" w:rsidRDefault="009B7507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19,242,250</w:t>
                        </w:r>
                      </w:p>
                    </w:txbxContent>
                  </v:textbox>
                </v:shape>
                <v:shape id="Text Box 98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" fillcolor="white [3201]" strokeweight=".5pt">
                  <v:textbox>
                    <w:txbxContent>
                      <w:p w14:paraId="3DEAE017" w14:textId="302A55CC" w:rsidR="00FF4CC2" w:rsidRPr="00061F79" w:rsidRDefault="00FF4CC2" w:rsidP="00FF4CC2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101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" fillcolor="#00338d" strokeweight=".5pt">
                  <v:textbox>
                    <w:txbxContent>
                      <w:p w14:paraId="0195DA62" w14:textId="77777777" w:rsidR="00FF4CC2" w:rsidRPr="005C4C7D" w:rsidRDefault="00FF4CC2" w:rsidP="00FF4CC2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02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" fillcolor="#00338d" strokeweight=".5pt">
                  <v:textbox>
                    <w:txbxContent>
                      <w:p w14:paraId="085DD3D3" w14:textId="77777777" w:rsidR="00FF4CC2" w:rsidRPr="005C4C7D" w:rsidRDefault="00FF4CC2" w:rsidP="00FF4CC2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03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Em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eoXrM+UCufwDAAD//wMAUEsBAi0AFAAGAAgAAAAhANvh9svuAAAAhQEAABMAAAAAAAAAAAAAAAAA&#10;AAAAAFtDb250ZW50X1R5cGVzXS54bWxQSwECLQAUAAYACAAAACEAWvQsW78AAAAVAQAACwAAAAAA&#10;AAAAAAAAAAAfAQAAX3JlbHMvLnJlbHNQSwECLQAUAAYACAAAACEA79URJsAAAADcAAAADwAAAAAA&#10;AAAAAAAAAAAHAgAAZHJzL2Rvd25yZXYueG1sUEsFBgAAAAADAAMAtwAAAPQCAAAAAA==&#10;" fillcolor="white [3201]" strokeweight=".5pt">
                  <v:textbox>
                    <w:txbxContent>
                      <w:p w14:paraId="644F90BC" w14:textId="008B2597" w:rsidR="009C0A49" w:rsidRPr="007E43D2" w:rsidRDefault="00EA4A1B" w:rsidP="009C0A4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9B750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</w:t>
                        </w:r>
                        <w:r w:rsidR="009C0A49" w:rsidRPr="009B750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,6</w:t>
                        </w:r>
                        <w:r w:rsidR="00225438" w:rsidRPr="009B750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47</w:t>
                        </w:r>
                        <w:r w:rsidR="009C0A49" w:rsidRPr="009B750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225438" w:rsidRPr="009B7507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805</w:t>
                        </w:r>
                      </w:p>
                      <w:p w14:paraId="509F5883" w14:textId="77777777" w:rsidR="00FF4CC2" w:rsidRPr="007E43D2" w:rsidRDefault="00FF4CC2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0C136E43" w14:textId="77777777" w:rsidR="00FF4CC2" w:rsidRPr="00FA531A" w:rsidRDefault="00FF4CC2" w:rsidP="00FF4CC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552A0B30" wp14:editId="6090BD0B">
            <wp:extent cx="5698490" cy="3589020"/>
            <wp:effectExtent l="57150" t="0" r="54610" b="10668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2991238" w14:textId="77777777" w:rsidR="00FF4CC2" w:rsidRPr="00FE478F" w:rsidRDefault="00FF4CC2" w:rsidP="00FF4CC2">
      <w:pPr>
        <w:pStyle w:val="ListParagraph"/>
        <w:ind w:left="540" w:right="65"/>
        <w:rPr>
          <w:szCs w:val="22"/>
          <w:lang w:val="en-AU"/>
        </w:rPr>
      </w:pPr>
      <w:r w:rsidRPr="00FE478F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0" behindDoc="0" locked="0" layoutInCell="1" allowOverlap="1" wp14:anchorId="0A8FFB89" wp14:editId="50B16201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11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69D9C9" w14:textId="77777777" w:rsidR="00FF4CC2" w:rsidRPr="005A17B1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0CC10A" w14:textId="77777777" w:rsidR="00FF4CC2" w:rsidRPr="005A17B1" w:rsidRDefault="00FF4CC2" w:rsidP="00FF4CC2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10E368" w14:textId="3EAB4A6D" w:rsidR="00FF4CC2" w:rsidRPr="000826A4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25A672" w14:textId="2A915EB2" w:rsidR="00FF4CC2" w:rsidRPr="000826A4" w:rsidRDefault="00FF4CC2" w:rsidP="00FF4CC2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9C0A4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8FFB89" id="Group 104" o:spid="_x0000_s1144" style="position:absolute;left:0;text-align:left;margin-left:18.7pt;margin-top:2.4pt;width:432.15pt;height:133.75pt;z-index:251658270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ErD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g/ncPrmTiBXD0BAAD//wMAUEsBAi0AFAAGAAgAAAAhANvh9svuAAAAhQEAABMAAAAAAAAAAAAA&#10;AAAAAAAAAFtDb250ZW50X1R5cGVzXS54bWxQSwECLQAUAAYACAAAACEAWvQsW78AAAAVAQAACwAA&#10;AAAAAAAAAAAAAAAfAQAAX3JlbHMvLnJlbHNQSwECLQAUAAYACAAAACEASlRKw8MAAADcAAAADwAA&#10;AAAAAAAAAAAAAAAHAgAAZHJzL2Rvd25yZXYueG1sUEsFBgAAAAADAAMAtwAAAPcCAAAAAA==&#10;" filled="f" stroked="f">
                  <v:textbox inset="4.3pt,4.3pt,4.3pt,4.3pt">
                    <w:txbxContent>
                      <w:p w14:paraId="3969D9C9" w14:textId="77777777" w:rsidR="00FF4CC2" w:rsidRPr="005A17B1" w:rsidRDefault="00FF4CC2" w:rsidP="00FF4CC2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" filled="f" stroked="f">
                  <v:textbox inset="4.3pt,4.3pt,4.3pt,4.3pt">
                    <w:txbxContent>
                      <w:p w14:paraId="7B0CC10A" w14:textId="77777777" w:rsidR="00FF4CC2" w:rsidRPr="005A17B1" w:rsidRDefault="00FF4CC2" w:rsidP="00FF4CC2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" filled="f" stroked="f">
                  <v:textbox inset="4.3pt,4.3pt,4.3pt,4.3pt">
                    <w:txbxContent>
                      <w:p w14:paraId="1B10E368" w14:textId="3EAB4A6D" w:rsidR="00FF4CC2" w:rsidRPr="000826A4" w:rsidRDefault="00FF4CC2" w:rsidP="00FF4CC2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  <w:r w:rsidR="009C0A4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4025A672" w14:textId="2A915EB2" w:rsidR="00FF4CC2" w:rsidRPr="000826A4" w:rsidRDefault="00FF4CC2" w:rsidP="00FF4CC2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 w:rsidR="009C0A4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anchor distT="0" distB="0" distL="114300" distR="114300" simplePos="0" relativeHeight="251658271" behindDoc="1" locked="0" layoutInCell="1" allowOverlap="1" wp14:anchorId="400992C9" wp14:editId="0D8CFF26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055CC112" w14:textId="77777777" w:rsidR="00FF4CC2" w:rsidRPr="00FE478F" w:rsidRDefault="00FF4CC2" w:rsidP="00FF4CC2">
      <w:pPr>
        <w:pStyle w:val="ListParagraph"/>
        <w:ind w:left="540" w:right="65"/>
        <w:rPr>
          <w:szCs w:val="22"/>
          <w:cs/>
          <w:lang w:val="en-AU"/>
        </w:rPr>
      </w:pPr>
      <w:r w:rsidRPr="00FE478F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1FC81087" wp14:editId="145DB6D5">
                <wp:simplePos x="0" y="0"/>
                <wp:positionH relativeFrom="column">
                  <wp:posOffset>2164080</wp:posOffset>
                </wp:positionH>
                <wp:positionV relativeFrom="paragraph">
                  <wp:posOffset>641350</wp:posOffset>
                </wp:positionV>
                <wp:extent cx="1621155" cy="673305"/>
                <wp:effectExtent l="0" t="0" r="17145" b="1270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3305"/>
                          <a:chOff x="-272382" y="-76200"/>
                          <a:chExt cx="1457281" cy="675181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-155550" y="598981"/>
                            <a:ext cx="1255183" cy="0"/>
                            <a:chOff x="-155550" y="-251809"/>
                            <a:chExt cx="1255183" cy="0"/>
                          </a:xfrm>
                        </wpg:grpSpPr>
                        <wps:wsp>
                          <wps:cNvPr id="147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9"/>
                          <wps:cNvCnPr>
                            <a:cxnSpLocks/>
                          </wps:cNvCnPr>
                          <wps:spPr>
                            <a:xfrm>
                              <a:off x="-155550" y="-251809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6A12548C" id="Group 126" o:spid="_x0000_s1026" style="position:absolute;margin-left:170.4pt;margin-top:50.5pt;width:127.65pt;height:53pt;z-index:251658266;mso-width-relative:margin;mso-height-relative:margin" coordorigin="-2723,-762" coordsize="14572,6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">
                <v:group id="Group 142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" strokecolor="black [3213]">
                    <o:lock v:ext="edit" shapetype="f"/>
                  </v:line>
                </v:group>
                <v:group id="Group 146" o:spid="_x0000_s1030" style="position:absolute;left:-1555;top:5989;width:12551;height:0" coordorigin="-1555,-2518" coordsize="125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555,-2518" to="501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m+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aeUYm0Ns/AAAA//8DAFBLAQItABQABgAIAAAAIQDb4fbL7gAAAIUBAAATAAAAAAAA&#10;AAAAAAAAAAAAAABbQ29udGVudF9UeXBlc10ueG1sUEsBAi0AFAAGAAgAAAAhAFr0LFu/AAAAFQEA&#10;AAsAAAAAAAAAAAAAAAAAHwEAAF9yZWxzLy5yZWxzUEsBAi0AFAAGAAgAAAAhAPM8ub7HAAAA3AAA&#10;AA8AAAAAAAAAAAAAAAAABwIAAGRycy9kb3ducmV2LnhtbFBLBQYAAAAAAwADALcAAAD7AgAAAAA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7582D59E" wp14:editId="374A0769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65" name="Freeform: 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33257EF" id="Freeform: Shape 165" o:spid="_x0000_s1026" style="position:absolute;margin-left:246.85pt;margin-top:93.3pt;width:16.9pt;height:16.05pt;z-index:251667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2E0B081C" wp14:editId="7842E027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66" name="Freeform: 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7EC0AB2" id="Freeform: Shape 166" o:spid="_x0000_s1026" style="position:absolute;margin-left:233.05pt;margin-top:35.05pt;width:22.65pt;height:28.8pt;z-index:25166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389E2B09" wp14:editId="7AE4D5A9">
            <wp:extent cx="2286000" cy="2286000"/>
            <wp:effectExtent l="57150" t="0" r="57150" b="11430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  <w:t xml:space="preserve">       </w:t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</w:r>
    </w:p>
    <w:p w14:paraId="52677108" w14:textId="77777777" w:rsidR="00FF4CC2" w:rsidRPr="00FE478F" w:rsidRDefault="00FF4CC2" w:rsidP="00FF4CC2">
      <w:pPr>
        <w:spacing w:line="240" w:lineRule="auto"/>
        <w:rPr>
          <w:spacing w:val="-2"/>
          <w:sz w:val="30"/>
          <w:szCs w:val="30"/>
          <w:lang w:val="en-US"/>
        </w:rPr>
      </w:pPr>
      <w:r w:rsidRPr="00FE478F">
        <w:rPr>
          <w:spacing w:val="-2"/>
          <w:sz w:val="30"/>
          <w:szCs w:val="30"/>
        </w:rPr>
        <w:br w:type="page"/>
      </w:r>
    </w:p>
    <w:p w14:paraId="463D93BD" w14:textId="77777777" w:rsidR="00502E39" w:rsidRPr="00FE478F" w:rsidRDefault="00502E39" w:rsidP="00502E39">
      <w:pPr>
        <w:spacing w:line="240" w:lineRule="auto"/>
        <w:jc w:val="center"/>
        <w:rPr>
          <w:sz w:val="30"/>
          <w:szCs w:val="30"/>
        </w:rPr>
      </w:pPr>
      <w:r w:rsidRPr="00FE478F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43599200" w14:textId="2163563B" w:rsidR="00502E39" w:rsidRPr="00FE478F" w:rsidRDefault="00502E39" w:rsidP="00502E39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FE478F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189E4874" wp14:editId="0B4E4C88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8B6986" w14:textId="77777777" w:rsidR="00502E39" w:rsidRPr="005A17B1" w:rsidRDefault="00502E39" w:rsidP="00502E39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9E4874" id="Text Box 167" o:spid="_x0000_s1149" type="#_x0000_t202" style="position:absolute;left:0;text-align:left;margin-left:377.1pt;margin-top:18.65pt;width:79.45pt;height:29.45pt;z-index:25165827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768B6986" w14:textId="77777777" w:rsidR="00502E39" w:rsidRPr="005A17B1" w:rsidRDefault="00502E39" w:rsidP="00502E39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FE478F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="00882831"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เ</w:t>
      </w:r>
      <w:r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</w:t>
      </w:r>
      <w:r w:rsidR="00882831"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้า</w:t>
      </w:r>
      <w:r w:rsidRPr="00FE478F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="00882831" w:rsidRPr="00FE478F">
        <w:rPr>
          <w:rFonts w:asciiTheme="majorBidi" w:hAnsiTheme="majorBidi" w:cstheme="majorBidi"/>
          <w:b w:val="0"/>
          <w:bCs w:val="0"/>
          <w:i w:val="0"/>
          <w:iCs w:val="0"/>
          <w:spacing w:val="8"/>
          <w:lang w:val="en-US"/>
        </w:rPr>
        <w:t>30</w:t>
      </w:r>
      <w:r w:rsidR="00882831" w:rsidRPr="00FE478F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="00882831" w:rsidRPr="00FE478F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</w:t>
      </w:r>
      <w:r w:rsidR="00882831" w:rsidRPr="00FE478F">
        <w:rPr>
          <w:b w:val="0"/>
          <w:bCs w:val="0"/>
          <w:i w:val="0"/>
          <w:iCs w:val="0"/>
          <w:spacing w:val="8"/>
          <w:cs/>
          <w:lang w:val="en-US"/>
        </w:rPr>
        <w:t>ยน</w:t>
      </w:r>
    </w:p>
    <w:p w14:paraId="5E42E9C2" w14:textId="77777777" w:rsidR="00502E39" w:rsidRPr="00FE478F" w:rsidRDefault="00502E39" w:rsidP="00502E39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FE478F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55DAAE55" wp14:editId="415EE42C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68" name="Freeform: 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11C91B7" id="Freeform: Shape 168" o:spid="_x0000_s1026" style="position:absolute;margin-left:179.5pt;margin-top:217pt;width:16.25pt;height:27.05pt;z-index:251672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6" behindDoc="0" locked="0" layoutInCell="1" allowOverlap="1" wp14:anchorId="70643809" wp14:editId="4FC6991F">
                <wp:simplePos x="0" y="0"/>
                <wp:positionH relativeFrom="column">
                  <wp:posOffset>174625</wp:posOffset>
                </wp:positionH>
                <wp:positionV relativeFrom="paragraph">
                  <wp:posOffset>3696018</wp:posOffset>
                </wp:positionV>
                <wp:extent cx="5454015" cy="1946678"/>
                <wp:effectExtent l="0" t="0" r="0" b="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946678"/>
                          <a:chOff x="-406025" y="0"/>
                          <a:chExt cx="5454705" cy="1948083"/>
                        </a:xfrm>
                      </wpg:grpSpPr>
                      <wps:wsp>
                        <wps:cNvPr id="170" name="TextBox 7"/>
                        <wps:cNvSpPr txBox="1"/>
                        <wps:spPr>
                          <a:xfrm>
                            <a:off x="1880264" y="719382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75B5A5" w14:textId="77777777" w:rsidR="00502E39" w:rsidRPr="000B17AC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39C63E87" w14:textId="77777777" w:rsidR="00502E39" w:rsidRPr="000B17AC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1" name="TextBox 7"/>
                        <wps:cNvSpPr txBox="1"/>
                        <wps:spPr>
                          <a:xfrm>
                            <a:off x="1899281" y="162232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ABEC60" w14:textId="77777777" w:rsidR="00502E39" w:rsidRPr="0034178E" w:rsidRDefault="00502E39" w:rsidP="00502E39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91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C22164" w14:textId="480D67E3" w:rsidR="00502E39" w:rsidRPr="00BB1DED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BB1DE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E8E1E8" w14:textId="4994FFB0" w:rsidR="00502E39" w:rsidRPr="00BB1DED" w:rsidRDefault="00502E39" w:rsidP="00502E39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="00BB1DED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643809" id="Group 169" o:spid="_x0000_s1150" style="position:absolute;left:0;text-align:left;margin-left:13.75pt;margin-top:291.05pt;width:429.45pt;height:153.3pt;z-index:251658276;mso-width-relative:margin;mso-height-relative:margin" coordorigin="-4060" coordsize="54547,1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">
                <v:shape id="TextBox 7" o:spid="_x0000_s1151" type="#_x0000_t202" style="position:absolute;left:18802;top:719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" filled="f" stroked="f">
                  <v:textbox inset="4.3pt,4.3pt,4.3pt,4.3pt">
                    <w:txbxContent>
                      <w:p w14:paraId="3775B5A5" w14:textId="77777777" w:rsidR="00502E39" w:rsidRPr="000B17AC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39C63E87" w14:textId="77777777" w:rsidR="00502E39" w:rsidRPr="000B17AC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2" type="#_x0000_t202" style="position:absolute;left:18992;top:16223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" filled="f" stroked="f">
                  <v:textbox inset="4.3pt,4.3pt,4.3pt,4.3pt">
                    <w:txbxContent>
                      <w:p w14:paraId="58ABEC60" w14:textId="77777777" w:rsidR="00502E39" w:rsidRPr="0034178E" w:rsidRDefault="00502E39" w:rsidP="00502E39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53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Wf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h/nsLrmTiBXD0BAAD//wMAUEsBAi0AFAAGAAgAAAAhANvh9svuAAAAhQEAABMAAAAAAAAAAAAA&#10;AAAAAAAAAFtDb250ZW50X1R5cGVzXS54bWxQSwECLQAUAAYACAAAACEAWvQsW78AAAAVAQAACwAA&#10;AAAAAAAAAAAAAAAfAQAAX3JlbHMvLnJlbHNQSwECLQAUAAYACAAAACEA2fFFn8MAAADcAAAADwAA&#10;AAAAAAAAAAAAAAAHAgAAZHJzL2Rvd25yZXYueG1sUEsFBgAAAAADAAMAtwAAAPcCAAAAAA==&#10;" filled="f" stroked="f">
                  <v:textbox inset="4.3pt,4.3pt,4.3pt,4.3pt">
                    <w:txbxContent>
                      <w:p w14:paraId="23C22164" w14:textId="480D67E3" w:rsidR="00502E39" w:rsidRPr="00BB1DED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BB1DED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Box 6" o:spid="_x0000_s1154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15E8E1E8" w14:textId="4994FFB0" w:rsidR="00502E39" w:rsidRPr="00BB1DED" w:rsidRDefault="00502E39" w:rsidP="00502E39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="00BB1DED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10ED0AD0" wp14:editId="70C48B27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103C41" w14:textId="348621FA" w:rsidR="00502E39" w:rsidRPr="00235F02" w:rsidRDefault="00502E39" w:rsidP="00502E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06C1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59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A3A60C" w14:textId="7D95E6B6" w:rsidR="00502E39" w:rsidRPr="00F6464C" w:rsidRDefault="00487901" w:rsidP="0098689D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  12,685,615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6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6A5000" w14:textId="559E4DB7" w:rsidR="00502E39" w:rsidRPr="00D02FA5" w:rsidRDefault="00502E39" w:rsidP="00502E39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 w:rsidR="00E06C1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Text Box 26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B9843F" w14:textId="77777777" w:rsidR="00502E39" w:rsidRPr="005C4C7D" w:rsidRDefault="00502E39" w:rsidP="00502E3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6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1C324" w14:textId="77777777" w:rsidR="00502E39" w:rsidRPr="005C4C7D" w:rsidRDefault="00502E39" w:rsidP="00502E39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6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9E56EF" w14:textId="50B49098" w:rsidR="00E06C15" w:rsidRPr="00F6464C" w:rsidRDefault="00487901" w:rsidP="00487901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 xml:space="preserve">    </w:t>
                              </w:r>
                              <w:r w:rsidR="00CF2499" w:rsidRPr="00CF0FC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</w:t>
                              </w:r>
                              <w:r w:rsidR="00E06C15" w:rsidRPr="00CF0FC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CF2499" w:rsidRPr="00CF0FC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057</w:t>
                              </w:r>
                              <w:r w:rsidR="00E06C15" w:rsidRPr="00CF0FC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</w:t>
                              </w:r>
                              <w:r w:rsidR="00CF2499" w:rsidRPr="00CF0FC2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292</w:t>
                              </w:r>
                            </w:p>
                            <w:p w14:paraId="59B9F49A" w14:textId="77777777" w:rsidR="00502E39" w:rsidRPr="00D02FA5" w:rsidRDefault="00502E39" w:rsidP="00502E3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4DE993CF" w14:textId="77777777" w:rsidR="00502E39" w:rsidRPr="006D206D" w:rsidRDefault="00502E39" w:rsidP="00502E39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D0AD0" id="Group 257" o:spid="_x0000_s1155" style="position:absolute;left:0;text-align:left;margin-left:342.15pt;margin-top:61.8pt;width:100.8pt;height:1in;z-index:25165827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">
                <v:shape id="Text Box 258" o:spid="_x0000_s1156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802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KefNNsAAAADcAAAADwAAAAAA&#10;AAAAAAAAAAAHAgAAZHJzL2Rvd25yZXYueG1sUEsFBgAAAAADAAMAtwAAAPQCAAAAAA==&#10;" fillcolor="white [3201]" strokeweight=".5pt">
                  <v:textbox>
                    <w:txbxContent>
                      <w:p w14:paraId="09103C41" w14:textId="348621FA" w:rsidR="00502E39" w:rsidRPr="00235F02" w:rsidRDefault="00502E39" w:rsidP="00502E3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E06C1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8</w:t>
                        </w:r>
                      </w:p>
                    </w:txbxContent>
                  </v:textbox>
                </v:shape>
                <v:shape id="Text Box 259" o:spid="_x0000_s1157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itwwAAANwAAAAPAAAAZHJzL2Rvd25yZXYueG1sRI9BawIx&#10;FITvhf6H8Aq91axCZV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RqtorcMAAADcAAAADwAA&#10;AAAAAAAAAAAAAAAHAgAAZHJzL2Rvd25yZXYueG1sUEsFBgAAAAADAAMAtwAAAPcCAAAAAA==&#10;" fillcolor="white [3201]" strokeweight=".5pt">
                  <v:textbox>
                    <w:txbxContent>
                      <w:p w14:paraId="25A3A60C" w14:textId="7D95E6B6" w:rsidR="00502E39" w:rsidRPr="00F6464C" w:rsidRDefault="00487901" w:rsidP="0098689D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  12,685,615</w:t>
                        </w:r>
                      </w:p>
                    </w:txbxContent>
                  </v:textbox>
                </v:shape>
                <v:shape id="Text Box 263" o:spid="_x0000_s1158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<v:textbox>
                    <w:txbxContent>
                      <w:p w14:paraId="506A5000" w14:textId="559E4DB7" w:rsidR="00502E39" w:rsidRPr="00D02FA5" w:rsidRDefault="00502E39" w:rsidP="00502E39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 w:rsidR="00E06C1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264" o:spid="_x0000_s1159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" fillcolor="#00338d" strokeweight=".5pt">
                  <v:textbox>
                    <w:txbxContent>
                      <w:p w14:paraId="25B9843F" w14:textId="77777777" w:rsidR="00502E39" w:rsidRPr="005C4C7D" w:rsidRDefault="00502E39" w:rsidP="00502E3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65" o:spid="_x0000_s1160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" fillcolor="#00338d" strokeweight=".5pt">
                  <v:textbox>
                    <w:txbxContent>
                      <w:p w14:paraId="5151C324" w14:textId="77777777" w:rsidR="00502E39" w:rsidRPr="005C4C7D" w:rsidRDefault="00502E39" w:rsidP="00502E39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66" o:spid="_x0000_s1161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" fillcolor="white [3201]" strokeweight=".5pt">
                  <v:textbox>
                    <w:txbxContent>
                      <w:p w14:paraId="429E56EF" w14:textId="50B49098" w:rsidR="00E06C15" w:rsidRPr="00F6464C" w:rsidRDefault="00487901" w:rsidP="00487901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="00CF2499" w:rsidRPr="00CF0FC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</w:t>
                        </w:r>
                        <w:r w:rsidR="00E06C15" w:rsidRPr="00CF0FC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CF2499" w:rsidRPr="00CF0FC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057</w:t>
                        </w:r>
                        <w:r w:rsidR="00E06C15" w:rsidRPr="00CF0FC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</w:t>
                        </w:r>
                        <w:r w:rsidR="00CF2499" w:rsidRPr="00CF0FC2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292</w:t>
                        </w:r>
                      </w:p>
                      <w:p w14:paraId="59B9F49A" w14:textId="77777777" w:rsidR="00502E39" w:rsidRPr="00D02FA5" w:rsidRDefault="00502E39" w:rsidP="00502E3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4DE993CF" w14:textId="77777777" w:rsidR="00502E39" w:rsidRPr="006D206D" w:rsidRDefault="00502E39" w:rsidP="00502E39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3F1B3CD9" wp14:editId="3A704FBB">
            <wp:extent cx="5675741" cy="3589020"/>
            <wp:effectExtent l="57150" t="0" r="58420" b="106680"/>
            <wp:docPr id="276" name="Chart 2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480E968F" w14:textId="77777777" w:rsidR="00502E39" w:rsidRPr="00FE478F" w:rsidRDefault="00502E39" w:rsidP="00502E39">
      <w:pPr>
        <w:pStyle w:val="ListParagraph"/>
        <w:ind w:left="540" w:right="65"/>
        <w:rPr>
          <w:szCs w:val="22"/>
          <w:lang w:val="en-AU"/>
        </w:rPr>
      </w:pPr>
      <w:r w:rsidRPr="00FE478F"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1F52BC0B" wp14:editId="113B9783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57150" t="0" r="57150" b="114300"/>
            <wp:wrapNone/>
            <wp:docPr id="277" name="Chart 2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anchor>
        </w:drawing>
      </w:r>
    </w:p>
    <w:p w14:paraId="72B2D90B" w14:textId="77777777" w:rsidR="00502E39" w:rsidRPr="00FE478F" w:rsidRDefault="00502E39" w:rsidP="00502E39">
      <w:pPr>
        <w:pStyle w:val="ListParagraph"/>
        <w:ind w:left="540" w:right="65"/>
        <w:rPr>
          <w:b w:val="0"/>
          <w:bCs w:val="0"/>
          <w:i w:val="0"/>
          <w:iCs w:val="0"/>
          <w:szCs w:val="22"/>
          <w:cs/>
          <w:lang w:val="en-US"/>
        </w:rPr>
      </w:pPr>
      <w:r w:rsidRPr="00FE478F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02105BD7" wp14:editId="489FEE71">
                <wp:simplePos x="0" y="0"/>
                <wp:positionH relativeFrom="column">
                  <wp:posOffset>2151985</wp:posOffset>
                </wp:positionH>
                <wp:positionV relativeFrom="paragraph">
                  <wp:posOffset>622476</wp:posOffset>
                </wp:positionV>
                <wp:extent cx="1592580" cy="913765"/>
                <wp:effectExtent l="0" t="0" r="26670" b="196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2580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268" name="Group 26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269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72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5902FB35" id="Group 267" o:spid="_x0000_s1026" style="position:absolute;margin-left:169.45pt;margin-top:49pt;width:125.4pt;height:71.95pt;z-index:251673623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">
                <v:group id="Group 26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x55wgAAANw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" strokecolor="black [3213]">
                    <o:lock v:ext="edit" shapetype="f"/>
                  </v:line>
                </v:group>
                <v:group id="Group 271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SWVxQAAANw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M1S+DsTj4Bc3wEAAP//AwBQSwECLQAUAAYACAAAACEA2+H2y+4AAACFAQAAEwAAAAAAAAAA&#10;AAAAAAAAAAAAW0NvbnRlbnRfVHlwZXNdLnhtbFBLAQItABQABgAIAAAAIQBa9CxbvwAAABUBAAAL&#10;AAAAAAAAAAAAAAAAAB8BAABfcmVscy8ucmVsc1BLAQItABQABgAIAAAAIQCHnSWVxQAAANwAAAAP&#10;AAAAAAAAAAAAAAAAAAcCAABkcnMvZG93bnJldi54bWxQSwUGAAAAAAMAAwC3AAAA+QIAAAAA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AOxgAAANw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Wn2DNcz8QjI5T8AAAD//wMAUEsBAi0AFAAGAAgAAAAhANvh9svuAAAAhQEAABMAAAAAAAAA&#10;AAAAAAAAAAAAAFtDb250ZW50X1R5cGVzXS54bWxQSwECLQAUAAYACAAAACEAWvQsW78AAAAVAQAA&#10;CwAAAAAAAAAAAAAAAAAfAQAAX3JlbHMvLnJlbHNQSwECLQAUAAYACAAAACEA6NGADs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3A8B4CC1" wp14:editId="0D0C6195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74" name="Freeform: 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64489C81" id="Freeform: Shape 274" o:spid="_x0000_s1026" style="position:absolute;margin-left:228.1pt;margin-top:32.45pt;width:22.65pt;height:28.8pt;z-index:2516746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2F083FF6" wp14:editId="6A8A87F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75" name="Freeform: 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55333519" id="Freeform: Shape 275" o:spid="_x0000_s1026" style="position:absolute;margin-left:245.65pt;margin-top:113.2pt;width:18.9pt;height:18pt;z-index:2516756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FE478F">
        <w:rPr>
          <w:rFonts w:hint="cs"/>
          <w:noProof/>
          <w:lang w:val="en-US"/>
        </w:rPr>
        <w:drawing>
          <wp:inline distT="0" distB="0" distL="0" distR="0" wp14:anchorId="5F90345A" wp14:editId="20BEC782">
            <wp:extent cx="2286000" cy="2286000"/>
            <wp:effectExtent l="57150" t="0" r="57150" b="114300"/>
            <wp:docPr id="278" name="Chart 2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  <w:t xml:space="preserve">       </w:t>
      </w:r>
      <w:r w:rsidRPr="00FE478F">
        <w:rPr>
          <w:szCs w:val="22"/>
          <w:lang w:val="en-AU"/>
        </w:rPr>
        <w:tab/>
      </w:r>
      <w:r w:rsidRPr="00FE478F">
        <w:rPr>
          <w:szCs w:val="22"/>
          <w:lang w:val="en-AU"/>
        </w:rPr>
        <w:tab/>
      </w:r>
    </w:p>
    <w:p w14:paraId="6E6A7EFA" w14:textId="523D66D1" w:rsidR="00D97314" w:rsidRPr="00FE478F" w:rsidRDefault="00502E39" w:rsidP="00502E39">
      <w:pPr>
        <w:spacing w:line="240" w:lineRule="auto"/>
        <w:rPr>
          <w:spacing w:val="-2"/>
          <w:sz w:val="30"/>
          <w:szCs w:val="30"/>
          <w:cs/>
        </w:rPr>
      </w:pPr>
      <w:r w:rsidRPr="00FE478F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="00D97314" w:rsidRPr="00FE478F">
        <w:rPr>
          <w:spacing w:val="-2"/>
          <w:sz w:val="30"/>
          <w:szCs w:val="30"/>
          <w:cs/>
        </w:rPr>
        <w:br w:type="page"/>
      </w:r>
    </w:p>
    <w:p w14:paraId="5844E34E" w14:textId="77777777" w:rsidR="0022223A" w:rsidRPr="00FE478F" w:rsidRDefault="0022223A" w:rsidP="0022223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65D11AF3" w14:textId="77777777" w:rsidR="0022223A" w:rsidRPr="00FE478F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ADDB29C" w14:textId="018816DB" w:rsidR="0022223A" w:rsidRPr="00FE478F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ปี 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</w:p>
    <w:p w14:paraId="317A2836" w14:textId="77777777" w:rsidR="0022223A" w:rsidRPr="00FE478F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32EFFA31" w14:textId="1E1DE55B" w:rsidR="00153910" w:rsidRPr="00FE478F" w:rsidRDefault="00153910" w:rsidP="00BE5256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E478F">
        <w:rPr>
          <w:rFonts w:ascii="Angsana New" w:hAnsi="Angsana New"/>
          <w:sz w:val="30"/>
          <w:szCs w:val="30"/>
          <w:cs/>
        </w:rPr>
        <w:t>เมื่อวันที่</w:t>
      </w:r>
      <w:r w:rsidR="00BE5256" w:rsidRPr="00FE478F">
        <w:rPr>
          <w:rFonts w:ascii="Angsana New" w:hAnsi="Angsana New" w:hint="cs"/>
          <w:sz w:val="30"/>
          <w:szCs w:val="30"/>
          <w:cs/>
        </w:rPr>
        <w:t xml:space="preserve"> </w:t>
      </w:r>
      <w:r w:rsidR="008C2121" w:rsidRPr="00FE478F">
        <w:rPr>
          <w:rFonts w:ascii="Angsana New" w:hAnsi="Angsana New"/>
          <w:sz w:val="30"/>
          <w:szCs w:val="30"/>
        </w:rPr>
        <w:t>30</w:t>
      </w:r>
      <w:r w:rsidRPr="00FE478F">
        <w:rPr>
          <w:rFonts w:ascii="Angsana New" w:hAnsi="Angsana New"/>
          <w:sz w:val="30"/>
          <w:szCs w:val="30"/>
          <w:cs/>
        </w:rPr>
        <w:t xml:space="preserve"> เมษายน </w:t>
      </w:r>
      <w:r w:rsidRPr="00FE478F">
        <w:rPr>
          <w:rFonts w:ascii="Angsana New" w:hAnsi="Angsana New"/>
          <w:sz w:val="30"/>
          <w:szCs w:val="30"/>
        </w:rPr>
        <w:t>256</w:t>
      </w:r>
      <w:r w:rsidR="008C2121" w:rsidRPr="00FE478F">
        <w:rPr>
          <w:rFonts w:ascii="Angsana New" w:hAnsi="Angsana New"/>
          <w:sz w:val="30"/>
          <w:szCs w:val="30"/>
        </w:rPr>
        <w:t>8</w:t>
      </w:r>
      <w:r w:rsidRPr="00FE478F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FE478F">
        <w:rPr>
          <w:rFonts w:ascii="Angsana New" w:hAnsi="Angsana New"/>
          <w:sz w:val="30"/>
          <w:szCs w:val="30"/>
        </w:rPr>
        <w:t>256</w:t>
      </w:r>
      <w:r w:rsidR="00835226" w:rsidRPr="00FE478F">
        <w:rPr>
          <w:rFonts w:ascii="Angsana New" w:hAnsi="Angsana New"/>
          <w:sz w:val="30"/>
          <w:szCs w:val="30"/>
        </w:rPr>
        <w:t>8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FE478F">
        <w:rPr>
          <w:rFonts w:ascii="Angsana New" w:hAnsi="Angsana New"/>
          <w:sz w:val="30"/>
          <w:szCs w:val="30"/>
        </w:rPr>
        <w:t>256</w:t>
      </w:r>
      <w:r w:rsidR="00BB57A3" w:rsidRPr="00FE478F">
        <w:rPr>
          <w:rFonts w:ascii="Angsana New" w:hAnsi="Angsana New"/>
          <w:sz w:val="30"/>
          <w:szCs w:val="30"/>
        </w:rPr>
        <w:t>7</w:t>
      </w:r>
      <w:r w:rsidRPr="00FE478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E2934" w:rsidRPr="00FE478F">
        <w:rPr>
          <w:rFonts w:ascii="Angsana New" w:hAnsi="Angsana New"/>
          <w:sz w:val="30"/>
          <w:szCs w:val="30"/>
        </w:rPr>
        <w:t>0.</w:t>
      </w:r>
      <w:r w:rsidR="00E15584" w:rsidRPr="00FE478F">
        <w:rPr>
          <w:rFonts w:ascii="Angsana New" w:hAnsi="Angsana New"/>
          <w:sz w:val="30"/>
          <w:szCs w:val="30"/>
        </w:rPr>
        <w:t>6</w:t>
      </w:r>
      <w:r w:rsidRPr="00FE478F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="004928CB" w:rsidRPr="00FE478F">
        <w:rPr>
          <w:rFonts w:ascii="Angsana New" w:hAnsi="Angsana New"/>
          <w:sz w:val="30"/>
          <w:szCs w:val="30"/>
        </w:rPr>
        <w:t>1,802</w:t>
      </w:r>
      <w:r w:rsidR="00B2626A" w:rsidRPr="00FE478F">
        <w:rPr>
          <w:rFonts w:ascii="Angsana New" w:hAnsi="Angsana New"/>
          <w:sz w:val="30"/>
          <w:szCs w:val="30"/>
        </w:rPr>
        <w:t>.</w:t>
      </w:r>
      <w:r w:rsidR="0068635E" w:rsidRPr="00FE478F">
        <w:rPr>
          <w:rFonts w:ascii="Angsana New" w:hAnsi="Angsana New"/>
          <w:sz w:val="30"/>
          <w:szCs w:val="30"/>
        </w:rPr>
        <w:t>2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FE478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FE478F">
        <w:rPr>
          <w:rFonts w:ascii="Angsana New" w:hAnsi="Angsana New"/>
          <w:sz w:val="30"/>
          <w:szCs w:val="30"/>
        </w:rPr>
        <w:t>256</w:t>
      </w:r>
      <w:r w:rsidR="00B2626A" w:rsidRPr="00FE478F">
        <w:rPr>
          <w:rFonts w:ascii="Angsana New" w:hAnsi="Angsana New"/>
          <w:sz w:val="30"/>
          <w:szCs w:val="30"/>
        </w:rPr>
        <w:t>7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8F0120" w:rsidRPr="00FE478F">
        <w:rPr>
          <w:rFonts w:ascii="Angsana New" w:hAnsi="Angsana New"/>
          <w:sz w:val="30"/>
          <w:szCs w:val="30"/>
        </w:rPr>
        <w:t>0</w:t>
      </w:r>
      <w:r w:rsidRPr="00FE478F">
        <w:rPr>
          <w:rFonts w:ascii="Angsana New" w:hAnsi="Angsana New"/>
          <w:sz w:val="30"/>
          <w:szCs w:val="30"/>
        </w:rPr>
        <w:t>.</w:t>
      </w:r>
      <w:r w:rsidR="008F0120" w:rsidRPr="00FE478F">
        <w:rPr>
          <w:rFonts w:ascii="Angsana New" w:hAnsi="Angsana New"/>
          <w:sz w:val="30"/>
          <w:szCs w:val="30"/>
        </w:rPr>
        <w:t>3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>บาท รวมเป็นจำนวนเงินทั้งสิ้น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="00EA6D47" w:rsidRPr="00FE478F">
        <w:rPr>
          <w:rFonts w:ascii="Angsana New" w:hAnsi="Angsana New"/>
          <w:sz w:val="30"/>
          <w:szCs w:val="30"/>
        </w:rPr>
        <w:t>901.1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FE478F">
        <w:rPr>
          <w:rFonts w:ascii="Angsana New" w:hAnsi="Angsana New"/>
          <w:sz w:val="30"/>
          <w:szCs w:val="30"/>
        </w:rPr>
        <w:t>0.</w:t>
      </w:r>
      <w:r w:rsidR="003A42FC" w:rsidRPr="00FE478F">
        <w:rPr>
          <w:rFonts w:ascii="Angsana New" w:hAnsi="Angsana New"/>
          <w:sz w:val="30"/>
          <w:szCs w:val="30"/>
        </w:rPr>
        <w:t>3</w:t>
      </w:r>
      <w:r w:rsidRPr="00FE478F">
        <w:rPr>
          <w:rFonts w:ascii="Angsana New" w:hAnsi="Angsana New"/>
          <w:sz w:val="30"/>
          <w:szCs w:val="30"/>
          <w:cs/>
        </w:rPr>
        <w:t xml:space="preserve"> บาท รวมเป็นจำนวนเงินทั้งสิ้นประมาณ </w:t>
      </w:r>
      <w:r w:rsidR="008A6EEA" w:rsidRPr="00FE478F">
        <w:rPr>
          <w:rFonts w:ascii="Angsana New" w:hAnsi="Angsana New"/>
          <w:sz w:val="30"/>
          <w:szCs w:val="30"/>
        </w:rPr>
        <w:t>901</w:t>
      </w:r>
      <w:r w:rsidRPr="00FE478F">
        <w:rPr>
          <w:rFonts w:ascii="Angsana New" w:hAnsi="Angsana New"/>
          <w:sz w:val="30"/>
          <w:szCs w:val="30"/>
        </w:rPr>
        <w:t>.</w:t>
      </w:r>
      <w:r w:rsidR="008A6EEA" w:rsidRPr="00FE478F">
        <w:rPr>
          <w:rFonts w:ascii="Angsana New" w:hAnsi="Angsana New"/>
          <w:sz w:val="30"/>
          <w:szCs w:val="30"/>
        </w:rPr>
        <w:t>1</w:t>
      </w:r>
      <w:r w:rsidRPr="00FE478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E478F">
        <w:rPr>
          <w:rFonts w:ascii="Angsana New" w:hAnsi="Angsana New" w:hint="cs"/>
          <w:sz w:val="30"/>
          <w:szCs w:val="30"/>
          <w:cs/>
        </w:rPr>
        <w:t>ซึ่งได้จ่ายให้กับผู้ถือหุ้นแล้วเมื่อ</w:t>
      </w:r>
      <w:r w:rsidRPr="00FE478F">
        <w:rPr>
          <w:rFonts w:ascii="Angsana New" w:hAnsi="Angsana New"/>
          <w:sz w:val="30"/>
          <w:szCs w:val="30"/>
          <w:cs/>
        </w:rPr>
        <w:t xml:space="preserve">วันที่ </w:t>
      </w:r>
      <w:r w:rsidRPr="00FE478F">
        <w:rPr>
          <w:rFonts w:ascii="Angsana New" w:hAnsi="Angsana New"/>
          <w:sz w:val="30"/>
          <w:szCs w:val="30"/>
        </w:rPr>
        <w:t>2</w:t>
      </w:r>
      <w:r w:rsidR="00176ABA" w:rsidRPr="00FE478F">
        <w:rPr>
          <w:rFonts w:ascii="Angsana New" w:hAnsi="Angsana New"/>
          <w:sz w:val="30"/>
          <w:szCs w:val="30"/>
        </w:rPr>
        <w:t>6</w:t>
      </w:r>
      <w:r w:rsidRPr="00FE478F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FE478F">
        <w:rPr>
          <w:rFonts w:ascii="Angsana New" w:hAnsi="Angsana New"/>
          <w:sz w:val="30"/>
          <w:szCs w:val="30"/>
        </w:rPr>
        <w:t xml:space="preserve"> 256</w:t>
      </w:r>
      <w:r w:rsidR="00BD54F9" w:rsidRPr="00FE478F">
        <w:rPr>
          <w:rFonts w:ascii="Angsana New" w:hAnsi="Angsana New"/>
          <w:sz w:val="30"/>
          <w:szCs w:val="30"/>
        </w:rPr>
        <w:t>8</w:t>
      </w:r>
    </w:p>
    <w:p w14:paraId="5353C40C" w14:textId="77777777" w:rsidR="001B6277" w:rsidRPr="00FE478F" w:rsidRDefault="001B6277" w:rsidP="00BE5256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AB995CB" w14:textId="31BD0C0B" w:rsidR="001B6277" w:rsidRPr="00FE478F" w:rsidRDefault="001B6277" w:rsidP="0003767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E478F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B07337" w:rsidRPr="00FE478F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B07337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B07337"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B07337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478F">
        <w:rPr>
          <w:rFonts w:ascii="Angsana New" w:hAnsi="Angsana New" w:hint="cs"/>
          <w:sz w:val="30"/>
          <w:szCs w:val="30"/>
          <w:cs/>
        </w:rPr>
        <w:t>ได้มีมติอนุมัติการจัดสรรกำไรจากผลการดำเนินงานงวด</w:t>
      </w:r>
      <w:r w:rsidR="00F90A2D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ครึ่งปีแรกของปี </w:t>
      </w:r>
      <w:r w:rsidR="00F90A2D"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F90A2D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E478F">
        <w:rPr>
          <w:rFonts w:ascii="Angsana New" w:hAnsi="Angsana New" w:hint="cs"/>
          <w:sz w:val="30"/>
          <w:szCs w:val="30"/>
          <w:cs/>
        </w:rPr>
        <w:t xml:space="preserve">เป็นเงินปันผลระหว่างกาล ในอัตราหุ้นละ </w:t>
      </w:r>
      <w:r w:rsidR="00D85298" w:rsidRPr="00FE478F">
        <w:rPr>
          <w:rFonts w:asciiTheme="majorBidi" w:hAnsiTheme="majorBidi" w:cstheme="majorBidi"/>
          <w:spacing w:val="-4"/>
          <w:sz w:val="30"/>
          <w:szCs w:val="30"/>
        </w:rPr>
        <w:t>0.4</w:t>
      </w:r>
      <w:r w:rsidR="00D85298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FE478F">
        <w:rPr>
          <w:rFonts w:ascii="Angsana New" w:hAnsi="Angsana New" w:hint="cs"/>
          <w:sz w:val="30"/>
          <w:szCs w:val="30"/>
          <w:cs/>
        </w:rPr>
        <w:t xml:space="preserve">คิดเป็นจำนวนเงินประมาณ </w:t>
      </w:r>
      <w:r w:rsidR="00057A36" w:rsidRPr="00FE478F">
        <w:rPr>
          <w:rFonts w:asciiTheme="majorBidi" w:hAnsiTheme="majorBidi" w:cstheme="majorBidi"/>
          <w:spacing w:val="-4"/>
          <w:sz w:val="30"/>
          <w:szCs w:val="30"/>
        </w:rPr>
        <w:t>1,201.5</w:t>
      </w:r>
      <w:r w:rsidR="00057A36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6C5720" w:rsidRPr="00FE478F">
        <w:rPr>
          <w:rFonts w:ascii="Angsana New" w:hAnsi="Angsana New" w:hint="cs"/>
          <w:sz w:val="30"/>
          <w:szCs w:val="30"/>
          <w:cs/>
        </w:rPr>
        <w:t xml:space="preserve"> </w:t>
      </w:r>
      <w:r w:rsidRPr="00FE478F">
        <w:rPr>
          <w:rFonts w:ascii="Angsana New" w:hAnsi="Angsana New" w:hint="cs"/>
          <w:sz w:val="30"/>
          <w:szCs w:val="30"/>
          <w:cs/>
        </w:rPr>
        <w:t xml:space="preserve">เงินปันผลดังกล่าวได้จ่ายให้แก่ผู้ถือหุ้นในเดือนกันยายน </w:t>
      </w:r>
      <w:r w:rsidR="00E13673"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</w:p>
    <w:p w14:paraId="515E8E19" w14:textId="77777777" w:rsidR="0022223A" w:rsidRPr="00FE478F" w:rsidRDefault="0022223A" w:rsidP="001B6277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203C089" w14:textId="77777777" w:rsidR="0022223A" w:rsidRPr="00FE478F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FE478F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FE478F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FE478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</w:p>
    <w:p w14:paraId="04FDFC99" w14:textId="77777777" w:rsidR="0022223A" w:rsidRPr="00FE478F" w:rsidRDefault="0022223A" w:rsidP="0022223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6D383E4" w14:textId="62F9D7EC" w:rsidR="0022223A" w:rsidRPr="00FE478F" w:rsidRDefault="0022223A" w:rsidP="00D43FF0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E47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E478F">
        <w:rPr>
          <w:rFonts w:ascii="Angsana New" w:hAnsi="Angsana New"/>
          <w:sz w:val="30"/>
          <w:szCs w:val="30"/>
        </w:rPr>
        <w:t>2</w:t>
      </w:r>
      <w:r w:rsidRPr="00FE478F">
        <w:rPr>
          <w:rFonts w:ascii="Angsana New" w:hAnsi="Angsana New"/>
          <w:sz w:val="30"/>
          <w:szCs w:val="30"/>
          <w:lang w:val="en-US"/>
        </w:rPr>
        <w:t>4</w:t>
      </w:r>
      <w:r w:rsidRPr="00FE478F">
        <w:rPr>
          <w:rFonts w:ascii="Angsana New" w:hAnsi="Angsana New"/>
          <w:sz w:val="30"/>
          <w:szCs w:val="30"/>
          <w:cs/>
        </w:rPr>
        <w:t xml:space="preserve"> เมษายน </w:t>
      </w:r>
      <w:r w:rsidRPr="00FE478F">
        <w:rPr>
          <w:rFonts w:ascii="Angsana New" w:hAnsi="Angsana New"/>
          <w:sz w:val="30"/>
          <w:szCs w:val="30"/>
        </w:rPr>
        <w:t>256</w:t>
      </w:r>
      <w:r w:rsidRPr="00FE478F">
        <w:rPr>
          <w:rFonts w:ascii="Angsana New" w:hAnsi="Angsana New"/>
          <w:sz w:val="30"/>
          <w:szCs w:val="30"/>
          <w:lang w:val="en-US"/>
        </w:rPr>
        <w:t>7</w:t>
      </w:r>
      <w:r w:rsidRPr="00FE478F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FE478F">
        <w:rPr>
          <w:rFonts w:ascii="Angsana New" w:hAnsi="Angsana New"/>
          <w:sz w:val="30"/>
          <w:szCs w:val="30"/>
        </w:rPr>
        <w:t xml:space="preserve">2567 </w:t>
      </w:r>
      <w:r w:rsidRPr="00FE478F">
        <w:rPr>
          <w:rFonts w:ascii="Angsana New" w:hAnsi="Angsana New"/>
          <w:sz w:val="30"/>
          <w:szCs w:val="30"/>
          <w:cs/>
        </w:rPr>
        <w:t xml:space="preserve">ของบริษัทมีมติอนุมัติจ่ายเงินปันผลสำหรับปี </w:t>
      </w:r>
      <w:r w:rsidRPr="00FE478F">
        <w:rPr>
          <w:rFonts w:ascii="Angsana New" w:hAnsi="Angsana New"/>
          <w:sz w:val="30"/>
          <w:szCs w:val="30"/>
        </w:rPr>
        <w:t>2566</w:t>
      </w:r>
      <w:r w:rsidRPr="00FE478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E478F">
        <w:rPr>
          <w:rFonts w:ascii="Angsana New" w:hAnsi="Angsana New"/>
          <w:sz w:val="30"/>
          <w:szCs w:val="30"/>
          <w:lang w:val="en-US"/>
        </w:rPr>
        <w:t>1.</w:t>
      </w:r>
      <w:r w:rsidR="0065183E" w:rsidRPr="00FE478F">
        <w:rPr>
          <w:rFonts w:ascii="Angsana New" w:hAnsi="Angsana New"/>
          <w:sz w:val="30"/>
          <w:szCs w:val="30"/>
          <w:lang w:val="en-US"/>
        </w:rPr>
        <w:t>7</w:t>
      </w:r>
      <w:r w:rsidRPr="00FE478F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FE478F">
        <w:rPr>
          <w:rFonts w:ascii="Angsana New" w:hAnsi="Angsana New"/>
          <w:sz w:val="30"/>
          <w:szCs w:val="30"/>
        </w:rPr>
        <w:t xml:space="preserve">4,956.1 </w:t>
      </w:r>
      <w:r w:rsidRPr="00FE478F">
        <w:rPr>
          <w:rFonts w:ascii="Angsana New" w:hAnsi="Angsana New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FE478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FE478F">
        <w:rPr>
          <w:rFonts w:ascii="Angsana New" w:hAnsi="Angsana New"/>
          <w:sz w:val="30"/>
          <w:szCs w:val="30"/>
          <w:lang w:val="en-US"/>
        </w:rPr>
        <w:t>2566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E478F">
        <w:rPr>
          <w:rFonts w:ascii="Angsana New" w:hAnsi="Angsana New"/>
          <w:sz w:val="30"/>
          <w:szCs w:val="30"/>
          <w:lang w:val="en-US"/>
        </w:rPr>
        <w:t>1.2</w:t>
      </w:r>
      <w:r w:rsidRPr="00FE478F">
        <w:rPr>
          <w:rFonts w:ascii="Angsana New" w:hAnsi="Angsana New"/>
          <w:sz w:val="30"/>
          <w:szCs w:val="30"/>
        </w:rPr>
        <w:t xml:space="preserve"> </w:t>
      </w:r>
      <w:r w:rsidRPr="00FE478F">
        <w:rPr>
          <w:rFonts w:ascii="Angsana New" w:hAnsi="Angsana New"/>
          <w:sz w:val="30"/>
          <w:szCs w:val="30"/>
          <w:cs/>
        </w:rPr>
        <w:t>บาท รวมเป็นจำนวนเงินทั้งสิ้น</w:t>
      </w:r>
      <w:r w:rsidRPr="00FE478F">
        <w:rPr>
          <w:rFonts w:ascii="Angsana New" w:hAnsi="Angsana New"/>
          <w:sz w:val="30"/>
          <w:szCs w:val="30"/>
        </w:rPr>
        <w:t xml:space="preserve"> 3,604.4 </w:t>
      </w:r>
      <w:r w:rsidRPr="00FE478F">
        <w:rPr>
          <w:rFonts w:ascii="Angsana New" w:hAnsi="Angsana New"/>
          <w:sz w:val="30"/>
          <w:szCs w:val="30"/>
          <w:cs/>
        </w:rPr>
        <w:t>ล้านบาท คงเหลือเงินปันผลที่จะต้องจ่ายเพิ่มอีกอัตราหุ้น</w:t>
      </w:r>
      <w:bookmarkStart w:id="1" w:name="_Hlk209454456"/>
      <w:r w:rsidRPr="00FE478F">
        <w:rPr>
          <w:rFonts w:ascii="Angsana New" w:hAnsi="Angsana New"/>
          <w:sz w:val="30"/>
          <w:szCs w:val="30"/>
          <w:cs/>
        </w:rPr>
        <w:t xml:space="preserve">ละ </w:t>
      </w:r>
      <w:r w:rsidRPr="00FE478F">
        <w:rPr>
          <w:rFonts w:ascii="Angsana New" w:hAnsi="Angsana New"/>
          <w:sz w:val="30"/>
          <w:szCs w:val="30"/>
        </w:rPr>
        <w:t>0.</w:t>
      </w:r>
      <w:r w:rsidR="0065183E" w:rsidRPr="00FE478F">
        <w:rPr>
          <w:rFonts w:ascii="Angsana New" w:hAnsi="Angsana New"/>
          <w:sz w:val="30"/>
          <w:szCs w:val="30"/>
          <w:lang w:val="en-US"/>
        </w:rPr>
        <w:t>5</w:t>
      </w:r>
      <w:r w:rsidRPr="00FE478F">
        <w:rPr>
          <w:rFonts w:ascii="Angsana New" w:hAnsi="Angsana New"/>
          <w:sz w:val="30"/>
          <w:szCs w:val="30"/>
          <w:cs/>
        </w:rPr>
        <w:t xml:space="preserve"> บาท รวมเป็นจำนวนเงินทั้งสิ้นประมาณ </w:t>
      </w:r>
      <w:r w:rsidRPr="00FE478F">
        <w:rPr>
          <w:rFonts w:ascii="Angsana New" w:hAnsi="Angsana New"/>
          <w:sz w:val="30"/>
          <w:szCs w:val="30"/>
        </w:rPr>
        <w:t>1,351.</w:t>
      </w:r>
      <w:r w:rsidR="0065183E" w:rsidRPr="00FE478F">
        <w:rPr>
          <w:rFonts w:ascii="Angsana New" w:hAnsi="Angsana New"/>
          <w:sz w:val="30"/>
          <w:szCs w:val="30"/>
          <w:lang w:val="en-US"/>
        </w:rPr>
        <w:t>7</w:t>
      </w:r>
      <w:r w:rsidRPr="00FE478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E478F">
        <w:rPr>
          <w:rFonts w:ascii="Angsana New" w:hAnsi="Angsana New" w:hint="cs"/>
          <w:sz w:val="30"/>
          <w:szCs w:val="30"/>
          <w:cs/>
        </w:rPr>
        <w:t>ซึ่งได้จ่ายให้กับผู้ถือหุ้นแล้วเมื่อ</w:t>
      </w:r>
      <w:r w:rsidRPr="00FE478F">
        <w:rPr>
          <w:rFonts w:ascii="Angsana New" w:hAnsi="Angsana New"/>
          <w:sz w:val="30"/>
          <w:szCs w:val="30"/>
          <w:cs/>
        </w:rPr>
        <w:t xml:space="preserve">วันที่ </w:t>
      </w:r>
      <w:r w:rsidRPr="00FE478F">
        <w:rPr>
          <w:rFonts w:ascii="Angsana New" w:hAnsi="Angsana New"/>
          <w:sz w:val="30"/>
          <w:szCs w:val="30"/>
        </w:rPr>
        <w:t>2</w:t>
      </w:r>
      <w:r w:rsidRPr="00FE478F">
        <w:rPr>
          <w:rFonts w:ascii="Angsana New" w:hAnsi="Angsana New"/>
          <w:sz w:val="30"/>
          <w:szCs w:val="30"/>
          <w:lang w:val="en-US"/>
        </w:rPr>
        <w:t>3</w:t>
      </w:r>
      <w:r w:rsidRPr="00FE478F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FE478F">
        <w:rPr>
          <w:rFonts w:ascii="Angsana New" w:hAnsi="Angsana New"/>
          <w:sz w:val="30"/>
          <w:szCs w:val="30"/>
        </w:rPr>
        <w:t xml:space="preserve"> 2567</w:t>
      </w:r>
      <w:bookmarkEnd w:id="1"/>
    </w:p>
    <w:p w14:paraId="47804EF0" w14:textId="77777777" w:rsidR="00602FFC" w:rsidRPr="00FE478F" w:rsidRDefault="00602FFC" w:rsidP="00D43FF0">
      <w:pPr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1DD76A96" w14:textId="305040B6" w:rsidR="001330B4" w:rsidRPr="00FE478F" w:rsidRDefault="00602FFC" w:rsidP="0003767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5E01A2" w:rsidRPr="00FE478F">
        <w:rPr>
          <w:rFonts w:ascii="Angsana New" w:hAnsi="Angsana New" w:hint="cs"/>
          <w:sz w:val="30"/>
          <w:szCs w:val="30"/>
          <w:cs/>
        </w:rPr>
        <w:t xml:space="preserve">คณะกรรมการบริษัทเมื่อวันที่ </w:t>
      </w:r>
      <w:r w:rsidR="0003767D">
        <w:rPr>
          <w:rFonts w:ascii="Angsana New" w:hAnsi="Angsana New"/>
          <w:sz w:val="30"/>
          <w:szCs w:val="30"/>
          <w:lang w:val="en-US"/>
        </w:rPr>
        <w:t>14</w:t>
      </w:r>
      <w:r w:rsidR="005E01A2" w:rsidRPr="00FE478F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03767D">
        <w:rPr>
          <w:rFonts w:ascii="Angsana New" w:hAnsi="Angsana New"/>
          <w:sz w:val="30"/>
          <w:szCs w:val="30"/>
        </w:rPr>
        <w:t>2567</w:t>
      </w:r>
      <w:r w:rsidR="005E01A2" w:rsidRPr="00FE478F">
        <w:rPr>
          <w:rFonts w:ascii="Angsana New" w:hAnsi="Angsana New" w:hint="cs"/>
          <w:sz w:val="30"/>
          <w:szCs w:val="30"/>
          <w:cs/>
        </w:rPr>
        <w:t xml:space="preserve"> ได้มีมติอนุมัติการจัดสรรกำไรจากผลการดำเนินงาน</w:t>
      </w:r>
      <w:r w:rsidR="008352EE" w:rsidRPr="00FE478F">
        <w:rPr>
          <w:rFonts w:ascii="Angsana New" w:hAnsi="Angsana New" w:hint="cs"/>
          <w:sz w:val="30"/>
          <w:szCs w:val="30"/>
          <w:cs/>
        </w:rPr>
        <w:t xml:space="preserve">งวดครึ่งปีแรกของปี </w:t>
      </w:r>
      <w:r w:rsidR="0003767D">
        <w:rPr>
          <w:rFonts w:ascii="Angsana New" w:hAnsi="Angsana New"/>
          <w:sz w:val="30"/>
          <w:szCs w:val="30"/>
        </w:rPr>
        <w:t>2567</w:t>
      </w:r>
      <w:r w:rsidR="008352EE" w:rsidRPr="00FE478F">
        <w:rPr>
          <w:rFonts w:ascii="Angsana New" w:hAnsi="Angsana New" w:hint="cs"/>
          <w:sz w:val="30"/>
          <w:szCs w:val="30"/>
          <w:cs/>
        </w:rPr>
        <w:t xml:space="preserve"> เป็นเงินปันผลระหว่างกาล ในอัตราหุ้นละ </w:t>
      </w:r>
      <w:r w:rsidR="0003767D">
        <w:rPr>
          <w:rFonts w:ascii="Angsana New" w:hAnsi="Angsana New"/>
          <w:sz w:val="30"/>
          <w:szCs w:val="30"/>
        </w:rPr>
        <w:t>0.3</w:t>
      </w:r>
      <w:r w:rsidR="008352EE" w:rsidRPr="00FE478F">
        <w:rPr>
          <w:rFonts w:ascii="Angsana New" w:hAnsi="Angsana New" w:hint="cs"/>
          <w:sz w:val="30"/>
          <w:szCs w:val="30"/>
          <w:cs/>
        </w:rPr>
        <w:t xml:space="preserve"> บาท คิดเป็นจำนวนเงินประมาณ </w:t>
      </w:r>
      <w:r w:rsidR="0003767D">
        <w:rPr>
          <w:rFonts w:ascii="Angsana New" w:hAnsi="Angsana New"/>
          <w:sz w:val="30"/>
          <w:szCs w:val="30"/>
        </w:rPr>
        <w:t>901.1</w:t>
      </w:r>
      <w:r w:rsidR="008352EE" w:rsidRPr="00FE478F">
        <w:rPr>
          <w:rFonts w:ascii="Angsana New" w:hAnsi="Angsana New" w:hint="cs"/>
          <w:sz w:val="30"/>
          <w:szCs w:val="30"/>
          <w:cs/>
        </w:rPr>
        <w:t xml:space="preserve"> </w:t>
      </w:r>
      <w:r w:rsidR="00336981">
        <w:rPr>
          <w:rFonts w:ascii="Angsana New" w:hAnsi="Angsana New"/>
          <w:sz w:val="30"/>
          <w:szCs w:val="30"/>
        </w:rPr>
        <w:br/>
      </w:r>
      <w:r w:rsidR="008352EE" w:rsidRPr="00FE478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705E8" w:rsidRPr="00FE478F">
        <w:rPr>
          <w:rFonts w:ascii="Angsana New" w:hAnsi="Angsana New" w:hint="cs"/>
          <w:sz w:val="30"/>
          <w:szCs w:val="30"/>
          <w:cs/>
        </w:rPr>
        <w:t xml:space="preserve">เงินปันผลดังกล่าวได้จ่ายให้แก่ผู้ถือหุ้นในเดือนกันยายน </w:t>
      </w:r>
      <w:r w:rsidR="0003767D">
        <w:rPr>
          <w:rFonts w:ascii="Angsana New" w:hAnsi="Angsana New"/>
          <w:sz w:val="30"/>
          <w:szCs w:val="30"/>
        </w:rPr>
        <w:t>2567</w:t>
      </w:r>
    </w:p>
    <w:p w14:paraId="15A46ED1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BC046B4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D0ADD93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9F634F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9099CB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B1D158E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B9AD5A" w14:textId="77777777" w:rsidR="005D2089" w:rsidRPr="00FE478F" w:rsidRDefault="005D2089" w:rsidP="008875FB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4717322" w14:textId="53FAC7E5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3F5AE446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1CF43443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E478F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85B838" w14:textId="77777777" w:rsidR="00D97314" w:rsidRPr="00FE478F" w:rsidRDefault="00D97314" w:rsidP="00D97314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8"/>
          <w:szCs w:val="18"/>
          <w:lang w:val="en-US" w:bidi="th-TH"/>
        </w:rPr>
      </w:pPr>
    </w:p>
    <w:p w14:paraId="351AD271" w14:textId="56635B09" w:rsidR="008875FB" w:rsidRPr="00FE478F" w:rsidRDefault="00D97314" w:rsidP="005D20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FE478F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E478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E478F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2278CA" w:rsidRPr="00FE478F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ที่วัดมูลค่าด้วยราคาทุนตัดจำหน่าย</w:t>
      </w:r>
      <w:r w:rsidRPr="00FE478F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A649448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0"/>
        <w:gridCol w:w="1239"/>
        <w:gridCol w:w="178"/>
        <w:gridCol w:w="33"/>
        <w:gridCol w:w="752"/>
        <w:gridCol w:w="178"/>
        <w:gridCol w:w="960"/>
        <w:gridCol w:w="178"/>
        <w:gridCol w:w="902"/>
        <w:gridCol w:w="181"/>
        <w:gridCol w:w="1079"/>
      </w:tblGrid>
      <w:tr w:rsidR="00D97314" w:rsidRPr="00FE478F" w14:paraId="0B666486" w14:textId="77777777" w:rsidTr="008F2BC6">
        <w:trPr>
          <w:trHeight w:val="272"/>
          <w:tblHeader/>
        </w:trPr>
        <w:tc>
          <w:tcPr>
            <w:tcW w:w="4040" w:type="dxa"/>
            <w:vAlign w:val="bottom"/>
          </w:tcPr>
          <w:p w14:paraId="1F995950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680" w:type="dxa"/>
            <w:gridSpan w:val="10"/>
          </w:tcPr>
          <w:p w14:paraId="59040CA8" w14:textId="10F46BAD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D7DC3"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7D7DC3" w:rsidRPr="00FE478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314" w:rsidRPr="00FE478F" w14:paraId="15664B29" w14:textId="77777777" w:rsidTr="006B6BAB">
        <w:trPr>
          <w:trHeight w:val="363"/>
          <w:tblHeader/>
        </w:trPr>
        <w:tc>
          <w:tcPr>
            <w:tcW w:w="4040" w:type="dxa"/>
            <w:vAlign w:val="bottom"/>
          </w:tcPr>
          <w:p w14:paraId="722B13D6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79A4EA8E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46C7467E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63" w:type="dxa"/>
            <w:gridSpan w:val="8"/>
            <w:vAlign w:val="bottom"/>
          </w:tcPr>
          <w:p w14:paraId="65E821D1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97314" w:rsidRPr="00FE478F" w14:paraId="0A4BAABC" w14:textId="77777777" w:rsidTr="00B16F8B">
        <w:trPr>
          <w:trHeight w:val="363"/>
          <w:tblHeader/>
        </w:trPr>
        <w:tc>
          <w:tcPr>
            <w:tcW w:w="4040" w:type="dxa"/>
            <w:vAlign w:val="bottom"/>
          </w:tcPr>
          <w:p w14:paraId="105E1D85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59F1E95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464F480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000000"/>
            </w:tcBorders>
          </w:tcPr>
          <w:p w14:paraId="70049914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000000"/>
            </w:tcBorders>
          </w:tcPr>
          <w:p w14:paraId="7B719883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000000"/>
            </w:tcBorders>
          </w:tcPr>
          <w:p w14:paraId="4FF4CA5B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000000"/>
            </w:tcBorders>
          </w:tcPr>
          <w:p w14:paraId="7D03ED21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</w:tcPr>
          <w:p w14:paraId="1AAD16A8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1" w:type="dxa"/>
            <w:tcBorders>
              <w:top w:val="single" w:sz="4" w:space="0" w:color="000000"/>
            </w:tcBorders>
          </w:tcPr>
          <w:p w14:paraId="7D4AF4AF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tcBorders>
              <w:top w:val="single" w:sz="4" w:space="0" w:color="000000"/>
            </w:tcBorders>
          </w:tcPr>
          <w:p w14:paraId="3F99CC9E" w14:textId="77777777" w:rsidR="00D97314" w:rsidRPr="00FE478F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7314" w:rsidRPr="00FE478F" w14:paraId="52456811" w14:textId="77777777" w:rsidTr="00792714">
        <w:trPr>
          <w:tblHeader/>
        </w:trPr>
        <w:tc>
          <w:tcPr>
            <w:tcW w:w="4040" w:type="dxa"/>
          </w:tcPr>
          <w:p w14:paraId="13E19FE7" w14:textId="77777777" w:rsidR="00D97314" w:rsidRPr="00FE478F" w:rsidRDefault="00D97314" w:rsidP="00C30BD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680" w:type="dxa"/>
            <w:gridSpan w:val="10"/>
          </w:tcPr>
          <w:p w14:paraId="51C01DD5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FE478F" w14:paraId="0CF57FC7" w14:textId="77777777" w:rsidTr="00792714">
        <w:tc>
          <w:tcPr>
            <w:tcW w:w="4040" w:type="dxa"/>
          </w:tcPr>
          <w:p w14:paraId="4BB63F66" w14:textId="0CAD4366" w:rsidR="00D97314" w:rsidRPr="00FE478F" w:rsidRDefault="0022223A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Theme="majorBidi" w:hAnsiTheme="majorBidi"/>
                <w:b/>
                <w:i/>
                <w:iCs/>
                <w:sz w:val="30"/>
                <w:szCs w:val="30"/>
              </w:rPr>
              <w:t>30</w:t>
            </w:r>
            <w:r w:rsidRPr="00FE478F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1FA2" w:rsidRPr="00FE478F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E478F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ยน</w:t>
            </w:r>
            <w:r w:rsidR="003B6EF6" w:rsidRPr="00FE47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3B6EF6" w:rsidRPr="00FE47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3B6EF6" w:rsidRPr="00FE47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239" w:type="dxa"/>
          </w:tcPr>
          <w:p w14:paraId="29AB0320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0A398A7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gridSpan w:val="2"/>
          </w:tcPr>
          <w:p w14:paraId="3F23F0B8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D6A992" w14:textId="77777777" w:rsidR="00D97314" w:rsidRPr="00FE478F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14:paraId="26342101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E2EA79" w14:textId="77777777" w:rsidR="00D97314" w:rsidRPr="00FE478F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449E5E4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55609" w14:textId="77777777" w:rsidR="00D97314" w:rsidRPr="00FE478F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1C27B00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97314" w:rsidRPr="00FE478F" w14:paraId="74C4ABE9" w14:textId="77777777" w:rsidTr="00792714">
        <w:tc>
          <w:tcPr>
            <w:tcW w:w="9720" w:type="dxa"/>
            <w:gridSpan w:val="11"/>
          </w:tcPr>
          <w:p w14:paraId="4133A16D" w14:textId="77777777" w:rsidR="00D97314" w:rsidRPr="00FE478F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15EA3" w:rsidRPr="00FE478F" w14:paraId="34C3F121" w14:textId="77777777" w:rsidTr="00792714">
        <w:trPr>
          <w:trHeight w:val="326"/>
        </w:trPr>
        <w:tc>
          <w:tcPr>
            <w:tcW w:w="4040" w:type="dxa"/>
          </w:tcPr>
          <w:p w14:paraId="4DE1088F" w14:textId="686269F0" w:rsidR="00B15EA3" w:rsidRPr="00FE478F" w:rsidRDefault="00B15EA3" w:rsidP="002868B0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4D123362" w14:textId="77777777" w:rsidR="00B15EA3" w:rsidRPr="00FE478F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E4A23D9" w14:textId="77777777" w:rsidR="00B15EA3" w:rsidRPr="00FE478F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vAlign w:val="bottom"/>
          </w:tcPr>
          <w:p w14:paraId="0D4E0F3B" w14:textId="77777777" w:rsidR="00B15EA3" w:rsidRPr="00FE478F" w:rsidRDefault="00B15EA3" w:rsidP="002868B0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AB0448" w14:textId="77777777" w:rsidR="00B15EA3" w:rsidRPr="00FE478F" w:rsidRDefault="00B15EA3" w:rsidP="002868B0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69CFFA52" w14:textId="77777777" w:rsidR="00B15EA3" w:rsidRPr="00FE478F" w:rsidRDefault="00B15EA3" w:rsidP="002868B0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C31685" w14:textId="77777777" w:rsidR="00B15EA3" w:rsidRPr="00FE478F" w:rsidRDefault="00B15EA3" w:rsidP="00286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943DA63" w14:textId="77777777" w:rsidR="00B15EA3" w:rsidRPr="00FE478F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B1DDB4A" w14:textId="77777777" w:rsidR="00B15EA3" w:rsidRPr="00FE478F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37258C2" w14:textId="77777777" w:rsidR="00B15EA3" w:rsidRPr="00FE478F" w:rsidRDefault="00B15EA3" w:rsidP="002868B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81FB4" w:rsidRPr="00FE478F" w14:paraId="510C5B3D" w14:textId="77777777" w:rsidTr="00792714">
        <w:tc>
          <w:tcPr>
            <w:tcW w:w="4040" w:type="dxa"/>
          </w:tcPr>
          <w:p w14:paraId="3803F744" w14:textId="77777777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0B31BBA8" w14:textId="14AF70E0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11" w:type="dxa"/>
            <w:gridSpan w:val="2"/>
            <w:vAlign w:val="bottom"/>
          </w:tcPr>
          <w:p w14:paraId="0DF8C83E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vAlign w:val="bottom"/>
          </w:tcPr>
          <w:p w14:paraId="1C26AC72" w14:textId="2989FD8C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2B2548E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E627578" w14:textId="2DD0A8DF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2416B0B" w14:textId="77777777" w:rsidR="00E81FB4" w:rsidRPr="00FE478F" w:rsidRDefault="00E81FB4" w:rsidP="00E8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2B42E6F" w14:textId="38EB31A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1" w:type="dxa"/>
            <w:vAlign w:val="bottom"/>
          </w:tcPr>
          <w:p w14:paraId="75661CF5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971E288" w14:textId="31DCA7D0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81FB4" w:rsidRPr="00FE478F" w14:paraId="2E94B5BB" w14:textId="77777777" w:rsidTr="006B6BAB">
        <w:trPr>
          <w:trHeight w:hRule="exact" w:val="216"/>
        </w:trPr>
        <w:tc>
          <w:tcPr>
            <w:tcW w:w="4040" w:type="dxa"/>
          </w:tcPr>
          <w:p w14:paraId="62151936" w14:textId="77777777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5E751597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CCA2E0D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vAlign w:val="bottom"/>
          </w:tcPr>
          <w:p w14:paraId="03558DA8" w14:textId="77777777" w:rsidR="00E81FB4" w:rsidRPr="00FE478F" w:rsidRDefault="00E81FB4" w:rsidP="00E81FB4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280CD9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0F8197C2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9A7A66B" w14:textId="77777777" w:rsidR="00E81FB4" w:rsidRPr="00FE478F" w:rsidRDefault="00E81FB4" w:rsidP="00E8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FA858DF" w14:textId="77777777" w:rsidR="00E81FB4" w:rsidRPr="00FE478F" w:rsidRDefault="00E81FB4" w:rsidP="00E81FB4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866428B" w14:textId="77777777" w:rsidR="00E81FB4" w:rsidRPr="00FE478F" w:rsidRDefault="00E81FB4" w:rsidP="00E81FB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613BF0A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1FB4" w:rsidRPr="00FE478F" w14:paraId="798A3167" w14:textId="77777777" w:rsidTr="00792714">
        <w:tc>
          <w:tcPr>
            <w:tcW w:w="4040" w:type="dxa"/>
          </w:tcPr>
          <w:p w14:paraId="66C2B8B0" w14:textId="103C6630" w:rsidR="00E81FB4" w:rsidRPr="00FE478F" w:rsidRDefault="00E81FB4" w:rsidP="00E81FB4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39" w:type="dxa"/>
          </w:tcPr>
          <w:p w14:paraId="573422DC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62A337B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</w:tcPr>
          <w:p w14:paraId="1C05BC32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117AB8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14:paraId="709DB34B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CF424E7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6D38980B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F2DCE04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453836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81FB4" w:rsidRPr="00FE478F" w14:paraId="1902A802" w14:textId="77777777" w:rsidTr="00792714">
        <w:tc>
          <w:tcPr>
            <w:tcW w:w="4040" w:type="dxa"/>
          </w:tcPr>
          <w:p w14:paraId="05B4C661" w14:textId="339A2D72" w:rsidR="00E81FB4" w:rsidRPr="00FE478F" w:rsidRDefault="00E81FB4" w:rsidP="00E81FB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239" w:type="dxa"/>
          </w:tcPr>
          <w:p w14:paraId="032B2C11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A463DD3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</w:tcPr>
          <w:p w14:paraId="63BEA397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96C3D4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14:paraId="69E36C09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B4952C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2ECB9526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259650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046E27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81FB4" w:rsidRPr="00FE478F" w14:paraId="7563FE8D" w14:textId="77777777" w:rsidTr="008F2BC6">
        <w:trPr>
          <w:trHeight w:val="236"/>
        </w:trPr>
        <w:tc>
          <w:tcPr>
            <w:tcW w:w="4040" w:type="dxa"/>
          </w:tcPr>
          <w:p w14:paraId="2DD2ED2F" w14:textId="50BA971C" w:rsidR="00E81FB4" w:rsidRPr="00FE478F" w:rsidRDefault="00E81FB4" w:rsidP="00E81FB4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FE1E5CA" w14:textId="060DCEF9" w:rsidR="00E81FB4" w:rsidRPr="00FE478F" w:rsidRDefault="00CF48EB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1,395</w:t>
            </w:r>
          </w:p>
        </w:tc>
        <w:tc>
          <w:tcPr>
            <w:tcW w:w="211" w:type="dxa"/>
            <w:gridSpan w:val="2"/>
          </w:tcPr>
          <w:p w14:paraId="68393552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75BF7ACE" w14:textId="748CFC9E" w:rsidR="00E81FB4" w:rsidRPr="00FE478F" w:rsidRDefault="009330E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D71FE1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</w:tcPr>
          <w:p w14:paraId="50EEDC12" w14:textId="0B3B2A40" w:rsidR="00E81FB4" w:rsidRPr="00FE478F" w:rsidRDefault="00CF48EB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1,395</w:t>
            </w:r>
          </w:p>
        </w:tc>
        <w:tc>
          <w:tcPr>
            <w:tcW w:w="178" w:type="dxa"/>
          </w:tcPr>
          <w:p w14:paraId="767D7680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6381625" w14:textId="5FC42931" w:rsidR="00E81FB4" w:rsidRPr="00FE478F" w:rsidRDefault="009330E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0B656D7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E2E684C" w14:textId="3CE4B2F6" w:rsidR="00E81FB4" w:rsidRPr="00FE478F" w:rsidRDefault="00CF48EB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1,395</w:t>
            </w:r>
          </w:p>
        </w:tc>
      </w:tr>
      <w:tr w:rsidR="00E81FB4" w:rsidRPr="00FE478F" w14:paraId="728A7C0A" w14:textId="77777777" w:rsidTr="006B6BAB">
        <w:trPr>
          <w:trHeight w:hRule="exact" w:val="216"/>
        </w:trPr>
        <w:tc>
          <w:tcPr>
            <w:tcW w:w="4040" w:type="dxa"/>
          </w:tcPr>
          <w:p w14:paraId="332EEBB3" w14:textId="77777777" w:rsidR="00E81FB4" w:rsidRPr="00FE478F" w:rsidRDefault="00E81FB4" w:rsidP="00E81FB4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A150F04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04EDCFE4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</w:tcPr>
          <w:p w14:paraId="324D2396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5B0F74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14:paraId="446CA670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39F39A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2543176A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9E60764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B63E8D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81FB4" w:rsidRPr="00FE478F" w14:paraId="3694E68E" w14:textId="77777777" w:rsidTr="00792714">
        <w:tc>
          <w:tcPr>
            <w:tcW w:w="4040" w:type="dxa"/>
          </w:tcPr>
          <w:p w14:paraId="45584657" w14:textId="5BCB55C5" w:rsidR="00E81FB4" w:rsidRPr="00FE478F" w:rsidRDefault="00E81FB4" w:rsidP="00E81FB4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47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FE47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E47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E47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Pr="00FE47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39" w:type="dxa"/>
          </w:tcPr>
          <w:p w14:paraId="668F4AB3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" w:type="dxa"/>
            <w:gridSpan w:val="2"/>
          </w:tcPr>
          <w:p w14:paraId="22319FBA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dxa"/>
          </w:tcPr>
          <w:p w14:paraId="64C96F38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EBCB095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" w:type="dxa"/>
          </w:tcPr>
          <w:p w14:paraId="47CEF38F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9628DF6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4ED0E7B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5513EAE" w14:textId="77777777" w:rsidR="00E81FB4" w:rsidRPr="00FE478F" w:rsidRDefault="00E81FB4" w:rsidP="00E81FB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8DE6350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81FB4" w:rsidRPr="00FE478F" w14:paraId="6784D845" w14:textId="77777777" w:rsidTr="00792714">
        <w:tc>
          <w:tcPr>
            <w:tcW w:w="9720" w:type="dxa"/>
            <w:gridSpan w:val="11"/>
          </w:tcPr>
          <w:p w14:paraId="095D9E0C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E81FB4" w:rsidRPr="00FE478F" w14:paraId="42B187D4" w14:textId="77777777" w:rsidTr="00792714">
        <w:tc>
          <w:tcPr>
            <w:tcW w:w="4040" w:type="dxa"/>
          </w:tcPr>
          <w:p w14:paraId="1071B133" w14:textId="41C53E25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74A7BBDA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DEA197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4EA0063" w14:textId="77777777" w:rsidR="00E81FB4" w:rsidRPr="00FE478F" w:rsidRDefault="00E81FB4" w:rsidP="00E81FB4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1DAA56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D1C6CF2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8C7999" w14:textId="77777777" w:rsidR="00E81FB4" w:rsidRPr="00FE478F" w:rsidRDefault="00E81FB4" w:rsidP="00E8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621BBD2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72F4DF2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CCDEAB2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1FB4" w:rsidRPr="00FE478F" w14:paraId="27DBE5D2" w14:textId="77777777" w:rsidTr="00792714">
        <w:tc>
          <w:tcPr>
            <w:tcW w:w="4040" w:type="dxa"/>
          </w:tcPr>
          <w:p w14:paraId="6E69CBD2" w14:textId="77777777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6BBD21AF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1C23414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254C6B3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5775EE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B53E815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CFB1F14" w14:textId="77777777" w:rsidR="00E81FB4" w:rsidRPr="00FE478F" w:rsidRDefault="00E81FB4" w:rsidP="00E8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8E43DF9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81" w:type="dxa"/>
            <w:vAlign w:val="bottom"/>
          </w:tcPr>
          <w:p w14:paraId="772A4F19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D296386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left" w:pos="684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81FB4" w:rsidRPr="00FE478F" w14:paraId="5DE3D3D7" w14:textId="77777777" w:rsidTr="006B6BAB">
        <w:trPr>
          <w:trHeight w:hRule="exact" w:val="216"/>
        </w:trPr>
        <w:tc>
          <w:tcPr>
            <w:tcW w:w="4040" w:type="dxa"/>
          </w:tcPr>
          <w:p w14:paraId="3A0C7079" w14:textId="77777777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A439ADE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98E002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9D690C2" w14:textId="77777777" w:rsidR="00E81FB4" w:rsidRPr="00FE478F" w:rsidRDefault="00E81FB4" w:rsidP="00E81FB4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7C28C3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613482DA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68CC002" w14:textId="77777777" w:rsidR="00E81FB4" w:rsidRPr="00FE478F" w:rsidRDefault="00E81FB4" w:rsidP="00E81FB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0AEEC42" w14:textId="77777777" w:rsidR="00E81FB4" w:rsidRPr="00FE478F" w:rsidRDefault="00E81FB4" w:rsidP="00E81FB4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1AA9084" w14:textId="77777777" w:rsidR="00E81FB4" w:rsidRPr="00FE478F" w:rsidRDefault="00E81FB4" w:rsidP="00E81FB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7771169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1FB4" w:rsidRPr="00FE478F" w14:paraId="0683C223" w14:textId="77777777" w:rsidTr="00792714">
        <w:tc>
          <w:tcPr>
            <w:tcW w:w="9720" w:type="dxa"/>
            <w:gridSpan w:val="11"/>
          </w:tcPr>
          <w:p w14:paraId="0842D220" w14:textId="23FB1C6B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E81FB4" w:rsidRPr="00FE478F" w14:paraId="7487F5EC" w14:textId="77777777" w:rsidTr="00792714">
        <w:tc>
          <w:tcPr>
            <w:tcW w:w="9720" w:type="dxa"/>
            <w:gridSpan w:val="11"/>
          </w:tcPr>
          <w:p w14:paraId="342B19C2" w14:textId="15329E4C" w:rsidR="00E81FB4" w:rsidRPr="00FE478F" w:rsidRDefault="00E81FB4" w:rsidP="00E81F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</w:tr>
      <w:tr w:rsidR="00E81FB4" w:rsidRPr="00FE478F" w14:paraId="71A32EA4" w14:textId="77777777" w:rsidTr="00792714">
        <w:tc>
          <w:tcPr>
            <w:tcW w:w="4040" w:type="dxa"/>
          </w:tcPr>
          <w:p w14:paraId="07BB6826" w14:textId="77777777" w:rsidR="00E81FB4" w:rsidRPr="00FE478F" w:rsidRDefault="00E81FB4" w:rsidP="00E81FB4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B972C75" w14:textId="4B45FB82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vAlign w:val="bottom"/>
          </w:tcPr>
          <w:p w14:paraId="31915640" w14:textId="77777777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FA6B59C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91EBC7" w14:textId="77777777" w:rsidR="00E81FB4" w:rsidRPr="00FE478F" w:rsidRDefault="00E81FB4" w:rsidP="00E81FB4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E0EFD6B" w14:textId="7850FB26" w:rsidR="00E81FB4" w:rsidRPr="00FE478F" w:rsidRDefault="00E81FB4" w:rsidP="00E81FB4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  <w:tc>
          <w:tcPr>
            <w:tcW w:w="178" w:type="dxa"/>
            <w:vAlign w:val="bottom"/>
          </w:tcPr>
          <w:p w14:paraId="001CE0B2" w14:textId="77777777" w:rsidR="00E81FB4" w:rsidRPr="00FE478F" w:rsidRDefault="00E81FB4" w:rsidP="00E81FB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6EE4B293" w14:textId="77777777" w:rsidR="00E81FB4" w:rsidRPr="00FE478F" w:rsidRDefault="00E81FB4" w:rsidP="00E81FB4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1" w:type="dxa"/>
            <w:vAlign w:val="bottom"/>
          </w:tcPr>
          <w:p w14:paraId="56A3AE29" w14:textId="77777777" w:rsidR="00E81FB4" w:rsidRPr="00FE478F" w:rsidRDefault="00E81FB4" w:rsidP="00E81FB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05D2D64" w14:textId="7136E75A" w:rsidR="00E81FB4" w:rsidRPr="00FE478F" w:rsidRDefault="00E81FB4" w:rsidP="00E8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(18,401)</w:t>
            </w:r>
          </w:p>
        </w:tc>
      </w:tr>
    </w:tbl>
    <w:p w14:paraId="0CEF6F7B" w14:textId="3FDCF6CD" w:rsidR="00D97314" w:rsidRPr="00FE478F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FE478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FE478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FE478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FE478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58946DE4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5148A41C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</w:pPr>
      <w:r w:rsidRPr="00FE478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E478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E478F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6ACCAFAB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97C29BB" w14:textId="6C3C9F8C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FE478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E47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FE478F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="009A2A0B" w:rsidRPr="00FE478F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</w:r>
    </w:p>
    <w:p w14:paraId="3B59D974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00F80DE9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FE478F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br/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br/>
        <w:t>ค่าเสื่อม</w:t>
      </w:r>
      <w:r w:rsidRPr="00FE478F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และค่าตัดจำหน่าย</w:t>
      </w:r>
      <w:r w:rsidRPr="00FE478F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FE478F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FE478F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73A6428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26213B6F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63F1DBA7" w14:textId="77777777" w:rsidR="00D97314" w:rsidRPr="00FE478F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D97314" w:rsidRPr="00FE478F" w14:paraId="1C8FBF61" w14:textId="77777777" w:rsidTr="00BE71D8">
        <w:trPr>
          <w:cantSplit/>
        </w:trPr>
        <w:tc>
          <w:tcPr>
            <w:tcW w:w="2788" w:type="dxa"/>
            <w:vAlign w:val="bottom"/>
            <w:hideMark/>
          </w:tcPr>
          <w:p w14:paraId="508476B3" w14:textId="77777777" w:rsidR="00D97314" w:rsidRPr="00FE478F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4CA937D" w14:textId="77777777" w:rsidR="00D97314" w:rsidRPr="00FE478F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A88C972" w14:textId="77777777" w:rsidR="00D97314" w:rsidRPr="00FE478F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CA50C9B" w14:textId="77777777" w:rsidR="00D97314" w:rsidRPr="00FE478F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2E16942" w14:textId="77777777" w:rsidR="00D97314" w:rsidRPr="00FE478F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71D8" w:rsidRPr="00FE478F" w14:paraId="4CFA187E" w14:textId="77777777" w:rsidTr="00BE71D8">
        <w:trPr>
          <w:cantSplit/>
        </w:trPr>
        <w:tc>
          <w:tcPr>
            <w:tcW w:w="2788" w:type="dxa"/>
            <w:vAlign w:val="bottom"/>
          </w:tcPr>
          <w:p w14:paraId="51AD9AC5" w14:textId="77777777" w:rsidR="00BE71D8" w:rsidRPr="00FE478F" w:rsidRDefault="00BE71D8" w:rsidP="00BE71D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0C1760B2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7E53A11" w14:textId="570ED85E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2FF1A13A" w14:textId="77777777" w:rsidR="00BE71D8" w:rsidRPr="00FE478F" w:rsidRDefault="00BE71D8" w:rsidP="00BE71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3C2FC12" w14:textId="77777777" w:rsidR="00BE71D8" w:rsidRPr="00FE478F" w:rsidRDefault="00BE71D8" w:rsidP="00BE71D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A4D1BC0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0B2E6D18" w14:textId="052A1F7E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F1BEB1E" w14:textId="77777777" w:rsidR="00BE71D8" w:rsidRPr="00FE478F" w:rsidRDefault="00BE71D8" w:rsidP="00BE71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17969F" w14:textId="77777777" w:rsidR="00BE71D8" w:rsidRPr="00FE478F" w:rsidRDefault="00BE71D8" w:rsidP="00BE71D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E71D8" w:rsidRPr="00FE478F" w14:paraId="5A8552EA" w14:textId="77777777" w:rsidTr="00BE71D8">
        <w:trPr>
          <w:cantSplit/>
        </w:trPr>
        <w:tc>
          <w:tcPr>
            <w:tcW w:w="2788" w:type="dxa"/>
            <w:vAlign w:val="bottom"/>
          </w:tcPr>
          <w:p w14:paraId="318A8599" w14:textId="77777777" w:rsidR="00BE71D8" w:rsidRPr="00FE478F" w:rsidRDefault="00BE71D8" w:rsidP="00BE71D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A3400AC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280A81E8" w14:textId="46F967D1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36265655" w14:textId="77777777" w:rsidR="00BE71D8" w:rsidRPr="00FE478F" w:rsidRDefault="00BE71D8" w:rsidP="00BE71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CAC56E" w14:textId="616A9F37" w:rsidR="00BE71D8" w:rsidRPr="00FE478F" w:rsidRDefault="00BE71D8" w:rsidP="00BE71D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</w:tcPr>
          <w:p w14:paraId="390502E6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104D07CD" w14:textId="3AC86225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630F991" w14:textId="77777777" w:rsidR="00BE71D8" w:rsidRPr="00FE478F" w:rsidRDefault="00BE71D8" w:rsidP="00BE71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FE3356C" w14:textId="6A228765" w:rsidR="00BE71D8" w:rsidRPr="00FE478F" w:rsidRDefault="00BE71D8" w:rsidP="00BE71D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BE71D8" w:rsidRPr="00FE478F" w14:paraId="49F6B2C0" w14:textId="77777777" w:rsidTr="00BE71D8">
        <w:trPr>
          <w:cantSplit/>
        </w:trPr>
        <w:tc>
          <w:tcPr>
            <w:tcW w:w="2788" w:type="dxa"/>
            <w:vAlign w:val="bottom"/>
            <w:hideMark/>
          </w:tcPr>
          <w:p w14:paraId="47CABD50" w14:textId="77777777" w:rsidR="00BE71D8" w:rsidRPr="00FE478F" w:rsidRDefault="00BE71D8" w:rsidP="00BE71D8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7CD8BE4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337C7DE6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71D8" w:rsidRPr="00FE478F" w14:paraId="264626A3" w14:textId="77777777" w:rsidTr="00BE71D8">
        <w:trPr>
          <w:cantSplit/>
        </w:trPr>
        <w:tc>
          <w:tcPr>
            <w:tcW w:w="2788" w:type="dxa"/>
          </w:tcPr>
          <w:p w14:paraId="1834538F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2A764654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1674D2E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CB4E8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90080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91BC5B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5F3BC8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4A69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C6D78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D8" w:rsidRPr="00FE478F" w14:paraId="5E1F2F15" w14:textId="77777777" w:rsidTr="00BE71D8">
        <w:trPr>
          <w:cantSplit/>
        </w:trPr>
        <w:tc>
          <w:tcPr>
            <w:tcW w:w="2788" w:type="dxa"/>
            <w:hideMark/>
          </w:tcPr>
          <w:p w14:paraId="6C450C96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3000BA5F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FAAD4C" w14:textId="3AA47439" w:rsidR="00BE71D8" w:rsidRPr="00FE478F" w:rsidRDefault="0076666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628,834</w:t>
            </w:r>
          </w:p>
        </w:tc>
        <w:tc>
          <w:tcPr>
            <w:tcW w:w="183" w:type="dxa"/>
          </w:tcPr>
          <w:p w14:paraId="79D70DD4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A7A52" w14:textId="31102738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712,111</w:t>
            </w:r>
          </w:p>
        </w:tc>
        <w:tc>
          <w:tcPr>
            <w:tcW w:w="178" w:type="dxa"/>
          </w:tcPr>
          <w:p w14:paraId="407382D1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E5C67" w14:textId="075949D7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1,438,771</w:t>
            </w:r>
          </w:p>
        </w:tc>
        <w:tc>
          <w:tcPr>
            <w:tcW w:w="180" w:type="dxa"/>
          </w:tcPr>
          <w:p w14:paraId="66DB920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07E736F" w14:textId="0E1A5B4D" w:rsidR="00BE71D8" w:rsidRPr="00FE478F" w:rsidRDefault="00BE71D8" w:rsidP="00BE71D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1,482,462</w:t>
            </w:r>
          </w:p>
        </w:tc>
      </w:tr>
      <w:tr w:rsidR="00BE71D8" w:rsidRPr="00FE478F" w14:paraId="4C753457" w14:textId="77777777" w:rsidTr="00BE71D8">
        <w:trPr>
          <w:cantSplit/>
        </w:trPr>
        <w:tc>
          <w:tcPr>
            <w:tcW w:w="2788" w:type="dxa"/>
            <w:hideMark/>
          </w:tcPr>
          <w:p w14:paraId="6D5E1696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D957027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8FC652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C172F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459D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9D7DE2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97275D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1F22E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8BC0E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D8" w:rsidRPr="00FE478F" w14:paraId="385FC21E" w14:textId="77777777" w:rsidTr="00BE71D8">
        <w:trPr>
          <w:cantSplit/>
        </w:trPr>
        <w:tc>
          <w:tcPr>
            <w:tcW w:w="2788" w:type="dxa"/>
            <w:hideMark/>
          </w:tcPr>
          <w:p w14:paraId="4765CB31" w14:textId="77777777" w:rsidR="00BE71D8" w:rsidRPr="00FE478F" w:rsidRDefault="00BE71D8" w:rsidP="00BE71D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730EB9F" w14:textId="77777777" w:rsidR="00BE71D8" w:rsidRPr="00FE478F" w:rsidRDefault="00BE71D8" w:rsidP="00BE71D8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ACBFDEB" w14:textId="135A029E" w:rsidR="00BE71D8" w:rsidRPr="00FE478F" w:rsidRDefault="0076666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268,315</w:t>
            </w:r>
          </w:p>
        </w:tc>
        <w:tc>
          <w:tcPr>
            <w:tcW w:w="183" w:type="dxa"/>
          </w:tcPr>
          <w:p w14:paraId="1ED8DAF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551139" w14:textId="20FDE9D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299,110</w:t>
            </w:r>
          </w:p>
        </w:tc>
        <w:tc>
          <w:tcPr>
            <w:tcW w:w="178" w:type="dxa"/>
          </w:tcPr>
          <w:p w14:paraId="5A8262D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17AA1A" w14:textId="4783BC7E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254,</w:t>
            </w:r>
            <w:r w:rsidR="000C2269" w:rsidRPr="00FE47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795</w:t>
            </w:r>
          </w:p>
        </w:tc>
        <w:tc>
          <w:tcPr>
            <w:tcW w:w="180" w:type="dxa"/>
          </w:tcPr>
          <w:p w14:paraId="41E58C4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442C2F" w14:textId="7B3C0E0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408,185</w:t>
            </w:r>
          </w:p>
        </w:tc>
      </w:tr>
      <w:tr w:rsidR="00BE71D8" w:rsidRPr="00FE478F" w14:paraId="5FF4C34A" w14:textId="77777777" w:rsidTr="00BE71D8">
        <w:trPr>
          <w:cantSplit/>
        </w:trPr>
        <w:tc>
          <w:tcPr>
            <w:tcW w:w="2788" w:type="dxa"/>
            <w:hideMark/>
          </w:tcPr>
          <w:p w14:paraId="4CA6D7D5" w14:textId="77777777" w:rsidR="00BE71D8" w:rsidRPr="00FE478F" w:rsidRDefault="00BE71D8" w:rsidP="00BE71D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7B2E58A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51CACD5" w14:textId="7F2312A1" w:rsidR="00BE71D8" w:rsidRPr="00FE478F" w:rsidRDefault="0076666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81F4F1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299B18" w14:textId="5A60E2A9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2F9F9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0B3734" w14:textId="1AB1D381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74,796</w:t>
            </w:r>
          </w:p>
        </w:tc>
        <w:tc>
          <w:tcPr>
            <w:tcW w:w="180" w:type="dxa"/>
          </w:tcPr>
          <w:p w14:paraId="3251B8AF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0426CF8B" w14:textId="10C4FCE9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10,166</w:t>
            </w:r>
          </w:p>
        </w:tc>
      </w:tr>
      <w:tr w:rsidR="00BE71D8" w:rsidRPr="00FE478F" w14:paraId="4079A978" w14:textId="77777777" w:rsidTr="00BE71D8">
        <w:trPr>
          <w:cantSplit/>
        </w:trPr>
        <w:tc>
          <w:tcPr>
            <w:tcW w:w="2788" w:type="dxa"/>
          </w:tcPr>
          <w:p w14:paraId="0810EFFE" w14:textId="7D4EAA70" w:rsidR="00BE71D8" w:rsidRPr="00FE478F" w:rsidRDefault="00BE71D8" w:rsidP="00BE71D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0CD39A59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CD50F37" w14:textId="7F8EA345" w:rsidR="00BE71D8" w:rsidRPr="00FE478F" w:rsidRDefault="0076666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4B58461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A43715" w14:textId="41EF073D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E2032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9A01043" w14:textId="077273AD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60,31</w:t>
            </w:r>
            <w:r w:rsidR="00C65FD1" w:rsidRPr="00FE478F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4</w:t>
            </w:r>
          </w:p>
        </w:tc>
        <w:tc>
          <w:tcPr>
            <w:tcW w:w="180" w:type="dxa"/>
          </w:tcPr>
          <w:p w14:paraId="3C9CC86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5C13776" w14:textId="334552AD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1D8" w:rsidRPr="00FE478F" w14:paraId="0BBA4FAA" w14:textId="77777777" w:rsidTr="00BE71D8">
        <w:trPr>
          <w:cantSplit/>
        </w:trPr>
        <w:tc>
          <w:tcPr>
            <w:tcW w:w="2788" w:type="dxa"/>
          </w:tcPr>
          <w:p w14:paraId="2A211AB3" w14:textId="77777777" w:rsidR="00BE71D8" w:rsidRPr="00FE478F" w:rsidRDefault="00BE71D8" w:rsidP="00BE71D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30A1E44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637FD5B" w14:textId="1E1A86C7" w:rsidR="00BE71D8" w:rsidRPr="00FE478F" w:rsidRDefault="0076666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CFF600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14C451" w14:textId="6573E919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BC18FC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2177947" w14:textId="424DAE07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</w:t>
            </w:r>
            <w:r w:rsidR="00C65FD1" w:rsidRPr="00FE478F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468</w:t>
            </w:r>
          </w:p>
        </w:tc>
        <w:tc>
          <w:tcPr>
            <w:tcW w:w="180" w:type="dxa"/>
          </w:tcPr>
          <w:p w14:paraId="19946AB1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DCDD03B" w14:textId="205DDAC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46,816</w:t>
            </w:r>
          </w:p>
        </w:tc>
      </w:tr>
      <w:tr w:rsidR="00BE71D8" w:rsidRPr="00FE478F" w14:paraId="461FA1AA" w14:textId="77777777" w:rsidTr="00BE71D8">
        <w:trPr>
          <w:cantSplit/>
        </w:trPr>
        <w:tc>
          <w:tcPr>
            <w:tcW w:w="2788" w:type="dxa"/>
            <w:hideMark/>
          </w:tcPr>
          <w:p w14:paraId="058ED35A" w14:textId="594E4978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4EC5B6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003C2CB" w14:textId="33BA3157" w:rsidR="00BE71D8" w:rsidRPr="00FE478F" w:rsidRDefault="0076666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897,149</w:t>
            </w:r>
          </w:p>
        </w:tc>
        <w:tc>
          <w:tcPr>
            <w:tcW w:w="183" w:type="dxa"/>
          </w:tcPr>
          <w:p w14:paraId="7B5499E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A0D036" w14:textId="7B29FD3F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1,011,221</w:t>
            </w:r>
          </w:p>
        </w:tc>
        <w:tc>
          <w:tcPr>
            <w:tcW w:w="178" w:type="dxa"/>
          </w:tcPr>
          <w:p w14:paraId="6F60A8B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6A35737B" w14:textId="71E4E4E9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1,870,144</w:t>
            </w:r>
          </w:p>
        </w:tc>
        <w:tc>
          <w:tcPr>
            <w:tcW w:w="180" w:type="dxa"/>
          </w:tcPr>
          <w:p w14:paraId="1F9C3164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61F9EE5" w14:textId="283855F9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1,947,629</w:t>
            </w:r>
          </w:p>
        </w:tc>
      </w:tr>
      <w:tr w:rsidR="00BE71D8" w:rsidRPr="00FE478F" w14:paraId="384B9CE9" w14:textId="77777777" w:rsidTr="00BE71D8">
        <w:trPr>
          <w:cantSplit/>
        </w:trPr>
        <w:tc>
          <w:tcPr>
            <w:tcW w:w="2788" w:type="dxa"/>
          </w:tcPr>
          <w:p w14:paraId="291097BD" w14:textId="6E3B5567" w:rsidR="00BE71D8" w:rsidRPr="00FE478F" w:rsidRDefault="00BE71D8" w:rsidP="00BE71D8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22" w:type="dxa"/>
          </w:tcPr>
          <w:p w14:paraId="7C99EB66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89BAB" w14:textId="1B8F25F3" w:rsidR="00BE71D8" w:rsidRPr="00FE478F" w:rsidRDefault="0076666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1A8D37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4C4EE" w14:textId="251181E0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C3DCD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CF49B" w14:textId="4E5C86A6" w:rsidR="00BE71D8" w:rsidRPr="00FE478F" w:rsidRDefault="007F3845" w:rsidP="00BE71D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(41,468)</w:t>
            </w:r>
          </w:p>
        </w:tc>
        <w:tc>
          <w:tcPr>
            <w:tcW w:w="180" w:type="dxa"/>
            <w:vAlign w:val="bottom"/>
          </w:tcPr>
          <w:p w14:paraId="7A40D4D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249F2" w14:textId="5690E9EA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(46,816)</w:t>
            </w:r>
          </w:p>
        </w:tc>
      </w:tr>
      <w:tr w:rsidR="00BE71D8" w:rsidRPr="00FE478F" w14:paraId="1DD012C8" w14:textId="77777777" w:rsidTr="00BE71D8">
        <w:trPr>
          <w:cantSplit/>
        </w:trPr>
        <w:tc>
          <w:tcPr>
            <w:tcW w:w="2788" w:type="dxa"/>
          </w:tcPr>
          <w:p w14:paraId="5110B8E6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0992214E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46755" w14:textId="4A690AF2" w:rsidR="00BE71D8" w:rsidRPr="00FE478F" w:rsidRDefault="0076666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897,149</w:t>
            </w:r>
          </w:p>
        </w:tc>
        <w:tc>
          <w:tcPr>
            <w:tcW w:w="183" w:type="dxa"/>
          </w:tcPr>
          <w:p w14:paraId="17CCF1FC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C1CAD" w14:textId="23D24309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1,011,221</w:t>
            </w:r>
          </w:p>
        </w:tc>
        <w:tc>
          <w:tcPr>
            <w:tcW w:w="178" w:type="dxa"/>
          </w:tcPr>
          <w:p w14:paraId="4A94E14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4399D" w14:textId="5388CB0B" w:rsidR="00BE71D8" w:rsidRPr="00FE478F" w:rsidRDefault="007F384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1,828,676</w:t>
            </w:r>
          </w:p>
        </w:tc>
        <w:tc>
          <w:tcPr>
            <w:tcW w:w="180" w:type="dxa"/>
          </w:tcPr>
          <w:p w14:paraId="6D73126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6C9FE" w14:textId="622054E2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1,900,813</w:t>
            </w:r>
          </w:p>
        </w:tc>
      </w:tr>
      <w:tr w:rsidR="00BE71D8" w:rsidRPr="00FE478F" w14:paraId="69878E7B" w14:textId="77777777" w:rsidTr="00BE71D8">
        <w:trPr>
          <w:cantSplit/>
          <w:trHeight w:val="71"/>
        </w:trPr>
        <w:tc>
          <w:tcPr>
            <w:tcW w:w="2788" w:type="dxa"/>
          </w:tcPr>
          <w:p w14:paraId="18E75F45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F901BFD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09276454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689D4DE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30B827E2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23DEDDC6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</w:tcPr>
          <w:p w14:paraId="37EEB226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B351EA4" w14:textId="2FE7BC11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14:paraId="1FE55452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3BE07FF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E9B019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B983720" w14:textId="7F8F1A0F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1D8" w:rsidRPr="00FE478F" w14:paraId="2E57C698" w14:textId="77777777" w:rsidTr="00BE71D8">
        <w:trPr>
          <w:cantSplit/>
          <w:trHeight w:val="369"/>
        </w:trPr>
        <w:tc>
          <w:tcPr>
            <w:tcW w:w="2788" w:type="dxa"/>
          </w:tcPr>
          <w:p w14:paraId="76E87B17" w14:textId="55B1FF18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FC708FB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  <w:vAlign w:val="center"/>
          </w:tcPr>
          <w:p w14:paraId="08A542C8" w14:textId="62DCB552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6FF9C9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center"/>
          </w:tcPr>
          <w:p w14:paraId="56204083" w14:textId="3B51387A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71D8" w:rsidRPr="00FE478F" w14:paraId="7F9A5530" w14:textId="77777777" w:rsidTr="00BE71D8">
        <w:trPr>
          <w:cantSplit/>
          <w:trHeight w:val="369"/>
        </w:trPr>
        <w:tc>
          <w:tcPr>
            <w:tcW w:w="2788" w:type="dxa"/>
          </w:tcPr>
          <w:p w14:paraId="7B379CB8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1F842DE4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2CE13ECC" w14:textId="670930C4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5832F01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3530EC2F" w14:textId="7BDF924D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30E1946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906F847" w14:textId="2291E6F3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B6F92DB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261DE50" w14:textId="5A57C264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E71D8" w:rsidRPr="00FE478F" w14:paraId="5A83182B" w14:textId="77777777" w:rsidTr="00BE71D8">
        <w:trPr>
          <w:cantSplit/>
          <w:trHeight w:val="369"/>
        </w:trPr>
        <w:tc>
          <w:tcPr>
            <w:tcW w:w="2788" w:type="dxa"/>
          </w:tcPr>
          <w:p w14:paraId="5172B19D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3814A2DC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center"/>
          </w:tcPr>
          <w:p w14:paraId="0AB8AF10" w14:textId="4AFC8E1B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6A20A3D2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139932C" w14:textId="55E47EA5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8CFB75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73B90222" w14:textId="73C95F60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B93B7EB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D038146" w14:textId="0F5CD90B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FE478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BE71D8" w:rsidRPr="00FE478F" w14:paraId="51204E8F" w14:textId="77777777" w:rsidTr="00BE71D8">
        <w:trPr>
          <w:cantSplit/>
          <w:trHeight w:val="369"/>
        </w:trPr>
        <w:tc>
          <w:tcPr>
            <w:tcW w:w="2788" w:type="dxa"/>
          </w:tcPr>
          <w:p w14:paraId="3E5E3FC9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40C1CA8D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  <w:vAlign w:val="center"/>
          </w:tcPr>
          <w:p w14:paraId="6B8B1137" w14:textId="4E261D2D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71D8" w:rsidRPr="00FE478F" w14:paraId="5FB4950A" w14:textId="77777777" w:rsidTr="00BE71D8">
        <w:trPr>
          <w:cantSplit/>
          <w:trHeight w:val="369"/>
        </w:trPr>
        <w:tc>
          <w:tcPr>
            <w:tcW w:w="2788" w:type="dxa"/>
          </w:tcPr>
          <w:p w14:paraId="4FCE9FE4" w14:textId="22C0978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44D8CC17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4C1A552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2941F8B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EE35E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96C112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79CDCC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8C10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732DE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D8" w:rsidRPr="00FE478F" w14:paraId="77DABCB6" w14:textId="77777777" w:rsidTr="00BE71D8">
        <w:trPr>
          <w:cantSplit/>
        </w:trPr>
        <w:tc>
          <w:tcPr>
            <w:tcW w:w="2788" w:type="dxa"/>
            <w:hideMark/>
          </w:tcPr>
          <w:p w14:paraId="786A895C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2A248DF4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766831C" w14:textId="166D47C2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2,417,315</w:t>
            </w:r>
          </w:p>
        </w:tc>
        <w:tc>
          <w:tcPr>
            <w:tcW w:w="183" w:type="dxa"/>
          </w:tcPr>
          <w:p w14:paraId="12C0AF3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0F06AF" w14:textId="644DA1D2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2,801,899</w:t>
            </w:r>
          </w:p>
        </w:tc>
        <w:tc>
          <w:tcPr>
            <w:tcW w:w="178" w:type="dxa"/>
          </w:tcPr>
          <w:p w14:paraId="2C802D6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C5AD3B6" w14:textId="129E8246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1,111,260</w:t>
            </w:r>
          </w:p>
        </w:tc>
        <w:tc>
          <w:tcPr>
            <w:tcW w:w="180" w:type="dxa"/>
          </w:tcPr>
          <w:p w14:paraId="5378BA4B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8FAC88" w14:textId="4DDD6581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1,040,556</w:t>
            </w:r>
          </w:p>
        </w:tc>
      </w:tr>
      <w:tr w:rsidR="00BE71D8" w:rsidRPr="00FE478F" w14:paraId="0618E1D6" w14:textId="77777777" w:rsidTr="00BE71D8">
        <w:trPr>
          <w:cantSplit/>
        </w:trPr>
        <w:tc>
          <w:tcPr>
            <w:tcW w:w="2788" w:type="dxa"/>
            <w:hideMark/>
          </w:tcPr>
          <w:p w14:paraId="1D86941F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EED226E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A4EC68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2215F6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B142C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5B9FE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212A2C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AC2A5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0A096F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D8" w:rsidRPr="00FE478F" w14:paraId="00FD66A0" w14:textId="77777777" w:rsidTr="00BE71D8">
        <w:trPr>
          <w:cantSplit/>
        </w:trPr>
        <w:tc>
          <w:tcPr>
            <w:tcW w:w="2788" w:type="dxa"/>
            <w:hideMark/>
          </w:tcPr>
          <w:p w14:paraId="039C819F" w14:textId="77777777" w:rsidR="00BE71D8" w:rsidRPr="00FE478F" w:rsidRDefault="00BE71D8" w:rsidP="00BE71D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625710D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056ED3B9" w14:textId="2BBB0FB7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596,664</w:t>
            </w:r>
          </w:p>
        </w:tc>
        <w:tc>
          <w:tcPr>
            <w:tcW w:w="183" w:type="dxa"/>
          </w:tcPr>
          <w:p w14:paraId="07BD051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86B76" w14:textId="41529231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384,919</w:t>
            </w:r>
          </w:p>
        </w:tc>
        <w:tc>
          <w:tcPr>
            <w:tcW w:w="178" w:type="dxa"/>
          </w:tcPr>
          <w:p w14:paraId="1BBF8B9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5B3EA2" w14:textId="7502F9CA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65,014</w:t>
            </w:r>
          </w:p>
        </w:tc>
        <w:tc>
          <w:tcPr>
            <w:tcW w:w="180" w:type="dxa"/>
          </w:tcPr>
          <w:p w14:paraId="2D7E7C5C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758F0A" w14:textId="2FC99A4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56,423</w:t>
            </w:r>
          </w:p>
        </w:tc>
      </w:tr>
      <w:tr w:rsidR="00BE71D8" w:rsidRPr="00FE478F" w14:paraId="79ADD445" w14:textId="77777777" w:rsidTr="00BE71D8">
        <w:trPr>
          <w:cantSplit/>
        </w:trPr>
        <w:tc>
          <w:tcPr>
            <w:tcW w:w="2788" w:type="dxa"/>
            <w:hideMark/>
          </w:tcPr>
          <w:p w14:paraId="1456C27F" w14:textId="77777777" w:rsidR="00BE71D8" w:rsidRPr="00FE478F" w:rsidRDefault="00BE71D8" w:rsidP="00BE71D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F7048B8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1A2A43A" w14:textId="76C10328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212,274</w:t>
            </w:r>
          </w:p>
        </w:tc>
        <w:tc>
          <w:tcPr>
            <w:tcW w:w="183" w:type="dxa"/>
          </w:tcPr>
          <w:p w14:paraId="07834474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E5C186" w14:textId="1C9F686D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24,858</w:t>
            </w:r>
          </w:p>
        </w:tc>
        <w:tc>
          <w:tcPr>
            <w:tcW w:w="178" w:type="dxa"/>
          </w:tcPr>
          <w:p w14:paraId="763E120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646D3BD" w14:textId="0BE6C686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21,185</w:t>
            </w:r>
          </w:p>
        </w:tc>
        <w:tc>
          <w:tcPr>
            <w:tcW w:w="180" w:type="dxa"/>
          </w:tcPr>
          <w:p w14:paraId="2635C5D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F47EB5" w14:textId="2EA52924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8,996</w:t>
            </w:r>
          </w:p>
        </w:tc>
      </w:tr>
      <w:tr w:rsidR="00BE71D8" w:rsidRPr="00FE478F" w14:paraId="60C96ABB" w14:textId="77777777" w:rsidTr="00BE71D8">
        <w:trPr>
          <w:cantSplit/>
        </w:trPr>
        <w:tc>
          <w:tcPr>
            <w:tcW w:w="2788" w:type="dxa"/>
            <w:hideMark/>
          </w:tcPr>
          <w:p w14:paraId="1CB55846" w14:textId="77777777" w:rsidR="00BE71D8" w:rsidRPr="00FE478F" w:rsidRDefault="00BE71D8" w:rsidP="00BE71D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4083CFC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B187B4A" w14:textId="2BA061AF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6,629</w:t>
            </w:r>
          </w:p>
        </w:tc>
        <w:tc>
          <w:tcPr>
            <w:tcW w:w="183" w:type="dxa"/>
          </w:tcPr>
          <w:p w14:paraId="753ECDE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6CFE4B" w14:textId="092CA62D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41,555</w:t>
            </w:r>
          </w:p>
        </w:tc>
        <w:tc>
          <w:tcPr>
            <w:tcW w:w="178" w:type="dxa"/>
          </w:tcPr>
          <w:p w14:paraId="416436B9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9428E1" w14:textId="2A965E6A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6,254</w:t>
            </w:r>
          </w:p>
        </w:tc>
        <w:tc>
          <w:tcPr>
            <w:tcW w:w="180" w:type="dxa"/>
          </w:tcPr>
          <w:p w14:paraId="1AF11921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5DD537" w14:textId="49983B55" w:rsidR="00BE71D8" w:rsidRPr="00FE478F" w:rsidRDefault="00BE71D8" w:rsidP="00BE71D8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</w:tr>
      <w:tr w:rsidR="00BE71D8" w:rsidRPr="00FE478F" w14:paraId="5DEFD1D0" w14:textId="77777777" w:rsidTr="00BE71D8">
        <w:trPr>
          <w:cantSplit/>
        </w:trPr>
        <w:tc>
          <w:tcPr>
            <w:tcW w:w="2788" w:type="dxa"/>
          </w:tcPr>
          <w:p w14:paraId="2A107A47" w14:textId="77777777" w:rsidR="00BE71D8" w:rsidRPr="00FE478F" w:rsidRDefault="00BE71D8" w:rsidP="00BE71D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52FB050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8BC195" w14:textId="1C9CE22B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48,742</w:t>
            </w:r>
          </w:p>
        </w:tc>
        <w:tc>
          <w:tcPr>
            <w:tcW w:w="183" w:type="dxa"/>
          </w:tcPr>
          <w:p w14:paraId="098E46C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3DE502" w14:textId="5859D66D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178" w:type="dxa"/>
          </w:tcPr>
          <w:p w14:paraId="0B8757B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3CE716" w14:textId="599E9146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180" w:type="dxa"/>
          </w:tcPr>
          <w:p w14:paraId="557A2E8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6D9D6" w14:textId="6ED06C67" w:rsidR="00BE71D8" w:rsidRPr="00FE478F" w:rsidRDefault="00BE71D8" w:rsidP="00BE71D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1D8" w:rsidRPr="00FE478F" w14:paraId="0ED326AA" w14:textId="77777777" w:rsidTr="00BE71D8">
        <w:trPr>
          <w:cantSplit/>
        </w:trPr>
        <w:tc>
          <w:tcPr>
            <w:tcW w:w="2788" w:type="dxa"/>
            <w:hideMark/>
          </w:tcPr>
          <w:p w14:paraId="5451080E" w14:textId="193432F4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AEE5B7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7526" w14:textId="183212E7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3,281,624</w:t>
            </w:r>
          </w:p>
        </w:tc>
        <w:tc>
          <w:tcPr>
            <w:tcW w:w="183" w:type="dxa"/>
          </w:tcPr>
          <w:p w14:paraId="112DFA37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4C76E" w14:textId="287A4DDB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3,253,691</w:t>
            </w:r>
          </w:p>
        </w:tc>
        <w:tc>
          <w:tcPr>
            <w:tcW w:w="178" w:type="dxa"/>
          </w:tcPr>
          <w:p w14:paraId="02C38A5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50F2" w14:textId="512A6AD5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1,205,085</w:t>
            </w:r>
          </w:p>
        </w:tc>
        <w:tc>
          <w:tcPr>
            <w:tcW w:w="180" w:type="dxa"/>
          </w:tcPr>
          <w:p w14:paraId="2E940FA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A1C8" w14:textId="22598441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1,107,079</w:t>
            </w:r>
          </w:p>
        </w:tc>
      </w:tr>
      <w:tr w:rsidR="00BE71D8" w:rsidRPr="00FE478F" w14:paraId="1D42C6C5" w14:textId="77777777" w:rsidTr="00BE71D8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557EF34B" w14:textId="77777777" w:rsidR="00BE71D8" w:rsidRPr="00FE478F" w:rsidRDefault="00BE71D8" w:rsidP="00BE71D8">
            <w:pPr>
              <w:spacing w:line="240" w:lineRule="auto"/>
              <w:ind w:left="236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024857AF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87EAF" w14:textId="60427A29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(59,022)</w:t>
            </w:r>
          </w:p>
        </w:tc>
        <w:tc>
          <w:tcPr>
            <w:tcW w:w="183" w:type="dxa"/>
            <w:vAlign w:val="bottom"/>
          </w:tcPr>
          <w:p w14:paraId="5A00DC90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5AC0" w14:textId="6BDC3E23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(51,368)</w:t>
            </w:r>
          </w:p>
        </w:tc>
        <w:tc>
          <w:tcPr>
            <w:tcW w:w="178" w:type="dxa"/>
            <w:vAlign w:val="bottom"/>
          </w:tcPr>
          <w:p w14:paraId="04185ACF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06FC5" w14:textId="7951A514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(9,616)</w:t>
            </w:r>
          </w:p>
        </w:tc>
        <w:tc>
          <w:tcPr>
            <w:tcW w:w="180" w:type="dxa"/>
            <w:vAlign w:val="bottom"/>
          </w:tcPr>
          <w:p w14:paraId="4FACB7BA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112846" w14:textId="5177D800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(3,204)</w:t>
            </w:r>
          </w:p>
        </w:tc>
      </w:tr>
      <w:tr w:rsidR="00BE71D8" w:rsidRPr="00FE478F" w14:paraId="2F018380" w14:textId="77777777" w:rsidTr="00BE71D8">
        <w:trPr>
          <w:cantSplit/>
          <w:trHeight w:val="71"/>
        </w:trPr>
        <w:tc>
          <w:tcPr>
            <w:tcW w:w="2788" w:type="dxa"/>
            <w:vAlign w:val="bottom"/>
          </w:tcPr>
          <w:p w14:paraId="25D03608" w14:textId="77777777" w:rsidR="00BE71D8" w:rsidRPr="00FE478F" w:rsidRDefault="00BE71D8" w:rsidP="00BE71D8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B588CE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E0DA5" w14:textId="3FC3EBA9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3,222,602</w:t>
            </w:r>
          </w:p>
        </w:tc>
        <w:tc>
          <w:tcPr>
            <w:tcW w:w="183" w:type="dxa"/>
            <w:vAlign w:val="bottom"/>
          </w:tcPr>
          <w:p w14:paraId="776E3F5D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DD7A" w14:textId="324136E9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3,202,323</w:t>
            </w:r>
          </w:p>
        </w:tc>
        <w:tc>
          <w:tcPr>
            <w:tcW w:w="178" w:type="dxa"/>
            <w:vAlign w:val="bottom"/>
          </w:tcPr>
          <w:p w14:paraId="201A738E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FC715" w14:textId="4353ECDC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1,195,469</w:t>
            </w:r>
          </w:p>
        </w:tc>
        <w:tc>
          <w:tcPr>
            <w:tcW w:w="180" w:type="dxa"/>
            <w:vAlign w:val="bottom"/>
          </w:tcPr>
          <w:p w14:paraId="0B1548D3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A97721C" w14:textId="7341F862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1,103,875</w:t>
            </w:r>
          </w:p>
        </w:tc>
      </w:tr>
      <w:tr w:rsidR="00BE71D8" w:rsidRPr="00FE478F" w14:paraId="4E27000B" w14:textId="77777777" w:rsidTr="00BE71D8">
        <w:trPr>
          <w:cantSplit/>
        </w:trPr>
        <w:tc>
          <w:tcPr>
            <w:tcW w:w="2788" w:type="dxa"/>
            <w:hideMark/>
          </w:tcPr>
          <w:p w14:paraId="681E8B7B" w14:textId="77777777" w:rsidR="00BE71D8" w:rsidRPr="00FE478F" w:rsidRDefault="00BE71D8" w:rsidP="00BE71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76D9E08C" w14:textId="77777777" w:rsidR="00BE71D8" w:rsidRPr="00FE478F" w:rsidRDefault="00BE71D8" w:rsidP="00BE71D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84629" w14:textId="39EE52F3" w:rsidR="00BE71D8" w:rsidRPr="00FE478F" w:rsidRDefault="001945A3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4,119,751</w:t>
            </w:r>
          </w:p>
        </w:tc>
        <w:tc>
          <w:tcPr>
            <w:tcW w:w="183" w:type="dxa"/>
          </w:tcPr>
          <w:p w14:paraId="49F84A91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174F1" w14:textId="76B9FFAE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4,213,544</w:t>
            </w:r>
          </w:p>
        </w:tc>
        <w:tc>
          <w:tcPr>
            <w:tcW w:w="178" w:type="dxa"/>
          </w:tcPr>
          <w:p w14:paraId="31001A58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F5ECF" w14:textId="15D2AA29" w:rsidR="00BE71D8" w:rsidRPr="00FE478F" w:rsidRDefault="006339F5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3,024,145</w:t>
            </w:r>
          </w:p>
        </w:tc>
        <w:tc>
          <w:tcPr>
            <w:tcW w:w="180" w:type="dxa"/>
          </w:tcPr>
          <w:p w14:paraId="3EE517EC" w14:textId="77777777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D381C9" w14:textId="49A24C65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3,004,688</w:t>
            </w:r>
          </w:p>
        </w:tc>
      </w:tr>
    </w:tbl>
    <w:p w14:paraId="493981EF" w14:textId="77777777" w:rsidR="00D97314" w:rsidRPr="00FE478F" w:rsidRDefault="00D97314" w:rsidP="00D97314"/>
    <w:tbl>
      <w:tblPr>
        <w:tblW w:w="899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2"/>
      </w:tblGrid>
      <w:tr w:rsidR="00D97314" w:rsidRPr="00FE478F" w14:paraId="5AEE2473" w14:textId="77777777" w:rsidTr="00BE71D8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2C44856" w14:textId="77777777" w:rsidR="00D97314" w:rsidRPr="00FE478F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6F1807B2" w14:textId="77777777" w:rsidR="00D97314" w:rsidRPr="00FE478F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7EC2CA2" w14:textId="77777777" w:rsidR="00D97314" w:rsidRPr="00FE478F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0A78E4CC" w14:textId="77777777" w:rsidR="00D97314" w:rsidRPr="00FE478F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BE71D8" w:rsidRPr="00FE478F" w14:paraId="382B22FA" w14:textId="77777777" w:rsidTr="00BE71D8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CF92E69" w14:textId="7DFF29AF" w:rsidR="00BE71D8" w:rsidRPr="00FE478F" w:rsidRDefault="00BE71D8" w:rsidP="00BE71D8">
            <w:pPr>
              <w:pStyle w:val="acctfourfigures"/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 w:bidi="th-TH"/>
              </w:rPr>
            </w:pP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สำหรับงวดเก้าเดือนสิ้นสุดวันที่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82" w:type="dxa"/>
            <w:vAlign w:val="bottom"/>
            <w:hideMark/>
          </w:tcPr>
          <w:p w14:paraId="7E765BCA" w14:textId="323ECA10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1DAC5915" w14:textId="77777777" w:rsidR="00BE71D8" w:rsidRPr="00FE478F" w:rsidRDefault="00BE71D8" w:rsidP="00BE71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E2487A" w14:textId="37C8D1B8" w:rsidR="00BE71D8" w:rsidRPr="00FE478F" w:rsidRDefault="00BE71D8" w:rsidP="00BE71D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4" w:type="dxa"/>
          </w:tcPr>
          <w:p w14:paraId="3F0365F5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6B48BE" w14:textId="78F9A814" w:rsidR="00BE71D8" w:rsidRPr="00FE478F" w:rsidRDefault="00BE71D8" w:rsidP="00BE71D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ED2413E" w14:textId="77777777" w:rsidR="00BE71D8" w:rsidRPr="00FE478F" w:rsidRDefault="00BE71D8" w:rsidP="00BE71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2" w:type="dxa"/>
            <w:vAlign w:val="bottom"/>
            <w:hideMark/>
          </w:tcPr>
          <w:p w14:paraId="531DC569" w14:textId="17471F57" w:rsidR="00BE71D8" w:rsidRPr="00FE478F" w:rsidRDefault="00BE71D8" w:rsidP="00BE71D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BE71D8" w:rsidRPr="00FE478F" w14:paraId="6F97E6BA" w14:textId="77777777" w:rsidTr="00BE71D8">
        <w:trPr>
          <w:cantSplit/>
          <w:tblHeader/>
        </w:trPr>
        <w:tc>
          <w:tcPr>
            <w:tcW w:w="3864" w:type="dxa"/>
            <w:vAlign w:val="bottom"/>
            <w:hideMark/>
          </w:tcPr>
          <w:p w14:paraId="69E99A19" w14:textId="77777777" w:rsidR="00BE71D8" w:rsidRPr="00FE478F" w:rsidRDefault="00BE71D8" w:rsidP="00BE71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29" w:type="dxa"/>
            <w:gridSpan w:val="7"/>
            <w:vAlign w:val="bottom"/>
            <w:hideMark/>
          </w:tcPr>
          <w:p w14:paraId="41C9A3A6" w14:textId="77777777" w:rsidR="00BE71D8" w:rsidRPr="00FE478F" w:rsidRDefault="00BE71D8" w:rsidP="00BE71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47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71D8" w:rsidRPr="00FE478F" w14:paraId="312F69D3" w14:textId="77777777" w:rsidTr="00BE71D8">
        <w:trPr>
          <w:cantSplit/>
        </w:trPr>
        <w:tc>
          <w:tcPr>
            <w:tcW w:w="3864" w:type="dxa"/>
            <w:hideMark/>
          </w:tcPr>
          <w:p w14:paraId="317B5C17" w14:textId="77777777" w:rsidR="00BE71D8" w:rsidRPr="00FE478F" w:rsidRDefault="00BE71D8" w:rsidP="00BE71D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FE478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6488B532" w14:textId="7AAC51FD" w:rsidR="00BE71D8" w:rsidRPr="00FE478F" w:rsidRDefault="00041D74" w:rsidP="00BE71D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7,736</w:t>
            </w:r>
          </w:p>
        </w:tc>
        <w:tc>
          <w:tcPr>
            <w:tcW w:w="183" w:type="dxa"/>
          </w:tcPr>
          <w:p w14:paraId="6B9C2D02" w14:textId="77777777" w:rsidR="00BE71D8" w:rsidRPr="00FE478F" w:rsidRDefault="00BE71D8" w:rsidP="00BE71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78A81" w14:textId="5C643D18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4" w:type="dxa"/>
          </w:tcPr>
          <w:p w14:paraId="42095C8B" w14:textId="77777777" w:rsidR="00BE71D8" w:rsidRPr="00FE478F" w:rsidRDefault="00BE71D8" w:rsidP="00BE71D8">
            <w:pPr>
              <w:pStyle w:val="acctfourfigures"/>
              <w:tabs>
                <w:tab w:val="decimal" w:pos="731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3006A0" w14:textId="2D715C98" w:rsidR="00BE71D8" w:rsidRPr="00FE478F" w:rsidRDefault="007D2FF7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A626D"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80" w:type="dxa"/>
          </w:tcPr>
          <w:p w14:paraId="597B28ED" w14:textId="77777777" w:rsidR="00BE71D8" w:rsidRPr="00FE478F" w:rsidRDefault="00BE71D8" w:rsidP="00BE71D8">
            <w:pPr>
              <w:pStyle w:val="acctfourfigures"/>
              <w:tabs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4DDEF3A" w14:textId="65A938FB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45,253</w:t>
            </w:r>
          </w:p>
        </w:tc>
      </w:tr>
      <w:tr w:rsidR="00BE71D8" w:rsidRPr="00FE478F" w14:paraId="3FA48E2D" w14:textId="77777777" w:rsidTr="00BE71D8">
        <w:trPr>
          <w:cantSplit/>
        </w:trPr>
        <w:tc>
          <w:tcPr>
            <w:tcW w:w="3864" w:type="dxa"/>
            <w:hideMark/>
          </w:tcPr>
          <w:p w14:paraId="02FB90C2" w14:textId="77777777" w:rsidR="00BE71D8" w:rsidRPr="00FE478F" w:rsidRDefault="00BE71D8" w:rsidP="00BE71D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FE478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07ED126F" w14:textId="3FD254F1" w:rsidR="00BE71D8" w:rsidRPr="00FE478F" w:rsidRDefault="00041D74" w:rsidP="00BE71D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CE8E965" w14:textId="77777777" w:rsidR="00BE71D8" w:rsidRPr="00FE478F" w:rsidRDefault="00BE71D8" w:rsidP="00BE71D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4E9395" w14:textId="0C88A9A6" w:rsidR="00BE71D8" w:rsidRPr="00FE478F" w:rsidRDefault="00BE71D8" w:rsidP="00BE71D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(2,593)</w:t>
            </w:r>
          </w:p>
        </w:tc>
        <w:tc>
          <w:tcPr>
            <w:tcW w:w="274" w:type="dxa"/>
          </w:tcPr>
          <w:p w14:paraId="2780AC29" w14:textId="77777777" w:rsidR="00BE71D8" w:rsidRPr="00FE478F" w:rsidRDefault="00BE71D8" w:rsidP="00BE71D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0E5967DB" w14:textId="0311691D" w:rsidR="00BE71D8" w:rsidRPr="00FE478F" w:rsidRDefault="00041D74" w:rsidP="00BE71D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6F1F090" w14:textId="77777777" w:rsidR="00BE71D8" w:rsidRPr="00FE478F" w:rsidRDefault="00BE71D8" w:rsidP="00BE71D8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AA67A09" w14:textId="27FBD060" w:rsidR="00BE71D8" w:rsidRPr="00FE478F" w:rsidRDefault="00BE71D8" w:rsidP="00BE71D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EF2532" w14:textId="77777777" w:rsidR="00D97314" w:rsidRPr="00FE478F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879DAF" w14:textId="55561821" w:rsidR="002E67CC" w:rsidRPr="00FE478F" w:rsidRDefault="00D97314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</w:t>
      </w:r>
      <w:r w:rsidR="00742695" w:rsidRPr="00FE47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7E3A" w:rsidRPr="00FE478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E478F">
        <w:rPr>
          <w:rFonts w:asciiTheme="majorBidi" w:hAnsiTheme="majorBidi" w:cstheme="majorBidi"/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97E3A" w:rsidRPr="00FE478F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2701" w:rsidRPr="00FE478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7569F"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52701" w:rsidRPr="00FE478F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10A284D3" w14:textId="486977B7" w:rsidR="005D2089" w:rsidRPr="00FE478F" w:rsidRDefault="00D14FB5" w:rsidP="005D208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478F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04B11612" w14:textId="0A79E3B4" w:rsidR="00BE71D8" w:rsidRPr="00FE478F" w:rsidRDefault="00BE71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AB90A35" w14:textId="77777777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</w:p>
    <w:p w14:paraId="67C95F9B" w14:textId="77777777" w:rsidR="00D97314" w:rsidRPr="00FE478F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D97314" w:rsidRPr="00FE478F" w14:paraId="355C8924" w14:textId="77777777" w:rsidTr="00C30BD1">
        <w:trPr>
          <w:tblHeader/>
        </w:trPr>
        <w:tc>
          <w:tcPr>
            <w:tcW w:w="1997" w:type="pct"/>
          </w:tcPr>
          <w:p w14:paraId="33659AAC" w14:textId="77777777" w:rsidR="00D97314" w:rsidRPr="00FE478F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B7866" w14:textId="77777777" w:rsidR="00D97314" w:rsidRPr="00FE478F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76B891" w14:textId="77777777" w:rsidR="00D97314" w:rsidRPr="00FE478F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C9398E0" w14:textId="77777777" w:rsidR="00D97314" w:rsidRPr="00FE478F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709" w:rsidRPr="00FE478F" w14:paraId="2A15B917" w14:textId="77777777">
        <w:trPr>
          <w:tblHeader/>
        </w:trPr>
        <w:tc>
          <w:tcPr>
            <w:tcW w:w="1997" w:type="pct"/>
          </w:tcPr>
          <w:p w14:paraId="3A05F3A9" w14:textId="77777777" w:rsidR="00534709" w:rsidRPr="00FE478F" w:rsidRDefault="00534709" w:rsidP="005347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11615C1C" w14:textId="13D5CB7D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  <w:vAlign w:val="bottom"/>
          </w:tcPr>
          <w:p w14:paraId="5F175D1C" w14:textId="77777777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5BEB31" w14:textId="1291B6A1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75A7F7B" w14:textId="77777777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5D972DD" w14:textId="476A5E8A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E478F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  <w:vAlign w:val="bottom"/>
          </w:tcPr>
          <w:p w14:paraId="321878AE" w14:textId="77777777" w:rsidR="00534709" w:rsidRPr="00FE478F" w:rsidRDefault="00534709" w:rsidP="00534709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FDA705E" w14:textId="15CC8D5F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4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34709" w:rsidRPr="00FE478F" w14:paraId="30AC2459" w14:textId="77777777">
        <w:trPr>
          <w:tblHeader/>
        </w:trPr>
        <w:tc>
          <w:tcPr>
            <w:tcW w:w="1997" w:type="pct"/>
          </w:tcPr>
          <w:p w14:paraId="1E6A7369" w14:textId="77777777" w:rsidR="00534709" w:rsidRPr="00FE478F" w:rsidRDefault="00534709" w:rsidP="005347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74DA44A1" w14:textId="34D04A2B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vAlign w:val="bottom"/>
          </w:tcPr>
          <w:p w14:paraId="7487CB3F" w14:textId="77777777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88D2C58" w14:textId="518C7A60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AEAFA91" w14:textId="77777777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39B7B46" w14:textId="47A7E13F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vAlign w:val="bottom"/>
          </w:tcPr>
          <w:p w14:paraId="1ED4E3CE" w14:textId="77777777" w:rsidR="00534709" w:rsidRPr="00FE478F" w:rsidRDefault="00534709" w:rsidP="00534709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6834123A" w14:textId="77D169F1" w:rsidR="00534709" w:rsidRPr="00FE478F" w:rsidRDefault="00534709" w:rsidP="00534709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E47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4709" w:rsidRPr="00FE478F" w14:paraId="095335ED" w14:textId="77777777" w:rsidTr="00C30BD1">
        <w:trPr>
          <w:tblHeader/>
        </w:trPr>
        <w:tc>
          <w:tcPr>
            <w:tcW w:w="1997" w:type="pct"/>
          </w:tcPr>
          <w:p w14:paraId="56FB25AD" w14:textId="77777777" w:rsidR="00534709" w:rsidRPr="00FE478F" w:rsidRDefault="00534709" w:rsidP="005347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7BE1324A" w14:textId="77777777" w:rsidR="00534709" w:rsidRPr="00FE478F" w:rsidRDefault="00534709" w:rsidP="005347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709" w:rsidRPr="00FE478F" w14:paraId="4713F7D3" w14:textId="77777777" w:rsidTr="00C30BD1">
        <w:tc>
          <w:tcPr>
            <w:tcW w:w="1997" w:type="pct"/>
          </w:tcPr>
          <w:p w14:paraId="58486E15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DB4032D" w14:textId="77777777" w:rsidR="00534709" w:rsidRPr="00FE478F" w:rsidRDefault="00534709" w:rsidP="00534709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DEAD69A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379229" w14:textId="77777777" w:rsidR="00534709" w:rsidRPr="00FE478F" w:rsidRDefault="00534709" w:rsidP="005347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EEFBEB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E435C15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30792E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A5B4C0" w14:textId="77777777" w:rsidR="00534709" w:rsidRPr="00FE478F" w:rsidRDefault="00534709" w:rsidP="0053470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709" w:rsidRPr="00FE478F" w14:paraId="3EF656C4" w14:textId="77777777" w:rsidTr="00C30BD1">
        <w:tc>
          <w:tcPr>
            <w:tcW w:w="1997" w:type="pct"/>
          </w:tcPr>
          <w:p w14:paraId="64173DD4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6AABE899" w14:textId="7275A1E0" w:rsidR="00534709" w:rsidRPr="00FE478F" w:rsidRDefault="002A747F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4,321</w:t>
            </w:r>
          </w:p>
        </w:tc>
        <w:tc>
          <w:tcPr>
            <w:tcW w:w="129" w:type="pct"/>
          </w:tcPr>
          <w:p w14:paraId="600715B7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D8E90C" w14:textId="5CF23AD8" w:rsidR="00534709" w:rsidRPr="00FE478F" w:rsidRDefault="00534709" w:rsidP="005347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</w:t>
            </w:r>
            <w:r w:rsidRPr="00FE478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  <w:tc>
          <w:tcPr>
            <w:tcW w:w="129" w:type="pct"/>
          </w:tcPr>
          <w:p w14:paraId="3E71237D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56B39BF" w14:textId="795D3F48" w:rsidR="00534709" w:rsidRPr="00FE478F" w:rsidRDefault="00091D93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</w:rPr>
              <w:t>4,292</w:t>
            </w:r>
          </w:p>
        </w:tc>
        <w:tc>
          <w:tcPr>
            <w:tcW w:w="129" w:type="pct"/>
          </w:tcPr>
          <w:p w14:paraId="4D9304DD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2E8022" w14:textId="38FA6E3C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FE478F">
              <w:rPr>
                <w:rFonts w:asciiTheme="majorBidi" w:hAnsiTheme="majorBidi"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664</w:t>
            </w:r>
          </w:p>
        </w:tc>
      </w:tr>
      <w:tr w:rsidR="00534709" w:rsidRPr="00FE478F" w14:paraId="71E39857" w14:textId="77777777" w:rsidTr="00C30BD1">
        <w:tc>
          <w:tcPr>
            <w:tcW w:w="1997" w:type="pct"/>
          </w:tcPr>
          <w:p w14:paraId="0B6B82CF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3685FE5D" w14:textId="5FB1A33F" w:rsidR="00534709" w:rsidRPr="00FE478F" w:rsidRDefault="002A747F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276,398</w:t>
            </w:r>
          </w:p>
        </w:tc>
        <w:tc>
          <w:tcPr>
            <w:tcW w:w="129" w:type="pct"/>
          </w:tcPr>
          <w:p w14:paraId="4D7C1458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2556A7" w14:textId="4578AEA4" w:rsidR="00534709" w:rsidRPr="00FE478F" w:rsidRDefault="00534709" w:rsidP="005347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554</w:t>
            </w:r>
            <w:r w:rsidRPr="00FE478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328</w:t>
            </w:r>
          </w:p>
        </w:tc>
        <w:tc>
          <w:tcPr>
            <w:tcW w:w="129" w:type="pct"/>
          </w:tcPr>
          <w:p w14:paraId="2F7A009D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76467F" w14:textId="4A8C78CD" w:rsidR="00534709" w:rsidRPr="00FE478F" w:rsidRDefault="00091D93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</w:rPr>
              <w:t>268,597</w:t>
            </w:r>
          </w:p>
        </w:tc>
        <w:tc>
          <w:tcPr>
            <w:tcW w:w="129" w:type="pct"/>
          </w:tcPr>
          <w:p w14:paraId="327B7092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49A6363" w14:textId="62DD2BFD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540</w:t>
            </w:r>
            <w:r w:rsidRPr="00FE478F">
              <w:rPr>
                <w:rFonts w:asciiTheme="majorBidi" w:hAnsiTheme="majorBidi"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498</w:t>
            </w:r>
          </w:p>
        </w:tc>
      </w:tr>
      <w:tr w:rsidR="00534709" w:rsidRPr="00FE478F" w14:paraId="5B059C6E" w14:textId="77777777" w:rsidTr="00C30BD1">
        <w:tc>
          <w:tcPr>
            <w:tcW w:w="1997" w:type="pct"/>
          </w:tcPr>
          <w:p w14:paraId="43583778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54C5CB" w14:textId="78C75911" w:rsidR="00534709" w:rsidRPr="00FE478F" w:rsidRDefault="002A747F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129" w:type="pct"/>
          </w:tcPr>
          <w:p w14:paraId="1134D65D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3106A8E" w14:textId="796B1073" w:rsidR="00534709" w:rsidRPr="00FE478F" w:rsidRDefault="00534709" w:rsidP="005347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FE478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E47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636</w:t>
            </w:r>
          </w:p>
        </w:tc>
        <w:tc>
          <w:tcPr>
            <w:tcW w:w="129" w:type="pct"/>
          </w:tcPr>
          <w:p w14:paraId="17D488FA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97ABEC" w14:textId="2F82BC26" w:rsidR="00534709" w:rsidRPr="00FE478F" w:rsidRDefault="00091D93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</w:rPr>
              <w:t>3,164</w:t>
            </w:r>
          </w:p>
        </w:tc>
        <w:tc>
          <w:tcPr>
            <w:tcW w:w="129" w:type="pct"/>
          </w:tcPr>
          <w:p w14:paraId="08AB530E" w14:textId="77777777" w:rsidR="00534709" w:rsidRPr="00FE478F" w:rsidRDefault="00534709" w:rsidP="00534709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F9DFD27" w14:textId="03932A2F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FE478F">
              <w:rPr>
                <w:rFonts w:asciiTheme="majorBidi" w:hAnsiTheme="majorBidi"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274</w:t>
            </w:r>
          </w:p>
        </w:tc>
      </w:tr>
      <w:tr w:rsidR="00534709" w:rsidRPr="00FE478F" w14:paraId="2D2EC843" w14:textId="77777777" w:rsidTr="00C30BD1">
        <w:tc>
          <w:tcPr>
            <w:tcW w:w="1997" w:type="pct"/>
          </w:tcPr>
          <w:p w14:paraId="014F0AF2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063975E" w14:textId="49BE403A" w:rsidR="00534709" w:rsidRPr="00FE478F" w:rsidRDefault="00E36421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478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283,893</w:t>
            </w:r>
          </w:p>
        </w:tc>
        <w:tc>
          <w:tcPr>
            <w:tcW w:w="129" w:type="pct"/>
          </w:tcPr>
          <w:p w14:paraId="17B2C67F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075B0CE" w14:textId="3FDE2461" w:rsidR="00534709" w:rsidRPr="00FE478F" w:rsidRDefault="00534709" w:rsidP="0053470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588</w:t>
            </w:r>
            <w:r w:rsidRPr="00FE478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E478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800</w:t>
            </w:r>
          </w:p>
        </w:tc>
        <w:tc>
          <w:tcPr>
            <w:tcW w:w="129" w:type="pct"/>
          </w:tcPr>
          <w:p w14:paraId="7E0CB14A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7FA57A6" w14:textId="50FE5AB4" w:rsidR="00534709" w:rsidRPr="00FE478F" w:rsidRDefault="000B517C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E478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276</w:t>
            </w:r>
            <w:r w:rsidR="00091D93" w:rsidRPr="00FE478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,053</w:t>
            </w:r>
          </w:p>
        </w:tc>
        <w:tc>
          <w:tcPr>
            <w:tcW w:w="129" w:type="pct"/>
          </w:tcPr>
          <w:p w14:paraId="6A014734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E15962B" w14:textId="29E7B4B5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FE478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436</w:t>
            </w:r>
          </w:p>
        </w:tc>
      </w:tr>
      <w:tr w:rsidR="00534709" w:rsidRPr="00FE478F" w14:paraId="497EBBD7" w14:textId="77777777" w:rsidTr="00C30BD1">
        <w:trPr>
          <w:trHeight w:val="427"/>
        </w:trPr>
        <w:tc>
          <w:tcPr>
            <w:tcW w:w="1997" w:type="pct"/>
          </w:tcPr>
          <w:p w14:paraId="76C5879B" w14:textId="77777777" w:rsidR="00534709" w:rsidRPr="00FE478F" w:rsidRDefault="00534709" w:rsidP="0053470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F03A46" w14:textId="77777777" w:rsidR="00534709" w:rsidRPr="00FE478F" w:rsidRDefault="00534709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4F857BD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4AAC00" w14:textId="77777777" w:rsidR="00534709" w:rsidRPr="00FE478F" w:rsidRDefault="00534709" w:rsidP="0053470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B55AA2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D62E281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9826AF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910EDC6" w14:textId="77777777" w:rsidR="00534709" w:rsidRPr="00FE478F" w:rsidRDefault="00534709" w:rsidP="0053470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709" w:rsidRPr="00FE478F" w14:paraId="5B8FBB53" w14:textId="77777777" w:rsidTr="00C30BD1">
        <w:tc>
          <w:tcPr>
            <w:tcW w:w="1997" w:type="pct"/>
          </w:tcPr>
          <w:p w14:paraId="1DF90B10" w14:textId="77777777" w:rsidR="00534709" w:rsidRPr="00FE478F" w:rsidRDefault="00534709" w:rsidP="00534709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FE47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FE4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762A2420" w14:textId="77777777" w:rsidR="00534709" w:rsidRPr="00FE478F" w:rsidRDefault="00534709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9B8CC1F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7B9BB3" w14:textId="77777777" w:rsidR="00534709" w:rsidRPr="00FE478F" w:rsidRDefault="00534709" w:rsidP="00534709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E110516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FCD56A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9414BB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EC1FE0" w14:textId="77777777" w:rsidR="00534709" w:rsidRPr="00FE478F" w:rsidRDefault="00534709" w:rsidP="00534709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709" w:rsidRPr="00FE478F" w14:paraId="5793B2BD" w14:textId="77777777" w:rsidTr="00C30BD1">
        <w:tc>
          <w:tcPr>
            <w:tcW w:w="1997" w:type="pct"/>
          </w:tcPr>
          <w:p w14:paraId="2269656C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064AED6" w14:textId="6277B5A2" w:rsidR="00534709" w:rsidRPr="00FE478F" w:rsidRDefault="007D2E40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E478F">
              <w:rPr>
                <w:rFonts w:asciiTheme="majorBidi" w:hAnsiTheme="majorBidi"/>
                <w:sz w:val="30"/>
                <w:szCs w:val="30"/>
              </w:rPr>
              <w:t>132,754</w:t>
            </w:r>
          </w:p>
        </w:tc>
        <w:tc>
          <w:tcPr>
            <w:tcW w:w="129" w:type="pct"/>
          </w:tcPr>
          <w:p w14:paraId="71940FF8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35A131" w14:textId="199C3CC5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133</w:t>
            </w:r>
            <w:r w:rsidRPr="00FE478F">
              <w:rPr>
                <w:rFonts w:asciiTheme="majorBidi" w:hAnsiTheme="majorBidi"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  <w:tc>
          <w:tcPr>
            <w:tcW w:w="129" w:type="pct"/>
          </w:tcPr>
          <w:p w14:paraId="1C75B7A2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128BBB" w14:textId="2A0666CD" w:rsidR="00534709" w:rsidRPr="00FE478F" w:rsidRDefault="005D4774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478F">
              <w:rPr>
                <w:rFonts w:asciiTheme="majorBidi" w:hAnsiTheme="majorBidi"/>
                <w:sz w:val="30"/>
                <w:szCs w:val="30"/>
                <w:lang w:val="en-US"/>
              </w:rPr>
              <w:t>37,211</w:t>
            </w:r>
          </w:p>
        </w:tc>
        <w:tc>
          <w:tcPr>
            <w:tcW w:w="129" w:type="pct"/>
          </w:tcPr>
          <w:p w14:paraId="41876285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1DB5D37" w14:textId="45A83ECA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FE478F">
              <w:rPr>
                <w:rFonts w:asciiTheme="majorBidi" w:hAnsiTheme="majorBidi"/>
                <w:sz w:val="30"/>
                <w:szCs w:val="30"/>
              </w:rPr>
              <w:t>,</w:t>
            </w:r>
            <w:r w:rsidRPr="00FE478F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</w:tr>
      <w:tr w:rsidR="00534709" w:rsidRPr="00FE478F" w14:paraId="2619F23B" w14:textId="77777777" w:rsidTr="00C30BD1">
        <w:tc>
          <w:tcPr>
            <w:tcW w:w="1997" w:type="pct"/>
          </w:tcPr>
          <w:p w14:paraId="583CD97F" w14:textId="77777777" w:rsidR="00534709" w:rsidRPr="00FE478F" w:rsidRDefault="00534709" w:rsidP="0053470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47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170D001" w14:textId="72725782" w:rsidR="00534709" w:rsidRPr="00FE478F" w:rsidRDefault="007D2E40" w:rsidP="0053470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E478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132,754</w:t>
            </w:r>
          </w:p>
        </w:tc>
        <w:tc>
          <w:tcPr>
            <w:tcW w:w="129" w:type="pct"/>
          </w:tcPr>
          <w:p w14:paraId="4FE87B4C" w14:textId="77777777" w:rsidR="00534709" w:rsidRPr="00FE478F" w:rsidRDefault="00534709" w:rsidP="005347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4CEF0A5" w14:textId="755C6DF8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/>
                <w:b/>
                <w:bCs/>
                <w:sz w:val="30"/>
                <w:szCs w:val="30"/>
              </w:rPr>
              <w:t>133,404</w:t>
            </w:r>
          </w:p>
        </w:tc>
        <w:tc>
          <w:tcPr>
            <w:tcW w:w="129" w:type="pct"/>
          </w:tcPr>
          <w:p w14:paraId="31F2C235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911440B" w14:textId="34866B38" w:rsidR="00534709" w:rsidRPr="00FE478F" w:rsidRDefault="005D4774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  <w:tc>
          <w:tcPr>
            <w:tcW w:w="129" w:type="pct"/>
          </w:tcPr>
          <w:p w14:paraId="366C3D34" w14:textId="7777777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174BA3F" w14:textId="0A2402C7" w:rsidR="00534709" w:rsidRPr="00FE478F" w:rsidRDefault="00534709" w:rsidP="005347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78F">
              <w:rPr>
                <w:rFonts w:asciiTheme="majorBidi" w:hAnsiTheme="majorBidi"/>
                <w:b/>
                <w:bCs/>
                <w:sz w:val="30"/>
                <w:szCs w:val="30"/>
              </w:rPr>
              <w:t>37,211</w:t>
            </w:r>
          </w:p>
        </w:tc>
      </w:tr>
    </w:tbl>
    <w:p w14:paraId="763F3F5F" w14:textId="77777777" w:rsidR="00524509" w:rsidRPr="00FE478F" w:rsidRDefault="00524509" w:rsidP="0070053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C6A6BDA" w14:textId="77777777" w:rsidR="00D97314" w:rsidRPr="00FE478F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E47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19B89617" w14:textId="77777777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62A8A0" w14:textId="16BA690A" w:rsidR="00D97314" w:rsidRPr="00FE478F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ได้ทำสัญญาซื้อวัตถุดิบ พัสดุบรรจุ และสินค้าสำเร็จรูปกับบริษัทหลายแห่ง โดย ณ </w:t>
      </w:r>
      <w:r w:rsidR="0022223A" w:rsidRPr="00FE478F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2E26F4" w:rsidRPr="00FE478F">
        <w:rPr>
          <w:rFonts w:asciiTheme="majorBidi" w:hAnsiTheme="majorBidi"/>
          <w:sz w:val="30"/>
          <w:szCs w:val="30"/>
          <w:lang w:val="en-US"/>
        </w:rPr>
        <w:t>30</w:t>
      </w:r>
      <w:r w:rsidR="0022223A" w:rsidRPr="00FE478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34709" w:rsidRPr="00FE478F">
        <w:rPr>
          <w:rFonts w:asciiTheme="majorBidi" w:hAnsiTheme="majorBidi" w:hint="cs"/>
          <w:sz w:val="30"/>
          <w:szCs w:val="30"/>
          <w:cs/>
          <w:lang w:val="en-US"/>
        </w:rPr>
        <w:t>กันยา</w:t>
      </w:r>
      <w:r w:rsidR="0022223A" w:rsidRPr="00FE478F">
        <w:rPr>
          <w:rFonts w:asciiTheme="majorBidi" w:hAnsiTheme="majorBidi"/>
          <w:sz w:val="30"/>
          <w:szCs w:val="30"/>
          <w:cs/>
          <w:lang w:val="en-US"/>
        </w:rPr>
        <w:t>ยน</w:t>
      </w:r>
      <w:r w:rsidR="003C79F3" w:rsidRPr="00FE47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C79F3" w:rsidRPr="00FE478F">
        <w:rPr>
          <w:rFonts w:ascii="Angsana New" w:hAnsi="Angsana New"/>
          <w:sz w:val="30"/>
          <w:szCs w:val="30"/>
          <w:lang w:val="en-US"/>
        </w:rPr>
        <w:t>2568</w:t>
      </w:r>
      <w:r w:rsidR="003C79F3" w:rsidRPr="00FE478F">
        <w:rPr>
          <w:rFonts w:ascii="Angsana New" w:hAnsi="Angsana New"/>
          <w:sz w:val="30"/>
          <w:szCs w:val="30"/>
          <w:cs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02B5" w:rsidRPr="00FE478F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560AA" w:rsidRPr="00FE478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D02B5" w:rsidRPr="00FE478F">
        <w:rPr>
          <w:rFonts w:asciiTheme="majorBidi" w:hAnsiTheme="majorBidi" w:cstheme="majorBidi"/>
          <w:sz w:val="30"/>
          <w:szCs w:val="30"/>
          <w:lang w:val="en-US"/>
        </w:rPr>
        <w:t>726</w:t>
      </w:r>
      <w:r w:rsidR="009560AA" w:rsidRPr="00FE478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D02B5" w:rsidRPr="00FE478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E478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FE478F">
        <w:rPr>
          <w:rFonts w:asciiTheme="majorBidi" w:hAnsiTheme="majorBidi" w:cstheme="majorBidi"/>
          <w:sz w:val="30"/>
          <w:szCs w:val="30"/>
          <w:cs/>
        </w:rPr>
        <w:t>บาท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 w:rsidRPr="00FE478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FE478F">
        <w:rPr>
          <w:rFonts w:asciiTheme="majorBidi" w:hAnsiTheme="majorBidi" w:cstheme="majorBidi"/>
          <w:sz w:val="30"/>
          <w:szCs w:val="30"/>
        </w:rPr>
        <w:t>: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79F3"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3,416.7</w:t>
      </w:r>
      <w:r w:rsidR="003C79F3" w:rsidRPr="00FE478F">
        <w:rPr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FE478F">
        <w:rPr>
          <w:rFonts w:asciiTheme="majorBidi" w:hAnsiTheme="majorBidi" w:cstheme="majorBidi"/>
          <w:sz w:val="30"/>
          <w:szCs w:val="30"/>
          <w:cs/>
        </w:rPr>
        <w:br/>
      </w:r>
      <w:r w:rsidRPr="00FE478F">
        <w:rPr>
          <w:rFonts w:asciiTheme="majorBidi" w:hAnsiTheme="majorBidi" w:cstheme="majorBidi" w:hint="cs"/>
          <w:sz w:val="30"/>
          <w:szCs w:val="30"/>
          <w:cs/>
        </w:rPr>
        <w:t>ในงบการเงินรวม และ</w:t>
      </w:r>
      <w:r w:rsidRPr="00FE478F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56734" w:rsidRPr="00FE478F">
        <w:rPr>
          <w:rFonts w:asciiTheme="majorBidi" w:hAnsiTheme="majorBidi" w:cstheme="majorBidi"/>
          <w:sz w:val="30"/>
          <w:szCs w:val="30"/>
          <w:lang w:val="en-US"/>
        </w:rPr>
        <w:t xml:space="preserve">2,158.6 </w:t>
      </w:r>
      <w:r w:rsidRPr="00FE47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FE47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C79F3" w:rsidRPr="00FE478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7</w:t>
      </w:r>
      <w:r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3C79F3" w:rsidRPr="00FE478F">
        <w:rPr>
          <w:rFonts w:asciiTheme="majorBidi" w:hAnsiTheme="majorBidi" w:cstheme="majorBidi"/>
          <w:i/>
          <w:iCs/>
          <w:sz w:val="30"/>
          <w:szCs w:val="30"/>
          <w:lang w:val="en-US"/>
        </w:rPr>
        <w:t>2,961.0</w:t>
      </w:r>
      <w:r w:rsidR="003C79F3" w:rsidRPr="00FE478F">
        <w:rPr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E478F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443BFA0A" w14:textId="77777777" w:rsidR="007777BA" w:rsidRPr="00FE478F" w:rsidRDefault="007777BA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DC0E91D" w14:textId="7A1ED85D" w:rsidR="00D97314" w:rsidRPr="00FE478F" w:rsidRDefault="007777BA" w:rsidP="007777BA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E478F">
        <w:rPr>
          <w:rFonts w:asciiTheme="majorBidi" w:hAnsiTheme="majorBidi"/>
          <w:sz w:val="30"/>
          <w:szCs w:val="30"/>
        </w:rPr>
        <w:t xml:space="preserve">           </w:t>
      </w:r>
      <w:r w:rsidR="00D97314" w:rsidRPr="00FE47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D97314" w:rsidRPr="00FE47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D97314" w:rsidRPr="00FE478F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7CBBE3BC" w14:textId="77777777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F1C9A35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FE478F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FE478F">
        <w:rPr>
          <w:rFonts w:asciiTheme="majorBidi" w:hAnsiTheme="majorBidi" w:cstheme="majorBidi"/>
          <w:sz w:val="30"/>
          <w:szCs w:val="30"/>
        </w:rPr>
        <w:t xml:space="preserve">        </w:t>
      </w:r>
      <w:r w:rsidRPr="00FE478F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FE478F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>9.5</w:t>
      </w:r>
      <w:r w:rsidRPr="00FE478F">
        <w:rPr>
          <w:rFonts w:asciiTheme="majorBidi" w:hAnsiTheme="majorBidi" w:cstheme="majorBidi"/>
          <w:sz w:val="30"/>
          <w:szCs w:val="30"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EB94F35" w14:textId="6F90EC15" w:rsidR="00534709" w:rsidRPr="00FE478F" w:rsidRDefault="0053470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/>
          <w:sz w:val="30"/>
          <w:szCs w:val="30"/>
        </w:rPr>
        <w:br w:type="page"/>
      </w:r>
    </w:p>
    <w:p w14:paraId="2A6E01CE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E478F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947FDD9" w14:textId="77777777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E248A5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48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7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สัญญามีผลบังคับใช้และจะทยอยสิ้นสุดในเดือนกุมภาพันธ์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2610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0.01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  <w:t>ล้านเหรียญสหรัฐอเมริกาต่อเดือน</w:t>
      </w:r>
    </w:p>
    <w:p w14:paraId="483A1B3F" w14:textId="77777777" w:rsidR="00626FEA" w:rsidRPr="00FE478F" w:rsidRDefault="00626FEA" w:rsidP="004F18F9">
      <w:pPr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56A2F8" w14:textId="20E9E670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FE47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3FB6D5D7" w14:textId="77777777" w:rsidR="00D97314" w:rsidRPr="00FE478F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67976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E478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กลุ่มบริษัทได้ทำสัญญาซื้อก๊าซธรรมชาติเหลวกับบริษัทในประเทศแห่งหนึ่ง ซึ่งเป็นสัญญาระยะยาว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5 - 7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Pr="00FE478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สัญญามีผลบังคับใช้และจะทยอยสิ้นสุดภายในเดือนกันยายน </w:t>
      </w:r>
      <w:r w:rsidRPr="00FE478F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2571</w:t>
      </w:r>
      <w:r w:rsidRPr="00FE47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478F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โดย</w:t>
      </w:r>
      <w:r w:rsidRPr="00FE478F">
        <w:rPr>
          <w:rFonts w:asciiTheme="majorBidi" w:hAnsiTheme="majorBidi" w:cstheme="majorBidi"/>
          <w:sz w:val="30"/>
          <w:szCs w:val="30"/>
          <w:cs/>
        </w:rPr>
        <w:t>กลุ่มบริษัทตกลงซื้อก๊าซธรรมชาติตามระยะเวลาและเงื่อนไขต่างๆ ที่ระบุในสัญญา</w:t>
      </w:r>
    </w:p>
    <w:p w14:paraId="18DE9456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FCBF9" w14:textId="77777777" w:rsidR="00D97314" w:rsidRPr="00FE478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E47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0F0B55F" w14:textId="77777777" w:rsidR="00D97314" w:rsidRPr="00FE478F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D6AD3E7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E478F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การค้ำประกัน</w:t>
      </w:r>
    </w:p>
    <w:p w14:paraId="16502F52" w14:textId="77777777" w:rsidR="00D97314" w:rsidRPr="00FE478F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59FA1F" w14:textId="721A4AE6" w:rsidR="004A28F0" w:rsidRPr="00FE478F" w:rsidRDefault="00D126F6" w:rsidP="00A3475E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</w:pPr>
      <w:r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FE478F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34709" w:rsidRPr="00FE478F">
        <w:rPr>
          <w:rFonts w:asciiTheme="majorBidi" w:hAnsiTheme="majorBidi" w:cstheme="majorBidi"/>
          <w:spacing w:val="-4"/>
          <w:sz w:val="30"/>
          <w:szCs w:val="30"/>
          <w:cs/>
        </w:rPr>
        <w:t>กันยา</w:t>
      </w:r>
      <w:r w:rsidRPr="00FE478F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="003C79F3" w:rsidRPr="00FE478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C79F3" w:rsidRPr="00FE478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3C79F3" w:rsidRPr="00FE47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475E" w:rsidRPr="00FE478F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บริษัทมีหนี้สินที่อาจเกิดขึ้นกับสถาบันการเงิน</w:t>
      </w:r>
      <w:r w:rsidR="006929F4" w:rsidRPr="00FE478F">
        <w:rPr>
          <w:rFonts w:asciiTheme="majorBidi" w:hAnsiTheme="majorBidi" w:cstheme="majorBidi"/>
          <w:spacing w:val="-4"/>
          <w:sz w:val="30"/>
          <w:szCs w:val="30"/>
          <w:cs/>
        </w:rPr>
        <w:t>หลายแห่ง</w:t>
      </w:r>
      <w:r w:rsidR="00D97314" w:rsidRPr="00FE478F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>ซึ่งเกิดจากการค้ำประกัน</w:t>
      </w:r>
      <w:r w:rsidR="00B157F1" w:rsidRPr="00FE478F">
        <w:rPr>
          <w:rFonts w:asciiTheme="majorBidi" w:hAnsiTheme="majorBidi" w:cstheme="majorBidi"/>
          <w:spacing w:val="-4"/>
          <w:sz w:val="30"/>
          <w:szCs w:val="30"/>
        </w:rPr>
        <w:br/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="00A3475E" w:rsidRPr="00FE478F">
        <w:rPr>
          <w:rFonts w:asciiTheme="majorBidi" w:hAnsiTheme="majorBidi" w:cstheme="majorBidi"/>
          <w:spacing w:val="-4"/>
          <w:sz w:val="30"/>
          <w:szCs w:val="30"/>
          <w:cs/>
        </w:rPr>
        <w:t>กิจการที่เกี่ยวข้องกันหลายแห่ง</w:t>
      </w:r>
      <w:r w:rsidR="001F7FF5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โดยกลุ่มบริษัทมีวงเงินกู้ยืมระยะสั้น</w:t>
      </w:r>
      <w:r w:rsidR="00463DA2" w:rsidRPr="00FE478F">
        <w:rPr>
          <w:rFonts w:asciiTheme="majorBidi" w:hAnsiTheme="majorBidi" w:cstheme="majorBidi"/>
          <w:spacing w:val="-4"/>
          <w:sz w:val="30"/>
          <w:szCs w:val="30"/>
          <w:cs/>
        </w:rPr>
        <w:t>และวงเงินกู้ยืมระยะยาว</w:t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2071EF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37EF"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32,262.7 </w:t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>ล้านเมียนมาร์จัต</w:t>
      </w:r>
      <w:r w:rsidR="002071EF" w:rsidRPr="00FE47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5143" w:rsidRPr="00FE478F">
        <w:rPr>
          <w:rFonts w:asciiTheme="majorBidi" w:hAnsiTheme="majorBidi" w:cstheme="majorBidi" w:hint="cs"/>
          <w:spacing w:val="-4"/>
          <w:sz w:val="30"/>
          <w:szCs w:val="30"/>
          <w:cs/>
        </w:rPr>
        <w:t>4.4</w:t>
      </w:r>
      <w:r w:rsidR="002071EF" w:rsidRPr="00FE47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97314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ล้านเหรียญสหรัฐอเมริกา </w:t>
      </w:r>
      <w:r w:rsidR="00385F70" w:rsidRPr="00FE478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985143" w:rsidRPr="0003767D">
        <w:rPr>
          <w:rFonts w:asciiTheme="majorBidi" w:hAnsiTheme="majorBidi" w:cstheme="majorBidi"/>
          <w:spacing w:val="-4"/>
          <w:sz w:val="30"/>
          <w:szCs w:val="30"/>
          <w:lang w:val="en-US"/>
        </w:rPr>
        <w:t>50,000.0</w:t>
      </w:r>
      <w:r w:rsidR="00985143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Pr="00FE478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436D0" w:rsidRPr="00FE478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ล้าน</w:t>
      </w:r>
      <w:r w:rsidR="0078227B" w:rsidRPr="00FE478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รูเปียห์อินโดนีเซีย</w:t>
      </w:r>
      <w:r w:rsidR="00B436D0" w:rsidRPr="00FE478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5150D4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</w:t>
      </w:r>
      <w:r w:rsidR="003C79F3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  <w:t>7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DC11EA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41</w:t>
      </w:r>
      <w:r w:rsidR="002071EF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DC11EA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180.0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4.</w:t>
      </w:r>
      <w:r w:rsidR="00074B0B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4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  <w:t xml:space="preserve">และ 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50,000</w:t>
      </w:r>
      <w:r w:rsidR="00463DA2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.0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5C1A38" w:rsidRPr="00FE478F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/>
        </w:rPr>
        <w:t>ล้านรูเปียห์อินโดนีเซีย</w:t>
      </w:r>
      <w:r w:rsidR="00D97314" w:rsidRPr="00FE478F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</w:p>
    <w:p w14:paraId="23C7A246" w14:textId="77777777" w:rsidR="00E116DD" w:rsidRPr="00FE478F" w:rsidRDefault="00E116DD" w:rsidP="00E116DD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0BFA176B" w14:textId="418C4E09" w:rsidR="00BE6C44" w:rsidRPr="007F529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</w:pPr>
    </w:p>
    <w:sectPr w:rsidR="00BE6C44" w:rsidRPr="007F5294" w:rsidSect="000D611D">
      <w:headerReference w:type="default" r:id="rId44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A6CF" w14:textId="77777777" w:rsidR="00F3049B" w:rsidRDefault="00F3049B">
      <w:r>
        <w:separator/>
      </w:r>
    </w:p>
  </w:endnote>
  <w:endnote w:type="continuationSeparator" w:id="0">
    <w:p w14:paraId="05603E8A" w14:textId="77777777" w:rsidR="00F3049B" w:rsidRDefault="00F3049B">
      <w:r>
        <w:continuationSeparator/>
      </w:r>
    </w:p>
  </w:endnote>
  <w:endnote w:type="continuationNotice" w:id="1">
    <w:p w14:paraId="743A6F3F" w14:textId="77777777" w:rsidR="00F3049B" w:rsidRDefault="00F304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863E" w14:textId="2339BA24" w:rsidR="00374AFE" w:rsidRDefault="00374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8A6B411" wp14:editId="5E0A16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1169788100" name="Text Box 12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629FF" w14:textId="4FD5F061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6B411" id="_x0000_t202" coordsize="21600,21600" o:spt="202" path="m,l,21600r21600,l21600,xe">
              <v:stroke joinstyle="miter"/>
              <v:path gradientshapeok="t" o:connecttype="rect"/>
            </v:shapetype>
            <v:shape id="Text Box 129" o:spid="_x0000_s1163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" filled="f" stroked="f">
              <v:textbox style="mso-fit-shape-to-text:t" inset="0,0,0,15pt">
                <w:txbxContent>
                  <w:p w14:paraId="449629FF" w14:textId="4FD5F061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211C" w14:textId="2C05BF8D" w:rsidR="006151A8" w:rsidRPr="007D16E0" w:rsidRDefault="00374AFE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925B36" wp14:editId="2AD8B90A">
              <wp:simplePos x="3716448" y="998144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733955181" name="Text Box 13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61AA35" w14:textId="2CCB91BD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25B36" id="_x0000_t202" coordsize="21600,21600" o:spt="202" path="m,l,21600r21600,l21600,xe">
              <v:stroke joinstyle="miter"/>
              <v:path gradientshapeok="t" o:connecttype="rect"/>
            </v:shapetype>
            <v:shape id="Text Box 130" o:spid="_x0000_s1164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" filled="f" stroked="f">
              <v:textbox style="mso-fit-shape-to-text:t" inset="0,0,0,15pt">
                <w:txbxContent>
                  <w:p w14:paraId="3B61AA35" w14:textId="2CCB91BD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6151A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151A8">
      <w:rPr>
        <w:rStyle w:val="PageNumber"/>
        <w:rFonts w:ascii="Angsana New" w:hAnsi="Angsana New" w:cs="Angsana New"/>
        <w:sz w:val="30"/>
        <w:szCs w:val="30"/>
      </w:rPr>
      <w:t>2</w:t>
    </w:r>
    <w:r w:rsidR="006151A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231692" w14:textId="77777777" w:rsidR="006151A8" w:rsidRPr="000B2A91" w:rsidRDefault="006151A8" w:rsidP="00D97314">
    <w:pPr>
      <w:pStyle w:val="Footer"/>
      <w:jc w:val="right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6677" w14:textId="340EEA9C" w:rsidR="00374AFE" w:rsidRDefault="00374A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3B4B3ED6" wp14:editId="6603FC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7905" cy="520700"/>
              <wp:effectExtent l="0" t="0" r="17145" b="0"/>
              <wp:wrapNone/>
              <wp:docPr id="183235252" name="Text Box 128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790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27872" w14:textId="35737F29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B3ED6" id="_x0000_t202" coordsize="21600,21600" o:spt="202" path="m,l,21600r21600,l21600,xe">
              <v:stroke joinstyle="miter"/>
              <v:path gradientshapeok="t" o:connecttype="rect"/>
            </v:shapetype>
            <v:shape id="Text Box 128" o:spid="_x0000_s1166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15pt;height:41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" filled="f" stroked="f">
              <v:textbox style="mso-fit-shape-to-text:t" inset="0,0,0,15pt">
                <w:txbxContent>
                  <w:p w14:paraId="30227872" w14:textId="35737F29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8AF1" w14:textId="383EB830" w:rsidR="00D97314" w:rsidRPr="00173BD7" w:rsidRDefault="00374AF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92CD63D" wp14:editId="1033E9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20355" cy="355600"/>
              <wp:effectExtent l="0" t="0" r="4445" b="0"/>
              <wp:wrapNone/>
              <wp:docPr id="484410159" name="Text Box 131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035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3A0B5" w14:textId="30790A9C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CD63D" id="_x0000_t202" coordsize="21600,21600" o:spt="202" path="m,l,21600r21600,l21600,xe">
              <v:stroke joinstyle="miter"/>
              <v:path gradientshapeok="t" o:connecttype="rect"/>
            </v:shapetype>
            <v:shape id="Text Box 131" o:spid="_x0000_s1167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623.6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" filled="f" stroked="f">
              <v:textbox style="mso-fit-shape-to-text:t" inset="0,0,0,15pt">
                <w:txbxContent>
                  <w:p w14:paraId="0F43A0B5" w14:textId="30790A9C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7314"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97314">
      <w:rPr>
        <w:rStyle w:val="PageNumber"/>
        <w:rFonts w:ascii="Angsana New" w:hAnsi="Angsana New" w:cs="Angsana New"/>
        <w:noProof/>
        <w:sz w:val="30"/>
        <w:szCs w:val="30"/>
      </w:rPr>
      <w:t>30</w:t>
    </w:r>
    <w:r w:rsidR="00D97314"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F5C05AF" w14:textId="77777777" w:rsidR="00D97314" w:rsidRPr="00175C2C" w:rsidRDefault="00D97314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9F61" w14:textId="399D693C" w:rsidR="00146DDC" w:rsidRPr="00173BD7" w:rsidRDefault="00374AF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6DAF537" wp14:editId="5D4F90E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70095646" name="Text Box 132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A97EDD" w14:textId="52749AFB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AF537" id="_x0000_t202" coordsize="21600,21600" o:spt="202" path="m,l,21600r21600,l21600,xe">
              <v:stroke joinstyle="miter"/>
              <v:path gradientshapeok="t" o:connecttype="rect"/>
            </v:shapetype>
            <v:shape id="Text Box 132" o:spid="_x0000_s1168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13/Dw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" filled="f" stroked="f">
              <v:textbox style="mso-fit-shape-to-text:t" inset="0,0,0,15pt">
                <w:txbxContent>
                  <w:p w14:paraId="05A97EDD" w14:textId="52749AFB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146DDC"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46DDC">
      <w:rPr>
        <w:rStyle w:val="PageNumber"/>
        <w:rFonts w:ascii="Angsana New" w:hAnsi="Angsana New" w:cs="Angsana New"/>
        <w:noProof/>
        <w:sz w:val="30"/>
        <w:szCs w:val="30"/>
      </w:rPr>
      <w:t>30</w:t>
    </w:r>
    <w:r w:rsidR="00146DDC"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1123FB" w14:textId="77777777" w:rsidR="00146DDC" w:rsidRPr="00175C2C" w:rsidRDefault="00146DDC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F569" w14:textId="77777777" w:rsidR="00F3049B" w:rsidRDefault="00F3049B">
      <w:r>
        <w:separator/>
      </w:r>
    </w:p>
  </w:footnote>
  <w:footnote w:type="continuationSeparator" w:id="0">
    <w:p w14:paraId="58BF8320" w14:textId="77777777" w:rsidR="00F3049B" w:rsidRDefault="00F3049B">
      <w:r>
        <w:continuationSeparator/>
      </w:r>
    </w:p>
  </w:footnote>
  <w:footnote w:type="continuationNotice" w:id="1">
    <w:p w14:paraId="5F428595" w14:textId="77777777" w:rsidR="00F3049B" w:rsidRDefault="00F304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CE7B" w14:textId="21650184" w:rsidR="00374AFE" w:rsidRDefault="00374A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AF7DFC6" wp14:editId="32434FC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92375" cy="355600"/>
              <wp:effectExtent l="0" t="0" r="0" b="6350"/>
              <wp:wrapNone/>
              <wp:docPr id="1806091417" name="Text Box 124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23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B199E" w14:textId="1B12B4D1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7DFC6"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62" type="#_x0000_t202" alt="Confidential (Internal and OSP Partner Use)" style="position:absolute;left:0;text-align:left;margin-left:145.05pt;margin-top:0;width:196.25pt;height:28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" filled="f" stroked="f">
              <v:textbox style="mso-fit-shape-to-text:t" inset="0,15pt,20pt,0">
                <w:txbxContent>
                  <w:p w14:paraId="6BFB199E" w14:textId="1B12B4D1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6339" w14:textId="77777777" w:rsidR="00666DF7" w:rsidRPr="00666DF7" w:rsidRDefault="00666DF7" w:rsidP="00666DF7">
    <w:pPr>
      <w:ind w:firstLine="14"/>
      <w:rPr>
        <w:rFonts w:ascii="Angsana New" w:hAnsi="Angsana New"/>
        <w:b/>
        <w:bCs/>
        <w:sz w:val="32"/>
        <w:szCs w:val="32"/>
      </w:rPr>
    </w:pPr>
    <w:r w:rsidRPr="00666DF7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5AC6D88" w14:textId="77777777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 w:rsidRPr="00666DF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66DF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F2BC91" w14:textId="3CCB7888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666DF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666DF7">
      <w:rPr>
        <w:rFonts w:ascii="Angsana New" w:hAnsi="Angsana New"/>
        <w:b/>
        <w:bCs/>
        <w:sz w:val="32"/>
        <w:szCs w:val="32"/>
      </w:rPr>
      <w:t>30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666DF7">
      <w:rPr>
        <w:rFonts w:ascii="Angsana New" w:hAnsi="Angsana New"/>
        <w:b/>
        <w:bCs/>
        <w:sz w:val="32"/>
        <w:szCs w:val="32"/>
      </w:rPr>
      <w:t>256</w:t>
    </w:r>
    <w:r w:rsidRPr="00666DF7"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66DF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15BEA2" w14:textId="77777777" w:rsidR="00081BD8" w:rsidRPr="00666DF7" w:rsidRDefault="00081BD8" w:rsidP="00297920">
    <w:pPr>
      <w:spacing w:line="240" w:lineRule="atLeast"/>
      <w:ind w:right="360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B99C" w14:textId="2AC029A2" w:rsidR="00374AFE" w:rsidRDefault="00374A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909F129" wp14:editId="0ABE32E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492375" cy="355600"/>
              <wp:effectExtent l="0" t="0" r="0" b="6350"/>
              <wp:wrapNone/>
              <wp:docPr id="1071330507" name="Text Box 123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23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06C892" w14:textId="384987F8" w:rsidR="00374AFE" w:rsidRPr="00374AFE" w:rsidRDefault="00374AFE" w:rsidP="00374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4AF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9F129" id="_x0000_t202" coordsize="21600,21600" o:spt="202" path="m,l,21600r21600,l21600,xe">
              <v:stroke joinstyle="miter"/>
              <v:path gradientshapeok="t" o:connecttype="rect"/>
            </v:shapetype>
            <v:shape id="Text Box 123" o:spid="_x0000_s1165" type="#_x0000_t202" alt="Confidential (Internal and OSP Partner Use)" style="position:absolute;left:0;text-align:left;margin-left:145.05pt;margin-top:0;width:196.25pt;height:28pt;z-index:251658245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" filled="f" stroked="f">
              <v:textbox style="mso-fit-shape-to-text:t" inset="0,15pt,20pt,0">
                <w:txbxContent>
                  <w:p w14:paraId="6D06C892" w14:textId="384987F8" w:rsidR="00374AFE" w:rsidRPr="00374AFE" w:rsidRDefault="00374AFE" w:rsidP="00374AF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4AF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0879" w14:textId="77777777" w:rsidR="00666DF7" w:rsidRPr="00666DF7" w:rsidRDefault="00666DF7" w:rsidP="00666DF7">
    <w:pPr>
      <w:ind w:firstLine="14"/>
      <w:rPr>
        <w:rFonts w:ascii="Angsana New" w:hAnsi="Angsana New"/>
        <w:b/>
        <w:bCs/>
        <w:sz w:val="32"/>
        <w:szCs w:val="32"/>
      </w:rPr>
    </w:pPr>
    <w:r w:rsidRPr="00666DF7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5FB0177" w14:textId="77777777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 w:rsidRPr="00666DF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66DF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742791" w14:textId="77777777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666DF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666DF7">
      <w:rPr>
        <w:rFonts w:ascii="Angsana New" w:hAnsi="Angsana New"/>
        <w:b/>
        <w:bCs/>
        <w:sz w:val="32"/>
        <w:szCs w:val="32"/>
      </w:rPr>
      <w:t>30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666DF7">
      <w:rPr>
        <w:rFonts w:ascii="Angsana New" w:hAnsi="Angsana New"/>
        <w:b/>
        <w:bCs/>
        <w:sz w:val="32"/>
        <w:szCs w:val="32"/>
      </w:rPr>
      <w:t>256</w:t>
    </w:r>
    <w:r w:rsidRPr="00666DF7"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66DF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AC2337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D0C0" w14:textId="77777777" w:rsidR="00666DF7" w:rsidRPr="00666DF7" w:rsidRDefault="00666DF7" w:rsidP="00666DF7">
    <w:pPr>
      <w:ind w:firstLine="14"/>
      <w:rPr>
        <w:rFonts w:ascii="Angsana New" w:hAnsi="Angsana New"/>
        <w:b/>
        <w:bCs/>
        <w:sz w:val="32"/>
        <w:szCs w:val="32"/>
      </w:rPr>
    </w:pPr>
    <w:r w:rsidRPr="00666DF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66DF7">
      <w:rPr>
        <w:rFonts w:ascii="Angsana New" w:hAnsi="Angsana New"/>
        <w:b/>
        <w:bCs/>
        <w:sz w:val="32"/>
        <w:szCs w:val="32"/>
        <w:cs/>
      </w:rPr>
      <w:t>โอสถสภา จำกัด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13B1EE1" w14:textId="77777777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 w:rsidRPr="00666DF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66DF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41C825F" w14:textId="77777777" w:rsidR="00666DF7" w:rsidRPr="00666DF7" w:rsidRDefault="00666DF7" w:rsidP="00666DF7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 w:rsidRPr="00666DF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666DF7">
      <w:rPr>
        <w:rFonts w:ascii="Angsana New" w:hAnsi="Angsana New"/>
        <w:b/>
        <w:bCs/>
        <w:sz w:val="32"/>
        <w:szCs w:val="32"/>
      </w:rPr>
      <w:t>30</w:t>
    </w:r>
    <w:r w:rsidRPr="00666DF7"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666DF7">
      <w:rPr>
        <w:rFonts w:ascii="Angsana New" w:hAnsi="Angsana New"/>
        <w:b/>
        <w:bCs/>
        <w:sz w:val="32"/>
        <w:szCs w:val="32"/>
      </w:rPr>
      <w:t>256</w:t>
    </w:r>
    <w:r w:rsidRPr="00666DF7"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66DF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B7077C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46882C36"/>
    <w:lvl w:ilvl="0" w:tplc="800CCA2C">
      <w:start w:val="1"/>
      <w:numFmt w:val="decimal"/>
      <w:lvlText w:val="%1"/>
      <w:lvlJc w:val="left"/>
      <w:pPr>
        <w:ind w:left="5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451"/>
    <w:rsid w:val="000006FC"/>
    <w:rsid w:val="000007B6"/>
    <w:rsid w:val="00001C50"/>
    <w:rsid w:val="00001C89"/>
    <w:rsid w:val="000020DA"/>
    <w:rsid w:val="000022AB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96A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AA9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485"/>
    <w:rsid w:val="000105BE"/>
    <w:rsid w:val="00010989"/>
    <w:rsid w:val="00010994"/>
    <w:rsid w:val="000109FE"/>
    <w:rsid w:val="00010ACF"/>
    <w:rsid w:val="000112B2"/>
    <w:rsid w:val="0001153D"/>
    <w:rsid w:val="00011788"/>
    <w:rsid w:val="00011A32"/>
    <w:rsid w:val="00011B2D"/>
    <w:rsid w:val="00011C73"/>
    <w:rsid w:val="0001234C"/>
    <w:rsid w:val="000124D1"/>
    <w:rsid w:val="000127A7"/>
    <w:rsid w:val="00012928"/>
    <w:rsid w:val="00012ED5"/>
    <w:rsid w:val="00013080"/>
    <w:rsid w:val="00013598"/>
    <w:rsid w:val="000135DF"/>
    <w:rsid w:val="00013655"/>
    <w:rsid w:val="00013885"/>
    <w:rsid w:val="000138F1"/>
    <w:rsid w:val="00013AA2"/>
    <w:rsid w:val="00013BF6"/>
    <w:rsid w:val="00013DC2"/>
    <w:rsid w:val="000142AB"/>
    <w:rsid w:val="000142B2"/>
    <w:rsid w:val="00014340"/>
    <w:rsid w:val="00014DE2"/>
    <w:rsid w:val="0001549D"/>
    <w:rsid w:val="00015637"/>
    <w:rsid w:val="000159B2"/>
    <w:rsid w:val="00015A9A"/>
    <w:rsid w:val="00015C5D"/>
    <w:rsid w:val="00015D0D"/>
    <w:rsid w:val="00015F55"/>
    <w:rsid w:val="0001623A"/>
    <w:rsid w:val="000163BE"/>
    <w:rsid w:val="0001641C"/>
    <w:rsid w:val="00016A2C"/>
    <w:rsid w:val="00016A5F"/>
    <w:rsid w:val="00016BBB"/>
    <w:rsid w:val="000173DB"/>
    <w:rsid w:val="00017470"/>
    <w:rsid w:val="000174BD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1FA2"/>
    <w:rsid w:val="000220BC"/>
    <w:rsid w:val="00022DEB"/>
    <w:rsid w:val="000232DC"/>
    <w:rsid w:val="000234C0"/>
    <w:rsid w:val="0002351D"/>
    <w:rsid w:val="000239D6"/>
    <w:rsid w:val="00023A36"/>
    <w:rsid w:val="00023C2A"/>
    <w:rsid w:val="00023C34"/>
    <w:rsid w:val="00023F0F"/>
    <w:rsid w:val="0002404A"/>
    <w:rsid w:val="00024162"/>
    <w:rsid w:val="00024502"/>
    <w:rsid w:val="000248AC"/>
    <w:rsid w:val="00024DB0"/>
    <w:rsid w:val="00025617"/>
    <w:rsid w:val="000258A9"/>
    <w:rsid w:val="00026202"/>
    <w:rsid w:val="00026210"/>
    <w:rsid w:val="00026272"/>
    <w:rsid w:val="0002664A"/>
    <w:rsid w:val="0002681F"/>
    <w:rsid w:val="00026B1A"/>
    <w:rsid w:val="00026D9A"/>
    <w:rsid w:val="00026F6B"/>
    <w:rsid w:val="00026FF1"/>
    <w:rsid w:val="0002751B"/>
    <w:rsid w:val="000276F7"/>
    <w:rsid w:val="000277D7"/>
    <w:rsid w:val="000277D8"/>
    <w:rsid w:val="000277E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455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9FD"/>
    <w:rsid w:val="00035D15"/>
    <w:rsid w:val="00035EC2"/>
    <w:rsid w:val="00035F49"/>
    <w:rsid w:val="00036022"/>
    <w:rsid w:val="000360BD"/>
    <w:rsid w:val="0003618C"/>
    <w:rsid w:val="000364E3"/>
    <w:rsid w:val="00036696"/>
    <w:rsid w:val="000368D2"/>
    <w:rsid w:val="00036909"/>
    <w:rsid w:val="000369BC"/>
    <w:rsid w:val="00036B0B"/>
    <w:rsid w:val="00036C37"/>
    <w:rsid w:val="00036D33"/>
    <w:rsid w:val="00036E56"/>
    <w:rsid w:val="0003767D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0CBF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D74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00B"/>
    <w:rsid w:val="00044619"/>
    <w:rsid w:val="00044809"/>
    <w:rsid w:val="000448CC"/>
    <w:rsid w:val="00044C72"/>
    <w:rsid w:val="000450F4"/>
    <w:rsid w:val="000451D7"/>
    <w:rsid w:val="000451DD"/>
    <w:rsid w:val="0004525D"/>
    <w:rsid w:val="0004566A"/>
    <w:rsid w:val="00045D15"/>
    <w:rsid w:val="00046139"/>
    <w:rsid w:val="000464CB"/>
    <w:rsid w:val="00046810"/>
    <w:rsid w:val="0004699B"/>
    <w:rsid w:val="00046D0E"/>
    <w:rsid w:val="00046F2E"/>
    <w:rsid w:val="00046FF2"/>
    <w:rsid w:val="000470C8"/>
    <w:rsid w:val="00047338"/>
    <w:rsid w:val="000474F7"/>
    <w:rsid w:val="00047900"/>
    <w:rsid w:val="00047913"/>
    <w:rsid w:val="000479EE"/>
    <w:rsid w:val="00047A89"/>
    <w:rsid w:val="00047C65"/>
    <w:rsid w:val="00047E1D"/>
    <w:rsid w:val="000504DA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4"/>
    <w:rsid w:val="00054728"/>
    <w:rsid w:val="00054962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57A36"/>
    <w:rsid w:val="00060038"/>
    <w:rsid w:val="000603FD"/>
    <w:rsid w:val="00060582"/>
    <w:rsid w:val="0006060B"/>
    <w:rsid w:val="000618AB"/>
    <w:rsid w:val="00061F79"/>
    <w:rsid w:val="00062147"/>
    <w:rsid w:val="000626D0"/>
    <w:rsid w:val="00063324"/>
    <w:rsid w:val="00063625"/>
    <w:rsid w:val="000636D3"/>
    <w:rsid w:val="00063951"/>
    <w:rsid w:val="00063B49"/>
    <w:rsid w:val="00063B6E"/>
    <w:rsid w:val="00063BF8"/>
    <w:rsid w:val="00064138"/>
    <w:rsid w:val="0006413B"/>
    <w:rsid w:val="0006419B"/>
    <w:rsid w:val="00064564"/>
    <w:rsid w:val="00064F82"/>
    <w:rsid w:val="0006536E"/>
    <w:rsid w:val="00065494"/>
    <w:rsid w:val="00065D25"/>
    <w:rsid w:val="0006601B"/>
    <w:rsid w:val="000664BF"/>
    <w:rsid w:val="00066550"/>
    <w:rsid w:val="00066560"/>
    <w:rsid w:val="000665B3"/>
    <w:rsid w:val="0006685B"/>
    <w:rsid w:val="00066B2A"/>
    <w:rsid w:val="00066E9E"/>
    <w:rsid w:val="00066F95"/>
    <w:rsid w:val="00067186"/>
    <w:rsid w:val="000677C0"/>
    <w:rsid w:val="0006784C"/>
    <w:rsid w:val="00067957"/>
    <w:rsid w:val="00067A29"/>
    <w:rsid w:val="00067EBE"/>
    <w:rsid w:val="000707A0"/>
    <w:rsid w:val="000708A1"/>
    <w:rsid w:val="000709C0"/>
    <w:rsid w:val="00070CB7"/>
    <w:rsid w:val="00070DC1"/>
    <w:rsid w:val="00070E24"/>
    <w:rsid w:val="00070F62"/>
    <w:rsid w:val="00070FF6"/>
    <w:rsid w:val="000710E2"/>
    <w:rsid w:val="000710FF"/>
    <w:rsid w:val="000711FB"/>
    <w:rsid w:val="00071225"/>
    <w:rsid w:val="00071228"/>
    <w:rsid w:val="0007126F"/>
    <w:rsid w:val="000713C8"/>
    <w:rsid w:val="00071569"/>
    <w:rsid w:val="000717E5"/>
    <w:rsid w:val="00071B87"/>
    <w:rsid w:val="0007282D"/>
    <w:rsid w:val="00072A82"/>
    <w:rsid w:val="00072AA3"/>
    <w:rsid w:val="00072B8A"/>
    <w:rsid w:val="00073149"/>
    <w:rsid w:val="000731C7"/>
    <w:rsid w:val="0007350A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68F"/>
    <w:rsid w:val="00074833"/>
    <w:rsid w:val="000749FB"/>
    <w:rsid w:val="00074A4B"/>
    <w:rsid w:val="00074B0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1D"/>
    <w:rsid w:val="000803D4"/>
    <w:rsid w:val="000804D3"/>
    <w:rsid w:val="00080896"/>
    <w:rsid w:val="00080C1C"/>
    <w:rsid w:val="0008131B"/>
    <w:rsid w:val="000814FD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AD2"/>
    <w:rsid w:val="00083B2C"/>
    <w:rsid w:val="00083DFC"/>
    <w:rsid w:val="00084010"/>
    <w:rsid w:val="00084339"/>
    <w:rsid w:val="00084690"/>
    <w:rsid w:val="000849D6"/>
    <w:rsid w:val="00084B74"/>
    <w:rsid w:val="00084CB2"/>
    <w:rsid w:val="00084CB4"/>
    <w:rsid w:val="00084DF2"/>
    <w:rsid w:val="00084FB4"/>
    <w:rsid w:val="00085097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D31"/>
    <w:rsid w:val="00085E1F"/>
    <w:rsid w:val="00086008"/>
    <w:rsid w:val="000862A1"/>
    <w:rsid w:val="00086731"/>
    <w:rsid w:val="00086AD1"/>
    <w:rsid w:val="0008717A"/>
    <w:rsid w:val="00087365"/>
    <w:rsid w:val="000873A6"/>
    <w:rsid w:val="00087AAD"/>
    <w:rsid w:val="00087BC6"/>
    <w:rsid w:val="00087C7E"/>
    <w:rsid w:val="00087D77"/>
    <w:rsid w:val="0009001E"/>
    <w:rsid w:val="000902AE"/>
    <w:rsid w:val="000906AE"/>
    <w:rsid w:val="00090AAF"/>
    <w:rsid w:val="00090C14"/>
    <w:rsid w:val="00090FEF"/>
    <w:rsid w:val="0009124D"/>
    <w:rsid w:val="00091545"/>
    <w:rsid w:val="00091561"/>
    <w:rsid w:val="000916DD"/>
    <w:rsid w:val="000917A2"/>
    <w:rsid w:val="000917D3"/>
    <w:rsid w:val="000917D9"/>
    <w:rsid w:val="00091AAF"/>
    <w:rsid w:val="00091B4B"/>
    <w:rsid w:val="00091D93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672B"/>
    <w:rsid w:val="00097044"/>
    <w:rsid w:val="00097440"/>
    <w:rsid w:val="00097826"/>
    <w:rsid w:val="00097A97"/>
    <w:rsid w:val="00097CAF"/>
    <w:rsid w:val="00097F6B"/>
    <w:rsid w:val="00097FEB"/>
    <w:rsid w:val="000A01D2"/>
    <w:rsid w:val="000A0421"/>
    <w:rsid w:val="000A04B8"/>
    <w:rsid w:val="000A04D4"/>
    <w:rsid w:val="000A0651"/>
    <w:rsid w:val="000A0878"/>
    <w:rsid w:val="000A0896"/>
    <w:rsid w:val="000A0A9F"/>
    <w:rsid w:val="000A0AD0"/>
    <w:rsid w:val="000A1467"/>
    <w:rsid w:val="000A14CA"/>
    <w:rsid w:val="000A153A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ADA"/>
    <w:rsid w:val="000A2CC0"/>
    <w:rsid w:val="000A2D4D"/>
    <w:rsid w:val="000A2EDA"/>
    <w:rsid w:val="000A2F6E"/>
    <w:rsid w:val="000A30A5"/>
    <w:rsid w:val="000A333C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3"/>
    <w:rsid w:val="000A5D67"/>
    <w:rsid w:val="000A5F9C"/>
    <w:rsid w:val="000A676A"/>
    <w:rsid w:val="000A67CD"/>
    <w:rsid w:val="000A6AA2"/>
    <w:rsid w:val="000A6B8D"/>
    <w:rsid w:val="000A72A6"/>
    <w:rsid w:val="000A794A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CC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17C"/>
    <w:rsid w:val="000B581E"/>
    <w:rsid w:val="000B5A63"/>
    <w:rsid w:val="000B5A9B"/>
    <w:rsid w:val="000B5B40"/>
    <w:rsid w:val="000B5CF7"/>
    <w:rsid w:val="000B5F23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B7F52"/>
    <w:rsid w:val="000C06C7"/>
    <w:rsid w:val="000C0744"/>
    <w:rsid w:val="000C0839"/>
    <w:rsid w:val="000C0AA3"/>
    <w:rsid w:val="000C0AB1"/>
    <w:rsid w:val="000C0C78"/>
    <w:rsid w:val="000C0CAE"/>
    <w:rsid w:val="000C114D"/>
    <w:rsid w:val="000C1987"/>
    <w:rsid w:val="000C198A"/>
    <w:rsid w:val="000C1E5A"/>
    <w:rsid w:val="000C1EE2"/>
    <w:rsid w:val="000C2059"/>
    <w:rsid w:val="000C2269"/>
    <w:rsid w:val="000C2392"/>
    <w:rsid w:val="000C25F1"/>
    <w:rsid w:val="000C2889"/>
    <w:rsid w:val="000C28A5"/>
    <w:rsid w:val="000C2B31"/>
    <w:rsid w:val="000C2C0B"/>
    <w:rsid w:val="000C2DF2"/>
    <w:rsid w:val="000C30F0"/>
    <w:rsid w:val="000C32E0"/>
    <w:rsid w:val="000C393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5FA7"/>
    <w:rsid w:val="000C61F0"/>
    <w:rsid w:val="000C62BA"/>
    <w:rsid w:val="000C6B7D"/>
    <w:rsid w:val="000C6D03"/>
    <w:rsid w:val="000C6D4E"/>
    <w:rsid w:val="000C7109"/>
    <w:rsid w:val="000C7943"/>
    <w:rsid w:val="000C7A10"/>
    <w:rsid w:val="000C7AE8"/>
    <w:rsid w:val="000D0044"/>
    <w:rsid w:val="000D0416"/>
    <w:rsid w:val="000D045F"/>
    <w:rsid w:val="000D0956"/>
    <w:rsid w:val="000D0A86"/>
    <w:rsid w:val="000D0E99"/>
    <w:rsid w:val="000D0FCF"/>
    <w:rsid w:val="000D1CEF"/>
    <w:rsid w:val="000D1DEA"/>
    <w:rsid w:val="000D1E32"/>
    <w:rsid w:val="000D2023"/>
    <w:rsid w:val="000D2064"/>
    <w:rsid w:val="000D2267"/>
    <w:rsid w:val="000D2592"/>
    <w:rsid w:val="000D25F2"/>
    <w:rsid w:val="000D289C"/>
    <w:rsid w:val="000D28C8"/>
    <w:rsid w:val="000D2AB0"/>
    <w:rsid w:val="000D2ADF"/>
    <w:rsid w:val="000D313B"/>
    <w:rsid w:val="000D32F8"/>
    <w:rsid w:val="000D346E"/>
    <w:rsid w:val="000D36E8"/>
    <w:rsid w:val="000D3AEA"/>
    <w:rsid w:val="000D3C09"/>
    <w:rsid w:val="000D3D43"/>
    <w:rsid w:val="000D3F72"/>
    <w:rsid w:val="000D44B3"/>
    <w:rsid w:val="000D4578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C2C"/>
    <w:rsid w:val="000D6DC5"/>
    <w:rsid w:val="000D7151"/>
    <w:rsid w:val="000D7758"/>
    <w:rsid w:val="000D7770"/>
    <w:rsid w:val="000D77E2"/>
    <w:rsid w:val="000D7AC8"/>
    <w:rsid w:val="000D7D07"/>
    <w:rsid w:val="000D7E18"/>
    <w:rsid w:val="000D7F29"/>
    <w:rsid w:val="000E019D"/>
    <w:rsid w:val="000E0305"/>
    <w:rsid w:val="000E04C7"/>
    <w:rsid w:val="000E04F9"/>
    <w:rsid w:val="000E0A77"/>
    <w:rsid w:val="000E0E3E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872"/>
    <w:rsid w:val="000E397E"/>
    <w:rsid w:val="000E3B9F"/>
    <w:rsid w:val="000E40E5"/>
    <w:rsid w:val="000E4583"/>
    <w:rsid w:val="000E4C45"/>
    <w:rsid w:val="000E4DB4"/>
    <w:rsid w:val="000E4EE4"/>
    <w:rsid w:val="000E5280"/>
    <w:rsid w:val="000E52CF"/>
    <w:rsid w:val="000E5468"/>
    <w:rsid w:val="000E56AC"/>
    <w:rsid w:val="000E5B2E"/>
    <w:rsid w:val="000E5B6F"/>
    <w:rsid w:val="000E5F74"/>
    <w:rsid w:val="000E6046"/>
    <w:rsid w:val="000E60DA"/>
    <w:rsid w:val="000E61F7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54C"/>
    <w:rsid w:val="000F16BF"/>
    <w:rsid w:val="000F16E4"/>
    <w:rsid w:val="000F178B"/>
    <w:rsid w:val="000F17E2"/>
    <w:rsid w:val="000F1A36"/>
    <w:rsid w:val="000F1D00"/>
    <w:rsid w:val="000F1D86"/>
    <w:rsid w:val="000F1FAD"/>
    <w:rsid w:val="000F2044"/>
    <w:rsid w:val="000F25A6"/>
    <w:rsid w:val="000F287F"/>
    <w:rsid w:val="000F2C4E"/>
    <w:rsid w:val="000F2DAC"/>
    <w:rsid w:val="000F3009"/>
    <w:rsid w:val="000F32DB"/>
    <w:rsid w:val="000F3318"/>
    <w:rsid w:val="000F332A"/>
    <w:rsid w:val="000F3525"/>
    <w:rsid w:val="000F3560"/>
    <w:rsid w:val="000F3721"/>
    <w:rsid w:val="000F372F"/>
    <w:rsid w:val="000F3772"/>
    <w:rsid w:val="000F3809"/>
    <w:rsid w:val="000F38E0"/>
    <w:rsid w:val="000F394E"/>
    <w:rsid w:val="000F39B4"/>
    <w:rsid w:val="000F3EC3"/>
    <w:rsid w:val="000F4145"/>
    <w:rsid w:val="000F436E"/>
    <w:rsid w:val="000F43C4"/>
    <w:rsid w:val="000F453F"/>
    <w:rsid w:val="000F47E4"/>
    <w:rsid w:val="000F4849"/>
    <w:rsid w:val="000F49BE"/>
    <w:rsid w:val="000F49C0"/>
    <w:rsid w:val="000F4C3D"/>
    <w:rsid w:val="000F4E81"/>
    <w:rsid w:val="000F51AF"/>
    <w:rsid w:val="000F53AB"/>
    <w:rsid w:val="000F54BB"/>
    <w:rsid w:val="000F5CB7"/>
    <w:rsid w:val="000F5FA8"/>
    <w:rsid w:val="000F613D"/>
    <w:rsid w:val="000F61A6"/>
    <w:rsid w:val="000F66C9"/>
    <w:rsid w:val="000F6788"/>
    <w:rsid w:val="000F6D44"/>
    <w:rsid w:val="000F6EB3"/>
    <w:rsid w:val="000F75BE"/>
    <w:rsid w:val="000F7624"/>
    <w:rsid w:val="000F79C4"/>
    <w:rsid w:val="000F7B70"/>
    <w:rsid w:val="000F7E95"/>
    <w:rsid w:val="000F7FD2"/>
    <w:rsid w:val="00100030"/>
    <w:rsid w:val="001000FB"/>
    <w:rsid w:val="00100212"/>
    <w:rsid w:val="0010041D"/>
    <w:rsid w:val="00100D04"/>
    <w:rsid w:val="00101393"/>
    <w:rsid w:val="00101474"/>
    <w:rsid w:val="001016C6"/>
    <w:rsid w:val="00101728"/>
    <w:rsid w:val="0010188B"/>
    <w:rsid w:val="0010193F"/>
    <w:rsid w:val="00101A01"/>
    <w:rsid w:val="00101D28"/>
    <w:rsid w:val="00101D56"/>
    <w:rsid w:val="00101EBF"/>
    <w:rsid w:val="001020E5"/>
    <w:rsid w:val="00102320"/>
    <w:rsid w:val="0010302C"/>
    <w:rsid w:val="001030E7"/>
    <w:rsid w:val="00103ABB"/>
    <w:rsid w:val="00103D71"/>
    <w:rsid w:val="00103EB7"/>
    <w:rsid w:val="00103F88"/>
    <w:rsid w:val="0010447F"/>
    <w:rsid w:val="001046DD"/>
    <w:rsid w:val="00104884"/>
    <w:rsid w:val="00104917"/>
    <w:rsid w:val="00104EBD"/>
    <w:rsid w:val="001050AE"/>
    <w:rsid w:val="001052B0"/>
    <w:rsid w:val="0010541D"/>
    <w:rsid w:val="00105641"/>
    <w:rsid w:val="001058B3"/>
    <w:rsid w:val="00105949"/>
    <w:rsid w:val="00105958"/>
    <w:rsid w:val="00105B1C"/>
    <w:rsid w:val="00106199"/>
    <w:rsid w:val="0010619D"/>
    <w:rsid w:val="001062FE"/>
    <w:rsid w:val="00106393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8C1"/>
    <w:rsid w:val="00110A19"/>
    <w:rsid w:val="00110AAC"/>
    <w:rsid w:val="00110E96"/>
    <w:rsid w:val="0011103E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4D61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763"/>
    <w:rsid w:val="0011795D"/>
    <w:rsid w:val="001179CF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53"/>
    <w:rsid w:val="00121CE0"/>
    <w:rsid w:val="0012216E"/>
    <w:rsid w:val="001221F8"/>
    <w:rsid w:val="001223C5"/>
    <w:rsid w:val="00122478"/>
    <w:rsid w:val="001225DC"/>
    <w:rsid w:val="001225E0"/>
    <w:rsid w:val="00122635"/>
    <w:rsid w:val="001236BF"/>
    <w:rsid w:val="00123CEF"/>
    <w:rsid w:val="00123ECE"/>
    <w:rsid w:val="00123FF2"/>
    <w:rsid w:val="001240E5"/>
    <w:rsid w:val="00124617"/>
    <w:rsid w:val="0012461F"/>
    <w:rsid w:val="00124CF0"/>
    <w:rsid w:val="00124EF4"/>
    <w:rsid w:val="00124F0B"/>
    <w:rsid w:val="001251E6"/>
    <w:rsid w:val="001252B2"/>
    <w:rsid w:val="001252C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C7"/>
    <w:rsid w:val="001300DD"/>
    <w:rsid w:val="001301F0"/>
    <w:rsid w:val="001303BA"/>
    <w:rsid w:val="00130844"/>
    <w:rsid w:val="001309B4"/>
    <w:rsid w:val="00131540"/>
    <w:rsid w:val="00131E71"/>
    <w:rsid w:val="00131E78"/>
    <w:rsid w:val="001322DF"/>
    <w:rsid w:val="001325CD"/>
    <w:rsid w:val="00132711"/>
    <w:rsid w:val="0013292A"/>
    <w:rsid w:val="00132A99"/>
    <w:rsid w:val="00132BB1"/>
    <w:rsid w:val="00132DED"/>
    <w:rsid w:val="001330B4"/>
    <w:rsid w:val="0013319F"/>
    <w:rsid w:val="00133658"/>
    <w:rsid w:val="00133893"/>
    <w:rsid w:val="001338CF"/>
    <w:rsid w:val="001339A0"/>
    <w:rsid w:val="00134673"/>
    <w:rsid w:val="001347C8"/>
    <w:rsid w:val="00134BB2"/>
    <w:rsid w:val="00134C1E"/>
    <w:rsid w:val="00134DBA"/>
    <w:rsid w:val="00135097"/>
    <w:rsid w:val="001351A3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6FC4"/>
    <w:rsid w:val="00137135"/>
    <w:rsid w:val="001371F1"/>
    <w:rsid w:val="001372EF"/>
    <w:rsid w:val="0013737A"/>
    <w:rsid w:val="00137456"/>
    <w:rsid w:val="001377FB"/>
    <w:rsid w:val="00137B29"/>
    <w:rsid w:val="00137BD2"/>
    <w:rsid w:val="00137EF8"/>
    <w:rsid w:val="0014011B"/>
    <w:rsid w:val="0014055A"/>
    <w:rsid w:val="001405C2"/>
    <w:rsid w:val="00140627"/>
    <w:rsid w:val="00140E35"/>
    <w:rsid w:val="00141756"/>
    <w:rsid w:val="00141A39"/>
    <w:rsid w:val="00141A4F"/>
    <w:rsid w:val="00141AC9"/>
    <w:rsid w:val="00141D39"/>
    <w:rsid w:val="00141DDA"/>
    <w:rsid w:val="00141F2E"/>
    <w:rsid w:val="001420E7"/>
    <w:rsid w:val="00142391"/>
    <w:rsid w:val="00142634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CF4"/>
    <w:rsid w:val="00144D7A"/>
    <w:rsid w:val="00144F8F"/>
    <w:rsid w:val="001452E1"/>
    <w:rsid w:val="001454BA"/>
    <w:rsid w:val="001456E5"/>
    <w:rsid w:val="00145837"/>
    <w:rsid w:val="001458A5"/>
    <w:rsid w:val="00145BF4"/>
    <w:rsid w:val="00145D83"/>
    <w:rsid w:val="00145E28"/>
    <w:rsid w:val="00145F02"/>
    <w:rsid w:val="0014606F"/>
    <w:rsid w:val="001461D1"/>
    <w:rsid w:val="001461DC"/>
    <w:rsid w:val="001462D9"/>
    <w:rsid w:val="001464AC"/>
    <w:rsid w:val="001465D5"/>
    <w:rsid w:val="00146754"/>
    <w:rsid w:val="0014699E"/>
    <w:rsid w:val="00146A07"/>
    <w:rsid w:val="00146DDC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4F1"/>
    <w:rsid w:val="0015169E"/>
    <w:rsid w:val="001516D7"/>
    <w:rsid w:val="001517CD"/>
    <w:rsid w:val="001517F7"/>
    <w:rsid w:val="001518AE"/>
    <w:rsid w:val="00151A9D"/>
    <w:rsid w:val="00151B30"/>
    <w:rsid w:val="00151EC3"/>
    <w:rsid w:val="00151F67"/>
    <w:rsid w:val="00152107"/>
    <w:rsid w:val="001524B5"/>
    <w:rsid w:val="00152A7F"/>
    <w:rsid w:val="00152A88"/>
    <w:rsid w:val="00153254"/>
    <w:rsid w:val="001534F9"/>
    <w:rsid w:val="001535EC"/>
    <w:rsid w:val="00153910"/>
    <w:rsid w:val="00154136"/>
    <w:rsid w:val="00154446"/>
    <w:rsid w:val="0015452C"/>
    <w:rsid w:val="0015481F"/>
    <w:rsid w:val="0015625E"/>
    <w:rsid w:val="0015640F"/>
    <w:rsid w:val="001566D2"/>
    <w:rsid w:val="001566E9"/>
    <w:rsid w:val="001570A7"/>
    <w:rsid w:val="00157BA8"/>
    <w:rsid w:val="00157DD2"/>
    <w:rsid w:val="00157FA9"/>
    <w:rsid w:val="0016006B"/>
    <w:rsid w:val="00160114"/>
    <w:rsid w:val="001605DA"/>
    <w:rsid w:val="001606CB"/>
    <w:rsid w:val="00160AAA"/>
    <w:rsid w:val="00160E81"/>
    <w:rsid w:val="001611FD"/>
    <w:rsid w:val="001614CA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6E7"/>
    <w:rsid w:val="00163B75"/>
    <w:rsid w:val="00163DF1"/>
    <w:rsid w:val="001644B5"/>
    <w:rsid w:val="0016457D"/>
    <w:rsid w:val="00164C4C"/>
    <w:rsid w:val="00164EAA"/>
    <w:rsid w:val="00165082"/>
    <w:rsid w:val="00165198"/>
    <w:rsid w:val="0016520E"/>
    <w:rsid w:val="00165249"/>
    <w:rsid w:val="001653C4"/>
    <w:rsid w:val="001656A1"/>
    <w:rsid w:val="00165975"/>
    <w:rsid w:val="001659D3"/>
    <w:rsid w:val="00165B65"/>
    <w:rsid w:val="00165BE4"/>
    <w:rsid w:val="00165D30"/>
    <w:rsid w:val="00165ED8"/>
    <w:rsid w:val="00166134"/>
    <w:rsid w:val="0016629B"/>
    <w:rsid w:val="001666F5"/>
    <w:rsid w:val="00166713"/>
    <w:rsid w:val="00166774"/>
    <w:rsid w:val="00166B7E"/>
    <w:rsid w:val="00166BCF"/>
    <w:rsid w:val="00166CE6"/>
    <w:rsid w:val="0016707C"/>
    <w:rsid w:val="001674E3"/>
    <w:rsid w:val="00167541"/>
    <w:rsid w:val="00167A56"/>
    <w:rsid w:val="00167CB5"/>
    <w:rsid w:val="00167DA6"/>
    <w:rsid w:val="00167E85"/>
    <w:rsid w:val="00170019"/>
    <w:rsid w:val="001702F4"/>
    <w:rsid w:val="0017069D"/>
    <w:rsid w:val="00170BB6"/>
    <w:rsid w:val="00170C38"/>
    <w:rsid w:val="00171035"/>
    <w:rsid w:val="001711D0"/>
    <w:rsid w:val="001711FF"/>
    <w:rsid w:val="00171470"/>
    <w:rsid w:val="00171557"/>
    <w:rsid w:val="0017168A"/>
    <w:rsid w:val="001717B4"/>
    <w:rsid w:val="001719A1"/>
    <w:rsid w:val="001719D8"/>
    <w:rsid w:val="00171C5E"/>
    <w:rsid w:val="00171D12"/>
    <w:rsid w:val="00171E57"/>
    <w:rsid w:val="00172005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377"/>
    <w:rsid w:val="0017693B"/>
    <w:rsid w:val="00176A7F"/>
    <w:rsid w:val="00176ABA"/>
    <w:rsid w:val="00176DFC"/>
    <w:rsid w:val="0017703A"/>
    <w:rsid w:val="00177104"/>
    <w:rsid w:val="0017716E"/>
    <w:rsid w:val="0017737D"/>
    <w:rsid w:val="00177531"/>
    <w:rsid w:val="00177A58"/>
    <w:rsid w:val="00177D35"/>
    <w:rsid w:val="00177DCC"/>
    <w:rsid w:val="00177DDD"/>
    <w:rsid w:val="00177E2D"/>
    <w:rsid w:val="0018005F"/>
    <w:rsid w:val="00180202"/>
    <w:rsid w:val="00180230"/>
    <w:rsid w:val="0018054D"/>
    <w:rsid w:val="0018089F"/>
    <w:rsid w:val="0018090F"/>
    <w:rsid w:val="00180C82"/>
    <w:rsid w:val="00180CFC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C47"/>
    <w:rsid w:val="00182E28"/>
    <w:rsid w:val="00182FA6"/>
    <w:rsid w:val="00183100"/>
    <w:rsid w:val="0018391B"/>
    <w:rsid w:val="00183ABB"/>
    <w:rsid w:val="00183CFB"/>
    <w:rsid w:val="00183E05"/>
    <w:rsid w:val="00183EB1"/>
    <w:rsid w:val="00184349"/>
    <w:rsid w:val="00184477"/>
    <w:rsid w:val="0018449C"/>
    <w:rsid w:val="001844D0"/>
    <w:rsid w:val="00184560"/>
    <w:rsid w:val="001845D1"/>
    <w:rsid w:val="00184656"/>
    <w:rsid w:val="00184662"/>
    <w:rsid w:val="00184969"/>
    <w:rsid w:val="00184B13"/>
    <w:rsid w:val="00185283"/>
    <w:rsid w:val="00185856"/>
    <w:rsid w:val="00185BD3"/>
    <w:rsid w:val="00185EAA"/>
    <w:rsid w:val="001860E7"/>
    <w:rsid w:val="0018624F"/>
    <w:rsid w:val="00186472"/>
    <w:rsid w:val="001865D4"/>
    <w:rsid w:val="001867C3"/>
    <w:rsid w:val="00186845"/>
    <w:rsid w:val="00186BAD"/>
    <w:rsid w:val="00186C3E"/>
    <w:rsid w:val="00186DC2"/>
    <w:rsid w:val="00187113"/>
    <w:rsid w:val="00187117"/>
    <w:rsid w:val="0018720F"/>
    <w:rsid w:val="001876E4"/>
    <w:rsid w:val="00187809"/>
    <w:rsid w:val="00187C25"/>
    <w:rsid w:val="00187ED7"/>
    <w:rsid w:val="001900B7"/>
    <w:rsid w:val="00190145"/>
    <w:rsid w:val="001901C8"/>
    <w:rsid w:val="00190A07"/>
    <w:rsid w:val="00190D94"/>
    <w:rsid w:val="001910D2"/>
    <w:rsid w:val="0019152D"/>
    <w:rsid w:val="00191602"/>
    <w:rsid w:val="00191645"/>
    <w:rsid w:val="00191684"/>
    <w:rsid w:val="00191929"/>
    <w:rsid w:val="001920FC"/>
    <w:rsid w:val="001921DD"/>
    <w:rsid w:val="00192CA6"/>
    <w:rsid w:val="00192EB0"/>
    <w:rsid w:val="001934F2"/>
    <w:rsid w:val="00193A61"/>
    <w:rsid w:val="00193B3F"/>
    <w:rsid w:val="00193BB8"/>
    <w:rsid w:val="00193F89"/>
    <w:rsid w:val="00194148"/>
    <w:rsid w:val="00194358"/>
    <w:rsid w:val="00194443"/>
    <w:rsid w:val="001945A3"/>
    <w:rsid w:val="00194DEE"/>
    <w:rsid w:val="00194EAF"/>
    <w:rsid w:val="00194FF4"/>
    <w:rsid w:val="0019536C"/>
    <w:rsid w:val="0019543C"/>
    <w:rsid w:val="001955E1"/>
    <w:rsid w:val="001958DD"/>
    <w:rsid w:val="00195DC8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ABB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CB"/>
    <w:rsid w:val="001A56FA"/>
    <w:rsid w:val="001A5BA2"/>
    <w:rsid w:val="001A5D61"/>
    <w:rsid w:val="001A5D81"/>
    <w:rsid w:val="001A627F"/>
    <w:rsid w:val="001A6734"/>
    <w:rsid w:val="001A6E0A"/>
    <w:rsid w:val="001A7027"/>
    <w:rsid w:val="001A7033"/>
    <w:rsid w:val="001A727A"/>
    <w:rsid w:val="001A75E8"/>
    <w:rsid w:val="001A794B"/>
    <w:rsid w:val="001B00CC"/>
    <w:rsid w:val="001B016C"/>
    <w:rsid w:val="001B02B6"/>
    <w:rsid w:val="001B0350"/>
    <w:rsid w:val="001B065A"/>
    <w:rsid w:val="001B0F66"/>
    <w:rsid w:val="001B0FA7"/>
    <w:rsid w:val="001B16F6"/>
    <w:rsid w:val="001B17D9"/>
    <w:rsid w:val="001B1D10"/>
    <w:rsid w:val="001B1D6E"/>
    <w:rsid w:val="001B1E57"/>
    <w:rsid w:val="001B230E"/>
    <w:rsid w:val="001B246B"/>
    <w:rsid w:val="001B2611"/>
    <w:rsid w:val="001B27EC"/>
    <w:rsid w:val="001B2E8C"/>
    <w:rsid w:val="001B2EE4"/>
    <w:rsid w:val="001B32B4"/>
    <w:rsid w:val="001B330C"/>
    <w:rsid w:val="001B345E"/>
    <w:rsid w:val="001B3763"/>
    <w:rsid w:val="001B3A77"/>
    <w:rsid w:val="001B3A78"/>
    <w:rsid w:val="001B3B6A"/>
    <w:rsid w:val="001B3D2D"/>
    <w:rsid w:val="001B3FF7"/>
    <w:rsid w:val="001B4006"/>
    <w:rsid w:val="001B4141"/>
    <w:rsid w:val="001B415E"/>
    <w:rsid w:val="001B41A6"/>
    <w:rsid w:val="001B476A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953"/>
    <w:rsid w:val="001B5C29"/>
    <w:rsid w:val="001B5C56"/>
    <w:rsid w:val="001B6277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1F2"/>
    <w:rsid w:val="001C2344"/>
    <w:rsid w:val="001C2353"/>
    <w:rsid w:val="001C2529"/>
    <w:rsid w:val="001C258D"/>
    <w:rsid w:val="001C29B3"/>
    <w:rsid w:val="001C2A8E"/>
    <w:rsid w:val="001C3055"/>
    <w:rsid w:val="001C30E2"/>
    <w:rsid w:val="001C3262"/>
    <w:rsid w:val="001C32AC"/>
    <w:rsid w:val="001C3882"/>
    <w:rsid w:val="001C39AA"/>
    <w:rsid w:val="001C39CC"/>
    <w:rsid w:val="001C3C30"/>
    <w:rsid w:val="001C3D1B"/>
    <w:rsid w:val="001C3FA1"/>
    <w:rsid w:val="001C3FCA"/>
    <w:rsid w:val="001C4046"/>
    <w:rsid w:val="001C41AA"/>
    <w:rsid w:val="001C43A1"/>
    <w:rsid w:val="001C4576"/>
    <w:rsid w:val="001C4A28"/>
    <w:rsid w:val="001C4BA6"/>
    <w:rsid w:val="001C5199"/>
    <w:rsid w:val="001C5657"/>
    <w:rsid w:val="001C56CA"/>
    <w:rsid w:val="001C5DD0"/>
    <w:rsid w:val="001C612D"/>
    <w:rsid w:val="001C66D0"/>
    <w:rsid w:val="001C66E6"/>
    <w:rsid w:val="001C68B8"/>
    <w:rsid w:val="001C6C81"/>
    <w:rsid w:val="001C6E49"/>
    <w:rsid w:val="001C6F75"/>
    <w:rsid w:val="001C6FE6"/>
    <w:rsid w:val="001C7294"/>
    <w:rsid w:val="001C756E"/>
    <w:rsid w:val="001C77B2"/>
    <w:rsid w:val="001C786D"/>
    <w:rsid w:val="001C7BE1"/>
    <w:rsid w:val="001C7C26"/>
    <w:rsid w:val="001C7D2B"/>
    <w:rsid w:val="001C7DDD"/>
    <w:rsid w:val="001C7E6C"/>
    <w:rsid w:val="001D0753"/>
    <w:rsid w:val="001D0826"/>
    <w:rsid w:val="001D0A2C"/>
    <w:rsid w:val="001D120D"/>
    <w:rsid w:val="001D12F7"/>
    <w:rsid w:val="001D16D9"/>
    <w:rsid w:val="001D1750"/>
    <w:rsid w:val="001D1866"/>
    <w:rsid w:val="001D201A"/>
    <w:rsid w:val="001D2171"/>
    <w:rsid w:val="001D22BB"/>
    <w:rsid w:val="001D233B"/>
    <w:rsid w:val="001D2449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760"/>
    <w:rsid w:val="001D4812"/>
    <w:rsid w:val="001D4998"/>
    <w:rsid w:val="001D4BC5"/>
    <w:rsid w:val="001D519A"/>
    <w:rsid w:val="001D551C"/>
    <w:rsid w:val="001D572C"/>
    <w:rsid w:val="001D5769"/>
    <w:rsid w:val="001D57A5"/>
    <w:rsid w:val="001D5C06"/>
    <w:rsid w:val="001D5F26"/>
    <w:rsid w:val="001D5FEB"/>
    <w:rsid w:val="001D613E"/>
    <w:rsid w:val="001D618C"/>
    <w:rsid w:val="001D6305"/>
    <w:rsid w:val="001D68C1"/>
    <w:rsid w:val="001D68C9"/>
    <w:rsid w:val="001D6913"/>
    <w:rsid w:val="001D6AB2"/>
    <w:rsid w:val="001D6C81"/>
    <w:rsid w:val="001D6D25"/>
    <w:rsid w:val="001D6E60"/>
    <w:rsid w:val="001D6EB8"/>
    <w:rsid w:val="001D6FE9"/>
    <w:rsid w:val="001D7043"/>
    <w:rsid w:val="001D74D5"/>
    <w:rsid w:val="001D75A6"/>
    <w:rsid w:val="001D7886"/>
    <w:rsid w:val="001D7CF7"/>
    <w:rsid w:val="001D7FC3"/>
    <w:rsid w:val="001E027A"/>
    <w:rsid w:val="001E02AB"/>
    <w:rsid w:val="001E04F2"/>
    <w:rsid w:val="001E0850"/>
    <w:rsid w:val="001E09BF"/>
    <w:rsid w:val="001E0A32"/>
    <w:rsid w:val="001E0BB1"/>
    <w:rsid w:val="001E0C5C"/>
    <w:rsid w:val="001E10B2"/>
    <w:rsid w:val="001E1112"/>
    <w:rsid w:val="001E120D"/>
    <w:rsid w:val="001E1271"/>
    <w:rsid w:val="001E1376"/>
    <w:rsid w:val="001E13A5"/>
    <w:rsid w:val="001E152B"/>
    <w:rsid w:val="001E1B92"/>
    <w:rsid w:val="001E1D99"/>
    <w:rsid w:val="001E1FC0"/>
    <w:rsid w:val="001E2402"/>
    <w:rsid w:val="001E2711"/>
    <w:rsid w:val="001E2897"/>
    <w:rsid w:val="001E2949"/>
    <w:rsid w:val="001E2B5D"/>
    <w:rsid w:val="001E2E51"/>
    <w:rsid w:val="001E2FC9"/>
    <w:rsid w:val="001E3430"/>
    <w:rsid w:val="001E377A"/>
    <w:rsid w:val="001E3932"/>
    <w:rsid w:val="001E3F89"/>
    <w:rsid w:val="001E408D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755"/>
    <w:rsid w:val="001E6C9B"/>
    <w:rsid w:val="001E72AE"/>
    <w:rsid w:val="001E7A7A"/>
    <w:rsid w:val="001E7F07"/>
    <w:rsid w:val="001F0691"/>
    <w:rsid w:val="001F0B7B"/>
    <w:rsid w:val="001F0C11"/>
    <w:rsid w:val="001F0CFC"/>
    <w:rsid w:val="001F0EF7"/>
    <w:rsid w:val="001F116F"/>
    <w:rsid w:val="001F1437"/>
    <w:rsid w:val="001F158A"/>
    <w:rsid w:val="001F1783"/>
    <w:rsid w:val="001F188A"/>
    <w:rsid w:val="001F19A5"/>
    <w:rsid w:val="001F1C02"/>
    <w:rsid w:val="001F1DEA"/>
    <w:rsid w:val="001F1F55"/>
    <w:rsid w:val="001F2170"/>
    <w:rsid w:val="001F219E"/>
    <w:rsid w:val="001F24CF"/>
    <w:rsid w:val="001F2B7C"/>
    <w:rsid w:val="001F2D71"/>
    <w:rsid w:val="001F2F99"/>
    <w:rsid w:val="001F3786"/>
    <w:rsid w:val="001F3E12"/>
    <w:rsid w:val="001F3E18"/>
    <w:rsid w:val="001F3F16"/>
    <w:rsid w:val="001F4265"/>
    <w:rsid w:val="001F4307"/>
    <w:rsid w:val="001F46A2"/>
    <w:rsid w:val="001F49E0"/>
    <w:rsid w:val="001F49EE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1F7FF5"/>
    <w:rsid w:val="002000F0"/>
    <w:rsid w:val="002006E7"/>
    <w:rsid w:val="00200772"/>
    <w:rsid w:val="00200780"/>
    <w:rsid w:val="00200EDC"/>
    <w:rsid w:val="00200FE1"/>
    <w:rsid w:val="002010F4"/>
    <w:rsid w:val="0020114C"/>
    <w:rsid w:val="0020142C"/>
    <w:rsid w:val="0020149B"/>
    <w:rsid w:val="0020167A"/>
    <w:rsid w:val="00201757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4A02"/>
    <w:rsid w:val="002050CF"/>
    <w:rsid w:val="00205270"/>
    <w:rsid w:val="002052B1"/>
    <w:rsid w:val="0020547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1EF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65C"/>
    <w:rsid w:val="00211A4E"/>
    <w:rsid w:val="00211B64"/>
    <w:rsid w:val="00211E1E"/>
    <w:rsid w:val="00211EB9"/>
    <w:rsid w:val="00211F18"/>
    <w:rsid w:val="002124BE"/>
    <w:rsid w:val="002125FD"/>
    <w:rsid w:val="002127D8"/>
    <w:rsid w:val="002127E7"/>
    <w:rsid w:val="00212863"/>
    <w:rsid w:val="002129B0"/>
    <w:rsid w:val="002129C1"/>
    <w:rsid w:val="002129E2"/>
    <w:rsid w:val="002129E9"/>
    <w:rsid w:val="00212AFF"/>
    <w:rsid w:val="00212CA3"/>
    <w:rsid w:val="00213363"/>
    <w:rsid w:val="002134D7"/>
    <w:rsid w:val="002135F7"/>
    <w:rsid w:val="00214282"/>
    <w:rsid w:val="002147EE"/>
    <w:rsid w:val="002149A5"/>
    <w:rsid w:val="002149D8"/>
    <w:rsid w:val="00214DA2"/>
    <w:rsid w:val="00215312"/>
    <w:rsid w:val="00215444"/>
    <w:rsid w:val="002156F9"/>
    <w:rsid w:val="002158A1"/>
    <w:rsid w:val="002159BE"/>
    <w:rsid w:val="00215BED"/>
    <w:rsid w:val="00215C00"/>
    <w:rsid w:val="00215C88"/>
    <w:rsid w:val="002161D5"/>
    <w:rsid w:val="0021634C"/>
    <w:rsid w:val="002163D4"/>
    <w:rsid w:val="00216407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23A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4E"/>
    <w:rsid w:val="00223261"/>
    <w:rsid w:val="002233A4"/>
    <w:rsid w:val="0022354B"/>
    <w:rsid w:val="00223D4E"/>
    <w:rsid w:val="002243CE"/>
    <w:rsid w:val="00224485"/>
    <w:rsid w:val="0022484B"/>
    <w:rsid w:val="00224A35"/>
    <w:rsid w:val="00224C9A"/>
    <w:rsid w:val="00224ED8"/>
    <w:rsid w:val="0022533E"/>
    <w:rsid w:val="00225438"/>
    <w:rsid w:val="002254A3"/>
    <w:rsid w:val="002256E1"/>
    <w:rsid w:val="002259C8"/>
    <w:rsid w:val="002259E7"/>
    <w:rsid w:val="00225B71"/>
    <w:rsid w:val="00225BC8"/>
    <w:rsid w:val="00225F90"/>
    <w:rsid w:val="00226445"/>
    <w:rsid w:val="0022646E"/>
    <w:rsid w:val="00226B73"/>
    <w:rsid w:val="00226BCB"/>
    <w:rsid w:val="00226C5C"/>
    <w:rsid w:val="00226F90"/>
    <w:rsid w:val="0022718A"/>
    <w:rsid w:val="002278CA"/>
    <w:rsid w:val="00227E9D"/>
    <w:rsid w:val="00230102"/>
    <w:rsid w:val="0023041C"/>
    <w:rsid w:val="002305B9"/>
    <w:rsid w:val="0023070A"/>
    <w:rsid w:val="00230C40"/>
    <w:rsid w:val="00230DA5"/>
    <w:rsid w:val="002314CE"/>
    <w:rsid w:val="0023152A"/>
    <w:rsid w:val="0023162B"/>
    <w:rsid w:val="00231967"/>
    <w:rsid w:val="00231AD9"/>
    <w:rsid w:val="00231C39"/>
    <w:rsid w:val="00231D91"/>
    <w:rsid w:val="00231F5B"/>
    <w:rsid w:val="00232118"/>
    <w:rsid w:val="00232755"/>
    <w:rsid w:val="00232D26"/>
    <w:rsid w:val="002330BC"/>
    <w:rsid w:val="002335E5"/>
    <w:rsid w:val="002336C7"/>
    <w:rsid w:val="0023371C"/>
    <w:rsid w:val="0023376D"/>
    <w:rsid w:val="00233D94"/>
    <w:rsid w:val="00233F40"/>
    <w:rsid w:val="0023413C"/>
    <w:rsid w:val="00234D78"/>
    <w:rsid w:val="00234EFE"/>
    <w:rsid w:val="00234FBA"/>
    <w:rsid w:val="0023501E"/>
    <w:rsid w:val="00235088"/>
    <w:rsid w:val="00235315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125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6D"/>
    <w:rsid w:val="00243678"/>
    <w:rsid w:val="00243714"/>
    <w:rsid w:val="002439A4"/>
    <w:rsid w:val="002442CB"/>
    <w:rsid w:val="002444B6"/>
    <w:rsid w:val="002449A0"/>
    <w:rsid w:val="002449AA"/>
    <w:rsid w:val="00244AD9"/>
    <w:rsid w:val="00244B3A"/>
    <w:rsid w:val="00244B52"/>
    <w:rsid w:val="00244CC5"/>
    <w:rsid w:val="00244EF2"/>
    <w:rsid w:val="002453E4"/>
    <w:rsid w:val="00245719"/>
    <w:rsid w:val="002457B2"/>
    <w:rsid w:val="0024588C"/>
    <w:rsid w:val="00245CF8"/>
    <w:rsid w:val="002460BE"/>
    <w:rsid w:val="00246491"/>
    <w:rsid w:val="00246554"/>
    <w:rsid w:val="00246AC2"/>
    <w:rsid w:val="00246C2B"/>
    <w:rsid w:val="00246DAD"/>
    <w:rsid w:val="00246E67"/>
    <w:rsid w:val="00247028"/>
    <w:rsid w:val="002472A4"/>
    <w:rsid w:val="00247AF4"/>
    <w:rsid w:val="00247EE8"/>
    <w:rsid w:val="00247F50"/>
    <w:rsid w:val="00247F98"/>
    <w:rsid w:val="00250439"/>
    <w:rsid w:val="0025071B"/>
    <w:rsid w:val="00250B28"/>
    <w:rsid w:val="00250C1C"/>
    <w:rsid w:val="00250D45"/>
    <w:rsid w:val="00250DBC"/>
    <w:rsid w:val="00250DFE"/>
    <w:rsid w:val="00250E42"/>
    <w:rsid w:val="00251155"/>
    <w:rsid w:val="0025120F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C9D"/>
    <w:rsid w:val="00252EB3"/>
    <w:rsid w:val="002531C3"/>
    <w:rsid w:val="002531F5"/>
    <w:rsid w:val="0025327E"/>
    <w:rsid w:val="0025346A"/>
    <w:rsid w:val="0025354B"/>
    <w:rsid w:val="002536C4"/>
    <w:rsid w:val="0025393E"/>
    <w:rsid w:val="002539EC"/>
    <w:rsid w:val="00253B64"/>
    <w:rsid w:val="00253D71"/>
    <w:rsid w:val="00253F79"/>
    <w:rsid w:val="00253F85"/>
    <w:rsid w:val="00253FA7"/>
    <w:rsid w:val="0025401A"/>
    <w:rsid w:val="00254334"/>
    <w:rsid w:val="0025436B"/>
    <w:rsid w:val="002547CE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57FDF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4ED4"/>
    <w:rsid w:val="002650B3"/>
    <w:rsid w:val="002655BA"/>
    <w:rsid w:val="0026583F"/>
    <w:rsid w:val="00265DE5"/>
    <w:rsid w:val="002664DA"/>
    <w:rsid w:val="002668D7"/>
    <w:rsid w:val="0026695F"/>
    <w:rsid w:val="00266E69"/>
    <w:rsid w:val="00266EE8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07A2"/>
    <w:rsid w:val="0027105C"/>
    <w:rsid w:val="00271063"/>
    <w:rsid w:val="002712DD"/>
    <w:rsid w:val="00271626"/>
    <w:rsid w:val="00271753"/>
    <w:rsid w:val="00271C39"/>
    <w:rsid w:val="00271D9F"/>
    <w:rsid w:val="0027232F"/>
    <w:rsid w:val="002723E1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B68"/>
    <w:rsid w:val="00273BA9"/>
    <w:rsid w:val="00273C41"/>
    <w:rsid w:val="00273CC0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87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4A5"/>
    <w:rsid w:val="00281816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7FE"/>
    <w:rsid w:val="002849E2"/>
    <w:rsid w:val="00284A0C"/>
    <w:rsid w:val="00284B37"/>
    <w:rsid w:val="00284FA3"/>
    <w:rsid w:val="002853B5"/>
    <w:rsid w:val="002854A8"/>
    <w:rsid w:val="0028553D"/>
    <w:rsid w:val="0028597E"/>
    <w:rsid w:val="00285A3D"/>
    <w:rsid w:val="00285CCD"/>
    <w:rsid w:val="00285D63"/>
    <w:rsid w:val="00285E0A"/>
    <w:rsid w:val="00285EDF"/>
    <w:rsid w:val="00285EFC"/>
    <w:rsid w:val="002861FC"/>
    <w:rsid w:val="002865FF"/>
    <w:rsid w:val="002866FB"/>
    <w:rsid w:val="00286743"/>
    <w:rsid w:val="002868B0"/>
    <w:rsid w:val="00286A5A"/>
    <w:rsid w:val="00286AF0"/>
    <w:rsid w:val="00286B41"/>
    <w:rsid w:val="00287495"/>
    <w:rsid w:val="002875E0"/>
    <w:rsid w:val="002876CB"/>
    <w:rsid w:val="0028783F"/>
    <w:rsid w:val="00287924"/>
    <w:rsid w:val="00287A89"/>
    <w:rsid w:val="00287BFB"/>
    <w:rsid w:val="00287CE3"/>
    <w:rsid w:val="002901B5"/>
    <w:rsid w:val="00290290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77A"/>
    <w:rsid w:val="00292928"/>
    <w:rsid w:val="00292966"/>
    <w:rsid w:val="00292AAF"/>
    <w:rsid w:val="002930DE"/>
    <w:rsid w:val="00293199"/>
    <w:rsid w:val="00293766"/>
    <w:rsid w:val="002939C7"/>
    <w:rsid w:val="00293AFE"/>
    <w:rsid w:val="00293BA0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731"/>
    <w:rsid w:val="00295ADD"/>
    <w:rsid w:val="00296561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03F"/>
    <w:rsid w:val="002A0579"/>
    <w:rsid w:val="002A0820"/>
    <w:rsid w:val="002A0874"/>
    <w:rsid w:val="002A0A1B"/>
    <w:rsid w:val="002A0D05"/>
    <w:rsid w:val="002A0F28"/>
    <w:rsid w:val="002A11F4"/>
    <w:rsid w:val="002A17EF"/>
    <w:rsid w:val="002A1993"/>
    <w:rsid w:val="002A1E59"/>
    <w:rsid w:val="002A2144"/>
    <w:rsid w:val="002A217F"/>
    <w:rsid w:val="002A2403"/>
    <w:rsid w:val="002A2670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3AE"/>
    <w:rsid w:val="002A740C"/>
    <w:rsid w:val="002A747F"/>
    <w:rsid w:val="002A74DD"/>
    <w:rsid w:val="002A7A36"/>
    <w:rsid w:val="002A7C1D"/>
    <w:rsid w:val="002B00ED"/>
    <w:rsid w:val="002B02CA"/>
    <w:rsid w:val="002B0384"/>
    <w:rsid w:val="002B0463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CFA"/>
    <w:rsid w:val="002B2E3A"/>
    <w:rsid w:val="002B31E0"/>
    <w:rsid w:val="002B3234"/>
    <w:rsid w:val="002B32DD"/>
    <w:rsid w:val="002B3564"/>
    <w:rsid w:val="002B36C4"/>
    <w:rsid w:val="002B36F1"/>
    <w:rsid w:val="002B382C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21A"/>
    <w:rsid w:val="002C04F0"/>
    <w:rsid w:val="002C0926"/>
    <w:rsid w:val="002C0D06"/>
    <w:rsid w:val="002C0DC6"/>
    <w:rsid w:val="002C0EC1"/>
    <w:rsid w:val="002C0F04"/>
    <w:rsid w:val="002C10D3"/>
    <w:rsid w:val="002C124E"/>
    <w:rsid w:val="002C1C89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5C00"/>
    <w:rsid w:val="002C5F41"/>
    <w:rsid w:val="002C62F1"/>
    <w:rsid w:val="002C688A"/>
    <w:rsid w:val="002C68EA"/>
    <w:rsid w:val="002C6BB4"/>
    <w:rsid w:val="002C7164"/>
    <w:rsid w:val="002C7440"/>
    <w:rsid w:val="002C7811"/>
    <w:rsid w:val="002C7B60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72F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2A55"/>
    <w:rsid w:val="002D334D"/>
    <w:rsid w:val="002D3354"/>
    <w:rsid w:val="002D3631"/>
    <w:rsid w:val="002D3D13"/>
    <w:rsid w:val="002D3DA1"/>
    <w:rsid w:val="002D403C"/>
    <w:rsid w:val="002D42F2"/>
    <w:rsid w:val="002D43B2"/>
    <w:rsid w:val="002D4498"/>
    <w:rsid w:val="002D44F6"/>
    <w:rsid w:val="002D454C"/>
    <w:rsid w:val="002D46FB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0D9"/>
    <w:rsid w:val="002E01D6"/>
    <w:rsid w:val="002E01FA"/>
    <w:rsid w:val="002E02F0"/>
    <w:rsid w:val="002E07FD"/>
    <w:rsid w:val="002E0AE3"/>
    <w:rsid w:val="002E0B8D"/>
    <w:rsid w:val="002E0D81"/>
    <w:rsid w:val="002E10AF"/>
    <w:rsid w:val="002E1161"/>
    <w:rsid w:val="002E11F0"/>
    <w:rsid w:val="002E14A1"/>
    <w:rsid w:val="002E178E"/>
    <w:rsid w:val="002E188A"/>
    <w:rsid w:val="002E1B12"/>
    <w:rsid w:val="002E1B46"/>
    <w:rsid w:val="002E1C71"/>
    <w:rsid w:val="002E1FF8"/>
    <w:rsid w:val="002E2125"/>
    <w:rsid w:val="002E24F4"/>
    <w:rsid w:val="002E2589"/>
    <w:rsid w:val="002E26A4"/>
    <w:rsid w:val="002E26F4"/>
    <w:rsid w:val="002E2783"/>
    <w:rsid w:val="002E2B51"/>
    <w:rsid w:val="002E2B6A"/>
    <w:rsid w:val="002E2E99"/>
    <w:rsid w:val="002E2F01"/>
    <w:rsid w:val="002E35D3"/>
    <w:rsid w:val="002E36DA"/>
    <w:rsid w:val="002E40A0"/>
    <w:rsid w:val="002E440C"/>
    <w:rsid w:val="002E4513"/>
    <w:rsid w:val="002E459A"/>
    <w:rsid w:val="002E45EA"/>
    <w:rsid w:val="002E498A"/>
    <w:rsid w:val="002E4AA4"/>
    <w:rsid w:val="002E4DAA"/>
    <w:rsid w:val="002E4F3C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65"/>
    <w:rsid w:val="002E6ACD"/>
    <w:rsid w:val="002E6C46"/>
    <w:rsid w:val="002E6E90"/>
    <w:rsid w:val="002E725A"/>
    <w:rsid w:val="002E7393"/>
    <w:rsid w:val="002E7569"/>
    <w:rsid w:val="002E75A0"/>
    <w:rsid w:val="002E762A"/>
    <w:rsid w:val="002E77B9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5E3"/>
    <w:rsid w:val="002F28B2"/>
    <w:rsid w:val="002F2914"/>
    <w:rsid w:val="002F29BE"/>
    <w:rsid w:val="002F2AE6"/>
    <w:rsid w:val="002F2B73"/>
    <w:rsid w:val="002F2D73"/>
    <w:rsid w:val="002F3796"/>
    <w:rsid w:val="002F38C3"/>
    <w:rsid w:val="002F3996"/>
    <w:rsid w:val="002F4190"/>
    <w:rsid w:val="002F4191"/>
    <w:rsid w:val="002F49C5"/>
    <w:rsid w:val="002F4FCF"/>
    <w:rsid w:val="002F51F9"/>
    <w:rsid w:val="002F5296"/>
    <w:rsid w:val="002F53CE"/>
    <w:rsid w:val="002F5758"/>
    <w:rsid w:val="002F5803"/>
    <w:rsid w:val="002F5DAE"/>
    <w:rsid w:val="002F6095"/>
    <w:rsid w:val="002F6135"/>
    <w:rsid w:val="002F6619"/>
    <w:rsid w:val="002F6D67"/>
    <w:rsid w:val="002F6E3E"/>
    <w:rsid w:val="002F6FE6"/>
    <w:rsid w:val="002F6FFC"/>
    <w:rsid w:val="002F759D"/>
    <w:rsid w:val="002F7C0A"/>
    <w:rsid w:val="002F7DDC"/>
    <w:rsid w:val="002F7E5A"/>
    <w:rsid w:val="002F7EE3"/>
    <w:rsid w:val="002F7F8B"/>
    <w:rsid w:val="00300027"/>
    <w:rsid w:val="003003FA"/>
    <w:rsid w:val="003004BE"/>
    <w:rsid w:val="003007CE"/>
    <w:rsid w:val="00300A09"/>
    <w:rsid w:val="00300CD8"/>
    <w:rsid w:val="00300FB2"/>
    <w:rsid w:val="00301579"/>
    <w:rsid w:val="00301634"/>
    <w:rsid w:val="00301B87"/>
    <w:rsid w:val="00301BAB"/>
    <w:rsid w:val="00301BB7"/>
    <w:rsid w:val="00301C59"/>
    <w:rsid w:val="00302389"/>
    <w:rsid w:val="00302EBA"/>
    <w:rsid w:val="00302EC5"/>
    <w:rsid w:val="00303261"/>
    <w:rsid w:val="00303270"/>
    <w:rsid w:val="00303353"/>
    <w:rsid w:val="00303698"/>
    <w:rsid w:val="00303BE7"/>
    <w:rsid w:val="00303CE5"/>
    <w:rsid w:val="00303DC2"/>
    <w:rsid w:val="00303F62"/>
    <w:rsid w:val="00303FA2"/>
    <w:rsid w:val="00304049"/>
    <w:rsid w:val="003040CE"/>
    <w:rsid w:val="0030439E"/>
    <w:rsid w:val="0030442C"/>
    <w:rsid w:val="00304437"/>
    <w:rsid w:val="00304452"/>
    <w:rsid w:val="003044EE"/>
    <w:rsid w:val="0030490B"/>
    <w:rsid w:val="00304EFD"/>
    <w:rsid w:val="00305447"/>
    <w:rsid w:val="003056C2"/>
    <w:rsid w:val="00305728"/>
    <w:rsid w:val="0030589F"/>
    <w:rsid w:val="00305A0E"/>
    <w:rsid w:val="003061C2"/>
    <w:rsid w:val="0030631C"/>
    <w:rsid w:val="00306321"/>
    <w:rsid w:val="003063C2"/>
    <w:rsid w:val="00306498"/>
    <w:rsid w:val="003065C3"/>
    <w:rsid w:val="003066FE"/>
    <w:rsid w:val="0030687C"/>
    <w:rsid w:val="00306B5A"/>
    <w:rsid w:val="00306BBF"/>
    <w:rsid w:val="003076E4"/>
    <w:rsid w:val="003078AC"/>
    <w:rsid w:val="00307A52"/>
    <w:rsid w:val="003106AD"/>
    <w:rsid w:val="003107C7"/>
    <w:rsid w:val="0031097F"/>
    <w:rsid w:val="0031161D"/>
    <w:rsid w:val="00311C35"/>
    <w:rsid w:val="00311F27"/>
    <w:rsid w:val="00312013"/>
    <w:rsid w:val="00312076"/>
    <w:rsid w:val="003123FD"/>
    <w:rsid w:val="003126CC"/>
    <w:rsid w:val="00313307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7B6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0E5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48E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03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350"/>
    <w:rsid w:val="003334E8"/>
    <w:rsid w:val="00333E4A"/>
    <w:rsid w:val="0033402D"/>
    <w:rsid w:val="003341DC"/>
    <w:rsid w:val="003343BD"/>
    <w:rsid w:val="00334406"/>
    <w:rsid w:val="0033460E"/>
    <w:rsid w:val="003348D7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964"/>
    <w:rsid w:val="00336981"/>
    <w:rsid w:val="00336C40"/>
    <w:rsid w:val="00336E44"/>
    <w:rsid w:val="0033718C"/>
    <w:rsid w:val="00337197"/>
    <w:rsid w:val="003372D6"/>
    <w:rsid w:val="00337A51"/>
    <w:rsid w:val="00337BD0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915"/>
    <w:rsid w:val="00341B20"/>
    <w:rsid w:val="00341CC7"/>
    <w:rsid w:val="00341EAF"/>
    <w:rsid w:val="003422E0"/>
    <w:rsid w:val="003422EF"/>
    <w:rsid w:val="003425C0"/>
    <w:rsid w:val="003425D2"/>
    <w:rsid w:val="003426FC"/>
    <w:rsid w:val="0034281F"/>
    <w:rsid w:val="00342EEE"/>
    <w:rsid w:val="00342F78"/>
    <w:rsid w:val="00343433"/>
    <w:rsid w:val="003434C3"/>
    <w:rsid w:val="0034385A"/>
    <w:rsid w:val="00343940"/>
    <w:rsid w:val="00343CAB"/>
    <w:rsid w:val="00343FE7"/>
    <w:rsid w:val="00344529"/>
    <w:rsid w:val="0034454B"/>
    <w:rsid w:val="003445DF"/>
    <w:rsid w:val="00344726"/>
    <w:rsid w:val="00344A20"/>
    <w:rsid w:val="00344CAE"/>
    <w:rsid w:val="00345111"/>
    <w:rsid w:val="003453BF"/>
    <w:rsid w:val="00345704"/>
    <w:rsid w:val="0034578D"/>
    <w:rsid w:val="003459E4"/>
    <w:rsid w:val="00345A68"/>
    <w:rsid w:val="00345D7A"/>
    <w:rsid w:val="0034611C"/>
    <w:rsid w:val="00346354"/>
    <w:rsid w:val="003464D5"/>
    <w:rsid w:val="00346B0E"/>
    <w:rsid w:val="00346B1F"/>
    <w:rsid w:val="00346BB0"/>
    <w:rsid w:val="00346D58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981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48"/>
    <w:rsid w:val="00353780"/>
    <w:rsid w:val="003538DD"/>
    <w:rsid w:val="00353CD5"/>
    <w:rsid w:val="003542A3"/>
    <w:rsid w:val="0035455A"/>
    <w:rsid w:val="0035480B"/>
    <w:rsid w:val="0035560C"/>
    <w:rsid w:val="003558ED"/>
    <w:rsid w:val="00355BC0"/>
    <w:rsid w:val="00355D27"/>
    <w:rsid w:val="00356107"/>
    <w:rsid w:val="00356807"/>
    <w:rsid w:val="00356840"/>
    <w:rsid w:val="00356850"/>
    <w:rsid w:val="00356910"/>
    <w:rsid w:val="00356966"/>
    <w:rsid w:val="00356B1A"/>
    <w:rsid w:val="00356CEB"/>
    <w:rsid w:val="00356E10"/>
    <w:rsid w:val="00356E9C"/>
    <w:rsid w:val="00356FE4"/>
    <w:rsid w:val="0035706A"/>
    <w:rsid w:val="0035719E"/>
    <w:rsid w:val="003574D2"/>
    <w:rsid w:val="0035752A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321"/>
    <w:rsid w:val="00361508"/>
    <w:rsid w:val="003618B3"/>
    <w:rsid w:val="00361A91"/>
    <w:rsid w:val="003624AE"/>
    <w:rsid w:val="00362CA0"/>
    <w:rsid w:val="00363150"/>
    <w:rsid w:val="00363483"/>
    <w:rsid w:val="0036351E"/>
    <w:rsid w:val="003635CA"/>
    <w:rsid w:val="00364137"/>
    <w:rsid w:val="003643C2"/>
    <w:rsid w:val="003643C8"/>
    <w:rsid w:val="00364962"/>
    <w:rsid w:val="00364A69"/>
    <w:rsid w:val="00364AF4"/>
    <w:rsid w:val="00364B64"/>
    <w:rsid w:val="00364EA0"/>
    <w:rsid w:val="00364FC7"/>
    <w:rsid w:val="00365073"/>
    <w:rsid w:val="003653EB"/>
    <w:rsid w:val="00366246"/>
    <w:rsid w:val="0036641F"/>
    <w:rsid w:val="003666B2"/>
    <w:rsid w:val="003666E8"/>
    <w:rsid w:val="00366708"/>
    <w:rsid w:val="00366772"/>
    <w:rsid w:val="00366A66"/>
    <w:rsid w:val="00366EA6"/>
    <w:rsid w:val="00366EF0"/>
    <w:rsid w:val="00366FFD"/>
    <w:rsid w:val="00367154"/>
    <w:rsid w:val="003671BE"/>
    <w:rsid w:val="00367646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9A"/>
    <w:rsid w:val="003723DA"/>
    <w:rsid w:val="00372473"/>
    <w:rsid w:val="00372A6C"/>
    <w:rsid w:val="00372BF5"/>
    <w:rsid w:val="00373289"/>
    <w:rsid w:val="0037328E"/>
    <w:rsid w:val="003732F3"/>
    <w:rsid w:val="00373A7B"/>
    <w:rsid w:val="00373B9E"/>
    <w:rsid w:val="00373C40"/>
    <w:rsid w:val="003743E1"/>
    <w:rsid w:val="003747C7"/>
    <w:rsid w:val="00374919"/>
    <w:rsid w:val="00374AFE"/>
    <w:rsid w:val="00374E07"/>
    <w:rsid w:val="00374F60"/>
    <w:rsid w:val="00374FA9"/>
    <w:rsid w:val="003750C9"/>
    <w:rsid w:val="003752A4"/>
    <w:rsid w:val="003756A4"/>
    <w:rsid w:val="0037576B"/>
    <w:rsid w:val="00375BBC"/>
    <w:rsid w:val="00375C67"/>
    <w:rsid w:val="00375E12"/>
    <w:rsid w:val="003763A7"/>
    <w:rsid w:val="003764E4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48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35"/>
    <w:rsid w:val="00383BCF"/>
    <w:rsid w:val="00383F9C"/>
    <w:rsid w:val="003841FB"/>
    <w:rsid w:val="003842A4"/>
    <w:rsid w:val="003846F4"/>
    <w:rsid w:val="003853FB"/>
    <w:rsid w:val="00385537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086"/>
    <w:rsid w:val="00387604"/>
    <w:rsid w:val="003877D4"/>
    <w:rsid w:val="003879F6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30E"/>
    <w:rsid w:val="003915CE"/>
    <w:rsid w:val="00391A81"/>
    <w:rsid w:val="00391CA4"/>
    <w:rsid w:val="00391CC7"/>
    <w:rsid w:val="00391E62"/>
    <w:rsid w:val="00392004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3F3A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ED7"/>
    <w:rsid w:val="00396FC8"/>
    <w:rsid w:val="0039708A"/>
    <w:rsid w:val="00397856"/>
    <w:rsid w:val="003979B5"/>
    <w:rsid w:val="00397D31"/>
    <w:rsid w:val="003A0683"/>
    <w:rsid w:val="003A0983"/>
    <w:rsid w:val="003A0A2E"/>
    <w:rsid w:val="003A0A93"/>
    <w:rsid w:val="003A0A9E"/>
    <w:rsid w:val="003A0B0A"/>
    <w:rsid w:val="003A18F0"/>
    <w:rsid w:val="003A1986"/>
    <w:rsid w:val="003A1DA5"/>
    <w:rsid w:val="003A21B4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2FC"/>
    <w:rsid w:val="003A4454"/>
    <w:rsid w:val="003A4581"/>
    <w:rsid w:val="003A45EE"/>
    <w:rsid w:val="003A466A"/>
    <w:rsid w:val="003A4ACE"/>
    <w:rsid w:val="003A4D26"/>
    <w:rsid w:val="003A4E4E"/>
    <w:rsid w:val="003A612C"/>
    <w:rsid w:val="003A61F4"/>
    <w:rsid w:val="003A6433"/>
    <w:rsid w:val="003A64AB"/>
    <w:rsid w:val="003A6871"/>
    <w:rsid w:val="003A69F9"/>
    <w:rsid w:val="003A6C63"/>
    <w:rsid w:val="003A6CD4"/>
    <w:rsid w:val="003A6D7A"/>
    <w:rsid w:val="003A6F4E"/>
    <w:rsid w:val="003A752B"/>
    <w:rsid w:val="003A7698"/>
    <w:rsid w:val="003A7AD8"/>
    <w:rsid w:val="003A7AF9"/>
    <w:rsid w:val="003A7D8D"/>
    <w:rsid w:val="003A7E1E"/>
    <w:rsid w:val="003A7F92"/>
    <w:rsid w:val="003B00B8"/>
    <w:rsid w:val="003B03B6"/>
    <w:rsid w:val="003B06BC"/>
    <w:rsid w:val="003B08C3"/>
    <w:rsid w:val="003B0D09"/>
    <w:rsid w:val="003B0F2D"/>
    <w:rsid w:val="003B1A0C"/>
    <w:rsid w:val="003B1AC4"/>
    <w:rsid w:val="003B1B13"/>
    <w:rsid w:val="003B1B69"/>
    <w:rsid w:val="003B1C1F"/>
    <w:rsid w:val="003B1CDD"/>
    <w:rsid w:val="003B1ED6"/>
    <w:rsid w:val="003B219B"/>
    <w:rsid w:val="003B24FD"/>
    <w:rsid w:val="003B2BA8"/>
    <w:rsid w:val="003B2F2D"/>
    <w:rsid w:val="003B335E"/>
    <w:rsid w:val="003B351B"/>
    <w:rsid w:val="003B351F"/>
    <w:rsid w:val="003B3903"/>
    <w:rsid w:val="003B3A7E"/>
    <w:rsid w:val="003B3AEF"/>
    <w:rsid w:val="003B3FE9"/>
    <w:rsid w:val="003B41FD"/>
    <w:rsid w:val="003B42AB"/>
    <w:rsid w:val="003B4665"/>
    <w:rsid w:val="003B4761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6EF6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0AF"/>
    <w:rsid w:val="003C21D2"/>
    <w:rsid w:val="003C234C"/>
    <w:rsid w:val="003C24F2"/>
    <w:rsid w:val="003C293A"/>
    <w:rsid w:val="003C2F0B"/>
    <w:rsid w:val="003C309E"/>
    <w:rsid w:val="003C3228"/>
    <w:rsid w:val="003C3438"/>
    <w:rsid w:val="003C34B6"/>
    <w:rsid w:val="003C3F56"/>
    <w:rsid w:val="003C406E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5F83"/>
    <w:rsid w:val="003C6008"/>
    <w:rsid w:val="003C601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2BF"/>
    <w:rsid w:val="003C78A1"/>
    <w:rsid w:val="003C79F3"/>
    <w:rsid w:val="003C7AAC"/>
    <w:rsid w:val="003C7BC1"/>
    <w:rsid w:val="003D031D"/>
    <w:rsid w:val="003D05B9"/>
    <w:rsid w:val="003D05ED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E78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223"/>
    <w:rsid w:val="003E03E4"/>
    <w:rsid w:val="003E0BDD"/>
    <w:rsid w:val="003E0C0A"/>
    <w:rsid w:val="003E0E13"/>
    <w:rsid w:val="003E17D3"/>
    <w:rsid w:val="003E19D5"/>
    <w:rsid w:val="003E1F9A"/>
    <w:rsid w:val="003E23DF"/>
    <w:rsid w:val="003E2ACD"/>
    <w:rsid w:val="003E2C26"/>
    <w:rsid w:val="003E2D51"/>
    <w:rsid w:val="003E2D5F"/>
    <w:rsid w:val="003E2DE1"/>
    <w:rsid w:val="003E2F15"/>
    <w:rsid w:val="003E3427"/>
    <w:rsid w:val="003E3752"/>
    <w:rsid w:val="003E3AA4"/>
    <w:rsid w:val="003E3E92"/>
    <w:rsid w:val="003E404C"/>
    <w:rsid w:val="003E4602"/>
    <w:rsid w:val="003E4DFC"/>
    <w:rsid w:val="003E509D"/>
    <w:rsid w:val="003E5FEB"/>
    <w:rsid w:val="003E615A"/>
    <w:rsid w:val="003E63C4"/>
    <w:rsid w:val="003E63C5"/>
    <w:rsid w:val="003E6604"/>
    <w:rsid w:val="003E66A1"/>
    <w:rsid w:val="003E6A2D"/>
    <w:rsid w:val="003E6D29"/>
    <w:rsid w:val="003E712B"/>
    <w:rsid w:val="003E737E"/>
    <w:rsid w:val="003E7638"/>
    <w:rsid w:val="003E798E"/>
    <w:rsid w:val="003E7AEB"/>
    <w:rsid w:val="003E7C17"/>
    <w:rsid w:val="003E7C29"/>
    <w:rsid w:val="003F03E7"/>
    <w:rsid w:val="003F06B2"/>
    <w:rsid w:val="003F09FC"/>
    <w:rsid w:val="003F0A26"/>
    <w:rsid w:val="003F0C98"/>
    <w:rsid w:val="003F0DFA"/>
    <w:rsid w:val="003F1237"/>
    <w:rsid w:val="003F190E"/>
    <w:rsid w:val="003F1C1E"/>
    <w:rsid w:val="003F1DBE"/>
    <w:rsid w:val="003F1F24"/>
    <w:rsid w:val="003F235B"/>
    <w:rsid w:val="003F25A1"/>
    <w:rsid w:val="003F29A5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3B"/>
    <w:rsid w:val="003F4797"/>
    <w:rsid w:val="003F4872"/>
    <w:rsid w:val="003F4F28"/>
    <w:rsid w:val="003F4FEC"/>
    <w:rsid w:val="003F51FC"/>
    <w:rsid w:val="003F5293"/>
    <w:rsid w:val="003F52BF"/>
    <w:rsid w:val="003F53CE"/>
    <w:rsid w:val="003F588C"/>
    <w:rsid w:val="003F58D3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173"/>
    <w:rsid w:val="003F7833"/>
    <w:rsid w:val="003F7842"/>
    <w:rsid w:val="003F79AB"/>
    <w:rsid w:val="003F79D4"/>
    <w:rsid w:val="003F7D50"/>
    <w:rsid w:val="003F7E63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D18"/>
    <w:rsid w:val="00401E03"/>
    <w:rsid w:val="004020EA"/>
    <w:rsid w:val="00402287"/>
    <w:rsid w:val="004024C8"/>
    <w:rsid w:val="0040257F"/>
    <w:rsid w:val="00402C5C"/>
    <w:rsid w:val="00402FC2"/>
    <w:rsid w:val="00403725"/>
    <w:rsid w:val="00403775"/>
    <w:rsid w:val="00403A8B"/>
    <w:rsid w:val="00403F8E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92F"/>
    <w:rsid w:val="00412B74"/>
    <w:rsid w:val="004135C1"/>
    <w:rsid w:val="00413833"/>
    <w:rsid w:val="004138C0"/>
    <w:rsid w:val="004140AF"/>
    <w:rsid w:val="0041456F"/>
    <w:rsid w:val="0041475C"/>
    <w:rsid w:val="00414B9C"/>
    <w:rsid w:val="00414BE3"/>
    <w:rsid w:val="00414E32"/>
    <w:rsid w:val="00414EA8"/>
    <w:rsid w:val="00414EE1"/>
    <w:rsid w:val="00414FA7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6FF9"/>
    <w:rsid w:val="004172ED"/>
    <w:rsid w:val="004173F1"/>
    <w:rsid w:val="004174C2"/>
    <w:rsid w:val="0041772E"/>
    <w:rsid w:val="0041773F"/>
    <w:rsid w:val="00417855"/>
    <w:rsid w:val="00417A85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24"/>
    <w:rsid w:val="004245FE"/>
    <w:rsid w:val="00424781"/>
    <w:rsid w:val="00424925"/>
    <w:rsid w:val="00425120"/>
    <w:rsid w:val="00425346"/>
    <w:rsid w:val="004255BC"/>
    <w:rsid w:val="004256CA"/>
    <w:rsid w:val="004258D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6E6B"/>
    <w:rsid w:val="00426F22"/>
    <w:rsid w:val="004274A0"/>
    <w:rsid w:val="004275A6"/>
    <w:rsid w:val="00427734"/>
    <w:rsid w:val="00427AD8"/>
    <w:rsid w:val="00427B96"/>
    <w:rsid w:val="00430082"/>
    <w:rsid w:val="004308F8"/>
    <w:rsid w:val="004310A4"/>
    <w:rsid w:val="00431191"/>
    <w:rsid w:val="004313F0"/>
    <w:rsid w:val="0043140B"/>
    <w:rsid w:val="00431BC4"/>
    <w:rsid w:val="00431D52"/>
    <w:rsid w:val="00431E68"/>
    <w:rsid w:val="00432278"/>
    <w:rsid w:val="004330A4"/>
    <w:rsid w:val="00433178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746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58A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925"/>
    <w:rsid w:val="00444C76"/>
    <w:rsid w:val="004457AE"/>
    <w:rsid w:val="004458C6"/>
    <w:rsid w:val="00445C30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973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3BB2"/>
    <w:rsid w:val="00454084"/>
    <w:rsid w:val="004547C1"/>
    <w:rsid w:val="00454C4A"/>
    <w:rsid w:val="00454D73"/>
    <w:rsid w:val="004554DD"/>
    <w:rsid w:val="00455B2F"/>
    <w:rsid w:val="00455F4A"/>
    <w:rsid w:val="00455FE4"/>
    <w:rsid w:val="004560C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3F4"/>
    <w:rsid w:val="00462451"/>
    <w:rsid w:val="004624B1"/>
    <w:rsid w:val="004625FC"/>
    <w:rsid w:val="0046268B"/>
    <w:rsid w:val="004626AF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407"/>
    <w:rsid w:val="00463A46"/>
    <w:rsid w:val="00463DA2"/>
    <w:rsid w:val="00463DF0"/>
    <w:rsid w:val="00463E4E"/>
    <w:rsid w:val="00463FF7"/>
    <w:rsid w:val="004640A7"/>
    <w:rsid w:val="004640BB"/>
    <w:rsid w:val="004642B8"/>
    <w:rsid w:val="004647F2"/>
    <w:rsid w:val="00464C37"/>
    <w:rsid w:val="00464F77"/>
    <w:rsid w:val="004652A3"/>
    <w:rsid w:val="004655B0"/>
    <w:rsid w:val="00465688"/>
    <w:rsid w:val="00465AB5"/>
    <w:rsid w:val="004660A1"/>
    <w:rsid w:val="004664E7"/>
    <w:rsid w:val="00466C0D"/>
    <w:rsid w:val="00466C2F"/>
    <w:rsid w:val="00466F3D"/>
    <w:rsid w:val="00467100"/>
    <w:rsid w:val="00467644"/>
    <w:rsid w:val="0046781F"/>
    <w:rsid w:val="00467B02"/>
    <w:rsid w:val="00467C7D"/>
    <w:rsid w:val="00467DA4"/>
    <w:rsid w:val="00467FBA"/>
    <w:rsid w:val="004705C2"/>
    <w:rsid w:val="004705E8"/>
    <w:rsid w:val="004706FA"/>
    <w:rsid w:val="00470783"/>
    <w:rsid w:val="00470871"/>
    <w:rsid w:val="00470977"/>
    <w:rsid w:val="00470F5E"/>
    <w:rsid w:val="004711C7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5B"/>
    <w:rsid w:val="00473DA7"/>
    <w:rsid w:val="004744E7"/>
    <w:rsid w:val="00474583"/>
    <w:rsid w:val="004745CE"/>
    <w:rsid w:val="00474DA3"/>
    <w:rsid w:val="00474DF8"/>
    <w:rsid w:val="00475A56"/>
    <w:rsid w:val="00475C24"/>
    <w:rsid w:val="00475CA9"/>
    <w:rsid w:val="00476246"/>
    <w:rsid w:val="0047656E"/>
    <w:rsid w:val="004766A1"/>
    <w:rsid w:val="00476869"/>
    <w:rsid w:val="00476C57"/>
    <w:rsid w:val="00476CB2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704"/>
    <w:rsid w:val="00482B67"/>
    <w:rsid w:val="0048325E"/>
    <w:rsid w:val="004834B8"/>
    <w:rsid w:val="00483A3A"/>
    <w:rsid w:val="00483B75"/>
    <w:rsid w:val="0048431C"/>
    <w:rsid w:val="004845A5"/>
    <w:rsid w:val="004847A6"/>
    <w:rsid w:val="00484840"/>
    <w:rsid w:val="004848F3"/>
    <w:rsid w:val="0048532E"/>
    <w:rsid w:val="00485446"/>
    <w:rsid w:val="004857D2"/>
    <w:rsid w:val="00485998"/>
    <w:rsid w:val="00486343"/>
    <w:rsid w:val="00486613"/>
    <w:rsid w:val="0048661A"/>
    <w:rsid w:val="004867BB"/>
    <w:rsid w:val="00486AEA"/>
    <w:rsid w:val="00486E09"/>
    <w:rsid w:val="00487037"/>
    <w:rsid w:val="00487547"/>
    <w:rsid w:val="004876D2"/>
    <w:rsid w:val="00487901"/>
    <w:rsid w:val="004879A4"/>
    <w:rsid w:val="00487C07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8CB"/>
    <w:rsid w:val="00492CFC"/>
    <w:rsid w:val="00493210"/>
    <w:rsid w:val="004932F4"/>
    <w:rsid w:val="004933AC"/>
    <w:rsid w:val="00493545"/>
    <w:rsid w:val="004935A1"/>
    <w:rsid w:val="00493776"/>
    <w:rsid w:val="00493970"/>
    <w:rsid w:val="004942CD"/>
    <w:rsid w:val="0049450C"/>
    <w:rsid w:val="004947DE"/>
    <w:rsid w:val="004947E6"/>
    <w:rsid w:val="0049494A"/>
    <w:rsid w:val="00494B31"/>
    <w:rsid w:val="00494D2E"/>
    <w:rsid w:val="00494F57"/>
    <w:rsid w:val="0049503E"/>
    <w:rsid w:val="0049580F"/>
    <w:rsid w:val="0049583D"/>
    <w:rsid w:val="004959BD"/>
    <w:rsid w:val="004959EA"/>
    <w:rsid w:val="00495FE1"/>
    <w:rsid w:val="004963F9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04D"/>
    <w:rsid w:val="004A0298"/>
    <w:rsid w:val="004A0345"/>
    <w:rsid w:val="004A0B2A"/>
    <w:rsid w:val="004A0D11"/>
    <w:rsid w:val="004A0D1B"/>
    <w:rsid w:val="004A0FB8"/>
    <w:rsid w:val="004A143A"/>
    <w:rsid w:val="004A1472"/>
    <w:rsid w:val="004A1769"/>
    <w:rsid w:val="004A1772"/>
    <w:rsid w:val="004A1C87"/>
    <w:rsid w:val="004A1CB1"/>
    <w:rsid w:val="004A1F03"/>
    <w:rsid w:val="004A2068"/>
    <w:rsid w:val="004A206F"/>
    <w:rsid w:val="004A244E"/>
    <w:rsid w:val="004A25B2"/>
    <w:rsid w:val="004A26DD"/>
    <w:rsid w:val="004A28F0"/>
    <w:rsid w:val="004A31D8"/>
    <w:rsid w:val="004A3452"/>
    <w:rsid w:val="004A3474"/>
    <w:rsid w:val="004A35FF"/>
    <w:rsid w:val="004A374A"/>
    <w:rsid w:val="004A4050"/>
    <w:rsid w:val="004A40EA"/>
    <w:rsid w:val="004A417A"/>
    <w:rsid w:val="004A41E8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D6C"/>
    <w:rsid w:val="004A5FA5"/>
    <w:rsid w:val="004A6117"/>
    <w:rsid w:val="004A69F5"/>
    <w:rsid w:val="004A6AF0"/>
    <w:rsid w:val="004A6BFF"/>
    <w:rsid w:val="004A722E"/>
    <w:rsid w:val="004A7259"/>
    <w:rsid w:val="004A77F6"/>
    <w:rsid w:val="004A7D1F"/>
    <w:rsid w:val="004B017F"/>
    <w:rsid w:val="004B09D2"/>
    <w:rsid w:val="004B0ABB"/>
    <w:rsid w:val="004B0AD2"/>
    <w:rsid w:val="004B14CF"/>
    <w:rsid w:val="004B165D"/>
    <w:rsid w:val="004B1929"/>
    <w:rsid w:val="004B1A4A"/>
    <w:rsid w:val="004B1C0B"/>
    <w:rsid w:val="004B1CCF"/>
    <w:rsid w:val="004B1E8A"/>
    <w:rsid w:val="004B1F02"/>
    <w:rsid w:val="004B2D31"/>
    <w:rsid w:val="004B2E96"/>
    <w:rsid w:val="004B3000"/>
    <w:rsid w:val="004B3473"/>
    <w:rsid w:val="004B34BF"/>
    <w:rsid w:val="004B35DE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4D90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15B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5B1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06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0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29C"/>
    <w:rsid w:val="004C533F"/>
    <w:rsid w:val="004C5745"/>
    <w:rsid w:val="004C5860"/>
    <w:rsid w:val="004C6011"/>
    <w:rsid w:val="004C61C9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0A32"/>
    <w:rsid w:val="004D10A2"/>
    <w:rsid w:val="004D16DF"/>
    <w:rsid w:val="004D1A07"/>
    <w:rsid w:val="004D1A13"/>
    <w:rsid w:val="004D1BDD"/>
    <w:rsid w:val="004D1CCA"/>
    <w:rsid w:val="004D20E9"/>
    <w:rsid w:val="004D239A"/>
    <w:rsid w:val="004D24B9"/>
    <w:rsid w:val="004D2837"/>
    <w:rsid w:val="004D2846"/>
    <w:rsid w:val="004D297B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DEE"/>
    <w:rsid w:val="004D3E94"/>
    <w:rsid w:val="004D3E97"/>
    <w:rsid w:val="004D3EDB"/>
    <w:rsid w:val="004D3F53"/>
    <w:rsid w:val="004D4128"/>
    <w:rsid w:val="004D44FE"/>
    <w:rsid w:val="004D465A"/>
    <w:rsid w:val="004D479B"/>
    <w:rsid w:val="004D4872"/>
    <w:rsid w:val="004D48B6"/>
    <w:rsid w:val="004D4AB9"/>
    <w:rsid w:val="004D4F54"/>
    <w:rsid w:val="004D4F7A"/>
    <w:rsid w:val="004D5603"/>
    <w:rsid w:val="004D58FD"/>
    <w:rsid w:val="004D5910"/>
    <w:rsid w:val="004D5A47"/>
    <w:rsid w:val="004D5BBC"/>
    <w:rsid w:val="004D60B2"/>
    <w:rsid w:val="004D646D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3F5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34E"/>
    <w:rsid w:val="004E35AA"/>
    <w:rsid w:val="004E3660"/>
    <w:rsid w:val="004E3C34"/>
    <w:rsid w:val="004E3F71"/>
    <w:rsid w:val="004E41D9"/>
    <w:rsid w:val="004E4375"/>
    <w:rsid w:val="004E4381"/>
    <w:rsid w:val="004E441F"/>
    <w:rsid w:val="004E47FF"/>
    <w:rsid w:val="004E49C5"/>
    <w:rsid w:val="004E4B4B"/>
    <w:rsid w:val="004E4C23"/>
    <w:rsid w:val="004E4C84"/>
    <w:rsid w:val="004E4ED8"/>
    <w:rsid w:val="004E5116"/>
    <w:rsid w:val="004E517D"/>
    <w:rsid w:val="004E5227"/>
    <w:rsid w:val="004E55E4"/>
    <w:rsid w:val="004E573A"/>
    <w:rsid w:val="004E59BD"/>
    <w:rsid w:val="004E5DEF"/>
    <w:rsid w:val="004E5FF7"/>
    <w:rsid w:val="004E6303"/>
    <w:rsid w:val="004E66B4"/>
    <w:rsid w:val="004E6BDE"/>
    <w:rsid w:val="004E7411"/>
    <w:rsid w:val="004E7564"/>
    <w:rsid w:val="004E7CF0"/>
    <w:rsid w:val="004F02C5"/>
    <w:rsid w:val="004F052F"/>
    <w:rsid w:val="004F0546"/>
    <w:rsid w:val="004F07A2"/>
    <w:rsid w:val="004F084A"/>
    <w:rsid w:val="004F0E17"/>
    <w:rsid w:val="004F0EF3"/>
    <w:rsid w:val="004F1016"/>
    <w:rsid w:val="004F1207"/>
    <w:rsid w:val="004F12B7"/>
    <w:rsid w:val="004F135F"/>
    <w:rsid w:val="004F172E"/>
    <w:rsid w:val="004F18F9"/>
    <w:rsid w:val="004F1F54"/>
    <w:rsid w:val="004F20C5"/>
    <w:rsid w:val="004F26EB"/>
    <w:rsid w:val="004F2AB6"/>
    <w:rsid w:val="004F2AC3"/>
    <w:rsid w:val="004F2AE2"/>
    <w:rsid w:val="004F32EC"/>
    <w:rsid w:val="004F359A"/>
    <w:rsid w:val="004F360F"/>
    <w:rsid w:val="004F3A88"/>
    <w:rsid w:val="004F3B70"/>
    <w:rsid w:val="004F3C0D"/>
    <w:rsid w:val="004F3F28"/>
    <w:rsid w:val="004F3F88"/>
    <w:rsid w:val="004F403D"/>
    <w:rsid w:val="004F40D6"/>
    <w:rsid w:val="004F41B1"/>
    <w:rsid w:val="004F493F"/>
    <w:rsid w:val="004F4BBE"/>
    <w:rsid w:val="004F5687"/>
    <w:rsid w:val="004F5D22"/>
    <w:rsid w:val="004F5DD1"/>
    <w:rsid w:val="004F663F"/>
    <w:rsid w:val="004F6805"/>
    <w:rsid w:val="004F6AD1"/>
    <w:rsid w:val="004F6EF0"/>
    <w:rsid w:val="004F7110"/>
    <w:rsid w:val="004F7111"/>
    <w:rsid w:val="004F7265"/>
    <w:rsid w:val="004F7EA3"/>
    <w:rsid w:val="004F7FBC"/>
    <w:rsid w:val="00500109"/>
    <w:rsid w:val="0050023C"/>
    <w:rsid w:val="00500D49"/>
    <w:rsid w:val="00501293"/>
    <w:rsid w:val="005013E6"/>
    <w:rsid w:val="0050174E"/>
    <w:rsid w:val="00501B74"/>
    <w:rsid w:val="00501ED6"/>
    <w:rsid w:val="00501F8B"/>
    <w:rsid w:val="00502209"/>
    <w:rsid w:val="0050221E"/>
    <w:rsid w:val="005027E4"/>
    <w:rsid w:val="00502BCF"/>
    <w:rsid w:val="00502BDC"/>
    <w:rsid w:val="00502D85"/>
    <w:rsid w:val="00502E39"/>
    <w:rsid w:val="00503119"/>
    <w:rsid w:val="00503254"/>
    <w:rsid w:val="005032CB"/>
    <w:rsid w:val="005033E7"/>
    <w:rsid w:val="0050345C"/>
    <w:rsid w:val="005034E1"/>
    <w:rsid w:val="00503854"/>
    <w:rsid w:val="00503E40"/>
    <w:rsid w:val="00503ED8"/>
    <w:rsid w:val="00503EDC"/>
    <w:rsid w:val="005041B5"/>
    <w:rsid w:val="005042AB"/>
    <w:rsid w:val="0050446A"/>
    <w:rsid w:val="00504506"/>
    <w:rsid w:val="0050475D"/>
    <w:rsid w:val="00504920"/>
    <w:rsid w:val="00504ED7"/>
    <w:rsid w:val="00505CB5"/>
    <w:rsid w:val="00506291"/>
    <w:rsid w:val="0050638C"/>
    <w:rsid w:val="00506771"/>
    <w:rsid w:val="005069EF"/>
    <w:rsid w:val="005069FA"/>
    <w:rsid w:val="00506D43"/>
    <w:rsid w:val="00506DE9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6E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61F"/>
    <w:rsid w:val="0051277D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756"/>
    <w:rsid w:val="00514811"/>
    <w:rsid w:val="00514D74"/>
    <w:rsid w:val="00514F6F"/>
    <w:rsid w:val="00515001"/>
    <w:rsid w:val="005150D4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4AD"/>
    <w:rsid w:val="00517FA2"/>
    <w:rsid w:val="0052006C"/>
    <w:rsid w:val="005200B4"/>
    <w:rsid w:val="005204E8"/>
    <w:rsid w:val="005205F7"/>
    <w:rsid w:val="0052090D"/>
    <w:rsid w:val="00520965"/>
    <w:rsid w:val="00520C6C"/>
    <w:rsid w:val="00520CF2"/>
    <w:rsid w:val="005211C3"/>
    <w:rsid w:val="005218DA"/>
    <w:rsid w:val="00521943"/>
    <w:rsid w:val="00521979"/>
    <w:rsid w:val="00521C79"/>
    <w:rsid w:val="005223E5"/>
    <w:rsid w:val="0052314C"/>
    <w:rsid w:val="00523156"/>
    <w:rsid w:val="005233CE"/>
    <w:rsid w:val="00523546"/>
    <w:rsid w:val="0052361B"/>
    <w:rsid w:val="00523623"/>
    <w:rsid w:val="00523632"/>
    <w:rsid w:val="00523849"/>
    <w:rsid w:val="00523EC5"/>
    <w:rsid w:val="00523F40"/>
    <w:rsid w:val="005242A4"/>
    <w:rsid w:val="005244D0"/>
    <w:rsid w:val="00524509"/>
    <w:rsid w:val="0052454E"/>
    <w:rsid w:val="0052458D"/>
    <w:rsid w:val="005245AA"/>
    <w:rsid w:val="00524731"/>
    <w:rsid w:val="00524E1D"/>
    <w:rsid w:val="00524F6E"/>
    <w:rsid w:val="00525117"/>
    <w:rsid w:val="00525432"/>
    <w:rsid w:val="0052571A"/>
    <w:rsid w:val="005257B3"/>
    <w:rsid w:val="005259F1"/>
    <w:rsid w:val="00525C1C"/>
    <w:rsid w:val="00525C2A"/>
    <w:rsid w:val="0052687D"/>
    <w:rsid w:val="00526AB5"/>
    <w:rsid w:val="00526BFE"/>
    <w:rsid w:val="00526E31"/>
    <w:rsid w:val="005270EC"/>
    <w:rsid w:val="005271DA"/>
    <w:rsid w:val="00527216"/>
    <w:rsid w:val="00527256"/>
    <w:rsid w:val="0052749A"/>
    <w:rsid w:val="0052767F"/>
    <w:rsid w:val="005276C8"/>
    <w:rsid w:val="00527DA3"/>
    <w:rsid w:val="00527EFC"/>
    <w:rsid w:val="0053010F"/>
    <w:rsid w:val="00530286"/>
    <w:rsid w:val="00530353"/>
    <w:rsid w:val="005308EA"/>
    <w:rsid w:val="00530982"/>
    <w:rsid w:val="00530AB6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AF"/>
    <w:rsid w:val="005341B1"/>
    <w:rsid w:val="00534456"/>
    <w:rsid w:val="00534709"/>
    <w:rsid w:val="005347F3"/>
    <w:rsid w:val="005349F8"/>
    <w:rsid w:val="00534D8E"/>
    <w:rsid w:val="00534F69"/>
    <w:rsid w:val="00535063"/>
    <w:rsid w:val="005354EF"/>
    <w:rsid w:val="005355C3"/>
    <w:rsid w:val="00535725"/>
    <w:rsid w:val="005357FA"/>
    <w:rsid w:val="00535ADC"/>
    <w:rsid w:val="00535F35"/>
    <w:rsid w:val="0053628D"/>
    <w:rsid w:val="005365BB"/>
    <w:rsid w:val="00536922"/>
    <w:rsid w:val="00536B7B"/>
    <w:rsid w:val="00536C14"/>
    <w:rsid w:val="00536C3D"/>
    <w:rsid w:val="00536CAD"/>
    <w:rsid w:val="00536CB5"/>
    <w:rsid w:val="00537333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D94"/>
    <w:rsid w:val="00543EFE"/>
    <w:rsid w:val="005440E2"/>
    <w:rsid w:val="00544224"/>
    <w:rsid w:val="0054439E"/>
    <w:rsid w:val="0054485C"/>
    <w:rsid w:val="005448AB"/>
    <w:rsid w:val="005449DE"/>
    <w:rsid w:val="00544A0F"/>
    <w:rsid w:val="00544C60"/>
    <w:rsid w:val="00544EA8"/>
    <w:rsid w:val="00545118"/>
    <w:rsid w:val="00545141"/>
    <w:rsid w:val="005453DD"/>
    <w:rsid w:val="00545560"/>
    <w:rsid w:val="005457E6"/>
    <w:rsid w:val="005457ED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95"/>
    <w:rsid w:val="005466BF"/>
    <w:rsid w:val="00546992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8A4"/>
    <w:rsid w:val="00550A98"/>
    <w:rsid w:val="00550B06"/>
    <w:rsid w:val="00550BC8"/>
    <w:rsid w:val="00550C26"/>
    <w:rsid w:val="00550D82"/>
    <w:rsid w:val="00550FAA"/>
    <w:rsid w:val="00550FF5"/>
    <w:rsid w:val="005512BA"/>
    <w:rsid w:val="005517B3"/>
    <w:rsid w:val="00551940"/>
    <w:rsid w:val="0055196E"/>
    <w:rsid w:val="00551C4F"/>
    <w:rsid w:val="00552459"/>
    <w:rsid w:val="00552587"/>
    <w:rsid w:val="0055261A"/>
    <w:rsid w:val="005526A7"/>
    <w:rsid w:val="005528F8"/>
    <w:rsid w:val="00552DF1"/>
    <w:rsid w:val="00553337"/>
    <w:rsid w:val="00553588"/>
    <w:rsid w:val="005538CD"/>
    <w:rsid w:val="005538F7"/>
    <w:rsid w:val="00553E72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D11"/>
    <w:rsid w:val="00555E45"/>
    <w:rsid w:val="00555EB5"/>
    <w:rsid w:val="005562DE"/>
    <w:rsid w:val="005567B7"/>
    <w:rsid w:val="00556A77"/>
    <w:rsid w:val="00556ACB"/>
    <w:rsid w:val="00556B15"/>
    <w:rsid w:val="00556CC0"/>
    <w:rsid w:val="005573C0"/>
    <w:rsid w:val="0055757E"/>
    <w:rsid w:val="00557A76"/>
    <w:rsid w:val="00557A92"/>
    <w:rsid w:val="00557CCC"/>
    <w:rsid w:val="00557D33"/>
    <w:rsid w:val="00557E04"/>
    <w:rsid w:val="005600A6"/>
    <w:rsid w:val="0056021B"/>
    <w:rsid w:val="005605B0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05B"/>
    <w:rsid w:val="0056210A"/>
    <w:rsid w:val="00562335"/>
    <w:rsid w:val="005627A9"/>
    <w:rsid w:val="005627B9"/>
    <w:rsid w:val="0056286D"/>
    <w:rsid w:val="005629BB"/>
    <w:rsid w:val="005629EB"/>
    <w:rsid w:val="00562CC4"/>
    <w:rsid w:val="00562D56"/>
    <w:rsid w:val="00563114"/>
    <w:rsid w:val="005635A9"/>
    <w:rsid w:val="005635EB"/>
    <w:rsid w:val="005636EF"/>
    <w:rsid w:val="00563AF0"/>
    <w:rsid w:val="00563B58"/>
    <w:rsid w:val="00563CCA"/>
    <w:rsid w:val="00563E4D"/>
    <w:rsid w:val="0056421C"/>
    <w:rsid w:val="00564815"/>
    <w:rsid w:val="005648BB"/>
    <w:rsid w:val="00564E2C"/>
    <w:rsid w:val="00564E2D"/>
    <w:rsid w:val="00564F49"/>
    <w:rsid w:val="005652D6"/>
    <w:rsid w:val="00565B9E"/>
    <w:rsid w:val="00565F84"/>
    <w:rsid w:val="00565FB1"/>
    <w:rsid w:val="00566283"/>
    <w:rsid w:val="005666EA"/>
    <w:rsid w:val="00566718"/>
    <w:rsid w:val="0056676C"/>
    <w:rsid w:val="00566CA1"/>
    <w:rsid w:val="00566D27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4C45"/>
    <w:rsid w:val="00574F84"/>
    <w:rsid w:val="005757B3"/>
    <w:rsid w:val="0057582F"/>
    <w:rsid w:val="00575E2E"/>
    <w:rsid w:val="00576074"/>
    <w:rsid w:val="00576170"/>
    <w:rsid w:val="005764DE"/>
    <w:rsid w:val="005765F6"/>
    <w:rsid w:val="00576ABD"/>
    <w:rsid w:val="00576BC3"/>
    <w:rsid w:val="00576D80"/>
    <w:rsid w:val="00576EA0"/>
    <w:rsid w:val="00577256"/>
    <w:rsid w:val="00577331"/>
    <w:rsid w:val="0057739D"/>
    <w:rsid w:val="00577A86"/>
    <w:rsid w:val="00577B34"/>
    <w:rsid w:val="00577E99"/>
    <w:rsid w:val="00577F9B"/>
    <w:rsid w:val="00580287"/>
    <w:rsid w:val="0058041F"/>
    <w:rsid w:val="0058056F"/>
    <w:rsid w:val="005806E8"/>
    <w:rsid w:val="00580BE6"/>
    <w:rsid w:val="00580C3A"/>
    <w:rsid w:val="00580FD4"/>
    <w:rsid w:val="00581A78"/>
    <w:rsid w:val="00581F11"/>
    <w:rsid w:val="00581FCA"/>
    <w:rsid w:val="00582167"/>
    <w:rsid w:val="00582226"/>
    <w:rsid w:val="00582337"/>
    <w:rsid w:val="0058262A"/>
    <w:rsid w:val="005829D8"/>
    <w:rsid w:val="00582BF5"/>
    <w:rsid w:val="0058313B"/>
    <w:rsid w:val="0058316A"/>
    <w:rsid w:val="005832E7"/>
    <w:rsid w:val="005836E9"/>
    <w:rsid w:val="00583D5C"/>
    <w:rsid w:val="00583FA3"/>
    <w:rsid w:val="0058406C"/>
    <w:rsid w:val="005841DD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552"/>
    <w:rsid w:val="005866F4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0E2C"/>
    <w:rsid w:val="0059121B"/>
    <w:rsid w:val="00591460"/>
    <w:rsid w:val="005916BB"/>
    <w:rsid w:val="00591C12"/>
    <w:rsid w:val="00591F25"/>
    <w:rsid w:val="005920B7"/>
    <w:rsid w:val="005922FE"/>
    <w:rsid w:val="005923AB"/>
    <w:rsid w:val="005924D9"/>
    <w:rsid w:val="00592A08"/>
    <w:rsid w:val="00592D7D"/>
    <w:rsid w:val="00593205"/>
    <w:rsid w:val="00593633"/>
    <w:rsid w:val="005937C5"/>
    <w:rsid w:val="00593854"/>
    <w:rsid w:val="0059393E"/>
    <w:rsid w:val="00593941"/>
    <w:rsid w:val="00593DAC"/>
    <w:rsid w:val="00593DF6"/>
    <w:rsid w:val="00593F0B"/>
    <w:rsid w:val="0059454B"/>
    <w:rsid w:val="005946C5"/>
    <w:rsid w:val="00594AF3"/>
    <w:rsid w:val="00594B3A"/>
    <w:rsid w:val="00594BE9"/>
    <w:rsid w:val="00594C82"/>
    <w:rsid w:val="005951AB"/>
    <w:rsid w:val="00595321"/>
    <w:rsid w:val="00595413"/>
    <w:rsid w:val="005955D2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55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1E6"/>
    <w:rsid w:val="005A484B"/>
    <w:rsid w:val="005A493B"/>
    <w:rsid w:val="005A4BA5"/>
    <w:rsid w:val="005A4D41"/>
    <w:rsid w:val="005A4F1E"/>
    <w:rsid w:val="005A501C"/>
    <w:rsid w:val="005A5157"/>
    <w:rsid w:val="005A5278"/>
    <w:rsid w:val="005A53C6"/>
    <w:rsid w:val="005A5463"/>
    <w:rsid w:val="005A5497"/>
    <w:rsid w:val="005A5873"/>
    <w:rsid w:val="005A590B"/>
    <w:rsid w:val="005A5BA4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A7F9C"/>
    <w:rsid w:val="005B018C"/>
    <w:rsid w:val="005B01C3"/>
    <w:rsid w:val="005B0732"/>
    <w:rsid w:val="005B0813"/>
    <w:rsid w:val="005B0F70"/>
    <w:rsid w:val="005B0FCA"/>
    <w:rsid w:val="005B1131"/>
    <w:rsid w:val="005B1470"/>
    <w:rsid w:val="005B14A7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386"/>
    <w:rsid w:val="005B341F"/>
    <w:rsid w:val="005B3544"/>
    <w:rsid w:val="005B373C"/>
    <w:rsid w:val="005B39BB"/>
    <w:rsid w:val="005B3DAC"/>
    <w:rsid w:val="005B3E25"/>
    <w:rsid w:val="005B3ECA"/>
    <w:rsid w:val="005B40A4"/>
    <w:rsid w:val="005B40D7"/>
    <w:rsid w:val="005B41AC"/>
    <w:rsid w:val="005B45E0"/>
    <w:rsid w:val="005B466B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37"/>
    <w:rsid w:val="005B61E7"/>
    <w:rsid w:val="005B642D"/>
    <w:rsid w:val="005B6558"/>
    <w:rsid w:val="005B69C0"/>
    <w:rsid w:val="005B6E92"/>
    <w:rsid w:val="005B6F21"/>
    <w:rsid w:val="005B71C0"/>
    <w:rsid w:val="005B71EF"/>
    <w:rsid w:val="005B72EB"/>
    <w:rsid w:val="005B7819"/>
    <w:rsid w:val="005B7B7B"/>
    <w:rsid w:val="005B7D51"/>
    <w:rsid w:val="005B7DD8"/>
    <w:rsid w:val="005C01F9"/>
    <w:rsid w:val="005C0798"/>
    <w:rsid w:val="005C08F2"/>
    <w:rsid w:val="005C11DC"/>
    <w:rsid w:val="005C18C2"/>
    <w:rsid w:val="005C1A38"/>
    <w:rsid w:val="005C1BF2"/>
    <w:rsid w:val="005C1E11"/>
    <w:rsid w:val="005C1FC1"/>
    <w:rsid w:val="005C21F4"/>
    <w:rsid w:val="005C23FD"/>
    <w:rsid w:val="005C27D5"/>
    <w:rsid w:val="005C30AD"/>
    <w:rsid w:val="005C3273"/>
    <w:rsid w:val="005C36BB"/>
    <w:rsid w:val="005C398C"/>
    <w:rsid w:val="005C3A0C"/>
    <w:rsid w:val="005C3A1C"/>
    <w:rsid w:val="005C3DE0"/>
    <w:rsid w:val="005C3F23"/>
    <w:rsid w:val="005C408D"/>
    <w:rsid w:val="005C43B6"/>
    <w:rsid w:val="005C4C2F"/>
    <w:rsid w:val="005C4F64"/>
    <w:rsid w:val="005C5196"/>
    <w:rsid w:val="005C530B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AE6"/>
    <w:rsid w:val="005D0B34"/>
    <w:rsid w:val="005D0CB2"/>
    <w:rsid w:val="005D10F5"/>
    <w:rsid w:val="005D1333"/>
    <w:rsid w:val="005D1973"/>
    <w:rsid w:val="005D1B7F"/>
    <w:rsid w:val="005D1BF7"/>
    <w:rsid w:val="005D2089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657"/>
    <w:rsid w:val="005D4774"/>
    <w:rsid w:val="005D47AB"/>
    <w:rsid w:val="005D4852"/>
    <w:rsid w:val="005D488C"/>
    <w:rsid w:val="005D48FD"/>
    <w:rsid w:val="005D5054"/>
    <w:rsid w:val="005D5102"/>
    <w:rsid w:val="005D5197"/>
    <w:rsid w:val="005D5414"/>
    <w:rsid w:val="005D5BDB"/>
    <w:rsid w:val="005D5E5A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CE2"/>
    <w:rsid w:val="005D7FE7"/>
    <w:rsid w:val="005E01A2"/>
    <w:rsid w:val="005E0314"/>
    <w:rsid w:val="005E0499"/>
    <w:rsid w:val="005E0799"/>
    <w:rsid w:val="005E084B"/>
    <w:rsid w:val="005E0D84"/>
    <w:rsid w:val="005E1187"/>
    <w:rsid w:val="005E1717"/>
    <w:rsid w:val="005E1736"/>
    <w:rsid w:val="005E1914"/>
    <w:rsid w:val="005E1B19"/>
    <w:rsid w:val="005E1B6A"/>
    <w:rsid w:val="005E1D23"/>
    <w:rsid w:val="005E1D2F"/>
    <w:rsid w:val="005E1D7C"/>
    <w:rsid w:val="005E1DED"/>
    <w:rsid w:val="005E20D8"/>
    <w:rsid w:val="005E241F"/>
    <w:rsid w:val="005E2479"/>
    <w:rsid w:val="005E25CE"/>
    <w:rsid w:val="005E2775"/>
    <w:rsid w:val="005E2829"/>
    <w:rsid w:val="005E29F0"/>
    <w:rsid w:val="005E309D"/>
    <w:rsid w:val="005E30A4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E6A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71"/>
    <w:rsid w:val="005F0FF0"/>
    <w:rsid w:val="005F1032"/>
    <w:rsid w:val="005F1054"/>
    <w:rsid w:val="005F14DB"/>
    <w:rsid w:val="005F1588"/>
    <w:rsid w:val="005F1B3D"/>
    <w:rsid w:val="005F1BE3"/>
    <w:rsid w:val="005F1FA8"/>
    <w:rsid w:val="005F1FFD"/>
    <w:rsid w:val="005F237E"/>
    <w:rsid w:val="005F24F2"/>
    <w:rsid w:val="005F257F"/>
    <w:rsid w:val="005F2939"/>
    <w:rsid w:val="005F2CC8"/>
    <w:rsid w:val="005F326B"/>
    <w:rsid w:val="005F3ADB"/>
    <w:rsid w:val="005F3D5F"/>
    <w:rsid w:val="005F427E"/>
    <w:rsid w:val="005F43CD"/>
    <w:rsid w:val="005F4973"/>
    <w:rsid w:val="005F4A99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CDE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499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2FFC"/>
    <w:rsid w:val="00603068"/>
    <w:rsid w:val="0060335E"/>
    <w:rsid w:val="00603849"/>
    <w:rsid w:val="0060395B"/>
    <w:rsid w:val="00603B1A"/>
    <w:rsid w:val="00603BFD"/>
    <w:rsid w:val="00603C5B"/>
    <w:rsid w:val="00603D45"/>
    <w:rsid w:val="00603D7A"/>
    <w:rsid w:val="00603D7D"/>
    <w:rsid w:val="00603F2B"/>
    <w:rsid w:val="0060415E"/>
    <w:rsid w:val="006050D3"/>
    <w:rsid w:val="0060531B"/>
    <w:rsid w:val="0060531D"/>
    <w:rsid w:val="00605325"/>
    <w:rsid w:val="006056A1"/>
    <w:rsid w:val="006059D8"/>
    <w:rsid w:val="00605A11"/>
    <w:rsid w:val="00605B12"/>
    <w:rsid w:val="00605C48"/>
    <w:rsid w:val="00605C7B"/>
    <w:rsid w:val="00606133"/>
    <w:rsid w:val="00606236"/>
    <w:rsid w:val="00606264"/>
    <w:rsid w:val="0060637E"/>
    <w:rsid w:val="00606C21"/>
    <w:rsid w:val="00606CA4"/>
    <w:rsid w:val="00607064"/>
    <w:rsid w:val="0060737B"/>
    <w:rsid w:val="006074B6"/>
    <w:rsid w:val="006074F9"/>
    <w:rsid w:val="006079F0"/>
    <w:rsid w:val="00607D2E"/>
    <w:rsid w:val="00607E14"/>
    <w:rsid w:val="00607E6A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96E"/>
    <w:rsid w:val="00611A2B"/>
    <w:rsid w:val="00611AE3"/>
    <w:rsid w:val="00611AF7"/>
    <w:rsid w:val="00611B39"/>
    <w:rsid w:val="00611BCD"/>
    <w:rsid w:val="006120C6"/>
    <w:rsid w:val="00612123"/>
    <w:rsid w:val="006121BB"/>
    <w:rsid w:val="006122C0"/>
    <w:rsid w:val="0061258B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1A8"/>
    <w:rsid w:val="0061538C"/>
    <w:rsid w:val="00615575"/>
    <w:rsid w:val="0061568F"/>
    <w:rsid w:val="00615691"/>
    <w:rsid w:val="00615940"/>
    <w:rsid w:val="00615D56"/>
    <w:rsid w:val="00615FF5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1FB5"/>
    <w:rsid w:val="00622016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D6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00"/>
    <w:rsid w:val="00627D10"/>
    <w:rsid w:val="00627F50"/>
    <w:rsid w:val="00627F53"/>
    <w:rsid w:val="00630178"/>
    <w:rsid w:val="006303D2"/>
    <w:rsid w:val="00630527"/>
    <w:rsid w:val="0063057A"/>
    <w:rsid w:val="006305A5"/>
    <w:rsid w:val="00630616"/>
    <w:rsid w:val="00630637"/>
    <w:rsid w:val="00630693"/>
    <w:rsid w:val="00630AF9"/>
    <w:rsid w:val="00630D20"/>
    <w:rsid w:val="00630E73"/>
    <w:rsid w:val="00631979"/>
    <w:rsid w:val="00631A04"/>
    <w:rsid w:val="00631A6D"/>
    <w:rsid w:val="00631E19"/>
    <w:rsid w:val="00631F01"/>
    <w:rsid w:val="00631FCF"/>
    <w:rsid w:val="0063214C"/>
    <w:rsid w:val="00632298"/>
    <w:rsid w:val="006325A9"/>
    <w:rsid w:val="00632779"/>
    <w:rsid w:val="0063281E"/>
    <w:rsid w:val="006329E6"/>
    <w:rsid w:val="00632CA3"/>
    <w:rsid w:val="00632CC8"/>
    <w:rsid w:val="00632EA3"/>
    <w:rsid w:val="00632EAE"/>
    <w:rsid w:val="00632F68"/>
    <w:rsid w:val="006332D9"/>
    <w:rsid w:val="006336C2"/>
    <w:rsid w:val="0063377D"/>
    <w:rsid w:val="006337D0"/>
    <w:rsid w:val="006339F5"/>
    <w:rsid w:val="00633C3A"/>
    <w:rsid w:val="00633DE1"/>
    <w:rsid w:val="00633E31"/>
    <w:rsid w:val="00633E68"/>
    <w:rsid w:val="006343D1"/>
    <w:rsid w:val="0063449E"/>
    <w:rsid w:val="006344B2"/>
    <w:rsid w:val="0063479C"/>
    <w:rsid w:val="00634AA0"/>
    <w:rsid w:val="00634C3F"/>
    <w:rsid w:val="00634E00"/>
    <w:rsid w:val="00634EDD"/>
    <w:rsid w:val="006351CD"/>
    <w:rsid w:val="006352C3"/>
    <w:rsid w:val="006354ED"/>
    <w:rsid w:val="006358D0"/>
    <w:rsid w:val="006359FB"/>
    <w:rsid w:val="00635C53"/>
    <w:rsid w:val="00635D6D"/>
    <w:rsid w:val="00636092"/>
    <w:rsid w:val="00636501"/>
    <w:rsid w:val="00636686"/>
    <w:rsid w:val="0063692B"/>
    <w:rsid w:val="00636A21"/>
    <w:rsid w:val="00636B0A"/>
    <w:rsid w:val="0063710F"/>
    <w:rsid w:val="006371C2"/>
    <w:rsid w:val="006374B2"/>
    <w:rsid w:val="006376F3"/>
    <w:rsid w:val="006376FC"/>
    <w:rsid w:val="006401AE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2BCF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8AC"/>
    <w:rsid w:val="00644AA4"/>
    <w:rsid w:val="00644D40"/>
    <w:rsid w:val="00644FA3"/>
    <w:rsid w:val="00645107"/>
    <w:rsid w:val="00645116"/>
    <w:rsid w:val="00645175"/>
    <w:rsid w:val="006451FA"/>
    <w:rsid w:val="006452DC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91B"/>
    <w:rsid w:val="00647B59"/>
    <w:rsid w:val="00647C2D"/>
    <w:rsid w:val="00647DC2"/>
    <w:rsid w:val="00647FE2"/>
    <w:rsid w:val="006501E4"/>
    <w:rsid w:val="006502F2"/>
    <w:rsid w:val="00650BC9"/>
    <w:rsid w:val="006513BB"/>
    <w:rsid w:val="0065150C"/>
    <w:rsid w:val="006515DF"/>
    <w:rsid w:val="0065183E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A04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5F65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5F0"/>
    <w:rsid w:val="0066082D"/>
    <w:rsid w:val="00660C5C"/>
    <w:rsid w:val="00660CC1"/>
    <w:rsid w:val="006611F1"/>
    <w:rsid w:val="00661383"/>
    <w:rsid w:val="006614CA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ABF"/>
    <w:rsid w:val="00662DA0"/>
    <w:rsid w:val="00662FBB"/>
    <w:rsid w:val="00663256"/>
    <w:rsid w:val="006634E9"/>
    <w:rsid w:val="006635A1"/>
    <w:rsid w:val="006636CD"/>
    <w:rsid w:val="006636F9"/>
    <w:rsid w:val="006638CA"/>
    <w:rsid w:val="0066392A"/>
    <w:rsid w:val="00663B76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DE5"/>
    <w:rsid w:val="00666DF7"/>
    <w:rsid w:val="00666FBC"/>
    <w:rsid w:val="0066700C"/>
    <w:rsid w:val="006672F1"/>
    <w:rsid w:val="00667850"/>
    <w:rsid w:val="0066786A"/>
    <w:rsid w:val="00667A41"/>
    <w:rsid w:val="00667B38"/>
    <w:rsid w:val="0067094F"/>
    <w:rsid w:val="00670AD0"/>
    <w:rsid w:val="00671019"/>
    <w:rsid w:val="006713A5"/>
    <w:rsid w:val="0067142A"/>
    <w:rsid w:val="006717E6"/>
    <w:rsid w:val="00672012"/>
    <w:rsid w:val="006724F7"/>
    <w:rsid w:val="006726AD"/>
    <w:rsid w:val="0067292F"/>
    <w:rsid w:val="00672A4A"/>
    <w:rsid w:val="00672CC3"/>
    <w:rsid w:val="00672CCA"/>
    <w:rsid w:val="00673112"/>
    <w:rsid w:val="00673260"/>
    <w:rsid w:val="00673317"/>
    <w:rsid w:val="00673573"/>
    <w:rsid w:val="006739DE"/>
    <w:rsid w:val="00673F3B"/>
    <w:rsid w:val="00674190"/>
    <w:rsid w:val="006743CD"/>
    <w:rsid w:val="0067457D"/>
    <w:rsid w:val="00674801"/>
    <w:rsid w:val="00674981"/>
    <w:rsid w:val="006749B4"/>
    <w:rsid w:val="00674B25"/>
    <w:rsid w:val="00674C06"/>
    <w:rsid w:val="00674E42"/>
    <w:rsid w:val="00674F38"/>
    <w:rsid w:val="00674FD6"/>
    <w:rsid w:val="006752FC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141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329"/>
    <w:rsid w:val="0068167C"/>
    <w:rsid w:val="006816D0"/>
    <w:rsid w:val="00681805"/>
    <w:rsid w:val="0068182A"/>
    <w:rsid w:val="00681877"/>
    <w:rsid w:val="0068192B"/>
    <w:rsid w:val="00681EC3"/>
    <w:rsid w:val="00681F2F"/>
    <w:rsid w:val="00681FDE"/>
    <w:rsid w:val="00682024"/>
    <w:rsid w:val="0068213E"/>
    <w:rsid w:val="00682523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384"/>
    <w:rsid w:val="006853CD"/>
    <w:rsid w:val="00685763"/>
    <w:rsid w:val="006857D6"/>
    <w:rsid w:val="0068585F"/>
    <w:rsid w:val="00685B61"/>
    <w:rsid w:val="00685CD4"/>
    <w:rsid w:val="00685F77"/>
    <w:rsid w:val="0068613F"/>
    <w:rsid w:val="00686346"/>
    <w:rsid w:val="0068635E"/>
    <w:rsid w:val="0068636D"/>
    <w:rsid w:val="0068655F"/>
    <w:rsid w:val="00686D6A"/>
    <w:rsid w:val="00686F7D"/>
    <w:rsid w:val="00686FB8"/>
    <w:rsid w:val="0068708F"/>
    <w:rsid w:val="006873E8"/>
    <w:rsid w:val="006874F5"/>
    <w:rsid w:val="00687613"/>
    <w:rsid w:val="006877E6"/>
    <w:rsid w:val="006878CF"/>
    <w:rsid w:val="00687C12"/>
    <w:rsid w:val="00687EE9"/>
    <w:rsid w:val="00687F29"/>
    <w:rsid w:val="00687FE2"/>
    <w:rsid w:val="006900EA"/>
    <w:rsid w:val="00690159"/>
    <w:rsid w:val="006903F3"/>
    <w:rsid w:val="00690416"/>
    <w:rsid w:val="00690A10"/>
    <w:rsid w:val="00690A50"/>
    <w:rsid w:val="00690FA5"/>
    <w:rsid w:val="0069113F"/>
    <w:rsid w:val="006914E9"/>
    <w:rsid w:val="00691551"/>
    <w:rsid w:val="00691618"/>
    <w:rsid w:val="0069184B"/>
    <w:rsid w:val="00691890"/>
    <w:rsid w:val="00691B9D"/>
    <w:rsid w:val="00691D43"/>
    <w:rsid w:val="00691F08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4BC"/>
    <w:rsid w:val="00694510"/>
    <w:rsid w:val="00694568"/>
    <w:rsid w:val="0069457F"/>
    <w:rsid w:val="00694BEC"/>
    <w:rsid w:val="00694CF7"/>
    <w:rsid w:val="00695108"/>
    <w:rsid w:val="00695451"/>
    <w:rsid w:val="006954C1"/>
    <w:rsid w:val="00695647"/>
    <w:rsid w:val="006956B9"/>
    <w:rsid w:val="00695808"/>
    <w:rsid w:val="00695920"/>
    <w:rsid w:val="00695A8B"/>
    <w:rsid w:val="00695C57"/>
    <w:rsid w:val="00695E0A"/>
    <w:rsid w:val="00695EE0"/>
    <w:rsid w:val="006963FF"/>
    <w:rsid w:val="00696434"/>
    <w:rsid w:val="00696A3E"/>
    <w:rsid w:val="00696D19"/>
    <w:rsid w:val="00696E07"/>
    <w:rsid w:val="006971A3"/>
    <w:rsid w:val="00697469"/>
    <w:rsid w:val="006977E1"/>
    <w:rsid w:val="00697818"/>
    <w:rsid w:val="00697F53"/>
    <w:rsid w:val="006A0440"/>
    <w:rsid w:val="006A04FE"/>
    <w:rsid w:val="006A072C"/>
    <w:rsid w:val="006A0D95"/>
    <w:rsid w:val="006A0F34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981"/>
    <w:rsid w:val="006A2A64"/>
    <w:rsid w:val="006A2F5C"/>
    <w:rsid w:val="006A3044"/>
    <w:rsid w:val="006A30F8"/>
    <w:rsid w:val="006A3285"/>
    <w:rsid w:val="006A363A"/>
    <w:rsid w:val="006A39A6"/>
    <w:rsid w:val="006A3A7B"/>
    <w:rsid w:val="006A3DC4"/>
    <w:rsid w:val="006A3FEE"/>
    <w:rsid w:val="006A40C9"/>
    <w:rsid w:val="006A40F0"/>
    <w:rsid w:val="006A4367"/>
    <w:rsid w:val="006A443D"/>
    <w:rsid w:val="006A45C1"/>
    <w:rsid w:val="006A45DA"/>
    <w:rsid w:val="006A4677"/>
    <w:rsid w:val="006A492B"/>
    <w:rsid w:val="006A4A1B"/>
    <w:rsid w:val="006A4C29"/>
    <w:rsid w:val="006A4DDD"/>
    <w:rsid w:val="006A4DE6"/>
    <w:rsid w:val="006A5077"/>
    <w:rsid w:val="006A517A"/>
    <w:rsid w:val="006A5870"/>
    <w:rsid w:val="006A5975"/>
    <w:rsid w:val="006A5AA6"/>
    <w:rsid w:val="006A5CAB"/>
    <w:rsid w:val="006A6224"/>
    <w:rsid w:val="006A63B1"/>
    <w:rsid w:val="006A6453"/>
    <w:rsid w:val="006A6853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734"/>
    <w:rsid w:val="006B1BE3"/>
    <w:rsid w:val="006B1D80"/>
    <w:rsid w:val="006B1E46"/>
    <w:rsid w:val="006B23A0"/>
    <w:rsid w:val="006B2A92"/>
    <w:rsid w:val="006B389F"/>
    <w:rsid w:val="006B38DA"/>
    <w:rsid w:val="006B3ADB"/>
    <w:rsid w:val="006B3DBC"/>
    <w:rsid w:val="006B3EF8"/>
    <w:rsid w:val="006B3F1F"/>
    <w:rsid w:val="006B4492"/>
    <w:rsid w:val="006B460E"/>
    <w:rsid w:val="006B4CF1"/>
    <w:rsid w:val="006B4EA2"/>
    <w:rsid w:val="006B5194"/>
    <w:rsid w:val="006B51D6"/>
    <w:rsid w:val="006B5C94"/>
    <w:rsid w:val="006B5E77"/>
    <w:rsid w:val="006B600E"/>
    <w:rsid w:val="006B61EB"/>
    <w:rsid w:val="006B64D1"/>
    <w:rsid w:val="006B66A7"/>
    <w:rsid w:val="006B66B8"/>
    <w:rsid w:val="006B6BAB"/>
    <w:rsid w:val="006B6BFD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93E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1D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4B65"/>
    <w:rsid w:val="006C52A2"/>
    <w:rsid w:val="006C5341"/>
    <w:rsid w:val="006C547E"/>
    <w:rsid w:val="006C556D"/>
    <w:rsid w:val="006C5662"/>
    <w:rsid w:val="006C5720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0FED"/>
    <w:rsid w:val="006D10C7"/>
    <w:rsid w:val="006D1745"/>
    <w:rsid w:val="006D17BC"/>
    <w:rsid w:val="006D1920"/>
    <w:rsid w:val="006D1A8B"/>
    <w:rsid w:val="006D206D"/>
    <w:rsid w:val="006D2248"/>
    <w:rsid w:val="006D237E"/>
    <w:rsid w:val="006D2747"/>
    <w:rsid w:val="006D2DBC"/>
    <w:rsid w:val="006D3414"/>
    <w:rsid w:val="006D3541"/>
    <w:rsid w:val="006D3A5F"/>
    <w:rsid w:val="006D3C08"/>
    <w:rsid w:val="006D3E4E"/>
    <w:rsid w:val="006D3F71"/>
    <w:rsid w:val="006D43FC"/>
    <w:rsid w:val="006D4735"/>
    <w:rsid w:val="006D490F"/>
    <w:rsid w:val="006D49A2"/>
    <w:rsid w:val="006D4A2D"/>
    <w:rsid w:val="006D4DFB"/>
    <w:rsid w:val="006D4EAB"/>
    <w:rsid w:val="006D527F"/>
    <w:rsid w:val="006D54D8"/>
    <w:rsid w:val="006D5642"/>
    <w:rsid w:val="006D57B7"/>
    <w:rsid w:val="006D5B42"/>
    <w:rsid w:val="006D5C88"/>
    <w:rsid w:val="006D675B"/>
    <w:rsid w:val="006D6B66"/>
    <w:rsid w:val="006D6CA5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4DF"/>
    <w:rsid w:val="006E1C3B"/>
    <w:rsid w:val="006E1D7A"/>
    <w:rsid w:val="006E1ED4"/>
    <w:rsid w:val="006E2138"/>
    <w:rsid w:val="006E24C5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791"/>
    <w:rsid w:val="006E4866"/>
    <w:rsid w:val="006E4B38"/>
    <w:rsid w:val="006E50E1"/>
    <w:rsid w:val="006E5262"/>
    <w:rsid w:val="006E5662"/>
    <w:rsid w:val="006E5786"/>
    <w:rsid w:val="006E60E1"/>
    <w:rsid w:val="006E6486"/>
    <w:rsid w:val="006E6B67"/>
    <w:rsid w:val="006E6D4A"/>
    <w:rsid w:val="006E70EE"/>
    <w:rsid w:val="006E7447"/>
    <w:rsid w:val="006E7855"/>
    <w:rsid w:val="006E7D25"/>
    <w:rsid w:val="006E7EFE"/>
    <w:rsid w:val="006F0096"/>
    <w:rsid w:val="006F0143"/>
    <w:rsid w:val="006F072D"/>
    <w:rsid w:val="006F07B1"/>
    <w:rsid w:val="006F09B9"/>
    <w:rsid w:val="006F0A23"/>
    <w:rsid w:val="006F1316"/>
    <w:rsid w:val="006F1799"/>
    <w:rsid w:val="006F1C3C"/>
    <w:rsid w:val="006F1E92"/>
    <w:rsid w:val="006F2052"/>
    <w:rsid w:val="006F20E7"/>
    <w:rsid w:val="006F2565"/>
    <w:rsid w:val="006F266D"/>
    <w:rsid w:val="006F26E4"/>
    <w:rsid w:val="006F27B3"/>
    <w:rsid w:val="006F2A4D"/>
    <w:rsid w:val="006F2B4B"/>
    <w:rsid w:val="006F2C43"/>
    <w:rsid w:val="006F2C5B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12E"/>
    <w:rsid w:val="006F430D"/>
    <w:rsid w:val="006F4477"/>
    <w:rsid w:val="006F45C9"/>
    <w:rsid w:val="006F490D"/>
    <w:rsid w:val="006F4B58"/>
    <w:rsid w:val="006F4CB9"/>
    <w:rsid w:val="006F4D81"/>
    <w:rsid w:val="006F5405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A42"/>
    <w:rsid w:val="006F6E25"/>
    <w:rsid w:val="006F6F4D"/>
    <w:rsid w:val="006F6FBD"/>
    <w:rsid w:val="006F70EB"/>
    <w:rsid w:val="006F718A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535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8F2"/>
    <w:rsid w:val="00704970"/>
    <w:rsid w:val="00704A23"/>
    <w:rsid w:val="007051E8"/>
    <w:rsid w:val="007052FB"/>
    <w:rsid w:val="00705323"/>
    <w:rsid w:val="0070593C"/>
    <w:rsid w:val="00705B62"/>
    <w:rsid w:val="00705BE2"/>
    <w:rsid w:val="00705DF9"/>
    <w:rsid w:val="00705E20"/>
    <w:rsid w:val="007061BF"/>
    <w:rsid w:val="007061C8"/>
    <w:rsid w:val="00706312"/>
    <w:rsid w:val="0070649A"/>
    <w:rsid w:val="007065ED"/>
    <w:rsid w:val="00706EB3"/>
    <w:rsid w:val="00707115"/>
    <w:rsid w:val="00707360"/>
    <w:rsid w:val="007075E8"/>
    <w:rsid w:val="00707A6A"/>
    <w:rsid w:val="00707D64"/>
    <w:rsid w:val="00710177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7E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CF2"/>
    <w:rsid w:val="00716DB4"/>
    <w:rsid w:val="00716E7D"/>
    <w:rsid w:val="00716F83"/>
    <w:rsid w:val="00717173"/>
    <w:rsid w:val="007172FD"/>
    <w:rsid w:val="00717361"/>
    <w:rsid w:val="00717549"/>
    <w:rsid w:val="00717803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1B6"/>
    <w:rsid w:val="00722303"/>
    <w:rsid w:val="00722579"/>
    <w:rsid w:val="00722BE7"/>
    <w:rsid w:val="007230DE"/>
    <w:rsid w:val="00723406"/>
    <w:rsid w:val="007234A5"/>
    <w:rsid w:val="007235CF"/>
    <w:rsid w:val="00723A33"/>
    <w:rsid w:val="00723D52"/>
    <w:rsid w:val="00723E60"/>
    <w:rsid w:val="0072406C"/>
    <w:rsid w:val="007244AB"/>
    <w:rsid w:val="007244BD"/>
    <w:rsid w:val="00724622"/>
    <w:rsid w:val="00724716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A09"/>
    <w:rsid w:val="00726B5B"/>
    <w:rsid w:val="00726C50"/>
    <w:rsid w:val="00726DCE"/>
    <w:rsid w:val="0072727E"/>
    <w:rsid w:val="007272D1"/>
    <w:rsid w:val="007276D4"/>
    <w:rsid w:val="007278EC"/>
    <w:rsid w:val="00727C41"/>
    <w:rsid w:val="00727D12"/>
    <w:rsid w:val="00727DEA"/>
    <w:rsid w:val="007300F0"/>
    <w:rsid w:val="00730253"/>
    <w:rsid w:val="007303A8"/>
    <w:rsid w:val="0073043C"/>
    <w:rsid w:val="007304DD"/>
    <w:rsid w:val="0073076E"/>
    <w:rsid w:val="0073082B"/>
    <w:rsid w:val="007310D6"/>
    <w:rsid w:val="0073134C"/>
    <w:rsid w:val="007313FC"/>
    <w:rsid w:val="0073144A"/>
    <w:rsid w:val="00731902"/>
    <w:rsid w:val="007319B9"/>
    <w:rsid w:val="00731DE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74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5CE1"/>
    <w:rsid w:val="00735F96"/>
    <w:rsid w:val="0073677C"/>
    <w:rsid w:val="00736D4B"/>
    <w:rsid w:val="007371C8"/>
    <w:rsid w:val="00737556"/>
    <w:rsid w:val="00737714"/>
    <w:rsid w:val="0073788C"/>
    <w:rsid w:val="007379DE"/>
    <w:rsid w:val="00740296"/>
    <w:rsid w:val="0074078F"/>
    <w:rsid w:val="00740C38"/>
    <w:rsid w:val="00740CF7"/>
    <w:rsid w:val="00740DA6"/>
    <w:rsid w:val="00741555"/>
    <w:rsid w:val="00741603"/>
    <w:rsid w:val="00741F87"/>
    <w:rsid w:val="00742177"/>
    <w:rsid w:val="007423C5"/>
    <w:rsid w:val="00742525"/>
    <w:rsid w:val="0074256E"/>
    <w:rsid w:val="007425A1"/>
    <w:rsid w:val="00742695"/>
    <w:rsid w:val="00742CC3"/>
    <w:rsid w:val="00742CE5"/>
    <w:rsid w:val="00742EE5"/>
    <w:rsid w:val="00742F8C"/>
    <w:rsid w:val="00742FF0"/>
    <w:rsid w:val="007430CB"/>
    <w:rsid w:val="00743210"/>
    <w:rsid w:val="00743574"/>
    <w:rsid w:val="00743594"/>
    <w:rsid w:val="00743B8C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67F1"/>
    <w:rsid w:val="00747028"/>
    <w:rsid w:val="00747194"/>
    <w:rsid w:val="00747220"/>
    <w:rsid w:val="0074755A"/>
    <w:rsid w:val="00747842"/>
    <w:rsid w:val="00747B80"/>
    <w:rsid w:val="007500F2"/>
    <w:rsid w:val="007504A7"/>
    <w:rsid w:val="0075077D"/>
    <w:rsid w:val="00750A49"/>
    <w:rsid w:val="00750BCC"/>
    <w:rsid w:val="00750C28"/>
    <w:rsid w:val="00751131"/>
    <w:rsid w:val="0075142F"/>
    <w:rsid w:val="007514EC"/>
    <w:rsid w:val="007515F5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2D2"/>
    <w:rsid w:val="00753507"/>
    <w:rsid w:val="00753533"/>
    <w:rsid w:val="00753609"/>
    <w:rsid w:val="00753618"/>
    <w:rsid w:val="0075371A"/>
    <w:rsid w:val="00753A6F"/>
    <w:rsid w:val="00753AA2"/>
    <w:rsid w:val="00753DA0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6DA2"/>
    <w:rsid w:val="00757123"/>
    <w:rsid w:val="007571AB"/>
    <w:rsid w:val="00757280"/>
    <w:rsid w:val="00757503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B2A"/>
    <w:rsid w:val="00761C6C"/>
    <w:rsid w:val="00761D12"/>
    <w:rsid w:val="00761E14"/>
    <w:rsid w:val="00761E7E"/>
    <w:rsid w:val="00761FD4"/>
    <w:rsid w:val="00762B09"/>
    <w:rsid w:val="00762C37"/>
    <w:rsid w:val="00762CAA"/>
    <w:rsid w:val="00763526"/>
    <w:rsid w:val="0076388E"/>
    <w:rsid w:val="00763DDD"/>
    <w:rsid w:val="0076434E"/>
    <w:rsid w:val="0076455B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E2E"/>
    <w:rsid w:val="00765FC3"/>
    <w:rsid w:val="0076638C"/>
    <w:rsid w:val="00766668"/>
    <w:rsid w:val="00766B90"/>
    <w:rsid w:val="00766CAE"/>
    <w:rsid w:val="00766D7F"/>
    <w:rsid w:val="00766D9D"/>
    <w:rsid w:val="00766EB8"/>
    <w:rsid w:val="007672B0"/>
    <w:rsid w:val="00767353"/>
    <w:rsid w:val="007676E6"/>
    <w:rsid w:val="0076781A"/>
    <w:rsid w:val="00767974"/>
    <w:rsid w:val="00767F39"/>
    <w:rsid w:val="00767FBB"/>
    <w:rsid w:val="00770198"/>
    <w:rsid w:val="0077027F"/>
    <w:rsid w:val="007703C2"/>
    <w:rsid w:val="00770DF0"/>
    <w:rsid w:val="00770E5A"/>
    <w:rsid w:val="0077154F"/>
    <w:rsid w:val="0077190E"/>
    <w:rsid w:val="00771D21"/>
    <w:rsid w:val="00771E8F"/>
    <w:rsid w:val="0077221C"/>
    <w:rsid w:val="00772B05"/>
    <w:rsid w:val="00772C56"/>
    <w:rsid w:val="00772DB7"/>
    <w:rsid w:val="0077336A"/>
    <w:rsid w:val="007735AA"/>
    <w:rsid w:val="00773622"/>
    <w:rsid w:val="00773873"/>
    <w:rsid w:val="007739DD"/>
    <w:rsid w:val="007739FF"/>
    <w:rsid w:val="00773BF0"/>
    <w:rsid w:val="00773D79"/>
    <w:rsid w:val="007743FB"/>
    <w:rsid w:val="00774747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777BA"/>
    <w:rsid w:val="0077788F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D7A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5A0"/>
    <w:rsid w:val="00785730"/>
    <w:rsid w:val="00785739"/>
    <w:rsid w:val="007857F0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12"/>
    <w:rsid w:val="00786F37"/>
    <w:rsid w:val="00786FFC"/>
    <w:rsid w:val="007872A7"/>
    <w:rsid w:val="007875F4"/>
    <w:rsid w:val="00787C93"/>
    <w:rsid w:val="00787E85"/>
    <w:rsid w:val="00787EC8"/>
    <w:rsid w:val="007901D1"/>
    <w:rsid w:val="007903DB"/>
    <w:rsid w:val="0079041B"/>
    <w:rsid w:val="00790440"/>
    <w:rsid w:val="0079046C"/>
    <w:rsid w:val="007904F9"/>
    <w:rsid w:val="0079051A"/>
    <w:rsid w:val="00790995"/>
    <w:rsid w:val="007909AB"/>
    <w:rsid w:val="00790CEA"/>
    <w:rsid w:val="00790D97"/>
    <w:rsid w:val="00791090"/>
    <w:rsid w:val="0079111E"/>
    <w:rsid w:val="00791718"/>
    <w:rsid w:val="0079172E"/>
    <w:rsid w:val="007918A5"/>
    <w:rsid w:val="00791B19"/>
    <w:rsid w:val="00791CFD"/>
    <w:rsid w:val="00791D9D"/>
    <w:rsid w:val="00791EC8"/>
    <w:rsid w:val="00791EFD"/>
    <w:rsid w:val="00791F6D"/>
    <w:rsid w:val="00792025"/>
    <w:rsid w:val="00792085"/>
    <w:rsid w:val="00792714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624"/>
    <w:rsid w:val="00795938"/>
    <w:rsid w:val="00795AC2"/>
    <w:rsid w:val="00795CF5"/>
    <w:rsid w:val="00795E29"/>
    <w:rsid w:val="00795E84"/>
    <w:rsid w:val="00795E9B"/>
    <w:rsid w:val="00795F60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97F36"/>
    <w:rsid w:val="007A03E8"/>
    <w:rsid w:val="007A0647"/>
    <w:rsid w:val="007A08AE"/>
    <w:rsid w:val="007A0A0F"/>
    <w:rsid w:val="007A0A7D"/>
    <w:rsid w:val="007A0B20"/>
    <w:rsid w:val="007A0C24"/>
    <w:rsid w:val="007A0D7F"/>
    <w:rsid w:val="007A0ED9"/>
    <w:rsid w:val="007A0F7D"/>
    <w:rsid w:val="007A11B5"/>
    <w:rsid w:val="007A1490"/>
    <w:rsid w:val="007A1786"/>
    <w:rsid w:val="007A17CE"/>
    <w:rsid w:val="007A1C6D"/>
    <w:rsid w:val="007A1C72"/>
    <w:rsid w:val="007A1F90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92"/>
    <w:rsid w:val="007A40CF"/>
    <w:rsid w:val="007A4784"/>
    <w:rsid w:val="007A4989"/>
    <w:rsid w:val="007A4BD2"/>
    <w:rsid w:val="007A4C8C"/>
    <w:rsid w:val="007A4DEC"/>
    <w:rsid w:val="007A509E"/>
    <w:rsid w:val="007A560F"/>
    <w:rsid w:val="007A5632"/>
    <w:rsid w:val="007A56E8"/>
    <w:rsid w:val="007A5B18"/>
    <w:rsid w:val="007A5C10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105"/>
    <w:rsid w:val="007B120B"/>
    <w:rsid w:val="007B1299"/>
    <w:rsid w:val="007B1B07"/>
    <w:rsid w:val="007B225A"/>
    <w:rsid w:val="007B2370"/>
    <w:rsid w:val="007B2739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740"/>
    <w:rsid w:val="007B37D0"/>
    <w:rsid w:val="007B3E9E"/>
    <w:rsid w:val="007B3F80"/>
    <w:rsid w:val="007B40DA"/>
    <w:rsid w:val="007B412C"/>
    <w:rsid w:val="007B42A0"/>
    <w:rsid w:val="007B476A"/>
    <w:rsid w:val="007B4781"/>
    <w:rsid w:val="007B47F5"/>
    <w:rsid w:val="007B48AD"/>
    <w:rsid w:val="007B4BBC"/>
    <w:rsid w:val="007B4C2F"/>
    <w:rsid w:val="007B4D41"/>
    <w:rsid w:val="007B4F5A"/>
    <w:rsid w:val="007B5180"/>
    <w:rsid w:val="007B51DB"/>
    <w:rsid w:val="007B531D"/>
    <w:rsid w:val="007B5B33"/>
    <w:rsid w:val="007B5DDD"/>
    <w:rsid w:val="007B5E27"/>
    <w:rsid w:val="007B6081"/>
    <w:rsid w:val="007B6125"/>
    <w:rsid w:val="007B65FD"/>
    <w:rsid w:val="007B68E5"/>
    <w:rsid w:val="007B6AB7"/>
    <w:rsid w:val="007B6DF6"/>
    <w:rsid w:val="007B791C"/>
    <w:rsid w:val="007B7CE1"/>
    <w:rsid w:val="007C00C8"/>
    <w:rsid w:val="007C01B9"/>
    <w:rsid w:val="007C0371"/>
    <w:rsid w:val="007C04BB"/>
    <w:rsid w:val="007C09FC"/>
    <w:rsid w:val="007C0D0F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75F"/>
    <w:rsid w:val="007C2AEB"/>
    <w:rsid w:val="007C2C30"/>
    <w:rsid w:val="007C2C91"/>
    <w:rsid w:val="007C2D48"/>
    <w:rsid w:val="007C2E60"/>
    <w:rsid w:val="007C2EEA"/>
    <w:rsid w:val="007C3029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17E"/>
    <w:rsid w:val="007C53AF"/>
    <w:rsid w:val="007C5565"/>
    <w:rsid w:val="007C568C"/>
    <w:rsid w:val="007C5B1A"/>
    <w:rsid w:val="007C5DE4"/>
    <w:rsid w:val="007C609F"/>
    <w:rsid w:val="007C62E5"/>
    <w:rsid w:val="007C635B"/>
    <w:rsid w:val="007C6480"/>
    <w:rsid w:val="007C6499"/>
    <w:rsid w:val="007C6877"/>
    <w:rsid w:val="007C6AA4"/>
    <w:rsid w:val="007C6CF7"/>
    <w:rsid w:val="007C6F15"/>
    <w:rsid w:val="007C70F7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5E7"/>
    <w:rsid w:val="007D284C"/>
    <w:rsid w:val="007D2B3D"/>
    <w:rsid w:val="007D2B5F"/>
    <w:rsid w:val="007D2C9B"/>
    <w:rsid w:val="007D2CB6"/>
    <w:rsid w:val="007D2CB9"/>
    <w:rsid w:val="007D2E40"/>
    <w:rsid w:val="007D2E80"/>
    <w:rsid w:val="007D2E8A"/>
    <w:rsid w:val="007D2EEB"/>
    <w:rsid w:val="007D2FF7"/>
    <w:rsid w:val="007D3750"/>
    <w:rsid w:val="007D376C"/>
    <w:rsid w:val="007D388E"/>
    <w:rsid w:val="007D3A4A"/>
    <w:rsid w:val="007D3FDC"/>
    <w:rsid w:val="007D41E4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03"/>
    <w:rsid w:val="007D72D7"/>
    <w:rsid w:val="007D742A"/>
    <w:rsid w:val="007D760A"/>
    <w:rsid w:val="007D77E1"/>
    <w:rsid w:val="007D78F6"/>
    <w:rsid w:val="007D7B52"/>
    <w:rsid w:val="007D7DC3"/>
    <w:rsid w:val="007D7F83"/>
    <w:rsid w:val="007D7FBA"/>
    <w:rsid w:val="007E024E"/>
    <w:rsid w:val="007E0552"/>
    <w:rsid w:val="007E0555"/>
    <w:rsid w:val="007E0BE9"/>
    <w:rsid w:val="007E0CAB"/>
    <w:rsid w:val="007E0E03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2934"/>
    <w:rsid w:val="007E304D"/>
    <w:rsid w:val="007E31B7"/>
    <w:rsid w:val="007E3306"/>
    <w:rsid w:val="007E3725"/>
    <w:rsid w:val="007E3A45"/>
    <w:rsid w:val="007E3AD3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2C9"/>
    <w:rsid w:val="007E57C4"/>
    <w:rsid w:val="007E58D8"/>
    <w:rsid w:val="007E5BD6"/>
    <w:rsid w:val="007E6383"/>
    <w:rsid w:val="007E63A7"/>
    <w:rsid w:val="007E65AE"/>
    <w:rsid w:val="007E6BE8"/>
    <w:rsid w:val="007E6C49"/>
    <w:rsid w:val="007E6C98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0897"/>
    <w:rsid w:val="007F10FB"/>
    <w:rsid w:val="007F1365"/>
    <w:rsid w:val="007F139A"/>
    <w:rsid w:val="007F15EE"/>
    <w:rsid w:val="007F1803"/>
    <w:rsid w:val="007F192D"/>
    <w:rsid w:val="007F19B1"/>
    <w:rsid w:val="007F1C8A"/>
    <w:rsid w:val="007F213C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4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294"/>
    <w:rsid w:val="007F553B"/>
    <w:rsid w:val="007F57AB"/>
    <w:rsid w:val="007F57F7"/>
    <w:rsid w:val="007F5930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05"/>
    <w:rsid w:val="007F6E3B"/>
    <w:rsid w:val="007F774C"/>
    <w:rsid w:val="007F7B81"/>
    <w:rsid w:val="007F7CEA"/>
    <w:rsid w:val="007F7D4B"/>
    <w:rsid w:val="008002CD"/>
    <w:rsid w:val="00800378"/>
    <w:rsid w:val="008006ED"/>
    <w:rsid w:val="00800845"/>
    <w:rsid w:val="00800A37"/>
    <w:rsid w:val="00800B07"/>
    <w:rsid w:val="00800C34"/>
    <w:rsid w:val="00800E38"/>
    <w:rsid w:val="0080177A"/>
    <w:rsid w:val="0080180D"/>
    <w:rsid w:val="00801B17"/>
    <w:rsid w:val="00801CAE"/>
    <w:rsid w:val="00801EFE"/>
    <w:rsid w:val="00801F44"/>
    <w:rsid w:val="0080223B"/>
    <w:rsid w:val="00802585"/>
    <w:rsid w:val="00802709"/>
    <w:rsid w:val="00802CD6"/>
    <w:rsid w:val="00802EEB"/>
    <w:rsid w:val="008032E4"/>
    <w:rsid w:val="00803788"/>
    <w:rsid w:val="00803D2F"/>
    <w:rsid w:val="00803EED"/>
    <w:rsid w:val="00804035"/>
    <w:rsid w:val="008043A9"/>
    <w:rsid w:val="008043DF"/>
    <w:rsid w:val="00804402"/>
    <w:rsid w:val="00804416"/>
    <w:rsid w:val="00804CC9"/>
    <w:rsid w:val="00804F46"/>
    <w:rsid w:val="00804FF3"/>
    <w:rsid w:val="008050D4"/>
    <w:rsid w:val="0080586B"/>
    <w:rsid w:val="00805AA5"/>
    <w:rsid w:val="00805F44"/>
    <w:rsid w:val="00805FC6"/>
    <w:rsid w:val="00806038"/>
    <w:rsid w:val="008061C1"/>
    <w:rsid w:val="00806218"/>
    <w:rsid w:val="008062C6"/>
    <w:rsid w:val="0080633F"/>
    <w:rsid w:val="008065E3"/>
    <w:rsid w:val="0080670F"/>
    <w:rsid w:val="00806906"/>
    <w:rsid w:val="00806D0E"/>
    <w:rsid w:val="00806DBF"/>
    <w:rsid w:val="008074C6"/>
    <w:rsid w:val="008075C3"/>
    <w:rsid w:val="008078E2"/>
    <w:rsid w:val="00810435"/>
    <w:rsid w:val="008104F8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5E3"/>
    <w:rsid w:val="008117E3"/>
    <w:rsid w:val="00811E39"/>
    <w:rsid w:val="00811EBE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BD8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2F26"/>
    <w:rsid w:val="00823533"/>
    <w:rsid w:val="00823573"/>
    <w:rsid w:val="008235BA"/>
    <w:rsid w:val="00823725"/>
    <w:rsid w:val="008237A3"/>
    <w:rsid w:val="00823912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4F07"/>
    <w:rsid w:val="008257E0"/>
    <w:rsid w:val="00825A90"/>
    <w:rsid w:val="00825B39"/>
    <w:rsid w:val="00825F60"/>
    <w:rsid w:val="00825F9B"/>
    <w:rsid w:val="00825FDE"/>
    <w:rsid w:val="008260A0"/>
    <w:rsid w:val="00826374"/>
    <w:rsid w:val="0082639A"/>
    <w:rsid w:val="008266EC"/>
    <w:rsid w:val="0082681D"/>
    <w:rsid w:val="00826EDB"/>
    <w:rsid w:val="00826EDC"/>
    <w:rsid w:val="0082723E"/>
    <w:rsid w:val="00827971"/>
    <w:rsid w:val="00827AD6"/>
    <w:rsid w:val="00827C56"/>
    <w:rsid w:val="008300F3"/>
    <w:rsid w:val="00830482"/>
    <w:rsid w:val="00830A70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98"/>
    <w:rsid w:val="008340A4"/>
    <w:rsid w:val="008340C6"/>
    <w:rsid w:val="0083417C"/>
    <w:rsid w:val="008341C0"/>
    <w:rsid w:val="008341E9"/>
    <w:rsid w:val="008346AD"/>
    <w:rsid w:val="00834928"/>
    <w:rsid w:val="00834A37"/>
    <w:rsid w:val="00834B38"/>
    <w:rsid w:val="00835226"/>
    <w:rsid w:val="008352EE"/>
    <w:rsid w:val="0083542C"/>
    <w:rsid w:val="008359E8"/>
    <w:rsid w:val="00835B29"/>
    <w:rsid w:val="00835EAC"/>
    <w:rsid w:val="00836070"/>
    <w:rsid w:val="00836B4D"/>
    <w:rsid w:val="00836D3A"/>
    <w:rsid w:val="00836E77"/>
    <w:rsid w:val="00837154"/>
    <w:rsid w:val="00837644"/>
    <w:rsid w:val="0083781A"/>
    <w:rsid w:val="008400D2"/>
    <w:rsid w:val="00840169"/>
    <w:rsid w:val="008401F4"/>
    <w:rsid w:val="008404FC"/>
    <w:rsid w:val="00840856"/>
    <w:rsid w:val="008408B4"/>
    <w:rsid w:val="00840A83"/>
    <w:rsid w:val="00840EF3"/>
    <w:rsid w:val="00840FFD"/>
    <w:rsid w:val="008410CE"/>
    <w:rsid w:val="008416A4"/>
    <w:rsid w:val="0084188C"/>
    <w:rsid w:val="00841EE1"/>
    <w:rsid w:val="00841FAD"/>
    <w:rsid w:val="008421A9"/>
    <w:rsid w:val="0084255C"/>
    <w:rsid w:val="0084263E"/>
    <w:rsid w:val="008428BD"/>
    <w:rsid w:val="00842E5F"/>
    <w:rsid w:val="00843274"/>
    <w:rsid w:val="008434FA"/>
    <w:rsid w:val="008436BE"/>
    <w:rsid w:val="0084383E"/>
    <w:rsid w:val="008438D3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099"/>
    <w:rsid w:val="0084617A"/>
    <w:rsid w:val="00846288"/>
    <w:rsid w:val="008462AD"/>
    <w:rsid w:val="00846429"/>
    <w:rsid w:val="008464AF"/>
    <w:rsid w:val="00846D1F"/>
    <w:rsid w:val="0084709C"/>
    <w:rsid w:val="00847386"/>
    <w:rsid w:val="0084760A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57C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99A"/>
    <w:rsid w:val="00853DBC"/>
    <w:rsid w:val="00853E4A"/>
    <w:rsid w:val="00854013"/>
    <w:rsid w:val="008540B4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97F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C57"/>
    <w:rsid w:val="00856EFA"/>
    <w:rsid w:val="008572A6"/>
    <w:rsid w:val="008572F5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00"/>
    <w:rsid w:val="00861B70"/>
    <w:rsid w:val="00861E18"/>
    <w:rsid w:val="00861F32"/>
    <w:rsid w:val="00861FC3"/>
    <w:rsid w:val="008625FE"/>
    <w:rsid w:val="00862958"/>
    <w:rsid w:val="00862A11"/>
    <w:rsid w:val="00862B15"/>
    <w:rsid w:val="00862BC5"/>
    <w:rsid w:val="00862F6A"/>
    <w:rsid w:val="00862FDE"/>
    <w:rsid w:val="0086302B"/>
    <w:rsid w:val="0086335B"/>
    <w:rsid w:val="008633B9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2F"/>
    <w:rsid w:val="00864CDB"/>
    <w:rsid w:val="00864D1B"/>
    <w:rsid w:val="00864F69"/>
    <w:rsid w:val="00865281"/>
    <w:rsid w:val="00865286"/>
    <w:rsid w:val="008654CA"/>
    <w:rsid w:val="00865663"/>
    <w:rsid w:val="008659D8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C8B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D4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BDF"/>
    <w:rsid w:val="00873CB3"/>
    <w:rsid w:val="00874119"/>
    <w:rsid w:val="00874805"/>
    <w:rsid w:val="008748A3"/>
    <w:rsid w:val="00874BFD"/>
    <w:rsid w:val="00874E1F"/>
    <w:rsid w:val="0087512A"/>
    <w:rsid w:val="00875220"/>
    <w:rsid w:val="0087532D"/>
    <w:rsid w:val="00875547"/>
    <w:rsid w:val="0087561B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16E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31"/>
    <w:rsid w:val="00882882"/>
    <w:rsid w:val="00882B13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2E5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65AF"/>
    <w:rsid w:val="00886BA2"/>
    <w:rsid w:val="00886BFC"/>
    <w:rsid w:val="00887226"/>
    <w:rsid w:val="008874D8"/>
    <w:rsid w:val="008875FB"/>
    <w:rsid w:val="008876A8"/>
    <w:rsid w:val="00887881"/>
    <w:rsid w:val="00887887"/>
    <w:rsid w:val="00887E67"/>
    <w:rsid w:val="00887F29"/>
    <w:rsid w:val="008900E5"/>
    <w:rsid w:val="008902C9"/>
    <w:rsid w:val="008905D3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2F27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8"/>
    <w:rsid w:val="00895DFA"/>
    <w:rsid w:val="008966E6"/>
    <w:rsid w:val="0089677B"/>
    <w:rsid w:val="00896CF0"/>
    <w:rsid w:val="00896E4E"/>
    <w:rsid w:val="00896F6A"/>
    <w:rsid w:val="008974E8"/>
    <w:rsid w:val="008975BD"/>
    <w:rsid w:val="00897A3B"/>
    <w:rsid w:val="00897ADF"/>
    <w:rsid w:val="00897AFB"/>
    <w:rsid w:val="00897C1E"/>
    <w:rsid w:val="008A0001"/>
    <w:rsid w:val="008A032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843"/>
    <w:rsid w:val="008A1C14"/>
    <w:rsid w:val="008A22E2"/>
    <w:rsid w:val="008A2355"/>
    <w:rsid w:val="008A24EC"/>
    <w:rsid w:val="008A263B"/>
    <w:rsid w:val="008A26B7"/>
    <w:rsid w:val="008A2921"/>
    <w:rsid w:val="008A2C70"/>
    <w:rsid w:val="008A2C7D"/>
    <w:rsid w:val="008A30D4"/>
    <w:rsid w:val="008A313E"/>
    <w:rsid w:val="008A31D8"/>
    <w:rsid w:val="008A343A"/>
    <w:rsid w:val="008A3B9E"/>
    <w:rsid w:val="008A3F91"/>
    <w:rsid w:val="008A4388"/>
    <w:rsid w:val="008A44E0"/>
    <w:rsid w:val="008A45A6"/>
    <w:rsid w:val="008A46E3"/>
    <w:rsid w:val="008A4792"/>
    <w:rsid w:val="008A48EC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6EEA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B2"/>
    <w:rsid w:val="008B0CD3"/>
    <w:rsid w:val="008B0DAF"/>
    <w:rsid w:val="008B0F0C"/>
    <w:rsid w:val="008B115F"/>
    <w:rsid w:val="008B12C3"/>
    <w:rsid w:val="008B12F8"/>
    <w:rsid w:val="008B1A85"/>
    <w:rsid w:val="008B1B5E"/>
    <w:rsid w:val="008B2B3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3EE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2D7"/>
    <w:rsid w:val="008B692E"/>
    <w:rsid w:val="008B6EFF"/>
    <w:rsid w:val="008B6FE6"/>
    <w:rsid w:val="008B70B5"/>
    <w:rsid w:val="008B766C"/>
    <w:rsid w:val="008B76F0"/>
    <w:rsid w:val="008B7DBE"/>
    <w:rsid w:val="008B7F2C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54"/>
    <w:rsid w:val="008C117C"/>
    <w:rsid w:val="008C133B"/>
    <w:rsid w:val="008C13EB"/>
    <w:rsid w:val="008C150A"/>
    <w:rsid w:val="008C1871"/>
    <w:rsid w:val="008C1981"/>
    <w:rsid w:val="008C1A3F"/>
    <w:rsid w:val="008C1EEE"/>
    <w:rsid w:val="008C2121"/>
    <w:rsid w:val="008C247F"/>
    <w:rsid w:val="008C2684"/>
    <w:rsid w:val="008C28FC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B28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3FA"/>
    <w:rsid w:val="008D0558"/>
    <w:rsid w:val="008D0716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6DF"/>
    <w:rsid w:val="008D37BC"/>
    <w:rsid w:val="008D38F6"/>
    <w:rsid w:val="008D3AA2"/>
    <w:rsid w:val="008D3BF2"/>
    <w:rsid w:val="008D5732"/>
    <w:rsid w:val="008D5763"/>
    <w:rsid w:val="008D588D"/>
    <w:rsid w:val="008D59B4"/>
    <w:rsid w:val="008D5A1B"/>
    <w:rsid w:val="008D5A96"/>
    <w:rsid w:val="008D5EF2"/>
    <w:rsid w:val="008D61FC"/>
    <w:rsid w:val="008D627D"/>
    <w:rsid w:val="008D64AB"/>
    <w:rsid w:val="008D653F"/>
    <w:rsid w:val="008D68AB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238"/>
    <w:rsid w:val="008E14A1"/>
    <w:rsid w:val="008E15B3"/>
    <w:rsid w:val="008E1639"/>
    <w:rsid w:val="008E18BC"/>
    <w:rsid w:val="008E19BF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82C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912"/>
    <w:rsid w:val="008E5A92"/>
    <w:rsid w:val="008E5F40"/>
    <w:rsid w:val="008E60EB"/>
    <w:rsid w:val="008E62CA"/>
    <w:rsid w:val="008E6392"/>
    <w:rsid w:val="008E6872"/>
    <w:rsid w:val="008E68BF"/>
    <w:rsid w:val="008E6906"/>
    <w:rsid w:val="008E6AB5"/>
    <w:rsid w:val="008E6C1F"/>
    <w:rsid w:val="008E6CFA"/>
    <w:rsid w:val="008E6F79"/>
    <w:rsid w:val="008E7165"/>
    <w:rsid w:val="008E739A"/>
    <w:rsid w:val="008E74B0"/>
    <w:rsid w:val="008E750D"/>
    <w:rsid w:val="008E76AF"/>
    <w:rsid w:val="008E799D"/>
    <w:rsid w:val="008E7C2A"/>
    <w:rsid w:val="008E7E81"/>
    <w:rsid w:val="008E7EFD"/>
    <w:rsid w:val="008E7F25"/>
    <w:rsid w:val="008F0120"/>
    <w:rsid w:val="008F0301"/>
    <w:rsid w:val="008F049F"/>
    <w:rsid w:val="008F07A2"/>
    <w:rsid w:val="008F0840"/>
    <w:rsid w:val="008F0E4B"/>
    <w:rsid w:val="008F1385"/>
    <w:rsid w:val="008F1671"/>
    <w:rsid w:val="008F171E"/>
    <w:rsid w:val="008F1CFE"/>
    <w:rsid w:val="008F2391"/>
    <w:rsid w:val="008F269A"/>
    <w:rsid w:val="008F286C"/>
    <w:rsid w:val="008F2B95"/>
    <w:rsid w:val="008F2BC6"/>
    <w:rsid w:val="008F2CE7"/>
    <w:rsid w:val="008F2D86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06C3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2FD4"/>
    <w:rsid w:val="0090305D"/>
    <w:rsid w:val="0090371F"/>
    <w:rsid w:val="0090378C"/>
    <w:rsid w:val="009037ED"/>
    <w:rsid w:val="0090389B"/>
    <w:rsid w:val="00903AED"/>
    <w:rsid w:val="00903C17"/>
    <w:rsid w:val="00903E06"/>
    <w:rsid w:val="00903EF7"/>
    <w:rsid w:val="0090402C"/>
    <w:rsid w:val="009040AA"/>
    <w:rsid w:val="009043CF"/>
    <w:rsid w:val="009047D8"/>
    <w:rsid w:val="00904A3D"/>
    <w:rsid w:val="00904CC1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2EF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7D1"/>
    <w:rsid w:val="00911901"/>
    <w:rsid w:val="00911BE9"/>
    <w:rsid w:val="00912639"/>
    <w:rsid w:val="00912A2C"/>
    <w:rsid w:val="00912BC8"/>
    <w:rsid w:val="00912D0F"/>
    <w:rsid w:val="00912EDE"/>
    <w:rsid w:val="00912FA9"/>
    <w:rsid w:val="009131BE"/>
    <w:rsid w:val="009138A7"/>
    <w:rsid w:val="009138F6"/>
    <w:rsid w:val="0091398D"/>
    <w:rsid w:val="00913994"/>
    <w:rsid w:val="009141F6"/>
    <w:rsid w:val="0091432D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B93"/>
    <w:rsid w:val="00915D32"/>
    <w:rsid w:val="009160CB"/>
    <w:rsid w:val="009160EE"/>
    <w:rsid w:val="009163E6"/>
    <w:rsid w:val="00916450"/>
    <w:rsid w:val="00916621"/>
    <w:rsid w:val="00916A31"/>
    <w:rsid w:val="00916E1E"/>
    <w:rsid w:val="009170DD"/>
    <w:rsid w:val="009173EB"/>
    <w:rsid w:val="00917423"/>
    <w:rsid w:val="00917444"/>
    <w:rsid w:val="00917863"/>
    <w:rsid w:val="00917B6C"/>
    <w:rsid w:val="00917BC0"/>
    <w:rsid w:val="00917C57"/>
    <w:rsid w:val="00920797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138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66A"/>
    <w:rsid w:val="00923783"/>
    <w:rsid w:val="0092423D"/>
    <w:rsid w:val="00924A9D"/>
    <w:rsid w:val="00924D2B"/>
    <w:rsid w:val="00925131"/>
    <w:rsid w:val="00925B61"/>
    <w:rsid w:val="00925B7F"/>
    <w:rsid w:val="00925C6A"/>
    <w:rsid w:val="00925C7B"/>
    <w:rsid w:val="009260C3"/>
    <w:rsid w:val="00926147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CE8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DA"/>
    <w:rsid w:val="00931CE8"/>
    <w:rsid w:val="00931EDC"/>
    <w:rsid w:val="00931F0A"/>
    <w:rsid w:val="009321BE"/>
    <w:rsid w:val="00932479"/>
    <w:rsid w:val="0093247F"/>
    <w:rsid w:val="00932571"/>
    <w:rsid w:val="009325C4"/>
    <w:rsid w:val="00932669"/>
    <w:rsid w:val="009326A5"/>
    <w:rsid w:val="00932B0A"/>
    <w:rsid w:val="00932B2C"/>
    <w:rsid w:val="00932DCC"/>
    <w:rsid w:val="00932F68"/>
    <w:rsid w:val="00932FF4"/>
    <w:rsid w:val="009330E4"/>
    <w:rsid w:val="00933117"/>
    <w:rsid w:val="00933200"/>
    <w:rsid w:val="009333AF"/>
    <w:rsid w:val="00933589"/>
    <w:rsid w:val="0093396F"/>
    <w:rsid w:val="00933A0E"/>
    <w:rsid w:val="0093425D"/>
    <w:rsid w:val="009343F2"/>
    <w:rsid w:val="0093446C"/>
    <w:rsid w:val="00934682"/>
    <w:rsid w:val="00934843"/>
    <w:rsid w:val="009348B2"/>
    <w:rsid w:val="00934E66"/>
    <w:rsid w:val="00934FE2"/>
    <w:rsid w:val="00935060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5DB9"/>
    <w:rsid w:val="0093652C"/>
    <w:rsid w:val="0093657B"/>
    <w:rsid w:val="00936880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86"/>
    <w:rsid w:val="009422B0"/>
    <w:rsid w:val="00942791"/>
    <w:rsid w:val="00942E4C"/>
    <w:rsid w:val="00942E56"/>
    <w:rsid w:val="0094304F"/>
    <w:rsid w:val="009432EF"/>
    <w:rsid w:val="00943486"/>
    <w:rsid w:val="00943785"/>
    <w:rsid w:val="00943796"/>
    <w:rsid w:val="00943E0A"/>
    <w:rsid w:val="00943E42"/>
    <w:rsid w:val="00944064"/>
    <w:rsid w:val="009441BA"/>
    <w:rsid w:val="0094443E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A21"/>
    <w:rsid w:val="00947C32"/>
    <w:rsid w:val="00947C61"/>
    <w:rsid w:val="00947D86"/>
    <w:rsid w:val="00947F10"/>
    <w:rsid w:val="009503D6"/>
    <w:rsid w:val="009506DF"/>
    <w:rsid w:val="0095083E"/>
    <w:rsid w:val="00950B61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A8E"/>
    <w:rsid w:val="00952BC8"/>
    <w:rsid w:val="00952E7D"/>
    <w:rsid w:val="00953093"/>
    <w:rsid w:val="009534E7"/>
    <w:rsid w:val="00953605"/>
    <w:rsid w:val="009537F0"/>
    <w:rsid w:val="00954621"/>
    <w:rsid w:val="00954A5E"/>
    <w:rsid w:val="00954D61"/>
    <w:rsid w:val="00955640"/>
    <w:rsid w:val="00955CB0"/>
    <w:rsid w:val="00955E4C"/>
    <w:rsid w:val="009560AA"/>
    <w:rsid w:val="00956278"/>
    <w:rsid w:val="009564CF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ADF"/>
    <w:rsid w:val="00962B9E"/>
    <w:rsid w:val="00962BCA"/>
    <w:rsid w:val="00962D55"/>
    <w:rsid w:val="00962DE0"/>
    <w:rsid w:val="00962ECB"/>
    <w:rsid w:val="00962F0A"/>
    <w:rsid w:val="0096304A"/>
    <w:rsid w:val="00963074"/>
    <w:rsid w:val="009630CA"/>
    <w:rsid w:val="0096312F"/>
    <w:rsid w:val="00963180"/>
    <w:rsid w:val="009631CD"/>
    <w:rsid w:val="009633D4"/>
    <w:rsid w:val="00963626"/>
    <w:rsid w:val="00963852"/>
    <w:rsid w:val="00963B56"/>
    <w:rsid w:val="00963CF0"/>
    <w:rsid w:val="0096435F"/>
    <w:rsid w:val="009645A0"/>
    <w:rsid w:val="009647CA"/>
    <w:rsid w:val="009648D4"/>
    <w:rsid w:val="00964984"/>
    <w:rsid w:val="00964D25"/>
    <w:rsid w:val="00964E20"/>
    <w:rsid w:val="00965173"/>
    <w:rsid w:val="0096555D"/>
    <w:rsid w:val="0096566D"/>
    <w:rsid w:val="00965AA1"/>
    <w:rsid w:val="009665E5"/>
    <w:rsid w:val="00967095"/>
    <w:rsid w:val="009671EA"/>
    <w:rsid w:val="00967292"/>
    <w:rsid w:val="0096775C"/>
    <w:rsid w:val="009700CB"/>
    <w:rsid w:val="00970326"/>
    <w:rsid w:val="00970826"/>
    <w:rsid w:val="00970846"/>
    <w:rsid w:val="00971359"/>
    <w:rsid w:val="009713EC"/>
    <w:rsid w:val="00971728"/>
    <w:rsid w:val="009719B3"/>
    <w:rsid w:val="0097200B"/>
    <w:rsid w:val="00972433"/>
    <w:rsid w:val="00972B38"/>
    <w:rsid w:val="00972D2C"/>
    <w:rsid w:val="00972F4F"/>
    <w:rsid w:val="009735C0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D7"/>
    <w:rsid w:val="00977EE1"/>
    <w:rsid w:val="009802DA"/>
    <w:rsid w:val="00980648"/>
    <w:rsid w:val="009807B9"/>
    <w:rsid w:val="00980890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3CCD"/>
    <w:rsid w:val="00984108"/>
    <w:rsid w:val="009841C6"/>
    <w:rsid w:val="0098424F"/>
    <w:rsid w:val="009845AB"/>
    <w:rsid w:val="0098499E"/>
    <w:rsid w:val="00984BBF"/>
    <w:rsid w:val="00985012"/>
    <w:rsid w:val="0098507A"/>
    <w:rsid w:val="00985143"/>
    <w:rsid w:val="009851DE"/>
    <w:rsid w:val="00985457"/>
    <w:rsid w:val="0098553D"/>
    <w:rsid w:val="009856AE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689D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869"/>
    <w:rsid w:val="00991962"/>
    <w:rsid w:val="00991A40"/>
    <w:rsid w:val="00991A99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CAE"/>
    <w:rsid w:val="00992FB2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68A"/>
    <w:rsid w:val="009948EA"/>
    <w:rsid w:val="00994AE7"/>
    <w:rsid w:val="00994BB2"/>
    <w:rsid w:val="00994E45"/>
    <w:rsid w:val="00994F15"/>
    <w:rsid w:val="00994F53"/>
    <w:rsid w:val="00995020"/>
    <w:rsid w:val="0099514A"/>
    <w:rsid w:val="00995312"/>
    <w:rsid w:val="00995715"/>
    <w:rsid w:val="0099589F"/>
    <w:rsid w:val="009959E0"/>
    <w:rsid w:val="00995A6D"/>
    <w:rsid w:val="00995D8F"/>
    <w:rsid w:val="00995DE1"/>
    <w:rsid w:val="0099635D"/>
    <w:rsid w:val="009967F2"/>
    <w:rsid w:val="00996C6C"/>
    <w:rsid w:val="00996EE8"/>
    <w:rsid w:val="009970B1"/>
    <w:rsid w:val="0099733B"/>
    <w:rsid w:val="009974BD"/>
    <w:rsid w:val="0099755B"/>
    <w:rsid w:val="00997AC7"/>
    <w:rsid w:val="00997D6C"/>
    <w:rsid w:val="00997E3A"/>
    <w:rsid w:val="00997F56"/>
    <w:rsid w:val="00997FCA"/>
    <w:rsid w:val="009A0135"/>
    <w:rsid w:val="009A0185"/>
    <w:rsid w:val="009A01D6"/>
    <w:rsid w:val="009A0380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76E"/>
    <w:rsid w:val="009A182C"/>
    <w:rsid w:val="009A1F37"/>
    <w:rsid w:val="009A2063"/>
    <w:rsid w:val="009A20E1"/>
    <w:rsid w:val="009A2443"/>
    <w:rsid w:val="009A255D"/>
    <w:rsid w:val="009A26E1"/>
    <w:rsid w:val="009A2A0B"/>
    <w:rsid w:val="009A2DC6"/>
    <w:rsid w:val="009A2FA8"/>
    <w:rsid w:val="009A31D6"/>
    <w:rsid w:val="009A33B7"/>
    <w:rsid w:val="009A34BF"/>
    <w:rsid w:val="009A3511"/>
    <w:rsid w:val="009A3682"/>
    <w:rsid w:val="009A3A3C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236"/>
    <w:rsid w:val="009A626D"/>
    <w:rsid w:val="009A667D"/>
    <w:rsid w:val="009A6762"/>
    <w:rsid w:val="009A69A0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6DE"/>
    <w:rsid w:val="009B097A"/>
    <w:rsid w:val="009B0A1A"/>
    <w:rsid w:val="009B0A6F"/>
    <w:rsid w:val="009B10EF"/>
    <w:rsid w:val="009B1308"/>
    <w:rsid w:val="009B187A"/>
    <w:rsid w:val="009B1A59"/>
    <w:rsid w:val="009B1FC8"/>
    <w:rsid w:val="009B20D7"/>
    <w:rsid w:val="009B218B"/>
    <w:rsid w:val="009B223B"/>
    <w:rsid w:val="009B27B8"/>
    <w:rsid w:val="009B27C7"/>
    <w:rsid w:val="009B2A22"/>
    <w:rsid w:val="009B2A77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769"/>
    <w:rsid w:val="009B490E"/>
    <w:rsid w:val="009B4A5F"/>
    <w:rsid w:val="009B4CBA"/>
    <w:rsid w:val="009B53EF"/>
    <w:rsid w:val="009B57D1"/>
    <w:rsid w:val="009B57E4"/>
    <w:rsid w:val="009B5C90"/>
    <w:rsid w:val="009B6349"/>
    <w:rsid w:val="009B64FE"/>
    <w:rsid w:val="009B67CD"/>
    <w:rsid w:val="009B6809"/>
    <w:rsid w:val="009B69B6"/>
    <w:rsid w:val="009B6A2F"/>
    <w:rsid w:val="009B6A64"/>
    <w:rsid w:val="009B6B16"/>
    <w:rsid w:val="009B6FDB"/>
    <w:rsid w:val="009B7095"/>
    <w:rsid w:val="009B719D"/>
    <w:rsid w:val="009B71E7"/>
    <w:rsid w:val="009B7507"/>
    <w:rsid w:val="009B76AC"/>
    <w:rsid w:val="009B7753"/>
    <w:rsid w:val="009B791E"/>
    <w:rsid w:val="009B7B3F"/>
    <w:rsid w:val="009B7DC8"/>
    <w:rsid w:val="009B7E15"/>
    <w:rsid w:val="009C009E"/>
    <w:rsid w:val="009C034A"/>
    <w:rsid w:val="009C041B"/>
    <w:rsid w:val="009C06D4"/>
    <w:rsid w:val="009C0A28"/>
    <w:rsid w:val="009C0A49"/>
    <w:rsid w:val="009C0ECB"/>
    <w:rsid w:val="009C166A"/>
    <w:rsid w:val="009C1767"/>
    <w:rsid w:val="009C1869"/>
    <w:rsid w:val="009C1E60"/>
    <w:rsid w:val="009C212F"/>
    <w:rsid w:val="009C22F8"/>
    <w:rsid w:val="009C262C"/>
    <w:rsid w:val="009C2CDE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17"/>
    <w:rsid w:val="009C5141"/>
    <w:rsid w:val="009C5375"/>
    <w:rsid w:val="009C55BD"/>
    <w:rsid w:val="009C561C"/>
    <w:rsid w:val="009C5A59"/>
    <w:rsid w:val="009C5B9D"/>
    <w:rsid w:val="009C5C3E"/>
    <w:rsid w:val="009C5CD5"/>
    <w:rsid w:val="009C5F5E"/>
    <w:rsid w:val="009C61C3"/>
    <w:rsid w:val="009C66E4"/>
    <w:rsid w:val="009C6C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7AD"/>
    <w:rsid w:val="009D2A08"/>
    <w:rsid w:val="009D2CB6"/>
    <w:rsid w:val="009D2DE4"/>
    <w:rsid w:val="009D2EC3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61B"/>
    <w:rsid w:val="009D594C"/>
    <w:rsid w:val="009D595F"/>
    <w:rsid w:val="009D5ABE"/>
    <w:rsid w:val="009D5BCA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A37"/>
    <w:rsid w:val="009E1C16"/>
    <w:rsid w:val="009E1D35"/>
    <w:rsid w:val="009E1FAB"/>
    <w:rsid w:val="009E2262"/>
    <w:rsid w:val="009E244D"/>
    <w:rsid w:val="009E26C5"/>
    <w:rsid w:val="009E2716"/>
    <w:rsid w:val="009E28EA"/>
    <w:rsid w:val="009E3103"/>
    <w:rsid w:val="009E3120"/>
    <w:rsid w:val="009E3149"/>
    <w:rsid w:val="009E372C"/>
    <w:rsid w:val="009E38C9"/>
    <w:rsid w:val="009E39F3"/>
    <w:rsid w:val="009E3A87"/>
    <w:rsid w:val="009E3B36"/>
    <w:rsid w:val="009E3B85"/>
    <w:rsid w:val="009E3DBC"/>
    <w:rsid w:val="009E4074"/>
    <w:rsid w:val="009E4399"/>
    <w:rsid w:val="009E4443"/>
    <w:rsid w:val="009E4483"/>
    <w:rsid w:val="009E4577"/>
    <w:rsid w:val="009E479C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166"/>
    <w:rsid w:val="009F14ED"/>
    <w:rsid w:val="009F1533"/>
    <w:rsid w:val="009F187F"/>
    <w:rsid w:val="009F1901"/>
    <w:rsid w:val="009F19EA"/>
    <w:rsid w:val="009F1D39"/>
    <w:rsid w:val="009F1F45"/>
    <w:rsid w:val="009F2011"/>
    <w:rsid w:val="009F210F"/>
    <w:rsid w:val="009F21EA"/>
    <w:rsid w:val="009F222B"/>
    <w:rsid w:val="009F24AB"/>
    <w:rsid w:val="009F25D1"/>
    <w:rsid w:val="009F2C86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834"/>
    <w:rsid w:val="009F5E91"/>
    <w:rsid w:val="009F5FFD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1B6"/>
    <w:rsid w:val="009F7329"/>
    <w:rsid w:val="009F7356"/>
    <w:rsid w:val="009F74A0"/>
    <w:rsid w:val="009F75EF"/>
    <w:rsid w:val="009F79B0"/>
    <w:rsid w:val="009F7A25"/>
    <w:rsid w:val="009F7E59"/>
    <w:rsid w:val="00A001B8"/>
    <w:rsid w:val="00A004C2"/>
    <w:rsid w:val="00A009CF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3FB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1E1"/>
    <w:rsid w:val="00A05424"/>
    <w:rsid w:val="00A056E5"/>
    <w:rsid w:val="00A057A6"/>
    <w:rsid w:val="00A05830"/>
    <w:rsid w:val="00A0598B"/>
    <w:rsid w:val="00A05B14"/>
    <w:rsid w:val="00A05B44"/>
    <w:rsid w:val="00A05BDD"/>
    <w:rsid w:val="00A06068"/>
    <w:rsid w:val="00A06340"/>
    <w:rsid w:val="00A0643B"/>
    <w:rsid w:val="00A065BD"/>
    <w:rsid w:val="00A06A89"/>
    <w:rsid w:val="00A06AE2"/>
    <w:rsid w:val="00A06C7F"/>
    <w:rsid w:val="00A06D8F"/>
    <w:rsid w:val="00A06DA1"/>
    <w:rsid w:val="00A06E2F"/>
    <w:rsid w:val="00A06F19"/>
    <w:rsid w:val="00A071E3"/>
    <w:rsid w:val="00A07A6D"/>
    <w:rsid w:val="00A07B1A"/>
    <w:rsid w:val="00A07E8D"/>
    <w:rsid w:val="00A100FB"/>
    <w:rsid w:val="00A10241"/>
    <w:rsid w:val="00A1065A"/>
    <w:rsid w:val="00A107EF"/>
    <w:rsid w:val="00A10AC4"/>
    <w:rsid w:val="00A114AA"/>
    <w:rsid w:val="00A11629"/>
    <w:rsid w:val="00A1165A"/>
    <w:rsid w:val="00A11987"/>
    <w:rsid w:val="00A119DE"/>
    <w:rsid w:val="00A11BB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AB3"/>
    <w:rsid w:val="00A16D7E"/>
    <w:rsid w:val="00A16DBB"/>
    <w:rsid w:val="00A16EC3"/>
    <w:rsid w:val="00A16F51"/>
    <w:rsid w:val="00A16F5C"/>
    <w:rsid w:val="00A17033"/>
    <w:rsid w:val="00A17245"/>
    <w:rsid w:val="00A173DD"/>
    <w:rsid w:val="00A179A0"/>
    <w:rsid w:val="00A2069A"/>
    <w:rsid w:val="00A2084D"/>
    <w:rsid w:val="00A209A7"/>
    <w:rsid w:val="00A20EF1"/>
    <w:rsid w:val="00A21320"/>
    <w:rsid w:val="00A21535"/>
    <w:rsid w:val="00A215A2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DA8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06F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6FF"/>
    <w:rsid w:val="00A2786F"/>
    <w:rsid w:val="00A27B60"/>
    <w:rsid w:val="00A27D45"/>
    <w:rsid w:val="00A30206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81B"/>
    <w:rsid w:val="00A33918"/>
    <w:rsid w:val="00A339E0"/>
    <w:rsid w:val="00A33E9F"/>
    <w:rsid w:val="00A33EDC"/>
    <w:rsid w:val="00A3475E"/>
    <w:rsid w:val="00A3478D"/>
    <w:rsid w:val="00A34852"/>
    <w:rsid w:val="00A34C38"/>
    <w:rsid w:val="00A351EA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B4E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5BF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4B0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54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01"/>
    <w:rsid w:val="00A52775"/>
    <w:rsid w:val="00A528BD"/>
    <w:rsid w:val="00A53572"/>
    <w:rsid w:val="00A53816"/>
    <w:rsid w:val="00A54557"/>
    <w:rsid w:val="00A54582"/>
    <w:rsid w:val="00A54865"/>
    <w:rsid w:val="00A54902"/>
    <w:rsid w:val="00A54FB8"/>
    <w:rsid w:val="00A55A7F"/>
    <w:rsid w:val="00A55ABB"/>
    <w:rsid w:val="00A55F3B"/>
    <w:rsid w:val="00A5663C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6A3"/>
    <w:rsid w:val="00A57A9C"/>
    <w:rsid w:val="00A57B54"/>
    <w:rsid w:val="00A57D0F"/>
    <w:rsid w:val="00A57E0A"/>
    <w:rsid w:val="00A57E51"/>
    <w:rsid w:val="00A57E73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2CD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63F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0C1"/>
    <w:rsid w:val="00A66192"/>
    <w:rsid w:val="00A6631C"/>
    <w:rsid w:val="00A66346"/>
    <w:rsid w:val="00A664E5"/>
    <w:rsid w:val="00A666B7"/>
    <w:rsid w:val="00A66FA9"/>
    <w:rsid w:val="00A67540"/>
    <w:rsid w:val="00A6784C"/>
    <w:rsid w:val="00A678ED"/>
    <w:rsid w:val="00A67ECF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BE9"/>
    <w:rsid w:val="00A71C4A"/>
    <w:rsid w:val="00A71D2D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146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6D3C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365"/>
    <w:rsid w:val="00A81465"/>
    <w:rsid w:val="00A817D4"/>
    <w:rsid w:val="00A81EE3"/>
    <w:rsid w:val="00A81F51"/>
    <w:rsid w:val="00A81F79"/>
    <w:rsid w:val="00A821CA"/>
    <w:rsid w:val="00A8264B"/>
    <w:rsid w:val="00A8268F"/>
    <w:rsid w:val="00A8298B"/>
    <w:rsid w:val="00A829A2"/>
    <w:rsid w:val="00A82A8B"/>
    <w:rsid w:val="00A82EC8"/>
    <w:rsid w:val="00A82F04"/>
    <w:rsid w:val="00A83127"/>
    <w:rsid w:val="00A831D1"/>
    <w:rsid w:val="00A83244"/>
    <w:rsid w:val="00A83757"/>
    <w:rsid w:val="00A837E0"/>
    <w:rsid w:val="00A83863"/>
    <w:rsid w:val="00A8389E"/>
    <w:rsid w:val="00A83AA6"/>
    <w:rsid w:val="00A83E15"/>
    <w:rsid w:val="00A84195"/>
    <w:rsid w:val="00A843E7"/>
    <w:rsid w:val="00A845CC"/>
    <w:rsid w:val="00A84A51"/>
    <w:rsid w:val="00A84B7E"/>
    <w:rsid w:val="00A851B7"/>
    <w:rsid w:val="00A856CA"/>
    <w:rsid w:val="00A85742"/>
    <w:rsid w:val="00A85A4E"/>
    <w:rsid w:val="00A85F7F"/>
    <w:rsid w:val="00A85FBF"/>
    <w:rsid w:val="00A86048"/>
    <w:rsid w:val="00A860DF"/>
    <w:rsid w:val="00A8635F"/>
    <w:rsid w:val="00A86377"/>
    <w:rsid w:val="00A8640F"/>
    <w:rsid w:val="00A8667E"/>
    <w:rsid w:val="00A86765"/>
    <w:rsid w:val="00A868EE"/>
    <w:rsid w:val="00A8698C"/>
    <w:rsid w:val="00A8709B"/>
    <w:rsid w:val="00A8781E"/>
    <w:rsid w:val="00A8798B"/>
    <w:rsid w:val="00A879B8"/>
    <w:rsid w:val="00A87BBB"/>
    <w:rsid w:val="00A87C35"/>
    <w:rsid w:val="00A90264"/>
    <w:rsid w:val="00A90546"/>
    <w:rsid w:val="00A90790"/>
    <w:rsid w:val="00A908F7"/>
    <w:rsid w:val="00A908FB"/>
    <w:rsid w:val="00A90B3D"/>
    <w:rsid w:val="00A90D29"/>
    <w:rsid w:val="00A90D86"/>
    <w:rsid w:val="00A90FE1"/>
    <w:rsid w:val="00A9102B"/>
    <w:rsid w:val="00A9197B"/>
    <w:rsid w:val="00A91AD2"/>
    <w:rsid w:val="00A91B90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253"/>
    <w:rsid w:val="00A94485"/>
    <w:rsid w:val="00A94956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C37"/>
    <w:rsid w:val="00A95E36"/>
    <w:rsid w:val="00A95FCA"/>
    <w:rsid w:val="00A9612D"/>
    <w:rsid w:val="00A96182"/>
    <w:rsid w:val="00A96248"/>
    <w:rsid w:val="00A964A0"/>
    <w:rsid w:val="00A96998"/>
    <w:rsid w:val="00A969C3"/>
    <w:rsid w:val="00A972D3"/>
    <w:rsid w:val="00A97415"/>
    <w:rsid w:val="00A974AA"/>
    <w:rsid w:val="00A97538"/>
    <w:rsid w:val="00A976FA"/>
    <w:rsid w:val="00A977B4"/>
    <w:rsid w:val="00A978C3"/>
    <w:rsid w:val="00A97BD7"/>
    <w:rsid w:val="00A97CD6"/>
    <w:rsid w:val="00A97F44"/>
    <w:rsid w:val="00AA0040"/>
    <w:rsid w:val="00AA043E"/>
    <w:rsid w:val="00AA067E"/>
    <w:rsid w:val="00AA133B"/>
    <w:rsid w:val="00AA1364"/>
    <w:rsid w:val="00AA146C"/>
    <w:rsid w:val="00AA1804"/>
    <w:rsid w:val="00AA1891"/>
    <w:rsid w:val="00AA1F54"/>
    <w:rsid w:val="00AA24E3"/>
    <w:rsid w:val="00AA2865"/>
    <w:rsid w:val="00AA2BA5"/>
    <w:rsid w:val="00AA2BFF"/>
    <w:rsid w:val="00AA2C6C"/>
    <w:rsid w:val="00AA3008"/>
    <w:rsid w:val="00AA3032"/>
    <w:rsid w:val="00AA3C65"/>
    <w:rsid w:val="00AA3F1C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1D"/>
    <w:rsid w:val="00AA66B1"/>
    <w:rsid w:val="00AA69BA"/>
    <w:rsid w:val="00AA6DF1"/>
    <w:rsid w:val="00AA7383"/>
    <w:rsid w:val="00AA75A3"/>
    <w:rsid w:val="00AA7855"/>
    <w:rsid w:val="00AA7E88"/>
    <w:rsid w:val="00AA7F33"/>
    <w:rsid w:val="00AB029F"/>
    <w:rsid w:val="00AB04B4"/>
    <w:rsid w:val="00AB06F1"/>
    <w:rsid w:val="00AB0866"/>
    <w:rsid w:val="00AB0A90"/>
    <w:rsid w:val="00AB107A"/>
    <w:rsid w:val="00AB112E"/>
    <w:rsid w:val="00AB1869"/>
    <w:rsid w:val="00AB187B"/>
    <w:rsid w:val="00AB18D8"/>
    <w:rsid w:val="00AB1FFB"/>
    <w:rsid w:val="00AB202A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823"/>
    <w:rsid w:val="00AB7982"/>
    <w:rsid w:val="00AB7A6F"/>
    <w:rsid w:val="00AB7B7C"/>
    <w:rsid w:val="00AB7C37"/>
    <w:rsid w:val="00AB7DD8"/>
    <w:rsid w:val="00AB7E15"/>
    <w:rsid w:val="00AB7ECB"/>
    <w:rsid w:val="00AB7F3A"/>
    <w:rsid w:val="00AC0027"/>
    <w:rsid w:val="00AC00A2"/>
    <w:rsid w:val="00AC0A4C"/>
    <w:rsid w:val="00AC0D64"/>
    <w:rsid w:val="00AC1062"/>
    <w:rsid w:val="00AC119E"/>
    <w:rsid w:val="00AC11F5"/>
    <w:rsid w:val="00AC1632"/>
    <w:rsid w:val="00AC177B"/>
    <w:rsid w:val="00AC1B7B"/>
    <w:rsid w:val="00AC1C40"/>
    <w:rsid w:val="00AC22DA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5FB"/>
    <w:rsid w:val="00AC468A"/>
    <w:rsid w:val="00AC4C97"/>
    <w:rsid w:val="00AC4DFD"/>
    <w:rsid w:val="00AC554F"/>
    <w:rsid w:val="00AC5773"/>
    <w:rsid w:val="00AC6666"/>
    <w:rsid w:val="00AC6955"/>
    <w:rsid w:val="00AC6AEF"/>
    <w:rsid w:val="00AC729B"/>
    <w:rsid w:val="00AC72E0"/>
    <w:rsid w:val="00AC73E7"/>
    <w:rsid w:val="00AC7443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0FEB"/>
    <w:rsid w:val="00AD119F"/>
    <w:rsid w:val="00AD13A2"/>
    <w:rsid w:val="00AD13B6"/>
    <w:rsid w:val="00AD13D8"/>
    <w:rsid w:val="00AD14D2"/>
    <w:rsid w:val="00AD14E4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5C"/>
    <w:rsid w:val="00AD30C4"/>
    <w:rsid w:val="00AD3343"/>
    <w:rsid w:val="00AD33F3"/>
    <w:rsid w:val="00AD33FE"/>
    <w:rsid w:val="00AD38A9"/>
    <w:rsid w:val="00AD38F1"/>
    <w:rsid w:val="00AD38FB"/>
    <w:rsid w:val="00AD3A98"/>
    <w:rsid w:val="00AD3BE3"/>
    <w:rsid w:val="00AD3E35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290"/>
    <w:rsid w:val="00AD7611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683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B0E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A94"/>
    <w:rsid w:val="00AE5C1F"/>
    <w:rsid w:val="00AE5DBB"/>
    <w:rsid w:val="00AE6316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E7F14"/>
    <w:rsid w:val="00AF000E"/>
    <w:rsid w:val="00AF0198"/>
    <w:rsid w:val="00AF09B2"/>
    <w:rsid w:val="00AF0D0F"/>
    <w:rsid w:val="00AF14D1"/>
    <w:rsid w:val="00AF15C9"/>
    <w:rsid w:val="00AF1723"/>
    <w:rsid w:val="00AF1ADD"/>
    <w:rsid w:val="00AF1C12"/>
    <w:rsid w:val="00AF1EBF"/>
    <w:rsid w:val="00AF1FEC"/>
    <w:rsid w:val="00AF2584"/>
    <w:rsid w:val="00AF25CB"/>
    <w:rsid w:val="00AF2783"/>
    <w:rsid w:val="00AF2916"/>
    <w:rsid w:val="00AF2A2A"/>
    <w:rsid w:val="00AF2D9F"/>
    <w:rsid w:val="00AF2FA7"/>
    <w:rsid w:val="00AF349B"/>
    <w:rsid w:val="00AF3B20"/>
    <w:rsid w:val="00AF3BC5"/>
    <w:rsid w:val="00AF3F32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279"/>
    <w:rsid w:val="00AF5810"/>
    <w:rsid w:val="00AF5850"/>
    <w:rsid w:val="00AF5975"/>
    <w:rsid w:val="00AF59F5"/>
    <w:rsid w:val="00AF5B81"/>
    <w:rsid w:val="00AF5C52"/>
    <w:rsid w:val="00AF5E0A"/>
    <w:rsid w:val="00AF5E47"/>
    <w:rsid w:val="00AF60B2"/>
    <w:rsid w:val="00AF6130"/>
    <w:rsid w:val="00AF644D"/>
    <w:rsid w:val="00AF64A5"/>
    <w:rsid w:val="00AF68AA"/>
    <w:rsid w:val="00AF6B4C"/>
    <w:rsid w:val="00AF6BA8"/>
    <w:rsid w:val="00AF6DD9"/>
    <w:rsid w:val="00AF7323"/>
    <w:rsid w:val="00AF7430"/>
    <w:rsid w:val="00AF7504"/>
    <w:rsid w:val="00AF7548"/>
    <w:rsid w:val="00AF7603"/>
    <w:rsid w:val="00AF7A4C"/>
    <w:rsid w:val="00AF7C50"/>
    <w:rsid w:val="00AF7D1E"/>
    <w:rsid w:val="00AF7E0C"/>
    <w:rsid w:val="00B0002A"/>
    <w:rsid w:val="00B002F1"/>
    <w:rsid w:val="00B002F8"/>
    <w:rsid w:val="00B00303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A3B"/>
    <w:rsid w:val="00B01CCA"/>
    <w:rsid w:val="00B01D43"/>
    <w:rsid w:val="00B020DB"/>
    <w:rsid w:val="00B0237F"/>
    <w:rsid w:val="00B0264E"/>
    <w:rsid w:val="00B02714"/>
    <w:rsid w:val="00B02941"/>
    <w:rsid w:val="00B02A84"/>
    <w:rsid w:val="00B02D74"/>
    <w:rsid w:val="00B02E30"/>
    <w:rsid w:val="00B03105"/>
    <w:rsid w:val="00B031AE"/>
    <w:rsid w:val="00B031C2"/>
    <w:rsid w:val="00B0330E"/>
    <w:rsid w:val="00B0337C"/>
    <w:rsid w:val="00B036D2"/>
    <w:rsid w:val="00B037BC"/>
    <w:rsid w:val="00B037EF"/>
    <w:rsid w:val="00B038AD"/>
    <w:rsid w:val="00B040C2"/>
    <w:rsid w:val="00B0425A"/>
    <w:rsid w:val="00B04383"/>
    <w:rsid w:val="00B046B9"/>
    <w:rsid w:val="00B048D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2CA"/>
    <w:rsid w:val="00B06ADA"/>
    <w:rsid w:val="00B06F54"/>
    <w:rsid w:val="00B070F5"/>
    <w:rsid w:val="00B072AD"/>
    <w:rsid w:val="00B07333"/>
    <w:rsid w:val="00B07337"/>
    <w:rsid w:val="00B074C0"/>
    <w:rsid w:val="00B074E6"/>
    <w:rsid w:val="00B07E70"/>
    <w:rsid w:val="00B1022F"/>
    <w:rsid w:val="00B1036C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0E7F"/>
    <w:rsid w:val="00B11164"/>
    <w:rsid w:val="00B11322"/>
    <w:rsid w:val="00B11453"/>
    <w:rsid w:val="00B1189A"/>
    <w:rsid w:val="00B11A55"/>
    <w:rsid w:val="00B12018"/>
    <w:rsid w:val="00B125F8"/>
    <w:rsid w:val="00B12679"/>
    <w:rsid w:val="00B12943"/>
    <w:rsid w:val="00B13185"/>
    <w:rsid w:val="00B132D2"/>
    <w:rsid w:val="00B1338D"/>
    <w:rsid w:val="00B1338E"/>
    <w:rsid w:val="00B134AC"/>
    <w:rsid w:val="00B135A9"/>
    <w:rsid w:val="00B13605"/>
    <w:rsid w:val="00B13B22"/>
    <w:rsid w:val="00B14536"/>
    <w:rsid w:val="00B1497B"/>
    <w:rsid w:val="00B14B1A"/>
    <w:rsid w:val="00B14CA1"/>
    <w:rsid w:val="00B153BB"/>
    <w:rsid w:val="00B157F1"/>
    <w:rsid w:val="00B15834"/>
    <w:rsid w:val="00B1585F"/>
    <w:rsid w:val="00B158B9"/>
    <w:rsid w:val="00B1596E"/>
    <w:rsid w:val="00B15CCE"/>
    <w:rsid w:val="00B15D55"/>
    <w:rsid w:val="00B15EA3"/>
    <w:rsid w:val="00B15F5C"/>
    <w:rsid w:val="00B16021"/>
    <w:rsid w:val="00B1615D"/>
    <w:rsid w:val="00B162A9"/>
    <w:rsid w:val="00B163BE"/>
    <w:rsid w:val="00B16411"/>
    <w:rsid w:val="00B165FF"/>
    <w:rsid w:val="00B16744"/>
    <w:rsid w:val="00B16827"/>
    <w:rsid w:val="00B1689C"/>
    <w:rsid w:val="00B16C32"/>
    <w:rsid w:val="00B16F8B"/>
    <w:rsid w:val="00B1704D"/>
    <w:rsid w:val="00B1717F"/>
    <w:rsid w:val="00B17529"/>
    <w:rsid w:val="00B175BB"/>
    <w:rsid w:val="00B17815"/>
    <w:rsid w:val="00B17B63"/>
    <w:rsid w:val="00B200B1"/>
    <w:rsid w:val="00B20515"/>
    <w:rsid w:val="00B20759"/>
    <w:rsid w:val="00B20A3C"/>
    <w:rsid w:val="00B20D5E"/>
    <w:rsid w:val="00B20ED3"/>
    <w:rsid w:val="00B20F75"/>
    <w:rsid w:val="00B20FE0"/>
    <w:rsid w:val="00B212F2"/>
    <w:rsid w:val="00B21530"/>
    <w:rsid w:val="00B2162A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79C"/>
    <w:rsid w:val="00B23ACB"/>
    <w:rsid w:val="00B23C66"/>
    <w:rsid w:val="00B23F40"/>
    <w:rsid w:val="00B2416A"/>
    <w:rsid w:val="00B24352"/>
    <w:rsid w:val="00B2477E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26A"/>
    <w:rsid w:val="00B264A9"/>
    <w:rsid w:val="00B26510"/>
    <w:rsid w:val="00B266C5"/>
    <w:rsid w:val="00B2674F"/>
    <w:rsid w:val="00B26900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3A9"/>
    <w:rsid w:val="00B27509"/>
    <w:rsid w:val="00B27817"/>
    <w:rsid w:val="00B27907"/>
    <w:rsid w:val="00B27B86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603"/>
    <w:rsid w:val="00B31C66"/>
    <w:rsid w:val="00B31C7D"/>
    <w:rsid w:val="00B31C98"/>
    <w:rsid w:val="00B31F84"/>
    <w:rsid w:val="00B321B0"/>
    <w:rsid w:val="00B32655"/>
    <w:rsid w:val="00B327F2"/>
    <w:rsid w:val="00B32A7F"/>
    <w:rsid w:val="00B32BC3"/>
    <w:rsid w:val="00B331B7"/>
    <w:rsid w:val="00B331D5"/>
    <w:rsid w:val="00B33574"/>
    <w:rsid w:val="00B336F1"/>
    <w:rsid w:val="00B339B9"/>
    <w:rsid w:val="00B33CCC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87F"/>
    <w:rsid w:val="00B36928"/>
    <w:rsid w:val="00B36AB5"/>
    <w:rsid w:val="00B36D3F"/>
    <w:rsid w:val="00B36EDC"/>
    <w:rsid w:val="00B3706A"/>
    <w:rsid w:val="00B37669"/>
    <w:rsid w:val="00B37670"/>
    <w:rsid w:val="00B377E6"/>
    <w:rsid w:val="00B37BE3"/>
    <w:rsid w:val="00B37E98"/>
    <w:rsid w:val="00B37F91"/>
    <w:rsid w:val="00B4012C"/>
    <w:rsid w:val="00B4040D"/>
    <w:rsid w:val="00B407A4"/>
    <w:rsid w:val="00B40AFE"/>
    <w:rsid w:val="00B40AFF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4B57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223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9D8"/>
    <w:rsid w:val="00B47AA4"/>
    <w:rsid w:val="00B47C90"/>
    <w:rsid w:val="00B47CC9"/>
    <w:rsid w:val="00B50103"/>
    <w:rsid w:val="00B50250"/>
    <w:rsid w:val="00B5041C"/>
    <w:rsid w:val="00B504EE"/>
    <w:rsid w:val="00B505BD"/>
    <w:rsid w:val="00B5078A"/>
    <w:rsid w:val="00B509E1"/>
    <w:rsid w:val="00B50BA4"/>
    <w:rsid w:val="00B51039"/>
    <w:rsid w:val="00B510A2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5B1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8A"/>
    <w:rsid w:val="00B543C1"/>
    <w:rsid w:val="00B54781"/>
    <w:rsid w:val="00B54923"/>
    <w:rsid w:val="00B54989"/>
    <w:rsid w:val="00B54ED2"/>
    <w:rsid w:val="00B553CD"/>
    <w:rsid w:val="00B5579F"/>
    <w:rsid w:val="00B5583E"/>
    <w:rsid w:val="00B55FAB"/>
    <w:rsid w:val="00B56153"/>
    <w:rsid w:val="00B56A28"/>
    <w:rsid w:val="00B56BB6"/>
    <w:rsid w:val="00B56E1F"/>
    <w:rsid w:val="00B5737C"/>
    <w:rsid w:val="00B577B1"/>
    <w:rsid w:val="00B5796D"/>
    <w:rsid w:val="00B57A82"/>
    <w:rsid w:val="00B57B76"/>
    <w:rsid w:val="00B57CE1"/>
    <w:rsid w:val="00B6011A"/>
    <w:rsid w:val="00B60132"/>
    <w:rsid w:val="00B6023C"/>
    <w:rsid w:val="00B6023D"/>
    <w:rsid w:val="00B6024B"/>
    <w:rsid w:val="00B6027F"/>
    <w:rsid w:val="00B60389"/>
    <w:rsid w:val="00B60749"/>
    <w:rsid w:val="00B6085C"/>
    <w:rsid w:val="00B60976"/>
    <w:rsid w:val="00B60A30"/>
    <w:rsid w:val="00B60C8F"/>
    <w:rsid w:val="00B60DF2"/>
    <w:rsid w:val="00B60F9F"/>
    <w:rsid w:val="00B6183E"/>
    <w:rsid w:val="00B61C8D"/>
    <w:rsid w:val="00B620B8"/>
    <w:rsid w:val="00B621EE"/>
    <w:rsid w:val="00B6258F"/>
    <w:rsid w:val="00B62621"/>
    <w:rsid w:val="00B62747"/>
    <w:rsid w:val="00B62991"/>
    <w:rsid w:val="00B62B4B"/>
    <w:rsid w:val="00B62CEE"/>
    <w:rsid w:val="00B62D0E"/>
    <w:rsid w:val="00B62D43"/>
    <w:rsid w:val="00B62EE6"/>
    <w:rsid w:val="00B6303B"/>
    <w:rsid w:val="00B631DE"/>
    <w:rsid w:val="00B634A6"/>
    <w:rsid w:val="00B636EB"/>
    <w:rsid w:val="00B6375E"/>
    <w:rsid w:val="00B638A4"/>
    <w:rsid w:val="00B6398B"/>
    <w:rsid w:val="00B63F66"/>
    <w:rsid w:val="00B63FBA"/>
    <w:rsid w:val="00B640AA"/>
    <w:rsid w:val="00B646E7"/>
    <w:rsid w:val="00B64816"/>
    <w:rsid w:val="00B6483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A11"/>
    <w:rsid w:val="00B66A90"/>
    <w:rsid w:val="00B66DFF"/>
    <w:rsid w:val="00B66FBB"/>
    <w:rsid w:val="00B670F0"/>
    <w:rsid w:val="00B67103"/>
    <w:rsid w:val="00B671C4"/>
    <w:rsid w:val="00B672D7"/>
    <w:rsid w:val="00B6741E"/>
    <w:rsid w:val="00B67668"/>
    <w:rsid w:val="00B679B0"/>
    <w:rsid w:val="00B67AA5"/>
    <w:rsid w:val="00B67D8D"/>
    <w:rsid w:val="00B67DE0"/>
    <w:rsid w:val="00B67E8F"/>
    <w:rsid w:val="00B7039F"/>
    <w:rsid w:val="00B70724"/>
    <w:rsid w:val="00B7074C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64"/>
    <w:rsid w:val="00B73098"/>
    <w:rsid w:val="00B731BE"/>
    <w:rsid w:val="00B73219"/>
    <w:rsid w:val="00B7380E"/>
    <w:rsid w:val="00B73EE9"/>
    <w:rsid w:val="00B74406"/>
    <w:rsid w:val="00B7486E"/>
    <w:rsid w:val="00B748A8"/>
    <w:rsid w:val="00B74C18"/>
    <w:rsid w:val="00B75025"/>
    <w:rsid w:val="00B75350"/>
    <w:rsid w:val="00B753B1"/>
    <w:rsid w:val="00B7540A"/>
    <w:rsid w:val="00B75605"/>
    <w:rsid w:val="00B75B71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D49"/>
    <w:rsid w:val="00B77EA1"/>
    <w:rsid w:val="00B809BA"/>
    <w:rsid w:val="00B809C8"/>
    <w:rsid w:val="00B80B70"/>
    <w:rsid w:val="00B81259"/>
    <w:rsid w:val="00B81631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0F"/>
    <w:rsid w:val="00B82B71"/>
    <w:rsid w:val="00B82DB4"/>
    <w:rsid w:val="00B82E10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5BC"/>
    <w:rsid w:val="00B84B12"/>
    <w:rsid w:val="00B84D68"/>
    <w:rsid w:val="00B84E18"/>
    <w:rsid w:val="00B84F10"/>
    <w:rsid w:val="00B85262"/>
    <w:rsid w:val="00B853BD"/>
    <w:rsid w:val="00B854AC"/>
    <w:rsid w:val="00B85657"/>
    <w:rsid w:val="00B8573E"/>
    <w:rsid w:val="00B864A7"/>
    <w:rsid w:val="00B866FB"/>
    <w:rsid w:val="00B86749"/>
    <w:rsid w:val="00B86897"/>
    <w:rsid w:val="00B86E81"/>
    <w:rsid w:val="00B86F75"/>
    <w:rsid w:val="00B8717E"/>
    <w:rsid w:val="00B871FF"/>
    <w:rsid w:val="00B87233"/>
    <w:rsid w:val="00B87324"/>
    <w:rsid w:val="00B8750B"/>
    <w:rsid w:val="00B87557"/>
    <w:rsid w:val="00B8756E"/>
    <w:rsid w:val="00B8769C"/>
    <w:rsid w:val="00B87709"/>
    <w:rsid w:val="00B87926"/>
    <w:rsid w:val="00B87BC3"/>
    <w:rsid w:val="00B87C05"/>
    <w:rsid w:val="00B90249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CDE"/>
    <w:rsid w:val="00B92F7E"/>
    <w:rsid w:val="00B93009"/>
    <w:rsid w:val="00B93310"/>
    <w:rsid w:val="00B935F4"/>
    <w:rsid w:val="00B939E5"/>
    <w:rsid w:val="00B93C75"/>
    <w:rsid w:val="00B941DA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6F5C"/>
    <w:rsid w:val="00B97344"/>
    <w:rsid w:val="00B97CAC"/>
    <w:rsid w:val="00B97DFA"/>
    <w:rsid w:val="00BA01B6"/>
    <w:rsid w:val="00BA035E"/>
    <w:rsid w:val="00BA06A9"/>
    <w:rsid w:val="00BA0884"/>
    <w:rsid w:val="00BA08AA"/>
    <w:rsid w:val="00BA0BFF"/>
    <w:rsid w:val="00BA0C67"/>
    <w:rsid w:val="00BA0CF0"/>
    <w:rsid w:val="00BA0EB0"/>
    <w:rsid w:val="00BA12E5"/>
    <w:rsid w:val="00BA147C"/>
    <w:rsid w:val="00BA172D"/>
    <w:rsid w:val="00BA17C1"/>
    <w:rsid w:val="00BA1A04"/>
    <w:rsid w:val="00BA1D89"/>
    <w:rsid w:val="00BA220D"/>
    <w:rsid w:val="00BA25C9"/>
    <w:rsid w:val="00BA2664"/>
    <w:rsid w:val="00BA2810"/>
    <w:rsid w:val="00BA3383"/>
    <w:rsid w:val="00BA39C4"/>
    <w:rsid w:val="00BA3CA6"/>
    <w:rsid w:val="00BA3EA5"/>
    <w:rsid w:val="00BA416B"/>
    <w:rsid w:val="00BA4187"/>
    <w:rsid w:val="00BA42F0"/>
    <w:rsid w:val="00BA43B4"/>
    <w:rsid w:val="00BA4482"/>
    <w:rsid w:val="00BA472D"/>
    <w:rsid w:val="00BA4A78"/>
    <w:rsid w:val="00BA4BA3"/>
    <w:rsid w:val="00BA4BF5"/>
    <w:rsid w:val="00BA4C4A"/>
    <w:rsid w:val="00BA507E"/>
    <w:rsid w:val="00BA509C"/>
    <w:rsid w:val="00BA50D7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9B1"/>
    <w:rsid w:val="00BA6EAE"/>
    <w:rsid w:val="00BA6EE5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5B5"/>
    <w:rsid w:val="00BB0771"/>
    <w:rsid w:val="00BB0862"/>
    <w:rsid w:val="00BB09A8"/>
    <w:rsid w:val="00BB0E4D"/>
    <w:rsid w:val="00BB1003"/>
    <w:rsid w:val="00BB19B2"/>
    <w:rsid w:val="00BB1D2F"/>
    <w:rsid w:val="00BB1DED"/>
    <w:rsid w:val="00BB1E58"/>
    <w:rsid w:val="00BB207B"/>
    <w:rsid w:val="00BB2494"/>
    <w:rsid w:val="00BB2730"/>
    <w:rsid w:val="00BB2A77"/>
    <w:rsid w:val="00BB2B48"/>
    <w:rsid w:val="00BB2B81"/>
    <w:rsid w:val="00BB2DFB"/>
    <w:rsid w:val="00BB31C9"/>
    <w:rsid w:val="00BB350B"/>
    <w:rsid w:val="00BB35AA"/>
    <w:rsid w:val="00BB3726"/>
    <w:rsid w:val="00BB438E"/>
    <w:rsid w:val="00BB4395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7A3"/>
    <w:rsid w:val="00BB590C"/>
    <w:rsid w:val="00BB5EE7"/>
    <w:rsid w:val="00BB608E"/>
    <w:rsid w:val="00BB668B"/>
    <w:rsid w:val="00BB6B29"/>
    <w:rsid w:val="00BB7024"/>
    <w:rsid w:val="00BB7ADB"/>
    <w:rsid w:val="00BB7FF7"/>
    <w:rsid w:val="00BC0379"/>
    <w:rsid w:val="00BC043D"/>
    <w:rsid w:val="00BC0765"/>
    <w:rsid w:val="00BC07A2"/>
    <w:rsid w:val="00BC07A3"/>
    <w:rsid w:val="00BC1431"/>
    <w:rsid w:val="00BC155A"/>
    <w:rsid w:val="00BC15D5"/>
    <w:rsid w:val="00BC17DA"/>
    <w:rsid w:val="00BC1A1A"/>
    <w:rsid w:val="00BC1D80"/>
    <w:rsid w:val="00BC2021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618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08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8A9"/>
    <w:rsid w:val="00BC7AC7"/>
    <w:rsid w:val="00BC7E9D"/>
    <w:rsid w:val="00BD0255"/>
    <w:rsid w:val="00BD027A"/>
    <w:rsid w:val="00BD067B"/>
    <w:rsid w:val="00BD0688"/>
    <w:rsid w:val="00BD0970"/>
    <w:rsid w:val="00BD10BE"/>
    <w:rsid w:val="00BD157C"/>
    <w:rsid w:val="00BD159D"/>
    <w:rsid w:val="00BD15C6"/>
    <w:rsid w:val="00BD170D"/>
    <w:rsid w:val="00BD187B"/>
    <w:rsid w:val="00BD19E9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BA9"/>
    <w:rsid w:val="00BD2CD7"/>
    <w:rsid w:val="00BD2D5E"/>
    <w:rsid w:val="00BD2DE5"/>
    <w:rsid w:val="00BD30EC"/>
    <w:rsid w:val="00BD34FF"/>
    <w:rsid w:val="00BD3790"/>
    <w:rsid w:val="00BD3866"/>
    <w:rsid w:val="00BD3B9E"/>
    <w:rsid w:val="00BD4114"/>
    <w:rsid w:val="00BD42B1"/>
    <w:rsid w:val="00BD4356"/>
    <w:rsid w:val="00BD458E"/>
    <w:rsid w:val="00BD45FD"/>
    <w:rsid w:val="00BD4A1C"/>
    <w:rsid w:val="00BD4E5E"/>
    <w:rsid w:val="00BD5219"/>
    <w:rsid w:val="00BD54F9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A27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7EA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2E5E"/>
    <w:rsid w:val="00BE3109"/>
    <w:rsid w:val="00BE3BCE"/>
    <w:rsid w:val="00BE3C57"/>
    <w:rsid w:val="00BE3DD3"/>
    <w:rsid w:val="00BE3EE3"/>
    <w:rsid w:val="00BE43B1"/>
    <w:rsid w:val="00BE4459"/>
    <w:rsid w:val="00BE49AC"/>
    <w:rsid w:val="00BE49FA"/>
    <w:rsid w:val="00BE4D93"/>
    <w:rsid w:val="00BE4E10"/>
    <w:rsid w:val="00BE5256"/>
    <w:rsid w:val="00BE526F"/>
    <w:rsid w:val="00BE534C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1D8"/>
    <w:rsid w:val="00BE73E2"/>
    <w:rsid w:val="00BE75C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1CFF"/>
    <w:rsid w:val="00BF1F61"/>
    <w:rsid w:val="00BF24CC"/>
    <w:rsid w:val="00BF24E3"/>
    <w:rsid w:val="00BF267E"/>
    <w:rsid w:val="00BF2A1C"/>
    <w:rsid w:val="00BF3367"/>
    <w:rsid w:val="00BF3B89"/>
    <w:rsid w:val="00BF3D2A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2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26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42E"/>
    <w:rsid w:val="00C03B06"/>
    <w:rsid w:val="00C03B92"/>
    <w:rsid w:val="00C03C2A"/>
    <w:rsid w:val="00C03CAD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4D9"/>
    <w:rsid w:val="00C0579C"/>
    <w:rsid w:val="00C05885"/>
    <w:rsid w:val="00C05AD1"/>
    <w:rsid w:val="00C05B8D"/>
    <w:rsid w:val="00C0601F"/>
    <w:rsid w:val="00C06384"/>
    <w:rsid w:val="00C06441"/>
    <w:rsid w:val="00C0699E"/>
    <w:rsid w:val="00C06C48"/>
    <w:rsid w:val="00C06D01"/>
    <w:rsid w:val="00C06E2C"/>
    <w:rsid w:val="00C070AE"/>
    <w:rsid w:val="00C07EE0"/>
    <w:rsid w:val="00C07F3F"/>
    <w:rsid w:val="00C100F2"/>
    <w:rsid w:val="00C101BE"/>
    <w:rsid w:val="00C1036B"/>
    <w:rsid w:val="00C106A3"/>
    <w:rsid w:val="00C10718"/>
    <w:rsid w:val="00C1073C"/>
    <w:rsid w:val="00C10857"/>
    <w:rsid w:val="00C10902"/>
    <w:rsid w:val="00C10F3C"/>
    <w:rsid w:val="00C11108"/>
    <w:rsid w:val="00C111D2"/>
    <w:rsid w:val="00C11AD5"/>
    <w:rsid w:val="00C11BE9"/>
    <w:rsid w:val="00C11DA4"/>
    <w:rsid w:val="00C1201E"/>
    <w:rsid w:val="00C1203F"/>
    <w:rsid w:val="00C1204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2E9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31"/>
    <w:rsid w:val="00C174C4"/>
    <w:rsid w:val="00C1768D"/>
    <w:rsid w:val="00C178E2"/>
    <w:rsid w:val="00C200CF"/>
    <w:rsid w:val="00C2042A"/>
    <w:rsid w:val="00C20506"/>
    <w:rsid w:val="00C206E2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600"/>
    <w:rsid w:val="00C216CF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84"/>
    <w:rsid w:val="00C239FF"/>
    <w:rsid w:val="00C23A88"/>
    <w:rsid w:val="00C23BBC"/>
    <w:rsid w:val="00C23CA9"/>
    <w:rsid w:val="00C23F0F"/>
    <w:rsid w:val="00C241D7"/>
    <w:rsid w:val="00C24283"/>
    <w:rsid w:val="00C24305"/>
    <w:rsid w:val="00C248B5"/>
    <w:rsid w:val="00C2515A"/>
    <w:rsid w:val="00C251DA"/>
    <w:rsid w:val="00C252AD"/>
    <w:rsid w:val="00C25899"/>
    <w:rsid w:val="00C25987"/>
    <w:rsid w:val="00C25FED"/>
    <w:rsid w:val="00C26307"/>
    <w:rsid w:val="00C2637A"/>
    <w:rsid w:val="00C26627"/>
    <w:rsid w:val="00C26667"/>
    <w:rsid w:val="00C2676F"/>
    <w:rsid w:val="00C2692C"/>
    <w:rsid w:val="00C26B6D"/>
    <w:rsid w:val="00C26F4D"/>
    <w:rsid w:val="00C27058"/>
    <w:rsid w:val="00C2706E"/>
    <w:rsid w:val="00C27366"/>
    <w:rsid w:val="00C27B52"/>
    <w:rsid w:val="00C27CB3"/>
    <w:rsid w:val="00C27F0A"/>
    <w:rsid w:val="00C300DB"/>
    <w:rsid w:val="00C30181"/>
    <w:rsid w:val="00C3056D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906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CC8"/>
    <w:rsid w:val="00C35E33"/>
    <w:rsid w:val="00C35F97"/>
    <w:rsid w:val="00C3621F"/>
    <w:rsid w:val="00C36340"/>
    <w:rsid w:val="00C363CC"/>
    <w:rsid w:val="00C36AF8"/>
    <w:rsid w:val="00C36EED"/>
    <w:rsid w:val="00C372C1"/>
    <w:rsid w:val="00C37395"/>
    <w:rsid w:val="00C3743D"/>
    <w:rsid w:val="00C3769D"/>
    <w:rsid w:val="00C4007A"/>
    <w:rsid w:val="00C400BB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93B"/>
    <w:rsid w:val="00C41A60"/>
    <w:rsid w:val="00C42778"/>
    <w:rsid w:val="00C429B2"/>
    <w:rsid w:val="00C4300C"/>
    <w:rsid w:val="00C431A1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B9A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4C7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101"/>
    <w:rsid w:val="00C51352"/>
    <w:rsid w:val="00C51661"/>
    <w:rsid w:val="00C517E7"/>
    <w:rsid w:val="00C518E2"/>
    <w:rsid w:val="00C51FC4"/>
    <w:rsid w:val="00C52200"/>
    <w:rsid w:val="00C52305"/>
    <w:rsid w:val="00C52352"/>
    <w:rsid w:val="00C52432"/>
    <w:rsid w:val="00C52905"/>
    <w:rsid w:val="00C52AA8"/>
    <w:rsid w:val="00C52C29"/>
    <w:rsid w:val="00C53619"/>
    <w:rsid w:val="00C53793"/>
    <w:rsid w:val="00C5387C"/>
    <w:rsid w:val="00C53C1F"/>
    <w:rsid w:val="00C53E21"/>
    <w:rsid w:val="00C53E67"/>
    <w:rsid w:val="00C53F1F"/>
    <w:rsid w:val="00C54168"/>
    <w:rsid w:val="00C541BB"/>
    <w:rsid w:val="00C54251"/>
    <w:rsid w:val="00C542FA"/>
    <w:rsid w:val="00C543F5"/>
    <w:rsid w:val="00C5462D"/>
    <w:rsid w:val="00C54646"/>
    <w:rsid w:val="00C54929"/>
    <w:rsid w:val="00C549FF"/>
    <w:rsid w:val="00C54E9A"/>
    <w:rsid w:val="00C54F8C"/>
    <w:rsid w:val="00C555E1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5A9"/>
    <w:rsid w:val="00C615E6"/>
    <w:rsid w:val="00C61D6E"/>
    <w:rsid w:val="00C623E4"/>
    <w:rsid w:val="00C62768"/>
    <w:rsid w:val="00C627E0"/>
    <w:rsid w:val="00C628A1"/>
    <w:rsid w:val="00C62B3E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35C"/>
    <w:rsid w:val="00C646EF"/>
    <w:rsid w:val="00C6481C"/>
    <w:rsid w:val="00C6491D"/>
    <w:rsid w:val="00C64BD5"/>
    <w:rsid w:val="00C64CA6"/>
    <w:rsid w:val="00C64F4C"/>
    <w:rsid w:val="00C64F6D"/>
    <w:rsid w:val="00C6508B"/>
    <w:rsid w:val="00C650F2"/>
    <w:rsid w:val="00C65120"/>
    <w:rsid w:val="00C653C0"/>
    <w:rsid w:val="00C657D9"/>
    <w:rsid w:val="00C65B8E"/>
    <w:rsid w:val="00C65FD1"/>
    <w:rsid w:val="00C665D6"/>
    <w:rsid w:val="00C6661F"/>
    <w:rsid w:val="00C6678A"/>
    <w:rsid w:val="00C66795"/>
    <w:rsid w:val="00C668E2"/>
    <w:rsid w:val="00C66980"/>
    <w:rsid w:val="00C66FAC"/>
    <w:rsid w:val="00C672CE"/>
    <w:rsid w:val="00C677E0"/>
    <w:rsid w:val="00C67875"/>
    <w:rsid w:val="00C6796D"/>
    <w:rsid w:val="00C701FB"/>
    <w:rsid w:val="00C702D3"/>
    <w:rsid w:val="00C707B3"/>
    <w:rsid w:val="00C70951"/>
    <w:rsid w:val="00C70AFF"/>
    <w:rsid w:val="00C70BB0"/>
    <w:rsid w:val="00C70F29"/>
    <w:rsid w:val="00C7142B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063"/>
    <w:rsid w:val="00C7416C"/>
    <w:rsid w:val="00C7421F"/>
    <w:rsid w:val="00C74797"/>
    <w:rsid w:val="00C7485C"/>
    <w:rsid w:val="00C74877"/>
    <w:rsid w:val="00C74966"/>
    <w:rsid w:val="00C74A26"/>
    <w:rsid w:val="00C74BC8"/>
    <w:rsid w:val="00C75405"/>
    <w:rsid w:val="00C7578D"/>
    <w:rsid w:val="00C75980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CFC"/>
    <w:rsid w:val="00C76F6C"/>
    <w:rsid w:val="00C7705C"/>
    <w:rsid w:val="00C77152"/>
    <w:rsid w:val="00C7759C"/>
    <w:rsid w:val="00C777BC"/>
    <w:rsid w:val="00C7790E"/>
    <w:rsid w:val="00C77A5D"/>
    <w:rsid w:val="00C801A0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2AEB"/>
    <w:rsid w:val="00C83085"/>
    <w:rsid w:val="00C830EF"/>
    <w:rsid w:val="00C832B5"/>
    <w:rsid w:val="00C833DD"/>
    <w:rsid w:val="00C8367F"/>
    <w:rsid w:val="00C8398E"/>
    <w:rsid w:val="00C83D18"/>
    <w:rsid w:val="00C83FB2"/>
    <w:rsid w:val="00C840C1"/>
    <w:rsid w:val="00C84157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5E3D"/>
    <w:rsid w:val="00C85FD3"/>
    <w:rsid w:val="00C86088"/>
    <w:rsid w:val="00C8658B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8F5"/>
    <w:rsid w:val="00C91976"/>
    <w:rsid w:val="00C91C3C"/>
    <w:rsid w:val="00C91E82"/>
    <w:rsid w:val="00C91FFE"/>
    <w:rsid w:val="00C9252E"/>
    <w:rsid w:val="00C92743"/>
    <w:rsid w:val="00C92C1F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12E"/>
    <w:rsid w:val="00C97230"/>
    <w:rsid w:val="00C977C9"/>
    <w:rsid w:val="00C97A4A"/>
    <w:rsid w:val="00C97B04"/>
    <w:rsid w:val="00C97BC7"/>
    <w:rsid w:val="00CA0121"/>
    <w:rsid w:val="00CA0756"/>
    <w:rsid w:val="00CA0761"/>
    <w:rsid w:val="00CA0804"/>
    <w:rsid w:val="00CA087D"/>
    <w:rsid w:val="00CA0BEE"/>
    <w:rsid w:val="00CA0CE1"/>
    <w:rsid w:val="00CA1250"/>
    <w:rsid w:val="00CA153E"/>
    <w:rsid w:val="00CA19CF"/>
    <w:rsid w:val="00CA1B02"/>
    <w:rsid w:val="00CA1D94"/>
    <w:rsid w:val="00CA2033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9A4"/>
    <w:rsid w:val="00CA3BBE"/>
    <w:rsid w:val="00CA3EE3"/>
    <w:rsid w:val="00CA4783"/>
    <w:rsid w:val="00CA5376"/>
    <w:rsid w:val="00CA5459"/>
    <w:rsid w:val="00CA54B1"/>
    <w:rsid w:val="00CA5655"/>
    <w:rsid w:val="00CA59B5"/>
    <w:rsid w:val="00CA5DA8"/>
    <w:rsid w:val="00CA5DBB"/>
    <w:rsid w:val="00CA5F34"/>
    <w:rsid w:val="00CA66DC"/>
    <w:rsid w:val="00CA6B8F"/>
    <w:rsid w:val="00CA6F33"/>
    <w:rsid w:val="00CA70D6"/>
    <w:rsid w:val="00CA7139"/>
    <w:rsid w:val="00CA7230"/>
    <w:rsid w:val="00CA7258"/>
    <w:rsid w:val="00CA7293"/>
    <w:rsid w:val="00CA72D0"/>
    <w:rsid w:val="00CA73BA"/>
    <w:rsid w:val="00CA74C3"/>
    <w:rsid w:val="00CA7A59"/>
    <w:rsid w:val="00CB00B3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7BF"/>
    <w:rsid w:val="00CB2DBD"/>
    <w:rsid w:val="00CB3329"/>
    <w:rsid w:val="00CB335E"/>
    <w:rsid w:val="00CB343F"/>
    <w:rsid w:val="00CB3454"/>
    <w:rsid w:val="00CB364E"/>
    <w:rsid w:val="00CB380A"/>
    <w:rsid w:val="00CB38EB"/>
    <w:rsid w:val="00CB3C27"/>
    <w:rsid w:val="00CB3F1B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6E4D"/>
    <w:rsid w:val="00CB7403"/>
    <w:rsid w:val="00CB747B"/>
    <w:rsid w:val="00CB7602"/>
    <w:rsid w:val="00CB7772"/>
    <w:rsid w:val="00CB795B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18E"/>
    <w:rsid w:val="00CC13A2"/>
    <w:rsid w:val="00CC1B32"/>
    <w:rsid w:val="00CC1CA8"/>
    <w:rsid w:val="00CC205E"/>
    <w:rsid w:val="00CC2338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0A2"/>
    <w:rsid w:val="00CC56AD"/>
    <w:rsid w:val="00CC582D"/>
    <w:rsid w:val="00CC5918"/>
    <w:rsid w:val="00CC5937"/>
    <w:rsid w:val="00CC5B4C"/>
    <w:rsid w:val="00CC6197"/>
    <w:rsid w:val="00CC6228"/>
    <w:rsid w:val="00CC66CC"/>
    <w:rsid w:val="00CC67FB"/>
    <w:rsid w:val="00CC6A58"/>
    <w:rsid w:val="00CC6D82"/>
    <w:rsid w:val="00CC6E2C"/>
    <w:rsid w:val="00CC711E"/>
    <w:rsid w:val="00CC7471"/>
    <w:rsid w:val="00CC766D"/>
    <w:rsid w:val="00CC7735"/>
    <w:rsid w:val="00CC7C1D"/>
    <w:rsid w:val="00CC7D3A"/>
    <w:rsid w:val="00CD0200"/>
    <w:rsid w:val="00CD02B5"/>
    <w:rsid w:val="00CD057D"/>
    <w:rsid w:val="00CD05D6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871"/>
    <w:rsid w:val="00CD3B03"/>
    <w:rsid w:val="00CD3C3F"/>
    <w:rsid w:val="00CD3CB0"/>
    <w:rsid w:val="00CD3FAF"/>
    <w:rsid w:val="00CD4627"/>
    <w:rsid w:val="00CD499F"/>
    <w:rsid w:val="00CD4D59"/>
    <w:rsid w:val="00CD503A"/>
    <w:rsid w:val="00CD5065"/>
    <w:rsid w:val="00CD512B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03F"/>
    <w:rsid w:val="00CD719F"/>
    <w:rsid w:val="00CD7441"/>
    <w:rsid w:val="00CD769A"/>
    <w:rsid w:val="00CD77BE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1B89"/>
    <w:rsid w:val="00CE2368"/>
    <w:rsid w:val="00CE2663"/>
    <w:rsid w:val="00CE2688"/>
    <w:rsid w:val="00CE2DEC"/>
    <w:rsid w:val="00CE30F6"/>
    <w:rsid w:val="00CE32C0"/>
    <w:rsid w:val="00CE3524"/>
    <w:rsid w:val="00CE3540"/>
    <w:rsid w:val="00CE35F8"/>
    <w:rsid w:val="00CE36A1"/>
    <w:rsid w:val="00CE37CC"/>
    <w:rsid w:val="00CE37D6"/>
    <w:rsid w:val="00CE39B9"/>
    <w:rsid w:val="00CE3A44"/>
    <w:rsid w:val="00CE3BCA"/>
    <w:rsid w:val="00CE3E20"/>
    <w:rsid w:val="00CE3FEC"/>
    <w:rsid w:val="00CE4135"/>
    <w:rsid w:val="00CE41BE"/>
    <w:rsid w:val="00CE448D"/>
    <w:rsid w:val="00CE45AA"/>
    <w:rsid w:val="00CE4704"/>
    <w:rsid w:val="00CE4BEA"/>
    <w:rsid w:val="00CE4C4E"/>
    <w:rsid w:val="00CE4D59"/>
    <w:rsid w:val="00CE4E5A"/>
    <w:rsid w:val="00CE5329"/>
    <w:rsid w:val="00CE53E0"/>
    <w:rsid w:val="00CE567D"/>
    <w:rsid w:val="00CE5EF8"/>
    <w:rsid w:val="00CE68DF"/>
    <w:rsid w:val="00CE6AEE"/>
    <w:rsid w:val="00CE6BE7"/>
    <w:rsid w:val="00CE6D02"/>
    <w:rsid w:val="00CE7137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1E"/>
    <w:rsid w:val="00CF0CA9"/>
    <w:rsid w:val="00CF0EA6"/>
    <w:rsid w:val="00CF0FC2"/>
    <w:rsid w:val="00CF0FE2"/>
    <w:rsid w:val="00CF11C7"/>
    <w:rsid w:val="00CF12F4"/>
    <w:rsid w:val="00CF13B3"/>
    <w:rsid w:val="00CF147F"/>
    <w:rsid w:val="00CF15C2"/>
    <w:rsid w:val="00CF16D6"/>
    <w:rsid w:val="00CF17D2"/>
    <w:rsid w:val="00CF1B36"/>
    <w:rsid w:val="00CF1E70"/>
    <w:rsid w:val="00CF1EB1"/>
    <w:rsid w:val="00CF202E"/>
    <w:rsid w:val="00CF219D"/>
    <w:rsid w:val="00CF2499"/>
    <w:rsid w:val="00CF2584"/>
    <w:rsid w:val="00CF2BCA"/>
    <w:rsid w:val="00CF300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849"/>
    <w:rsid w:val="00CF48EB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8DD"/>
    <w:rsid w:val="00CF7909"/>
    <w:rsid w:val="00CF7D52"/>
    <w:rsid w:val="00D00143"/>
    <w:rsid w:val="00D002EE"/>
    <w:rsid w:val="00D0058D"/>
    <w:rsid w:val="00D00DA4"/>
    <w:rsid w:val="00D00ECE"/>
    <w:rsid w:val="00D016B6"/>
    <w:rsid w:val="00D0185F"/>
    <w:rsid w:val="00D01E6B"/>
    <w:rsid w:val="00D0209C"/>
    <w:rsid w:val="00D024C3"/>
    <w:rsid w:val="00D02AF6"/>
    <w:rsid w:val="00D02B64"/>
    <w:rsid w:val="00D02CFD"/>
    <w:rsid w:val="00D02FA5"/>
    <w:rsid w:val="00D030A5"/>
    <w:rsid w:val="00D03356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CDF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084"/>
    <w:rsid w:val="00D122BF"/>
    <w:rsid w:val="00D12370"/>
    <w:rsid w:val="00D1241D"/>
    <w:rsid w:val="00D1244E"/>
    <w:rsid w:val="00D126D9"/>
    <w:rsid w:val="00D126F6"/>
    <w:rsid w:val="00D12BFF"/>
    <w:rsid w:val="00D12FC1"/>
    <w:rsid w:val="00D13512"/>
    <w:rsid w:val="00D1369D"/>
    <w:rsid w:val="00D137E4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4DD3"/>
    <w:rsid w:val="00D14FB5"/>
    <w:rsid w:val="00D1502E"/>
    <w:rsid w:val="00D151EE"/>
    <w:rsid w:val="00D1537E"/>
    <w:rsid w:val="00D154D4"/>
    <w:rsid w:val="00D1560D"/>
    <w:rsid w:val="00D15630"/>
    <w:rsid w:val="00D15743"/>
    <w:rsid w:val="00D157F4"/>
    <w:rsid w:val="00D15A2E"/>
    <w:rsid w:val="00D15B37"/>
    <w:rsid w:val="00D15C7F"/>
    <w:rsid w:val="00D15DFF"/>
    <w:rsid w:val="00D1643A"/>
    <w:rsid w:val="00D16671"/>
    <w:rsid w:val="00D1668B"/>
    <w:rsid w:val="00D167EF"/>
    <w:rsid w:val="00D16FA7"/>
    <w:rsid w:val="00D16FC0"/>
    <w:rsid w:val="00D1704E"/>
    <w:rsid w:val="00D172A8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4A4"/>
    <w:rsid w:val="00D2350B"/>
    <w:rsid w:val="00D2357B"/>
    <w:rsid w:val="00D238E0"/>
    <w:rsid w:val="00D23A04"/>
    <w:rsid w:val="00D23B3F"/>
    <w:rsid w:val="00D23E1D"/>
    <w:rsid w:val="00D24023"/>
    <w:rsid w:val="00D241B9"/>
    <w:rsid w:val="00D2423B"/>
    <w:rsid w:val="00D24972"/>
    <w:rsid w:val="00D249A6"/>
    <w:rsid w:val="00D250B3"/>
    <w:rsid w:val="00D253E3"/>
    <w:rsid w:val="00D25811"/>
    <w:rsid w:val="00D25A6F"/>
    <w:rsid w:val="00D25BB4"/>
    <w:rsid w:val="00D25D35"/>
    <w:rsid w:val="00D25D96"/>
    <w:rsid w:val="00D2616A"/>
    <w:rsid w:val="00D262BC"/>
    <w:rsid w:val="00D2642B"/>
    <w:rsid w:val="00D266BE"/>
    <w:rsid w:val="00D268AD"/>
    <w:rsid w:val="00D26C8F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344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3EEB"/>
    <w:rsid w:val="00D3414F"/>
    <w:rsid w:val="00D34257"/>
    <w:rsid w:val="00D34402"/>
    <w:rsid w:val="00D3490C"/>
    <w:rsid w:val="00D349F4"/>
    <w:rsid w:val="00D34D33"/>
    <w:rsid w:val="00D35783"/>
    <w:rsid w:val="00D357C1"/>
    <w:rsid w:val="00D358D2"/>
    <w:rsid w:val="00D35994"/>
    <w:rsid w:val="00D35B8F"/>
    <w:rsid w:val="00D35E91"/>
    <w:rsid w:val="00D35EFF"/>
    <w:rsid w:val="00D3633C"/>
    <w:rsid w:val="00D36388"/>
    <w:rsid w:val="00D363C1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5A3"/>
    <w:rsid w:val="00D40668"/>
    <w:rsid w:val="00D4077D"/>
    <w:rsid w:val="00D409F4"/>
    <w:rsid w:val="00D40A7C"/>
    <w:rsid w:val="00D4102E"/>
    <w:rsid w:val="00D41041"/>
    <w:rsid w:val="00D412B0"/>
    <w:rsid w:val="00D412EA"/>
    <w:rsid w:val="00D414E2"/>
    <w:rsid w:val="00D418FE"/>
    <w:rsid w:val="00D41CC2"/>
    <w:rsid w:val="00D42062"/>
    <w:rsid w:val="00D421D8"/>
    <w:rsid w:val="00D4224B"/>
    <w:rsid w:val="00D42255"/>
    <w:rsid w:val="00D4232E"/>
    <w:rsid w:val="00D42491"/>
    <w:rsid w:val="00D426A6"/>
    <w:rsid w:val="00D428F3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702"/>
    <w:rsid w:val="00D43B62"/>
    <w:rsid w:val="00D43CD6"/>
    <w:rsid w:val="00D43E33"/>
    <w:rsid w:val="00D43E5B"/>
    <w:rsid w:val="00D43FF0"/>
    <w:rsid w:val="00D44049"/>
    <w:rsid w:val="00D4405E"/>
    <w:rsid w:val="00D444D6"/>
    <w:rsid w:val="00D44932"/>
    <w:rsid w:val="00D44CB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D7E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74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C7"/>
    <w:rsid w:val="00D52BE6"/>
    <w:rsid w:val="00D52C10"/>
    <w:rsid w:val="00D53368"/>
    <w:rsid w:val="00D53E26"/>
    <w:rsid w:val="00D53EF3"/>
    <w:rsid w:val="00D5426C"/>
    <w:rsid w:val="00D543CA"/>
    <w:rsid w:val="00D545A5"/>
    <w:rsid w:val="00D54DE6"/>
    <w:rsid w:val="00D54E56"/>
    <w:rsid w:val="00D5541A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13A6"/>
    <w:rsid w:val="00D61457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CF0"/>
    <w:rsid w:val="00D62FEA"/>
    <w:rsid w:val="00D63193"/>
    <w:rsid w:val="00D63360"/>
    <w:rsid w:val="00D6353E"/>
    <w:rsid w:val="00D63E03"/>
    <w:rsid w:val="00D6429A"/>
    <w:rsid w:val="00D646B7"/>
    <w:rsid w:val="00D647BE"/>
    <w:rsid w:val="00D64835"/>
    <w:rsid w:val="00D64A38"/>
    <w:rsid w:val="00D64DB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5B2"/>
    <w:rsid w:val="00D70640"/>
    <w:rsid w:val="00D70A72"/>
    <w:rsid w:val="00D70AA8"/>
    <w:rsid w:val="00D70CF1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CEE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1C7"/>
    <w:rsid w:val="00D76228"/>
    <w:rsid w:val="00D764C5"/>
    <w:rsid w:val="00D76964"/>
    <w:rsid w:val="00D76999"/>
    <w:rsid w:val="00D76AC3"/>
    <w:rsid w:val="00D76B64"/>
    <w:rsid w:val="00D76E64"/>
    <w:rsid w:val="00D77439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77F93"/>
    <w:rsid w:val="00D803F0"/>
    <w:rsid w:val="00D804DC"/>
    <w:rsid w:val="00D808F3"/>
    <w:rsid w:val="00D8130D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54"/>
    <w:rsid w:val="00D836C8"/>
    <w:rsid w:val="00D83A63"/>
    <w:rsid w:val="00D83B92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298"/>
    <w:rsid w:val="00D855CF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A40"/>
    <w:rsid w:val="00D86C5F"/>
    <w:rsid w:val="00D86CD8"/>
    <w:rsid w:val="00D86D34"/>
    <w:rsid w:val="00D86F7D"/>
    <w:rsid w:val="00D8722E"/>
    <w:rsid w:val="00D8756D"/>
    <w:rsid w:val="00D8769D"/>
    <w:rsid w:val="00D877D3"/>
    <w:rsid w:val="00D87AE0"/>
    <w:rsid w:val="00D90001"/>
    <w:rsid w:val="00D9026E"/>
    <w:rsid w:val="00D90418"/>
    <w:rsid w:val="00D90641"/>
    <w:rsid w:val="00D9071A"/>
    <w:rsid w:val="00D90790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1FAA"/>
    <w:rsid w:val="00D92865"/>
    <w:rsid w:val="00D92ECE"/>
    <w:rsid w:val="00D92ED9"/>
    <w:rsid w:val="00D93197"/>
    <w:rsid w:val="00D93294"/>
    <w:rsid w:val="00D932DB"/>
    <w:rsid w:val="00D933AA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47DA"/>
    <w:rsid w:val="00D95196"/>
    <w:rsid w:val="00D952AA"/>
    <w:rsid w:val="00D953C9"/>
    <w:rsid w:val="00D953CA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52E"/>
    <w:rsid w:val="00DA069D"/>
    <w:rsid w:val="00DA0FF2"/>
    <w:rsid w:val="00DA107B"/>
    <w:rsid w:val="00DA10AF"/>
    <w:rsid w:val="00DA14E7"/>
    <w:rsid w:val="00DA1852"/>
    <w:rsid w:val="00DA189C"/>
    <w:rsid w:val="00DA1C85"/>
    <w:rsid w:val="00DA1F44"/>
    <w:rsid w:val="00DA1F4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0A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08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4CCB"/>
    <w:rsid w:val="00DB4EDA"/>
    <w:rsid w:val="00DB516C"/>
    <w:rsid w:val="00DB51B1"/>
    <w:rsid w:val="00DB521F"/>
    <w:rsid w:val="00DB566B"/>
    <w:rsid w:val="00DB5804"/>
    <w:rsid w:val="00DB59AA"/>
    <w:rsid w:val="00DB59CE"/>
    <w:rsid w:val="00DB5A29"/>
    <w:rsid w:val="00DB5C48"/>
    <w:rsid w:val="00DB5CC2"/>
    <w:rsid w:val="00DB5CCD"/>
    <w:rsid w:val="00DB6010"/>
    <w:rsid w:val="00DB6324"/>
    <w:rsid w:val="00DB644B"/>
    <w:rsid w:val="00DB648B"/>
    <w:rsid w:val="00DB6603"/>
    <w:rsid w:val="00DB719A"/>
    <w:rsid w:val="00DB72E7"/>
    <w:rsid w:val="00DB7463"/>
    <w:rsid w:val="00DB74A9"/>
    <w:rsid w:val="00DB77AE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1EA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499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5DC8"/>
    <w:rsid w:val="00DC5EBB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9B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154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66B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8D4"/>
    <w:rsid w:val="00DE0BD7"/>
    <w:rsid w:val="00DE0CCE"/>
    <w:rsid w:val="00DE0F1E"/>
    <w:rsid w:val="00DE1215"/>
    <w:rsid w:val="00DE13C9"/>
    <w:rsid w:val="00DE18A0"/>
    <w:rsid w:val="00DE18F9"/>
    <w:rsid w:val="00DE1F34"/>
    <w:rsid w:val="00DE20C6"/>
    <w:rsid w:val="00DE2363"/>
    <w:rsid w:val="00DE24D9"/>
    <w:rsid w:val="00DE27C0"/>
    <w:rsid w:val="00DE28F9"/>
    <w:rsid w:val="00DE297C"/>
    <w:rsid w:val="00DE31CD"/>
    <w:rsid w:val="00DE3567"/>
    <w:rsid w:val="00DE364F"/>
    <w:rsid w:val="00DE36D2"/>
    <w:rsid w:val="00DE3C4A"/>
    <w:rsid w:val="00DE454B"/>
    <w:rsid w:val="00DE4666"/>
    <w:rsid w:val="00DE46CE"/>
    <w:rsid w:val="00DE47C3"/>
    <w:rsid w:val="00DE4926"/>
    <w:rsid w:val="00DE4B55"/>
    <w:rsid w:val="00DE4BF5"/>
    <w:rsid w:val="00DE4C07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77"/>
    <w:rsid w:val="00DE7FFE"/>
    <w:rsid w:val="00DF015E"/>
    <w:rsid w:val="00DF06B8"/>
    <w:rsid w:val="00DF0959"/>
    <w:rsid w:val="00DF11E6"/>
    <w:rsid w:val="00DF139D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E3C"/>
    <w:rsid w:val="00DF3F44"/>
    <w:rsid w:val="00DF4075"/>
    <w:rsid w:val="00DF4236"/>
    <w:rsid w:val="00DF42B5"/>
    <w:rsid w:val="00DF42F9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18E"/>
    <w:rsid w:val="00DF72DB"/>
    <w:rsid w:val="00DF732E"/>
    <w:rsid w:val="00DF757D"/>
    <w:rsid w:val="00DF7AA8"/>
    <w:rsid w:val="00DF7FEB"/>
    <w:rsid w:val="00E00318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29"/>
    <w:rsid w:val="00E02750"/>
    <w:rsid w:val="00E02AB4"/>
    <w:rsid w:val="00E02BFE"/>
    <w:rsid w:val="00E02D43"/>
    <w:rsid w:val="00E02D6F"/>
    <w:rsid w:val="00E02E2E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CE5"/>
    <w:rsid w:val="00E04E40"/>
    <w:rsid w:val="00E0531E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C15"/>
    <w:rsid w:val="00E06E7A"/>
    <w:rsid w:val="00E06E94"/>
    <w:rsid w:val="00E06F4D"/>
    <w:rsid w:val="00E0719F"/>
    <w:rsid w:val="00E076F2"/>
    <w:rsid w:val="00E07809"/>
    <w:rsid w:val="00E07957"/>
    <w:rsid w:val="00E07C7A"/>
    <w:rsid w:val="00E07C8E"/>
    <w:rsid w:val="00E07D83"/>
    <w:rsid w:val="00E07E6E"/>
    <w:rsid w:val="00E07FDB"/>
    <w:rsid w:val="00E07FE4"/>
    <w:rsid w:val="00E106E3"/>
    <w:rsid w:val="00E107FC"/>
    <w:rsid w:val="00E10981"/>
    <w:rsid w:val="00E10BFD"/>
    <w:rsid w:val="00E10BFE"/>
    <w:rsid w:val="00E11306"/>
    <w:rsid w:val="00E1149A"/>
    <w:rsid w:val="00E116DD"/>
    <w:rsid w:val="00E11761"/>
    <w:rsid w:val="00E12820"/>
    <w:rsid w:val="00E1324B"/>
    <w:rsid w:val="00E13673"/>
    <w:rsid w:val="00E13BE5"/>
    <w:rsid w:val="00E13F95"/>
    <w:rsid w:val="00E13FE3"/>
    <w:rsid w:val="00E143E5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84"/>
    <w:rsid w:val="00E155A9"/>
    <w:rsid w:val="00E1575D"/>
    <w:rsid w:val="00E15A53"/>
    <w:rsid w:val="00E15C01"/>
    <w:rsid w:val="00E160DE"/>
    <w:rsid w:val="00E162FF"/>
    <w:rsid w:val="00E163AA"/>
    <w:rsid w:val="00E16557"/>
    <w:rsid w:val="00E16A2F"/>
    <w:rsid w:val="00E16A61"/>
    <w:rsid w:val="00E17029"/>
    <w:rsid w:val="00E17323"/>
    <w:rsid w:val="00E17366"/>
    <w:rsid w:val="00E17997"/>
    <w:rsid w:val="00E17A64"/>
    <w:rsid w:val="00E17F3E"/>
    <w:rsid w:val="00E2031E"/>
    <w:rsid w:val="00E20366"/>
    <w:rsid w:val="00E2040B"/>
    <w:rsid w:val="00E2042A"/>
    <w:rsid w:val="00E206AD"/>
    <w:rsid w:val="00E20785"/>
    <w:rsid w:val="00E20B01"/>
    <w:rsid w:val="00E20BE8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6B"/>
    <w:rsid w:val="00E22182"/>
    <w:rsid w:val="00E221F0"/>
    <w:rsid w:val="00E224E8"/>
    <w:rsid w:val="00E2253C"/>
    <w:rsid w:val="00E22921"/>
    <w:rsid w:val="00E22B10"/>
    <w:rsid w:val="00E22CAE"/>
    <w:rsid w:val="00E22EF1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D8E"/>
    <w:rsid w:val="00E24E7C"/>
    <w:rsid w:val="00E251B1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5AA"/>
    <w:rsid w:val="00E3061C"/>
    <w:rsid w:val="00E30A7E"/>
    <w:rsid w:val="00E31283"/>
    <w:rsid w:val="00E31661"/>
    <w:rsid w:val="00E3166A"/>
    <w:rsid w:val="00E31871"/>
    <w:rsid w:val="00E31998"/>
    <w:rsid w:val="00E319E7"/>
    <w:rsid w:val="00E31C1D"/>
    <w:rsid w:val="00E31CF4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C12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23"/>
    <w:rsid w:val="00E35852"/>
    <w:rsid w:val="00E35A15"/>
    <w:rsid w:val="00E35DB9"/>
    <w:rsid w:val="00E35F67"/>
    <w:rsid w:val="00E36344"/>
    <w:rsid w:val="00E36421"/>
    <w:rsid w:val="00E364A8"/>
    <w:rsid w:val="00E367F0"/>
    <w:rsid w:val="00E368F8"/>
    <w:rsid w:val="00E36AAC"/>
    <w:rsid w:val="00E36B7B"/>
    <w:rsid w:val="00E371C6"/>
    <w:rsid w:val="00E3756F"/>
    <w:rsid w:val="00E37600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CE5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7E5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B88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D5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4D67"/>
    <w:rsid w:val="00E55465"/>
    <w:rsid w:val="00E556CA"/>
    <w:rsid w:val="00E55AE3"/>
    <w:rsid w:val="00E55C52"/>
    <w:rsid w:val="00E56264"/>
    <w:rsid w:val="00E56320"/>
    <w:rsid w:val="00E563CF"/>
    <w:rsid w:val="00E5656E"/>
    <w:rsid w:val="00E56638"/>
    <w:rsid w:val="00E56671"/>
    <w:rsid w:val="00E56734"/>
    <w:rsid w:val="00E56B5A"/>
    <w:rsid w:val="00E56DB2"/>
    <w:rsid w:val="00E56E09"/>
    <w:rsid w:val="00E57188"/>
    <w:rsid w:val="00E5734C"/>
    <w:rsid w:val="00E573C9"/>
    <w:rsid w:val="00E60CD7"/>
    <w:rsid w:val="00E60DC0"/>
    <w:rsid w:val="00E61008"/>
    <w:rsid w:val="00E610CE"/>
    <w:rsid w:val="00E61255"/>
    <w:rsid w:val="00E61439"/>
    <w:rsid w:val="00E6198F"/>
    <w:rsid w:val="00E61A0A"/>
    <w:rsid w:val="00E61FC3"/>
    <w:rsid w:val="00E6212B"/>
    <w:rsid w:val="00E621DA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DB5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35"/>
    <w:rsid w:val="00E65CA3"/>
    <w:rsid w:val="00E65FAE"/>
    <w:rsid w:val="00E66236"/>
    <w:rsid w:val="00E6667F"/>
    <w:rsid w:val="00E666DB"/>
    <w:rsid w:val="00E667F3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4E5"/>
    <w:rsid w:val="00E716E9"/>
    <w:rsid w:val="00E71749"/>
    <w:rsid w:val="00E71912"/>
    <w:rsid w:val="00E71AAD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92F"/>
    <w:rsid w:val="00E74B2C"/>
    <w:rsid w:val="00E74B32"/>
    <w:rsid w:val="00E74BA0"/>
    <w:rsid w:val="00E74F80"/>
    <w:rsid w:val="00E750BA"/>
    <w:rsid w:val="00E750CB"/>
    <w:rsid w:val="00E752D6"/>
    <w:rsid w:val="00E754B9"/>
    <w:rsid w:val="00E75599"/>
    <w:rsid w:val="00E7565B"/>
    <w:rsid w:val="00E7569F"/>
    <w:rsid w:val="00E758BA"/>
    <w:rsid w:val="00E75A26"/>
    <w:rsid w:val="00E75B65"/>
    <w:rsid w:val="00E75B6B"/>
    <w:rsid w:val="00E75B77"/>
    <w:rsid w:val="00E75EA2"/>
    <w:rsid w:val="00E76161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88A"/>
    <w:rsid w:val="00E81DFB"/>
    <w:rsid w:val="00E81FB4"/>
    <w:rsid w:val="00E8235C"/>
    <w:rsid w:val="00E826F9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7A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5544"/>
    <w:rsid w:val="00E861BF"/>
    <w:rsid w:val="00E86537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7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BC7"/>
    <w:rsid w:val="00E94EB7"/>
    <w:rsid w:val="00E9508E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72A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5A5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A1B"/>
    <w:rsid w:val="00EA4BCA"/>
    <w:rsid w:val="00EA5853"/>
    <w:rsid w:val="00EA59C4"/>
    <w:rsid w:val="00EA5BCC"/>
    <w:rsid w:val="00EA6145"/>
    <w:rsid w:val="00EA6BE8"/>
    <w:rsid w:val="00EA6D47"/>
    <w:rsid w:val="00EA6DF2"/>
    <w:rsid w:val="00EA6FDC"/>
    <w:rsid w:val="00EA72EA"/>
    <w:rsid w:val="00EA782F"/>
    <w:rsid w:val="00EA78A7"/>
    <w:rsid w:val="00EA7B13"/>
    <w:rsid w:val="00EA7C66"/>
    <w:rsid w:val="00EA7EC8"/>
    <w:rsid w:val="00EB0508"/>
    <w:rsid w:val="00EB0649"/>
    <w:rsid w:val="00EB0AC6"/>
    <w:rsid w:val="00EB0E47"/>
    <w:rsid w:val="00EB1099"/>
    <w:rsid w:val="00EB1287"/>
    <w:rsid w:val="00EB1330"/>
    <w:rsid w:val="00EB159C"/>
    <w:rsid w:val="00EB19CC"/>
    <w:rsid w:val="00EB1C57"/>
    <w:rsid w:val="00EB1F6E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637"/>
    <w:rsid w:val="00EB4CA2"/>
    <w:rsid w:val="00EB4D06"/>
    <w:rsid w:val="00EB4EC3"/>
    <w:rsid w:val="00EB51E0"/>
    <w:rsid w:val="00EB5481"/>
    <w:rsid w:val="00EB57A4"/>
    <w:rsid w:val="00EB57DE"/>
    <w:rsid w:val="00EB59B8"/>
    <w:rsid w:val="00EB5A35"/>
    <w:rsid w:val="00EB620F"/>
    <w:rsid w:val="00EB65A0"/>
    <w:rsid w:val="00EB66D3"/>
    <w:rsid w:val="00EB68A6"/>
    <w:rsid w:val="00EB6926"/>
    <w:rsid w:val="00EB6949"/>
    <w:rsid w:val="00EB6A2C"/>
    <w:rsid w:val="00EB6CFE"/>
    <w:rsid w:val="00EB7198"/>
    <w:rsid w:val="00EB71B6"/>
    <w:rsid w:val="00EB7375"/>
    <w:rsid w:val="00EB78DF"/>
    <w:rsid w:val="00EB7F98"/>
    <w:rsid w:val="00EC00DB"/>
    <w:rsid w:val="00EC0195"/>
    <w:rsid w:val="00EC0A88"/>
    <w:rsid w:val="00EC0A89"/>
    <w:rsid w:val="00EC15FB"/>
    <w:rsid w:val="00EC1A4A"/>
    <w:rsid w:val="00EC1A90"/>
    <w:rsid w:val="00EC1E41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906"/>
    <w:rsid w:val="00EC3BA4"/>
    <w:rsid w:val="00EC3D31"/>
    <w:rsid w:val="00EC3F1C"/>
    <w:rsid w:val="00EC4068"/>
    <w:rsid w:val="00EC4178"/>
    <w:rsid w:val="00EC420A"/>
    <w:rsid w:val="00EC4326"/>
    <w:rsid w:val="00EC452A"/>
    <w:rsid w:val="00EC4A27"/>
    <w:rsid w:val="00EC4B8B"/>
    <w:rsid w:val="00EC4BB2"/>
    <w:rsid w:val="00EC4F1A"/>
    <w:rsid w:val="00EC4FC5"/>
    <w:rsid w:val="00EC5256"/>
    <w:rsid w:val="00EC5680"/>
    <w:rsid w:val="00EC58D3"/>
    <w:rsid w:val="00EC5A89"/>
    <w:rsid w:val="00EC5A8B"/>
    <w:rsid w:val="00EC688F"/>
    <w:rsid w:val="00EC69AF"/>
    <w:rsid w:val="00EC75CF"/>
    <w:rsid w:val="00EC7820"/>
    <w:rsid w:val="00EC786C"/>
    <w:rsid w:val="00EC7C34"/>
    <w:rsid w:val="00EC7E8E"/>
    <w:rsid w:val="00ED025B"/>
    <w:rsid w:val="00ED03E0"/>
    <w:rsid w:val="00ED0B18"/>
    <w:rsid w:val="00ED0E52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B96"/>
    <w:rsid w:val="00ED1CDF"/>
    <w:rsid w:val="00ED1D05"/>
    <w:rsid w:val="00ED2196"/>
    <w:rsid w:val="00ED239C"/>
    <w:rsid w:val="00ED25B7"/>
    <w:rsid w:val="00ED2987"/>
    <w:rsid w:val="00ED2DE7"/>
    <w:rsid w:val="00ED2F05"/>
    <w:rsid w:val="00ED313F"/>
    <w:rsid w:val="00ED3171"/>
    <w:rsid w:val="00ED3228"/>
    <w:rsid w:val="00ED3570"/>
    <w:rsid w:val="00ED3713"/>
    <w:rsid w:val="00ED3CE3"/>
    <w:rsid w:val="00ED3F2F"/>
    <w:rsid w:val="00ED4367"/>
    <w:rsid w:val="00ED4524"/>
    <w:rsid w:val="00ED47D3"/>
    <w:rsid w:val="00ED483C"/>
    <w:rsid w:val="00ED4C8C"/>
    <w:rsid w:val="00ED507B"/>
    <w:rsid w:val="00ED511E"/>
    <w:rsid w:val="00ED5AC5"/>
    <w:rsid w:val="00ED5B79"/>
    <w:rsid w:val="00ED5DF3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3DD"/>
    <w:rsid w:val="00EE09E4"/>
    <w:rsid w:val="00EE0A8F"/>
    <w:rsid w:val="00EE0B5D"/>
    <w:rsid w:val="00EE0D42"/>
    <w:rsid w:val="00EE0E07"/>
    <w:rsid w:val="00EE0E39"/>
    <w:rsid w:val="00EE12F6"/>
    <w:rsid w:val="00EE191E"/>
    <w:rsid w:val="00EE1B79"/>
    <w:rsid w:val="00EE1BFE"/>
    <w:rsid w:val="00EE1FD7"/>
    <w:rsid w:val="00EE2016"/>
    <w:rsid w:val="00EE2754"/>
    <w:rsid w:val="00EE29D5"/>
    <w:rsid w:val="00EE2DC3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442"/>
    <w:rsid w:val="00EE6731"/>
    <w:rsid w:val="00EE6820"/>
    <w:rsid w:val="00EE68A5"/>
    <w:rsid w:val="00EE6B6E"/>
    <w:rsid w:val="00EE6FF6"/>
    <w:rsid w:val="00EE7149"/>
    <w:rsid w:val="00EE734F"/>
    <w:rsid w:val="00EE751E"/>
    <w:rsid w:val="00EE7622"/>
    <w:rsid w:val="00EF0028"/>
    <w:rsid w:val="00EF037A"/>
    <w:rsid w:val="00EF077F"/>
    <w:rsid w:val="00EF07B2"/>
    <w:rsid w:val="00EF0826"/>
    <w:rsid w:val="00EF0BEF"/>
    <w:rsid w:val="00EF0E90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B9F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38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61D"/>
    <w:rsid w:val="00EF67C6"/>
    <w:rsid w:val="00EF682D"/>
    <w:rsid w:val="00EF69BB"/>
    <w:rsid w:val="00EF69C8"/>
    <w:rsid w:val="00EF6D67"/>
    <w:rsid w:val="00EF708E"/>
    <w:rsid w:val="00EF742F"/>
    <w:rsid w:val="00EF74E6"/>
    <w:rsid w:val="00EF76F0"/>
    <w:rsid w:val="00F0050C"/>
    <w:rsid w:val="00F00A7F"/>
    <w:rsid w:val="00F00EA2"/>
    <w:rsid w:val="00F00F8E"/>
    <w:rsid w:val="00F0151E"/>
    <w:rsid w:val="00F016B8"/>
    <w:rsid w:val="00F01971"/>
    <w:rsid w:val="00F01A05"/>
    <w:rsid w:val="00F01F78"/>
    <w:rsid w:val="00F023EC"/>
    <w:rsid w:val="00F02B8B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1F9"/>
    <w:rsid w:val="00F043F6"/>
    <w:rsid w:val="00F0465F"/>
    <w:rsid w:val="00F0477E"/>
    <w:rsid w:val="00F04AAA"/>
    <w:rsid w:val="00F04BF6"/>
    <w:rsid w:val="00F04D38"/>
    <w:rsid w:val="00F05174"/>
    <w:rsid w:val="00F056FF"/>
    <w:rsid w:val="00F05891"/>
    <w:rsid w:val="00F05A65"/>
    <w:rsid w:val="00F05B6E"/>
    <w:rsid w:val="00F05C1E"/>
    <w:rsid w:val="00F05CF8"/>
    <w:rsid w:val="00F06360"/>
    <w:rsid w:val="00F06474"/>
    <w:rsid w:val="00F065D7"/>
    <w:rsid w:val="00F06627"/>
    <w:rsid w:val="00F0673F"/>
    <w:rsid w:val="00F0677C"/>
    <w:rsid w:val="00F06A7F"/>
    <w:rsid w:val="00F06BC4"/>
    <w:rsid w:val="00F07354"/>
    <w:rsid w:val="00F074D4"/>
    <w:rsid w:val="00F07657"/>
    <w:rsid w:val="00F07854"/>
    <w:rsid w:val="00F07A1C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47"/>
    <w:rsid w:val="00F14099"/>
    <w:rsid w:val="00F146D7"/>
    <w:rsid w:val="00F14DC6"/>
    <w:rsid w:val="00F14E35"/>
    <w:rsid w:val="00F14E3D"/>
    <w:rsid w:val="00F14F56"/>
    <w:rsid w:val="00F15012"/>
    <w:rsid w:val="00F15271"/>
    <w:rsid w:val="00F15458"/>
    <w:rsid w:val="00F1556D"/>
    <w:rsid w:val="00F15F0C"/>
    <w:rsid w:val="00F160BD"/>
    <w:rsid w:val="00F1616F"/>
    <w:rsid w:val="00F1627B"/>
    <w:rsid w:val="00F165DB"/>
    <w:rsid w:val="00F165EE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A30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09A"/>
    <w:rsid w:val="00F2126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59D"/>
    <w:rsid w:val="00F24682"/>
    <w:rsid w:val="00F24A1E"/>
    <w:rsid w:val="00F24CD2"/>
    <w:rsid w:val="00F24D29"/>
    <w:rsid w:val="00F24F27"/>
    <w:rsid w:val="00F2501D"/>
    <w:rsid w:val="00F25DE5"/>
    <w:rsid w:val="00F262BD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49B"/>
    <w:rsid w:val="00F307E6"/>
    <w:rsid w:val="00F308F4"/>
    <w:rsid w:val="00F30922"/>
    <w:rsid w:val="00F30A26"/>
    <w:rsid w:val="00F30DA2"/>
    <w:rsid w:val="00F30E32"/>
    <w:rsid w:val="00F3127D"/>
    <w:rsid w:val="00F31479"/>
    <w:rsid w:val="00F31773"/>
    <w:rsid w:val="00F31AED"/>
    <w:rsid w:val="00F31B7A"/>
    <w:rsid w:val="00F31C0F"/>
    <w:rsid w:val="00F31EA8"/>
    <w:rsid w:val="00F31F97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CF9"/>
    <w:rsid w:val="00F33FE8"/>
    <w:rsid w:val="00F34555"/>
    <w:rsid w:val="00F348A4"/>
    <w:rsid w:val="00F34AA9"/>
    <w:rsid w:val="00F34B82"/>
    <w:rsid w:val="00F34DC8"/>
    <w:rsid w:val="00F3532E"/>
    <w:rsid w:val="00F354D6"/>
    <w:rsid w:val="00F35DE0"/>
    <w:rsid w:val="00F360F3"/>
    <w:rsid w:val="00F36152"/>
    <w:rsid w:val="00F36334"/>
    <w:rsid w:val="00F365D4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37E65"/>
    <w:rsid w:val="00F4024A"/>
    <w:rsid w:val="00F40329"/>
    <w:rsid w:val="00F4034C"/>
    <w:rsid w:val="00F40481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3ED5"/>
    <w:rsid w:val="00F441C2"/>
    <w:rsid w:val="00F44460"/>
    <w:rsid w:val="00F44543"/>
    <w:rsid w:val="00F44B96"/>
    <w:rsid w:val="00F454BF"/>
    <w:rsid w:val="00F456E0"/>
    <w:rsid w:val="00F45E4E"/>
    <w:rsid w:val="00F460B1"/>
    <w:rsid w:val="00F462EA"/>
    <w:rsid w:val="00F465B6"/>
    <w:rsid w:val="00F4677C"/>
    <w:rsid w:val="00F46945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1F20"/>
    <w:rsid w:val="00F524A2"/>
    <w:rsid w:val="00F52570"/>
    <w:rsid w:val="00F52687"/>
    <w:rsid w:val="00F52822"/>
    <w:rsid w:val="00F52868"/>
    <w:rsid w:val="00F52A2D"/>
    <w:rsid w:val="00F52C28"/>
    <w:rsid w:val="00F53335"/>
    <w:rsid w:val="00F5383B"/>
    <w:rsid w:val="00F53B98"/>
    <w:rsid w:val="00F53C29"/>
    <w:rsid w:val="00F53C59"/>
    <w:rsid w:val="00F53CB8"/>
    <w:rsid w:val="00F54046"/>
    <w:rsid w:val="00F542D5"/>
    <w:rsid w:val="00F545E0"/>
    <w:rsid w:val="00F54752"/>
    <w:rsid w:val="00F54BBA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7A9"/>
    <w:rsid w:val="00F60C09"/>
    <w:rsid w:val="00F60CB5"/>
    <w:rsid w:val="00F611BF"/>
    <w:rsid w:val="00F616D7"/>
    <w:rsid w:val="00F61712"/>
    <w:rsid w:val="00F61A6C"/>
    <w:rsid w:val="00F61DBA"/>
    <w:rsid w:val="00F622D6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0BB"/>
    <w:rsid w:val="00F64174"/>
    <w:rsid w:val="00F64324"/>
    <w:rsid w:val="00F6464C"/>
    <w:rsid w:val="00F64894"/>
    <w:rsid w:val="00F64A8E"/>
    <w:rsid w:val="00F64B8D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6E9"/>
    <w:rsid w:val="00F70DD2"/>
    <w:rsid w:val="00F70E10"/>
    <w:rsid w:val="00F70E6C"/>
    <w:rsid w:val="00F712E8"/>
    <w:rsid w:val="00F713C5"/>
    <w:rsid w:val="00F716CE"/>
    <w:rsid w:val="00F717CF"/>
    <w:rsid w:val="00F71BC1"/>
    <w:rsid w:val="00F71C71"/>
    <w:rsid w:val="00F71EAB"/>
    <w:rsid w:val="00F71EB7"/>
    <w:rsid w:val="00F71EE2"/>
    <w:rsid w:val="00F72258"/>
    <w:rsid w:val="00F72800"/>
    <w:rsid w:val="00F72A19"/>
    <w:rsid w:val="00F72A6D"/>
    <w:rsid w:val="00F72D8D"/>
    <w:rsid w:val="00F72E31"/>
    <w:rsid w:val="00F72E87"/>
    <w:rsid w:val="00F72EF2"/>
    <w:rsid w:val="00F7321D"/>
    <w:rsid w:val="00F7346C"/>
    <w:rsid w:val="00F73737"/>
    <w:rsid w:val="00F73877"/>
    <w:rsid w:val="00F738DF"/>
    <w:rsid w:val="00F740C0"/>
    <w:rsid w:val="00F7422F"/>
    <w:rsid w:val="00F74344"/>
    <w:rsid w:val="00F744EE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4BC"/>
    <w:rsid w:val="00F75A11"/>
    <w:rsid w:val="00F75E66"/>
    <w:rsid w:val="00F75EDB"/>
    <w:rsid w:val="00F762ED"/>
    <w:rsid w:val="00F76560"/>
    <w:rsid w:val="00F765AC"/>
    <w:rsid w:val="00F768DF"/>
    <w:rsid w:val="00F76CB6"/>
    <w:rsid w:val="00F76ED7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14C"/>
    <w:rsid w:val="00F816BA"/>
    <w:rsid w:val="00F8182C"/>
    <w:rsid w:val="00F818AA"/>
    <w:rsid w:val="00F819A6"/>
    <w:rsid w:val="00F81C6D"/>
    <w:rsid w:val="00F81E07"/>
    <w:rsid w:val="00F82715"/>
    <w:rsid w:val="00F8295C"/>
    <w:rsid w:val="00F82A1C"/>
    <w:rsid w:val="00F82C63"/>
    <w:rsid w:val="00F82D4B"/>
    <w:rsid w:val="00F83198"/>
    <w:rsid w:val="00F83315"/>
    <w:rsid w:val="00F833F1"/>
    <w:rsid w:val="00F834A7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91C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A2D"/>
    <w:rsid w:val="00F90E20"/>
    <w:rsid w:val="00F90E6E"/>
    <w:rsid w:val="00F912C3"/>
    <w:rsid w:val="00F9144B"/>
    <w:rsid w:val="00F9147D"/>
    <w:rsid w:val="00F9164E"/>
    <w:rsid w:val="00F91700"/>
    <w:rsid w:val="00F91874"/>
    <w:rsid w:val="00F91C9E"/>
    <w:rsid w:val="00F91D50"/>
    <w:rsid w:val="00F91FEB"/>
    <w:rsid w:val="00F924EB"/>
    <w:rsid w:val="00F926DA"/>
    <w:rsid w:val="00F92902"/>
    <w:rsid w:val="00F9291E"/>
    <w:rsid w:val="00F92B47"/>
    <w:rsid w:val="00F92BA7"/>
    <w:rsid w:val="00F933D0"/>
    <w:rsid w:val="00F93664"/>
    <w:rsid w:val="00F936D4"/>
    <w:rsid w:val="00F9381F"/>
    <w:rsid w:val="00F93B19"/>
    <w:rsid w:val="00F93BE1"/>
    <w:rsid w:val="00F94151"/>
    <w:rsid w:val="00F9416F"/>
    <w:rsid w:val="00F942AC"/>
    <w:rsid w:val="00F9458B"/>
    <w:rsid w:val="00F946EE"/>
    <w:rsid w:val="00F947D7"/>
    <w:rsid w:val="00F947FC"/>
    <w:rsid w:val="00F94A6D"/>
    <w:rsid w:val="00F94CCC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5F37"/>
    <w:rsid w:val="00F9612C"/>
    <w:rsid w:val="00F96177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0EB5"/>
    <w:rsid w:val="00FA10C8"/>
    <w:rsid w:val="00FA1262"/>
    <w:rsid w:val="00FA1A45"/>
    <w:rsid w:val="00FA1C11"/>
    <w:rsid w:val="00FA1D69"/>
    <w:rsid w:val="00FA1FC1"/>
    <w:rsid w:val="00FA200F"/>
    <w:rsid w:val="00FA24CA"/>
    <w:rsid w:val="00FA296F"/>
    <w:rsid w:val="00FA2A4A"/>
    <w:rsid w:val="00FA2A9B"/>
    <w:rsid w:val="00FA2DE2"/>
    <w:rsid w:val="00FA3985"/>
    <w:rsid w:val="00FA3A01"/>
    <w:rsid w:val="00FA4085"/>
    <w:rsid w:val="00FA4151"/>
    <w:rsid w:val="00FA457E"/>
    <w:rsid w:val="00FA45FF"/>
    <w:rsid w:val="00FA46EA"/>
    <w:rsid w:val="00FA4878"/>
    <w:rsid w:val="00FA4B89"/>
    <w:rsid w:val="00FA4CC8"/>
    <w:rsid w:val="00FA4F36"/>
    <w:rsid w:val="00FA4FD8"/>
    <w:rsid w:val="00FA502D"/>
    <w:rsid w:val="00FA5153"/>
    <w:rsid w:val="00FA51D1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D9B"/>
    <w:rsid w:val="00FA7E52"/>
    <w:rsid w:val="00FA7EF4"/>
    <w:rsid w:val="00FB07D3"/>
    <w:rsid w:val="00FB089F"/>
    <w:rsid w:val="00FB0A94"/>
    <w:rsid w:val="00FB0C0F"/>
    <w:rsid w:val="00FB0D4C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787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44"/>
    <w:rsid w:val="00FB5553"/>
    <w:rsid w:val="00FB56AD"/>
    <w:rsid w:val="00FB578A"/>
    <w:rsid w:val="00FB584A"/>
    <w:rsid w:val="00FB5904"/>
    <w:rsid w:val="00FB5A3C"/>
    <w:rsid w:val="00FB5BB9"/>
    <w:rsid w:val="00FB5F62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318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1D40"/>
    <w:rsid w:val="00FC2162"/>
    <w:rsid w:val="00FC26A1"/>
    <w:rsid w:val="00FC28EC"/>
    <w:rsid w:val="00FC2ABB"/>
    <w:rsid w:val="00FC2E61"/>
    <w:rsid w:val="00FC3102"/>
    <w:rsid w:val="00FC33DE"/>
    <w:rsid w:val="00FC3436"/>
    <w:rsid w:val="00FC3962"/>
    <w:rsid w:val="00FC3A2D"/>
    <w:rsid w:val="00FC3AA9"/>
    <w:rsid w:val="00FC3D97"/>
    <w:rsid w:val="00FC414A"/>
    <w:rsid w:val="00FC445F"/>
    <w:rsid w:val="00FC451B"/>
    <w:rsid w:val="00FC456D"/>
    <w:rsid w:val="00FC46D3"/>
    <w:rsid w:val="00FC475E"/>
    <w:rsid w:val="00FC4956"/>
    <w:rsid w:val="00FC4A3E"/>
    <w:rsid w:val="00FC4ABD"/>
    <w:rsid w:val="00FC5518"/>
    <w:rsid w:val="00FC57D1"/>
    <w:rsid w:val="00FC5AD2"/>
    <w:rsid w:val="00FC5E9B"/>
    <w:rsid w:val="00FC5F5E"/>
    <w:rsid w:val="00FC6204"/>
    <w:rsid w:val="00FC64F8"/>
    <w:rsid w:val="00FC670E"/>
    <w:rsid w:val="00FC6F42"/>
    <w:rsid w:val="00FC733F"/>
    <w:rsid w:val="00FC79DB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8C0"/>
    <w:rsid w:val="00FD2A83"/>
    <w:rsid w:val="00FD2B22"/>
    <w:rsid w:val="00FD2B63"/>
    <w:rsid w:val="00FD30CC"/>
    <w:rsid w:val="00FD313D"/>
    <w:rsid w:val="00FD3241"/>
    <w:rsid w:val="00FD345B"/>
    <w:rsid w:val="00FD34E1"/>
    <w:rsid w:val="00FD352A"/>
    <w:rsid w:val="00FD3574"/>
    <w:rsid w:val="00FD365E"/>
    <w:rsid w:val="00FD36C1"/>
    <w:rsid w:val="00FD3E14"/>
    <w:rsid w:val="00FD3F7B"/>
    <w:rsid w:val="00FD4020"/>
    <w:rsid w:val="00FD44EC"/>
    <w:rsid w:val="00FD481D"/>
    <w:rsid w:val="00FD4891"/>
    <w:rsid w:val="00FD4A3E"/>
    <w:rsid w:val="00FD4A50"/>
    <w:rsid w:val="00FD5264"/>
    <w:rsid w:val="00FD5507"/>
    <w:rsid w:val="00FD55A8"/>
    <w:rsid w:val="00FD57B5"/>
    <w:rsid w:val="00FD5874"/>
    <w:rsid w:val="00FD5925"/>
    <w:rsid w:val="00FD5BA5"/>
    <w:rsid w:val="00FD5BF2"/>
    <w:rsid w:val="00FD5CCA"/>
    <w:rsid w:val="00FD640F"/>
    <w:rsid w:val="00FD6723"/>
    <w:rsid w:val="00FD6C5D"/>
    <w:rsid w:val="00FD6CF0"/>
    <w:rsid w:val="00FD71FC"/>
    <w:rsid w:val="00FD7638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046"/>
    <w:rsid w:val="00FE2282"/>
    <w:rsid w:val="00FE2285"/>
    <w:rsid w:val="00FE24C5"/>
    <w:rsid w:val="00FE26A2"/>
    <w:rsid w:val="00FE26F7"/>
    <w:rsid w:val="00FE2BAD"/>
    <w:rsid w:val="00FE310D"/>
    <w:rsid w:val="00FE3249"/>
    <w:rsid w:val="00FE3F95"/>
    <w:rsid w:val="00FE41ED"/>
    <w:rsid w:val="00FE46D9"/>
    <w:rsid w:val="00FE4702"/>
    <w:rsid w:val="00FE478F"/>
    <w:rsid w:val="00FE4844"/>
    <w:rsid w:val="00FE4BBA"/>
    <w:rsid w:val="00FE4C15"/>
    <w:rsid w:val="00FE4C2A"/>
    <w:rsid w:val="00FE4DFE"/>
    <w:rsid w:val="00FE4FFB"/>
    <w:rsid w:val="00FE5310"/>
    <w:rsid w:val="00FE5DFB"/>
    <w:rsid w:val="00FE6188"/>
    <w:rsid w:val="00FE61AA"/>
    <w:rsid w:val="00FE64AF"/>
    <w:rsid w:val="00FE6533"/>
    <w:rsid w:val="00FE6B9D"/>
    <w:rsid w:val="00FE6C74"/>
    <w:rsid w:val="00FE74A6"/>
    <w:rsid w:val="00FE791B"/>
    <w:rsid w:val="00FE7BA2"/>
    <w:rsid w:val="00FF022A"/>
    <w:rsid w:val="00FF0A41"/>
    <w:rsid w:val="00FF0A5B"/>
    <w:rsid w:val="00FF10B4"/>
    <w:rsid w:val="00FF1332"/>
    <w:rsid w:val="00FF139F"/>
    <w:rsid w:val="00FF1AC2"/>
    <w:rsid w:val="00FF2211"/>
    <w:rsid w:val="00FF22C3"/>
    <w:rsid w:val="00FF24D5"/>
    <w:rsid w:val="00FF28FE"/>
    <w:rsid w:val="00FF2991"/>
    <w:rsid w:val="00FF2D28"/>
    <w:rsid w:val="00FF2D53"/>
    <w:rsid w:val="00FF2E65"/>
    <w:rsid w:val="00FF3032"/>
    <w:rsid w:val="00FF31EB"/>
    <w:rsid w:val="00FF3274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49B2"/>
    <w:rsid w:val="00FF4CC2"/>
    <w:rsid w:val="00FF5027"/>
    <w:rsid w:val="00FF5098"/>
    <w:rsid w:val="00FF528B"/>
    <w:rsid w:val="00FF5380"/>
    <w:rsid w:val="00FF5890"/>
    <w:rsid w:val="00FF58F7"/>
    <w:rsid w:val="00FF5AF3"/>
    <w:rsid w:val="00FF5CE2"/>
    <w:rsid w:val="00FF5EED"/>
    <w:rsid w:val="00FF5F9B"/>
    <w:rsid w:val="00FF6080"/>
    <w:rsid w:val="00FF644C"/>
    <w:rsid w:val="00FF6555"/>
    <w:rsid w:val="00FF6591"/>
    <w:rsid w:val="00FF6680"/>
    <w:rsid w:val="00FF67AB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F632CEB3-8570-48E0-9411-E4EA26F0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F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9" Type="http://schemas.openxmlformats.org/officeDocument/2006/relationships/chart" Target="charts/chart16.xml"/><Relationship Id="rId21" Type="http://schemas.openxmlformats.org/officeDocument/2006/relationships/footer" Target="footer2.xml"/><Relationship Id="rId34" Type="http://schemas.openxmlformats.org/officeDocument/2006/relationships/chart" Target="charts/chart11.xml"/><Relationship Id="rId42" Type="http://schemas.openxmlformats.org/officeDocument/2006/relationships/chart" Target="charts/chart19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9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4.xml"/><Relationship Id="rId32" Type="http://schemas.openxmlformats.org/officeDocument/2006/relationships/chart" Target="charts/chart9.xml"/><Relationship Id="rId37" Type="http://schemas.openxmlformats.org/officeDocument/2006/relationships/chart" Target="charts/chart14.xml"/><Relationship Id="rId40" Type="http://schemas.openxmlformats.org/officeDocument/2006/relationships/chart" Target="charts/chart17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footer" Target="footer3.xml"/><Relationship Id="rId28" Type="http://schemas.openxmlformats.org/officeDocument/2006/relationships/chart" Target="charts/chart6.xml"/><Relationship Id="rId36" Type="http://schemas.openxmlformats.org/officeDocument/2006/relationships/chart" Target="charts/chart1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31" Type="http://schemas.openxmlformats.org/officeDocument/2006/relationships/chart" Target="charts/chart8.xml"/><Relationship Id="rId44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Relationship Id="rId27" Type="http://schemas.openxmlformats.org/officeDocument/2006/relationships/chart" Target="charts/chart5.xml"/><Relationship Id="rId30" Type="http://schemas.openxmlformats.org/officeDocument/2006/relationships/footer" Target="footer5.xml"/><Relationship Id="rId35" Type="http://schemas.openxmlformats.org/officeDocument/2006/relationships/chart" Target="charts/chart12.xml"/><Relationship Id="rId43" Type="http://schemas.openxmlformats.org/officeDocument/2006/relationships/chart" Target="charts/chart20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header" Target="header4.xml"/><Relationship Id="rId33" Type="http://schemas.openxmlformats.org/officeDocument/2006/relationships/chart" Target="charts/chart10.xml"/><Relationship Id="rId38" Type="http://schemas.openxmlformats.org/officeDocument/2006/relationships/chart" Target="charts/chart15.xml"/><Relationship Id="rId46" Type="http://schemas.openxmlformats.org/officeDocument/2006/relationships/theme" Target="theme/theme1.xml"/><Relationship Id="rId20" Type="http://schemas.openxmlformats.org/officeDocument/2006/relationships/footer" Target="footer1.xml"/><Relationship Id="rId41" Type="http://schemas.openxmlformats.org/officeDocument/2006/relationships/chart" Target="charts/chart1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4655871</c:v>
                </c:pt>
                <c:pt idx="1">
                  <c:v>664130</c:v>
                </c:pt>
                <c:pt idx="2">
                  <c:v>283547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58-4DA0-A59E-52F8101826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4639386</c:v>
                </c:pt>
                <c:pt idx="1">
                  <c:v>701872</c:v>
                </c:pt>
                <c:pt idx="2">
                  <c:v>701613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58-4DA0-A59E-52F8101826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8727091805831964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3A6-4297-945C-29DB516E7FD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3A6-4297-945C-29DB516E7FD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3A6-4297-945C-29DB516E7FDE}"/>
              </c:ext>
            </c:extLst>
          </c:dPt>
          <c:dLbls>
            <c:dLbl>
              <c:idx val="0"/>
              <c:layout>
                <c:manualLayout>
                  <c:x val="-0.16111111111111112"/>
                  <c:y val="0.1506380139982502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A3A6-4297-945C-29DB516E7FDE}"/>
                </c:ext>
              </c:extLst>
            </c:dLbl>
            <c:dLbl>
              <c:idx val="1"/>
              <c:layout>
                <c:manualLayout>
                  <c:x val="6.952799650043745E-2"/>
                  <c:y val="-0.1023267716535433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3A6-4297-945C-29DB516E7F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4927847</c:v>
                </c:pt>
                <c:pt idx="1">
                  <c:v>1115024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3A6-4297-945C-29DB516E7F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9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C06-49E7-AA39-DB18CA6FBD6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C06-49E7-AA39-DB18CA6FBD6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C06-49E7-AA39-DB18CA6FBD6B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1874120734908136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C06-49E7-AA39-DB18CA6FBD6B}"/>
                </c:ext>
              </c:extLst>
            </c:dLbl>
            <c:dLbl>
              <c:idx val="1"/>
              <c:layout>
                <c:manualLayout>
                  <c:x val="-6.9444444444444448E-2"/>
                  <c:y val="-0.1262618110236220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C06-49E7-AA39-DB18CA6FBD6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_-* #,##0_-;\-* #,##0_-;_-* "-"??_-;_-@_-</c:formatCode>
                <c:ptCount val="2"/>
                <c:pt idx="0">
                  <c:v>4649444</c:v>
                </c:pt>
                <c:pt idx="1">
                  <c:v>954104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C06-49E7-AA39-DB18CA6FBD6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EC06-49E7-AA39-DB18CA6FBD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EC06-49E7-AA39-DB18CA6FBD6B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EC06-49E7-AA39-DB18CA6FBD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7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3749484</c:v>
                </c:pt>
                <c:pt idx="1">
                  <c:v>433639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3F-4A0A-A060-2C5282768C2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3768692</c:v>
                </c:pt>
                <c:pt idx="1">
                  <c:v>533003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3F-4A0A-A060-2C5282768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7126891640223205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A7E-4418-A391-97551A91342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A7E-4418-A391-97551A91342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A7E-4418-A391-97551A913422}"/>
              </c:ext>
            </c:extLst>
          </c:dPt>
          <c:dLbls>
            <c:dLbl>
              <c:idx val="0"/>
              <c:layout>
                <c:manualLayout>
                  <c:x val="-0.13333333333333333"/>
                  <c:y val="0.1805557742782152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A7E-4418-A391-97551A913422}"/>
                </c:ext>
              </c:extLst>
            </c:dLbl>
            <c:dLbl>
              <c:idx val="1"/>
              <c:layout>
                <c:manualLayout>
                  <c:x val="2.7777777777777776E-2"/>
                  <c:y val="-0.1097224409448818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A7E-4418-A391-97551A9134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3768692</c:v>
                </c:pt>
                <c:pt idx="1">
                  <c:v>533003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A7E-4418-A391-97551A9134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6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0C7-4F15-A8F7-FF0AFA04A7E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0C7-4F15-A8F7-FF0AFA04A7E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0C7-4F15-A8F7-FF0AFA04A7E9}"/>
              </c:ext>
            </c:extLst>
          </c:dPt>
          <c:dLbls>
            <c:dLbl>
              <c:idx val="0"/>
              <c:layout>
                <c:manualLayout>
                  <c:x val="0.14444444444444443"/>
                  <c:y val="0.226567804024496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0C7-4F15-A8F7-FF0AFA04A7E9}"/>
                </c:ext>
              </c:extLst>
            </c:dLbl>
            <c:dLbl>
              <c:idx val="1"/>
              <c:layout>
                <c:manualLayout>
                  <c:x val="-3.3333333333333333E-2"/>
                  <c:y val="-9.968000874890638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B0C7-4F15-A8F7-FF0AFA04A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3749484</c:v>
                </c:pt>
                <c:pt idx="1">
                  <c:v>433639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0C7-4F15-A8F7-FF0AFA04A7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13869871</c:v>
                </c:pt>
                <c:pt idx="1">
                  <c:v>5372379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FD-46EE-8E0D-E104A5A0021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15709359</c:v>
                </c:pt>
                <c:pt idx="1">
                  <c:v>4938446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FD-46EE-8E0D-E104A5A002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16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38C-430C-8CE3-EFCB0387BC1D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38C-430C-8CE3-EFCB0387BC1D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38C-430C-8CE3-EFCB0387BC1D}"/>
              </c:ext>
            </c:extLst>
          </c:dPt>
          <c:dLbls>
            <c:dLbl>
              <c:idx val="0"/>
              <c:layout>
                <c:manualLayout>
                  <c:x val="-0.15555555555555556"/>
                  <c:y val="0.2673046806649168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38C-430C-8CE3-EFCB0387BC1D}"/>
                </c:ext>
              </c:extLst>
            </c:dLbl>
            <c:dLbl>
              <c:idx val="1"/>
              <c:layout>
                <c:manualLayout>
                  <c:x val="0.11397244094488188"/>
                  <c:y val="-0.16899343832020997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38C-430C-8CE3-EFCB0387BC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15709359</c:v>
                </c:pt>
                <c:pt idx="1">
                  <c:v>4938446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38C-430C-8CE3-EFCB0387BC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446-4B21-B42C-7DC8D4FD8B51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446-4B21-B42C-7DC8D4FD8B51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446-4B21-B42C-7DC8D4FD8B51}"/>
              </c:ext>
            </c:extLst>
          </c:dPt>
          <c:dLbls>
            <c:dLbl>
              <c:idx val="0"/>
              <c:layout>
                <c:manualLayout>
                  <c:x val="0.12222222222222222"/>
                  <c:y val="0.239965004374453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0446-4B21-B42C-7DC8D4FD8B51}"/>
                </c:ext>
              </c:extLst>
            </c:dLbl>
            <c:dLbl>
              <c:idx val="1"/>
              <c:layout>
                <c:manualLayout>
                  <c:x val="-0.13055555555555556"/>
                  <c:y val="-0.165150699912510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0446-4B21-B42C-7DC8D4FD8B5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13869871</c:v>
                </c:pt>
                <c:pt idx="1">
                  <c:v>5372379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446-4B21-B42C-7DC8D4FD8B5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0446-4B21-B42C-7DC8D4FD8B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0446-4B21-B42C-7DC8D4FD8B51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0446-4B21-B42C-7DC8D4FD8B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7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11116341</c:v>
                </c:pt>
                <c:pt idx="1">
                  <c:v>1569274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C0-4376-9568-19C1A391146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12277107</c:v>
                </c:pt>
                <c:pt idx="1">
                  <c:v>1780185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C0-4376-9568-19C1A39114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AA9-455E-9E4E-E9D311D6E35D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AA9-455E-9E4E-E9D311D6E35D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AA9-455E-9E4E-E9D311D6E35D}"/>
              </c:ext>
            </c:extLst>
          </c:dPt>
          <c:dLbls>
            <c:dLbl>
              <c:idx val="0"/>
              <c:layout>
                <c:manualLayout>
                  <c:x val="-0.15"/>
                  <c:y val="0.1805557742782152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AA9-455E-9E4E-E9D311D6E35D}"/>
                </c:ext>
              </c:extLst>
            </c:dLbl>
            <c:dLbl>
              <c:idx val="1"/>
              <c:layout>
                <c:manualLayout>
                  <c:x val="2.7777777777777776E-2"/>
                  <c:y val="-7.083355205599295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AA9-455E-9E4E-E9D311D6E35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12277107</c:v>
                </c:pt>
                <c:pt idx="1">
                  <c:v>1780185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AA9-455E-9E4E-E9D311D6E3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142-4511-A562-901104DE654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142-4511-A562-901104DE654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142-4511-A562-901104DE654B}"/>
              </c:ext>
            </c:extLst>
          </c:dPt>
          <c:dLbls>
            <c:dLbl>
              <c:idx val="0"/>
              <c:layout>
                <c:manualLayout>
                  <c:x val="-0.14142614241071239"/>
                  <c:y val="5.4254865044095969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142-4511-A562-901104DE654B}"/>
                </c:ext>
              </c:extLst>
            </c:dLbl>
            <c:dLbl>
              <c:idx val="1"/>
              <c:layout>
                <c:manualLayout>
                  <c:x val="0.15250107064565233"/>
                  <c:y val="-9.18868291269980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142-4511-A562-901104DE654B}"/>
                </c:ext>
              </c:extLst>
            </c:dLbl>
            <c:dLbl>
              <c:idx val="2"/>
              <c:layout>
                <c:manualLayout>
                  <c:x val="0.13013538897298582"/>
                  <c:y val="6.541607274889284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142-4511-A562-901104DE654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4639386</c:v>
                </c:pt>
                <c:pt idx="1">
                  <c:v>701613</c:v>
                </c:pt>
                <c:pt idx="2">
                  <c:v>701872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142-4511-A562-901104DE654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A61-4700-8E4C-432D86B0C2C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A61-4700-8E4C-432D86B0C2C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A61-4700-8E4C-432D86B0C2CE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A61-4700-8E4C-432D86B0C2CE}"/>
                </c:ext>
              </c:extLst>
            </c:dLbl>
            <c:dLbl>
              <c:idx val="1"/>
              <c:layout>
                <c:manualLayout>
                  <c:x val="-0.05"/>
                  <c:y val="-5.52355643044619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A61-4700-8E4C-432D86B0C2C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11116341</c:v>
                </c:pt>
                <c:pt idx="1">
                  <c:v>1569274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A61-4700-8E4C-432D86B0C2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FA5-4C0E-97DB-0D670D33307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FA5-4C0E-97DB-0D670D33307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FA5-4C0E-97DB-0D670D33307B}"/>
              </c:ext>
            </c:extLst>
          </c:dPt>
          <c:dLbls>
            <c:dLbl>
              <c:idx val="0"/>
              <c:layout>
                <c:manualLayout>
                  <c:x val="0.17858383815767104"/>
                  <c:y val="-8.8396230263963121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FA5-4C0E-97DB-0D670D33307B}"/>
                </c:ext>
              </c:extLst>
            </c:dLbl>
            <c:dLbl>
              <c:idx val="1"/>
              <c:layout>
                <c:manualLayout>
                  <c:x val="-7.9566120585637695E-2"/>
                  <c:y val="7.3979233813389902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FA5-4C0E-97DB-0D670D33307B}"/>
                </c:ext>
              </c:extLst>
            </c:dLbl>
            <c:dLbl>
              <c:idx val="2"/>
              <c:layout>
                <c:manualLayout>
                  <c:x val="-9.1120896617780597E-2"/>
                  <c:y val="-3.0090163600016318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12278323029525"/>
                      <c:h val="0.16580310880829016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FA5-4C0E-97DB-0D670D33307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4655871</c:v>
                </c:pt>
                <c:pt idx="1">
                  <c:v>664130</c:v>
                </c:pt>
                <c:pt idx="2">
                  <c:v>283547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FA5-4C0E-97DB-0D670D33307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FA5-4C0E-97DB-0D670D33307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FA5-4C0E-97DB-0D670D33307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FA5-4C0E-97DB-0D670D33307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FA5-4C0E-97DB-0D670D33307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1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EE7-4296-BB34-EA341F879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16173932</c:v>
                </c:pt>
                <c:pt idx="1">
                  <c:v>2054708</c:v>
                </c:pt>
                <c:pt idx="2">
                  <c:v>1013610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EE7-4296-BB34-EA341F87944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EE7-4296-BB34-EA341F879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16819659</c:v>
                </c:pt>
                <c:pt idx="1">
                  <c:v>2020727</c:v>
                </c:pt>
                <c:pt idx="2">
                  <c:v>1807419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EE7-4296-BB34-EA341F87944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11C-4B2E-A39C-F59FF18C03B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11C-4B2E-A39C-F59FF18C03B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11C-4B2E-A39C-F59FF18C03BB}"/>
              </c:ext>
            </c:extLst>
          </c:dPt>
          <c:dLbls>
            <c:dLbl>
              <c:idx val="0"/>
              <c:layout>
                <c:manualLayout>
                  <c:x val="-0.16835129049902689"/>
                  <c:y val="-6.6751911335381289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11C-4B2E-A39C-F59FF18C03BB}"/>
                </c:ext>
              </c:extLst>
            </c:dLbl>
            <c:dLbl>
              <c:idx val="1"/>
              <c:layout>
                <c:manualLayout>
                  <c:x val="0.10403559207764619"/>
                  <c:y val="-2.412303435449078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11C-4B2E-A39C-F59FF18C03BB}"/>
                </c:ext>
              </c:extLst>
            </c:dLbl>
            <c:dLbl>
              <c:idx val="2"/>
              <c:layout>
                <c:manualLayout>
                  <c:x val="0.10859527050233421"/>
                  <c:y val="0.10897851224550464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11C-4B2E-A39C-F59FF18C03B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16819659</c:v>
                </c:pt>
                <c:pt idx="1">
                  <c:v>1807419</c:v>
                </c:pt>
                <c:pt idx="2">
                  <c:v>2020727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11C-4B2E-A39C-F59FF18C03B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1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78F-44C6-896B-D6FD12211D7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78F-44C6-896B-D6FD12211D72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78F-44C6-896B-D6FD12211D72}"/>
              </c:ext>
            </c:extLst>
          </c:dPt>
          <c:dLbls>
            <c:dLbl>
              <c:idx val="0"/>
              <c:layout>
                <c:manualLayout>
                  <c:x val="0.18384976759421659"/>
                  <c:y val="-0.11430296601525845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78F-44C6-896B-D6FD12211D72}"/>
                </c:ext>
              </c:extLst>
            </c:dLbl>
            <c:dLbl>
              <c:idx val="1"/>
              <c:layout>
                <c:manualLayout>
                  <c:x val="-0.11116169720491099"/>
                  <c:y val="9.4704622414426176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78F-44C6-896B-D6FD12211D72}"/>
                </c:ext>
              </c:extLst>
            </c:dLbl>
            <c:dLbl>
              <c:idx val="2"/>
              <c:layout>
                <c:manualLayout>
                  <c:x val="-0.10851878112392349"/>
                  <c:y val="-2.2318142874627814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4075829383886255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78F-44C6-896B-D6FD12211D72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16173932</c:v>
                </c:pt>
                <c:pt idx="1">
                  <c:v>2054708</c:v>
                </c:pt>
                <c:pt idx="2">
                  <c:v>1013610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78F-44C6-896B-D6FD12211D7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9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78F-44C6-896B-D6FD12211D7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78F-44C6-896B-D6FD12211D7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78F-44C6-896B-D6FD12211D7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78F-44C6-896B-D6FD12211D7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1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2568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F97-4CE4-8B33-FCCB810AE3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4649444</c:v>
                </c:pt>
                <c:pt idx="1">
                  <c:v>954104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7-4CE4-8B33-FCCB810AE3B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4927847</c:v>
                </c:pt>
                <c:pt idx="1">
                  <c:v>1115024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F97-4CE4-8B33-FCCB810AE3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4472254930692161"/>
          <c:y val="0.13874734607218683"/>
          <c:w val="0.18990030692341303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740f3d56402fb8628c47e353ca684adc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3432e4fd0446ac1ba6f9dc416d2bb7c9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4.xml><?xml version="1.0" encoding="utf-8"?>
<ds:datastoreItem xmlns:ds="http://schemas.openxmlformats.org/officeDocument/2006/customXml" ds:itemID="{2AEAA3C9-3B27-4F24-A4E6-C44CD91564EA}"/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11</TotalTime>
  <Pages>26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Thirada, Thananunmethee</cp:lastModifiedBy>
  <cp:revision>5</cp:revision>
  <cp:lastPrinted>2025-10-24T09:03:00Z</cp:lastPrinted>
  <dcterms:created xsi:type="dcterms:W3CDTF">2025-10-28T11:02:00Z</dcterms:created>
  <dcterms:modified xsi:type="dcterms:W3CDTF">2025-11-03T09:19:00Z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  <property fmtid="{D5CDD505-2E9C-101B-9397-08002B2CF9AE}" pid="11" name="ClassificationContentMarkingHeaderShapeIds">
    <vt:lpwstr>3fdb34cb,6ba6c499,56268dac,ec27216,6cccab19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aebf2b4,45b98cc4,2bbf446d,1cdf832f,a23741e</vt:lpwstr>
  </property>
  <property fmtid="{D5CDD505-2E9C-101B-9397-08002B2CF9AE}" pid="15" name="ClassificationContentMarkingFooterFontProps">
    <vt:lpwstr>#000000,8,Calibri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