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7DEEE99" w14:textId="77777777" w:rsidTr="00A341BF">
        <w:trPr>
          <w:trHeight w:val="2865"/>
        </w:trPr>
        <w:tc>
          <w:tcPr>
            <w:tcW w:w="2268" w:type="dxa"/>
          </w:tcPr>
          <w:p w14:paraId="280FBF5F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F2D5D66" w14:textId="77777777"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5B3C8500" w14:textId="77777777" w:rsidR="00287B17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340AF" w:rsidRPr="001340A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EF4D1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0A65139C" w14:textId="0837D0FC" w:rsidR="00DC6F9C" w:rsidRPr="001C5D84" w:rsidRDefault="00287B17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  </w:t>
            </w:r>
            <w:r w:rsidR="00EF4D1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16FDDAF4" w14:textId="00EFDAE4" w:rsidR="00DE7BDE" w:rsidRDefault="00DC6F9C" w:rsidP="009761C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8D74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966E1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8D74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</w:p>
          <w:p w14:paraId="62ADFD65" w14:textId="40F8935E" w:rsidR="006F04B3" w:rsidRPr="009761CD" w:rsidRDefault="00DE7BDE" w:rsidP="009761C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  </w:t>
            </w:r>
            <w:r w:rsidR="008D7427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966E1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9761C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761CD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  <w:r w:rsidR="00A565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</w:t>
            </w:r>
          </w:p>
        </w:tc>
      </w:tr>
    </w:tbl>
    <w:p w14:paraId="4E74346E" w14:textId="77777777" w:rsidR="00B626F4" w:rsidRDefault="00B626F4">
      <w:pPr>
        <w:sectPr w:rsidR="00B626F4" w:rsidSect="00BE18B0">
          <w:head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B0C396D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7F03DFCA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52AD3660" w14:textId="77777777"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0BF397" w14:textId="77777777"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14:paraId="178CC538" w14:textId="5C26B261" w:rsidR="00DC6F9C" w:rsidRPr="00B366AC" w:rsidRDefault="00DC6F9C" w:rsidP="007861EE">
      <w:pPr>
        <w:pStyle w:val="Default"/>
        <w:spacing w:before="240" w:after="80" w:line="400" w:lineRule="exact"/>
        <w:ind w:right="-155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EF4D1C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ข้อมูลทางการเงินรวมของบริษัท เอสไอเอสบี จำกัด (มหาชน) และบริษัทย่อย (กลุ่มบริษัท) </w:t>
      </w:r>
      <w:r w:rsidR="007861EE">
        <w:rPr>
          <w:rFonts w:ascii="Angsana New" w:hAnsi="Angsana New" w:cs="Angsana New"/>
          <w:sz w:val="32"/>
          <w:szCs w:val="32"/>
        </w:rPr>
        <w:t xml:space="preserve">  </w:t>
      </w:r>
      <w:r w:rsidR="00EF4D1C">
        <w:rPr>
          <w:rFonts w:ascii="Angsana New" w:hAnsi="Angsana New" w:cs="Angsana New" w:hint="cs"/>
          <w:sz w:val="32"/>
          <w:szCs w:val="32"/>
          <w:cs/>
        </w:rPr>
        <w:t>ซึ่งประกอบไปด้วยงบฐานะการเงินรวม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A565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D7427">
        <w:rPr>
          <w:rFonts w:ascii="Angsana New" w:hAnsi="Angsana New" w:cs="Angsana New"/>
          <w:sz w:val="32"/>
          <w:szCs w:val="32"/>
        </w:rPr>
        <w:t xml:space="preserve">30 </w:t>
      </w:r>
      <w:r w:rsidR="0034542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9761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7100A">
        <w:rPr>
          <w:rFonts w:ascii="Angsana New" w:hAnsi="Angsana New" w:cs="Angsana New"/>
          <w:sz w:val="32"/>
          <w:szCs w:val="32"/>
        </w:rPr>
        <w:t>2568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DE7BDE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B3587E">
        <w:rPr>
          <w:rFonts w:ascii="Angsana New" w:hAnsi="Angsana New" w:cs="Angsana New"/>
          <w:sz w:val="32"/>
          <w:szCs w:val="32"/>
        </w:rPr>
        <w:t xml:space="preserve">       </w:t>
      </w:r>
      <w:r w:rsidR="00DE7BDE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345428">
        <w:rPr>
          <w:rFonts w:ascii="Angsana New" w:hAnsi="Angsana New" w:cs="Angsana New" w:hint="cs"/>
          <w:sz w:val="32"/>
          <w:szCs w:val="32"/>
          <w:cs/>
        </w:rPr>
        <w:t>เก้า</w:t>
      </w:r>
      <w:r w:rsidR="00DE7BDE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</w:t>
      </w:r>
      <w:r w:rsidRPr="00B366AC">
        <w:rPr>
          <w:rFonts w:ascii="Angsana New" w:hAnsi="Angsana New" w:cs="Angsana New"/>
          <w:sz w:val="32"/>
          <w:szCs w:val="32"/>
          <w:cs/>
        </w:rPr>
        <w:t>งบการเป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345428">
        <w:rPr>
          <w:rFonts w:ascii="Angsana New" w:hAnsi="Angsana New" w:cs="Angsana New" w:hint="cs"/>
          <w:sz w:val="32"/>
          <w:szCs w:val="32"/>
          <w:cs/>
        </w:rPr>
        <w:t>เก้า</w:t>
      </w:r>
      <w:r w:rsidR="008D7427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EF4D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AB7008">
        <w:rPr>
          <w:rFonts w:ascii="Angsana New" w:hAnsi="Angsana New" w:cs="Angsana New" w:hint="cs"/>
          <w:sz w:val="32"/>
          <w:szCs w:val="32"/>
          <w:cs/>
        </w:rPr>
        <w:t>รวม</w:t>
      </w:r>
      <w:r w:rsidR="001340AF" w:rsidRPr="001340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1340AF" w:rsidRPr="001340AF">
        <w:rPr>
          <w:rFonts w:asciiTheme="majorBidi" w:hAnsiTheme="majorBidi" w:cs="Angsana New"/>
          <w:sz w:val="32"/>
          <w:szCs w:val="32"/>
        </w:rPr>
        <w:t>(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รวมเรียกว่า</w:t>
      </w:r>
      <w:r w:rsidR="00CF162B">
        <w:rPr>
          <w:rFonts w:asciiTheme="majorBidi" w:hAnsiTheme="majorBidi" w:cs="Angsana New"/>
          <w:sz w:val="32"/>
          <w:szCs w:val="32"/>
        </w:rPr>
        <w:t xml:space="preserve"> </w:t>
      </w:r>
      <w:r w:rsidR="001340AF" w:rsidRPr="001340AF">
        <w:rPr>
          <w:rFonts w:asciiTheme="majorBidi" w:hAnsiTheme="majorBidi" w:cs="Angsana New"/>
          <w:sz w:val="32"/>
          <w:szCs w:val="32"/>
        </w:rPr>
        <w:t>“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C354C3">
        <w:rPr>
          <w:rFonts w:asciiTheme="majorBidi" w:hAnsiTheme="majorBidi" w:cs="Angsana New"/>
          <w:sz w:val="32"/>
          <w:szCs w:val="32"/>
        </w:rPr>
        <w:t xml:space="preserve">    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การเงินระหว่างกาล</w:t>
      </w:r>
      <w:r w:rsidR="001340AF" w:rsidRPr="001340AF">
        <w:rPr>
          <w:rFonts w:asciiTheme="majorBidi" w:hAnsiTheme="majorBidi" w:cs="Angsana New"/>
          <w:sz w:val="32"/>
          <w:szCs w:val="32"/>
        </w:rPr>
        <w:t xml:space="preserve">”) </w:t>
      </w:r>
      <w:r w:rsidRPr="001340AF">
        <w:rPr>
          <w:rFonts w:ascii="Angsana New" w:hAnsi="Angsana New" w:cs="Angsana New" w:hint="cs"/>
          <w:sz w:val="32"/>
          <w:szCs w:val="32"/>
          <w:cs/>
        </w:rPr>
        <w:t>ซึ่</w:t>
      </w:r>
      <w:r w:rsidRPr="001340AF">
        <w:rPr>
          <w:rFonts w:ascii="Angsana New" w:hAnsi="Angsana New" w:cs="Angsana New"/>
          <w:sz w:val="32"/>
          <w:szCs w:val="32"/>
          <w:cs/>
        </w:rPr>
        <w:t>ง</w:t>
      </w:r>
      <w:r w:rsidRPr="001340AF">
        <w:rPr>
          <w:rFonts w:ascii="Angsana New" w:hAnsi="Angsana New" w:cs="Angsana New" w:hint="cs"/>
          <w:sz w:val="32"/>
          <w:szCs w:val="32"/>
          <w:cs/>
        </w:rPr>
        <w:t>ผู้</w:t>
      </w:r>
      <w:r w:rsidRPr="001340A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1340A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1340A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</w:t>
      </w:r>
      <w:r w:rsidRPr="00B366AC">
        <w:rPr>
          <w:rFonts w:ascii="Angsana New" w:hAnsi="Angsana New" w:cs="Angsana New"/>
          <w:sz w:val="32"/>
          <w:szCs w:val="32"/>
          <w:cs/>
        </w:rPr>
        <w:t>ทางการเงิน</w:t>
      </w:r>
      <w:r w:rsidR="00C354C3">
        <w:rPr>
          <w:rFonts w:ascii="Angsana New" w:hAnsi="Angsana New" w:cs="Angsana New"/>
          <w:sz w:val="32"/>
          <w:szCs w:val="32"/>
        </w:rPr>
        <w:t xml:space="preserve">    </w:t>
      </w:r>
      <w:r w:rsidRPr="00B366AC">
        <w:rPr>
          <w:rFonts w:ascii="Angsana New" w:hAnsi="Angsana New" w:cs="Angsana New"/>
          <w:sz w:val="32"/>
          <w:szCs w:val="32"/>
          <w:cs/>
        </w:rPr>
        <w:t>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7861EE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E76B543" w14:textId="77777777" w:rsidR="00DC6F9C" w:rsidRPr="00B366AC" w:rsidRDefault="00DC6F9C" w:rsidP="008D495D">
      <w:pPr>
        <w:pStyle w:val="Default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147C7D" w14:textId="3FB2D2B1" w:rsidR="00DC6F9C" w:rsidRPr="00B366AC" w:rsidRDefault="00DC6F9C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7861EE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7F776C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C42C71E" w14:textId="35FC0421" w:rsidR="00BD4BCD" w:rsidRPr="00B366AC" w:rsidRDefault="00BD4BCD" w:rsidP="008D495D">
      <w:pPr>
        <w:pStyle w:val="CM2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DDBB57" w14:textId="77777777" w:rsidR="00BD4BCD" w:rsidRDefault="00BD4BCD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21CA105" w14:textId="77777777" w:rsidR="001340AF" w:rsidRPr="001340AF" w:rsidRDefault="001340AF" w:rsidP="001340AF"/>
    <w:p w14:paraId="5F5A063F" w14:textId="5F144A6A" w:rsidR="00DA5DE9" w:rsidRPr="00314D20" w:rsidRDefault="00BD4BCD" w:rsidP="00CF162B">
      <w:pPr>
        <w:tabs>
          <w:tab w:val="center" w:pos="6480"/>
        </w:tabs>
        <w:spacing w:before="84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BAE7907" w14:textId="75A4E545"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D4BCD">
        <w:rPr>
          <w:rFonts w:ascii="Angsana New" w:hAnsi="Angsana New"/>
          <w:sz w:val="32"/>
          <w:szCs w:val="32"/>
        </w:rPr>
        <w:t>5659</w:t>
      </w:r>
    </w:p>
    <w:p w14:paraId="0F65C8BA" w14:textId="77777777" w:rsidR="00DC6F9C" w:rsidRDefault="00DC6F9C" w:rsidP="00CF162B">
      <w:pPr>
        <w:spacing w:before="12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4ED2507A" w14:textId="28EF025C" w:rsidR="00900CA2" w:rsidRDefault="002062F1" w:rsidP="00E66C49">
      <w:pPr>
        <w:outlineLvl w:val="0"/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A11090">
        <w:rPr>
          <w:rFonts w:ascii="Angsana New" w:hAnsi="Angsana New"/>
          <w:spacing w:val="-4"/>
          <w:sz w:val="32"/>
          <w:szCs w:val="32"/>
        </w:rPr>
        <w:t xml:space="preserve">13 </w:t>
      </w:r>
      <w:r w:rsidR="00A11090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="009761CD">
        <w:rPr>
          <w:rFonts w:ascii="Angsana New" w:hAnsi="Angsana New"/>
          <w:spacing w:val="-4"/>
          <w:sz w:val="32"/>
          <w:szCs w:val="32"/>
        </w:rPr>
        <w:t xml:space="preserve"> 2568</w:t>
      </w:r>
    </w:p>
    <w:sectPr w:rsidR="00900CA2" w:rsidSect="003827B8">
      <w:footerReference w:type="default" r:id="rId11"/>
      <w:pgSz w:w="11909" w:h="16834" w:code="9"/>
      <w:pgMar w:top="2160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55E87" w14:textId="77777777" w:rsidR="00E97A14" w:rsidRDefault="00E97A14" w:rsidP="0077481E">
      <w:r>
        <w:separator/>
      </w:r>
    </w:p>
  </w:endnote>
  <w:endnote w:type="continuationSeparator" w:id="0">
    <w:p w14:paraId="7DD2C4E0" w14:textId="77777777" w:rsidR="00E97A14" w:rsidRDefault="00E97A1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39259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13C87F" w14:textId="5948764E" w:rsidR="003827B8" w:rsidRPr="003827B8" w:rsidRDefault="0077100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14:paraId="06FFAA5A" w14:textId="77777777" w:rsidR="003827B8" w:rsidRPr="00E66C49" w:rsidRDefault="003827B8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3A69C" w14:textId="77777777" w:rsidR="00E97A14" w:rsidRDefault="00E97A14" w:rsidP="0077481E">
      <w:r>
        <w:separator/>
      </w:r>
    </w:p>
  </w:footnote>
  <w:footnote w:type="continuationSeparator" w:id="0">
    <w:p w14:paraId="4A906F70" w14:textId="77777777" w:rsidR="00E97A14" w:rsidRDefault="00E97A1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000BD" w14:textId="77777777" w:rsidR="0077481E" w:rsidRDefault="0077481E" w:rsidP="0077481E">
    <w:pPr>
      <w:pStyle w:val="Header"/>
      <w:spacing w:before="240"/>
    </w:pPr>
  </w:p>
  <w:p w14:paraId="2FE90743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7AC2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354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3F0C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D7D46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936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E71"/>
    <w:rsid w:val="001340A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488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B7C90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3BF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26CB"/>
    <w:rsid w:val="00285272"/>
    <w:rsid w:val="0028527A"/>
    <w:rsid w:val="00286E86"/>
    <w:rsid w:val="00287B17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600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0A99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012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42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7B8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056B"/>
    <w:rsid w:val="003B1E2B"/>
    <w:rsid w:val="003B1E69"/>
    <w:rsid w:val="003B256B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AA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3ECA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972"/>
    <w:rsid w:val="00442A76"/>
    <w:rsid w:val="00442B1B"/>
    <w:rsid w:val="0044394D"/>
    <w:rsid w:val="00443C92"/>
    <w:rsid w:val="00444104"/>
    <w:rsid w:val="0044486C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618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E8D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1617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1D6D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627F"/>
    <w:rsid w:val="00627505"/>
    <w:rsid w:val="00627DDE"/>
    <w:rsid w:val="00630059"/>
    <w:rsid w:val="0063162A"/>
    <w:rsid w:val="00631978"/>
    <w:rsid w:val="00633561"/>
    <w:rsid w:val="00633C26"/>
    <w:rsid w:val="00636334"/>
    <w:rsid w:val="00637356"/>
    <w:rsid w:val="00640512"/>
    <w:rsid w:val="00640ABF"/>
    <w:rsid w:val="006429E0"/>
    <w:rsid w:val="00642E0A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3619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B86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8BC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0F6E"/>
    <w:rsid w:val="0077100A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5D9F"/>
    <w:rsid w:val="007861EE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49A9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2590"/>
    <w:rsid w:val="007F3274"/>
    <w:rsid w:val="007F4134"/>
    <w:rsid w:val="007F52C6"/>
    <w:rsid w:val="007F6566"/>
    <w:rsid w:val="007F7153"/>
    <w:rsid w:val="007F776C"/>
    <w:rsid w:val="008016A7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2ED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0498"/>
    <w:rsid w:val="008741F8"/>
    <w:rsid w:val="008753AC"/>
    <w:rsid w:val="008768DD"/>
    <w:rsid w:val="00877027"/>
    <w:rsid w:val="00877FAF"/>
    <w:rsid w:val="00880DB3"/>
    <w:rsid w:val="00880F49"/>
    <w:rsid w:val="00882829"/>
    <w:rsid w:val="00883168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83F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95D"/>
    <w:rsid w:val="008D59F7"/>
    <w:rsid w:val="008D64AF"/>
    <w:rsid w:val="008D7427"/>
    <w:rsid w:val="008D7738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351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2C4C"/>
    <w:rsid w:val="009549E9"/>
    <w:rsid w:val="00955AC8"/>
    <w:rsid w:val="00955C03"/>
    <w:rsid w:val="0095604B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E18"/>
    <w:rsid w:val="00967692"/>
    <w:rsid w:val="00970AA6"/>
    <w:rsid w:val="009712E3"/>
    <w:rsid w:val="009761CD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4AC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1090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562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BC8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00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5D55"/>
    <w:rsid w:val="00B061FB"/>
    <w:rsid w:val="00B063D0"/>
    <w:rsid w:val="00B069FD"/>
    <w:rsid w:val="00B06B33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27BAA"/>
    <w:rsid w:val="00B310DB"/>
    <w:rsid w:val="00B32CEA"/>
    <w:rsid w:val="00B34721"/>
    <w:rsid w:val="00B348CA"/>
    <w:rsid w:val="00B34FED"/>
    <w:rsid w:val="00B357BE"/>
    <w:rsid w:val="00B3587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19D"/>
    <w:rsid w:val="00B917C0"/>
    <w:rsid w:val="00B91897"/>
    <w:rsid w:val="00B925DE"/>
    <w:rsid w:val="00B92793"/>
    <w:rsid w:val="00B930B2"/>
    <w:rsid w:val="00B93BAD"/>
    <w:rsid w:val="00B93DD9"/>
    <w:rsid w:val="00B94E44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12A9"/>
    <w:rsid w:val="00BB22D9"/>
    <w:rsid w:val="00BB2AED"/>
    <w:rsid w:val="00BB349C"/>
    <w:rsid w:val="00BB6D58"/>
    <w:rsid w:val="00BB6F28"/>
    <w:rsid w:val="00BB738F"/>
    <w:rsid w:val="00BC156F"/>
    <w:rsid w:val="00BC2D36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BCD"/>
    <w:rsid w:val="00BD63BE"/>
    <w:rsid w:val="00BD6829"/>
    <w:rsid w:val="00BD77A0"/>
    <w:rsid w:val="00BE0451"/>
    <w:rsid w:val="00BE048F"/>
    <w:rsid w:val="00BE0E30"/>
    <w:rsid w:val="00BE18B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02DE"/>
    <w:rsid w:val="00C31213"/>
    <w:rsid w:val="00C31BE1"/>
    <w:rsid w:val="00C32083"/>
    <w:rsid w:val="00C328C6"/>
    <w:rsid w:val="00C32D70"/>
    <w:rsid w:val="00C33878"/>
    <w:rsid w:val="00C354C3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130A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0E99"/>
    <w:rsid w:val="00CF1129"/>
    <w:rsid w:val="00CF162B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633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11CB"/>
    <w:rsid w:val="00D55155"/>
    <w:rsid w:val="00D57DC1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2052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E7BDE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DF8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02E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1DB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1A1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35A"/>
    <w:rsid w:val="00E956F3"/>
    <w:rsid w:val="00E9629E"/>
    <w:rsid w:val="00E97A14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0B49"/>
    <w:rsid w:val="00EE1044"/>
    <w:rsid w:val="00EE2C91"/>
    <w:rsid w:val="00EE4ECD"/>
    <w:rsid w:val="00EE58E0"/>
    <w:rsid w:val="00EE65A2"/>
    <w:rsid w:val="00EE7440"/>
    <w:rsid w:val="00EF12BB"/>
    <w:rsid w:val="00EF14AB"/>
    <w:rsid w:val="00EF4D1C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72D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02F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16E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5F08"/>
    <w:rsid w:val="00FE6BC2"/>
    <w:rsid w:val="00FF102B"/>
    <w:rsid w:val="00FF1673"/>
    <w:rsid w:val="00FF4CF7"/>
    <w:rsid w:val="00FF5064"/>
    <w:rsid w:val="00FF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0CBE02F4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74c364-115f-48aa-98ff-e97ffac08a22">
      <Terms xmlns="http://schemas.microsoft.com/office/infopath/2007/PartnerControls"/>
    </lcf76f155ced4ddcb4097134ff3c332f>
    <TaxCatchAll xmlns="fd69f9ee-ffcb-4e66-827b-69b0b69ff6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6" ma:contentTypeDescription="Create a new document." ma:contentTypeScope="" ma:versionID="89ef2c444dd16ce571c961a6ab1befb7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4852031cf69e962a8045142193608783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B17F8-31AF-40AB-B3E1-88D77ED405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4D91D-B02D-4FF2-B16B-EF323F8615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C5DF01-9844-40CE-ABCF-801212E3012A}"/>
</file>

<file path=customXml/itemProps4.xml><?xml version="1.0" encoding="utf-8"?>
<ds:datastoreItem xmlns:ds="http://schemas.openxmlformats.org/officeDocument/2006/customXml" ds:itemID="{D9EB7957-5F3B-4E18-BEBA-55FB725CF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120</TotalTime>
  <Pages>2</Pages>
  <Words>401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Kamolwan Theeravetch</cp:lastModifiedBy>
  <cp:revision>43</cp:revision>
  <cp:lastPrinted>2025-10-31T03:16:00Z</cp:lastPrinted>
  <dcterms:created xsi:type="dcterms:W3CDTF">2021-04-21T08:13:00Z</dcterms:created>
  <dcterms:modified xsi:type="dcterms:W3CDTF">2025-10-31T03:16:00Z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0x010100F632A4B8D7831244B47D264ADF14CB15</vt:lpwstr>
  </property>
</Properties>
</file>